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C638A7" w14:paraId="313CEB49" w14:textId="77777777" w:rsidTr="00FD0E2A">
        <w:tc>
          <w:tcPr>
            <w:tcW w:w="1368" w:type="dxa"/>
          </w:tcPr>
          <w:p w14:paraId="56DD230C" w14:textId="77777777" w:rsidR="00685193" w:rsidRPr="00C638A7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7C9668BC" w14:textId="77777777" w:rsidR="00685193" w:rsidRPr="00C638A7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C638A7" w14:paraId="5B377929" w14:textId="77777777" w:rsidTr="007B2387">
        <w:trPr>
          <w:trHeight w:val="119"/>
          <w:tblHeader/>
        </w:trPr>
        <w:tc>
          <w:tcPr>
            <w:tcW w:w="1368" w:type="dxa"/>
          </w:tcPr>
          <w:p w14:paraId="091B1415" w14:textId="77777777" w:rsidR="00CD2B8D" w:rsidRPr="00C638A7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6EDE24D2" w14:textId="77777777" w:rsidR="00CD2B8D" w:rsidRPr="00C638A7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C638A7" w14:paraId="533CFFA3" w14:textId="77777777" w:rsidTr="00974001">
        <w:tc>
          <w:tcPr>
            <w:tcW w:w="1368" w:type="dxa"/>
          </w:tcPr>
          <w:p w14:paraId="7A2FF0E2" w14:textId="77777777" w:rsidR="00685193" w:rsidRPr="00C638A7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1C3909E3" w14:textId="77777777" w:rsidR="00685193" w:rsidRPr="00C638A7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C638A7" w14:paraId="5958BB9B" w14:textId="77777777" w:rsidTr="00974001">
        <w:tc>
          <w:tcPr>
            <w:tcW w:w="1368" w:type="dxa"/>
          </w:tcPr>
          <w:p w14:paraId="6627F691" w14:textId="77777777" w:rsidR="00685193" w:rsidRPr="00C638A7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14:paraId="262AF72A" w14:textId="77777777" w:rsidR="00685193" w:rsidRPr="00C638A7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124F1" w:rsidRPr="00C638A7" w14:paraId="1E6B9158" w14:textId="77777777" w:rsidTr="00974001">
        <w:tc>
          <w:tcPr>
            <w:tcW w:w="1368" w:type="dxa"/>
          </w:tcPr>
          <w:p w14:paraId="3C220FBC" w14:textId="77777777" w:rsidR="007124F1" w:rsidRPr="00C638A7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01C284C1" w14:textId="313B14B9" w:rsidR="007124F1" w:rsidRPr="00C638A7" w:rsidRDefault="00997CAF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997CAF" w:rsidRPr="00C638A7" w14:paraId="1425E3A5" w14:textId="77777777" w:rsidTr="00974001">
        <w:tc>
          <w:tcPr>
            <w:tcW w:w="1368" w:type="dxa"/>
          </w:tcPr>
          <w:p w14:paraId="1C814D57" w14:textId="539912C3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2780D2DB" w14:textId="02713FD7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มีสาระ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สำคัญ</w:t>
            </w:r>
          </w:p>
        </w:tc>
      </w:tr>
      <w:tr w:rsidR="00997CAF" w:rsidRPr="00C638A7" w14:paraId="497F87D2" w14:textId="77777777" w:rsidTr="00974001">
        <w:tc>
          <w:tcPr>
            <w:tcW w:w="1368" w:type="dxa"/>
          </w:tcPr>
          <w:p w14:paraId="29828AE0" w14:textId="4E7FEF42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10167B29" w14:textId="29E41CEA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97CAF" w:rsidRPr="00C638A7" w14:paraId="600E7689" w14:textId="77777777" w:rsidTr="00974001">
        <w:tc>
          <w:tcPr>
            <w:tcW w:w="1368" w:type="dxa"/>
          </w:tcPr>
          <w:p w14:paraId="0C9ADA61" w14:textId="39B8AFB8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2BB87FE0" w14:textId="43D8F0E6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97CAF" w:rsidRPr="00C638A7" w14:paraId="4EB2FA99" w14:textId="77777777" w:rsidTr="00974001">
        <w:tc>
          <w:tcPr>
            <w:tcW w:w="1368" w:type="dxa"/>
          </w:tcPr>
          <w:p w14:paraId="25E64E85" w14:textId="33B9BDC4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0F5F1B9C" w14:textId="00B9E727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997CAF" w:rsidRPr="00C638A7" w14:paraId="7111B735" w14:textId="77777777" w:rsidTr="00974001">
        <w:tc>
          <w:tcPr>
            <w:tcW w:w="1368" w:type="dxa"/>
          </w:tcPr>
          <w:p w14:paraId="769F09D7" w14:textId="7D8D196D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4E49676E" w14:textId="592B4A76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997CAF" w:rsidRPr="00C638A7" w14:paraId="29C16ACF" w14:textId="77777777" w:rsidTr="00974001">
        <w:tc>
          <w:tcPr>
            <w:tcW w:w="1368" w:type="dxa"/>
          </w:tcPr>
          <w:p w14:paraId="4344B1FF" w14:textId="32733177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3D6D6B7D" w14:textId="2F5B8D68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97CAF" w:rsidRPr="00C638A7" w14:paraId="7AF70760" w14:textId="77777777" w:rsidTr="00974001">
        <w:tc>
          <w:tcPr>
            <w:tcW w:w="1368" w:type="dxa"/>
          </w:tcPr>
          <w:p w14:paraId="7C2B5D37" w14:textId="3A6BA919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26A3F4E7" w14:textId="2283D4C0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97CAF" w:rsidRPr="00C638A7" w14:paraId="4286DF0E" w14:textId="77777777" w:rsidTr="00974001">
        <w:tc>
          <w:tcPr>
            <w:tcW w:w="1368" w:type="dxa"/>
          </w:tcPr>
          <w:p w14:paraId="71E2D653" w14:textId="5889F31A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26451016" w14:textId="3DD68111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97CAF" w:rsidRPr="00C638A7" w14:paraId="430555FE" w14:textId="77777777" w:rsidTr="00974001">
        <w:tc>
          <w:tcPr>
            <w:tcW w:w="1368" w:type="dxa"/>
          </w:tcPr>
          <w:p w14:paraId="00E5A068" w14:textId="19996987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04476BF5" w14:textId="5FCB60A5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97CAF" w:rsidRPr="00C638A7" w14:paraId="42CE331F" w14:textId="77777777" w:rsidTr="00974001">
        <w:tc>
          <w:tcPr>
            <w:tcW w:w="1368" w:type="dxa"/>
          </w:tcPr>
          <w:p w14:paraId="4B27E55E" w14:textId="0BA30FA8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54971359" w14:textId="0A25BAD4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997CAF" w:rsidRPr="00C638A7" w14:paraId="1DC2EB3E" w14:textId="77777777" w:rsidTr="00974001">
        <w:tc>
          <w:tcPr>
            <w:tcW w:w="1368" w:type="dxa"/>
          </w:tcPr>
          <w:p w14:paraId="7B8BF46A" w14:textId="4E4D879D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432C83A3" w14:textId="2DBD41CA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997CAF" w:rsidRPr="00C638A7" w14:paraId="1A77A590" w14:textId="77777777" w:rsidTr="00974001">
        <w:tc>
          <w:tcPr>
            <w:tcW w:w="1368" w:type="dxa"/>
          </w:tcPr>
          <w:p w14:paraId="59C779FF" w14:textId="4CF03067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14:paraId="54A0089F" w14:textId="7FFA7EE1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997CAF" w:rsidRPr="00C638A7" w14:paraId="0BD032F3" w14:textId="77777777" w:rsidTr="00974001">
        <w:tc>
          <w:tcPr>
            <w:tcW w:w="1368" w:type="dxa"/>
          </w:tcPr>
          <w:p w14:paraId="7B174B11" w14:textId="32B79078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14:paraId="47A7CF80" w14:textId="552EED82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97CAF" w:rsidRPr="00C638A7" w14:paraId="4AEC4597" w14:textId="77777777" w:rsidTr="00974001">
        <w:tc>
          <w:tcPr>
            <w:tcW w:w="1368" w:type="dxa"/>
          </w:tcPr>
          <w:p w14:paraId="4D3F58C3" w14:textId="4F5950C4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14:paraId="123D0B6E" w14:textId="1B0401F2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97CAF" w:rsidRPr="00C638A7" w14:paraId="4120EACD" w14:textId="77777777" w:rsidTr="00974001">
        <w:tc>
          <w:tcPr>
            <w:tcW w:w="1368" w:type="dxa"/>
          </w:tcPr>
          <w:p w14:paraId="57F93D3B" w14:textId="29AF2C51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8165" w:type="dxa"/>
          </w:tcPr>
          <w:p w14:paraId="0FAED4A8" w14:textId="2E7383D5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ส่วนเกินมูลค่าหุ้นสามัญ</w:t>
            </w:r>
          </w:p>
        </w:tc>
      </w:tr>
      <w:tr w:rsidR="00997CAF" w:rsidRPr="00C638A7" w14:paraId="5287932C" w14:textId="77777777" w:rsidTr="00974001">
        <w:tc>
          <w:tcPr>
            <w:tcW w:w="1368" w:type="dxa"/>
          </w:tcPr>
          <w:p w14:paraId="26DC9609" w14:textId="0AAA5849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14:paraId="7774AFC2" w14:textId="1AEBD9F2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997CAF" w:rsidRPr="00C638A7" w14:paraId="740C05EA" w14:textId="77777777" w:rsidTr="00974001">
        <w:tc>
          <w:tcPr>
            <w:tcW w:w="1368" w:type="dxa"/>
          </w:tcPr>
          <w:p w14:paraId="3625D5D4" w14:textId="3E340882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65" w:type="dxa"/>
          </w:tcPr>
          <w:p w14:paraId="6488ED7F" w14:textId="6925D32E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97CAF" w:rsidRPr="00C638A7" w14:paraId="6C103016" w14:textId="77777777" w:rsidTr="00974001">
        <w:tc>
          <w:tcPr>
            <w:tcW w:w="1368" w:type="dxa"/>
          </w:tcPr>
          <w:p w14:paraId="0C4BC79D" w14:textId="7CC3D49C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8165" w:type="dxa"/>
          </w:tcPr>
          <w:p w14:paraId="52359133" w14:textId="4B851B28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ธรรมชาติ</w:t>
            </w:r>
          </w:p>
        </w:tc>
      </w:tr>
      <w:tr w:rsidR="00997CAF" w:rsidRPr="00C638A7" w14:paraId="0AA42116" w14:textId="77777777" w:rsidTr="00974001">
        <w:tc>
          <w:tcPr>
            <w:tcW w:w="1368" w:type="dxa"/>
          </w:tcPr>
          <w:p w14:paraId="44119EAC" w14:textId="1204C179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8165" w:type="dxa"/>
          </w:tcPr>
          <w:p w14:paraId="73010EDD" w14:textId="7354EF18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997CAF" w:rsidRPr="00C638A7" w14:paraId="5932420E" w14:textId="77777777" w:rsidTr="00974001">
        <w:tc>
          <w:tcPr>
            <w:tcW w:w="1368" w:type="dxa"/>
          </w:tcPr>
          <w:p w14:paraId="6FFB9934" w14:textId="2ECE6D84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8165" w:type="dxa"/>
          </w:tcPr>
          <w:p w14:paraId="22315262" w14:textId="77AB2858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997CAF" w:rsidRPr="00C638A7" w14:paraId="1D35C587" w14:textId="77777777" w:rsidTr="00974001">
        <w:tc>
          <w:tcPr>
            <w:tcW w:w="1368" w:type="dxa"/>
          </w:tcPr>
          <w:p w14:paraId="5595F294" w14:textId="46C61770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8165" w:type="dxa"/>
          </w:tcPr>
          <w:p w14:paraId="7487EA55" w14:textId="7EA478B1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997CAF" w:rsidRPr="00C638A7" w14:paraId="69BABA56" w14:textId="77777777" w:rsidTr="00974001">
        <w:tc>
          <w:tcPr>
            <w:tcW w:w="1368" w:type="dxa"/>
          </w:tcPr>
          <w:p w14:paraId="32E78F41" w14:textId="526E8CFE" w:rsidR="00997CAF" w:rsidRPr="00C638A7" w:rsidRDefault="00997CAF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8165" w:type="dxa"/>
          </w:tcPr>
          <w:p w14:paraId="786F87D4" w14:textId="05E77EEA" w:rsidR="00997CAF" w:rsidRPr="00C638A7" w:rsidRDefault="00A450F9" w:rsidP="0099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A450F9" w:rsidRPr="00C638A7" w14:paraId="42E1FB60" w14:textId="77777777" w:rsidTr="00974001">
        <w:tc>
          <w:tcPr>
            <w:tcW w:w="1368" w:type="dxa"/>
          </w:tcPr>
          <w:p w14:paraId="3B8B6BDB" w14:textId="139D2C5C" w:rsidR="00A450F9" w:rsidRPr="00C638A7" w:rsidRDefault="00A450F9" w:rsidP="00A4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8165" w:type="dxa"/>
          </w:tcPr>
          <w:p w14:paraId="6EB578A3" w14:textId="6D52600C" w:rsidR="00A450F9" w:rsidRPr="00C638A7" w:rsidRDefault="00A450F9" w:rsidP="00A4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450F9" w:rsidRPr="00C638A7" w14:paraId="68585D68" w14:textId="77777777" w:rsidTr="00974001">
        <w:tc>
          <w:tcPr>
            <w:tcW w:w="1368" w:type="dxa"/>
          </w:tcPr>
          <w:p w14:paraId="72757CF2" w14:textId="278F906A" w:rsidR="00A450F9" w:rsidRPr="00C638A7" w:rsidRDefault="00A450F9" w:rsidP="00A4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8165" w:type="dxa"/>
          </w:tcPr>
          <w:p w14:paraId="20473F69" w14:textId="5EDB4CE2" w:rsidR="00A450F9" w:rsidRPr="00C638A7" w:rsidRDefault="00A450F9" w:rsidP="00A4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450F9" w:rsidRPr="00C638A7" w14:paraId="486D2DE7" w14:textId="77777777" w:rsidTr="00974001">
        <w:tc>
          <w:tcPr>
            <w:tcW w:w="1368" w:type="dxa"/>
          </w:tcPr>
          <w:p w14:paraId="21045CD0" w14:textId="359D0274" w:rsidR="00A450F9" w:rsidRPr="00C638A7" w:rsidRDefault="00A450F9" w:rsidP="00A4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8165" w:type="dxa"/>
          </w:tcPr>
          <w:p w14:paraId="3F695EF8" w14:textId="7FB1675D" w:rsidR="00A450F9" w:rsidRPr="00C638A7" w:rsidRDefault="00A450F9" w:rsidP="00A4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450F9" w:rsidRPr="00C638A7" w14:paraId="7BDB6003" w14:textId="77777777" w:rsidTr="00974001">
        <w:tc>
          <w:tcPr>
            <w:tcW w:w="1368" w:type="dxa"/>
          </w:tcPr>
          <w:p w14:paraId="1F86E0A5" w14:textId="205ACDDF" w:rsidR="00A450F9" w:rsidRPr="00C638A7" w:rsidRDefault="00130C15" w:rsidP="00A4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8165" w:type="dxa"/>
          </w:tcPr>
          <w:p w14:paraId="1464D8BC" w14:textId="754799E1" w:rsidR="00A450F9" w:rsidRPr="00C638A7" w:rsidRDefault="00130C15" w:rsidP="00A4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เหตุการณ์ภายหลังระยะเวลารายงาน</w:t>
            </w:r>
          </w:p>
        </w:tc>
      </w:tr>
    </w:tbl>
    <w:p w14:paraId="434F9292" w14:textId="77777777" w:rsidR="00EF38FC" w:rsidRPr="00C638A7" w:rsidRDefault="00EF38FC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0C831" w14:textId="4B84DE43" w:rsidR="003C6FF5" w:rsidRPr="00C638A7" w:rsidRDefault="003C6FF5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ACCC5B5" w14:textId="77777777" w:rsidR="005417F0" w:rsidRPr="00C638A7" w:rsidRDefault="005417F0" w:rsidP="00E8334C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7CC99CA6" w14:textId="636DE8A1" w:rsidR="00F82FDA" w:rsidRPr="00C638A7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BA44A6" w:rsidRPr="00C638A7">
        <w:rPr>
          <w:rFonts w:asciiTheme="majorBidi" w:hAnsiTheme="majorBidi" w:cstheme="majorBidi"/>
          <w:sz w:val="30"/>
          <w:szCs w:val="30"/>
          <w:cs/>
        </w:rPr>
        <w:t>คณะ</w:t>
      </w:r>
      <w:r w:rsidRPr="00C638A7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A7F8B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3E5108" w:rsidRPr="00C638A7">
        <w:rPr>
          <w:rFonts w:asciiTheme="majorBidi" w:hAnsiTheme="majorBidi" w:cstheme="majorBidi"/>
          <w:sz w:val="30"/>
          <w:szCs w:val="30"/>
        </w:rPr>
        <w:t>21</w:t>
      </w:r>
      <w:r w:rsidR="00055646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055646" w:rsidRPr="00C638A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55646" w:rsidRPr="00C638A7">
        <w:rPr>
          <w:rFonts w:asciiTheme="majorBidi" w:hAnsiTheme="majorBidi" w:cstheme="majorBidi"/>
          <w:sz w:val="30"/>
          <w:szCs w:val="30"/>
        </w:rPr>
        <w:t>256</w:t>
      </w:r>
      <w:r w:rsidR="00291AB5" w:rsidRPr="00C638A7">
        <w:rPr>
          <w:rFonts w:asciiTheme="majorBidi" w:hAnsiTheme="majorBidi" w:cstheme="majorBidi"/>
          <w:sz w:val="30"/>
          <w:szCs w:val="30"/>
        </w:rPr>
        <w:t>8</w:t>
      </w:r>
    </w:p>
    <w:p w14:paraId="5D8B7BB9" w14:textId="77777777" w:rsidR="00E470B0" w:rsidRPr="00C638A7" w:rsidRDefault="00E470B0" w:rsidP="00E8334C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4B1645F1" w14:textId="77777777" w:rsidR="000D22E7" w:rsidRPr="00C638A7" w:rsidRDefault="000D22E7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086114F" w14:textId="77777777" w:rsidR="000C0D65" w:rsidRPr="00C638A7" w:rsidRDefault="000C0D65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</w:p>
    <w:p w14:paraId="2252C69D" w14:textId="77777777" w:rsidR="00A44F0B" w:rsidRPr="00C638A7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บริษัท เซ็น คอร์ปอเรชั่น กรุ๊ป จำกัด (มหาชน) “บริษัท” </w:t>
      </w:r>
      <w:r w:rsidR="00867B2C" w:rsidRPr="00C638A7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</w:t>
      </w:r>
      <w:r w:rsidRPr="00C638A7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2344FF" w:rsidRPr="00C638A7">
        <w:rPr>
          <w:rFonts w:asciiTheme="majorBidi" w:hAnsiTheme="majorBidi" w:cstheme="majorBidi"/>
          <w:sz w:val="30"/>
          <w:szCs w:val="30"/>
        </w:rPr>
        <w:br/>
      </w:r>
      <w:r w:rsidR="00867B2C" w:rsidRPr="00C638A7">
        <w:rPr>
          <w:rFonts w:asciiTheme="majorBidi" w:hAnsiTheme="majorBidi" w:cstheme="majorBidi"/>
          <w:sz w:val="30"/>
          <w:szCs w:val="30"/>
          <w:cs/>
        </w:rPr>
        <w:t xml:space="preserve">กับตลาดหลักทรัพย์แห่งประเทศไทยเมื่อเดือนกุมภาพันธ์ </w:t>
      </w:r>
      <w:r w:rsidR="00867B2C" w:rsidRPr="00C638A7">
        <w:rPr>
          <w:rFonts w:asciiTheme="majorBidi" w:hAnsiTheme="majorBidi" w:cstheme="majorBidi"/>
          <w:sz w:val="30"/>
          <w:szCs w:val="30"/>
        </w:rPr>
        <w:t>2562</w:t>
      </w:r>
      <w:r w:rsidR="00867B2C" w:rsidRPr="00C638A7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="002344FF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44FF" w:rsidRPr="00C638A7">
        <w:rPr>
          <w:rFonts w:asciiTheme="majorBidi" w:hAnsiTheme="majorBidi" w:cstheme="majorBidi"/>
          <w:sz w:val="30"/>
          <w:szCs w:val="30"/>
        </w:rPr>
        <w:t>662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ซอยอ่อนนุช </w:t>
      </w:r>
      <w:r w:rsidR="002344FF" w:rsidRPr="00C638A7">
        <w:rPr>
          <w:rFonts w:asciiTheme="majorBidi" w:hAnsiTheme="majorBidi" w:cstheme="majorBidi"/>
          <w:sz w:val="30"/>
          <w:szCs w:val="30"/>
        </w:rPr>
        <w:t>17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แขวงสวนหลวง เขตสวนหลวง กรุงเทพมหานคร </w:t>
      </w:r>
      <w:r w:rsidR="00DC6A18" w:rsidRPr="00C638A7">
        <w:rPr>
          <w:rFonts w:asciiTheme="majorBidi" w:hAnsiTheme="majorBidi" w:cstheme="majorBidi"/>
          <w:sz w:val="30"/>
          <w:szCs w:val="30"/>
        </w:rPr>
        <w:t>10250</w:t>
      </w:r>
    </w:p>
    <w:p w14:paraId="5C9A3060" w14:textId="77777777" w:rsidR="00A44F0B" w:rsidRPr="00C638A7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23ECDAF" w14:textId="19B57224" w:rsidR="0054230D" w:rsidRPr="00C638A7" w:rsidRDefault="0054230D" w:rsidP="00AD5DAF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ผู้ถือหุ้นรายใหญ่ในระหว่างปีได้แก่</w:t>
      </w:r>
      <w:r w:rsidR="00AD5DAF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4E55" w:rsidRPr="00C638A7">
        <w:rPr>
          <w:rFonts w:asciiTheme="majorBidi" w:hAnsiTheme="majorBidi" w:cstheme="majorBidi"/>
          <w:sz w:val="30"/>
          <w:szCs w:val="30"/>
          <w:cs/>
        </w:rPr>
        <w:t xml:space="preserve">บริษัท เอจีบี ซิบลิ้งส์ โฮลดิ้ง จำกัด (ถือหุ้นร้อยละ </w:t>
      </w:r>
      <w:r w:rsidR="00C94E55" w:rsidRPr="00C638A7">
        <w:rPr>
          <w:rFonts w:asciiTheme="majorBidi" w:hAnsiTheme="majorBidi" w:cstheme="majorBidi"/>
          <w:sz w:val="30"/>
          <w:szCs w:val="30"/>
        </w:rPr>
        <w:t xml:space="preserve">25) </w:t>
      </w:r>
      <w:r w:rsidR="00C94E55" w:rsidRPr="00C638A7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195FB6" w:rsidRPr="00C638A7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AD5DAF" w:rsidRPr="00C638A7">
        <w:rPr>
          <w:rFonts w:asciiTheme="majorBidi" w:hAnsiTheme="majorBidi" w:cstheme="majorBidi"/>
          <w:sz w:val="30"/>
          <w:szCs w:val="30"/>
          <w:cs/>
        </w:rPr>
        <w:t xml:space="preserve">บริษัท มอร์แกน สแตนลีย์ แอนด์โค อินเตอร์แนชั่นเนิล จำกัด มหาชน (ถือหุ้นร้อยละ </w:t>
      </w:r>
      <w:r w:rsidR="00195FB6" w:rsidRPr="00C638A7">
        <w:rPr>
          <w:rFonts w:asciiTheme="majorBidi" w:hAnsiTheme="majorBidi" w:cstheme="majorBidi"/>
          <w:sz w:val="30"/>
          <w:szCs w:val="30"/>
        </w:rPr>
        <w:t>19</w:t>
      </w:r>
      <w:r w:rsidR="00AD5DAF" w:rsidRPr="00C638A7">
        <w:rPr>
          <w:rFonts w:asciiTheme="majorBidi" w:hAnsiTheme="majorBidi" w:cstheme="majorBidi"/>
          <w:sz w:val="30"/>
          <w:szCs w:val="30"/>
          <w:cs/>
        </w:rPr>
        <w:t>) ซึ่งเป็นนิติบุคคลที่จัดตั้งขึ้นในประเทศอังกฤษ</w:t>
      </w:r>
    </w:p>
    <w:p w14:paraId="5E65813F" w14:textId="77777777" w:rsidR="0054230D" w:rsidRPr="00C638A7" w:rsidRDefault="0054230D" w:rsidP="00370B27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771C4372" w14:textId="7DE965F3" w:rsidR="008839C6" w:rsidRPr="00C638A7" w:rsidRDefault="00625BA3" w:rsidP="00370B27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93397" w:rsidRPr="00C638A7">
        <w:rPr>
          <w:rFonts w:asciiTheme="majorBidi" w:hAnsiTheme="majorBidi" w:cstheme="majorBidi"/>
          <w:sz w:val="30"/>
          <w:szCs w:val="30"/>
          <w:cs/>
        </w:rPr>
        <w:t>และกลุ่มบริษัท</w:t>
      </w:r>
      <w:r w:rsidRPr="00C638A7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ดำเนินธุรกิจหลักเกี่ยวกับการให้บริการการจัดการแก่บริษัทย่อย</w:t>
      </w:r>
      <w:r w:rsidR="006B1EE8" w:rsidRPr="00C638A7">
        <w:rPr>
          <w:rFonts w:asciiTheme="majorBidi" w:hAnsiTheme="majorBidi" w:cstheme="majorBidi"/>
          <w:sz w:val="30"/>
          <w:szCs w:val="30"/>
          <w:cs/>
        </w:rPr>
        <w:t>และธุรกิจร้านอาหาร</w:t>
      </w:r>
      <w:r w:rsidR="00370B27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5D7B" w:rsidRPr="00C638A7">
        <w:rPr>
          <w:rFonts w:asciiTheme="majorBidi" w:hAnsiTheme="majorBidi" w:cstheme="majorBidi"/>
          <w:sz w:val="30"/>
          <w:szCs w:val="30"/>
        </w:rPr>
        <w:br/>
      </w:r>
      <w:r w:rsidR="00370B27" w:rsidRPr="00C638A7">
        <w:rPr>
          <w:rFonts w:asciiTheme="majorBidi" w:hAnsiTheme="majorBidi" w:cstheme="majorBidi"/>
          <w:sz w:val="30"/>
          <w:szCs w:val="30"/>
          <w:cs/>
        </w:rPr>
        <w:t>โดย</w:t>
      </w:r>
      <w:r w:rsidR="008839C6" w:rsidRPr="00C638A7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รายละเอียดของบริษัทร่วมและบริษัทย่อย ณ วันที่ </w:t>
      </w:r>
      <w:r w:rsidR="008839C6" w:rsidRPr="00C638A7">
        <w:rPr>
          <w:rFonts w:asciiTheme="majorBidi" w:hAnsiTheme="majorBidi" w:cstheme="majorBidi"/>
          <w:sz w:val="30"/>
          <w:szCs w:val="30"/>
        </w:rPr>
        <w:t xml:space="preserve">31 </w:t>
      </w:r>
      <w:r w:rsidR="008839C6" w:rsidRPr="00C638A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96D38" w:rsidRPr="00C638A7">
        <w:rPr>
          <w:rFonts w:asciiTheme="majorBidi" w:hAnsiTheme="majorBidi" w:cstheme="majorBidi"/>
          <w:sz w:val="30"/>
          <w:szCs w:val="30"/>
        </w:rPr>
        <w:t>256</w:t>
      </w:r>
      <w:r w:rsidR="00291AB5" w:rsidRPr="00C638A7">
        <w:rPr>
          <w:rFonts w:asciiTheme="majorBidi" w:hAnsiTheme="majorBidi" w:cstheme="majorBidi"/>
          <w:sz w:val="30"/>
          <w:szCs w:val="30"/>
        </w:rPr>
        <w:t>7</w:t>
      </w:r>
      <w:r w:rsidR="00F96D38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F96D38" w:rsidRPr="00C638A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96D38" w:rsidRPr="00C638A7">
        <w:rPr>
          <w:rFonts w:asciiTheme="majorBidi" w:hAnsiTheme="majorBidi" w:cstheme="majorBidi"/>
          <w:sz w:val="30"/>
          <w:szCs w:val="30"/>
        </w:rPr>
        <w:t>256</w:t>
      </w:r>
      <w:r w:rsidR="00291AB5" w:rsidRPr="00C638A7">
        <w:rPr>
          <w:rFonts w:asciiTheme="majorBidi" w:hAnsiTheme="majorBidi" w:cstheme="majorBidi"/>
          <w:sz w:val="30"/>
          <w:szCs w:val="30"/>
        </w:rPr>
        <w:t>6</w:t>
      </w:r>
      <w:r w:rsidR="008839C6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8839C6" w:rsidRPr="00C638A7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8953CB" w:rsidRPr="00C638A7">
        <w:rPr>
          <w:rFonts w:asciiTheme="majorBidi" w:hAnsiTheme="majorBidi" w:cstheme="majorBidi"/>
          <w:sz w:val="30"/>
          <w:szCs w:val="30"/>
        </w:rPr>
        <w:t>9</w:t>
      </w:r>
      <w:r w:rsidR="008839C6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8839C6" w:rsidRPr="00C638A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953CB" w:rsidRPr="00C638A7">
        <w:rPr>
          <w:rFonts w:asciiTheme="majorBidi" w:hAnsiTheme="majorBidi" w:cstheme="majorBidi"/>
          <w:sz w:val="30"/>
          <w:szCs w:val="30"/>
        </w:rPr>
        <w:t>10</w:t>
      </w:r>
    </w:p>
    <w:p w14:paraId="12546C65" w14:textId="77777777" w:rsidR="008839C6" w:rsidRPr="00C638A7" w:rsidRDefault="008839C6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4BCF1B75" w14:textId="77777777" w:rsidR="003057D6" w:rsidRPr="00C638A7" w:rsidRDefault="003057D6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9B7FC7" w:rsidRPr="00C638A7">
        <w:rPr>
          <w:rFonts w:asciiTheme="majorBidi" w:hAnsiTheme="majorBidi" w:cstheme="majorBidi"/>
          <w:b/>
          <w:bCs/>
          <w:sz w:val="30"/>
          <w:szCs w:val="30"/>
          <w:cs/>
        </w:rPr>
        <w:t>จัดทำงบการเงิน</w:t>
      </w:r>
    </w:p>
    <w:p w14:paraId="635D3D41" w14:textId="77777777" w:rsidR="005421E0" w:rsidRPr="00C638A7" w:rsidRDefault="005421E0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799D6899" w14:textId="59DF2126" w:rsidR="00CC51E9" w:rsidRPr="00C638A7" w:rsidRDefault="00CC51E9" w:rsidP="00CC51E9">
      <w:pPr>
        <w:pStyle w:val="FSBlank"/>
        <w:ind w:left="540" w:firstLine="0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2A5DB8" w:rsidRPr="00C638A7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8953CB" w:rsidRPr="00C638A7">
        <w:rPr>
          <w:rFonts w:asciiTheme="majorBidi" w:hAnsiTheme="majorBidi" w:cstheme="majorBidi"/>
          <w:sz w:val="30"/>
          <w:szCs w:val="30"/>
        </w:rPr>
        <w:t>4</w:t>
      </w:r>
      <w:r w:rsidR="002A5DB8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6C2B064" w14:textId="77777777" w:rsidR="00CC51E9" w:rsidRPr="00C638A7" w:rsidRDefault="00CC51E9" w:rsidP="00E70260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3809FD90" w14:textId="14C7D77F" w:rsidR="00E70260" w:rsidRPr="00C638A7" w:rsidRDefault="00CC51E9" w:rsidP="00B65E72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5100B7" w:rsidRPr="00C638A7">
        <w:rPr>
          <w:rFonts w:asciiTheme="majorBidi" w:hAnsiTheme="majorBidi" w:cstheme="majorBidi"/>
          <w:sz w:val="30"/>
          <w:szCs w:val="30"/>
          <w:cs/>
        </w:rPr>
        <w:t>“</w:t>
      </w: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100B7" w:rsidRPr="00C638A7">
        <w:rPr>
          <w:rFonts w:asciiTheme="majorBidi" w:hAnsiTheme="majorBidi" w:cstheme="majorBidi"/>
          <w:sz w:val="30"/>
          <w:szCs w:val="30"/>
          <w:cs/>
        </w:rPr>
        <w:t>”</w:t>
      </w:r>
      <w:r w:rsidRPr="00C638A7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E70260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งบการเงินซึ่งเปิดเผยในหมายเหตุ</w:t>
      </w:r>
      <w:r w:rsidR="007C5C3F" w:rsidRPr="00C638A7">
        <w:rPr>
          <w:rFonts w:asciiTheme="majorBidi" w:hAnsiTheme="majorBidi" w:cstheme="majorBidi"/>
          <w:sz w:val="30"/>
          <w:szCs w:val="30"/>
          <w:cs/>
        </w:rPr>
        <w:t>แต่ละข้อ</w:t>
      </w:r>
      <w:r w:rsidR="005A11CB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E70260" w:rsidRPr="00C638A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8A572A" w14:textId="5E0280D0" w:rsidR="008953CB" w:rsidRPr="00C638A7" w:rsidRDefault="008953CB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การเปลี่ยนแปลงนโยบายการบัญชีที่ม</w:t>
      </w:r>
      <w:r w:rsidR="00EF5164" w:rsidRPr="00C638A7">
        <w:rPr>
          <w:rFonts w:asciiTheme="majorBidi" w:hAnsiTheme="majorBidi" w:cstheme="majorBidi" w:hint="cs"/>
          <w:b/>
          <w:bCs/>
          <w:sz w:val="30"/>
          <w:szCs w:val="30"/>
          <w:cs/>
        </w:rPr>
        <w:t>ี</w:t>
      </w:r>
      <w:r w:rsidRPr="00C638A7">
        <w:rPr>
          <w:rFonts w:asciiTheme="majorBidi" w:hAnsiTheme="majorBidi" w:cstheme="majorBidi" w:hint="cs"/>
          <w:b/>
          <w:bCs/>
          <w:sz w:val="30"/>
          <w:szCs w:val="30"/>
          <w:cs/>
        </w:rPr>
        <w:t>สาระสำคัญ</w:t>
      </w:r>
    </w:p>
    <w:p w14:paraId="1A4567B8" w14:textId="687E4B7F" w:rsidR="008953CB" w:rsidRPr="00C638A7" w:rsidRDefault="008953CB" w:rsidP="0089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8A9A46" w14:textId="243D24B1" w:rsidR="008953CB" w:rsidRPr="00C638A7" w:rsidRDefault="008953CB" w:rsidP="00965238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left="547" w:right="-144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มาตร</w:t>
      </w:r>
      <w:r w:rsidR="00965238" w:rsidRPr="00C638A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ฐานการบัญชี ฉบับที่ </w:t>
      </w:r>
      <w:r w:rsidR="00965238" w:rsidRPr="00C638A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12 </w:t>
      </w:r>
      <w:r w:rsidR="00965238" w:rsidRPr="00C638A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</w:t>
      </w:r>
      <w:r w:rsidR="00D22BFC" w:rsidRPr="00C638A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่</w:t>
      </w:r>
      <w:r w:rsidR="00965238" w:rsidRPr="00C638A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เกิดจากรายการเดียวกัน</w:t>
      </w:r>
    </w:p>
    <w:p w14:paraId="5D95E423" w14:textId="77777777" w:rsidR="00965238" w:rsidRPr="00C638A7" w:rsidRDefault="00965238" w:rsidP="0089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2B4D4CB8" w14:textId="330338B4" w:rsidR="008953CB" w:rsidRPr="00C638A7" w:rsidRDefault="008953CB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="00965238" w:rsidRPr="00C638A7">
        <w:rPr>
          <w:rFonts w:asciiTheme="majorBidi" w:hAnsiTheme="majorBidi"/>
          <w:sz w:val="30"/>
          <w:szCs w:val="30"/>
        </w:rPr>
        <w:t xml:space="preserve"> 12</w:t>
      </w:r>
      <w:r w:rsidRPr="00C638A7">
        <w:rPr>
          <w:rFonts w:asciiTheme="majorBidi" w:hAnsiTheme="majorBidi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965238" w:rsidRPr="00C638A7">
        <w:rPr>
          <w:rFonts w:asciiTheme="majorBidi" w:hAnsiTheme="majorBidi"/>
          <w:sz w:val="30"/>
          <w:szCs w:val="30"/>
        </w:rPr>
        <w:t>1</w:t>
      </w:r>
      <w:r w:rsidRPr="00C638A7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965238" w:rsidRPr="00C638A7">
        <w:rPr>
          <w:rFonts w:asciiTheme="majorBidi" w:hAnsiTheme="majorBidi"/>
          <w:sz w:val="30"/>
          <w:szCs w:val="30"/>
        </w:rPr>
        <w:t>2567</w:t>
      </w:r>
      <w:r w:rsidRPr="00C638A7">
        <w:rPr>
          <w:rFonts w:asciiTheme="majorBidi" w:hAnsi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 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4F84E7CA" w14:textId="77777777" w:rsidR="008953CB" w:rsidRPr="00C638A7" w:rsidRDefault="008953CB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A15D705" w14:textId="7E9DB891" w:rsidR="008953CB" w:rsidRPr="00C638A7" w:rsidRDefault="008953CB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/>
          <w:sz w:val="30"/>
          <w:szCs w:val="30"/>
          <w:cs/>
        </w:rPr>
        <w:t>จากการปรับปรุงดังกล่าว</w:t>
      </w:r>
      <w:r w:rsidR="00EF5164" w:rsidRPr="00C638A7">
        <w:rPr>
          <w:rFonts w:asciiTheme="majorBidi" w:hAnsiTheme="majorBidi" w:hint="cs"/>
          <w:sz w:val="30"/>
          <w:szCs w:val="30"/>
          <w:cs/>
        </w:rPr>
        <w:t xml:space="preserve"> </w:t>
      </w:r>
      <w:r w:rsidRPr="00C638A7">
        <w:rPr>
          <w:rFonts w:asciiTheme="majorBidi" w:hAnsiTheme="majorBidi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</w:t>
      </w:r>
      <w:r w:rsidR="008D05FF" w:rsidRPr="00C638A7">
        <w:rPr>
          <w:rFonts w:asciiTheme="majorBidi" w:hAnsiTheme="majorBidi"/>
          <w:sz w:val="30"/>
          <w:szCs w:val="30"/>
        </w:rPr>
        <w:t xml:space="preserve"> </w:t>
      </w:r>
      <w:r w:rsidRPr="00C638A7">
        <w:rPr>
          <w:rFonts w:asciiTheme="majorBidi" w:hAnsiTheme="majorBidi"/>
          <w:sz w:val="30"/>
          <w:szCs w:val="30"/>
          <w:cs/>
        </w:rPr>
        <w:t xml:space="preserve"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EF5164" w:rsidRPr="00C638A7">
        <w:rPr>
          <w:rFonts w:asciiTheme="majorBidi" w:hAnsiTheme="majorBidi"/>
          <w:sz w:val="30"/>
          <w:szCs w:val="30"/>
        </w:rPr>
        <w:t>12</w:t>
      </w:r>
      <w:r w:rsidRPr="00C638A7">
        <w:rPr>
          <w:rFonts w:asciiTheme="majorBidi" w:hAnsiTheme="majorBidi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965238" w:rsidRPr="00C638A7">
        <w:rPr>
          <w:rFonts w:asciiTheme="majorBidi" w:hAnsiTheme="majorBidi"/>
          <w:sz w:val="30"/>
          <w:szCs w:val="30"/>
        </w:rPr>
        <w:t>1</w:t>
      </w:r>
      <w:r w:rsidRPr="00C638A7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965238" w:rsidRPr="00C638A7">
        <w:rPr>
          <w:rFonts w:asciiTheme="majorBidi" w:hAnsiTheme="majorBidi"/>
          <w:sz w:val="30"/>
          <w:szCs w:val="30"/>
        </w:rPr>
        <w:t>2566</w:t>
      </w:r>
      <w:r w:rsidRPr="00C638A7">
        <w:rPr>
          <w:rFonts w:asciiTheme="majorBidi" w:hAnsiTheme="majorBidi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</w:t>
      </w:r>
      <w:r w:rsidR="00F0294C" w:rsidRPr="00C638A7">
        <w:rPr>
          <w:rFonts w:asciiTheme="majorBidi" w:hAnsiTheme="majorBidi"/>
          <w:sz w:val="30"/>
          <w:szCs w:val="30"/>
        </w:rPr>
        <w:br/>
      </w:r>
      <w:r w:rsidRPr="00C638A7">
        <w:rPr>
          <w:rFonts w:asciiTheme="majorBidi" w:hAnsiTheme="majorBidi"/>
          <w:sz w:val="30"/>
          <w:szCs w:val="30"/>
          <w:cs/>
        </w:rPr>
        <w:t xml:space="preserve">เงินได้รอการตัดบัญชีที่รับรู้ (ดูหมายเหตุข้อ </w:t>
      </w:r>
      <w:r w:rsidR="00965238" w:rsidRPr="00C638A7">
        <w:rPr>
          <w:rFonts w:asciiTheme="majorBidi" w:hAnsiTheme="majorBidi"/>
          <w:sz w:val="30"/>
          <w:szCs w:val="30"/>
        </w:rPr>
        <w:t>22</w:t>
      </w:r>
      <w:r w:rsidRPr="00C638A7">
        <w:rPr>
          <w:rFonts w:asciiTheme="majorBidi" w:hAnsiTheme="majorBidi" w:cstheme="majorBidi"/>
          <w:sz w:val="30"/>
          <w:szCs w:val="30"/>
        </w:rPr>
        <w:t>)</w:t>
      </w:r>
    </w:p>
    <w:p w14:paraId="2A5B59E4" w14:textId="77777777" w:rsidR="008953CB" w:rsidRPr="00C638A7" w:rsidRDefault="008953CB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80C0C05" w14:textId="77777777" w:rsidR="00DE0B65" w:rsidRPr="00C638A7" w:rsidRDefault="00DE0B65" w:rsidP="00DE0B65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left="547" w:right="-144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638A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เรื่อง </w:t>
      </w: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การเปิดเผยนโยบายการบัญชี</w:t>
      </w:r>
    </w:p>
    <w:p w14:paraId="60DEFBFA" w14:textId="77777777" w:rsidR="00DE0B65" w:rsidRPr="00C638A7" w:rsidRDefault="00DE0B65" w:rsidP="00DE0B6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7" w:right="-1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135F1D5" w14:textId="63BFEB32" w:rsidR="00DE0B65" w:rsidRPr="00C638A7" w:rsidRDefault="00DE0B65" w:rsidP="00DE0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C638A7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C638A7">
        <w:rPr>
          <w:rFonts w:asciiTheme="majorBidi" w:hAnsiTheme="majorBidi"/>
          <w:sz w:val="30"/>
          <w:szCs w:val="30"/>
        </w:rPr>
        <w:t>1</w:t>
      </w:r>
      <w:r w:rsidRPr="00C638A7">
        <w:rPr>
          <w:rFonts w:asciiTheme="majorBidi" w:hAnsiTheme="majorBidi"/>
          <w:sz w:val="30"/>
          <w:szCs w:val="30"/>
          <w:cs/>
        </w:rPr>
        <w:t xml:space="preserve"> เรื่องการเปิดเผยนโยบายการบัญชีตั้งแต่วันที่</w:t>
      </w:r>
      <w:r w:rsidRPr="00C638A7">
        <w:rPr>
          <w:rFonts w:asciiTheme="majorBidi" w:hAnsiTheme="majorBidi"/>
          <w:sz w:val="30"/>
          <w:szCs w:val="30"/>
        </w:rPr>
        <w:t xml:space="preserve"> </w:t>
      </w:r>
      <w:r w:rsidRPr="00C638A7">
        <w:rPr>
          <w:rFonts w:asciiTheme="majorBidi" w:hAnsiTheme="majorBidi"/>
          <w:sz w:val="30"/>
          <w:szCs w:val="30"/>
        </w:rPr>
        <w:br/>
        <w:t xml:space="preserve">1 </w:t>
      </w:r>
      <w:r w:rsidRPr="00C638A7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C638A7">
        <w:rPr>
          <w:rFonts w:asciiTheme="majorBidi" w:hAnsiTheme="majorBidi"/>
          <w:sz w:val="30"/>
          <w:szCs w:val="30"/>
        </w:rPr>
        <w:t>2567</w:t>
      </w:r>
      <w:r w:rsidRPr="00C638A7">
        <w:rPr>
          <w:rFonts w:asciiTheme="majorBidi" w:hAnsiTheme="majorBidi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 </w:t>
      </w:r>
    </w:p>
    <w:p w14:paraId="6D8B664C" w14:textId="77777777" w:rsidR="00DE0B65" w:rsidRPr="00C638A7" w:rsidRDefault="00DE0B65" w:rsidP="00DE0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Theme="majorBidi" w:hAnsiTheme="majorBidi" w:cstheme="majorBidi"/>
          <w:sz w:val="30"/>
          <w:szCs w:val="30"/>
        </w:rPr>
      </w:pPr>
    </w:p>
    <w:p w14:paraId="17E05D5C" w14:textId="773DFE86" w:rsidR="00DE0B65" w:rsidRPr="00C638A7" w:rsidRDefault="00DE0B65" w:rsidP="00DE0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/>
          <w:sz w:val="30"/>
          <w:szCs w:val="30"/>
          <w:cs/>
        </w:rPr>
      </w:pPr>
      <w:r w:rsidRPr="00C638A7">
        <w:rPr>
          <w:rFonts w:asciiTheme="majorBidi" w:hAnsiTheme="majorBidi"/>
          <w:sz w:val="30"/>
          <w:szCs w:val="30"/>
          <w:cs/>
        </w:rPr>
        <w:t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ทุกข้อ</w:t>
      </w:r>
      <w:r w:rsidRPr="00C638A7">
        <w:rPr>
          <w:rFonts w:asciiTheme="majorBidi" w:hAnsiTheme="majorBidi"/>
          <w:sz w:val="30"/>
          <w:szCs w:val="30"/>
        </w:rPr>
        <w:t xml:space="preserve"> 4</w:t>
      </w:r>
    </w:p>
    <w:p w14:paraId="02D33898" w14:textId="77777777" w:rsidR="00DE0B65" w:rsidRPr="00C638A7" w:rsidRDefault="00DE0B65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A7B522B" w14:textId="77777777" w:rsidR="00DE0B65" w:rsidRPr="00C638A7" w:rsidRDefault="00DE0B65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D29BF68" w14:textId="0AB6BAD5" w:rsidR="00860F63" w:rsidRPr="00C638A7" w:rsidRDefault="00860F63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</w:t>
      </w:r>
      <w:r w:rsidR="003928CD" w:rsidRPr="00C638A7">
        <w:rPr>
          <w:rFonts w:asciiTheme="majorBidi" w:hAnsiTheme="majorBidi" w:cstheme="majorBidi" w:hint="cs"/>
          <w:b/>
          <w:bCs/>
          <w:sz w:val="30"/>
          <w:szCs w:val="30"/>
          <w:cs/>
        </w:rPr>
        <w:t>มีสาระ</w:t>
      </w: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สำคัญ </w:t>
      </w:r>
    </w:p>
    <w:p w14:paraId="25A0DCD0" w14:textId="0C535ECF" w:rsidR="00860F63" w:rsidRPr="00C638A7" w:rsidRDefault="00860F63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04752C49" w14:textId="77777777" w:rsidR="003F6738" w:rsidRPr="00C638A7" w:rsidRDefault="003F6738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</w:t>
      </w:r>
      <w:r w:rsidR="000323B6"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รวม</w:t>
      </w:r>
    </w:p>
    <w:p w14:paraId="1E30A5B1" w14:textId="78D3F81B" w:rsidR="00F512A5" w:rsidRPr="00C638A7" w:rsidRDefault="00F512A5" w:rsidP="00B01D5F">
      <w:pPr>
        <w:pStyle w:val="FSBlank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653A671" w14:textId="4BADA36C" w:rsidR="00BC2CD8" w:rsidRPr="00C638A7" w:rsidRDefault="00F20B35" w:rsidP="00392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C638A7">
        <w:rPr>
          <w:rFonts w:asciiTheme="majorBidi" w:hAnsiTheme="majorBidi" w:cstheme="majorBidi"/>
          <w:sz w:val="30"/>
          <w:szCs w:val="30"/>
        </w:rPr>
        <w:t>“</w:t>
      </w: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638A7">
        <w:rPr>
          <w:rFonts w:asciiTheme="majorBidi" w:hAnsiTheme="majorBidi" w:cstheme="majorBidi"/>
          <w:sz w:val="30"/>
          <w:szCs w:val="30"/>
        </w:rPr>
        <w:t>”</w:t>
      </w:r>
      <w:r w:rsidRPr="00C638A7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</w:t>
      </w:r>
      <w:r w:rsidR="008955C7" w:rsidRPr="00C638A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3928CD" w:rsidRPr="00C638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2CD8" w:rsidRPr="00C638A7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8F8F612" w14:textId="77777777" w:rsidR="00EF5164" w:rsidRPr="00C638A7" w:rsidRDefault="00EF5164" w:rsidP="00BC2CD8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9EB389B" w14:textId="62FDBB3B" w:rsidR="00BC2CD8" w:rsidRPr="00C638A7" w:rsidRDefault="00BC2CD8" w:rsidP="00B22A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C638A7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7D4D41" w:rsidRPr="00C638A7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การควบคุม</w:t>
      </w:r>
      <w:r w:rsidRPr="00C638A7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7D4D41" w:rsidRPr="00C638A7">
        <w:rPr>
          <w:rFonts w:asciiTheme="majorBidi" w:hAnsiTheme="majorBidi" w:cstheme="majorBidi"/>
          <w:sz w:val="30"/>
          <w:szCs w:val="30"/>
          <w:cs/>
          <w:lang w:val="th-TH"/>
        </w:rPr>
        <w:t>หรือรับ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จากการได้มาซึ่งส่วนได้เสียที่ไม่มีอำนาจควบคุมโดยอำนาจควบคุมไม่เปลี่ยนแปลงรับรู้เป็น</w:t>
      </w:r>
      <w:r w:rsidR="006F2C01" w:rsidRPr="00C638A7">
        <w:rPr>
          <w:rFonts w:asciiTheme="majorBidi" w:hAnsiTheme="majorBidi" w:cstheme="majorBidi"/>
          <w:sz w:val="30"/>
          <w:szCs w:val="30"/>
          <w:cs/>
          <w:lang w:val="th-TH"/>
        </w:rPr>
        <w:t>ส่วน</w:t>
      </w:r>
      <w:r w:rsidR="005679FB" w:rsidRPr="00C638A7">
        <w:rPr>
          <w:rFonts w:asciiTheme="majorBidi" w:hAnsiTheme="majorBidi" w:cstheme="majorBidi"/>
          <w:sz w:val="30"/>
          <w:szCs w:val="30"/>
          <w:cs/>
          <w:lang w:val="th-TH"/>
        </w:rPr>
        <w:t>เกินหรือส่วนต่ำกว่าทุนอื่น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ในส่วนของเจ้าของ</w:t>
      </w:r>
    </w:p>
    <w:p w14:paraId="0C38EF6F" w14:textId="77777777" w:rsidR="007F0FEA" w:rsidRPr="00C638A7" w:rsidRDefault="007F0FEA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0EE6B59" w14:textId="6C911CDC" w:rsidR="008C4FD4" w:rsidRPr="00C638A7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78E29F71" w14:textId="77777777" w:rsidR="008C4FD4" w:rsidRPr="00C638A7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7DF6EC1" w14:textId="47AB2521" w:rsidR="00BC2CD8" w:rsidRPr="00C638A7" w:rsidRDefault="00ED41AC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C638A7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รวมถึงรายได้</w:t>
      </w:r>
      <w:r w:rsidRPr="00C638A7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C638A7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="004A4537" w:rsidRPr="00C638A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C638A7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DA3FE8" w:rsidRPr="00C638A7">
        <w:rPr>
          <w:rFonts w:asciiTheme="majorBidi" w:hAnsiTheme="majorBidi" w:cstheme="majorBidi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แต่เท่าที่ไม่มีหลักฐานการด้อยค่าเกิดขึ้น</w:t>
      </w:r>
    </w:p>
    <w:p w14:paraId="63DCADE4" w14:textId="7E8C7FD6" w:rsidR="00C72125" w:rsidRPr="00C638A7" w:rsidRDefault="00C72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19FC98E" w14:textId="77777777" w:rsidR="003928CD" w:rsidRPr="00C638A7" w:rsidRDefault="003928CD" w:rsidP="00392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i/>
          <w:iCs/>
          <w:sz w:val="30"/>
          <w:szCs w:val="30"/>
          <w:lang w:val="th-TH"/>
        </w:rPr>
      </w:pPr>
      <w:r w:rsidRPr="00C638A7">
        <w:rPr>
          <w:rFonts w:asciiTheme="majorBidi" w:hAnsiTheme="majorBidi"/>
          <w:i/>
          <w:iCs/>
          <w:sz w:val="30"/>
          <w:szCs w:val="30"/>
          <w:cs/>
          <w:lang w:val="th-TH"/>
        </w:rPr>
        <w:t>การรวมธุรกิจ</w:t>
      </w:r>
    </w:p>
    <w:p w14:paraId="31B30320" w14:textId="77777777" w:rsidR="003928CD" w:rsidRPr="00C638A7" w:rsidRDefault="003928CD" w:rsidP="00392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36B76560" w14:textId="42FE4926" w:rsidR="003928CD" w:rsidRPr="00C638A7" w:rsidRDefault="003928CD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C638A7">
        <w:rPr>
          <w:rFonts w:asciiTheme="majorBidi" w:hAnsiTheme="majorBidi"/>
          <w:sz w:val="30"/>
          <w:szCs w:val="30"/>
          <w:cs/>
          <w:lang w:val="th-TH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EF5164" w:rsidRPr="00C638A7">
        <w:rPr>
          <w:rFonts w:asciiTheme="majorBidi" w:hAnsiTheme="majorBidi" w:hint="cs"/>
          <w:sz w:val="30"/>
          <w:szCs w:val="30"/>
          <w:cs/>
        </w:rPr>
        <w:t>เข้านิยามธุรกิจและอำนาจในการควบคุมได้ถูกโอนมาให้กลุ่มบริษัท</w:t>
      </w:r>
    </w:p>
    <w:p w14:paraId="5FEA5DE3" w14:textId="77777777" w:rsidR="00080371" w:rsidRPr="00C638A7" w:rsidRDefault="00080371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2D8E1841" w14:textId="77777777" w:rsidR="001E59DF" w:rsidRPr="00C638A7" w:rsidRDefault="001E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 w:rsidRPr="00C638A7"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2A62DA21" w14:textId="062AA87B" w:rsidR="00080371" w:rsidRPr="00C638A7" w:rsidRDefault="00080371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C638A7">
        <w:rPr>
          <w:rFonts w:asciiTheme="majorBidi" w:hAnsiTheme="majorBidi"/>
          <w:sz w:val="30"/>
          <w:szCs w:val="30"/>
          <w:cs/>
          <w:lang w:val="th-TH"/>
        </w:rPr>
        <w:lastRenderedPageBreak/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49165D51" w14:textId="77777777" w:rsidR="00B20BD3" w:rsidRPr="00C638A7" w:rsidRDefault="00B20BD3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58F321B" w14:textId="2527BC3F" w:rsidR="00080371" w:rsidRPr="00C638A7" w:rsidRDefault="00080371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638A7">
        <w:rPr>
          <w:rFonts w:asciiTheme="majorBidi" w:hAnsiTheme="majorBidi" w:cstheme="majorBidi" w:hint="cs"/>
          <w:sz w:val="30"/>
          <w:szCs w:val="30"/>
          <w:cs/>
          <w:lang w:val="th-TH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3B9E77E" w14:textId="77777777" w:rsidR="001E59DF" w:rsidRPr="00C638A7" w:rsidRDefault="001E59DF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9D10F2E" w14:textId="2B6C45AE" w:rsidR="00080371" w:rsidRPr="00C638A7" w:rsidRDefault="00080371" w:rsidP="0008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638A7">
        <w:rPr>
          <w:rFonts w:asciiTheme="majorBidi" w:hAnsiTheme="majorBidi"/>
          <w:sz w:val="30"/>
          <w:szCs w:val="30"/>
          <w:cs/>
          <w:lang w:val="th-TH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81D4857" w14:textId="77777777" w:rsidR="00080371" w:rsidRPr="00C638A7" w:rsidRDefault="00080371" w:rsidP="00392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407E84F" w14:textId="514C43BA" w:rsidR="004E34CC" w:rsidRPr="00C638A7" w:rsidRDefault="004E34CC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</w:t>
      </w:r>
      <w:r w:rsidR="0041667F"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และบริษัทร่วม</w:t>
      </w:r>
    </w:p>
    <w:p w14:paraId="5E67E86D" w14:textId="77777777" w:rsidR="004E34CC" w:rsidRPr="00C638A7" w:rsidRDefault="004E34CC" w:rsidP="004A00D4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14:paraId="4AEE71F1" w14:textId="49F2028B" w:rsidR="001E26A7" w:rsidRPr="00C638A7" w:rsidRDefault="00B22AA3" w:rsidP="001E26A7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lang w:val="th-TH"/>
        </w:rPr>
      </w:pP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เงินลงทุนในบริษัทย่อย</w:t>
      </w:r>
      <w:r w:rsidR="0041667F" w:rsidRPr="00C638A7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บริษัทร่วมในงบการเงินเฉพาะกิจการวัดมูลค่าด้วยราคาทุนหักค่าเผื่อการด้อยค่า </w:t>
      </w:r>
      <w:r w:rsidR="00EF02E9" w:rsidRPr="00C638A7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032B783C" w14:textId="77777777" w:rsidR="00C72125" w:rsidRPr="00C638A7" w:rsidRDefault="00C72125" w:rsidP="001E26A7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449E5D9" w14:textId="77777777" w:rsidR="008271B6" w:rsidRPr="00C638A7" w:rsidRDefault="008271B6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2039020" w14:textId="77777777" w:rsidR="008271B6" w:rsidRPr="00C638A7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14:paraId="1A8F90DC" w14:textId="7F3FF501" w:rsidR="00B22AA3" w:rsidRPr="00C638A7" w:rsidRDefault="00B22AA3" w:rsidP="00DA3F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A25E6D" w:rsidRPr="00C638A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แปลงค่าเป็นสกุลเงินที่ใช้ในการดำเนินงาน</w:t>
      </w:r>
      <w:r w:rsidR="00DA3FE8" w:rsidRPr="00C638A7">
        <w:rPr>
          <w:rFonts w:asciiTheme="majorBidi" w:hAnsiTheme="majorBidi" w:cstheme="majorBidi"/>
          <w:sz w:val="30"/>
          <w:szCs w:val="30"/>
          <w:cs/>
          <w:lang w:val="th-TH"/>
        </w:rPr>
        <w:t>ของแต่ละบริษัทในกลุ่มบริษัท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DA3FE8" w:rsidRPr="00C638A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="00DA3FE8" w:rsidRPr="00C638A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วันที่รายงาน</w:t>
      </w:r>
      <w:r w:rsidR="00DA3FE8" w:rsidRPr="00C638A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53A7131C" w14:textId="77777777" w:rsidR="00B57F9F" w:rsidRPr="00C638A7" w:rsidRDefault="00B57F9F" w:rsidP="00DA3F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AA263" w14:textId="6FC88FC3" w:rsidR="008271B6" w:rsidRPr="00C638A7" w:rsidRDefault="00B22AA3" w:rsidP="00DA3FE8">
      <w:pPr>
        <w:pStyle w:val="FSBlank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C638A7">
        <w:rPr>
          <w:rFonts w:asciiTheme="majorBidi" w:hAnsiTheme="majorBidi" w:cstheme="majorBidi"/>
          <w:sz w:val="30"/>
          <w:szCs w:val="30"/>
          <w:cs/>
          <w:lang w:val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C4025F8" w14:textId="77777777" w:rsidR="001E26A7" w:rsidRPr="00C638A7" w:rsidRDefault="001E26A7" w:rsidP="00DA3FE8">
      <w:pPr>
        <w:pStyle w:val="FSBlank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27B46684" w14:textId="77777777" w:rsidR="008271B6" w:rsidRPr="00C638A7" w:rsidRDefault="008271B6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07A11966" w14:textId="77777777" w:rsidR="00555156" w:rsidRPr="00C638A7" w:rsidRDefault="00555156" w:rsidP="00B7541F">
      <w:pPr>
        <w:pStyle w:val="FSBlank"/>
        <w:ind w:firstLine="0"/>
        <w:rPr>
          <w:rFonts w:asciiTheme="majorBidi" w:eastAsia="EucrosiaUPCBold" w:hAnsiTheme="majorBidi" w:cstheme="majorBidi"/>
          <w:sz w:val="30"/>
          <w:szCs w:val="30"/>
        </w:rPr>
      </w:pPr>
    </w:p>
    <w:p w14:paraId="1E9A148C" w14:textId="43D52B0E" w:rsidR="00B7541F" w:rsidRPr="00C638A7" w:rsidRDefault="00B7541F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638A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BF9F9BE" w14:textId="77777777" w:rsidR="005A678A" w:rsidRPr="00C638A7" w:rsidRDefault="005A678A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751CF" w14:textId="0D2053A2" w:rsidR="00B7541F" w:rsidRPr="00C638A7" w:rsidRDefault="00B7541F" w:rsidP="00DA3FE8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(นอกเหนือจากลูกหนี้การค้า (ดูหมายเหตุข้อ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EF5164" w:rsidRPr="00C638A7">
        <w:rPr>
          <w:rFonts w:asciiTheme="majorBidi" w:hAnsiTheme="majorBidi" w:cstheme="majorBidi"/>
          <w:sz w:val="30"/>
          <w:szCs w:val="30"/>
        </w:rPr>
        <w:t>4</w:t>
      </w:r>
      <w:r w:rsidRPr="00C638A7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2842DD" w:rsidRPr="00C638A7">
        <w:rPr>
          <w:rFonts w:asciiTheme="majorBidi" w:hAnsiTheme="majorBidi" w:cstheme="majorBidi"/>
          <w:sz w:val="30"/>
          <w:szCs w:val="30"/>
          <w:cs/>
        </w:rPr>
        <w:t>เมื่อ</w:t>
      </w:r>
      <w:r w:rsidR="006D767C" w:rsidRPr="00C638A7">
        <w:rPr>
          <w:rFonts w:asciiTheme="majorBidi" w:hAnsiTheme="majorBidi" w:cstheme="majorBidi"/>
          <w:sz w:val="30"/>
          <w:szCs w:val="30"/>
          <w:cs/>
        </w:rPr>
        <w:t>เริ่มแรก</w:t>
      </w:r>
      <w:r w:rsidRPr="00C638A7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6D767C" w:rsidRPr="00C638A7">
        <w:rPr>
          <w:rFonts w:asciiTheme="majorBidi" w:hAnsiTheme="majorBidi" w:cstheme="majorBidi"/>
          <w:sz w:val="30"/>
          <w:szCs w:val="30"/>
          <w:cs/>
        </w:rPr>
        <w:t xml:space="preserve"> ทั้งนี้</w:t>
      </w:r>
      <w:r w:rsidRPr="00C638A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6D767C" w:rsidRPr="00C638A7">
        <w:rPr>
          <w:rFonts w:asciiTheme="majorBidi" w:hAnsiTheme="majorBidi" w:cstheme="majorBidi"/>
          <w:sz w:val="30"/>
          <w:szCs w:val="30"/>
          <w:cs/>
        </w:rPr>
        <w:t>ไม่ได้</w:t>
      </w:r>
      <w:r w:rsidRPr="00C638A7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6D767C" w:rsidRPr="00C638A7">
        <w:rPr>
          <w:rFonts w:asciiTheme="majorBidi" w:hAnsiTheme="majorBidi" w:cstheme="majorBidi"/>
          <w:sz w:val="30"/>
          <w:szCs w:val="30"/>
          <w:cs/>
        </w:rPr>
        <w:t>จะรวมหรือหัก</w:t>
      </w:r>
      <w:r w:rsidRPr="00C638A7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</w:p>
    <w:p w14:paraId="709E4444" w14:textId="08088FBC" w:rsidR="00B7541F" w:rsidRPr="00C638A7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375D7B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375D7B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375D7B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การเปลี่ยนแปลงการจัดประเภท </w:t>
      </w:r>
    </w:p>
    <w:p w14:paraId="40F06582" w14:textId="77777777" w:rsidR="001764C9" w:rsidRPr="00C638A7" w:rsidRDefault="001764C9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84190" w14:textId="2417D26D" w:rsidR="00B7541F" w:rsidRPr="00C638A7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</w:t>
      </w:r>
      <w:r w:rsidR="00DA3FE8" w:rsidRPr="00C638A7">
        <w:rPr>
          <w:rFonts w:asciiTheme="majorBidi" w:hAnsiTheme="majorBidi" w:cstheme="majorBidi"/>
          <w:sz w:val="30"/>
          <w:szCs w:val="30"/>
          <w:cs/>
        </w:rPr>
        <w:t>ทุนตัดจำหน่ายตามวิธีดอกเบี้ยที่แท้จริง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6826CE" w14:textId="77777777" w:rsidR="00B7541F" w:rsidRPr="00C638A7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A5701F" w14:textId="267DDC29" w:rsidR="00B7541F" w:rsidRPr="00C638A7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375D7B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375D7B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4573D275" w14:textId="77777777" w:rsidR="001E26A7" w:rsidRPr="00C638A7" w:rsidRDefault="001E26A7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A6A82" w14:textId="39B0C3CA" w:rsidR="00B7541F" w:rsidRPr="00C638A7" w:rsidRDefault="00B7541F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638A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6AA7D0E" w14:textId="77777777" w:rsidR="005A678A" w:rsidRPr="00C638A7" w:rsidRDefault="005A678A" w:rsidP="00B7541F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3852CF" w14:textId="2721CC61" w:rsidR="00B7541F" w:rsidRPr="00C638A7" w:rsidRDefault="00B7541F" w:rsidP="00B7541F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3CDBAA6" w14:textId="77777777" w:rsidR="00B7541F" w:rsidRPr="00C638A7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7E3811" w14:textId="0ED9E883" w:rsidR="00B7541F" w:rsidRPr="00C638A7" w:rsidRDefault="00B7541F" w:rsidP="00B7541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3399BC6" w14:textId="77777777" w:rsidR="00B7541F" w:rsidRPr="00C638A7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9CC3A" w14:textId="6438A1EE" w:rsidR="00B7541F" w:rsidRPr="00C638A7" w:rsidRDefault="00B7541F" w:rsidP="00B754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CBCA9FB" w14:textId="77777777" w:rsidR="00B7541F" w:rsidRPr="00C638A7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C5FE7" w14:textId="7BB5FD1E" w:rsidR="008271B6" w:rsidRPr="00C638A7" w:rsidRDefault="00B7541F" w:rsidP="007500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291AB5" w:rsidRPr="00C638A7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C638A7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0D1C92E" w14:textId="2B1FB6BD" w:rsidR="00F60876" w:rsidRPr="00C638A7" w:rsidRDefault="00F60876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5A8FE" w14:textId="0B8149CA" w:rsidR="001B2F91" w:rsidRPr="00C638A7" w:rsidRDefault="001B2F91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638A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4CCA950D" w14:textId="77777777" w:rsidR="001B2F91" w:rsidRPr="00C638A7" w:rsidRDefault="001B2F91" w:rsidP="001B2F9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27FFCE2" w14:textId="59674A00" w:rsidR="001B2F91" w:rsidRPr="00C638A7" w:rsidRDefault="001B2F91" w:rsidP="001B2F9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C638A7">
        <w:rPr>
          <w:rFonts w:asciiTheme="majorBidi" w:eastAsia="EucrosiaUPCBold" w:hAnsi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589338F6" w14:textId="77777777" w:rsidR="001B2F91" w:rsidRPr="00C638A7" w:rsidRDefault="001B2F91" w:rsidP="001B2F9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0FCE96A" w14:textId="77777777" w:rsidR="00EF5164" w:rsidRPr="00C638A7" w:rsidRDefault="00EF5164" w:rsidP="00EF5164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C638A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การด้อยค่าของสินทรัพย์ทางการเงินนอกเหนือจากลูกหนี้การค้า </w:t>
      </w:r>
    </w:p>
    <w:p w14:paraId="619378DF" w14:textId="77777777" w:rsidR="00EF5164" w:rsidRPr="00C638A7" w:rsidRDefault="00EF5164" w:rsidP="00EF51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0FC65" w14:textId="5F22E1FB" w:rsidR="00EF5164" w:rsidRPr="00C638A7" w:rsidRDefault="00EF5164" w:rsidP="00EF51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622F926B" w14:textId="77777777" w:rsidR="00EF5164" w:rsidRPr="00C638A7" w:rsidRDefault="00EF5164" w:rsidP="00EF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110A15" w14:textId="77777777" w:rsidR="00EF5164" w:rsidRPr="00C638A7" w:rsidRDefault="00EF5164" w:rsidP="00EF51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C638A7">
        <w:rPr>
          <w:rFonts w:asciiTheme="majorBidi" w:hAnsiTheme="majorBidi" w:cstheme="majorBidi"/>
          <w:sz w:val="30"/>
          <w:szCs w:val="30"/>
        </w:rPr>
        <w:t>12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66BCA117" w14:textId="77777777" w:rsidR="00EF5164" w:rsidRPr="00C638A7" w:rsidRDefault="00EF5164" w:rsidP="00EF51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CEAE9" w14:textId="77777777" w:rsidR="00EF5164" w:rsidRPr="00C638A7" w:rsidRDefault="00EF5164" w:rsidP="00EF51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C4CDAA3" w14:textId="77777777" w:rsidR="00EF5164" w:rsidRPr="00C638A7" w:rsidRDefault="00EF5164" w:rsidP="00EF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7551D11" w14:textId="77777777" w:rsidR="001E59DF" w:rsidRPr="00C638A7" w:rsidRDefault="001E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6C91EE" w14:textId="3DF2D152" w:rsidR="00EF5164" w:rsidRPr="00C638A7" w:rsidRDefault="00EF5164" w:rsidP="00EF51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C638A7">
        <w:rPr>
          <w:rFonts w:asciiTheme="majorBidi" w:hAnsiTheme="majorBidi" w:cstheme="majorBidi"/>
          <w:sz w:val="30"/>
          <w:szCs w:val="30"/>
        </w:rPr>
        <w:t>30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3AD2223" w14:textId="77777777" w:rsidR="001E59DF" w:rsidRPr="00C638A7" w:rsidRDefault="001E59DF" w:rsidP="00EF51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52270" w14:textId="0748ECB2" w:rsidR="00EF5164" w:rsidRPr="00C638A7" w:rsidRDefault="00EF5164" w:rsidP="00EF51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1A6F63D" w14:textId="77777777" w:rsidR="00EF5164" w:rsidRPr="00C638A7" w:rsidRDefault="00EF5164" w:rsidP="00EF51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-</w:t>
      </w:r>
      <w:r w:rsidRPr="00C638A7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FB0E990" w14:textId="7D412393" w:rsidR="00EF5164" w:rsidRPr="00C638A7" w:rsidRDefault="00EF5164" w:rsidP="00EF516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-</w:t>
      </w:r>
      <w:r w:rsidRPr="00C638A7">
        <w:rPr>
          <w:rFonts w:asciiTheme="majorBidi" w:hAnsiTheme="majorBidi" w:cstheme="majorBidi"/>
          <w:sz w:val="30"/>
          <w:szCs w:val="30"/>
        </w:rPr>
        <w:tab/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C638A7">
        <w:rPr>
          <w:rFonts w:asciiTheme="majorBidi" w:hAnsiTheme="majorBidi" w:cstheme="majorBidi"/>
          <w:sz w:val="30"/>
          <w:szCs w:val="30"/>
        </w:rPr>
        <w:t>90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1B18EE6" w14:textId="77777777" w:rsidR="001764C9" w:rsidRPr="00C638A7" w:rsidRDefault="001764C9" w:rsidP="00EF516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BA8E687" w14:textId="62548DED" w:rsidR="00F60876" w:rsidRPr="00C638A7" w:rsidRDefault="00F60876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638A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1A0942E7" w14:textId="77777777" w:rsidR="00F60876" w:rsidRPr="00C638A7" w:rsidRDefault="00F60876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097CB" w14:textId="2D122D05" w:rsidR="001E26A7" w:rsidRPr="00C638A7" w:rsidRDefault="00F60876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D55E82B" w14:textId="77777777" w:rsidR="00F57816" w:rsidRPr="00C638A7" w:rsidRDefault="00F57816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40F542" w14:textId="12312296" w:rsidR="002433CA" w:rsidRPr="00C638A7" w:rsidRDefault="002433CA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30DCE8E" w14:textId="77777777" w:rsidR="002433CA" w:rsidRPr="00C638A7" w:rsidRDefault="002433CA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13B9CE84" w14:textId="67C8B79C" w:rsidR="002433CA" w:rsidRPr="00C638A7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</w:rPr>
        <w:tab/>
      </w:r>
      <w:r w:rsidR="005A09E4" w:rsidRPr="00C638A7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5A3468E1" w14:textId="60294F8B" w:rsidR="00C12018" w:rsidRPr="00C638A7" w:rsidRDefault="00C12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7A87228" w14:textId="5737490D" w:rsidR="00860F63" w:rsidRPr="00C638A7" w:rsidRDefault="00860F63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04302A06" w14:textId="77777777" w:rsidR="00860F63" w:rsidRPr="00C638A7" w:rsidRDefault="00860F63" w:rsidP="007C57C2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14:paraId="10334B63" w14:textId="6693E4CC" w:rsidR="005A09E4" w:rsidRPr="00C638A7" w:rsidRDefault="005A09E4" w:rsidP="005A09E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</w:t>
      </w:r>
      <w:r w:rsidR="00381430" w:rsidRPr="00C638A7">
        <w:rPr>
          <w:rFonts w:asciiTheme="majorBidi" w:hAnsiTheme="majorBidi" w:cstheme="majorBidi"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610AFB" w:rsidRPr="00C638A7">
        <w:rPr>
          <w:rFonts w:asciiTheme="majorBidi" w:hAnsiTheme="majorBidi"/>
          <w:sz w:val="30"/>
          <w:szCs w:val="30"/>
          <w:cs/>
        </w:rPr>
        <w:t>หนี้สูญจะถูกตัดจำหน่ายเมื่อ</w:t>
      </w:r>
      <w:r w:rsidR="00DC5819" w:rsidRPr="00C638A7">
        <w:rPr>
          <w:rFonts w:asciiTheme="majorBidi" w:hAnsiTheme="majorBidi" w:hint="cs"/>
          <w:sz w:val="30"/>
          <w:szCs w:val="30"/>
          <w:cs/>
        </w:rPr>
        <w:t>เกิดขึ้น</w:t>
      </w:r>
      <w:r w:rsidR="00610AFB" w:rsidRPr="00C638A7">
        <w:rPr>
          <w:rFonts w:asciiTheme="majorBidi" w:hAnsiTheme="majorBidi"/>
          <w:sz w:val="30"/>
          <w:szCs w:val="30"/>
        </w:rPr>
        <w:br/>
      </w:r>
      <w:r w:rsidR="00610AFB" w:rsidRPr="00C638A7">
        <w:rPr>
          <w:rFonts w:asciiTheme="majorBidi" w:hAnsiTheme="majorBidi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1ADFD8C7" w14:textId="77777777" w:rsidR="005A09E4" w:rsidRPr="00C638A7" w:rsidRDefault="005A09E4" w:rsidP="005A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F635065" w14:textId="77777777" w:rsidR="001E59DF" w:rsidRPr="00C638A7" w:rsidRDefault="001E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9D4C55" w14:textId="74035867" w:rsidR="006F645C" w:rsidRPr="00C638A7" w:rsidRDefault="005A09E4" w:rsidP="69D2DCC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A42B7F" w:rsidRPr="00C638A7">
        <w:rPr>
          <w:rFonts w:asciiTheme="majorBidi" w:hAnsiTheme="majorBidi" w:cstheme="majorBidi"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A42B7F" w:rsidRPr="00C638A7">
        <w:rPr>
          <w:rFonts w:asciiTheme="majorBidi" w:hAnsiTheme="majorBidi" w:cstheme="majorBidi"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="3942301C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E6BAE73" w14:textId="77777777" w:rsidR="00A42B7F" w:rsidRPr="00C638A7" w:rsidRDefault="00A42B7F" w:rsidP="0075008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63A5D" w14:textId="2AADEB9A" w:rsidR="00860F63" w:rsidRPr="00C638A7" w:rsidRDefault="009F3D7A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3879C166" w14:textId="77777777" w:rsidR="00860F63" w:rsidRPr="00C638A7" w:rsidRDefault="00860F63" w:rsidP="007C57C2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715158C1" w14:textId="7C282F51" w:rsidR="000A16E2" w:rsidRPr="00C638A7" w:rsidRDefault="005A09E4" w:rsidP="001764C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0" w:name="_Hlk87562734"/>
      <w:r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</w:p>
    <w:p w14:paraId="30A49A03" w14:textId="77777777" w:rsidR="00FA559E" w:rsidRPr="00C638A7" w:rsidRDefault="00FA559E" w:rsidP="001764C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AD63AF" w14:textId="02AB8E75" w:rsidR="000A16E2" w:rsidRPr="00C638A7" w:rsidRDefault="000A16E2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A84C565" w14:textId="77777777" w:rsidR="000A16E2" w:rsidRPr="00C638A7" w:rsidRDefault="000A16E2" w:rsidP="000A16E2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651E4A1" w14:textId="0B3A5D8C" w:rsidR="000A16E2" w:rsidRPr="00C638A7" w:rsidRDefault="000A16E2" w:rsidP="000A16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14:paraId="7A28F1B7" w14:textId="0FCDEFA5" w:rsidR="00E804F0" w:rsidRPr="00C638A7" w:rsidRDefault="00E804F0" w:rsidP="000A16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6EE27" w14:textId="4C313BD8" w:rsidR="0034796C" w:rsidRPr="00C638A7" w:rsidRDefault="00E804F0" w:rsidP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กลุ่มบริษัทไม่คิดค่าเสื่อมราคาสำหรับที่ดินและส่วนปรับปรุงที่ดิน</w:t>
      </w:r>
    </w:p>
    <w:p w14:paraId="17D1B134" w14:textId="6287CDC3" w:rsidR="00E804F0" w:rsidRPr="00C638A7" w:rsidRDefault="00E804F0" w:rsidP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EEDA2AF" w14:textId="3E93F120" w:rsidR="00E804F0" w:rsidRPr="00C638A7" w:rsidRDefault="00E804F0" w:rsidP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069EB64" w14:textId="5476F3BA" w:rsidR="0025064E" w:rsidRPr="00C638A7" w:rsidRDefault="0025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018E84" w14:textId="00111673" w:rsidR="00860F63" w:rsidRPr="00C638A7" w:rsidRDefault="00860F63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3515DD4" w14:textId="0B42DFEA" w:rsidR="00F2146D" w:rsidRPr="00C638A7" w:rsidRDefault="00F2146D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43C95" w14:textId="52AE6D35" w:rsidR="000B524C" w:rsidRPr="00C638A7" w:rsidRDefault="000B524C" w:rsidP="000B52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0B54FA6C" w14:textId="77777777" w:rsidR="000B524C" w:rsidRPr="00C638A7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617AFFD" w14:textId="47FAB090" w:rsidR="000B524C" w:rsidRPr="00C638A7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ราคาทุนรวมถึง</w:t>
      </w:r>
      <w:r w:rsidR="00915589" w:rsidRPr="00C638A7">
        <w:rPr>
          <w:rFonts w:asciiTheme="majorBidi" w:hAnsiTheme="majorBidi" w:cstheme="majorBidi"/>
          <w:sz w:val="30"/>
          <w:szCs w:val="30"/>
          <w:cs/>
        </w:rPr>
        <w:t>ต้นทุนการกู้ยืม</w:t>
      </w:r>
      <w:r w:rsidR="00EF5164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1764C9" w:rsidRPr="00C638A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638A7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</w:p>
    <w:p w14:paraId="65C763EF" w14:textId="77777777" w:rsidR="000B524C" w:rsidRPr="00C638A7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D51BEA9" w14:textId="6E20B182" w:rsidR="000B524C" w:rsidRPr="00C638A7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C638A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691D5A42" w14:textId="77777777" w:rsidR="00284694" w:rsidRPr="00C638A7" w:rsidRDefault="00284694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0F17A" w14:textId="77777777" w:rsidR="001E59DF" w:rsidRPr="00C638A7" w:rsidRDefault="001E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0AE80F5" w14:textId="600FF899" w:rsidR="000B524C" w:rsidRPr="00C638A7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F15A670" w14:textId="77777777" w:rsidR="006C2981" w:rsidRPr="00C638A7" w:rsidRDefault="006C2981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95E4A3" w14:textId="5D33B50D" w:rsidR="000B524C" w:rsidRPr="00C638A7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C638A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C638A7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C638A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C638A7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C638A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4507AEA" w14:textId="4C962F64" w:rsidR="000B524C" w:rsidRPr="00C638A7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354F7E4C" w14:textId="77777777" w:rsidR="000B524C" w:rsidRPr="00C638A7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0AC0639" w14:textId="77777777" w:rsidR="0099504D" w:rsidRPr="00C638A7" w:rsidRDefault="0099504D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0762F2BF" w14:textId="0304EA81" w:rsidR="000B524C" w:rsidRPr="00C638A7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C638A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D17C7C" w:rsidRPr="00C638A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และส่วนปรับปรุงที่ดิน</w:t>
      </w:r>
      <w:r w:rsidRPr="00C638A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และสินทรัพย์ที่อยู่ระหว่างการก่อสร้าง</w:t>
      </w:r>
      <w:r w:rsidR="00D17C7C" w:rsidRPr="00C638A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และติดตั้ง</w:t>
      </w:r>
      <w:r w:rsidRPr="00C638A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</w:t>
      </w:r>
    </w:p>
    <w:p w14:paraId="3D665DDB" w14:textId="3157667F" w:rsidR="003B2119" w:rsidRPr="00C638A7" w:rsidRDefault="003B2119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CDEAAE1" w14:textId="1B2B7CF1" w:rsidR="00517492" w:rsidRPr="00C638A7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B01A1B5" w14:textId="77777777" w:rsidR="00C2506A" w:rsidRPr="00C638A7" w:rsidRDefault="00C2506A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2070"/>
      </w:tblGrid>
      <w:tr w:rsidR="00860F63" w:rsidRPr="00C638A7" w14:paraId="6D4138EB" w14:textId="77777777" w:rsidTr="008509E7">
        <w:tc>
          <w:tcPr>
            <w:tcW w:w="4950" w:type="dxa"/>
          </w:tcPr>
          <w:p w14:paraId="354E614B" w14:textId="453C837B" w:rsidR="00860F63" w:rsidRPr="00C638A7" w:rsidRDefault="00220D0E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800" w:type="dxa"/>
          </w:tcPr>
          <w:p w14:paraId="1AF745DA" w14:textId="700CD95E" w:rsidR="00860F63" w:rsidRPr="00C638A7" w:rsidRDefault="00220D0E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C638A7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070" w:type="dxa"/>
          </w:tcPr>
          <w:p w14:paraId="1B3F7A3D" w14:textId="77777777" w:rsidR="00860F63" w:rsidRPr="00C638A7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C638A7" w14:paraId="1980F9DD" w14:textId="77777777" w:rsidTr="008509E7">
        <w:tc>
          <w:tcPr>
            <w:tcW w:w="4950" w:type="dxa"/>
          </w:tcPr>
          <w:p w14:paraId="1942EFB4" w14:textId="7F82FD63" w:rsidR="00220D0E" w:rsidRPr="00C638A7" w:rsidRDefault="00220D0E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เครื่องจักรและอุปกรณ์โรงงาน</w:t>
            </w:r>
          </w:p>
        </w:tc>
        <w:tc>
          <w:tcPr>
            <w:tcW w:w="1800" w:type="dxa"/>
          </w:tcPr>
          <w:p w14:paraId="37F29346" w14:textId="392B51B3" w:rsidR="00220D0E" w:rsidRPr="00C638A7" w:rsidRDefault="00220D0E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C638A7">
              <w:rPr>
                <w:rFonts w:asciiTheme="majorBidi" w:hAnsiTheme="majorBidi" w:cstheme="majorBidi"/>
              </w:rPr>
              <w:t xml:space="preserve">5 </w:t>
            </w:r>
            <w:r w:rsidRPr="00C638A7">
              <w:rPr>
                <w:rFonts w:asciiTheme="majorBidi" w:hAnsiTheme="majorBidi" w:cstheme="majorBidi"/>
                <w:cs/>
              </w:rPr>
              <w:t xml:space="preserve">และ </w:t>
            </w:r>
            <w:r w:rsidRPr="00C638A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070" w:type="dxa"/>
          </w:tcPr>
          <w:p w14:paraId="7008B7D3" w14:textId="61297659" w:rsidR="00220D0E" w:rsidRPr="00C638A7" w:rsidRDefault="00220D0E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C638A7" w14:paraId="109EA12B" w14:textId="77777777" w:rsidTr="008509E7">
        <w:tc>
          <w:tcPr>
            <w:tcW w:w="4950" w:type="dxa"/>
          </w:tcPr>
          <w:p w14:paraId="5DAFF38D" w14:textId="1CDD97F4" w:rsidR="00220D0E" w:rsidRPr="00C638A7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ส่วนปรับปรุงสิทธิการเช่า</w:t>
            </w:r>
          </w:p>
        </w:tc>
        <w:tc>
          <w:tcPr>
            <w:tcW w:w="1800" w:type="dxa"/>
          </w:tcPr>
          <w:p w14:paraId="421F5C70" w14:textId="6B112919" w:rsidR="00220D0E" w:rsidRPr="00C638A7" w:rsidRDefault="0025064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C638A7">
              <w:rPr>
                <w:rFonts w:asciiTheme="majorBidi" w:hAnsiTheme="majorBidi" w:cstheme="majorBidi"/>
              </w:rPr>
              <w:t xml:space="preserve"> </w:t>
            </w:r>
            <w:r w:rsidR="00220D0E" w:rsidRPr="00C638A7">
              <w:rPr>
                <w:rFonts w:asciiTheme="majorBidi" w:hAnsiTheme="majorBidi" w:cstheme="majorBidi"/>
              </w:rPr>
              <w:t>5</w:t>
            </w:r>
            <w:r w:rsidRPr="00C638A7">
              <w:rPr>
                <w:rFonts w:asciiTheme="majorBidi" w:hAnsiTheme="majorBidi" w:cstheme="majorBidi" w:hint="cs"/>
                <w:cs/>
              </w:rPr>
              <w:t xml:space="preserve"> และ </w:t>
            </w:r>
            <w:r w:rsidRPr="00C638A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070" w:type="dxa"/>
          </w:tcPr>
          <w:p w14:paraId="482A0F6D" w14:textId="3A909086" w:rsidR="00220D0E" w:rsidRPr="00C638A7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C638A7" w14:paraId="7CE334B2" w14:textId="77777777" w:rsidTr="008509E7">
        <w:tc>
          <w:tcPr>
            <w:tcW w:w="4950" w:type="dxa"/>
          </w:tcPr>
          <w:p w14:paraId="7A318980" w14:textId="77777777" w:rsidR="00220D0E" w:rsidRPr="00C638A7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เครื่องมือ เครื่องใช้และอุปกรณ์ใช้ในการดำเนินงาน</w:t>
            </w:r>
          </w:p>
        </w:tc>
        <w:tc>
          <w:tcPr>
            <w:tcW w:w="1800" w:type="dxa"/>
          </w:tcPr>
          <w:p w14:paraId="5974F6B3" w14:textId="77777777" w:rsidR="00220D0E" w:rsidRPr="00C638A7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77290CF6" w14:textId="77777777" w:rsidR="00220D0E" w:rsidRPr="00C638A7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C638A7" w14:paraId="7348685A" w14:textId="77777777" w:rsidTr="008509E7">
        <w:tc>
          <w:tcPr>
            <w:tcW w:w="4950" w:type="dxa"/>
          </w:tcPr>
          <w:p w14:paraId="33699045" w14:textId="77777777" w:rsidR="00220D0E" w:rsidRPr="00C638A7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00" w:type="dxa"/>
          </w:tcPr>
          <w:p w14:paraId="73D0676D" w14:textId="77777777" w:rsidR="00220D0E" w:rsidRPr="00C638A7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</w:rPr>
              <w:t xml:space="preserve">3 </w:t>
            </w:r>
            <w:r w:rsidRPr="00C638A7">
              <w:rPr>
                <w:rFonts w:asciiTheme="majorBidi" w:hAnsiTheme="majorBidi" w:cstheme="majorBidi"/>
                <w:cs/>
              </w:rPr>
              <w:t xml:space="preserve">และ </w:t>
            </w:r>
            <w:r w:rsidRPr="00C638A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1D1CC1ED" w14:textId="77777777" w:rsidR="00220D0E" w:rsidRPr="00C638A7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C638A7" w14:paraId="2EB36D0F" w14:textId="77777777" w:rsidTr="008509E7">
        <w:tc>
          <w:tcPr>
            <w:tcW w:w="4950" w:type="dxa"/>
          </w:tcPr>
          <w:p w14:paraId="3BD83AEF" w14:textId="77777777" w:rsidR="00220D0E" w:rsidRPr="00C638A7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800" w:type="dxa"/>
          </w:tcPr>
          <w:p w14:paraId="7159AE93" w14:textId="77777777" w:rsidR="00220D0E" w:rsidRPr="00C638A7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188B2FBF" w14:textId="77777777" w:rsidR="00220D0E" w:rsidRPr="00C638A7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47F7CD6C" w14:textId="77777777" w:rsidR="00220D0E" w:rsidRPr="00C638A7" w:rsidRDefault="00220D0E" w:rsidP="00220D0E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C7C934" w14:textId="0EAE18BD" w:rsidR="00B11341" w:rsidRPr="00C638A7" w:rsidRDefault="00F2146D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ค่าความนิยม</w:t>
      </w:r>
    </w:p>
    <w:p w14:paraId="747ECE97" w14:textId="77777777" w:rsidR="00B11341" w:rsidRPr="00C638A7" w:rsidRDefault="00B11341" w:rsidP="00B11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7241DB" w14:textId="3FE83873" w:rsidR="003C20C6" w:rsidRPr="00C638A7" w:rsidRDefault="00F2146D" w:rsidP="00B1134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7F5511C5" w14:textId="15584D42" w:rsidR="00284694" w:rsidRPr="00C638A7" w:rsidRDefault="00284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C33ED4D" w14:textId="7EB842F8" w:rsidR="00F2146D" w:rsidRPr="00C638A7" w:rsidRDefault="00F2146D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สินทรัพย์ไม่มีตัวตนอื่น</w:t>
      </w:r>
    </w:p>
    <w:p w14:paraId="41D428BE" w14:textId="77777777" w:rsidR="003C20C6" w:rsidRPr="00C638A7" w:rsidRDefault="003C20C6" w:rsidP="00F21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B81E653" w14:textId="04FEDF8A" w:rsidR="00484C39" w:rsidRPr="00C638A7" w:rsidRDefault="00FB4429" w:rsidP="00C25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สินทรัพย์ไม่มีตัวตนที่มีอายุการใช้งานไม่จำกัดวัดมูลค่าด้วยวิธีราคาทุนหักขาดทุนจากการด้อยค่า </w:t>
      </w:r>
      <w:r w:rsidR="00F2146D" w:rsidRPr="00C638A7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C229B4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146D" w:rsidRPr="00C638A7">
        <w:rPr>
          <w:rFonts w:asciiTheme="majorBidi" w:hAnsiTheme="majorBidi" w:cstheme="majorBidi"/>
          <w:sz w:val="30"/>
          <w:szCs w:val="30"/>
          <w:cs/>
        </w:rPr>
        <w:t>ๆ วัดมูลค่าด้วยราคาทุนหักค่าตัดจำหน่ายสะสมและขาดทุนจากการด้อยค่า</w:t>
      </w:r>
      <w:r w:rsidR="00F2146D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F2146D" w:rsidRPr="00C638A7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D152A99" w14:textId="5335C3C0" w:rsidR="00484C39" w:rsidRPr="00C638A7" w:rsidRDefault="00484C39" w:rsidP="0048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p w14:paraId="50A38ECA" w14:textId="77777777" w:rsidR="00C2506A" w:rsidRPr="00C638A7" w:rsidRDefault="00C2506A" w:rsidP="0048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2177"/>
        <w:gridCol w:w="2097"/>
      </w:tblGrid>
      <w:tr w:rsidR="008509E7" w:rsidRPr="00C638A7" w14:paraId="7EFCF166" w14:textId="77777777" w:rsidTr="008509E7">
        <w:tc>
          <w:tcPr>
            <w:tcW w:w="4483" w:type="dxa"/>
          </w:tcPr>
          <w:p w14:paraId="748FAD53" w14:textId="77777777" w:rsidR="008509E7" w:rsidRPr="00C638A7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177" w:type="dxa"/>
          </w:tcPr>
          <w:p w14:paraId="46F94CBA" w14:textId="77777777" w:rsidR="008509E7" w:rsidRPr="00C638A7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97" w:type="dxa"/>
          </w:tcPr>
          <w:p w14:paraId="650153E9" w14:textId="77777777" w:rsidR="008509E7" w:rsidRPr="00C638A7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9E7" w:rsidRPr="00C638A7" w14:paraId="56F852F9" w14:textId="77777777" w:rsidTr="00CC1D40">
        <w:tc>
          <w:tcPr>
            <w:tcW w:w="4483" w:type="dxa"/>
          </w:tcPr>
          <w:p w14:paraId="48C5DB80" w14:textId="77777777" w:rsidR="008509E7" w:rsidRPr="00C638A7" w:rsidRDefault="00CC1D4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สัญญาแฟรนไชส์</w:t>
            </w:r>
          </w:p>
        </w:tc>
        <w:tc>
          <w:tcPr>
            <w:tcW w:w="2177" w:type="dxa"/>
            <w:shd w:val="clear" w:color="auto" w:fill="auto"/>
          </w:tcPr>
          <w:p w14:paraId="6982AAAB" w14:textId="77777777" w:rsidR="008509E7" w:rsidRPr="00C638A7" w:rsidRDefault="009764E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2097" w:type="dxa"/>
          </w:tcPr>
          <w:p w14:paraId="54DA54E9" w14:textId="77777777" w:rsidR="008509E7" w:rsidRPr="00C638A7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9E7" w:rsidRPr="00C638A7" w14:paraId="13A72798" w14:textId="77777777" w:rsidTr="00CC1D40">
        <w:tc>
          <w:tcPr>
            <w:tcW w:w="4483" w:type="dxa"/>
          </w:tcPr>
          <w:p w14:paraId="0F93FC9E" w14:textId="77777777" w:rsidR="008509E7" w:rsidRPr="00C638A7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</w:t>
            </w:r>
            <w:r w:rsidR="00CC1D40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</w:p>
        </w:tc>
        <w:tc>
          <w:tcPr>
            <w:tcW w:w="2177" w:type="dxa"/>
            <w:shd w:val="clear" w:color="auto" w:fill="auto"/>
          </w:tcPr>
          <w:p w14:paraId="3B4EEAED" w14:textId="77777777" w:rsidR="008509E7" w:rsidRPr="00C638A7" w:rsidRDefault="00CC1D4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2097" w:type="dxa"/>
          </w:tcPr>
          <w:p w14:paraId="5D976268" w14:textId="77777777" w:rsidR="008509E7" w:rsidRPr="00C638A7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FA96FF5" w14:textId="77777777" w:rsidR="00455E8A" w:rsidRPr="00C638A7" w:rsidRDefault="00455E8A" w:rsidP="00866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80D11" w14:textId="2EBFD05E" w:rsidR="00866283" w:rsidRPr="00C638A7" w:rsidRDefault="00866283" w:rsidP="00866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ค่าตัดจำหน่ายสัญญาแฟรนไชส์บันทึกในค่าใช้จ่ายในการขาย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ค่าตัดจำหน่ายของสินทรัพย์ไม่มีตัวตนอื่นบันทึกในค่าใช้จ่ายในการบริหา</w:t>
      </w:r>
      <w:r w:rsidR="00E804F0" w:rsidRPr="00C638A7">
        <w:rPr>
          <w:rFonts w:asciiTheme="majorBidi" w:hAnsiTheme="majorBidi" w:cstheme="majorBidi"/>
          <w:sz w:val="30"/>
          <w:szCs w:val="30"/>
          <w:cs/>
        </w:rPr>
        <w:t>ร</w:t>
      </w:r>
    </w:p>
    <w:p w14:paraId="07146453" w14:textId="77777777" w:rsidR="001E59DF" w:rsidRPr="00C638A7" w:rsidRDefault="001E59DF" w:rsidP="00866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9A39B1" w14:textId="77777777" w:rsidR="004E3224" w:rsidRPr="00C638A7" w:rsidRDefault="004E3224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4A4088D" w14:textId="0AD5CBCB" w:rsidR="004E3224" w:rsidRPr="00C638A7" w:rsidRDefault="004E3224" w:rsidP="004E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F375551" w14:textId="7335FA71" w:rsidR="00CE4C37" w:rsidRPr="00C638A7" w:rsidRDefault="00CE4C37" w:rsidP="00CE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8D0E395" w14:textId="77777777" w:rsidR="00CE4C37" w:rsidRPr="00C638A7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42EA294" w14:textId="02FCD720" w:rsidR="00CE4C37" w:rsidRPr="00C638A7" w:rsidRDefault="00CE4C37" w:rsidP="00CE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C1FD133" w14:textId="77777777" w:rsidR="00CE4C37" w:rsidRPr="00C638A7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BA950CE" w14:textId="1CAEB1AD" w:rsidR="00CE4C37" w:rsidRPr="00C638A7" w:rsidRDefault="00CE4C37" w:rsidP="00CE4C3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AB0ABF5" w14:textId="77777777" w:rsidR="00284694" w:rsidRPr="00C638A7" w:rsidRDefault="00284694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BE9D67" w14:textId="1E959DA9" w:rsidR="00CE4C37" w:rsidRPr="00C638A7" w:rsidRDefault="00CE4C37" w:rsidP="00CE4C3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966B07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817823" w:rsidRPr="00C638A7">
        <w:rPr>
          <w:rFonts w:asciiTheme="majorBidi" w:hAnsi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817823" w:rsidRPr="00C638A7">
        <w:rPr>
          <w:rFonts w:asciiTheme="majorBidi" w:hAnsiTheme="majorBidi"/>
          <w:sz w:val="30"/>
          <w:szCs w:val="30"/>
          <w:cs/>
        </w:rPr>
        <w:br/>
        <w:t>กลุ่มบริษัท</w:t>
      </w:r>
      <w:r w:rsidR="00817823" w:rsidRPr="00C638A7">
        <w:rPr>
          <w:rFonts w:asciiTheme="majorBidi" w:hAnsiTheme="majorBidi" w:hint="cs"/>
          <w:sz w:val="30"/>
          <w:szCs w:val="30"/>
          <w:cs/>
        </w:rPr>
        <w:t>เ</w:t>
      </w:r>
      <w:r w:rsidR="00817823" w:rsidRPr="00C638A7">
        <w:rPr>
          <w:rFonts w:asciiTheme="majorBidi" w:hAnsiTheme="majorBidi"/>
          <w:sz w:val="30"/>
          <w:szCs w:val="30"/>
          <w:cs/>
        </w:rPr>
        <w:t>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1A944A0" w14:textId="77777777" w:rsidR="00CE4C37" w:rsidRPr="00C638A7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C830AFB" w14:textId="77777777" w:rsidR="00D56575" w:rsidRPr="00C638A7" w:rsidRDefault="00D5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BA5730" w14:textId="12DABCA0" w:rsidR="00CE4C37" w:rsidRPr="00C638A7" w:rsidRDefault="00CE4C37" w:rsidP="00CE4C3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EF5164" w:rsidRPr="00C638A7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กลุ่มบริษัทใช้อัตราดอกเบี้ยเงินกู้ยืมส่วนเพิ่มของกลุ่มบริษัท</w:t>
      </w:r>
      <w:r w:rsidR="00966B07" w:rsidRPr="00C638A7">
        <w:rPr>
          <w:rFonts w:asciiTheme="majorBidi" w:hAnsiTheme="majorBidi" w:cstheme="majorBidi"/>
          <w:sz w:val="30"/>
          <w:szCs w:val="30"/>
          <w:cs/>
        </w:rPr>
        <w:t>ในการคิดลดเป็นมูลค่าปัจจุบัน</w:t>
      </w:r>
      <w:r w:rsidR="00D376C7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</w:p>
    <w:p w14:paraId="6E144981" w14:textId="77777777" w:rsidR="007E5FA9" w:rsidRPr="00C638A7" w:rsidRDefault="007E5FA9" w:rsidP="0028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20D7B" w14:textId="4DF6062A" w:rsidR="00375D7B" w:rsidRPr="00C638A7" w:rsidRDefault="00CE4C37" w:rsidP="0028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="00DD4F69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6A72F92" w14:textId="77777777" w:rsidR="00D56575" w:rsidRPr="00C638A7" w:rsidRDefault="00D56575" w:rsidP="0028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B9D59" w14:textId="77777777" w:rsidR="00685D61" w:rsidRPr="00C638A7" w:rsidRDefault="00BF3652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230471B" w14:textId="6F05EBED" w:rsidR="00685D61" w:rsidRPr="00C638A7" w:rsidRDefault="00685D61" w:rsidP="002433CA">
      <w:pPr>
        <w:pStyle w:val="FSBlank"/>
        <w:rPr>
          <w:rFonts w:asciiTheme="majorBidi" w:hAnsiTheme="majorBidi" w:cstheme="majorBidi"/>
          <w:sz w:val="30"/>
          <w:szCs w:val="30"/>
          <w:shd w:val="clear" w:color="auto" w:fill="E0E0E0"/>
          <w:lang w:val="th-TH"/>
        </w:rPr>
      </w:pPr>
    </w:p>
    <w:p w14:paraId="0E69533D" w14:textId="35E6C74D" w:rsidR="00612E89" w:rsidRPr="00C638A7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79AB15A3" w14:textId="77777777" w:rsidR="00612E89" w:rsidRPr="00C638A7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6A76F3" w14:textId="19395C02" w:rsidR="00612E89" w:rsidRPr="00C638A7" w:rsidRDefault="00612E89" w:rsidP="00EF5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EF5164" w:rsidRPr="00C638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817823" w:rsidRPr="00C638A7">
        <w:rPr>
          <w:rFonts w:asciiTheme="majorBidi" w:hAnsiTheme="majorBidi" w:cstheme="majorBidi" w:hint="cs"/>
          <w:sz w:val="30"/>
          <w:szCs w:val="30"/>
          <w:cs/>
        </w:rPr>
        <w:t>คำนวณโดย</w:t>
      </w:r>
      <w:r w:rsidR="008C1EE0" w:rsidRPr="00C638A7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p w14:paraId="40FA1403" w14:textId="77777777" w:rsidR="00817823" w:rsidRPr="00C638A7" w:rsidRDefault="00817823" w:rsidP="009310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38E300" w14:textId="7AED2825" w:rsidR="00612E89" w:rsidRPr="00C638A7" w:rsidRDefault="00612E89" w:rsidP="00612E89">
      <w:pPr>
        <w:pStyle w:val="FSBlank"/>
        <w:ind w:left="540" w:firstLine="0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5B64C0A" w14:textId="36D8DA78" w:rsidR="00D56575" w:rsidRPr="00C638A7" w:rsidRDefault="00D5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F9747F5" w14:textId="77777777" w:rsidR="00860F63" w:rsidRPr="00C638A7" w:rsidRDefault="00860F63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ผลประโยชน์ของพนักงาน </w:t>
      </w:r>
    </w:p>
    <w:p w14:paraId="69B08606" w14:textId="65B6BEE7" w:rsidR="00325C4E" w:rsidRPr="00C638A7" w:rsidRDefault="00325C4E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1276CEC3" w14:textId="77777777" w:rsidR="00612E89" w:rsidRPr="00C638A7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66345928" w14:textId="77777777" w:rsidR="00C90F6D" w:rsidRPr="00C638A7" w:rsidRDefault="00C90F6D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E6B87F" w14:textId="3933096D" w:rsidR="00612E89" w:rsidRPr="00C638A7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840E00B" w14:textId="769736AE" w:rsidR="00375D7B" w:rsidRPr="00C638A7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DFBBE0" w14:textId="2D2EDEBA" w:rsidR="00612E89" w:rsidRPr="00C638A7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62F6C75" w14:textId="77777777" w:rsidR="00AF4675" w:rsidRPr="00C638A7" w:rsidRDefault="00AF4675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37247E" w14:textId="0BEFC915" w:rsidR="00612E89" w:rsidRPr="00C638A7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092CC7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5B7FBE61" w14:textId="77777777" w:rsidR="00612E89" w:rsidRPr="00C638A7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EB76974" w14:textId="267E1ED9" w:rsidR="00612E89" w:rsidRPr="00C638A7" w:rsidRDefault="00612E89" w:rsidP="00612E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</w:t>
      </w:r>
      <w:r w:rsidR="00E37E63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092CC7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</w:t>
      </w:r>
      <w:r w:rsidR="00092CC7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092CC7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661FFA3C" w14:textId="77777777" w:rsidR="00931096" w:rsidRPr="00C638A7" w:rsidRDefault="00931096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946756" w14:textId="51AFF392" w:rsidR="00FC0516" w:rsidRPr="00C638A7" w:rsidRDefault="00FC0516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0329154" w14:textId="77777777" w:rsidR="00284694" w:rsidRPr="00C638A7" w:rsidRDefault="00284694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53B43E" w14:textId="7BB5956E" w:rsidR="00987B6A" w:rsidRPr="00C638A7" w:rsidRDefault="00817823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ผลประโยชน์เมื่อเลิกจ้าง</w:t>
      </w:r>
    </w:p>
    <w:p w14:paraId="099D5A4A" w14:textId="77777777" w:rsidR="00817823" w:rsidRPr="00C638A7" w:rsidRDefault="00817823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75644" w14:textId="794D1A5E" w:rsidR="00612E89" w:rsidRPr="00C638A7" w:rsidRDefault="00612E89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C638A7">
        <w:rPr>
          <w:rFonts w:asciiTheme="majorBidi" w:hAnsiTheme="majorBidi" w:cstheme="majorBidi"/>
          <w:sz w:val="30"/>
          <w:szCs w:val="30"/>
        </w:rPr>
        <w:t xml:space="preserve">12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2E45579B" w14:textId="77777777" w:rsidR="00612E89" w:rsidRPr="00C638A7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3C772E" w14:textId="576123EA" w:rsidR="00817823" w:rsidRPr="00C638A7" w:rsidRDefault="00817823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1234C12D" w14:textId="77777777" w:rsidR="00817823" w:rsidRPr="00C638A7" w:rsidRDefault="00817823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53E942D" w14:textId="0B96AF8C" w:rsidR="00612E89" w:rsidRPr="00C638A7" w:rsidRDefault="00612E89" w:rsidP="00612E8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</w:p>
    <w:p w14:paraId="41439546" w14:textId="77777777" w:rsidR="00714024" w:rsidRPr="00C638A7" w:rsidRDefault="0071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14:paraId="58C27173" w14:textId="5CE1E957" w:rsidR="002433CA" w:rsidRPr="00C638A7" w:rsidRDefault="002433CA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6872C82" w14:textId="3E65492C" w:rsidR="002433CA" w:rsidRPr="00C638A7" w:rsidRDefault="002433CA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18F28" w14:textId="421281C8" w:rsidR="00CA5489" w:rsidRPr="00C638A7" w:rsidRDefault="002230A4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2FC8AB10" w14:textId="77777777" w:rsidR="00D56575" w:rsidRPr="00C638A7" w:rsidRDefault="00D56575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FB387" w14:textId="66FF5B32" w:rsidR="00BF3652" w:rsidRPr="00C638A7" w:rsidRDefault="00BF3652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1471044" w14:textId="6908B0BE" w:rsidR="00BF3652" w:rsidRPr="00C638A7" w:rsidRDefault="00BF3652" w:rsidP="00BF365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C88254" w14:textId="3A42BD64" w:rsidR="002230A4" w:rsidRPr="00C638A7" w:rsidDel="001A6CC8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03C9CF2" w14:textId="77777777" w:rsidR="002230A4" w:rsidRPr="00C638A7" w:rsidRDefault="002230A4" w:rsidP="00223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5DADE1" w14:textId="631C4CF9" w:rsidR="002230A4" w:rsidRPr="00C638A7" w:rsidDel="001A6CC8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638A7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C638A7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638A7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C638A7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4E472E5" w14:textId="77777777" w:rsidR="002230A4" w:rsidRPr="00C638A7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638A7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C638A7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 </w:t>
      </w:r>
      <w:r w:rsidRPr="00C638A7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B189315" w14:textId="77777777" w:rsidR="002230A4" w:rsidRPr="00C638A7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638A7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C638A7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C638A7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638A7" w:rsidDel="001A6CC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8CF68F1" w14:textId="77777777" w:rsidR="002230A4" w:rsidRPr="00C638A7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638A7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C638A7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C638A7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59CA54B" w14:textId="77777777" w:rsidR="003E7190" w:rsidRPr="00C638A7" w:rsidRDefault="003E7190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D01D9" w14:textId="6FFF70F0" w:rsidR="002230A4" w:rsidRPr="00C638A7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10C173E" w14:textId="77777777" w:rsidR="00F14FA0" w:rsidRPr="00C638A7" w:rsidDel="001A6CC8" w:rsidRDefault="00F14FA0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14749" w14:textId="35553C00" w:rsidR="002230A4" w:rsidRPr="00C638A7" w:rsidRDefault="002230A4" w:rsidP="00987C5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8A7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1C457C55" w14:textId="0553EBFB" w:rsidR="00817823" w:rsidRPr="00C638A7" w:rsidRDefault="00817823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หุ้นทุนซื้อคืน</w:t>
      </w:r>
    </w:p>
    <w:p w14:paraId="1D9D491E" w14:textId="77777777" w:rsidR="00817823" w:rsidRPr="00C638A7" w:rsidRDefault="00817823" w:rsidP="00817823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D0938E" w14:textId="3AF6D70D" w:rsidR="00817823" w:rsidRPr="00C638A7" w:rsidRDefault="00817823" w:rsidP="0081782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="00C372ED" w:rsidRPr="00C638A7">
        <w:rPr>
          <w:rFonts w:asciiTheme="majorBidi" w:hAnsiTheme="majorBidi" w:cstheme="majorBidi"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6E4DB296" w14:textId="77777777" w:rsidR="00D56575" w:rsidRPr="00C638A7" w:rsidRDefault="00D56575" w:rsidP="0081782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F3235" w14:textId="5B09A681" w:rsidR="00860F63" w:rsidRPr="00C638A7" w:rsidRDefault="00860F63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3C15D2"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405F9A9" w14:textId="77777777" w:rsidR="00860F63" w:rsidRPr="00C638A7" w:rsidRDefault="00860F63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6E6CE3D9" w14:textId="77777777" w:rsidR="005A26BC" w:rsidRPr="00C638A7" w:rsidRDefault="005A26BC" w:rsidP="00EA412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4DF5102" w14:textId="77777777" w:rsidR="00883FA0" w:rsidRPr="00C638A7" w:rsidRDefault="00883FA0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6E0061" w14:textId="17E44FF0" w:rsidR="005A26BC" w:rsidRPr="00C638A7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0435C56E" w14:textId="12B919EA" w:rsidR="005A26BC" w:rsidRPr="00C638A7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3DFC7" w14:textId="03A3E9CC" w:rsidR="003C15D2" w:rsidRPr="00C638A7" w:rsidRDefault="003C15D2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182542" w:rsidRPr="00C638A7">
        <w:rPr>
          <w:rFonts w:asciiTheme="majorBidi" w:hAnsiTheme="majorBidi" w:cstheme="majorBidi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3AFD7B0D" w14:textId="77777777" w:rsidR="003C15D2" w:rsidRPr="00C638A7" w:rsidRDefault="003C15D2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3CCA7" w14:textId="76413552" w:rsidR="005A26BC" w:rsidRPr="00C638A7" w:rsidRDefault="005A26BC" w:rsidP="0080219D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80219D" w:rsidRPr="00C638A7">
        <w:rPr>
          <w:rFonts w:asciiTheme="majorBidi" w:hAnsiTheme="majorBidi" w:cstheme="majorBidi"/>
          <w:sz w:val="30"/>
          <w:szCs w:val="30"/>
          <w:cs/>
        </w:rPr>
        <w:t xml:space="preserve"> หรือ ณ เวลาใดเวลาหนึ่งเมื่อได้ให้บริการ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472EE547" w14:textId="77777777" w:rsidR="005A26BC" w:rsidRPr="00C638A7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EC0FD" w14:textId="74F538DB" w:rsidR="005A26BC" w:rsidRPr="00C638A7" w:rsidRDefault="005A26BC" w:rsidP="005A26BC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745C8A" w:rsidRPr="00C638A7">
        <w:rPr>
          <w:rFonts w:asciiTheme="majorBidi" w:hAnsiTheme="majorBidi" w:cstheme="majorBidi"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หรือมีการให้บริการหลาย</w:t>
      </w:r>
      <w:r w:rsidR="00FB5E14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FB5E14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4FDE8ED7" w14:textId="4C25AB35" w:rsidR="00375D7B" w:rsidRPr="00C638A7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0AFB04" w14:textId="77777777" w:rsidR="00D56575" w:rsidRPr="00C638A7" w:rsidRDefault="00D5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75E57F6" w14:textId="35C90D2B" w:rsidR="00816084" w:rsidRPr="00C638A7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การให้สิทธิในทรัพย์สินทางปัญญา</w:t>
      </w:r>
      <w:r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961664A" w14:textId="77777777" w:rsidR="00816084" w:rsidRPr="00C638A7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DEA45" w14:textId="0F94D440" w:rsidR="00816084" w:rsidRPr="00C638A7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รายได้จากการให้สิทธิลูกค้าในการเข้าถึงแฟรนไชส์รับรู้ตลอดระยะเวลาการให้สิทธิ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</w:p>
    <w:p w14:paraId="5B9F4A9A" w14:textId="7E9323EA" w:rsidR="00F14FA0" w:rsidRPr="00C638A7" w:rsidRDefault="00F14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81A9B5C" w14:textId="54630E32" w:rsidR="005A26BC" w:rsidRPr="00C638A7" w:rsidRDefault="005A26BC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โปรแกรมสิทธิพิเศษแก่ลูกค้า</w:t>
      </w:r>
      <w:r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F097CED" w14:textId="77777777" w:rsidR="00816084" w:rsidRPr="00C638A7" w:rsidRDefault="00816084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FC6D651" w14:textId="756D5958" w:rsidR="005A26BC" w:rsidRPr="00C638A7" w:rsidRDefault="005A26BC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01280D4E" w14:textId="77777777" w:rsidR="00D56575" w:rsidRPr="00C638A7" w:rsidRDefault="00D56575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A1CE1" w14:textId="77777777" w:rsidR="005A26BC" w:rsidRPr="00C638A7" w:rsidRDefault="005A26BC" w:rsidP="00EA412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24EB475A" w14:textId="77777777" w:rsidR="00850DEE" w:rsidRPr="00C638A7" w:rsidRDefault="00850DEE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29DF5" w14:textId="26134669" w:rsidR="005A26BC" w:rsidRPr="00C638A7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 </w:t>
      </w:r>
      <w:r w:rsidR="007A4086" w:rsidRPr="00C638A7">
        <w:rPr>
          <w:rFonts w:asciiTheme="majorBidi" w:hAnsiTheme="majorBidi" w:cstheme="majorBidi"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07529F04" w14:textId="77777777" w:rsidR="005A26BC" w:rsidRPr="00C638A7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7AB1C39" w14:textId="5884DF4A" w:rsidR="005A26BC" w:rsidRPr="00C638A7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r w:rsidR="009442C0" w:rsidRPr="00C638A7">
        <w:rPr>
          <w:rFonts w:asciiTheme="majorBidi" w:hAnsiTheme="majorBidi" w:cstheme="majorBidi"/>
          <w:sz w:val="30"/>
          <w:szCs w:val="30"/>
          <w:cs/>
        </w:rPr>
        <w:t>รวมถึงเงินรับล่วงหน้าจากลูกค้า</w:t>
      </w:r>
      <w:r w:rsidRPr="00C638A7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9442C0" w:rsidRPr="00C638A7">
        <w:rPr>
          <w:rFonts w:asciiTheme="majorBidi" w:hAnsiTheme="majorBidi" w:cstheme="majorBidi"/>
          <w:sz w:val="30"/>
          <w:szCs w:val="30"/>
          <w:cs/>
        </w:rPr>
        <w:t>รวมถึงเงินรับล่วงหน้าจากลูกค้า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A6659EC" w14:textId="77777777" w:rsidR="005A26BC" w:rsidRPr="00C638A7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FAE19BA" w14:textId="1666C005" w:rsidR="001A5762" w:rsidRPr="00C638A7" w:rsidRDefault="005A26BC" w:rsidP="003C15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7163F61" w14:textId="7893085A" w:rsidR="00D56575" w:rsidRPr="00C638A7" w:rsidRDefault="00D5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460B601" w14:textId="011B158C" w:rsidR="00860F63" w:rsidRPr="00C638A7" w:rsidRDefault="00860F63" w:rsidP="001B2F9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3D3339A0" w14:textId="77777777" w:rsidR="001070BD" w:rsidRPr="00C638A7" w:rsidRDefault="001070BD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4A8C4B96" w14:textId="224441BC" w:rsidR="00D0344B" w:rsidRPr="00C638A7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638A7">
        <w:rPr>
          <w:rFonts w:asciiTheme="majorBidi" w:hAnsiTheme="majorBidi" w:cstheme="majorBidi"/>
          <w:b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</w:t>
      </w:r>
      <w:r w:rsidR="00805791" w:rsidRPr="00C638A7">
        <w:rPr>
          <w:rFonts w:asciiTheme="majorBidi" w:hAnsiTheme="majorBidi" w:cstheme="majorBidi"/>
          <w:b/>
          <w:sz w:val="30"/>
          <w:szCs w:val="30"/>
          <w:cs/>
        </w:rPr>
        <w:t>เกี่ยวข้องในการรวมธุรกิจ หรือรายการที่</w:t>
      </w:r>
      <w:r w:rsidRPr="00C638A7">
        <w:rPr>
          <w:rFonts w:asciiTheme="majorBidi" w:hAnsiTheme="majorBidi" w:cstheme="majorBidi"/>
          <w:b/>
          <w:sz w:val="30"/>
          <w:szCs w:val="30"/>
          <w:cs/>
        </w:rPr>
        <w:t>รับรู้โดยตรงในส่วนของผู้ถือหุ้นหรือกำไรขาดทุนเบ็ดเสร็จอื่น</w:t>
      </w:r>
      <w:r w:rsidRPr="00C638A7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033C8433" w14:textId="77777777" w:rsidR="00D0344B" w:rsidRPr="00C638A7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43A84FAD" w14:textId="70276F2B" w:rsidR="00D0344B" w:rsidRPr="00C638A7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638A7">
        <w:rPr>
          <w:rFonts w:asciiTheme="majorBidi" w:hAnsiTheme="majorBidi" w:cstheme="majorBidi"/>
          <w:b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C7674" w:rsidRPr="00C638A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b/>
          <w:sz w:val="30"/>
          <w:szCs w:val="30"/>
          <w:cs/>
        </w:rPr>
        <w:t>ๆ</w:t>
      </w:r>
      <w:r w:rsidRPr="00C638A7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2B056DB4" w14:textId="77777777" w:rsidR="00D0344B" w:rsidRPr="00C638A7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0A4E524F" w14:textId="1D57EA7E" w:rsidR="00D0344B" w:rsidRPr="00C638A7" w:rsidRDefault="00D0344B" w:rsidP="00D0344B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638A7">
        <w:rPr>
          <w:rFonts w:asciiTheme="majorBidi" w:hAnsiTheme="majorBidi" w:cstheme="majorBidi"/>
          <w:b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655D91" w:rsidRPr="00C638A7">
        <w:rPr>
          <w:rFonts w:asciiTheme="majorBidi" w:hAnsiTheme="majorBidi" w:cstheme="majorBidi"/>
          <w:b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b/>
          <w:sz w:val="30"/>
          <w:szCs w:val="30"/>
          <w:cs/>
        </w:rPr>
        <w:t>ผลแตกต่างชั่วคราวสำหรับการรับรู้ค่าความนิยมในครั้งแรก</w:t>
      </w:r>
      <w:r w:rsidRPr="00C638A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b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4D24B1" w:rsidRPr="00C638A7">
        <w:rPr>
          <w:rFonts w:asciiTheme="majorBidi" w:hAnsiTheme="majorBidi"/>
          <w:b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C638A7">
        <w:rPr>
          <w:rFonts w:asciiTheme="majorBidi" w:hAnsiTheme="majorBidi" w:cstheme="majorBidi"/>
          <w:b/>
          <w:sz w:val="30"/>
          <w:szCs w:val="30"/>
          <w:cs/>
        </w:rPr>
        <w:t>และผลแตกต่างที่เกี่ยวข้องกับเงินลงทุนในบริษัทย่อยเป็นไปได้ว่าจะไม่มีการกลับรายการในอนาคต</w:t>
      </w:r>
      <w:r w:rsidR="000D1772" w:rsidRPr="00C638A7">
        <w:rPr>
          <w:rFonts w:asciiTheme="majorBidi" w:hAnsiTheme="majorBidi" w:cstheme="majorBidi"/>
          <w:b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b/>
          <w:sz w:val="30"/>
          <w:szCs w:val="30"/>
          <w:cs/>
        </w:rPr>
        <w:t>อันใกล้</w:t>
      </w:r>
    </w:p>
    <w:p w14:paraId="79B851D9" w14:textId="77777777" w:rsidR="00D0344B" w:rsidRPr="00C638A7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2F28F808" w14:textId="69602CB4" w:rsidR="00D0344B" w:rsidRPr="00C638A7" w:rsidRDefault="00D0344B" w:rsidP="00D0344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638A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b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C638A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b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1C00AAB" w14:textId="77777777" w:rsidR="00D0344B" w:rsidRPr="00C638A7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6CF379AB" w14:textId="5E0AC80B" w:rsidR="00D74EF9" w:rsidRPr="00C638A7" w:rsidRDefault="00D0344B" w:rsidP="00D0344B">
      <w:pPr>
        <w:pStyle w:val="FSBlank"/>
        <w:ind w:left="540" w:firstLine="0"/>
        <w:rPr>
          <w:rFonts w:asciiTheme="majorBidi" w:hAnsiTheme="majorBidi" w:cstheme="majorBidi"/>
          <w:b/>
          <w:sz w:val="30"/>
          <w:szCs w:val="30"/>
        </w:rPr>
      </w:pPr>
      <w:r w:rsidRPr="00C638A7">
        <w:rPr>
          <w:rFonts w:asciiTheme="majorBidi" w:hAnsiTheme="majorBidi" w:cstheme="majorBidi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EA932E3" w14:textId="77777777" w:rsidR="00D0344B" w:rsidRPr="00C638A7" w:rsidRDefault="00D0344B" w:rsidP="00D0344B">
      <w:pPr>
        <w:pStyle w:val="FSBlank"/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C5B5044" w14:textId="77777777" w:rsidR="00D56575" w:rsidRPr="00C638A7" w:rsidRDefault="00D5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AA0A476" w14:textId="13B4DBA7" w:rsidR="00D01D44" w:rsidRPr="00C638A7" w:rsidRDefault="00605C5A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</w:t>
      </w:r>
      <w:r w:rsidR="00CA45A1" w:rsidRPr="00C638A7">
        <w:rPr>
          <w:rFonts w:asciiTheme="majorBidi" w:hAnsiTheme="majorBidi" w:cstheme="majorBidi"/>
          <w:b/>
          <w:bCs/>
          <w:sz w:val="30"/>
          <w:szCs w:val="30"/>
          <w:cs/>
        </w:rPr>
        <w:t>หรือ</w:t>
      </w: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034B3A99" w14:textId="77777777" w:rsidR="00DD59A4" w:rsidRPr="00C638A7" w:rsidRDefault="00DD59A4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F2A894F" w14:textId="23E71560" w:rsidR="00C92C43" w:rsidRPr="00C638A7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A2382A" w:rsidRPr="00C638A7">
        <w:rPr>
          <w:rFonts w:asciiTheme="majorBidi" w:hAnsiTheme="majorBidi" w:cstheme="majorBidi"/>
          <w:sz w:val="30"/>
          <w:szCs w:val="30"/>
          <w:cs/>
        </w:rPr>
        <w:t>บริษัทย่อยและบริษัทร่วม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6E231F" w:rsidRPr="00C638A7">
        <w:rPr>
          <w:rFonts w:asciiTheme="majorBidi" w:hAnsiTheme="majorBidi" w:cstheme="majorBidi"/>
          <w:sz w:val="30"/>
          <w:szCs w:val="30"/>
        </w:rPr>
        <w:t>9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E231F" w:rsidRPr="00C638A7">
        <w:rPr>
          <w:rFonts w:asciiTheme="majorBidi" w:hAnsiTheme="majorBidi" w:cstheme="majorBidi"/>
          <w:sz w:val="30"/>
          <w:szCs w:val="30"/>
        </w:rPr>
        <w:t>10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0E2A" w:rsidRPr="00C638A7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C638A7">
        <w:rPr>
          <w:rFonts w:asciiTheme="majorBidi" w:hAnsiTheme="majorBidi" w:cstheme="majorBidi"/>
          <w:sz w:val="30"/>
          <w:szCs w:val="30"/>
          <w:cs/>
        </w:rPr>
        <w:t>บุคคลหรือกิจการอื่น</w:t>
      </w:r>
      <w:r w:rsidR="009F5739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ที่เกี่ยวข้องกันที่มีรายการระหว่างกันที่มีนัยสำคัญ</w:t>
      </w:r>
      <w:r w:rsidR="00D74EF9" w:rsidRPr="00C638A7">
        <w:rPr>
          <w:rFonts w:asciiTheme="majorBidi" w:hAnsiTheme="majorBidi" w:cstheme="majorBidi"/>
          <w:sz w:val="30"/>
          <w:szCs w:val="30"/>
          <w:cs/>
        </w:rPr>
        <w:t>กับ</w:t>
      </w:r>
      <w:r w:rsidR="00CF6527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638A7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CF6527" w:rsidRPr="00C638A7">
        <w:rPr>
          <w:rFonts w:asciiTheme="majorBidi" w:hAnsiTheme="majorBidi" w:cstheme="majorBidi"/>
          <w:sz w:val="30"/>
          <w:szCs w:val="30"/>
          <w:cs/>
        </w:rPr>
        <w:t>ปี</w:t>
      </w:r>
      <w:r w:rsidRPr="00C638A7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DE269ED" w14:textId="77777777" w:rsidR="00C92C43" w:rsidRPr="00C638A7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081"/>
        <w:gridCol w:w="4678"/>
      </w:tblGrid>
      <w:tr w:rsidR="00C92C43" w:rsidRPr="00C638A7" w14:paraId="265E642B" w14:textId="77777777" w:rsidTr="00917E12">
        <w:trPr>
          <w:tblHeader/>
        </w:trPr>
        <w:tc>
          <w:tcPr>
            <w:tcW w:w="1863" w:type="pct"/>
          </w:tcPr>
          <w:p w14:paraId="320674DA" w14:textId="77777777" w:rsidR="00C92C43" w:rsidRPr="00C638A7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89" w:type="pct"/>
          </w:tcPr>
          <w:p w14:paraId="3CBD9B2C" w14:textId="77777777" w:rsidR="00C92C43" w:rsidRPr="00C638A7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50F6C7DE" w14:textId="77777777" w:rsidR="00C92C43" w:rsidRPr="00C638A7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2C43" w:rsidRPr="00C638A7" w14:paraId="3F5DFD8D" w14:textId="77777777" w:rsidTr="00917E12">
        <w:tc>
          <w:tcPr>
            <w:tcW w:w="1863" w:type="pct"/>
          </w:tcPr>
          <w:p w14:paraId="0E359B44" w14:textId="77777777" w:rsidR="00C92C43" w:rsidRPr="00C638A7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ฟูดส์ กิมมิคส์ จำกัด</w:t>
            </w:r>
          </w:p>
        </w:tc>
        <w:tc>
          <w:tcPr>
            <w:tcW w:w="589" w:type="pct"/>
          </w:tcPr>
          <w:p w14:paraId="39924AC8" w14:textId="77777777" w:rsidR="00C92C43" w:rsidRPr="00C638A7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3C4BB4A5" w14:textId="77777777" w:rsidR="00C92C43" w:rsidRPr="00C638A7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917E12" w:rsidRPr="00C638A7" w14:paraId="75E0B8E8" w14:textId="77777777" w:rsidTr="00917E12">
        <w:tc>
          <w:tcPr>
            <w:tcW w:w="1863" w:type="pct"/>
          </w:tcPr>
          <w:p w14:paraId="2CCC3968" w14:textId="652E69AB" w:rsidR="00917E12" w:rsidRPr="00C638A7" w:rsidRDefault="00917E12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นายธีรทัศน์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นางณัฐฐศศิ บำเหน็จพันธุ์</w:t>
            </w:r>
          </w:p>
        </w:tc>
        <w:tc>
          <w:tcPr>
            <w:tcW w:w="589" w:type="pct"/>
          </w:tcPr>
          <w:p w14:paraId="31C31569" w14:textId="23518FF6" w:rsidR="00917E12" w:rsidRPr="00C638A7" w:rsidRDefault="001549C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241933B0" w14:textId="3C529D5B" w:rsidR="00917E12" w:rsidRPr="00C638A7" w:rsidRDefault="00917E12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เป็นบุคคลที่เกี่ยวข้องกัน เป็น</w:t>
            </w:r>
            <w:r w:rsidR="001549C5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  <w:r w:rsidR="001549C5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  <w:r w:rsidR="00450FE0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ย่อยแห่งหนึ่ง</w:t>
            </w:r>
          </w:p>
        </w:tc>
      </w:tr>
    </w:tbl>
    <w:p w14:paraId="7E80B3A0" w14:textId="7D19163D" w:rsidR="007E4C42" w:rsidRPr="00C638A7" w:rsidRDefault="007E4C42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89"/>
        <w:gridCol w:w="272"/>
        <w:gridCol w:w="1090"/>
        <w:gridCol w:w="270"/>
        <w:gridCol w:w="1077"/>
        <w:gridCol w:w="270"/>
        <w:gridCol w:w="1068"/>
      </w:tblGrid>
      <w:tr w:rsidR="00B25871" w:rsidRPr="00C638A7" w14:paraId="273A4EA3" w14:textId="77777777" w:rsidTr="00AA069E">
        <w:trPr>
          <w:tblHeader/>
        </w:trPr>
        <w:tc>
          <w:tcPr>
            <w:tcW w:w="2256" w:type="pct"/>
          </w:tcPr>
          <w:p w14:paraId="2A77ECA6" w14:textId="57E093A7" w:rsidR="00B25871" w:rsidRPr="00C638A7" w:rsidRDefault="005040C2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</w:t>
            </w:r>
            <w:r w:rsidR="00AA069E" w:rsidRPr="00C638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81" w:type="pct"/>
            <w:gridSpan w:val="3"/>
          </w:tcPr>
          <w:p w14:paraId="55BE68F5" w14:textId="77777777" w:rsidR="00B25871" w:rsidRPr="00C638A7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4CD51E1" w14:textId="77777777" w:rsidR="00B25871" w:rsidRPr="00C638A7" w:rsidRDefault="00B2587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  <w:vAlign w:val="bottom"/>
          </w:tcPr>
          <w:p w14:paraId="53CAD42B" w14:textId="77777777" w:rsidR="00B25871" w:rsidRPr="00C638A7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B5" w:rsidRPr="00C638A7" w14:paraId="2CE46601" w14:textId="77777777" w:rsidTr="00AA069E">
        <w:trPr>
          <w:trHeight w:val="299"/>
          <w:tblHeader/>
        </w:trPr>
        <w:tc>
          <w:tcPr>
            <w:tcW w:w="2256" w:type="pct"/>
          </w:tcPr>
          <w:p w14:paraId="02E794F7" w14:textId="0CA8F796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39" w:type="pct"/>
          </w:tcPr>
          <w:p w14:paraId="094A81BB" w14:textId="44AC3A11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0A5F86AE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DBE7DF9" w14:textId="0F0637F3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FF36996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8269848" w14:textId="10E844E4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BACAE24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A16675" w14:textId="6E427962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91AB5" w:rsidRPr="00C638A7" w14:paraId="1FCCF157" w14:textId="77777777" w:rsidTr="00AA069E">
        <w:trPr>
          <w:tblHeader/>
        </w:trPr>
        <w:tc>
          <w:tcPr>
            <w:tcW w:w="2256" w:type="pct"/>
          </w:tcPr>
          <w:p w14:paraId="512A037D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4" w:type="pct"/>
            <w:gridSpan w:val="7"/>
          </w:tcPr>
          <w:p w14:paraId="53D4A50E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AB5" w:rsidRPr="00C638A7" w14:paraId="711D507F" w14:textId="77777777" w:rsidTr="00AA069E">
        <w:tc>
          <w:tcPr>
            <w:tcW w:w="2256" w:type="pct"/>
            <w:vAlign w:val="center"/>
          </w:tcPr>
          <w:p w14:paraId="145355A0" w14:textId="77777777" w:rsidR="00291AB5" w:rsidRPr="00C638A7" w:rsidRDefault="00291AB5" w:rsidP="0029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9" w:type="pct"/>
          </w:tcPr>
          <w:p w14:paraId="5C088562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DF1EB86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4E5553C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D03CBAA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15A9360A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78AEC16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78FC249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0A8B" w:rsidRPr="00C638A7" w14:paraId="2C0ABA9E" w14:textId="77777777" w:rsidTr="00AA069E">
        <w:tc>
          <w:tcPr>
            <w:tcW w:w="2256" w:type="pct"/>
          </w:tcPr>
          <w:p w14:paraId="0CA5FA25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9" w:type="pct"/>
          </w:tcPr>
          <w:p w14:paraId="567A2765" w14:textId="19EBB0A0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46323F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B026B96" w14:textId="1F37DEB1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E62505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6270E41" w14:textId="7FEE9B04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47" w:type="pct"/>
          </w:tcPr>
          <w:p w14:paraId="135A9A80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E5CD89" w14:textId="79F83910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210A8B" w:rsidRPr="00C638A7" w14:paraId="674DA3D8" w14:textId="77777777" w:rsidTr="00AA069E">
        <w:tc>
          <w:tcPr>
            <w:tcW w:w="2256" w:type="pct"/>
          </w:tcPr>
          <w:p w14:paraId="32A5FB91" w14:textId="1FE8DB09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39" w:type="pct"/>
          </w:tcPr>
          <w:p w14:paraId="24B0BE0C" w14:textId="01E3AF70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779A11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65E517F" w14:textId="3197A4F4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694E61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F09F86" w14:textId="0B978632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47" w:type="pct"/>
          </w:tcPr>
          <w:p w14:paraId="6724D209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9A94DD" w14:textId="439B5308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210A8B" w:rsidRPr="00C638A7" w14:paraId="107EF03E" w14:textId="77777777" w:rsidTr="00AA069E">
        <w:tc>
          <w:tcPr>
            <w:tcW w:w="2256" w:type="pct"/>
          </w:tcPr>
          <w:p w14:paraId="4D745831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9" w:type="pct"/>
          </w:tcPr>
          <w:p w14:paraId="03682765" w14:textId="61A046DE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BC0E21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76E9EB" w14:textId="434000A1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F8C5B8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0C60C84" w14:textId="1966F682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5,699</w:t>
            </w:r>
          </w:p>
        </w:tc>
        <w:tc>
          <w:tcPr>
            <w:tcW w:w="147" w:type="pct"/>
          </w:tcPr>
          <w:p w14:paraId="78DB1AA3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99D4A2" w14:textId="02BC910B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4,059</w:t>
            </w:r>
          </w:p>
        </w:tc>
      </w:tr>
      <w:tr w:rsidR="00210A8B" w:rsidRPr="00C638A7" w14:paraId="0D6CFD7D" w14:textId="77777777" w:rsidTr="00AA069E">
        <w:tc>
          <w:tcPr>
            <w:tcW w:w="2256" w:type="pct"/>
          </w:tcPr>
          <w:p w14:paraId="4F28A40A" w14:textId="79BDE171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9" w:type="pct"/>
          </w:tcPr>
          <w:p w14:paraId="6529F03E" w14:textId="0B04049E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4F267D9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286A3D5" w14:textId="56DCC4DF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47FE77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F9FE23" w14:textId="13DEF96E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75,612</w:t>
            </w:r>
          </w:p>
        </w:tc>
        <w:tc>
          <w:tcPr>
            <w:tcW w:w="147" w:type="pct"/>
          </w:tcPr>
          <w:p w14:paraId="6797558F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3BA4EC7" w14:textId="0641E873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57,550</w:t>
            </w:r>
          </w:p>
        </w:tc>
      </w:tr>
      <w:tr w:rsidR="00210A8B" w:rsidRPr="00C638A7" w14:paraId="413CE25A" w14:textId="77777777" w:rsidTr="00AA069E">
        <w:tc>
          <w:tcPr>
            <w:tcW w:w="2256" w:type="pct"/>
          </w:tcPr>
          <w:p w14:paraId="632DBF50" w14:textId="6109B1FD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รายได้ค่าบริหารจัดการและอื่น ๆ</w:t>
            </w:r>
          </w:p>
        </w:tc>
        <w:tc>
          <w:tcPr>
            <w:tcW w:w="539" w:type="pct"/>
          </w:tcPr>
          <w:p w14:paraId="6D114B82" w14:textId="3431C930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8AA633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16C2A1" w14:textId="29CF85C2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3554A3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FCA2E4" w14:textId="23517AE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363,7</w:t>
            </w:r>
            <w:r w:rsidR="00F64FED" w:rsidRPr="00C638A7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7801EF13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D3DA702" w14:textId="0FDC5146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387,478</w:t>
            </w:r>
          </w:p>
        </w:tc>
      </w:tr>
      <w:tr w:rsidR="00210A8B" w:rsidRPr="00C638A7" w14:paraId="14E990C5" w14:textId="77777777" w:rsidTr="00AA069E">
        <w:tc>
          <w:tcPr>
            <w:tcW w:w="2256" w:type="pct"/>
          </w:tcPr>
          <w:p w14:paraId="57C45C74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9" w:type="pct"/>
          </w:tcPr>
          <w:p w14:paraId="231BAC1A" w14:textId="74FFFB38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A632BD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DF57FEF" w14:textId="75D845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39D6A8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ECB4E9" w14:textId="28BF7E4B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1,724</w:t>
            </w:r>
          </w:p>
        </w:tc>
        <w:tc>
          <w:tcPr>
            <w:tcW w:w="147" w:type="pct"/>
          </w:tcPr>
          <w:p w14:paraId="22E52C3B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CDEA841" w14:textId="6D4E2CEB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210A8B" w:rsidRPr="00C638A7" w14:paraId="6B918335" w14:textId="77777777" w:rsidTr="00AA069E">
        <w:tc>
          <w:tcPr>
            <w:tcW w:w="2256" w:type="pct"/>
          </w:tcPr>
          <w:p w14:paraId="5F639029" w14:textId="339D82A3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9" w:type="pct"/>
          </w:tcPr>
          <w:p w14:paraId="099E5063" w14:textId="1B5589CF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7E9120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7924414" w14:textId="3651DAA0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4A89BC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392BC4E" w14:textId="155D8CFF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7,922</w:t>
            </w:r>
          </w:p>
        </w:tc>
        <w:tc>
          <w:tcPr>
            <w:tcW w:w="147" w:type="pct"/>
          </w:tcPr>
          <w:p w14:paraId="7F4EA8FD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7B5FC02" w14:textId="7E51BB4E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4,558</w:t>
            </w:r>
          </w:p>
        </w:tc>
      </w:tr>
      <w:tr w:rsidR="00210A8B" w:rsidRPr="00C638A7" w14:paraId="160894C2" w14:textId="77777777" w:rsidTr="00AA069E">
        <w:tc>
          <w:tcPr>
            <w:tcW w:w="2256" w:type="pct"/>
            <w:vAlign w:val="center"/>
          </w:tcPr>
          <w:p w14:paraId="48638815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pct"/>
          </w:tcPr>
          <w:p w14:paraId="2D6862F9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18A9C007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</w:tcPr>
          <w:p w14:paraId="433890A7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6C1234C7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117F9588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669830C9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77947991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10A8B" w:rsidRPr="00C638A7" w14:paraId="0CC28F3E" w14:textId="77777777" w:rsidTr="00AA069E">
        <w:tc>
          <w:tcPr>
            <w:tcW w:w="2256" w:type="pct"/>
            <w:vAlign w:val="center"/>
          </w:tcPr>
          <w:p w14:paraId="623F8B4D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9" w:type="pct"/>
          </w:tcPr>
          <w:p w14:paraId="3ACFE4FC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90737C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4AB3104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843F8A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869036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5743DB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D2F309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8B" w:rsidRPr="00C638A7" w14:paraId="71E7D269" w14:textId="77777777" w:rsidTr="00AA069E">
        <w:tc>
          <w:tcPr>
            <w:tcW w:w="2256" w:type="pct"/>
          </w:tcPr>
          <w:p w14:paraId="1EFDF160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9" w:type="pct"/>
          </w:tcPr>
          <w:p w14:paraId="0F21BE07" w14:textId="058934CB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C83D754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8E8819E" w14:textId="723F7AE5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47" w:type="pct"/>
          </w:tcPr>
          <w:p w14:paraId="5AC1448B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6F6089" w14:textId="7E22116E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D75205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725306" w14:textId="11078DCC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A8B" w:rsidRPr="00C638A7" w14:paraId="3CD742F4" w14:textId="77777777" w:rsidTr="00AA069E">
        <w:tc>
          <w:tcPr>
            <w:tcW w:w="2256" w:type="pct"/>
          </w:tcPr>
          <w:p w14:paraId="787988C4" w14:textId="32E438BA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39" w:type="pct"/>
          </w:tcPr>
          <w:p w14:paraId="6980AD41" w14:textId="7BBAFA74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837FBE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7C8496E" w14:textId="17A891F6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1,209</w:t>
            </w:r>
          </w:p>
        </w:tc>
        <w:tc>
          <w:tcPr>
            <w:tcW w:w="147" w:type="pct"/>
          </w:tcPr>
          <w:p w14:paraId="19B5DDA6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104F73A" w14:textId="7C039BBF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8D68AD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F59162" w14:textId="0A98F83F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A8B" w:rsidRPr="00C638A7" w14:paraId="223BA61E" w14:textId="77777777" w:rsidTr="00AA069E">
        <w:tc>
          <w:tcPr>
            <w:tcW w:w="2256" w:type="pct"/>
          </w:tcPr>
          <w:p w14:paraId="6580000D" w14:textId="50A43383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39" w:type="pct"/>
          </w:tcPr>
          <w:p w14:paraId="7A8EE0F0" w14:textId="0B04BDF0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6585ECF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39FC59" w14:textId="2EF3DB1B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47" w:type="pct"/>
          </w:tcPr>
          <w:p w14:paraId="2692B14F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A8E868" w14:textId="385DB09F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E8CD46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417DB10" w14:textId="0D3A7A6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A8B" w:rsidRPr="00C638A7" w14:paraId="6EED91BE" w14:textId="77777777" w:rsidTr="00AA069E">
        <w:tc>
          <w:tcPr>
            <w:tcW w:w="2256" w:type="pct"/>
          </w:tcPr>
          <w:p w14:paraId="6DE0880D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pct"/>
          </w:tcPr>
          <w:p w14:paraId="59D05C33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296DE593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</w:tcPr>
          <w:p w14:paraId="780CF218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23B07DAE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44D23289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4EE97FB2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6ED4A5E7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10A8B" w:rsidRPr="00C638A7" w14:paraId="2C88CBB7" w14:textId="77777777" w:rsidTr="00AA069E">
        <w:tc>
          <w:tcPr>
            <w:tcW w:w="2256" w:type="pct"/>
          </w:tcPr>
          <w:p w14:paraId="2AFD058F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39" w:type="pct"/>
          </w:tcPr>
          <w:p w14:paraId="47CB0934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2CE9F4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D181C37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FF5D5F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ADD4DB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CBE379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E27400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8B" w:rsidRPr="00C638A7" w14:paraId="3193CFB4" w14:textId="77777777" w:rsidTr="00AA069E">
        <w:tc>
          <w:tcPr>
            <w:tcW w:w="2256" w:type="pct"/>
          </w:tcPr>
          <w:p w14:paraId="389F34DC" w14:textId="1175801D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จ่ายเกี่ยวกับสัญญาเช่า</w:t>
            </w:r>
          </w:p>
        </w:tc>
        <w:tc>
          <w:tcPr>
            <w:tcW w:w="539" w:type="pct"/>
          </w:tcPr>
          <w:p w14:paraId="4EBB9E15" w14:textId="32054160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EAC7462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8F98489" w14:textId="2F885D1E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1,917</w:t>
            </w:r>
          </w:p>
        </w:tc>
        <w:tc>
          <w:tcPr>
            <w:tcW w:w="147" w:type="pct"/>
          </w:tcPr>
          <w:p w14:paraId="675E2055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0B4F4C" w14:textId="180AEF65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EDD819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88077B" w14:textId="0A69E17B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A8B" w:rsidRPr="00C638A7" w14:paraId="0A1DA149" w14:textId="77777777" w:rsidTr="00AA069E">
        <w:tc>
          <w:tcPr>
            <w:tcW w:w="2256" w:type="pct"/>
          </w:tcPr>
          <w:p w14:paraId="26482057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pct"/>
          </w:tcPr>
          <w:p w14:paraId="380D834C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7972BE57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</w:tcPr>
          <w:p w14:paraId="41FD179A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257F3C7F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1D40ADE7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555C419F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4F4E4E46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10A8B" w:rsidRPr="00C638A7" w14:paraId="07E39C02" w14:textId="77777777" w:rsidTr="00AA069E">
        <w:tc>
          <w:tcPr>
            <w:tcW w:w="2256" w:type="pct"/>
          </w:tcPr>
          <w:p w14:paraId="1F0E5113" w14:textId="21E868AD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39" w:type="pct"/>
          </w:tcPr>
          <w:p w14:paraId="03490D63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934D62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0C67D8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F89FA2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D1105B6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14D455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722AA13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210A8B" w:rsidRPr="00C638A7" w14:paraId="46BFFED7" w14:textId="77777777" w:rsidTr="00AA069E">
        <w:tc>
          <w:tcPr>
            <w:tcW w:w="2256" w:type="pct"/>
          </w:tcPr>
          <w:p w14:paraId="41E4AB01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9" w:type="pct"/>
          </w:tcPr>
          <w:p w14:paraId="7C811AA1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E78773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0443572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C33B32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C2AC7A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5FB0D2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0F1C5E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8B" w:rsidRPr="00C638A7" w14:paraId="1C91C52F" w14:textId="77777777" w:rsidTr="00AA069E">
        <w:tc>
          <w:tcPr>
            <w:tcW w:w="2256" w:type="pct"/>
          </w:tcPr>
          <w:p w14:paraId="4EA05CE4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39" w:type="pct"/>
          </w:tcPr>
          <w:p w14:paraId="7918680C" w14:textId="06474A42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37,617</w:t>
            </w:r>
          </w:p>
        </w:tc>
        <w:tc>
          <w:tcPr>
            <w:tcW w:w="148" w:type="pct"/>
          </w:tcPr>
          <w:p w14:paraId="385C90AB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26B0C9" w14:textId="2012CB72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44,542</w:t>
            </w:r>
          </w:p>
        </w:tc>
        <w:tc>
          <w:tcPr>
            <w:tcW w:w="147" w:type="pct"/>
          </w:tcPr>
          <w:p w14:paraId="3158DF7E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82C1C3" w14:textId="1AC7C9E3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34,532</w:t>
            </w:r>
          </w:p>
        </w:tc>
        <w:tc>
          <w:tcPr>
            <w:tcW w:w="147" w:type="pct"/>
          </w:tcPr>
          <w:p w14:paraId="68501946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3E67E8D" w14:textId="74F6E6B3" w:rsidR="00210A8B" w:rsidRPr="00C638A7" w:rsidRDefault="00210A8B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41,132</w:t>
            </w:r>
          </w:p>
        </w:tc>
      </w:tr>
      <w:tr w:rsidR="00210A8B" w:rsidRPr="00C638A7" w14:paraId="503A4A8B" w14:textId="77777777" w:rsidTr="00AA069E">
        <w:tc>
          <w:tcPr>
            <w:tcW w:w="2256" w:type="pct"/>
          </w:tcPr>
          <w:p w14:paraId="1F466D60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BDEB26C" w14:textId="56768BC8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1,537</w:t>
            </w:r>
          </w:p>
        </w:tc>
        <w:tc>
          <w:tcPr>
            <w:tcW w:w="148" w:type="pct"/>
          </w:tcPr>
          <w:p w14:paraId="596FBC10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E8EA222" w14:textId="378EEABB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47" w:type="pct"/>
          </w:tcPr>
          <w:p w14:paraId="30EEB08B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FF79531" w14:textId="57011059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1,495</w:t>
            </w:r>
          </w:p>
        </w:tc>
        <w:tc>
          <w:tcPr>
            <w:tcW w:w="147" w:type="pct"/>
          </w:tcPr>
          <w:p w14:paraId="68236AB1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C0E5BD" w14:textId="7774B55C" w:rsidR="00210A8B" w:rsidRPr="00C638A7" w:rsidRDefault="00CC07F3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0A8B" w:rsidRPr="00C638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210A8B" w:rsidRPr="00C638A7" w14:paraId="27FBA1FF" w14:textId="77777777" w:rsidTr="00AA069E">
        <w:tc>
          <w:tcPr>
            <w:tcW w:w="2256" w:type="pct"/>
          </w:tcPr>
          <w:p w14:paraId="674A89E4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198D00A" w14:textId="066B213B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39,154</w:t>
            </w:r>
          </w:p>
        </w:tc>
        <w:tc>
          <w:tcPr>
            <w:tcW w:w="148" w:type="pct"/>
          </w:tcPr>
          <w:p w14:paraId="4E71CBCD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EA44BD7" w14:textId="330634D3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45,871</w:t>
            </w:r>
          </w:p>
        </w:tc>
        <w:tc>
          <w:tcPr>
            <w:tcW w:w="147" w:type="pct"/>
          </w:tcPr>
          <w:p w14:paraId="7FFE652C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D7C42BE" w14:textId="6549D3C3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36,027</w:t>
            </w:r>
          </w:p>
        </w:tc>
        <w:tc>
          <w:tcPr>
            <w:tcW w:w="147" w:type="pct"/>
          </w:tcPr>
          <w:p w14:paraId="0319534F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D9DC0D5" w14:textId="0CBF6F59" w:rsidR="00210A8B" w:rsidRPr="00C638A7" w:rsidRDefault="00210A8B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C07F3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C07F3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</w:tr>
    </w:tbl>
    <w:p w14:paraId="3C3BDFFE" w14:textId="5B092D7A" w:rsidR="00275020" w:rsidRPr="00C638A7" w:rsidRDefault="00275020" w:rsidP="009F5739">
      <w:pPr>
        <w:pStyle w:val="FSContent"/>
        <w:ind w:left="0"/>
        <w:rPr>
          <w:rFonts w:asciiTheme="majorBidi" w:hAnsiTheme="majorBidi" w:cstheme="majorBidi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994"/>
        <w:gridCol w:w="265"/>
        <w:gridCol w:w="1093"/>
        <w:gridCol w:w="271"/>
        <w:gridCol w:w="7"/>
        <w:gridCol w:w="1075"/>
        <w:gridCol w:w="7"/>
        <w:gridCol w:w="232"/>
        <w:gridCol w:w="7"/>
        <w:gridCol w:w="1095"/>
        <w:gridCol w:w="15"/>
      </w:tblGrid>
      <w:tr w:rsidR="00A2382A" w:rsidRPr="00C638A7" w14:paraId="733DDE66" w14:textId="77777777" w:rsidTr="0079194D">
        <w:trPr>
          <w:tblHeader/>
        </w:trPr>
        <w:tc>
          <w:tcPr>
            <w:tcW w:w="2250" w:type="pct"/>
          </w:tcPr>
          <w:p w14:paraId="600CD55C" w14:textId="122A447D" w:rsidR="00A2382A" w:rsidRPr="00C638A7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1278" w:type="pct"/>
            <w:gridSpan w:val="3"/>
          </w:tcPr>
          <w:p w14:paraId="67620C34" w14:textId="77777777" w:rsidR="00A2382A" w:rsidRPr="00C638A7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  <w:vAlign w:val="bottom"/>
          </w:tcPr>
          <w:p w14:paraId="377B024E" w14:textId="77777777" w:rsidR="00A2382A" w:rsidRPr="00C638A7" w:rsidRDefault="00A2382A" w:rsidP="00A2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6"/>
            <w:vAlign w:val="bottom"/>
          </w:tcPr>
          <w:p w14:paraId="051434E5" w14:textId="77777777" w:rsidR="00A2382A" w:rsidRPr="00C638A7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B5" w:rsidRPr="00C638A7" w14:paraId="6C73DF88" w14:textId="77777777" w:rsidTr="0079194D">
        <w:trPr>
          <w:tblHeader/>
        </w:trPr>
        <w:tc>
          <w:tcPr>
            <w:tcW w:w="2250" w:type="pct"/>
          </w:tcPr>
          <w:p w14:paraId="2789EB83" w14:textId="0752D9D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0" w:type="pct"/>
          </w:tcPr>
          <w:p w14:paraId="711CCF30" w14:textId="216A23A9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79455307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38F37A4" w14:textId="53C991C4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  <w:gridSpan w:val="2"/>
          </w:tcPr>
          <w:p w14:paraId="58567168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</w:tcPr>
          <w:p w14:paraId="0749931A" w14:textId="088F3DFA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  <w:gridSpan w:val="2"/>
          </w:tcPr>
          <w:p w14:paraId="2C9D0AA3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1FADDFEA" w14:textId="68A32C93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91AB5" w:rsidRPr="00C638A7" w14:paraId="463071FB" w14:textId="77777777" w:rsidTr="0079194D">
        <w:trPr>
          <w:tblHeader/>
        </w:trPr>
        <w:tc>
          <w:tcPr>
            <w:tcW w:w="2250" w:type="pct"/>
          </w:tcPr>
          <w:p w14:paraId="34536835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11"/>
          </w:tcPr>
          <w:p w14:paraId="7ED18035" w14:textId="77777777" w:rsidR="00291AB5" w:rsidRPr="00C638A7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AB5" w:rsidRPr="00C638A7" w14:paraId="1ABA428B" w14:textId="77777777" w:rsidTr="0079194D">
        <w:tc>
          <w:tcPr>
            <w:tcW w:w="2250" w:type="pct"/>
          </w:tcPr>
          <w:p w14:paraId="51CF9180" w14:textId="64D6A568" w:rsidR="00291AB5" w:rsidRPr="00C638A7" w:rsidRDefault="00291AB5" w:rsidP="00291AB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40" w:type="pct"/>
          </w:tcPr>
          <w:p w14:paraId="230DCB12" w14:textId="77777777" w:rsidR="00291AB5" w:rsidRPr="00C638A7" w:rsidRDefault="00291AB5" w:rsidP="0029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3436C5" w14:textId="77777777" w:rsidR="00291AB5" w:rsidRPr="00C638A7" w:rsidRDefault="00291AB5" w:rsidP="00291A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5261D79" w14:textId="77777777" w:rsidR="00291AB5" w:rsidRPr="00C638A7" w:rsidRDefault="00291AB5" w:rsidP="0029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0245991B" w14:textId="77777777" w:rsidR="00291AB5" w:rsidRPr="00C638A7" w:rsidRDefault="00291AB5" w:rsidP="00291A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30F54BC" w14:textId="77777777" w:rsidR="00291AB5" w:rsidRPr="00C638A7" w:rsidRDefault="00291AB5" w:rsidP="0029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E32856B" w14:textId="77777777" w:rsidR="00291AB5" w:rsidRPr="00C638A7" w:rsidRDefault="00291AB5" w:rsidP="00291A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3335318A" w14:textId="77777777" w:rsidR="00291AB5" w:rsidRPr="00C638A7" w:rsidRDefault="00291AB5" w:rsidP="0029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8B" w:rsidRPr="00C638A7" w14:paraId="1AA0A51C" w14:textId="77777777" w:rsidTr="0079194D">
        <w:tc>
          <w:tcPr>
            <w:tcW w:w="2250" w:type="pct"/>
          </w:tcPr>
          <w:p w14:paraId="4B91866C" w14:textId="77777777" w:rsidR="00210A8B" w:rsidRPr="00C638A7" w:rsidRDefault="00210A8B" w:rsidP="00210A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540" w:type="pct"/>
          </w:tcPr>
          <w:p w14:paraId="28DEA7B7" w14:textId="53779AC9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0D4E017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A58636" w14:textId="593420EE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461A6D68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EE3FF10" w14:textId="0C7658F6" w:rsidR="00210A8B" w:rsidRPr="00C638A7" w:rsidRDefault="00210A8B" w:rsidP="0079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37,886</w:t>
            </w:r>
          </w:p>
        </w:tc>
        <w:tc>
          <w:tcPr>
            <w:tcW w:w="130" w:type="pct"/>
            <w:gridSpan w:val="2"/>
          </w:tcPr>
          <w:p w14:paraId="0BBCF6F6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6B5AEF71" w14:textId="1CEDA2F2" w:rsidR="00210A8B" w:rsidRPr="00C638A7" w:rsidRDefault="00210A8B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43,065</w:t>
            </w:r>
          </w:p>
        </w:tc>
      </w:tr>
      <w:tr w:rsidR="00210A8B" w:rsidRPr="00C638A7" w14:paraId="402E796C" w14:textId="77777777" w:rsidTr="0079194D">
        <w:tc>
          <w:tcPr>
            <w:tcW w:w="2250" w:type="pct"/>
          </w:tcPr>
          <w:p w14:paraId="1F821B39" w14:textId="77777777" w:rsidR="00210A8B" w:rsidRPr="00C638A7" w:rsidRDefault="00210A8B" w:rsidP="00210A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D5B1E91" w14:textId="178F9BF3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B077BF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BEE906A" w14:textId="06F1BCD5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5A26E48F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1B28AE" w14:textId="7CF169EF" w:rsidR="00210A8B" w:rsidRPr="00C638A7" w:rsidRDefault="00210A8B" w:rsidP="0079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37,886</w:t>
            </w:r>
          </w:p>
        </w:tc>
        <w:tc>
          <w:tcPr>
            <w:tcW w:w="130" w:type="pct"/>
            <w:gridSpan w:val="2"/>
          </w:tcPr>
          <w:p w14:paraId="29F44FD0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A6A5AC" w14:textId="1E7A0128" w:rsidR="00210A8B" w:rsidRPr="00C638A7" w:rsidRDefault="00210A8B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43,065</w:t>
            </w:r>
          </w:p>
        </w:tc>
      </w:tr>
      <w:tr w:rsidR="00210A8B" w:rsidRPr="00C638A7" w14:paraId="3411C68C" w14:textId="77777777" w:rsidTr="0079194D">
        <w:tc>
          <w:tcPr>
            <w:tcW w:w="2250" w:type="pct"/>
          </w:tcPr>
          <w:p w14:paraId="51F4F814" w14:textId="77777777" w:rsidR="00210A8B" w:rsidRPr="00C638A7" w:rsidRDefault="00210A8B" w:rsidP="00210A8B">
            <w:pPr>
              <w:pStyle w:val="FSContent"/>
              <w:ind w:left="5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3DDDFAEC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07EFF98B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1C44F9C1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gridSpan w:val="2"/>
          </w:tcPr>
          <w:p w14:paraId="1D2E13B1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0BB63815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68923BBE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</w:tcPr>
          <w:p w14:paraId="4D0AD81E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10A8B" w:rsidRPr="00C638A7" w14:paraId="178B06BF" w14:textId="77777777" w:rsidTr="0079194D">
        <w:tc>
          <w:tcPr>
            <w:tcW w:w="2250" w:type="pct"/>
          </w:tcPr>
          <w:p w14:paraId="56D35265" w14:textId="3DC61A2B" w:rsidR="00210A8B" w:rsidRPr="00C638A7" w:rsidRDefault="00210A8B" w:rsidP="00210A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540" w:type="pct"/>
          </w:tcPr>
          <w:p w14:paraId="040CD9CA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C0BDFD7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E97238E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373BE085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0F211161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02A47F86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7BBCDD84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8B" w:rsidRPr="00C638A7" w14:paraId="5FAAFC89" w14:textId="77777777" w:rsidTr="0079194D">
        <w:tc>
          <w:tcPr>
            <w:tcW w:w="2250" w:type="pct"/>
          </w:tcPr>
          <w:p w14:paraId="565CBAE0" w14:textId="77777777" w:rsidR="00210A8B" w:rsidRPr="00C638A7" w:rsidRDefault="00210A8B" w:rsidP="00210A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540" w:type="pct"/>
          </w:tcPr>
          <w:p w14:paraId="3E7A036F" w14:textId="6AE47631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E28DEB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6B4CFC" w14:textId="494D26C8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36752681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752FD3A" w14:textId="46B6391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1,659</w:t>
            </w:r>
          </w:p>
        </w:tc>
        <w:tc>
          <w:tcPr>
            <w:tcW w:w="130" w:type="pct"/>
            <w:gridSpan w:val="2"/>
          </w:tcPr>
          <w:p w14:paraId="55C97628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2CC6BF70" w14:textId="76EE0FD8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</w:tr>
      <w:tr w:rsidR="00210A8B" w:rsidRPr="00C638A7" w14:paraId="320C37BB" w14:textId="77777777" w:rsidTr="0079194D">
        <w:tc>
          <w:tcPr>
            <w:tcW w:w="2250" w:type="pct"/>
          </w:tcPr>
          <w:p w14:paraId="591DFB78" w14:textId="77777777" w:rsidR="00210A8B" w:rsidRPr="00C638A7" w:rsidRDefault="00210A8B" w:rsidP="00210A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E4516CA" w14:textId="59973853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88284F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17F5250" w14:textId="33133E73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6C85AB64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0CFD7C" w14:textId="30D7ECBA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1,659</w:t>
            </w:r>
          </w:p>
        </w:tc>
        <w:tc>
          <w:tcPr>
            <w:tcW w:w="130" w:type="pct"/>
            <w:gridSpan w:val="2"/>
          </w:tcPr>
          <w:p w14:paraId="10655617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4743E" w14:textId="07D7D92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2,033</w:t>
            </w:r>
          </w:p>
        </w:tc>
      </w:tr>
      <w:tr w:rsidR="00210A8B" w:rsidRPr="00C638A7" w14:paraId="4FDE6F4C" w14:textId="77777777" w:rsidTr="0079194D">
        <w:tc>
          <w:tcPr>
            <w:tcW w:w="2250" w:type="pct"/>
          </w:tcPr>
          <w:p w14:paraId="177EEEBF" w14:textId="77777777" w:rsidR="00210A8B" w:rsidRPr="00C638A7" w:rsidRDefault="00210A8B" w:rsidP="00210A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7B99DF6A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591CD107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418BEC8F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gridSpan w:val="2"/>
          </w:tcPr>
          <w:p w14:paraId="2FFEFCD2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</w:tcPr>
          <w:p w14:paraId="6435DA14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00FC30A6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</w:tcBorders>
          </w:tcPr>
          <w:p w14:paraId="65E2FBB0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10A8B" w:rsidRPr="00C638A7" w14:paraId="4E38E42A" w14:textId="77777777" w:rsidTr="0079194D">
        <w:tc>
          <w:tcPr>
            <w:tcW w:w="2250" w:type="pct"/>
          </w:tcPr>
          <w:p w14:paraId="23608C2E" w14:textId="77777777" w:rsidR="00210A8B" w:rsidRPr="00C638A7" w:rsidRDefault="00210A8B" w:rsidP="00210A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540" w:type="pct"/>
          </w:tcPr>
          <w:p w14:paraId="49EE84D2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E6A4A66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EB50A4A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2588D8D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A3B3DCD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DBECABF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7B74E317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0A8B" w:rsidRPr="00C638A7" w14:paraId="2EAF2B87" w14:textId="77777777" w:rsidTr="0079194D">
        <w:tc>
          <w:tcPr>
            <w:tcW w:w="2250" w:type="pct"/>
          </w:tcPr>
          <w:p w14:paraId="7795EE01" w14:textId="77777777" w:rsidR="00210A8B" w:rsidRPr="00C638A7" w:rsidRDefault="00210A8B" w:rsidP="00210A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DD898E5" w14:textId="1456C81F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6E5ED7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A3902D1" w14:textId="7A2F0F4E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282E0C48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0999DF68" w14:textId="47D7535F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376,646</w:t>
            </w:r>
          </w:p>
        </w:tc>
        <w:tc>
          <w:tcPr>
            <w:tcW w:w="130" w:type="pct"/>
            <w:gridSpan w:val="2"/>
          </w:tcPr>
          <w:p w14:paraId="6F1C4390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14:paraId="2A58E0A7" w14:textId="1A8BDEA0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346,141</w:t>
            </w:r>
          </w:p>
        </w:tc>
      </w:tr>
      <w:tr w:rsidR="00210A8B" w:rsidRPr="00C638A7" w14:paraId="271D5B79" w14:textId="77777777" w:rsidTr="0079194D">
        <w:tc>
          <w:tcPr>
            <w:tcW w:w="2250" w:type="pct"/>
          </w:tcPr>
          <w:p w14:paraId="1125B11D" w14:textId="77777777" w:rsidR="00210A8B" w:rsidRPr="00C638A7" w:rsidRDefault="00210A8B" w:rsidP="00210A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E085B8E" w14:textId="60481424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1AD555D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1B0B784" w14:textId="78EC3192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737CF78D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31C9B3" w14:textId="5A0B61CA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376,646</w:t>
            </w:r>
          </w:p>
        </w:tc>
        <w:tc>
          <w:tcPr>
            <w:tcW w:w="130" w:type="pct"/>
            <w:gridSpan w:val="2"/>
          </w:tcPr>
          <w:p w14:paraId="3D138A9B" w14:textId="77777777" w:rsidR="00210A8B" w:rsidRPr="00C638A7" w:rsidRDefault="00210A8B" w:rsidP="00210A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B92717" w14:textId="2A59D8E3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346,141</w:t>
            </w:r>
          </w:p>
        </w:tc>
      </w:tr>
      <w:tr w:rsidR="00210A8B" w:rsidRPr="00C638A7" w14:paraId="099CB1F3" w14:textId="77777777" w:rsidTr="0079194D">
        <w:tc>
          <w:tcPr>
            <w:tcW w:w="2250" w:type="pct"/>
          </w:tcPr>
          <w:p w14:paraId="5B6778E9" w14:textId="77777777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2B965B5C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423BB4A9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</w:tcPr>
          <w:p w14:paraId="078E81E1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gridSpan w:val="2"/>
          </w:tcPr>
          <w:p w14:paraId="011936FC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8" w:type="pct"/>
            <w:gridSpan w:val="2"/>
          </w:tcPr>
          <w:p w14:paraId="3F5F1566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3DC4B835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gridSpan w:val="2"/>
          </w:tcPr>
          <w:p w14:paraId="3EDB9981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10A8B" w:rsidRPr="00C638A7" w14:paraId="6ECC9896" w14:textId="77777777" w:rsidTr="0079194D">
        <w:tc>
          <w:tcPr>
            <w:tcW w:w="2250" w:type="pct"/>
          </w:tcPr>
          <w:p w14:paraId="0A8FD6E5" w14:textId="57FCDD5D" w:rsidR="00210A8B" w:rsidRPr="00C638A7" w:rsidRDefault="00210A8B" w:rsidP="0021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40" w:type="pct"/>
          </w:tcPr>
          <w:p w14:paraId="4B33CB49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0A7CEC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6673590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307EA842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</w:tcPr>
          <w:p w14:paraId="0609C8BE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4066CF8E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43354CB5" w14:textId="77777777" w:rsidR="00210A8B" w:rsidRPr="00C638A7" w:rsidRDefault="00210A8B" w:rsidP="0021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1E23" w:rsidRPr="00C638A7" w14:paraId="3A9F097A" w14:textId="77777777" w:rsidTr="0079194D">
        <w:tc>
          <w:tcPr>
            <w:tcW w:w="2250" w:type="pct"/>
          </w:tcPr>
          <w:p w14:paraId="24F20D04" w14:textId="7777777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74EA21A6" w14:textId="157FA1A8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19DD48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4AF649" w14:textId="0614C346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51" w:type="pct"/>
            <w:gridSpan w:val="2"/>
          </w:tcPr>
          <w:p w14:paraId="42D73446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54FD2E88" w14:textId="393A202F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FEEEDBA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5C22B5A3" w14:textId="07C61713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1E23" w:rsidRPr="00C638A7" w14:paraId="3799FCD3" w14:textId="77777777" w:rsidTr="0079194D">
        <w:tc>
          <w:tcPr>
            <w:tcW w:w="2250" w:type="pct"/>
          </w:tcPr>
          <w:p w14:paraId="023B704E" w14:textId="77777777" w:rsidR="00D01E23" w:rsidRPr="00C638A7" w:rsidRDefault="00D01E23" w:rsidP="00D01E2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D5011CA" w14:textId="5C695BC8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3C747BB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F179724" w14:textId="7953D438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51" w:type="pct"/>
            <w:gridSpan w:val="2"/>
          </w:tcPr>
          <w:p w14:paraId="570E217C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2770FB" w14:textId="05F17ACD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8262C59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7FF9AC" w14:textId="3FAD95B0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01E23" w:rsidRPr="00C638A7" w14:paraId="2F7919A7" w14:textId="77777777" w:rsidTr="0079194D">
        <w:tc>
          <w:tcPr>
            <w:tcW w:w="2250" w:type="pct"/>
          </w:tcPr>
          <w:p w14:paraId="2984ED1E" w14:textId="77777777" w:rsidR="00D01E23" w:rsidRPr="00C638A7" w:rsidRDefault="00D01E23" w:rsidP="00D01E2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6B894FCB" w14:textId="7777777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14:paraId="0DC70BEC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282102E0" w14:textId="7777777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15781050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1684BC" w14:textId="7777777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0CEEF891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</w:tcBorders>
          </w:tcPr>
          <w:p w14:paraId="46C2851A" w14:textId="7777777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01E23" w:rsidRPr="00C638A7" w14:paraId="012923A8" w14:textId="77777777" w:rsidTr="0079194D">
        <w:tc>
          <w:tcPr>
            <w:tcW w:w="2250" w:type="pct"/>
          </w:tcPr>
          <w:p w14:paraId="66EFC2AE" w14:textId="77777777" w:rsidR="00D01E23" w:rsidRPr="00C638A7" w:rsidRDefault="00D01E23" w:rsidP="00D01E2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540" w:type="pct"/>
            <w:shd w:val="clear" w:color="auto" w:fill="auto"/>
          </w:tcPr>
          <w:p w14:paraId="170C79C9" w14:textId="30ABB0A3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4A8CF10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B1C77BF" w14:textId="14F907C4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3E2AB98C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81CFDB7" w14:textId="2C6760CB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B3DFE64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745522E8" w14:textId="483ECDBB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1E23" w:rsidRPr="00C638A7" w14:paraId="0EBC77A5" w14:textId="77777777" w:rsidTr="0079194D">
        <w:tc>
          <w:tcPr>
            <w:tcW w:w="2250" w:type="pct"/>
          </w:tcPr>
          <w:p w14:paraId="16BD5EA8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  <w:shd w:val="clear" w:color="auto" w:fill="auto"/>
          </w:tcPr>
          <w:p w14:paraId="79E5145E" w14:textId="1C1C0F5E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44B42F9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65528CB" w14:textId="710BF4EB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C0AC185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3AEF9FC" w14:textId="3BBEB2C6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30" w:type="pct"/>
            <w:gridSpan w:val="2"/>
          </w:tcPr>
          <w:p w14:paraId="2AB91D54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1AA6DEC2" w14:textId="1CB54FC2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D01E23" w:rsidRPr="00C638A7" w14:paraId="03B94524" w14:textId="77777777" w:rsidTr="0079194D">
        <w:tc>
          <w:tcPr>
            <w:tcW w:w="2250" w:type="pct"/>
          </w:tcPr>
          <w:p w14:paraId="6F46AD23" w14:textId="77777777" w:rsidR="00D01E23" w:rsidRPr="00C638A7" w:rsidRDefault="00D01E23" w:rsidP="00D01E2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56CFA66" w14:textId="7B864576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CED713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A1DBA55" w14:textId="4160B5E0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41824531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A53B5F" w14:textId="1B1BC03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130" w:type="pct"/>
            <w:gridSpan w:val="2"/>
          </w:tcPr>
          <w:p w14:paraId="06E38BCC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76D43E" w14:textId="08128EBA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  <w:tr w:rsidR="00D01E23" w:rsidRPr="00C638A7" w14:paraId="7BDE6C49" w14:textId="77777777" w:rsidTr="0079194D">
        <w:tc>
          <w:tcPr>
            <w:tcW w:w="2250" w:type="pct"/>
          </w:tcPr>
          <w:p w14:paraId="1E136F9B" w14:textId="77777777" w:rsidR="00D01E23" w:rsidRPr="00C638A7" w:rsidRDefault="00D01E23" w:rsidP="00D01E2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AAD50F7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160814C3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4F112813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gridSpan w:val="2"/>
          </w:tcPr>
          <w:p w14:paraId="603B3352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5A2CC97F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033AFEE2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</w:tcPr>
          <w:p w14:paraId="0950CD3E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56575" w:rsidRPr="00C638A7" w14:paraId="23086B54" w14:textId="77777777" w:rsidTr="0079194D">
        <w:tc>
          <w:tcPr>
            <w:tcW w:w="2250" w:type="pct"/>
          </w:tcPr>
          <w:p w14:paraId="10293D60" w14:textId="77777777" w:rsidR="00D56575" w:rsidRPr="00C638A7" w:rsidRDefault="00D56575" w:rsidP="00D01E2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19243ED4" w14:textId="77777777" w:rsidR="00D56575" w:rsidRPr="00C638A7" w:rsidRDefault="00D56575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1E8B1246" w14:textId="77777777" w:rsidR="00D56575" w:rsidRPr="00C638A7" w:rsidRDefault="00D56575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848D74D" w14:textId="77777777" w:rsidR="00D56575" w:rsidRPr="00C638A7" w:rsidRDefault="00D56575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gridSpan w:val="2"/>
          </w:tcPr>
          <w:p w14:paraId="7D7896EF" w14:textId="77777777" w:rsidR="00D56575" w:rsidRPr="00C638A7" w:rsidRDefault="00D56575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16435998" w14:textId="77777777" w:rsidR="00D56575" w:rsidRPr="00C638A7" w:rsidRDefault="00D56575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30D0DEFB" w14:textId="77777777" w:rsidR="00D56575" w:rsidRPr="00C638A7" w:rsidRDefault="00D56575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</w:tcPr>
          <w:p w14:paraId="580716F4" w14:textId="77777777" w:rsidR="00D56575" w:rsidRPr="00C638A7" w:rsidRDefault="00D56575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01E23" w:rsidRPr="00C638A7" w14:paraId="3B6FCFEE" w14:textId="77777777" w:rsidTr="0079194D">
        <w:tc>
          <w:tcPr>
            <w:tcW w:w="2250" w:type="pct"/>
          </w:tcPr>
          <w:p w14:paraId="051C76E6" w14:textId="4693151F" w:rsidR="00D01E23" w:rsidRPr="00C638A7" w:rsidRDefault="00D01E23" w:rsidP="00D01E2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เจ้าหนี้การค้า</w:t>
            </w:r>
          </w:p>
        </w:tc>
        <w:tc>
          <w:tcPr>
            <w:tcW w:w="540" w:type="pct"/>
            <w:shd w:val="clear" w:color="auto" w:fill="auto"/>
          </w:tcPr>
          <w:p w14:paraId="300A0536" w14:textId="7777777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B76B02D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35173BB" w14:textId="7777777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46D1AE6A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51CFE68" w14:textId="7777777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7458DD2E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102A223A" w14:textId="7777777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1E23" w:rsidRPr="00C638A7" w14:paraId="190AC01B" w14:textId="77777777" w:rsidTr="0079194D">
        <w:tc>
          <w:tcPr>
            <w:tcW w:w="2250" w:type="pct"/>
          </w:tcPr>
          <w:p w14:paraId="2E78749E" w14:textId="77777777" w:rsidR="00D01E23" w:rsidRPr="00C638A7" w:rsidRDefault="00D01E23" w:rsidP="00D01E2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540" w:type="pct"/>
            <w:shd w:val="clear" w:color="auto" w:fill="auto"/>
          </w:tcPr>
          <w:p w14:paraId="5E1EAB89" w14:textId="0C843410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9A79450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CF1B056" w14:textId="25F5798C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F067C9B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6E703FA" w14:textId="1CAFFCE0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4,152</w:t>
            </w:r>
          </w:p>
        </w:tc>
        <w:tc>
          <w:tcPr>
            <w:tcW w:w="130" w:type="pct"/>
            <w:gridSpan w:val="2"/>
          </w:tcPr>
          <w:p w14:paraId="0790541B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46F751D2" w14:textId="77C69CE5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3,154</w:t>
            </w:r>
          </w:p>
        </w:tc>
      </w:tr>
      <w:tr w:rsidR="00D01E23" w:rsidRPr="00C638A7" w14:paraId="042DA1F9" w14:textId="77777777" w:rsidTr="0079194D">
        <w:tc>
          <w:tcPr>
            <w:tcW w:w="2250" w:type="pct"/>
          </w:tcPr>
          <w:p w14:paraId="4C7884FA" w14:textId="77777777" w:rsidR="00D01E23" w:rsidRPr="00C638A7" w:rsidRDefault="00D01E23" w:rsidP="00D01E2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  <w:shd w:val="clear" w:color="auto" w:fill="auto"/>
          </w:tcPr>
          <w:p w14:paraId="46925B5D" w14:textId="401439AA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7C7D1E1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7CB8F70" w14:textId="4AAFED10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74A8856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15D447A" w14:textId="6F99F98A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218D21D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6D417B8C" w14:textId="0E66C05C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1E23" w:rsidRPr="00C638A7" w14:paraId="72CDCC2E" w14:textId="77777777" w:rsidTr="0079194D">
        <w:tc>
          <w:tcPr>
            <w:tcW w:w="2250" w:type="pct"/>
          </w:tcPr>
          <w:p w14:paraId="65AB8786" w14:textId="77777777" w:rsidR="00D01E23" w:rsidRPr="00C638A7" w:rsidRDefault="00D01E23" w:rsidP="00D01E2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07B171F" w14:textId="58AD7DB3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32A1E8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A7A0A1C" w14:textId="0AE1DED4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51" w:type="pct"/>
            <w:gridSpan w:val="2"/>
          </w:tcPr>
          <w:p w14:paraId="66E2CECA" w14:textId="7777777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41239" w14:textId="75F17AA6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4,152</w:t>
            </w:r>
          </w:p>
        </w:tc>
        <w:tc>
          <w:tcPr>
            <w:tcW w:w="130" w:type="pct"/>
            <w:gridSpan w:val="2"/>
          </w:tcPr>
          <w:p w14:paraId="50DBCB54" w14:textId="77777777" w:rsidR="00D01E23" w:rsidRPr="00C638A7" w:rsidRDefault="00D01E23" w:rsidP="00D01E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143F51" w14:textId="4DA2E9B7" w:rsidR="00D01E23" w:rsidRPr="00C638A7" w:rsidRDefault="00D01E23" w:rsidP="00D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3,154</w:t>
            </w:r>
          </w:p>
        </w:tc>
      </w:tr>
      <w:tr w:rsidR="00D01E23" w:rsidRPr="00C638A7" w14:paraId="15C29AB3" w14:textId="77777777" w:rsidTr="0079194D">
        <w:trPr>
          <w:gridAfter w:val="1"/>
          <w:wAfter w:w="8" w:type="pct"/>
        </w:trPr>
        <w:tc>
          <w:tcPr>
            <w:tcW w:w="2250" w:type="pct"/>
          </w:tcPr>
          <w:p w14:paraId="46909FF9" w14:textId="77777777" w:rsidR="00D01E23" w:rsidRPr="00C638A7" w:rsidRDefault="00D01E23" w:rsidP="00D01E2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3555FFF4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14:paraId="3F490E14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70ADF851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14:paraId="5D1C4092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FE618B4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594E67F0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9" w:type="pct"/>
            <w:gridSpan w:val="2"/>
          </w:tcPr>
          <w:p w14:paraId="2FF64505" w14:textId="77777777" w:rsidR="00D01E23" w:rsidRPr="00C638A7" w:rsidRDefault="00D01E23" w:rsidP="00D0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5720B" w:rsidRPr="00C638A7" w14:paraId="3D4E2498" w14:textId="77777777" w:rsidTr="0079194D">
        <w:trPr>
          <w:gridAfter w:val="1"/>
          <w:wAfter w:w="8" w:type="pct"/>
        </w:trPr>
        <w:tc>
          <w:tcPr>
            <w:tcW w:w="2250" w:type="pct"/>
          </w:tcPr>
          <w:p w14:paraId="7206E8F1" w14:textId="77777777" w:rsidR="0015720B" w:rsidRPr="00C638A7" w:rsidRDefault="0015720B" w:rsidP="0015720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540" w:type="pct"/>
            <w:shd w:val="clear" w:color="auto" w:fill="auto"/>
          </w:tcPr>
          <w:p w14:paraId="0E236622" w14:textId="77777777" w:rsidR="0015720B" w:rsidRPr="00C638A7" w:rsidRDefault="0015720B" w:rsidP="0015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11CE23" w14:textId="77777777" w:rsidR="0015720B" w:rsidRPr="00C638A7" w:rsidRDefault="0015720B" w:rsidP="001572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91DFFDC" w14:textId="77777777" w:rsidR="0015720B" w:rsidRPr="00C638A7" w:rsidRDefault="0015720B" w:rsidP="0015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EED9189" w14:textId="77777777" w:rsidR="0015720B" w:rsidRPr="00C638A7" w:rsidRDefault="0015720B" w:rsidP="001572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AF4FCDA" w14:textId="77777777" w:rsidR="0015720B" w:rsidRPr="00C638A7" w:rsidRDefault="0015720B" w:rsidP="0015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39506FE" w14:textId="77777777" w:rsidR="0015720B" w:rsidRPr="00C638A7" w:rsidRDefault="0015720B" w:rsidP="001572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673A2945" w14:textId="77777777" w:rsidR="0015720B" w:rsidRPr="00C638A7" w:rsidRDefault="0015720B" w:rsidP="0015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720B" w:rsidRPr="00C638A7" w14:paraId="3F9D2E91" w14:textId="77777777" w:rsidTr="0079194D">
        <w:trPr>
          <w:gridAfter w:val="1"/>
          <w:wAfter w:w="8" w:type="pct"/>
        </w:trPr>
        <w:tc>
          <w:tcPr>
            <w:tcW w:w="2250" w:type="pct"/>
          </w:tcPr>
          <w:p w14:paraId="79DE9D9A" w14:textId="37BD6D6C" w:rsidR="0015720B" w:rsidRPr="00C638A7" w:rsidRDefault="0015720B" w:rsidP="0015720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6C511A99" w14:textId="01127543" w:rsidR="0015720B" w:rsidRPr="00C638A7" w:rsidRDefault="0015720B" w:rsidP="0079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E7650F2" w14:textId="77777777" w:rsidR="0015720B" w:rsidRPr="00C638A7" w:rsidRDefault="0015720B" w:rsidP="001572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C0C4D60" w14:textId="327BBBE2" w:rsidR="0015720B" w:rsidRPr="00C638A7" w:rsidRDefault="0015720B" w:rsidP="0079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F012049" w14:textId="77777777" w:rsidR="0015720B" w:rsidRPr="00C638A7" w:rsidRDefault="0015720B" w:rsidP="001572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406425" w14:textId="6ECBC626" w:rsidR="0015720B" w:rsidRPr="00C638A7" w:rsidRDefault="0015720B" w:rsidP="0015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7,401</w:t>
            </w:r>
          </w:p>
        </w:tc>
        <w:tc>
          <w:tcPr>
            <w:tcW w:w="130" w:type="pct"/>
            <w:gridSpan w:val="2"/>
          </w:tcPr>
          <w:p w14:paraId="064E87D5" w14:textId="77777777" w:rsidR="0015720B" w:rsidRPr="00C638A7" w:rsidRDefault="0015720B" w:rsidP="001572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14:paraId="0DBDA630" w14:textId="0CFB028F" w:rsidR="0015720B" w:rsidRPr="00C638A7" w:rsidRDefault="0015720B" w:rsidP="0015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720B" w:rsidRPr="00C638A7" w14:paraId="6DDCCD5C" w14:textId="77777777" w:rsidTr="0079194D">
        <w:trPr>
          <w:gridAfter w:val="1"/>
          <w:wAfter w:w="8" w:type="pct"/>
        </w:trPr>
        <w:tc>
          <w:tcPr>
            <w:tcW w:w="2250" w:type="pct"/>
          </w:tcPr>
          <w:p w14:paraId="0C10542F" w14:textId="77777777" w:rsidR="0015720B" w:rsidRPr="00C638A7" w:rsidRDefault="0015720B" w:rsidP="0015720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97A4AF1" w14:textId="3C2937EC" w:rsidR="0015720B" w:rsidRPr="00C638A7" w:rsidRDefault="0015720B" w:rsidP="0079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99DE6A" w14:textId="77777777" w:rsidR="0015720B" w:rsidRPr="00C638A7" w:rsidRDefault="0015720B" w:rsidP="001572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0F63A57" w14:textId="6B575F6B" w:rsidR="0015720B" w:rsidRPr="00C638A7" w:rsidRDefault="0015720B" w:rsidP="0079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128C710" w14:textId="77777777" w:rsidR="0015720B" w:rsidRPr="00C638A7" w:rsidRDefault="0015720B" w:rsidP="001572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699824" w14:textId="73550455" w:rsidR="0015720B" w:rsidRPr="00C638A7" w:rsidRDefault="0015720B" w:rsidP="0015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7,401</w:t>
            </w:r>
          </w:p>
        </w:tc>
        <w:tc>
          <w:tcPr>
            <w:tcW w:w="130" w:type="pct"/>
            <w:gridSpan w:val="2"/>
          </w:tcPr>
          <w:p w14:paraId="01FE6311" w14:textId="77777777" w:rsidR="0015720B" w:rsidRPr="00C638A7" w:rsidRDefault="0015720B" w:rsidP="001572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2B2951" w14:textId="056B081F" w:rsidR="0015720B" w:rsidRPr="00C638A7" w:rsidRDefault="0015720B" w:rsidP="0015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0464B6" w14:textId="756A5017" w:rsidR="00CD160C" w:rsidRPr="00C638A7" w:rsidRDefault="00CD160C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4CF871B" w14:textId="150A4372" w:rsidR="00E70E40" w:rsidRPr="00C638A7" w:rsidRDefault="00DE1495" w:rsidP="0015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เงินให้กู้ยืมเงินกู้ยืมระยะสั้นกับ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75AC45B4" w14:textId="77777777" w:rsidR="00D56575" w:rsidRPr="00C638A7" w:rsidRDefault="00D56575" w:rsidP="0015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2D6E95" w14:textId="77777777" w:rsidR="00417562" w:rsidRPr="00C638A7" w:rsidRDefault="00417562" w:rsidP="0041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สัญญาให้บริการบริหารจัดการธุรกิจ</w:t>
      </w:r>
    </w:p>
    <w:p w14:paraId="0FF823D2" w14:textId="77777777" w:rsidR="00417562" w:rsidRPr="00C638A7" w:rsidRDefault="00417562" w:rsidP="0041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D6C0C67" w14:textId="5294B1AE" w:rsidR="00417562" w:rsidRPr="00C638A7" w:rsidRDefault="00417562" w:rsidP="00247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บริษัทได้ทำสัญญาให้บริการบริหารจัดการธุรกิจกับบริษัทย่อยที่ประกอบธุรกิจประเภทร้านอาหารและอื่น</w:t>
      </w:r>
      <w:r w:rsidR="00247136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247136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ที่เกี่ยวข้อง โดยบริษัทจะบริหารงานต่าง</w:t>
      </w:r>
      <w:r w:rsidR="00966B07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ๆ รวมถึงอนุญาตให้บริษัทย่อยดำเนินธุรกิจร้านอาหารและจัดจำหน่ายภายใต้เครื่องหมายการค้า ในการนี้ บริษัทย่อยตกลงจ่ายค่าบริหารจัดการและค่าธรรมเนียมการใช้เครื่องหมายการค้าในอัตราร้อยละของยอดขายทั้งหมดตามที่ระบุในสัญญา</w:t>
      </w:r>
    </w:p>
    <w:p w14:paraId="2D714331" w14:textId="77777777" w:rsidR="001E5103" w:rsidRPr="00C638A7" w:rsidRDefault="001E5103" w:rsidP="00247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18DD387" w14:textId="77777777" w:rsidR="00E61B64" w:rsidRPr="00C638A7" w:rsidRDefault="00E61B64" w:rsidP="00E6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C638A7">
        <w:rPr>
          <w:rFonts w:ascii="Angsana New" w:hAnsi="Angsana New" w:hint="cs"/>
          <w:i/>
          <w:iCs/>
          <w:sz w:val="30"/>
          <w:szCs w:val="30"/>
          <w:cs/>
        </w:rPr>
        <w:t>การค้ำประกันวงเงินกู้ยืมจากธนาคารของบริษัทย่อย</w:t>
      </w:r>
    </w:p>
    <w:p w14:paraId="48F8B537" w14:textId="77777777" w:rsidR="00E61B64" w:rsidRPr="00C638A7" w:rsidRDefault="00E61B64" w:rsidP="00E61B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54860A" w14:textId="60915892" w:rsidR="004656F4" w:rsidRPr="00C638A7" w:rsidRDefault="004656F4" w:rsidP="00465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C638A7">
        <w:rPr>
          <w:rFonts w:ascii="Angsana New" w:hAnsi="Angsana New"/>
          <w:spacing w:val="-4"/>
          <w:sz w:val="30"/>
          <w:szCs w:val="30"/>
          <w:cs/>
        </w:rPr>
        <w:t>ในเดือน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C638A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638A7">
        <w:rPr>
          <w:rFonts w:ascii="Angsana New" w:hAnsi="Angsana New"/>
          <w:spacing w:val="-4"/>
          <w:sz w:val="30"/>
          <w:szCs w:val="30"/>
        </w:rPr>
        <w:t xml:space="preserve">2567 </w:t>
      </w:r>
      <w:r w:rsidRPr="00C638A7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>ทำสัญญา</w:t>
      </w:r>
      <w:r w:rsidRPr="00C638A7">
        <w:rPr>
          <w:rFonts w:ascii="Angsana New" w:hAnsi="Angsana New"/>
          <w:spacing w:val="-4"/>
          <w:sz w:val="30"/>
          <w:szCs w:val="30"/>
          <w:cs/>
        </w:rPr>
        <w:t xml:space="preserve">วงเงินกู้ยืมกับสถาบันการเงินในประเทศแห่งหนึ่ง จำนวน </w:t>
      </w:r>
      <w:r w:rsidRPr="00C638A7">
        <w:rPr>
          <w:rFonts w:ascii="Angsana New" w:hAnsi="Angsana New"/>
          <w:spacing w:val="-4"/>
          <w:sz w:val="30"/>
          <w:szCs w:val="30"/>
        </w:rPr>
        <w:t xml:space="preserve">40 </w:t>
      </w:r>
      <w:r w:rsidRPr="00C638A7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 xml:space="preserve">ทำให้บริษัทมีภาระผูกพันในการค้ำประกันวงเงินแก่บริษัทย่อยร้อยละ </w:t>
      </w:r>
      <w:r w:rsidRPr="00C638A7">
        <w:rPr>
          <w:rFonts w:ascii="Angsana New" w:hAnsi="Angsana New"/>
          <w:spacing w:val="-4"/>
          <w:sz w:val="30"/>
          <w:szCs w:val="30"/>
        </w:rPr>
        <w:t>51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ของจำนวนเงินดังกล่าวตามสัดส่วนการถือหุ้น</w:t>
      </w:r>
    </w:p>
    <w:p w14:paraId="61BA54F1" w14:textId="77777777" w:rsidR="004656F4" w:rsidRPr="00C638A7" w:rsidRDefault="004656F4" w:rsidP="00465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C65E8E2" w14:textId="5AE0A998" w:rsidR="004656F4" w:rsidRPr="00C638A7" w:rsidRDefault="004656F4" w:rsidP="00465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C638A7">
        <w:rPr>
          <w:rFonts w:ascii="Angsana New" w:hAnsi="Angsana New"/>
          <w:spacing w:val="-4"/>
          <w:sz w:val="30"/>
          <w:szCs w:val="30"/>
          <w:cs/>
        </w:rPr>
        <w:t>ในเดือน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Pr="00C638A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638A7">
        <w:rPr>
          <w:rFonts w:ascii="Angsana New" w:hAnsi="Angsana New"/>
          <w:spacing w:val="-4"/>
          <w:sz w:val="30"/>
          <w:szCs w:val="30"/>
        </w:rPr>
        <w:t xml:space="preserve">2567 </w:t>
      </w:r>
      <w:r w:rsidRPr="00C638A7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>ทำสัญญา</w:t>
      </w:r>
      <w:r w:rsidRPr="00C638A7">
        <w:rPr>
          <w:rFonts w:ascii="Angsana New" w:hAnsi="Angsana New"/>
          <w:spacing w:val="-4"/>
          <w:sz w:val="30"/>
          <w:szCs w:val="30"/>
          <w:cs/>
        </w:rPr>
        <w:t>วงเงินกู้ยืม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>เพิ่มเติม</w:t>
      </w:r>
      <w:r w:rsidRPr="00C638A7">
        <w:rPr>
          <w:rFonts w:ascii="Angsana New" w:hAnsi="Angsana New"/>
          <w:spacing w:val="-4"/>
          <w:sz w:val="30"/>
          <w:szCs w:val="30"/>
          <w:cs/>
        </w:rPr>
        <w:t xml:space="preserve">กับสถาบันการเงินในประเทศแห่งหนึ่ง จำนวน </w:t>
      </w:r>
      <w:r w:rsidRPr="00C638A7">
        <w:rPr>
          <w:rFonts w:ascii="Angsana New" w:hAnsi="Angsana New"/>
          <w:spacing w:val="-4"/>
          <w:sz w:val="30"/>
          <w:szCs w:val="30"/>
        </w:rPr>
        <w:t xml:space="preserve">20 </w:t>
      </w:r>
      <w:r w:rsidRPr="00C638A7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 xml:space="preserve">ทำให้บริษัทมีภาระผูกพันในการค้ำประกันวงเงินแก่บริษัทย่อยร้อยละ </w:t>
      </w:r>
      <w:r w:rsidRPr="00C638A7">
        <w:rPr>
          <w:rFonts w:ascii="Angsana New" w:hAnsi="Angsana New"/>
          <w:spacing w:val="-4"/>
          <w:sz w:val="30"/>
          <w:szCs w:val="30"/>
        </w:rPr>
        <w:t>51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ของจำนวนเงินดังกล่าวตามสัดส่วนการถือหุ้น</w:t>
      </w:r>
    </w:p>
    <w:p w14:paraId="07B6B48C" w14:textId="77777777" w:rsidR="004656F4" w:rsidRPr="00C638A7" w:rsidRDefault="004656F4" w:rsidP="00E61B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4CCA4A" w14:textId="077395DA" w:rsidR="00E61B64" w:rsidRPr="00C638A7" w:rsidRDefault="00E61B64" w:rsidP="00E6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638A7">
        <w:rPr>
          <w:rFonts w:ascii="Angsana New" w:hAnsi="Angsana New"/>
          <w:spacing w:val="-4"/>
          <w:sz w:val="30"/>
          <w:szCs w:val="30"/>
          <w:cs/>
        </w:rPr>
        <w:lastRenderedPageBreak/>
        <w:t>ในเดือน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>ตุลาคม</w:t>
      </w:r>
      <w:r w:rsidRPr="00C638A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638A7">
        <w:rPr>
          <w:rFonts w:ascii="Angsana New" w:hAnsi="Angsana New"/>
          <w:spacing w:val="-4"/>
          <w:sz w:val="30"/>
          <w:szCs w:val="30"/>
        </w:rPr>
        <w:t xml:space="preserve">2566 </w:t>
      </w:r>
      <w:r w:rsidRPr="00C638A7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>ทำสัญญา</w:t>
      </w:r>
      <w:r w:rsidRPr="00C638A7">
        <w:rPr>
          <w:rFonts w:ascii="Angsana New" w:hAnsi="Angsana New"/>
          <w:spacing w:val="-4"/>
          <w:sz w:val="30"/>
          <w:szCs w:val="30"/>
          <w:cs/>
        </w:rPr>
        <w:t>วงเงินกู้ยืมกับสถาบันการเงินในประเทศ</w:t>
      </w:r>
      <w:r w:rsidR="004656F4" w:rsidRPr="00C638A7">
        <w:rPr>
          <w:rFonts w:ascii="Angsana New" w:hAnsi="Angsana New" w:hint="cs"/>
          <w:spacing w:val="-4"/>
          <w:sz w:val="30"/>
          <w:szCs w:val="30"/>
          <w:cs/>
        </w:rPr>
        <w:t>สองแห่ง</w:t>
      </w:r>
      <w:r w:rsidRPr="00C638A7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Pr="00C638A7">
        <w:rPr>
          <w:rFonts w:ascii="Angsana New" w:hAnsi="Angsana New"/>
          <w:spacing w:val="-4"/>
          <w:sz w:val="30"/>
          <w:szCs w:val="30"/>
        </w:rPr>
        <w:t>1</w:t>
      </w:r>
      <w:r w:rsidR="005F508F" w:rsidRPr="00C638A7">
        <w:rPr>
          <w:rFonts w:ascii="Angsana New" w:hAnsi="Angsana New"/>
          <w:spacing w:val="-4"/>
          <w:sz w:val="30"/>
          <w:szCs w:val="30"/>
        </w:rPr>
        <w:t>20</w:t>
      </w:r>
      <w:r w:rsidRPr="00C638A7">
        <w:rPr>
          <w:rFonts w:ascii="Angsana New" w:hAnsi="Angsana New"/>
          <w:spacing w:val="-4"/>
          <w:sz w:val="30"/>
          <w:szCs w:val="30"/>
        </w:rPr>
        <w:t xml:space="preserve"> </w:t>
      </w:r>
      <w:r w:rsidRPr="00C638A7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>ทำให้บริษัทมีภาระผูกพันในการค้ำประกันวงเงินแก่บร</w:t>
      </w:r>
      <w:r w:rsidR="00DD4AC1" w:rsidRPr="00C638A7">
        <w:rPr>
          <w:rFonts w:ascii="Angsana New" w:hAnsi="Angsana New" w:hint="cs"/>
          <w:spacing w:val="-4"/>
          <w:sz w:val="30"/>
          <w:szCs w:val="30"/>
          <w:cs/>
        </w:rPr>
        <w:t>ิ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 xml:space="preserve">ษัทย่อยร้อยละ </w:t>
      </w:r>
      <w:r w:rsidRPr="00C638A7">
        <w:rPr>
          <w:rFonts w:ascii="Angsana New" w:hAnsi="Angsana New"/>
          <w:spacing w:val="-4"/>
          <w:sz w:val="30"/>
          <w:szCs w:val="30"/>
        </w:rPr>
        <w:t>51</w:t>
      </w:r>
      <w:r w:rsidRPr="00C638A7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ของจำนวนเงินดังกล่าวตามสัดส่วนการถือหุ้น</w:t>
      </w:r>
    </w:p>
    <w:p w14:paraId="0E8C0513" w14:textId="77777777" w:rsidR="004656F4" w:rsidRPr="00C638A7" w:rsidRDefault="004656F4" w:rsidP="00247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C804128" w14:textId="68780008" w:rsidR="005926B3" w:rsidRPr="00C638A7" w:rsidRDefault="00F73F3D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F506D80" w14:textId="77777777" w:rsidR="00F73F3D" w:rsidRPr="00C638A7" w:rsidRDefault="00F73F3D" w:rsidP="00F7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90"/>
        <w:gridCol w:w="271"/>
        <w:gridCol w:w="1075"/>
      </w:tblGrid>
      <w:tr w:rsidR="00986EC0" w:rsidRPr="00C638A7" w14:paraId="263DAADF" w14:textId="77777777" w:rsidTr="00DE7015">
        <w:trPr>
          <w:tblHeader/>
        </w:trPr>
        <w:tc>
          <w:tcPr>
            <w:tcW w:w="2282" w:type="pct"/>
          </w:tcPr>
          <w:p w14:paraId="7B85BCC2" w14:textId="77777777" w:rsidR="00986EC0" w:rsidRPr="00C638A7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54A76905" w14:textId="77777777" w:rsidR="00986EC0" w:rsidRPr="00C638A7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574B91D" w14:textId="77777777" w:rsidR="00986EC0" w:rsidRPr="00C638A7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60" w:type="pct"/>
            <w:gridSpan w:val="3"/>
            <w:vAlign w:val="bottom"/>
          </w:tcPr>
          <w:p w14:paraId="59EE4E46" w14:textId="77777777" w:rsidR="00986EC0" w:rsidRPr="00C638A7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279" w:rsidRPr="00C638A7" w14:paraId="405A5828" w14:textId="77777777" w:rsidTr="00DE7015">
        <w:trPr>
          <w:tblHeader/>
        </w:trPr>
        <w:tc>
          <w:tcPr>
            <w:tcW w:w="2282" w:type="pct"/>
          </w:tcPr>
          <w:p w14:paraId="26D105E1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BDB4C8D" w14:textId="1FF1F983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67147F75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86A9B3A" w14:textId="435D5E6D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4CD1ACE1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22E1FF0B" w14:textId="0A3D1FF8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53021187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673B4B" w14:textId="2C7003EA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C2279" w:rsidRPr="00C638A7" w14:paraId="7718FDBB" w14:textId="77777777" w:rsidTr="000927F7">
        <w:trPr>
          <w:tblHeader/>
        </w:trPr>
        <w:tc>
          <w:tcPr>
            <w:tcW w:w="2282" w:type="pct"/>
          </w:tcPr>
          <w:p w14:paraId="64F4BAF0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8" w:type="pct"/>
            <w:gridSpan w:val="7"/>
          </w:tcPr>
          <w:p w14:paraId="1BB4832C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279" w:rsidRPr="00C638A7" w14:paraId="0E93E690" w14:textId="77777777" w:rsidTr="00DE7015">
        <w:tc>
          <w:tcPr>
            <w:tcW w:w="2282" w:type="pct"/>
          </w:tcPr>
          <w:p w14:paraId="14CAEB78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3" w:type="pct"/>
          </w:tcPr>
          <w:p w14:paraId="47B809E0" w14:textId="1B7B80CE" w:rsidR="003C2279" w:rsidRPr="00C638A7" w:rsidRDefault="00586A8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5,885</w:t>
            </w:r>
          </w:p>
        </w:tc>
        <w:tc>
          <w:tcPr>
            <w:tcW w:w="146" w:type="pct"/>
          </w:tcPr>
          <w:p w14:paraId="7A5FA173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C1B921" w14:textId="19BFC2F0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6,871</w:t>
            </w:r>
          </w:p>
        </w:tc>
        <w:tc>
          <w:tcPr>
            <w:tcW w:w="146" w:type="pct"/>
          </w:tcPr>
          <w:p w14:paraId="3FE806AC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4354CC9A" w14:textId="5B22ADFB" w:rsidR="003C2279" w:rsidRPr="00C638A7" w:rsidRDefault="00586A8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46" w:type="pct"/>
          </w:tcPr>
          <w:p w14:paraId="2739FACD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574F8E" w14:textId="4D985C2C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3C2279" w:rsidRPr="00C638A7" w14:paraId="7A3E82A2" w14:textId="77777777" w:rsidTr="00DE7015">
        <w:tc>
          <w:tcPr>
            <w:tcW w:w="2282" w:type="pct"/>
          </w:tcPr>
          <w:p w14:paraId="6806D281" w14:textId="451463EA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83" w:type="pct"/>
          </w:tcPr>
          <w:p w14:paraId="68C685E3" w14:textId="5C89DD88" w:rsidR="003C2279" w:rsidRPr="00C638A7" w:rsidRDefault="00586A8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268,414</w:t>
            </w:r>
          </w:p>
        </w:tc>
        <w:tc>
          <w:tcPr>
            <w:tcW w:w="146" w:type="pct"/>
          </w:tcPr>
          <w:p w14:paraId="230B4C4E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7B02F6" w14:textId="4006DAD5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273,209</w:t>
            </w:r>
          </w:p>
        </w:tc>
        <w:tc>
          <w:tcPr>
            <w:tcW w:w="146" w:type="pct"/>
          </w:tcPr>
          <w:p w14:paraId="212D5ACE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015698" w14:textId="3A5A6155" w:rsidR="003C2279" w:rsidRPr="00C638A7" w:rsidRDefault="00586A8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178,600</w:t>
            </w:r>
          </w:p>
        </w:tc>
        <w:tc>
          <w:tcPr>
            <w:tcW w:w="146" w:type="pct"/>
          </w:tcPr>
          <w:p w14:paraId="2263E32E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0F2D01" w14:textId="620188A4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214,864</w:t>
            </w:r>
          </w:p>
        </w:tc>
      </w:tr>
      <w:tr w:rsidR="003C2279" w:rsidRPr="00C638A7" w14:paraId="5412C99E" w14:textId="77777777" w:rsidTr="00DE7015">
        <w:tc>
          <w:tcPr>
            <w:tcW w:w="2282" w:type="pct"/>
          </w:tcPr>
          <w:p w14:paraId="4B268A0B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208AB851" w14:textId="4A6B39C3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งบฐานะการเงิน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B1C66C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56B318" w14:textId="03D9E002" w:rsidR="00586A89" w:rsidRPr="00C638A7" w:rsidRDefault="00586A89" w:rsidP="0079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274,299</w:t>
            </w:r>
          </w:p>
        </w:tc>
        <w:tc>
          <w:tcPr>
            <w:tcW w:w="146" w:type="pct"/>
          </w:tcPr>
          <w:p w14:paraId="1021919D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78E4C2D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D7580D" w14:textId="490D22CE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280,080</w:t>
            </w:r>
          </w:p>
        </w:tc>
        <w:tc>
          <w:tcPr>
            <w:tcW w:w="146" w:type="pct"/>
          </w:tcPr>
          <w:p w14:paraId="5559E4A1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49A1B02" w14:textId="5840D9FA" w:rsidR="003C2279" w:rsidRPr="00C638A7" w:rsidRDefault="00586A8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179,104</w:t>
            </w:r>
          </w:p>
        </w:tc>
        <w:tc>
          <w:tcPr>
            <w:tcW w:w="146" w:type="pct"/>
          </w:tcPr>
          <w:p w14:paraId="570B133C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33FD2E2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D9154B" w14:textId="1289D3A3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215,305</w:t>
            </w:r>
          </w:p>
        </w:tc>
      </w:tr>
    </w:tbl>
    <w:p w14:paraId="173E659D" w14:textId="77777777" w:rsidR="004656F4" w:rsidRPr="00C638A7" w:rsidRDefault="004656F4" w:rsidP="00465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EE3274" w14:textId="387EFB37" w:rsidR="009872E6" w:rsidRPr="00C638A7" w:rsidRDefault="009872E6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966B07" w:rsidRPr="00C638A7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469CE24E" w14:textId="10B6505F" w:rsidR="009872E6" w:rsidRPr="00C638A7" w:rsidRDefault="009872E6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989"/>
        <w:gridCol w:w="274"/>
        <w:gridCol w:w="1082"/>
        <w:gridCol w:w="274"/>
        <w:gridCol w:w="1083"/>
        <w:gridCol w:w="274"/>
        <w:gridCol w:w="1071"/>
      </w:tblGrid>
      <w:tr w:rsidR="00FC45C5" w:rsidRPr="00C638A7" w14:paraId="15661B9A" w14:textId="77777777" w:rsidTr="003C2279">
        <w:trPr>
          <w:tblHeader/>
        </w:trPr>
        <w:tc>
          <w:tcPr>
            <w:tcW w:w="2252" w:type="pct"/>
            <w:shd w:val="clear" w:color="auto" w:fill="auto"/>
          </w:tcPr>
          <w:p w14:paraId="59ECD2A0" w14:textId="77777777" w:rsidR="00FC45C5" w:rsidRPr="00C638A7" w:rsidRDefault="00FC45C5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pct"/>
            <w:gridSpan w:val="3"/>
            <w:shd w:val="clear" w:color="auto" w:fill="auto"/>
          </w:tcPr>
          <w:p w14:paraId="6D593677" w14:textId="77777777" w:rsidR="00FC45C5" w:rsidRPr="00C638A7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shd w:val="clear" w:color="auto" w:fill="auto"/>
          </w:tcPr>
          <w:p w14:paraId="128B541E" w14:textId="77777777" w:rsidR="00FC45C5" w:rsidRPr="00C638A7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0626B122" w14:textId="77777777" w:rsidR="00FC45C5" w:rsidRPr="00C638A7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2279" w:rsidRPr="00C638A7" w14:paraId="5296E1C8" w14:textId="77777777" w:rsidTr="006C33CD">
        <w:trPr>
          <w:trHeight w:val="344"/>
          <w:tblHeader/>
        </w:trPr>
        <w:tc>
          <w:tcPr>
            <w:tcW w:w="2252" w:type="pct"/>
            <w:shd w:val="clear" w:color="auto" w:fill="auto"/>
          </w:tcPr>
          <w:p w14:paraId="093DA9E8" w14:textId="65626520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9" w:type="pct"/>
            <w:shd w:val="clear" w:color="auto" w:fill="auto"/>
          </w:tcPr>
          <w:p w14:paraId="1DABDD49" w14:textId="6DDB109B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6554EF3E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66B006F" w14:textId="4419B0E3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51FC4CCF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71B7AAA" w14:textId="0F708566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543DA0F3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B547845" w14:textId="09511FAB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C2279" w:rsidRPr="00C638A7" w14:paraId="7E446B73" w14:textId="77777777" w:rsidTr="006C33CD">
        <w:trPr>
          <w:tblHeader/>
        </w:trPr>
        <w:tc>
          <w:tcPr>
            <w:tcW w:w="2252" w:type="pct"/>
            <w:shd w:val="clear" w:color="auto" w:fill="auto"/>
            <w:vAlign w:val="center"/>
          </w:tcPr>
          <w:p w14:paraId="01609305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8" w:type="pct"/>
            <w:gridSpan w:val="7"/>
            <w:shd w:val="clear" w:color="auto" w:fill="auto"/>
          </w:tcPr>
          <w:p w14:paraId="70F4E6BA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279" w:rsidRPr="00C638A7" w14:paraId="3AAC7CC7" w14:textId="77777777" w:rsidTr="006C33CD">
        <w:tc>
          <w:tcPr>
            <w:tcW w:w="2252" w:type="pct"/>
            <w:shd w:val="clear" w:color="auto" w:fill="auto"/>
          </w:tcPr>
          <w:p w14:paraId="21DB0627" w14:textId="4283729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39" w:type="pct"/>
            <w:shd w:val="clear" w:color="auto" w:fill="auto"/>
          </w:tcPr>
          <w:p w14:paraId="6A87C4E1" w14:textId="48E54C7B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104,50</w:t>
            </w:r>
            <w:r w:rsidR="00987833"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7598ED36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6D12C07" w14:textId="115DA7EF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65,827</w:t>
            </w:r>
          </w:p>
        </w:tc>
        <w:tc>
          <w:tcPr>
            <w:tcW w:w="149" w:type="pct"/>
            <w:shd w:val="clear" w:color="auto" w:fill="auto"/>
          </w:tcPr>
          <w:p w14:paraId="2192C251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63552A1" w14:textId="4B27A6DD" w:rsidR="003C2279" w:rsidRPr="00C638A7" w:rsidRDefault="00D06672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40,6</w:t>
            </w:r>
            <w:r w:rsidR="00E2183D"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16AF9C9E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A1820BA" w14:textId="1965E05A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45,367</w:t>
            </w:r>
          </w:p>
        </w:tc>
      </w:tr>
      <w:tr w:rsidR="003C2279" w:rsidRPr="00C638A7" w14:paraId="0DE05558" w14:textId="77777777" w:rsidTr="006C33CD">
        <w:tc>
          <w:tcPr>
            <w:tcW w:w="2252" w:type="pct"/>
            <w:shd w:val="clear" w:color="auto" w:fill="auto"/>
          </w:tcPr>
          <w:p w14:paraId="063BA5C7" w14:textId="3EF11478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39" w:type="pct"/>
            <w:shd w:val="clear" w:color="auto" w:fill="auto"/>
          </w:tcPr>
          <w:p w14:paraId="395381B5" w14:textId="507E6A35" w:rsidR="003C2279" w:rsidRPr="00C638A7" w:rsidRDefault="003C2279" w:rsidP="003C2279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53A3E25B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12FA296" w14:textId="3A1EF3DE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B7D330E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D1C5C66" w14:textId="221FD444" w:rsidR="003C2279" w:rsidRPr="00C638A7" w:rsidRDefault="003C2279" w:rsidP="003C2279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411BDB9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7A84808" w14:textId="2AAF4CBE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279" w:rsidRPr="00C638A7" w14:paraId="450AD38F" w14:textId="77777777" w:rsidTr="006C33CD">
        <w:tc>
          <w:tcPr>
            <w:tcW w:w="2252" w:type="pct"/>
            <w:shd w:val="clear" w:color="auto" w:fill="auto"/>
          </w:tcPr>
          <w:p w14:paraId="6DDF5E48" w14:textId="273C3F6F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0DB74" w14:textId="209E4C88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9,674</w:t>
            </w:r>
          </w:p>
        </w:tc>
        <w:tc>
          <w:tcPr>
            <w:tcW w:w="149" w:type="pct"/>
            <w:shd w:val="clear" w:color="auto" w:fill="auto"/>
          </w:tcPr>
          <w:p w14:paraId="465FCF2D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49BC99C" w14:textId="10769F63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25,483</w:t>
            </w:r>
          </w:p>
        </w:tc>
        <w:tc>
          <w:tcPr>
            <w:tcW w:w="149" w:type="pct"/>
            <w:shd w:val="clear" w:color="auto" w:fill="auto"/>
          </w:tcPr>
          <w:p w14:paraId="479264D3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632D5DB" w14:textId="07D33FAE" w:rsidR="003C2279" w:rsidRPr="00C638A7" w:rsidRDefault="00D06672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77431F47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13D622" w14:textId="21F64CE9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3C2279" w:rsidRPr="00C638A7" w14:paraId="0E3723FA" w14:textId="77777777" w:rsidTr="006C33CD">
        <w:tc>
          <w:tcPr>
            <w:tcW w:w="2252" w:type="pct"/>
            <w:shd w:val="clear" w:color="auto" w:fill="auto"/>
          </w:tcPr>
          <w:p w14:paraId="773964B2" w14:textId="633815B4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8EE0F" w14:textId="2F692CA1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  <w:tc>
          <w:tcPr>
            <w:tcW w:w="149" w:type="pct"/>
            <w:shd w:val="clear" w:color="auto" w:fill="auto"/>
          </w:tcPr>
          <w:p w14:paraId="703196C7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9724EB3" w14:textId="2DC64808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4,992</w:t>
            </w:r>
          </w:p>
        </w:tc>
        <w:tc>
          <w:tcPr>
            <w:tcW w:w="149" w:type="pct"/>
            <w:shd w:val="clear" w:color="auto" w:fill="auto"/>
          </w:tcPr>
          <w:p w14:paraId="7141ECFC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92D7616" w14:textId="4E3EBCDE" w:rsidR="003C2279" w:rsidRPr="00C638A7" w:rsidRDefault="00D06672" w:rsidP="00D06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017EB42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A8FE79" w14:textId="4606D29E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79" w:rsidRPr="00C638A7" w14:paraId="48DB1DDC" w14:textId="77777777" w:rsidTr="006C33CD">
        <w:tc>
          <w:tcPr>
            <w:tcW w:w="2252" w:type="pct"/>
            <w:shd w:val="clear" w:color="auto" w:fill="auto"/>
          </w:tcPr>
          <w:p w14:paraId="023198F6" w14:textId="7FA97743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5BCB4" w14:textId="1372E9CB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49" w:type="pct"/>
            <w:shd w:val="clear" w:color="auto" w:fill="auto"/>
          </w:tcPr>
          <w:p w14:paraId="13E52D19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9FFCB2F" w14:textId="0FBD2241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2,806</w:t>
            </w:r>
          </w:p>
        </w:tc>
        <w:tc>
          <w:tcPr>
            <w:tcW w:w="149" w:type="pct"/>
            <w:shd w:val="clear" w:color="auto" w:fill="auto"/>
          </w:tcPr>
          <w:p w14:paraId="45229F45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C44E1B2" w14:textId="57E07580" w:rsidR="003C2279" w:rsidRPr="00C638A7" w:rsidRDefault="00D06672" w:rsidP="00D06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9935C61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54BD29A" w14:textId="150C36D6" w:rsidR="003C2279" w:rsidRPr="00C638A7" w:rsidRDefault="003C2279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C2279" w:rsidRPr="00C638A7" w14:paraId="6700C97E" w14:textId="77777777" w:rsidTr="006C33CD">
        <w:tc>
          <w:tcPr>
            <w:tcW w:w="2252" w:type="pct"/>
            <w:shd w:val="clear" w:color="auto" w:fill="auto"/>
          </w:tcPr>
          <w:p w14:paraId="4B926F46" w14:textId="639F7411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90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39C68" w14:textId="4349E17B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19,970</w:t>
            </w:r>
          </w:p>
        </w:tc>
        <w:tc>
          <w:tcPr>
            <w:tcW w:w="149" w:type="pct"/>
            <w:shd w:val="clear" w:color="auto" w:fill="auto"/>
          </w:tcPr>
          <w:p w14:paraId="2A5422AA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2A846" w14:textId="224686A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28,865</w:t>
            </w:r>
          </w:p>
        </w:tc>
        <w:tc>
          <w:tcPr>
            <w:tcW w:w="149" w:type="pct"/>
            <w:shd w:val="clear" w:color="auto" w:fill="auto"/>
          </w:tcPr>
          <w:p w14:paraId="5EBE816F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D7870D7" w14:textId="59089C12" w:rsidR="003C2279" w:rsidRPr="00C638A7" w:rsidRDefault="00D06672" w:rsidP="00D06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08DC911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A67464C" w14:textId="734A95AD" w:rsidR="003C2279" w:rsidRPr="00C638A7" w:rsidRDefault="003C2279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C2279" w:rsidRPr="00C638A7" w14:paraId="758A8B2C" w14:textId="77777777" w:rsidTr="006C33CD">
        <w:tc>
          <w:tcPr>
            <w:tcW w:w="2252" w:type="pct"/>
            <w:shd w:val="clear" w:color="auto" w:fill="auto"/>
          </w:tcPr>
          <w:p w14:paraId="488D1D08" w14:textId="5F0A1131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</w:tcPr>
          <w:p w14:paraId="689F9FC9" w14:textId="526704F5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136,60</w:t>
            </w:r>
            <w:r w:rsidR="00987833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4EC1C0BA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7A0B902F" w14:textId="05AA6560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127,973</w:t>
            </w:r>
          </w:p>
        </w:tc>
        <w:tc>
          <w:tcPr>
            <w:tcW w:w="149" w:type="pct"/>
            <w:shd w:val="clear" w:color="auto" w:fill="auto"/>
          </w:tcPr>
          <w:p w14:paraId="28A75B81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376E243A" w14:textId="7CF95F7B" w:rsidR="003C2279" w:rsidRPr="00C638A7" w:rsidRDefault="0044309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40,671</w:t>
            </w:r>
          </w:p>
        </w:tc>
        <w:tc>
          <w:tcPr>
            <w:tcW w:w="149" w:type="pct"/>
            <w:shd w:val="clear" w:color="auto" w:fill="auto"/>
          </w:tcPr>
          <w:p w14:paraId="1770A009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56B84060" w14:textId="0101EE43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45,621</w:t>
            </w:r>
          </w:p>
        </w:tc>
      </w:tr>
      <w:tr w:rsidR="003C2279" w:rsidRPr="00C638A7" w14:paraId="25DA49FB" w14:textId="77777777" w:rsidTr="006C33CD">
        <w:tc>
          <w:tcPr>
            <w:tcW w:w="2252" w:type="pct"/>
            <w:shd w:val="clear" w:color="auto" w:fill="auto"/>
          </w:tcPr>
          <w:p w14:paraId="0A8D26E2" w14:textId="6583FC2F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64195982" w14:textId="6BF5715A" w:rsidR="003C2279" w:rsidRPr="00C638A7" w:rsidRDefault="00482114" w:rsidP="0086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(19,577)</w:t>
            </w:r>
          </w:p>
        </w:tc>
        <w:tc>
          <w:tcPr>
            <w:tcW w:w="149" w:type="pct"/>
            <w:shd w:val="clear" w:color="auto" w:fill="auto"/>
          </w:tcPr>
          <w:p w14:paraId="3B8BACEA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8755AEE" w14:textId="14BA8BEC" w:rsidR="003C2279" w:rsidRPr="00C638A7" w:rsidRDefault="003C2279" w:rsidP="0086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(12,876)</w:t>
            </w:r>
          </w:p>
        </w:tc>
        <w:tc>
          <w:tcPr>
            <w:tcW w:w="149" w:type="pct"/>
            <w:shd w:val="clear" w:color="auto" w:fill="auto"/>
          </w:tcPr>
          <w:p w14:paraId="492E5911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21BBDB7" w14:textId="57E19873" w:rsidR="003C2279" w:rsidRPr="00C638A7" w:rsidRDefault="00482114" w:rsidP="003C2279">
            <w:pPr>
              <w:pStyle w:val="acctfourfigures"/>
              <w:tabs>
                <w:tab w:val="clear" w:pos="765"/>
                <w:tab w:val="left" w:pos="600"/>
              </w:tabs>
              <w:spacing w:line="240" w:lineRule="auto"/>
              <w:ind w:left="60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D49D578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48F3B15" w14:textId="1C8E40E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79" w:rsidRPr="00C638A7" w14:paraId="6B7BE623" w14:textId="77777777" w:rsidTr="006C33CD">
        <w:tc>
          <w:tcPr>
            <w:tcW w:w="2252" w:type="pct"/>
            <w:shd w:val="clear" w:color="auto" w:fill="auto"/>
          </w:tcPr>
          <w:p w14:paraId="06A83011" w14:textId="0B38BFF5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8C155" w14:textId="1339B198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117,03</w:t>
            </w:r>
            <w:r w:rsidR="00987833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6B2DCCD1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76057" w14:textId="511EC530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115,097</w:t>
            </w:r>
          </w:p>
        </w:tc>
        <w:tc>
          <w:tcPr>
            <w:tcW w:w="149" w:type="pct"/>
            <w:shd w:val="clear" w:color="auto" w:fill="auto"/>
          </w:tcPr>
          <w:p w14:paraId="36D7D188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E25C7" w14:textId="356EB405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43099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0,671</w:t>
            </w:r>
          </w:p>
        </w:tc>
        <w:tc>
          <w:tcPr>
            <w:tcW w:w="149" w:type="pct"/>
            <w:shd w:val="clear" w:color="auto" w:fill="auto"/>
          </w:tcPr>
          <w:p w14:paraId="384BEED4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602F2" w14:textId="3395D21B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45,621</w:t>
            </w:r>
          </w:p>
        </w:tc>
      </w:tr>
    </w:tbl>
    <w:p w14:paraId="45D443C2" w14:textId="733ED816" w:rsidR="00FC45C5" w:rsidRPr="00C638A7" w:rsidRDefault="00FC45C5" w:rsidP="00465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990"/>
        <w:gridCol w:w="273"/>
        <w:gridCol w:w="1063"/>
        <w:gridCol w:w="273"/>
        <w:gridCol w:w="1083"/>
        <w:gridCol w:w="273"/>
        <w:gridCol w:w="1072"/>
      </w:tblGrid>
      <w:tr w:rsidR="00CD6672" w:rsidRPr="00C638A7" w14:paraId="7A0CB4EE" w14:textId="77777777" w:rsidTr="00FD0B39">
        <w:trPr>
          <w:tblHeader/>
        </w:trPr>
        <w:tc>
          <w:tcPr>
            <w:tcW w:w="2257" w:type="pct"/>
            <w:shd w:val="clear" w:color="auto" w:fill="auto"/>
          </w:tcPr>
          <w:p w14:paraId="3186C97B" w14:textId="4B070C06" w:rsidR="00CD6672" w:rsidRPr="00C638A7" w:rsidRDefault="00CD6672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269" w:type="pct"/>
            <w:gridSpan w:val="3"/>
            <w:shd w:val="clear" w:color="auto" w:fill="auto"/>
          </w:tcPr>
          <w:p w14:paraId="1AEC43C9" w14:textId="77777777" w:rsidR="00CD6672" w:rsidRPr="00C638A7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shd w:val="clear" w:color="auto" w:fill="auto"/>
          </w:tcPr>
          <w:p w14:paraId="74F13029" w14:textId="77777777" w:rsidR="00CD6672" w:rsidRPr="00C638A7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63D1934C" w14:textId="77777777" w:rsidR="00CD6672" w:rsidRPr="00C638A7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2279" w:rsidRPr="00C638A7" w14:paraId="3122FB57" w14:textId="77777777" w:rsidTr="007E5FA9">
        <w:trPr>
          <w:trHeight w:val="344"/>
          <w:tblHeader/>
        </w:trPr>
        <w:tc>
          <w:tcPr>
            <w:tcW w:w="2257" w:type="pct"/>
            <w:shd w:val="clear" w:color="auto" w:fill="auto"/>
          </w:tcPr>
          <w:p w14:paraId="548604FF" w14:textId="41371CFE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</w:tcPr>
          <w:p w14:paraId="347A9243" w14:textId="795B446F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5D49F632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976BE8B" w14:textId="3FEFF4D3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5B78C74A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3825832" w14:textId="5692C741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7A7E48BB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9B93494" w14:textId="1E5EB15D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C2279" w:rsidRPr="00C638A7" w14:paraId="3D47B835" w14:textId="77777777" w:rsidTr="00FD0B39">
        <w:trPr>
          <w:tblHeader/>
        </w:trPr>
        <w:tc>
          <w:tcPr>
            <w:tcW w:w="2257" w:type="pct"/>
            <w:shd w:val="clear" w:color="auto" w:fill="auto"/>
            <w:vAlign w:val="center"/>
          </w:tcPr>
          <w:p w14:paraId="26110FD3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3" w:type="pct"/>
            <w:gridSpan w:val="7"/>
            <w:shd w:val="clear" w:color="auto" w:fill="auto"/>
          </w:tcPr>
          <w:p w14:paraId="7798D59C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279" w:rsidRPr="00C638A7" w14:paraId="744F39B0" w14:textId="77777777" w:rsidTr="007E5FA9">
        <w:tc>
          <w:tcPr>
            <w:tcW w:w="2257" w:type="pct"/>
            <w:shd w:val="clear" w:color="auto" w:fill="auto"/>
          </w:tcPr>
          <w:p w14:paraId="0372B0E2" w14:textId="2F44611D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ณ วันที่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มกราคม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88998" w14:textId="479D6E2A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12,876</w:t>
            </w:r>
          </w:p>
        </w:tc>
        <w:tc>
          <w:tcPr>
            <w:tcW w:w="149" w:type="pct"/>
            <w:shd w:val="clear" w:color="auto" w:fill="auto"/>
          </w:tcPr>
          <w:p w14:paraId="16C36E9A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6276D060" w14:textId="7BEB9BF2" w:rsidR="003C2279" w:rsidRPr="00C638A7" w:rsidRDefault="003C2279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10,829</w:t>
            </w:r>
          </w:p>
        </w:tc>
        <w:tc>
          <w:tcPr>
            <w:tcW w:w="149" w:type="pct"/>
            <w:shd w:val="clear" w:color="auto" w:fill="auto"/>
          </w:tcPr>
          <w:p w14:paraId="0324E931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A12A902" w14:textId="339543CF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8EA9202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9F0573A" w14:textId="29003082" w:rsidR="003C2279" w:rsidRPr="00C638A7" w:rsidRDefault="003C2279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79" w:rsidRPr="00C638A7" w14:paraId="6D57950C" w14:textId="77777777" w:rsidTr="007E5FA9">
        <w:tc>
          <w:tcPr>
            <w:tcW w:w="2257" w:type="pct"/>
            <w:shd w:val="clear" w:color="auto" w:fill="auto"/>
          </w:tcPr>
          <w:p w14:paraId="1E650B2D" w14:textId="7486ADE2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891A" w14:textId="5AD99463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11,856</w:t>
            </w:r>
          </w:p>
        </w:tc>
        <w:tc>
          <w:tcPr>
            <w:tcW w:w="149" w:type="pct"/>
            <w:shd w:val="clear" w:color="auto" w:fill="auto"/>
          </w:tcPr>
          <w:p w14:paraId="031A766D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293DEE1E" w14:textId="2B7E1A0C" w:rsidR="003C2279" w:rsidRPr="00C638A7" w:rsidRDefault="003C2279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6,055</w:t>
            </w:r>
          </w:p>
        </w:tc>
        <w:tc>
          <w:tcPr>
            <w:tcW w:w="149" w:type="pct"/>
            <w:shd w:val="clear" w:color="auto" w:fill="auto"/>
          </w:tcPr>
          <w:p w14:paraId="47E4C96B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F0FFA85" w14:textId="45259000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30A8255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536AB55" w14:textId="0751A7EC" w:rsidR="003C2279" w:rsidRPr="00C638A7" w:rsidRDefault="003C2279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79" w:rsidRPr="00C638A7" w14:paraId="3A35160C" w14:textId="77777777" w:rsidTr="007E5FA9">
        <w:tc>
          <w:tcPr>
            <w:tcW w:w="2257" w:type="pct"/>
            <w:shd w:val="clear" w:color="auto" w:fill="auto"/>
          </w:tcPr>
          <w:p w14:paraId="336AE6DE" w14:textId="44EEADC4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ตัดบัญชี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7AE10" w14:textId="1D59EF4C" w:rsidR="003C2279" w:rsidRPr="00C638A7" w:rsidRDefault="00482114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(5,155)</w:t>
            </w:r>
          </w:p>
        </w:tc>
        <w:tc>
          <w:tcPr>
            <w:tcW w:w="149" w:type="pct"/>
            <w:shd w:val="clear" w:color="auto" w:fill="auto"/>
          </w:tcPr>
          <w:p w14:paraId="384D665E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0C5CF3BA" w14:textId="3FC69F24" w:rsidR="003C2279" w:rsidRPr="00C638A7" w:rsidRDefault="003C2279" w:rsidP="0086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(4,008)</w:t>
            </w:r>
          </w:p>
        </w:tc>
        <w:tc>
          <w:tcPr>
            <w:tcW w:w="149" w:type="pct"/>
            <w:shd w:val="clear" w:color="auto" w:fill="auto"/>
          </w:tcPr>
          <w:p w14:paraId="64FED64C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F701680" w14:textId="4D12292A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A1BEDC4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C7D33B3" w14:textId="3F35ECC1" w:rsidR="003C2279" w:rsidRPr="00C638A7" w:rsidRDefault="003C2279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79" w:rsidRPr="00C638A7" w14:paraId="1DB90214" w14:textId="77777777" w:rsidTr="007E5FA9">
        <w:tc>
          <w:tcPr>
            <w:tcW w:w="2257" w:type="pct"/>
            <w:shd w:val="clear" w:color="auto" w:fill="auto"/>
          </w:tcPr>
          <w:p w14:paraId="424B0974" w14:textId="46F2FD33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B687B9" w14:textId="377B448D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19,577</w:t>
            </w:r>
          </w:p>
        </w:tc>
        <w:tc>
          <w:tcPr>
            <w:tcW w:w="149" w:type="pct"/>
            <w:shd w:val="clear" w:color="auto" w:fill="auto"/>
          </w:tcPr>
          <w:p w14:paraId="1C81A338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F5B1C" w14:textId="7DB38208" w:rsidR="003C2279" w:rsidRPr="00C638A7" w:rsidRDefault="003C2279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12,876</w:t>
            </w:r>
          </w:p>
        </w:tc>
        <w:tc>
          <w:tcPr>
            <w:tcW w:w="149" w:type="pct"/>
            <w:shd w:val="clear" w:color="auto" w:fill="auto"/>
          </w:tcPr>
          <w:p w14:paraId="49370AC0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44FD3" w14:textId="4CC20FF1" w:rsidR="003C2279" w:rsidRPr="00C638A7" w:rsidRDefault="00482114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D9736F5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41EA8" w14:textId="12C87E0F" w:rsidR="003C2279" w:rsidRPr="00C638A7" w:rsidRDefault="003C2279" w:rsidP="00791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B52C0AB" w14:textId="7DEB38AF" w:rsidR="00FC45C5" w:rsidRPr="00C638A7" w:rsidRDefault="00FC45C5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EA827E" w14:textId="65A73D71" w:rsidR="00966B07" w:rsidRPr="00C638A7" w:rsidRDefault="00966B07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Pr="00C638A7">
        <w:rPr>
          <w:rFonts w:asciiTheme="majorBidi" w:hAnsiTheme="majorBidi" w:cstheme="majorBidi"/>
          <w:sz w:val="30"/>
          <w:szCs w:val="30"/>
        </w:rPr>
        <w:t>2</w:t>
      </w:r>
      <w:r w:rsidR="00E70E40" w:rsidRPr="00C638A7">
        <w:rPr>
          <w:rFonts w:asciiTheme="majorBidi" w:hAnsiTheme="majorBidi" w:cstheme="majorBidi"/>
          <w:sz w:val="30"/>
          <w:szCs w:val="30"/>
        </w:rPr>
        <w:t>6</w:t>
      </w:r>
      <w:r w:rsidR="00B540C0" w:rsidRPr="00C638A7">
        <w:rPr>
          <w:rFonts w:asciiTheme="majorBidi" w:hAnsiTheme="majorBidi" w:cstheme="majorBidi"/>
          <w:sz w:val="30"/>
          <w:szCs w:val="30"/>
          <w:cs/>
        </w:rPr>
        <w:t xml:space="preserve"> (ข.</w:t>
      </w:r>
      <w:r w:rsidR="005F4024" w:rsidRPr="00C638A7">
        <w:rPr>
          <w:rFonts w:asciiTheme="majorBidi" w:hAnsiTheme="majorBidi" w:cstheme="majorBidi"/>
          <w:sz w:val="30"/>
          <w:szCs w:val="30"/>
        </w:rPr>
        <w:t>1</w:t>
      </w:r>
      <w:r w:rsidR="005F4024" w:rsidRPr="00C638A7">
        <w:rPr>
          <w:rFonts w:asciiTheme="majorBidi" w:hAnsiTheme="majorBidi" w:cstheme="majorBidi"/>
          <w:sz w:val="30"/>
          <w:szCs w:val="30"/>
          <w:cs/>
        </w:rPr>
        <w:t>)</w:t>
      </w:r>
    </w:p>
    <w:p w14:paraId="561227DA" w14:textId="77777777" w:rsidR="004656F4" w:rsidRPr="00C638A7" w:rsidRDefault="004656F4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FCD9766" w14:textId="5BED1089" w:rsidR="00A43EB9" w:rsidRPr="00C638A7" w:rsidRDefault="00922E45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D361E90" w14:textId="77777777" w:rsidR="00691C36" w:rsidRPr="00C638A7" w:rsidRDefault="00691C36" w:rsidP="00BC03B8">
      <w:pPr>
        <w:pStyle w:val="FSBlank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170"/>
        <w:gridCol w:w="272"/>
        <w:gridCol w:w="1081"/>
        <w:gridCol w:w="272"/>
        <w:gridCol w:w="1081"/>
        <w:gridCol w:w="272"/>
        <w:gridCol w:w="1078"/>
      </w:tblGrid>
      <w:tr w:rsidR="000D376B" w:rsidRPr="00C638A7" w14:paraId="3A3FD875" w14:textId="77777777" w:rsidTr="00AA16B8">
        <w:trPr>
          <w:tblHeader/>
        </w:trPr>
        <w:tc>
          <w:tcPr>
            <w:tcW w:w="2154" w:type="pct"/>
          </w:tcPr>
          <w:p w14:paraId="603F538D" w14:textId="77777777" w:rsidR="000D376B" w:rsidRPr="00C638A7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78752EDF" w14:textId="77777777" w:rsidR="000D376B" w:rsidRPr="00C638A7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42941B5F" w14:textId="77777777" w:rsidR="000D376B" w:rsidRPr="00C638A7" w:rsidRDefault="000D376B" w:rsidP="0013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46EAD6D1" w14:textId="77777777" w:rsidR="000D376B" w:rsidRPr="00C638A7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279" w:rsidRPr="00C638A7" w14:paraId="019C9A78" w14:textId="77777777" w:rsidTr="00AA16B8">
        <w:trPr>
          <w:tblHeader/>
        </w:trPr>
        <w:tc>
          <w:tcPr>
            <w:tcW w:w="2154" w:type="pct"/>
          </w:tcPr>
          <w:p w14:paraId="3E5FD3C0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7D4B3F05" w14:textId="1EB553A8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4ABD8D97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4EDAD8C" w14:textId="7E7D1B42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0D27CFF2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B612299" w14:textId="1FE5346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68791D73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6BA4C4" w14:textId="30D2E519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C2279" w:rsidRPr="00C638A7" w14:paraId="3047677D" w14:textId="77777777" w:rsidTr="0097638D">
        <w:trPr>
          <w:tblHeader/>
        </w:trPr>
        <w:tc>
          <w:tcPr>
            <w:tcW w:w="2154" w:type="pct"/>
          </w:tcPr>
          <w:p w14:paraId="6FDEA7F6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6" w:type="pct"/>
            <w:gridSpan w:val="7"/>
          </w:tcPr>
          <w:p w14:paraId="4BDE7550" w14:textId="77777777" w:rsidR="003C2279" w:rsidRPr="00C638A7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279" w:rsidRPr="00C638A7" w14:paraId="698962B9" w14:textId="77777777" w:rsidTr="00AA16B8">
        <w:tc>
          <w:tcPr>
            <w:tcW w:w="2154" w:type="pct"/>
          </w:tcPr>
          <w:p w14:paraId="3E59EFB1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7" w:type="pct"/>
          </w:tcPr>
          <w:p w14:paraId="1B4D2581" w14:textId="4F85CBBA" w:rsidR="003C2279" w:rsidRPr="00C638A7" w:rsidRDefault="00BA54EA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4,466</w:t>
            </w:r>
          </w:p>
        </w:tc>
        <w:tc>
          <w:tcPr>
            <w:tcW w:w="148" w:type="pct"/>
          </w:tcPr>
          <w:p w14:paraId="79A49549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A00000A" w14:textId="6791458D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4,617</w:t>
            </w:r>
          </w:p>
        </w:tc>
        <w:tc>
          <w:tcPr>
            <w:tcW w:w="148" w:type="pct"/>
          </w:tcPr>
          <w:p w14:paraId="2D0E567A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184DCE" w14:textId="107C77D7" w:rsidR="003C2279" w:rsidRPr="00C638A7" w:rsidRDefault="00284694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6D9641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29FADA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79" w:rsidRPr="00C638A7" w14:paraId="0F381000" w14:textId="77777777" w:rsidTr="00AA16B8">
        <w:tc>
          <w:tcPr>
            <w:tcW w:w="2154" w:type="pct"/>
          </w:tcPr>
          <w:p w14:paraId="569D31C4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7" w:type="pct"/>
          </w:tcPr>
          <w:p w14:paraId="678B0EE2" w14:textId="084C669C" w:rsidR="003C2279" w:rsidRPr="00C638A7" w:rsidRDefault="00BA54EA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071D3" w:rsidRPr="00C638A7">
              <w:rPr>
                <w:rFonts w:asciiTheme="majorBidi" w:hAnsiTheme="majorBidi" w:cstheme="majorBidi"/>
                <w:sz w:val="30"/>
                <w:szCs w:val="30"/>
              </w:rPr>
              <w:t>31,543</w:t>
            </w:r>
          </w:p>
        </w:tc>
        <w:tc>
          <w:tcPr>
            <w:tcW w:w="148" w:type="pct"/>
          </w:tcPr>
          <w:p w14:paraId="5CC6D668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31C399C" w14:textId="1377B0A0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333,960</w:t>
            </w:r>
          </w:p>
        </w:tc>
        <w:tc>
          <w:tcPr>
            <w:tcW w:w="148" w:type="pct"/>
          </w:tcPr>
          <w:p w14:paraId="7CDAE9BD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545F038" w14:textId="120E30B3" w:rsidR="003C2279" w:rsidRPr="00C638A7" w:rsidRDefault="00284694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71D783A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9A017D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79" w:rsidRPr="00C638A7" w14:paraId="3F0B36F9" w14:textId="77777777" w:rsidTr="00AA16B8">
        <w:tc>
          <w:tcPr>
            <w:tcW w:w="2154" w:type="pct"/>
          </w:tcPr>
          <w:p w14:paraId="74CA7F94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วัสดุและของใช้สิ้นเปลือง</w:t>
            </w:r>
          </w:p>
        </w:tc>
        <w:tc>
          <w:tcPr>
            <w:tcW w:w="637" w:type="pct"/>
          </w:tcPr>
          <w:p w14:paraId="178D37B8" w14:textId="5185B511" w:rsidR="003C2279" w:rsidRPr="00C638A7" w:rsidRDefault="00BA54EA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31,642</w:t>
            </w:r>
          </w:p>
        </w:tc>
        <w:tc>
          <w:tcPr>
            <w:tcW w:w="148" w:type="pct"/>
          </w:tcPr>
          <w:p w14:paraId="1F9F5780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EC922E" w14:textId="61A5F0BE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38,680</w:t>
            </w:r>
          </w:p>
        </w:tc>
        <w:tc>
          <w:tcPr>
            <w:tcW w:w="148" w:type="pct"/>
          </w:tcPr>
          <w:p w14:paraId="14B0CFE5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E244E38" w14:textId="456F0257" w:rsidR="003C2279" w:rsidRPr="00C638A7" w:rsidRDefault="00284694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D9A5DE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5BD023B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79" w:rsidRPr="00C638A7" w14:paraId="306647D5" w14:textId="77777777" w:rsidTr="00AA16B8">
        <w:tc>
          <w:tcPr>
            <w:tcW w:w="2154" w:type="pct"/>
          </w:tcPr>
          <w:p w14:paraId="2C48C85F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F3BBD26" w14:textId="28357A34" w:rsidR="003C2279" w:rsidRPr="00C638A7" w:rsidRDefault="00BA54EA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4071D3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7,651</w:t>
            </w:r>
          </w:p>
        </w:tc>
        <w:tc>
          <w:tcPr>
            <w:tcW w:w="148" w:type="pct"/>
          </w:tcPr>
          <w:p w14:paraId="31D45670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A04D570" w14:textId="59D8DE51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377,257</w:t>
            </w:r>
          </w:p>
        </w:tc>
        <w:tc>
          <w:tcPr>
            <w:tcW w:w="148" w:type="pct"/>
          </w:tcPr>
          <w:p w14:paraId="667CFFDA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4704A0D" w14:textId="4EB9B01A" w:rsidR="003C2279" w:rsidRPr="00C638A7" w:rsidRDefault="00284694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D5B83A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C096B4E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C2279" w:rsidRPr="00C638A7" w14:paraId="352EF818" w14:textId="77777777" w:rsidTr="00AA16B8">
        <w:tc>
          <w:tcPr>
            <w:tcW w:w="2154" w:type="pct"/>
          </w:tcPr>
          <w:p w14:paraId="5EDE8E91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B1048DD" w14:textId="4D99E264" w:rsidR="003C2279" w:rsidRPr="00C638A7" w:rsidRDefault="00BA54EA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(1,146)</w:t>
            </w:r>
          </w:p>
        </w:tc>
        <w:tc>
          <w:tcPr>
            <w:tcW w:w="148" w:type="pct"/>
          </w:tcPr>
          <w:p w14:paraId="5AC8073F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6CAE83C" w14:textId="73BCA42A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(461)</w:t>
            </w:r>
          </w:p>
        </w:tc>
        <w:tc>
          <w:tcPr>
            <w:tcW w:w="148" w:type="pct"/>
          </w:tcPr>
          <w:p w14:paraId="713C124C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896D8E9" w14:textId="44A5AFE2" w:rsidR="003C2279" w:rsidRPr="00C638A7" w:rsidRDefault="00284694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0C1A51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15A6DB0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79" w:rsidRPr="00C638A7" w14:paraId="3FDF128C" w14:textId="77777777" w:rsidTr="00AA16B8">
        <w:tc>
          <w:tcPr>
            <w:tcW w:w="2154" w:type="pct"/>
          </w:tcPr>
          <w:p w14:paraId="65F06DA2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3AAD38A" w14:textId="6DCC5082" w:rsidR="003C2279" w:rsidRPr="00C638A7" w:rsidRDefault="00BA54EA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4071D3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6,505</w:t>
            </w:r>
          </w:p>
        </w:tc>
        <w:tc>
          <w:tcPr>
            <w:tcW w:w="148" w:type="pct"/>
          </w:tcPr>
          <w:p w14:paraId="5B82405B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EEBBA20" w14:textId="4ADBACFF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376,796</w:t>
            </w:r>
          </w:p>
        </w:tc>
        <w:tc>
          <w:tcPr>
            <w:tcW w:w="148" w:type="pct"/>
          </w:tcPr>
          <w:p w14:paraId="24503A03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4CE5D82" w14:textId="23595429" w:rsidR="003C2279" w:rsidRPr="00C638A7" w:rsidRDefault="00284694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BE60496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24AEFD1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C2279" w:rsidRPr="00C638A7" w14:paraId="7B2EAE32" w14:textId="77777777" w:rsidTr="00AA16B8">
        <w:tc>
          <w:tcPr>
            <w:tcW w:w="2154" w:type="pct"/>
          </w:tcPr>
          <w:p w14:paraId="6BD754CE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3EDD5BC5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167500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1935212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C06AE9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FD2358C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E5D31F3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7851F4F1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279" w:rsidRPr="00C638A7" w14:paraId="260B3C91" w14:textId="77777777" w:rsidTr="00AA16B8">
        <w:tc>
          <w:tcPr>
            <w:tcW w:w="2154" w:type="pct"/>
          </w:tcPr>
          <w:p w14:paraId="48DD9CB0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รวมในบัญชีต้นทุนขายและบริการ</w:t>
            </w:r>
          </w:p>
        </w:tc>
        <w:tc>
          <w:tcPr>
            <w:tcW w:w="637" w:type="pct"/>
          </w:tcPr>
          <w:p w14:paraId="78D0F4C2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4ABB1B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4F89B67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6E98C9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DE823C0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B03039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B36F2BF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279" w:rsidRPr="00C638A7" w14:paraId="4CAECA24" w14:textId="77777777" w:rsidTr="00AA16B8">
        <w:trPr>
          <w:trHeight w:val="407"/>
        </w:trPr>
        <w:tc>
          <w:tcPr>
            <w:tcW w:w="2154" w:type="pct"/>
          </w:tcPr>
          <w:p w14:paraId="181F3C7A" w14:textId="77777777" w:rsidR="003C2279" w:rsidRPr="00C638A7" w:rsidRDefault="003C2279" w:rsidP="003C227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5" w:right="-43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37" w:type="pct"/>
          </w:tcPr>
          <w:p w14:paraId="015FD7D6" w14:textId="15F397AB" w:rsidR="003C2279" w:rsidRPr="00C638A7" w:rsidRDefault="00B32A1A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2,425,118</w:t>
            </w:r>
          </w:p>
        </w:tc>
        <w:tc>
          <w:tcPr>
            <w:tcW w:w="148" w:type="pct"/>
          </w:tcPr>
          <w:p w14:paraId="54E7D31B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C9A8CA6" w14:textId="5CA3F1E9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2,239,351</w:t>
            </w:r>
          </w:p>
        </w:tc>
        <w:tc>
          <w:tcPr>
            <w:tcW w:w="148" w:type="pct"/>
          </w:tcPr>
          <w:p w14:paraId="30129971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495556C" w14:textId="34FE6151" w:rsidR="003C2279" w:rsidRPr="00C638A7" w:rsidRDefault="00284694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FFAF41C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73DB3E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79" w:rsidRPr="00C638A7" w14:paraId="6D2902EB" w14:textId="77777777" w:rsidTr="00AA16B8">
        <w:tc>
          <w:tcPr>
            <w:tcW w:w="2154" w:type="pct"/>
          </w:tcPr>
          <w:p w14:paraId="688DA124" w14:textId="6E48A68A" w:rsidR="003C2279" w:rsidRPr="00C638A7" w:rsidRDefault="003C2279" w:rsidP="003C227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5" w:right="-43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สุทธิที่คาดว่าจะได้รับและเสื่อมสภาพ</w:t>
            </w:r>
          </w:p>
        </w:tc>
        <w:tc>
          <w:tcPr>
            <w:tcW w:w="637" w:type="pct"/>
          </w:tcPr>
          <w:p w14:paraId="41640CF3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FDA20E" w14:textId="08A91456" w:rsidR="00BA54EA" w:rsidRPr="00C638A7" w:rsidRDefault="00BA54EA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48" w:type="pct"/>
          </w:tcPr>
          <w:p w14:paraId="363EE8CD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50B28E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962B28" w14:textId="5DDECC3F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(328)</w:t>
            </w:r>
          </w:p>
        </w:tc>
        <w:tc>
          <w:tcPr>
            <w:tcW w:w="148" w:type="pct"/>
          </w:tcPr>
          <w:p w14:paraId="3202598D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FC5833F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4DC8FA" w14:textId="0748EED8" w:rsidR="00284694" w:rsidRPr="00C638A7" w:rsidRDefault="00284694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2417C0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B02766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43744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79" w:rsidRPr="00C638A7" w14:paraId="12AC5555" w14:textId="77777777" w:rsidTr="00AA16B8">
        <w:tc>
          <w:tcPr>
            <w:tcW w:w="2154" w:type="pct"/>
          </w:tcPr>
          <w:p w14:paraId="5961DBB1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A360BEA" w14:textId="1532FABC" w:rsidR="003C2279" w:rsidRPr="00C638A7" w:rsidRDefault="00B32A1A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2,425,803</w:t>
            </w:r>
          </w:p>
        </w:tc>
        <w:tc>
          <w:tcPr>
            <w:tcW w:w="148" w:type="pct"/>
          </w:tcPr>
          <w:p w14:paraId="2673D817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535BA27" w14:textId="2A4B4B41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2,239,023</w:t>
            </w:r>
          </w:p>
        </w:tc>
        <w:tc>
          <w:tcPr>
            <w:tcW w:w="148" w:type="pct"/>
          </w:tcPr>
          <w:p w14:paraId="3933552B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15714C9" w14:textId="13FF77C3" w:rsidR="003C2279" w:rsidRPr="00C638A7" w:rsidRDefault="00284694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4C52569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A38DE14" w14:textId="77777777" w:rsidR="003C2279" w:rsidRPr="00C638A7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8524A97" w14:textId="77777777" w:rsidR="000D376B" w:rsidRPr="00C638A7" w:rsidRDefault="000D376B" w:rsidP="000D3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268FC5" w14:textId="77777777" w:rsidR="002B3E44" w:rsidRPr="00C638A7" w:rsidRDefault="002B3E44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  <w:sectPr w:rsidR="002B3E44" w:rsidRPr="00C638A7" w:rsidSect="00607E0C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37B3400A" w14:textId="50F748FD" w:rsidR="00EA4126" w:rsidRPr="00C638A7" w:rsidRDefault="00EA4126" w:rsidP="00607E0C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AB3846A" w14:textId="35C84FE3" w:rsidR="002B3E44" w:rsidRPr="00C638A7" w:rsidRDefault="002B3E44" w:rsidP="002B3E44">
      <w:pPr>
        <w:pStyle w:val="FSBlank"/>
        <w:rPr>
          <w:rFonts w:asciiTheme="majorBidi" w:hAnsiTheme="majorBidi" w:cstheme="majorBidi"/>
          <w:sz w:val="30"/>
          <w:szCs w:val="30"/>
        </w:rPr>
      </w:pPr>
    </w:p>
    <w:tbl>
      <w:tblPr>
        <w:tblW w:w="15030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30"/>
        <w:gridCol w:w="990"/>
        <w:gridCol w:w="720"/>
        <w:gridCol w:w="183"/>
        <w:gridCol w:w="897"/>
        <w:gridCol w:w="180"/>
        <w:gridCol w:w="63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90"/>
        <w:gridCol w:w="270"/>
        <w:gridCol w:w="900"/>
        <w:gridCol w:w="180"/>
        <w:gridCol w:w="900"/>
        <w:gridCol w:w="180"/>
        <w:gridCol w:w="810"/>
      </w:tblGrid>
      <w:tr w:rsidR="007F0C0C" w:rsidRPr="00C638A7" w14:paraId="12A9E955" w14:textId="06CAD437" w:rsidTr="00607E0C">
        <w:trPr>
          <w:cantSplit/>
          <w:tblHeader/>
        </w:trPr>
        <w:tc>
          <w:tcPr>
            <w:tcW w:w="1530" w:type="dxa"/>
          </w:tcPr>
          <w:p w14:paraId="03EBC82E" w14:textId="77777777" w:rsidR="007F0C0C" w:rsidRPr="00C638A7" w:rsidRDefault="007F0C0C" w:rsidP="00607E0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6B2EE2" w14:textId="77777777" w:rsidR="007F0C0C" w:rsidRPr="00C638A7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35F240FC" w14:textId="77777777" w:rsidR="007F0C0C" w:rsidRPr="00C638A7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9B3D5D2" w14:textId="77777777" w:rsidR="007F0C0C" w:rsidRPr="00C638A7" w:rsidRDefault="007F0C0C" w:rsidP="00BD280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3"/>
          </w:tcPr>
          <w:p w14:paraId="731E9DB2" w14:textId="77777777" w:rsidR="007F0C0C" w:rsidRPr="00C638A7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894AFA5" w14:textId="77777777" w:rsidR="007F0C0C" w:rsidRPr="00C638A7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640" w:type="dxa"/>
            <w:gridSpan w:val="15"/>
            <w:hideMark/>
          </w:tcPr>
          <w:p w14:paraId="2FC35351" w14:textId="04BF489D" w:rsidR="007F0C0C" w:rsidRPr="00C638A7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F0C0C" w:rsidRPr="00C638A7" w14:paraId="5D059F80" w14:textId="4C898395" w:rsidTr="00607E0C">
        <w:trPr>
          <w:cantSplit/>
          <w:tblHeader/>
        </w:trPr>
        <w:tc>
          <w:tcPr>
            <w:tcW w:w="1530" w:type="dxa"/>
          </w:tcPr>
          <w:p w14:paraId="1B69180E" w14:textId="77777777" w:rsidR="007F0C0C" w:rsidRPr="00C638A7" w:rsidRDefault="007F0C0C" w:rsidP="00672BDD">
            <w:pPr>
              <w:spacing w:line="240" w:lineRule="auto"/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9CC9114" w14:textId="77777777" w:rsidR="007F0C0C" w:rsidRPr="00C638A7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  <w:hideMark/>
          </w:tcPr>
          <w:p w14:paraId="27E66464" w14:textId="77777777" w:rsidR="007F0C0C" w:rsidRPr="00C638A7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4CA605AD" w14:textId="77777777" w:rsidR="007F0C0C" w:rsidRPr="00C638A7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834A447" w14:textId="77777777" w:rsidR="007F0C0C" w:rsidRPr="00C638A7" w:rsidRDefault="007F0C0C" w:rsidP="00BD280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368EF6E2" w14:textId="77777777" w:rsidR="007F0C0C" w:rsidRPr="00C638A7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5A213B2" w14:textId="77777777" w:rsidR="007F0C0C" w:rsidRPr="00C638A7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C638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5DA541A" w14:textId="77777777" w:rsidR="007F0C0C" w:rsidRPr="00C638A7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3D94B61" w14:textId="77777777" w:rsidR="007F0C0C" w:rsidRPr="00C638A7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22D8B3A" w14:textId="77777777" w:rsidR="007F0C0C" w:rsidRPr="00C638A7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842F262" w14:textId="77777777" w:rsidR="007F0C0C" w:rsidRPr="00C638A7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  <w:hideMark/>
          </w:tcPr>
          <w:p w14:paraId="5B5969EC" w14:textId="77777777" w:rsidR="007F0C0C" w:rsidRPr="00C638A7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0417826" w14:textId="77777777" w:rsidR="007F0C0C" w:rsidRPr="00C638A7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C638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AAB157C" w14:textId="77777777" w:rsidR="007F0C0C" w:rsidRPr="00C638A7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hideMark/>
          </w:tcPr>
          <w:p w14:paraId="5254F29C" w14:textId="77777777" w:rsidR="007F0C0C" w:rsidRPr="00C638A7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26A32D17" w14:textId="68139556" w:rsidR="007F0C0C" w:rsidRPr="00C638A7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BC560BC" w14:textId="77777777" w:rsidR="007F0C0C" w:rsidRPr="00C638A7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22B3386A" w14:textId="77777777" w:rsidR="002214DB" w:rsidRPr="00C638A7" w:rsidRDefault="002214DB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  <w:p w14:paraId="493CA34F" w14:textId="72618834" w:rsidR="007F0C0C" w:rsidRPr="00C638A7" w:rsidRDefault="00587E38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  <w:r w:rsidR="007F0C0C" w:rsidRPr="00C638A7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3C2279" w:rsidRPr="00C638A7" w14:paraId="426D5123" w14:textId="0A2B11B6" w:rsidTr="00607E0C">
        <w:trPr>
          <w:cantSplit/>
          <w:tblHeader/>
        </w:trPr>
        <w:tc>
          <w:tcPr>
            <w:tcW w:w="1530" w:type="dxa"/>
          </w:tcPr>
          <w:p w14:paraId="3BC4CAAA" w14:textId="77777777" w:rsidR="003C2279" w:rsidRPr="00C638A7" w:rsidRDefault="003C2279" w:rsidP="003C227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9FBB72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  <w:hideMark/>
          </w:tcPr>
          <w:p w14:paraId="15E6B62B" w14:textId="5468F786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3" w:type="dxa"/>
            <w:vAlign w:val="bottom"/>
          </w:tcPr>
          <w:p w14:paraId="4EE75A79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  <w:hideMark/>
          </w:tcPr>
          <w:p w14:paraId="1C86BF68" w14:textId="673BA478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7869BE63" w14:textId="77777777" w:rsidR="003C2279" w:rsidRPr="00C638A7" w:rsidRDefault="003C2279" w:rsidP="003C22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  <w:hideMark/>
          </w:tcPr>
          <w:p w14:paraId="0BB9D25B" w14:textId="10C1030D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72C7A03B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  <w:hideMark/>
          </w:tcPr>
          <w:p w14:paraId="6F5AF9F5" w14:textId="7E4350EA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10341608" w14:textId="77777777" w:rsidR="003C2279" w:rsidRPr="00C638A7" w:rsidRDefault="003C2279" w:rsidP="003C22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93DE548" w14:textId="55B23AC8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1691D3B9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73742E81" w14:textId="7CBA9E58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4B2903F2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7F894921" w14:textId="1680ADE0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50C77E9C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050F7D3" w14:textId="1AA939C5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0D400244" w14:textId="77777777" w:rsidR="003C2279" w:rsidRPr="00C638A7" w:rsidRDefault="003C2279" w:rsidP="003C22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BA3AF69" w14:textId="63C3F963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018D3EA4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2A8D7D8" w14:textId="5E3A9E3A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65B87E41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52E4D1" w14:textId="27236803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3261A691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A57C64" w14:textId="5DBF6D31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3C2279" w:rsidRPr="00C638A7" w14:paraId="21C98A33" w14:textId="5BAF2167" w:rsidTr="00607E0C">
        <w:trPr>
          <w:cantSplit/>
          <w:tblHeader/>
        </w:trPr>
        <w:tc>
          <w:tcPr>
            <w:tcW w:w="1530" w:type="dxa"/>
          </w:tcPr>
          <w:p w14:paraId="76CE7E9F" w14:textId="77777777" w:rsidR="003C2279" w:rsidRPr="00C638A7" w:rsidRDefault="003C2279" w:rsidP="003C227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C8641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29176C6B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2A701A4" w14:textId="77777777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530" w:type="dxa"/>
            <w:gridSpan w:val="19"/>
            <w:vAlign w:val="bottom"/>
            <w:hideMark/>
          </w:tcPr>
          <w:p w14:paraId="70DDF5CB" w14:textId="27072DA8" w:rsidR="003C2279" w:rsidRPr="00C638A7" w:rsidRDefault="003C2279" w:rsidP="003C22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C2279" w:rsidRPr="00C638A7" w14:paraId="747A2033" w14:textId="0E1F8301" w:rsidTr="00607E0C">
        <w:trPr>
          <w:cantSplit/>
          <w:trHeight w:val="270"/>
        </w:trPr>
        <w:tc>
          <w:tcPr>
            <w:tcW w:w="1530" w:type="dxa"/>
            <w:hideMark/>
          </w:tcPr>
          <w:p w14:paraId="4BC78D7C" w14:textId="77777777" w:rsidR="003C2279" w:rsidRPr="00C638A7" w:rsidRDefault="003C2279" w:rsidP="003C22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990" w:type="dxa"/>
          </w:tcPr>
          <w:p w14:paraId="418BA869" w14:textId="77777777" w:rsidR="003C2279" w:rsidRPr="00C638A7" w:rsidRDefault="003C2279" w:rsidP="003C227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5C8A03C" w14:textId="77777777" w:rsidR="003C2279" w:rsidRPr="00C638A7" w:rsidRDefault="003C2279" w:rsidP="003C227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3" w:type="dxa"/>
          </w:tcPr>
          <w:p w14:paraId="1CB7DA57" w14:textId="77777777" w:rsidR="003C2279" w:rsidRPr="00C638A7" w:rsidRDefault="003C2279" w:rsidP="003C227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400C74" w14:textId="77777777" w:rsidR="003C2279" w:rsidRPr="00C638A7" w:rsidRDefault="003C2279" w:rsidP="003C227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82A979B" w14:textId="77777777" w:rsidR="003C2279" w:rsidRPr="00C638A7" w:rsidRDefault="003C2279" w:rsidP="003C227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0" w:type="dxa"/>
          </w:tcPr>
          <w:p w14:paraId="5506EA80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5F1E80" w14:textId="77777777" w:rsidR="003C2279" w:rsidRPr="00C638A7" w:rsidRDefault="003C2279" w:rsidP="003C22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D21BA7D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FC2AC6" w14:textId="77777777" w:rsidR="003C2279" w:rsidRPr="00C638A7" w:rsidRDefault="003C2279" w:rsidP="003C22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01ADD8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70EFD" w14:textId="77777777" w:rsidR="003C2279" w:rsidRPr="00C638A7" w:rsidRDefault="003C2279" w:rsidP="003C22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386D062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51C96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56904A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EA5301" w14:textId="77777777" w:rsidR="003C2279" w:rsidRPr="00C638A7" w:rsidRDefault="003C2279" w:rsidP="003C22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7F2B52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ADE074" w14:textId="77777777" w:rsidR="003C2279" w:rsidRPr="00C638A7" w:rsidRDefault="003C2279" w:rsidP="003C22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8878C3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8DBAA3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3DEB56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A10A42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88B532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E9E54D" w14:textId="77777777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F78661" w14:textId="0E65B553" w:rsidR="003C2279" w:rsidRPr="00C638A7" w:rsidRDefault="003C2279" w:rsidP="003C22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2279" w:rsidRPr="00C638A7" w14:paraId="76E1C809" w14:textId="711ABBE6" w:rsidTr="00607E0C">
        <w:trPr>
          <w:cantSplit/>
          <w:trHeight w:val="270"/>
        </w:trPr>
        <w:tc>
          <w:tcPr>
            <w:tcW w:w="1530" w:type="dxa"/>
            <w:hideMark/>
          </w:tcPr>
          <w:p w14:paraId="0C323C31" w14:textId="77777777" w:rsidR="003C2279" w:rsidRPr="00C638A7" w:rsidRDefault="003C2279" w:rsidP="003C227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กินดีอยู่ดี </w:t>
            </w:r>
            <w:r w:rsidRPr="00C638A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7E3BDA6C" w14:textId="77777777" w:rsidR="003C2279" w:rsidRPr="00C638A7" w:rsidRDefault="003C2279" w:rsidP="003C227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 xml:space="preserve">   2020 </w:t>
            </w: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</w:tcPr>
          <w:p w14:paraId="59374B08" w14:textId="77777777" w:rsidR="003C2279" w:rsidRPr="00C638A7" w:rsidRDefault="003C2279" w:rsidP="003C227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465E07" w14:textId="77777777" w:rsidR="003C2279" w:rsidRPr="00C638A7" w:rsidRDefault="003C2279" w:rsidP="003C227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720" w:type="dxa"/>
          </w:tcPr>
          <w:p w14:paraId="0391E3B0" w14:textId="77777777" w:rsidR="003C2279" w:rsidRPr="00C638A7" w:rsidRDefault="003C2279" w:rsidP="003C2279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D8FF62A" w14:textId="0ED87F54" w:rsidR="00E046F5" w:rsidRPr="00C638A7" w:rsidRDefault="00E046F5" w:rsidP="003C2279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</w:tcPr>
          <w:p w14:paraId="66E35FCE" w14:textId="77777777" w:rsidR="003C2279" w:rsidRPr="00C638A7" w:rsidRDefault="003C2279" w:rsidP="003C227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</w:tcPr>
          <w:p w14:paraId="18D9EDF8" w14:textId="77777777" w:rsidR="003C2279" w:rsidRPr="00C638A7" w:rsidRDefault="003C2279" w:rsidP="003C2279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5A1DFF" w14:textId="5A23FA02" w:rsidR="003C2279" w:rsidRPr="00C638A7" w:rsidRDefault="003C2279" w:rsidP="003C227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0" w:type="dxa"/>
          </w:tcPr>
          <w:p w14:paraId="3F3DC396" w14:textId="77777777" w:rsidR="003C2279" w:rsidRPr="00C638A7" w:rsidRDefault="003C2279" w:rsidP="003C227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726A4448" w14:textId="77777777" w:rsidR="003C2279" w:rsidRPr="00C638A7" w:rsidRDefault="003C2279" w:rsidP="003C227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1E7615" w14:textId="71CA61A9" w:rsidR="00E046F5" w:rsidRPr="00C638A7" w:rsidRDefault="00E046F5" w:rsidP="003C227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5A506D5" w14:textId="77777777" w:rsidR="003C2279" w:rsidRPr="00C638A7" w:rsidRDefault="003C2279" w:rsidP="003C22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703CEF3" w14:textId="77777777" w:rsidR="003C2279" w:rsidRPr="00C638A7" w:rsidRDefault="003C2279" w:rsidP="003C227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8273B9B" w14:textId="325DCD95" w:rsidR="003C2279" w:rsidRPr="00C638A7" w:rsidRDefault="003C2279" w:rsidP="003C227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30,000</w:t>
            </w:r>
          </w:p>
        </w:tc>
        <w:tc>
          <w:tcPr>
            <w:tcW w:w="270" w:type="dxa"/>
          </w:tcPr>
          <w:p w14:paraId="4426A8E9" w14:textId="77777777" w:rsidR="003C2279" w:rsidRPr="00C638A7" w:rsidRDefault="003C2279" w:rsidP="003C22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2AD94D" w14:textId="488475AF" w:rsidR="003C2279" w:rsidRPr="00C638A7" w:rsidRDefault="00E046F5" w:rsidP="004C213E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DF0C9A" w14:textId="77777777" w:rsidR="003C2279" w:rsidRPr="00C638A7" w:rsidRDefault="003C2279" w:rsidP="003C22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F1ACB2" w14:textId="264E5BEA" w:rsidR="003C2279" w:rsidRPr="00C638A7" w:rsidRDefault="003C2279" w:rsidP="003C2279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7,500</w:t>
            </w:r>
          </w:p>
        </w:tc>
        <w:tc>
          <w:tcPr>
            <w:tcW w:w="270" w:type="dxa"/>
            <w:vAlign w:val="bottom"/>
          </w:tcPr>
          <w:p w14:paraId="107B0009" w14:textId="77777777" w:rsidR="003C2279" w:rsidRPr="00C638A7" w:rsidRDefault="003C2279" w:rsidP="003C227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9BD04CD" w14:textId="49BB211A" w:rsidR="003C2279" w:rsidRPr="00C638A7" w:rsidRDefault="00E046F5" w:rsidP="004C213E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6E1AC4" w14:textId="77777777" w:rsidR="003C2279" w:rsidRPr="00C638A7" w:rsidRDefault="003C2279" w:rsidP="003C22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A77DD6" w14:textId="53F49B0A" w:rsidR="003C2279" w:rsidRPr="00C638A7" w:rsidRDefault="00E046F5" w:rsidP="003C2279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1,859</w:t>
            </w:r>
          </w:p>
        </w:tc>
        <w:tc>
          <w:tcPr>
            <w:tcW w:w="270" w:type="dxa"/>
            <w:vAlign w:val="bottom"/>
          </w:tcPr>
          <w:p w14:paraId="149362AC" w14:textId="77777777" w:rsidR="003C2279" w:rsidRPr="00C638A7" w:rsidRDefault="003C2279" w:rsidP="003C22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D4BA4F" w14:textId="51D99792" w:rsidR="003C2279" w:rsidRPr="00C638A7" w:rsidRDefault="00E046F5" w:rsidP="004C213E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FC30B4" w14:textId="77777777" w:rsidR="003C2279" w:rsidRPr="00C638A7" w:rsidRDefault="003C2279" w:rsidP="003C227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843B40" w14:textId="51D153E9" w:rsidR="003C2279" w:rsidRPr="00C638A7" w:rsidRDefault="00E046F5" w:rsidP="003C2279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1,859</w:t>
            </w:r>
          </w:p>
        </w:tc>
        <w:tc>
          <w:tcPr>
            <w:tcW w:w="180" w:type="dxa"/>
          </w:tcPr>
          <w:p w14:paraId="13E26B84" w14:textId="77777777" w:rsidR="003C2279" w:rsidRPr="00C638A7" w:rsidRDefault="003C2279" w:rsidP="003C2279">
            <w:pPr>
              <w:pStyle w:val="acctfourfigures"/>
              <w:tabs>
                <w:tab w:val="decimal" w:pos="554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B3EABD" w14:textId="77777777" w:rsidR="003C2279" w:rsidRPr="00C638A7" w:rsidRDefault="003C2279" w:rsidP="003C227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5AF2D1D" w14:textId="1841140D" w:rsidR="00E046F5" w:rsidRPr="00C638A7" w:rsidRDefault="00E046F5" w:rsidP="003C227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2DCA560" w14:textId="77777777" w:rsidR="003C2279" w:rsidRPr="00C638A7" w:rsidRDefault="003C2279" w:rsidP="003C227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6D12C26" w14:textId="77777777" w:rsidR="003C2279" w:rsidRPr="00C638A7" w:rsidRDefault="003C2279" w:rsidP="003C227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68BB8E" w14:textId="5197ABFC" w:rsidR="003C2279" w:rsidRPr="00C638A7" w:rsidRDefault="003C2279" w:rsidP="003C227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3C2279" w:rsidRPr="00C638A7" w14:paraId="785BCF5E" w14:textId="171DC6A4" w:rsidTr="00607E0C">
        <w:trPr>
          <w:cantSplit/>
        </w:trPr>
        <w:tc>
          <w:tcPr>
            <w:tcW w:w="1530" w:type="dxa"/>
            <w:hideMark/>
          </w:tcPr>
          <w:p w14:paraId="4EC3ED8A" w14:textId="77777777" w:rsidR="003C2279" w:rsidRPr="00C638A7" w:rsidRDefault="003C2279" w:rsidP="003C22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4D7CB31B" w14:textId="77777777" w:rsidR="003C2279" w:rsidRPr="00C638A7" w:rsidRDefault="003C2279" w:rsidP="003C227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3EFE2D5" w14:textId="77777777" w:rsidR="003C2279" w:rsidRPr="00C638A7" w:rsidRDefault="003C2279" w:rsidP="003C2279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64DDDEEB" w14:textId="77777777" w:rsidR="003C2279" w:rsidRPr="00C638A7" w:rsidRDefault="003C2279" w:rsidP="003C227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EBDB989" w14:textId="77777777" w:rsidR="003C2279" w:rsidRPr="00C638A7" w:rsidRDefault="003C2279" w:rsidP="003C227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838048" w14:textId="77777777" w:rsidR="003C2279" w:rsidRPr="00C638A7" w:rsidRDefault="003C2279" w:rsidP="003C227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32DD16E2" w14:textId="4467430F" w:rsidR="003C2279" w:rsidRPr="00C638A7" w:rsidRDefault="003C2279" w:rsidP="00E046F5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6C3B5F0" w14:textId="77777777" w:rsidR="003C2279" w:rsidRPr="00C638A7" w:rsidRDefault="003C2279" w:rsidP="003C22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D27B038" w14:textId="77777777" w:rsidR="003C2279" w:rsidRPr="00C638A7" w:rsidRDefault="003C2279" w:rsidP="003C227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A05418" w14:textId="77777777" w:rsidR="003C2279" w:rsidRPr="00C638A7" w:rsidRDefault="003C2279" w:rsidP="003C22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71161" w14:textId="1CA38F3F" w:rsidR="003C2279" w:rsidRPr="00C638A7" w:rsidRDefault="00E046F5" w:rsidP="004C213E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2F2AF67" w14:textId="77777777" w:rsidR="003C2279" w:rsidRPr="00C638A7" w:rsidRDefault="003C2279" w:rsidP="003C22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3FAAF5" w14:textId="64FE0571" w:rsidR="003C2279" w:rsidRPr="00C638A7" w:rsidRDefault="003C2279" w:rsidP="003C2279">
            <w:pPr>
              <w:pStyle w:val="acctfourfigures"/>
              <w:tabs>
                <w:tab w:val="decimal" w:pos="619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7,500</w:t>
            </w:r>
          </w:p>
        </w:tc>
        <w:tc>
          <w:tcPr>
            <w:tcW w:w="270" w:type="dxa"/>
          </w:tcPr>
          <w:p w14:paraId="3C8E36BF" w14:textId="77777777" w:rsidR="003C2279" w:rsidRPr="00C638A7" w:rsidRDefault="003C2279" w:rsidP="003C227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70AA4" w14:textId="2AF1CBA5" w:rsidR="003C2279" w:rsidRPr="00C638A7" w:rsidRDefault="00E046F5" w:rsidP="004C213E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2C00A78" w14:textId="77777777" w:rsidR="003C2279" w:rsidRPr="00C638A7" w:rsidRDefault="003C2279" w:rsidP="003C22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5E9614" w14:textId="1D3641D0" w:rsidR="003C2279" w:rsidRPr="00C638A7" w:rsidRDefault="00E046F5" w:rsidP="003C2279">
            <w:pPr>
              <w:pStyle w:val="acctfourfigures"/>
              <w:tabs>
                <w:tab w:val="decimal" w:pos="619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1,859</w:t>
            </w:r>
          </w:p>
        </w:tc>
        <w:tc>
          <w:tcPr>
            <w:tcW w:w="270" w:type="dxa"/>
          </w:tcPr>
          <w:p w14:paraId="63B05A1A" w14:textId="77777777" w:rsidR="003C2279" w:rsidRPr="00C638A7" w:rsidRDefault="003C2279" w:rsidP="003C22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D734E" w14:textId="2398AF81" w:rsidR="003C2279" w:rsidRPr="00C638A7" w:rsidRDefault="00E046F5" w:rsidP="004C213E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ABD6BB4" w14:textId="77777777" w:rsidR="003C2279" w:rsidRPr="00C638A7" w:rsidRDefault="003C2279" w:rsidP="003C227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D98F51" w14:textId="06FA77FB" w:rsidR="003C2279" w:rsidRPr="00C638A7" w:rsidRDefault="00E046F5" w:rsidP="003C2279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587AFA" w14:textId="77777777" w:rsidR="003C2279" w:rsidRPr="00C638A7" w:rsidRDefault="003C2279" w:rsidP="003C227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7CE55" w14:textId="13AB03D4" w:rsidR="003C2279" w:rsidRPr="00C638A7" w:rsidRDefault="00E046F5" w:rsidP="003C227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D2B959" w14:textId="77777777" w:rsidR="003C2279" w:rsidRPr="00C638A7" w:rsidRDefault="003C2279" w:rsidP="003C227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4728F" w14:textId="1D747B66" w:rsidR="003C2279" w:rsidRPr="00C638A7" w:rsidRDefault="003C2279" w:rsidP="003C227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752F4B25" w14:textId="77777777" w:rsidR="002B3E44" w:rsidRPr="00C638A7" w:rsidRDefault="002B3E44" w:rsidP="002B3E44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262D057" w14:textId="77777777" w:rsidR="002B3E44" w:rsidRPr="00C638A7" w:rsidRDefault="002B3E44" w:rsidP="001E5103">
      <w:pPr>
        <w:pStyle w:val="FSContent"/>
        <w:ind w:left="0"/>
        <w:rPr>
          <w:rFonts w:asciiTheme="majorBidi" w:hAnsiTheme="majorBidi" w:cstheme="majorBidi"/>
        </w:rPr>
      </w:pPr>
      <w:r w:rsidRPr="00C638A7">
        <w:rPr>
          <w:rFonts w:asciiTheme="majorBidi" w:hAnsiTheme="majorBidi" w:cstheme="majorBidi"/>
          <w:cs/>
        </w:rPr>
        <w:t>บริษัทร่วมจดทะเบียนจัดตั้งและดำเนินธุรกิจในประเทศไทย</w:t>
      </w:r>
    </w:p>
    <w:p w14:paraId="13DF63DD" w14:textId="77777777" w:rsidR="002B3E44" w:rsidRPr="00C638A7" w:rsidRDefault="002B3E44" w:rsidP="001E5103">
      <w:pPr>
        <w:pStyle w:val="FSContent"/>
        <w:ind w:left="0"/>
        <w:rPr>
          <w:rFonts w:asciiTheme="majorBidi" w:hAnsiTheme="majorBidi" w:cstheme="majorBidi"/>
          <w:sz w:val="24"/>
          <w:szCs w:val="24"/>
        </w:rPr>
      </w:pPr>
    </w:p>
    <w:p w14:paraId="7997B523" w14:textId="77777777" w:rsidR="002B3E44" w:rsidRPr="00C638A7" w:rsidRDefault="002B3E44" w:rsidP="001E5103">
      <w:pPr>
        <w:pStyle w:val="FSContent"/>
        <w:ind w:left="0"/>
        <w:rPr>
          <w:rFonts w:asciiTheme="majorBidi" w:hAnsiTheme="majorBidi" w:cstheme="majorBidi"/>
        </w:rPr>
      </w:pPr>
      <w:r w:rsidRPr="00C638A7">
        <w:rPr>
          <w:rFonts w:asciiTheme="majorBidi" w:hAnsiTheme="majorBidi" w:cstheme="majorBidi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FEBE115" w14:textId="77777777" w:rsidR="0053115D" w:rsidRPr="00C638A7" w:rsidRDefault="0053115D" w:rsidP="001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2C3DD73" w14:textId="2F133BDA" w:rsidR="0053115D" w:rsidRPr="00C638A7" w:rsidRDefault="0053115D" w:rsidP="001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การเลิกกิจการของบริษัทร่วม</w:t>
      </w:r>
    </w:p>
    <w:p w14:paraId="6EF3A449" w14:textId="77777777" w:rsidR="0053115D" w:rsidRPr="00C638A7" w:rsidRDefault="0053115D" w:rsidP="0053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77FC555" w14:textId="6C2049EE" w:rsidR="001062DF" w:rsidRPr="00C638A7" w:rsidRDefault="008F665E" w:rsidP="008F6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 w:hanging="7"/>
        <w:contextualSpacing/>
        <w:jc w:val="thaiDistribute"/>
        <w:rPr>
          <w:rFonts w:ascii="Angsana New" w:hAnsi="Angsana New"/>
          <w:sz w:val="30"/>
          <w:szCs w:val="30"/>
          <w:cs/>
        </w:rPr>
        <w:sectPr w:rsidR="001062DF" w:rsidRPr="00C638A7" w:rsidSect="005E4325">
          <w:headerReference w:type="default" r:id="rId12"/>
          <w:pgSz w:w="16834" w:h="11909" w:orient="landscape" w:code="9"/>
          <w:pgMar w:top="691" w:right="1152" w:bottom="576" w:left="1152" w:header="720" w:footer="720" w:gutter="0"/>
          <w:pgNumType w:start="39"/>
          <w:cols w:space="720"/>
          <w:docGrid w:linePitch="245"/>
        </w:sectPr>
      </w:pPr>
      <w:r w:rsidRPr="00C638A7">
        <w:rPr>
          <w:rFonts w:ascii="Angsana New" w:hAnsi="Angsana New"/>
          <w:sz w:val="30"/>
          <w:szCs w:val="30"/>
          <w:cs/>
        </w:rPr>
        <w:t xml:space="preserve">ในที่ประชุมคณะกรรมการของบริษัท เมื่อวันที่ </w:t>
      </w:r>
      <w:r w:rsidR="004C213E" w:rsidRPr="00C638A7">
        <w:rPr>
          <w:rFonts w:ascii="Angsana New" w:hAnsi="Angsana New"/>
          <w:sz w:val="30"/>
          <w:szCs w:val="30"/>
        </w:rPr>
        <w:t>27</w:t>
      </w:r>
      <w:r w:rsidRPr="00C638A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C213E" w:rsidRPr="00C638A7">
        <w:rPr>
          <w:rFonts w:ascii="Angsana New" w:hAnsi="Angsana New"/>
          <w:sz w:val="30"/>
          <w:szCs w:val="30"/>
        </w:rPr>
        <w:t>2566</w:t>
      </w:r>
      <w:r w:rsidRPr="00C638A7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คณะกรรมการมีมติอนุมัติการเลิกกิจการของบริษัท กินดีอยู่ดี </w:t>
      </w:r>
      <w:r w:rsidR="004C213E" w:rsidRPr="00C638A7">
        <w:rPr>
          <w:rFonts w:ascii="Angsana New" w:hAnsi="Angsana New"/>
          <w:sz w:val="30"/>
          <w:szCs w:val="30"/>
        </w:rPr>
        <w:t>2020</w:t>
      </w:r>
      <w:r w:rsidRPr="00C638A7">
        <w:rPr>
          <w:rFonts w:ascii="Angsana New" w:hAnsi="Angsana New"/>
          <w:sz w:val="30"/>
          <w:szCs w:val="30"/>
          <w:cs/>
        </w:rPr>
        <w:t xml:space="preserve"> จำกัด ซึ่งเป็นบริษัทร่วมของกลุ่มบริษัท</w:t>
      </w:r>
      <w:r w:rsidR="00E046F5" w:rsidRPr="00C638A7">
        <w:rPr>
          <w:rFonts w:ascii="Angsana New" w:hAnsi="Angsana New"/>
          <w:sz w:val="30"/>
          <w:szCs w:val="30"/>
        </w:rPr>
        <w:br/>
      </w:r>
      <w:r w:rsidRPr="00C638A7">
        <w:rPr>
          <w:rFonts w:ascii="Angsana New" w:hAnsi="Angsana New"/>
          <w:sz w:val="30"/>
          <w:szCs w:val="30"/>
          <w:cs/>
        </w:rPr>
        <w:t>ถือหุ้นโดยบริษัท เซ็น แอนด์ สไปซี่ จำกัด</w:t>
      </w:r>
      <w:r w:rsidRPr="00C638A7">
        <w:rPr>
          <w:rFonts w:ascii="Angsana New" w:hAnsi="Angsana New"/>
          <w:sz w:val="30"/>
          <w:szCs w:val="30"/>
        </w:rPr>
        <w:t xml:space="preserve"> </w:t>
      </w:r>
      <w:r w:rsidRPr="00C638A7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4C213E" w:rsidRPr="00C638A7">
        <w:rPr>
          <w:rFonts w:ascii="Angsana New" w:hAnsi="Angsana New"/>
          <w:sz w:val="30"/>
          <w:szCs w:val="30"/>
        </w:rPr>
        <w:t>25</w:t>
      </w:r>
      <w:r w:rsidRPr="00C638A7">
        <w:rPr>
          <w:rFonts w:ascii="Angsana New" w:hAnsi="Angsana New"/>
          <w:sz w:val="30"/>
          <w:szCs w:val="30"/>
          <w:cs/>
        </w:rPr>
        <w:t>) ทั้งนี้การเลิกกิจการของบริษัทร่วมดังกล่าวไม่มีผลกระทบต่อการดำเนินงานหรือฐานะการเงินของกลุ่มบริษัท</w:t>
      </w:r>
      <w:r w:rsidR="00E046F5" w:rsidRPr="00C638A7">
        <w:rPr>
          <w:rFonts w:ascii="Angsana New" w:hAnsi="Angsana New"/>
          <w:sz w:val="30"/>
          <w:szCs w:val="30"/>
        </w:rPr>
        <w:br/>
      </w:r>
      <w:r w:rsidRPr="00C638A7">
        <w:rPr>
          <w:rFonts w:ascii="Angsana New" w:hAnsi="Angsana New"/>
          <w:sz w:val="30"/>
          <w:szCs w:val="30"/>
          <w:cs/>
        </w:rPr>
        <w:t xml:space="preserve">จากผลการดำเนินงานและแผนการเลิกกิจการดังกล่าวส่งผลให้กลุ่มบริษัทพิจารณาตั้งด้อยค่าเงินลงทุนในบริษัทร่วมแล้วทั้งจำนวนในปี </w:t>
      </w:r>
      <w:r w:rsidR="004C213E" w:rsidRPr="00C638A7">
        <w:rPr>
          <w:rFonts w:ascii="Angsana New" w:hAnsi="Angsana New"/>
          <w:sz w:val="30"/>
          <w:szCs w:val="30"/>
        </w:rPr>
        <w:t>2565</w:t>
      </w:r>
      <w:r w:rsidRPr="00C638A7">
        <w:rPr>
          <w:rFonts w:ascii="Angsana New" w:hAnsi="Angsana New"/>
          <w:sz w:val="30"/>
          <w:szCs w:val="30"/>
          <w:cs/>
        </w:rPr>
        <w:t xml:space="preserve"> ทั้งนี้บริษัทร่วมดำเนินการจดทะเบียน</w:t>
      </w:r>
      <w:r w:rsidR="00E046F5" w:rsidRPr="00C638A7">
        <w:rPr>
          <w:rFonts w:ascii="Angsana New" w:hAnsi="Angsana New"/>
          <w:sz w:val="30"/>
          <w:szCs w:val="30"/>
        </w:rPr>
        <w:br/>
      </w:r>
      <w:r w:rsidRPr="00C638A7">
        <w:rPr>
          <w:rFonts w:ascii="Angsana New" w:hAnsi="Angsana New"/>
          <w:sz w:val="30"/>
          <w:szCs w:val="30"/>
          <w:cs/>
        </w:rPr>
        <w:t xml:space="preserve">เลิกกิจการกับกรมพัฒนาธุรกิจการค้าแล้วเมื่อวันที่ </w:t>
      </w:r>
      <w:r w:rsidR="004C213E" w:rsidRPr="00C638A7">
        <w:rPr>
          <w:rFonts w:ascii="Angsana New" w:hAnsi="Angsana New"/>
          <w:sz w:val="30"/>
          <w:szCs w:val="30"/>
        </w:rPr>
        <w:t>16</w:t>
      </w:r>
      <w:r w:rsidRPr="00C638A7">
        <w:rPr>
          <w:rFonts w:ascii="Angsana New" w:hAnsi="Angsana New"/>
          <w:sz w:val="30"/>
          <w:szCs w:val="30"/>
          <w:cs/>
        </w:rPr>
        <w:t xml:space="preserve"> กรกฎาคม </w:t>
      </w:r>
      <w:r w:rsidR="004C213E" w:rsidRPr="00C638A7">
        <w:rPr>
          <w:rFonts w:ascii="Angsana New" w:hAnsi="Angsana New"/>
          <w:sz w:val="30"/>
          <w:szCs w:val="30"/>
        </w:rPr>
        <w:t>2567</w:t>
      </w:r>
      <w:r w:rsidR="00CC07F3" w:rsidRPr="00C638A7">
        <w:rPr>
          <w:rFonts w:ascii="Angsana New" w:hAnsi="Angsana New"/>
          <w:sz w:val="30"/>
          <w:szCs w:val="30"/>
        </w:rPr>
        <w:t xml:space="preserve"> </w:t>
      </w:r>
      <w:r w:rsidR="00600940" w:rsidRPr="00C638A7">
        <w:rPr>
          <w:rFonts w:ascii="Angsana New" w:hAnsi="Angsana New" w:hint="cs"/>
          <w:sz w:val="30"/>
          <w:szCs w:val="30"/>
          <w:cs/>
        </w:rPr>
        <w:t>และ</w:t>
      </w:r>
      <w:r w:rsidR="009E4BC7" w:rsidRPr="00C638A7">
        <w:rPr>
          <w:rFonts w:ascii="Angsana New" w:hAnsi="Angsana New" w:hint="cs"/>
          <w:sz w:val="30"/>
          <w:szCs w:val="30"/>
          <w:cs/>
        </w:rPr>
        <w:t>บริษัท</w:t>
      </w:r>
      <w:r w:rsidR="00600940" w:rsidRPr="00C638A7">
        <w:rPr>
          <w:rFonts w:ascii="Angsana New" w:hAnsi="Angsana New" w:hint="cs"/>
          <w:sz w:val="30"/>
          <w:szCs w:val="30"/>
          <w:cs/>
        </w:rPr>
        <w:t xml:space="preserve">ได้รับคืนเงินลงทุนจากบริษัทร่วมเรียบร้อยแล้วในเดือนธันวาคม </w:t>
      </w:r>
      <w:r w:rsidR="00600940" w:rsidRPr="00C638A7">
        <w:rPr>
          <w:rFonts w:ascii="Angsana New" w:hAnsi="Angsana New"/>
          <w:sz w:val="30"/>
          <w:szCs w:val="30"/>
        </w:rPr>
        <w:t>2567</w:t>
      </w:r>
    </w:p>
    <w:p w14:paraId="131476BB" w14:textId="77777777" w:rsidR="00935A2B" w:rsidRPr="00C638A7" w:rsidRDefault="00935A2B" w:rsidP="00935A2B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C638A7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31B9444" w14:textId="77777777" w:rsidR="00935A2B" w:rsidRPr="00C638A7" w:rsidRDefault="00935A2B" w:rsidP="0093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1530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90"/>
        <w:gridCol w:w="1351"/>
        <w:gridCol w:w="629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3"/>
        <w:gridCol w:w="270"/>
        <w:gridCol w:w="810"/>
      </w:tblGrid>
      <w:tr w:rsidR="00935A2B" w:rsidRPr="00C638A7" w14:paraId="18B54929" w14:textId="77777777" w:rsidTr="00607E0C">
        <w:trPr>
          <w:tblHeader/>
        </w:trPr>
        <w:tc>
          <w:tcPr>
            <w:tcW w:w="1890" w:type="dxa"/>
          </w:tcPr>
          <w:p w14:paraId="2413AE40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14:paraId="221093E9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1071022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702D4EC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2AF4338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B27AE3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8283" w:type="dxa"/>
            <w:gridSpan w:val="15"/>
            <w:vAlign w:val="bottom"/>
            <w:hideMark/>
          </w:tcPr>
          <w:p w14:paraId="12210B25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5A2B" w:rsidRPr="00C638A7" w14:paraId="05940BD1" w14:textId="77777777" w:rsidTr="00607E0C">
        <w:trPr>
          <w:tblHeader/>
        </w:trPr>
        <w:tc>
          <w:tcPr>
            <w:tcW w:w="1890" w:type="dxa"/>
          </w:tcPr>
          <w:p w14:paraId="7DC45EA4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  <w:hideMark/>
          </w:tcPr>
          <w:p w14:paraId="716FB4FB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657F07AE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555679D9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718D594A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6A75575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6C8640CB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75709D09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7C4554AF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0ACEA581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34AFF6F1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5DA1546A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vAlign w:val="bottom"/>
            <w:hideMark/>
          </w:tcPr>
          <w:p w14:paraId="113050AF" w14:textId="77777777" w:rsidR="00935A2B" w:rsidRPr="00C638A7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8655F9" w:rsidRPr="00C638A7" w14:paraId="710CEF2D" w14:textId="77777777" w:rsidTr="00607E0C">
        <w:trPr>
          <w:tblHeader/>
        </w:trPr>
        <w:tc>
          <w:tcPr>
            <w:tcW w:w="1890" w:type="dxa"/>
          </w:tcPr>
          <w:p w14:paraId="1B95F3EB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2BB518A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  <w:hideMark/>
          </w:tcPr>
          <w:p w14:paraId="47340CCD" w14:textId="3E40D9BE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20" w:type="dxa"/>
            <w:hideMark/>
          </w:tcPr>
          <w:p w14:paraId="32DBDD01" w14:textId="450E88DA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7BA429C" w14:textId="6FA95580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7F9A2CF1" w14:textId="26DB874E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58BB0453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9A1B7DA" w14:textId="643FBF81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C16D58C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430B5445" w14:textId="687CF2D9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24ACB103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00F80AE" w14:textId="109B5AA8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DC85CB7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4A99B996" w14:textId="64195E2E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067198EC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F0438A6" w14:textId="5434827F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FFE2ADE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04BF7C71" w14:textId="6300E991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41159CD8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752EE13C" w14:textId="598955EC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283A1AD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3" w:type="dxa"/>
            <w:hideMark/>
          </w:tcPr>
          <w:p w14:paraId="2EDE2C76" w14:textId="2992C75F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1C5C70B4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15C67F5" w14:textId="716D41BD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655F9" w:rsidRPr="00C638A7" w14:paraId="0194E9D3" w14:textId="77777777" w:rsidTr="00607E0C">
        <w:trPr>
          <w:tblHeader/>
        </w:trPr>
        <w:tc>
          <w:tcPr>
            <w:tcW w:w="1890" w:type="dxa"/>
          </w:tcPr>
          <w:p w14:paraId="18409500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1" w:type="dxa"/>
          </w:tcPr>
          <w:p w14:paraId="00A0DA06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2"/>
            <w:hideMark/>
          </w:tcPr>
          <w:p w14:paraId="35D8D46C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5A5A0E92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3" w:type="dxa"/>
            <w:gridSpan w:val="19"/>
            <w:hideMark/>
          </w:tcPr>
          <w:p w14:paraId="4BEDEC74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655F9" w:rsidRPr="00C638A7" w14:paraId="48305E51" w14:textId="77777777" w:rsidTr="00607E0C">
        <w:tc>
          <w:tcPr>
            <w:tcW w:w="1890" w:type="dxa"/>
          </w:tcPr>
          <w:p w14:paraId="0AC68833" w14:textId="22021EAD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51" w:type="dxa"/>
          </w:tcPr>
          <w:p w14:paraId="7D63B7AF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2"/>
          </w:tcPr>
          <w:p w14:paraId="758AA663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1E20DE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3" w:type="dxa"/>
            <w:gridSpan w:val="19"/>
          </w:tcPr>
          <w:p w14:paraId="15DFDD10" w14:textId="77777777" w:rsidR="008655F9" w:rsidRPr="00C638A7" w:rsidRDefault="008655F9" w:rsidP="008655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E046F5" w:rsidRPr="00C638A7" w14:paraId="42D4F27E" w14:textId="77777777" w:rsidTr="00607E0C">
        <w:trPr>
          <w:trHeight w:val="144"/>
        </w:trPr>
        <w:tc>
          <w:tcPr>
            <w:tcW w:w="1890" w:type="dxa"/>
            <w:hideMark/>
          </w:tcPr>
          <w:p w14:paraId="7C066FF8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เซ็นเรสเตอร์รอง</w:t>
            </w:r>
          </w:p>
          <w:p w14:paraId="48DAE24C" w14:textId="5A1C23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left" w:pos="31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โฮลดิ้ง จำกัด</w:t>
            </w:r>
          </w:p>
        </w:tc>
        <w:tc>
          <w:tcPr>
            <w:tcW w:w="1351" w:type="dxa"/>
            <w:hideMark/>
          </w:tcPr>
          <w:p w14:paraId="1028629E" w14:textId="107D8513" w:rsidR="00E046F5" w:rsidRPr="00C638A7" w:rsidRDefault="00E046F5" w:rsidP="00E046F5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ร้านอาหาร/</w:t>
            </w: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ธุรกิจแฟรนไชส์</w:t>
            </w:r>
          </w:p>
        </w:tc>
        <w:tc>
          <w:tcPr>
            <w:tcW w:w="629" w:type="dxa"/>
          </w:tcPr>
          <w:p w14:paraId="23A3F12B" w14:textId="77777777" w:rsidR="00E046F5" w:rsidRPr="00C638A7" w:rsidRDefault="00E046F5" w:rsidP="00E046F5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918B16" w14:textId="6367C20E" w:rsidR="00E046F5" w:rsidRPr="00C638A7" w:rsidRDefault="00E046F5" w:rsidP="00E046F5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15DB9C1" w14:textId="77777777" w:rsidR="00E046F5" w:rsidRPr="00C638A7" w:rsidRDefault="00E046F5" w:rsidP="00E046F5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F2188" w14:textId="13AC0F7C" w:rsidR="00E046F5" w:rsidRPr="00C638A7" w:rsidRDefault="00E046F5" w:rsidP="00E046F5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E0650D3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504C2A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5E579" w14:textId="4686E536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51F14F6A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72B81D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8D4E68" w14:textId="070E29B3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3905A327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C3B1E7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5DD402" w14:textId="568CA91B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5E9B326E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400CC9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26743D" w14:textId="2937693E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24463DBA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46CFF0" w14:textId="77777777" w:rsidR="00E046F5" w:rsidRPr="00C638A7" w:rsidRDefault="00E046F5" w:rsidP="00E046F5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36C2B7" w14:textId="45A42166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D8CD0E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3F857A" w14:textId="77777777" w:rsidR="00E046F5" w:rsidRPr="00C638A7" w:rsidRDefault="00E046F5" w:rsidP="00E046F5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068AC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EC4FAD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A86CB7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E6A703" w14:textId="5F5F7894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 xml:space="preserve">  75,000</w:t>
            </w:r>
          </w:p>
        </w:tc>
        <w:tc>
          <w:tcPr>
            <w:tcW w:w="270" w:type="dxa"/>
          </w:tcPr>
          <w:p w14:paraId="09A20A84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481834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D6617E" w14:textId="08D53D90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 xml:space="preserve">  75,000</w:t>
            </w:r>
          </w:p>
        </w:tc>
        <w:tc>
          <w:tcPr>
            <w:tcW w:w="270" w:type="dxa"/>
          </w:tcPr>
          <w:p w14:paraId="31671F6D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E45930E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9CC60" w14:textId="59E3411B" w:rsidR="00E046F5" w:rsidRPr="00C638A7" w:rsidRDefault="00E046F5" w:rsidP="00CD1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4" w:hanging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30,262</w:t>
            </w:r>
          </w:p>
        </w:tc>
        <w:tc>
          <w:tcPr>
            <w:tcW w:w="270" w:type="dxa"/>
          </w:tcPr>
          <w:p w14:paraId="1F827198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A2EACA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85A343" w14:textId="23160A4C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46F5" w:rsidRPr="00C638A7" w14:paraId="2F9E6D16" w14:textId="77777777" w:rsidTr="00607E0C">
        <w:tc>
          <w:tcPr>
            <w:tcW w:w="1890" w:type="dxa"/>
            <w:hideMark/>
          </w:tcPr>
          <w:p w14:paraId="7E67AB9A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โตเกียว คอนเซปท์ จำกัด</w:t>
            </w:r>
          </w:p>
        </w:tc>
        <w:tc>
          <w:tcPr>
            <w:tcW w:w="1351" w:type="dxa"/>
            <w:hideMark/>
          </w:tcPr>
          <w:p w14:paraId="6A2F3F5C" w14:textId="3A66E579" w:rsidR="00E046F5" w:rsidRPr="00C638A7" w:rsidRDefault="00E046F5" w:rsidP="00E046F5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ร้านอาหาร/</w:t>
            </w: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ธุรกิจแฟรนไชส์</w:t>
            </w:r>
          </w:p>
        </w:tc>
        <w:tc>
          <w:tcPr>
            <w:tcW w:w="629" w:type="dxa"/>
          </w:tcPr>
          <w:p w14:paraId="1E8C7F36" w14:textId="77777777" w:rsidR="00E046F5" w:rsidRPr="00C638A7" w:rsidRDefault="00E046F5" w:rsidP="00E046F5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DBEFA1" w14:textId="0EF8F238" w:rsidR="00E046F5" w:rsidRPr="00C638A7" w:rsidRDefault="00E046F5" w:rsidP="00E046F5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478C107E" w14:textId="77777777" w:rsidR="00E046F5" w:rsidRPr="00C638A7" w:rsidRDefault="00E046F5" w:rsidP="00E046F5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331C47" w14:textId="636199EC" w:rsidR="00E046F5" w:rsidRPr="00C638A7" w:rsidRDefault="00E046F5" w:rsidP="00E046F5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4D07FAC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142F7E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BCB44D" w14:textId="616EDDAC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045DAA38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1F586A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859C5F" w14:textId="4F8FCE1F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09CCE293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4067DE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45465" w14:textId="5ADDA18A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5FA67870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E3FBBD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73376" w14:textId="0F3D64F2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34BE285C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A21F85" w14:textId="77777777" w:rsidR="00E046F5" w:rsidRPr="00C638A7" w:rsidRDefault="00E046F5" w:rsidP="00E046F5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309905" w14:textId="1AA00683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6B0500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AB7C9B" w14:textId="77777777" w:rsidR="00E046F5" w:rsidRPr="00C638A7" w:rsidRDefault="00E046F5" w:rsidP="00E046F5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D83B92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723438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A1A645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36A073" w14:textId="1074A379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18B610FB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E9582E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DC0765" w14:textId="08E8CEFB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78148488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8A6D18A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9D32D" w14:textId="6644CE2F" w:rsidR="00E046F5" w:rsidRPr="00C638A7" w:rsidRDefault="00E046F5" w:rsidP="00CD1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4" w:hanging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21,000</w:t>
            </w:r>
          </w:p>
        </w:tc>
        <w:tc>
          <w:tcPr>
            <w:tcW w:w="270" w:type="dxa"/>
          </w:tcPr>
          <w:p w14:paraId="49A758E3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182516" w14:textId="77777777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37A0E" w14:textId="6C538BAA" w:rsidR="00E046F5" w:rsidRPr="00C638A7" w:rsidRDefault="00E046F5" w:rsidP="00E0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33,500</w:t>
            </w:r>
          </w:p>
        </w:tc>
      </w:tr>
      <w:tr w:rsidR="001E60FD" w:rsidRPr="00C638A7" w14:paraId="3E1A83AB" w14:textId="77777777" w:rsidTr="00607E0C">
        <w:tc>
          <w:tcPr>
            <w:tcW w:w="1890" w:type="dxa"/>
            <w:hideMark/>
          </w:tcPr>
          <w:p w14:paraId="6BCBC48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อากะอินเตอร์ฟู้ดส์ จำกัด</w:t>
            </w:r>
          </w:p>
        </w:tc>
        <w:tc>
          <w:tcPr>
            <w:tcW w:w="1351" w:type="dxa"/>
          </w:tcPr>
          <w:p w14:paraId="033F393A" w14:textId="77777777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B8312F4" w14:textId="77777777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629" w:type="dxa"/>
          </w:tcPr>
          <w:p w14:paraId="7F70F946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DFA86C" w14:textId="2C17F5B5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632A1542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4A71F4" w14:textId="607E7465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7029A18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3AF4B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524CF" w14:textId="71CAD32A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6F1D09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D42624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2A7C06" w14:textId="68C80F1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3AE4AD8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8B0893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E1144C" w14:textId="07D48FED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1D49D5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B7029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61D65E" w14:textId="1BEB7EA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1369902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26973A" w14:textId="77777777" w:rsidR="001E60FD" w:rsidRPr="00C638A7" w:rsidRDefault="001E60FD" w:rsidP="001E60FD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C5108" w14:textId="4B84320F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0D98D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AD5064" w14:textId="77777777" w:rsidR="001E60FD" w:rsidRPr="00C638A7" w:rsidRDefault="001E60FD" w:rsidP="001E60FD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F1CF7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B0D87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B01CE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D66501" w14:textId="3052338C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74ED9BF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32B2D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3D03B7" w14:textId="0502805A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29C4881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C068906" w14:textId="77777777" w:rsidR="001E60FD" w:rsidRPr="00C638A7" w:rsidRDefault="001E60F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294B91" w14:textId="6756D160" w:rsidR="001E60FD" w:rsidRPr="00C638A7" w:rsidRDefault="001E60F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44D5E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C0997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505004" w14:textId="23CCC76C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19,200</w:t>
            </w:r>
          </w:p>
        </w:tc>
      </w:tr>
      <w:tr w:rsidR="001E60FD" w:rsidRPr="00C638A7" w14:paraId="75EF9D2F" w14:textId="77777777" w:rsidTr="00607E0C">
        <w:trPr>
          <w:trHeight w:val="81"/>
        </w:trPr>
        <w:tc>
          <w:tcPr>
            <w:tcW w:w="1890" w:type="dxa"/>
            <w:hideMark/>
          </w:tcPr>
          <w:p w14:paraId="1A3A054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กิวกริลกรุ๊ป จำกัด</w:t>
            </w:r>
          </w:p>
        </w:tc>
        <w:tc>
          <w:tcPr>
            <w:tcW w:w="1351" w:type="dxa"/>
            <w:hideMark/>
          </w:tcPr>
          <w:p w14:paraId="3EE91337" w14:textId="77777777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629" w:type="dxa"/>
          </w:tcPr>
          <w:p w14:paraId="0E92F515" w14:textId="2E39DD39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  <w:hideMark/>
          </w:tcPr>
          <w:p w14:paraId="36D0E0C6" w14:textId="47336C7B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064BE3F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758B58" w14:textId="0D13E593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06F782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0F621B96" w14:textId="04BF2F38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1C8F6A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AC12A1" w14:textId="00A22422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455384C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30199B6A" w14:textId="5BB098B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616BF22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365276" w14:textId="298146D0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062F7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5858B83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9FB56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FE01D6" w14:textId="5C9042F8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3E99400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83A9C8C" w14:textId="1C8C8C69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1B946354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26B35766" w14:textId="5EA9C562" w:rsidR="001E60FD" w:rsidRPr="00C638A7" w:rsidRDefault="001E60F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2C9B4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F4DC79C" w14:textId="03106358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60FD" w:rsidRPr="00C638A7" w14:paraId="1BFA3396" w14:textId="77777777" w:rsidTr="00607E0C">
        <w:tc>
          <w:tcPr>
            <w:tcW w:w="1890" w:type="dxa"/>
            <w:hideMark/>
          </w:tcPr>
          <w:p w14:paraId="046E1B6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ซัพพลาย เชนแมเนจเม้นท์ จำกัด</w:t>
            </w:r>
          </w:p>
        </w:tc>
        <w:tc>
          <w:tcPr>
            <w:tcW w:w="1351" w:type="dxa"/>
            <w:hideMark/>
          </w:tcPr>
          <w:p w14:paraId="0F1DCD55" w14:textId="77777777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ขายและบริการด้านอาหาร</w:t>
            </w:r>
          </w:p>
        </w:tc>
        <w:tc>
          <w:tcPr>
            <w:tcW w:w="629" w:type="dxa"/>
          </w:tcPr>
          <w:p w14:paraId="7CE89D95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8EB009" w14:textId="02F26115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0F3AF879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9F6197" w14:textId="645AE770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56F87A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B00D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A90DB7" w14:textId="713CC432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1680101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F1CD4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0AE11" w14:textId="6E5C12D9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2FF2720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50E63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745D3E" w14:textId="259BEEB3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6029F62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EC4B38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17166" w14:textId="160E6A74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38682A93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86597A" w14:textId="77777777" w:rsidR="001E60FD" w:rsidRPr="00C638A7" w:rsidRDefault="001E60FD" w:rsidP="001E60FD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1DA70" w14:textId="402374D6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35D4A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CD075" w14:textId="77777777" w:rsidR="001E60FD" w:rsidRPr="00C638A7" w:rsidRDefault="001E60FD" w:rsidP="001E60FD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45E9A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217AA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661E6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35FCC" w14:textId="59A8337F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1B0EF9B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E79F0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300CB" w14:textId="3DCDDA1E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27A2457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507E94BC" w14:textId="77777777" w:rsidR="001E60FD" w:rsidRPr="00C638A7" w:rsidRDefault="001E60F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A19DE" w14:textId="231CE21D" w:rsidR="001E60FD" w:rsidRPr="00C638A7" w:rsidRDefault="001E60F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BF272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1DFC3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D80310" w14:textId="2162A2F4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60FD" w:rsidRPr="00C638A7" w14:paraId="4A506351" w14:textId="77777777" w:rsidTr="00607E0C">
        <w:tc>
          <w:tcPr>
            <w:tcW w:w="1890" w:type="dxa"/>
            <w:hideMark/>
          </w:tcPr>
          <w:p w14:paraId="6899D2D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แอนด์ สไปซี่ จำกัด</w:t>
            </w:r>
          </w:p>
        </w:tc>
        <w:tc>
          <w:tcPr>
            <w:tcW w:w="1351" w:type="dxa"/>
            <w:hideMark/>
          </w:tcPr>
          <w:p w14:paraId="703B4C29" w14:textId="77777777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629" w:type="dxa"/>
          </w:tcPr>
          <w:p w14:paraId="27831129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E88559" w14:textId="6A362404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D53D4C7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80E644" w14:textId="3416868C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00EB218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3FAEE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68FDBA" w14:textId="7D2657D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20DAA37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9C589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660C9" w14:textId="53FFF418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400BD29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21027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457ECB" w14:textId="0F69A831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501E06D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EE211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8F5489" w14:textId="3F7912D4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24AAE8C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461594" w14:textId="77777777" w:rsidR="001E60FD" w:rsidRPr="00C638A7" w:rsidRDefault="001E60FD" w:rsidP="001E60FD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85FC4" w14:textId="3AB68E75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FEC02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1EDC8F" w14:textId="77777777" w:rsidR="001E60FD" w:rsidRPr="00C638A7" w:rsidRDefault="001E60FD" w:rsidP="001E60FD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00107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85BAF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CC7B2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BA7F0A" w14:textId="539E9111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EA89DD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55262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B0AE39" w14:textId="08A5432B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0189C3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531F30A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156"/>
                <w:tab w:val="left" w:pos="350"/>
              </w:tabs>
              <w:ind w:left="-108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C05A64" w14:textId="1521CC15" w:rsidR="001E60FD" w:rsidRPr="00C638A7" w:rsidRDefault="001E60FD" w:rsidP="00CD1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4" w:hanging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18,600</w:t>
            </w:r>
          </w:p>
        </w:tc>
        <w:tc>
          <w:tcPr>
            <w:tcW w:w="270" w:type="dxa"/>
          </w:tcPr>
          <w:p w14:paraId="395884C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ACA47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3988E" w14:textId="012E4120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</w:tr>
      <w:tr w:rsidR="001E60FD" w:rsidRPr="00C638A7" w14:paraId="51FAAA3E" w14:textId="77777777" w:rsidTr="00607E0C">
        <w:tc>
          <w:tcPr>
            <w:tcW w:w="1890" w:type="dxa"/>
          </w:tcPr>
          <w:p w14:paraId="3691D60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สไปซ์ ซินเนอจี้   </w:t>
            </w:r>
          </w:p>
          <w:p w14:paraId="13CC7D7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จำกัด</w:t>
            </w:r>
          </w:p>
        </w:tc>
        <w:tc>
          <w:tcPr>
            <w:tcW w:w="1351" w:type="dxa"/>
            <w:hideMark/>
          </w:tcPr>
          <w:p w14:paraId="26F73865" w14:textId="77777777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629" w:type="dxa"/>
          </w:tcPr>
          <w:p w14:paraId="3A10A14B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B55046" w14:textId="2B088D0B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7C64603F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3F0E73" w14:textId="31CD5BBB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61A1C8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04D794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128CEF" w14:textId="2BCF2800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31B5638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E55DC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3CBDD4" w14:textId="2C4C9741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8A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344B156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66226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AAE26A" w14:textId="6043025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1FBCE63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CEC6A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6C836" w14:textId="40A79F01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53DBC6C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83E11E" w14:textId="77777777" w:rsidR="001E60FD" w:rsidRPr="00C638A7" w:rsidRDefault="001E60FD" w:rsidP="001E60FD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232D8F" w14:textId="466001BB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97A47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8D10B7" w14:textId="77777777" w:rsidR="001E60FD" w:rsidRPr="00C638A7" w:rsidRDefault="001E60FD" w:rsidP="001E60FD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DD695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1F7C94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300E9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65101E" w14:textId="1FACB9C2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A2826B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6DA93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8439D0" w14:textId="7101E6FD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EAAE50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6C745B44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156"/>
              </w:tabs>
              <w:ind w:left="-108" w:right="-3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A69AFD" w14:textId="43CEB7F7" w:rsidR="001E60FD" w:rsidRPr="00C638A7" w:rsidRDefault="001E60FD" w:rsidP="00CD1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5,750</w:t>
            </w:r>
          </w:p>
        </w:tc>
        <w:tc>
          <w:tcPr>
            <w:tcW w:w="270" w:type="dxa"/>
          </w:tcPr>
          <w:p w14:paraId="5E949EB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F2BED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CE9A1A" w14:textId="4A908125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</w:tr>
      <w:tr w:rsidR="001E60FD" w:rsidRPr="00C638A7" w14:paraId="7F7746E7" w14:textId="77777777" w:rsidTr="00607E0C">
        <w:tc>
          <w:tcPr>
            <w:tcW w:w="1890" w:type="dxa"/>
            <w:hideMark/>
          </w:tcPr>
          <w:p w14:paraId="1861DB5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</w:tcPr>
          <w:p w14:paraId="7D28C277" w14:textId="77777777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</w:tcPr>
          <w:p w14:paraId="1FB946F8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1E455C3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BAE01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34EDA3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8D610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D02914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C4AE7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51E82" w14:textId="05BDA88A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20504BE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7D8FC0" w14:textId="7FA76C43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43008B9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9288F" w14:textId="6C2F47DC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95A89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71EDB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B87FA8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6407F" w14:textId="405F0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73E53AB3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09DAE4" w14:textId="4794B6E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611F2C0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8E229" w14:textId="165275EF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375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75,612</w:t>
            </w:r>
          </w:p>
        </w:tc>
        <w:tc>
          <w:tcPr>
            <w:tcW w:w="270" w:type="dxa"/>
          </w:tcPr>
          <w:p w14:paraId="1838FBA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1B6825" w14:textId="245FC260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57,550</w:t>
            </w:r>
          </w:p>
        </w:tc>
      </w:tr>
      <w:tr w:rsidR="001E60FD" w:rsidRPr="00C638A7" w14:paraId="27EE614F" w14:textId="77777777" w:rsidTr="00607E0C">
        <w:tc>
          <w:tcPr>
            <w:tcW w:w="1890" w:type="dxa"/>
          </w:tcPr>
          <w:p w14:paraId="09E11B47" w14:textId="508A2881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1BE02260" w14:textId="77777777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</w:tcPr>
          <w:p w14:paraId="00937D78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54107BC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D29868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2D9C5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D3B3E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A94B2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B5933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5DC837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AC9D4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41ADBA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6A53B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1B1B560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2C0E2C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CC8ACA8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9483F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198ABB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19D9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E08B16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8BAC8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  <w:left w:val="nil"/>
              <w:right w:val="nil"/>
            </w:tcBorders>
          </w:tcPr>
          <w:p w14:paraId="3F671368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605E7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C15B5D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</w:tabs>
              <w:ind w:right="-6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E60FD" w:rsidRPr="00C638A7" w14:paraId="456853F4" w14:textId="77777777" w:rsidTr="00607E0C">
        <w:tc>
          <w:tcPr>
            <w:tcW w:w="1890" w:type="dxa"/>
          </w:tcPr>
          <w:p w14:paraId="52FF05B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1C8A22D5" w14:textId="77777777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</w:tcPr>
          <w:p w14:paraId="7A66FC73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BEFB505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07AB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70F95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1ACBF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1057A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FFFBC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6B1E7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DA4C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26904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79B98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D0344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71A03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1D435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C3744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D1186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A2D6A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C11A26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902C3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64FE5D34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4A788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CFE5DF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</w:tabs>
              <w:ind w:right="-6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E60FD" w:rsidRPr="00C638A7" w14:paraId="6F9A8790" w14:textId="77777777" w:rsidTr="00607E0C">
        <w:tc>
          <w:tcPr>
            <w:tcW w:w="1890" w:type="dxa"/>
          </w:tcPr>
          <w:p w14:paraId="192D8C9B" w14:textId="236DF83B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351" w:type="dxa"/>
          </w:tcPr>
          <w:p w14:paraId="0377CE0F" w14:textId="77777777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</w:tcPr>
          <w:p w14:paraId="2628CE52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7FF476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2101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FDED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445C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84D5A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06428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326E5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BEBAE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15AAA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3FB37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D58373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209FB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9C915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F95B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4A027C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241A3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0ED77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C08F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2EA1537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C8EC4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CDE36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</w:tabs>
              <w:ind w:right="-6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E60FD" w:rsidRPr="00C638A7" w14:paraId="7603342F" w14:textId="77777777" w:rsidTr="00607E0C">
        <w:tc>
          <w:tcPr>
            <w:tcW w:w="1890" w:type="dxa"/>
          </w:tcPr>
          <w:p w14:paraId="76E4840C" w14:textId="4A368C78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แอนด์ โกสุม อินเตอร์ฟู้ดส์ จำกัด</w:t>
            </w:r>
          </w:p>
        </w:tc>
        <w:tc>
          <w:tcPr>
            <w:tcW w:w="1351" w:type="dxa"/>
          </w:tcPr>
          <w:p w14:paraId="37AAC0F0" w14:textId="6A020DF1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ผลิตและขายผลิตภัณฑ์อาหาร</w:t>
            </w:r>
          </w:p>
        </w:tc>
        <w:tc>
          <w:tcPr>
            <w:tcW w:w="629" w:type="dxa"/>
          </w:tcPr>
          <w:p w14:paraId="0BA5D49A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88557" w14:textId="73D9D1F0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20" w:type="dxa"/>
          </w:tcPr>
          <w:p w14:paraId="2FDF6EEE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01F64" w14:textId="29AF6DF0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270" w:type="dxa"/>
          </w:tcPr>
          <w:p w14:paraId="5A210F6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5513B3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59A91B" w14:textId="33E17718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27B948D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9F226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2C9715" w14:textId="45F77088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6BACC9D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67FF0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C7DBF9" w14:textId="5FAEFD0A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592"/>
                <w:tab w:val="left" w:pos="699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50,100</w:t>
            </w:r>
          </w:p>
        </w:tc>
        <w:tc>
          <w:tcPr>
            <w:tcW w:w="270" w:type="dxa"/>
          </w:tcPr>
          <w:p w14:paraId="344ED95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05F7B8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F5B2EE" w14:textId="0A138174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50,100</w:t>
            </w:r>
          </w:p>
        </w:tc>
        <w:tc>
          <w:tcPr>
            <w:tcW w:w="270" w:type="dxa"/>
          </w:tcPr>
          <w:p w14:paraId="1FDE2EC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649E98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B450DF" w14:textId="6324FCF1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8F3BA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9DB5E8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F12C52" w14:textId="6A58354F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3E22C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1B48894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C8EFBB" w14:textId="75E860D7" w:rsidR="001E60FD" w:rsidRPr="00C638A7" w:rsidRDefault="001E60F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50,100</w:t>
            </w:r>
          </w:p>
        </w:tc>
        <w:tc>
          <w:tcPr>
            <w:tcW w:w="270" w:type="dxa"/>
          </w:tcPr>
          <w:p w14:paraId="1AA19EB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04B262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51CA43" w14:textId="5E04509B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50,100</w:t>
            </w:r>
          </w:p>
        </w:tc>
        <w:tc>
          <w:tcPr>
            <w:tcW w:w="270" w:type="dxa"/>
          </w:tcPr>
          <w:p w14:paraId="6DC93DA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5D772AA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4E7320" w14:textId="3FAC0A4E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A3757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B0603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DDD362" w14:textId="743E7F8E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60FD" w:rsidRPr="00C638A7" w14:paraId="6DCDBB3E" w14:textId="77777777" w:rsidTr="00607E0C">
        <w:tc>
          <w:tcPr>
            <w:tcW w:w="1890" w:type="dxa"/>
          </w:tcPr>
          <w:p w14:paraId="617CEAEF" w14:textId="10195053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คิง มารีน ฟู้ดส์ จำกัด</w:t>
            </w:r>
          </w:p>
        </w:tc>
        <w:tc>
          <w:tcPr>
            <w:tcW w:w="1351" w:type="dxa"/>
          </w:tcPr>
          <w:p w14:paraId="104DCFA8" w14:textId="7F8FFF6F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จำหน่ายและค้าส่งอาหารทะเลแช่แข็ง</w:t>
            </w:r>
          </w:p>
        </w:tc>
        <w:tc>
          <w:tcPr>
            <w:tcW w:w="629" w:type="dxa"/>
          </w:tcPr>
          <w:p w14:paraId="0657D4A9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242B0A" w14:textId="7285FD3B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20" w:type="dxa"/>
          </w:tcPr>
          <w:p w14:paraId="4AF72C5F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93CB4A" w14:textId="076E15A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270" w:type="dxa"/>
          </w:tcPr>
          <w:p w14:paraId="22EAB99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A2AEFB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DF8CCF" w14:textId="5B1FB62A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1829B3B3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D92D7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DF8CFB" w14:textId="76B1B665" w:rsidR="001E60FD" w:rsidRPr="00C638A7" w:rsidRDefault="001E60FD" w:rsidP="00E17002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2530407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72E58A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24FEED" w14:textId="280BC75A" w:rsidR="001E60FD" w:rsidRPr="00C638A7" w:rsidRDefault="001E60FD" w:rsidP="00E17002">
            <w:pPr>
              <w:tabs>
                <w:tab w:val="clear" w:pos="227"/>
                <w:tab w:val="clear" w:pos="454"/>
                <w:tab w:val="decimal" w:pos="592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72,100</w:t>
            </w:r>
          </w:p>
        </w:tc>
        <w:tc>
          <w:tcPr>
            <w:tcW w:w="270" w:type="dxa"/>
          </w:tcPr>
          <w:p w14:paraId="715495B3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CAEB2B2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FFD86E" w14:textId="550A4003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72,100</w:t>
            </w:r>
          </w:p>
        </w:tc>
        <w:tc>
          <w:tcPr>
            <w:tcW w:w="270" w:type="dxa"/>
          </w:tcPr>
          <w:p w14:paraId="761EDD1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D088D9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468C4" w14:textId="6C2C5369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03DDA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970365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5C11B6" w14:textId="60E2A789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20411D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ED81875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6EF91B" w14:textId="732F202F" w:rsidR="001E60FD" w:rsidRPr="00C638A7" w:rsidRDefault="001E60F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72,100</w:t>
            </w:r>
          </w:p>
        </w:tc>
        <w:tc>
          <w:tcPr>
            <w:tcW w:w="270" w:type="dxa"/>
          </w:tcPr>
          <w:p w14:paraId="25577F84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553267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C3A46D" w14:textId="61F6674F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72,100</w:t>
            </w:r>
          </w:p>
        </w:tc>
        <w:tc>
          <w:tcPr>
            <w:tcW w:w="270" w:type="dxa"/>
          </w:tcPr>
          <w:p w14:paraId="7487A949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bottom w:val="single" w:sz="4" w:space="0" w:color="auto"/>
              <w:right w:val="nil"/>
            </w:tcBorders>
          </w:tcPr>
          <w:p w14:paraId="461430A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763E7F" w14:textId="0F9C0443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48540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9E4A14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CD15E6" w14:textId="030B131C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60FD" w:rsidRPr="00C638A7" w14:paraId="59C07BEB" w14:textId="77777777" w:rsidTr="00607E0C">
        <w:tc>
          <w:tcPr>
            <w:tcW w:w="1890" w:type="dxa"/>
          </w:tcPr>
          <w:p w14:paraId="17590925" w14:textId="722A98B3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</w:tcPr>
          <w:p w14:paraId="4DC0A197" w14:textId="77777777" w:rsidR="001E60FD" w:rsidRPr="00C638A7" w:rsidRDefault="001E60FD" w:rsidP="001E60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</w:tcPr>
          <w:p w14:paraId="7203ECD4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BA16C17" w14:textId="77777777" w:rsidR="001E60FD" w:rsidRPr="00C638A7" w:rsidRDefault="001E60FD" w:rsidP="001E60F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BC779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43948C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A6926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4B679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0D9C0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E7DCF" w14:textId="66EB8283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decimal" w:pos="527"/>
              </w:tabs>
              <w:ind w:left="-103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122,200</w:t>
            </w:r>
          </w:p>
        </w:tc>
        <w:tc>
          <w:tcPr>
            <w:tcW w:w="270" w:type="dxa"/>
          </w:tcPr>
          <w:p w14:paraId="316D269F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F72FC" w14:textId="00D83E46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122,200</w:t>
            </w:r>
          </w:p>
        </w:tc>
        <w:tc>
          <w:tcPr>
            <w:tcW w:w="270" w:type="dxa"/>
            <w:tcBorders>
              <w:bottom w:val="nil"/>
            </w:tcBorders>
          </w:tcPr>
          <w:p w14:paraId="259B037E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1B95D" w14:textId="7B88CB84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C90EE4A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6DFE" w14:textId="60C80CBD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1126C56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2E885" w14:textId="71F2A9A0" w:rsidR="001E60FD" w:rsidRPr="00C638A7" w:rsidRDefault="001E60FD" w:rsidP="001E60F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122,200</w:t>
            </w:r>
          </w:p>
        </w:tc>
        <w:tc>
          <w:tcPr>
            <w:tcW w:w="270" w:type="dxa"/>
            <w:tcBorders>
              <w:bottom w:val="nil"/>
            </w:tcBorders>
          </w:tcPr>
          <w:p w14:paraId="082F28E3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0359A" w14:textId="4D4AB151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122,200</w:t>
            </w:r>
          </w:p>
        </w:tc>
        <w:tc>
          <w:tcPr>
            <w:tcW w:w="270" w:type="dxa"/>
            <w:tcBorders>
              <w:bottom w:val="nil"/>
            </w:tcBorders>
          </w:tcPr>
          <w:p w14:paraId="7E552411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59930" w14:textId="6F5C46A5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E28767" w14:textId="77777777" w:rsidR="001E60FD" w:rsidRPr="00C638A7" w:rsidRDefault="001E60FD" w:rsidP="001E60F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14066" w14:textId="427CC997" w:rsidR="001E60FD" w:rsidRPr="00C638A7" w:rsidRDefault="001E60FD" w:rsidP="001E6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C43C1D4" w14:textId="77777777" w:rsidR="0033531A" w:rsidRPr="00C638A7" w:rsidRDefault="0033531A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538A60" w14:textId="124866E8" w:rsidR="00E51E51" w:rsidRPr="00C638A7" w:rsidRDefault="00E51E51" w:rsidP="00C40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7EA08A66" w14:textId="7B6998D3" w:rsidR="00C4045F" w:rsidRPr="00C638A7" w:rsidRDefault="00C4045F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D18DFB3" w14:textId="77777777" w:rsidR="00C4045F" w:rsidRPr="00C638A7" w:rsidRDefault="00C4045F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AA1366" w14:textId="77777777" w:rsidR="00E51E51" w:rsidRPr="00C638A7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44B4E1" w14:textId="5BF07AF6" w:rsidR="00E51E51" w:rsidRPr="00C638A7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E51E51" w:rsidRPr="00C638A7" w:rsidSect="005E4325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gNumType w:start="40"/>
          <w:cols w:space="720"/>
          <w:docGrid w:linePitch="245"/>
        </w:sectPr>
      </w:pPr>
    </w:p>
    <w:p w14:paraId="59A67321" w14:textId="5AC96E6D" w:rsidR="000A16E2" w:rsidRPr="00C638A7" w:rsidRDefault="000A16E2" w:rsidP="000A16E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19BAE79" w14:textId="77777777" w:rsidR="000A16E2" w:rsidRPr="00C638A7" w:rsidRDefault="000A16E2" w:rsidP="000A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2C8150F8" w14:textId="16D01EFD" w:rsidR="000A16E2" w:rsidRPr="00C638A7" w:rsidRDefault="000A16E2" w:rsidP="000A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บริษัทมีที่ดินและส่วนปรับปรุงที่ดินสำหรับโครงการครัวกลาง </w:t>
      </w:r>
      <w:r w:rsidRPr="00C638A7">
        <w:rPr>
          <w:rFonts w:asciiTheme="majorBidi" w:hAnsiTheme="majorBidi" w:cstheme="majorBidi"/>
          <w:sz w:val="30"/>
          <w:szCs w:val="30"/>
        </w:rPr>
        <w:t>(New Central Kitchen)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ในจังหวัดสมุทรปราการ จำนวน </w:t>
      </w:r>
      <w:r w:rsidRPr="00C638A7">
        <w:rPr>
          <w:rFonts w:asciiTheme="majorBidi" w:hAnsiTheme="majorBidi" w:cstheme="majorBidi"/>
          <w:sz w:val="30"/>
          <w:szCs w:val="30"/>
        </w:rPr>
        <w:t>3</w:t>
      </w:r>
      <w:r w:rsidR="00C61C9F" w:rsidRPr="00C638A7">
        <w:rPr>
          <w:rFonts w:asciiTheme="majorBidi" w:hAnsiTheme="majorBidi" w:cstheme="majorBidi"/>
          <w:sz w:val="30"/>
          <w:szCs w:val="30"/>
        </w:rPr>
        <w:t>18.2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E4114" w:rsidRPr="00C638A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61C9F" w:rsidRPr="00C638A7">
        <w:rPr>
          <w:rFonts w:asciiTheme="majorBidi" w:hAnsiTheme="majorBidi" w:cstheme="majorBidi"/>
          <w:sz w:val="30"/>
          <w:szCs w:val="30"/>
        </w:rPr>
        <w:t>8.1</w:t>
      </w:r>
      <w:r w:rsidR="001E4114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1E4114" w:rsidRPr="00C638A7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ในเดือนพฤษภาคม </w:t>
      </w:r>
      <w:r w:rsidRPr="00C638A7">
        <w:rPr>
          <w:rFonts w:asciiTheme="majorBidi" w:hAnsiTheme="majorBidi" w:cstheme="majorBidi"/>
          <w:sz w:val="30"/>
          <w:szCs w:val="30"/>
        </w:rPr>
        <w:t xml:space="preserve">2565 </w:t>
      </w:r>
      <w:r w:rsidRPr="00C638A7">
        <w:rPr>
          <w:rFonts w:asciiTheme="majorBidi" w:hAnsiTheme="majorBidi" w:cstheme="majorBidi"/>
          <w:sz w:val="30"/>
          <w:szCs w:val="30"/>
          <w:cs/>
        </w:rPr>
        <w:t>คณะกรรมการบริษัทได้อนุมัติให</w:t>
      </w:r>
      <w:r w:rsidR="001E4114" w:rsidRPr="00C638A7">
        <w:rPr>
          <w:rFonts w:asciiTheme="majorBidi" w:hAnsiTheme="majorBidi" w:cstheme="majorBidi"/>
          <w:sz w:val="30"/>
          <w:szCs w:val="30"/>
          <w:cs/>
        </w:rPr>
        <w:t>้</w:t>
      </w:r>
      <w:r w:rsidRPr="00C638A7">
        <w:rPr>
          <w:rFonts w:asciiTheme="majorBidi" w:hAnsiTheme="majorBidi" w:cstheme="majorBidi"/>
          <w:sz w:val="30"/>
          <w:szCs w:val="30"/>
          <w:cs/>
        </w:rPr>
        <w:t>ยกเลิกโครงการครัวกลางและนำไปขายหรือให้เช่า ดังนั้น</w:t>
      </w:r>
      <w:r w:rsidR="001E4114" w:rsidRPr="00C638A7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C638A7">
        <w:rPr>
          <w:rFonts w:asciiTheme="majorBidi" w:hAnsiTheme="majorBidi" w:cstheme="majorBidi"/>
          <w:sz w:val="30"/>
          <w:szCs w:val="30"/>
        </w:rPr>
        <w:t>3</w:t>
      </w:r>
      <w:r w:rsidR="001E4114" w:rsidRPr="00C638A7">
        <w:rPr>
          <w:rFonts w:asciiTheme="majorBidi" w:hAnsiTheme="majorBidi" w:cstheme="majorBidi"/>
          <w:sz w:val="30"/>
          <w:szCs w:val="30"/>
        </w:rPr>
        <w:t xml:space="preserve">0 </w:t>
      </w:r>
      <w:r w:rsidR="001E4114" w:rsidRPr="00C638A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638A7">
        <w:rPr>
          <w:rFonts w:asciiTheme="majorBidi" w:hAnsiTheme="majorBidi" w:cstheme="majorBidi"/>
          <w:sz w:val="30"/>
          <w:szCs w:val="30"/>
        </w:rPr>
        <w:t xml:space="preserve">2565 </w:t>
      </w:r>
      <w:r w:rsidRPr="00C638A7">
        <w:rPr>
          <w:rFonts w:asciiTheme="majorBidi" w:hAnsiTheme="majorBidi" w:cstheme="majorBidi"/>
          <w:sz w:val="30"/>
          <w:szCs w:val="30"/>
          <w:cs/>
        </w:rPr>
        <w:t>บริษัทได้โอนที่ดินและส่วนปรับปรุงที่ดินดังกล่าวไปเป็นอสังหาริมทรัพย์เพื่อการลงทุน</w:t>
      </w:r>
    </w:p>
    <w:p w14:paraId="60989D5E" w14:textId="77777777" w:rsidR="000A16E2" w:rsidRPr="00C638A7" w:rsidRDefault="000A16E2" w:rsidP="00D40D3C">
      <w:pPr>
        <w:rPr>
          <w:rFonts w:asciiTheme="majorBidi" w:hAnsiTheme="majorBidi" w:cstheme="majorBidi"/>
          <w:sz w:val="22"/>
          <w:szCs w:val="22"/>
        </w:rPr>
      </w:pPr>
    </w:p>
    <w:p w14:paraId="355106AE" w14:textId="2B1DF5F0" w:rsidR="004A7FD0" w:rsidRPr="00C638A7" w:rsidRDefault="005232F4" w:rsidP="004A7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C638A7">
        <w:rPr>
          <w:rFonts w:asciiTheme="majorBidi" w:hAnsiTheme="majorBidi" w:cstheme="majorBidi"/>
          <w:sz w:val="30"/>
          <w:szCs w:val="30"/>
        </w:rPr>
        <w:t>31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638A7">
        <w:rPr>
          <w:rFonts w:asciiTheme="majorBidi" w:hAnsiTheme="majorBidi" w:cstheme="majorBidi"/>
          <w:sz w:val="30"/>
          <w:szCs w:val="30"/>
        </w:rPr>
        <w:t>256</w:t>
      </w:r>
      <w:r w:rsidR="00092531" w:rsidRPr="00C638A7">
        <w:rPr>
          <w:rFonts w:asciiTheme="majorBidi" w:hAnsiTheme="majorBidi" w:cstheme="majorBidi"/>
          <w:sz w:val="30"/>
          <w:szCs w:val="30"/>
        </w:rPr>
        <w:t>7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2F4502" w:rsidRPr="00C638A7">
        <w:rPr>
          <w:rFonts w:asciiTheme="majorBidi" w:hAnsiTheme="majorBidi" w:cstheme="majorBidi"/>
          <w:sz w:val="30"/>
          <w:szCs w:val="30"/>
        </w:rPr>
        <w:t xml:space="preserve"> 37</w:t>
      </w:r>
      <w:r w:rsidR="00E61B64" w:rsidRPr="00C638A7">
        <w:rPr>
          <w:rFonts w:asciiTheme="majorBidi" w:hAnsiTheme="majorBidi" w:cstheme="majorBidi"/>
          <w:sz w:val="30"/>
          <w:szCs w:val="30"/>
        </w:rPr>
        <w:t>2</w:t>
      </w:r>
      <w:r w:rsidR="00D316DD" w:rsidRPr="00C638A7">
        <w:rPr>
          <w:rFonts w:asciiTheme="majorBidi" w:hAnsiTheme="majorBidi" w:cstheme="majorBidi"/>
          <w:sz w:val="30"/>
          <w:szCs w:val="30"/>
        </w:rPr>
        <w:t>.0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ล้านบาท ประเมินราคาโดยผู้ประเมินราคาอิสระโดยวิธี</w:t>
      </w:r>
      <w:r w:rsidR="003D156F" w:rsidRPr="00C638A7">
        <w:rPr>
          <w:rFonts w:asciiTheme="majorBidi" w:hAnsiTheme="majorBidi" w:cstheme="majorBidi"/>
          <w:sz w:val="30"/>
          <w:szCs w:val="30"/>
          <w:cs/>
        </w:rPr>
        <w:t>เปรียบเทียบราคาตลาด</w:t>
      </w:r>
      <w:r w:rsidR="001E4114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EA21B2" w:rsidRPr="00C638A7">
        <w:rPr>
          <w:rFonts w:asciiTheme="majorBidi" w:hAnsiTheme="majorBidi" w:cstheme="majorBidi"/>
          <w:sz w:val="30"/>
          <w:szCs w:val="30"/>
        </w:rPr>
        <w:t>3</w:t>
      </w:r>
    </w:p>
    <w:p w14:paraId="0C740AA7" w14:textId="77777777" w:rsidR="00C4045F" w:rsidRPr="00C638A7" w:rsidRDefault="00C4045F" w:rsidP="004A7FD0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5EF6CD" w14:textId="1CA8A2A3" w:rsidR="004A7FD0" w:rsidRPr="00C638A7" w:rsidRDefault="004A7FD0" w:rsidP="004A7FD0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7BAD97A" w14:textId="77777777" w:rsidR="004A7FD0" w:rsidRPr="00C638A7" w:rsidRDefault="004A7FD0" w:rsidP="004A7FD0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7C2EFC39" w14:textId="203CC1AE" w:rsidR="004A7FD0" w:rsidRPr="00C638A7" w:rsidRDefault="00B70400" w:rsidP="00EA21B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="00EA21B2" w:rsidRPr="00C638A7">
        <w:rPr>
          <w:rFonts w:asciiTheme="majorBidi" w:hAnsiTheme="majorBidi" w:cstheme="majorBidi"/>
          <w:sz w:val="30"/>
          <w:szCs w:val="30"/>
          <w:cs/>
        </w:rPr>
        <w:t xml:space="preserve">ของบริษัทรวมถึงสินทรัพย์ที่เกี่ยวข้อง </w:t>
      </w:r>
      <w:r w:rsidR="004A7FD0" w:rsidRPr="00C638A7">
        <w:rPr>
          <w:rFonts w:asciiTheme="majorBidi" w:hAnsiTheme="majorBidi" w:cstheme="majorBidi"/>
          <w:sz w:val="30"/>
          <w:szCs w:val="30"/>
          <w:cs/>
        </w:rPr>
        <w:t>ซึ่งมีมูลค่าสุทธิตามบัญชีจำนวน</w:t>
      </w:r>
      <w:r w:rsidR="00092531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CD160C" w:rsidRPr="00C638A7">
        <w:rPr>
          <w:rFonts w:asciiTheme="majorBidi" w:hAnsiTheme="majorBidi" w:cstheme="majorBidi"/>
          <w:sz w:val="30"/>
          <w:szCs w:val="30"/>
        </w:rPr>
        <w:t>326.3</w:t>
      </w:r>
      <w:r w:rsidR="004A7FD0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4A7FD0" w:rsidRPr="00C638A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A7FD0" w:rsidRPr="00C638A7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E3CE2" w:rsidRPr="00C638A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A7FD0"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: 326.3 </w:t>
      </w:r>
      <w:r w:rsidR="004A7FD0" w:rsidRPr="00C638A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4A7FD0" w:rsidRPr="00C638A7">
        <w:rPr>
          <w:rFonts w:asciiTheme="majorBidi" w:hAnsiTheme="majorBidi" w:cstheme="majorBidi"/>
          <w:sz w:val="30"/>
          <w:szCs w:val="30"/>
          <w:cs/>
        </w:rPr>
        <w:t xml:space="preserve"> ได้ถูกจำนองไว้กับธนาคารแห่</w:t>
      </w:r>
      <w:r w:rsidR="00EA21B2" w:rsidRPr="00C638A7">
        <w:rPr>
          <w:rFonts w:asciiTheme="majorBidi" w:hAnsiTheme="majorBidi" w:cstheme="majorBidi"/>
          <w:sz w:val="30"/>
          <w:szCs w:val="30"/>
          <w:cs/>
        </w:rPr>
        <w:t>ง</w:t>
      </w:r>
      <w:r w:rsidR="004A7FD0" w:rsidRPr="00C638A7">
        <w:rPr>
          <w:rFonts w:asciiTheme="majorBidi" w:hAnsiTheme="majorBidi" w:cstheme="majorBidi"/>
          <w:sz w:val="30"/>
          <w:szCs w:val="30"/>
          <w:cs/>
        </w:rPr>
        <w:t xml:space="preserve">หนึ่งเพื่อค้ำประกันวงเงินสินเชื่อและเงินกู้ยืมระยะสั้นจากสถาบันการเงินในประเทศแห่งหนึ่งตามที่กล่าวในหมายเหตุข้อ </w:t>
      </w:r>
      <w:r w:rsidR="004A7FD0" w:rsidRPr="00C638A7">
        <w:rPr>
          <w:rFonts w:asciiTheme="majorBidi" w:hAnsiTheme="majorBidi" w:cstheme="majorBidi"/>
          <w:sz w:val="30"/>
          <w:szCs w:val="30"/>
        </w:rPr>
        <w:t>1</w:t>
      </w:r>
      <w:r w:rsidR="00CD160C" w:rsidRPr="00C638A7">
        <w:rPr>
          <w:rFonts w:asciiTheme="majorBidi" w:hAnsiTheme="majorBidi" w:cstheme="majorBidi"/>
          <w:sz w:val="30"/>
          <w:szCs w:val="30"/>
        </w:rPr>
        <w:t>6</w:t>
      </w:r>
    </w:p>
    <w:p w14:paraId="19183481" w14:textId="534AED24" w:rsidR="000A16E2" w:rsidRPr="00C638A7" w:rsidRDefault="000A16E2" w:rsidP="00D40D3C">
      <w:pPr>
        <w:rPr>
          <w:rFonts w:asciiTheme="majorBidi" w:hAnsiTheme="majorBidi" w:cstheme="majorBidi"/>
          <w:sz w:val="30"/>
          <w:szCs w:val="30"/>
        </w:rPr>
        <w:sectPr w:rsidR="000A16E2" w:rsidRPr="00C638A7" w:rsidSect="00607E0C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44FA326" w14:textId="5FE030E9" w:rsidR="008E3B76" w:rsidRPr="00C638A7" w:rsidRDefault="00B7441E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E32E2C9" w14:textId="77777777" w:rsidR="008E3B76" w:rsidRPr="00C638A7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1502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250"/>
        <w:gridCol w:w="810"/>
        <w:gridCol w:w="106"/>
        <w:gridCol w:w="1208"/>
        <w:gridCol w:w="111"/>
        <w:gridCol w:w="1185"/>
        <w:gridCol w:w="108"/>
        <w:gridCol w:w="1242"/>
        <w:gridCol w:w="106"/>
        <w:gridCol w:w="1244"/>
        <w:gridCol w:w="106"/>
        <w:gridCol w:w="1244"/>
        <w:gridCol w:w="106"/>
        <w:gridCol w:w="1242"/>
        <w:gridCol w:w="106"/>
        <w:gridCol w:w="1154"/>
        <w:gridCol w:w="106"/>
        <w:gridCol w:w="1244"/>
        <w:gridCol w:w="106"/>
        <w:gridCol w:w="1244"/>
      </w:tblGrid>
      <w:tr w:rsidR="001838EE" w:rsidRPr="00C638A7" w14:paraId="5DCF729F" w14:textId="77777777" w:rsidTr="003330A2">
        <w:trPr>
          <w:tblHeader/>
        </w:trPr>
        <w:tc>
          <w:tcPr>
            <w:tcW w:w="2250" w:type="dxa"/>
          </w:tcPr>
          <w:p w14:paraId="61332E21" w14:textId="77777777" w:rsidR="001838EE" w:rsidRPr="00C638A7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37DA486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061D57D0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62" w:type="dxa"/>
            <w:gridSpan w:val="17"/>
          </w:tcPr>
          <w:p w14:paraId="2EBE83B5" w14:textId="3FEF5283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838EE" w:rsidRPr="00C638A7" w14:paraId="1FBACA05" w14:textId="77777777" w:rsidTr="003330A2">
        <w:trPr>
          <w:tblHeader/>
        </w:trPr>
        <w:tc>
          <w:tcPr>
            <w:tcW w:w="2250" w:type="dxa"/>
          </w:tcPr>
          <w:p w14:paraId="7A6D1C9E" w14:textId="77777777" w:rsidR="001838EE" w:rsidRPr="00C638A7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46EFD7F4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A3C7D89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8" w:type="dxa"/>
          </w:tcPr>
          <w:p w14:paraId="7DA8DF0F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6A2380D1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164BE39B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" w:type="dxa"/>
          </w:tcPr>
          <w:p w14:paraId="2E280131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51AA58DD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2825109" w14:textId="585861BC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6C6BB995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BBB77DF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  <w:hideMark/>
          </w:tcPr>
          <w:p w14:paraId="61F291D5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1D180E8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hideMark/>
          </w:tcPr>
          <w:p w14:paraId="4D4B06AB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24BA569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3B159E70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76BFABD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  <w:hideMark/>
          </w:tcPr>
          <w:p w14:paraId="147F0C84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90FCDFC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1E5E38EE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C638A7" w14:paraId="49FC4B58" w14:textId="77777777" w:rsidTr="003330A2">
        <w:trPr>
          <w:tblHeader/>
        </w:trPr>
        <w:tc>
          <w:tcPr>
            <w:tcW w:w="2250" w:type="dxa"/>
          </w:tcPr>
          <w:p w14:paraId="5BE4E733" w14:textId="77777777" w:rsidR="001838EE" w:rsidRPr="00C638A7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867102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BAA3FA0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4D57DE87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111" w:type="dxa"/>
          </w:tcPr>
          <w:p w14:paraId="158F7D83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316726A2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741DEFCF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59F50EA5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F00AF32" w14:textId="0F2001E3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</w:tcPr>
          <w:p w14:paraId="184DD5F3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D159B5F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40F69262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4E5A91A4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hideMark/>
          </w:tcPr>
          <w:p w14:paraId="03922AD5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1981D039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241DDFF1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2924F419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09B52ADE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06" w:type="dxa"/>
          </w:tcPr>
          <w:p w14:paraId="063A3A94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</w:tcPr>
          <w:p w14:paraId="02E5EE86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C638A7" w14:paraId="5E19BE15" w14:textId="77777777" w:rsidTr="003330A2">
        <w:trPr>
          <w:tblHeader/>
        </w:trPr>
        <w:tc>
          <w:tcPr>
            <w:tcW w:w="2250" w:type="dxa"/>
          </w:tcPr>
          <w:p w14:paraId="6EE33F71" w14:textId="77777777" w:rsidR="001838EE" w:rsidRPr="00C638A7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1F05C60B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B8B4E5E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6A4A32BB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11" w:type="dxa"/>
          </w:tcPr>
          <w:p w14:paraId="66973338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4324685B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193054B7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0D6C2C49" w14:textId="070EFA12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เครื่องจักรและ</w:t>
            </w:r>
          </w:p>
        </w:tc>
        <w:tc>
          <w:tcPr>
            <w:tcW w:w="106" w:type="dxa"/>
          </w:tcPr>
          <w:p w14:paraId="3B890DD2" w14:textId="293FBE16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hideMark/>
          </w:tcPr>
          <w:p w14:paraId="13E3FB9F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2C38BD6F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17C8076B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6FD16145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hideMark/>
          </w:tcPr>
          <w:p w14:paraId="4E8D8642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06" w:type="dxa"/>
          </w:tcPr>
          <w:p w14:paraId="266464ED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4808E7E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2E77309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0434CC1B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การก่อสร้างและ</w:t>
            </w:r>
          </w:p>
        </w:tc>
        <w:tc>
          <w:tcPr>
            <w:tcW w:w="106" w:type="dxa"/>
          </w:tcPr>
          <w:p w14:paraId="7886E540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6A15B6FB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C638A7" w14:paraId="56598DA5" w14:textId="77777777" w:rsidTr="003330A2">
        <w:trPr>
          <w:tblHeader/>
        </w:trPr>
        <w:tc>
          <w:tcPr>
            <w:tcW w:w="2250" w:type="dxa"/>
          </w:tcPr>
          <w:p w14:paraId="1C9E11FC" w14:textId="77777777" w:rsidR="001838EE" w:rsidRPr="00C638A7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24A8AA" w14:textId="352EEC3C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546783D5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223968CF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" w:type="dxa"/>
          </w:tcPr>
          <w:p w14:paraId="56CD062C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120443B2" w14:textId="63705E25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108" w:type="dxa"/>
          </w:tcPr>
          <w:p w14:paraId="11BBB87E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2EB0B375" w14:textId="70B23AC2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อุปกรณ์โรงงาน</w:t>
            </w:r>
          </w:p>
        </w:tc>
        <w:tc>
          <w:tcPr>
            <w:tcW w:w="106" w:type="dxa"/>
          </w:tcPr>
          <w:p w14:paraId="0F768C4B" w14:textId="09EB9B4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hideMark/>
          </w:tcPr>
          <w:p w14:paraId="51F0CA79" w14:textId="10ECF40E" w:rsidR="001838EE" w:rsidRPr="00C638A7" w:rsidRDefault="002C144C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อาคารเช่า</w:t>
            </w:r>
          </w:p>
        </w:tc>
        <w:tc>
          <w:tcPr>
            <w:tcW w:w="106" w:type="dxa"/>
          </w:tcPr>
          <w:p w14:paraId="1D946AC3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61D07668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155B5D22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hideMark/>
          </w:tcPr>
          <w:p w14:paraId="6D10A3A9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06" w:type="dxa"/>
          </w:tcPr>
          <w:p w14:paraId="32638115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hideMark/>
          </w:tcPr>
          <w:p w14:paraId="2E5BD1AE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06" w:type="dxa"/>
          </w:tcPr>
          <w:p w14:paraId="1387CBE4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5BA5AED6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106" w:type="dxa"/>
          </w:tcPr>
          <w:p w14:paraId="7E312CBE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3F8E6F88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1838EE" w:rsidRPr="00C638A7" w14:paraId="7D5AD213" w14:textId="77777777" w:rsidTr="003330A2">
        <w:trPr>
          <w:tblHeader/>
        </w:trPr>
        <w:tc>
          <w:tcPr>
            <w:tcW w:w="2250" w:type="dxa"/>
          </w:tcPr>
          <w:p w14:paraId="449BD998" w14:textId="77777777" w:rsidR="001838EE" w:rsidRPr="00C638A7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29F77037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498B936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62" w:type="dxa"/>
            <w:gridSpan w:val="17"/>
          </w:tcPr>
          <w:p w14:paraId="42060E2E" w14:textId="4BE15FFA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1838EE" w:rsidRPr="00C638A7" w14:paraId="1DF6C535" w14:textId="77777777" w:rsidTr="003330A2">
        <w:tc>
          <w:tcPr>
            <w:tcW w:w="2250" w:type="dxa"/>
            <w:hideMark/>
          </w:tcPr>
          <w:p w14:paraId="203A1B2A" w14:textId="77777777" w:rsidR="001838EE" w:rsidRPr="00C638A7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810" w:type="dxa"/>
          </w:tcPr>
          <w:p w14:paraId="7030E243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" w:type="dxa"/>
          </w:tcPr>
          <w:p w14:paraId="1E651389" w14:textId="77777777" w:rsidR="001838EE" w:rsidRPr="00C638A7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08" w:type="dxa"/>
          </w:tcPr>
          <w:p w14:paraId="26AB3787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11" w:type="dxa"/>
          </w:tcPr>
          <w:p w14:paraId="2412FEE4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185" w:type="dxa"/>
          </w:tcPr>
          <w:p w14:paraId="3A03949D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8" w:type="dxa"/>
          </w:tcPr>
          <w:p w14:paraId="78CD2BBF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42" w:type="dxa"/>
          </w:tcPr>
          <w:p w14:paraId="4325E0F9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" w:type="dxa"/>
          </w:tcPr>
          <w:p w14:paraId="117DF7D5" w14:textId="4CDC86A2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28996C4A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20DC186B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36A189ED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E3526C1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081CBC44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16F43CF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34894480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1115B659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090131A1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DD990EF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6E99D113" w14:textId="77777777" w:rsidR="001838EE" w:rsidRPr="00C638A7" w:rsidRDefault="001838EE" w:rsidP="0033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27349" w:rsidRPr="00C638A7" w14:paraId="1CBBEF34" w14:textId="77777777" w:rsidTr="003330A2">
        <w:tc>
          <w:tcPr>
            <w:tcW w:w="2250" w:type="dxa"/>
            <w:hideMark/>
          </w:tcPr>
          <w:p w14:paraId="1EF84D1C" w14:textId="143BBB9E" w:rsidR="00827349" w:rsidRPr="00C638A7" w:rsidRDefault="00827349" w:rsidP="00827349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C638A7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810" w:type="dxa"/>
          </w:tcPr>
          <w:p w14:paraId="36B2F042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9B7D997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6D231F83" w14:textId="1BCF84E6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21,300</w:t>
            </w:r>
          </w:p>
        </w:tc>
        <w:tc>
          <w:tcPr>
            <w:tcW w:w="111" w:type="dxa"/>
          </w:tcPr>
          <w:p w14:paraId="4B3A8DBB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793D081D" w14:textId="3B1324B0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30,320</w:t>
            </w:r>
          </w:p>
        </w:tc>
        <w:tc>
          <w:tcPr>
            <w:tcW w:w="108" w:type="dxa"/>
          </w:tcPr>
          <w:p w14:paraId="0E16942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3E48702B" w14:textId="227003E2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6,066</w:t>
            </w:r>
          </w:p>
        </w:tc>
        <w:tc>
          <w:tcPr>
            <w:tcW w:w="106" w:type="dxa"/>
          </w:tcPr>
          <w:p w14:paraId="777CE47D" w14:textId="1F348E6B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0D569203" w14:textId="199838A0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1,014,003</w:t>
            </w:r>
          </w:p>
        </w:tc>
        <w:tc>
          <w:tcPr>
            <w:tcW w:w="106" w:type="dxa"/>
          </w:tcPr>
          <w:p w14:paraId="4D2C47A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vAlign w:val="center"/>
          </w:tcPr>
          <w:p w14:paraId="36C55484" w14:textId="5326697A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169,204</w:t>
            </w:r>
          </w:p>
        </w:tc>
        <w:tc>
          <w:tcPr>
            <w:tcW w:w="106" w:type="dxa"/>
          </w:tcPr>
          <w:p w14:paraId="4B48220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vAlign w:val="center"/>
          </w:tcPr>
          <w:p w14:paraId="294EF4E3" w14:textId="46A71AE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138,360</w:t>
            </w:r>
          </w:p>
        </w:tc>
        <w:tc>
          <w:tcPr>
            <w:tcW w:w="106" w:type="dxa"/>
          </w:tcPr>
          <w:p w14:paraId="551569BA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vAlign w:val="center"/>
          </w:tcPr>
          <w:p w14:paraId="3185E66E" w14:textId="587AB449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7,386</w:t>
            </w:r>
          </w:p>
        </w:tc>
        <w:tc>
          <w:tcPr>
            <w:tcW w:w="106" w:type="dxa"/>
          </w:tcPr>
          <w:p w14:paraId="78E5C5FA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21E8F49E" w14:textId="4BFE7E9B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29,653</w:t>
            </w:r>
          </w:p>
        </w:tc>
        <w:tc>
          <w:tcPr>
            <w:tcW w:w="106" w:type="dxa"/>
          </w:tcPr>
          <w:p w14:paraId="00FD215A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9F525E8" w14:textId="01DC5AAD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1,416,292</w:t>
            </w:r>
          </w:p>
        </w:tc>
      </w:tr>
      <w:tr w:rsidR="00827349" w:rsidRPr="00C638A7" w14:paraId="022CFEF5" w14:textId="77777777" w:rsidTr="003330A2">
        <w:tc>
          <w:tcPr>
            <w:tcW w:w="2250" w:type="dxa"/>
          </w:tcPr>
          <w:p w14:paraId="70D46C86" w14:textId="01831CAF" w:rsidR="00827349" w:rsidRPr="00C638A7" w:rsidRDefault="00827349" w:rsidP="00827349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05455F1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E71C728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4DF223BF" w14:textId="7C4243C0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08D5EE1B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3C509949" w14:textId="22003215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5BEC174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40488A3D" w14:textId="73CE5E4A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D522489" w14:textId="7C03FE8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335086EB" w14:textId="708B8808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218,337</w:t>
            </w:r>
          </w:p>
        </w:tc>
        <w:tc>
          <w:tcPr>
            <w:tcW w:w="106" w:type="dxa"/>
          </w:tcPr>
          <w:p w14:paraId="3354B57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53C29D1A" w14:textId="5F68E4E4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38,216</w:t>
            </w:r>
          </w:p>
        </w:tc>
        <w:tc>
          <w:tcPr>
            <w:tcW w:w="106" w:type="dxa"/>
          </w:tcPr>
          <w:p w14:paraId="6C11C67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vAlign w:val="center"/>
          </w:tcPr>
          <w:p w14:paraId="00F86D4D" w14:textId="6EBAE4AD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29,863</w:t>
            </w:r>
          </w:p>
        </w:tc>
        <w:tc>
          <w:tcPr>
            <w:tcW w:w="106" w:type="dxa"/>
          </w:tcPr>
          <w:p w14:paraId="5585C5F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080867E8" w14:textId="419AF922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2,082</w:t>
            </w:r>
          </w:p>
        </w:tc>
        <w:tc>
          <w:tcPr>
            <w:tcW w:w="106" w:type="dxa"/>
          </w:tcPr>
          <w:p w14:paraId="4586DFAF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62402373" w14:textId="4FAE2176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4,049</w:t>
            </w:r>
          </w:p>
        </w:tc>
        <w:tc>
          <w:tcPr>
            <w:tcW w:w="106" w:type="dxa"/>
          </w:tcPr>
          <w:p w14:paraId="519CDBA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9A46114" w14:textId="3BA9753C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292,547</w:t>
            </w:r>
          </w:p>
        </w:tc>
      </w:tr>
      <w:tr w:rsidR="00827349" w:rsidRPr="00C638A7" w14:paraId="10B03269" w14:textId="77777777" w:rsidTr="003330A2">
        <w:tc>
          <w:tcPr>
            <w:tcW w:w="2250" w:type="dxa"/>
          </w:tcPr>
          <w:p w14:paraId="55626664" w14:textId="6AD9EC3F" w:rsidR="00827349" w:rsidRPr="00C638A7" w:rsidRDefault="00827349" w:rsidP="00827349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3AFEF540" w14:textId="45490B4C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21379CE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2034C0B6" w14:textId="6E9A34D1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22D1B6A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6259B2EF" w14:textId="05A111D9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26325B7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74EC63A8" w14:textId="3599F0B5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12,708</w:t>
            </w:r>
          </w:p>
        </w:tc>
        <w:tc>
          <w:tcPr>
            <w:tcW w:w="106" w:type="dxa"/>
          </w:tcPr>
          <w:p w14:paraId="2BB82C6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538C355F" w14:textId="3278EBBB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351</w:t>
            </w:r>
          </w:p>
        </w:tc>
        <w:tc>
          <w:tcPr>
            <w:tcW w:w="106" w:type="dxa"/>
          </w:tcPr>
          <w:p w14:paraId="44E8621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2206F6E0" w14:textId="429625BE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(6)</w:t>
            </w:r>
          </w:p>
        </w:tc>
        <w:tc>
          <w:tcPr>
            <w:tcW w:w="106" w:type="dxa"/>
          </w:tcPr>
          <w:p w14:paraId="0039BAE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41C40D5B" w14:textId="59906FF0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06" w:type="dxa"/>
          </w:tcPr>
          <w:p w14:paraId="194122F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2E65954" w14:textId="7F667B01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9FDED4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6D8520CC" w14:textId="59821A06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(13,059)</w:t>
            </w:r>
          </w:p>
        </w:tc>
        <w:tc>
          <w:tcPr>
            <w:tcW w:w="106" w:type="dxa"/>
          </w:tcPr>
          <w:p w14:paraId="2748280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16352A9B" w14:textId="343817BD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827349" w:rsidRPr="00C638A7" w14:paraId="7DABB457" w14:textId="77777777" w:rsidTr="003330A2">
        <w:tc>
          <w:tcPr>
            <w:tcW w:w="2250" w:type="dxa"/>
          </w:tcPr>
          <w:p w14:paraId="018F8CD5" w14:textId="4FFF99D5" w:rsidR="00827349" w:rsidRPr="00C638A7" w:rsidRDefault="00827349" w:rsidP="00827349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7B1A7754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160DB4F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BCA4C94" w14:textId="26EA1373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88F74E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57FE13E" w14:textId="7636D41F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711E505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597709E" w14:textId="03C1AC92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AE88C4D" w14:textId="3189FC0E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265B4B34" w14:textId="5D15F9B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(60,496)</w:t>
            </w:r>
          </w:p>
        </w:tc>
        <w:tc>
          <w:tcPr>
            <w:tcW w:w="106" w:type="dxa"/>
          </w:tcPr>
          <w:p w14:paraId="1760CC9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7951690" w14:textId="0DA9371F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(7,680)</w:t>
            </w:r>
          </w:p>
        </w:tc>
        <w:tc>
          <w:tcPr>
            <w:tcW w:w="106" w:type="dxa"/>
          </w:tcPr>
          <w:p w14:paraId="2D8F997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8FFF798" w14:textId="35F454B3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(8,557)</w:t>
            </w:r>
          </w:p>
        </w:tc>
        <w:tc>
          <w:tcPr>
            <w:tcW w:w="106" w:type="dxa"/>
          </w:tcPr>
          <w:p w14:paraId="0ECA825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9F75B30" w14:textId="481059C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(2,008)</w:t>
            </w:r>
          </w:p>
        </w:tc>
        <w:tc>
          <w:tcPr>
            <w:tcW w:w="106" w:type="dxa"/>
          </w:tcPr>
          <w:p w14:paraId="7172058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E4AAB4A" w14:textId="5A2CE379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(441)</w:t>
            </w:r>
          </w:p>
        </w:tc>
        <w:tc>
          <w:tcPr>
            <w:tcW w:w="106" w:type="dxa"/>
          </w:tcPr>
          <w:p w14:paraId="519A05FB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CE44EB2" w14:textId="6015E4A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(79,182)</w:t>
            </w:r>
          </w:p>
        </w:tc>
      </w:tr>
      <w:tr w:rsidR="00827349" w:rsidRPr="00C638A7" w14:paraId="7ADBBE02" w14:textId="77777777" w:rsidTr="00E935C7">
        <w:trPr>
          <w:trHeight w:val="595"/>
        </w:trPr>
        <w:tc>
          <w:tcPr>
            <w:tcW w:w="2250" w:type="dxa"/>
            <w:hideMark/>
          </w:tcPr>
          <w:p w14:paraId="3F3257DB" w14:textId="3C688494" w:rsidR="00827349" w:rsidRPr="00C638A7" w:rsidRDefault="00827349" w:rsidP="00827349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2566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br/>
              <w:t xml:space="preserve">  1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810" w:type="dxa"/>
          </w:tcPr>
          <w:p w14:paraId="096135EB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15E252D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D0D617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3C52104" w14:textId="22E101C3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21,300</w:t>
            </w:r>
          </w:p>
        </w:tc>
        <w:tc>
          <w:tcPr>
            <w:tcW w:w="111" w:type="dxa"/>
          </w:tcPr>
          <w:p w14:paraId="07B07D4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1641B4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A4C618C" w14:textId="75601074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30,320</w:t>
            </w:r>
          </w:p>
        </w:tc>
        <w:tc>
          <w:tcPr>
            <w:tcW w:w="108" w:type="dxa"/>
          </w:tcPr>
          <w:p w14:paraId="0ABDF9A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19E858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FC62CD7" w14:textId="7876D38B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18,774</w:t>
            </w:r>
          </w:p>
        </w:tc>
        <w:tc>
          <w:tcPr>
            <w:tcW w:w="106" w:type="dxa"/>
          </w:tcPr>
          <w:p w14:paraId="7C905F0E" w14:textId="6DC81478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E6AF2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99B9CAA" w14:textId="3974EE4C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1,172,195</w:t>
            </w:r>
          </w:p>
        </w:tc>
        <w:tc>
          <w:tcPr>
            <w:tcW w:w="106" w:type="dxa"/>
          </w:tcPr>
          <w:p w14:paraId="71D5F3E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4A919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7FAF66E" w14:textId="0DDB474A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199,734</w:t>
            </w:r>
          </w:p>
        </w:tc>
        <w:tc>
          <w:tcPr>
            <w:tcW w:w="106" w:type="dxa"/>
          </w:tcPr>
          <w:p w14:paraId="31CCAA3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8C0F9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3AAA1B4" w14:textId="37C10290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159,672</w:t>
            </w:r>
          </w:p>
        </w:tc>
        <w:tc>
          <w:tcPr>
            <w:tcW w:w="106" w:type="dxa"/>
          </w:tcPr>
          <w:p w14:paraId="140A1FD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66325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6373CCA6" w14:textId="523E5C42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7,460</w:t>
            </w:r>
          </w:p>
        </w:tc>
        <w:tc>
          <w:tcPr>
            <w:tcW w:w="106" w:type="dxa"/>
          </w:tcPr>
          <w:p w14:paraId="6C7EE4D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5EA74EC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5B1D81C4" w14:textId="14A6D0DC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20,202</w:t>
            </w:r>
          </w:p>
        </w:tc>
        <w:tc>
          <w:tcPr>
            <w:tcW w:w="106" w:type="dxa"/>
          </w:tcPr>
          <w:p w14:paraId="160813A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7E539FA3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EE679CE" w14:textId="5387083B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1,629,657</w:t>
            </w:r>
          </w:p>
        </w:tc>
      </w:tr>
      <w:tr w:rsidR="00827349" w:rsidRPr="00C638A7" w14:paraId="010248F7" w14:textId="77777777" w:rsidTr="003330A2">
        <w:tc>
          <w:tcPr>
            <w:tcW w:w="2250" w:type="dxa"/>
            <w:hideMark/>
          </w:tcPr>
          <w:p w14:paraId="24BEFCD1" w14:textId="77777777" w:rsidR="00827349" w:rsidRPr="00C638A7" w:rsidRDefault="00827349" w:rsidP="00827349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DF5B42B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60DB215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3675AF03" w14:textId="1E6C7FC6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2E0BAD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0103B9CB" w14:textId="05CD6A86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7AF56AA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4F395973" w14:textId="76EAB0AF" w:rsidR="00827349" w:rsidRPr="00C638A7" w:rsidRDefault="0071532E" w:rsidP="0071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690</w:t>
            </w:r>
          </w:p>
        </w:tc>
        <w:tc>
          <w:tcPr>
            <w:tcW w:w="106" w:type="dxa"/>
          </w:tcPr>
          <w:p w14:paraId="5BC7E8B2" w14:textId="60B307A6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1F36D001" w14:textId="6F081B9F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91,2</w:t>
            </w:r>
            <w:r w:rsidR="007879BD" w:rsidRPr="00C638A7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06" w:type="dxa"/>
          </w:tcPr>
          <w:p w14:paraId="14D679F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031132FA" w14:textId="4EC1C43F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17,</w:t>
            </w:r>
            <w:r w:rsidR="007879BD" w:rsidRPr="00C638A7">
              <w:rPr>
                <w:rFonts w:asciiTheme="majorBidi" w:hAnsiTheme="majorBidi" w:cstheme="majorBidi"/>
                <w:sz w:val="25"/>
                <w:szCs w:val="25"/>
              </w:rPr>
              <w:t>577</w:t>
            </w:r>
          </w:p>
        </w:tc>
        <w:tc>
          <w:tcPr>
            <w:tcW w:w="106" w:type="dxa"/>
          </w:tcPr>
          <w:p w14:paraId="45DD502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vAlign w:val="center"/>
          </w:tcPr>
          <w:p w14:paraId="5659A065" w14:textId="008DD099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14,</w:t>
            </w:r>
            <w:r w:rsidR="007879BD" w:rsidRPr="00C638A7">
              <w:rPr>
                <w:rFonts w:asciiTheme="majorBidi" w:hAnsiTheme="majorBidi" w:cstheme="majorBidi"/>
                <w:sz w:val="25"/>
                <w:szCs w:val="25"/>
              </w:rPr>
              <w:t>524</w:t>
            </w:r>
          </w:p>
        </w:tc>
        <w:tc>
          <w:tcPr>
            <w:tcW w:w="106" w:type="dxa"/>
          </w:tcPr>
          <w:p w14:paraId="476B2F9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60C7E3A" w14:textId="1B0414BB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  <w:tc>
          <w:tcPr>
            <w:tcW w:w="106" w:type="dxa"/>
          </w:tcPr>
          <w:p w14:paraId="58536BE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135E9DD6" w14:textId="2A087CA3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9,602</w:t>
            </w:r>
          </w:p>
        </w:tc>
        <w:tc>
          <w:tcPr>
            <w:tcW w:w="106" w:type="dxa"/>
          </w:tcPr>
          <w:p w14:paraId="2FD9E153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54A60B09" w14:textId="13A3948E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134,14</w:t>
            </w:r>
            <w:r w:rsidR="007879BD" w:rsidRPr="00C638A7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827349" w:rsidRPr="00C638A7" w14:paraId="0160C8E6" w14:textId="77777777" w:rsidTr="003330A2">
        <w:tc>
          <w:tcPr>
            <w:tcW w:w="2250" w:type="dxa"/>
          </w:tcPr>
          <w:p w14:paraId="4FB5E666" w14:textId="77777777" w:rsidR="00827349" w:rsidRPr="00C638A7" w:rsidRDefault="00827349" w:rsidP="00827349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1054B984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1D5DAF75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</w:tcPr>
          <w:p w14:paraId="2E20DF51" w14:textId="436E901E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4B2BED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53B502FC" w14:textId="347C5CBD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493248F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0C4BA1E8" w14:textId="482994B7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1,900</w:t>
            </w:r>
          </w:p>
        </w:tc>
        <w:tc>
          <w:tcPr>
            <w:tcW w:w="106" w:type="dxa"/>
          </w:tcPr>
          <w:p w14:paraId="3E23E8AA" w14:textId="57986445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2A18B1E" w14:textId="2BD5A9FE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1,2</w:t>
            </w:r>
            <w:r w:rsidR="007879BD" w:rsidRPr="00C638A7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06" w:type="dxa"/>
          </w:tcPr>
          <w:p w14:paraId="0A62AAB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63BAD10" w14:textId="1CC55141" w:rsidR="00827349" w:rsidRPr="00C638A7" w:rsidRDefault="007879BD" w:rsidP="0078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A6AF7F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34B7ECBE" w14:textId="58CAFD68" w:rsidR="00827349" w:rsidRPr="00C638A7" w:rsidRDefault="007879BD" w:rsidP="0078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F020D7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5CCA686A" w14:textId="2F5469FE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C14857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1A513A11" w14:textId="06A87BF4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(3,140)</w:t>
            </w:r>
          </w:p>
        </w:tc>
        <w:tc>
          <w:tcPr>
            <w:tcW w:w="106" w:type="dxa"/>
          </w:tcPr>
          <w:p w14:paraId="392D601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1CCD0C62" w14:textId="08A7FAFD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827349" w:rsidRPr="00C638A7" w14:paraId="4BA59162" w14:textId="77777777" w:rsidTr="003330A2">
        <w:tc>
          <w:tcPr>
            <w:tcW w:w="2250" w:type="dxa"/>
            <w:hideMark/>
          </w:tcPr>
          <w:p w14:paraId="7907C2FE" w14:textId="77777777" w:rsidR="00827349" w:rsidRPr="00C638A7" w:rsidRDefault="00827349" w:rsidP="00827349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39D08741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FE1AD18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FBA3B72" w14:textId="039BA9CA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47FAEEB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86B2DE3" w14:textId="6B18EC75" w:rsidR="00827349" w:rsidRPr="00C638A7" w:rsidRDefault="0071532E" w:rsidP="0071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(38)</w:t>
            </w:r>
          </w:p>
        </w:tc>
        <w:tc>
          <w:tcPr>
            <w:tcW w:w="108" w:type="dxa"/>
          </w:tcPr>
          <w:p w14:paraId="5C2DC5DA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3C942B8" w14:textId="3E4C5FD1" w:rsidR="00827349" w:rsidRPr="00C638A7" w:rsidRDefault="0071532E" w:rsidP="0071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(148)</w:t>
            </w:r>
          </w:p>
        </w:tc>
        <w:tc>
          <w:tcPr>
            <w:tcW w:w="106" w:type="dxa"/>
          </w:tcPr>
          <w:p w14:paraId="06877A6E" w14:textId="4C8EF7E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7084A9" w14:textId="1D74A018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(80,835)</w:t>
            </w:r>
          </w:p>
        </w:tc>
        <w:tc>
          <w:tcPr>
            <w:tcW w:w="106" w:type="dxa"/>
          </w:tcPr>
          <w:p w14:paraId="759E11C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DA71C" w14:textId="64CB7D45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(21,139)</w:t>
            </w:r>
          </w:p>
        </w:tc>
        <w:tc>
          <w:tcPr>
            <w:tcW w:w="106" w:type="dxa"/>
          </w:tcPr>
          <w:p w14:paraId="28A0BB8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63801" w14:textId="4CB9A6AC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(18,679)</w:t>
            </w:r>
          </w:p>
        </w:tc>
        <w:tc>
          <w:tcPr>
            <w:tcW w:w="106" w:type="dxa"/>
          </w:tcPr>
          <w:p w14:paraId="55DF46AB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6F2D2" w14:textId="5D0366DA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(480)</w:t>
            </w:r>
          </w:p>
        </w:tc>
        <w:tc>
          <w:tcPr>
            <w:tcW w:w="106" w:type="dxa"/>
          </w:tcPr>
          <w:p w14:paraId="2CBE674A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D453F" w14:textId="64BE7EA5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(616)</w:t>
            </w:r>
          </w:p>
        </w:tc>
        <w:tc>
          <w:tcPr>
            <w:tcW w:w="106" w:type="dxa"/>
          </w:tcPr>
          <w:p w14:paraId="09A640A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C0EEE" w14:textId="08EA5693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(121,935)</w:t>
            </w:r>
          </w:p>
        </w:tc>
      </w:tr>
      <w:tr w:rsidR="00827349" w:rsidRPr="00C638A7" w14:paraId="1C4B59FC" w14:textId="77777777" w:rsidTr="003330A2">
        <w:tc>
          <w:tcPr>
            <w:tcW w:w="2250" w:type="dxa"/>
            <w:hideMark/>
          </w:tcPr>
          <w:p w14:paraId="29C73D09" w14:textId="3F34466B" w:rsidR="00827349" w:rsidRPr="00C638A7" w:rsidRDefault="00827349" w:rsidP="00827349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810" w:type="dxa"/>
          </w:tcPr>
          <w:p w14:paraId="5B7D5357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1F31EF9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6F825A7" w14:textId="0AE9CB82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21,300</w:t>
            </w:r>
          </w:p>
        </w:tc>
        <w:tc>
          <w:tcPr>
            <w:tcW w:w="111" w:type="dxa"/>
          </w:tcPr>
          <w:p w14:paraId="6711027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115E06E5" w14:textId="1E629BA5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30,282</w:t>
            </w:r>
          </w:p>
        </w:tc>
        <w:tc>
          <w:tcPr>
            <w:tcW w:w="108" w:type="dxa"/>
          </w:tcPr>
          <w:p w14:paraId="621504A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29ABBE7" w14:textId="42A0857D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21,216</w:t>
            </w:r>
          </w:p>
        </w:tc>
        <w:tc>
          <w:tcPr>
            <w:tcW w:w="106" w:type="dxa"/>
          </w:tcPr>
          <w:p w14:paraId="48C9406C" w14:textId="7B115299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95762" w14:textId="2E501175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1,183,840</w:t>
            </w:r>
          </w:p>
        </w:tc>
        <w:tc>
          <w:tcPr>
            <w:tcW w:w="106" w:type="dxa"/>
          </w:tcPr>
          <w:p w14:paraId="405A36E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F7F4FB" w14:textId="4965CDA2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196,17</w:t>
            </w:r>
            <w:r w:rsidR="007879BD"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106" w:type="dxa"/>
          </w:tcPr>
          <w:p w14:paraId="467E379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26B593" w14:textId="0F7A9097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155,517</w:t>
            </w:r>
          </w:p>
        </w:tc>
        <w:tc>
          <w:tcPr>
            <w:tcW w:w="106" w:type="dxa"/>
          </w:tcPr>
          <w:p w14:paraId="2F10CAE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45D01F" w14:textId="71053A0E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7,491</w:t>
            </w:r>
          </w:p>
        </w:tc>
        <w:tc>
          <w:tcPr>
            <w:tcW w:w="106" w:type="dxa"/>
          </w:tcPr>
          <w:p w14:paraId="3B4E0FE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5C8B2" w14:textId="67B11D03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26,048</w:t>
            </w:r>
          </w:p>
        </w:tc>
        <w:tc>
          <w:tcPr>
            <w:tcW w:w="106" w:type="dxa"/>
          </w:tcPr>
          <w:p w14:paraId="0AB1271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54957" w14:textId="348BA56B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1,641,86</w:t>
            </w:r>
            <w:r w:rsidR="007879BD"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</w:p>
        </w:tc>
      </w:tr>
      <w:tr w:rsidR="00827349" w:rsidRPr="00C638A7" w14:paraId="014C692F" w14:textId="77777777" w:rsidTr="003330A2">
        <w:tc>
          <w:tcPr>
            <w:tcW w:w="2250" w:type="dxa"/>
          </w:tcPr>
          <w:p w14:paraId="48580A05" w14:textId="77777777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1C7E80D" w14:textId="74853236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D1DE37C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EACDEB1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8E8138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1" w:type="dxa"/>
          </w:tcPr>
          <w:p w14:paraId="7C3A523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0A2D2C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38E2087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81BBE6B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A42ED9A" w14:textId="652784BA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A1FD9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55898E9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30652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70A4DC9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AF3D6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0D3B39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9DAEF3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04D8D3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7A2FAD0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20EDAC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5EEB3B3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40C883CC" w14:textId="77777777" w:rsidR="00A62BE6" w:rsidRPr="00C638A7" w:rsidRDefault="00A62BE6">
      <w:r w:rsidRPr="00C638A7">
        <w:br w:type="page"/>
      </w:r>
    </w:p>
    <w:tbl>
      <w:tblPr>
        <w:tblW w:w="1502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250"/>
        <w:gridCol w:w="810"/>
        <w:gridCol w:w="106"/>
        <w:gridCol w:w="1208"/>
        <w:gridCol w:w="111"/>
        <w:gridCol w:w="1185"/>
        <w:gridCol w:w="108"/>
        <w:gridCol w:w="1242"/>
        <w:gridCol w:w="106"/>
        <w:gridCol w:w="1244"/>
        <w:gridCol w:w="106"/>
        <w:gridCol w:w="1244"/>
        <w:gridCol w:w="106"/>
        <w:gridCol w:w="1242"/>
        <w:gridCol w:w="106"/>
        <w:gridCol w:w="1154"/>
        <w:gridCol w:w="106"/>
        <w:gridCol w:w="1244"/>
        <w:gridCol w:w="106"/>
        <w:gridCol w:w="1244"/>
      </w:tblGrid>
      <w:tr w:rsidR="00E935C7" w:rsidRPr="00C638A7" w14:paraId="6B9848D1" w14:textId="77777777" w:rsidTr="00014BF8">
        <w:tc>
          <w:tcPr>
            <w:tcW w:w="2250" w:type="dxa"/>
          </w:tcPr>
          <w:p w14:paraId="558DAEE7" w14:textId="77777777" w:rsidR="00E935C7" w:rsidRPr="00C638A7" w:rsidRDefault="00E935C7" w:rsidP="00A62BE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377BBFD1" w14:textId="77777777" w:rsidR="00E935C7" w:rsidRPr="00C638A7" w:rsidRDefault="00E935C7" w:rsidP="00A62BE6">
            <w:pPr>
              <w:tabs>
                <w:tab w:val="clear" w:pos="227"/>
                <w:tab w:val="left" w:pos="428"/>
              </w:tabs>
              <w:ind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217A7DFC" w14:textId="77777777" w:rsidR="00E935C7" w:rsidRPr="00C638A7" w:rsidRDefault="00E935C7" w:rsidP="00A62BE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862" w:type="dxa"/>
            <w:gridSpan w:val="17"/>
          </w:tcPr>
          <w:p w14:paraId="3448E57A" w14:textId="1CEE849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843ACC" w:rsidRPr="00C638A7" w14:paraId="40A09D80" w14:textId="77777777" w:rsidTr="00E935C7">
        <w:tc>
          <w:tcPr>
            <w:tcW w:w="2250" w:type="dxa"/>
          </w:tcPr>
          <w:p w14:paraId="19D08EC6" w14:textId="77737263" w:rsidR="00843ACC" w:rsidRPr="00C638A7" w:rsidRDefault="00843ACC" w:rsidP="00843ACC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71020031" w14:textId="77777777" w:rsidR="00843ACC" w:rsidRPr="00C638A7" w:rsidRDefault="00843ACC" w:rsidP="00843ACC">
            <w:pPr>
              <w:tabs>
                <w:tab w:val="clear" w:pos="227"/>
                <w:tab w:val="left" w:pos="428"/>
              </w:tabs>
              <w:ind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4CE55D4" w14:textId="77777777" w:rsidR="00843ACC" w:rsidRPr="00C638A7" w:rsidRDefault="00843ACC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2ABF93F0" w14:textId="4ABA4504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              ที่ดินและ</w:t>
            </w:r>
          </w:p>
        </w:tc>
        <w:tc>
          <w:tcPr>
            <w:tcW w:w="111" w:type="dxa"/>
          </w:tcPr>
          <w:p w14:paraId="7376C2CE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73232093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268DFF29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2F58A0D8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29B23A6" w14:textId="55FEE9B5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4B35964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F79331C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7AA9495" w14:textId="480AADC2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  เครื่องใช้และ</w:t>
            </w:r>
          </w:p>
        </w:tc>
        <w:tc>
          <w:tcPr>
            <w:tcW w:w="106" w:type="dxa"/>
          </w:tcPr>
          <w:p w14:paraId="6613090B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034EE103" w14:textId="48B7D0CC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เครื่องตกแต่งติดตั้งและ</w:t>
            </w:r>
          </w:p>
        </w:tc>
        <w:tc>
          <w:tcPr>
            <w:tcW w:w="106" w:type="dxa"/>
          </w:tcPr>
          <w:p w14:paraId="041AE6CB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7149DCB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0CF62704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Merge w:val="restart"/>
            <w:tcBorders>
              <w:left w:val="nil"/>
              <w:right w:val="nil"/>
            </w:tcBorders>
          </w:tcPr>
          <w:p w14:paraId="55F34260" w14:textId="77777777" w:rsidR="00843ACC" w:rsidRPr="00C638A7" w:rsidRDefault="00843ACC" w:rsidP="00843ACC">
            <w:pPr>
              <w:pStyle w:val="Heading2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สินทรัพย์</w:t>
            </w:r>
          </w:p>
          <w:p w14:paraId="7998D586" w14:textId="77777777" w:rsidR="00843ACC" w:rsidRPr="00C638A7" w:rsidRDefault="00843ACC" w:rsidP="00843ACC">
            <w:pPr>
              <w:pStyle w:val="Heading2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ระหว่าง</w:t>
            </w:r>
          </w:p>
          <w:p w14:paraId="5A438A79" w14:textId="38388DC1" w:rsidR="00843ACC" w:rsidRPr="00C638A7" w:rsidRDefault="00843ACC" w:rsidP="00843ACC">
            <w:pPr>
              <w:pStyle w:val="Heading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การก่อสร้างและติดตั้ง</w:t>
            </w:r>
          </w:p>
        </w:tc>
        <w:tc>
          <w:tcPr>
            <w:tcW w:w="106" w:type="dxa"/>
          </w:tcPr>
          <w:p w14:paraId="6C24271F" w14:textId="47AE443A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41FDCCA5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43ACC" w:rsidRPr="00C638A7" w14:paraId="7DC7F795" w14:textId="77777777" w:rsidTr="00E935C7">
        <w:tc>
          <w:tcPr>
            <w:tcW w:w="2250" w:type="dxa"/>
          </w:tcPr>
          <w:p w14:paraId="6CC6FCE2" w14:textId="7C8F9608" w:rsidR="00843ACC" w:rsidRPr="00C638A7" w:rsidRDefault="00843ACC" w:rsidP="00843ACC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28E04B96" w14:textId="77777777" w:rsidR="00843ACC" w:rsidRPr="00C638A7" w:rsidRDefault="00843ACC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FC0791B" w14:textId="77777777" w:rsidR="00843ACC" w:rsidRPr="00C638A7" w:rsidRDefault="00843ACC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55F2E2D0" w14:textId="44490548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11" w:type="dxa"/>
          </w:tcPr>
          <w:p w14:paraId="104BA97D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5AC0693C" w14:textId="405C61E4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1B5BBF50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2727B2F0" w14:textId="0DEA31F9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เครื่องจักรและ</w:t>
            </w:r>
          </w:p>
        </w:tc>
        <w:tc>
          <w:tcPr>
            <w:tcW w:w="106" w:type="dxa"/>
          </w:tcPr>
          <w:p w14:paraId="61F435E1" w14:textId="761F3B02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0C3DD4A" w14:textId="4C0BE4C9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250D56F2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0BCD4D85" w14:textId="76B93DC2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5E23A55B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188B7D30" w14:textId="340B5A2B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06" w:type="dxa"/>
          </w:tcPr>
          <w:p w14:paraId="3A4E47D8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68270627" w14:textId="328EE39C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C23FA75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Merge/>
            <w:tcBorders>
              <w:left w:val="nil"/>
              <w:right w:val="nil"/>
            </w:tcBorders>
          </w:tcPr>
          <w:p w14:paraId="4B4C30BF" w14:textId="418306DA" w:rsidR="00843ACC" w:rsidRPr="00C638A7" w:rsidRDefault="00843ACC" w:rsidP="00843ACC">
            <w:pPr>
              <w:pStyle w:val="Heading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4F6EBD9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4FC2C337" w14:textId="076648F4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43ACC" w:rsidRPr="00C638A7" w14:paraId="6BF2BA7E" w14:textId="77777777" w:rsidTr="00E935C7">
        <w:tc>
          <w:tcPr>
            <w:tcW w:w="2250" w:type="dxa"/>
          </w:tcPr>
          <w:p w14:paraId="7B7210D4" w14:textId="7A0977BA" w:rsidR="00843ACC" w:rsidRPr="00C638A7" w:rsidRDefault="00843ACC" w:rsidP="00843ACC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61FC7F0A" w14:textId="01A0F9C4" w:rsidR="00843ACC" w:rsidRPr="00C638A7" w:rsidRDefault="00843ACC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2EA27D5F" w14:textId="77777777" w:rsidR="00843ACC" w:rsidRPr="00C638A7" w:rsidRDefault="00843ACC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2AB07E14" w14:textId="18C5377D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" w:type="dxa"/>
          </w:tcPr>
          <w:p w14:paraId="5CA7ADD1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54B874D8" w14:textId="3715E77B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108" w:type="dxa"/>
          </w:tcPr>
          <w:p w14:paraId="56453B4B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15590DBC" w14:textId="5CF743DA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อุปกรณ์โรงงาน</w:t>
            </w:r>
          </w:p>
        </w:tc>
        <w:tc>
          <w:tcPr>
            <w:tcW w:w="106" w:type="dxa"/>
          </w:tcPr>
          <w:p w14:paraId="4FE19391" w14:textId="39087ABA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BE6F466" w14:textId="4C596E47" w:rsidR="00843ACC" w:rsidRPr="00C638A7" w:rsidRDefault="002C144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อาคารเช่า</w:t>
            </w:r>
          </w:p>
        </w:tc>
        <w:tc>
          <w:tcPr>
            <w:tcW w:w="106" w:type="dxa"/>
          </w:tcPr>
          <w:p w14:paraId="063AB4EA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53B2FE8" w14:textId="3DFA965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1AA981EB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73E9D568" w14:textId="5DE938C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06" w:type="dxa"/>
          </w:tcPr>
          <w:p w14:paraId="6CACEA18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09D898A" w14:textId="02921263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06" w:type="dxa"/>
          </w:tcPr>
          <w:p w14:paraId="76B23F7B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Merge/>
            <w:tcBorders>
              <w:left w:val="nil"/>
              <w:right w:val="nil"/>
            </w:tcBorders>
          </w:tcPr>
          <w:p w14:paraId="2F3A5569" w14:textId="70A44732" w:rsidR="00843ACC" w:rsidRPr="00C638A7" w:rsidRDefault="00843ACC" w:rsidP="00843ACC">
            <w:pPr>
              <w:pStyle w:val="Heading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BEB5D35" w14:textId="77777777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F639FB5" w14:textId="340EBE5C" w:rsidR="00843ACC" w:rsidRPr="00C638A7" w:rsidRDefault="00843ACC" w:rsidP="00843A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E935C7" w:rsidRPr="00C638A7" w14:paraId="4F83EAC0" w14:textId="77777777" w:rsidTr="00C02074">
        <w:tc>
          <w:tcPr>
            <w:tcW w:w="2250" w:type="dxa"/>
          </w:tcPr>
          <w:p w14:paraId="51CE278E" w14:textId="77777777" w:rsidR="00E935C7" w:rsidRPr="00C638A7" w:rsidRDefault="00E935C7" w:rsidP="00843ACC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6CD05EB4" w14:textId="77777777" w:rsidR="00E935C7" w:rsidRPr="00C638A7" w:rsidRDefault="00E935C7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0CE23B8" w14:textId="77777777" w:rsidR="00E935C7" w:rsidRPr="00C638A7" w:rsidRDefault="00E935C7" w:rsidP="00843AC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862" w:type="dxa"/>
            <w:gridSpan w:val="17"/>
          </w:tcPr>
          <w:p w14:paraId="68B05398" w14:textId="3E3BBA7F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E935C7" w:rsidRPr="00C638A7" w14:paraId="02957D33" w14:textId="77777777" w:rsidTr="00E935C7">
        <w:tc>
          <w:tcPr>
            <w:tcW w:w="2250" w:type="dxa"/>
          </w:tcPr>
          <w:p w14:paraId="4B94A10A" w14:textId="1E87129C" w:rsidR="00E935C7" w:rsidRPr="00C638A7" w:rsidRDefault="00E935C7" w:rsidP="00E935C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ค่าเสื่อมราคาและ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br/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  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810" w:type="dxa"/>
          </w:tcPr>
          <w:p w14:paraId="1FF2E05D" w14:textId="77777777" w:rsidR="00E935C7" w:rsidRPr="00C638A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396208F" w14:textId="77777777" w:rsidR="00E935C7" w:rsidRPr="00C638A7" w:rsidRDefault="00E935C7" w:rsidP="00E935C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716BE071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528E4EBA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386F2331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" w:type="dxa"/>
          </w:tcPr>
          <w:p w14:paraId="1AA5DEAD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685C5E73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3AA0462F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31B13BD6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7515482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06240248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18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06" w:type="dxa"/>
          </w:tcPr>
          <w:p w14:paraId="2E782BCB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center"/>
          </w:tcPr>
          <w:p w14:paraId="5334E7F5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2FB37A58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136961BB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CD6FBA7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E8122C3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B1F7EA9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24B01EC" w14:textId="77777777" w:rsidR="00E935C7" w:rsidRPr="00C638A7" w:rsidRDefault="00E935C7" w:rsidP="00E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27349" w:rsidRPr="00C638A7" w14:paraId="66BD3E77" w14:textId="77777777" w:rsidTr="00E935C7">
        <w:tc>
          <w:tcPr>
            <w:tcW w:w="2250" w:type="dxa"/>
          </w:tcPr>
          <w:p w14:paraId="06403465" w14:textId="2F640DDE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C638A7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810" w:type="dxa"/>
          </w:tcPr>
          <w:p w14:paraId="6826B18C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2F76442B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6721E635" w14:textId="782EEB88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A896F2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2578D95F" w14:textId="47475D40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2,535</w:t>
            </w:r>
          </w:p>
        </w:tc>
        <w:tc>
          <w:tcPr>
            <w:tcW w:w="108" w:type="dxa"/>
          </w:tcPr>
          <w:p w14:paraId="2837D493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00E2D4B0" w14:textId="2DE51856" w:rsidR="00827349" w:rsidRPr="00C638A7" w:rsidRDefault="00827349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975</w:t>
            </w:r>
          </w:p>
        </w:tc>
        <w:tc>
          <w:tcPr>
            <w:tcW w:w="106" w:type="dxa"/>
          </w:tcPr>
          <w:p w14:paraId="190609C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7B1E6B9" w14:textId="776E6C54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768,518</w:t>
            </w:r>
          </w:p>
        </w:tc>
        <w:tc>
          <w:tcPr>
            <w:tcW w:w="106" w:type="dxa"/>
          </w:tcPr>
          <w:p w14:paraId="1EECF48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036CB7EB" w14:textId="2636EF16" w:rsidR="00827349" w:rsidRPr="00C638A7" w:rsidRDefault="00827349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110,815</w:t>
            </w:r>
          </w:p>
        </w:tc>
        <w:tc>
          <w:tcPr>
            <w:tcW w:w="106" w:type="dxa"/>
          </w:tcPr>
          <w:p w14:paraId="7CD8734B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center"/>
          </w:tcPr>
          <w:p w14:paraId="16CC004B" w14:textId="0F322F75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102,600</w:t>
            </w:r>
          </w:p>
        </w:tc>
        <w:tc>
          <w:tcPr>
            <w:tcW w:w="106" w:type="dxa"/>
          </w:tcPr>
          <w:p w14:paraId="2B33F8AA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03D76D2D" w14:textId="343F95A0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4,676</w:t>
            </w:r>
          </w:p>
        </w:tc>
        <w:tc>
          <w:tcPr>
            <w:tcW w:w="106" w:type="dxa"/>
          </w:tcPr>
          <w:p w14:paraId="7A83FB8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455ACB5" w14:textId="4BD9EA1B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16,325</w:t>
            </w:r>
          </w:p>
        </w:tc>
        <w:tc>
          <w:tcPr>
            <w:tcW w:w="106" w:type="dxa"/>
          </w:tcPr>
          <w:p w14:paraId="55CF71FF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255201A" w14:textId="1AA65CBD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1,006,444</w:t>
            </w:r>
          </w:p>
        </w:tc>
      </w:tr>
      <w:tr w:rsidR="00827349" w:rsidRPr="00C638A7" w14:paraId="34360635" w14:textId="77777777" w:rsidTr="00E935C7">
        <w:tc>
          <w:tcPr>
            <w:tcW w:w="2250" w:type="dxa"/>
          </w:tcPr>
          <w:p w14:paraId="66B32EF5" w14:textId="0DCCCF8C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031D5934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7F3DE75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01A9FBB0" w14:textId="75B4945D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129367F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551CA2BE" w14:textId="1817E9FA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1,515</w:t>
            </w:r>
          </w:p>
        </w:tc>
        <w:tc>
          <w:tcPr>
            <w:tcW w:w="108" w:type="dxa"/>
          </w:tcPr>
          <w:p w14:paraId="469C3B1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72941362" w14:textId="565893CA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1,623</w:t>
            </w:r>
          </w:p>
        </w:tc>
        <w:tc>
          <w:tcPr>
            <w:tcW w:w="106" w:type="dxa"/>
          </w:tcPr>
          <w:p w14:paraId="35B8869F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03114A85" w14:textId="4093C60A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99,517</w:t>
            </w:r>
          </w:p>
        </w:tc>
        <w:tc>
          <w:tcPr>
            <w:tcW w:w="106" w:type="dxa"/>
          </w:tcPr>
          <w:p w14:paraId="4964921A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3245DBB8" w14:textId="169D6BB2" w:rsidR="00827349" w:rsidRPr="00C638A7" w:rsidRDefault="00827349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23,563</w:t>
            </w:r>
          </w:p>
        </w:tc>
        <w:tc>
          <w:tcPr>
            <w:tcW w:w="106" w:type="dxa"/>
          </w:tcPr>
          <w:p w14:paraId="3D0AFE6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center"/>
          </w:tcPr>
          <w:p w14:paraId="69CDB597" w14:textId="1E4992DB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17,144</w:t>
            </w:r>
          </w:p>
        </w:tc>
        <w:tc>
          <w:tcPr>
            <w:tcW w:w="106" w:type="dxa"/>
          </w:tcPr>
          <w:p w14:paraId="13BC405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37FD2552" w14:textId="42CC1EFA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1,042</w:t>
            </w:r>
          </w:p>
        </w:tc>
        <w:tc>
          <w:tcPr>
            <w:tcW w:w="106" w:type="dxa"/>
          </w:tcPr>
          <w:p w14:paraId="058D7ADB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FAEE2A7" w14:textId="79D68D2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339D1E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2C3624FF" w14:textId="7BEDE528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144,404</w:t>
            </w:r>
          </w:p>
        </w:tc>
      </w:tr>
      <w:tr w:rsidR="00827349" w:rsidRPr="00C638A7" w14:paraId="32C5184A" w14:textId="77777777" w:rsidTr="00E935C7">
        <w:tc>
          <w:tcPr>
            <w:tcW w:w="2250" w:type="dxa"/>
          </w:tcPr>
          <w:p w14:paraId="0ADB9102" w14:textId="0E822458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กลับรายการขาดทุนจาก</w:t>
            </w: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 xml:space="preserve">   การด้อยค่า</w:t>
            </w:r>
          </w:p>
        </w:tc>
        <w:tc>
          <w:tcPr>
            <w:tcW w:w="810" w:type="dxa"/>
          </w:tcPr>
          <w:p w14:paraId="2456ADF4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2C5C3445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0D77B2C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84E119B" w14:textId="441332B9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6065FA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68F105A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D900BD8" w14:textId="0173CF36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6A231B3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1EB4170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FD7B3DE" w14:textId="7DE4E3C0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711C2FE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5A7995F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1668C1B" w14:textId="057AD9C9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(991)</w:t>
            </w:r>
          </w:p>
        </w:tc>
        <w:tc>
          <w:tcPr>
            <w:tcW w:w="106" w:type="dxa"/>
          </w:tcPr>
          <w:p w14:paraId="3619C3E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9391F3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57D0B1A" w14:textId="5F6E70E4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right="-18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(514)</w:t>
            </w:r>
          </w:p>
        </w:tc>
        <w:tc>
          <w:tcPr>
            <w:tcW w:w="106" w:type="dxa"/>
          </w:tcPr>
          <w:p w14:paraId="791F8EE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0046871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ABB19ED" w14:textId="2CB9F8AB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(112)</w:t>
            </w:r>
          </w:p>
        </w:tc>
        <w:tc>
          <w:tcPr>
            <w:tcW w:w="106" w:type="dxa"/>
          </w:tcPr>
          <w:p w14:paraId="06DE6E7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BC55DE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E3FBA9F" w14:textId="7DB00BB4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DE729E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4507C4C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83E2E1E" w14:textId="5613FF92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47C3A8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AB9F74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CDCEEE2" w14:textId="0B4F3C94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(1,617)</w:t>
            </w:r>
          </w:p>
        </w:tc>
      </w:tr>
      <w:tr w:rsidR="00827349" w:rsidRPr="00C638A7" w14:paraId="04C2B3C9" w14:textId="77777777" w:rsidTr="00E935C7">
        <w:tc>
          <w:tcPr>
            <w:tcW w:w="2250" w:type="dxa"/>
          </w:tcPr>
          <w:p w14:paraId="53B9A03E" w14:textId="01C5EF2A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13455EAA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674D6810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F9E1285" w14:textId="473725E1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25A1B3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7126C42" w14:textId="1F50838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3A5BA67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8B7F2DC" w14:textId="1F7578AD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E393097" w14:textId="0B9D32F1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09D424" w14:textId="2D496510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(55,109)</w:t>
            </w:r>
          </w:p>
        </w:tc>
        <w:tc>
          <w:tcPr>
            <w:tcW w:w="106" w:type="dxa"/>
          </w:tcPr>
          <w:p w14:paraId="6B1C4743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E6BB8B" w14:textId="476CBFB1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(6,543)</w:t>
            </w:r>
          </w:p>
        </w:tc>
        <w:tc>
          <w:tcPr>
            <w:tcW w:w="106" w:type="dxa"/>
          </w:tcPr>
          <w:p w14:paraId="4CB5940B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FD4DF3" w14:textId="2ED70FD2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(8,040)</w:t>
            </w:r>
          </w:p>
        </w:tc>
        <w:tc>
          <w:tcPr>
            <w:tcW w:w="106" w:type="dxa"/>
          </w:tcPr>
          <w:p w14:paraId="4CA448F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8FA536" w14:textId="4A96280F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(1,997)</w:t>
            </w:r>
          </w:p>
        </w:tc>
        <w:tc>
          <w:tcPr>
            <w:tcW w:w="106" w:type="dxa"/>
          </w:tcPr>
          <w:p w14:paraId="02C1EA0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643BC71D" w14:textId="714CDED4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645282B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4C6CCB5E" w14:textId="736D3C6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(71,689)</w:t>
            </w:r>
          </w:p>
        </w:tc>
      </w:tr>
      <w:tr w:rsidR="00827349" w:rsidRPr="00C638A7" w14:paraId="6F84B747" w14:textId="77777777" w:rsidTr="00E935C7">
        <w:tc>
          <w:tcPr>
            <w:tcW w:w="2250" w:type="dxa"/>
          </w:tcPr>
          <w:p w14:paraId="3C77E94E" w14:textId="19B245A1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2566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  <w:t xml:space="preserve">  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810" w:type="dxa"/>
          </w:tcPr>
          <w:p w14:paraId="5F3E3385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04B5B84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AFC08A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602CDDE" w14:textId="7FAE40E2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78378F3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5EC788C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7236047A" w14:textId="3D6B772B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4,050</w:t>
            </w:r>
          </w:p>
        </w:tc>
        <w:tc>
          <w:tcPr>
            <w:tcW w:w="108" w:type="dxa"/>
          </w:tcPr>
          <w:p w14:paraId="2DBF7BE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9531023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BDABA4A" w14:textId="27D74A88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2,598</w:t>
            </w:r>
          </w:p>
        </w:tc>
        <w:tc>
          <w:tcPr>
            <w:tcW w:w="106" w:type="dxa"/>
          </w:tcPr>
          <w:p w14:paraId="04A07B52" w14:textId="33ECBB50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8CA37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BA798B6" w14:textId="529EC231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811,935</w:t>
            </w:r>
          </w:p>
        </w:tc>
        <w:tc>
          <w:tcPr>
            <w:tcW w:w="106" w:type="dxa"/>
          </w:tcPr>
          <w:p w14:paraId="079A402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604E8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39B0CCD" w14:textId="41683259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127,321</w:t>
            </w:r>
          </w:p>
        </w:tc>
        <w:tc>
          <w:tcPr>
            <w:tcW w:w="106" w:type="dxa"/>
          </w:tcPr>
          <w:p w14:paraId="2E46F40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3FB85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730BBAE7" w14:textId="6AB28FB3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111,592</w:t>
            </w:r>
          </w:p>
        </w:tc>
        <w:tc>
          <w:tcPr>
            <w:tcW w:w="106" w:type="dxa"/>
          </w:tcPr>
          <w:p w14:paraId="240E296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633A6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E5632A6" w14:textId="2A90CF08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3,721</w:t>
            </w:r>
          </w:p>
        </w:tc>
        <w:tc>
          <w:tcPr>
            <w:tcW w:w="106" w:type="dxa"/>
          </w:tcPr>
          <w:p w14:paraId="5BE1DDE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2ECB3E9A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030B9BDA" w14:textId="49C53D3E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16,325</w:t>
            </w:r>
          </w:p>
        </w:tc>
        <w:tc>
          <w:tcPr>
            <w:tcW w:w="106" w:type="dxa"/>
          </w:tcPr>
          <w:p w14:paraId="6F66A9FF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58C5776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5094977F" w14:textId="462D73EF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1,077,542</w:t>
            </w:r>
          </w:p>
        </w:tc>
      </w:tr>
      <w:tr w:rsidR="00827349" w:rsidRPr="00C638A7" w14:paraId="3DF05C34" w14:textId="77777777" w:rsidTr="00E935C7">
        <w:tc>
          <w:tcPr>
            <w:tcW w:w="2250" w:type="dxa"/>
          </w:tcPr>
          <w:p w14:paraId="29040239" w14:textId="77777777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19D61BC7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5F45751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49C696D7" w14:textId="0B09752B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5600893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21CDA666" w14:textId="11E3C8F5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1,535</w:t>
            </w:r>
          </w:p>
        </w:tc>
        <w:tc>
          <w:tcPr>
            <w:tcW w:w="108" w:type="dxa"/>
          </w:tcPr>
          <w:p w14:paraId="77C4E55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1E6C5D32" w14:textId="5C2924F9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2,080</w:t>
            </w:r>
          </w:p>
        </w:tc>
        <w:tc>
          <w:tcPr>
            <w:tcW w:w="106" w:type="dxa"/>
          </w:tcPr>
          <w:p w14:paraId="62959CD5" w14:textId="312974A3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20AE7258" w14:textId="2CE0F8A1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114,465</w:t>
            </w:r>
          </w:p>
        </w:tc>
        <w:tc>
          <w:tcPr>
            <w:tcW w:w="106" w:type="dxa"/>
          </w:tcPr>
          <w:p w14:paraId="5F656113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4F49FE34" w14:textId="2F944DBC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23,80</w:t>
            </w:r>
            <w:r w:rsidR="007879BD" w:rsidRPr="00C638A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6" w:type="dxa"/>
          </w:tcPr>
          <w:p w14:paraId="64A9E4B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center"/>
          </w:tcPr>
          <w:p w14:paraId="64B8E3F3" w14:textId="5F0D134F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19,197</w:t>
            </w:r>
          </w:p>
        </w:tc>
        <w:tc>
          <w:tcPr>
            <w:tcW w:w="106" w:type="dxa"/>
          </w:tcPr>
          <w:p w14:paraId="240DD17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128D908" w14:textId="62330998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1,015</w:t>
            </w:r>
          </w:p>
        </w:tc>
        <w:tc>
          <w:tcPr>
            <w:tcW w:w="106" w:type="dxa"/>
          </w:tcPr>
          <w:p w14:paraId="571AE0D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D30AF9C" w14:textId="12554119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FCDD82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6EA19E5" w14:textId="36559E74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162,09</w:t>
            </w:r>
            <w:r w:rsidR="007879BD" w:rsidRPr="00C638A7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827349" w:rsidRPr="00C638A7" w14:paraId="5844F83A" w14:textId="77777777" w:rsidTr="00E935C7">
        <w:tc>
          <w:tcPr>
            <w:tcW w:w="2250" w:type="dxa"/>
          </w:tcPr>
          <w:p w14:paraId="490E13F4" w14:textId="5639F09D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810" w:type="dxa"/>
          </w:tcPr>
          <w:p w14:paraId="3C20420C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C9287FF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5C781FF8" w14:textId="04E0B4A3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0DD9E23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57650ACA" w14:textId="6AA12223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3976C9AF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388D6B18" w14:textId="1BAD4FA2" w:rsidR="00827349" w:rsidRPr="00C638A7" w:rsidRDefault="00F05F3F" w:rsidP="00F0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400</w:t>
            </w:r>
          </w:p>
        </w:tc>
        <w:tc>
          <w:tcPr>
            <w:tcW w:w="106" w:type="dxa"/>
          </w:tcPr>
          <w:p w14:paraId="076F613D" w14:textId="3E4001AF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56F2031A" w14:textId="6A9FE2ED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3,083</w:t>
            </w:r>
          </w:p>
        </w:tc>
        <w:tc>
          <w:tcPr>
            <w:tcW w:w="106" w:type="dxa"/>
          </w:tcPr>
          <w:p w14:paraId="1D6DE12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B634D71" w14:textId="590E28F8" w:rsidR="00827349" w:rsidRPr="00C638A7" w:rsidRDefault="00F05F3F" w:rsidP="0078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B9EAB5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11FE06E" w14:textId="13AA9E49" w:rsidR="00827349" w:rsidRPr="00C638A7" w:rsidRDefault="00F05F3F" w:rsidP="0078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EF19BC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75F2D805" w14:textId="5B03EFF2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0561BC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02743A66" w14:textId="6BAF25BC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FF108C3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CEA016A" w14:textId="55D6A9C2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3,483</w:t>
            </w:r>
          </w:p>
        </w:tc>
      </w:tr>
      <w:tr w:rsidR="00827349" w:rsidRPr="00C638A7" w14:paraId="3E57D1A3" w14:textId="77777777" w:rsidTr="00E935C7">
        <w:tc>
          <w:tcPr>
            <w:tcW w:w="2250" w:type="dxa"/>
          </w:tcPr>
          <w:p w14:paraId="68F3B62A" w14:textId="77777777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68A05514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69ECC8B7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BDCF643" w14:textId="3B7E85AA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05EB79E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C446291" w14:textId="72712A61" w:rsidR="00827349" w:rsidRPr="00C638A7" w:rsidRDefault="00F05F3F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(7)</w:t>
            </w:r>
          </w:p>
        </w:tc>
        <w:tc>
          <w:tcPr>
            <w:tcW w:w="108" w:type="dxa"/>
          </w:tcPr>
          <w:p w14:paraId="0B849AC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46EB3DE" w14:textId="5A1A3E8D" w:rsidR="00827349" w:rsidRPr="00C638A7" w:rsidRDefault="00F05F3F" w:rsidP="00F0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(105)</w:t>
            </w:r>
          </w:p>
        </w:tc>
        <w:tc>
          <w:tcPr>
            <w:tcW w:w="106" w:type="dxa"/>
          </w:tcPr>
          <w:p w14:paraId="26E043C1" w14:textId="24524D5D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940DAC" w14:textId="3BCB54A5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(58,394)</w:t>
            </w:r>
          </w:p>
        </w:tc>
        <w:tc>
          <w:tcPr>
            <w:tcW w:w="106" w:type="dxa"/>
          </w:tcPr>
          <w:p w14:paraId="3EDD28B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6F0AC2" w14:textId="46649197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(16,719)</w:t>
            </w:r>
          </w:p>
        </w:tc>
        <w:tc>
          <w:tcPr>
            <w:tcW w:w="106" w:type="dxa"/>
          </w:tcPr>
          <w:p w14:paraId="4FFC830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3A7EA1" w14:textId="31D34C05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(15,837)</w:t>
            </w:r>
          </w:p>
        </w:tc>
        <w:tc>
          <w:tcPr>
            <w:tcW w:w="106" w:type="dxa"/>
          </w:tcPr>
          <w:p w14:paraId="5018A1FB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0AFC90" w14:textId="27D5D790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(480)</w:t>
            </w:r>
          </w:p>
        </w:tc>
        <w:tc>
          <w:tcPr>
            <w:tcW w:w="106" w:type="dxa"/>
          </w:tcPr>
          <w:p w14:paraId="2C880D1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7A6BBB1E" w14:textId="39478C57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1F666D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4D3D9D0" w14:textId="7A416634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sz w:val="25"/>
                <w:szCs w:val="25"/>
              </w:rPr>
              <w:t>(91,542)</w:t>
            </w:r>
          </w:p>
        </w:tc>
      </w:tr>
      <w:tr w:rsidR="00827349" w:rsidRPr="00C638A7" w14:paraId="36CD1A5B" w14:textId="77777777" w:rsidTr="00E935C7">
        <w:tc>
          <w:tcPr>
            <w:tcW w:w="2250" w:type="dxa"/>
          </w:tcPr>
          <w:p w14:paraId="4A122238" w14:textId="33800CE5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810" w:type="dxa"/>
          </w:tcPr>
          <w:p w14:paraId="34B7AD8A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05894FE4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7FCA9F9D" w14:textId="7FDAAA4A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020835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4CBD4B51" w14:textId="08D0316C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5,578</w:t>
            </w:r>
          </w:p>
        </w:tc>
        <w:tc>
          <w:tcPr>
            <w:tcW w:w="108" w:type="dxa"/>
          </w:tcPr>
          <w:p w14:paraId="3DA31EC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FAC000B" w14:textId="54EE61E9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4,973</w:t>
            </w:r>
          </w:p>
        </w:tc>
        <w:tc>
          <w:tcPr>
            <w:tcW w:w="106" w:type="dxa"/>
          </w:tcPr>
          <w:p w14:paraId="1B5A364F" w14:textId="25F6FF4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E23A4E" w14:textId="7000DB15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871,089</w:t>
            </w:r>
          </w:p>
        </w:tc>
        <w:tc>
          <w:tcPr>
            <w:tcW w:w="106" w:type="dxa"/>
          </w:tcPr>
          <w:p w14:paraId="77E3B8B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326ABE" w14:textId="37F5A310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134,40</w:t>
            </w:r>
            <w:r w:rsidR="00350B19"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106" w:type="dxa"/>
          </w:tcPr>
          <w:p w14:paraId="0735FDA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4FADAE" w14:textId="69F66522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114,952</w:t>
            </w:r>
          </w:p>
        </w:tc>
        <w:tc>
          <w:tcPr>
            <w:tcW w:w="106" w:type="dxa"/>
          </w:tcPr>
          <w:p w14:paraId="34C6BBC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1EE41D" w14:textId="1DE91848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4,256</w:t>
            </w:r>
          </w:p>
        </w:tc>
        <w:tc>
          <w:tcPr>
            <w:tcW w:w="106" w:type="dxa"/>
          </w:tcPr>
          <w:p w14:paraId="0721FB1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95613" w14:textId="104C5EF6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16,325</w:t>
            </w:r>
          </w:p>
        </w:tc>
        <w:tc>
          <w:tcPr>
            <w:tcW w:w="106" w:type="dxa"/>
          </w:tcPr>
          <w:p w14:paraId="2457F8C3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F0CDB" w14:textId="3272EFFF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1,151,57</w:t>
            </w:r>
            <w:r w:rsidR="007879BD"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</w:p>
        </w:tc>
      </w:tr>
      <w:tr w:rsidR="00827349" w:rsidRPr="00C638A7" w14:paraId="5FD7AC06" w14:textId="77777777" w:rsidTr="00E935C7">
        <w:trPr>
          <w:trHeight w:val="163"/>
        </w:trPr>
        <w:tc>
          <w:tcPr>
            <w:tcW w:w="2250" w:type="dxa"/>
          </w:tcPr>
          <w:p w14:paraId="6D196165" w14:textId="77777777" w:rsidR="00827349" w:rsidRPr="00C638A7" w:rsidRDefault="00827349" w:rsidP="00827349">
            <w:pPr>
              <w:tabs>
                <w:tab w:val="clear" w:pos="227"/>
                <w:tab w:val="left" w:pos="2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</w:tcPr>
          <w:p w14:paraId="01BA51F6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240" w:lineRule="auto"/>
              <w:ind w:left="-106" w:right="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6" w:type="dxa"/>
          </w:tcPr>
          <w:p w14:paraId="63E6FDFE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spacing w:line="240" w:lineRule="auto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FAAD8E3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" w:type="dxa"/>
          </w:tcPr>
          <w:p w14:paraId="484F3E4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314098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" w:type="dxa"/>
          </w:tcPr>
          <w:p w14:paraId="52BE1F3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2C04A0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" w:type="dxa"/>
          </w:tcPr>
          <w:p w14:paraId="05E518EF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FA3E4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6" w:type="dxa"/>
          </w:tcPr>
          <w:p w14:paraId="5B32E44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6C7F7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6" w:type="dxa"/>
          </w:tcPr>
          <w:p w14:paraId="3F63B660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58642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" w:type="dxa"/>
          </w:tcPr>
          <w:p w14:paraId="2D071FD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5DFFC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" w:type="dxa"/>
          </w:tcPr>
          <w:p w14:paraId="022A72BA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317FFF98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" w:type="dxa"/>
          </w:tcPr>
          <w:p w14:paraId="167D42A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5E723E9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27349" w:rsidRPr="00C638A7" w14:paraId="6BD9EC13" w14:textId="77777777" w:rsidTr="00E935C7">
        <w:tc>
          <w:tcPr>
            <w:tcW w:w="2250" w:type="dxa"/>
          </w:tcPr>
          <w:p w14:paraId="73A6BED6" w14:textId="45B4C420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5EF402E3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521FB513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</w:tcPr>
          <w:p w14:paraId="2572885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1" w:type="dxa"/>
          </w:tcPr>
          <w:p w14:paraId="35E58E2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</w:tcPr>
          <w:p w14:paraId="428A72F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546A161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04DD994B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44E832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30B204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14:paraId="2CE20FD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7786B95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14:paraId="06804F31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center"/>
          </w:tcPr>
          <w:p w14:paraId="036ABA8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082C1EF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2356AF1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F87C0D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25FE2737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22332F6A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20AEC57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827349" w:rsidRPr="00C638A7" w14:paraId="69F6F9B0" w14:textId="77777777" w:rsidTr="00E935C7">
        <w:tc>
          <w:tcPr>
            <w:tcW w:w="2250" w:type="dxa"/>
          </w:tcPr>
          <w:p w14:paraId="4BE44E8A" w14:textId="63AF4332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810" w:type="dxa"/>
          </w:tcPr>
          <w:p w14:paraId="10A5F068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9048B51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4E616B7B" w14:textId="7D2D8F78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21,300</w:t>
            </w:r>
          </w:p>
        </w:tc>
        <w:tc>
          <w:tcPr>
            <w:tcW w:w="111" w:type="dxa"/>
          </w:tcPr>
          <w:p w14:paraId="0A652B5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663CAAC1" w14:textId="2B7134FF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26,270</w:t>
            </w:r>
          </w:p>
        </w:tc>
        <w:tc>
          <w:tcPr>
            <w:tcW w:w="108" w:type="dxa"/>
          </w:tcPr>
          <w:p w14:paraId="406F9B8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4ADAB90" w14:textId="0C65DD1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16,176</w:t>
            </w:r>
          </w:p>
        </w:tc>
        <w:tc>
          <w:tcPr>
            <w:tcW w:w="106" w:type="dxa"/>
          </w:tcPr>
          <w:p w14:paraId="659B64EA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57B484A" w14:textId="2A07836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360,260</w:t>
            </w:r>
          </w:p>
        </w:tc>
        <w:tc>
          <w:tcPr>
            <w:tcW w:w="106" w:type="dxa"/>
          </w:tcPr>
          <w:p w14:paraId="35910C3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88E387B" w14:textId="6FC1B64B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72,413</w:t>
            </w:r>
          </w:p>
        </w:tc>
        <w:tc>
          <w:tcPr>
            <w:tcW w:w="106" w:type="dxa"/>
          </w:tcPr>
          <w:p w14:paraId="23197764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305ED5B" w14:textId="15B87BD3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48,080</w:t>
            </w:r>
          </w:p>
        </w:tc>
        <w:tc>
          <w:tcPr>
            <w:tcW w:w="106" w:type="dxa"/>
          </w:tcPr>
          <w:p w14:paraId="356F6E1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EE00EE7" w14:textId="14F6558B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3,739</w:t>
            </w:r>
          </w:p>
        </w:tc>
        <w:tc>
          <w:tcPr>
            <w:tcW w:w="106" w:type="dxa"/>
          </w:tcPr>
          <w:p w14:paraId="44A8688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</w:tcPr>
          <w:p w14:paraId="0BBE7D6D" w14:textId="2C23FAAF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3,877</w:t>
            </w:r>
          </w:p>
        </w:tc>
        <w:tc>
          <w:tcPr>
            <w:tcW w:w="106" w:type="dxa"/>
          </w:tcPr>
          <w:p w14:paraId="25DE8089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</w:tcPr>
          <w:p w14:paraId="63F5DB9D" w14:textId="0170B683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552,115</w:t>
            </w:r>
          </w:p>
        </w:tc>
      </w:tr>
      <w:tr w:rsidR="00827349" w:rsidRPr="00C638A7" w14:paraId="59D342F8" w14:textId="77777777" w:rsidTr="00E935C7">
        <w:tc>
          <w:tcPr>
            <w:tcW w:w="2250" w:type="dxa"/>
          </w:tcPr>
          <w:p w14:paraId="032A02A7" w14:textId="675436F3" w:rsidR="00827349" w:rsidRPr="00C638A7" w:rsidRDefault="00827349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810" w:type="dxa"/>
          </w:tcPr>
          <w:p w14:paraId="7DB4854D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16AC381" w14:textId="77777777" w:rsidR="00827349" w:rsidRPr="00C638A7" w:rsidRDefault="00827349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08" w:type="dxa"/>
            <w:tcBorders>
              <w:top w:val="double" w:sz="4" w:space="0" w:color="auto"/>
              <w:bottom w:val="double" w:sz="4" w:space="0" w:color="auto"/>
            </w:tcBorders>
          </w:tcPr>
          <w:p w14:paraId="47DADEE4" w14:textId="1342221A" w:rsidR="00827349" w:rsidRPr="00C638A7" w:rsidRDefault="0071532E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21,300</w:t>
            </w:r>
          </w:p>
        </w:tc>
        <w:tc>
          <w:tcPr>
            <w:tcW w:w="111" w:type="dxa"/>
          </w:tcPr>
          <w:p w14:paraId="32A59F0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</w:tcPr>
          <w:p w14:paraId="16D3A7D7" w14:textId="54CBE6FD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24,704</w:t>
            </w:r>
          </w:p>
        </w:tc>
        <w:tc>
          <w:tcPr>
            <w:tcW w:w="108" w:type="dxa"/>
          </w:tcPr>
          <w:p w14:paraId="50DAAF15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707B9982" w14:textId="2A3E2018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16,243</w:t>
            </w:r>
          </w:p>
        </w:tc>
        <w:tc>
          <w:tcPr>
            <w:tcW w:w="106" w:type="dxa"/>
          </w:tcPr>
          <w:p w14:paraId="50BD0B1C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6006D0" w14:textId="24680102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312,751</w:t>
            </w:r>
          </w:p>
        </w:tc>
        <w:tc>
          <w:tcPr>
            <w:tcW w:w="106" w:type="dxa"/>
          </w:tcPr>
          <w:p w14:paraId="21F24B02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343F80" w14:textId="6ACE7A54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61,769</w:t>
            </w:r>
          </w:p>
        </w:tc>
        <w:tc>
          <w:tcPr>
            <w:tcW w:w="106" w:type="dxa"/>
          </w:tcPr>
          <w:p w14:paraId="5A74FF0B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693843" w14:textId="3E7C0DF4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40,565</w:t>
            </w:r>
          </w:p>
        </w:tc>
        <w:tc>
          <w:tcPr>
            <w:tcW w:w="106" w:type="dxa"/>
          </w:tcPr>
          <w:p w14:paraId="40A0586D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6D31A0" w14:textId="7FC6D3CF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3,235</w:t>
            </w:r>
          </w:p>
        </w:tc>
        <w:tc>
          <w:tcPr>
            <w:tcW w:w="106" w:type="dxa"/>
          </w:tcPr>
          <w:p w14:paraId="1215B3C6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59E74F1" w14:textId="00C31FB6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9,723</w:t>
            </w:r>
          </w:p>
        </w:tc>
        <w:tc>
          <w:tcPr>
            <w:tcW w:w="106" w:type="dxa"/>
          </w:tcPr>
          <w:p w14:paraId="0AF91C5E" w14:textId="77777777" w:rsidR="00827349" w:rsidRPr="00C638A7" w:rsidRDefault="00827349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1C1FB52" w14:textId="4B4782C5" w:rsidR="00827349" w:rsidRPr="00C638A7" w:rsidRDefault="00F05F3F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490,290</w:t>
            </w:r>
          </w:p>
        </w:tc>
      </w:tr>
    </w:tbl>
    <w:p w14:paraId="6AD1496A" w14:textId="77777777" w:rsidR="00216794" w:rsidRPr="00C638A7" w:rsidRDefault="00216794" w:rsidP="00432D55">
      <w:pPr>
        <w:tabs>
          <w:tab w:val="clear" w:pos="227"/>
          <w:tab w:val="left" w:pos="270"/>
        </w:tabs>
        <w:ind w:right="-108"/>
        <w:rPr>
          <w:rFonts w:asciiTheme="majorBidi" w:hAnsiTheme="majorBidi" w:cstheme="majorBidi"/>
          <w:b/>
          <w:bCs/>
          <w:sz w:val="26"/>
          <w:szCs w:val="26"/>
        </w:rPr>
        <w:sectPr w:rsidR="00216794" w:rsidRPr="00C638A7" w:rsidSect="00607E0C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74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80"/>
        <w:gridCol w:w="859"/>
        <w:gridCol w:w="106"/>
        <w:gridCol w:w="1645"/>
        <w:gridCol w:w="108"/>
        <w:gridCol w:w="1602"/>
        <w:gridCol w:w="106"/>
        <w:gridCol w:w="1514"/>
        <w:gridCol w:w="106"/>
        <w:gridCol w:w="1424"/>
        <w:gridCol w:w="180"/>
        <w:gridCol w:w="1530"/>
        <w:gridCol w:w="184"/>
        <w:gridCol w:w="1530"/>
      </w:tblGrid>
      <w:tr w:rsidR="00505133" w:rsidRPr="00C638A7" w14:paraId="19623F80" w14:textId="77777777" w:rsidTr="00F413DB">
        <w:trPr>
          <w:tblHeader/>
        </w:trPr>
        <w:tc>
          <w:tcPr>
            <w:tcW w:w="3780" w:type="dxa"/>
          </w:tcPr>
          <w:p w14:paraId="5144BC70" w14:textId="77777777" w:rsidR="00505133" w:rsidRPr="00C638A7" w:rsidRDefault="00505133" w:rsidP="00C4500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2CC8A1D0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5" w:type="dxa"/>
            <w:gridSpan w:val="12"/>
          </w:tcPr>
          <w:p w14:paraId="65D78DA7" w14:textId="3C9E7CAF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5133" w:rsidRPr="00C638A7" w14:paraId="5747420C" w14:textId="77777777" w:rsidTr="00F413DB">
        <w:trPr>
          <w:tblHeader/>
        </w:trPr>
        <w:tc>
          <w:tcPr>
            <w:tcW w:w="3780" w:type="dxa"/>
          </w:tcPr>
          <w:p w14:paraId="692AC054" w14:textId="77777777" w:rsidR="00505133" w:rsidRPr="00C638A7" w:rsidRDefault="00505133" w:rsidP="00C4500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1F4E21F2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5C3B43F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5" w:type="dxa"/>
            <w:tcBorders>
              <w:left w:val="nil"/>
              <w:bottom w:val="nil"/>
              <w:right w:val="nil"/>
            </w:tcBorders>
          </w:tcPr>
          <w:p w14:paraId="6FE6DB15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66F9AC3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  <w:hideMark/>
          </w:tcPr>
          <w:p w14:paraId="0290CE23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840B709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hideMark/>
          </w:tcPr>
          <w:p w14:paraId="35BA8F17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1104661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</w:tcPr>
          <w:p w14:paraId="7868CA68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729E972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4DEDA962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4" w:type="dxa"/>
            <w:tcBorders>
              <w:left w:val="nil"/>
              <w:bottom w:val="nil"/>
              <w:right w:val="nil"/>
            </w:tcBorders>
          </w:tcPr>
          <w:p w14:paraId="3187EED1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46E19613" w14:textId="77777777" w:rsidR="00505133" w:rsidRPr="00C638A7" w:rsidRDefault="00505133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05133" w:rsidRPr="00C638A7" w14:paraId="12C10913" w14:textId="77777777" w:rsidTr="00F413DB">
        <w:trPr>
          <w:tblHeader/>
        </w:trPr>
        <w:tc>
          <w:tcPr>
            <w:tcW w:w="3780" w:type="dxa"/>
          </w:tcPr>
          <w:p w14:paraId="63BDBCD2" w14:textId="77777777" w:rsidR="00505133" w:rsidRPr="00C638A7" w:rsidRDefault="00505133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371BFE27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5885AB1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</w:tcPr>
          <w:p w14:paraId="6B0C217F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B6E063D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hideMark/>
          </w:tcPr>
          <w:p w14:paraId="56F22ACD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2360CFBE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hideMark/>
          </w:tcPr>
          <w:p w14:paraId="540E7A9F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4A83145B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</w:tcPr>
          <w:p w14:paraId="21B0C4CC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7A8281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17ED51C7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84" w:type="dxa"/>
          </w:tcPr>
          <w:p w14:paraId="0666FAA4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7AA13A9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05133" w:rsidRPr="00C638A7" w14:paraId="4B9993B2" w14:textId="77777777" w:rsidTr="00F413DB">
        <w:trPr>
          <w:tblHeader/>
        </w:trPr>
        <w:tc>
          <w:tcPr>
            <w:tcW w:w="3780" w:type="dxa"/>
          </w:tcPr>
          <w:p w14:paraId="1285C6BE" w14:textId="77777777" w:rsidR="00505133" w:rsidRPr="00C638A7" w:rsidRDefault="00505133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1DCAD290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136EB18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hideMark/>
          </w:tcPr>
          <w:p w14:paraId="02E5B4CA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08" w:type="dxa"/>
          </w:tcPr>
          <w:p w14:paraId="41555E48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hideMark/>
          </w:tcPr>
          <w:p w14:paraId="030ED325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6AC6D488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hideMark/>
          </w:tcPr>
          <w:p w14:paraId="68D4580C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6" w:type="dxa"/>
          </w:tcPr>
          <w:p w14:paraId="3542B1D5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</w:tcPr>
          <w:p w14:paraId="5AACFA51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0BC945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14353FB9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การก่อสร้างและ</w:t>
            </w:r>
          </w:p>
        </w:tc>
        <w:tc>
          <w:tcPr>
            <w:tcW w:w="184" w:type="dxa"/>
          </w:tcPr>
          <w:p w14:paraId="59DA6603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8857B5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05133" w:rsidRPr="00C638A7" w14:paraId="3026DAA9" w14:textId="77777777" w:rsidTr="00F413DB">
        <w:trPr>
          <w:tblHeader/>
        </w:trPr>
        <w:tc>
          <w:tcPr>
            <w:tcW w:w="3780" w:type="dxa"/>
          </w:tcPr>
          <w:p w14:paraId="5DC3DE71" w14:textId="77777777" w:rsidR="00505133" w:rsidRPr="00C638A7" w:rsidRDefault="00505133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3DF82023" w14:textId="6764CCC9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48D0962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hideMark/>
          </w:tcPr>
          <w:p w14:paraId="11ADEA8B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08" w:type="dxa"/>
          </w:tcPr>
          <w:p w14:paraId="580B8639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hideMark/>
          </w:tcPr>
          <w:p w14:paraId="4D292D98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3FC707D8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hideMark/>
          </w:tcPr>
          <w:p w14:paraId="5184CB53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06" w:type="dxa"/>
          </w:tcPr>
          <w:p w14:paraId="6E791188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hideMark/>
          </w:tcPr>
          <w:p w14:paraId="35A27B34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</w:tcPr>
          <w:p w14:paraId="355D49D7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56E68FAD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84" w:type="dxa"/>
          </w:tcPr>
          <w:p w14:paraId="6622C021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5E319B7C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05133" w:rsidRPr="00C638A7" w14:paraId="03F33EE1" w14:textId="77777777" w:rsidTr="00F413DB">
        <w:trPr>
          <w:tblHeader/>
        </w:trPr>
        <w:tc>
          <w:tcPr>
            <w:tcW w:w="3780" w:type="dxa"/>
          </w:tcPr>
          <w:p w14:paraId="5D9F4D79" w14:textId="77777777" w:rsidR="00505133" w:rsidRPr="00C638A7" w:rsidRDefault="00505133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23D996E6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5" w:type="dxa"/>
            <w:gridSpan w:val="12"/>
          </w:tcPr>
          <w:p w14:paraId="315AD03B" w14:textId="7466EBBE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638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05133" w:rsidRPr="00C638A7" w14:paraId="6865BEDE" w14:textId="77777777" w:rsidTr="00F413DB">
        <w:tc>
          <w:tcPr>
            <w:tcW w:w="3780" w:type="dxa"/>
            <w:hideMark/>
          </w:tcPr>
          <w:p w14:paraId="25BFF03E" w14:textId="77777777" w:rsidR="00505133" w:rsidRPr="00C638A7" w:rsidRDefault="00505133" w:rsidP="00CF332B">
            <w:pPr>
              <w:tabs>
                <w:tab w:val="clear" w:pos="227"/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59" w:type="dxa"/>
          </w:tcPr>
          <w:p w14:paraId="20142B7B" w14:textId="77777777" w:rsidR="00505133" w:rsidRPr="00C638A7" w:rsidRDefault="00505133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6" w:type="dxa"/>
          </w:tcPr>
          <w:p w14:paraId="02634325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45" w:type="dxa"/>
            <w:tcBorders>
              <w:left w:val="nil"/>
              <w:bottom w:val="nil"/>
              <w:right w:val="nil"/>
            </w:tcBorders>
          </w:tcPr>
          <w:p w14:paraId="3513849C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8D327EB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</w:tcPr>
          <w:p w14:paraId="67AF4BA5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AF5DAA6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14:paraId="54D1E6BF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38E226E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</w:tcPr>
          <w:p w14:paraId="4ECB7ECC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CC31B9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79C6957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1681EE13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196FC9D" w14:textId="77777777" w:rsidR="00505133" w:rsidRPr="00C638A7" w:rsidRDefault="00505133" w:rsidP="0063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133" w:rsidRPr="00C638A7" w14:paraId="4A041F25" w14:textId="77777777" w:rsidTr="00F413DB">
        <w:tc>
          <w:tcPr>
            <w:tcW w:w="3780" w:type="dxa"/>
            <w:hideMark/>
          </w:tcPr>
          <w:p w14:paraId="22582E74" w14:textId="4B9C4711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59" w:type="dxa"/>
          </w:tcPr>
          <w:p w14:paraId="54D17F7A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" w:type="dxa"/>
          </w:tcPr>
          <w:p w14:paraId="0AD84B4A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5" w:type="dxa"/>
            <w:vAlign w:val="center"/>
          </w:tcPr>
          <w:p w14:paraId="26CCFCFF" w14:textId="2496881C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38,559</w:t>
            </w:r>
          </w:p>
        </w:tc>
        <w:tc>
          <w:tcPr>
            <w:tcW w:w="108" w:type="dxa"/>
          </w:tcPr>
          <w:p w14:paraId="2112956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  <w:vAlign w:val="center"/>
          </w:tcPr>
          <w:p w14:paraId="60FB9226" w14:textId="481A6CD1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1,283</w:t>
            </w:r>
          </w:p>
        </w:tc>
        <w:tc>
          <w:tcPr>
            <w:tcW w:w="106" w:type="dxa"/>
          </w:tcPr>
          <w:p w14:paraId="2E2298F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005226ED" w14:textId="397D4E1C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17,481</w:t>
            </w:r>
          </w:p>
        </w:tc>
        <w:tc>
          <w:tcPr>
            <w:tcW w:w="106" w:type="dxa"/>
          </w:tcPr>
          <w:p w14:paraId="6AAC0F9D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vAlign w:val="center"/>
          </w:tcPr>
          <w:p w14:paraId="65DFD8BE" w14:textId="50C535D6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3,464</w:t>
            </w:r>
          </w:p>
        </w:tc>
        <w:tc>
          <w:tcPr>
            <w:tcW w:w="180" w:type="dxa"/>
          </w:tcPr>
          <w:p w14:paraId="578AF007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82711D1" w14:textId="369E1BA7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5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84" w:type="dxa"/>
          </w:tcPr>
          <w:p w14:paraId="5DE32729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623E7C" w14:textId="542CEE53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60,898</w:t>
            </w:r>
          </w:p>
        </w:tc>
      </w:tr>
      <w:tr w:rsidR="00505133" w:rsidRPr="00C638A7" w14:paraId="33465F7A" w14:textId="77777777" w:rsidTr="00F413DB">
        <w:tc>
          <w:tcPr>
            <w:tcW w:w="3780" w:type="dxa"/>
            <w:hideMark/>
          </w:tcPr>
          <w:p w14:paraId="1B2BB146" w14:textId="4580243C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59" w:type="dxa"/>
          </w:tcPr>
          <w:p w14:paraId="0D12784A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B816654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5" w:type="dxa"/>
            <w:vAlign w:val="center"/>
          </w:tcPr>
          <w:p w14:paraId="4E3F5A04" w14:textId="35A114F2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08" w:type="dxa"/>
          </w:tcPr>
          <w:p w14:paraId="6F6D1973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vAlign w:val="center"/>
          </w:tcPr>
          <w:p w14:paraId="4776545A" w14:textId="378F31AD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06" w:type="dxa"/>
          </w:tcPr>
          <w:p w14:paraId="218ED90A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00290E08" w14:textId="1F41585A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106" w:type="dxa"/>
          </w:tcPr>
          <w:p w14:paraId="420C01A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14:paraId="61A74438" w14:textId="4B6F3E71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2,082</w:t>
            </w:r>
          </w:p>
        </w:tc>
        <w:tc>
          <w:tcPr>
            <w:tcW w:w="180" w:type="dxa"/>
          </w:tcPr>
          <w:p w14:paraId="68F1128D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618EE2" w14:textId="006374C2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0B3178B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9B061E" w14:textId="74F3F4B0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4,842</w:t>
            </w:r>
          </w:p>
        </w:tc>
      </w:tr>
      <w:tr w:rsidR="00505133" w:rsidRPr="00C638A7" w14:paraId="59913B93" w14:textId="77777777" w:rsidTr="00F413DB">
        <w:tc>
          <w:tcPr>
            <w:tcW w:w="3780" w:type="dxa"/>
          </w:tcPr>
          <w:p w14:paraId="3BEC91C2" w14:textId="156C6D03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59" w:type="dxa"/>
          </w:tcPr>
          <w:p w14:paraId="1171F4C7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D6B710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5" w:type="dxa"/>
            <w:vAlign w:val="center"/>
          </w:tcPr>
          <w:p w14:paraId="0DDD21DF" w14:textId="234F6AF8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7691E2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6B7D76E" w14:textId="57396CB7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06" w:type="dxa"/>
          </w:tcPr>
          <w:p w14:paraId="25D04F3C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</w:tcPr>
          <w:p w14:paraId="437C7415" w14:textId="679179BA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(1,903)</w:t>
            </w:r>
          </w:p>
        </w:tc>
        <w:tc>
          <w:tcPr>
            <w:tcW w:w="106" w:type="dxa"/>
          </w:tcPr>
          <w:p w14:paraId="187E27D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</w:tcPr>
          <w:p w14:paraId="3ACA3CC4" w14:textId="05FB8084" w:rsidR="00505133" w:rsidRPr="00C638A7" w:rsidRDefault="00505133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(1,660)</w:t>
            </w:r>
          </w:p>
        </w:tc>
        <w:tc>
          <w:tcPr>
            <w:tcW w:w="180" w:type="dxa"/>
          </w:tcPr>
          <w:p w14:paraId="7B89FBB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78BD8B4" w14:textId="26323302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4B055738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EFD37D" w14:textId="7A28E1AB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(3,601)</w:t>
            </w:r>
          </w:p>
        </w:tc>
      </w:tr>
      <w:tr w:rsidR="00505133" w:rsidRPr="00C638A7" w14:paraId="26E789D1" w14:textId="77777777" w:rsidTr="00F413DB">
        <w:tc>
          <w:tcPr>
            <w:tcW w:w="3780" w:type="dxa"/>
            <w:hideMark/>
          </w:tcPr>
          <w:p w14:paraId="33A75616" w14:textId="051A2DE6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9" w:type="dxa"/>
          </w:tcPr>
          <w:p w14:paraId="18269707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57B291A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E4CA59" w14:textId="21EF503F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38,743</w:t>
            </w:r>
          </w:p>
        </w:tc>
        <w:tc>
          <w:tcPr>
            <w:tcW w:w="108" w:type="dxa"/>
          </w:tcPr>
          <w:p w14:paraId="2433947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D48FA5" w14:textId="74E6364F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1,301</w:t>
            </w:r>
          </w:p>
        </w:tc>
        <w:tc>
          <w:tcPr>
            <w:tcW w:w="106" w:type="dxa"/>
          </w:tcPr>
          <w:p w14:paraId="1A97A009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E32CBF" w14:textId="3EBE6218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18,098</w:t>
            </w:r>
          </w:p>
        </w:tc>
        <w:tc>
          <w:tcPr>
            <w:tcW w:w="106" w:type="dxa"/>
          </w:tcPr>
          <w:p w14:paraId="37386D0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BCB1D8" w14:textId="28C6140D" w:rsidR="00505133" w:rsidRPr="00C638A7" w:rsidRDefault="00505133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3,886</w:t>
            </w:r>
          </w:p>
        </w:tc>
        <w:tc>
          <w:tcPr>
            <w:tcW w:w="180" w:type="dxa"/>
          </w:tcPr>
          <w:p w14:paraId="03FF5356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2CAFA1" w14:textId="51FC0EB0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5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184" w:type="dxa"/>
          </w:tcPr>
          <w:p w14:paraId="4E5AA5D4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698970D" w14:textId="4DCC5938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62,139</w:t>
            </w:r>
          </w:p>
        </w:tc>
      </w:tr>
      <w:tr w:rsidR="00505133" w:rsidRPr="00C638A7" w14:paraId="27E5A3F1" w14:textId="77777777" w:rsidTr="00F413DB">
        <w:tc>
          <w:tcPr>
            <w:tcW w:w="3780" w:type="dxa"/>
          </w:tcPr>
          <w:p w14:paraId="2802EE71" w14:textId="77777777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59" w:type="dxa"/>
          </w:tcPr>
          <w:p w14:paraId="05E1ABF2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F99F8E7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5" w:type="dxa"/>
            <w:vAlign w:val="center"/>
          </w:tcPr>
          <w:p w14:paraId="10EE89EA" w14:textId="075FEA30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2,677</w:t>
            </w:r>
          </w:p>
        </w:tc>
        <w:tc>
          <w:tcPr>
            <w:tcW w:w="108" w:type="dxa"/>
          </w:tcPr>
          <w:p w14:paraId="2A2DA13D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vAlign w:val="center"/>
          </w:tcPr>
          <w:p w14:paraId="338F62B9" w14:textId="4E72E7AF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06" w:type="dxa"/>
          </w:tcPr>
          <w:p w14:paraId="1ECB2A93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732D1B4C" w14:textId="6FAF2C8A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1,647</w:t>
            </w:r>
          </w:p>
        </w:tc>
        <w:tc>
          <w:tcPr>
            <w:tcW w:w="106" w:type="dxa"/>
          </w:tcPr>
          <w:p w14:paraId="247D20E8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14:paraId="6F642624" w14:textId="2E5515A3" w:rsidR="00505133" w:rsidRPr="00C638A7" w:rsidRDefault="00505133" w:rsidP="0098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18265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82D959" w14:textId="27F9C1EA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BD92923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0BFC95" w14:textId="558E5799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4,405</w:t>
            </w:r>
          </w:p>
        </w:tc>
      </w:tr>
      <w:tr w:rsidR="00505133" w:rsidRPr="00C638A7" w14:paraId="17A6EC1A" w14:textId="77777777" w:rsidTr="00F413DB">
        <w:tc>
          <w:tcPr>
            <w:tcW w:w="3780" w:type="dxa"/>
            <w:hideMark/>
          </w:tcPr>
          <w:p w14:paraId="29C2E573" w14:textId="77777777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59" w:type="dxa"/>
          </w:tcPr>
          <w:p w14:paraId="6F9842FF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" w:type="dxa"/>
          </w:tcPr>
          <w:p w14:paraId="54F1B6D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FF614B" w14:textId="4CD62CEB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(76)</w:t>
            </w:r>
          </w:p>
        </w:tc>
        <w:tc>
          <w:tcPr>
            <w:tcW w:w="108" w:type="dxa"/>
          </w:tcPr>
          <w:p w14:paraId="7B444D43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50D70" w14:textId="449AAA83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(495)</w:t>
            </w:r>
          </w:p>
        </w:tc>
        <w:tc>
          <w:tcPr>
            <w:tcW w:w="106" w:type="dxa"/>
          </w:tcPr>
          <w:p w14:paraId="07F12C2D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86D73" w14:textId="53947F80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(1,440)</w:t>
            </w:r>
          </w:p>
        </w:tc>
        <w:tc>
          <w:tcPr>
            <w:tcW w:w="106" w:type="dxa"/>
          </w:tcPr>
          <w:p w14:paraId="71CBA9F8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47D17" w14:textId="112BD0FB" w:rsidR="00505133" w:rsidRPr="00C638A7" w:rsidRDefault="00505133" w:rsidP="0098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7FA7B5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51A81E" w14:textId="2CC971D0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5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(111)</w:t>
            </w:r>
          </w:p>
        </w:tc>
        <w:tc>
          <w:tcPr>
            <w:tcW w:w="184" w:type="dxa"/>
          </w:tcPr>
          <w:p w14:paraId="52AB46D0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87115" w14:textId="6FDE008B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(2,122)</w:t>
            </w:r>
          </w:p>
        </w:tc>
      </w:tr>
      <w:tr w:rsidR="00505133" w:rsidRPr="00C638A7" w14:paraId="4DF9051D" w14:textId="77777777" w:rsidTr="00F413DB">
        <w:tc>
          <w:tcPr>
            <w:tcW w:w="3780" w:type="dxa"/>
            <w:hideMark/>
          </w:tcPr>
          <w:p w14:paraId="79BC6122" w14:textId="64478DD8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9" w:type="dxa"/>
          </w:tcPr>
          <w:p w14:paraId="244EE26D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FE4CD72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A4F57" w14:textId="5EF4070A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41,344</w:t>
            </w:r>
          </w:p>
        </w:tc>
        <w:tc>
          <w:tcPr>
            <w:tcW w:w="108" w:type="dxa"/>
          </w:tcPr>
          <w:p w14:paraId="4BB29249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2DC44" w14:textId="01664674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887</w:t>
            </w:r>
          </w:p>
        </w:tc>
        <w:tc>
          <w:tcPr>
            <w:tcW w:w="106" w:type="dxa"/>
          </w:tcPr>
          <w:p w14:paraId="2EE8E17D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1F4882" w14:textId="2C720C78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18,305</w:t>
            </w:r>
          </w:p>
        </w:tc>
        <w:tc>
          <w:tcPr>
            <w:tcW w:w="106" w:type="dxa"/>
          </w:tcPr>
          <w:p w14:paraId="462D83BC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239B56" w14:textId="2DE792DC" w:rsidR="00505133" w:rsidRPr="00C638A7" w:rsidRDefault="00505133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3,886</w:t>
            </w:r>
          </w:p>
        </w:tc>
        <w:tc>
          <w:tcPr>
            <w:tcW w:w="180" w:type="dxa"/>
          </w:tcPr>
          <w:p w14:paraId="000B1C7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50D6FA" w14:textId="471FF913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4954206B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C8A0E" w14:textId="4BC3F925" w:rsidR="00505133" w:rsidRPr="00C638A7" w:rsidRDefault="0050513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64,422</w:t>
            </w:r>
          </w:p>
        </w:tc>
      </w:tr>
      <w:tr w:rsidR="00505133" w:rsidRPr="00C638A7" w14:paraId="6B8A73C1" w14:textId="77777777" w:rsidTr="00F413DB">
        <w:tc>
          <w:tcPr>
            <w:tcW w:w="3780" w:type="dxa"/>
          </w:tcPr>
          <w:p w14:paraId="6546150E" w14:textId="77777777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7D4B173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32D42CC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688113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062C7E36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F29BF4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D55E4A4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312AF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0491E58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1DD1B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3021DDD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5340615B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67E3BF7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27365C94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5133" w:rsidRPr="00C638A7" w14:paraId="6C3C604B" w14:textId="77777777" w:rsidTr="00F413DB">
        <w:tc>
          <w:tcPr>
            <w:tcW w:w="3780" w:type="dxa"/>
          </w:tcPr>
          <w:p w14:paraId="398792B9" w14:textId="77777777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2D8C3609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3F6C2B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center"/>
          </w:tcPr>
          <w:p w14:paraId="1C97D7F8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08450C8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center"/>
          </w:tcPr>
          <w:p w14:paraId="5BFD684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397886D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07597C64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F05C40D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6B3ED148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3EF9796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974D00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3C71EE57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D14476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5133" w:rsidRPr="00C638A7" w14:paraId="28943BEA" w14:textId="77777777" w:rsidTr="00F413DB">
        <w:tc>
          <w:tcPr>
            <w:tcW w:w="3780" w:type="dxa"/>
          </w:tcPr>
          <w:p w14:paraId="41252F8B" w14:textId="77777777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3472025" w14:textId="005467F7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031F571B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BFF0379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center"/>
          </w:tcPr>
          <w:p w14:paraId="31351964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5D1BE279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center"/>
          </w:tcPr>
          <w:p w14:paraId="11CC314C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18BF55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14F13EB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1BC0300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04CBEEAC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E8FDD88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03261DB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77E0D1EB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6E20987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5133" w:rsidRPr="00C638A7" w14:paraId="3696C2D4" w14:textId="77777777" w:rsidTr="00F413DB">
        <w:tc>
          <w:tcPr>
            <w:tcW w:w="3780" w:type="dxa"/>
          </w:tcPr>
          <w:p w14:paraId="35F69D8C" w14:textId="77777777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0D12891F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4CFF89B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center"/>
          </w:tcPr>
          <w:p w14:paraId="19813F8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0E6FFDFC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center"/>
          </w:tcPr>
          <w:p w14:paraId="796F6663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1B7ECDC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4806885E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DAA4CD3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495209DA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B50C9C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55AED55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5C4F9557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4212509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5133" w:rsidRPr="00C638A7" w14:paraId="4E3538C6" w14:textId="77777777" w:rsidTr="00F413DB">
        <w:tc>
          <w:tcPr>
            <w:tcW w:w="3780" w:type="dxa"/>
          </w:tcPr>
          <w:p w14:paraId="17DCA930" w14:textId="77777777" w:rsidR="00505133" w:rsidRPr="00C638A7" w:rsidRDefault="00505133" w:rsidP="0082734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20AC2EAA" w14:textId="77777777" w:rsidR="00505133" w:rsidRPr="00C638A7" w:rsidRDefault="00505133" w:rsidP="0082734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A635ECF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center"/>
          </w:tcPr>
          <w:p w14:paraId="31391DB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7734D7C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center"/>
          </w:tcPr>
          <w:p w14:paraId="4145F9C1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48B37A8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BE2FA00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2D9DC744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18F23972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F9297AB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5D13903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56850347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7DB96CE" w14:textId="77777777" w:rsidR="00505133" w:rsidRPr="00C638A7" w:rsidRDefault="00505133" w:rsidP="0082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02E7D80" w14:textId="12A971D8" w:rsidR="00023401" w:rsidRPr="00C638A7" w:rsidRDefault="00023401"/>
    <w:tbl>
      <w:tblPr>
        <w:tblW w:w="1467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80"/>
        <w:gridCol w:w="859"/>
        <w:gridCol w:w="106"/>
        <w:gridCol w:w="1645"/>
        <w:gridCol w:w="108"/>
        <w:gridCol w:w="1602"/>
        <w:gridCol w:w="106"/>
        <w:gridCol w:w="1514"/>
        <w:gridCol w:w="106"/>
        <w:gridCol w:w="1424"/>
        <w:gridCol w:w="180"/>
        <w:gridCol w:w="1530"/>
        <w:gridCol w:w="180"/>
        <w:gridCol w:w="1530"/>
      </w:tblGrid>
      <w:tr w:rsidR="000468F8" w:rsidRPr="00C638A7" w14:paraId="5F39D045" w14:textId="77777777" w:rsidTr="00260D0E">
        <w:tc>
          <w:tcPr>
            <w:tcW w:w="3780" w:type="dxa"/>
          </w:tcPr>
          <w:p w14:paraId="5F3990AE" w14:textId="77777777" w:rsidR="000468F8" w:rsidRPr="00C638A7" w:rsidRDefault="000468F8" w:rsidP="005D6109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3E704452" w14:textId="77777777" w:rsidR="000468F8" w:rsidRPr="00C638A7" w:rsidRDefault="000468F8" w:rsidP="005D6109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31" w:type="dxa"/>
            <w:gridSpan w:val="12"/>
          </w:tcPr>
          <w:p w14:paraId="40B79E1F" w14:textId="5F23CAAD" w:rsidR="000468F8" w:rsidRPr="00C638A7" w:rsidRDefault="000468F8" w:rsidP="000234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21A3" w:rsidRPr="00C638A7" w14:paraId="5BBC0162" w14:textId="77777777" w:rsidTr="00260D0E">
        <w:tc>
          <w:tcPr>
            <w:tcW w:w="3780" w:type="dxa"/>
          </w:tcPr>
          <w:p w14:paraId="7E7CE41F" w14:textId="77777777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848841B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  <w:vAlign w:val="bottom"/>
          </w:tcPr>
          <w:p w14:paraId="622C799B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</w:tcPr>
          <w:p w14:paraId="5F422073" w14:textId="328B23B9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6E3C043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</w:tcPr>
          <w:p w14:paraId="6A536DB4" w14:textId="58870C56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106" w:type="dxa"/>
          </w:tcPr>
          <w:p w14:paraId="1DA48868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4C11B47A" w14:textId="4FF13195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06" w:type="dxa"/>
          </w:tcPr>
          <w:p w14:paraId="5E459D16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2FA83CFE" w14:textId="702D4A8C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438BA9B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F5BC072" w14:textId="73080202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2DF2C416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5593E68" w14:textId="32D0A87D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1A3" w:rsidRPr="00C638A7" w14:paraId="06E24DD5" w14:textId="77777777" w:rsidTr="00260D0E">
        <w:tc>
          <w:tcPr>
            <w:tcW w:w="3780" w:type="dxa"/>
          </w:tcPr>
          <w:p w14:paraId="10941D8F" w14:textId="77777777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D3EB5BE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  <w:vAlign w:val="bottom"/>
          </w:tcPr>
          <w:p w14:paraId="09CEF5BF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</w:tcPr>
          <w:p w14:paraId="63B64AF2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3660658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</w:tcPr>
          <w:p w14:paraId="5C0E5567" w14:textId="1542019D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2CEF3ECA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71489436" w14:textId="20449351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086ACABD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03F07687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AFFBF8F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064925E" w14:textId="01D45582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80" w:type="dxa"/>
          </w:tcPr>
          <w:p w14:paraId="2D4FC337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800EF1E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21A3" w:rsidRPr="00C638A7" w14:paraId="5FE12E69" w14:textId="77777777" w:rsidTr="00260D0E">
        <w:tc>
          <w:tcPr>
            <w:tcW w:w="3780" w:type="dxa"/>
          </w:tcPr>
          <w:p w14:paraId="75EBD4A8" w14:textId="77777777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734A30EE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  <w:vAlign w:val="bottom"/>
          </w:tcPr>
          <w:p w14:paraId="00441D11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</w:tcPr>
          <w:p w14:paraId="501BB95E" w14:textId="49E10FDA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08" w:type="dxa"/>
          </w:tcPr>
          <w:p w14:paraId="52A31AB9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</w:tcPr>
          <w:p w14:paraId="56450FAF" w14:textId="5A29FDCE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32779CAB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31C21BC5" w14:textId="17FAAFFD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6" w:type="dxa"/>
          </w:tcPr>
          <w:p w14:paraId="7EB031A0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486CB7E4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DD78DE8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16BBC39" w14:textId="073E42D2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การก่อสร้างและ</w:t>
            </w:r>
          </w:p>
        </w:tc>
        <w:tc>
          <w:tcPr>
            <w:tcW w:w="180" w:type="dxa"/>
          </w:tcPr>
          <w:p w14:paraId="3D20A05D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7B4D878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21A3" w:rsidRPr="00C638A7" w14:paraId="74B86E8E" w14:textId="77777777" w:rsidTr="00260D0E">
        <w:tc>
          <w:tcPr>
            <w:tcW w:w="3780" w:type="dxa"/>
          </w:tcPr>
          <w:p w14:paraId="367263B1" w14:textId="77777777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5D674096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  <w:vAlign w:val="bottom"/>
          </w:tcPr>
          <w:p w14:paraId="5D2598AD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</w:tcPr>
          <w:p w14:paraId="065F0B0E" w14:textId="7A9637D2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08" w:type="dxa"/>
          </w:tcPr>
          <w:p w14:paraId="0737C246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</w:tcPr>
          <w:p w14:paraId="0124B506" w14:textId="6FE862B4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7841667E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0005DC46" w14:textId="411F977D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06" w:type="dxa"/>
          </w:tcPr>
          <w:p w14:paraId="7BE0290A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61936D01" w14:textId="7403793D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</w:tcPr>
          <w:p w14:paraId="6FC99740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3BC74ED" w14:textId="444F096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80" w:type="dxa"/>
          </w:tcPr>
          <w:p w14:paraId="0FDE798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4E9B458" w14:textId="27289228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121A3" w:rsidRPr="00C638A7" w14:paraId="79FE233F" w14:textId="77777777" w:rsidTr="00260D0E">
        <w:tc>
          <w:tcPr>
            <w:tcW w:w="3780" w:type="dxa"/>
          </w:tcPr>
          <w:p w14:paraId="53815A46" w14:textId="77777777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2471188E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31" w:type="dxa"/>
            <w:gridSpan w:val="12"/>
          </w:tcPr>
          <w:p w14:paraId="397C8B70" w14:textId="3BB30EAC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C638A7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B121A3" w:rsidRPr="00C638A7" w14:paraId="40600E36" w14:textId="77777777" w:rsidTr="00260D0E">
        <w:tc>
          <w:tcPr>
            <w:tcW w:w="3780" w:type="dxa"/>
          </w:tcPr>
          <w:p w14:paraId="3CA47776" w14:textId="434C4637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59" w:type="dxa"/>
          </w:tcPr>
          <w:p w14:paraId="4F5A8933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C43DC42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center"/>
          </w:tcPr>
          <w:p w14:paraId="72657E21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3AA4B3FF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center"/>
          </w:tcPr>
          <w:p w14:paraId="5B9A08CA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F500E57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D42FB17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DA7993E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71AEAAF9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4E20F49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F715508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9D81B3A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2995BB5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21A3" w:rsidRPr="00C638A7" w14:paraId="3881EAB6" w14:textId="77777777" w:rsidTr="00260D0E">
        <w:tc>
          <w:tcPr>
            <w:tcW w:w="3780" w:type="dxa"/>
          </w:tcPr>
          <w:p w14:paraId="400E1731" w14:textId="71463957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59" w:type="dxa"/>
          </w:tcPr>
          <w:p w14:paraId="4B67A5C7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0821491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center"/>
          </w:tcPr>
          <w:p w14:paraId="695BC34F" w14:textId="643076DD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15,483</w:t>
            </w:r>
          </w:p>
        </w:tc>
        <w:tc>
          <w:tcPr>
            <w:tcW w:w="108" w:type="dxa"/>
          </w:tcPr>
          <w:p w14:paraId="0060963A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center"/>
          </w:tcPr>
          <w:p w14:paraId="146FF176" w14:textId="4D31A815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1,101</w:t>
            </w:r>
          </w:p>
        </w:tc>
        <w:tc>
          <w:tcPr>
            <w:tcW w:w="106" w:type="dxa"/>
          </w:tcPr>
          <w:p w14:paraId="258EECC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71F2767" w14:textId="6F627A85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15,343</w:t>
            </w:r>
          </w:p>
        </w:tc>
        <w:tc>
          <w:tcPr>
            <w:tcW w:w="106" w:type="dxa"/>
          </w:tcPr>
          <w:p w14:paraId="01378FE9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4B9889ED" w14:textId="03AD2FA9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3,329</w:t>
            </w:r>
          </w:p>
        </w:tc>
        <w:tc>
          <w:tcPr>
            <w:tcW w:w="180" w:type="dxa"/>
          </w:tcPr>
          <w:p w14:paraId="35F0305A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7BB72C" w14:textId="6AD78578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2F01F4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6AC7DB" w14:textId="46C705EF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35,256</w:t>
            </w:r>
          </w:p>
        </w:tc>
      </w:tr>
      <w:tr w:rsidR="00B121A3" w:rsidRPr="00C638A7" w14:paraId="1AFE0BE9" w14:textId="77777777" w:rsidTr="00260D0E">
        <w:tc>
          <w:tcPr>
            <w:tcW w:w="3780" w:type="dxa"/>
          </w:tcPr>
          <w:p w14:paraId="6B160CE6" w14:textId="710FD851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59" w:type="dxa"/>
          </w:tcPr>
          <w:p w14:paraId="54C7DC09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65C3051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center"/>
          </w:tcPr>
          <w:p w14:paraId="69B65523" w14:textId="60E1C476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4,649</w:t>
            </w:r>
          </w:p>
        </w:tc>
        <w:tc>
          <w:tcPr>
            <w:tcW w:w="108" w:type="dxa"/>
          </w:tcPr>
          <w:p w14:paraId="12ED0505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center"/>
          </w:tcPr>
          <w:p w14:paraId="29E65A79" w14:textId="7CE129D2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06" w:type="dxa"/>
          </w:tcPr>
          <w:p w14:paraId="05299CA4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286AFA66" w14:textId="73E05409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  <w:tc>
          <w:tcPr>
            <w:tcW w:w="106" w:type="dxa"/>
          </w:tcPr>
          <w:p w14:paraId="2B14E516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5BA54226" w14:textId="55B9DC64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80" w:type="dxa"/>
          </w:tcPr>
          <w:p w14:paraId="6DE79EBE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9C1D149" w14:textId="4078E93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86DDDF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FFA93A0" w14:textId="4D16D741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6,741</w:t>
            </w:r>
          </w:p>
        </w:tc>
      </w:tr>
      <w:tr w:rsidR="00B121A3" w:rsidRPr="00C638A7" w14:paraId="6EBB983A" w14:textId="77777777" w:rsidTr="00260D0E">
        <w:tc>
          <w:tcPr>
            <w:tcW w:w="3780" w:type="dxa"/>
          </w:tcPr>
          <w:p w14:paraId="42B5FB22" w14:textId="063C407D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59" w:type="dxa"/>
          </w:tcPr>
          <w:p w14:paraId="1B9C2798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4B95B3E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EE4B58" w14:textId="323D6CB9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21CD1F26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30C6C6" w14:textId="5C493FE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06" w:type="dxa"/>
          </w:tcPr>
          <w:p w14:paraId="4B468F31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F02EE7" w14:textId="13117F64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(1,826)</w:t>
            </w:r>
          </w:p>
        </w:tc>
        <w:tc>
          <w:tcPr>
            <w:tcW w:w="106" w:type="dxa"/>
          </w:tcPr>
          <w:p w14:paraId="55444788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7910BC" w14:textId="352CC094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(1,650)</w:t>
            </w:r>
          </w:p>
        </w:tc>
        <w:tc>
          <w:tcPr>
            <w:tcW w:w="180" w:type="dxa"/>
          </w:tcPr>
          <w:p w14:paraId="3A83DE74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FF9E007" w14:textId="32F9F05C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0146F37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AFB88CB" w14:textId="003A82EE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(3,514)</w:t>
            </w:r>
          </w:p>
        </w:tc>
      </w:tr>
      <w:tr w:rsidR="00B121A3" w:rsidRPr="00C638A7" w14:paraId="45F15DE0" w14:textId="77777777" w:rsidTr="00260D0E">
        <w:tc>
          <w:tcPr>
            <w:tcW w:w="3780" w:type="dxa"/>
          </w:tcPr>
          <w:p w14:paraId="2DCBEA06" w14:textId="3CBEE9EC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9" w:type="dxa"/>
          </w:tcPr>
          <w:p w14:paraId="0E24659E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4183F8A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4A70F8" w14:textId="6AAE68F8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20,132</w:t>
            </w:r>
          </w:p>
        </w:tc>
        <w:tc>
          <w:tcPr>
            <w:tcW w:w="108" w:type="dxa"/>
          </w:tcPr>
          <w:p w14:paraId="3FDC99C8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0476A2" w14:textId="3FFDD11A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1,142</w:t>
            </w:r>
          </w:p>
        </w:tc>
        <w:tc>
          <w:tcPr>
            <w:tcW w:w="106" w:type="dxa"/>
          </w:tcPr>
          <w:p w14:paraId="7F47EAAE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032082" w14:textId="074BB894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15,090</w:t>
            </w:r>
          </w:p>
        </w:tc>
        <w:tc>
          <w:tcPr>
            <w:tcW w:w="106" w:type="dxa"/>
          </w:tcPr>
          <w:p w14:paraId="6402C21D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DDB6CA" w14:textId="7EF4A8FA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2,119</w:t>
            </w:r>
          </w:p>
        </w:tc>
        <w:tc>
          <w:tcPr>
            <w:tcW w:w="180" w:type="dxa"/>
          </w:tcPr>
          <w:p w14:paraId="4CBA3E92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FFF430E" w14:textId="0B038D43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BC25A9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32FD995D" w14:textId="224F025B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38,483</w:t>
            </w:r>
          </w:p>
        </w:tc>
      </w:tr>
      <w:tr w:rsidR="00B121A3" w:rsidRPr="00C638A7" w14:paraId="3E3662A7" w14:textId="77777777" w:rsidTr="00260D0E">
        <w:tc>
          <w:tcPr>
            <w:tcW w:w="3780" w:type="dxa"/>
          </w:tcPr>
          <w:p w14:paraId="42D5BF3B" w14:textId="77777777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59" w:type="dxa"/>
          </w:tcPr>
          <w:p w14:paraId="74900207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834F26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center"/>
          </w:tcPr>
          <w:p w14:paraId="52450B59" w14:textId="109415D3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4,943</w:t>
            </w:r>
          </w:p>
        </w:tc>
        <w:tc>
          <w:tcPr>
            <w:tcW w:w="108" w:type="dxa"/>
          </w:tcPr>
          <w:p w14:paraId="3DD147A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center"/>
          </w:tcPr>
          <w:p w14:paraId="20B7725E" w14:textId="79475150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06" w:type="dxa"/>
          </w:tcPr>
          <w:p w14:paraId="38AB54AB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FDBF9C4" w14:textId="7320FF9D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1,754</w:t>
            </w:r>
          </w:p>
        </w:tc>
        <w:tc>
          <w:tcPr>
            <w:tcW w:w="106" w:type="dxa"/>
          </w:tcPr>
          <w:p w14:paraId="55099F48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6D306725" w14:textId="5F88EE61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80" w:type="dxa"/>
          </w:tcPr>
          <w:p w14:paraId="74F1D60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AD81DE" w14:textId="71C1B05A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5C1710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2ED8C91" w14:textId="621231D8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7,19</w:t>
            </w:r>
            <w:r w:rsidR="000054C3" w:rsidRPr="00C638A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121A3" w:rsidRPr="00C638A7" w14:paraId="03EC46D6" w14:textId="77777777" w:rsidTr="00260D0E">
        <w:tc>
          <w:tcPr>
            <w:tcW w:w="3780" w:type="dxa"/>
          </w:tcPr>
          <w:p w14:paraId="5B9858BE" w14:textId="77777777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59" w:type="dxa"/>
          </w:tcPr>
          <w:p w14:paraId="291F78DF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2148DB5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8D4374" w14:textId="6DDF922D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08" w:type="dxa"/>
          </w:tcPr>
          <w:p w14:paraId="5B6185CA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568F9E" w14:textId="625772B2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  <w:tc>
          <w:tcPr>
            <w:tcW w:w="106" w:type="dxa"/>
          </w:tcPr>
          <w:p w14:paraId="5ED07631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530ED0" w14:textId="15F3244D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(1,428)</w:t>
            </w:r>
          </w:p>
        </w:tc>
        <w:tc>
          <w:tcPr>
            <w:tcW w:w="106" w:type="dxa"/>
          </w:tcPr>
          <w:p w14:paraId="536C39A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ED5BEA" w14:textId="2C75C73F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EC1772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94C3891" w14:textId="2E976FF9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230FCD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82238DC" w14:textId="67E5B5BA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(1,994)</w:t>
            </w:r>
          </w:p>
        </w:tc>
      </w:tr>
      <w:tr w:rsidR="00B121A3" w:rsidRPr="00C638A7" w14:paraId="2D727E89" w14:textId="77777777" w:rsidTr="00260D0E">
        <w:tc>
          <w:tcPr>
            <w:tcW w:w="3780" w:type="dxa"/>
          </w:tcPr>
          <w:p w14:paraId="1A663D56" w14:textId="1F02A1D8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9" w:type="dxa"/>
          </w:tcPr>
          <w:p w14:paraId="79CCF314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196A817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BB4775" w14:textId="11A70475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25,003</w:t>
            </w:r>
          </w:p>
        </w:tc>
        <w:tc>
          <w:tcPr>
            <w:tcW w:w="108" w:type="dxa"/>
          </w:tcPr>
          <w:p w14:paraId="3AB129D2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9E40B8" w14:textId="41DBA606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106" w:type="dxa"/>
          </w:tcPr>
          <w:p w14:paraId="0725AE1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9524CA" w14:textId="51A6BF48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15,416</w:t>
            </w:r>
          </w:p>
        </w:tc>
        <w:tc>
          <w:tcPr>
            <w:tcW w:w="106" w:type="dxa"/>
          </w:tcPr>
          <w:p w14:paraId="33B13133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B946DF" w14:textId="344BFF24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2,537</w:t>
            </w:r>
          </w:p>
        </w:tc>
        <w:tc>
          <w:tcPr>
            <w:tcW w:w="180" w:type="dxa"/>
          </w:tcPr>
          <w:p w14:paraId="71E0AE94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64E3D" w14:textId="02AF5FEE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8445858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E0E2D" w14:textId="32F183D5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43,68</w:t>
            </w:r>
            <w:r w:rsidR="000054C3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B121A3" w:rsidRPr="00C638A7" w14:paraId="6DFF5D21" w14:textId="77777777" w:rsidTr="00260D0E">
        <w:tc>
          <w:tcPr>
            <w:tcW w:w="3780" w:type="dxa"/>
          </w:tcPr>
          <w:p w14:paraId="1C6D0B5D" w14:textId="77777777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73321DB9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A651BA5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E26939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2FEB9935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615680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D405AF2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EDC5D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4CC81D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9E8ED8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1DAB79B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7EC2858E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78A8709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86B0DDA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21A3" w:rsidRPr="00C638A7" w14:paraId="6FC5A570" w14:textId="77777777" w:rsidTr="00260D0E">
        <w:trPr>
          <w:trHeight w:val="70"/>
        </w:trPr>
        <w:tc>
          <w:tcPr>
            <w:tcW w:w="3780" w:type="dxa"/>
          </w:tcPr>
          <w:p w14:paraId="4B7ED101" w14:textId="77777777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59" w:type="dxa"/>
          </w:tcPr>
          <w:p w14:paraId="36055A7D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5408523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center"/>
          </w:tcPr>
          <w:p w14:paraId="074057BA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4A721D09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center"/>
          </w:tcPr>
          <w:p w14:paraId="16D0D164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3FDAB1D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59A63CF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EF3C1BB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485C125A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38E45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49D52D9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28015D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6D3A09E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21A3" w:rsidRPr="00C638A7" w14:paraId="2B27C96F" w14:textId="77777777" w:rsidTr="00260D0E">
        <w:tc>
          <w:tcPr>
            <w:tcW w:w="3780" w:type="dxa"/>
          </w:tcPr>
          <w:p w14:paraId="5A32E72D" w14:textId="15C14E8C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9" w:type="dxa"/>
          </w:tcPr>
          <w:p w14:paraId="193EDA5F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3110A27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FBF22A2" w14:textId="619C61BA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18,611</w:t>
            </w:r>
          </w:p>
        </w:tc>
        <w:tc>
          <w:tcPr>
            <w:tcW w:w="108" w:type="dxa"/>
          </w:tcPr>
          <w:p w14:paraId="32A057A0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C4E667F" w14:textId="7F2F78DC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</w:p>
        </w:tc>
        <w:tc>
          <w:tcPr>
            <w:tcW w:w="106" w:type="dxa"/>
          </w:tcPr>
          <w:p w14:paraId="76BEFA03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78A4A2A" w14:textId="3B83839E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3,008</w:t>
            </w:r>
          </w:p>
        </w:tc>
        <w:tc>
          <w:tcPr>
            <w:tcW w:w="106" w:type="dxa"/>
          </w:tcPr>
          <w:p w14:paraId="2F4BF783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left w:val="nil"/>
              <w:bottom w:val="double" w:sz="4" w:space="0" w:color="auto"/>
              <w:right w:val="nil"/>
            </w:tcBorders>
          </w:tcPr>
          <w:p w14:paraId="106336A8" w14:textId="7055933D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1,767</w:t>
            </w:r>
          </w:p>
        </w:tc>
        <w:tc>
          <w:tcPr>
            <w:tcW w:w="180" w:type="dxa"/>
          </w:tcPr>
          <w:p w14:paraId="49348B3F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7FCEBCE9" w14:textId="45F0C61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180" w:type="dxa"/>
          </w:tcPr>
          <w:p w14:paraId="39322C5C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4DC86AF" w14:textId="42EE7169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23,656</w:t>
            </w:r>
          </w:p>
        </w:tc>
      </w:tr>
      <w:tr w:rsidR="00B121A3" w:rsidRPr="00C638A7" w14:paraId="380D9742" w14:textId="77777777" w:rsidTr="00260D0E">
        <w:tc>
          <w:tcPr>
            <w:tcW w:w="3780" w:type="dxa"/>
          </w:tcPr>
          <w:p w14:paraId="634189B8" w14:textId="741BA230" w:rsidR="00B121A3" w:rsidRPr="00C638A7" w:rsidRDefault="00B121A3" w:rsidP="00B121A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9" w:type="dxa"/>
          </w:tcPr>
          <w:p w14:paraId="03EA508C" w14:textId="77777777" w:rsidR="00B121A3" w:rsidRPr="00C638A7" w:rsidRDefault="00B121A3" w:rsidP="00B121A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A998DD9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E3B44B" w14:textId="5A34BA6C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16,341</w:t>
            </w:r>
          </w:p>
        </w:tc>
        <w:tc>
          <w:tcPr>
            <w:tcW w:w="108" w:type="dxa"/>
          </w:tcPr>
          <w:p w14:paraId="0D8881D5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E98119" w14:textId="60558F3B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106" w:type="dxa"/>
          </w:tcPr>
          <w:p w14:paraId="410A892E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D6F2B" w14:textId="68565605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2,889</w:t>
            </w:r>
          </w:p>
        </w:tc>
        <w:tc>
          <w:tcPr>
            <w:tcW w:w="106" w:type="dxa"/>
          </w:tcPr>
          <w:p w14:paraId="6BDEAD12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26D52" w14:textId="5C1842B6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1,349</w:t>
            </w:r>
          </w:p>
        </w:tc>
        <w:tc>
          <w:tcPr>
            <w:tcW w:w="180" w:type="dxa"/>
          </w:tcPr>
          <w:p w14:paraId="6A48BE46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87B52" w14:textId="1CFFD0FB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5F9DE1" w14:textId="77777777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89736" w14:textId="6CFD9959" w:rsidR="00B121A3" w:rsidRPr="00C638A7" w:rsidRDefault="00B121A3" w:rsidP="00B1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8" w:hanging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20,739</w:t>
            </w:r>
          </w:p>
        </w:tc>
      </w:tr>
    </w:tbl>
    <w:p w14:paraId="059DC75F" w14:textId="77777777" w:rsidR="004606C1" w:rsidRPr="00C638A7" w:rsidRDefault="004606C1" w:rsidP="004A7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  <w:sectPr w:rsidR="004606C1" w:rsidRPr="00C638A7" w:rsidSect="00607E0C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3862849" w14:textId="77777777" w:rsidR="00126BD2" w:rsidRPr="00C638A7" w:rsidRDefault="00AC6065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ประมาณการหนี้สินไม่หมุนเวียนการรื้อถอน</w:t>
      </w:r>
    </w:p>
    <w:p w14:paraId="7C9A3879" w14:textId="77777777" w:rsidR="003E0FAD" w:rsidRPr="00C638A7" w:rsidRDefault="003E0FAD" w:rsidP="004C2EFC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5"/>
        <w:gridCol w:w="1079"/>
        <w:gridCol w:w="269"/>
        <w:gridCol w:w="1081"/>
        <w:gridCol w:w="269"/>
        <w:gridCol w:w="1081"/>
        <w:gridCol w:w="269"/>
        <w:gridCol w:w="1187"/>
      </w:tblGrid>
      <w:tr w:rsidR="00AC6065" w:rsidRPr="00C638A7" w14:paraId="41061742" w14:textId="77777777" w:rsidTr="003D0601">
        <w:trPr>
          <w:tblHeader/>
        </w:trPr>
        <w:tc>
          <w:tcPr>
            <w:tcW w:w="2177" w:type="pct"/>
          </w:tcPr>
          <w:p w14:paraId="43757789" w14:textId="4BBC54EC" w:rsidR="00AF743D" w:rsidRPr="00C638A7" w:rsidRDefault="00AF743D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รายการเคลื่อนไหวของประมาณการหนี้สิน</w:t>
            </w:r>
            <w:r w:rsidR="00E51E51"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ไม่หมุนเวียนการรื้อถอน</w:t>
            </w:r>
          </w:p>
        </w:tc>
        <w:tc>
          <w:tcPr>
            <w:tcW w:w="1310" w:type="pct"/>
            <w:gridSpan w:val="3"/>
          </w:tcPr>
          <w:p w14:paraId="2FFCE9FB" w14:textId="77777777" w:rsidR="00AF743D" w:rsidRPr="00C638A7" w:rsidRDefault="00AF743D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C77AD19" w14:textId="14A91A01" w:rsidR="00AC6065" w:rsidRPr="00C638A7" w:rsidRDefault="00AC6065" w:rsidP="00A75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663841E4" w14:textId="77777777" w:rsidR="00AC6065" w:rsidRPr="00C638A7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3"/>
            <w:vAlign w:val="bottom"/>
          </w:tcPr>
          <w:p w14:paraId="1744AF4F" w14:textId="77777777" w:rsidR="00AC6065" w:rsidRPr="00C638A7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98A" w:rsidRPr="00C638A7" w14:paraId="02D505E0" w14:textId="77777777" w:rsidTr="003D0601">
        <w:trPr>
          <w:tblHeader/>
        </w:trPr>
        <w:tc>
          <w:tcPr>
            <w:tcW w:w="2177" w:type="pct"/>
          </w:tcPr>
          <w:p w14:paraId="21B7033D" w14:textId="2A60D20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14:paraId="050400D9" w14:textId="5B061158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05A13577" w14:textId="7777777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8CC54A" w14:textId="74A319B6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7795E0E" w14:textId="7777777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61A2571" w14:textId="28D49C4F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341B1853" w14:textId="7777777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E80EB71" w14:textId="03463A7F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E198A" w:rsidRPr="00C638A7" w14:paraId="2316FE01" w14:textId="77777777" w:rsidTr="003D0601">
        <w:trPr>
          <w:tblHeader/>
        </w:trPr>
        <w:tc>
          <w:tcPr>
            <w:tcW w:w="2177" w:type="pct"/>
          </w:tcPr>
          <w:p w14:paraId="414F2237" w14:textId="7777777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13E06889" w14:textId="7777777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198A" w:rsidRPr="00C638A7" w14:paraId="46236929" w14:textId="77777777" w:rsidTr="003D0601">
        <w:tc>
          <w:tcPr>
            <w:tcW w:w="2177" w:type="pct"/>
          </w:tcPr>
          <w:p w14:paraId="441B229D" w14:textId="3CC13ACD" w:rsidR="004E198A" w:rsidRPr="00C638A7" w:rsidRDefault="004E198A" w:rsidP="004E198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</w:rPr>
              <w:t>1</w:t>
            </w:r>
            <w:r w:rsidRPr="00C638A7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582" w:type="pct"/>
          </w:tcPr>
          <w:p w14:paraId="600BA7FE" w14:textId="7641D625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75,60</w:t>
            </w:r>
            <w:r w:rsidR="000054C3"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3A3895A3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D16A4E" w14:textId="65685C5E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66,927</w:t>
            </w:r>
          </w:p>
        </w:tc>
        <w:tc>
          <w:tcPr>
            <w:tcW w:w="145" w:type="pct"/>
          </w:tcPr>
          <w:p w14:paraId="27E7EEE1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7C3FE97" w14:textId="70351689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5,091</w:t>
            </w:r>
          </w:p>
        </w:tc>
        <w:tc>
          <w:tcPr>
            <w:tcW w:w="145" w:type="pct"/>
          </w:tcPr>
          <w:p w14:paraId="050A99F6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2C12134" w14:textId="43F9F38C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5,091</w:t>
            </w:r>
          </w:p>
        </w:tc>
      </w:tr>
      <w:tr w:rsidR="004E198A" w:rsidRPr="00C638A7" w14:paraId="3A64A971" w14:textId="77777777" w:rsidTr="003D0601">
        <w:tc>
          <w:tcPr>
            <w:tcW w:w="2177" w:type="pct"/>
          </w:tcPr>
          <w:p w14:paraId="5786163F" w14:textId="77777777" w:rsidR="004E198A" w:rsidRPr="00C638A7" w:rsidRDefault="004E198A" w:rsidP="004E198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ประมาณการหนี้สินเพิ่มขึ้น</w:t>
            </w:r>
          </w:p>
        </w:tc>
        <w:tc>
          <w:tcPr>
            <w:tcW w:w="582" w:type="pct"/>
          </w:tcPr>
          <w:p w14:paraId="4E106340" w14:textId="6196BC08" w:rsidR="004E198A" w:rsidRPr="00C638A7" w:rsidRDefault="00A04918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5,22</w:t>
            </w:r>
            <w:r w:rsidR="00D77FB2" w:rsidRPr="00C638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5BC6B75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8736636" w14:textId="19437615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16,39</w:t>
            </w:r>
            <w:r w:rsidR="00350B19" w:rsidRPr="00C638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E24DF03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78C552C" w14:textId="57F0D342" w:rsidR="004E198A" w:rsidRPr="00C638A7" w:rsidRDefault="00A04918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DAC6614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9D4F917" w14:textId="325C5F02" w:rsidR="004E198A" w:rsidRPr="00C638A7" w:rsidRDefault="004E198A" w:rsidP="004E19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7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E198A" w:rsidRPr="00C638A7" w14:paraId="71802762" w14:textId="77777777" w:rsidTr="003D0601">
        <w:tc>
          <w:tcPr>
            <w:tcW w:w="2177" w:type="pct"/>
          </w:tcPr>
          <w:p w14:paraId="42C535D5" w14:textId="77777777" w:rsidR="004E198A" w:rsidRPr="00C638A7" w:rsidRDefault="004E198A" w:rsidP="004E198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กลับรายการประมาณการหนี้สิน</w:t>
            </w:r>
          </w:p>
        </w:tc>
        <w:tc>
          <w:tcPr>
            <w:tcW w:w="582" w:type="pct"/>
          </w:tcPr>
          <w:p w14:paraId="22AF07CB" w14:textId="16A3C9C2" w:rsidR="004E198A" w:rsidRPr="00C638A7" w:rsidRDefault="00A04918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(3,086)</w:t>
            </w:r>
          </w:p>
        </w:tc>
        <w:tc>
          <w:tcPr>
            <w:tcW w:w="145" w:type="pct"/>
          </w:tcPr>
          <w:p w14:paraId="2FCAC14D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66768D" w14:textId="6474D80E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(4,933)</w:t>
            </w:r>
          </w:p>
        </w:tc>
        <w:tc>
          <w:tcPr>
            <w:tcW w:w="145" w:type="pct"/>
          </w:tcPr>
          <w:p w14:paraId="45DEAEF4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AEA952B" w14:textId="4CE5626B" w:rsidR="004E198A" w:rsidRPr="00C638A7" w:rsidRDefault="00A04918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6953E2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7C3E6F5" w14:textId="7F11BE89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98A" w:rsidRPr="00C638A7" w14:paraId="3126B258" w14:textId="77777777" w:rsidTr="003D0601">
        <w:tc>
          <w:tcPr>
            <w:tcW w:w="2177" w:type="pct"/>
          </w:tcPr>
          <w:p w14:paraId="5C73C765" w14:textId="77777777" w:rsidR="004E198A" w:rsidRPr="00C638A7" w:rsidRDefault="004E198A" w:rsidP="004E198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ประมาณการหนี้สินใช้ไป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0B56400" w14:textId="79294F3D" w:rsidR="004E198A" w:rsidRPr="00C638A7" w:rsidRDefault="00A04918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(1,841)</w:t>
            </w:r>
          </w:p>
        </w:tc>
        <w:tc>
          <w:tcPr>
            <w:tcW w:w="145" w:type="pct"/>
          </w:tcPr>
          <w:p w14:paraId="29CA4CF0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0F64D1B" w14:textId="773DA409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(2,786)</w:t>
            </w:r>
          </w:p>
        </w:tc>
        <w:tc>
          <w:tcPr>
            <w:tcW w:w="145" w:type="pct"/>
          </w:tcPr>
          <w:p w14:paraId="13F8EE50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FDB1CF2" w14:textId="16FD7BBD" w:rsidR="004E198A" w:rsidRPr="00C638A7" w:rsidRDefault="00A04918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F25E5C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41ABF39" w14:textId="104DDED4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98A" w:rsidRPr="00C638A7" w14:paraId="551EAD46" w14:textId="77777777" w:rsidTr="003D0601">
        <w:tc>
          <w:tcPr>
            <w:tcW w:w="2177" w:type="pct"/>
          </w:tcPr>
          <w:p w14:paraId="34949C22" w14:textId="16114933" w:rsidR="004E198A" w:rsidRPr="00C638A7" w:rsidRDefault="004E198A" w:rsidP="004E198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C638A7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C638A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43686BD" w14:textId="091C40B2" w:rsidR="004E198A" w:rsidRPr="00C638A7" w:rsidRDefault="00A04918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75,907</w:t>
            </w:r>
          </w:p>
        </w:tc>
        <w:tc>
          <w:tcPr>
            <w:tcW w:w="145" w:type="pct"/>
          </w:tcPr>
          <w:p w14:paraId="7ADBD7F3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EF87691" w14:textId="2724C21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75,60</w:t>
            </w:r>
            <w:r w:rsidR="000054C3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CE98B16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89D935" w14:textId="03F89E1F" w:rsidR="004E198A" w:rsidRPr="00C638A7" w:rsidRDefault="00A04918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5,091</w:t>
            </w:r>
          </w:p>
        </w:tc>
        <w:tc>
          <w:tcPr>
            <w:tcW w:w="145" w:type="pct"/>
          </w:tcPr>
          <w:p w14:paraId="115E96CE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4CC1A6D" w14:textId="01262DAE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5,091</w:t>
            </w:r>
          </w:p>
        </w:tc>
      </w:tr>
    </w:tbl>
    <w:p w14:paraId="14EA4301" w14:textId="77777777" w:rsidR="006F0010" w:rsidRPr="00C638A7" w:rsidRDefault="006F001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A193867" w14:textId="203E7214" w:rsidR="00AC6065" w:rsidRPr="00C638A7" w:rsidRDefault="004D08BE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="005215FD" w:rsidRPr="00C638A7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C638A7">
        <w:rPr>
          <w:rFonts w:asciiTheme="majorBidi" w:hAnsiTheme="majorBidi" w:cstheme="majorBidi"/>
          <w:sz w:val="30"/>
          <w:szCs w:val="30"/>
          <w:cs/>
        </w:rPr>
        <w:t>ดังกล่าวได้รวมไว้ในต้นทุนของส่วนปรับปรุงสิทธิการเช่าสำหรับร้านอาหารของ</w:t>
      </w:r>
      <w:r w:rsidR="005215FD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A4FB7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ที่ตั้งอยู่บนพื้นที่เช่าตามสัญญาเช่า</w:t>
      </w:r>
    </w:p>
    <w:p w14:paraId="3495CCB7" w14:textId="77777777" w:rsidR="004D08BE" w:rsidRPr="00C638A7" w:rsidRDefault="004D08BE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26AC27" w14:textId="7CF2DE24" w:rsidR="00FF6C61" w:rsidRPr="00C638A7" w:rsidRDefault="00FF6C61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034649DD" w14:textId="77777777" w:rsidR="00A75393" w:rsidRPr="00C638A7" w:rsidRDefault="00A75393" w:rsidP="00A75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C638A7">
        <w:rPr>
          <w:rFonts w:asciiTheme="majorBidi" w:hAnsiTheme="majorBidi" w:cstheme="majorBidi"/>
          <w:bCs/>
          <w:sz w:val="30"/>
          <w:szCs w:val="30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4"/>
        <w:gridCol w:w="1079"/>
        <w:gridCol w:w="269"/>
        <w:gridCol w:w="1081"/>
        <w:gridCol w:w="269"/>
        <w:gridCol w:w="1081"/>
        <w:gridCol w:w="269"/>
        <w:gridCol w:w="1188"/>
      </w:tblGrid>
      <w:tr w:rsidR="00A75393" w:rsidRPr="00C638A7" w14:paraId="57D967C2" w14:textId="77777777" w:rsidTr="002D7602">
        <w:trPr>
          <w:tblHeader/>
        </w:trPr>
        <w:tc>
          <w:tcPr>
            <w:tcW w:w="2176" w:type="pct"/>
          </w:tcPr>
          <w:p w14:paraId="36A6D478" w14:textId="0D1ED23C" w:rsidR="00A75393" w:rsidRPr="00C638A7" w:rsidRDefault="007C5C3F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10" w:type="pct"/>
            <w:gridSpan w:val="3"/>
          </w:tcPr>
          <w:p w14:paraId="2782FB87" w14:textId="77777777" w:rsidR="00A75393" w:rsidRPr="00C638A7" w:rsidRDefault="00A75393" w:rsidP="00FB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66F82C47" w14:textId="77777777" w:rsidR="00A75393" w:rsidRPr="00C638A7" w:rsidRDefault="00A75393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  <w:vAlign w:val="bottom"/>
          </w:tcPr>
          <w:p w14:paraId="59C78F83" w14:textId="77777777" w:rsidR="00A75393" w:rsidRPr="00C638A7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98A" w:rsidRPr="00C638A7" w14:paraId="51EC28D0" w14:textId="77777777" w:rsidTr="002D7602">
        <w:trPr>
          <w:tblHeader/>
        </w:trPr>
        <w:tc>
          <w:tcPr>
            <w:tcW w:w="2176" w:type="pct"/>
          </w:tcPr>
          <w:p w14:paraId="4A6E6F24" w14:textId="5AE13799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14:paraId="09AAA6FA" w14:textId="7EE58BFE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72D471B3" w14:textId="7777777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1AD8A9" w14:textId="5E529F2C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FF6B652" w14:textId="7777777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6BD22FC" w14:textId="4DFE2A96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40F3E40E" w14:textId="7777777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780C400" w14:textId="6ECF775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E198A" w:rsidRPr="00C638A7" w14:paraId="7A1F41DE" w14:textId="77777777" w:rsidTr="002D7602">
        <w:trPr>
          <w:tblHeader/>
        </w:trPr>
        <w:tc>
          <w:tcPr>
            <w:tcW w:w="2176" w:type="pct"/>
          </w:tcPr>
          <w:p w14:paraId="6BE69438" w14:textId="7777777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7"/>
          </w:tcPr>
          <w:p w14:paraId="07D10E53" w14:textId="77777777" w:rsidR="004E198A" w:rsidRPr="00C638A7" w:rsidRDefault="004E198A" w:rsidP="004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198A" w:rsidRPr="00C638A7" w14:paraId="73C6C4F3" w14:textId="77777777" w:rsidTr="002D7602">
        <w:tc>
          <w:tcPr>
            <w:tcW w:w="2176" w:type="pct"/>
          </w:tcPr>
          <w:p w14:paraId="5E47CD03" w14:textId="09EDCF73" w:rsidR="004E198A" w:rsidRPr="00C638A7" w:rsidRDefault="004E198A" w:rsidP="004E198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582" w:type="pct"/>
          </w:tcPr>
          <w:p w14:paraId="0390CB2E" w14:textId="6DA90CFE" w:rsidR="004E198A" w:rsidRPr="00C638A7" w:rsidRDefault="007E357A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855,321</w:t>
            </w:r>
          </w:p>
        </w:tc>
        <w:tc>
          <w:tcPr>
            <w:tcW w:w="145" w:type="pct"/>
          </w:tcPr>
          <w:p w14:paraId="64CF4414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739F15" w14:textId="0C59AF88" w:rsidR="004E198A" w:rsidRPr="00C638A7" w:rsidRDefault="004E198A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868,597</w:t>
            </w:r>
          </w:p>
        </w:tc>
        <w:tc>
          <w:tcPr>
            <w:tcW w:w="145" w:type="pct"/>
          </w:tcPr>
          <w:p w14:paraId="34AAF771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E38BFC" w14:textId="5FA05361" w:rsidR="004E198A" w:rsidRPr="00C638A7" w:rsidRDefault="007E357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59,030</w:t>
            </w:r>
          </w:p>
        </w:tc>
        <w:tc>
          <w:tcPr>
            <w:tcW w:w="145" w:type="pct"/>
          </w:tcPr>
          <w:p w14:paraId="3D7E0589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6A71B15" w14:textId="60227441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73,417</w:t>
            </w:r>
          </w:p>
        </w:tc>
      </w:tr>
      <w:tr w:rsidR="004E198A" w:rsidRPr="00C638A7" w14:paraId="2F3921FB" w14:textId="77777777" w:rsidTr="002D7602">
        <w:tc>
          <w:tcPr>
            <w:tcW w:w="2176" w:type="pct"/>
          </w:tcPr>
          <w:p w14:paraId="4B606D69" w14:textId="014403B5" w:rsidR="004E198A" w:rsidRPr="00C638A7" w:rsidRDefault="004E198A" w:rsidP="004E198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582" w:type="pct"/>
          </w:tcPr>
          <w:p w14:paraId="4D523C78" w14:textId="10441328" w:rsidR="004E198A" w:rsidRPr="00C638A7" w:rsidRDefault="007E357A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1,364</w:t>
            </w:r>
          </w:p>
        </w:tc>
        <w:tc>
          <w:tcPr>
            <w:tcW w:w="145" w:type="pct"/>
          </w:tcPr>
          <w:p w14:paraId="66E6B3F0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91F10E" w14:textId="58583FD1" w:rsidR="004E198A" w:rsidRPr="00C638A7" w:rsidRDefault="004E198A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1,364</w:t>
            </w:r>
          </w:p>
        </w:tc>
        <w:tc>
          <w:tcPr>
            <w:tcW w:w="145" w:type="pct"/>
          </w:tcPr>
          <w:p w14:paraId="68D96B05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7EB7CD9" w14:textId="24ABA55A" w:rsidR="004E198A" w:rsidRPr="00C638A7" w:rsidRDefault="007E357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218F77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2897ACF" w14:textId="43966101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98A" w:rsidRPr="00C638A7" w14:paraId="74367846" w14:textId="77777777" w:rsidTr="002D7602">
        <w:tc>
          <w:tcPr>
            <w:tcW w:w="2176" w:type="pct"/>
          </w:tcPr>
          <w:p w14:paraId="1799F047" w14:textId="03B3C1A0" w:rsidR="004E198A" w:rsidRPr="00C638A7" w:rsidRDefault="004E198A" w:rsidP="004E198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7A39F40" w14:textId="51C4729A" w:rsidR="004E198A" w:rsidRPr="00C638A7" w:rsidRDefault="007E357A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856,685</w:t>
            </w:r>
          </w:p>
        </w:tc>
        <w:tc>
          <w:tcPr>
            <w:tcW w:w="145" w:type="pct"/>
          </w:tcPr>
          <w:p w14:paraId="2B210A5B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D971010" w14:textId="0E69DB1C" w:rsidR="004E198A" w:rsidRPr="00C638A7" w:rsidRDefault="004E198A" w:rsidP="003D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869,961</w:t>
            </w:r>
          </w:p>
        </w:tc>
        <w:tc>
          <w:tcPr>
            <w:tcW w:w="145" w:type="pct"/>
          </w:tcPr>
          <w:p w14:paraId="175008D6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6FB71B" w14:textId="4EA90ACF" w:rsidR="004E198A" w:rsidRPr="00C638A7" w:rsidRDefault="007E357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59,030</w:t>
            </w:r>
          </w:p>
        </w:tc>
        <w:tc>
          <w:tcPr>
            <w:tcW w:w="145" w:type="pct"/>
          </w:tcPr>
          <w:p w14:paraId="7CD07DF1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57C7F8F" w14:textId="4F85E7B4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73,417</w:t>
            </w:r>
          </w:p>
        </w:tc>
      </w:tr>
    </w:tbl>
    <w:p w14:paraId="4073637F" w14:textId="7255DC51" w:rsidR="00DD77D8" w:rsidRPr="00C638A7" w:rsidRDefault="00DD77D8" w:rsidP="0052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DC42D5" w14:textId="77777777" w:rsidR="001062DF" w:rsidRPr="00C638A7" w:rsidRDefault="001062DF">
      <w:r w:rsidRPr="00C638A7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2"/>
        <w:gridCol w:w="1080"/>
        <w:gridCol w:w="268"/>
        <w:gridCol w:w="1080"/>
        <w:gridCol w:w="236"/>
        <w:gridCol w:w="1114"/>
        <w:gridCol w:w="236"/>
        <w:gridCol w:w="1114"/>
      </w:tblGrid>
      <w:tr w:rsidR="00E51E51" w:rsidRPr="00C638A7" w14:paraId="7EA1DE1E" w14:textId="77777777" w:rsidTr="003D0601">
        <w:trPr>
          <w:tblHeader/>
        </w:trPr>
        <w:tc>
          <w:tcPr>
            <w:tcW w:w="3060" w:type="dxa"/>
          </w:tcPr>
          <w:p w14:paraId="29B5A03F" w14:textId="632B8D65" w:rsidR="00E51E51" w:rsidRPr="00C638A7" w:rsidRDefault="00E51E51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426836E" w14:textId="77777777" w:rsidR="00E51E51" w:rsidRPr="00C638A7" w:rsidRDefault="00E51E51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</w:tcPr>
          <w:p w14:paraId="37D1639C" w14:textId="62BF68DB" w:rsidR="00E51E51" w:rsidRPr="00C638A7" w:rsidRDefault="00E51E51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6E71F86" w14:textId="77777777" w:rsidR="00E51E51" w:rsidRPr="00C638A7" w:rsidRDefault="00E51E51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1BB15F4D" w14:textId="77777777" w:rsidR="00E51E51" w:rsidRPr="00C638A7" w:rsidRDefault="00E51E51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98A" w:rsidRPr="00C638A7" w14:paraId="27E9064F" w14:textId="77777777" w:rsidTr="003D0601">
        <w:tc>
          <w:tcPr>
            <w:tcW w:w="3060" w:type="dxa"/>
            <w:vAlign w:val="bottom"/>
          </w:tcPr>
          <w:p w14:paraId="0440768A" w14:textId="77777777" w:rsidR="004E198A" w:rsidRPr="00C638A7" w:rsidRDefault="004E198A" w:rsidP="004E198A">
            <w:pPr>
              <w:tabs>
                <w:tab w:val="left" w:pos="2736"/>
                <w:tab w:val="left" w:pos="3852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92" w:type="dxa"/>
          </w:tcPr>
          <w:p w14:paraId="212DFA90" w14:textId="117B2E0F" w:rsidR="004E198A" w:rsidRPr="00C638A7" w:rsidRDefault="004E198A" w:rsidP="004E198A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39985F" w14:textId="6FCDA0E8" w:rsidR="004E198A" w:rsidRPr="00C638A7" w:rsidRDefault="004E198A" w:rsidP="004E198A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73DBF551" w14:textId="73149F8B" w:rsidR="004E198A" w:rsidRPr="00C638A7" w:rsidRDefault="004E198A" w:rsidP="004E198A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3745DD66" w14:textId="08556FB2" w:rsidR="004E198A" w:rsidRPr="00C638A7" w:rsidRDefault="004E198A" w:rsidP="004E198A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81038CA" w14:textId="32B72652" w:rsidR="004E198A" w:rsidRPr="00C638A7" w:rsidRDefault="004E198A" w:rsidP="004E198A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</w:tcPr>
          <w:p w14:paraId="2B6675C4" w14:textId="7D0D8C04" w:rsidR="004E198A" w:rsidRPr="00C638A7" w:rsidRDefault="004E198A" w:rsidP="004E198A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4C0B04E" w14:textId="77777777" w:rsidR="004E198A" w:rsidRPr="00C638A7" w:rsidRDefault="004E198A" w:rsidP="004E198A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</w:tcPr>
          <w:p w14:paraId="615F811C" w14:textId="1433A92A" w:rsidR="004E198A" w:rsidRPr="00C638A7" w:rsidRDefault="004E198A" w:rsidP="004E198A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E198A" w:rsidRPr="00C638A7" w14:paraId="78EA62F8" w14:textId="77777777" w:rsidTr="003D0601">
        <w:tc>
          <w:tcPr>
            <w:tcW w:w="3060" w:type="dxa"/>
            <w:vAlign w:val="bottom"/>
          </w:tcPr>
          <w:p w14:paraId="5CD82B88" w14:textId="77777777" w:rsidR="004E198A" w:rsidRPr="00C638A7" w:rsidRDefault="004E198A" w:rsidP="004E198A">
            <w:pPr>
              <w:tabs>
                <w:tab w:val="left" w:pos="2736"/>
                <w:tab w:val="left" w:pos="3852"/>
              </w:tabs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165A97F0" w14:textId="77777777" w:rsidR="004E198A" w:rsidRPr="00C638A7" w:rsidRDefault="004E198A" w:rsidP="004E198A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128" w:type="dxa"/>
            <w:gridSpan w:val="7"/>
          </w:tcPr>
          <w:p w14:paraId="6C0AE46F" w14:textId="7BF237FB" w:rsidR="004E198A" w:rsidRPr="00C638A7" w:rsidRDefault="004E198A" w:rsidP="004E198A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E198A" w:rsidRPr="00C638A7" w14:paraId="2C6B1FF9" w14:textId="77777777" w:rsidTr="003D0601">
        <w:tc>
          <w:tcPr>
            <w:tcW w:w="3060" w:type="dxa"/>
            <w:vAlign w:val="bottom"/>
          </w:tcPr>
          <w:p w14:paraId="31A3D732" w14:textId="456DD052" w:rsidR="004E198A" w:rsidRPr="00C638A7" w:rsidRDefault="004E198A" w:rsidP="004E198A">
            <w:pPr>
              <w:tabs>
                <w:tab w:val="left" w:pos="2736"/>
                <w:tab w:val="left" w:pos="3852"/>
              </w:tabs>
              <w:spacing w:line="38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2" w:type="dxa"/>
          </w:tcPr>
          <w:p w14:paraId="50B0AE21" w14:textId="77777777" w:rsidR="004E198A" w:rsidRPr="00C638A7" w:rsidRDefault="004E198A" w:rsidP="004E198A">
            <w:pPr>
              <w:tabs>
                <w:tab w:val="decimal" w:pos="79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28883" w14:textId="4B18F3DF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869,961</w:t>
            </w:r>
          </w:p>
        </w:tc>
        <w:tc>
          <w:tcPr>
            <w:tcW w:w="268" w:type="dxa"/>
          </w:tcPr>
          <w:p w14:paraId="5440EF57" w14:textId="31975E89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FE72CD" w14:textId="1FBF7566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707,872</w:t>
            </w:r>
          </w:p>
        </w:tc>
        <w:tc>
          <w:tcPr>
            <w:tcW w:w="236" w:type="dxa"/>
          </w:tcPr>
          <w:p w14:paraId="7583727A" w14:textId="0E4B6215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CB9FF1" w14:textId="481E68BF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73,417</w:t>
            </w:r>
          </w:p>
        </w:tc>
        <w:tc>
          <w:tcPr>
            <w:tcW w:w="236" w:type="dxa"/>
          </w:tcPr>
          <w:p w14:paraId="74C3B07F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56F113" w14:textId="05A357D1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90,234</w:t>
            </w:r>
          </w:p>
        </w:tc>
      </w:tr>
      <w:tr w:rsidR="004E198A" w:rsidRPr="00C638A7" w14:paraId="5171402E" w14:textId="77777777" w:rsidTr="003D0601">
        <w:tc>
          <w:tcPr>
            <w:tcW w:w="3060" w:type="dxa"/>
            <w:vAlign w:val="bottom"/>
          </w:tcPr>
          <w:p w14:paraId="24B66488" w14:textId="77777777" w:rsidR="004E198A" w:rsidRPr="00C638A7" w:rsidRDefault="004E198A" w:rsidP="004E198A">
            <w:pPr>
              <w:tabs>
                <w:tab w:val="left" w:pos="2736"/>
                <w:tab w:val="left" w:pos="3852"/>
              </w:tabs>
              <w:spacing w:line="38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3501D083" w14:textId="77777777" w:rsidR="004E198A" w:rsidRPr="00C638A7" w:rsidRDefault="004E198A" w:rsidP="004E198A">
            <w:pPr>
              <w:tabs>
                <w:tab w:val="decimal" w:pos="792"/>
              </w:tabs>
              <w:spacing w:line="380" w:lineRule="exact"/>
              <w:ind w:left="-2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0290D" w14:textId="165EC970" w:rsidR="004E198A" w:rsidRPr="00C638A7" w:rsidRDefault="007E357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270,163</w:t>
            </w:r>
          </w:p>
        </w:tc>
        <w:tc>
          <w:tcPr>
            <w:tcW w:w="268" w:type="dxa"/>
          </w:tcPr>
          <w:p w14:paraId="372F7C59" w14:textId="3D0BBBCB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334AA" w14:textId="305E79F0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424,237</w:t>
            </w:r>
          </w:p>
        </w:tc>
        <w:tc>
          <w:tcPr>
            <w:tcW w:w="236" w:type="dxa"/>
          </w:tcPr>
          <w:p w14:paraId="043B7D6B" w14:textId="488724FF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471456" w14:textId="4B586BC2" w:rsidR="004E198A" w:rsidRPr="00C638A7" w:rsidDel="00237E88" w:rsidRDefault="007E357A" w:rsidP="007E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  <w:tc>
          <w:tcPr>
            <w:tcW w:w="236" w:type="dxa"/>
          </w:tcPr>
          <w:p w14:paraId="36E4165D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3AAFA5" w14:textId="70919E3E" w:rsidR="004E198A" w:rsidRPr="00C638A7" w:rsidDel="00237E88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98A" w:rsidRPr="00C638A7" w14:paraId="30FD4465" w14:textId="77777777" w:rsidTr="003D0601">
        <w:tc>
          <w:tcPr>
            <w:tcW w:w="3060" w:type="dxa"/>
            <w:vAlign w:val="bottom"/>
          </w:tcPr>
          <w:p w14:paraId="00B80C7E" w14:textId="77777777" w:rsidR="004E198A" w:rsidRPr="00C638A7" w:rsidRDefault="004E198A" w:rsidP="004E198A">
            <w:pPr>
              <w:tabs>
                <w:tab w:val="left" w:pos="2736"/>
                <w:tab w:val="left" w:pos="3852"/>
              </w:tabs>
              <w:spacing w:line="38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2" w:type="dxa"/>
          </w:tcPr>
          <w:p w14:paraId="6BD51BE4" w14:textId="77777777" w:rsidR="004E198A" w:rsidRPr="00C638A7" w:rsidRDefault="004E198A" w:rsidP="004E198A">
            <w:pPr>
              <w:tabs>
                <w:tab w:val="decimal" w:pos="79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EE17D" w14:textId="7CA455A5" w:rsidR="004E198A" w:rsidRPr="00C638A7" w:rsidRDefault="007E357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19,594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3E688BB3" w14:textId="00A38416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99B0C" w14:textId="392FA4CA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(30,277)</w:t>
            </w:r>
          </w:p>
        </w:tc>
        <w:tc>
          <w:tcPr>
            <w:tcW w:w="236" w:type="dxa"/>
          </w:tcPr>
          <w:p w14:paraId="2FC3E0D7" w14:textId="2728120F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957240" w14:textId="62B836DC" w:rsidR="004E198A" w:rsidRPr="00C638A7" w:rsidRDefault="007E357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4CAD91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AB9197" w14:textId="0510BA2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98A" w:rsidRPr="00C638A7" w14:paraId="1B4D6E57" w14:textId="77777777" w:rsidTr="003D0601">
        <w:tc>
          <w:tcPr>
            <w:tcW w:w="3060" w:type="dxa"/>
            <w:vAlign w:val="bottom"/>
          </w:tcPr>
          <w:p w14:paraId="48881B57" w14:textId="4E3C12B6" w:rsidR="004E198A" w:rsidRPr="00C638A7" w:rsidRDefault="004E198A" w:rsidP="004E198A">
            <w:pPr>
              <w:tabs>
                <w:tab w:val="left" w:pos="2736"/>
                <w:tab w:val="left" w:pos="3852"/>
              </w:tabs>
              <w:spacing w:line="38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992" w:type="dxa"/>
          </w:tcPr>
          <w:p w14:paraId="288DA675" w14:textId="77777777" w:rsidR="004E198A" w:rsidRPr="00C638A7" w:rsidRDefault="004E198A" w:rsidP="004E198A">
            <w:pPr>
              <w:tabs>
                <w:tab w:val="clear" w:pos="454"/>
                <w:tab w:val="left" w:pos="336"/>
                <w:tab w:val="decimal" w:pos="792"/>
              </w:tabs>
              <w:spacing w:line="380" w:lineRule="exact"/>
              <w:ind w:left="-204" w:right="-378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7A5C7" w14:textId="5D217D73" w:rsidR="004E198A" w:rsidRPr="00C638A7" w:rsidRDefault="007E357A" w:rsidP="007E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867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3ADFA3E0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9EA763" w14:textId="4B600B36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80" w:lineRule="exact"/>
              <w:ind w:left="-108" w:right="-470" w:hanging="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8840BA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280F83" w14:textId="501D9141" w:rsidR="004E198A" w:rsidRPr="00C638A7" w:rsidRDefault="007E357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80" w:lineRule="exact"/>
              <w:ind w:left="-108" w:right="-470" w:hanging="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E7FCAA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D4EB22" w14:textId="49CA4231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98A" w:rsidRPr="00C638A7" w14:paraId="405203C9" w14:textId="77777777" w:rsidTr="003D0601">
        <w:tc>
          <w:tcPr>
            <w:tcW w:w="3060" w:type="dxa"/>
            <w:vAlign w:val="bottom"/>
          </w:tcPr>
          <w:p w14:paraId="7F3597CD" w14:textId="5D3A5AD5" w:rsidR="004E198A" w:rsidRPr="00C638A7" w:rsidRDefault="004E198A" w:rsidP="004E198A">
            <w:pPr>
              <w:tabs>
                <w:tab w:val="left" w:pos="2736"/>
                <w:tab w:val="left" w:pos="3852"/>
              </w:tabs>
              <w:spacing w:line="38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6D27E4C5" w14:textId="77777777" w:rsidR="004E198A" w:rsidRPr="00C638A7" w:rsidRDefault="004E198A" w:rsidP="004E198A">
            <w:pPr>
              <w:tabs>
                <w:tab w:val="decimal" w:pos="79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613D7" w14:textId="3D6E3F79" w:rsidR="004E198A" w:rsidRPr="00C638A7" w:rsidRDefault="007E357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262,978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3E32E813" w14:textId="01ED334F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7E401" w14:textId="597A8500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(231,871)</w:t>
            </w:r>
          </w:p>
        </w:tc>
        <w:tc>
          <w:tcPr>
            <w:tcW w:w="236" w:type="dxa"/>
          </w:tcPr>
          <w:p w14:paraId="460D8DC1" w14:textId="6DCDEDC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040FBD" w14:textId="1768F93D" w:rsidR="004E198A" w:rsidRPr="00C638A7" w:rsidRDefault="007E357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17,407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3DC8B57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DA85F6" w14:textId="72D5B266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(16,817)</w:t>
            </w:r>
          </w:p>
        </w:tc>
      </w:tr>
      <w:tr w:rsidR="004E198A" w:rsidRPr="00C638A7" w14:paraId="3C419C4F" w14:textId="77777777" w:rsidTr="003D0601">
        <w:tc>
          <w:tcPr>
            <w:tcW w:w="3060" w:type="dxa"/>
            <w:vAlign w:val="bottom"/>
          </w:tcPr>
          <w:p w14:paraId="2568128F" w14:textId="20DDABB0" w:rsidR="004E198A" w:rsidRPr="00C638A7" w:rsidRDefault="004E198A" w:rsidP="004E198A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14:paraId="7E70B970" w14:textId="77777777" w:rsidR="004E198A" w:rsidRPr="00C638A7" w:rsidRDefault="004E198A" w:rsidP="004E198A">
            <w:pPr>
              <w:tabs>
                <w:tab w:val="decimal" w:pos="79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ED0851" w14:textId="469CCD42" w:rsidR="004E198A" w:rsidRPr="00C638A7" w:rsidRDefault="007E357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856,685</w:t>
            </w:r>
          </w:p>
        </w:tc>
        <w:tc>
          <w:tcPr>
            <w:tcW w:w="268" w:type="dxa"/>
          </w:tcPr>
          <w:p w14:paraId="45081989" w14:textId="46C3C86E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4BB965" w14:textId="0FE2F195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869,961</w:t>
            </w:r>
          </w:p>
        </w:tc>
        <w:tc>
          <w:tcPr>
            <w:tcW w:w="236" w:type="dxa"/>
          </w:tcPr>
          <w:p w14:paraId="249CB7F1" w14:textId="6562C5D0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B4950AC" w14:textId="55E098B6" w:rsidR="004E198A" w:rsidRPr="00C638A7" w:rsidRDefault="007E357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59,030</w:t>
            </w:r>
          </w:p>
        </w:tc>
        <w:tc>
          <w:tcPr>
            <w:tcW w:w="236" w:type="dxa"/>
          </w:tcPr>
          <w:p w14:paraId="36A8B233" w14:textId="77777777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0C90E98" w14:textId="6EC146CF" w:rsidR="004E198A" w:rsidRPr="00C638A7" w:rsidRDefault="004E198A" w:rsidP="004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73,417</w:t>
            </w:r>
          </w:p>
        </w:tc>
      </w:tr>
    </w:tbl>
    <w:p w14:paraId="3C165A4B" w14:textId="77777777" w:rsidR="004D6BC9" w:rsidRPr="00C638A7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092BB26" w14:textId="77777777" w:rsidR="004D6BC9" w:rsidRPr="00C638A7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721BCE" w:rsidRPr="00C638A7">
        <w:rPr>
          <w:rFonts w:asciiTheme="majorBidi" w:hAnsiTheme="majorBidi" w:cstheme="majorBidi"/>
          <w:sz w:val="30"/>
          <w:szCs w:val="30"/>
          <w:cs/>
          <w:lang w:bidi="th-TH"/>
        </w:rPr>
        <w:t>พื้นที่</w:t>
      </w:r>
      <w:r w:rsidRPr="00C638A7">
        <w:rPr>
          <w:rFonts w:asciiTheme="majorBidi" w:hAnsiTheme="majorBidi" w:cstheme="majorBidi"/>
          <w:sz w:val="30"/>
          <w:szCs w:val="30"/>
          <w:cs/>
        </w:rPr>
        <w:t>เป็นระยะเวล</w:t>
      </w:r>
      <w:r w:rsidR="00005614" w:rsidRPr="00C638A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า </w:t>
      </w:r>
      <w:r w:rsidR="00005614" w:rsidRPr="00C638A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C638A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</w:t>
      </w:r>
      <w:r w:rsidR="005215FD" w:rsidRPr="00C638A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215FD" w:rsidRPr="00C638A7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58227AB8" w14:textId="77777777" w:rsidR="004D6BC9" w:rsidRPr="00C638A7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3F5D906" w14:textId="3AD3A3A5" w:rsidR="004D6BC9" w:rsidRPr="00C638A7" w:rsidRDefault="004D6BC9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4969397" w14:textId="77777777" w:rsidR="002727FA" w:rsidRPr="00C638A7" w:rsidRDefault="002727FA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439B3A0" w14:textId="5CE19178" w:rsidR="00DB60FE" w:rsidRPr="00C638A7" w:rsidRDefault="00DB60FE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กลุ่มบริษัทมีสิทธิเลือกขยายอายุสัญญาเช่าพื้นที่ภายในหนึ่งปีก่อนสิ้นสุดระยะเวลาเช่า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7E8F3B4F" w14:textId="54FCAD29" w:rsidR="006F5FA1" w:rsidRPr="00C638A7" w:rsidRDefault="006F5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98"/>
        <w:gridCol w:w="968"/>
        <w:gridCol w:w="239"/>
        <w:gridCol w:w="974"/>
        <w:gridCol w:w="239"/>
        <w:gridCol w:w="970"/>
        <w:gridCol w:w="239"/>
        <w:gridCol w:w="968"/>
      </w:tblGrid>
      <w:tr w:rsidR="00F076AD" w:rsidRPr="00C638A7" w14:paraId="65CA8656" w14:textId="77777777" w:rsidTr="002D7602">
        <w:trPr>
          <w:tblHeader/>
        </w:trPr>
        <w:tc>
          <w:tcPr>
            <w:tcW w:w="2009" w:type="pct"/>
          </w:tcPr>
          <w:p w14:paraId="56C5978F" w14:textId="1229F30A" w:rsidR="00F076AD" w:rsidRPr="00C638A7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5334C21D" w14:textId="77777777" w:rsidR="00F076AD" w:rsidRPr="00C638A7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7" w:type="pct"/>
            <w:gridSpan w:val="3"/>
          </w:tcPr>
          <w:p w14:paraId="75543F42" w14:textId="0610F286" w:rsidR="00F076AD" w:rsidRPr="00C638A7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C0BBFE9" w14:textId="77777777" w:rsidR="00F076AD" w:rsidRPr="00C638A7" w:rsidRDefault="00F076AD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85" w:type="pct"/>
            <w:gridSpan w:val="3"/>
            <w:vAlign w:val="bottom"/>
          </w:tcPr>
          <w:p w14:paraId="29CE2E14" w14:textId="77777777" w:rsidR="00F076AD" w:rsidRPr="00C638A7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AD5" w:rsidRPr="00C638A7" w14:paraId="40F2C93D" w14:textId="77777777" w:rsidTr="002D7602">
        <w:trPr>
          <w:tblHeader/>
        </w:trPr>
        <w:tc>
          <w:tcPr>
            <w:tcW w:w="2009" w:type="pct"/>
          </w:tcPr>
          <w:p w14:paraId="25907F9D" w14:textId="7C84EAA0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9" w:type="pct"/>
          </w:tcPr>
          <w:p w14:paraId="062A10FF" w14:textId="27AE169D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37C72DE" w14:textId="37117514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484F7767" w14:textId="77777777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BA49292" w14:textId="33F67CCD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6397B0F2" w14:textId="77777777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4D6C1FCF" w14:textId="401674C8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480D379E" w14:textId="77777777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1B860F" w14:textId="42FD3BE4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01AD5" w:rsidRPr="00C638A7" w14:paraId="565B1551" w14:textId="77777777" w:rsidTr="00F076AD">
        <w:trPr>
          <w:tblHeader/>
        </w:trPr>
        <w:tc>
          <w:tcPr>
            <w:tcW w:w="2009" w:type="pct"/>
          </w:tcPr>
          <w:p w14:paraId="3D1EF031" w14:textId="77777777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14:paraId="5EDB0AF3" w14:textId="77777777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7"/>
          </w:tcPr>
          <w:p w14:paraId="66F16921" w14:textId="16DAB193" w:rsidR="00501AD5" w:rsidRPr="00C638A7" w:rsidRDefault="00501AD5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1AD5" w:rsidRPr="00C638A7" w14:paraId="3AC1C7B8" w14:textId="77777777" w:rsidTr="002D7602">
        <w:tc>
          <w:tcPr>
            <w:tcW w:w="2009" w:type="pct"/>
          </w:tcPr>
          <w:p w14:paraId="7F4DA7B4" w14:textId="236352E3" w:rsidR="00501AD5" w:rsidRPr="00C638A7" w:rsidRDefault="00501AD5" w:rsidP="00501A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489" w:type="pct"/>
          </w:tcPr>
          <w:p w14:paraId="73C4CF0C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279814" w14:textId="143FEF1C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02227D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7F1EC7A" w14:textId="3944B55B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09E0B5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30FE582C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895059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DC414C" w14:textId="0EE3190D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AD5" w:rsidRPr="00C638A7" w14:paraId="79ABB966" w14:textId="77777777" w:rsidTr="002D7602">
        <w:tc>
          <w:tcPr>
            <w:tcW w:w="2009" w:type="pct"/>
          </w:tcPr>
          <w:p w14:paraId="16DEE5DC" w14:textId="346F9858" w:rsidR="00501AD5" w:rsidRPr="00C638A7" w:rsidRDefault="00501AD5" w:rsidP="00501A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489" w:type="pct"/>
          </w:tcPr>
          <w:p w14:paraId="6E1BCD70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024F9D9" w14:textId="1C3D1358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91B3E7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AF75FD" w14:textId="7ADD798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34E67AB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11EBCF29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E7708AD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579491D7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AD5" w:rsidRPr="00C638A7" w14:paraId="581899B4" w14:textId="77777777" w:rsidTr="00AC7E3E">
        <w:tc>
          <w:tcPr>
            <w:tcW w:w="2009" w:type="pct"/>
          </w:tcPr>
          <w:p w14:paraId="0746BF0A" w14:textId="7A581384" w:rsidR="00501AD5" w:rsidRPr="00C638A7" w:rsidRDefault="00501AD5" w:rsidP="00501A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 xml:space="preserve">-   อาคาร </w:t>
            </w:r>
          </w:p>
        </w:tc>
        <w:tc>
          <w:tcPr>
            <w:tcW w:w="489" w:type="pct"/>
          </w:tcPr>
          <w:p w14:paraId="4E2B3628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401B9CED" w14:textId="28E1CB79" w:rsidR="00501AD5" w:rsidRPr="00C638A7" w:rsidRDefault="007E357A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262,705</w:t>
            </w:r>
          </w:p>
        </w:tc>
        <w:tc>
          <w:tcPr>
            <w:tcW w:w="130" w:type="pct"/>
          </w:tcPr>
          <w:p w14:paraId="7E601612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73BB8E9" w14:textId="19F386A1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231,778</w:t>
            </w:r>
          </w:p>
        </w:tc>
        <w:tc>
          <w:tcPr>
            <w:tcW w:w="130" w:type="pct"/>
          </w:tcPr>
          <w:p w14:paraId="59318C99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5CEBAE22" w14:textId="4B25EDA9" w:rsidR="00501AD5" w:rsidRPr="00C638A7" w:rsidRDefault="007E357A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17,407</w:t>
            </w:r>
          </w:p>
        </w:tc>
        <w:tc>
          <w:tcPr>
            <w:tcW w:w="130" w:type="pct"/>
          </w:tcPr>
          <w:p w14:paraId="58844569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6567BF09" w14:textId="4AACB96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16,817</w:t>
            </w:r>
          </w:p>
        </w:tc>
      </w:tr>
      <w:tr w:rsidR="00501AD5" w:rsidRPr="00C638A7" w14:paraId="3A96D670" w14:textId="77777777" w:rsidTr="00AC7E3E">
        <w:tc>
          <w:tcPr>
            <w:tcW w:w="2009" w:type="pct"/>
          </w:tcPr>
          <w:p w14:paraId="751BC4D8" w14:textId="61C7FAEE" w:rsidR="00501AD5" w:rsidRPr="00C638A7" w:rsidRDefault="00501AD5" w:rsidP="00501A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-   ยานพาหนะ</w:t>
            </w:r>
          </w:p>
        </w:tc>
        <w:tc>
          <w:tcPr>
            <w:tcW w:w="489" w:type="pct"/>
          </w:tcPr>
          <w:p w14:paraId="5066EE4F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455B8EDA" w14:textId="742788C0" w:rsidR="00501AD5" w:rsidRPr="00C638A7" w:rsidRDefault="007E357A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30" w:type="pct"/>
          </w:tcPr>
          <w:p w14:paraId="648408C0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850997F" w14:textId="13ECA80F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0" w:type="pct"/>
          </w:tcPr>
          <w:p w14:paraId="071D7E9F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118F594E" w14:textId="091B3EF8" w:rsidR="00501AD5" w:rsidRPr="00C638A7" w:rsidRDefault="007E357A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361BA03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1729D32B" w14:textId="541D9EE1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1AD5" w:rsidRPr="00C638A7" w14:paraId="480597FA" w14:textId="77777777" w:rsidTr="002D7602">
        <w:tc>
          <w:tcPr>
            <w:tcW w:w="2009" w:type="pct"/>
          </w:tcPr>
          <w:p w14:paraId="37179FC8" w14:textId="5920E6C8" w:rsidR="00501AD5" w:rsidRPr="00C638A7" w:rsidRDefault="00501AD5" w:rsidP="00501A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489" w:type="pct"/>
          </w:tcPr>
          <w:p w14:paraId="4EC3022A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0598F81" w14:textId="151B3ED7" w:rsidR="00501AD5" w:rsidRPr="00C638A7" w:rsidRDefault="007E357A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47,215</w:t>
            </w:r>
          </w:p>
        </w:tc>
        <w:tc>
          <w:tcPr>
            <w:tcW w:w="130" w:type="pct"/>
          </w:tcPr>
          <w:p w14:paraId="26E30528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E499955" w14:textId="5EA6CDA5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34,360</w:t>
            </w:r>
          </w:p>
        </w:tc>
        <w:tc>
          <w:tcPr>
            <w:tcW w:w="130" w:type="pct"/>
          </w:tcPr>
          <w:p w14:paraId="188C4EDD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59BA26DC" w14:textId="496EC5DC" w:rsidR="00501AD5" w:rsidRPr="00C638A7" w:rsidRDefault="007E357A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4,974</w:t>
            </w:r>
          </w:p>
        </w:tc>
        <w:tc>
          <w:tcPr>
            <w:tcW w:w="130" w:type="pct"/>
          </w:tcPr>
          <w:p w14:paraId="5571B710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88C54C" w14:textId="335A6DD2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5,952</w:t>
            </w:r>
          </w:p>
        </w:tc>
      </w:tr>
      <w:tr w:rsidR="00501AD5" w:rsidRPr="00C638A7" w14:paraId="743D7B7C" w14:textId="77777777" w:rsidTr="002D7602">
        <w:tc>
          <w:tcPr>
            <w:tcW w:w="2009" w:type="pct"/>
          </w:tcPr>
          <w:p w14:paraId="1E1D964C" w14:textId="5FB74CD9" w:rsidR="00501AD5" w:rsidRPr="00C638A7" w:rsidRDefault="00501AD5" w:rsidP="00501A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ค่าใช้จ่ายสัญญาเช่าระยะสั้น</w:t>
            </w:r>
          </w:p>
        </w:tc>
        <w:tc>
          <w:tcPr>
            <w:tcW w:w="489" w:type="pct"/>
          </w:tcPr>
          <w:p w14:paraId="17F0FE8C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01B9814" w14:textId="7FF560D3" w:rsidR="00501AD5" w:rsidRPr="00C638A7" w:rsidRDefault="00A25454" w:rsidP="007E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130" w:type="pct"/>
          </w:tcPr>
          <w:p w14:paraId="6DA6397D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F864ED" w14:textId="769C932F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449CF6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63463A12" w14:textId="39A953DA" w:rsidR="00501AD5" w:rsidRPr="00C638A7" w:rsidRDefault="007E357A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82EA0EE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4FE08AE6" w14:textId="7565C771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1AD5" w:rsidRPr="00C638A7" w14:paraId="133881A3" w14:textId="77777777" w:rsidTr="00AC7E3E">
        <w:tc>
          <w:tcPr>
            <w:tcW w:w="2009" w:type="pct"/>
          </w:tcPr>
          <w:p w14:paraId="1F08ADF4" w14:textId="3BF9C91C" w:rsidR="00501AD5" w:rsidRPr="00C638A7" w:rsidRDefault="00501AD5" w:rsidP="00501A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</w:rPr>
            </w:pPr>
            <w:r w:rsidRPr="00C638A7">
              <w:rPr>
                <w:rFonts w:asciiTheme="majorBidi" w:hAnsiTheme="majorBidi" w:cstheme="majorBidi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489" w:type="pct"/>
          </w:tcPr>
          <w:p w14:paraId="32098058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061A6C" w14:textId="7CF0DED8" w:rsidR="00501AD5" w:rsidRPr="00C638A7" w:rsidRDefault="007E357A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22,895</w:t>
            </w:r>
          </w:p>
        </w:tc>
        <w:tc>
          <w:tcPr>
            <w:tcW w:w="130" w:type="pct"/>
          </w:tcPr>
          <w:p w14:paraId="24305E3A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E9BAB5D" w14:textId="51FC199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21,146</w:t>
            </w:r>
          </w:p>
        </w:tc>
        <w:tc>
          <w:tcPr>
            <w:tcW w:w="130" w:type="pct"/>
          </w:tcPr>
          <w:p w14:paraId="6509F5E2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A2ADCE8" w14:textId="7AE91014" w:rsidR="00501AD5" w:rsidRPr="00C638A7" w:rsidRDefault="007E357A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130" w:type="pct"/>
          </w:tcPr>
          <w:p w14:paraId="69698925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10BF3A9E" w14:textId="300E03BE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1,606</w:t>
            </w:r>
          </w:p>
        </w:tc>
      </w:tr>
      <w:tr w:rsidR="00501AD5" w:rsidRPr="00C638A7" w14:paraId="4687BD34" w14:textId="77777777" w:rsidTr="00AC7E3E">
        <w:tc>
          <w:tcPr>
            <w:tcW w:w="2009" w:type="pct"/>
          </w:tcPr>
          <w:p w14:paraId="19A42179" w14:textId="4E183A8A" w:rsidR="00501AD5" w:rsidRPr="00C638A7" w:rsidRDefault="00501AD5" w:rsidP="00501A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ค่าเช่าจ่ายที่ผันแปรตามยอดขาย</w:t>
            </w:r>
          </w:p>
        </w:tc>
        <w:tc>
          <w:tcPr>
            <w:tcW w:w="489" w:type="pct"/>
          </w:tcPr>
          <w:p w14:paraId="1B7FB7CF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8A4D5A8" w14:textId="77CFD2E9" w:rsidR="00501AD5" w:rsidRPr="00C638A7" w:rsidRDefault="00A25454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11,047</w:t>
            </w:r>
          </w:p>
        </w:tc>
        <w:tc>
          <w:tcPr>
            <w:tcW w:w="130" w:type="pct"/>
          </w:tcPr>
          <w:p w14:paraId="76A5586F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03E8253" w14:textId="60DEA213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18,228</w:t>
            </w:r>
          </w:p>
        </w:tc>
        <w:tc>
          <w:tcPr>
            <w:tcW w:w="130" w:type="pct"/>
          </w:tcPr>
          <w:p w14:paraId="391A887D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9F2F12F" w14:textId="4DA681FA" w:rsidR="00501AD5" w:rsidRPr="00C638A7" w:rsidRDefault="007E357A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81B86BF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230D0BBB" w14:textId="6BBF3304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D8868DD" w14:textId="77777777" w:rsidR="00607C01" w:rsidRPr="00C638A7" w:rsidRDefault="00607C01" w:rsidP="004D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A98D8" w14:textId="6AE8D457" w:rsidR="00536686" w:rsidRPr="00C638A7" w:rsidRDefault="00DD6A06" w:rsidP="00243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C638A7">
        <w:rPr>
          <w:rFonts w:asciiTheme="majorBidi" w:hAnsiTheme="majorBidi" w:cstheme="majorBidi"/>
          <w:sz w:val="30"/>
          <w:szCs w:val="30"/>
        </w:rPr>
        <w:t>256</w:t>
      </w:r>
      <w:r w:rsidR="00501AD5" w:rsidRPr="00C638A7">
        <w:rPr>
          <w:rFonts w:asciiTheme="majorBidi" w:hAnsiTheme="majorBidi" w:cstheme="majorBidi"/>
          <w:sz w:val="30"/>
          <w:szCs w:val="30"/>
        </w:rPr>
        <w:t>7</w:t>
      </w:r>
      <w:r w:rsidR="00D47FA8" w:rsidRPr="00C638A7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กระแสเงินสดจ่ายทั้งหมดของสัญญาเช่าของกลุ่มบริษัทและบริษัทมีจำนวน</w:t>
      </w:r>
      <w:r w:rsidR="0087642E" w:rsidRPr="00C638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7EFD" w:rsidRPr="00C638A7">
        <w:rPr>
          <w:rFonts w:asciiTheme="majorBidi" w:hAnsiTheme="majorBidi" w:cstheme="majorBidi"/>
          <w:sz w:val="30"/>
          <w:szCs w:val="30"/>
        </w:rPr>
        <w:t>291.7</w:t>
      </w:r>
      <w:r w:rsidR="00D47FA8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D47FA8" w:rsidRPr="00C638A7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87642E" w:rsidRPr="00C638A7">
        <w:rPr>
          <w:rFonts w:asciiTheme="majorBidi" w:hAnsiTheme="majorBidi" w:cstheme="majorBidi"/>
          <w:sz w:val="30"/>
          <w:szCs w:val="30"/>
        </w:rPr>
        <w:t xml:space="preserve"> 27.9</w:t>
      </w:r>
      <w:r w:rsidR="00501AD5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D47FA8" w:rsidRPr="00C638A7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D47FA8" w:rsidRPr="00C638A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7FA8" w:rsidRPr="00C638A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01AD5" w:rsidRPr="00C638A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47FA8"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E7EFD" w:rsidRPr="00C638A7">
        <w:rPr>
          <w:rFonts w:asciiTheme="majorBidi" w:hAnsiTheme="majorBidi" w:cstheme="majorBidi"/>
          <w:i/>
          <w:iCs/>
          <w:sz w:val="30"/>
          <w:szCs w:val="30"/>
        </w:rPr>
        <w:t>270.1</w:t>
      </w:r>
      <w:r w:rsidR="00637DC8"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7FA8" w:rsidRPr="00C638A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024DA5" w:rsidRPr="00C638A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024DA5" w:rsidRPr="00C638A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501AD5" w:rsidRPr="00C638A7">
        <w:rPr>
          <w:rFonts w:asciiTheme="majorBidi" w:hAnsiTheme="majorBidi" w:cstheme="majorBidi"/>
          <w:i/>
          <w:iCs/>
          <w:sz w:val="30"/>
          <w:szCs w:val="30"/>
        </w:rPr>
        <w:t>6.1</w:t>
      </w:r>
      <w:r w:rsidR="00024DA5"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24DA5" w:rsidRPr="00C638A7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D47FA8" w:rsidRPr="00C638A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428102E" w14:textId="74439F67" w:rsidR="001062DF" w:rsidRPr="00C638A7" w:rsidRDefault="00536686" w:rsidP="00536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5EFC129" w14:textId="77777777" w:rsidR="007D014D" w:rsidRPr="00C638A7" w:rsidRDefault="0076051F" w:rsidP="002D760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  <w:bookmarkStart w:id="1" w:name="_Hlk64053515"/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ค่าความนิยม</w:t>
      </w:r>
    </w:p>
    <w:p w14:paraId="69D22420" w14:textId="77777777" w:rsidR="00CB252C" w:rsidRPr="00C638A7" w:rsidRDefault="00CB252C" w:rsidP="00B21E5F">
      <w:pPr>
        <w:pStyle w:val="FSBlank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458"/>
        <w:gridCol w:w="270"/>
        <w:gridCol w:w="1440"/>
      </w:tblGrid>
      <w:tr w:rsidR="006A0CD6" w:rsidRPr="00C638A7" w14:paraId="69E3D082" w14:textId="77777777" w:rsidTr="002D7602">
        <w:trPr>
          <w:trHeight w:val="53"/>
          <w:tblHeader/>
        </w:trPr>
        <w:tc>
          <w:tcPr>
            <w:tcW w:w="4950" w:type="dxa"/>
          </w:tcPr>
          <w:p w14:paraId="3DC0BE7C" w14:textId="77777777" w:rsidR="006A0CD6" w:rsidRPr="00C638A7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8733D" w14:textId="77777777" w:rsidR="006A0CD6" w:rsidRPr="00C638A7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</w:tcPr>
          <w:p w14:paraId="2A49BCFC" w14:textId="77777777" w:rsidR="006A0CD6" w:rsidRPr="00C638A7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A0CD6" w:rsidRPr="00C638A7" w14:paraId="363B0FA2" w14:textId="77777777" w:rsidTr="002D7602">
        <w:trPr>
          <w:tblHeader/>
        </w:trPr>
        <w:tc>
          <w:tcPr>
            <w:tcW w:w="4950" w:type="dxa"/>
          </w:tcPr>
          <w:p w14:paraId="63C2F792" w14:textId="77777777" w:rsidR="006A0CD6" w:rsidRPr="00C638A7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08EE7" w14:textId="3DA2A122" w:rsidR="006A0CD6" w:rsidRPr="00C638A7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2F971F37" w14:textId="171002A2" w:rsidR="006A0CD6" w:rsidRPr="00C638A7" w:rsidRDefault="002D7602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1AD5" w:rsidRPr="00C638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53955F04" w14:textId="77777777" w:rsidR="006A0CD6" w:rsidRPr="00C638A7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46AF4B8" w14:textId="62984AB1" w:rsidR="006A0CD6" w:rsidRPr="00C638A7" w:rsidRDefault="002D7602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1AD5"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A0CD6" w:rsidRPr="00C638A7" w14:paraId="22D78F68" w14:textId="77777777" w:rsidTr="002D7602">
        <w:trPr>
          <w:tblHeader/>
        </w:trPr>
        <w:tc>
          <w:tcPr>
            <w:tcW w:w="4950" w:type="dxa"/>
          </w:tcPr>
          <w:p w14:paraId="12D39D0F" w14:textId="77777777" w:rsidR="006A0CD6" w:rsidRPr="00C638A7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3D0ECE" w14:textId="77777777" w:rsidR="006A0CD6" w:rsidRPr="00C638A7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506DE42E" w14:textId="77777777" w:rsidR="006A0CD6" w:rsidRPr="00C638A7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0CD6" w:rsidRPr="00C638A7" w14:paraId="07CC6188" w14:textId="77777777" w:rsidTr="002D7602">
        <w:tc>
          <w:tcPr>
            <w:tcW w:w="4950" w:type="dxa"/>
          </w:tcPr>
          <w:p w14:paraId="42A54254" w14:textId="77777777" w:rsidR="006A0CD6" w:rsidRPr="00C638A7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8EE572C" w14:textId="77777777" w:rsidR="006A0CD6" w:rsidRPr="00C638A7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A9317D6" w14:textId="77777777" w:rsidR="006A0CD6" w:rsidRPr="00C638A7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65951" w14:textId="77777777" w:rsidR="006A0CD6" w:rsidRPr="00C638A7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D3377" w14:textId="77777777" w:rsidR="006A0CD6" w:rsidRPr="00C638A7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AD5" w:rsidRPr="00C638A7" w14:paraId="6D768C7E" w14:textId="77777777" w:rsidTr="002D7602">
        <w:tc>
          <w:tcPr>
            <w:tcW w:w="4950" w:type="dxa"/>
            <w:shd w:val="clear" w:color="auto" w:fill="auto"/>
          </w:tcPr>
          <w:p w14:paraId="46C65747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420F1376" w14:textId="77777777" w:rsidR="00501AD5" w:rsidRPr="00C638A7" w:rsidRDefault="00501AD5" w:rsidP="00501AD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76A7972" w14:textId="66083AF6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257,298</w:t>
            </w:r>
          </w:p>
        </w:tc>
        <w:tc>
          <w:tcPr>
            <w:tcW w:w="270" w:type="dxa"/>
          </w:tcPr>
          <w:p w14:paraId="2AC1F39D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ABA8C5" w14:textId="0708A2C5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257,298</w:t>
            </w:r>
          </w:p>
        </w:tc>
      </w:tr>
      <w:tr w:rsidR="00501AD5" w:rsidRPr="00C638A7" w14:paraId="202E31FA" w14:textId="77777777" w:rsidTr="002D7602">
        <w:tc>
          <w:tcPr>
            <w:tcW w:w="4950" w:type="dxa"/>
            <w:shd w:val="clear" w:color="auto" w:fill="auto"/>
          </w:tcPr>
          <w:p w14:paraId="5F780DD8" w14:textId="03E50B3D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BB7F043" w14:textId="77777777" w:rsidR="00501AD5" w:rsidRPr="00C638A7" w:rsidRDefault="00501AD5" w:rsidP="00501AD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8F72E" w14:textId="630D4BF1" w:rsidR="00501AD5" w:rsidRPr="00C638A7" w:rsidRDefault="001D5DAA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257,298</w:t>
            </w:r>
          </w:p>
        </w:tc>
        <w:tc>
          <w:tcPr>
            <w:tcW w:w="270" w:type="dxa"/>
          </w:tcPr>
          <w:p w14:paraId="737F8C6E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B4760" w14:textId="6713335E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257,298</w:t>
            </w:r>
          </w:p>
        </w:tc>
      </w:tr>
      <w:tr w:rsidR="00501AD5" w:rsidRPr="00C638A7" w14:paraId="364E9BCC" w14:textId="77777777" w:rsidTr="002D7602">
        <w:tc>
          <w:tcPr>
            <w:tcW w:w="4950" w:type="dxa"/>
            <w:shd w:val="clear" w:color="auto" w:fill="auto"/>
          </w:tcPr>
          <w:p w14:paraId="4D186602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0E2B93" w14:textId="77777777" w:rsidR="00501AD5" w:rsidRPr="00C638A7" w:rsidRDefault="00501AD5" w:rsidP="00501AD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6AA7FDF" w14:textId="77777777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F83CD7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2F21A" w14:textId="77777777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1AD5" w:rsidRPr="00C638A7" w14:paraId="51AD88D1" w14:textId="77777777" w:rsidTr="002D7602">
        <w:tc>
          <w:tcPr>
            <w:tcW w:w="4950" w:type="dxa"/>
            <w:shd w:val="clear" w:color="auto" w:fill="auto"/>
          </w:tcPr>
          <w:p w14:paraId="2885FEC7" w14:textId="124BC85D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378BDC7B" w14:textId="77777777" w:rsidR="00501AD5" w:rsidRPr="00C638A7" w:rsidRDefault="00501AD5" w:rsidP="00501AD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0B961967" w14:textId="77777777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59392C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F2FBAA" w14:textId="77777777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1AD5" w:rsidRPr="00C638A7" w14:paraId="3D85BD41" w14:textId="77777777" w:rsidTr="002D7602">
        <w:tc>
          <w:tcPr>
            <w:tcW w:w="4950" w:type="dxa"/>
            <w:shd w:val="clear" w:color="auto" w:fill="auto"/>
          </w:tcPr>
          <w:p w14:paraId="56D8F7BC" w14:textId="3A668C08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CA4DA4F" w14:textId="77777777" w:rsidR="00501AD5" w:rsidRPr="00C638A7" w:rsidRDefault="00501AD5" w:rsidP="00501AD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3B5801EF" w14:textId="4D7155D6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1,932</w:t>
            </w:r>
          </w:p>
        </w:tc>
        <w:tc>
          <w:tcPr>
            <w:tcW w:w="270" w:type="dxa"/>
          </w:tcPr>
          <w:p w14:paraId="3A4F039E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4A9D6B" w14:textId="7AF7A3D8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1,932</w:t>
            </w:r>
          </w:p>
        </w:tc>
      </w:tr>
      <w:tr w:rsidR="00501AD5" w:rsidRPr="00C638A7" w14:paraId="1BFD13BE" w14:textId="77777777" w:rsidTr="002D7602">
        <w:tc>
          <w:tcPr>
            <w:tcW w:w="4950" w:type="dxa"/>
            <w:shd w:val="clear" w:color="auto" w:fill="auto"/>
          </w:tcPr>
          <w:p w14:paraId="230FB876" w14:textId="79F7D160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D243FAA" w14:textId="77777777" w:rsidR="00501AD5" w:rsidRPr="00C638A7" w:rsidRDefault="00501AD5" w:rsidP="00501AD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B2A75" w14:textId="6D4D332C" w:rsidR="00501AD5" w:rsidRPr="00C638A7" w:rsidRDefault="001D5DAA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1,932</w:t>
            </w:r>
          </w:p>
        </w:tc>
        <w:tc>
          <w:tcPr>
            <w:tcW w:w="270" w:type="dxa"/>
          </w:tcPr>
          <w:p w14:paraId="5B88B234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95DB8" w14:textId="32EB9E33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1,932</w:t>
            </w:r>
          </w:p>
        </w:tc>
      </w:tr>
      <w:tr w:rsidR="00501AD5" w:rsidRPr="00C638A7" w14:paraId="008C78E2" w14:textId="77777777" w:rsidTr="002D7602">
        <w:tc>
          <w:tcPr>
            <w:tcW w:w="4950" w:type="dxa"/>
            <w:shd w:val="clear" w:color="auto" w:fill="auto"/>
          </w:tcPr>
          <w:p w14:paraId="45939B7E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C10451" w14:textId="77777777" w:rsidR="00501AD5" w:rsidRPr="00C638A7" w:rsidRDefault="00501AD5" w:rsidP="00501AD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9CF8591" w14:textId="77777777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40C54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9C7A3" w14:textId="77777777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AD5" w:rsidRPr="00C638A7" w14:paraId="2F5E705E" w14:textId="77777777" w:rsidTr="002D7602">
        <w:trPr>
          <w:trHeight w:val="60"/>
        </w:trPr>
        <w:tc>
          <w:tcPr>
            <w:tcW w:w="4950" w:type="dxa"/>
            <w:shd w:val="clear" w:color="auto" w:fill="auto"/>
          </w:tcPr>
          <w:p w14:paraId="56EB26D4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63D85CF" w14:textId="77777777" w:rsidR="00501AD5" w:rsidRPr="00C638A7" w:rsidRDefault="00501AD5" w:rsidP="00501AD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143142A" w14:textId="77777777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9716B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30C767" w14:textId="77777777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AD5" w:rsidRPr="00C638A7" w14:paraId="65420298" w14:textId="77777777" w:rsidTr="002D7602">
        <w:tc>
          <w:tcPr>
            <w:tcW w:w="4950" w:type="dxa"/>
            <w:shd w:val="clear" w:color="auto" w:fill="auto"/>
          </w:tcPr>
          <w:p w14:paraId="55099798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6C098D10" w14:textId="77777777" w:rsidR="00501AD5" w:rsidRPr="00C638A7" w:rsidRDefault="00501AD5" w:rsidP="00501AD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45759FC4" w14:textId="2969A612" w:rsidR="00501AD5" w:rsidRPr="00C638A7" w:rsidRDefault="001D5DAA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255,366</w:t>
            </w:r>
          </w:p>
        </w:tc>
        <w:tc>
          <w:tcPr>
            <w:tcW w:w="270" w:type="dxa"/>
          </w:tcPr>
          <w:p w14:paraId="4C7EECE8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C535DCB" w14:textId="4DEB500D" w:rsidR="00501AD5" w:rsidRPr="00C638A7" w:rsidRDefault="00501AD5" w:rsidP="00501AD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255,366</w:t>
            </w:r>
          </w:p>
        </w:tc>
      </w:tr>
    </w:tbl>
    <w:p w14:paraId="306A76DC" w14:textId="77777777" w:rsidR="004A59AE" w:rsidRPr="00C638A7" w:rsidRDefault="004A59AE" w:rsidP="002D7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9CC9416" w14:textId="0DF05849" w:rsidR="004A59AE" w:rsidRPr="00C638A7" w:rsidRDefault="004A59AE" w:rsidP="002D7602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BEBA63" w14:textId="77777777" w:rsidR="008143FF" w:rsidRPr="00C638A7" w:rsidRDefault="008143FF" w:rsidP="002D760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3CCD7" w14:textId="727C7D57" w:rsidR="00F92246" w:rsidRPr="00C638A7" w:rsidRDefault="004A59AE" w:rsidP="00243DA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 </w:t>
      </w:r>
    </w:p>
    <w:p w14:paraId="5F6307EE" w14:textId="77777777" w:rsidR="00243DAF" w:rsidRPr="00C638A7" w:rsidRDefault="00243DAF" w:rsidP="00243DA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00"/>
        <w:gridCol w:w="1440"/>
        <w:gridCol w:w="270"/>
        <w:gridCol w:w="1440"/>
      </w:tblGrid>
      <w:tr w:rsidR="00D87FE9" w:rsidRPr="00C638A7" w14:paraId="659AB7ED" w14:textId="77777777" w:rsidTr="00845824">
        <w:trPr>
          <w:trHeight w:val="53"/>
          <w:tblHeader/>
        </w:trPr>
        <w:tc>
          <w:tcPr>
            <w:tcW w:w="5130" w:type="dxa"/>
          </w:tcPr>
          <w:p w14:paraId="6A163C2E" w14:textId="77777777" w:rsidR="00D87FE9" w:rsidRPr="00C638A7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20F9603" w14:textId="77777777" w:rsidR="00D87FE9" w:rsidRPr="00C638A7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AFAE11B" w14:textId="77777777" w:rsidR="00D87FE9" w:rsidRPr="00C638A7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87FE9" w:rsidRPr="00C638A7" w14:paraId="12A34687" w14:textId="77777777" w:rsidTr="00845824">
        <w:trPr>
          <w:tblHeader/>
        </w:trPr>
        <w:tc>
          <w:tcPr>
            <w:tcW w:w="5130" w:type="dxa"/>
          </w:tcPr>
          <w:p w14:paraId="7B8EE73F" w14:textId="77777777" w:rsidR="00D87FE9" w:rsidRPr="00C638A7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4A4829" w14:textId="77777777" w:rsidR="00D87FE9" w:rsidRPr="00C638A7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0BF1281" w14:textId="139FBBF7" w:rsidR="00D87FE9" w:rsidRPr="00C638A7" w:rsidRDefault="002D7602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1AD5" w:rsidRPr="00C638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5D35AEE3" w14:textId="77777777" w:rsidR="00D87FE9" w:rsidRPr="00C638A7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F831400" w14:textId="37095976" w:rsidR="00D87FE9" w:rsidRPr="00C638A7" w:rsidRDefault="002D7602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1AD5"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87FE9" w:rsidRPr="00C638A7" w14:paraId="5CA29DFE" w14:textId="77777777" w:rsidTr="00845824">
        <w:trPr>
          <w:tblHeader/>
        </w:trPr>
        <w:tc>
          <w:tcPr>
            <w:tcW w:w="5130" w:type="dxa"/>
          </w:tcPr>
          <w:p w14:paraId="1CD56CB5" w14:textId="77777777" w:rsidR="00D87FE9" w:rsidRPr="00C638A7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2B8100E" w14:textId="77777777" w:rsidR="00D87FE9" w:rsidRPr="00C638A7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A4CBAAF" w14:textId="77777777" w:rsidR="00D87FE9" w:rsidRPr="00C638A7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E0628" w:rsidRPr="00C638A7" w14:paraId="1B6D6A33" w14:textId="77777777" w:rsidTr="00845824">
        <w:tc>
          <w:tcPr>
            <w:tcW w:w="5130" w:type="dxa"/>
          </w:tcPr>
          <w:p w14:paraId="659411FB" w14:textId="1E23435F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14:paraId="7C82BBEC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E704299" w14:textId="0555BB21" w:rsidR="004E0628" w:rsidRPr="00C638A7" w:rsidRDefault="004E0628" w:rsidP="0084582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133,581</w:t>
            </w:r>
          </w:p>
        </w:tc>
        <w:tc>
          <w:tcPr>
            <w:tcW w:w="270" w:type="dxa"/>
          </w:tcPr>
          <w:p w14:paraId="73B7B6C7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EBF045" w14:textId="10A772E7" w:rsidR="004E0628" w:rsidRPr="00C638A7" w:rsidRDefault="004E0628" w:rsidP="0084582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133,581</w:t>
            </w:r>
          </w:p>
        </w:tc>
      </w:tr>
      <w:tr w:rsidR="004E0628" w:rsidRPr="00C638A7" w14:paraId="67BC8112" w14:textId="77777777" w:rsidTr="00845824">
        <w:tc>
          <w:tcPr>
            <w:tcW w:w="5130" w:type="dxa"/>
          </w:tcPr>
          <w:p w14:paraId="438E522E" w14:textId="273C744D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45F38EB2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BB6104B" w14:textId="44F88CE5" w:rsidR="004E0628" w:rsidRPr="00C638A7" w:rsidRDefault="004E0628" w:rsidP="0084582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46,443</w:t>
            </w:r>
          </w:p>
        </w:tc>
        <w:tc>
          <w:tcPr>
            <w:tcW w:w="270" w:type="dxa"/>
          </w:tcPr>
          <w:p w14:paraId="029BC79F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45BEFB" w14:textId="40655557" w:rsidR="004E0628" w:rsidRPr="00C638A7" w:rsidRDefault="004E0628" w:rsidP="0084582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46,443</w:t>
            </w:r>
          </w:p>
        </w:tc>
      </w:tr>
      <w:tr w:rsidR="004E0628" w:rsidRPr="00C638A7" w14:paraId="0ED3120F" w14:textId="77777777" w:rsidTr="00845824">
        <w:tc>
          <w:tcPr>
            <w:tcW w:w="5130" w:type="dxa"/>
          </w:tcPr>
          <w:p w14:paraId="4F8FE5EB" w14:textId="0C485A16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00" w:type="dxa"/>
          </w:tcPr>
          <w:p w14:paraId="5E743579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B343947" w14:textId="0E4217F8" w:rsidR="004E0628" w:rsidRPr="00C638A7" w:rsidRDefault="004E0628" w:rsidP="0084582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14,785</w:t>
            </w:r>
          </w:p>
        </w:tc>
        <w:tc>
          <w:tcPr>
            <w:tcW w:w="270" w:type="dxa"/>
          </w:tcPr>
          <w:p w14:paraId="0D8615DD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01742F" w14:textId="15125765" w:rsidR="004E0628" w:rsidRPr="00C638A7" w:rsidRDefault="004E0628" w:rsidP="0084582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14,785</w:t>
            </w:r>
          </w:p>
        </w:tc>
      </w:tr>
      <w:tr w:rsidR="004E0628" w:rsidRPr="00C638A7" w14:paraId="248B658E" w14:textId="77777777" w:rsidTr="00845824">
        <w:tc>
          <w:tcPr>
            <w:tcW w:w="5130" w:type="dxa"/>
          </w:tcPr>
          <w:p w14:paraId="1A5CE49A" w14:textId="2F1D8AFB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78BAA8C1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E8F8E3" w14:textId="189E325A" w:rsidR="004E0628" w:rsidRPr="00C638A7" w:rsidRDefault="004E0628" w:rsidP="0084582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60,557</w:t>
            </w:r>
          </w:p>
        </w:tc>
        <w:tc>
          <w:tcPr>
            <w:tcW w:w="270" w:type="dxa"/>
          </w:tcPr>
          <w:p w14:paraId="23A0F136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5268CD" w14:textId="157B45F3" w:rsidR="004E0628" w:rsidRPr="00C638A7" w:rsidRDefault="004E0628" w:rsidP="0084582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60,557</w:t>
            </w:r>
          </w:p>
        </w:tc>
      </w:tr>
      <w:tr w:rsidR="004E0628" w:rsidRPr="00C638A7" w14:paraId="30B7056F" w14:textId="77777777" w:rsidTr="00845824">
        <w:tc>
          <w:tcPr>
            <w:tcW w:w="5130" w:type="dxa"/>
            <w:shd w:val="clear" w:color="auto" w:fill="auto"/>
          </w:tcPr>
          <w:p w14:paraId="1A160C66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AE668B7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C0F25" w14:textId="07FE7573" w:rsidR="004E0628" w:rsidRPr="00C638A7" w:rsidRDefault="004E0628" w:rsidP="0084582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255,366</w:t>
            </w:r>
          </w:p>
        </w:tc>
        <w:tc>
          <w:tcPr>
            <w:tcW w:w="270" w:type="dxa"/>
          </w:tcPr>
          <w:p w14:paraId="04EDD00B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2E20E" w14:textId="2353D968" w:rsidR="004E0628" w:rsidRPr="00C638A7" w:rsidRDefault="004E0628" w:rsidP="0084582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255,366</w:t>
            </w:r>
          </w:p>
        </w:tc>
      </w:tr>
    </w:tbl>
    <w:p w14:paraId="78583EB3" w14:textId="77777777" w:rsidR="00D87FE9" w:rsidRPr="00C638A7" w:rsidRDefault="00D87FE9" w:rsidP="004A59AE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C6A4EE3" w14:textId="24C5967F" w:rsidR="00D466C1" w:rsidRPr="00C638A7" w:rsidRDefault="00D466C1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638A7">
        <w:rPr>
          <w:rFonts w:asciiTheme="majorBidi" w:hAnsiTheme="majorBidi" w:cstheme="majorBidi"/>
          <w:b/>
          <w:sz w:val="30"/>
          <w:szCs w:val="30"/>
          <w:cs/>
        </w:rPr>
        <w:lastRenderedPageBreak/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</w:t>
      </w:r>
      <w:r w:rsidR="00FD43F2" w:rsidRPr="00C638A7">
        <w:rPr>
          <w:rFonts w:asciiTheme="majorBidi" w:hAnsiTheme="majorBidi" w:cstheme="majorBidi"/>
          <w:b/>
          <w:sz w:val="30"/>
          <w:szCs w:val="30"/>
          <w:cs/>
        </w:rPr>
        <w:t>ของธุรกิจอาหารไทย</w:t>
      </w:r>
      <w:r w:rsidR="00536686" w:rsidRPr="00C638A7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และธุรกิจอื่น (ผลิตและจำหน่าย) </w:t>
      </w:r>
      <w:r w:rsidR="0082519F" w:rsidRPr="00C638A7">
        <w:rPr>
          <w:rFonts w:asciiTheme="majorBidi" w:hAnsiTheme="majorBidi" w:cstheme="majorBidi"/>
          <w:b/>
          <w:sz w:val="30"/>
          <w:szCs w:val="30"/>
          <w:cs/>
        </w:rPr>
        <w:t>สำหรับแต่ละประเภท</w:t>
      </w:r>
      <w:r w:rsidR="00FD43F2" w:rsidRPr="00C638A7">
        <w:rPr>
          <w:rFonts w:asciiTheme="majorBidi" w:hAnsiTheme="majorBidi" w:cstheme="majorBidi"/>
          <w:b/>
          <w:sz w:val="30"/>
          <w:szCs w:val="30"/>
          <w:cs/>
        </w:rPr>
        <w:t xml:space="preserve"> คำนวณโดย</w:t>
      </w:r>
      <w:r w:rsidR="00536686" w:rsidRPr="00C638A7">
        <w:rPr>
          <w:rFonts w:asciiTheme="majorBidi" w:hAnsiTheme="majorBidi" w:cstheme="majorBidi" w:hint="cs"/>
          <w:b/>
          <w:sz w:val="30"/>
          <w:szCs w:val="30"/>
          <w:cs/>
        </w:rPr>
        <w:t>ผู้บริหารของกลุ่มบริษัทและ</w:t>
      </w:r>
      <w:r w:rsidR="00FD43F2" w:rsidRPr="00C638A7">
        <w:rPr>
          <w:rFonts w:asciiTheme="majorBidi" w:hAnsiTheme="majorBidi" w:cstheme="majorBidi"/>
          <w:b/>
          <w:sz w:val="30"/>
          <w:szCs w:val="30"/>
          <w:cs/>
        </w:rPr>
        <w:t>การว่าจ้างผู้ประเมินอิสระ</w:t>
      </w:r>
      <w:r w:rsidR="00904A06" w:rsidRPr="00C638A7">
        <w:rPr>
          <w:rFonts w:asciiTheme="majorBidi" w:hAnsiTheme="majorBidi" w:cstheme="majorBidi"/>
          <w:b/>
          <w:sz w:val="30"/>
          <w:szCs w:val="30"/>
          <w:cs/>
        </w:rPr>
        <w:t xml:space="preserve"> ณ วันที่</w:t>
      </w:r>
      <w:r w:rsidR="00536686" w:rsidRPr="00C638A7">
        <w:rPr>
          <w:rFonts w:asciiTheme="majorBidi" w:hAnsiTheme="majorBidi" w:cstheme="majorBidi"/>
          <w:bCs/>
          <w:sz w:val="30"/>
          <w:szCs w:val="30"/>
          <w:cs/>
        </w:rPr>
        <w:br/>
      </w:r>
      <w:r w:rsidR="00904A06" w:rsidRPr="00C638A7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904A06" w:rsidRPr="00C638A7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F96D38" w:rsidRPr="00C638A7">
        <w:rPr>
          <w:rFonts w:asciiTheme="majorBidi" w:hAnsiTheme="majorBidi" w:cstheme="majorBidi"/>
          <w:bCs/>
          <w:sz w:val="30"/>
          <w:szCs w:val="30"/>
        </w:rPr>
        <w:t>256</w:t>
      </w:r>
      <w:r w:rsidR="00501AD5" w:rsidRPr="00C638A7">
        <w:rPr>
          <w:rFonts w:asciiTheme="majorBidi" w:hAnsiTheme="majorBidi" w:cstheme="majorBidi"/>
          <w:bCs/>
          <w:sz w:val="30"/>
          <w:szCs w:val="30"/>
        </w:rPr>
        <w:t>7</w:t>
      </w:r>
      <w:r w:rsidR="00F96D38" w:rsidRPr="00C638A7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96D38" w:rsidRPr="00C638A7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F96D38" w:rsidRPr="00C638A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F96D38" w:rsidRPr="00C638A7">
        <w:rPr>
          <w:rFonts w:asciiTheme="majorBidi" w:hAnsiTheme="majorBidi" w:cstheme="majorBidi"/>
          <w:bCs/>
          <w:sz w:val="30"/>
          <w:szCs w:val="30"/>
        </w:rPr>
        <w:t>256</w:t>
      </w:r>
      <w:r w:rsidR="00501AD5" w:rsidRPr="00C638A7">
        <w:rPr>
          <w:rFonts w:asciiTheme="majorBidi" w:hAnsiTheme="majorBidi" w:cstheme="majorBidi"/>
          <w:bCs/>
          <w:sz w:val="30"/>
          <w:szCs w:val="30"/>
        </w:rPr>
        <w:t>6</w:t>
      </w:r>
      <w:r w:rsidR="00904A06" w:rsidRPr="00C638A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04A06" w:rsidRPr="00C638A7">
        <w:rPr>
          <w:rFonts w:asciiTheme="majorBidi" w:hAnsiTheme="majorBidi" w:cstheme="majorBidi"/>
          <w:b/>
          <w:sz w:val="30"/>
          <w:szCs w:val="30"/>
          <w:cs/>
        </w:rPr>
        <w:t>ประมาณการกระแสเงินสดเป็นประมาณการทางการเงิน</w:t>
      </w:r>
      <w:r w:rsidR="00536686" w:rsidRPr="00C638A7">
        <w:rPr>
          <w:rFonts w:asciiTheme="majorBidi" w:hAnsiTheme="majorBidi" w:cstheme="majorBidi" w:hint="cs"/>
          <w:b/>
          <w:sz w:val="30"/>
          <w:szCs w:val="30"/>
          <w:cs/>
        </w:rPr>
        <w:t>ไม่เกิน</w:t>
      </w:r>
      <w:r w:rsidR="00904A06" w:rsidRPr="00C638A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04A06" w:rsidRPr="00C638A7">
        <w:rPr>
          <w:rFonts w:asciiTheme="majorBidi" w:hAnsiTheme="majorBidi" w:cstheme="majorBidi"/>
          <w:bCs/>
          <w:sz w:val="30"/>
          <w:szCs w:val="30"/>
        </w:rPr>
        <w:t>5</w:t>
      </w:r>
      <w:r w:rsidR="00904A06" w:rsidRPr="00C638A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04A06" w:rsidRPr="00C638A7">
        <w:rPr>
          <w:rFonts w:asciiTheme="majorBidi" w:hAnsiTheme="majorBidi" w:cstheme="majorBidi"/>
          <w:b/>
          <w:sz w:val="30"/>
          <w:szCs w:val="30"/>
          <w:cs/>
        </w:rPr>
        <w:t>ปี คำนวณจาก</w:t>
      </w:r>
      <w:r w:rsidR="00536686" w:rsidRPr="00C638A7">
        <w:rPr>
          <w:rFonts w:asciiTheme="majorBidi" w:hAnsiTheme="majorBidi" w:cstheme="majorBidi"/>
          <w:b/>
          <w:sz w:val="30"/>
          <w:szCs w:val="30"/>
          <w:cs/>
        </w:rPr>
        <w:br/>
      </w:r>
      <w:r w:rsidR="00904A06" w:rsidRPr="00C638A7">
        <w:rPr>
          <w:rFonts w:asciiTheme="majorBidi" w:hAnsiTheme="majorBidi" w:cstheme="majorBidi"/>
          <w:b/>
          <w:sz w:val="30"/>
          <w:szCs w:val="30"/>
          <w:cs/>
        </w:rPr>
        <w:t>ผลประกอบการในอดีตของธุรกิจอาหารไทย 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14:paraId="5AB79FA2" w14:textId="77777777" w:rsidR="00F92246" w:rsidRPr="00C638A7" w:rsidRDefault="00F92246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615007" w14:textId="6F411DC5" w:rsidR="00D466C1" w:rsidRPr="00C638A7" w:rsidRDefault="00380D4C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สำหรับปีสิ้นสุด</w:t>
      </w:r>
      <w:r w:rsidR="00D466C1" w:rsidRPr="00C638A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466C1" w:rsidRPr="00C638A7">
        <w:rPr>
          <w:rFonts w:asciiTheme="majorBidi" w:hAnsiTheme="majorBidi" w:cstheme="majorBidi"/>
          <w:sz w:val="30"/>
          <w:szCs w:val="30"/>
        </w:rPr>
        <w:t>31</w:t>
      </w:r>
      <w:r w:rsidR="00D466C1" w:rsidRPr="00C638A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466C1" w:rsidRPr="00C638A7">
        <w:rPr>
          <w:rFonts w:asciiTheme="majorBidi" w:hAnsiTheme="majorBidi" w:cstheme="majorBidi"/>
          <w:sz w:val="30"/>
          <w:szCs w:val="30"/>
        </w:rPr>
        <w:t>256</w:t>
      </w:r>
      <w:r w:rsidR="00092531" w:rsidRPr="00C638A7">
        <w:rPr>
          <w:rFonts w:asciiTheme="majorBidi" w:hAnsiTheme="majorBidi" w:cstheme="majorBidi"/>
          <w:sz w:val="30"/>
          <w:szCs w:val="30"/>
        </w:rPr>
        <w:t>7</w:t>
      </w:r>
      <w:r w:rsidR="00D47FA8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D47FA8" w:rsidRPr="00C638A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47FA8" w:rsidRPr="00C638A7">
        <w:rPr>
          <w:rFonts w:asciiTheme="majorBidi" w:hAnsiTheme="majorBidi" w:cstheme="majorBidi"/>
          <w:sz w:val="30"/>
          <w:szCs w:val="30"/>
        </w:rPr>
        <w:t>256</w:t>
      </w:r>
      <w:r w:rsidR="00092531" w:rsidRPr="00C638A7">
        <w:rPr>
          <w:rFonts w:asciiTheme="majorBidi" w:hAnsiTheme="majorBidi" w:cstheme="majorBidi"/>
          <w:sz w:val="30"/>
          <w:szCs w:val="30"/>
        </w:rPr>
        <w:t>6</w:t>
      </w:r>
      <w:r w:rsidR="00D466C1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D466C1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72F26" w:rsidRPr="00C638A7">
        <w:rPr>
          <w:rFonts w:asciiTheme="majorBidi" w:hAnsiTheme="majorBidi" w:cstheme="majorBidi"/>
          <w:sz w:val="30"/>
          <w:szCs w:val="30"/>
          <w:cs/>
        </w:rPr>
        <w:t>ไม่</w:t>
      </w:r>
      <w:r w:rsidR="00D466C1" w:rsidRPr="00C638A7">
        <w:rPr>
          <w:rFonts w:asciiTheme="majorBidi" w:hAnsiTheme="majorBidi" w:cstheme="majorBidi"/>
          <w:sz w:val="30"/>
          <w:szCs w:val="30"/>
          <w:cs/>
        </w:rPr>
        <w:t>มี</w:t>
      </w:r>
      <w:r w:rsidR="00730A93" w:rsidRPr="00C638A7">
        <w:rPr>
          <w:rFonts w:asciiTheme="majorBidi" w:hAnsiTheme="majorBidi" w:cstheme="majorBidi"/>
          <w:sz w:val="30"/>
          <w:szCs w:val="30"/>
          <w:cs/>
        </w:rPr>
        <w:t>ผล</w:t>
      </w:r>
      <w:r w:rsidR="00D466C1" w:rsidRPr="00C638A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ขาดทุนจากการด้อยค่าสำหรับค่าความนิยม เนื่องจากประมาณการมูลค่าที่คาดว่าจะได้รับคืนของหน่วยสินทรัพย์ที่ก่อให้เกิดเงินสด</w:t>
      </w:r>
      <w:r w:rsidR="00B72F26" w:rsidRPr="00C638A7">
        <w:rPr>
          <w:rFonts w:asciiTheme="majorBidi" w:hAnsiTheme="majorBidi" w:cstheme="majorBidi"/>
          <w:sz w:val="30"/>
          <w:szCs w:val="30"/>
          <w:cs/>
        </w:rPr>
        <w:t>สูง</w:t>
      </w:r>
      <w:r w:rsidR="00D466C1" w:rsidRPr="00C638A7">
        <w:rPr>
          <w:rFonts w:asciiTheme="majorBidi" w:hAnsiTheme="majorBidi" w:cstheme="majorBidi"/>
          <w:sz w:val="30"/>
          <w:szCs w:val="30"/>
          <w:cs/>
        </w:rPr>
        <w:t>กว่ามูลค่าตามบัญชี</w:t>
      </w:r>
    </w:p>
    <w:p w14:paraId="4147F63B" w14:textId="77777777" w:rsidR="00D466C1" w:rsidRPr="00C638A7" w:rsidRDefault="00D466C1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E1F89" w14:textId="77777777" w:rsidR="004A59AE" w:rsidRPr="00C638A7" w:rsidRDefault="004A59AE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18CC860A" w14:textId="77777777" w:rsidR="00904A06" w:rsidRPr="00C638A7" w:rsidRDefault="00904A06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785" w:type="pct"/>
        <w:tblInd w:w="450" w:type="dxa"/>
        <w:tblLook w:val="01E0" w:firstRow="1" w:lastRow="1" w:firstColumn="1" w:lastColumn="1" w:noHBand="0" w:noVBand="0"/>
      </w:tblPr>
      <w:tblGrid>
        <w:gridCol w:w="6002"/>
        <w:gridCol w:w="1460"/>
        <w:gridCol w:w="268"/>
        <w:gridCol w:w="1462"/>
      </w:tblGrid>
      <w:tr w:rsidR="00904A06" w:rsidRPr="00C638A7" w14:paraId="6F73BC2D" w14:textId="77777777" w:rsidTr="00EF5E2E">
        <w:trPr>
          <w:tblHeader/>
        </w:trPr>
        <w:tc>
          <w:tcPr>
            <w:tcW w:w="3265" w:type="pct"/>
          </w:tcPr>
          <w:p w14:paraId="793EFB1B" w14:textId="77777777" w:rsidR="00904A06" w:rsidRPr="00C638A7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735" w:type="pct"/>
            <w:gridSpan w:val="3"/>
          </w:tcPr>
          <w:p w14:paraId="00343F79" w14:textId="77777777" w:rsidR="00904A06" w:rsidRPr="00C638A7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A3BD5" w:rsidRPr="00C638A7" w14:paraId="2E967005" w14:textId="77777777" w:rsidTr="004B3465">
        <w:trPr>
          <w:tblHeader/>
        </w:trPr>
        <w:tc>
          <w:tcPr>
            <w:tcW w:w="3265" w:type="pct"/>
          </w:tcPr>
          <w:p w14:paraId="46070588" w14:textId="77777777" w:rsidR="002A3BD5" w:rsidRPr="00C638A7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166C0BF3" w14:textId="737AE7B5" w:rsidR="002A3BD5" w:rsidRPr="00C638A7" w:rsidRDefault="002A3BD5" w:rsidP="002A3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1AD5" w:rsidRPr="00C638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center"/>
          </w:tcPr>
          <w:p w14:paraId="4A131F13" w14:textId="77777777" w:rsidR="002A3BD5" w:rsidRPr="00C638A7" w:rsidRDefault="002A3BD5" w:rsidP="002A3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vAlign w:val="center"/>
          </w:tcPr>
          <w:p w14:paraId="5A9C05C6" w14:textId="2C892046" w:rsidR="002A3BD5" w:rsidRPr="00C638A7" w:rsidRDefault="002A3BD5" w:rsidP="002A3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1AD5"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A3BD5" w:rsidRPr="00C638A7" w14:paraId="4ABB69C8" w14:textId="77777777" w:rsidTr="00EF5E2E">
        <w:tc>
          <w:tcPr>
            <w:tcW w:w="3265" w:type="pct"/>
            <w:shd w:val="clear" w:color="auto" w:fill="auto"/>
          </w:tcPr>
          <w:p w14:paraId="5C5449A7" w14:textId="77777777" w:rsidR="002A3BD5" w:rsidRPr="00C638A7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5" w:type="pct"/>
            <w:gridSpan w:val="3"/>
            <w:vAlign w:val="bottom"/>
          </w:tcPr>
          <w:p w14:paraId="289A83B4" w14:textId="77777777" w:rsidR="002A3BD5" w:rsidRPr="00C638A7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1AD5" w:rsidRPr="00C638A7" w14:paraId="2B951043" w14:textId="77777777" w:rsidTr="00EF5E2E">
        <w:tc>
          <w:tcPr>
            <w:tcW w:w="3265" w:type="pct"/>
            <w:shd w:val="clear" w:color="auto" w:fill="auto"/>
          </w:tcPr>
          <w:p w14:paraId="12D5EBE2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94" w:type="pct"/>
            <w:vAlign w:val="bottom"/>
          </w:tcPr>
          <w:p w14:paraId="33C708DB" w14:textId="6160A54F" w:rsidR="00501AD5" w:rsidRPr="00C638A7" w:rsidRDefault="00837FBD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10.63 - 13.58</w:t>
            </w:r>
          </w:p>
        </w:tc>
        <w:tc>
          <w:tcPr>
            <w:tcW w:w="146" w:type="pct"/>
          </w:tcPr>
          <w:p w14:paraId="75AB8588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vAlign w:val="bottom"/>
          </w:tcPr>
          <w:p w14:paraId="502EB9A7" w14:textId="080B6FE0" w:rsidR="00501AD5" w:rsidRPr="00C638A7" w:rsidRDefault="00837FBD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12.27 - 13.19</w:t>
            </w:r>
          </w:p>
        </w:tc>
      </w:tr>
      <w:tr w:rsidR="00501AD5" w:rsidRPr="00C638A7" w14:paraId="06920AE9" w14:textId="77777777" w:rsidTr="00EF5E2E">
        <w:tc>
          <w:tcPr>
            <w:tcW w:w="3265" w:type="pct"/>
            <w:shd w:val="clear" w:color="auto" w:fill="auto"/>
          </w:tcPr>
          <w:p w14:paraId="109DB6F4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794" w:type="pct"/>
            <w:vAlign w:val="bottom"/>
          </w:tcPr>
          <w:p w14:paraId="0D80759A" w14:textId="7C5737F9" w:rsidR="00501AD5" w:rsidRPr="00C638A7" w:rsidRDefault="004E0628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2.00</w:t>
            </w:r>
          </w:p>
        </w:tc>
        <w:tc>
          <w:tcPr>
            <w:tcW w:w="146" w:type="pct"/>
          </w:tcPr>
          <w:p w14:paraId="142C48F3" w14:textId="77777777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vAlign w:val="bottom"/>
          </w:tcPr>
          <w:p w14:paraId="01F74801" w14:textId="14B78ED1" w:rsidR="00501AD5" w:rsidRPr="00C638A7" w:rsidRDefault="00501AD5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2.00</w:t>
            </w:r>
          </w:p>
        </w:tc>
      </w:tr>
    </w:tbl>
    <w:p w14:paraId="2BB93722" w14:textId="77777777" w:rsidR="00045816" w:rsidRPr="00C638A7" w:rsidRDefault="00045816" w:rsidP="0004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bookmarkEnd w:id="1"/>
    <w:p w14:paraId="7B84DD71" w14:textId="77777777" w:rsidR="00045816" w:rsidRPr="00C638A7" w:rsidRDefault="0004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 w:rsidRPr="00C638A7">
        <w:rPr>
          <w:rFonts w:asciiTheme="majorBidi" w:hAnsiTheme="majorBidi" w:cstheme="majorBidi"/>
          <w:bCs/>
          <w:sz w:val="30"/>
          <w:szCs w:val="30"/>
          <w:cs/>
        </w:rPr>
        <w:br w:type="page"/>
      </w:r>
    </w:p>
    <w:p w14:paraId="333041A8" w14:textId="77777777" w:rsidR="003E0FAD" w:rsidRPr="00C638A7" w:rsidRDefault="003E0FAD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5D53A72A" w14:textId="77777777" w:rsidR="003E0FAD" w:rsidRPr="00C638A7" w:rsidRDefault="003E0FAD" w:rsidP="003E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0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083"/>
      </w:tblGrid>
      <w:tr w:rsidR="00F076AD" w:rsidRPr="00C638A7" w14:paraId="1091381A" w14:textId="77777777" w:rsidTr="00243DAF">
        <w:trPr>
          <w:trHeight w:val="254"/>
          <w:tblHeader/>
        </w:trPr>
        <w:tc>
          <w:tcPr>
            <w:tcW w:w="2340" w:type="dxa"/>
          </w:tcPr>
          <w:p w14:paraId="6D40EDFE" w14:textId="77777777" w:rsidR="00F076AD" w:rsidRPr="00C638A7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CCABF" w14:textId="77777777" w:rsidR="00F076AD" w:rsidRPr="00C638A7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</w:tcPr>
          <w:p w14:paraId="6F93B4EF" w14:textId="76F03CE3" w:rsidR="00F076AD" w:rsidRPr="00C638A7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76AD" w:rsidRPr="00C638A7" w14:paraId="0CA7DFC6" w14:textId="77777777" w:rsidTr="00243DAF">
        <w:trPr>
          <w:trHeight w:val="1280"/>
          <w:tblHeader/>
        </w:trPr>
        <w:tc>
          <w:tcPr>
            <w:tcW w:w="2340" w:type="dxa"/>
          </w:tcPr>
          <w:p w14:paraId="2E21F9EA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10043B" w14:textId="77777777" w:rsidR="00F076AD" w:rsidRPr="00C638A7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FA2BD0" w14:textId="77777777" w:rsidR="00F076AD" w:rsidRPr="00C638A7" w:rsidRDefault="00F076AD" w:rsidP="00662926">
            <w:pPr>
              <w:tabs>
                <w:tab w:val="clear" w:pos="1644"/>
                <w:tab w:val="clear" w:pos="1871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9CF4DA" w14:textId="7EE014CF" w:rsidR="00F076AD" w:rsidRPr="00C638A7" w:rsidRDefault="00F076AD" w:rsidP="002A3BD5">
            <w:pPr>
              <w:tabs>
                <w:tab w:val="clear" w:pos="680"/>
              </w:tabs>
              <w:ind w:left="-103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30C8266" w14:textId="77777777" w:rsidR="0087642E" w:rsidRPr="00C638A7" w:rsidRDefault="0087642E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DDE7A6" w14:textId="77777777" w:rsidR="00F076AD" w:rsidRPr="00C638A7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center"/>
          </w:tcPr>
          <w:p w14:paraId="1C0CAC57" w14:textId="77777777" w:rsidR="00F076AD" w:rsidRPr="00C638A7" w:rsidRDefault="00F076AD" w:rsidP="006A0C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D3C41B3" w14:textId="130E1F6B" w:rsidR="00F076AD" w:rsidRPr="00C638A7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เครื่องหมายการค้าและ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70" w:type="dxa"/>
            <w:vAlign w:val="center"/>
          </w:tcPr>
          <w:p w14:paraId="7BB13D6D" w14:textId="77777777" w:rsidR="00F076AD" w:rsidRPr="00C638A7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07C946D1" w14:textId="77777777" w:rsidR="0087642E" w:rsidRPr="00C638A7" w:rsidRDefault="0087642E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9C854" w14:textId="77777777" w:rsidR="00F076AD" w:rsidRPr="00C638A7" w:rsidRDefault="00F076AD" w:rsidP="0066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</w:p>
          <w:p w14:paraId="68D71B46" w14:textId="77777777" w:rsidR="00F076AD" w:rsidRPr="00C638A7" w:rsidRDefault="00F076AD" w:rsidP="0066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70" w:type="dxa"/>
            <w:vAlign w:val="center"/>
          </w:tcPr>
          <w:p w14:paraId="1F3E47B0" w14:textId="77777777" w:rsidR="00F076AD" w:rsidRPr="00C638A7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5090549" w14:textId="77777777" w:rsidR="00F076AD" w:rsidRPr="00C638A7" w:rsidRDefault="00F076AD" w:rsidP="00ED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</w:tcPr>
          <w:p w14:paraId="061C9D63" w14:textId="77777777" w:rsidR="00F076AD" w:rsidRPr="00C638A7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0E9F29" w14:textId="77777777" w:rsidR="00F076AD" w:rsidRPr="00C638A7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C0BD9C" w14:textId="77777777" w:rsidR="0087642E" w:rsidRPr="00C638A7" w:rsidRDefault="0087642E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FC99E0" w14:textId="77777777" w:rsidR="00F076AD" w:rsidRPr="00C638A7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076AD" w:rsidRPr="00C638A7" w14:paraId="1C776170" w14:textId="77777777" w:rsidTr="00243DAF">
        <w:trPr>
          <w:trHeight w:val="329"/>
          <w:tblHeader/>
        </w:trPr>
        <w:tc>
          <w:tcPr>
            <w:tcW w:w="2340" w:type="dxa"/>
          </w:tcPr>
          <w:p w14:paraId="1F4067A7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964AEA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14:paraId="21E655D4" w14:textId="346A06DE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76AD" w:rsidRPr="00C638A7" w14:paraId="7563446C" w14:textId="77777777" w:rsidTr="00243DAF">
        <w:trPr>
          <w:trHeight w:val="329"/>
        </w:trPr>
        <w:tc>
          <w:tcPr>
            <w:tcW w:w="2340" w:type="dxa"/>
          </w:tcPr>
          <w:p w14:paraId="2AE1D1BE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2ACB3451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36BED" w14:textId="3AC4CBCC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05105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E0F234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87003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ADE2A2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C1588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2AA1F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53C12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E60C5" w14:textId="77777777" w:rsidR="00F076AD" w:rsidRPr="00C638A7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2A3" w:rsidRPr="00C638A7" w14:paraId="0A7123D0" w14:textId="77777777" w:rsidTr="00243DAF">
        <w:trPr>
          <w:trHeight w:val="306"/>
        </w:trPr>
        <w:tc>
          <w:tcPr>
            <w:tcW w:w="2340" w:type="dxa"/>
            <w:shd w:val="clear" w:color="auto" w:fill="auto"/>
          </w:tcPr>
          <w:p w14:paraId="7C44E1C9" w14:textId="26D6A7A1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10BD6101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F9229" w14:textId="69A731F3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58,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70" w:type="dxa"/>
          </w:tcPr>
          <w:p w14:paraId="51D724FB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29536" w14:textId="197BD0AF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87,679</w:t>
            </w:r>
          </w:p>
        </w:tc>
        <w:tc>
          <w:tcPr>
            <w:tcW w:w="270" w:type="dxa"/>
          </w:tcPr>
          <w:p w14:paraId="6F132543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8963B7" w14:textId="5E8DFAB2" w:rsidR="00AA12A3" w:rsidRPr="00C638A7" w:rsidRDefault="00AA12A3" w:rsidP="00AA12A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4DC33E5E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3C82A6" w14:textId="7078A456" w:rsidR="00AA12A3" w:rsidRPr="00C638A7" w:rsidRDefault="00AA12A3" w:rsidP="00AA12A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6D06B9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A7E10A" w14:textId="04FEB972" w:rsidR="00AA12A3" w:rsidRPr="00C638A7" w:rsidRDefault="00AA12A3" w:rsidP="000054C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148,087</w:t>
            </w:r>
          </w:p>
        </w:tc>
      </w:tr>
      <w:tr w:rsidR="00AA12A3" w:rsidRPr="00C638A7" w14:paraId="3D814401" w14:textId="77777777" w:rsidTr="00243DAF">
        <w:trPr>
          <w:trHeight w:val="329"/>
        </w:trPr>
        <w:tc>
          <w:tcPr>
            <w:tcW w:w="2340" w:type="dxa"/>
          </w:tcPr>
          <w:p w14:paraId="2189C8D2" w14:textId="77AD4F04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DE9E60C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2B3852" w14:textId="5F6DA638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4,221</w:t>
            </w:r>
          </w:p>
        </w:tc>
        <w:tc>
          <w:tcPr>
            <w:tcW w:w="270" w:type="dxa"/>
          </w:tcPr>
          <w:p w14:paraId="021C7317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7EFE8" w14:textId="54990DC1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70" w:type="dxa"/>
          </w:tcPr>
          <w:p w14:paraId="4C3B53C0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08CDA3" w14:textId="498E51C1" w:rsidR="00AA12A3" w:rsidRPr="00C638A7" w:rsidRDefault="00AA12A3" w:rsidP="00AA12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C5945F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D9D628" w14:textId="6D2C7790" w:rsidR="00AA12A3" w:rsidRPr="00C638A7" w:rsidRDefault="00AA12A3" w:rsidP="00AA12A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30F9879C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D445A8" w14:textId="699B78AB" w:rsidR="00AA12A3" w:rsidRPr="00C638A7" w:rsidRDefault="00AA12A3" w:rsidP="000054C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4,706 </w:t>
            </w:r>
          </w:p>
        </w:tc>
      </w:tr>
      <w:tr w:rsidR="00AA12A3" w:rsidRPr="00C638A7" w14:paraId="2062DB94" w14:textId="77777777" w:rsidTr="00243DAF">
        <w:trPr>
          <w:trHeight w:val="306"/>
        </w:trPr>
        <w:tc>
          <w:tcPr>
            <w:tcW w:w="2340" w:type="dxa"/>
          </w:tcPr>
          <w:p w14:paraId="65309AF2" w14:textId="25175BD9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79F07D48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8AC0BE" w14:textId="6CC74E20" w:rsidR="00AA12A3" w:rsidRPr="00C638A7" w:rsidRDefault="00AA12A3" w:rsidP="00AA12A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10EAC6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0B9F26" w14:textId="52FFFD63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04E539E4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AA56F" w14:textId="7C3D0588" w:rsidR="00AA12A3" w:rsidRPr="00C638A7" w:rsidRDefault="00AA12A3" w:rsidP="00AA12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D989B7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84E4A9" w14:textId="3B7E5C4A" w:rsidR="00AA12A3" w:rsidRPr="00C638A7" w:rsidRDefault="00AA12A3" w:rsidP="00AA12A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44DD31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68AAD" w14:textId="21DCB691" w:rsidR="00AA12A3" w:rsidRPr="00C638A7" w:rsidRDefault="00AA12A3" w:rsidP="00AA12A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2A3" w:rsidRPr="00C638A7" w14:paraId="390988B0" w14:textId="77777777" w:rsidTr="00243DAF">
        <w:trPr>
          <w:trHeight w:val="329"/>
        </w:trPr>
        <w:tc>
          <w:tcPr>
            <w:tcW w:w="2340" w:type="dxa"/>
          </w:tcPr>
          <w:p w14:paraId="0B8E703F" w14:textId="7159DFE7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4EAC3CC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FDCE3" w14:textId="6757B16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13,287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89C32F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11D04C" w14:textId="1D90F067" w:rsidR="00AA12A3" w:rsidRPr="00C638A7" w:rsidRDefault="00AA12A3" w:rsidP="0076358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0AE81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E35BDC" w14:textId="6A2DA453" w:rsidR="00AA12A3" w:rsidRPr="00C638A7" w:rsidRDefault="00AA12A3" w:rsidP="00AA12A3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47EE53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F8EB31B" w14:textId="254C6F75" w:rsidR="00AA12A3" w:rsidRPr="00C638A7" w:rsidRDefault="00AA12A3" w:rsidP="00AA12A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79DB31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AAC1C" w14:textId="7D38DE92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13,287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A12A3" w:rsidRPr="00C638A7" w14:paraId="31D6AD21" w14:textId="77777777" w:rsidTr="00243DAF">
        <w:trPr>
          <w:trHeight w:val="659"/>
        </w:trPr>
        <w:tc>
          <w:tcPr>
            <w:tcW w:w="2340" w:type="dxa"/>
            <w:shd w:val="clear" w:color="auto" w:fill="auto"/>
          </w:tcPr>
          <w:p w14:paraId="3DCD8B99" w14:textId="20EFE2A4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11F61192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3861D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BB36DF0" w14:textId="5432B480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49,675</w:t>
            </w:r>
          </w:p>
        </w:tc>
        <w:tc>
          <w:tcPr>
            <w:tcW w:w="270" w:type="dxa"/>
          </w:tcPr>
          <w:p w14:paraId="5D8D81ED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482293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920AA3B" w14:textId="117CEACB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88,164</w:t>
            </w:r>
          </w:p>
        </w:tc>
        <w:tc>
          <w:tcPr>
            <w:tcW w:w="270" w:type="dxa"/>
          </w:tcPr>
          <w:p w14:paraId="552F8A33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D5AE88" w14:textId="45307EEB" w:rsidR="00AA12A3" w:rsidRPr="00C638A7" w:rsidRDefault="00AA12A3" w:rsidP="00AA12A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6F954F60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130A03" w14:textId="7081E824" w:rsidR="00AA12A3" w:rsidRPr="00C638A7" w:rsidRDefault="00AA12A3" w:rsidP="00725B6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403E9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C6CDEC" w14:textId="42B3A710" w:rsidR="00AA12A3" w:rsidRPr="00C638A7" w:rsidRDefault="00AA12A3" w:rsidP="000054C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139,506</w:t>
            </w:r>
          </w:p>
        </w:tc>
      </w:tr>
      <w:tr w:rsidR="00143CBB" w:rsidRPr="00C638A7" w14:paraId="05D9F2AE" w14:textId="77777777" w:rsidTr="00243DAF">
        <w:trPr>
          <w:trHeight w:val="306"/>
        </w:trPr>
        <w:tc>
          <w:tcPr>
            <w:tcW w:w="2340" w:type="dxa"/>
            <w:shd w:val="clear" w:color="auto" w:fill="auto"/>
          </w:tcPr>
          <w:p w14:paraId="13BC8F07" w14:textId="77777777" w:rsidR="00143CBB" w:rsidRPr="00C638A7" w:rsidRDefault="00143CBB" w:rsidP="0014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235E81A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9EE8BD" w14:textId="2BD913F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270" w:type="dxa"/>
          </w:tcPr>
          <w:p w14:paraId="7F535B65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62F7F" w14:textId="0171BF6F" w:rsidR="00143CBB" w:rsidRPr="00C638A7" w:rsidRDefault="00E259F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70" w:type="dxa"/>
          </w:tcPr>
          <w:p w14:paraId="08B8F415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786E0B" w14:textId="089B9990" w:rsidR="00143CBB" w:rsidRPr="00C638A7" w:rsidRDefault="00143CBB" w:rsidP="00143CB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22807A" w14:textId="25BB8EF5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A7920C" w14:textId="7EB11A0B" w:rsidR="00143CBB" w:rsidRPr="00C638A7" w:rsidRDefault="00105D4A" w:rsidP="00725B6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ACC5F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9F35A5" w14:textId="6D6C63DE" w:rsidR="00143CBB" w:rsidRPr="00C638A7" w:rsidRDefault="002D1DA1" w:rsidP="000054C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</w:tr>
      <w:tr w:rsidR="00143CBB" w:rsidRPr="00C638A7" w14:paraId="7687DCA9" w14:textId="77777777" w:rsidTr="00243DAF">
        <w:trPr>
          <w:trHeight w:val="306"/>
        </w:trPr>
        <w:tc>
          <w:tcPr>
            <w:tcW w:w="2340" w:type="dxa"/>
            <w:shd w:val="clear" w:color="auto" w:fill="auto"/>
          </w:tcPr>
          <w:p w14:paraId="5A12C559" w14:textId="77777777" w:rsidR="00143CBB" w:rsidRPr="00C638A7" w:rsidRDefault="00143CBB" w:rsidP="0014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7FAF1629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6608F" w14:textId="0F6E81CE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(180)</w:t>
            </w:r>
          </w:p>
        </w:tc>
        <w:tc>
          <w:tcPr>
            <w:tcW w:w="270" w:type="dxa"/>
          </w:tcPr>
          <w:p w14:paraId="07F323F8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B7A8A7" w14:textId="389C4CA2" w:rsidR="00143CBB" w:rsidRPr="00C638A7" w:rsidRDefault="00E259FB" w:rsidP="00E259F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(1,152)</w:t>
            </w:r>
          </w:p>
        </w:tc>
        <w:tc>
          <w:tcPr>
            <w:tcW w:w="270" w:type="dxa"/>
          </w:tcPr>
          <w:p w14:paraId="41CDD40D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4CD835" w14:textId="545EDC30" w:rsidR="00143CBB" w:rsidRPr="00C638A7" w:rsidRDefault="00143CBB" w:rsidP="00143CB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0F28CA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9CCEC9" w14:textId="389B2D1C" w:rsidR="00143CBB" w:rsidRPr="00C638A7" w:rsidRDefault="00105D4A" w:rsidP="00725B6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5C32C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0D33C5" w14:textId="5DC4CC1E" w:rsidR="00143CBB" w:rsidRPr="00C638A7" w:rsidRDefault="002D1DA1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(1,332)</w:t>
            </w:r>
          </w:p>
        </w:tc>
      </w:tr>
      <w:tr w:rsidR="00143CBB" w:rsidRPr="00C638A7" w14:paraId="04063D71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55294644" w14:textId="1447C868" w:rsidR="00143CBB" w:rsidRPr="00C638A7" w:rsidRDefault="00143CBB" w:rsidP="0014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3602AA36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4DE3A2" w14:textId="5E3EA74A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50,282</w:t>
            </w:r>
          </w:p>
        </w:tc>
        <w:tc>
          <w:tcPr>
            <w:tcW w:w="270" w:type="dxa"/>
          </w:tcPr>
          <w:p w14:paraId="2522A987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CE5445" w14:textId="1620BB98" w:rsidR="00143CBB" w:rsidRPr="00C638A7" w:rsidRDefault="002D1DA1" w:rsidP="00725B6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87,128</w:t>
            </w:r>
          </w:p>
        </w:tc>
        <w:tc>
          <w:tcPr>
            <w:tcW w:w="270" w:type="dxa"/>
          </w:tcPr>
          <w:p w14:paraId="2F83A5B2" w14:textId="0E6199DF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87434" w14:textId="496C2623" w:rsidR="00143CBB" w:rsidRPr="00C638A7" w:rsidRDefault="00143CBB" w:rsidP="001B43D2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700EE739" w14:textId="77777777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96AF9" w14:textId="54FFF5D7" w:rsidR="00143CBB" w:rsidRPr="00C638A7" w:rsidRDefault="00143CBB" w:rsidP="00725B6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199045" w14:textId="2BF129C6" w:rsidR="00143CBB" w:rsidRPr="00C638A7" w:rsidRDefault="00143CBB" w:rsidP="00143CB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0A1A7" w14:textId="3921BA51" w:rsidR="00143CBB" w:rsidRPr="00C638A7" w:rsidRDefault="002D1DA1" w:rsidP="000054C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139,077</w:t>
            </w:r>
          </w:p>
        </w:tc>
      </w:tr>
      <w:tr w:rsidR="006F5FCB" w:rsidRPr="00C638A7" w14:paraId="1E96CBAD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6D05AC1B" w14:textId="77777777" w:rsidR="00243DAF" w:rsidRPr="00C638A7" w:rsidRDefault="00243DAF" w:rsidP="006F5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6766900D" w14:textId="672762C9" w:rsidR="006F5FCB" w:rsidRPr="00C638A7" w:rsidRDefault="006F5FCB" w:rsidP="006F5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</w:t>
            </w:r>
          </w:p>
          <w:p w14:paraId="10FD01A8" w14:textId="64B12421" w:rsidR="006F5FCB" w:rsidRPr="00C638A7" w:rsidRDefault="006F5FCB" w:rsidP="006F5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14:paraId="55355003" w14:textId="77777777" w:rsidR="006F5FCB" w:rsidRPr="00C638A7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94B75F4" w14:textId="77777777" w:rsidR="006F5FCB" w:rsidRPr="00C638A7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8FCF0" w14:textId="77777777" w:rsidR="006F5FCB" w:rsidRPr="00C638A7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C613A" w14:textId="77777777" w:rsidR="006F5FCB" w:rsidRPr="00C638A7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A9FFA" w14:textId="77777777" w:rsidR="006F5FCB" w:rsidRPr="00C638A7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D7EC40" w14:textId="77777777" w:rsidR="006F5FCB" w:rsidRPr="00C638A7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F1018" w14:textId="77777777" w:rsidR="006F5FCB" w:rsidRPr="00C638A7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692F14" w14:textId="77777777" w:rsidR="006F5FCB" w:rsidRPr="00C638A7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FDB40" w14:textId="77777777" w:rsidR="006F5FCB" w:rsidRPr="00C638A7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6CAD694" w14:textId="77777777" w:rsidR="006F5FCB" w:rsidRPr="00C638A7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A12A3" w:rsidRPr="00C638A7" w14:paraId="48B433BF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0A4C0638" w14:textId="74B77723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59002821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1ACE" w14:textId="20CBF300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45,770</w:t>
            </w:r>
          </w:p>
        </w:tc>
        <w:tc>
          <w:tcPr>
            <w:tcW w:w="270" w:type="dxa"/>
          </w:tcPr>
          <w:p w14:paraId="16BC1134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ECAC7D" w14:textId="4B361A52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4,050</w:t>
            </w:r>
          </w:p>
        </w:tc>
        <w:tc>
          <w:tcPr>
            <w:tcW w:w="270" w:type="dxa"/>
          </w:tcPr>
          <w:p w14:paraId="5DA224E1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6DB40A" w14:textId="759C9507" w:rsidR="00AA12A3" w:rsidRPr="00C638A7" w:rsidRDefault="00AA12A3" w:rsidP="000054C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0" w:type="dxa"/>
          </w:tcPr>
          <w:p w14:paraId="7BA0B779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ABA6F9" w14:textId="130E1433" w:rsidR="00AA12A3" w:rsidRPr="00C638A7" w:rsidRDefault="00AA12A3" w:rsidP="0076358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18EC6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33F267C" w14:textId="1E299650" w:rsidR="00AA12A3" w:rsidRPr="00C638A7" w:rsidRDefault="00AA12A3" w:rsidP="00005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50,324</w:t>
            </w:r>
          </w:p>
        </w:tc>
      </w:tr>
      <w:tr w:rsidR="00AA12A3" w:rsidRPr="00C638A7" w14:paraId="64C3DE50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4431F1EA" w14:textId="5B653574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6C5E32D2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32B602" w14:textId="3C782DDD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8,092</w:t>
            </w:r>
          </w:p>
        </w:tc>
        <w:tc>
          <w:tcPr>
            <w:tcW w:w="270" w:type="dxa"/>
          </w:tcPr>
          <w:p w14:paraId="0D7D2493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F0D793" w14:textId="698456F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768AD068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6A13DA" w14:textId="15094036" w:rsidR="00AA12A3" w:rsidRPr="00C638A7" w:rsidRDefault="00AA12A3" w:rsidP="000054C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6E886597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AE3211" w14:textId="1EF12279" w:rsidR="00AA12A3" w:rsidRPr="00C638A7" w:rsidRDefault="00AA12A3" w:rsidP="0076358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37259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F066E56" w14:textId="23C4410B" w:rsidR="00AA12A3" w:rsidRPr="00C638A7" w:rsidRDefault="00AA12A3" w:rsidP="00005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8,554</w:t>
            </w:r>
          </w:p>
        </w:tc>
      </w:tr>
      <w:tr w:rsidR="00AA12A3" w:rsidRPr="00C638A7" w14:paraId="1C8711ED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493493AE" w14:textId="05C27CED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2C911E95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CC61C0" w14:textId="3B00089B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13,274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CF03EE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D67AA2" w14:textId="0B56F256" w:rsidR="00AA12A3" w:rsidRPr="00C638A7" w:rsidRDefault="00AA12A3" w:rsidP="00AA12A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B6309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82FD01" w14:textId="219B806C" w:rsidR="00AA12A3" w:rsidRPr="00C638A7" w:rsidRDefault="00AA12A3" w:rsidP="000054C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0D3B4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365510" w14:textId="659A6508" w:rsidR="00AA12A3" w:rsidRPr="00C638A7" w:rsidRDefault="00AA12A3" w:rsidP="0076358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6A3B41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C6FEA94" w14:textId="6F22CDC7" w:rsidR="00AA12A3" w:rsidRPr="00C638A7" w:rsidRDefault="00AA12A3" w:rsidP="00005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13,274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A12A3" w:rsidRPr="00C638A7" w14:paraId="53A87E22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04C762C7" w14:textId="6B38BC78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30765D05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DE6846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5633EB9" w14:textId="017252C8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40,588</w:t>
            </w:r>
          </w:p>
        </w:tc>
        <w:tc>
          <w:tcPr>
            <w:tcW w:w="270" w:type="dxa"/>
          </w:tcPr>
          <w:p w14:paraId="0B6A293C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BC971A" w14:textId="292ADBF4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4,345</w:t>
            </w:r>
          </w:p>
        </w:tc>
        <w:tc>
          <w:tcPr>
            <w:tcW w:w="270" w:type="dxa"/>
          </w:tcPr>
          <w:p w14:paraId="17FD6BAF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18C4A2" w14:textId="6C44DECE" w:rsidR="00AA12A3" w:rsidRPr="00C638A7" w:rsidRDefault="00AA12A3" w:rsidP="000054C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70" w:type="dxa"/>
          </w:tcPr>
          <w:p w14:paraId="013C6434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DCE15B" w14:textId="29246366" w:rsidR="00AA12A3" w:rsidRPr="00C638A7" w:rsidRDefault="00AA12A3" w:rsidP="0076358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E17F5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FA9E44F" w14:textId="7405FC85" w:rsidR="00AA12A3" w:rsidRPr="00C638A7" w:rsidRDefault="00AA12A3" w:rsidP="00005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45,604</w:t>
            </w:r>
          </w:p>
        </w:tc>
      </w:tr>
      <w:tr w:rsidR="00AA12A3" w:rsidRPr="00C638A7" w14:paraId="114C0560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01FBAEDE" w14:textId="77777777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4536C648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E76744" w14:textId="4E70A341" w:rsidR="00AA12A3" w:rsidRPr="00C638A7" w:rsidRDefault="00105D4A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5,980</w:t>
            </w:r>
          </w:p>
        </w:tc>
        <w:tc>
          <w:tcPr>
            <w:tcW w:w="270" w:type="dxa"/>
          </w:tcPr>
          <w:p w14:paraId="487148BC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003482" w14:textId="167E24A7" w:rsidR="00AA12A3" w:rsidRPr="00C638A7" w:rsidRDefault="002D1DA1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14:paraId="4BEB26DC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3E9247" w14:textId="3D40BEC9" w:rsidR="00AA12A3" w:rsidRPr="00C638A7" w:rsidRDefault="00105D4A" w:rsidP="000054C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567E64CA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ED7FA9" w14:textId="7F9645D4" w:rsidR="00AA12A3" w:rsidRPr="00C638A7" w:rsidRDefault="00105D4A" w:rsidP="0076358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74DE9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4584C37A" w14:textId="70F3D6DF" w:rsidR="00AA12A3" w:rsidRPr="00C638A7" w:rsidRDefault="002D1DA1" w:rsidP="00005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6,614</w:t>
            </w:r>
          </w:p>
        </w:tc>
      </w:tr>
      <w:tr w:rsidR="00AA12A3" w:rsidRPr="00C638A7" w14:paraId="78F68DCB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55F8F6F3" w14:textId="77777777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78B48396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E5DD3AC" w14:textId="17670E7F" w:rsidR="00AA12A3" w:rsidRPr="00C638A7" w:rsidRDefault="00105D4A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(118)</w:t>
            </w:r>
          </w:p>
        </w:tc>
        <w:tc>
          <w:tcPr>
            <w:tcW w:w="270" w:type="dxa"/>
          </w:tcPr>
          <w:p w14:paraId="408E218F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AA4E02" w14:textId="5D30A2CD" w:rsidR="00AA12A3" w:rsidRPr="00C638A7" w:rsidRDefault="00105D4A" w:rsidP="00AA12A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F5B26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D89206" w14:textId="77E3F198" w:rsidR="00AA12A3" w:rsidRPr="00C638A7" w:rsidRDefault="00105D4A" w:rsidP="000054C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66EC7C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8B3813" w14:textId="4301CE33" w:rsidR="00AA12A3" w:rsidRPr="00C638A7" w:rsidRDefault="00105D4A" w:rsidP="0076358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F3015F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9889CDD" w14:textId="534F0C59" w:rsidR="00AA12A3" w:rsidRPr="00C638A7" w:rsidRDefault="00105D4A" w:rsidP="00005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(118)</w:t>
            </w:r>
          </w:p>
        </w:tc>
      </w:tr>
      <w:tr w:rsidR="00AA12A3" w:rsidRPr="00C638A7" w14:paraId="413045E3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25AA97D6" w14:textId="629C2A96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04283983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7E78DC" w14:textId="4DE0BD0E" w:rsidR="00AA12A3" w:rsidRPr="00C638A7" w:rsidRDefault="00105D4A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46,450</w:t>
            </w:r>
          </w:p>
        </w:tc>
        <w:tc>
          <w:tcPr>
            <w:tcW w:w="270" w:type="dxa"/>
          </w:tcPr>
          <w:p w14:paraId="60EF8482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B6157" w14:textId="64AEF566" w:rsidR="00AA12A3" w:rsidRPr="00C638A7" w:rsidRDefault="002D1DA1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4,812</w:t>
            </w:r>
          </w:p>
        </w:tc>
        <w:tc>
          <w:tcPr>
            <w:tcW w:w="270" w:type="dxa"/>
          </w:tcPr>
          <w:p w14:paraId="329238F2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F7CCC" w14:textId="645081F3" w:rsidR="00AA12A3" w:rsidRPr="00C638A7" w:rsidRDefault="00105D4A" w:rsidP="000054C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70" w:type="dxa"/>
          </w:tcPr>
          <w:p w14:paraId="378372A1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16022" w14:textId="375061DB" w:rsidR="00AA12A3" w:rsidRPr="00C638A7" w:rsidRDefault="00105D4A" w:rsidP="0076358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61C36F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32CF2" w14:textId="32B2A67F" w:rsidR="00AA12A3" w:rsidRPr="00C638A7" w:rsidRDefault="002D1DA1" w:rsidP="00005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52,100</w:t>
            </w:r>
          </w:p>
        </w:tc>
      </w:tr>
      <w:tr w:rsidR="00AA12A3" w:rsidRPr="00C638A7" w14:paraId="268A2050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73F5E69C" w14:textId="77777777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3B9CE403" w14:textId="77777777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4180040B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04C5A" w14:textId="16331A2E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E177A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A763B0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A80B89" w14:textId="77777777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CF7FBD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646CB9" w14:textId="77777777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ABC0CF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0A99B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476212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12A3" w:rsidRPr="00C638A7" w14:paraId="0EE04A97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1C065363" w14:textId="438486DC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02241188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4A8601" w14:textId="3974A0CE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9,087</w:t>
            </w:r>
          </w:p>
        </w:tc>
        <w:tc>
          <w:tcPr>
            <w:tcW w:w="270" w:type="dxa"/>
          </w:tcPr>
          <w:p w14:paraId="4E038D62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53CB34" w14:textId="0A867F01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83,819</w:t>
            </w:r>
          </w:p>
        </w:tc>
        <w:tc>
          <w:tcPr>
            <w:tcW w:w="270" w:type="dxa"/>
            <w:vAlign w:val="bottom"/>
          </w:tcPr>
          <w:p w14:paraId="1EA78B98" w14:textId="77777777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A309E2" w14:textId="252E8F84" w:rsidR="00AA12A3" w:rsidRPr="00C638A7" w:rsidRDefault="00AA12A3" w:rsidP="000054C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270" w:type="dxa"/>
            <w:vAlign w:val="bottom"/>
          </w:tcPr>
          <w:p w14:paraId="35BED767" w14:textId="77777777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5A5C03" w14:textId="0C66CB74" w:rsidR="00AA12A3" w:rsidRPr="00C638A7" w:rsidRDefault="00AA12A3" w:rsidP="0076358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88D7E0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6ACE7EB8" w14:textId="0131E9AC" w:rsidR="00AA12A3" w:rsidRPr="00C638A7" w:rsidRDefault="00AA12A3" w:rsidP="00005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93,902</w:t>
            </w:r>
          </w:p>
        </w:tc>
      </w:tr>
      <w:tr w:rsidR="00AA12A3" w:rsidRPr="00C638A7" w14:paraId="749E4CA8" w14:textId="77777777" w:rsidTr="00243DAF">
        <w:trPr>
          <w:trHeight w:val="353"/>
        </w:trPr>
        <w:tc>
          <w:tcPr>
            <w:tcW w:w="2340" w:type="dxa"/>
            <w:shd w:val="clear" w:color="auto" w:fill="auto"/>
          </w:tcPr>
          <w:p w14:paraId="4D9A2C24" w14:textId="1D515C2F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5C70F3A1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82717AF" w14:textId="5D40C5D0" w:rsidR="00AA12A3" w:rsidRPr="00C638A7" w:rsidRDefault="00105D4A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3,832</w:t>
            </w:r>
          </w:p>
        </w:tc>
        <w:tc>
          <w:tcPr>
            <w:tcW w:w="270" w:type="dxa"/>
          </w:tcPr>
          <w:p w14:paraId="6EC472E8" w14:textId="22991842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79226D" w14:textId="27FA3259" w:rsidR="00AA12A3" w:rsidRPr="00C638A7" w:rsidRDefault="00105D4A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82,316</w:t>
            </w:r>
          </w:p>
        </w:tc>
        <w:tc>
          <w:tcPr>
            <w:tcW w:w="270" w:type="dxa"/>
            <w:vAlign w:val="bottom"/>
          </w:tcPr>
          <w:p w14:paraId="1F2A51B1" w14:textId="77777777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8CBF94" w14:textId="3D121451" w:rsidR="00AA12A3" w:rsidRPr="00C638A7" w:rsidRDefault="00105D4A" w:rsidP="000054C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270" w:type="dxa"/>
            <w:vAlign w:val="bottom"/>
          </w:tcPr>
          <w:p w14:paraId="739E72A8" w14:textId="77777777" w:rsidR="00AA12A3" w:rsidRPr="00C638A7" w:rsidRDefault="00AA12A3" w:rsidP="00AA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A1901E" w14:textId="79A24C93" w:rsidR="00AA12A3" w:rsidRPr="00C638A7" w:rsidRDefault="00105D4A" w:rsidP="0076358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12296C1" w14:textId="77777777" w:rsidR="00AA12A3" w:rsidRPr="00C638A7" w:rsidRDefault="00AA12A3" w:rsidP="00AA12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56FE4B5F" w14:textId="20CDCCE3" w:rsidR="00AA12A3" w:rsidRPr="00C638A7" w:rsidRDefault="00105D4A" w:rsidP="00005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86,977</w:t>
            </w:r>
          </w:p>
        </w:tc>
      </w:tr>
    </w:tbl>
    <w:p w14:paraId="0AC1B8C4" w14:textId="2D0C4364" w:rsidR="000F5A89" w:rsidRPr="00C638A7" w:rsidRDefault="00FA728A" w:rsidP="0083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ในระหว่างปี</w:t>
      </w:r>
      <w:r w:rsidR="00E60D38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3383" w:rsidRPr="00C638A7">
        <w:rPr>
          <w:rFonts w:asciiTheme="majorBidi" w:hAnsiTheme="majorBidi" w:cstheme="majorBidi"/>
          <w:sz w:val="30"/>
          <w:szCs w:val="30"/>
        </w:rPr>
        <w:t>2562</w:t>
      </w:r>
      <w:r w:rsidR="00E60D38" w:rsidRPr="00C638A7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บริษัทย่อยแห่งหนึ่งได้ทำสัญญาลิขสิทธิ์ เครื่องหมายการค้าและการให้ความช่วยเหลือทางเทคนิคกับบริษัทในต่างประเทศแห่งหนึ่ง (ผู้ให้สิทธิ์) โดยมีผลบังคับใช้ตั้งแต่วันที่ </w:t>
      </w:r>
      <w:r w:rsidR="00543383" w:rsidRPr="00C638A7">
        <w:rPr>
          <w:rFonts w:asciiTheme="majorBidi" w:hAnsiTheme="majorBidi" w:cstheme="majorBidi"/>
          <w:sz w:val="30"/>
          <w:szCs w:val="30"/>
        </w:rPr>
        <w:t>22</w:t>
      </w:r>
      <w:r w:rsidR="00E60D38" w:rsidRPr="00C638A7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43383" w:rsidRPr="00C638A7">
        <w:rPr>
          <w:rFonts w:asciiTheme="majorBidi" w:hAnsiTheme="majorBidi" w:cstheme="majorBidi"/>
          <w:sz w:val="30"/>
          <w:szCs w:val="30"/>
        </w:rPr>
        <w:t>2562</w:t>
      </w:r>
      <w:r w:rsidR="00E60D38" w:rsidRPr="00C638A7">
        <w:rPr>
          <w:rFonts w:asciiTheme="majorBidi" w:hAnsiTheme="majorBidi" w:cstheme="majorBidi"/>
          <w:sz w:val="30"/>
          <w:szCs w:val="30"/>
          <w:cs/>
        </w:rPr>
        <w:t xml:space="preserve"> ซึ่งคู่สัญญาจะได้รับสิทธิในการพัฒนาและการประกอบธุรกิจร้านอาหารจีนประเภทติ่มซำภายใต้ชื่อ </w:t>
      </w:r>
      <w:r w:rsidR="00E60D38" w:rsidRPr="00C638A7">
        <w:rPr>
          <w:rFonts w:asciiTheme="majorBidi" w:hAnsiTheme="majorBidi" w:cstheme="majorBidi"/>
          <w:sz w:val="30"/>
          <w:szCs w:val="30"/>
        </w:rPr>
        <w:t xml:space="preserve">“Din’s” </w:t>
      </w:r>
      <w:r w:rsidR="00E60D38" w:rsidRPr="00C638A7">
        <w:rPr>
          <w:rFonts w:asciiTheme="majorBidi" w:hAnsiTheme="majorBidi" w:cstheme="majorBidi"/>
          <w:sz w:val="30"/>
          <w:szCs w:val="30"/>
          <w:cs/>
        </w:rPr>
        <w:t xml:space="preserve">ในประเทศไทย ในการนี้ บริษัทย่อยดังกล่าวผูกพันที่จะต้องจ่ายค่าธรรมเนียมแรกเริ่มและค่าสิทธิใช้เครื่องหมายการค้าให้กับผู้ให้สิทธิ์ในอัตราตามที่ระบุไว้ในสัญญา สัญญามีผลบังคับใช้เป็นระยะเวลา </w:t>
      </w:r>
      <w:r w:rsidR="00543383" w:rsidRPr="00C638A7">
        <w:rPr>
          <w:rFonts w:asciiTheme="majorBidi" w:hAnsiTheme="majorBidi" w:cstheme="majorBidi"/>
          <w:sz w:val="30"/>
          <w:szCs w:val="30"/>
        </w:rPr>
        <w:t>10</w:t>
      </w:r>
      <w:r w:rsidR="00E60D38" w:rsidRPr="00C638A7">
        <w:rPr>
          <w:rFonts w:asciiTheme="majorBidi" w:hAnsiTheme="majorBidi" w:cstheme="majorBidi"/>
          <w:sz w:val="30"/>
          <w:szCs w:val="30"/>
          <w:cs/>
        </w:rPr>
        <w:t xml:space="preserve"> ปี จนถึงวันที่ </w:t>
      </w:r>
      <w:r w:rsidR="00543383" w:rsidRPr="00C638A7">
        <w:rPr>
          <w:rFonts w:asciiTheme="majorBidi" w:hAnsiTheme="majorBidi" w:cstheme="majorBidi"/>
          <w:sz w:val="30"/>
          <w:szCs w:val="30"/>
        </w:rPr>
        <w:t>22</w:t>
      </w:r>
      <w:r w:rsidR="00E60D38" w:rsidRPr="00C638A7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="000F5A89" w:rsidRPr="00C638A7">
        <w:rPr>
          <w:rFonts w:asciiTheme="majorBidi" w:hAnsiTheme="majorBidi" w:cstheme="majorBidi"/>
          <w:sz w:val="30"/>
          <w:szCs w:val="30"/>
        </w:rPr>
        <w:t xml:space="preserve"> 2572</w:t>
      </w:r>
      <w:r w:rsidR="00E60D38" w:rsidRPr="00C638A7">
        <w:rPr>
          <w:rFonts w:asciiTheme="majorBidi" w:hAnsiTheme="majorBidi" w:cstheme="majorBidi"/>
          <w:sz w:val="30"/>
          <w:szCs w:val="30"/>
          <w:cs/>
        </w:rPr>
        <w:t xml:space="preserve"> โดยมีเงื่อนไขในการต่อสัญญาใหม่เพิ่มอีก </w:t>
      </w:r>
      <w:r w:rsidR="00543383" w:rsidRPr="00C638A7">
        <w:rPr>
          <w:rFonts w:asciiTheme="majorBidi" w:hAnsiTheme="majorBidi" w:cstheme="majorBidi"/>
          <w:sz w:val="30"/>
          <w:szCs w:val="30"/>
        </w:rPr>
        <w:t>10</w:t>
      </w:r>
      <w:r w:rsidR="00E60D38" w:rsidRPr="00C638A7">
        <w:rPr>
          <w:rFonts w:asciiTheme="majorBidi" w:hAnsiTheme="majorBidi" w:cstheme="majorBidi"/>
          <w:sz w:val="30"/>
          <w:szCs w:val="30"/>
          <w:cs/>
        </w:rPr>
        <w:t xml:space="preserve"> ปี โดยต้องมีการบอกกล่าวล่วงหน้าเป็นลายลักษณ์อักษรไม่น้อยกว่า </w:t>
      </w:r>
      <w:r w:rsidR="00543383" w:rsidRPr="00C638A7">
        <w:rPr>
          <w:rFonts w:asciiTheme="majorBidi" w:hAnsiTheme="majorBidi" w:cstheme="majorBidi"/>
          <w:sz w:val="30"/>
          <w:szCs w:val="30"/>
        </w:rPr>
        <w:t>12</w:t>
      </w:r>
      <w:r w:rsidR="00E60D38" w:rsidRPr="00C638A7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0CEBB41F" w14:textId="77777777" w:rsidR="00243DAF" w:rsidRPr="00C638A7" w:rsidRDefault="00243DAF" w:rsidP="001062DF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929EA7" w14:textId="54B05CFA" w:rsidR="00E15738" w:rsidRPr="00C638A7" w:rsidRDefault="00E15738" w:rsidP="001062DF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</w:t>
      </w:r>
      <w:r w:rsidR="00ED627A" w:rsidRPr="00C638A7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เครื่องหมายการค้า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DD5006" w14:textId="77777777" w:rsidR="00E15738" w:rsidRPr="00C638A7" w:rsidRDefault="00E15738" w:rsidP="001062DF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p w14:paraId="1E53CA7A" w14:textId="68BCC341" w:rsidR="00E15738" w:rsidRPr="00C638A7" w:rsidRDefault="00E15738" w:rsidP="001062D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</w:t>
      </w:r>
      <w:r w:rsidR="00ED627A" w:rsidRPr="00C638A7">
        <w:rPr>
          <w:rFonts w:asciiTheme="majorBidi" w:hAnsiTheme="majorBidi" w:cstheme="majorBidi"/>
          <w:sz w:val="30"/>
          <w:szCs w:val="30"/>
          <w:cs/>
        </w:rPr>
        <w:t>เครื่องหมายการค้า</w:t>
      </w:r>
      <w:r w:rsidRPr="00C638A7">
        <w:rPr>
          <w:rFonts w:asciiTheme="majorBidi" w:hAnsiTheme="majorBidi" w:cstheme="majorBidi"/>
          <w:sz w:val="30"/>
          <w:szCs w:val="30"/>
          <w:cs/>
        </w:rPr>
        <w:t>ได้ถูกปันส่วนให้กับหน่วยสินทรัพย์ที่ก่อให้เกิด</w:t>
      </w:r>
      <w:r w:rsidR="002C6C16" w:rsidRPr="00C638A7">
        <w:rPr>
          <w:rFonts w:asciiTheme="majorBidi" w:hAnsiTheme="majorBidi" w:cstheme="majorBidi"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เงินสดของกลุ่มบริษัท (แผนกที่มีการดำเนินงาน) ดังต่อไปนี้ </w:t>
      </w:r>
    </w:p>
    <w:p w14:paraId="0F8B6B10" w14:textId="77777777" w:rsidR="00E15738" w:rsidRPr="00C638A7" w:rsidRDefault="00E15738" w:rsidP="001062DF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1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080"/>
        <w:gridCol w:w="1350"/>
        <w:gridCol w:w="270"/>
        <w:gridCol w:w="1324"/>
      </w:tblGrid>
      <w:tr w:rsidR="00E15738" w:rsidRPr="00C638A7" w14:paraId="38939E4D" w14:textId="77777777" w:rsidTr="002A3BD5">
        <w:trPr>
          <w:trHeight w:val="308"/>
          <w:tblHeader/>
        </w:trPr>
        <w:tc>
          <w:tcPr>
            <w:tcW w:w="5130" w:type="dxa"/>
          </w:tcPr>
          <w:p w14:paraId="7296F5E3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404B2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4" w:type="dxa"/>
            <w:gridSpan w:val="3"/>
          </w:tcPr>
          <w:p w14:paraId="2C14E4A0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15738" w:rsidRPr="00C638A7" w14:paraId="3C954B71" w14:textId="77777777" w:rsidTr="00EE3E9D">
        <w:trPr>
          <w:tblHeader/>
        </w:trPr>
        <w:tc>
          <w:tcPr>
            <w:tcW w:w="5130" w:type="dxa"/>
          </w:tcPr>
          <w:p w14:paraId="122CB117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926CE9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7691145" w14:textId="15295AC0" w:rsidR="00E15738" w:rsidRPr="00C638A7" w:rsidRDefault="0016367F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6B6C" w:rsidRPr="00C638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4C849C1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14:paraId="12C221BF" w14:textId="6F281DA8" w:rsidR="00E15738" w:rsidRPr="00C638A7" w:rsidRDefault="0016367F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6B6C"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15738" w:rsidRPr="00C638A7" w14:paraId="446ACA5A" w14:textId="77777777" w:rsidTr="002A3BD5">
        <w:trPr>
          <w:tblHeader/>
        </w:trPr>
        <w:tc>
          <w:tcPr>
            <w:tcW w:w="5130" w:type="dxa"/>
          </w:tcPr>
          <w:p w14:paraId="467C0A96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AF02D9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4" w:type="dxa"/>
            <w:gridSpan w:val="3"/>
          </w:tcPr>
          <w:p w14:paraId="180CF6F5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E0628" w:rsidRPr="00C638A7" w14:paraId="4E125031" w14:textId="77777777" w:rsidTr="00E97588">
        <w:tc>
          <w:tcPr>
            <w:tcW w:w="5130" w:type="dxa"/>
          </w:tcPr>
          <w:p w14:paraId="4FE1C51F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เครื่องหมายการค้า – กลุ่มที่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3541BB7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B81312" w14:textId="123196D2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35,932</w:t>
            </w:r>
          </w:p>
        </w:tc>
        <w:tc>
          <w:tcPr>
            <w:tcW w:w="270" w:type="dxa"/>
          </w:tcPr>
          <w:p w14:paraId="6CC08057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30086B8A" w14:textId="32D573C7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35,932</w:t>
            </w:r>
          </w:p>
        </w:tc>
      </w:tr>
      <w:tr w:rsidR="004E0628" w:rsidRPr="00C638A7" w14:paraId="0202379C" w14:textId="77777777" w:rsidTr="00E97588">
        <w:tc>
          <w:tcPr>
            <w:tcW w:w="5130" w:type="dxa"/>
            <w:shd w:val="clear" w:color="auto" w:fill="auto"/>
          </w:tcPr>
          <w:p w14:paraId="2F9B5772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เครื่องหมายการค้า – กลุ่มที่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5767C9D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9788D2" w14:textId="1373A0B4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28,480</w:t>
            </w:r>
          </w:p>
        </w:tc>
        <w:tc>
          <w:tcPr>
            <w:tcW w:w="270" w:type="dxa"/>
          </w:tcPr>
          <w:p w14:paraId="1968CED0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4D2B1F7" w14:textId="1BC6AEF5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28,480</w:t>
            </w:r>
          </w:p>
        </w:tc>
      </w:tr>
      <w:tr w:rsidR="004E0628" w:rsidRPr="00C638A7" w14:paraId="57F88E22" w14:textId="77777777" w:rsidTr="00E97588">
        <w:tc>
          <w:tcPr>
            <w:tcW w:w="5130" w:type="dxa"/>
            <w:shd w:val="clear" w:color="auto" w:fill="auto"/>
          </w:tcPr>
          <w:p w14:paraId="01E9C85B" w14:textId="568F1586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เครื่องหมายการค้า – กลุ่มที่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00B80E59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0B2428" w14:textId="55E8C586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8,423</w:t>
            </w:r>
          </w:p>
        </w:tc>
        <w:tc>
          <w:tcPr>
            <w:tcW w:w="270" w:type="dxa"/>
          </w:tcPr>
          <w:p w14:paraId="3676E95E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0AE395DA" w14:textId="22D00E83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8,423</w:t>
            </w:r>
          </w:p>
        </w:tc>
      </w:tr>
      <w:tr w:rsidR="004E0628" w:rsidRPr="00C638A7" w14:paraId="2469B75C" w14:textId="77777777" w:rsidTr="00E97588">
        <w:tc>
          <w:tcPr>
            <w:tcW w:w="5130" w:type="dxa"/>
            <w:shd w:val="clear" w:color="auto" w:fill="auto"/>
          </w:tcPr>
          <w:p w14:paraId="12477288" w14:textId="66B58E16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เครื่องหมายการค้า – กลุ่มที่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5A0188D9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BC494" w14:textId="5DEE7EFE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5,945</w:t>
            </w:r>
          </w:p>
        </w:tc>
        <w:tc>
          <w:tcPr>
            <w:tcW w:w="270" w:type="dxa"/>
          </w:tcPr>
          <w:p w14:paraId="7AE109C6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640F0FC" w14:textId="250EB1FC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5,945</w:t>
            </w:r>
          </w:p>
        </w:tc>
      </w:tr>
      <w:tr w:rsidR="004E0628" w:rsidRPr="00C638A7" w14:paraId="331899B4" w14:textId="77777777" w:rsidTr="00E97588">
        <w:tc>
          <w:tcPr>
            <w:tcW w:w="5130" w:type="dxa"/>
            <w:shd w:val="clear" w:color="auto" w:fill="auto"/>
          </w:tcPr>
          <w:p w14:paraId="2A1C1E36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BFBC7D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EBABD" w14:textId="218AC3E5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78,780</w:t>
            </w:r>
          </w:p>
        </w:tc>
        <w:tc>
          <w:tcPr>
            <w:tcW w:w="270" w:type="dxa"/>
          </w:tcPr>
          <w:p w14:paraId="733EA864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5CF0C53" w14:textId="7FCEEBF6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78,780</w:t>
            </w:r>
          </w:p>
        </w:tc>
      </w:tr>
      <w:tr w:rsidR="004E0628" w:rsidRPr="00C638A7" w14:paraId="7BC484B7" w14:textId="77777777" w:rsidTr="00E97588">
        <w:tc>
          <w:tcPr>
            <w:tcW w:w="5130" w:type="dxa"/>
            <w:shd w:val="clear" w:color="auto" w:fill="auto"/>
          </w:tcPr>
          <w:p w14:paraId="51CD6827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หน่วยอื่นๆ ซึ่งเครื่องหมายการค้าไม่มีนัยสำคัญ</w:t>
            </w:r>
          </w:p>
        </w:tc>
        <w:tc>
          <w:tcPr>
            <w:tcW w:w="1080" w:type="dxa"/>
          </w:tcPr>
          <w:p w14:paraId="5021913C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D884F" w14:textId="6389F810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  <w:tc>
          <w:tcPr>
            <w:tcW w:w="270" w:type="dxa"/>
          </w:tcPr>
          <w:p w14:paraId="11F30C8E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4354C7F" w14:textId="549083F5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</w:tr>
      <w:tr w:rsidR="004E0628" w:rsidRPr="00C638A7" w14:paraId="588EE36E" w14:textId="77777777" w:rsidTr="00E97588">
        <w:tc>
          <w:tcPr>
            <w:tcW w:w="5130" w:type="dxa"/>
            <w:shd w:val="clear" w:color="auto" w:fill="auto"/>
          </w:tcPr>
          <w:p w14:paraId="3D2465DA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8644253" w14:textId="77777777" w:rsidR="004E0628" w:rsidRPr="00C638A7" w:rsidRDefault="004E0628" w:rsidP="004E062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133BB" w14:textId="3EFE6FC7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80,261</w:t>
            </w:r>
          </w:p>
        </w:tc>
        <w:tc>
          <w:tcPr>
            <w:tcW w:w="270" w:type="dxa"/>
          </w:tcPr>
          <w:p w14:paraId="3B3A7502" w14:textId="77777777" w:rsidR="004E0628" w:rsidRPr="00C638A7" w:rsidRDefault="004E0628" w:rsidP="004E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7B31B" w14:textId="2D6B5C3C" w:rsidR="004E0628" w:rsidRPr="00C638A7" w:rsidRDefault="004E0628" w:rsidP="004E062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80,261</w:t>
            </w:r>
          </w:p>
        </w:tc>
      </w:tr>
    </w:tbl>
    <w:p w14:paraId="7CB7DDE1" w14:textId="77777777" w:rsidR="00E15738" w:rsidRPr="00C638A7" w:rsidRDefault="00E15738" w:rsidP="00631378">
      <w:pPr>
        <w:tabs>
          <w:tab w:val="clear" w:pos="680"/>
          <w:tab w:val="left" w:pos="2430"/>
        </w:tabs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p w14:paraId="34C808A9" w14:textId="5A5089DB" w:rsidR="006F4A03" w:rsidRPr="00C638A7" w:rsidRDefault="006F4A03" w:rsidP="00631378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9"/>
          <w:szCs w:val="29"/>
        </w:rPr>
      </w:pPr>
      <w:r w:rsidRPr="00C638A7">
        <w:rPr>
          <w:rFonts w:asciiTheme="majorBidi" w:hAnsiTheme="majorBidi" w:cstheme="majorBidi"/>
          <w:b/>
          <w:sz w:val="29"/>
          <w:szCs w:val="29"/>
          <w:cs/>
        </w:rPr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ซึ่งวัดมูลค่าโดย</w:t>
      </w:r>
      <w:r w:rsidR="00730A93" w:rsidRPr="00C638A7">
        <w:rPr>
          <w:rFonts w:asciiTheme="majorBidi" w:hAnsiTheme="majorBidi" w:cstheme="majorBidi"/>
          <w:b/>
          <w:sz w:val="29"/>
          <w:szCs w:val="29"/>
          <w:cs/>
        </w:rPr>
        <w:t>วิธีพิจารณาจากรายได้</w:t>
      </w:r>
      <w:r w:rsidRPr="00C638A7">
        <w:rPr>
          <w:rFonts w:asciiTheme="majorBidi" w:hAnsiTheme="majorBidi" w:cstheme="majorBidi"/>
          <w:b/>
          <w:sz w:val="29"/>
          <w:szCs w:val="29"/>
          <w:cs/>
        </w:rPr>
        <w:t xml:space="preserve"> คำนวณโดย</w:t>
      </w:r>
      <w:r w:rsidR="00536686" w:rsidRPr="00C638A7">
        <w:rPr>
          <w:rFonts w:asciiTheme="majorBidi" w:hAnsiTheme="majorBidi" w:cstheme="majorBidi" w:hint="cs"/>
          <w:b/>
          <w:sz w:val="29"/>
          <w:szCs w:val="29"/>
          <w:cs/>
        </w:rPr>
        <w:t>ผู้บริหารของกลุ่มบริษัทและ</w:t>
      </w:r>
      <w:r w:rsidRPr="00C638A7">
        <w:rPr>
          <w:rFonts w:asciiTheme="majorBidi" w:hAnsiTheme="majorBidi" w:cstheme="majorBidi"/>
          <w:b/>
          <w:sz w:val="29"/>
          <w:szCs w:val="29"/>
          <w:cs/>
        </w:rPr>
        <w:t>การว่าจ้างผู้ประเมินอิสระ ณ วันที่</w:t>
      </w:r>
      <w:r w:rsidRPr="00C638A7">
        <w:rPr>
          <w:rFonts w:asciiTheme="majorBidi" w:hAnsiTheme="majorBidi" w:cstheme="majorBidi"/>
          <w:bCs/>
          <w:sz w:val="29"/>
          <w:szCs w:val="29"/>
          <w:cs/>
        </w:rPr>
        <w:t xml:space="preserve"> </w:t>
      </w:r>
      <w:r w:rsidR="00631378" w:rsidRPr="00C638A7">
        <w:rPr>
          <w:rFonts w:asciiTheme="majorBidi" w:hAnsiTheme="majorBidi" w:cstheme="majorBidi"/>
          <w:bCs/>
          <w:sz w:val="29"/>
          <w:szCs w:val="29"/>
        </w:rPr>
        <w:t xml:space="preserve">31 </w:t>
      </w:r>
      <w:r w:rsidRPr="00C638A7">
        <w:rPr>
          <w:rFonts w:asciiTheme="majorBidi" w:hAnsiTheme="majorBidi" w:cstheme="majorBidi"/>
          <w:b/>
          <w:sz w:val="29"/>
          <w:szCs w:val="29"/>
          <w:cs/>
        </w:rPr>
        <w:t xml:space="preserve">ธันวาคม </w:t>
      </w:r>
      <w:r w:rsidR="00631378" w:rsidRPr="00C638A7">
        <w:rPr>
          <w:rFonts w:asciiTheme="majorBidi" w:hAnsiTheme="majorBidi" w:cstheme="majorBidi"/>
          <w:bCs/>
          <w:sz w:val="29"/>
          <w:szCs w:val="29"/>
        </w:rPr>
        <w:t>256</w:t>
      </w:r>
      <w:r w:rsidR="001C6B6C" w:rsidRPr="00C638A7">
        <w:rPr>
          <w:rFonts w:asciiTheme="majorBidi" w:hAnsiTheme="majorBidi" w:cstheme="majorBidi"/>
          <w:bCs/>
          <w:sz w:val="29"/>
          <w:szCs w:val="29"/>
        </w:rPr>
        <w:t>7</w:t>
      </w:r>
      <w:r w:rsidR="00631378" w:rsidRPr="00C638A7">
        <w:rPr>
          <w:rFonts w:asciiTheme="majorBidi" w:hAnsiTheme="majorBidi" w:cstheme="majorBidi"/>
          <w:bCs/>
          <w:sz w:val="29"/>
          <w:szCs w:val="29"/>
        </w:rPr>
        <w:t xml:space="preserve"> </w:t>
      </w:r>
      <w:r w:rsidR="00F96D38" w:rsidRPr="00C638A7">
        <w:rPr>
          <w:rFonts w:asciiTheme="majorBidi" w:hAnsiTheme="majorBidi" w:cstheme="majorBidi"/>
          <w:b/>
          <w:sz w:val="29"/>
          <w:szCs w:val="29"/>
          <w:cs/>
        </w:rPr>
        <w:t xml:space="preserve">และ </w:t>
      </w:r>
      <w:r w:rsidR="00631378" w:rsidRPr="00C638A7">
        <w:rPr>
          <w:rFonts w:asciiTheme="majorBidi" w:hAnsiTheme="majorBidi" w:cstheme="majorBidi"/>
          <w:bCs/>
          <w:sz w:val="29"/>
          <w:szCs w:val="29"/>
        </w:rPr>
        <w:t>256</w:t>
      </w:r>
      <w:r w:rsidR="001C6B6C" w:rsidRPr="00C638A7">
        <w:rPr>
          <w:rFonts w:asciiTheme="majorBidi" w:hAnsiTheme="majorBidi" w:cstheme="majorBidi"/>
          <w:bCs/>
          <w:sz w:val="29"/>
          <w:szCs w:val="29"/>
        </w:rPr>
        <w:t>6</w:t>
      </w:r>
      <w:r w:rsidR="00631378" w:rsidRPr="00C638A7">
        <w:rPr>
          <w:rFonts w:asciiTheme="majorBidi" w:hAnsiTheme="majorBidi" w:cstheme="majorBidi"/>
          <w:b/>
          <w:sz w:val="29"/>
          <w:szCs w:val="29"/>
        </w:rPr>
        <w:t xml:space="preserve"> </w:t>
      </w:r>
      <w:r w:rsidR="00730A93" w:rsidRPr="00C638A7">
        <w:rPr>
          <w:rFonts w:asciiTheme="majorBidi" w:hAnsiTheme="majorBidi" w:cstheme="majorBidi"/>
          <w:b/>
          <w:sz w:val="29"/>
          <w:szCs w:val="29"/>
          <w:cs/>
        </w:rPr>
        <w:t>ความสามารถของเครื่องหมายการค้าในการสร้างรายได้</w:t>
      </w:r>
      <w:r w:rsidRPr="00C638A7">
        <w:rPr>
          <w:rFonts w:asciiTheme="majorBidi" w:hAnsiTheme="majorBidi" w:cstheme="majorBidi"/>
          <w:b/>
          <w:sz w:val="29"/>
          <w:szCs w:val="29"/>
          <w:cs/>
        </w:rPr>
        <w:t>เป็นประมาณการทางการเงิน</w:t>
      </w:r>
      <w:r w:rsidR="00536686" w:rsidRPr="00C638A7">
        <w:rPr>
          <w:rFonts w:asciiTheme="majorBidi" w:hAnsiTheme="majorBidi" w:cstheme="majorBidi" w:hint="cs"/>
          <w:b/>
          <w:sz w:val="29"/>
          <w:szCs w:val="29"/>
          <w:cs/>
        </w:rPr>
        <w:t>ไม่เกิน</w:t>
      </w:r>
      <w:r w:rsidR="00631378" w:rsidRPr="00C638A7">
        <w:rPr>
          <w:rFonts w:asciiTheme="majorBidi" w:hAnsiTheme="majorBidi" w:cstheme="majorBidi"/>
          <w:b/>
          <w:sz w:val="29"/>
          <w:szCs w:val="29"/>
        </w:rPr>
        <w:t xml:space="preserve"> </w:t>
      </w:r>
      <w:r w:rsidR="00631378" w:rsidRPr="00C638A7">
        <w:rPr>
          <w:rFonts w:asciiTheme="majorBidi" w:hAnsiTheme="majorBidi" w:cstheme="majorBidi"/>
          <w:bCs/>
          <w:sz w:val="29"/>
          <w:szCs w:val="29"/>
        </w:rPr>
        <w:t>5</w:t>
      </w:r>
      <w:r w:rsidR="00631378" w:rsidRPr="00C638A7">
        <w:rPr>
          <w:rFonts w:asciiTheme="majorBidi" w:hAnsiTheme="majorBidi" w:cstheme="majorBidi"/>
          <w:b/>
          <w:sz w:val="29"/>
          <w:szCs w:val="29"/>
        </w:rPr>
        <w:t xml:space="preserve"> </w:t>
      </w:r>
      <w:r w:rsidRPr="00C638A7">
        <w:rPr>
          <w:rFonts w:asciiTheme="majorBidi" w:hAnsiTheme="majorBidi" w:cstheme="majorBidi"/>
          <w:b/>
          <w:sz w:val="29"/>
          <w:szCs w:val="29"/>
          <w:cs/>
        </w:rPr>
        <w:t>ปี 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14:paraId="7901020C" w14:textId="77777777" w:rsidR="006F4A03" w:rsidRPr="00C638A7" w:rsidRDefault="006F4A03" w:rsidP="001062DF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p w14:paraId="61B5A11F" w14:textId="0EC69486" w:rsidR="006F4A03" w:rsidRPr="00C638A7" w:rsidRDefault="006B52C2" w:rsidP="0021642B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สำหรับปีสิ้นสุด</w:t>
      </w:r>
      <w:r w:rsidR="006F4A03" w:rsidRPr="00C638A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F4A03" w:rsidRPr="00C638A7">
        <w:rPr>
          <w:rFonts w:asciiTheme="majorBidi" w:hAnsiTheme="majorBidi" w:cstheme="majorBidi"/>
          <w:sz w:val="30"/>
          <w:szCs w:val="30"/>
        </w:rPr>
        <w:t>31</w:t>
      </w:r>
      <w:r w:rsidR="006F4A03" w:rsidRPr="00C638A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4A03" w:rsidRPr="00C638A7">
        <w:rPr>
          <w:rFonts w:asciiTheme="majorBidi" w:hAnsiTheme="majorBidi" w:cstheme="majorBidi"/>
          <w:sz w:val="30"/>
          <w:szCs w:val="30"/>
        </w:rPr>
        <w:t>256</w:t>
      </w:r>
      <w:r w:rsidR="00092531" w:rsidRPr="00C638A7">
        <w:rPr>
          <w:rFonts w:asciiTheme="majorBidi" w:hAnsiTheme="majorBidi" w:cstheme="majorBidi"/>
          <w:sz w:val="30"/>
          <w:szCs w:val="30"/>
        </w:rPr>
        <w:t>7</w:t>
      </w:r>
      <w:r w:rsidR="006F4A03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024DA5" w:rsidRPr="00C638A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24DA5" w:rsidRPr="00C638A7">
        <w:rPr>
          <w:rFonts w:asciiTheme="majorBidi" w:hAnsiTheme="majorBidi" w:cstheme="majorBidi"/>
          <w:sz w:val="30"/>
          <w:szCs w:val="30"/>
        </w:rPr>
        <w:t>256</w:t>
      </w:r>
      <w:r w:rsidR="00092531" w:rsidRPr="00C638A7">
        <w:rPr>
          <w:rFonts w:asciiTheme="majorBidi" w:hAnsiTheme="majorBidi" w:cstheme="majorBidi"/>
          <w:sz w:val="30"/>
          <w:szCs w:val="30"/>
        </w:rPr>
        <w:t>6</w:t>
      </w:r>
      <w:r w:rsidR="00024DA5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6F4A03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45021" w:rsidRPr="00C638A7">
        <w:rPr>
          <w:rFonts w:asciiTheme="majorBidi" w:hAnsiTheme="majorBidi" w:cstheme="majorBidi"/>
          <w:sz w:val="30"/>
          <w:szCs w:val="30"/>
          <w:cs/>
        </w:rPr>
        <w:t>ไม่</w:t>
      </w:r>
      <w:r w:rsidR="006F4A03" w:rsidRPr="00C638A7">
        <w:rPr>
          <w:rFonts w:asciiTheme="majorBidi" w:hAnsiTheme="majorBidi" w:cstheme="majorBidi"/>
          <w:sz w:val="30"/>
          <w:szCs w:val="30"/>
          <w:cs/>
        </w:rPr>
        <w:t>มี</w:t>
      </w:r>
      <w:r w:rsidR="004B67CD" w:rsidRPr="00C638A7">
        <w:rPr>
          <w:rFonts w:asciiTheme="majorBidi" w:hAnsiTheme="majorBidi" w:cstheme="majorBidi"/>
          <w:sz w:val="30"/>
          <w:szCs w:val="30"/>
          <w:cs/>
        </w:rPr>
        <w:t>ผล</w:t>
      </w:r>
      <w:r w:rsidR="006F4A03" w:rsidRPr="00C638A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ขาดทุนจากการด้อยค่าสำหรับ</w:t>
      </w:r>
      <w:r w:rsidR="004B67CD" w:rsidRPr="00C638A7">
        <w:rPr>
          <w:rFonts w:asciiTheme="majorBidi" w:hAnsiTheme="majorBidi" w:cstheme="majorBidi"/>
          <w:sz w:val="30"/>
          <w:szCs w:val="30"/>
          <w:cs/>
        </w:rPr>
        <w:t>เครื่องหมายการค้า</w:t>
      </w:r>
      <w:r w:rsidR="006F4A03" w:rsidRPr="00C638A7">
        <w:rPr>
          <w:rFonts w:asciiTheme="majorBidi" w:hAnsiTheme="majorBidi" w:cstheme="majorBidi"/>
          <w:sz w:val="30"/>
          <w:szCs w:val="30"/>
          <w:cs/>
        </w:rPr>
        <w:t xml:space="preserve"> เนื่องจากประมาณการมูลค่าที่คาดว่าจะได้รับคืนของหน่วยสินทรัพย์ที่ก่อให้เกิดเงินสด</w:t>
      </w:r>
      <w:r w:rsidR="00C45021" w:rsidRPr="00C638A7">
        <w:rPr>
          <w:rFonts w:asciiTheme="majorBidi" w:hAnsiTheme="majorBidi" w:cstheme="majorBidi"/>
          <w:sz w:val="30"/>
          <w:szCs w:val="30"/>
          <w:cs/>
        </w:rPr>
        <w:t>สูง</w:t>
      </w:r>
      <w:r w:rsidR="006F4A03" w:rsidRPr="00C638A7">
        <w:rPr>
          <w:rFonts w:asciiTheme="majorBidi" w:hAnsiTheme="majorBidi" w:cstheme="majorBidi"/>
          <w:sz w:val="30"/>
          <w:szCs w:val="30"/>
          <w:cs/>
        </w:rPr>
        <w:t>กว่ามูลค่าตามบัญชี</w:t>
      </w:r>
    </w:p>
    <w:p w14:paraId="0FF3119C" w14:textId="1E236EF8" w:rsidR="00E15738" w:rsidRPr="00C638A7" w:rsidRDefault="00E15738" w:rsidP="001062D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6FB759A5" w14:textId="77777777" w:rsidR="00EE3E9D" w:rsidRPr="00C638A7" w:rsidRDefault="00EE3E9D" w:rsidP="001062D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770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849"/>
        <w:gridCol w:w="1494"/>
        <w:gridCol w:w="332"/>
        <w:gridCol w:w="1488"/>
      </w:tblGrid>
      <w:tr w:rsidR="00E15738" w:rsidRPr="00C638A7" w14:paraId="57B408E6" w14:textId="77777777" w:rsidTr="00CA1A60">
        <w:tc>
          <w:tcPr>
            <w:tcW w:w="3192" w:type="pct"/>
          </w:tcPr>
          <w:p w14:paraId="7A1265E8" w14:textId="18B3D459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808" w:type="pct"/>
            <w:gridSpan w:val="3"/>
          </w:tcPr>
          <w:p w14:paraId="2EDC624E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15738" w:rsidRPr="00C638A7" w14:paraId="6BE15CB8" w14:textId="77777777" w:rsidTr="00CA1A60">
        <w:tc>
          <w:tcPr>
            <w:tcW w:w="3192" w:type="pct"/>
          </w:tcPr>
          <w:p w14:paraId="30C65318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5" w:type="pct"/>
          </w:tcPr>
          <w:p w14:paraId="436E9D01" w14:textId="406A3CC8" w:rsidR="00E15738" w:rsidRPr="00C638A7" w:rsidRDefault="0016367F" w:rsidP="00CA1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2" w:right="-110" w:hanging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6B6C" w:rsidRPr="00C638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1" w:type="pct"/>
          </w:tcPr>
          <w:p w14:paraId="058A0EAD" w14:textId="77777777" w:rsidR="00E15738" w:rsidRPr="00C638A7" w:rsidRDefault="00E15738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</w:tcPr>
          <w:p w14:paraId="1C61B820" w14:textId="1A47630B" w:rsidR="00E15738" w:rsidRPr="00C638A7" w:rsidRDefault="0016367F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6B6C"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15738" w:rsidRPr="00C638A7" w14:paraId="776C9E2F" w14:textId="77777777" w:rsidTr="00CA1A60">
        <w:trPr>
          <w:trHeight w:val="70"/>
        </w:trPr>
        <w:tc>
          <w:tcPr>
            <w:tcW w:w="3192" w:type="pct"/>
            <w:shd w:val="clear" w:color="auto" w:fill="auto"/>
          </w:tcPr>
          <w:p w14:paraId="3FAEE86B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8" w:type="pct"/>
            <w:gridSpan w:val="3"/>
            <w:vAlign w:val="bottom"/>
          </w:tcPr>
          <w:p w14:paraId="3417282A" w14:textId="77777777" w:rsidR="00E15738" w:rsidRPr="00C638A7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6B6C" w:rsidRPr="00C638A7" w14:paraId="77E2DEF8" w14:textId="77777777" w:rsidTr="00CA1A60">
        <w:tc>
          <w:tcPr>
            <w:tcW w:w="3192" w:type="pct"/>
            <w:shd w:val="clear" w:color="auto" w:fill="auto"/>
          </w:tcPr>
          <w:p w14:paraId="1CFD637E" w14:textId="77777777" w:rsidR="001C6B6C" w:rsidRPr="00C638A7" w:rsidRDefault="001C6B6C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FDE9A56" w14:textId="1819A97A" w:rsidR="001C6B6C" w:rsidRPr="00C638A7" w:rsidRDefault="00837FBD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10.65 – 10.99</w:t>
            </w:r>
          </w:p>
        </w:tc>
        <w:tc>
          <w:tcPr>
            <w:tcW w:w="181" w:type="pct"/>
          </w:tcPr>
          <w:p w14:paraId="59D3AC9B" w14:textId="77777777" w:rsidR="001C6B6C" w:rsidRPr="00C638A7" w:rsidRDefault="001C6B6C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2891AE92" w14:textId="2BC06996" w:rsidR="001C6B6C" w:rsidRPr="00C638A7" w:rsidRDefault="00837FBD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11.64 – 12.10</w:t>
            </w:r>
          </w:p>
        </w:tc>
      </w:tr>
      <w:tr w:rsidR="001C6B6C" w:rsidRPr="00C638A7" w14:paraId="491C0AF2" w14:textId="77777777" w:rsidTr="00CA1A60">
        <w:tc>
          <w:tcPr>
            <w:tcW w:w="3192" w:type="pct"/>
            <w:shd w:val="clear" w:color="auto" w:fill="auto"/>
          </w:tcPr>
          <w:p w14:paraId="5590B851" w14:textId="77777777" w:rsidR="001C6B6C" w:rsidRPr="00C638A7" w:rsidRDefault="001C6B6C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2BFBEEBE" w14:textId="2474F535" w:rsidR="001C6B6C" w:rsidRPr="00C638A7" w:rsidRDefault="004E0628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81" w:type="pct"/>
          </w:tcPr>
          <w:p w14:paraId="7B02B767" w14:textId="77777777" w:rsidR="001C6B6C" w:rsidRPr="00C638A7" w:rsidRDefault="001C6B6C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3242D617" w14:textId="65228DC3" w:rsidR="001C6B6C" w:rsidRPr="00C638A7" w:rsidRDefault="001C6B6C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</w:tr>
      <w:tr w:rsidR="001C6B6C" w:rsidRPr="00C638A7" w14:paraId="17C8BA5C" w14:textId="77777777" w:rsidTr="00CA1A60">
        <w:tc>
          <w:tcPr>
            <w:tcW w:w="3192" w:type="pct"/>
            <w:shd w:val="clear" w:color="auto" w:fill="auto"/>
          </w:tcPr>
          <w:p w14:paraId="53DCB08B" w14:textId="77777777" w:rsidR="001C6B6C" w:rsidRPr="00C638A7" w:rsidRDefault="001C6B6C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อัตราค่าใช้สิทธิ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546D9B0A" w14:textId="77FA9432" w:rsidR="001C6B6C" w:rsidRPr="00C638A7" w:rsidRDefault="004E0628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0.50 – 5.10</w:t>
            </w:r>
          </w:p>
        </w:tc>
        <w:tc>
          <w:tcPr>
            <w:tcW w:w="181" w:type="pct"/>
          </w:tcPr>
          <w:p w14:paraId="0BE1A09C" w14:textId="77777777" w:rsidR="001C6B6C" w:rsidRPr="00C638A7" w:rsidRDefault="001C6B6C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69DB2935" w14:textId="56B52FEC" w:rsidR="001C6B6C" w:rsidRPr="00C638A7" w:rsidRDefault="001C6B6C" w:rsidP="001C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0.50 – 5.10</w:t>
            </w:r>
          </w:p>
        </w:tc>
      </w:tr>
    </w:tbl>
    <w:p w14:paraId="44AEB10F" w14:textId="05FDC79C" w:rsidR="00362EAD" w:rsidRPr="00C638A7" w:rsidRDefault="00362EAD">
      <w:pPr>
        <w:rPr>
          <w:rFonts w:asciiTheme="majorBidi" w:hAnsiTheme="majorBidi" w:cstheme="majorBidi"/>
          <w:cs/>
        </w:rPr>
      </w:pPr>
    </w:p>
    <w:p w14:paraId="73DF5F25" w14:textId="77777777" w:rsidR="00362EAD" w:rsidRPr="00C638A7" w:rsidRDefault="0036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C638A7">
        <w:rPr>
          <w:rFonts w:asciiTheme="majorBidi" w:hAnsiTheme="majorBidi" w:cstheme="majorBidi"/>
          <w:cs/>
        </w:rPr>
        <w:br w:type="page"/>
      </w:r>
    </w:p>
    <w:tbl>
      <w:tblPr>
        <w:tblW w:w="477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39"/>
        <w:gridCol w:w="362"/>
        <w:gridCol w:w="1711"/>
        <w:gridCol w:w="270"/>
        <w:gridCol w:w="1528"/>
      </w:tblGrid>
      <w:tr w:rsidR="0016367F" w:rsidRPr="00C638A7" w14:paraId="1E4A57DA" w14:textId="77777777" w:rsidTr="00362EAD">
        <w:trPr>
          <w:cantSplit/>
          <w:trHeight w:val="56"/>
        </w:trPr>
        <w:tc>
          <w:tcPr>
            <w:tcW w:w="2108" w:type="pct"/>
          </w:tcPr>
          <w:p w14:paraId="0AA228AD" w14:textId="143B5EC0" w:rsidR="0016367F" w:rsidRPr="00C638A7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5"/>
          </w:tcPr>
          <w:p w14:paraId="09FF32BE" w14:textId="77777777" w:rsidR="0016367F" w:rsidRPr="00C638A7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2EAD" w:rsidRPr="00C638A7" w14:paraId="6BD10B8F" w14:textId="77777777" w:rsidTr="00362EAD">
        <w:trPr>
          <w:cantSplit/>
          <w:trHeight w:val="389"/>
        </w:trPr>
        <w:tc>
          <w:tcPr>
            <w:tcW w:w="2108" w:type="pct"/>
          </w:tcPr>
          <w:p w14:paraId="2518FBD9" w14:textId="77777777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4A826968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ค่าลิขสิทธิ์ซอฟแวร์</w:t>
            </w:r>
          </w:p>
        </w:tc>
        <w:tc>
          <w:tcPr>
            <w:tcW w:w="197" w:type="pct"/>
          </w:tcPr>
          <w:p w14:paraId="08128FC1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</w:tcPr>
          <w:p w14:paraId="61E4BDD2" w14:textId="48B763AA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147" w:type="pct"/>
          </w:tcPr>
          <w:p w14:paraId="1F52FD87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</w:tcPr>
          <w:p w14:paraId="499ADDC8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D4EE85" w14:textId="553B18B9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62EAD" w:rsidRPr="00C638A7" w14:paraId="0C604F59" w14:textId="77777777" w:rsidTr="00362EAD">
        <w:trPr>
          <w:cantSplit/>
          <w:trHeight w:val="389"/>
        </w:trPr>
        <w:tc>
          <w:tcPr>
            <w:tcW w:w="2108" w:type="pct"/>
          </w:tcPr>
          <w:p w14:paraId="17F07E88" w14:textId="77777777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5"/>
          </w:tcPr>
          <w:p w14:paraId="76D960B7" w14:textId="2D5677DA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2EAD" w:rsidRPr="00C638A7" w14:paraId="6C5241E6" w14:textId="77777777" w:rsidTr="00362EAD">
        <w:trPr>
          <w:cantSplit/>
        </w:trPr>
        <w:tc>
          <w:tcPr>
            <w:tcW w:w="2108" w:type="pct"/>
          </w:tcPr>
          <w:p w14:paraId="2B42254D" w14:textId="77777777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84" w:type="pct"/>
          </w:tcPr>
          <w:p w14:paraId="239DBD83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14:paraId="757C0974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2" w:type="pct"/>
          </w:tcPr>
          <w:p w14:paraId="32839031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C3F74C0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2" w:type="pct"/>
          </w:tcPr>
          <w:p w14:paraId="296ED87F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62EAD" w:rsidRPr="00C638A7" w14:paraId="79C35C2F" w14:textId="77777777" w:rsidTr="00362EAD">
        <w:trPr>
          <w:cantSplit/>
        </w:trPr>
        <w:tc>
          <w:tcPr>
            <w:tcW w:w="2108" w:type="pct"/>
          </w:tcPr>
          <w:p w14:paraId="2AB71655" w14:textId="0E9F64C6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784" w:type="pct"/>
          </w:tcPr>
          <w:p w14:paraId="4CE0856F" w14:textId="1506E42A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39,512</w:t>
            </w:r>
          </w:p>
        </w:tc>
        <w:tc>
          <w:tcPr>
            <w:tcW w:w="197" w:type="pct"/>
          </w:tcPr>
          <w:p w14:paraId="5C6BC2E6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</w:tcPr>
          <w:p w14:paraId="2D20C7A6" w14:textId="6D2DF4CB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4,493</w:t>
            </w:r>
          </w:p>
        </w:tc>
        <w:tc>
          <w:tcPr>
            <w:tcW w:w="147" w:type="pct"/>
          </w:tcPr>
          <w:p w14:paraId="5D97F9D4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</w:tcPr>
          <w:p w14:paraId="2A5821A5" w14:textId="731D98A2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44,005</w:t>
            </w:r>
          </w:p>
        </w:tc>
      </w:tr>
      <w:tr w:rsidR="00362EAD" w:rsidRPr="00C638A7" w14:paraId="060B9F6E" w14:textId="77777777" w:rsidTr="00362EAD">
        <w:trPr>
          <w:cantSplit/>
        </w:trPr>
        <w:tc>
          <w:tcPr>
            <w:tcW w:w="2108" w:type="pct"/>
          </w:tcPr>
          <w:p w14:paraId="56B46D63" w14:textId="77777777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84" w:type="pct"/>
          </w:tcPr>
          <w:p w14:paraId="62D5419C" w14:textId="5A692354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97" w:type="pct"/>
          </w:tcPr>
          <w:p w14:paraId="2A42E4ED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</w:tcPr>
          <w:p w14:paraId="6355171C" w14:textId="74CB63AA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47" w:type="pct"/>
          </w:tcPr>
          <w:p w14:paraId="52648428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</w:tcPr>
          <w:p w14:paraId="752EDD73" w14:textId="565D78AB" w:rsidR="00362EAD" w:rsidRPr="00C638A7" w:rsidRDefault="00913F5C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362EAD" w:rsidRPr="00C638A7" w14:paraId="13E5D1CA" w14:textId="77777777" w:rsidTr="00362EAD">
        <w:trPr>
          <w:cantSplit/>
        </w:trPr>
        <w:tc>
          <w:tcPr>
            <w:tcW w:w="2108" w:type="pct"/>
          </w:tcPr>
          <w:p w14:paraId="06F00553" w14:textId="56F46EA8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</w:t>
            </w:r>
          </w:p>
        </w:tc>
        <w:tc>
          <w:tcPr>
            <w:tcW w:w="784" w:type="pct"/>
          </w:tcPr>
          <w:p w14:paraId="4108E3C5" w14:textId="1764BFED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pct"/>
          </w:tcPr>
          <w:p w14:paraId="0D16D343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</w:tcPr>
          <w:p w14:paraId="3FB36AE3" w14:textId="643B6795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61184D1F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</w:tcPr>
          <w:p w14:paraId="7C53831D" w14:textId="25FFD5D9" w:rsidR="00362EAD" w:rsidRPr="00C638A7" w:rsidRDefault="00913F5C" w:rsidP="0091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362EAD" w:rsidRPr="00C638A7" w14:paraId="59857018" w14:textId="77777777" w:rsidTr="00362EAD">
        <w:trPr>
          <w:cantSplit/>
        </w:trPr>
        <w:tc>
          <w:tcPr>
            <w:tcW w:w="2108" w:type="pct"/>
          </w:tcPr>
          <w:p w14:paraId="72ADE70F" w14:textId="77777777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14860F88" w14:textId="53B67563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97" w:type="pct"/>
          </w:tcPr>
          <w:p w14:paraId="760E893A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26B37873" w14:textId="4C07B2C1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E20895A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514216AA" w14:textId="5BC57946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13F5C" w:rsidRPr="00C638A7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62EAD" w:rsidRPr="00C638A7" w14:paraId="559402A2" w14:textId="77777777" w:rsidTr="00362EAD">
        <w:trPr>
          <w:cantSplit/>
        </w:trPr>
        <w:tc>
          <w:tcPr>
            <w:tcW w:w="2108" w:type="pct"/>
          </w:tcPr>
          <w:p w14:paraId="41EF11EB" w14:textId="3FCC29B4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1163AE84" w14:textId="15AC20FE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39,431</w:t>
            </w:r>
          </w:p>
        </w:tc>
        <w:tc>
          <w:tcPr>
            <w:tcW w:w="197" w:type="pct"/>
          </w:tcPr>
          <w:p w14:paraId="382ABE9E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4BD2DEFF" w14:textId="00AA27E3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4,978</w:t>
            </w:r>
          </w:p>
        </w:tc>
        <w:tc>
          <w:tcPr>
            <w:tcW w:w="147" w:type="pct"/>
          </w:tcPr>
          <w:p w14:paraId="73C1C66F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</w:tcPr>
          <w:p w14:paraId="0440FF74" w14:textId="19AFF5E5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44,409</w:t>
            </w:r>
          </w:p>
        </w:tc>
      </w:tr>
      <w:tr w:rsidR="00362EAD" w:rsidRPr="00C638A7" w14:paraId="7A9C82B5" w14:textId="77777777" w:rsidTr="00362EAD">
        <w:trPr>
          <w:cantSplit/>
        </w:trPr>
        <w:tc>
          <w:tcPr>
            <w:tcW w:w="2108" w:type="pct"/>
          </w:tcPr>
          <w:p w14:paraId="2A35D4B3" w14:textId="77777777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84" w:type="pct"/>
          </w:tcPr>
          <w:p w14:paraId="6E2D9451" w14:textId="32537985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97" w:type="pct"/>
          </w:tcPr>
          <w:p w14:paraId="659FD797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</w:tcPr>
          <w:p w14:paraId="401EB8E9" w14:textId="0E6FFCC4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D1DA1" w:rsidRPr="00C638A7">
              <w:rPr>
                <w:rFonts w:asciiTheme="majorBidi" w:hAnsiTheme="majorBidi" w:cstheme="majorBidi"/>
                <w:sz w:val="30"/>
                <w:szCs w:val="30"/>
              </w:rPr>
              <w:t>4,534</w:t>
            </w:r>
          </w:p>
        </w:tc>
        <w:tc>
          <w:tcPr>
            <w:tcW w:w="147" w:type="pct"/>
          </w:tcPr>
          <w:p w14:paraId="75A8A28D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</w:tcPr>
          <w:p w14:paraId="6170E83E" w14:textId="2AB37B6D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D1DA1" w:rsidRPr="00C638A7">
              <w:rPr>
                <w:rFonts w:asciiTheme="majorBidi" w:hAnsiTheme="majorBidi" w:cstheme="majorBidi"/>
                <w:sz w:val="30"/>
                <w:szCs w:val="30"/>
              </w:rPr>
              <w:t>4,834</w:t>
            </w:r>
          </w:p>
        </w:tc>
      </w:tr>
      <w:tr w:rsidR="00362EAD" w:rsidRPr="00C638A7" w14:paraId="2F50AFB2" w14:textId="77777777" w:rsidTr="00362EAD">
        <w:trPr>
          <w:cantSplit/>
        </w:trPr>
        <w:tc>
          <w:tcPr>
            <w:tcW w:w="2108" w:type="pct"/>
          </w:tcPr>
          <w:p w14:paraId="6B3B0802" w14:textId="77777777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52AF20D9" w14:textId="20FA1640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(77)</w:t>
            </w:r>
          </w:p>
        </w:tc>
        <w:tc>
          <w:tcPr>
            <w:tcW w:w="197" w:type="pct"/>
          </w:tcPr>
          <w:p w14:paraId="238C02DE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4D56D6EA" w14:textId="3D47D497" w:rsidR="00362EAD" w:rsidRPr="00C638A7" w:rsidRDefault="002D1DA1" w:rsidP="002D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(1,152)</w:t>
            </w:r>
          </w:p>
        </w:tc>
        <w:tc>
          <w:tcPr>
            <w:tcW w:w="147" w:type="pct"/>
          </w:tcPr>
          <w:p w14:paraId="177FA7CD" w14:textId="31A8DB50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17552051" w14:textId="7B14C105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D1DA1" w:rsidRPr="00C638A7">
              <w:rPr>
                <w:rFonts w:asciiTheme="majorBidi" w:hAnsiTheme="majorBidi" w:cstheme="majorBidi"/>
                <w:sz w:val="30"/>
                <w:szCs w:val="30"/>
              </w:rPr>
              <w:t>1,229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2EAD" w:rsidRPr="00C638A7" w14:paraId="0022C3B1" w14:textId="77777777" w:rsidTr="00362EAD">
        <w:trPr>
          <w:cantSplit/>
        </w:trPr>
        <w:tc>
          <w:tcPr>
            <w:tcW w:w="2108" w:type="pct"/>
          </w:tcPr>
          <w:p w14:paraId="4570F936" w14:textId="5FBEEAE0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1A155347" w14:textId="3FAC5C92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39,654</w:t>
            </w:r>
          </w:p>
        </w:tc>
        <w:tc>
          <w:tcPr>
            <w:tcW w:w="197" w:type="pct"/>
          </w:tcPr>
          <w:p w14:paraId="3F288949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14:paraId="11277BBB" w14:textId="0BE54885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28,360</w:t>
            </w:r>
          </w:p>
        </w:tc>
        <w:tc>
          <w:tcPr>
            <w:tcW w:w="147" w:type="pct"/>
          </w:tcPr>
          <w:p w14:paraId="32C26FFA" w14:textId="22BA66B0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14:paraId="684EA8C1" w14:textId="60AA6482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68,014</w:t>
            </w:r>
          </w:p>
        </w:tc>
      </w:tr>
      <w:tr w:rsidR="00362EAD" w:rsidRPr="00C638A7" w14:paraId="5416B294" w14:textId="77777777" w:rsidTr="00362EAD">
        <w:trPr>
          <w:cantSplit/>
        </w:trPr>
        <w:tc>
          <w:tcPr>
            <w:tcW w:w="2108" w:type="pct"/>
          </w:tcPr>
          <w:p w14:paraId="50BA1FC3" w14:textId="77777777" w:rsidR="00362EAD" w:rsidRPr="00C638A7" w:rsidRDefault="00362EAD" w:rsidP="00D83823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0F615A1B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pct"/>
          </w:tcPr>
          <w:p w14:paraId="24CA6CA4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04B69737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D3BEF7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</w:tcPr>
          <w:p w14:paraId="35520D75" w14:textId="77777777" w:rsidR="00362EAD" w:rsidRPr="00C638A7" w:rsidRDefault="00362EAD" w:rsidP="00D8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2EAD" w:rsidRPr="00C638A7" w14:paraId="143B7490" w14:textId="77777777" w:rsidTr="00362EAD">
        <w:trPr>
          <w:cantSplit/>
        </w:trPr>
        <w:tc>
          <w:tcPr>
            <w:tcW w:w="2108" w:type="pct"/>
          </w:tcPr>
          <w:p w14:paraId="659605C3" w14:textId="72F7F9AC" w:rsidR="00362EAD" w:rsidRPr="00C638A7" w:rsidRDefault="00362EAD" w:rsidP="00362EAD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784" w:type="pct"/>
          </w:tcPr>
          <w:p w14:paraId="4767EA6C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pct"/>
          </w:tcPr>
          <w:p w14:paraId="7899103E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</w:tcPr>
          <w:p w14:paraId="231100A7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52D052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</w:tcPr>
          <w:p w14:paraId="2A0EC8D6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2EAD" w:rsidRPr="00C638A7" w14:paraId="29849D77" w14:textId="77777777" w:rsidTr="00362EAD">
        <w:trPr>
          <w:cantSplit/>
        </w:trPr>
        <w:tc>
          <w:tcPr>
            <w:tcW w:w="2108" w:type="pct"/>
          </w:tcPr>
          <w:p w14:paraId="47F38257" w14:textId="77777777" w:rsidR="00362EAD" w:rsidRPr="00C638A7" w:rsidRDefault="00362EAD" w:rsidP="00C05140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784" w:type="pct"/>
          </w:tcPr>
          <w:p w14:paraId="63DC2F20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30,565</w:t>
            </w:r>
          </w:p>
        </w:tc>
        <w:tc>
          <w:tcPr>
            <w:tcW w:w="197" w:type="pct"/>
          </w:tcPr>
          <w:p w14:paraId="1108D191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</w:tcPr>
          <w:p w14:paraId="1A5C7395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  <w:tc>
          <w:tcPr>
            <w:tcW w:w="147" w:type="pct"/>
          </w:tcPr>
          <w:p w14:paraId="67CACEAD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</w:tcPr>
          <w:p w14:paraId="6A67C1D9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31,610</w:t>
            </w:r>
          </w:p>
        </w:tc>
      </w:tr>
      <w:tr w:rsidR="00362EAD" w:rsidRPr="00C638A7" w14:paraId="1F25BE7D" w14:textId="77777777" w:rsidTr="00362EAD">
        <w:trPr>
          <w:cantSplit/>
        </w:trPr>
        <w:tc>
          <w:tcPr>
            <w:tcW w:w="2108" w:type="pct"/>
          </w:tcPr>
          <w:p w14:paraId="5F99ACD4" w14:textId="77777777" w:rsidR="00362EAD" w:rsidRPr="00C638A7" w:rsidRDefault="00362EAD" w:rsidP="00C05140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84" w:type="pct"/>
          </w:tcPr>
          <w:p w14:paraId="25882F9D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5,571</w:t>
            </w:r>
          </w:p>
        </w:tc>
        <w:tc>
          <w:tcPr>
            <w:tcW w:w="197" w:type="pct"/>
          </w:tcPr>
          <w:p w14:paraId="74975167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</w:tcPr>
          <w:p w14:paraId="6C1AE589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47" w:type="pct"/>
          </w:tcPr>
          <w:p w14:paraId="5EE4A231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</w:tcPr>
          <w:p w14:paraId="042F2186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5,863</w:t>
            </w:r>
          </w:p>
        </w:tc>
      </w:tr>
      <w:tr w:rsidR="00362EAD" w:rsidRPr="00C638A7" w14:paraId="73707379" w14:textId="77777777" w:rsidTr="00362EAD">
        <w:trPr>
          <w:cantSplit/>
        </w:trPr>
        <w:tc>
          <w:tcPr>
            <w:tcW w:w="2108" w:type="pct"/>
          </w:tcPr>
          <w:p w14:paraId="06098CB8" w14:textId="77777777" w:rsidR="00362EAD" w:rsidRPr="00C638A7" w:rsidRDefault="00362EAD" w:rsidP="00C05140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37681103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97" w:type="pct"/>
          </w:tcPr>
          <w:p w14:paraId="2E617356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6B927C83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BF985C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6A44FB7A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62EAD" w:rsidRPr="00C638A7" w14:paraId="68920495" w14:textId="77777777" w:rsidTr="00362EAD">
        <w:trPr>
          <w:cantSplit/>
        </w:trPr>
        <w:tc>
          <w:tcPr>
            <w:tcW w:w="2108" w:type="pct"/>
          </w:tcPr>
          <w:p w14:paraId="097FFCFE" w14:textId="73370F2F" w:rsidR="00362EAD" w:rsidRPr="00C638A7" w:rsidRDefault="00362EAD" w:rsidP="00C05140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7D0F5F2B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35,434</w:t>
            </w:r>
          </w:p>
        </w:tc>
        <w:tc>
          <w:tcPr>
            <w:tcW w:w="197" w:type="pct"/>
          </w:tcPr>
          <w:p w14:paraId="51C2E71C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6ABDDB8C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1,337</w:t>
            </w:r>
          </w:p>
        </w:tc>
        <w:tc>
          <w:tcPr>
            <w:tcW w:w="147" w:type="pct"/>
          </w:tcPr>
          <w:p w14:paraId="109C869E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</w:tcPr>
          <w:p w14:paraId="73F3BC77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36,771</w:t>
            </w:r>
          </w:p>
        </w:tc>
      </w:tr>
      <w:tr w:rsidR="00362EAD" w:rsidRPr="00C638A7" w14:paraId="18549D6E" w14:textId="77777777" w:rsidTr="00362EAD">
        <w:trPr>
          <w:cantSplit/>
        </w:trPr>
        <w:tc>
          <w:tcPr>
            <w:tcW w:w="2108" w:type="pct"/>
          </w:tcPr>
          <w:p w14:paraId="44C6C2F0" w14:textId="77777777" w:rsidR="00362EAD" w:rsidRPr="00C638A7" w:rsidRDefault="00362EAD" w:rsidP="00C05140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84" w:type="pct"/>
          </w:tcPr>
          <w:p w14:paraId="18313FDD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3,161</w:t>
            </w:r>
          </w:p>
        </w:tc>
        <w:tc>
          <w:tcPr>
            <w:tcW w:w="197" w:type="pct"/>
          </w:tcPr>
          <w:p w14:paraId="346BD07C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</w:tcPr>
          <w:p w14:paraId="2729FEAA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147" w:type="pct"/>
          </w:tcPr>
          <w:p w14:paraId="111B7C87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</w:tcPr>
          <w:p w14:paraId="6685066E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3,624</w:t>
            </w:r>
          </w:p>
        </w:tc>
      </w:tr>
      <w:tr w:rsidR="00362EAD" w:rsidRPr="00C638A7" w14:paraId="5A2DCCE9" w14:textId="77777777" w:rsidTr="00362EAD">
        <w:trPr>
          <w:cantSplit/>
        </w:trPr>
        <w:tc>
          <w:tcPr>
            <w:tcW w:w="2108" w:type="pct"/>
          </w:tcPr>
          <w:p w14:paraId="012834EB" w14:textId="77777777" w:rsidR="00362EAD" w:rsidRPr="00C638A7" w:rsidRDefault="00362EAD" w:rsidP="00C05140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E82D86F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97" w:type="pct"/>
          </w:tcPr>
          <w:p w14:paraId="7CB61BF3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715B27CB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11293F3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50C2BF32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</w:tr>
      <w:tr w:rsidR="00362EAD" w:rsidRPr="00C638A7" w14:paraId="1988441D" w14:textId="77777777" w:rsidTr="00362EAD">
        <w:trPr>
          <w:cantSplit/>
        </w:trPr>
        <w:tc>
          <w:tcPr>
            <w:tcW w:w="2108" w:type="pct"/>
          </w:tcPr>
          <w:p w14:paraId="2A1AE821" w14:textId="77777777" w:rsidR="00362EAD" w:rsidRPr="00C638A7" w:rsidRDefault="00362EAD" w:rsidP="00C05140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6547F987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38,573</w:t>
            </w:r>
          </w:p>
        </w:tc>
        <w:tc>
          <w:tcPr>
            <w:tcW w:w="197" w:type="pct"/>
          </w:tcPr>
          <w:p w14:paraId="153C8B15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14:paraId="4EB072B4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147" w:type="pct"/>
          </w:tcPr>
          <w:p w14:paraId="622D4791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14:paraId="7E1F8041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40,373</w:t>
            </w:r>
          </w:p>
        </w:tc>
      </w:tr>
      <w:tr w:rsidR="00362EAD" w:rsidRPr="00C638A7" w14:paraId="7AEA3C64" w14:textId="77777777" w:rsidTr="00362EAD">
        <w:trPr>
          <w:cantSplit/>
        </w:trPr>
        <w:tc>
          <w:tcPr>
            <w:tcW w:w="2108" w:type="pct"/>
          </w:tcPr>
          <w:p w14:paraId="1BA9C1D0" w14:textId="77777777" w:rsidR="00362EAD" w:rsidRPr="00C638A7" w:rsidRDefault="00362EAD" w:rsidP="00C05140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5A7D01A8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pct"/>
          </w:tcPr>
          <w:p w14:paraId="08B5739C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3420D887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1F7700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</w:tcPr>
          <w:p w14:paraId="3125318A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2EAD" w:rsidRPr="00C638A7" w14:paraId="0198F3F2" w14:textId="77777777" w:rsidTr="00362EAD">
        <w:trPr>
          <w:cantSplit/>
        </w:trPr>
        <w:tc>
          <w:tcPr>
            <w:tcW w:w="2108" w:type="pct"/>
          </w:tcPr>
          <w:p w14:paraId="071BD08D" w14:textId="77777777" w:rsidR="00362EAD" w:rsidRPr="00C638A7" w:rsidRDefault="00362EAD" w:rsidP="00C05140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84" w:type="pct"/>
          </w:tcPr>
          <w:p w14:paraId="511C6D64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7" w:type="pct"/>
          </w:tcPr>
          <w:p w14:paraId="4A9D69B2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2" w:type="pct"/>
          </w:tcPr>
          <w:p w14:paraId="13ECBFBD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C84629D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2" w:type="pct"/>
          </w:tcPr>
          <w:p w14:paraId="7DC820A2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62EAD" w:rsidRPr="00C638A7" w14:paraId="4F8619F0" w14:textId="77777777" w:rsidTr="00C96664">
        <w:trPr>
          <w:cantSplit/>
        </w:trPr>
        <w:tc>
          <w:tcPr>
            <w:tcW w:w="2108" w:type="pct"/>
          </w:tcPr>
          <w:p w14:paraId="63D33F96" w14:textId="77777777" w:rsidR="00362EAD" w:rsidRPr="00C638A7" w:rsidRDefault="00362EAD" w:rsidP="00C05140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84" w:type="pct"/>
            <w:tcBorders>
              <w:bottom w:val="double" w:sz="4" w:space="0" w:color="auto"/>
            </w:tcBorders>
          </w:tcPr>
          <w:p w14:paraId="3A3B51EF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3,997</w:t>
            </w:r>
          </w:p>
        </w:tc>
        <w:tc>
          <w:tcPr>
            <w:tcW w:w="197" w:type="pct"/>
          </w:tcPr>
          <w:p w14:paraId="10C3071B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double" w:sz="4" w:space="0" w:color="auto"/>
            </w:tcBorders>
          </w:tcPr>
          <w:p w14:paraId="24F46303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3,641</w:t>
            </w:r>
          </w:p>
        </w:tc>
        <w:tc>
          <w:tcPr>
            <w:tcW w:w="147" w:type="pct"/>
          </w:tcPr>
          <w:p w14:paraId="4E873983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pct"/>
            <w:tcBorders>
              <w:bottom w:val="double" w:sz="4" w:space="0" w:color="auto"/>
            </w:tcBorders>
          </w:tcPr>
          <w:p w14:paraId="34B6451C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7,638</w:t>
            </w:r>
          </w:p>
        </w:tc>
      </w:tr>
      <w:tr w:rsidR="00362EAD" w:rsidRPr="00C638A7" w14:paraId="39E1C9CE" w14:textId="77777777" w:rsidTr="00C96664">
        <w:trPr>
          <w:cantSplit/>
        </w:trPr>
        <w:tc>
          <w:tcPr>
            <w:tcW w:w="2108" w:type="pct"/>
          </w:tcPr>
          <w:p w14:paraId="669DF310" w14:textId="77777777" w:rsidR="00362EAD" w:rsidRPr="00C638A7" w:rsidRDefault="00362EAD" w:rsidP="00C05140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84" w:type="pct"/>
            <w:tcBorders>
              <w:top w:val="double" w:sz="4" w:space="0" w:color="auto"/>
              <w:bottom w:val="double" w:sz="4" w:space="0" w:color="auto"/>
            </w:tcBorders>
          </w:tcPr>
          <w:p w14:paraId="548295B6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1,081</w:t>
            </w:r>
          </w:p>
        </w:tc>
        <w:tc>
          <w:tcPr>
            <w:tcW w:w="197" w:type="pct"/>
          </w:tcPr>
          <w:p w14:paraId="30B64C59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double" w:sz="4" w:space="0" w:color="auto"/>
              <w:bottom w:val="double" w:sz="4" w:space="0" w:color="auto"/>
            </w:tcBorders>
          </w:tcPr>
          <w:p w14:paraId="5C9BB504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26,560</w:t>
            </w:r>
          </w:p>
        </w:tc>
        <w:tc>
          <w:tcPr>
            <w:tcW w:w="147" w:type="pct"/>
          </w:tcPr>
          <w:p w14:paraId="5C7C4D9E" w14:textId="77777777" w:rsidR="00362EAD" w:rsidRPr="00C638A7" w:rsidRDefault="00362EAD" w:rsidP="00C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pct"/>
            <w:tcBorders>
              <w:top w:val="double" w:sz="4" w:space="0" w:color="auto"/>
              <w:bottom w:val="double" w:sz="4" w:space="0" w:color="auto"/>
            </w:tcBorders>
          </w:tcPr>
          <w:p w14:paraId="27BA8735" w14:textId="77777777" w:rsidR="00362EAD" w:rsidRPr="00C638A7" w:rsidRDefault="00362EAD" w:rsidP="00C9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27,641</w:t>
            </w:r>
          </w:p>
        </w:tc>
      </w:tr>
    </w:tbl>
    <w:p w14:paraId="694D2A12" w14:textId="5B52067A" w:rsidR="001062DF" w:rsidRPr="00C638A7" w:rsidRDefault="001062DF"/>
    <w:p w14:paraId="7E5EEDB0" w14:textId="77777777" w:rsidR="00C96664" w:rsidRPr="00C638A7" w:rsidRDefault="00C96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D944701" w14:textId="13249B1A" w:rsidR="00D03893" w:rsidRPr="00C638A7" w:rsidRDefault="0066263A" w:rsidP="0016367F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C74D8AD" w14:textId="6B4E6231" w:rsidR="0066263A" w:rsidRPr="00C638A7" w:rsidRDefault="0066263A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AB9FB86" w14:textId="77777777" w:rsidR="009E606C" w:rsidRPr="00C638A7" w:rsidRDefault="009E606C" w:rsidP="009E606C">
      <w:pPr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C638A7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6BF2F761" w14:textId="77777777" w:rsidR="009E606C" w:rsidRPr="00C638A7" w:rsidRDefault="009E606C" w:rsidP="009E606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3092AD0" w14:textId="6FD3BAD3" w:rsidR="009E606C" w:rsidRPr="00C638A7" w:rsidRDefault="009E606C" w:rsidP="009E606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C638A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ณ วันที่ </w:t>
      </w:r>
      <w:r w:rsidR="004053CC" w:rsidRPr="00C638A7">
        <w:rPr>
          <w:rFonts w:ascii="Angsana New" w:hAnsi="Angsana New"/>
          <w:spacing w:val="-2"/>
          <w:sz w:val="30"/>
          <w:szCs w:val="30"/>
          <w:lang w:val="en-GB"/>
        </w:rPr>
        <w:t>31</w:t>
      </w:r>
      <w:r w:rsidRPr="00C638A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ธันวาคม </w:t>
      </w:r>
      <w:r w:rsidR="004053CC" w:rsidRPr="00C638A7">
        <w:rPr>
          <w:rFonts w:ascii="Angsana New" w:hAnsi="Angsana New"/>
          <w:spacing w:val="-2"/>
          <w:sz w:val="30"/>
          <w:szCs w:val="30"/>
          <w:lang w:val="en-GB"/>
        </w:rPr>
        <w:t>256</w:t>
      </w:r>
      <w:r w:rsidR="001C6B6C" w:rsidRPr="00C638A7">
        <w:rPr>
          <w:rFonts w:ascii="Angsana New" w:hAnsi="Angsana New"/>
          <w:spacing w:val="-2"/>
          <w:sz w:val="30"/>
          <w:szCs w:val="30"/>
          <w:lang w:val="en-GB"/>
        </w:rPr>
        <w:t>7</w:t>
      </w:r>
      <w:r w:rsidRPr="00C638A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บริษัทและบริษัทย่อยแห่งหนึ่ง</w:t>
      </w:r>
      <w:r w:rsidR="00BE2AF2"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มี</w:t>
      </w:r>
      <w:r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หนังสือสัญญาเงินกู้ระยะ</w:t>
      </w:r>
      <w:r w:rsidR="00884D35"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สั้น</w:t>
      </w:r>
      <w:r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กับสถาบันการเงิน</w:t>
      </w:r>
      <w:r w:rsidR="00D87759" w:rsidRPr="00C638A7">
        <w:rPr>
          <w:rFonts w:ascii="Angsana New" w:hAnsi="Angsana New"/>
          <w:spacing w:val="-2"/>
          <w:sz w:val="30"/>
          <w:szCs w:val="30"/>
          <w:lang w:val="en-GB"/>
        </w:rPr>
        <w:br/>
      </w:r>
      <w:r w:rsidR="00BE2AF2"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หลายแห่ง</w:t>
      </w:r>
      <w:r w:rsidRPr="00C638A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โดยมี</w:t>
      </w:r>
      <w:r w:rsidR="00447B1C" w:rsidRPr="00C638A7">
        <w:rPr>
          <w:rFonts w:ascii="Angsana New" w:hAnsi="Angsana New"/>
          <w:spacing w:val="-2"/>
          <w:sz w:val="30"/>
          <w:szCs w:val="30"/>
          <w:cs/>
          <w:lang w:val="en-GB"/>
        </w:rPr>
        <w:t>วงเงินกู้ยืมระยะสั้น</w:t>
      </w:r>
      <w:r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จำนวนเงิน</w:t>
      </w:r>
      <w:r w:rsidR="009A7036"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ร</w:t>
      </w:r>
      <w:r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วม</w:t>
      </w:r>
      <w:r w:rsidR="00AD34BD" w:rsidRPr="00C638A7">
        <w:rPr>
          <w:rFonts w:ascii="Angsana New" w:hAnsi="Angsana New"/>
          <w:spacing w:val="-2"/>
          <w:sz w:val="30"/>
          <w:szCs w:val="30"/>
          <w:lang w:val="en-GB"/>
        </w:rPr>
        <w:t xml:space="preserve"> 73</w:t>
      </w:r>
      <w:r w:rsidR="00C96664" w:rsidRPr="00C638A7">
        <w:rPr>
          <w:rFonts w:ascii="Angsana New" w:hAnsi="Angsana New"/>
          <w:spacing w:val="-2"/>
          <w:sz w:val="30"/>
          <w:szCs w:val="30"/>
          <w:lang w:val="en-GB"/>
        </w:rPr>
        <w:t>8</w:t>
      </w:r>
      <w:r w:rsidR="00AD34BD" w:rsidRPr="00C638A7">
        <w:rPr>
          <w:rFonts w:ascii="Angsana New" w:hAnsi="Angsana New"/>
          <w:spacing w:val="-2"/>
          <w:sz w:val="30"/>
          <w:szCs w:val="30"/>
          <w:lang w:val="en-GB"/>
        </w:rPr>
        <w:t>.9</w:t>
      </w:r>
      <w:r w:rsidR="00447B1C" w:rsidRPr="00C638A7">
        <w:rPr>
          <w:rFonts w:ascii="Angsana New" w:hAnsi="Angsana New"/>
          <w:spacing w:val="-2"/>
          <w:sz w:val="30"/>
          <w:szCs w:val="30"/>
        </w:rPr>
        <w:t xml:space="preserve"> </w:t>
      </w:r>
      <w:r w:rsidR="00447B1C" w:rsidRPr="00C638A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447B1C" w:rsidRPr="00C638A7">
        <w:rPr>
          <w:rFonts w:ascii="Angsana New" w:hAnsi="Angsana New"/>
          <w:spacing w:val="-2"/>
          <w:sz w:val="30"/>
          <w:szCs w:val="30"/>
        </w:rPr>
        <w:t xml:space="preserve"> </w:t>
      </w:r>
      <w:r w:rsidR="00447B1C" w:rsidRPr="00C638A7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และ</w:t>
      </w:r>
      <w:r w:rsidR="00447B1C" w:rsidRPr="00C638A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AD34BD" w:rsidRPr="00C638A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3.4 </w:t>
      </w:r>
      <w:r w:rsidR="00447B1C" w:rsidRPr="00C638A7">
        <w:rPr>
          <w:rFonts w:asciiTheme="majorBidi" w:hAnsiTheme="majorBidi"/>
          <w:spacing w:val="-2"/>
          <w:sz w:val="30"/>
          <w:szCs w:val="30"/>
          <w:cs/>
        </w:rPr>
        <w:t>ล้านเหรียญสหรัฐ</w:t>
      </w:r>
      <w:r w:rsidRPr="00C638A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447B1C" w:rsidRPr="00C638A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447B1C" w:rsidRPr="00C638A7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1C6B6C" w:rsidRPr="00C638A7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="00447B1C" w:rsidRPr="00C638A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1C6B6C" w:rsidRPr="00C638A7">
        <w:rPr>
          <w:rFonts w:asciiTheme="majorBidi" w:hAnsiTheme="majorBidi" w:cstheme="majorBidi"/>
          <w:i/>
          <w:iCs/>
          <w:spacing w:val="-2"/>
          <w:sz w:val="30"/>
          <w:szCs w:val="30"/>
        </w:rPr>
        <w:t>670</w:t>
      </w:r>
      <w:r w:rsidR="00BE2AF2" w:rsidRPr="00C638A7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1C6B6C" w:rsidRPr="00C638A7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="00447B1C" w:rsidRPr="00C638A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447B1C" w:rsidRPr="00C638A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</w:t>
      </w:r>
      <w:r w:rsidR="00243DAF" w:rsidRPr="00C638A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น</w:t>
      </w:r>
      <w:r w:rsidR="00447B1C" w:rsidRPr="00C638A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บาท</w:t>
      </w:r>
      <w:r w:rsidR="003C01EA" w:rsidRPr="00C638A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C01EA" w:rsidRPr="00C638A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และ</w:t>
      </w:r>
      <w:r w:rsidR="00447B1C" w:rsidRPr="00C638A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1C6B6C" w:rsidRPr="00C638A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3.4</w:t>
      </w:r>
      <w:r w:rsidR="00447B1C" w:rsidRPr="00C638A7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ล้านเหรียญสหรัฐ</w:t>
      </w:r>
      <w:r w:rsidR="00447B1C" w:rsidRPr="00C638A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447B1C" w:rsidRPr="00C638A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เพื่อใช้เป็นเงินทุนหมุนเวียนของ</w:t>
      </w:r>
      <w:r w:rsidR="00BE2AF2"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บริษัทและ</w:t>
      </w:r>
      <w:r w:rsidRPr="00C638A7">
        <w:rPr>
          <w:rFonts w:ascii="Angsana New" w:hAnsi="Angsana New" w:hint="cs"/>
          <w:spacing w:val="-2"/>
          <w:sz w:val="30"/>
          <w:szCs w:val="30"/>
          <w:cs/>
          <w:lang w:val="en-GB"/>
        </w:rPr>
        <w:t>บริษัทย่อยดังกล่าว</w:t>
      </w:r>
    </w:p>
    <w:p w14:paraId="71BC6106" w14:textId="77777777" w:rsidR="009E606C" w:rsidRPr="00C638A7" w:rsidRDefault="009E606C" w:rsidP="009E606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2E31FDC" w14:textId="5BDF06A8" w:rsidR="009E606C" w:rsidRPr="00C638A7" w:rsidRDefault="009A7036" w:rsidP="009B4544">
      <w:pPr>
        <w:tabs>
          <w:tab w:val="clear" w:pos="907"/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38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053CC" w:rsidRPr="00C638A7">
        <w:rPr>
          <w:rFonts w:ascii="Angsana New" w:hAnsi="Angsana New"/>
          <w:sz w:val="30"/>
          <w:szCs w:val="30"/>
        </w:rPr>
        <w:t>31</w:t>
      </w:r>
      <w:r w:rsidRPr="00C638A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053CC" w:rsidRPr="00C638A7">
        <w:rPr>
          <w:rFonts w:ascii="Angsana New" w:hAnsi="Angsana New"/>
          <w:sz w:val="30"/>
          <w:szCs w:val="30"/>
        </w:rPr>
        <w:t>256</w:t>
      </w:r>
      <w:r w:rsidR="001C6B6C" w:rsidRPr="00C638A7">
        <w:rPr>
          <w:rFonts w:ascii="Angsana New" w:hAnsi="Angsana New"/>
          <w:sz w:val="30"/>
          <w:szCs w:val="30"/>
        </w:rPr>
        <w:t>7</w:t>
      </w:r>
      <w:r w:rsidRPr="00C638A7">
        <w:rPr>
          <w:rFonts w:ascii="Angsana New" w:hAnsi="Angsana New"/>
          <w:sz w:val="30"/>
          <w:szCs w:val="30"/>
          <w:cs/>
        </w:rPr>
        <w:t xml:space="preserve"> </w:t>
      </w:r>
      <w:r w:rsidR="009E606C" w:rsidRPr="00C638A7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</w:t>
      </w:r>
      <w:r w:rsidR="009E606C" w:rsidRPr="00C638A7">
        <w:rPr>
          <w:rFonts w:ascii="Angsana New" w:hAnsi="Angsana New" w:hint="cs"/>
          <w:sz w:val="30"/>
          <w:szCs w:val="30"/>
          <w:cs/>
        </w:rPr>
        <w:t>น</w:t>
      </w:r>
      <w:r w:rsidR="00447B1C" w:rsidRPr="00C638A7">
        <w:rPr>
          <w:rFonts w:ascii="Angsana New" w:hAnsi="Angsana New" w:hint="cs"/>
          <w:sz w:val="30"/>
          <w:szCs w:val="30"/>
          <w:cs/>
        </w:rPr>
        <w:t xml:space="preserve"> </w:t>
      </w:r>
      <w:r w:rsidR="00AD34BD" w:rsidRPr="00C638A7">
        <w:rPr>
          <w:rFonts w:ascii="Angsana New" w:hAnsi="Angsana New"/>
          <w:sz w:val="30"/>
          <w:szCs w:val="30"/>
        </w:rPr>
        <w:t>419.</w:t>
      </w:r>
      <w:r w:rsidR="008E2606" w:rsidRPr="00C638A7">
        <w:rPr>
          <w:rFonts w:ascii="Angsana New" w:hAnsi="Angsana New"/>
          <w:sz w:val="30"/>
          <w:szCs w:val="30"/>
        </w:rPr>
        <w:t>3</w:t>
      </w:r>
      <w:r w:rsidR="00AD34BD" w:rsidRPr="00C638A7">
        <w:rPr>
          <w:rFonts w:ascii="Angsana New" w:hAnsi="Angsana New"/>
          <w:sz w:val="30"/>
          <w:szCs w:val="30"/>
        </w:rPr>
        <w:t xml:space="preserve"> </w:t>
      </w:r>
      <w:r w:rsidR="009E606C" w:rsidRPr="00C638A7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D34BD" w:rsidRPr="00C638A7">
        <w:rPr>
          <w:rFonts w:ascii="Angsana New" w:hAnsi="Angsana New"/>
          <w:sz w:val="30"/>
          <w:szCs w:val="30"/>
        </w:rPr>
        <w:t>290.4</w:t>
      </w:r>
      <w:r w:rsidR="009E606C" w:rsidRPr="00C638A7">
        <w:rPr>
          <w:rFonts w:ascii="Angsana New" w:hAnsi="Angsana New" w:hint="cs"/>
          <w:sz w:val="30"/>
          <w:szCs w:val="30"/>
          <w:cs/>
        </w:rPr>
        <w:t xml:space="preserve"> </w:t>
      </w:r>
      <w:r w:rsidR="009E606C" w:rsidRPr="00C638A7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9E606C" w:rsidRPr="00C638A7">
        <w:rPr>
          <w:rFonts w:ascii="Angsana New" w:hAnsi="Angsana New"/>
          <w:sz w:val="30"/>
          <w:szCs w:val="30"/>
        </w:rPr>
        <w:t xml:space="preserve"> </w:t>
      </w:r>
      <w:r w:rsidR="009E606C" w:rsidRPr="00C638A7">
        <w:rPr>
          <w:rFonts w:ascii="Angsana New" w:hAnsi="Angsana New"/>
          <w:i/>
          <w:iCs/>
          <w:sz w:val="30"/>
          <w:szCs w:val="30"/>
        </w:rPr>
        <w:t>(256</w:t>
      </w:r>
      <w:r w:rsidR="001C6B6C" w:rsidRPr="00C638A7">
        <w:rPr>
          <w:rFonts w:ascii="Angsana New" w:hAnsi="Angsana New"/>
          <w:i/>
          <w:iCs/>
          <w:sz w:val="30"/>
          <w:szCs w:val="30"/>
        </w:rPr>
        <w:t>6</w:t>
      </w:r>
      <w:r w:rsidR="009E606C" w:rsidRPr="00C638A7">
        <w:rPr>
          <w:rFonts w:ascii="Angsana New" w:hAnsi="Angsana New"/>
          <w:i/>
          <w:iCs/>
          <w:sz w:val="30"/>
          <w:szCs w:val="30"/>
        </w:rPr>
        <w:t xml:space="preserve">: </w:t>
      </w:r>
      <w:r w:rsidR="00BE2AF2" w:rsidRPr="00C638A7">
        <w:rPr>
          <w:rFonts w:ascii="Angsana New" w:hAnsi="Angsana New"/>
          <w:i/>
          <w:iCs/>
          <w:sz w:val="30"/>
          <w:szCs w:val="30"/>
        </w:rPr>
        <w:t>4</w:t>
      </w:r>
      <w:r w:rsidR="001C6B6C" w:rsidRPr="00C638A7">
        <w:rPr>
          <w:rFonts w:ascii="Angsana New" w:hAnsi="Angsana New"/>
          <w:i/>
          <w:iCs/>
          <w:sz w:val="30"/>
          <w:szCs w:val="30"/>
        </w:rPr>
        <w:t>71.7</w:t>
      </w:r>
      <w:r w:rsidR="00BE2AF2" w:rsidRPr="00C638A7">
        <w:rPr>
          <w:rFonts w:ascii="Angsana New" w:hAnsi="Angsana New"/>
          <w:i/>
          <w:iCs/>
          <w:sz w:val="30"/>
          <w:szCs w:val="30"/>
        </w:rPr>
        <w:t xml:space="preserve"> </w:t>
      </w:r>
      <w:r w:rsidR="009E606C" w:rsidRPr="00C638A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B4544" w:rsidRPr="00C638A7">
        <w:rPr>
          <w:rFonts w:ascii="Angsana New" w:hAnsi="Angsana New"/>
          <w:i/>
          <w:iCs/>
          <w:sz w:val="30"/>
          <w:szCs w:val="30"/>
        </w:rPr>
        <w:t xml:space="preserve"> </w:t>
      </w:r>
      <w:r w:rsidR="009B4544" w:rsidRPr="00C638A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9B4544" w:rsidRPr="00C638A7">
        <w:rPr>
          <w:rFonts w:ascii="Angsana New" w:hAnsi="Angsana New"/>
          <w:i/>
          <w:iCs/>
          <w:sz w:val="30"/>
          <w:szCs w:val="30"/>
        </w:rPr>
        <w:t xml:space="preserve">290.4 </w:t>
      </w:r>
      <w:r w:rsidR="009B4544" w:rsidRPr="00C638A7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9E606C" w:rsidRPr="00C638A7">
        <w:rPr>
          <w:rFonts w:ascii="Angsana New" w:hAnsi="Angsana New"/>
          <w:i/>
          <w:iCs/>
          <w:sz w:val="30"/>
          <w:szCs w:val="30"/>
        </w:rPr>
        <w:t>)</w:t>
      </w:r>
    </w:p>
    <w:p w14:paraId="3E4A1E5A" w14:textId="77777777" w:rsidR="009E606C" w:rsidRPr="00C638A7" w:rsidRDefault="009E606C" w:rsidP="009E606C">
      <w:pPr>
        <w:tabs>
          <w:tab w:val="clear" w:pos="907"/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42B179" w14:textId="6ED97054" w:rsidR="00447B1C" w:rsidRPr="00C638A7" w:rsidRDefault="009E606C" w:rsidP="00447B1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638A7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</w:t>
      </w:r>
      <w:r w:rsidR="001C04DC" w:rsidRPr="00C638A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อสังหาริมทรัพย์เพื่อการลงทุนซึ่งประกอบด้วย</w:t>
      </w:r>
      <w:r w:rsidR="00447B1C" w:rsidRPr="00C638A7">
        <w:rPr>
          <w:rFonts w:ascii="Angsana New" w:hAnsi="Angsana New"/>
          <w:sz w:val="30"/>
          <w:szCs w:val="30"/>
          <w:cs/>
        </w:rPr>
        <w:t>ที่ดินและส่วนปรับปรุงที่ดินทั้งหมดของบริษัทรวมถึงสินทรัพย์ที่เกี่ยวข้อง</w:t>
      </w:r>
      <w:r w:rsidRPr="00C638A7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447B1C" w:rsidRPr="00C638A7">
        <w:rPr>
          <w:rFonts w:ascii="Angsana New" w:hAnsi="Angsana New"/>
          <w:sz w:val="30"/>
          <w:szCs w:val="30"/>
        </w:rPr>
        <w:t>1</w:t>
      </w:r>
      <w:r w:rsidR="00243DAF" w:rsidRPr="00C638A7">
        <w:rPr>
          <w:rFonts w:ascii="Angsana New" w:hAnsi="Angsana New"/>
          <w:sz w:val="30"/>
          <w:szCs w:val="30"/>
        </w:rPr>
        <w:t>1</w:t>
      </w:r>
      <w:r w:rsidRPr="00C638A7">
        <w:rPr>
          <w:rFonts w:ascii="Angsana New" w:hAnsi="Angsana New"/>
          <w:sz w:val="30"/>
          <w:szCs w:val="30"/>
          <w:cs/>
        </w:rPr>
        <w:t xml:space="preserve"> </w:t>
      </w:r>
      <w:r w:rsidR="00447B1C" w:rsidRPr="00C638A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และค้ำประกันเพิ่มเติมโดยบริษัทย่อยอีกแห่งหนึ่ง</w:t>
      </w:r>
    </w:p>
    <w:p w14:paraId="05FEBE7E" w14:textId="77777777" w:rsidR="007824C5" w:rsidRPr="00C638A7" w:rsidRDefault="007824C5" w:rsidP="00447B1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4B9155D" w14:textId="79EB07FB" w:rsidR="009E606C" w:rsidRPr="00C638A7" w:rsidRDefault="009E606C" w:rsidP="009E606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638A7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</w:t>
      </w:r>
      <w:r w:rsidR="00C24762" w:rsidRPr="00C638A7">
        <w:rPr>
          <w:rFonts w:ascii="Angsana New" w:hAnsi="Angsana New" w:hint="cs"/>
          <w:sz w:val="30"/>
          <w:szCs w:val="30"/>
          <w:cs/>
        </w:rPr>
        <w:t>โดยให้</w:t>
      </w:r>
      <w:r w:rsidRPr="00C638A7">
        <w:rPr>
          <w:rFonts w:ascii="Angsana New" w:hAnsi="Angsana New"/>
          <w:sz w:val="30"/>
          <w:szCs w:val="30"/>
          <w:cs/>
        </w:rPr>
        <w:t>ดำรงอัตราส่วนความสามารถในการชำระหนี้ให้เป็นไปตามอัตราที่กำหนดในสัญญา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สถาบันการเงินก่อนบริษัทและบริษัทย่อยให้เงินกู้ยืมแก่กรรมการ</w:t>
      </w:r>
      <w:r w:rsidRPr="00C638A7">
        <w:rPr>
          <w:rFonts w:ascii="Angsana New" w:hAnsi="Angsana New"/>
          <w:sz w:val="30"/>
          <w:szCs w:val="30"/>
        </w:rPr>
        <w:t xml:space="preserve"> </w:t>
      </w:r>
      <w:r w:rsidRPr="00C638A7">
        <w:rPr>
          <w:rFonts w:ascii="Angsana New" w:hAnsi="Angsana New"/>
          <w:sz w:val="30"/>
          <w:szCs w:val="30"/>
          <w:cs/>
        </w:rPr>
        <w:t>ผู้ถือหุ้น และกิจการที่เกี่ยวข้องกัน ตลอดจนบริษัทจะต้องดำรงสัดส่วนการถือหุ้นในบริษัทย่อยตามที่กำหนดในสัญญา</w:t>
      </w:r>
    </w:p>
    <w:p w14:paraId="3919E26B" w14:textId="77777777" w:rsidR="009E606C" w:rsidRPr="00C638A7" w:rsidRDefault="009E606C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6"/>
        <w:gridCol w:w="877"/>
        <w:gridCol w:w="268"/>
        <w:gridCol w:w="1164"/>
        <w:gridCol w:w="268"/>
        <w:gridCol w:w="1133"/>
        <w:gridCol w:w="268"/>
        <w:gridCol w:w="1133"/>
        <w:gridCol w:w="236"/>
        <w:gridCol w:w="1201"/>
      </w:tblGrid>
      <w:tr w:rsidR="00707DD0" w:rsidRPr="00C638A7" w14:paraId="788242F7" w14:textId="77777777" w:rsidTr="00681889">
        <w:trPr>
          <w:tblHeader/>
        </w:trPr>
        <w:tc>
          <w:tcPr>
            <w:tcW w:w="2760" w:type="dxa"/>
            <w:vAlign w:val="bottom"/>
          </w:tcPr>
          <w:p w14:paraId="29A96846" w14:textId="77777777" w:rsidR="00707DD0" w:rsidRPr="00C638A7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3" w:type="dxa"/>
            <w:vAlign w:val="bottom"/>
          </w:tcPr>
          <w:p w14:paraId="63120FFB" w14:textId="77777777" w:rsidR="00707DD0" w:rsidRPr="00C638A7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6FC061F" w14:textId="77777777" w:rsidR="00707DD0" w:rsidRPr="00C638A7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7" w:type="dxa"/>
            <w:gridSpan w:val="3"/>
            <w:vAlign w:val="bottom"/>
          </w:tcPr>
          <w:p w14:paraId="4D83A95B" w14:textId="77777777" w:rsidR="00707DD0" w:rsidRPr="00C638A7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4F04D695" w14:textId="77777777" w:rsidR="00707DD0" w:rsidRPr="00C638A7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07A8F9C2" w14:textId="77777777" w:rsidR="00707DD0" w:rsidRPr="00C638A7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889" w:rsidRPr="00C638A7" w14:paraId="1B1DBE0B" w14:textId="77777777" w:rsidTr="00681889">
        <w:trPr>
          <w:tblHeader/>
        </w:trPr>
        <w:tc>
          <w:tcPr>
            <w:tcW w:w="2760" w:type="dxa"/>
            <w:vAlign w:val="bottom"/>
          </w:tcPr>
          <w:p w14:paraId="3850067A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3" w:type="dxa"/>
            <w:vAlign w:val="bottom"/>
          </w:tcPr>
          <w:p w14:paraId="71153CD3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vAlign w:val="bottom"/>
          </w:tcPr>
          <w:p w14:paraId="56CB67EE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45F0A46" w14:textId="46B5D3B2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bottom"/>
          </w:tcPr>
          <w:p w14:paraId="5D1A0016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98231F8" w14:textId="0414C91C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vAlign w:val="bottom"/>
          </w:tcPr>
          <w:p w14:paraId="22C3D91A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E6C8466" w14:textId="0B31F752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420219C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FB62E5E" w14:textId="1D38326F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81889" w:rsidRPr="00C638A7" w14:paraId="14E45133" w14:textId="77777777" w:rsidTr="00681889">
        <w:trPr>
          <w:tblHeader/>
        </w:trPr>
        <w:tc>
          <w:tcPr>
            <w:tcW w:w="2760" w:type="dxa"/>
            <w:vAlign w:val="bottom"/>
          </w:tcPr>
          <w:p w14:paraId="5F106311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883" w:type="dxa"/>
            <w:vAlign w:val="bottom"/>
          </w:tcPr>
          <w:p w14:paraId="12B5706D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55A6B2A1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2" w:type="dxa"/>
            <w:gridSpan w:val="7"/>
            <w:vAlign w:val="bottom"/>
          </w:tcPr>
          <w:p w14:paraId="771FAAB1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1889" w:rsidRPr="00C638A7" w14:paraId="1F426E51" w14:textId="77777777" w:rsidTr="00681889">
        <w:tc>
          <w:tcPr>
            <w:tcW w:w="2760" w:type="dxa"/>
          </w:tcPr>
          <w:p w14:paraId="5BC29258" w14:textId="0390FCCC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83" w:type="dxa"/>
          </w:tcPr>
          <w:p w14:paraId="74AD4E05" w14:textId="6FB5257D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796F8F3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ABBEA17" w14:textId="6F49908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106CEA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070734E" w14:textId="743A73B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0445CA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DEAA2D3" w14:textId="53CCB506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755AA8" w14:textId="521F4EC9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D66DE3" w14:textId="01762A3F" w:rsidR="00681889" w:rsidRPr="00C638A7" w:rsidRDefault="00681889" w:rsidP="00FE4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1889" w:rsidRPr="00C638A7" w14:paraId="5341CF39" w14:textId="77777777" w:rsidTr="00681889">
        <w:tc>
          <w:tcPr>
            <w:tcW w:w="2760" w:type="dxa"/>
          </w:tcPr>
          <w:p w14:paraId="718FC294" w14:textId="1857E17E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883" w:type="dxa"/>
          </w:tcPr>
          <w:p w14:paraId="3328A592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964AAFB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60029F6" w14:textId="4492F717" w:rsidR="00681889" w:rsidRPr="00C638A7" w:rsidRDefault="00FE4261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319,673</w:t>
            </w:r>
          </w:p>
        </w:tc>
        <w:tc>
          <w:tcPr>
            <w:tcW w:w="269" w:type="dxa"/>
          </w:tcPr>
          <w:p w14:paraId="2F56A6D9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2A4B9C90" w14:textId="0EB627A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198,690</w:t>
            </w:r>
          </w:p>
        </w:tc>
        <w:tc>
          <w:tcPr>
            <w:tcW w:w="269" w:type="dxa"/>
          </w:tcPr>
          <w:p w14:paraId="31C20FF6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EB2D6D" w14:textId="31DAA701" w:rsidR="00681889" w:rsidRPr="00C638A7" w:rsidRDefault="00725B62" w:rsidP="0072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3A9F5D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009ADD" w14:textId="10CB515A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1889" w:rsidRPr="00C638A7" w14:paraId="1448929D" w14:textId="77777777" w:rsidTr="00681889">
        <w:tc>
          <w:tcPr>
            <w:tcW w:w="2760" w:type="dxa"/>
          </w:tcPr>
          <w:p w14:paraId="59372019" w14:textId="39DC0964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3" w:type="dxa"/>
          </w:tcPr>
          <w:p w14:paraId="32D7479C" w14:textId="03F5E5B8" w:rsidR="00681889" w:rsidRPr="00C638A7" w:rsidRDefault="00725B62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7E2EE10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7D38CBE" w14:textId="551DF9B5" w:rsidR="00681889" w:rsidRPr="00C638A7" w:rsidRDefault="00FE4261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9CB1FF3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00959FB2" w14:textId="358847B4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71C313B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F995570" w14:textId="144EE602" w:rsidR="00681889" w:rsidRPr="00C638A7" w:rsidRDefault="00725B62" w:rsidP="00FE4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7,401</w:t>
            </w:r>
          </w:p>
        </w:tc>
        <w:tc>
          <w:tcPr>
            <w:tcW w:w="236" w:type="dxa"/>
          </w:tcPr>
          <w:p w14:paraId="186F8717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9E2D9D" w14:textId="13680D28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1889" w:rsidRPr="00C638A7" w14:paraId="7DDDA91E" w14:textId="77777777" w:rsidTr="00681889">
        <w:tc>
          <w:tcPr>
            <w:tcW w:w="2760" w:type="dxa"/>
          </w:tcPr>
          <w:p w14:paraId="5FA6EEDC" w14:textId="1C2AC54B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83" w:type="dxa"/>
          </w:tcPr>
          <w:p w14:paraId="22264D28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6ACC34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28A41B" w14:textId="3D2BE744" w:rsidR="00681889" w:rsidRPr="00C638A7" w:rsidRDefault="00FE4261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902,848</w:t>
            </w:r>
          </w:p>
        </w:tc>
        <w:tc>
          <w:tcPr>
            <w:tcW w:w="269" w:type="dxa"/>
          </w:tcPr>
          <w:p w14:paraId="202C8903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6790EC76" w14:textId="7FC88969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911,201</w:t>
            </w:r>
          </w:p>
        </w:tc>
        <w:tc>
          <w:tcPr>
            <w:tcW w:w="269" w:type="dxa"/>
          </w:tcPr>
          <w:p w14:paraId="3DCC69CC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6038568" w14:textId="37D10180" w:rsidR="00681889" w:rsidRPr="00C638A7" w:rsidRDefault="00725B62" w:rsidP="00FE4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80,600</w:t>
            </w:r>
          </w:p>
        </w:tc>
        <w:tc>
          <w:tcPr>
            <w:tcW w:w="236" w:type="dxa"/>
          </w:tcPr>
          <w:p w14:paraId="3021DFDE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E960F82" w14:textId="779D8842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98,644</w:t>
            </w:r>
          </w:p>
        </w:tc>
      </w:tr>
      <w:tr w:rsidR="00681889" w:rsidRPr="00C638A7" w14:paraId="020A8F82" w14:textId="77777777" w:rsidTr="00681889">
        <w:tc>
          <w:tcPr>
            <w:tcW w:w="2760" w:type="dxa"/>
          </w:tcPr>
          <w:p w14:paraId="5D387CF6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83" w:type="dxa"/>
          </w:tcPr>
          <w:p w14:paraId="5B1EE0FD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AAA368E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EFBCDF5" w14:textId="6E1539AD" w:rsidR="00681889" w:rsidRPr="00C638A7" w:rsidRDefault="00FE4261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1,222,521</w:t>
            </w:r>
          </w:p>
        </w:tc>
        <w:tc>
          <w:tcPr>
            <w:tcW w:w="269" w:type="dxa"/>
          </w:tcPr>
          <w:p w14:paraId="1D19312F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A80913E" w14:textId="528C33C0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1,109,891</w:t>
            </w:r>
          </w:p>
        </w:tc>
        <w:tc>
          <w:tcPr>
            <w:tcW w:w="269" w:type="dxa"/>
          </w:tcPr>
          <w:p w14:paraId="6150E810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7E3A745" w14:textId="1AA9E2AB" w:rsidR="00681889" w:rsidRPr="00C638A7" w:rsidRDefault="00FE4261" w:rsidP="0095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88,001</w:t>
            </w:r>
          </w:p>
        </w:tc>
        <w:tc>
          <w:tcPr>
            <w:tcW w:w="236" w:type="dxa"/>
          </w:tcPr>
          <w:p w14:paraId="7394ECC3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34BE7DB" w14:textId="086591AF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98,644</w:t>
            </w:r>
          </w:p>
        </w:tc>
      </w:tr>
    </w:tbl>
    <w:p w14:paraId="6A30249F" w14:textId="77777777" w:rsidR="00E02B48" w:rsidRPr="00C638A7" w:rsidRDefault="00E02B48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D88B6B" w14:textId="77777777" w:rsidR="007824C5" w:rsidRPr="00C638A7" w:rsidRDefault="00782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</w:pPr>
      <w:r w:rsidRPr="00C638A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br w:type="page"/>
      </w:r>
    </w:p>
    <w:p w14:paraId="53F9E305" w14:textId="4DE3B661" w:rsidR="00641E35" w:rsidRPr="00C638A7" w:rsidRDefault="00641E35" w:rsidP="001636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C638A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lastRenderedPageBreak/>
        <w:t>เงินกู้ยืมระยะสั้น</w:t>
      </w:r>
    </w:p>
    <w:p w14:paraId="7F5879A9" w14:textId="004050B1" w:rsidR="00024DA5" w:rsidRPr="00C638A7" w:rsidRDefault="00024DA5" w:rsidP="001636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2AC50E11" w14:textId="07F153C2" w:rsidR="00024DA5" w:rsidRPr="00C638A7" w:rsidRDefault="00BE2AF2" w:rsidP="00024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C638A7">
        <w:rPr>
          <w:rFonts w:asciiTheme="majorBidi" w:hAnsiTheme="majorBidi" w:cstheme="majorBidi"/>
          <w:sz w:val="30"/>
          <w:szCs w:val="30"/>
        </w:rPr>
        <w:t xml:space="preserve">31 </w:t>
      </w:r>
      <w:r w:rsidRPr="00C638A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638A7">
        <w:rPr>
          <w:rFonts w:asciiTheme="majorBidi" w:hAnsiTheme="majorBidi" w:cstheme="majorBidi"/>
          <w:sz w:val="30"/>
          <w:szCs w:val="30"/>
        </w:rPr>
        <w:t>256</w:t>
      </w:r>
      <w:r w:rsidR="00681889" w:rsidRPr="00C638A7">
        <w:rPr>
          <w:rFonts w:asciiTheme="majorBidi" w:hAnsiTheme="majorBidi" w:cstheme="majorBidi"/>
          <w:sz w:val="30"/>
          <w:szCs w:val="30"/>
        </w:rPr>
        <w:t>7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="00024DA5" w:rsidRPr="00C638A7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หนี้สินที่มีภาระดอกเบี้ยเป็นเงินกู้ยืมจากสถาบันการเงินในประเทศหลายแห่งเป็นจำนวนเงินรวม</w:t>
      </w:r>
      <w:r w:rsidR="00300E99" w:rsidRPr="00C638A7">
        <w:rPr>
          <w:rFonts w:asciiTheme="majorBidi" w:hAnsiTheme="majorBidi" w:cstheme="majorBidi"/>
          <w:sz w:val="30"/>
          <w:szCs w:val="30"/>
        </w:rPr>
        <w:t xml:space="preserve"> 319.7</w:t>
      </w:r>
      <w:r w:rsidR="00024DA5" w:rsidRPr="00C638A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C638A7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681889" w:rsidRPr="00C638A7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Pr="00C638A7">
        <w:rPr>
          <w:rFonts w:asciiTheme="majorBidi" w:hAnsiTheme="majorBidi" w:cstheme="majorBidi"/>
          <w:i/>
          <w:iCs/>
          <w:spacing w:val="-2"/>
          <w:sz w:val="30"/>
          <w:szCs w:val="30"/>
        </w:rPr>
        <w:t>: 1</w:t>
      </w:r>
      <w:r w:rsidR="00681889" w:rsidRPr="00C638A7">
        <w:rPr>
          <w:rFonts w:asciiTheme="majorBidi" w:hAnsiTheme="majorBidi" w:cstheme="majorBidi"/>
          <w:i/>
          <w:iCs/>
          <w:spacing w:val="-2"/>
          <w:sz w:val="30"/>
          <w:szCs w:val="30"/>
        </w:rPr>
        <w:t>98.7</w:t>
      </w:r>
      <w:r w:rsidRPr="00C638A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638A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C638A7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024DA5" w:rsidRPr="00C638A7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โดยมีอัตราดอกเบี้ยดังนี้ </w:t>
      </w:r>
    </w:p>
    <w:p w14:paraId="64B97CC3" w14:textId="77777777" w:rsidR="00024DA5" w:rsidRPr="00C638A7" w:rsidRDefault="00024DA5" w:rsidP="00024DA5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3330"/>
      </w:tblGrid>
      <w:tr w:rsidR="00024DA5" w:rsidRPr="00C638A7" w14:paraId="217093A8" w14:textId="77777777" w:rsidTr="00AF6658">
        <w:trPr>
          <w:trHeight w:hRule="exact" w:val="360"/>
        </w:trPr>
        <w:tc>
          <w:tcPr>
            <w:tcW w:w="5580" w:type="dxa"/>
          </w:tcPr>
          <w:p w14:paraId="3AF435D5" w14:textId="77777777" w:rsidR="00024DA5" w:rsidRPr="00C638A7" w:rsidRDefault="00024DA5" w:rsidP="00C203D5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5C202EC" w14:textId="77777777" w:rsidR="00024DA5" w:rsidRPr="00C638A7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</w:tcPr>
          <w:p w14:paraId="3EF6E9B5" w14:textId="568E4C88" w:rsidR="00024DA5" w:rsidRPr="00C638A7" w:rsidRDefault="003273D6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024DA5"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ร้อยละต่อปี</w:t>
            </w:r>
            <w:r w:rsidRPr="00C638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024DA5" w:rsidRPr="00C638A7" w14:paraId="545CFCCA" w14:textId="77777777" w:rsidTr="00AF6658">
        <w:trPr>
          <w:trHeight w:hRule="exact" w:val="360"/>
        </w:trPr>
        <w:tc>
          <w:tcPr>
            <w:tcW w:w="5580" w:type="dxa"/>
          </w:tcPr>
          <w:p w14:paraId="76DD51C5" w14:textId="77777777" w:rsidR="00024DA5" w:rsidRPr="00C638A7" w:rsidRDefault="00024DA5" w:rsidP="00C203D5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</w:tcPr>
          <w:p w14:paraId="2396E62F" w14:textId="77777777" w:rsidR="00024DA5" w:rsidRPr="00C638A7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</w:tcPr>
          <w:p w14:paraId="6F09570A" w14:textId="515AF678" w:rsidR="00024DA5" w:rsidRPr="00C638A7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MRR-0.25</w:t>
            </w:r>
            <w:r w:rsidR="00AF6658" w:rsidRPr="00C638A7">
              <w:rPr>
                <w:rFonts w:asciiTheme="majorBidi" w:hAnsiTheme="majorBidi" w:cstheme="majorBidi"/>
                <w:sz w:val="30"/>
                <w:szCs w:val="30"/>
              </w:rPr>
              <w:t>, MRR-1.00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MOR</w:t>
            </w:r>
            <w:r w:rsidR="00AF6658" w:rsidRPr="00C638A7">
              <w:rPr>
                <w:rFonts w:asciiTheme="majorBidi" w:hAnsiTheme="majorBidi" w:cstheme="majorBidi"/>
                <w:sz w:val="30"/>
                <w:szCs w:val="30"/>
              </w:rPr>
              <w:t>-1.00</w:t>
            </w:r>
          </w:p>
        </w:tc>
      </w:tr>
      <w:tr w:rsidR="00024DA5" w:rsidRPr="00C638A7" w14:paraId="708A96D8" w14:textId="77777777" w:rsidTr="00AF6658">
        <w:trPr>
          <w:cantSplit/>
        </w:trPr>
        <w:tc>
          <w:tcPr>
            <w:tcW w:w="5580" w:type="dxa"/>
          </w:tcPr>
          <w:p w14:paraId="0E5AA96D" w14:textId="77777777" w:rsidR="00024DA5" w:rsidRPr="00C638A7" w:rsidRDefault="00024DA5" w:rsidP="00C203D5">
            <w:pPr>
              <w:pStyle w:val="a"/>
              <w:tabs>
                <w:tab w:val="clear" w:pos="1080"/>
                <w:tab w:val="left" w:pos="522"/>
                <w:tab w:val="left" w:pos="720"/>
              </w:tabs>
              <w:ind w:left="156" w:hanging="156"/>
              <w:rPr>
                <w:rFonts w:asciiTheme="majorBidi" w:hAnsiTheme="majorBidi" w:cstheme="majorBidi"/>
                <w:cs/>
              </w:rPr>
            </w:pPr>
            <w:r w:rsidRPr="00C638A7">
              <w:rPr>
                <w:rFonts w:asciiTheme="majorBidi" w:hAnsiTheme="majorBidi" w:cstheme="majorBidi"/>
                <w:cs/>
              </w:rPr>
              <w:t>สินเชื่อเลตเตอร์ออฟเครดิตและทรัสต์รีซีท</w:t>
            </w:r>
          </w:p>
        </w:tc>
        <w:tc>
          <w:tcPr>
            <w:tcW w:w="270" w:type="dxa"/>
          </w:tcPr>
          <w:p w14:paraId="47227E7C" w14:textId="77777777" w:rsidR="00024DA5" w:rsidRPr="00C638A7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</w:tcPr>
          <w:p w14:paraId="115B2441" w14:textId="6387E3A4" w:rsidR="00024DA5" w:rsidRPr="00C638A7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MRR+2.5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MRR-2.5</w:t>
            </w:r>
          </w:p>
        </w:tc>
      </w:tr>
    </w:tbl>
    <w:p w14:paraId="51405E10" w14:textId="4DDB2768" w:rsidR="00D55C50" w:rsidRPr="00C638A7" w:rsidRDefault="00D55C50" w:rsidP="00447B1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A4F1173" w14:textId="004D0E77" w:rsidR="006E772A" w:rsidRPr="00C638A7" w:rsidRDefault="00127763" w:rsidP="0016367F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</w:t>
      </w:r>
      <w:r w:rsidR="00272F9F" w:rsidRPr="00C638A7">
        <w:rPr>
          <w:rFonts w:asciiTheme="majorBidi" w:hAnsiTheme="majorBidi" w:cstheme="majorBidi"/>
          <w:b/>
          <w:bCs/>
          <w:sz w:val="30"/>
          <w:szCs w:val="30"/>
          <w:cs/>
        </w:rPr>
        <w:t>สำหรับผลประโยชน์พนักงาน</w:t>
      </w:r>
    </w:p>
    <w:p w14:paraId="265D482A" w14:textId="77777777" w:rsidR="006E772A" w:rsidRPr="00C638A7" w:rsidRDefault="006E772A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84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36"/>
        <w:gridCol w:w="1082"/>
        <w:gridCol w:w="248"/>
        <w:gridCol w:w="1104"/>
        <w:gridCol w:w="251"/>
        <w:gridCol w:w="1048"/>
        <w:gridCol w:w="248"/>
        <w:gridCol w:w="1192"/>
      </w:tblGrid>
      <w:tr w:rsidR="00DF5339" w:rsidRPr="00C638A7" w14:paraId="55838525" w14:textId="77777777" w:rsidTr="00206488">
        <w:trPr>
          <w:trHeight w:val="20"/>
          <w:tblHeader/>
        </w:trPr>
        <w:tc>
          <w:tcPr>
            <w:tcW w:w="2222" w:type="pct"/>
            <w:vMerge w:val="restart"/>
            <w:shd w:val="clear" w:color="auto" w:fill="auto"/>
          </w:tcPr>
          <w:p w14:paraId="13430E9C" w14:textId="77777777" w:rsidR="00DF5339" w:rsidRPr="00C638A7" w:rsidRDefault="00DF5339" w:rsidP="0016367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3A62F80" w14:textId="71A050A4" w:rsidR="00515577" w:rsidRPr="00C638A7" w:rsidRDefault="00515577" w:rsidP="0016367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2" w:type="pct"/>
            <w:gridSpan w:val="4"/>
          </w:tcPr>
          <w:p w14:paraId="79791CD6" w14:textId="62D56B39" w:rsidR="00DF5339" w:rsidRPr="00C638A7" w:rsidRDefault="00515577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       </w:t>
            </w:r>
            <w:r w:rsidR="00DF5339"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36" w:type="pct"/>
            <w:gridSpan w:val="3"/>
          </w:tcPr>
          <w:p w14:paraId="365427B1" w14:textId="77777777" w:rsidR="00DF5339" w:rsidRPr="00C638A7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889" w:rsidRPr="00C638A7" w14:paraId="2ED2BF39" w14:textId="77777777" w:rsidTr="00206488">
        <w:trPr>
          <w:trHeight w:val="20"/>
          <w:tblHeader/>
        </w:trPr>
        <w:tc>
          <w:tcPr>
            <w:tcW w:w="2222" w:type="pct"/>
            <w:vMerge/>
            <w:shd w:val="clear" w:color="auto" w:fill="auto"/>
          </w:tcPr>
          <w:p w14:paraId="3197C019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25B148E3" w14:textId="7EBC20CF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3" w:type="pct"/>
            <w:vAlign w:val="center"/>
          </w:tcPr>
          <w:p w14:paraId="1D460316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21F11592" w14:textId="487DAE8B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38D54CD1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vAlign w:val="center"/>
          </w:tcPr>
          <w:p w14:paraId="69F0D267" w14:textId="16EC5F53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3" w:type="pct"/>
            <w:vAlign w:val="center"/>
          </w:tcPr>
          <w:p w14:paraId="56C4A982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51A7D63D" w14:textId="158AAE1D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681889" w:rsidRPr="00C638A7" w14:paraId="64FC6051" w14:textId="77777777" w:rsidTr="00206488">
        <w:trPr>
          <w:trHeight w:val="20"/>
          <w:tblHeader/>
        </w:trPr>
        <w:tc>
          <w:tcPr>
            <w:tcW w:w="2222" w:type="pct"/>
            <w:vAlign w:val="center"/>
          </w:tcPr>
          <w:p w14:paraId="65FEB81C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77E9F22B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81889" w:rsidRPr="00C638A7" w14:paraId="1F0E4507" w14:textId="77777777" w:rsidTr="00206488">
        <w:trPr>
          <w:trHeight w:val="20"/>
        </w:trPr>
        <w:tc>
          <w:tcPr>
            <w:tcW w:w="2222" w:type="pct"/>
            <w:tcBorders>
              <w:bottom w:val="nil"/>
            </w:tcBorders>
          </w:tcPr>
          <w:p w14:paraId="4107F7A4" w14:textId="661B67DB" w:rsidR="00681889" w:rsidRPr="00C638A7" w:rsidRDefault="00681889" w:rsidP="00681889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69B41DDA" w14:textId="061E05A6" w:rsidR="00681889" w:rsidRPr="00C638A7" w:rsidRDefault="00161FC0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30,808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3DEA14C7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582BF54D" w14:textId="690D5208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30,795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296E711A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  <w:vAlign w:val="bottom"/>
          </w:tcPr>
          <w:p w14:paraId="0CF5BC07" w14:textId="32B20096" w:rsidR="00681889" w:rsidRPr="00C638A7" w:rsidRDefault="00161FC0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18,104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4A3B1A41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586B14EA" w14:textId="39D080D3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18,430</w:t>
            </w:r>
          </w:p>
        </w:tc>
      </w:tr>
      <w:tr w:rsidR="00681889" w:rsidRPr="00C638A7" w14:paraId="797DC63D" w14:textId="77777777" w:rsidTr="00206488">
        <w:trPr>
          <w:trHeight w:val="20"/>
        </w:trPr>
        <w:tc>
          <w:tcPr>
            <w:tcW w:w="2222" w:type="pct"/>
            <w:tcBorders>
              <w:bottom w:val="nil"/>
            </w:tcBorders>
            <w:noWrap/>
            <w:vAlign w:val="bottom"/>
          </w:tcPr>
          <w:p w14:paraId="017AE63A" w14:textId="77777777" w:rsidR="00681889" w:rsidRPr="00C638A7" w:rsidRDefault="00681889" w:rsidP="00681889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EF9E3" w14:textId="29EAB8A1" w:rsidR="00681889" w:rsidRPr="00C638A7" w:rsidRDefault="00161FC0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30,808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1F2569DC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AED8B" w14:textId="0749E9B0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30,795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3057D86C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66281" w14:textId="2AE509F8" w:rsidR="00681889" w:rsidRPr="00C638A7" w:rsidRDefault="00161FC0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18,104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36CDBC57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F2868" w14:textId="68DB5978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18,430</w:t>
            </w:r>
          </w:p>
        </w:tc>
      </w:tr>
    </w:tbl>
    <w:p w14:paraId="692B15A8" w14:textId="6A18A0B0" w:rsidR="0000084C" w:rsidRPr="00C638A7" w:rsidRDefault="000008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p w14:paraId="34EAC5D8" w14:textId="4E02C09F" w:rsidR="0045104C" w:rsidRPr="00C638A7" w:rsidRDefault="0045104C" w:rsidP="0045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638A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โครงการผลประโยชน์พนักงานที่กำหนดไว้</w:t>
      </w:r>
    </w:p>
    <w:p w14:paraId="2DB4B3F4" w14:textId="77777777" w:rsidR="0045104C" w:rsidRPr="00C638A7" w:rsidRDefault="004510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8723C" w14:textId="77777777" w:rsidR="0045104C" w:rsidRPr="00C638A7" w:rsidRDefault="0045104C" w:rsidP="0045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C638A7">
        <w:rPr>
          <w:rFonts w:asciiTheme="majorBidi" w:hAnsiTheme="majorBidi" w:cstheme="majorBidi"/>
          <w:sz w:val="30"/>
          <w:szCs w:val="30"/>
        </w:rPr>
        <w:t xml:space="preserve">2541 </w:t>
      </w:r>
      <w:r w:rsidRPr="00C638A7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ความเสี่ยงของช่วงชีวิต 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29F30C10" w14:textId="2424B241" w:rsidR="006A1EFA" w:rsidRPr="00C638A7" w:rsidRDefault="006A1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37"/>
        <w:gridCol w:w="33"/>
        <w:gridCol w:w="1080"/>
        <w:gridCol w:w="270"/>
        <w:gridCol w:w="1080"/>
        <w:gridCol w:w="270"/>
        <w:gridCol w:w="1098"/>
      </w:tblGrid>
      <w:tr w:rsidR="00163875" w:rsidRPr="00C638A7" w14:paraId="311F937F" w14:textId="77777777" w:rsidTr="0016367F">
        <w:trPr>
          <w:trHeight w:val="144"/>
        </w:trPr>
        <w:tc>
          <w:tcPr>
            <w:tcW w:w="3150" w:type="dxa"/>
            <w:vMerge w:val="restart"/>
            <w:shd w:val="clear" w:color="auto" w:fill="auto"/>
            <w:vAlign w:val="bottom"/>
          </w:tcPr>
          <w:p w14:paraId="6C22985A" w14:textId="77777777" w:rsidR="00163875" w:rsidRPr="00C638A7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063BAD09" w14:textId="77777777" w:rsidR="00163875" w:rsidRPr="00C638A7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A69DAF5" w14:textId="77777777" w:rsidR="00163875" w:rsidRPr="00C638A7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0A01B4AF" w14:textId="086F5E94" w:rsidR="00163875" w:rsidRPr="00C638A7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D6294" w14:textId="77777777" w:rsidR="00163875" w:rsidRPr="00C638A7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B3BD322" w14:textId="16EFCBEF" w:rsidR="00163875" w:rsidRPr="00C638A7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32116" w:rsidRPr="00C638A7" w14:paraId="59DC369E" w14:textId="77777777" w:rsidTr="00F626D5">
        <w:trPr>
          <w:trHeight w:val="144"/>
          <w:tblHeader/>
        </w:trPr>
        <w:tc>
          <w:tcPr>
            <w:tcW w:w="3150" w:type="dxa"/>
            <w:vMerge/>
            <w:shd w:val="clear" w:color="auto" w:fill="auto"/>
          </w:tcPr>
          <w:p w14:paraId="236A484E" w14:textId="77777777" w:rsidR="00D32116" w:rsidRPr="00C638A7" w:rsidRDefault="00D32116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6491A8" w14:textId="1A793595" w:rsidR="00D32116" w:rsidRPr="00C638A7" w:rsidRDefault="00D32116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4"/>
            <w:vAlign w:val="center"/>
          </w:tcPr>
          <w:p w14:paraId="1E0EE67B" w14:textId="48A9B1DA" w:rsidR="00D32116" w:rsidRPr="00C638A7" w:rsidRDefault="00D32116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ACC24B" w14:textId="77777777" w:rsidR="00D32116" w:rsidRPr="00C638A7" w:rsidRDefault="00D32116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2B1B8579" w14:textId="2EE4B490" w:rsidR="00D32116" w:rsidRPr="00C638A7" w:rsidRDefault="00D32116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116" w:rsidRPr="00C638A7" w14:paraId="159EEFE5" w14:textId="77777777" w:rsidTr="00675056">
        <w:trPr>
          <w:trHeight w:val="144"/>
          <w:tblHeader/>
        </w:trPr>
        <w:tc>
          <w:tcPr>
            <w:tcW w:w="3150" w:type="dxa"/>
          </w:tcPr>
          <w:p w14:paraId="7028260F" w14:textId="77777777" w:rsidR="00D32116" w:rsidRPr="00C638A7" w:rsidRDefault="00D32116" w:rsidP="00D32116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90569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2D9B4558" w14:textId="2E6B11B2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38C00A40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560574" w14:textId="433D5A4F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11C0291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7A9B3CD4" w14:textId="378E5D7E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30798E26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3F615FA4" w14:textId="6BA57B3E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D32116" w:rsidRPr="00C638A7" w14:paraId="3D54F718" w14:textId="77777777" w:rsidTr="0016367F">
        <w:trPr>
          <w:trHeight w:val="144"/>
          <w:tblHeader/>
        </w:trPr>
        <w:tc>
          <w:tcPr>
            <w:tcW w:w="3150" w:type="dxa"/>
          </w:tcPr>
          <w:p w14:paraId="75E65EB9" w14:textId="77777777" w:rsidR="00D32116" w:rsidRPr="00C638A7" w:rsidRDefault="00D32116" w:rsidP="00D32116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CCE4F5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8" w:type="dxa"/>
            <w:gridSpan w:val="8"/>
          </w:tcPr>
          <w:p w14:paraId="4C784752" w14:textId="12A613CF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2116" w:rsidRPr="00C638A7" w14:paraId="360F2ED5" w14:textId="77777777" w:rsidTr="0016367F">
        <w:trPr>
          <w:trHeight w:val="144"/>
        </w:trPr>
        <w:tc>
          <w:tcPr>
            <w:tcW w:w="3150" w:type="dxa"/>
          </w:tcPr>
          <w:p w14:paraId="0D65EB74" w14:textId="77777777" w:rsidR="00D32116" w:rsidRPr="00C638A7" w:rsidRDefault="00D32116" w:rsidP="00D3211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A066AA7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3365446" w14:textId="5AF9B80C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30,795</w:t>
            </w:r>
          </w:p>
        </w:tc>
        <w:tc>
          <w:tcPr>
            <w:tcW w:w="237" w:type="dxa"/>
          </w:tcPr>
          <w:p w14:paraId="564BBF78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32FD47B9" w14:textId="6293B01B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26,020</w:t>
            </w:r>
          </w:p>
        </w:tc>
        <w:tc>
          <w:tcPr>
            <w:tcW w:w="270" w:type="dxa"/>
          </w:tcPr>
          <w:p w14:paraId="39B5489E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AFA904" w14:textId="1A58A51E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18,430</w:t>
            </w:r>
          </w:p>
        </w:tc>
        <w:tc>
          <w:tcPr>
            <w:tcW w:w="270" w:type="dxa"/>
          </w:tcPr>
          <w:p w14:paraId="3FF3F391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CD3D7EC" w14:textId="49B5E186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15,505</w:t>
            </w:r>
          </w:p>
        </w:tc>
      </w:tr>
      <w:tr w:rsidR="00D32116" w:rsidRPr="00C638A7" w14:paraId="20AF2BEF" w14:textId="77777777" w:rsidTr="0016367F">
        <w:trPr>
          <w:trHeight w:val="144"/>
        </w:trPr>
        <w:tc>
          <w:tcPr>
            <w:tcW w:w="3150" w:type="dxa"/>
          </w:tcPr>
          <w:p w14:paraId="27B4640F" w14:textId="77777777" w:rsidR="00D32116" w:rsidRPr="00C638A7" w:rsidRDefault="00D32116" w:rsidP="00D3211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4E6F5C47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133FEEA" w14:textId="77777777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62C718CB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0B0F1005" w14:textId="77777777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BE65559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526C0" w14:textId="77777777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98C7168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1BE7A4EF" w14:textId="77777777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32116" w:rsidRPr="00C638A7" w14:paraId="617AF551" w14:textId="77777777" w:rsidTr="0016367F">
        <w:trPr>
          <w:trHeight w:val="144"/>
        </w:trPr>
        <w:tc>
          <w:tcPr>
            <w:tcW w:w="3150" w:type="dxa"/>
          </w:tcPr>
          <w:p w14:paraId="7B3531C2" w14:textId="77777777" w:rsidR="00D32116" w:rsidRPr="00C638A7" w:rsidRDefault="00D32116" w:rsidP="00D3211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2C2D9AF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825F24E" w14:textId="50275CC4" w:rsidR="00D32116" w:rsidRPr="00C638A7" w:rsidRDefault="006371A9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7,557</w:t>
            </w:r>
          </w:p>
        </w:tc>
        <w:tc>
          <w:tcPr>
            <w:tcW w:w="237" w:type="dxa"/>
          </w:tcPr>
          <w:p w14:paraId="72CD6B1B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4D92E3AB" w14:textId="32822397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6,133</w:t>
            </w:r>
          </w:p>
        </w:tc>
        <w:tc>
          <w:tcPr>
            <w:tcW w:w="270" w:type="dxa"/>
          </w:tcPr>
          <w:p w14:paraId="1734F083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B9FD0" w14:textId="287C8882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4,797</w:t>
            </w:r>
          </w:p>
        </w:tc>
        <w:tc>
          <w:tcPr>
            <w:tcW w:w="270" w:type="dxa"/>
          </w:tcPr>
          <w:p w14:paraId="242EE0AE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356E3F30" w14:textId="5EF70EB8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3,868</w:t>
            </w:r>
          </w:p>
        </w:tc>
      </w:tr>
      <w:tr w:rsidR="00D32116" w:rsidRPr="00C638A7" w14:paraId="17612349" w14:textId="77777777" w:rsidTr="0016367F">
        <w:trPr>
          <w:trHeight w:val="144"/>
        </w:trPr>
        <w:tc>
          <w:tcPr>
            <w:tcW w:w="3150" w:type="dxa"/>
          </w:tcPr>
          <w:p w14:paraId="1E644BCF" w14:textId="77777777" w:rsidR="00D32116" w:rsidRPr="00C638A7" w:rsidRDefault="00D32116" w:rsidP="00D3211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8BCF701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45C9AAF" w14:textId="2AB84E46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791</w:t>
            </w:r>
          </w:p>
        </w:tc>
        <w:tc>
          <w:tcPr>
            <w:tcW w:w="237" w:type="dxa"/>
          </w:tcPr>
          <w:p w14:paraId="7FA703B0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45456827" w14:textId="0F995FFA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640</w:t>
            </w:r>
          </w:p>
        </w:tc>
        <w:tc>
          <w:tcPr>
            <w:tcW w:w="270" w:type="dxa"/>
          </w:tcPr>
          <w:p w14:paraId="12B98BB1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0D1E0" w14:textId="102824AD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483</w:t>
            </w:r>
          </w:p>
        </w:tc>
        <w:tc>
          <w:tcPr>
            <w:tcW w:w="270" w:type="dxa"/>
          </w:tcPr>
          <w:p w14:paraId="32F070A4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4D1E1D91" w14:textId="620B6FC7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386</w:t>
            </w:r>
          </w:p>
        </w:tc>
      </w:tr>
      <w:tr w:rsidR="00D32116" w:rsidRPr="00C638A7" w14:paraId="6F254F76" w14:textId="77777777" w:rsidTr="0016367F">
        <w:trPr>
          <w:trHeight w:val="144"/>
        </w:trPr>
        <w:tc>
          <w:tcPr>
            <w:tcW w:w="3150" w:type="dxa"/>
          </w:tcPr>
          <w:p w14:paraId="43021C2B" w14:textId="33D78BB2" w:rsidR="00D32116" w:rsidRPr="00C638A7" w:rsidRDefault="00D32116" w:rsidP="00D3211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42FF7909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DD318D2" w14:textId="77777777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066C263B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7E035529" w14:textId="77777777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E6FAC8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FB249" w14:textId="77777777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D75602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0B9378" w14:textId="77777777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32116" w:rsidRPr="00C638A7" w14:paraId="694E862E" w14:textId="77777777" w:rsidTr="0016367F">
        <w:trPr>
          <w:trHeight w:val="144"/>
        </w:trPr>
        <w:tc>
          <w:tcPr>
            <w:tcW w:w="3150" w:type="dxa"/>
          </w:tcPr>
          <w:p w14:paraId="47A43B79" w14:textId="2E9C8732" w:rsidR="00D32116" w:rsidRPr="00C638A7" w:rsidRDefault="00D32116" w:rsidP="00D3211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</w:t>
            </w:r>
          </w:p>
          <w:p w14:paraId="028A73B8" w14:textId="77777777" w:rsidR="00D32116" w:rsidRPr="00C638A7" w:rsidRDefault="00D32116" w:rsidP="00D3211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หลักคณิตศาสตร์ประกันภัย </w:t>
            </w:r>
          </w:p>
        </w:tc>
        <w:tc>
          <w:tcPr>
            <w:tcW w:w="990" w:type="dxa"/>
          </w:tcPr>
          <w:p w14:paraId="14860D66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35F0D26" w14:textId="4993E78D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(7,850)</w:t>
            </w:r>
          </w:p>
        </w:tc>
        <w:tc>
          <w:tcPr>
            <w:tcW w:w="237" w:type="dxa"/>
          </w:tcPr>
          <w:p w14:paraId="508856C7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5A2B5CF7" w14:textId="486FC18D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(1,504)</w:t>
            </w:r>
          </w:p>
        </w:tc>
        <w:tc>
          <w:tcPr>
            <w:tcW w:w="270" w:type="dxa"/>
          </w:tcPr>
          <w:p w14:paraId="4C9A4BE4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DED1D" w14:textId="03A9EAEC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(5,606)</w:t>
            </w:r>
          </w:p>
        </w:tc>
        <w:tc>
          <w:tcPr>
            <w:tcW w:w="270" w:type="dxa"/>
          </w:tcPr>
          <w:p w14:paraId="403E71BD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6DDA4323" w14:textId="0CED82AE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(835)</w:t>
            </w:r>
          </w:p>
        </w:tc>
      </w:tr>
      <w:tr w:rsidR="00D32116" w:rsidRPr="00C638A7" w14:paraId="6D7D90D6" w14:textId="77777777" w:rsidTr="0016367F">
        <w:trPr>
          <w:trHeight w:val="144"/>
        </w:trPr>
        <w:tc>
          <w:tcPr>
            <w:tcW w:w="3150" w:type="dxa"/>
          </w:tcPr>
          <w:p w14:paraId="2191E0B6" w14:textId="77777777" w:rsidR="00D32116" w:rsidRPr="00C638A7" w:rsidRDefault="00D32116" w:rsidP="00D3211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4665D7C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61D672B" w14:textId="4DC8B1F7" w:rsidR="00D32116" w:rsidRPr="00C638A7" w:rsidRDefault="006371A9" w:rsidP="006371A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(485)</w:t>
            </w:r>
          </w:p>
        </w:tc>
        <w:tc>
          <w:tcPr>
            <w:tcW w:w="237" w:type="dxa"/>
          </w:tcPr>
          <w:p w14:paraId="010B9FB0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35F9C5DB" w14:textId="61DC4FDF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(494)</w:t>
            </w:r>
          </w:p>
        </w:tc>
        <w:tc>
          <w:tcPr>
            <w:tcW w:w="270" w:type="dxa"/>
          </w:tcPr>
          <w:p w14:paraId="4A282EC3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6C9BB" w14:textId="11F88B5F" w:rsidR="00D32116" w:rsidRPr="00C638A7" w:rsidRDefault="00D32116" w:rsidP="00D3211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DC5CB12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580C5DF6" w14:textId="3960973A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494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32116" w:rsidRPr="00C638A7" w14:paraId="7FC87E5C" w14:textId="77777777" w:rsidTr="0016367F">
        <w:trPr>
          <w:trHeight w:val="144"/>
        </w:trPr>
        <w:tc>
          <w:tcPr>
            <w:tcW w:w="3150" w:type="dxa"/>
          </w:tcPr>
          <w:p w14:paraId="161CFE73" w14:textId="77777777" w:rsidR="00D32116" w:rsidRPr="00C638A7" w:rsidRDefault="00D32116" w:rsidP="00D3211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15A2C69" w14:textId="77777777" w:rsidR="00D32116" w:rsidRPr="00C638A7" w:rsidRDefault="00D32116" w:rsidP="00D3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669F8C" w14:textId="12CAF34D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30,808</w:t>
            </w:r>
          </w:p>
        </w:tc>
        <w:tc>
          <w:tcPr>
            <w:tcW w:w="237" w:type="dxa"/>
          </w:tcPr>
          <w:p w14:paraId="1B038AD0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F115F1" w14:textId="482A5A4F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30,795</w:t>
            </w:r>
          </w:p>
        </w:tc>
        <w:tc>
          <w:tcPr>
            <w:tcW w:w="270" w:type="dxa"/>
          </w:tcPr>
          <w:p w14:paraId="48E3AA39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06274B" w14:textId="5A2C675C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18,104</w:t>
            </w:r>
          </w:p>
        </w:tc>
        <w:tc>
          <w:tcPr>
            <w:tcW w:w="270" w:type="dxa"/>
          </w:tcPr>
          <w:p w14:paraId="441E593D" w14:textId="77777777" w:rsidR="00D32116" w:rsidRPr="00C638A7" w:rsidRDefault="00D32116" w:rsidP="00D3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B524FB3" w14:textId="2A3DA867" w:rsidR="00D32116" w:rsidRPr="00C638A7" w:rsidRDefault="00D32116" w:rsidP="00D3211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18,430</w:t>
            </w:r>
          </w:p>
        </w:tc>
      </w:tr>
    </w:tbl>
    <w:p w14:paraId="03878009" w14:textId="1B7957B2" w:rsidR="00D55C50" w:rsidRPr="00C638A7" w:rsidRDefault="00D55C5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202"/>
        <w:gridCol w:w="236"/>
        <w:gridCol w:w="1183"/>
        <w:gridCol w:w="270"/>
        <w:gridCol w:w="1159"/>
        <w:gridCol w:w="270"/>
        <w:gridCol w:w="1170"/>
      </w:tblGrid>
      <w:tr w:rsidR="002E59ED" w:rsidRPr="00C638A7" w14:paraId="68AC9BD4" w14:textId="77777777" w:rsidTr="006640CD">
        <w:trPr>
          <w:trHeight w:val="20"/>
          <w:tblHeader/>
        </w:trPr>
        <w:tc>
          <w:tcPr>
            <w:tcW w:w="3798" w:type="dxa"/>
            <w:vMerge w:val="restart"/>
          </w:tcPr>
          <w:p w14:paraId="1C5A81E7" w14:textId="2B6958FC" w:rsidR="002E59ED" w:rsidRPr="00C638A7" w:rsidRDefault="002E59ED" w:rsidP="002E59ED">
            <w:pPr>
              <w:tabs>
                <w:tab w:val="clear" w:pos="227"/>
              </w:tabs>
              <w:ind w:left="-33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C638A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C638A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  <w:r w:rsidRPr="00C638A7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1" w:type="dxa"/>
            <w:gridSpan w:val="3"/>
            <w:vAlign w:val="bottom"/>
          </w:tcPr>
          <w:p w14:paraId="5736403A" w14:textId="77777777" w:rsidR="002E59ED" w:rsidRPr="00C638A7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74ACB95" w14:textId="77777777" w:rsidR="002E59ED" w:rsidRPr="00C638A7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vAlign w:val="bottom"/>
          </w:tcPr>
          <w:p w14:paraId="6B70FD26" w14:textId="77777777" w:rsidR="002E59ED" w:rsidRPr="00C638A7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38A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E59ED" w:rsidRPr="00C638A7" w14:paraId="5E30C97A" w14:textId="77777777" w:rsidTr="006640CD">
        <w:trPr>
          <w:trHeight w:val="20"/>
          <w:tblHeader/>
        </w:trPr>
        <w:tc>
          <w:tcPr>
            <w:tcW w:w="3798" w:type="dxa"/>
            <w:vMerge/>
          </w:tcPr>
          <w:p w14:paraId="40E30C20" w14:textId="77777777" w:rsidR="002E59ED" w:rsidRPr="00C638A7" w:rsidRDefault="002E59ED" w:rsidP="002E59ED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615507FB" w14:textId="7132F568" w:rsidR="002E59ED" w:rsidRPr="00C638A7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1889" w:rsidRPr="00C638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162018A7" w14:textId="77777777" w:rsidR="002E59ED" w:rsidRPr="00C638A7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85E8ACB" w14:textId="79E17DF8" w:rsidR="002E59ED" w:rsidRPr="00C638A7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1889"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DFF7C92" w14:textId="77777777" w:rsidR="002E59ED" w:rsidRPr="00C638A7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14:paraId="1D5A92F5" w14:textId="7474E3BE" w:rsidR="002E59ED" w:rsidRPr="00C638A7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5EB3" w:rsidRPr="00C638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36C47109" w14:textId="77777777" w:rsidR="002E59ED" w:rsidRPr="00C638A7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9312A4E" w14:textId="3A5CC8AD" w:rsidR="002E59ED" w:rsidRPr="00C638A7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5EB3" w:rsidRPr="00C638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E59ED" w:rsidRPr="00C638A7" w14:paraId="3B00192E" w14:textId="77777777" w:rsidTr="006640CD">
        <w:trPr>
          <w:trHeight w:val="20"/>
          <w:tblHeader/>
        </w:trPr>
        <w:tc>
          <w:tcPr>
            <w:tcW w:w="3798" w:type="dxa"/>
          </w:tcPr>
          <w:p w14:paraId="10AE30AE" w14:textId="77777777" w:rsidR="002E59ED" w:rsidRPr="00C638A7" w:rsidRDefault="002E59ED" w:rsidP="002E59E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58E3125" w14:textId="77777777" w:rsidR="002E59ED" w:rsidRPr="00C638A7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1C5EB3" w:rsidRPr="00C638A7" w14:paraId="5DF51137" w14:textId="77777777" w:rsidTr="006640CD">
        <w:trPr>
          <w:trHeight w:val="20"/>
        </w:trPr>
        <w:tc>
          <w:tcPr>
            <w:tcW w:w="3798" w:type="dxa"/>
          </w:tcPr>
          <w:p w14:paraId="0DD2D128" w14:textId="77777777" w:rsidR="001C5EB3" w:rsidRPr="00C638A7" w:rsidRDefault="001C5EB3" w:rsidP="001C5EB3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02" w:type="dxa"/>
          </w:tcPr>
          <w:p w14:paraId="6BAE9E08" w14:textId="25726FAD" w:rsidR="001C5EB3" w:rsidRPr="00C638A7" w:rsidRDefault="00161FC0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2.17</w:t>
            </w:r>
          </w:p>
        </w:tc>
        <w:tc>
          <w:tcPr>
            <w:tcW w:w="236" w:type="dxa"/>
          </w:tcPr>
          <w:p w14:paraId="24F18315" w14:textId="77777777" w:rsidR="001C5EB3" w:rsidRPr="00C638A7" w:rsidRDefault="001C5EB3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03E7EF0" w14:textId="562C00DA" w:rsidR="001C5EB3" w:rsidRPr="00C638A7" w:rsidRDefault="001C5EB3" w:rsidP="001C5EB3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2.62</w:t>
            </w:r>
          </w:p>
        </w:tc>
        <w:tc>
          <w:tcPr>
            <w:tcW w:w="270" w:type="dxa"/>
          </w:tcPr>
          <w:p w14:paraId="5898B3DF" w14:textId="77777777" w:rsidR="001C5EB3" w:rsidRPr="00C638A7" w:rsidRDefault="001C5EB3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7539676C" w14:textId="6D8528D0" w:rsidR="001C5EB3" w:rsidRPr="00C638A7" w:rsidRDefault="00161FC0" w:rsidP="001C5EB3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2.17</w:t>
            </w:r>
          </w:p>
        </w:tc>
        <w:tc>
          <w:tcPr>
            <w:tcW w:w="270" w:type="dxa"/>
          </w:tcPr>
          <w:p w14:paraId="36418C47" w14:textId="77777777" w:rsidR="001C5EB3" w:rsidRPr="00C638A7" w:rsidRDefault="001C5EB3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F44F5" w14:textId="77EF3DAB" w:rsidR="001C5EB3" w:rsidRPr="00C638A7" w:rsidRDefault="001C5EB3" w:rsidP="001C5EB3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2.62</w:t>
            </w:r>
          </w:p>
        </w:tc>
      </w:tr>
      <w:tr w:rsidR="001C5EB3" w:rsidRPr="00C638A7" w14:paraId="2B76C1E6" w14:textId="77777777" w:rsidTr="006640CD">
        <w:trPr>
          <w:trHeight w:val="20"/>
        </w:trPr>
        <w:tc>
          <w:tcPr>
            <w:tcW w:w="3798" w:type="dxa"/>
          </w:tcPr>
          <w:p w14:paraId="1DA25D40" w14:textId="77777777" w:rsidR="001C5EB3" w:rsidRPr="00C638A7" w:rsidRDefault="001C5EB3" w:rsidP="001C5EB3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02" w:type="dxa"/>
          </w:tcPr>
          <w:p w14:paraId="78E013CC" w14:textId="230C0CF6" w:rsidR="001C5EB3" w:rsidRPr="00C638A7" w:rsidRDefault="00161FC0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4764781D" w14:textId="77777777" w:rsidR="001C5EB3" w:rsidRPr="00C638A7" w:rsidRDefault="001C5EB3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460C5E0" w14:textId="7129A1A7" w:rsidR="001C5EB3" w:rsidRPr="00C638A7" w:rsidRDefault="001C5EB3" w:rsidP="001C5EB3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14:paraId="3F941E4F" w14:textId="77777777" w:rsidR="001C5EB3" w:rsidRPr="00C638A7" w:rsidRDefault="001C5EB3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305B80F6" w14:textId="25C15508" w:rsidR="001C5EB3" w:rsidRPr="00C638A7" w:rsidRDefault="00161FC0" w:rsidP="001C5EB3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416F230D" w14:textId="77777777" w:rsidR="001C5EB3" w:rsidRPr="00C638A7" w:rsidRDefault="001C5EB3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080B6" w14:textId="001D99C9" w:rsidR="001C5EB3" w:rsidRPr="00C638A7" w:rsidRDefault="001C5EB3" w:rsidP="001C5EB3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1C5EB3" w:rsidRPr="00C638A7" w14:paraId="6CACB719" w14:textId="77777777" w:rsidTr="006640CD">
        <w:trPr>
          <w:trHeight w:val="20"/>
        </w:trPr>
        <w:tc>
          <w:tcPr>
            <w:tcW w:w="3798" w:type="dxa"/>
          </w:tcPr>
          <w:p w14:paraId="05F97118" w14:textId="77777777" w:rsidR="001C5EB3" w:rsidRPr="00C638A7" w:rsidRDefault="001C5EB3" w:rsidP="001C5EB3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02" w:type="dxa"/>
          </w:tcPr>
          <w:p w14:paraId="4D7465B5" w14:textId="43F404C5" w:rsidR="001C5EB3" w:rsidRPr="00C638A7" w:rsidRDefault="00161FC0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0.00 – 58.00</w:t>
            </w:r>
          </w:p>
        </w:tc>
        <w:tc>
          <w:tcPr>
            <w:tcW w:w="236" w:type="dxa"/>
          </w:tcPr>
          <w:p w14:paraId="056EAF3E" w14:textId="77777777" w:rsidR="001C5EB3" w:rsidRPr="00C638A7" w:rsidRDefault="001C5EB3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24592E0" w14:textId="652B8A89" w:rsidR="001C5EB3" w:rsidRPr="00C638A7" w:rsidRDefault="001C5EB3" w:rsidP="001C5EB3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0.00 – 58.00</w:t>
            </w:r>
          </w:p>
        </w:tc>
        <w:tc>
          <w:tcPr>
            <w:tcW w:w="270" w:type="dxa"/>
          </w:tcPr>
          <w:p w14:paraId="42205B70" w14:textId="77777777" w:rsidR="001C5EB3" w:rsidRPr="00C638A7" w:rsidRDefault="001C5EB3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6E60BD24" w14:textId="6F423C2F" w:rsidR="001C5EB3" w:rsidRPr="00C638A7" w:rsidRDefault="00161FC0" w:rsidP="001C5EB3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 – 58.00</w:t>
            </w:r>
          </w:p>
        </w:tc>
        <w:tc>
          <w:tcPr>
            <w:tcW w:w="270" w:type="dxa"/>
          </w:tcPr>
          <w:p w14:paraId="1044FCAD" w14:textId="77777777" w:rsidR="001C5EB3" w:rsidRPr="00C638A7" w:rsidRDefault="001C5EB3" w:rsidP="001C5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E3038" w14:textId="6C34AE82" w:rsidR="001C5EB3" w:rsidRPr="00C638A7" w:rsidRDefault="001C5EB3" w:rsidP="001C5EB3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0.00 – 58.00</w:t>
            </w:r>
          </w:p>
        </w:tc>
      </w:tr>
    </w:tbl>
    <w:p w14:paraId="38F9235B" w14:textId="2C663321" w:rsidR="00163875" w:rsidRPr="00C638A7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8CE3BD7" w14:textId="58A42CBB" w:rsidR="00163875" w:rsidRPr="00C638A7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A0AB71F" w14:textId="77777777" w:rsidR="0040647D" w:rsidRPr="00C638A7" w:rsidRDefault="0040647D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E600265" w14:textId="7F817650" w:rsidR="0040647D" w:rsidRPr="00C638A7" w:rsidRDefault="0040647D" w:rsidP="00A57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638A7">
        <w:rPr>
          <w:rFonts w:asciiTheme="majorBidi" w:hAnsiTheme="majorBidi" w:cstheme="majorBidi"/>
          <w:sz w:val="30"/>
          <w:szCs w:val="30"/>
        </w:rPr>
        <w:t xml:space="preserve">31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638A7">
        <w:rPr>
          <w:rFonts w:asciiTheme="majorBidi" w:hAnsiTheme="majorBidi" w:cstheme="majorBidi"/>
          <w:sz w:val="30"/>
          <w:szCs w:val="30"/>
        </w:rPr>
        <w:t xml:space="preserve">2567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Pr="00C638A7">
        <w:rPr>
          <w:rFonts w:asciiTheme="majorBidi" w:hAnsiTheme="majorBidi" w:cstheme="majorBidi"/>
          <w:sz w:val="30"/>
          <w:szCs w:val="30"/>
        </w:rPr>
        <w:t xml:space="preserve">4.96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2566: 4.69 </w:t>
      </w: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2F86B3E3" w14:textId="68D2B4C0" w:rsidR="006A1EFA" w:rsidRPr="00C638A7" w:rsidRDefault="006A1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46EB2496" w14:textId="7748663A" w:rsidR="00163875" w:rsidRPr="00C638A7" w:rsidRDefault="00163875" w:rsidP="00515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638A7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484E4DB0" w14:textId="77777777" w:rsidR="00CB7079" w:rsidRPr="00C638A7" w:rsidRDefault="00CB7079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76496" w14:textId="7E2C9C59" w:rsidR="00163875" w:rsidRPr="00C638A7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A17E6E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6252DABA" w14:textId="1E9431B5" w:rsidR="005C55E6" w:rsidRPr="00C638A7" w:rsidRDefault="000F1167" w:rsidP="000F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990"/>
      </w:tblGrid>
      <w:tr w:rsidR="00163875" w:rsidRPr="00C638A7" w14:paraId="2EF09EA5" w14:textId="77777777" w:rsidTr="00B90F52">
        <w:trPr>
          <w:trHeight w:val="20"/>
        </w:trPr>
        <w:tc>
          <w:tcPr>
            <w:tcW w:w="4320" w:type="dxa"/>
          </w:tcPr>
          <w:p w14:paraId="07368A15" w14:textId="77777777" w:rsidR="00163875" w:rsidRPr="00C638A7" w:rsidRDefault="00163875" w:rsidP="00C45006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525C031F" w14:textId="77777777" w:rsidR="00163875" w:rsidRPr="00C638A7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63875" w:rsidRPr="00C638A7" w14:paraId="5D87CE68" w14:textId="77777777" w:rsidTr="00B90F52">
        <w:trPr>
          <w:trHeight w:val="20"/>
        </w:trPr>
        <w:tc>
          <w:tcPr>
            <w:tcW w:w="4320" w:type="dxa"/>
          </w:tcPr>
          <w:p w14:paraId="6002E65F" w14:textId="77777777" w:rsidR="00163875" w:rsidRPr="00C638A7" w:rsidRDefault="00163875" w:rsidP="00C51D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6A4CC0D2" w14:textId="77777777" w:rsidR="00163875" w:rsidRPr="00C638A7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D8E313A" w14:textId="77777777" w:rsidR="00163875" w:rsidRPr="00C638A7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30337FD" w14:textId="77777777" w:rsidR="00163875" w:rsidRPr="00C638A7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81889" w:rsidRPr="00C638A7" w14:paraId="3B5A67CA" w14:textId="77777777" w:rsidTr="00B90F52">
        <w:trPr>
          <w:trHeight w:val="20"/>
        </w:trPr>
        <w:tc>
          <w:tcPr>
            <w:tcW w:w="4320" w:type="dxa"/>
          </w:tcPr>
          <w:p w14:paraId="3E066265" w14:textId="77777777" w:rsidR="00681889" w:rsidRPr="00C638A7" w:rsidRDefault="00681889" w:rsidP="006818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5F984C6" w14:textId="51CD229B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20676FBB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B361D92" w14:textId="5AB18C19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</w:tcPr>
          <w:p w14:paraId="26192C34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EC18947" w14:textId="5D5CF8FB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51BC4015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DF356EC" w14:textId="7268D341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681889" w:rsidRPr="00C638A7" w14:paraId="181BBA2A" w14:textId="77777777" w:rsidTr="00B90F52">
        <w:trPr>
          <w:trHeight w:val="20"/>
        </w:trPr>
        <w:tc>
          <w:tcPr>
            <w:tcW w:w="4320" w:type="dxa"/>
          </w:tcPr>
          <w:p w14:paraId="164C71DF" w14:textId="77777777" w:rsidR="00681889" w:rsidRPr="00C638A7" w:rsidRDefault="00681889" w:rsidP="0068188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0DB9486A" w14:textId="77777777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81889" w:rsidRPr="00C638A7" w14:paraId="4911BFB1" w14:textId="77777777" w:rsidTr="00B90F52">
        <w:trPr>
          <w:trHeight w:val="20"/>
        </w:trPr>
        <w:tc>
          <w:tcPr>
            <w:tcW w:w="4320" w:type="dxa"/>
          </w:tcPr>
          <w:p w14:paraId="7AC1A4D0" w14:textId="77777777" w:rsidR="00681889" w:rsidRPr="00C638A7" w:rsidRDefault="00681889" w:rsidP="0068188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1DCAB4F" w14:textId="54B338A4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(1,331)</w:t>
            </w:r>
          </w:p>
        </w:tc>
        <w:tc>
          <w:tcPr>
            <w:tcW w:w="270" w:type="dxa"/>
            <w:vAlign w:val="center"/>
          </w:tcPr>
          <w:p w14:paraId="39A4D755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E5A56F" w14:textId="5F875534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(1,215)</w:t>
            </w:r>
          </w:p>
        </w:tc>
        <w:tc>
          <w:tcPr>
            <w:tcW w:w="270" w:type="dxa"/>
            <w:vAlign w:val="center"/>
          </w:tcPr>
          <w:p w14:paraId="1C0846BA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48E1847" w14:textId="163A794D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1,473</w:t>
            </w:r>
          </w:p>
        </w:tc>
        <w:tc>
          <w:tcPr>
            <w:tcW w:w="270" w:type="dxa"/>
            <w:vAlign w:val="center"/>
          </w:tcPr>
          <w:p w14:paraId="5A4612F0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D517567" w14:textId="5C8E9FC1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1,334</w:t>
            </w:r>
          </w:p>
        </w:tc>
      </w:tr>
      <w:tr w:rsidR="00681889" w:rsidRPr="00C638A7" w14:paraId="402BA7DF" w14:textId="77777777" w:rsidTr="0044074F">
        <w:trPr>
          <w:trHeight w:val="20"/>
        </w:trPr>
        <w:tc>
          <w:tcPr>
            <w:tcW w:w="4320" w:type="dxa"/>
          </w:tcPr>
          <w:p w14:paraId="48F3C9E2" w14:textId="77777777" w:rsidR="00681889" w:rsidRPr="00C638A7" w:rsidRDefault="00681889" w:rsidP="0068188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4B94C21C" w14:textId="03964629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1,523</w:t>
            </w:r>
          </w:p>
        </w:tc>
        <w:tc>
          <w:tcPr>
            <w:tcW w:w="270" w:type="dxa"/>
          </w:tcPr>
          <w:p w14:paraId="24E7924D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45D8D" w14:textId="668A3A87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1,389</w:t>
            </w:r>
          </w:p>
        </w:tc>
        <w:tc>
          <w:tcPr>
            <w:tcW w:w="270" w:type="dxa"/>
          </w:tcPr>
          <w:p w14:paraId="6DE5D24C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4C192EA" w14:textId="5983AA43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(1,405)</w:t>
            </w:r>
          </w:p>
        </w:tc>
        <w:tc>
          <w:tcPr>
            <w:tcW w:w="270" w:type="dxa"/>
          </w:tcPr>
          <w:p w14:paraId="312DE4AA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8AA1670" w14:textId="69F3E42D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</w:t>
            </w:r>
            <w:r w:rsidR="00161FC0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81889" w:rsidRPr="00C638A7" w14:paraId="7EF2E4EC" w14:textId="77777777" w:rsidTr="00B90F52">
        <w:trPr>
          <w:trHeight w:val="20"/>
        </w:trPr>
        <w:tc>
          <w:tcPr>
            <w:tcW w:w="4320" w:type="dxa"/>
          </w:tcPr>
          <w:p w14:paraId="65D3E00A" w14:textId="77777777" w:rsidR="00681889" w:rsidRPr="00C638A7" w:rsidRDefault="00681889" w:rsidP="00681889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C46CB29" w14:textId="01248A9E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(1,543)</w:t>
            </w:r>
          </w:p>
        </w:tc>
        <w:tc>
          <w:tcPr>
            <w:tcW w:w="270" w:type="dxa"/>
            <w:vAlign w:val="bottom"/>
          </w:tcPr>
          <w:p w14:paraId="12EC8A1C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B2014" w14:textId="37393E9B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(1,375)</w:t>
            </w:r>
          </w:p>
        </w:tc>
        <w:tc>
          <w:tcPr>
            <w:tcW w:w="270" w:type="dxa"/>
            <w:vAlign w:val="bottom"/>
          </w:tcPr>
          <w:p w14:paraId="698A52D0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97F490" w14:textId="71160190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915</w:t>
            </w:r>
          </w:p>
        </w:tc>
        <w:tc>
          <w:tcPr>
            <w:tcW w:w="270" w:type="dxa"/>
            <w:vAlign w:val="bottom"/>
          </w:tcPr>
          <w:p w14:paraId="328E33F2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6B99AB" w14:textId="3FF30467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732</w:t>
            </w:r>
          </w:p>
        </w:tc>
      </w:tr>
      <w:tr w:rsidR="00681889" w:rsidRPr="00C638A7" w14:paraId="6156F36B" w14:textId="77777777" w:rsidTr="00B90F52">
        <w:trPr>
          <w:trHeight w:val="20"/>
          <w:tblHeader/>
        </w:trPr>
        <w:tc>
          <w:tcPr>
            <w:tcW w:w="4320" w:type="dxa"/>
          </w:tcPr>
          <w:p w14:paraId="43F2DD6F" w14:textId="77777777" w:rsidR="00681889" w:rsidRPr="00C638A7" w:rsidRDefault="00681889" w:rsidP="00681889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639F0F2A" w14:textId="77777777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5725D486" w14:textId="7BE036B1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1889" w:rsidRPr="00C638A7" w14:paraId="55254916" w14:textId="77777777" w:rsidTr="00B90F52">
        <w:trPr>
          <w:trHeight w:val="20"/>
          <w:tblHeader/>
        </w:trPr>
        <w:tc>
          <w:tcPr>
            <w:tcW w:w="4320" w:type="dxa"/>
          </w:tcPr>
          <w:p w14:paraId="5FC5286F" w14:textId="77777777" w:rsidR="00681889" w:rsidRPr="00C638A7" w:rsidRDefault="00681889" w:rsidP="0068188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29AD1EFD" w14:textId="77777777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18AA2A1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E8DE8B5" w14:textId="77777777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81889" w:rsidRPr="00C638A7" w14:paraId="594EB16F" w14:textId="77777777" w:rsidTr="00B90F52">
        <w:trPr>
          <w:trHeight w:val="20"/>
          <w:tblHeader/>
        </w:trPr>
        <w:tc>
          <w:tcPr>
            <w:tcW w:w="4320" w:type="dxa"/>
          </w:tcPr>
          <w:p w14:paraId="1271A909" w14:textId="77777777" w:rsidR="00681889" w:rsidRPr="00C638A7" w:rsidRDefault="00681889" w:rsidP="006818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D6E8228" w14:textId="2DE1570E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038401BD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A4374E4" w14:textId="707993E2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</w:tcPr>
          <w:p w14:paraId="08E848BD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23B4284" w14:textId="7AE0C316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4673A336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D491F9D" w14:textId="4039E39F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681889" w:rsidRPr="00C638A7" w14:paraId="6B5223AC" w14:textId="77777777" w:rsidTr="00B90F52">
        <w:trPr>
          <w:trHeight w:val="20"/>
          <w:tblHeader/>
        </w:trPr>
        <w:tc>
          <w:tcPr>
            <w:tcW w:w="4320" w:type="dxa"/>
          </w:tcPr>
          <w:p w14:paraId="3AF9E2A4" w14:textId="77777777" w:rsidR="00681889" w:rsidRPr="00C638A7" w:rsidRDefault="00681889" w:rsidP="0068188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1F7875F6" w14:textId="77777777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81889" w:rsidRPr="00C638A7" w14:paraId="6B0A3BA9" w14:textId="77777777" w:rsidTr="00B90F52">
        <w:trPr>
          <w:trHeight w:val="20"/>
        </w:trPr>
        <w:tc>
          <w:tcPr>
            <w:tcW w:w="4320" w:type="dxa"/>
          </w:tcPr>
          <w:p w14:paraId="492F7E5C" w14:textId="77777777" w:rsidR="00681889" w:rsidRPr="00C638A7" w:rsidRDefault="00681889" w:rsidP="0068188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3E0F7972" w14:textId="622B7C93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(693)</w:t>
            </w:r>
          </w:p>
        </w:tc>
        <w:tc>
          <w:tcPr>
            <w:tcW w:w="270" w:type="dxa"/>
            <w:vAlign w:val="center"/>
          </w:tcPr>
          <w:p w14:paraId="72B2E513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0B01DD" w14:textId="0AD6244F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(655)</w:t>
            </w:r>
          </w:p>
        </w:tc>
        <w:tc>
          <w:tcPr>
            <w:tcW w:w="270" w:type="dxa"/>
            <w:vAlign w:val="center"/>
          </w:tcPr>
          <w:p w14:paraId="45534DC8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7DBCAF9" w14:textId="59527B40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769</w:t>
            </w:r>
          </w:p>
        </w:tc>
        <w:tc>
          <w:tcPr>
            <w:tcW w:w="270" w:type="dxa"/>
            <w:vAlign w:val="center"/>
          </w:tcPr>
          <w:p w14:paraId="360679B7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178315B" w14:textId="26A66F34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718</w:t>
            </w:r>
          </w:p>
        </w:tc>
      </w:tr>
      <w:tr w:rsidR="00681889" w:rsidRPr="00C638A7" w14:paraId="047A2E07" w14:textId="77777777" w:rsidTr="00B90F52">
        <w:trPr>
          <w:trHeight w:val="20"/>
        </w:trPr>
        <w:tc>
          <w:tcPr>
            <w:tcW w:w="4320" w:type="dxa"/>
          </w:tcPr>
          <w:p w14:paraId="029FA6CD" w14:textId="77777777" w:rsidR="00681889" w:rsidRPr="00C638A7" w:rsidRDefault="00681889" w:rsidP="0068188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41CEC93C" w14:textId="043ED2B8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824</w:t>
            </w:r>
          </w:p>
        </w:tc>
        <w:tc>
          <w:tcPr>
            <w:tcW w:w="270" w:type="dxa"/>
          </w:tcPr>
          <w:p w14:paraId="350AD692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66C5D" w14:textId="0E807267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777</w:t>
            </w:r>
          </w:p>
        </w:tc>
        <w:tc>
          <w:tcPr>
            <w:tcW w:w="270" w:type="dxa"/>
          </w:tcPr>
          <w:p w14:paraId="6C081701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77EDF" w14:textId="51E281AA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(759)</w:t>
            </w:r>
          </w:p>
        </w:tc>
        <w:tc>
          <w:tcPr>
            <w:tcW w:w="270" w:type="dxa"/>
          </w:tcPr>
          <w:p w14:paraId="567AEE14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C5087" w14:textId="07CC5EB6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(724)</w:t>
            </w:r>
          </w:p>
        </w:tc>
      </w:tr>
      <w:tr w:rsidR="00681889" w:rsidRPr="00C638A7" w14:paraId="7E803F4E" w14:textId="77777777" w:rsidTr="00B90F52">
        <w:trPr>
          <w:trHeight w:val="20"/>
        </w:trPr>
        <w:tc>
          <w:tcPr>
            <w:tcW w:w="4320" w:type="dxa"/>
          </w:tcPr>
          <w:p w14:paraId="5E4473FE" w14:textId="77777777" w:rsidR="00681889" w:rsidRPr="00C638A7" w:rsidRDefault="00681889" w:rsidP="00681889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322D2FC" w14:textId="4010FA76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(809)</w:t>
            </w:r>
          </w:p>
        </w:tc>
        <w:tc>
          <w:tcPr>
            <w:tcW w:w="270" w:type="dxa"/>
            <w:vAlign w:val="bottom"/>
          </w:tcPr>
          <w:p w14:paraId="6A04BCC0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C9FC3A" w14:textId="665A4028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(734)</w:t>
            </w:r>
          </w:p>
        </w:tc>
        <w:tc>
          <w:tcPr>
            <w:tcW w:w="270" w:type="dxa"/>
            <w:vAlign w:val="bottom"/>
          </w:tcPr>
          <w:p w14:paraId="29DE0BD2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784D75" w14:textId="0104085F" w:rsidR="00681889" w:rsidRPr="00C638A7" w:rsidRDefault="00161FC0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491</w:t>
            </w:r>
          </w:p>
        </w:tc>
        <w:tc>
          <w:tcPr>
            <w:tcW w:w="270" w:type="dxa"/>
            <w:vAlign w:val="bottom"/>
          </w:tcPr>
          <w:p w14:paraId="10405700" w14:textId="77777777" w:rsidR="00681889" w:rsidRPr="00C638A7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565825" w14:textId="084A551D" w:rsidR="00681889" w:rsidRPr="00C638A7" w:rsidRDefault="00681889" w:rsidP="0068188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375</w:t>
            </w:r>
          </w:p>
        </w:tc>
      </w:tr>
    </w:tbl>
    <w:p w14:paraId="24C914D4" w14:textId="073780E0" w:rsidR="00D55C50" w:rsidRPr="00C638A7" w:rsidRDefault="00D55C50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27FE61C" w14:textId="5021B4F1" w:rsidR="003D55D5" w:rsidRPr="00C638A7" w:rsidRDefault="003D55D5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ส่วนเกินมูลค่าหุ้นสามัญ</w:t>
      </w:r>
    </w:p>
    <w:p w14:paraId="05681E93" w14:textId="0669A155" w:rsidR="003D55D5" w:rsidRPr="00C638A7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D5EE8A3" w14:textId="0D400E30" w:rsidR="003D55D5" w:rsidRPr="00C638A7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8034B" w:rsidRPr="00C638A7">
        <w:rPr>
          <w:rFonts w:asciiTheme="majorBidi" w:hAnsiTheme="majorBidi" w:cstheme="majorBidi"/>
          <w:sz w:val="30"/>
          <w:szCs w:val="30"/>
        </w:rPr>
        <w:t>2535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28034B" w:rsidRPr="00C638A7">
        <w:rPr>
          <w:rFonts w:asciiTheme="majorBidi" w:hAnsiTheme="majorBidi" w:cstheme="majorBidi"/>
          <w:sz w:val="30"/>
          <w:szCs w:val="30"/>
        </w:rPr>
        <w:t>51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B9EB2BF" w14:textId="77777777" w:rsidR="003D55D5" w:rsidRPr="00C638A7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92A8130" w14:textId="5DAFC5D5" w:rsidR="0042041A" w:rsidRPr="00C638A7" w:rsidRDefault="0042041A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6EAB0B44" w14:textId="77777777" w:rsidR="0086450E" w:rsidRPr="00C638A7" w:rsidRDefault="0086450E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32DC2138" w14:textId="111BF0B6" w:rsidR="0042041A" w:rsidRPr="00C638A7" w:rsidRDefault="009A1C40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8D12E9" w:rsidRPr="00C638A7">
        <w:rPr>
          <w:rFonts w:asciiTheme="majorBidi" w:hAnsiTheme="majorBidi" w:cstheme="majorBidi"/>
          <w:sz w:val="30"/>
          <w:szCs w:val="30"/>
        </w:rPr>
        <w:t xml:space="preserve"> 2535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638A7">
        <w:rPr>
          <w:rFonts w:asciiTheme="majorBidi" w:hAnsiTheme="majorBidi" w:cstheme="majorBidi"/>
          <w:sz w:val="30"/>
          <w:szCs w:val="30"/>
        </w:rPr>
        <w:t>116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ED0276" w:rsidRPr="00C638A7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จะต้องจัดสรรทุนสำรอง (“สำรองตามกฎหมาย”) อย่างน้อยร้อยละ </w:t>
      </w:r>
      <w:r w:rsidRPr="00C638A7">
        <w:rPr>
          <w:rFonts w:asciiTheme="majorBidi" w:hAnsiTheme="majorBidi" w:cstheme="majorBidi"/>
          <w:sz w:val="30"/>
          <w:szCs w:val="30"/>
        </w:rPr>
        <w:t>5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638A7">
        <w:rPr>
          <w:rFonts w:asciiTheme="majorBidi" w:hAnsiTheme="majorBidi" w:cstheme="majorBidi"/>
          <w:sz w:val="30"/>
          <w:szCs w:val="30"/>
        </w:rPr>
        <w:t>10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BBA255B" w14:textId="0F37E908" w:rsidR="00FD0663" w:rsidRPr="00C638A7" w:rsidRDefault="000F1167" w:rsidP="000F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</w:rPr>
        <w:br w:type="page"/>
      </w:r>
    </w:p>
    <w:p w14:paraId="2C463F55" w14:textId="77777777" w:rsidR="00F77590" w:rsidRPr="00C638A7" w:rsidRDefault="00F77590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DF86D48" w14:textId="77777777" w:rsidR="00F77590" w:rsidRPr="00C638A7" w:rsidRDefault="00F77590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28582F80" w14:textId="0E42E1F1" w:rsidR="005906C4" w:rsidRPr="00C638A7" w:rsidRDefault="005906C4" w:rsidP="005906C4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DE7B47" w:rsidRPr="00C638A7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</w:t>
      </w:r>
      <w:r w:rsidRPr="00C638A7">
        <w:rPr>
          <w:rFonts w:asciiTheme="majorBidi" w:hAnsiTheme="majorBidi" w:cstheme="majorBidi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F19E25E" w14:textId="77777777" w:rsidR="005C55E6" w:rsidRPr="00C638A7" w:rsidRDefault="005C55E6" w:rsidP="005906C4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E852EFB" w14:textId="69C91742" w:rsidR="00022865" w:rsidRPr="00C638A7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36684C7E" w14:textId="77777777" w:rsidR="00022865" w:rsidRPr="00C638A7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A4B5A89" w14:textId="657AECF3" w:rsidR="00022865" w:rsidRPr="00C638A7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6004F7" w:rsidRPr="00C638A7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C638A7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ว่ากลุ่มบริษัทดำเนินกิจการในส่วนงานธุรกิจเดียวคือธุรกิจอาหาร ดังนั้น</w:t>
      </w:r>
      <w:r w:rsidR="00B571AF" w:rsidRPr="00C638A7">
        <w:rPr>
          <w:rFonts w:asciiTheme="majorBidi" w:hAnsiTheme="majorBidi" w:cstheme="majorBidi"/>
          <w:sz w:val="30"/>
          <w:szCs w:val="30"/>
          <w:cs/>
        </w:rPr>
        <w:t>จึงมีส่วนงานที่รายงานเพียงส่วนเดียว</w:t>
      </w:r>
    </w:p>
    <w:p w14:paraId="17DD0EAB" w14:textId="77777777" w:rsidR="00022865" w:rsidRPr="00C638A7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168861E2" w14:textId="77777777" w:rsidR="00022865" w:rsidRPr="00C638A7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091FD194" w14:textId="77777777" w:rsidR="00022865" w:rsidRPr="00C638A7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1A1B959" w14:textId="74506E16" w:rsidR="00A2425A" w:rsidRPr="00C638A7" w:rsidRDefault="00022865" w:rsidP="00A24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101A4192" w14:textId="77777777" w:rsidR="000F1167" w:rsidRPr="00C638A7" w:rsidRDefault="000F1167" w:rsidP="00EC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5186C9B" w14:textId="6EF38AA1" w:rsidR="00EC3EAC" w:rsidRPr="00C638A7" w:rsidRDefault="00EC3EAC" w:rsidP="00EC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50B2849" w14:textId="77777777" w:rsidR="003345CF" w:rsidRPr="00C638A7" w:rsidRDefault="003345CF" w:rsidP="00C7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82"/>
        <w:gridCol w:w="271"/>
        <w:gridCol w:w="1080"/>
        <w:gridCol w:w="269"/>
        <w:gridCol w:w="1080"/>
        <w:gridCol w:w="271"/>
        <w:gridCol w:w="1078"/>
      </w:tblGrid>
      <w:tr w:rsidR="003345CF" w:rsidRPr="00C638A7" w14:paraId="51486FD9" w14:textId="77777777" w:rsidTr="00C67D5B">
        <w:trPr>
          <w:tblHeader/>
        </w:trPr>
        <w:tc>
          <w:tcPr>
            <w:tcW w:w="2311" w:type="pct"/>
          </w:tcPr>
          <w:p w14:paraId="78155846" w14:textId="77777777" w:rsidR="003345CF" w:rsidRPr="00C638A7" w:rsidRDefault="003345CF" w:rsidP="004332D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75" w:type="pct"/>
            <w:gridSpan w:val="3"/>
            <w:shd w:val="clear" w:color="auto" w:fill="auto"/>
          </w:tcPr>
          <w:p w14:paraId="65E87AE0" w14:textId="77777777" w:rsidR="003345CF" w:rsidRPr="00C638A7" w:rsidRDefault="003345CF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2BED08C" w14:textId="77777777" w:rsidR="003345CF" w:rsidRPr="00C638A7" w:rsidRDefault="003345CF" w:rsidP="0043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73" w:type="pct"/>
            <w:gridSpan w:val="3"/>
            <w:shd w:val="clear" w:color="auto" w:fill="auto"/>
            <w:vAlign w:val="bottom"/>
          </w:tcPr>
          <w:p w14:paraId="0D53574A" w14:textId="77777777" w:rsidR="003345CF" w:rsidRPr="00C638A7" w:rsidRDefault="003345CF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E03" w:rsidRPr="00C638A7" w14:paraId="52CE4528" w14:textId="77777777" w:rsidTr="0054169F">
        <w:trPr>
          <w:tblHeader/>
        </w:trPr>
        <w:tc>
          <w:tcPr>
            <w:tcW w:w="2311" w:type="pct"/>
          </w:tcPr>
          <w:p w14:paraId="62F7B9FC" w14:textId="77777777" w:rsidR="00D97E03" w:rsidRPr="00C638A7" w:rsidRDefault="00D97E03" w:rsidP="00D97E0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สำหรับปีสิ้นสุดวันที่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4A6F6CD" w14:textId="6C0143BA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456F2C9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6ACDA78" w14:textId="422200A5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  <w:shd w:val="clear" w:color="auto" w:fill="auto"/>
          </w:tcPr>
          <w:p w14:paraId="2045F215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664C3DB" w14:textId="453E6380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  <w:vAlign w:val="center"/>
          </w:tcPr>
          <w:p w14:paraId="52BA7330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14:paraId="55E1CEFB" w14:textId="03584341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97E03" w:rsidRPr="00C638A7" w14:paraId="0A06876E" w14:textId="77777777" w:rsidTr="00C67D5B">
        <w:trPr>
          <w:tblHeader/>
        </w:trPr>
        <w:tc>
          <w:tcPr>
            <w:tcW w:w="2311" w:type="pct"/>
          </w:tcPr>
          <w:p w14:paraId="4E3FDE6E" w14:textId="77777777" w:rsidR="00D97E03" w:rsidRPr="00C638A7" w:rsidRDefault="00D97E03" w:rsidP="00D97E0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89" w:type="pct"/>
            <w:gridSpan w:val="7"/>
            <w:shd w:val="clear" w:color="auto" w:fill="auto"/>
          </w:tcPr>
          <w:p w14:paraId="03450612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E03" w:rsidRPr="00C638A7" w14:paraId="526A4C59" w14:textId="77777777" w:rsidTr="009D45CE">
        <w:tc>
          <w:tcPr>
            <w:tcW w:w="2311" w:type="pct"/>
          </w:tcPr>
          <w:p w14:paraId="378644DB" w14:textId="77777777" w:rsidR="00D97E03" w:rsidRPr="00C638A7" w:rsidRDefault="00D97E03" w:rsidP="00D97E0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67" w:type="pct"/>
            <w:shd w:val="clear" w:color="auto" w:fill="auto"/>
          </w:tcPr>
          <w:p w14:paraId="350C5161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49AB9E6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EDA8738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08240F2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0022FF8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EF735CE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0CD7EB4B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E03" w:rsidRPr="00C638A7" w14:paraId="266D289E" w14:textId="77777777" w:rsidTr="00FB5DE1">
        <w:tc>
          <w:tcPr>
            <w:tcW w:w="2311" w:type="pct"/>
          </w:tcPr>
          <w:p w14:paraId="52FFE3B3" w14:textId="0294B430" w:rsidR="00D97E03" w:rsidRPr="00C638A7" w:rsidRDefault="00D97E03" w:rsidP="00D97E0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รายได้จากการขาย</w:t>
            </w:r>
            <w:r w:rsidRPr="00C638A7">
              <w:rPr>
                <w:rFonts w:asciiTheme="majorBidi" w:hAnsiTheme="majorBidi" w:cstheme="majorBidi" w:hint="cs"/>
                <w:cs/>
                <w:lang w:val="en-US"/>
              </w:rPr>
              <w:t>อาหารและเครื่องดื่ม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F1D0C" w14:textId="7BD7E2B7" w:rsidR="00D97E03" w:rsidRPr="00C638A7" w:rsidRDefault="00925C7D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3,123,735</w:t>
            </w:r>
          </w:p>
        </w:tc>
        <w:tc>
          <w:tcPr>
            <w:tcW w:w="142" w:type="pct"/>
            <w:shd w:val="clear" w:color="auto" w:fill="auto"/>
          </w:tcPr>
          <w:p w14:paraId="4D9A3917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08CF821" w14:textId="205B408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3,146,994</w:t>
            </w:r>
          </w:p>
        </w:tc>
        <w:tc>
          <w:tcPr>
            <w:tcW w:w="141" w:type="pct"/>
            <w:shd w:val="clear" w:color="auto" w:fill="auto"/>
          </w:tcPr>
          <w:p w14:paraId="2B17DC7C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4D725A5C" w14:textId="40608A39" w:rsidR="00D97E03" w:rsidRPr="00C638A7" w:rsidRDefault="00173A3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701690B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4C279ADF" w14:textId="29350A44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E03" w:rsidRPr="00C638A7" w14:paraId="08CD9A08" w14:textId="77777777" w:rsidTr="00FB5DE1">
        <w:tc>
          <w:tcPr>
            <w:tcW w:w="2311" w:type="pct"/>
          </w:tcPr>
          <w:p w14:paraId="3CA02E5C" w14:textId="4AA8F07A" w:rsidR="00D97E03" w:rsidRPr="00C638A7" w:rsidRDefault="00D97E03" w:rsidP="00D97E0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="Angsana New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F4FAB" w14:textId="5F461DA7" w:rsidR="00D97E03" w:rsidRPr="00C638A7" w:rsidRDefault="00925C7D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865,668</w:t>
            </w:r>
          </w:p>
        </w:tc>
        <w:tc>
          <w:tcPr>
            <w:tcW w:w="142" w:type="pct"/>
            <w:shd w:val="clear" w:color="auto" w:fill="auto"/>
          </w:tcPr>
          <w:p w14:paraId="14404192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020277B" w14:textId="613BFFDF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684,880</w:t>
            </w:r>
          </w:p>
        </w:tc>
        <w:tc>
          <w:tcPr>
            <w:tcW w:w="141" w:type="pct"/>
            <w:shd w:val="clear" w:color="auto" w:fill="auto"/>
          </w:tcPr>
          <w:p w14:paraId="6C9737F4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004A742C" w14:textId="52A37D41" w:rsidR="00D97E03" w:rsidRPr="00C638A7" w:rsidRDefault="00173A3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3576678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0B02E310" w14:textId="54B01CF0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E03" w:rsidRPr="00C638A7" w14:paraId="468C509B" w14:textId="77777777" w:rsidTr="00FB5DE1">
        <w:tc>
          <w:tcPr>
            <w:tcW w:w="2311" w:type="pct"/>
          </w:tcPr>
          <w:p w14:paraId="44BBF370" w14:textId="77777777" w:rsidR="00D97E03" w:rsidRPr="00C638A7" w:rsidRDefault="00D97E03" w:rsidP="00D97E0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6F8CF" w14:textId="2017352A" w:rsidR="00D97E03" w:rsidRPr="00C638A7" w:rsidRDefault="009949C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173A34" w:rsidRPr="00C638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173A34" w:rsidRPr="00C638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64341755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D6FF4B7" w14:textId="41019EDF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83,117</w:t>
            </w:r>
          </w:p>
        </w:tc>
        <w:tc>
          <w:tcPr>
            <w:tcW w:w="141" w:type="pct"/>
            <w:shd w:val="clear" w:color="auto" w:fill="auto"/>
          </w:tcPr>
          <w:p w14:paraId="0B0BEC59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6376B9F8" w14:textId="65090A91" w:rsidR="00D97E03" w:rsidRPr="00C638A7" w:rsidRDefault="00173A3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C93C4E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2F1B54AE" w14:textId="230F383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E03" w:rsidRPr="00C638A7" w14:paraId="1E0829F9" w14:textId="77777777" w:rsidTr="000F3744">
        <w:tc>
          <w:tcPr>
            <w:tcW w:w="2311" w:type="pct"/>
          </w:tcPr>
          <w:p w14:paraId="0FFD2965" w14:textId="370951BF" w:rsidR="00D97E03" w:rsidRPr="00C638A7" w:rsidRDefault="00D97E03" w:rsidP="00D97E0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รายได้ค่าบริหารจัดการและอื่น</w:t>
            </w:r>
            <w:r w:rsidRPr="00C638A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638A7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567" w:type="pct"/>
            <w:shd w:val="clear" w:color="auto" w:fill="auto"/>
          </w:tcPr>
          <w:p w14:paraId="7E29CE6C" w14:textId="51F205AD" w:rsidR="00D97E03" w:rsidRPr="00C638A7" w:rsidRDefault="00173A3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4E0F10F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48C8E9C" w14:textId="76A06322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F47DF6B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3530988" w14:textId="4E15338A" w:rsidR="00D97E03" w:rsidRPr="00C638A7" w:rsidRDefault="00173A3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363,787</w:t>
            </w:r>
          </w:p>
        </w:tc>
        <w:tc>
          <w:tcPr>
            <w:tcW w:w="142" w:type="pct"/>
          </w:tcPr>
          <w:p w14:paraId="23A14B0C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7DC8DE61" w14:textId="1BD31343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387,478</w:t>
            </w:r>
          </w:p>
        </w:tc>
      </w:tr>
      <w:tr w:rsidR="00D97E03" w:rsidRPr="00C638A7" w14:paraId="72F013BD" w14:textId="77777777" w:rsidTr="009D45CE">
        <w:tc>
          <w:tcPr>
            <w:tcW w:w="2311" w:type="pct"/>
          </w:tcPr>
          <w:p w14:paraId="3A3EFD50" w14:textId="77777777" w:rsidR="00D97E03" w:rsidRPr="00C638A7" w:rsidRDefault="00D97E03" w:rsidP="00D97E0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D88C752" w14:textId="7C84739E" w:rsidR="00D97E03" w:rsidRPr="00C638A7" w:rsidRDefault="009949C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4,066,034</w:t>
            </w:r>
          </w:p>
        </w:tc>
        <w:tc>
          <w:tcPr>
            <w:tcW w:w="142" w:type="pct"/>
          </w:tcPr>
          <w:p w14:paraId="235365CA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174B76B" w14:textId="079D6B1E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3,914,991</w:t>
            </w:r>
          </w:p>
        </w:tc>
        <w:tc>
          <w:tcPr>
            <w:tcW w:w="141" w:type="pct"/>
          </w:tcPr>
          <w:p w14:paraId="05AD7731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AC234D1" w14:textId="23FCF023" w:rsidR="00D97E03" w:rsidRPr="00C638A7" w:rsidRDefault="00173A3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363,787</w:t>
            </w:r>
          </w:p>
        </w:tc>
        <w:tc>
          <w:tcPr>
            <w:tcW w:w="142" w:type="pct"/>
          </w:tcPr>
          <w:p w14:paraId="37712199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A22C519" w14:textId="318AA611" w:rsidR="00D97E03" w:rsidRPr="00C638A7" w:rsidRDefault="00D97E03" w:rsidP="00E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387,478</w:t>
            </w:r>
          </w:p>
        </w:tc>
      </w:tr>
      <w:tr w:rsidR="00D97E03" w:rsidRPr="00C638A7" w14:paraId="2E7CF1A0" w14:textId="77777777" w:rsidTr="009D45CE">
        <w:tc>
          <w:tcPr>
            <w:tcW w:w="2311" w:type="pct"/>
          </w:tcPr>
          <w:p w14:paraId="2C5F357D" w14:textId="77777777" w:rsidR="00D97E03" w:rsidRPr="00C638A7" w:rsidRDefault="00D97E03" w:rsidP="00D97E0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67" w:type="pct"/>
            <w:shd w:val="clear" w:color="auto" w:fill="auto"/>
          </w:tcPr>
          <w:p w14:paraId="5B93C577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F0B43E4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E385D9D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36C3D6E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A7D864A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95C336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586ED20C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E03" w:rsidRPr="00C638A7" w14:paraId="5B862CE3" w14:textId="77777777" w:rsidTr="00FB5DE1">
        <w:tc>
          <w:tcPr>
            <w:tcW w:w="2311" w:type="pct"/>
          </w:tcPr>
          <w:p w14:paraId="0A4E43BF" w14:textId="77777777" w:rsidR="00D97E03" w:rsidRPr="00C638A7" w:rsidRDefault="00D97E03" w:rsidP="00D97E0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ณ เวลาใดเวลาหนึ่ง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9A7D6" w14:textId="0500A082" w:rsidR="00D97E03" w:rsidRPr="00C638A7" w:rsidRDefault="002831FD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3,989,403</w:t>
            </w:r>
          </w:p>
        </w:tc>
        <w:tc>
          <w:tcPr>
            <w:tcW w:w="142" w:type="pct"/>
            <w:shd w:val="clear" w:color="auto" w:fill="auto"/>
          </w:tcPr>
          <w:p w14:paraId="76F8B872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EC8E96C" w14:textId="40FB4E69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831FD" w:rsidRPr="00C638A7">
              <w:rPr>
                <w:rFonts w:asciiTheme="majorBidi" w:hAnsiTheme="majorBidi" w:cstheme="majorBidi"/>
                <w:sz w:val="30"/>
                <w:szCs w:val="30"/>
              </w:rPr>
              <w:t>831,874</w:t>
            </w:r>
          </w:p>
        </w:tc>
        <w:tc>
          <w:tcPr>
            <w:tcW w:w="141" w:type="pct"/>
            <w:shd w:val="clear" w:color="auto" w:fill="auto"/>
          </w:tcPr>
          <w:p w14:paraId="3CAF9F63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388279EC" w14:textId="02A7103B" w:rsidR="00D97E03" w:rsidRPr="00C638A7" w:rsidRDefault="00173A3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8C2E3A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1CD6123B" w14:textId="5450B95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E03" w:rsidRPr="00C638A7" w14:paraId="18E95C63" w14:textId="77777777" w:rsidTr="00FB5DE1">
        <w:tc>
          <w:tcPr>
            <w:tcW w:w="2311" w:type="pct"/>
          </w:tcPr>
          <w:p w14:paraId="4574E26F" w14:textId="77777777" w:rsidR="00D97E03" w:rsidRPr="00C638A7" w:rsidRDefault="00D97E03" w:rsidP="00D97E0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ตลอดช่วงเวลาหนึ่ง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F95F1" w14:textId="5F6578C5" w:rsidR="00D97E03" w:rsidRPr="00C638A7" w:rsidRDefault="002831FD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76,631</w:t>
            </w:r>
          </w:p>
        </w:tc>
        <w:tc>
          <w:tcPr>
            <w:tcW w:w="142" w:type="pct"/>
            <w:shd w:val="clear" w:color="auto" w:fill="auto"/>
          </w:tcPr>
          <w:p w14:paraId="46C7FB51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101382F" w14:textId="2A352F1B" w:rsidR="00D97E03" w:rsidRPr="00C638A7" w:rsidRDefault="002831FD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83,117</w:t>
            </w:r>
          </w:p>
        </w:tc>
        <w:tc>
          <w:tcPr>
            <w:tcW w:w="141" w:type="pct"/>
            <w:shd w:val="clear" w:color="auto" w:fill="auto"/>
          </w:tcPr>
          <w:p w14:paraId="26D509D0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5E646E1" w14:textId="2B38EA6D" w:rsidR="00D97E03" w:rsidRPr="00C638A7" w:rsidRDefault="00173A3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363,787</w:t>
            </w:r>
          </w:p>
        </w:tc>
        <w:tc>
          <w:tcPr>
            <w:tcW w:w="142" w:type="pct"/>
          </w:tcPr>
          <w:p w14:paraId="7E3A14AB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1537CE13" w14:textId="20E81FA9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387,478</w:t>
            </w:r>
          </w:p>
        </w:tc>
      </w:tr>
      <w:tr w:rsidR="00D97E03" w:rsidRPr="00C638A7" w14:paraId="51B81001" w14:textId="77777777" w:rsidTr="009D45CE">
        <w:tc>
          <w:tcPr>
            <w:tcW w:w="2311" w:type="pct"/>
          </w:tcPr>
          <w:p w14:paraId="4B89FF41" w14:textId="77777777" w:rsidR="00D97E03" w:rsidRPr="00C638A7" w:rsidRDefault="00D97E03" w:rsidP="00D97E0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81250C9" w14:textId="350949CA" w:rsidR="00D97E03" w:rsidRPr="00C638A7" w:rsidRDefault="00173A3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4,066,034</w:t>
            </w:r>
          </w:p>
        </w:tc>
        <w:tc>
          <w:tcPr>
            <w:tcW w:w="142" w:type="pct"/>
          </w:tcPr>
          <w:p w14:paraId="41B1DF46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FCF595E" w14:textId="59B9CFCB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3,914,991</w:t>
            </w:r>
          </w:p>
        </w:tc>
        <w:tc>
          <w:tcPr>
            <w:tcW w:w="141" w:type="pct"/>
          </w:tcPr>
          <w:p w14:paraId="30A45C4B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C75675D" w14:textId="41861EDB" w:rsidR="00D97E03" w:rsidRPr="00C638A7" w:rsidRDefault="00173A34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363,787</w:t>
            </w:r>
          </w:p>
        </w:tc>
        <w:tc>
          <w:tcPr>
            <w:tcW w:w="142" w:type="pct"/>
          </w:tcPr>
          <w:p w14:paraId="2F0B2484" w14:textId="77777777" w:rsidR="00D97E03" w:rsidRPr="00C638A7" w:rsidRDefault="00D97E03" w:rsidP="00D97E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984AB9A" w14:textId="781BE719" w:rsidR="00D97E03" w:rsidRPr="00C638A7" w:rsidRDefault="00D97E03" w:rsidP="00E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387,478</w:t>
            </w:r>
          </w:p>
        </w:tc>
      </w:tr>
    </w:tbl>
    <w:p w14:paraId="172C762A" w14:textId="5B772317" w:rsidR="003B3F55" w:rsidRPr="00C638A7" w:rsidRDefault="003B3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12"/>
          <w:szCs w:val="12"/>
        </w:rPr>
      </w:pPr>
    </w:p>
    <w:p w14:paraId="6D28CB2D" w14:textId="4EE63492" w:rsidR="00682E13" w:rsidRPr="00C638A7" w:rsidRDefault="000F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C638A7"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52CA010E" w14:textId="62F335F9" w:rsidR="00682E13" w:rsidRPr="00C638A7" w:rsidRDefault="00682E13" w:rsidP="00682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528EDF16" w14:textId="77777777" w:rsidR="00682E13" w:rsidRPr="00C638A7" w:rsidRDefault="00682E13" w:rsidP="00682E1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73"/>
        <w:gridCol w:w="988"/>
        <w:gridCol w:w="269"/>
        <w:gridCol w:w="1093"/>
        <w:gridCol w:w="267"/>
        <w:gridCol w:w="979"/>
        <w:gridCol w:w="267"/>
        <w:gridCol w:w="994"/>
      </w:tblGrid>
      <w:tr w:rsidR="006128BC" w:rsidRPr="00C638A7" w14:paraId="16977C79" w14:textId="77777777" w:rsidTr="00682E13">
        <w:trPr>
          <w:tblHeader/>
        </w:trPr>
        <w:tc>
          <w:tcPr>
            <w:tcW w:w="2311" w:type="pct"/>
          </w:tcPr>
          <w:p w14:paraId="2D02F427" w14:textId="7E1606D2" w:rsidR="006128BC" w:rsidRPr="00C638A7" w:rsidRDefault="00682E13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3" w:type="pct"/>
          </w:tcPr>
          <w:p w14:paraId="655D4C7D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pct"/>
            <w:gridSpan w:val="3"/>
          </w:tcPr>
          <w:p w14:paraId="474C4CD3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552C0654" w14:textId="77777777" w:rsidR="006128BC" w:rsidRPr="00C638A7" w:rsidRDefault="006128BC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3"/>
            <w:vAlign w:val="bottom"/>
          </w:tcPr>
          <w:p w14:paraId="14FBAFE4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8BC" w:rsidRPr="00C638A7" w14:paraId="446DC351" w14:textId="77777777" w:rsidTr="00682E13">
        <w:trPr>
          <w:tblHeader/>
        </w:trPr>
        <w:tc>
          <w:tcPr>
            <w:tcW w:w="2311" w:type="pct"/>
          </w:tcPr>
          <w:p w14:paraId="4C8EDBBD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F90BAD4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" w:type="pct"/>
            <w:vAlign w:val="center"/>
          </w:tcPr>
          <w:p w14:paraId="0E5C1057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  <w:vAlign w:val="center"/>
          </w:tcPr>
          <w:p w14:paraId="7CEB8B5B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34E1346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15464FF4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" w:type="pct"/>
            <w:vAlign w:val="center"/>
          </w:tcPr>
          <w:p w14:paraId="4576104B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0" w:type="pct"/>
            <w:vAlign w:val="center"/>
          </w:tcPr>
          <w:p w14:paraId="5D5BE01E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center"/>
          </w:tcPr>
          <w:p w14:paraId="28B1B4B1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128BC" w:rsidRPr="00C638A7" w14:paraId="5572AB07" w14:textId="77777777" w:rsidTr="00682E13">
        <w:trPr>
          <w:tblHeader/>
        </w:trPr>
        <w:tc>
          <w:tcPr>
            <w:tcW w:w="2311" w:type="pct"/>
          </w:tcPr>
          <w:p w14:paraId="41EACC2C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7A79457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22F2BE13" w14:textId="77777777" w:rsidR="006128BC" w:rsidRPr="00C638A7" w:rsidRDefault="006128BC" w:rsidP="0025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28BC" w:rsidRPr="00C638A7" w14:paraId="4B28CAA4" w14:textId="77777777" w:rsidTr="00682E13">
        <w:tc>
          <w:tcPr>
            <w:tcW w:w="2311" w:type="pct"/>
          </w:tcPr>
          <w:p w14:paraId="2B181A5D" w14:textId="25259E8C" w:rsidR="006128BC" w:rsidRPr="00C638A7" w:rsidRDefault="00682E13" w:rsidP="00256AB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 w:hint="cs"/>
                <w:cs/>
                <w:lang w:val="en-US"/>
              </w:rPr>
              <w:t>รายได้รับล่วงหน้ารอตัดบัญชี</w:t>
            </w:r>
          </w:p>
        </w:tc>
        <w:tc>
          <w:tcPr>
            <w:tcW w:w="143" w:type="pct"/>
          </w:tcPr>
          <w:p w14:paraId="56B82E10" w14:textId="77777777" w:rsidR="006128BC" w:rsidRPr="00C638A7" w:rsidRDefault="006128BC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72CBF234" w14:textId="69938B21" w:rsidR="006128BC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46,702</w:t>
            </w:r>
          </w:p>
        </w:tc>
        <w:tc>
          <w:tcPr>
            <w:tcW w:w="141" w:type="pct"/>
          </w:tcPr>
          <w:p w14:paraId="15179F4B" w14:textId="77777777" w:rsidR="006128BC" w:rsidRPr="00C638A7" w:rsidRDefault="006128BC" w:rsidP="00256A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646B106" w14:textId="7012B2BD" w:rsidR="006128BC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38,155</w:t>
            </w:r>
          </w:p>
        </w:tc>
        <w:tc>
          <w:tcPr>
            <w:tcW w:w="140" w:type="pct"/>
          </w:tcPr>
          <w:p w14:paraId="21021689" w14:textId="77777777" w:rsidR="006128BC" w:rsidRPr="00C638A7" w:rsidRDefault="006128BC" w:rsidP="00256A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68275A10" w14:textId="185FE8C9" w:rsidR="006128BC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8B6FEEA" w14:textId="77777777" w:rsidR="006128BC" w:rsidRPr="00C638A7" w:rsidRDefault="006128BC" w:rsidP="00256A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2F5E2E73" w14:textId="32721EB1" w:rsidR="006128BC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28BC" w:rsidRPr="00C638A7" w14:paraId="43DA4390" w14:textId="77777777" w:rsidTr="00682E13">
        <w:tc>
          <w:tcPr>
            <w:tcW w:w="2311" w:type="pct"/>
          </w:tcPr>
          <w:p w14:paraId="31D87F90" w14:textId="21473D23" w:rsidR="006128BC" w:rsidRPr="00C638A7" w:rsidRDefault="00682E13" w:rsidP="00256AB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C638A7">
              <w:rPr>
                <w:rFonts w:asciiTheme="majorBidi" w:hAnsiTheme="majorBidi" w:cstheme="majorBidi" w:hint="cs"/>
                <w:cs/>
                <w:lang w:val="en-US"/>
              </w:rPr>
              <w:t>รายได้รับล่วงหน้ารอการรับรู้จากโปรแกรมสิทธิ</w:t>
            </w:r>
          </w:p>
          <w:p w14:paraId="76F2DFC0" w14:textId="04E00026" w:rsidR="00682E13" w:rsidRPr="00C638A7" w:rsidRDefault="00682E13" w:rsidP="00682E1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 w:hint="cs"/>
                <w:cs/>
                <w:lang w:val="en-US"/>
              </w:rPr>
              <w:t xml:space="preserve">   พิเศษแก่ลูกค้า</w:t>
            </w:r>
          </w:p>
        </w:tc>
        <w:tc>
          <w:tcPr>
            <w:tcW w:w="143" w:type="pct"/>
          </w:tcPr>
          <w:p w14:paraId="5E7EB159" w14:textId="77777777" w:rsidR="006128BC" w:rsidRPr="00C638A7" w:rsidRDefault="006128BC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1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</w:tcPr>
          <w:p w14:paraId="0E234778" w14:textId="77777777" w:rsidR="006128BC" w:rsidRPr="00C638A7" w:rsidRDefault="006128BC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66930D" w14:textId="5CF3EAEB" w:rsidR="00682E13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32,994</w:t>
            </w:r>
          </w:p>
        </w:tc>
        <w:tc>
          <w:tcPr>
            <w:tcW w:w="141" w:type="pct"/>
          </w:tcPr>
          <w:p w14:paraId="23242CE5" w14:textId="77777777" w:rsidR="006128BC" w:rsidRPr="00C638A7" w:rsidRDefault="006128BC" w:rsidP="00256A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0909C0" w14:textId="77777777" w:rsidR="006128BC" w:rsidRPr="00C638A7" w:rsidRDefault="006128BC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DB187F" w14:textId="0E4F47FC" w:rsidR="00682E13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22,973</w:t>
            </w:r>
          </w:p>
        </w:tc>
        <w:tc>
          <w:tcPr>
            <w:tcW w:w="140" w:type="pct"/>
          </w:tcPr>
          <w:p w14:paraId="194788AC" w14:textId="77777777" w:rsidR="006128BC" w:rsidRPr="00C638A7" w:rsidRDefault="006128BC" w:rsidP="00256A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367A5491" w14:textId="77777777" w:rsidR="006128BC" w:rsidRPr="00C638A7" w:rsidRDefault="006128BC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52DB5D" w14:textId="0B494284" w:rsidR="00682E13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32,994</w:t>
            </w:r>
          </w:p>
        </w:tc>
        <w:tc>
          <w:tcPr>
            <w:tcW w:w="140" w:type="pct"/>
          </w:tcPr>
          <w:p w14:paraId="4DB6776B" w14:textId="77777777" w:rsidR="006128BC" w:rsidRPr="00C638A7" w:rsidRDefault="006128BC" w:rsidP="00256A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7A143B7D" w14:textId="77777777" w:rsidR="006128BC" w:rsidRPr="00C638A7" w:rsidRDefault="006128BC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102EA4" w14:textId="0249ACD0" w:rsidR="00682E13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22,973</w:t>
            </w:r>
          </w:p>
        </w:tc>
      </w:tr>
      <w:tr w:rsidR="006128BC" w:rsidRPr="00C638A7" w14:paraId="697AF223" w14:textId="77777777" w:rsidTr="00682E13">
        <w:tc>
          <w:tcPr>
            <w:tcW w:w="2311" w:type="pct"/>
          </w:tcPr>
          <w:p w14:paraId="66BEE6A5" w14:textId="21771F66" w:rsidR="006128BC" w:rsidRPr="00C638A7" w:rsidRDefault="00682E13" w:rsidP="00256AB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43" w:type="pct"/>
          </w:tcPr>
          <w:p w14:paraId="44A32AD9" w14:textId="77777777" w:rsidR="006128BC" w:rsidRPr="00C638A7" w:rsidRDefault="006128BC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655AC7AC" w14:textId="7F3EA914" w:rsidR="006128BC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79,696</w:t>
            </w:r>
          </w:p>
        </w:tc>
        <w:tc>
          <w:tcPr>
            <w:tcW w:w="141" w:type="pct"/>
          </w:tcPr>
          <w:p w14:paraId="66AB0D0A" w14:textId="77777777" w:rsidR="006128BC" w:rsidRPr="00C638A7" w:rsidRDefault="006128BC" w:rsidP="00256A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B76BAD7" w14:textId="2DE9F35A" w:rsidR="006128BC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61,128</w:t>
            </w:r>
          </w:p>
        </w:tc>
        <w:tc>
          <w:tcPr>
            <w:tcW w:w="140" w:type="pct"/>
          </w:tcPr>
          <w:p w14:paraId="04EAA778" w14:textId="77777777" w:rsidR="006128BC" w:rsidRPr="00C638A7" w:rsidRDefault="006128BC" w:rsidP="00256A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379460BE" w14:textId="5E924626" w:rsidR="006128BC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32,994</w:t>
            </w:r>
          </w:p>
        </w:tc>
        <w:tc>
          <w:tcPr>
            <w:tcW w:w="140" w:type="pct"/>
          </w:tcPr>
          <w:p w14:paraId="525038DB" w14:textId="77777777" w:rsidR="006128BC" w:rsidRPr="00C638A7" w:rsidRDefault="006128BC" w:rsidP="00256A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663DBCA5" w14:textId="598778A7" w:rsidR="006128BC" w:rsidRPr="00C638A7" w:rsidRDefault="00682E13" w:rsidP="002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22,973</w:t>
            </w:r>
          </w:p>
        </w:tc>
      </w:tr>
    </w:tbl>
    <w:p w14:paraId="2B09E8AF" w14:textId="77777777" w:rsidR="006128BC" w:rsidRPr="00C638A7" w:rsidRDefault="006128BC" w:rsidP="0061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7458AF68" w14:textId="4019DEB0" w:rsidR="006128BC" w:rsidRPr="00C638A7" w:rsidRDefault="00682E13" w:rsidP="00682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C638A7">
        <w:rPr>
          <w:rFonts w:asciiTheme="majorBidi" w:hAnsiTheme="majorBidi" w:cstheme="majorBidi"/>
          <w:sz w:val="30"/>
          <w:szCs w:val="30"/>
          <w:cs/>
        </w:rPr>
        <w:t>รับล่วงหน้าส่วนใหญ่เกิดจากการให้สิทธิแฟรนไชส์</w:t>
      </w:r>
      <w:r w:rsidRPr="00C638A7">
        <w:rPr>
          <w:rFonts w:asciiTheme="majorBidi" w:hAnsiTheme="majorBidi" w:cstheme="majorBidi" w:hint="cs"/>
          <w:sz w:val="30"/>
          <w:szCs w:val="30"/>
          <w:cs/>
        </w:rPr>
        <w:t xml:space="preserve">และโปรแกรมสิทธิพิเศษแก่ลูกค้า </w:t>
      </w:r>
      <w:r w:rsidRPr="00C638A7">
        <w:rPr>
          <w:rFonts w:asciiTheme="majorBidi" w:hAnsiTheme="majorBidi" w:cstheme="majorBidi"/>
          <w:sz w:val="30"/>
          <w:szCs w:val="30"/>
          <w:cs/>
        </w:rPr>
        <w:t>ซึ่งกลุ่มบริษัทจะรับรู้เป็นรายได้จากการขาย</w:t>
      </w:r>
      <w:r w:rsidRPr="00C638A7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 w:rsidR="000715A5" w:rsidRPr="00C638A7">
        <w:rPr>
          <w:rFonts w:asciiTheme="majorBidi" w:hAnsiTheme="majorBidi" w:cstheme="majorBidi" w:hint="cs"/>
          <w:sz w:val="30"/>
          <w:szCs w:val="30"/>
          <w:cs/>
        </w:rPr>
        <w:t>ตลอดอายุสัญญาแฟรนไชส์และ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C638A7">
        <w:rPr>
          <w:rFonts w:asciiTheme="majorBidi" w:hAnsiTheme="majorBidi" w:cstheme="majorBidi" w:hint="cs"/>
          <w:sz w:val="30"/>
          <w:szCs w:val="30"/>
          <w:cs/>
        </w:rPr>
        <w:t>ลูกค้ามาใช้สิทธิ</w:t>
      </w:r>
      <w:r w:rsidR="000715A5" w:rsidRPr="00C638A7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p w14:paraId="14F4AF67" w14:textId="77777777" w:rsidR="006128BC" w:rsidRPr="00C638A7" w:rsidRDefault="006128BC" w:rsidP="0061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2EA7FE68" w14:textId="49D37B0E" w:rsidR="000715A5" w:rsidRPr="00C638A7" w:rsidRDefault="000715A5" w:rsidP="0061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i/>
          <w:iCs/>
          <w:sz w:val="30"/>
          <w:szCs w:val="30"/>
        </w:rPr>
        <w:tab/>
      </w:r>
      <w:r w:rsidRPr="00C638A7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สัญญา</w:t>
      </w:r>
      <w:r w:rsidR="00746860" w:rsidRPr="00C638A7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ที่</w:t>
      </w:r>
      <w:r w:rsidR="00FC052E" w:rsidRPr="00C638A7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สำคัญ</w:t>
      </w:r>
    </w:p>
    <w:p w14:paraId="3F553050" w14:textId="77777777" w:rsidR="000715A5" w:rsidRPr="00C638A7" w:rsidRDefault="000715A5" w:rsidP="0061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D77761A" w14:textId="77777777" w:rsidR="000715A5" w:rsidRPr="00C638A7" w:rsidRDefault="000715A5" w:rsidP="000715A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กลุ่มบริษัทมีสัญญาการสนันสนุนทางการตลาดกับบริษัทในประเทศ </w:t>
      </w:r>
      <w:r w:rsidRPr="00C638A7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t>แห่ง เพื่อส่งเสริมและจัดจำหน่ายผลิตภัณฑ์</w:t>
      </w: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บางประเภทของบริษัทดังกล่าวภายในสถานประกอบการของกลุ่มบริษัทและแฟรนไชส์ซี โดยมีระยะเวลาตั้งแต่วันที่ </w:t>
      </w: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638A7">
        <w:rPr>
          <w:rFonts w:asciiTheme="majorBidi" w:hAnsiTheme="majorBidi" w:cstheme="majorBidi" w:hint="cs"/>
          <w:spacing w:val="-4"/>
          <w:sz w:val="30"/>
          <w:szCs w:val="30"/>
          <w:cs/>
        </w:rPr>
        <w:t>มกร</w:t>
      </w: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าคม </w:t>
      </w:r>
      <w:r w:rsidRPr="00C638A7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Pr="00C638A7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C638A7">
        <w:rPr>
          <w:rFonts w:asciiTheme="majorBidi" w:hAnsiTheme="majorBidi" w:cstheme="majorBidi"/>
          <w:spacing w:val="-4"/>
          <w:sz w:val="30"/>
          <w:szCs w:val="30"/>
        </w:rPr>
        <w:t>2573</w:t>
      </w: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ในการนี้ กลุ่มบริษัทผูกพันที่จะต้องจัดทำกิจกรรมส่งเสริมทางการตลาดและปฏิบัติตามเงื่อนไขต่าง ๆ ที่กำหนดไว้ในสัญญา</w:t>
      </w:r>
    </w:p>
    <w:p w14:paraId="7AFAA11A" w14:textId="77777777" w:rsidR="000715A5" w:rsidRPr="00C638A7" w:rsidRDefault="000715A5" w:rsidP="00071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5306F87B" w14:textId="77777777" w:rsidR="000715A5" w:rsidRPr="00C638A7" w:rsidRDefault="000715A5" w:rsidP="0061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23BB1DC" w14:textId="77777777" w:rsidR="00682E13" w:rsidRPr="00C638A7" w:rsidRDefault="00682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DB9611A" w14:textId="4E11216A" w:rsidR="00A70F9D" w:rsidRPr="00C638A7" w:rsidRDefault="00A70F9D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</w:t>
      </w:r>
      <w:r w:rsidR="004D24B1" w:rsidRPr="00C638A7">
        <w:rPr>
          <w:rFonts w:asciiTheme="majorBidi" w:hAnsiTheme="majorBidi" w:cstheme="majorBidi" w:hint="cs"/>
          <w:b/>
          <w:bCs/>
          <w:sz w:val="30"/>
          <w:szCs w:val="30"/>
          <w:cs/>
        </w:rPr>
        <w:t>ธรรมชาติ</w:t>
      </w:r>
    </w:p>
    <w:p w14:paraId="5BCF02BA" w14:textId="77777777" w:rsidR="00A70F9D" w:rsidRPr="00C638A7" w:rsidRDefault="00A70F9D" w:rsidP="00A70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811"/>
        <w:gridCol w:w="988"/>
        <w:gridCol w:w="269"/>
        <w:gridCol w:w="1093"/>
        <w:gridCol w:w="267"/>
        <w:gridCol w:w="979"/>
        <w:gridCol w:w="267"/>
        <w:gridCol w:w="994"/>
      </w:tblGrid>
      <w:tr w:rsidR="0090423C" w:rsidRPr="00C638A7" w14:paraId="43775C70" w14:textId="77777777" w:rsidTr="0084795A">
        <w:trPr>
          <w:tblHeader/>
        </w:trPr>
        <w:tc>
          <w:tcPr>
            <w:tcW w:w="2029" w:type="pct"/>
          </w:tcPr>
          <w:p w14:paraId="2FA88312" w14:textId="77777777" w:rsidR="00877A08" w:rsidRPr="00C638A7" w:rsidRDefault="00877A08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5" w:type="pct"/>
          </w:tcPr>
          <w:p w14:paraId="6EB919C9" w14:textId="77777777" w:rsidR="00877A08" w:rsidRPr="00C638A7" w:rsidRDefault="00877A08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pct"/>
            <w:gridSpan w:val="3"/>
          </w:tcPr>
          <w:p w14:paraId="4E1F2277" w14:textId="77777777" w:rsidR="00877A08" w:rsidRPr="00C638A7" w:rsidRDefault="00877A08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1B79FF2E" w14:textId="77777777" w:rsidR="00877A08" w:rsidRPr="00C638A7" w:rsidRDefault="00877A08" w:rsidP="0043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3"/>
            <w:vAlign w:val="bottom"/>
          </w:tcPr>
          <w:p w14:paraId="323F5A48" w14:textId="77777777" w:rsidR="00877A08" w:rsidRPr="00C638A7" w:rsidRDefault="00877A08" w:rsidP="00433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E03" w:rsidRPr="00C638A7" w14:paraId="44713E0D" w14:textId="77777777" w:rsidTr="00B909DA">
        <w:trPr>
          <w:tblHeader/>
        </w:trPr>
        <w:tc>
          <w:tcPr>
            <w:tcW w:w="2029" w:type="pct"/>
          </w:tcPr>
          <w:p w14:paraId="55221E30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5" w:type="pct"/>
          </w:tcPr>
          <w:p w14:paraId="18ECE7B0" w14:textId="66D87795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" w:type="pct"/>
            <w:vAlign w:val="center"/>
          </w:tcPr>
          <w:p w14:paraId="53811305" w14:textId="54D870BB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  <w:vAlign w:val="center"/>
          </w:tcPr>
          <w:p w14:paraId="19C3769E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AAA5008" w14:textId="05F679E0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72CD2B6E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" w:type="pct"/>
            <w:vAlign w:val="center"/>
          </w:tcPr>
          <w:p w14:paraId="440803C9" w14:textId="5D669894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0" w:type="pct"/>
            <w:vAlign w:val="center"/>
          </w:tcPr>
          <w:p w14:paraId="0286145C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center"/>
          </w:tcPr>
          <w:p w14:paraId="6CC7B4D5" w14:textId="2939461D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97E03" w:rsidRPr="00C638A7" w14:paraId="327A8C3F" w14:textId="77777777" w:rsidTr="005D0901">
        <w:trPr>
          <w:tblHeader/>
        </w:trPr>
        <w:tc>
          <w:tcPr>
            <w:tcW w:w="2029" w:type="pct"/>
          </w:tcPr>
          <w:p w14:paraId="47664E11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</w:tcPr>
          <w:p w14:paraId="3ACDB7BF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010EDE80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369D" w:rsidRPr="00C638A7" w14:paraId="661459C5" w14:textId="77777777" w:rsidTr="0084795A">
        <w:tc>
          <w:tcPr>
            <w:tcW w:w="2029" w:type="pct"/>
          </w:tcPr>
          <w:p w14:paraId="22632C20" w14:textId="77777777" w:rsidR="0023369D" w:rsidRPr="00C638A7" w:rsidRDefault="0023369D" w:rsidP="0023369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ต้นทุนวัตถุดิบ</w:t>
            </w:r>
          </w:p>
        </w:tc>
        <w:tc>
          <w:tcPr>
            <w:tcW w:w="425" w:type="pct"/>
          </w:tcPr>
          <w:p w14:paraId="51A0816E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15924B31" w14:textId="364FCF69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AA7126" w:rsidRPr="00C638A7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7126" w:rsidRPr="00C638A7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41" w:type="pct"/>
          </w:tcPr>
          <w:p w14:paraId="285B5A17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39BDC2D" w14:textId="229C2972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1,635,885</w:t>
            </w:r>
          </w:p>
        </w:tc>
        <w:tc>
          <w:tcPr>
            <w:tcW w:w="140" w:type="pct"/>
          </w:tcPr>
          <w:p w14:paraId="1D5A908D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366841C5" w14:textId="55DBAC93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8B00685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73F701FE" w14:textId="004A812C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69D" w:rsidRPr="00C638A7" w14:paraId="0F9E8F43" w14:textId="77777777" w:rsidTr="0084795A">
        <w:tc>
          <w:tcPr>
            <w:tcW w:w="2029" w:type="pct"/>
          </w:tcPr>
          <w:p w14:paraId="35C4B501" w14:textId="77777777" w:rsidR="0023369D" w:rsidRPr="00C638A7" w:rsidRDefault="0023369D" w:rsidP="0023369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425" w:type="pct"/>
          </w:tcPr>
          <w:p w14:paraId="5660CA6B" w14:textId="6647F322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1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A4249A7" w14:textId="54D4CBCD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AA7126" w:rsidRPr="00C638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7126" w:rsidRPr="00C638A7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141" w:type="pct"/>
          </w:tcPr>
          <w:p w14:paraId="3C108341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882A8E" w14:textId="2ECFC134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893,436</w:t>
            </w:r>
          </w:p>
        </w:tc>
        <w:tc>
          <w:tcPr>
            <w:tcW w:w="140" w:type="pct"/>
          </w:tcPr>
          <w:p w14:paraId="62D57089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314B27A4" w14:textId="35A122E3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264,391</w:t>
            </w:r>
          </w:p>
        </w:tc>
        <w:tc>
          <w:tcPr>
            <w:tcW w:w="140" w:type="pct"/>
          </w:tcPr>
          <w:p w14:paraId="2B3C7953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4A072836" w14:textId="4A40FA0E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275,595</w:t>
            </w:r>
          </w:p>
        </w:tc>
      </w:tr>
      <w:tr w:rsidR="0023369D" w:rsidRPr="00C638A7" w14:paraId="033419EF" w14:textId="77777777" w:rsidTr="00966B07">
        <w:tc>
          <w:tcPr>
            <w:tcW w:w="2029" w:type="pct"/>
          </w:tcPr>
          <w:p w14:paraId="40AEFC94" w14:textId="77777777" w:rsidR="0023369D" w:rsidRPr="00C638A7" w:rsidRDefault="0023369D" w:rsidP="0023369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25" w:type="pct"/>
          </w:tcPr>
          <w:p w14:paraId="141C7FD4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24609520" w14:textId="227F6169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431,684</w:t>
            </w:r>
          </w:p>
        </w:tc>
        <w:tc>
          <w:tcPr>
            <w:tcW w:w="141" w:type="pct"/>
          </w:tcPr>
          <w:p w14:paraId="2845AD71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1B801A" w14:textId="302AF80D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384,829</w:t>
            </w:r>
          </w:p>
        </w:tc>
        <w:tc>
          <w:tcPr>
            <w:tcW w:w="140" w:type="pct"/>
          </w:tcPr>
          <w:p w14:paraId="7E0E13D3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7D1B7032" w14:textId="6B8E3C3C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28,223</w:t>
            </w:r>
          </w:p>
        </w:tc>
        <w:tc>
          <w:tcPr>
            <w:tcW w:w="140" w:type="pct"/>
          </w:tcPr>
          <w:p w14:paraId="20AC39C2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A308A3E" w14:textId="750933C8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29,421</w:t>
            </w:r>
          </w:p>
        </w:tc>
      </w:tr>
      <w:tr w:rsidR="0023369D" w:rsidRPr="00C638A7" w14:paraId="01C3579E" w14:textId="77777777" w:rsidTr="0084795A">
        <w:tc>
          <w:tcPr>
            <w:tcW w:w="2029" w:type="pct"/>
          </w:tcPr>
          <w:p w14:paraId="50EAC98B" w14:textId="77777777" w:rsidR="0023369D" w:rsidRPr="00C638A7" w:rsidRDefault="0023369D" w:rsidP="0023369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ค่าบริการ และค่าสาธารณูปโภค</w:t>
            </w:r>
          </w:p>
        </w:tc>
        <w:tc>
          <w:tcPr>
            <w:tcW w:w="425" w:type="pct"/>
          </w:tcPr>
          <w:p w14:paraId="5A42A8EB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4A572DE4" w14:textId="1EB88078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7126" w:rsidRPr="00C638A7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7126" w:rsidRPr="00C638A7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41" w:type="pct"/>
          </w:tcPr>
          <w:p w14:paraId="0D885A99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3086018" w14:textId="57CE2A44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451,347</w:t>
            </w:r>
          </w:p>
        </w:tc>
        <w:tc>
          <w:tcPr>
            <w:tcW w:w="140" w:type="pct"/>
          </w:tcPr>
          <w:p w14:paraId="335B619F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53BCCFA0" w14:textId="1D8465E8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6,500</w:t>
            </w:r>
          </w:p>
        </w:tc>
        <w:tc>
          <w:tcPr>
            <w:tcW w:w="140" w:type="pct"/>
          </w:tcPr>
          <w:p w14:paraId="0D76162E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63D8927" w14:textId="14E77EC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4,736</w:t>
            </w:r>
          </w:p>
        </w:tc>
      </w:tr>
      <w:tr w:rsidR="0023369D" w:rsidRPr="00C638A7" w14:paraId="1C2B1C40" w14:textId="77777777" w:rsidTr="00966B07">
        <w:tc>
          <w:tcPr>
            <w:tcW w:w="2029" w:type="pct"/>
          </w:tcPr>
          <w:p w14:paraId="21EE3B76" w14:textId="77777777" w:rsidR="0023369D" w:rsidRPr="00C638A7" w:rsidRDefault="0023369D" w:rsidP="0023369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ค่าโฆษณา</w:t>
            </w:r>
          </w:p>
        </w:tc>
        <w:tc>
          <w:tcPr>
            <w:tcW w:w="425" w:type="pct"/>
          </w:tcPr>
          <w:p w14:paraId="4B6BE353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04FCCF9B" w14:textId="58C38ED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49,499</w:t>
            </w:r>
          </w:p>
        </w:tc>
        <w:tc>
          <w:tcPr>
            <w:tcW w:w="141" w:type="pct"/>
          </w:tcPr>
          <w:p w14:paraId="71B528B9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DE842FB" w14:textId="316D9E72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67,895</w:t>
            </w:r>
          </w:p>
        </w:tc>
        <w:tc>
          <w:tcPr>
            <w:tcW w:w="140" w:type="pct"/>
          </w:tcPr>
          <w:p w14:paraId="625E8819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5F981D04" w14:textId="7E9087E5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2,906</w:t>
            </w:r>
          </w:p>
        </w:tc>
        <w:tc>
          <w:tcPr>
            <w:tcW w:w="140" w:type="pct"/>
          </w:tcPr>
          <w:p w14:paraId="699E1EE8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72149F2B" w14:textId="1E590846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4,021</w:t>
            </w:r>
          </w:p>
        </w:tc>
      </w:tr>
      <w:tr w:rsidR="0023369D" w:rsidRPr="00C638A7" w14:paraId="423D8E13" w14:textId="77777777" w:rsidTr="00966B07">
        <w:tc>
          <w:tcPr>
            <w:tcW w:w="2029" w:type="pct"/>
          </w:tcPr>
          <w:p w14:paraId="35895452" w14:textId="77777777" w:rsidR="0023369D" w:rsidRPr="00C638A7" w:rsidRDefault="0023369D" w:rsidP="0023369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ค่านายหน้า</w:t>
            </w:r>
          </w:p>
        </w:tc>
        <w:tc>
          <w:tcPr>
            <w:tcW w:w="425" w:type="pct"/>
          </w:tcPr>
          <w:p w14:paraId="70749831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43FF8ECE" w14:textId="030548DC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36,416</w:t>
            </w:r>
          </w:p>
        </w:tc>
        <w:tc>
          <w:tcPr>
            <w:tcW w:w="141" w:type="pct"/>
          </w:tcPr>
          <w:p w14:paraId="3E164A2E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8289C47" w14:textId="41AD2759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38,609</w:t>
            </w:r>
          </w:p>
        </w:tc>
        <w:tc>
          <w:tcPr>
            <w:tcW w:w="140" w:type="pct"/>
          </w:tcPr>
          <w:p w14:paraId="49003A44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28C820E4" w14:textId="09BA507C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0A28AAB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16AE92AC" w14:textId="6CC47458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69D" w:rsidRPr="00C638A7" w14:paraId="18450D54" w14:textId="77777777" w:rsidTr="0084795A">
        <w:tc>
          <w:tcPr>
            <w:tcW w:w="2029" w:type="pct"/>
          </w:tcPr>
          <w:p w14:paraId="60134E73" w14:textId="2C44AB9B" w:rsidR="0023369D" w:rsidRPr="00C638A7" w:rsidRDefault="0023369D" w:rsidP="0023369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ค่าใช้จ่ายเกี่ยวกับสัญญาเช่า</w:t>
            </w:r>
          </w:p>
        </w:tc>
        <w:tc>
          <w:tcPr>
            <w:tcW w:w="425" w:type="pct"/>
          </w:tcPr>
          <w:p w14:paraId="5FB578F4" w14:textId="0C155A20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58" w:hanging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</w:tcPr>
          <w:p w14:paraId="4FEE070D" w14:textId="54984E20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34,898</w:t>
            </w:r>
          </w:p>
        </w:tc>
        <w:tc>
          <w:tcPr>
            <w:tcW w:w="141" w:type="pct"/>
          </w:tcPr>
          <w:p w14:paraId="79915277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71589C7" w14:textId="1D2861CE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19,818</w:t>
            </w:r>
          </w:p>
        </w:tc>
        <w:tc>
          <w:tcPr>
            <w:tcW w:w="140" w:type="pct"/>
          </w:tcPr>
          <w:p w14:paraId="70537C85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4DDCE35E" w14:textId="5B134002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140" w:type="pct"/>
          </w:tcPr>
          <w:p w14:paraId="2E0B5A1A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48C5FD4" w14:textId="50FC005A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1,606</w:t>
            </w:r>
          </w:p>
        </w:tc>
      </w:tr>
      <w:tr w:rsidR="0023369D" w:rsidRPr="00C638A7" w14:paraId="1B0715DB" w14:textId="77777777" w:rsidTr="0084795A">
        <w:tc>
          <w:tcPr>
            <w:tcW w:w="2029" w:type="pct"/>
          </w:tcPr>
          <w:p w14:paraId="0C77E8E0" w14:textId="6BD300E1" w:rsidR="0023369D" w:rsidRPr="00C638A7" w:rsidRDefault="0023369D" w:rsidP="0023369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spacing w:val="-4"/>
                <w:cs/>
                <w:lang w:val="en-US"/>
              </w:rPr>
              <w:t>ผลขาดทุนจากการด้อยค่า</w:t>
            </w:r>
            <w:r w:rsidRPr="00C638A7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Pr="00C638A7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ค่าความนิยม </w:t>
            </w:r>
            <w:r w:rsidRPr="00C638A7">
              <w:rPr>
                <w:rFonts w:asciiTheme="majorBidi" w:hAnsiTheme="majorBidi" w:cstheme="majorBidi"/>
                <w:spacing w:val="-4"/>
                <w:lang w:val="en-US"/>
              </w:rPr>
              <w:br/>
              <w:t xml:space="preserve">   </w:t>
            </w:r>
            <w:r w:rsidRPr="00C638A7">
              <w:rPr>
                <w:rFonts w:asciiTheme="majorBidi" w:hAnsiTheme="majorBidi" w:cstheme="majorBidi"/>
                <w:spacing w:val="-4"/>
                <w:cs/>
                <w:lang w:val="en-US"/>
              </w:rPr>
              <w:t>ที่ดิน</w:t>
            </w:r>
            <w:r w:rsidRPr="00C638A7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Pr="00C638A7">
              <w:rPr>
                <w:rFonts w:asciiTheme="majorBidi" w:hAnsiTheme="majorBidi" w:cstheme="majorBidi"/>
                <w:spacing w:val="-4"/>
                <w:cs/>
                <w:lang w:val="en-US"/>
              </w:rPr>
              <w:t>อาคารและอุปกรณ์</w:t>
            </w:r>
            <w:r w:rsidRPr="00C638A7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Pr="00C638A7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สินทรัพย์สิทธิการใช้ </w:t>
            </w:r>
            <w:r w:rsidRPr="00C638A7">
              <w:rPr>
                <w:rFonts w:asciiTheme="majorBidi" w:hAnsiTheme="majorBidi" w:cstheme="majorBidi"/>
                <w:spacing w:val="-4"/>
                <w:lang w:val="en-US"/>
              </w:rPr>
              <w:br/>
              <w:t xml:space="preserve">   </w:t>
            </w:r>
            <w:r w:rsidRPr="00C638A7">
              <w:rPr>
                <w:rFonts w:asciiTheme="majorBidi" w:hAnsiTheme="majorBidi" w:cstheme="majorBidi"/>
                <w:spacing w:val="-4"/>
                <w:cs/>
                <w:lang w:val="en-US"/>
              </w:rPr>
              <w:t>และสินทรัพย์ไม่มีตัวตน</w:t>
            </w:r>
          </w:p>
        </w:tc>
        <w:tc>
          <w:tcPr>
            <w:tcW w:w="425" w:type="pct"/>
          </w:tcPr>
          <w:p w14:paraId="6F2DA37A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4BCFE918" w14:textId="04320A04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br/>
              <w:t>3,483</w:t>
            </w:r>
          </w:p>
        </w:tc>
        <w:tc>
          <w:tcPr>
            <w:tcW w:w="141" w:type="pct"/>
          </w:tcPr>
          <w:p w14:paraId="022E141D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A2FBB30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2CE765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21711" w14:textId="39B5E80E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2,574</w:t>
            </w:r>
          </w:p>
        </w:tc>
        <w:tc>
          <w:tcPr>
            <w:tcW w:w="140" w:type="pct"/>
          </w:tcPr>
          <w:p w14:paraId="675BD8C4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5F939BAE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B18503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8E70F4" w14:textId="5A48B275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4902EF0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1FE8D28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79E5C4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705F5C" w14:textId="68704674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69D" w:rsidRPr="00C638A7" w14:paraId="65E38A8F" w14:textId="77777777" w:rsidTr="0084795A">
        <w:tc>
          <w:tcPr>
            <w:tcW w:w="2029" w:type="pct"/>
          </w:tcPr>
          <w:p w14:paraId="79DE2655" w14:textId="2CBC79D7" w:rsidR="0023369D" w:rsidRPr="00C638A7" w:rsidRDefault="0023369D" w:rsidP="0023369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cs/>
                <w:lang w:val="en-US"/>
              </w:rPr>
              <w:t>อื่น ๆ</w:t>
            </w:r>
          </w:p>
        </w:tc>
        <w:tc>
          <w:tcPr>
            <w:tcW w:w="425" w:type="pct"/>
          </w:tcPr>
          <w:p w14:paraId="5A71786C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4E25B6A7" w14:textId="2725FA0A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A7126" w:rsidRPr="00C638A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7126" w:rsidRPr="00C638A7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141" w:type="pct"/>
          </w:tcPr>
          <w:p w14:paraId="17DD0255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4AF2C4E" w14:textId="1163F051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197,050</w:t>
            </w:r>
          </w:p>
        </w:tc>
        <w:tc>
          <w:tcPr>
            <w:tcW w:w="140" w:type="pct"/>
          </w:tcPr>
          <w:p w14:paraId="1F43735F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79ADBE7A" w14:textId="6E177ECE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37,868</w:t>
            </w:r>
          </w:p>
        </w:tc>
        <w:tc>
          <w:tcPr>
            <w:tcW w:w="140" w:type="pct"/>
          </w:tcPr>
          <w:p w14:paraId="19714CA7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2A965FBC" w14:textId="1062ECBF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27,448</w:t>
            </w:r>
          </w:p>
        </w:tc>
      </w:tr>
      <w:tr w:rsidR="0023369D" w:rsidRPr="00C638A7" w14:paraId="4C68E1D2" w14:textId="77777777" w:rsidTr="0084795A">
        <w:tc>
          <w:tcPr>
            <w:tcW w:w="2029" w:type="pct"/>
          </w:tcPr>
          <w:p w14:paraId="654772ED" w14:textId="77777777" w:rsidR="0023369D" w:rsidRPr="00C638A7" w:rsidRDefault="0023369D" w:rsidP="0023369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รวมต้นทุนขายและบริการ ค่าใช้จ่าย</w:t>
            </w:r>
          </w:p>
          <w:p w14:paraId="0110EC48" w14:textId="77777777" w:rsidR="0023369D" w:rsidRPr="00C638A7" w:rsidRDefault="0023369D" w:rsidP="0023369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ในการขาย</w:t>
            </w:r>
            <w:r w:rsidRPr="00C638A7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C638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และค่าใช้จ่ายในการบริหาร</w:t>
            </w:r>
          </w:p>
        </w:tc>
        <w:tc>
          <w:tcPr>
            <w:tcW w:w="425" w:type="pct"/>
          </w:tcPr>
          <w:p w14:paraId="01453524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21EE659C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18A121" w14:textId="51BCDE06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3,943,756</w:t>
            </w:r>
          </w:p>
        </w:tc>
        <w:tc>
          <w:tcPr>
            <w:tcW w:w="141" w:type="pct"/>
          </w:tcPr>
          <w:p w14:paraId="45EA44C8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943B969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DDE93B" w14:textId="762CC8A8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3,691,443</w:t>
            </w:r>
          </w:p>
        </w:tc>
        <w:tc>
          <w:tcPr>
            <w:tcW w:w="140" w:type="pct"/>
          </w:tcPr>
          <w:p w14:paraId="01495CCC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5ED6F89E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342F453" w14:textId="6615F522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341,768</w:t>
            </w:r>
          </w:p>
        </w:tc>
        <w:tc>
          <w:tcPr>
            <w:tcW w:w="140" w:type="pct"/>
          </w:tcPr>
          <w:p w14:paraId="2AA3E826" w14:textId="77777777" w:rsidR="0023369D" w:rsidRPr="00C638A7" w:rsidRDefault="0023369D" w:rsidP="002336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15B9E0A8" w14:textId="77777777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4CABD5" w14:textId="16EC56EA" w:rsidR="0023369D" w:rsidRPr="00C638A7" w:rsidRDefault="0023369D" w:rsidP="0023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342,827</w:t>
            </w:r>
          </w:p>
        </w:tc>
      </w:tr>
    </w:tbl>
    <w:p w14:paraId="1037F97C" w14:textId="77777777" w:rsidR="000F1167" w:rsidRPr="00C638A7" w:rsidRDefault="000F1167" w:rsidP="000F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7236A48" w14:textId="27E8274A" w:rsidR="006C5C4E" w:rsidRPr="00C638A7" w:rsidRDefault="006C5C4E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4B11C7B" w14:textId="77777777" w:rsidR="009E7490" w:rsidRPr="00C638A7" w:rsidRDefault="009E7490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96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0648A6" w:rsidRPr="00C638A7" w14:paraId="34DA34F6" w14:textId="77777777" w:rsidTr="006371A9">
        <w:trPr>
          <w:tblHeader/>
        </w:trPr>
        <w:tc>
          <w:tcPr>
            <w:tcW w:w="4296" w:type="dxa"/>
            <w:gridSpan w:val="2"/>
          </w:tcPr>
          <w:p w14:paraId="599E69BB" w14:textId="77777777" w:rsidR="000648A6" w:rsidRPr="00C638A7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3"/>
          </w:tcPr>
          <w:p w14:paraId="2D4B1CFA" w14:textId="77777777" w:rsidR="000648A6" w:rsidRPr="00C638A7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638A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A367D5" w14:textId="77777777" w:rsidR="000648A6" w:rsidRPr="00C638A7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D31505" w14:textId="77777777" w:rsidR="000648A6" w:rsidRPr="00C638A7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E03" w:rsidRPr="00C638A7" w14:paraId="78574525" w14:textId="77777777" w:rsidTr="006371A9">
        <w:trPr>
          <w:tblHeader/>
        </w:trPr>
        <w:tc>
          <w:tcPr>
            <w:tcW w:w="3396" w:type="dxa"/>
          </w:tcPr>
          <w:p w14:paraId="322E9A88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0EB3317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13D179" w14:textId="054A62AA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57D9D0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4BC5A6" w14:textId="50410A09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3EA36E9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497F07" w14:textId="705EBCF5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9B2F72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7804A6" w14:textId="4BA2D3BA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D97E03" w:rsidRPr="00C638A7" w14:paraId="235A8E14" w14:textId="77777777" w:rsidTr="006371A9">
        <w:trPr>
          <w:tblHeader/>
        </w:trPr>
        <w:tc>
          <w:tcPr>
            <w:tcW w:w="3396" w:type="dxa"/>
          </w:tcPr>
          <w:p w14:paraId="47048B69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4651570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4F41872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E03" w:rsidRPr="00C638A7" w14:paraId="5462EEEA" w14:textId="77777777" w:rsidTr="006371A9">
        <w:tc>
          <w:tcPr>
            <w:tcW w:w="4296" w:type="dxa"/>
            <w:gridSpan w:val="2"/>
          </w:tcPr>
          <w:p w14:paraId="640965BD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C638A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790E0A5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703BD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2755C8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2B7B1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1DD990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06878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48083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E03" w:rsidRPr="00C638A7" w14:paraId="652C8DAA" w14:textId="77777777" w:rsidTr="006371A9">
        <w:tc>
          <w:tcPr>
            <w:tcW w:w="3396" w:type="dxa"/>
          </w:tcPr>
          <w:p w14:paraId="7274723A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784F187F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6BC30A" w14:textId="03D73713" w:rsidR="00D97E03" w:rsidRPr="00C638A7" w:rsidRDefault="008F33A5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</w:t>
            </w:r>
            <w:r w:rsidR="002B21CA"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270" w:type="dxa"/>
          </w:tcPr>
          <w:p w14:paraId="7A2616B1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41901E" w14:textId="2C7CC7D9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B21CA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0,926</w:t>
            </w:r>
          </w:p>
        </w:tc>
        <w:tc>
          <w:tcPr>
            <w:tcW w:w="270" w:type="dxa"/>
          </w:tcPr>
          <w:p w14:paraId="4842A6A4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FAFF4" w14:textId="3BEF035D" w:rsidR="00D97E03" w:rsidRPr="00C638A7" w:rsidRDefault="008F33A5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5,10</w:t>
            </w:r>
            <w:r w:rsidR="002B21CA" w:rsidRPr="00C638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F0DFD54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C699D" w14:textId="5550C035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2B21CA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</w:tr>
      <w:tr w:rsidR="002B21CA" w:rsidRPr="00C638A7" w14:paraId="4403802A" w14:textId="77777777" w:rsidTr="006371A9">
        <w:tc>
          <w:tcPr>
            <w:tcW w:w="3396" w:type="dxa"/>
          </w:tcPr>
          <w:p w14:paraId="674EEA5D" w14:textId="6221F478" w:rsidR="002B21CA" w:rsidRPr="00C638A7" w:rsidRDefault="002B21CA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(สูงไป)</w:t>
            </w:r>
          </w:p>
        </w:tc>
        <w:tc>
          <w:tcPr>
            <w:tcW w:w="900" w:type="dxa"/>
          </w:tcPr>
          <w:p w14:paraId="5981DECE" w14:textId="77777777" w:rsidR="002B21CA" w:rsidRPr="00C638A7" w:rsidRDefault="002B21CA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4D69B0" w14:textId="242ECACA" w:rsidR="002B21CA" w:rsidRPr="00C638A7" w:rsidRDefault="002B21CA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</w:tcPr>
          <w:p w14:paraId="42DC7182" w14:textId="77777777" w:rsidR="002B21CA" w:rsidRPr="00C638A7" w:rsidRDefault="002B21CA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FB69A3" w14:textId="04E24190" w:rsidR="002B21CA" w:rsidRPr="00C638A7" w:rsidRDefault="002B21CA" w:rsidP="00D97E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  <w:tc>
          <w:tcPr>
            <w:tcW w:w="270" w:type="dxa"/>
          </w:tcPr>
          <w:p w14:paraId="51104AC9" w14:textId="77777777" w:rsidR="002B21CA" w:rsidRPr="00C638A7" w:rsidRDefault="002B21CA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1E02D" w14:textId="7E229630" w:rsidR="002B21CA" w:rsidRPr="00C638A7" w:rsidRDefault="002B21CA" w:rsidP="002B21C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3DD21269" w14:textId="77777777" w:rsidR="002B21CA" w:rsidRPr="00C638A7" w:rsidRDefault="002B21CA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92DEC" w14:textId="18AD093D" w:rsidR="002B21CA" w:rsidRPr="00C638A7" w:rsidRDefault="002B21CA" w:rsidP="00D97E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</w:tr>
      <w:tr w:rsidR="00D97E03" w:rsidRPr="00C638A7" w14:paraId="6FCDE892" w14:textId="77777777" w:rsidTr="006371A9">
        <w:tc>
          <w:tcPr>
            <w:tcW w:w="3396" w:type="dxa"/>
          </w:tcPr>
          <w:p w14:paraId="7943A698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35B0E61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36E23" w14:textId="5BFE7478" w:rsidR="00D97E03" w:rsidRPr="00C638A7" w:rsidRDefault="008F33A5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 w:rsidR="00275369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C0BB8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00E518D3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5FD8A" w14:textId="7EA60CC2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21,541</w:t>
            </w:r>
          </w:p>
        </w:tc>
        <w:tc>
          <w:tcPr>
            <w:tcW w:w="270" w:type="dxa"/>
          </w:tcPr>
          <w:p w14:paraId="4B0C7B63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E66BB1" w14:textId="12047E58" w:rsidR="00D97E03" w:rsidRPr="00C638A7" w:rsidRDefault="008F33A5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5,107</w:t>
            </w:r>
          </w:p>
        </w:tc>
        <w:tc>
          <w:tcPr>
            <w:tcW w:w="270" w:type="dxa"/>
          </w:tcPr>
          <w:p w14:paraId="7ABE4043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B437CF" w14:textId="5397F693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4,998</w:t>
            </w:r>
          </w:p>
        </w:tc>
      </w:tr>
      <w:tr w:rsidR="006371A9" w:rsidRPr="00C638A7" w14:paraId="35A419E1" w14:textId="07DB3F2C" w:rsidTr="006371A9">
        <w:tc>
          <w:tcPr>
            <w:tcW w:w="4296" w:type="dxa"/>
            <w:gridSpan w:val="2"/>
            <w:shd w:val="clear" w:color="auto" w:fill="auto"/>
          </w:tcPr>
          <w:p w14:paraId="49602A4A" w14:textId="77777777" w:rsidR="006371A9" w:rsidRPr="00C638A7" w:rsidRDefault="006371A9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638A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33F77" w14:textId="77777777" w:rsidR="006371A9" w:rsidRPr="00C638A7" w:rsidRDefault="006371A9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E65EE4" w14:textId="77777777" w:rsidR="006371A9" w:rsidRPr="00C638A7" w:rsidRDefault="006371A9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3468A" w14:textId="77777777" w:rsidR="006371A9" w:rsidRPr="00C638A7" w:rsidRDefault="006371A9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603C3" w14:textId="77777777" w:rsidR="006371A9" w:rsidRPr="00C638A7" w:rsidRDefault="006371A9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B0B56" w14:textId="77777777" w:rsidR="006371A9" w:rsidRPr="00C638A7" w:rsidRDefault="006371A9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BE9E43" w14:textId="77777777" w:rsidR="006371A9" w:rsidRPr="00C638A7" w:rsidRDefault="006371A9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A36C6" w14:textId="77777777" w:rsidR="006371A9" w:rsidRPr="00C638A7" w:rsidRDefault="006371A9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7E03" w:rsidRPr="00C638A7" w14:paraId="56105E27" w14:textId="77777777" w:rsidTr="006371A9">
        <w:tc>
          <w:tcPr>
            <w:tcW w:w="3396" w:type="dxa"/>
            <w:shd w:val="clear" w:color="auto" w:fill="auto"/>
          </w:tcPr>
          <w:p w14:paraId="73819F4E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4EC979FB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97BC2" w14:textId="01B3B256" w:rsidR="00D97E03" w:rsidRPr="00C638A7" w:rsidRDefault="008F33A5" w:rsidP="00275369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</w:t>
            </w:r>
            <w:r w:rsidR="00275369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C0BB8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ED98B1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7A89F" w14:textId="3390585F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12,828</w:t>
            </w:r>
          </w:p>
        </w:tc>
        <w:tc>
          <w:tcPr>
            <w:tcW w:w="270" w:type="dxa"/>
            <w:shd w:val="clear" w:color="auto" w:fill="auto"/>
          </w:tcPr>
          <w:p w14:paraId="63DCD24C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C953D" w14:textId="64243487" w:rsidR="00D97E03" w:rsidRPr="00C638A7" w:rsidRDefault="008F33A5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270" w:type="dxa"/>
            <w:shd w:val="clear" w:color="auto" w:fill="auto"/>
          </w:tcPr>
          <w:p w14:paraId="2B7600A8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03E90C" w14:textId="4BAB979C" w:rsidR="00D97E03" w:rsidRPr="00C638A7" w:rsidRDefault="00D97E03" w:rsidP="007474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5,178</w:t>
            </w:r>
          </w:p>
        </w:tc>
      </w:tr>
      <w:tr w:rsidR="00D97E03" w:rsidRPr="00C638A7" w14:paraId="79BA824E" w14:textId="77777777" w:rsidTr="006371A9">
        <w:tc>
          <w:tcPr>
            <w:tcW w:w="3396" w:type="dxa"/>
            <w:shd w:val="clear" w:color="auto" w:fill="auto"/>
          </w:tcPr>
          <w:p w14:paraId="4CF8F47B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5C7E542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CEE5" w14:textId="49314A77" w:rsidR="00D97E03" w:rsidRPr="00C638A7" w:rsidRDefault="008F33A5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</w:t>
            </w:r>
            <w:r w:rsidR="001C0BB8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46B810B1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5268D" w14:textId="2EA202F2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34,369</w:t>
            </w:r>
          </w:p>
        </w:tc>
        <w:tc>
          <w:tcPr>
            <w:tcW w:w="270" w:type="dxa"/>
            <w:shd w:val="clear" w:color="auto" w:fill="auto"/>
          </w:tcPr>
          <w:p w14:paraId="2984B74E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8FB22" w14:textId="32112489" w:rsidR="00D97E03" w:rsidRPr="00C638A7" w:rsidRDefault="008F33A5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5,555</w:t>
            </w:r>
          </w:p>
        </w:tc>
        <w:tc>
          <w:tcPr>
            <w:tcW w:w="270" w:type="dxa"/>
            <w:shd w:val="clear" w:color="auto" w:fill="auto"/>
          </w:tcPr>
          <w:p w14:paraId="3347325A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6368DB" w14:textId="193C92B6" w:rsidR="00D97E03" w:rsidRPr="00C638A7" w:rsidRDefault="00D97E03" w:rsidP="007474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10,176</w:t>
            </w:r>
          </w:p>
        </w:tc>
      </w:tr>
    </w:tbl>
    <w:p w14:paraId="0325E7FF" w14:textId="77777777" w:rsidR="000648A6" w:rsidRPr="00C638A7" w:rsidRDefault="000648A6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4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918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882"/>
      </w:tblGrid>
      <w:tr w:rsidR="00662DF3" w:rsidRPr="00C638A7" w14:paraId="4B087A4B" w14:textId="77777777" w:rsidTr="00042B24">
        <w:trPr>
          <w:trHeight w:val="20"/>
          <w:tblHeader/>
        </w:trPr>
        <w:tc>
          <w:tcPr>
            <w:tcW w:w="3042" w:type="dxa"/>
          </w:tcPr>
          <w:p w14:paraId="6041C646" w14:textId="77777777" w:rsidR="00662DF3" w:rsidRPr="00C638A7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66064D1" w14:textId="77777777" w:rsidR="00662DF3" w:rsidRPr="00C638A7" w:rsidRDefault="00662DF3" w:rsidP="0049543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97E03" w:rsidRPr="00C638A7" w14:paraId="081D1971" w14:textId="77777777" w:rsidTr="004172DA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1F487D51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68" w:type="dxa"/>
            <w:gridSpan w:val="5"/>
            <w:vAlign w:val="center"/>
          </w:tcPr>
          <w:p w14:paraId="3AFC5FBF" w14:textId="4FFC5C9C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EF1FB9F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2" w:type="dxa"/>
            <w:gridSpan w:val="5"/>
            <w:vAlign w:val="center"/>
          </w:tcPr>
          <w:p w14:paraId="244F0FC7" w14:textId="1A9C4E41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D97E03" w:rsidRPr="00C638A7" w14:paraId="00FF3E23" w14:textId="77777777" w:rsidTr="001B1FD4">
        <w:trPr>
          <w:trHeight w:val="20"/>
          <w:tblHeader/>
        </w:trPr>
        <w:tc>
          <w:tcPr>
            <w:tcW w:w="3042" w:type="dxa"/>
            <w:vMerge/>
          </w:tcPr>
          <w:p w14:paraId="5F65B6DA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C24A8E1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56F97DC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21776A" w14:textId="77777777" w:rsidR="00D97E03" w:rsidRPr="00C638A7" w:rsidRDefault="00D97E03" w:rsidP="00D97E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EEE298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A77A6D3" w14:textId="77777777" w:rsidR="00D97E03" w:rsidRPr="00C638A7" w:rsidRDefault="00D97E03" w:rsidP="00D97E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47E30A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FDDD02C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880426" w14:textId="77777777" w:rsidR="00D97E03" w:rsidRPr="00C638A7" w:rsidRDefault="00D97E03" w:rsidP="00D97E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13E950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2EA9528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C68D302" w14:textId="77777777" w:rsidR="00D97E03" w:rsidRPr="00C638A7" w:rsidRDefault="00D97E03" w:rsidP="00D97E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73C565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068B373" w14:textId="77777777" w:rsidR="00D97E03" w:rsidRPr="00C638A7" w:rsidRDefault="00D97E03" w:rsidP="00D97E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4BB8EAB7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0114135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97E03" w:rsidRPr="00C638A7" w14:paraId="19559DFD" w14:textId="77777777" w:rsidTr="00042B24">
        <w:trPr>
          <w:trHeight w:val="20"/>
          <w:tblHeader/>
        </w:trPr>
        <w:tc>
          <w:tcPr>
            <w:tcW w:w="3042" w:type="dxa"/>
          </w:tcPr>
          <w:p w14:paraId="5AFF7AD0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6175CF3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7E03" w:rsidRPr="00C638A7" w14:paraId="105C56E2" w14:textId="77777777" w:rsidTr="001B1FD4">
        <w:trPr>
          <w:cantSplit/>
          <w:trHeight w:val="20"/>
        </w:trPr>
        <w:tc>
          <w:tcPr>
            <w:tcW w:w="3042" w:type="dxa"/>
          </w:tcPr>
          <w:p w14:paraId="049A9FDF" w14:textId="77777777" w:rsidR="00D97E03" w:rsidRPr="00C638A7" w:rsidRDefault="00D97E03" w:rsidP="00D97E03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18" w:type="dxa"/>
            <w:vAlign w:val="bottom"/>
          </w:tcPr>
          <w:p w14:paraId="3AF3E0E3" w14:textId="3D918097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74B1E" w14:textId="77777777" w:rsidR="00D97E03" w:rsidRPr="00C638A7" w:rsidRDefault="00D97E03" w:rsidP="00D97E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D991E4" w14:textId="2A91FC8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BEC96C" w14:textId="77777777" w:rsidR="00D97E03" w:rsidRPr="00C638A7" w:rsidRDefault="00D97E03" w:rsidP="00D97E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41F5CC" w14:textId="1B4B15DA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7F6A7A" w14:textId="77777777" w:rsidR="00D97E03" w:rsidRPr="00C638A7" w:rsidRDefault="00D97E03" w:rsidP="00D97E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E249C37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89D846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3ADDA9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5642E8" w14:textId="77777777" w:rsidR="00D97E03" w:rsidRPr="00C638A7" w:rsidRDefault="00D97E03" w:rsidP="00D97E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0D51A60F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7E03" w:rsidRPr="00C638A7" w14:paraId="2D3CBC8F" w14:textId="77777777" w:rsidTr="0017474C">
        <w:trPr>
          <w:cantSplit/>
          <w:trHeight w:val="20"/>
        </w:trPr>
        <w:tc>
          <w:tcPr>
            <w:tcW w:w="3042" w:type="dxa"/>
          </w:tcPr>
          <w:p w14:paraId="417DCFE1" w14:textId="3452B569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29CB1EC" w14:textId="402F7085" w:rsidR="00D97E03" w:rsidRPr="00C638A7" w:rsidRDefault="007C46E8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7,850</w:t>
            </w:r>
          </w:p>
        </w:tc>
        <w:tc>
          <w:tcPr>
            <w:tcW w:w="180" w:type="dxa"/>
            <w:vAlign w:val="bottom"/>
          </w:tcPr>
          <w:p w14:paraId="206273A4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FB2A4C" w14:textId="58DDA515" w:rsidR="00D97E03" w:rsidRPr="00C638A7" w:rsidRDefault="007C46E8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(1,570)</w:t>
            </w:r>
          </w:p>
        </w:tc>
        <w:tc>
          <w:tcPr>
            <w:tcW w:w="180" w:type="dxa"/>
            <w:vAlign w:val="bottom"/>
          </w:tcPr>
          <w:p w14:paraId="6D92B000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76DCB9" w14:textId="1E61283A" w:rsidR="00D97E03" w:rsidRPr="00C638A7" w:rsidRDefault="007C46E8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6,280</w:t>
            </w:r>
          </w:p>
        </w:tc>
        <w:tc>
          <w:tcPr>
            <w:tcW w:w="180" w:type="dxa"/>
          </w:tcPr>
          <w:p w14:paraId="7DFE6E42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D8DE01" w14:textId="1ECFFD95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1,504</w:t>
            </w:r>
          </w:p>
        </w:tc>
        <w:tc>
          <w:tcPr>
            <w:tcW w:w="180" w:type="dxa"/>
            <w:vAlign w:val="bottom"/>
          </w:tcPr>
          <w:p w14:paraId="2EC981F0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8AA929" w14:textId="2C54781A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(301)</w:t>
            </w:r>
          </w:p>
        </w:tc>
        <w:tc>
          <w:tcPr>
            <w:tcW w:w="180" w:type="dxa"/>
            <w:vAlign w:val="bottom"/>
          </w:tcPr>
          <w:p w14:paraId="79883C9E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A8A7879" w14:textId="1E186CB6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1,203</w:t>
            </w:r>
          </w:p>
        </w:tc>
      </w:tr>
      <w:tr w:rsidR="00D97E03" w:rsidRPr="00C638A7" w14:paraId="1BE571CF" w14:textId="77777777" w:rsidTr="00A17E6E">
        <w:trPr>
          <w:cantSplit/>
          <w:trHeight w:val="20"/>
        </w:trPr>
        <w:tc>
          <w:tcPr>
            <w:tcW w:w="3042" w:type="dxa"/>
          </w:tcPr>
          <w:p w14:paraId="0E1A8482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A1870" w14:textId="73EC6B3A" w:rsidR="00D97E03" w:rsidRPr="00C638A7" w:rsidRDefault="007C46E8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7,850</w:t>
            </w:r>
          </w:p>
        </w:tc>
        <w:tc>
          <w:tcPr>
            <w:tcW w:w="180" w:type="dxa"/>
            <w:vAlign w:val="bottom"/>
          </w:tcPr>
          <w:p w14:paraId="5D6856C7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6052F" w14:textId="502A067B" w:rsidR="00D97E03" w:rsidRPr="00C638A7" w:rsidRDefault="007C46E8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(1,570)</w:t>
            </w:r>
          </w:p>
        </w:tc>
        <w:tc>
          <w:tcPr>
            <w:tcW w:w="180" w:type="dxa"/>
            <w:vAlign w:val="bottom"/>
          </w:tcPr>
          <w:p w14:paraId="5B919D56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DCE18" w14:textId="394A26B2" w:rsidR="00D97E03" w:rsidRPr="00C638A7" w:rsidRDefault="007C46E8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6,280</w:t>
            </w:r>
          </w:p>
        </w:tc>
        <w:tc>
          <w:tcPr>
            <w:tcW w:w="180" w:type="dxa"/>
            <w:vAlign w:val="bottom"/>
          </w:tcPr>
          <w:p w14:paraId="4FE87776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BD6BD" w14:textId="29955FB2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1,504</w:t>
            </w:r>
          </w:p>
        </w:tc>
        <w:tc>
          <w:tcPr>
            <w:tcW w:w="180" w:type="dxa"/>
            <w:vAlign w:val="bottom"/>
          </w:tcPr>
          <w:p w14:paraId="26A9E794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5E737" w14:textId="22C502D1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(301)</w:t>
            </w:r>
          </w:p>
        </w:tc>
        <w:tc>
          <w:tcPr>
            <w:tcW w:w="180" w:type="dxa"/>
            <w:vAlign w:val="bottom"/>
          </w:tcPr>
          <w:p w14:paraId="4C2409A3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29832" w14:textId="41DDCE9F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1,203</w:t>
            </w:r>
          </w:p>
        </w:tc>
      </w:tr>
    </w:tbl>
    <w:p w14:paraId="4C4BDC27" w14:textId="77777777" w:rsidR="002857BE" w:rsidRPr="00C638A7" w:rsidRDefault="002857BE" w:rsidP="00E1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6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57"/>
      </w:tblGrid>
      <w:tr w:rsidR="000B5AEF" w:rsidRPr="00C638A7" w14:paraId="6D1C3CCE" w14:textId="77777777" w:rsidTr="001B1FD4">
        <w:trPr>
          <w:trHeight w:val="20"/>
          <w:tblHeader/>
        </w:trPr>
        <w:tc>
          <w:tcPr>
            <w:tcW w:w="3060" w:type="dxa"/>
          </w:tcPr>
          <w:p w14:paraId="1549A8BA" w14:textId="77777777" w:rsidR="000B5AEF" w:rsidRPr="00C638A7" w:rsidRDefault="000B5AEF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5DA91E8" w14:textId="77777777" w:rsidR="000B5AEF" w:rsidRPr="00C638A7" w:rsidRDefault="000B5AEF" w:rsidP="007D006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D97E03" w:rsidRPr="00C638A7" w14:paraId="031113D2" w14:textId="77777777" w:rsidTr="002A56D3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14:paraId="6F55AEA2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47" w:type="dxa"/>
            <w:gridSpan w:val="5"/>
            <w:vAlign w:val="center"/>
          </w:tcPr>
          <w:p w14:paraId="45196A2C" w14:textId="09C9F326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B0AF46B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3" w:type="dxa"/>
            <w:gridSpan w:val="5"/>
            <w:vAlign w:val="center"/>
          </w:tcPr>
          <w:p w14:paraId="6E4FB649" w14:textId="410E7414" w:rsidR="00D97E03" w:rsidRPr="00C638A7" w:rsidRDefault="00D97E03" w:rsidP="00D97E0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D97E03" w:rsidRPr="00C638A7" w14:paraId="1A7A967E" w14:textId="77777777" w:rsidTr="001B1FD4">
        <w:trPr>
          <w:trHeight w:val="20"/>
          <w:tblHeader/>
        </w:trPr>
        <w:tc>
          <w:tcPr>
            <w:tcW w:w="3060" w:type="dxa"/>
            <w:vMerge/>
          </w:tcPr>
          <w:p w14:paraId="41321829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39D5B191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609DBE5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45C053" w14:textId="77777777" w:rsidR="00D97E03" w:rsidRPr="00C638A7" w:rsidRDefault="00D97E03" w:rsidP="00D97E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35F00BB7" w14:textId="50F4A53C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FE43F8" w14:textId="77777777" w:rsidR="00D97E03" w:rsidRPr="00C638A7" w:rsidRDefault="00D97E03" w:rsidP="00D97E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9826ECA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BE11239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85028D" w14:textId="77777777" w:rsidR="00D97E03" w:rsidRPr="00C638A7" w:rsidRDefault="00D97E03" w:rsidP="00D97E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DBFC000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035A59B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1EEA79" w14:textId="77777777" w:rsidR="00D97E03" w:rsidRPr="00C638A7" w:rsidRDefault="00D97E03" w:rsidP="00D97E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E160284" w14:textId="428DE5CA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0" w:type="dxa"/>
            <w:vAlign w:val="bottom"/>
          </w:tcPr>
          <w:p w14:paraId="3D6B64A2" w14:textId="77777777" w:rsidR="00D97E03" w:rsidRPr="00C638A7" w:rsidRDefault="00D97E03" w:rsidP="00D97E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C007D28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9CE4D5D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97E03" w:rsidRPr="00C638A7" w14:paraId="15EB814C" w14:textId="77777777" w:rsidTr="001B1FD4">
        <w:trPr>
          <w:trHeight w:val="20"/>
          <w:tblHeader/>
        </w:trPr>
        <w:tc>
          <w:tcPr>
            <w:tcW w:w="3060" w:type="dxa"/>
          </w:tcPr>
          <w:p w14:paraId="6BEC31F8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F45DAE6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7E03" w:rsidRPr="00C638A7" w14:paraId="12CA0336" w14:textId="77777777" w:rsidTr="001B1FD4">
        <w:trPr>
          <w:cantSplit/>
          <w:trHeight w:val="20"/>
        </w:trPr>
        <w:tc>
          <w:tcPr>
            <w:tcW w:w="3060" w:type="dxa"/>
          </w:tcPr>
          <w:p w14:paraId="06CC0EFD" w14:textId="77777777" w:rsidR="00D97E03" w:rsidRPr="00C638A7" w:rsidRDefault="00D97E03" w:rsidP="00D97E03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61" w:type="dxa"/>
            <w:vAlign w:val="bottom"/>
          </w:tcPr>
          <w:p w14:paraId="5D67B33C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53EEE5" w14:textId="77777777" w:rsidR="00D97E03" w:rsidRPr="00C638A7" w:rsidRDefault="00D97E03" w:rsidP="00D97E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500A8D3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597435" w14:textId="77777777" w:rsidR="00D97E03" w:rsidRPr="00C638A7" w:rsidRDefault="00D97E03" w:rsidP="00D97E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3CBC8A7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DD9FBB" w14:textId="77777777" w:rsidR="00D97E03" w:rsidRPr="00C638A7" w:rsidRDefault="00D97E03" w:rsidP="00D97E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045CCE2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D1CF00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BFEDEC3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B49550" w14:textId="77777777" w:rsidR="00D97E03" w:rsidRPr="00C638A7" w:rsidRDefault="00D97E03" w:rsidP="00D97E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9D1056D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7E03" w:rsidRPr="00C638A7" w14:paraId="17B238E0" w14:textId="77777777" w:rsidTr="001B1FD4">
        <w:trPr>
          <w:cantSplit/>
          <w:trHeight w:val="20"/>
        </w:trPr>
        <w:tc>
          <w:tcPr>
            <w:tcW w:w="3060" w:type="dxa"/>
          </w:tcPr>
          <w:p w14:paraId="6AE9F592" w14:textId="48583989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2C7EE2C4" w14:textId="5D8BF29A" w:rsidR="00D97E03" w:rsidRPr="00C638A7" w:rsidRDefault="007C46E8" w:rsidP="007474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5,606</w:t>
            </w:r>
          </w:p>
        </w:tc>
        <w:tc>
          <w:tcPr>
            <w:tcW w:w="180" w:type="dxa"/>
            <w:vAlign w:val="bottom"/>
          </w:tcPr>
          <w:p w14:paraId="1ACE5571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8B09A87" w14:textId="112D5D97" w:rsidR="00D97E03" w:rsidRPr="00C638A7" w:rsidRDefault="007C46E8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(1,121)</w:t>
            </w:r>
          </w:p>
        </w:tc>
        <w:tc>
          <w:tcPr>
            <w:tcW w:w="180" w:type="dxa"/>
          </w:tcPr>
          <w:p w14:paraId="2A251C03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CB07960" w14:textId="64A845ED" w:rsidR="00D97E03" w:rsidRPr="00C638A7" w:rsidRDefault="007C46E8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4,485</w:t>
            </w:r>
          </w:p>
        </w:tc>
        <w:tc>
          <w:tcPr>
            <w:tcW w:w="180" w:type="dxa"/>
          </w:tcPr>
          <w:p w14:paraId="492D535B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AE3B115" w14:textId="79509015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3C0D6977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993D75D" w14:textId="7F52E71F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(167)</w:t>
            </w:r>
          </w:p>
        </w:tc>
        <w:tc>
          <w:tcPr>
            <w:tcW w:w="180" w:type="dxa"/>
          </w:tcPr>
          <w:p w14:paraId="67BA0285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5FF8C32" w14:textId="134C26B4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D97E03" w:rsidRPr="00C638A7" w14:paraId="7F8596E5" w14:textId="77777777" w:rsidTr="00E54703">
        <w:trPr>
          <w:cantSplit/>
          <w:trHeight w:val="208"/>
        </w:trPr>
        <w:tc>
          <w:tcPr>
            <w:tcW w:w="3060" w:type="dxa"/>
          </w:tcPr>
          <w:p w14:paraId="2B3CB3A1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14:paraId="52C4018D" w14:textId="5347F017" w:rsidR="00D97E03" w:rsidRPr="00C638A7" w:rsidRDefault="007C46E8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5,606</w:t>
            </w:r>
          </w:p>
        </w:tc>
        <w:tc>
          <w:tcPr>
            <w:tcW w:w="180" w:type="dxa"/>
            <w:vAlign w:val="bottom"/>
          </w:tcPr>
          <w:p w14:paraId="447C64CD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7333D97F" w14:textId="7C55EEE1" w:rsidR="00D97E03" w:rsidRPr="00C638A7" w:rsidRDefault="007C46E8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(1,121)</w:t>
            </w:r>
          </w:p>
        </w:tc>
        <w:tc>
          <w:tcPr>
            <w:tcW w:w="180" w:type="dxa"/>
          </w:tcPr>
          <w:p w14:paraId="272BD2DA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5744B675" w14:textId="4CBF103B" w:rsidR="00D97E03" w:rsidRPr="00C638A7" w:rsidRDefault="007C46E8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4,485</w:t>
            </w:r>
          </w:p>
        </w:tc>
        <w:tc>
          <w:tcPr>
            <w:tcW w:w="180" w:type="dxa"/>
            <w:vAlign w:val="bottom"/>
          </w:tcPr>
          <w:p w14:paraId="0218885D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413CF" w14:textId="16F9F12C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22E88C46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A1A03" w14:textId="32CF061A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(167)</w:t>
            </w:r>
          </w:p>
        </w:tc>
        <w:tc>
          <w:tcPr>
            <w:tcW w:w="180" w:type="dxa"/>
          </w:tcPr>
          <w:p w14:paraId="71A4CD50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5694D" w14:textId="230AD4FC" w:rsidR="00D97E03" w:rsidRPr="00C638A7" w:rsidRDefault="00D97E03" w:rsidP="00D97E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668</w:t>
            </w:r>
          </w:p>
        </w:tc>
      </w:tr>
    </w:tbl>
    <w:p w14:paraId="42FACCEC" w14:textId="4DC9638C" w:rsidR="003126CF" w:rsidRPr="00C638A7" w:rsidRDefault="003126CF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41FCC9AD" w14:textId="77777777" w:rsidR="003126CF" w:rsidRPr="00C638A7" w:rsidRDefault="0031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C638A7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A2477D" w:rsidRPr="00C638A7" w14:paraId="330FADAA" w14:textId="77777777" w:rsidTr="69D2DCC6">
        <w:tc>
          <w:tcPr>
            <w:tcW w:w="4410" w:type="dxa"/>
            <w:gridSpan w:val="2"/>
          </w:tcPr>
          <w:p w14:paraId="2A944BC8" w14:textId="77777777" w:rsidR="00A2477D" w:rsidRPr="00C638A7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162C0D87" w14:textId="77777777" w:rsidR="00A2477D" w:rsidRPr="00C638A7" w:rsidRDefault="00A2477D" w:rsidP="00A2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638A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2477D" w:rsidRPr="00C638A7" w14:paraId="548710D8" w14:textId="77777777" w:rsidTr="69D2DCC6">
        <w:tc>
          <w:tcPr>
            <w:tcW w:w="4140" w:type="dxa"/>
          </w:tcPr>
          <w:p w14:paraId="7B862061" w14:textId="77777777" w:rsidR="00A2477D" w:rsidRPr="00C638A7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53055" w14:textId="77777777" w:rsidR="00A2477D" w:rsidRPr="00C638A7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D6C19E6" w14:textId="155E7203" w:rsidR="00A2477D" w:rsidRPr="00C638A7" w:rsidRDefault="00233223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E03" w:rsidRPr="00C638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72A7168" w14:textId="77777777" w:rsidR="00A2477D" w:rsidRPr="00C638A7" w:rsidRDefault="00A2477D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24D8F80" w14:textId="71B69E28" w:rsidR="00A2477D" w:rsidRPr="00C638A7" w:rsidRDefault="00233223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97E03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2477D" w:rsidRPr="00C638A7" w14:paraId="7613292C" w14:textId="77777777" w:rsidTr="69D2DCC6">
        <w:tc>
          <w:tcPr>
            <w:tcW w:w="4140" w:type="dxa"/>
          </w:tcPr>
          <w:p w14:paraId="5C9E0529" w14:textId="77777777" w:rsidR="00A2477D" w:rsidRPr="00C638A7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8D5CE" w14:textId="77777777" w:rsidR="00A2477D" w:rsidRPr="00C638A7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6F067E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58F4A1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AD8AB2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EB011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A58179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64DE31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ACD277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77D" w:rsidRPr="00C638A7" w14:paraId="18857170" w14:textId="77777777" w:rsidTr="69D2DCC6">
        <w:tc>
          <w:tcPr>
            <w:tcW w:w="4140" w:type="dxa"/>
          </w:tcPr>
          <w:p w14:paraId="581F6642" w14:textId="77777777" w:rsidR="00A2477D" w:rsidRPr="00C638A7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2D3C2" w14:textId="77777777" w:rsidR="00A2477D" w:rsidRPr="00C638A7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A294E3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36B963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72B42E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576F870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25D593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7F5007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2DFE66" w14:textId="77777777" w:rsidR="00A2477D" w:rsidRPr="00C638A7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E03" w:rsidRPr="00C638A7" w14:paraId="60C5BB64" w14:textId="77777777" w:rsidTr="69D2DCC6">
        <w:tc>
          <w:tcPr>
            <w:tcW w:w="4410" w:type="dxa"/>
            <w:gridSpan w:val="2"/>
          </w:tcPr>
          <w:p w14:paraId="525D9C32" w14:textId="5E9013D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6C3E0114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C5115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7F4CFF" w14:textId="61A6A20B" w:rsidR="00D97E03" w:rsidRPr="00C638A7" w:rsidRDefault="003D7F2D" w:rsidP="00D97E0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90,9</w:t>
            </w:r>
            <w:r w:rsidR="00432E90"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60CD2"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EB9BF95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F79503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1C84C9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1ECDB0" w14:textId="39B22AC3" w:rsidR="00D97E03" w:rsidRPr="00C638A7" w:rsidRDefault="00D97E03" w:rsidP="00D97E0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211,782</w:t>
            </w:r>
          </w:p>
        </w:tc>
      </w:tr>
      <w:tr w:rsidR="00D97E03" w:rsidRPr="00C638A7" w14:paraId="3BB0A7A1" w14:textId="77777777" w:rsidTr="69D2DCC6">
        <w:tc>
          <w:tcPr>
            <w:tcW w:w="4140" w:type="dxa"/>
          </w:tcPr>
          <w:p w14:paraId="1CB2DF18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</w:tcPr>
          <w:p w14:paraId="1525678D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0238CE" w14:textId="019415E0" w:rsidR="00D97E03" w:rsidRPr="00C638A7" w:rsidRDefault="003D7F2D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B4A139A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DEA97A" w14:textId="49D4540E" w:rsidR="00D97E03" w:rsidRPr="00C638A7" w:rsidRDefault="003D7F2D" w:rsidP="00D97E0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18,04</w:t>
            </w:r>
            <w:r w:rsidR="00A92E6F"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0187F72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DDEEE3" w14:textId="6492DB4D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B225654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56B026" w14:textId="02ED992E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42,263</w:t>
            </w:r>
          </w:p>
        </w:tc>
      </w:tr>
      <w:tr w:rsidR="00D97E03" w:rsidRPr="00C638A7" w14:paraId="7EE24AF7" w14:textId="77777777" w:rsidTr="69D2DCC6">
        <w:tc>
          <w:tcPr>
            <w:tcW w:w="4140" w:type="dxa"/>
          </w:tcPr>
          <w:p w14:paraId="208BC88E" w14:textId="4C97F08A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270" w:type="dxa"/>
          </w:tcPr>
          <w:p w14:paraId="2D99B0B3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1C96F2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7AC89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02EFE4" w14:textId="75C7F708" w:rsidR="00D97E03" w:rsidRPr="00C638A7" w:rsidRDefault="00B837A4" w:rsidP="00B837A4">
            <w:pPr>
              <w:pStyle w:val="acctfourfigures"/>
              <w:tabs>
                <w:tab w:val="clear" w:pos="765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B9DBDD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34858D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44B03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EE954B" w14:textId="355BB219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3,523</w:t>
            </w:r>
          </w:p>
        </w:tc>
      </w:tr>
      <w:tr w:rsidR="00D97E03" w:rsidRPr="00C638A7" w14:paraId="47190265" w14:textId="77777777" w:rsidTr="69D2DCC6">
        <w:tc>
          <w:tcPr>
            <w:tcW w:w="4140" w:type="dxa"/>
          </w:tcPr>
          <w:p w14:paraId="031B8EDA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</w:tcPr>
          <w:p w14:paraId="5343FFFC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C048A1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F306A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E129F3" w14:textId="146A7336" w:rsidR="00D97E03" w:rsidRPr="00C638A7" w:rsidRDefault="003D7F2D" w:rsidP="00D97E0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B837A4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270" w:type="dxa"/>
          </w:tcPr>
          <w:p w14:paraId="25132825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F7D740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99ADA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6668D" w14:textId="4B55B33C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D97E03" w:rsidRPr="00C638A7" w14:paraId="0AFF2B2E" w14:textId="77777777" w:rsidTr="69D2DCC6">
        <w:tc>
          <w:tcPr>
            <w:tcW w:w="4410" w:type="dxa"/>
            <w:gridSpan w:val="2"/>
            <w:shd w:val="clear" w:color="auto" w:fill="auto"/>
          </w:tcPr>
          <w:p w14:paraId="257DA7FF" w14:textId="0E73A068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ค่าใช้จ่ายที่สามารถนำมาหักภาษีได้เพิ่มเติมและอื่น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2AA2A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6706DD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7F44EC" w14:textId="76A88CDA" w:rsidR="00D97E03" w:rsidRPr="00C638A7" w:rsidRDefault="003D7F2D" w:rsidP="00D97E03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432E90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A92E6F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83D625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B1D10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56BD8F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B3137A" w14:textId="72DF870B" w:rsidR="00D97E03" w:rsidRPr="00C638A7" w:rsidRDefault="00D97E03" w:rsidP="00D97E0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(12,803)</w:t>
            </w:r>
          </w:p>
        </w:tc>
      </w:tr>
      <w:tr w:rsidR="00D97E03" w:rsidRPr="00C638A7" w14:paraId="272F497E" w14:textId="77777777" w:rsidTr="69D2DCC6">
        <w:tc>
          <w:tcPr>
            <w:tcW w:w="4410" w:type="dxa"/>
            <w:gridSpan w:val="2"/>
            <w:shd w:val="clear" w:color="auto" w:fill="auto"/>
          </w:tcPr>
          <w:p w14:paraId="6CA283A2" w14:textId="093FDBFC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ส่วนต่ำกว่าทุนจากการ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รวมธุรกิจ</w:t>
            </w:r>
          </w:p>
          <w:p w14:paraId="0A1B19A5" w14:textId="47F33801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B37D3F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D8BD78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E9676E" w14:textId="570C5E3E" w:rsidR="00D97E03" w:rsidRPr="00C638A7" w:rsidRDefault="003D7F2D" w:rsidP="00D97E0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60CD2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231C1B3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0C898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C3D84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0EA09" w14:textId="55F2D859" w:rsidR="00D97E03" w:rsidRPr="00C638A7" w:rsidRDefault="01C0AFD2" w:rsidP="69D2DCC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</w:tr>
      <w:tr w:rsidR="00D97E03" w:rsidRPr="00C638A7" w14:paraId="12E30300" w14:textId="77777777" w:rsidTr="69D2DCC6">
        <w:tc>
          <w:tcPr>
            <w:tcW w:w="4140" w:type="dxa"/>
            <w:shd w:val="clear" w:color="auto" w:fill="auto"/>
          </w:tcPr>
          <w:p w14:paraId="14640755" w14:textId="66BD64E6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270" w:type="dxa"/>
            <w:shd w:val="clear" w:color="auto" w:fill="auto"/>
          </w:tcPr>
          <w:p w14:paraId="5C79F91B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6679C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D1AD9A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DD64B" w14:textId="5EB39ED6" w:rsidR="00D97E03" w:rsidRPr="00C638A7" w:rsidRDefault="003D7F2D" w:rsidP="00D97E0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0E12E3ED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EA523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D1DF5E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30711" w14:textId="69BA9AA6" w:rsidR="00D97E03" w:rsidRPr="00C638A7" w:rsidRDefault="00D97E03" w:rsidP="00D97E0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</w:tr>
      <w:tr w:rsidR="00D97E03" w:rsidRPr="00C638A7" w14:paraId="022BF7AE" w14:textId="77777777" w:rsidTr="69D2DCC6">
        <w:tc>
          <w:tcPr>
            <w:tcW w:w="4140" w:type="dxa"/>
            <w:shd w:val="clear" w:color="auto" w:fill="auto"/>
          </w:tcPr>
          <w:p w14:paraId="5C2321AA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ACF6E1E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05C4D" w14:textId="1086890B" w:rsidR="00D97E03" w:rsidRPr="00C638A7" w:rsidRDefault="00432E90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9.1</w:t>
            </w:r>
          </w:p>
        </w:tc>
        <w:tc>
          <w:tcPr>
            <w:tcW w:w="270" w:type="dxa"/>
            <w:shd w:val="clear" w:color="auto" w:fill="auto"/>
          </w:tcPr>
          <w:p w14:paraId="78A1C2EC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FC67A" w14:textId="24F873DD" w:rsidR="00D97E03" w:rsidRPr="00C638A7" w:rsidRDefault="003D7F2D" w:rsidP="00D97E0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</w:t>
            </w:r>
            <w:r w:rsidR="00432E90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60CD2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082E2225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0A79A" w14:textId="5D295F88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16.2</w:t>
            </w:r>
          </w:p>
        </w:tc>
        <w:tc>
          <w:tcPr>
            <w:tcW w:w="270" w:type="dxa"/>
            <w:shd w:val="clear" w:color="auto" w:fill="auto"/>
          </w:tcPr>
          <w:p w14:paraId="018AA7B3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02F1B" w14:textId="62BC4FFB" w:rsidR="00D97E03" w:rsidRPr="00C638A7" w:rsidRDefault="00D97E03" w:rsidP="00D97E0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</w:t>
            </w: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</w:t>
            </w:r>
          </w:p>
        </w:tc>
      </w:tr>
      <w:tr w:rsidR="00D97E03" w:rsidRPr="00C638A7" w14:paraId="41369D52" w14:textId="77777777" w:rsidTr="69D2DCC6">
        <w:tc>
          <w:tcPr>
            <w:tcW w:w="4140" w:type="dxa"/>
            <w:shd w:val="clear" w:color="auto" w:fill="auto"/>
          </w:tcPr>
          <w:p w14:paraId="15D1C6FB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CB59DC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31C1F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9AAAE1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A3682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29D89F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7F280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CEEED1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CAB5A" w14:textId="77777777" w:rsidR="00D97E03" w:rsidRPr="00C638A7" w:rsidRDefault="00D97E03" w:rsidP="00D97E0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7E03" w:rsidRPr="00C638A7" w14:paraId="34E88FBF" w14:textId="77777777" w:rsidTr="69D2DCC6">
        <w:trPr>
          <w:tblHeader/>
        </w:trPr>
        <w:tc>
          <w:tcPr>
            <w:tcW w:w="4410" w:type="dxa"/>
            <w:gridSpan w:val="2"/>
          </w:tcPr>
          <w:p w14:paraId="2AEBC0D9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3152147B" w14:textId="77777777" w:rsidR="00D97E03" w:rsidRPr="00C638A7" w:rsidRDefault="00D97E03" w:rsidP="00D9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E03" w:rsidRPr="00C638A7" w14:paraId="3ECFE7F9" w14:textId="77777777" w:rsidTr="69D2DCC6">
        <w:trPr>
          <w:tblHeader/>
        </w:trPr>
        <w:tc>
          <w:tcPr>
            <w:tcW w:w="4140" w:type="dxa"/>
          </w:tcPr>
          <w:p w14:paraId="58DF5CCA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79963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4C422F0" w14:textId="79D7BBB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37D1EF6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5219B209" w14:textId="6D159CE8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97E03" w:rsidRPr="00C638A7" w14:paraId="6F7BF935" w14:textId="77777777" w:rsidTr="69D2DCC6">
        <w:trPr>
          <w:tblHeader/>
        </w:trPr>
        <w:tc>
          <w:tcPr>
            <w:tcW w:w="4140" w:type="dxa"/>
          </w:tcPr>
          <w:p w14:paraId="49031A17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CCE02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47DA8C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981310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201D5D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133661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19E68E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AE9BB8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98BC49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E03" w:rsidRPr="00C638A7" w14:paraId="0B9AE067" w14:textId="77777777" w:rsidTr="69D2DCC6">
        <w:trPr>
          <w:tblHeader/>
        </w:trPr>
        <w:tc>
          <w:tcPr>
            <w:tcW w:w="4140" w:type="dxa"/>
          </w:tcPr>
          <w:p w14:paraId="02146B68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91FB7" w14:textId="77777777" w:rsidR="00D97E03" w:rsidRPr="00C638A7" w:rsidRDefault="00D97E03" w:rsidP="00D9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F28C65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00D22A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8B5612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D71CEF4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1D1505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BC4B5E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A413DE" w14:textId="77777777" w:rsidR="00D97E03" w:rsidRPr="00C638A7" w:rsidRDefault="00D97E03" w:rsidP="00D97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7E3C" w:rsidRPr="00C638A7" w14:paraId="19BDAF2B" w14:textId="77777777" w:rsidTr="69D2DCC6">
        <w:tc>
          <w:tcPr>
            <w:tcW w:w="4410" w:type="dxa"/>
            <w:gridSpan w:val="2"/>
          </w:tcPr>
          <w:p w14:paraId="4F9F7E19" w14:textId="61B479E9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34B56524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5EAAC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38A518" w14:textId="7BE2F81F" w:rsidR="00447E3C" w:rsidRPr="00C638A7" w:rsidRDefault="008D5C10" w:rsidP="00447E3C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102,320</w:t>
            </w:r>
          </w:p>
        </w:tc>
        <w:tc>
          <w:tcPr>
            <w:tcW w:w="270" w:type="dxa"/>
          </w:tcPr>
          <w:p w14:paraId="6E227709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3D94FF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89D6E0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0519DA" w14:textId="456A3006" w:rsidR="00447E3C" w:rsidRPr="00C638A7" w:rsidRDefault="00447E3C" w:rsidP="00276F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104,582</w:t>
            </w:r>
          </w:p>
        </w:tc>
      </w:tr>
      <w:tr w:rsidR="00447E3C" w:rsidRPr="00C638A7" w14:paraId="1B61DBBD" w14:textId="77777777" w:rsidTr="69D2DCC6">
        <w:tc>
          <w:tcPr>
            <w:tcW w:w="4140" w:type="dxa"/>
          </w:tcPr>
          <w:p w14:paraId="1CF5B88D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</w:tcPr>
          <w:p w14:paraId="19B5A7FB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FA08D8" w14:textId="11B4D215" w:rsidR="00447E3C" w:rsidRPr="00C638A7" w:rsidRDefault="003D7F2D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B323D4E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66B653" w14:textId="123AE446" w:rsidR="00447E3C" w:rsidRPr="00C638A7" w:rsidRDefault="003869A5" w:rsidP="00447E3C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D5C10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0,464</w:t>
            </w:r>
          </w:p>
        </w:tc>
        <w:tc>
          <w:tcPr>
            <w:tcW w:w="270" w:type="dxa"/>
          </w:tcPr>
          <w:p w14:paraId="4C6D5196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FD39E" w14:textId="4D8C08F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DC60BFE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706F0" w14:textId="713C9C2C" w:rsidR="00447E3C" w:rsidRPr="00C638A7" w:rsidRDefault="00447E3C" w:rsidP="00276F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20,916</w:t>
            </w:r>
          </w:p>
        </w:tc>
      </w:tr>
      <w:tr w:rsidR="00447E3C" w:rsidRPr="00C638A7" w14:paraId="22C7AADE" w14:textId="77777777" w:rsidTr="69D2DCC6">
        <w:tc>
          <w:tcPr>
            <w:tcW w:w="4140" w:type="dxa"/>
          </w:tcPr>
          <w:p w14:paraId="4FC7DBFA" w14:textId="470FFEB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270" w:type="dxa"/>
          </w:tcPr>
          <w:p w14:paraId="414EE834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2ED954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4151A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BA5903" w14:textId="24DA9651" w:rsidR="00447E3C" w:rsidRPr="00C638A7" w:rsidRDefault="008A4926" w:rsidP="008A4926">
            <w:pPr>
              <w:pStyle w:val="acctfourfigures"/>
              <w:tabs>
                <w:tab w:val="clear" w:pos="765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F5CEBC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08EBDE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DA13A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2F1865" w14:textId="66706C94" w:rsidR="00447E3C" w:rsidRPr="00C638A7" w:rsidRDefault="00447E3C" w:rsidP="00276F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</w:tr>
      <w:tr w:rsidR="00447E3C" w:rsidRPr="00C638A7" w14:paraId="6A97C7D0" w14:textId="77777777" w:rsidTr="69D2DCC6">
        <w:tc>
          <w:tcPr>
            <w:tcW w:w="4140" w:type="dxa"/>
          </w:tcPr>
          <w:p w14:paraId="14379E21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</w:tcPr>
          <w:p w14:paraId="34BA21DE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B21F3B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5159E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FB198E" w14:textId="397C77B9" w:rsidR="00447E3C" w:rsidRPr="00C638A7" w:rsidRDefault="003869A5" w:rsidP="00447E3C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A4926" w:rsidRPr="00C638A7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1710172F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561B32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E450E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BCF2E" w14:textId="7C8FC2A0" w:rsidR="00447E3C" w:rsidRPr="00C638A7" w:rsidRDefault="00447E3C" w:rsidP="00276F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447E3C" w:rsidRPr="00C638A7" w14:paraId="5C4E19B8" w14:textId="77777777" w:rsidTr="69D2DCC6">
        <w:tc>
          <w:tcPr>
            <w:tcW w:w="4410" w:type="dxa"/>
            <w:gridSpan w:val="2"/>
            <w:shd w:val="clear" w:color="auto" w:fill="auto"/>
          </w:tcPr>
          <w:p w14:paraId="5BD967ED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ค่าใช้จ่ายที่สามารถนำมาหักภาษีได้เพิ่มเติม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4E87B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079A6A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BBA549" w14:textId="6E265A0B" w:rsidR="00447E3C" w:rsidRPr="00C638A7" w:rsidRDefault="003869A5" w:rsidP="00447E3C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D5C10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C08DA8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718FC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5642CF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4DA8B6" w14:textId="0A82B7E7" w:rsidR="00447E3C" w:rsidRPr="00C638A7" w:rsidRDefault="00447E3C" w:rsidP="00276F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(788)</w:t>
            </w:r>
          </w:p>
        </w:tc>
      </w:tr>
      <w:tr w:rsidR="00447E3C" w:rsidRPr="00C638A7" w14:paraId="47268CFA" w14:textId="77777777" w:rsidTr="69D2DCC6">
        <w:tc>
          <w:tcPr>
            <w:tcW w:w="4410" w:type="dxa"/>
            <w:gridSpan w:val="2"/>
            <w:shd w:val="clear" w:color="auto" w:fill="auto"/>
          </w:tcPr>
          <w:p w14:paraId="3B3D8C40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A3603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36E4DC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F6A89B" w14:textId="24DB63DA" w:rsidR="00447E3C" w:rsidRPr="00C638A7" w:rsidRDefault="003869A5" w:rsidP="00447E3C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(15,122)</w:t>
            </w:r>
          </w:p>
        </w:tc>
        <w:tc>
          <w:tcPr>
            <w:tcW w:w="270" w:type="dxa"/>
            <w:shd w:val="clear" w:color="auto" w:fill="auto"/>
          </w:tcPr>
          <w:p w14:paraId="58AF3699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CE61D3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8BB81E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230FEB" w14:textId="6A008A5E" w:rsidR="00447E3C" w:rsidRPr="00C638A7" w:rsidRDefault="00447E3C" w:rsidP="00276F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(11,510)</w:t>
            </w:r>
          </w:p>
        </w:tc>
      </w:tr>
      <w:tr w:rsidR="00447E3C" w:rsidRPr="00C638A7" w14:paraId="2D254EEC" w14:textId="77777777" w:rsidTr="69D2DCC6">
        <w:tc>
          <w:tcPr>
            <w:tcW w:w="4410" w:type="dxa"/>
            <w:gridSpan w:val="2"/>
            <w:shd w:val="clear" w:color="auto" w:fill="auto"/>
          </w:tcPr>
          <w:p w14:paraId="460D1B82" w14:textId="36696FCF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38A7">
              <w:rPr>
                <w:rFonts w:asciiTheme="majorBidi" w:hAnsiTheme="majorBidi"/>
                <w:sz w:val="30"/>
                <w:szCs w:val="30"/>
                <w:cs/>
              </w:rPr>
              <w:t>ภาษีงวดก่อนๆ ที่บันทึกต่ำไป</w:t>
            </w:r>
            <w:r w:rsidR="003869A5" w:rsidRPr="00C638A7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3869A5" w:rsidRPr="00C638A7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="003869A5" w:rsidRPr="00C638A7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E5360B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5752D0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10B122" w14:textId="26B7B0EF" w:rsidR="00447E3C" w:rsidRPr="00C638A7" w:rsidRDefault="003869A5" w:rsidP="00747473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77682856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053EA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002EC5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F11AA" w14:textId="78BE5304" w:rsidR="00447E3C" w:rsidRPr="00C638A7" w:rsidRDefault="00447E3C" w:rsidP="00276F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447E3C" w:rsidRPr="00C638A7" w14:paraId="26174C13" w14:textId="77777777" w:rsidTr="69D2DCC6">
        <w:tc>
          <w:tcPr>
            <w:tcW w:w="4140" w:type="dxa"/>
            <w:shd w:val="clear" w:color="auto" w:fill="auto"/>
          </w:tcPr>
          <w:p w14:paraId="2CFB2E29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B269E7B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AA861" w14:textId="74428664" w:rsidR="00447E3C" w:rsidRPr="00C638A7" w:rsidRDefault="008D5C10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5.4</w:t>
            </w:r>
          </w:p>
        </w:tc>
        <w:tc>
          <w:tcPr>
            <w:tcW w:w="270" w:type="dxa"/>
            <w:shd w:val="clear" w:color="auto" w:fill="auto"/>
          </w:tcPr>
          <w:p w14:paraId="6F3A66F4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C970D" w14:textId="191D5BD9" w:rsidR="00447E3C" w:rsidRPr="00C638A7" w:rsidRDefault="008D5C10" w:rsidP="00447E3C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5,555</w:t>
            </w:r>
          </w:p>
        </w:tc>
        <w:tc>
          <w:tcPr>
            <w:tcW w:w="270" w:type="dxa"/>
            <w:shd w:val="clear" w:color="auto" w:fill="auto"/>
          </w:tcPr>
          <w:p w14:paraId="628BA3AA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297B6" w14:textId="1DF9D9F5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9.7</w:t>
            </w:r>
          </w:p>
        </w:tc>
        <w:tc>
          <w:tcPr>
            <w:tcW w:w="270" w:type="dxa"/>
            <w:shd w:val="clear" w:color="auto" w:fill="auto"/>
          </w:tcPr>
          <w:p w14:paraId="3E52EA9F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FB6DF" w14:textId="4F90B00C" w:rsidR="00447E3C" w:rsidRPr="00C638A7" w:rsidRDefault="00447E3C" w:rsidP="00276F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10,176</w:t>
            </w:r>
          </w:p>
        </w:tc>
      </w:tr>
    </w:tbl>
    <w:p w14:paraId="66CE3E2E" w14:textId="27D2BEBA" w:rsidR="003126CF" w:rsidRPr="00C638A7" w:rsidRDefault="003126CF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2A092B" w14:textId="77777777" w:rsidR="00527D59" w:rsidRPr="00C638A7" w:rsidRDefault="00527D59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FE84061" w14:textId="77777777" w:rsidR="00527D59" w:rsidRPr="00C638A7" w:rsidRDefault="00527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CBF3AC1" w14:textId="77777777" w:rsidR="00275369" w:rsidRPr="00C638A7" w:rsidRDefault="0027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2D49A56" w14:textId="77777777" w:rsidR="00275369" w:rsidRPr="00C638A7" w:rsidRDefault="0027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99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810"/>
        <w:gridCol w:w="236"/>
        <w:gridCol w:w="844"/>
        <w:gridCol w:w="236"/>
        <w:gridCol w:w="844"/>
        <w:gridCol w:w="236"/>
        <w:gridCol w:w="844"/>
        <w:gridCol w:w="241"/>
        <w:gridCol w:w="749"/>
        <w:gridCol w:w="236"/>
        <w:gridCol w:w="754"/>
        <w:gridCol w:w="240"/>
        <w:gridCol w:w="750"/>
        <w:gridCol w:w="236"/>
        <w:gridCol w:w="759"/>
      </w:tblGrid>
      <w:tr w:rsidR="00275369" w:rsidRPr="00C638A7" w14:paraId="46526429" w14:textId="77777777" w:rsidTr="00980BFE">
        <w:trPr>
          <w:tblHeader/>
        </w:trPr>
        <w:tc>
          <w:tcPr>
            <w:tcW w:w="1980" w:type="dxa"/>
            <w:shd w:val="clear" w:color="auto" w:fill="auto"/>
          </w:tcPr>
          <w:p w14:paraId="1E21A537" w14:textId="25D378DC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ab/>
            </w: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0BCBE9F4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638A7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28DAE73F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724" w:type="dxa"/>
            <w:gridSpan w:val="7"/>
            <w:vAlign w:val="bottom"/>
          </w:tcPr>
          <w:p w14:paraId="70E618CD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C638A7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C638A7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</w:p>
        </w:tc>
      </w:tr>
      <w:tr w:rsidR="00275369" w:rsidRPr="00C638A7" w14:paraId="4019C808" w14:textId="77777777" w:rsidTr="00980BFE">
        <w:trPr>
          <w:tblHeader/>
        </w:trPr>
        <w:tc>
          <w:tcPr>
            <w:tcW w:w="1980" w:type="dxa"/>
            <w:shd w:val="clear" w:color="auto" w:fill="auto"/>
          </w:tcPr>
          <w:p w14:paraId="61D9641D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6BE2A9F6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719F451D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62B6865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A508BBC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9" w:type="dxa"/>
            <w:gridSpan w:val="3"/>
          </w:tcPr>
          <w:p w14:paraId="0F0D891C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1551BA89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45" w:type="dxa"/>
            <w:gridSpan w:val="3"/>
          </w:tcPr>
          <w:p w14:paraId="7B6DD88E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275369" w:rsidRPr="00C638A7" w14:paraId="472AD5A4" w14:textId="77777777" w:rsidTr="00980BFE">
        <w:trPr>
          <w:tblHeader/>
        </w:trPr>
        <w:tc>
          <w:tcPr>
            <w:tcW w:w="1980" w:type="dxa"/>
            <w:shd w:val="clear" w:color="auto" w:fill="auto"/>
          </w:tcPr>
          <w:p w14:paraId="381BABE8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189EA452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38A7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C638A7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912AABE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7C2D0367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38A7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C638A7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5E87217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216DB6F2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38A7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C638A7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9102C8C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4C89A70A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38A7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C638A7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41" w:type="dxa"/>
            <w:tcBorders>
              <w:bottom w:val="nil"/>
            </w:tcBorders>
          </w:tcPr>
          <w:p w14:paraId="57D9FC9A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14:paraId="60BC9535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38A7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C638A7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3DB4F65C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625BF4AC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38A7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C638A7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40" w:type="dxa"/>
            <w:tcBorders>
              <w:bottom w:val="nil"/>
            </w:tcBorders>
          </w:tcPr>
          <w:p w14:paraId="7CC64EBC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0" w:type="dxa"/>
            <w:tcBorders>
              <w:bottom w:val="nil"/>
            </w:tcBorders>
          </w:tcPr>
          <w:p w14:paraId="5EC783D9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38A7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C638A7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2719F7EC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2A48D547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38A7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C638A7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</w:tr>
      <w:tr w:rsidR="00275369" w:rsidRPr="00C638A7" w14:paraId="43B28C6F" w14:textId="77777777" w:rsidTr="00980BFE">
        <w:trPr>
          <w:tblHeader/>
        </w:trPr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152CE0B" w14:textId="77777777" w:rsidR="00275369" w:rsidRPr="00C638A7" w:rsidRDefault="00275369" w:rsidP="00980BFE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15" w:type="dxa"/>
            <w:gridSpan w:val="15"/>
            <w:tcBorders>
              <w:bottom w:val="nil"/>
            </w:tcBorders>
            <w:shd w:val="clear" w:color="auto" w:fill="auto"/>
          </w:tcPr>
          <w:p w14:paraId="70B75130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638A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638A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638A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75369" w:rsidRPr="00C638A7" w14:paraId="38D0037D" w14:textId="77777777" w:rsidTr="00980BFE">
        <w:trPr>
          <w:trHeight w:val="209"/>
        </w:trPr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3C24AAD" w14:textId="77777777" w:rsidR="00275369" w:rsidRPr="00C638A7" w:rsidRDefault="00275369" w:rsidP="00980BFE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3FB7AC35" w14:textId="282BD6CE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38A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DE71C0" w:rsidRPr="00C638A7">
              <w:rPr>
                <w:rFonts w:ascii="Angsana New" w:hAnsi="Angsana New"/>
                <w:sz w:val="24"/>
                <w:szCs w:val="24"/>
                <w:lang w:val="en-US" w:bidi="th-TH"/>
              </w:rPr>
              <w:t>42,870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565389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7ECF5FEB" w14:textId="3FACFDC4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22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9,803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9FC091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FAB60CE" w14:textId="3674FEDC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38A7">
              <w:rPr>
                <w:rFonts w:ascii="Angsana New" w:hAnsi="Angsana New"/>
                <w:sz w:val="24"/>
                <w:szCs w:val="24"/>
                <w:lang w:val="en-US" w:bidi="th-TH"/>
              </w:rPr>
              <w:t>(17</w:t>
            </w:r>
            <w:r w:rsidR="00DE71C0" w:rsidRPr="00C638A7">
              <w:rPr>
                <w:rFonts w:ascii="Angsana New" w:hAnsi="Angsana New"/>
                <w:sz w:val="24"/>
                <w:szCs w:val="24"/>
                <w:lang w:val="en-US" w:bidi="th-TH"/>
              </w:rPr>
              <w:t>7,194</w:t>
            </w:r>
            <w:r w:rsidRPr="00C638A7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AD887D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085A1275" w14:textId="7AD1F652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38A7">
              <w:rPr>
                <w:rFonts w:ascii="Angsana New" w:hAnsi="Angsana New"/>
                <w:sz w:val="24"/>
                <w:szCs w:val="24"/>
                <w:lang w:val="en-US" w:bidi="th-TH"/>
              </w:rPr>
              <w:t>(1</w:t>
            </w:r>
            <w:r w:rsidR="00DE71C0" w:rsidRPr="00C638A7">
              <w:rPr>
                <w:rFonts w:ascii="Angsana New" w:hAnsi="Angsana New"/>
                <w:sz w:val="24"/>
                <w:szCs w:val="24"/>
                <w:lang w:val="en-US" w:bidi="th-TH"/>
              </w:rPr>
              <w:t>80,964</w:t>
            </w:r>
            <w:r w:rsidRPr="00C638A7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0282CD54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14:paraId="6F0BB32E" w14:textId="3D5B570D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20,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763</w:t>
            </w:r>
          </w:p>
        </w:tc>
        <w:tc>
          <w:tcPr>
            <w:tcW w:w="236" w:type="dxa"/>
            <w:tcBorders>
              <w:bottom w:val="nil"/>
            </w:tcBorders>
          </w:tcPr>
          <w:p w14:paraId="2EE5D73D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427EFC60" w14:textId="295165B6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2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4,433</w:t>
            </w:r>
          </w:p>
        </w:tc>
        <w:tc>
          <w:tcPr>
            <w:tcW w:w="240" w:type="dxa"/>
            <w:tcBorders>
              <w:bottom w:val="nil"/>
            </w:tcBorders>
          </w:tcPr>
          <w:p w14:paraId="1CA4D814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nil"/>
            </w:tcBorders>
          </w:tcPr>
          <w:p w14:paraId="7B022BA3" w14:textId="54B55914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(1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2,204</w:t>
            </w:r>
            <w:r w:rsidRPr="00C638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D510B25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492558E4" w14:textId="4E5EA4E9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(1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5,201</w:t>
            </w:r>
            <w:r w:rsidRPr="00C638A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75369" w:rsidRPr="00C638A7" w14:paraId="16BAFD05" w14:textId="77777777" w:rsidTr="00980BFE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1F229207" w14:textId="77777777" w:rsidR="00275369" w:rsidRPr="00C638A7" w:rsidRDefault="00275369" w:rsidP="00980BFE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การหักกลบรายการของภาษี 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44564" w14:textId="3F5309D1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(1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72,068</w:t>
            </w:r>
            <w:r w:rsidRPr="00C638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D6F1E1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4F312" w14:textId="523FFE5A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(17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5,650</w:t>
            </w:r>
            <w:r w:rsidRPr="00C638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90E044F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93BA4" w14:textId="5D2A8051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1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72,068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31B8E7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A8BB6" w14:textId="61EA8056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17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5,650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B3EA194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3AC5B67C" w14:textId="56855355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(1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2,204</w:t>
            </w:r>
            <w:r w:rsidRPr="00C638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F6955A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4BDE7FC0" w14:textId="3227839D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(1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5,201</w:t>
            </w:r>
            <w:r w:rsidRPr="00C638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1D7BAF3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</w:tcPr>
          <w:p w14:paraId="74809F95" w14:textId="275D0D0D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1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2,204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770BDF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35EB1615" w14:textId="6EEED39D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="Angsana New" w:hAnsi="Angsana New"/>
                <w:sz w:val="24"/>
                <w:szCs w:val="24"/>
              </w:rPr>
              <w:t>1</w:t>
            </w:r>
            <w:r w:rsidR="00DE71C0" w:rsidRPr="00C638A7">
              <w:rPr>
                <w:rFonts w:ascii="Angsana New" w:hAnsi="Angsana New"/>
                <w:sz w:val="24"/>
                <w:szCs w:val="24"/>
              </w:rPr>
              <w:t>5,201</w:t>
            </w:r>
          </w:p>
        </w:tc>
      </w:tr>
      <w:tr w:rsidR="00275369" w:rsidRPr="00C638A7" w14:paraId="57E74241" w14:textId="77777777" w:rsidTr="00980BFE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1E89770B" w14:textId="77777777" w:rsidR="00275369" w:rsidRPr="00C638A7" w:rsidRDefault="00275369" w:rsidP="00980BFE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8ACC0" w14:textId="3ACF0510" w:rsidR="00275369" w:rsidRPr="00C638A7" w:rsidRDefault="00275369" w:rsidP="00A406FF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38A7">
              <w:rPr>
                <w:rFonts w:ascii="Angsana New" w:hAnsi="Angsana New"/>
                <w:b/>
                <w:bCs/>
                <w:sz w:val="24"/>
                <w:szCs w:val="24"/>
              </w:rPr>
              <w:t>70,80</w:t>
            </w:r>
            <w:r w:rsidR="009841DD" w:rsidRPr="00C638A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80DBA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37973" w14:textId="77777777" w:rsidR="00275369" w:rsidRPr="00C638A7" w:rsidRDefault="00275369" w:rsidP="00A406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38A7">
              <w:rPr>
                <w:rFonts w:ascii="Angsana New" w:hAnsi="Angsana New"/>
                <w:b/>
                <w:bCs/>
                <w:sz w:val="24"/>
                <w:szCs w:val="24"/>
              </w:rPr>
              <w:t>54,153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C72BA9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2C80A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38A7">
              <w:rPr>
                <w:rFonts w:ascii="Angsana New" w:hAnsi="Angsana New"/>
                <w:b/>
                <w:bCs/>
                <w:sz w:val="24"/>
                <w:szCs w:val="24"/>
              </w:rPr>
              <w:t>(5,126)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0F2B7" w14:textId="77777777" w:rsidR="00275369" w:rsidRPr="00C638A7" w:rsidRDefault="00275369" w:rsidP="0098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C0A1C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38A7">
              <w:rPr>
                <w:rFonts w:ascii="Angsana New" w:hAnsi="Angsana New"/>
                <w:b/>
                <w:bCs/>
                <w:sz w:val="24"/>
                <w:szCs w:val="24"/>
              </w:rPr>
              <w:t>(5,314)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2CEC8D6B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A1306" w14:textId="77777777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38A7">
              <w:rPr>
                <w:rFonts w:ascii="Angsana New" w:hAnsi="Angsana New"/>
                <w:b/>
                <w:bCs/>
                <w:sz w:val="24"/>
                <w:szCs w:val="24"/>
              </w:rPr>
              <w:t>8,559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9B875CA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BB175" w14:textId="77777777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38A7">
              <w:rPr>
                <w:rFonts w:ascii="Angsana New" w:hAnsi="Angsana New"/>
                <w:b/>
                <w:bCs/>
                <w:sz w:val="24"/>
                <w:szCs w:val="24"/>
              </w:rPr>
              <w:t>9,232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4E239EA2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9917B" w14:textId="77777777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-197" w:hanging="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38A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39EF35B" w14:textId="77777777" w:rsidR="00275369" w:rsidRPr="00C638A7" w:rsidRDefault="00275369" w:rsidP="00980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A8B1B" w14:textId="77777777" w:rsidR="00275369" w:rsidRPr="00C638A7" w:rsidRDefault="00275369" w:rsidP="00275369">
            <w:pPr>
              <w:pStyle w:val="acctfourfigures"/>
              <w:tabs>
                <w:tab w:val="clear" w:pos="765"/>
              </w:tabs>
              <w:spacing w:line="240" w:lineRule="auto"/>
              <w:ind w:left="-79" w:right="-200" w:hanging="8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38A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0C0FB9A8" w14:textId="77777777" w:rsidR="00275369" w:rsidRPr="00C638A7" w:rsidRDefault="0027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9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69"/>
        <w:gridCol w:w="1440"/>
        <w:gridCol w:w="270"/>
        <w:gridCol w:w="1440"/>
        <w:gridCol w:w="270"/>
        <w:gridCol w:w="1440"/>
        <w:gridCol w:w="261"/>
        <w:gridCol w:w="9"/>
        <w:gridCol w:w="1343"/>
        <w:gridCol w:w="13"/>
      </w:tblGrid>
      <w:tr w:rsidR="00792A69" w:rsidRPr="00C638A7" w14:paraId="65C4F668" w14:textId="77777777" w:rsidTr="00275369">
        <w:trPr>
          <w:gridAfter w:val="1"/>
          <w:wAfter w:w="13" w:type="dxa"/>
          <w:tblHeader/>
        </w:trPr>
        <w:tc>
          <w:tcPr>
            <w:tcW w:w="3240" w:type="dxa"/>
          </w:tcPr>
          <w:p w14:paraId="20EB3C38" w14:textId="28FE6FCD" w:rsidR="00792A69" w:rsidRPr="00C638A7" w:rsidRDefault="00792A6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5A686CB" w14:textId="77777777" w:rsidR="00792A69" w:rsidRPr="00C638A7" w:rsidRDefault="00792A6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3" w:type="dxa"/>
            <w:gridSpan w:val="8"/>
          </w:tcPr>
          <w:p w14:paraId="4F0AA0BB" w14:textId="77777777" w:rsidR="00792A69" w:rsidRPr="00C638A7" w:rsidRDefault="00792A6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5447" w:rsidRPr="00C638A7" w14:paraId="3CDBF114" w14:textId="77777777" w:rsidTr="00275369">
        <w:trPr>
          <w:gridAfter w:val="1"/>
          <w:wAfter w:w="13" w:type="dxa"/>
          <w:tblHeader/>
        </w:trPr>
        <w:tc>
          <w:tcPr>
            <w:tcW w:w="3240" w:type="dxa"/>
          </w:tcPr>
          <w:p w14:paraId="502DD0C4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DDE925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AED901" w14:textId="208DE6D9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7C11F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1" w:type="dxa"/>
            <w:gridSpan w:val="4"/>
            <w:tcBorders>
              <w:bottom w:val="single" w:sz="4" w:space="0" w:color="auto"/>
            </w:tcBorders>
          </w:tcPr>
          <w:p w14:paraId="705FD342" w14:textId="14153F12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บันทึกเป็น(รายจ่าย) </w:t>
            </w:r>
            <w:r w:rsidRPr="00C638A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352" w:type="dxa"/>
            <w:gridSpan w:val="2"/>
          </w:tcPr>
          <w:p w14:paraId="27387B39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5447" w:rsidRPr="00C638A7" w14:paraId="73EE31F6" w14:textId="77777777" w:rsidTr="00973A09">
        <w:trPr>
          <w:trHeight w:val="199"/>
          <w:tblHeader/>
        </w:trPr>
        <w:tc>
          <w:tcPr>
            <w:tcW w:w="3240" w:type="dxa"/>
            <w:shd w:val="clear" w:color="auto" w:fill="auto"/>
            <w:vAlign w:val="bottom"/>
          </w:tcPr>
          <w:p w14:paraId="43FBFC17" w14:textId="34CADC20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638A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  <w:t xml:space="preserve">  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269" w:type="dxa"/>
          </w:tcPr>
          <w:p w14:paraId="7B34EB22" w14:textId="42AE12B9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34F4C7B" w14:textId="1533EDBD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BA569DD" w14:textId="0435D2D8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</w:tcPr>
          <w:p w14:paraId="13DB4344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BB2CA4" w14:textId="1FE658E0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AC7303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4EEFC" w14:textId="62EC49E3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16970595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</w:tcPr>
          <w:p w14:paraId="7F881B37" w14:textId="5F61AA76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E942221" w14:textId="238901A5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2E2D" w:rsidRPr="00C638A7" w14:paraId="6F6B011C" w14:textId="77777777" w:rsidTr="00275369">
        <w:trPr>
          <w:gridAfter w:val="1"/>
          <w:wAfter w:w="13" w:type="dxa"/>
          <w:tblHeader/>
        </w:trPr>
        <w:tc>
          <w:tcPr>
            <w:tcW w:w="3240" w:type="dxa"/>
          </w:tcPr>
          <w:p w14:paraId="13FFB2BD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FA9AD1" w14:textId="77777777" w:rsidR="00F42E2D" w:rsidRPr="00C638A7" w:rsidRDefault="00F42E2D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6473" w:type="dxa"/>
            <w:gridSpan w:val="8"/>
          </w:tcPr>
          <w:p w14:paraId="4D41C68E" w14:textId="5203D9BE" w:rsidR="00F42E2D" w:rsidRPr="00C638A7" w:rsidRDefault="00F42E2D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E5447" w:rsidRPr="00C638A7" w14:paraId="454F4209" w14:textId="77777777" w:rsidTr="00275369">
        <w:tc>
          <w:tcPr>
            <w:tcW w:w="3240" w:type="dxa"/>
            <w:shd w:val="clear" w:color="auto" w:fill="auto"/>
          </w:tcPr>
          <w:p w14:paraId="771692F8" w14:textId="782D1523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2F8548EF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11216A" w14:textId="0C122795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3BB9F3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595BF9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2A17E1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E2E3F7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Merge w:val="restart"/>
            <w:vAlign w:val="bottom"/>
          </w:tcPr>
          <w:p w14:paraId="6A728E25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47C40060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E5447" w:rsidRPr="00C638A7" w14:paraId="76720453" w14:textId="77777777" w:rsidTr="00275369">
        <w:tc>
          <w:tcPr>
            <w:tcW w:w="3240" w:type="dxa"/>
            <w:shd w:val="clear" w:color="auto" w:fill="auto"/>
          </w:tcPr>
          <w:p w14:paraId="0CA520F9" w14:textId="7794DF3D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9" w:type="dxa"/>
          </w:tcPr>
          <w:p w14:paraId="2261FAFE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EEB1CC" w14:textId="274BCF71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27A193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6E3C4D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0C1CC9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B8F115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Merge/>
            <w:vAlign w:val="bottom"/>
          </w:tcPr>
          <w:p w14:paraId="30E2E01C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0ABC5769" w14:textId="77777777" w:rsidR="00F42E2D" w:rsidRPr="00C638A7" w:rsidRDefault="00F42E2D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E5447" w:rsidRPr="00C638A7" w14:paraId="78D701D2" w14:textId="77777777" w:rsidTr="00275369">
        <w:tc>
          <w:tcPr>
            <w:tcW w:w="3240" w:type="dxa"/>
            <w:shd w:val="clear" w:color="auto" w:fill="auto"/>
          </w:tcPr>
          <w:p w14:paraId="0F1CD24D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color w:val="0000FF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  <w:r w:rsidRPr="00C638A7">
              <w:rPr>
                <w:rFonts w:asciiTheme="majorBidi" w:hAnsiTheme="majorBidi" w:cstheme="majorBidi"/>
                <w:color w:val="0000FF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</w:tcPr>
          <w:p w14:paraId="6389B033" w14:textId="73FE52C0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FBC880C" w14:textId="05634B61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2,575</w:t>
            </w:r>
          </w:p>
        </w:tc>
        <w:tc>
          <w:tcPr>
            <w:tcW w:w="270" w:type="dxa"/>
          </w:tcPr>
          <w:p w14:paraId="5EBC176A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0DB1C4A" w14:textId="52870BBC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1,340</w:t>
            </w:r>
          </w:p>
        </w:tc>
        <w:tc>
          <w:tcPr>
            <w:tcW w:w="270" w:type="dxa"/>
            <w:vAlign w:val="center"/>
          </w:tcPr>
          <w:p w14:paraId="20D93A78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8A4E389" w14:textId="56066194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6DEE8D85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73B81A54" w14:textId="1546B38C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3,915</w:t>
            </w:r>
          </w:p>
        </w:tc>
      </w:tr>
      <w:tr w:rsidR="002E5447" w:rsidRPr="00C638A7" w14:paraId="4557096C" w14:textId="77777777" w:rsidTr="00275369">
        <w:tc>
          <w:tcPr>
            <w:tcW w:w="3240" w:type="dxa"/>
            <w:shd w:val="clear" w:color="auto" w:fill="auto"/>
          </w:tcPr>
          <w:p w14:paraId="6B6DD87C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69" w:type="dxa"/>
          </w:tcPr>
          <w:p w14:paraId="1DA1976A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0170F58" w14:textId="4D4F8022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70" w:type="dxa"/>
          </w:tcPr>
          <w:p w14:paraId="3FB49E60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F2CA903" w14:textId="3A07E54E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270" w:type="dxa"/>
            <w:vAlign w:val="center"/>
          </w:tcPr>
          <w:p w14:paraId="3F5C8D4A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CA5285F" w14:textId="4DDA4068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2A74CB56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5DA95CB9" w14:textId="0FE5B262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</w:tr>
      <w:tr w:rsidR="002E5447" w:rsidRPr="00C638A7" w14:paraId="4A4279F3" w14:textId="77777777" w:rsidTr="00275369">
        <w:tc>
          <w:tcPr>
            <w:tcW w:w="3240" w:type="dxa"/>
            <w:shd w:val="clear" w:color="auto" w:fill="auto"/>
          </w:tcPr>
          <w:p w14:paraId="3EEDBEE9" w14:textId="25621B92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9" w:type="dxa"/>
          </w:tcPr>
          <w:p w14:paraId="41C1CA2F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276493C" w14:textId="7DF38585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70" w:type="dxa"/>
          </w:tcPr>
          <w:p w14:paraId="4EE46CAC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C29CF36" w14:textId="02B1AADB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(1,500)</w:t>
            </w:r>
          </w:p>
        </w:tc>
        <w:tc>
          <w:tcPr>
            <w:tcW w:w="270" w:type="dxa"/>
            <w:vAlign w:val="center"/>
          </w:tcPr>
          <w:p w14:paraId="5AFF2474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9266E2E" w14:textId="48E5C739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0928878C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72E4B00B" w14:textId="5B3C30A3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7"/>
              </w:tabs>
              <w:spacing w:line="240" w:lineRule="auto"/>
              <w:ind w:left="-108" w:right="-4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5447" w:rsidRPr="00C638A7" w14:paraId="68FFA937" w14:textId="77777777" w:rsidTr="00275369">
        <w:tc>
          <w:tcPr>
            <w:tcW w:w="3240" w:type="dxa"/>
            <w:shd w:val="clear" w:color="auto" w:fill="auto"/>
          </w:tcPr>
          <w:p w14:paraId="37115F15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6C88DFA8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0798338" w14:textId="0256321C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3,272</w:t>
            </w:r>
          </w:p>
        </w:tc>
        <w:tc>
          <w:tcPr>
            <w:tcW w:w="270" w:type="dxa"/>
          </w:tcPr>
          <w:p w14:paraId="40ABC5F9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8D6B800" w14:textId="52327672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696</w:t>
            </w:r>
          </w:p>
        </w:tc>
        <w:tc>
          <w:tcPr>
            <w:tcW w:w="270" w:type="dxa"/>
            <w:vAlign w:val="center"/>
          </w:tcPr>
          <w:p w14:paraId="005DA9FA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44E845C" w14:textId="3218AFB2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7A2AD6D8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5881073E" w14:textId="35E519F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3,968</w:t>
            </w:r>
          </w:p>
        </w:tc>
      </w:tr>
      <w:tr w:rsidR="002E5447" w:rsidRPr="00C638A7" w14:paraId="5644AD9A" w14:textId="77777777" w:rsidTr="00275369">
        <w:tc>
          <w:tcPr>
            <w:tcW w:w="3240" w:type="dxa"/>
            <w:shd w:val="clear" w:color="auto" w:fill="auto"/>
          </w:tcPr>
          <w:p w14:paraId="765059D3" w14:textId="69B29B5B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441BC93E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392DF67" w14:textId="6A7419F1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852A2E" w:rsidRPr="00C638A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638A7">
              <w:rPr>
                <w:rFonts w:asciiTheme="majorBidi" w:hAnsiTheme="majorBidi" w:cstheme="majorBidi"/>
                <w:sz w:val="26"/>
                <w:szCs w:val="26"/>
              </w:rPr>
              <w:t>,018</w:t>
            </w:r>
          </w:p>
        </w:tc>
        <w:tc>
          <w:tcPr>
            <w:tcW w:w="270" w:type="dxa"/>
          </w:tcPr>
          <w:p w14:paraId="34912DB0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092866A" w14:textId="1279BB8A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(1,2</w:t>
            </w:r>
            <w:r w:rsidR="009841DD" w:rsidRPr="00C638A7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C638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503B634E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15D762A" w14:textId="78191F45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42AA0C4A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10A648D4" w14:textId="14F01FF2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180,7</w:t>
            </w:r>
            <w:r w:rsidR="009841DD" w:rsidRPr="00C638A7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2E5447" w:rsidRPr="00C638A7" w14:paraId="53A50F71" w14:textId="77777777" w:rsidTr="00275369">
        <w:tc>
          <w:tcPr>
            <w:tcW w:w="3240" w:type="dxa"/>
            <w:shd w:val="clear" w:color="auto" w:fill="auto"/>
          </w:tcPr>
          <w:p w14:paraId="330B9F10" w14:textId="1BDC9776" w:rsidR="00F42E2D" w:rsidRPr="00C638A7" w:rsidRDefault="000715A5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8A7">
              <w:rPr>
                <w:rFonts w:asciiTheme="majorBidi" w:hAnsiTheme="majorBidi"/>
                <w:sz w:val="26"/>
                <w:szCs w:val="26"/>
                <w:cs/>
              </w:rPr>
              <w:t>รายได้รับล่วงหน้ารอตัดบัญชี</w:t>
            </w:r>
          </w:p>
        </w:tc>
        <w:tc>
          <w:tcPr>
            <w:tcW w:w="269" w:type="dxa"/>
          </w:tcPr>
          <w:p w14:paraId="2DE4DB48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FE1FADB" w14:textId="3A7092E0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6,494</w:t>
            </w:r>
          </w:p>
        </w:tc>
        <w:tc>
          <w:tcPr>
            <w:tcW w:w="270" w:type="dxa"/>
          </w:tcPr>
          <w:p w14:paraId="7B619FC9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B3BE85D" w14:textId="61E58209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  <w:tc>
          <w:tcPr>
            <w:tcW w:w="270" w:type="dxa"/>
            <w:vAlign w:val="center"/>
          </w:tcPr>
          <w:p w14:paraId="744E2BD9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5F50B9B" w14:textId="76D19193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3696E169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55525C20" w14:textId="454EC8FB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7,145</w:t>
            </w:r>
          </w:p>
        </w:tc>
      </w:tr>
      <w:tr w:rsidR="002E5447" w:rsidRPr="00C638A7" w14:paraId="33718916" w14:textId="77777777" w:rsidTr="00275369">
        <w:tc>
          <w:tcPr>
            <w:tcW w:w="3240" w:type="dxa"/>
            <w:shd w:val="clear" w:color="auto" w:fill="auto"/>
          </w:tcPr>
          <w:p w14:paraId="7E4E3764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269" w:type="dxa"/>
          </w:tcPr>
          <w:p w14:paraId="543E21A4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AFF343" w14:textId="1548B993" w:rsidR="00F42E2D" w:rsidRPr="00C638A7" w:rsidRDefault="00DE71C0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21,260</w:t>
            </w:r>
          </w:p>
        </w:tc>
        <w:tc>
          <w:tcPr>
            <w:tcW w:w="270" w:type="dxa"/>
          </w:tcPr>
          <w:p w14:paraId="0E14159A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38D7AA1" w14:textId="623BE25E" w:rsidR="00F42E2D" w:rsidRPr="00C638A7" w:rsidRDefault="00DE71C0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1,653</w:t>
            </w:r>
          </w:p>
        </w:tc>
        <w:tc>
          <w:tcPr>
            <w:tcW w:w="270" w:type="dxa"/>
            <w:vAlign w:val="center"/>
          </w:tcPr>
          <w:p w14:paraId="55A6497B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5DC91A" w14:textId="379DC80C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(1,570)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79A43693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2BCEB138" w14:textId="46A4453F" w:rsidR="00F42E2D" w:rsidRPr="00C638A7" w:rsidRDefault="00DE71C0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21,343</w:t>
            </w:r>
          </w:p>
        </w:tc>
      </w:tr>
      <w:tr w:rsidR="002E5447" w:rsidRPr="00C638A7" w14:paraId="5973C4ED" w14:textId="77777777" w:rsidTr="00275369">
        <w:tc>
          <w:tcPr>
            <w:tcW w:w="3240" w:type="dxa"/>
            <w:shd w:val="clear" w:color="auto" w:fill="auto"/>
          </w:tcPr>
          <w:p w14:paraId="7A7C5C50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269" w:type="dxa"/>
          </w:tcPr>
          <w:p w14:paraId="03E173E1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EE5C75" w14:textId="2F09CB70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12,592</w:t>
            </w:r>
          </w:p>
        </w:tc>
        <w:tc>
          <w:tcPr>
            <w:tcW w:w="270" w:type="dxa"/>
          </w:tcPr>
          <w:p w14:paraId="465D9D7D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6FABF7" w14:textId="5F468BF3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12,910</w:t>
            </w:r>
          </w:p>
        </w:tc>
        <w:tc>
          <w:tcPr>
            <w:tcW w:w="270" w:type="dxa"/>
            <w:vAlign w:val="center"/>
          </w:tcPr>
          <w:p w14:paraId="2724D742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62BF1D" w14:textId="3B104E59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2D228596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vAlign w:val="center"/>
          </w:tcPr>
          <w:p w14:paraId="206B8FAE" w14:textId="4AFA58EB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25,502</w:t>
            </w:r>
          </w:p>
        </w:tc>
      </w:tr>
      <w:tr w:rsidR="002E5447" w:rsidRPr="00C638A7" w14:paraId="7B59A206" w14:textId="77777777" w:rsidTr="00275369">
        <w:tc>
          <w:tcPr>
            <w:tcW w:w="3240" w:type="dxa"/>
            <w:shd w:val="clear" w:color="auto" w:fill="auto"/>
          </w:tcPr>
          <w:p w14:paraId="4C96C230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</w:tcPr>
          <w:p w14:paraId="278AD301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498D5" w14:textId="6833F112" w:rsidR="00F42E2D" w:rsidRPr="00C638A7" w:rsidRDefault="00DE71C0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229,803</w:t>
            </w:r>
          </w:p>
        </w:tc>
        <w:tc>
          <w:tcPr>
            <w:tcW w:w="270" w:type="dxa"/>
          </w:tcPr>
          <w:p w14:paraId="1B8804B7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99215" w14:textId="6CA20E1E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E71C0"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4,637</w:t>
            </w:r>
          </w:p>
        </w:tc>
        <w:tc>
          <w:tcPr>
            <w:tcW w:w="270" w:type="dxa"/>
            <w:vAlign w:val="center"/>
          </w:tcPr>
          <w:p w14:paraId="71D612E8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041F9" w14:textId="1EF4D602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(1,570)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2D86DC35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AB90B" w14:textId="3ED71C83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DE71C0"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42,870</w:t>
            </w:r>
          </w:p>
        </w:tc>
      </w:tr>
      <w:tr w:rsidR="002E5447" w:rsidRPr="00C638A7" w14:paraId="47815005" w14:textId="77777777" w:rsidTr="00275369">
        <w:tc>
          <w:tcPr>
            <w:tcW w:w="3240" w:type="dxa"/>
            <w:shd w:val="clear" w:color="auto" w:fill="auto"/>
          </w:tcPr>
          <w:p w14:paraId="3BD9E64C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64D172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03C3C21B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A486C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27B91D12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39CFA1C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3833AAFC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Merge/>
            <w:vAlign w:val="center"/>
          </w:tcPr>
          <w:p w14:paraId="0D6CB680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tcBorders>
              <w:top w:val="double" w:sz="4" w:space="0" w:color="auto"/>
            </w:tcBorders>
            <w:vAlign w:val="center"/>
          </w:tcPr>
          <w:p w14:paraId="1EA1FD5B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E5447" w:rsidRPr="00C638A7" w14:paraId="16F03EF1" w14:textId="77777777" w:rsidTr="00275369">
        <w:tc>
          <w:tcPr>
            <w:tcW w:w="3240" w:type="dxa"/>
            <w:shd w:val="clear" w:color="auto" w:fill="auto"/>
          </w:tcPr>
          <w:p w14:paraId="36B12210" w14:textId="48D9E632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</w:t>
            </w:r>
            <w:r w:rsidR="002E5447" w:rsidRPr="00C638A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ได้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269" w:type="dxa"/>
          </w:tcPr>
          <w:p w14:paraId="44748040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468F92E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2C4310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F157F1F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6BABEF2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53C3F53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Merge/>
            <w:vAlign w:val="center"/>
          </w:tcPr>
          <w:p w14:paraId="5178F840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28D88EEF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E5447" w:rsidRPr="00C638A7" w14:paraId="56E95E15" w14:textId="77777777" w:rsidTr="00275369">
        <w:tc>
          <w:tcPr>
            <w:tcW w:w="3240" w:type="dxa"/>
            <w:shd w:val="clear" w:color="auto" w:fill="auto"/>
          </w:tcPr>
          <w:p w14:paraId="6238A611" w14:textId="26BAAB9D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3247C10E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5C5F8A0" w14:textId="46D2042A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71C0" w:rsidRPr="00C638A7">
              <w:rPr>
                <w:rFonts w:asciiTheme="majorBidi" w:hAnsiTheme="majorBidi" w:cstheme="majorBidi"/>
                <w:sz w:val="26"/>
                <w:szCs w:val="26"/>
              </w:rPr>
              <w:t>8,028</w:t>
            </w:r>
            <w:r w:rsidRPr="00C638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DFD0FE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36162F6" w14:textId="74188DA4" w:rsidR="00F42E2D" w:rsidRPr="00C638A7" w:rsidRDefault="00DE71C0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1,055</w:t>
            </w:r>
          </w:p>
        </w:tc>
        <w:tc>
          <w:tcPr>
            <w:tcW w:w="270" w:type="dxa"/>
            <w:vAlign w:val="center"/>
          </w:tcPr>
          <w:p w14:paraId="6A1E442B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62A066E" w14:textId="6BE206C9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6F326B8B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7C54A921" w14:textId="2B8B7812" w:rsidR="00F42E2D" w:rsidRPr="00C638A7" w:rsidRDefault="002A0493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71C0" w:rsidRPr="00C638A7">
              <w:rPr>
                <w:rFonts w:asciiTheme="majorBidi" w:hAnsiTheme="majorBidi" w:cstheme="majorBidi"/>
                <w:sz w:val="26"/>
                <w:szCs w:val="26"/>
              </w:rPr>
              <w:t>6,973</w:t>
            </w:r>
            <w:r w:rsidRPr="00C638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E5447" w:rsidRPr="00C638A7" w14:paraId="1A29A929" w14:textId="77777777" w:rsidTr="00275369">
        <w:tc>
          <w:tcPr>
            <w:tcW w:w="3240" w:type="dxa"/>
            <w:shd w:val="clear" w:color="auto" w:fill="auto"/>
          </w:tcPr>
          <w:p w14:paraId="1C0B6AFD" w14:textId="06BC3D2F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7D141A36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73E9390" w14:textId="6D065639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(170,062)</w:t>
            </w:r>
          </w:p>
        </w:tc>
        <w:tc>
          <w:tcPr>
            <w:tcW w:w="270" w:type="dxa"/>
          </w:tcPr>
          <w:p w14:paraId="06AFBE3A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F21726A" w14:textId="704C9283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DB3125" w:rsidRPr="00C638A7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1C0BB8" w:rsidRPr="00C638A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center"/>
          </w:tcPr>
          <w:p w14:paraId="612F20F3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80FFF50" w14:textId="592B2B21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32FFEBB0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1F019123" w14:textId="254029F1" w:rsidR="00F42E2D" w:rsidRPr="00C638A7" w:rsidRDefault="002A0493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2E2D" w:rsidRPr="00C638A7">
              <w:rPr>
                <w:rFonts w:asciiTheme="majorBidi" w:hAnsiTheme="majorBidi" w:cstheme="majorBidi"/>
                <w:sz w:val="26"/>
                <w:szCs w:val="26"/>
              </w:rPr>
              <w:t>167,</w:t>
            </w:r>
            <w:r w:rsidR="00DB3125" w:rsidRPr="00C638A7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1C0BB8" w:rsidRPr="00C638A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638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E5447" w:rsidRPr="00C638A7" w14:paraId="0B4F937B" w14:textId="77777777" w:rsidTr="00275369">
        <w:tc>
          <w:tcPr>
            <w:tcW w:w="3240" w:type="dxa"/>
            <w:shd w:val="clear" w:color="auto" w:fill="auto"/>
          </w:tcPr>
          <w:p w14:paraId="269516B8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สินทรัพย์ไม่มีตัวตนอื่น</w:t>
            </w:r>
          </w:p>
          <w:p w14:paraId="483F48D7" w14:textId="4095466B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638A7">
              <w:rPr>
                <w:rFonts w:asciiTheme="majorBidi" w:hAnsiTheme="majorBidi" w:cstheme="majorBidi"/>
                <w:sz w:val="26"/>
                <w:szCs w:val="26"/>
                <w:cs/>
              </w:rPr>
              <w:t>นอกจากค่าความนิยม</w:t>
            </w:r>
          </w:p>
        </w:tc>
        <w:tc>
          <w:tcPr>
            <w:tcW w:w="269" w:type="dxa"/>
          </w:tcPr>
          <w:p w14:paraId="3EDA41BD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382FEC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18BD23" w14:textId="7E934BEB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(2,874)</w:t>
            </w:r>
          </w:p>
        </w:tc>
        <w:tc>
          <w:tcPr>
            <w:tcW w:w="270" w:type="dxa"/>
          </w:tcPr>
          <w:p w14:paraId="0E1CBA84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750E3A1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2C0269" w14:textId="3DC6814C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66579A5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818057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F88064" w14:textId="5DB2B974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64183C40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vAlign w:val="center"/>
          </w:tcPr>
          <w:p w14:paraId="1CDD10A4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CC5E6F" w14:textId="567EDE40" w:rsidR="00F42E2D" w:rsidRPr="00C638A7" w:rsidRDefault="002A0493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2E2D" w:rsidRPr="00C638A7">
              <w:rPr>
                <w:rFonts w:asciiTheme="majorBidi" w:hAnsiTheme="majorBidi" w:cstheme="majorBidi"/>
                <w:sz w:val="26"/>
                <w:szCs w:val="26"/>
              </w:rPr>
              <w:t>2,874</w:t>
            </w:r>
            <w:r w:rsidRPr="00C638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E5447" w:rsidRPr="00C638A7" w14:paraId="5DFFF87C" w14:textId="77777777" w:rsidTr="00275369">
        <w:tc>
          <w:tcPr>
            <w:tcW w:w="3240" w:type="dxa"/>
            <w:shd w:val="clear" w:color="auto" w:fill="auto"/>
          </w:tcPr>
          <w:p w14:paraId="7E333130" w14:textId="3A6666E1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</w:tcPr>
          <w:p w14:paraId="0CF305B0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2DDF2B" w14:textId="768C05FF" w:rsidR="00F42E2D" w:rsidRPr="00C638A7" w:rsidRDefault="00F42E2D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 w:rsidR="00DE71C0"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80,964</w:t>
            </w: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4D7513C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5431C2" w14:textId="1C594E70" w:rsidR="00F42E2D" w:rsidRPr="00C638A7" w:rsidRDefault="00DE71C0" w:rsidP="002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15" w:right="-4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3,770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0059379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F78B69" w14:textId="0C380F61" w:rsidR="00F42E2D" w:rsidRPr="00C638A7" w:rsidRDefault="00F42E2D" w:rsidP="0047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Merge/>
            <w:tcBorders>
              <w:bottom w:val="nil"/>
            </w:tcBorders>
            <w:vAlign w:val="center"/>
          </w:tcPr>
          <w:p w14:paraId="50BABA86" w14:textId="77777777" w:rsidR="00F42E2D" w:rsidRPr="00C638A7" w:rsidRDefault="00F42E2D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9284DE" w14:textId="0B5F521A" w:rsidR="00F42E2D" w:rsidRPr="00C638A7" w:rsidRDefault="002A0493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42E2D"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="00DE71C0"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7,194</w:t>
            </w:r>
            <w:r w:rsidRPr="00C63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76E74813" w14:textId="6FC0E60D" w:rsidR="003126CF" w:rsidRPr="00C638A7" w:rsidRDefault="0031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73658E7" w14:textId="77777777" w:rsidR="00275369" w:rsidRPr="00C638A7" w:rsidRDefault="0027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1440"/>
        <w:gridCol w:w="270"/>
        <w:gridCol w:w="1440"/>
        <w:gridCol w:w="270"/>
        <w:gridCol w:w="1440"/>
        <w:gridCol w:w="270"/>
        <w:gridCol w:w="1350"/>
      </w:tblGrid>
      <w:tr w:rsidR="0047128D" w:rsidRPr="00C638A7" w14:paraId="4F1F6938" w14:textId="77777777" w:rsidTr="00275369">
        <w:trPr>
          <w:tblHeader/>
        </w:trPr>
        <w:tc>
          <w:tcPr>
            <w:tcW w:w="3240" w:type="dxa"/>
          </w:tcPr>
          <w:p w14:paraId="0CF2BF33" w14:textId="47F83AC3" w:rsidR="0047128D" w:rsidRPr="00C638A7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9DD29B" w14:textId="77777777" w:rsidR="0047128D" w:rsidRPr="00C638A7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7"/>
          </w:tcPr>
          <w:p w14:paraId="5CA55E4C" w14:textId="77777777" w:rsidR="0047128D" w:rsidRPr="00C638A7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5447" w:rsidRPr="00C638A7" w14:paraId="4185730C" w14:textId="77777777" w:rsidTr="00275369">
        <w:trPr>
          <w:tblHeader/>
        </w:trPr>
        <w:tc>
          <w:tcPr>
            <w:tcW w:w="3240" w:type="dxa"/>
          </w:tcPr>
          <w:p w14:paraId="03145A7F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062C0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92476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38A300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602763F7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3FD21290" w14:textId="7FC5BE6D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1EF6CD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447" w:rsidRPr="00C638A7" w14:paraId="33E80B56" w14:textId="77777777" w:rsidTr="00275369">
        <w:tc>
          <w:tcPr>
            <w:tcW w:w="3240" w:type="dxa"/>
            <w:shd w:val="clear" w:color="auto" w:fill="auto"/>
            <w:vAlign w:val="bottom"/>
          </w:tcPr>
          <w:p w14:paraId="5ED3450E" w14:textId="46707CC6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C995608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54C5AB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42FFDBC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2025F7DE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A2C448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50E6AE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AE8A09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F25988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E339DB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62F6951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7128D" w:rsidRPr="00C638A7" w14:paraId="44E0354D" w14:textId="77777777" w:rsidTr="00275369">
        <w:tc>
          <w:tcPr>
            <w:tcW w:w="3240" w:type="dxa"/>
          </w:tcPr>
          <w:p w14:paraId="6807C3F2" w14:textId="77777777" w:rsidR="0047128D" w:rsidRPr="00C638A7" w:rsidRDefault="0047128D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F515BA" w14:textId="77777777" w:rsidR="0047128D" w:rsidRPr="00C638A7" w:rsidRDefault="0047128D" w:rsidP="00B6618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480" w:type="dxa"/>
            <w:gridSpan w:val="7"/>
          </w:tcPr>
          <w:p w14:paraId="314F28E2" w14:textId="77777777" w:rsidR="0047128D" w:rsidRPr="00C638A7" w:rsidRDefault="0047128D" w:rsidP="00B6618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E5447" w:rsidRPr="00C638A7" w14:paraId="62AC1525" w14:textId="77777777" w:rsidTr="00275369">
        <w:tc>
          <w:tcPr>
            <w:tcW w:w="3240" w:type="dxa"/>
            <w:shd w:val="clear" w:color="auto" w:fill="auto"/>
          </w:tcPr>
          <w:p w14:paraId="6869A496" w14:textId="49ED173E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7DBF1A0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D14685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B030D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010667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5F80DA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DEE019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B84168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B213BC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5447" w:rsidRPr="00C638A7" w14:paraId="4E074E8F" w14:textId="77777777" w:rsidTr="00275369">
        <w:tc>
          <w:tcPr>
            <w:tcW w:w="3240" w:type="dxa"/>
            <w:shd w:val="clear" w:color="auto" w:fill="auto"/>
          </w:tcPr>
          <w:p w14:paraId="5FE555D6" w14:textId="50BE400C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7C1AEB73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C78C85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699F8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2D75CB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0CB727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DB14CE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A7AD13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A79B8E" w14:textId="77777777" w:rsidR="002E5447" w:rsidRPr="00C638A7" w:rsidRDefault="002E5447" w:rsidP="00B6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5447" w:rsidRPr="00C638A7" w14:paraId="1E6B3A2D" w14:textId="77777777" w:rsidTr="00275369">
        <w:tc>
          <w:tcPr>
            <w:tcW w:w="3240" w:type="dxa"/>
            <w:shd w:val="clear" w:color="auto" w:fill="auto"/>
          </w:tcPr>
          <w:p w14:paraId="095D91BA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C638A7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65AC54E0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F40FA15" w14:textId="6CA74A8B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2,166</w:t>
            </w:r>
          </w:p>
        </w:tc>
        <w:tc>
          <w:tcPr>
            <w:tcW w:w="270" w:type="dxa"/>
          </w:tcPr>
          <w:p w14:paraId="1AC6AFE7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356F434" w14:textId="7ECE71D8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70" w:type="dxa"/>
            <w:vAlign w:val="center"/>
          </w:tcPr>
          <w:p w14:paraId="49E34D13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010B81B" w14:textId="00A90555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DF79B77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5F14075C" w14:textId="65EE0A90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2,575</w:t>
            </w:r>
          </w:p>
        </w:tc>
      </w:tr>
      <w:tr w:rsidR="002E5447" w:rsidRPr="00C638A7" w14:paraId="4B5F3BA8" w14:textId="77777777" w:rsidTr="00275369">
        <w:tc>
          <w:tcPr>
            <w:tcW w:w="3240" w:type="dxa"/>
            <w:shd w:val="clear" w:color="auto" w:fill="auto"/>
          </w:tcPr>
          <w:p w14:paraId="12A39D74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29DC1B19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C084B25" w14:textId="50CB5BD6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270" w:type="dxa"/>
          </w:tcPr>
          <w:p w14:paraId="6537CC11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89C8B4F" w14:textId="1C977326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70" w:type="dxa"/>
            <w:vAlign w:val="center"/>
          </w:tcPr>
          <w:p w14:paraId="18991517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3CAE075" w14:textId="3C46CFCF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C7DD632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028F37E0" w14:textId="58C6E88B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2E5447" w:rsidRPr="00C638A7" w14:paraId="001BEEC0" w14:textId="77777777" w:rsidTr="00275369">
        <w:tc>
          <w:tcPr>
            <w:tcW w:w="3240" w:type="dxa"/>
            <w:shd w:val="clear" w:color="auto" w:fill="auto"/>
          </w:tcPr>
          <w:p w14:paraId="1F80671D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1C008E2B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C5AB7CC" w14:textId="1DD7394F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270" w:type="dxa"/>
          </w:tcPr>
          <w:p w14:paraId="1F4A0572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5BFB550" w14:textId="75AC436D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1,128</w:t>
            </w:r>
          </w:p>
        </w:tc>
        <w:tc>
          <w:tcPr>
            <w:tcW w:w="270" w:type="dxa"/>
            <w:vAlign w:val="center"/>
          </w:tcPr>
          <w:p w14:paraId="569BA22A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BA918E0" w14:textId="5B09EA2C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98E62F6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167776F9" w14:textId="41A5D7A9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2E5447" w:rsidRPr="00C638A7" w14:paraId="7828F390" w14:textId="77777777" w:rsidTr="00275369">
        <w:tc>
          <w:tcPr>
            <w:tcW w:w="3240" w:type="dxa"/>
            <w:shd w:val="clear" w:color="auto" w:fill="auto"/>
          </w:tcPr>
          <w:p w14:paraId="4AA2E962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66E01FD4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F31FE54" w14:textId="79936699" w:rsidR="002E5447" w:rsidRPr="00C638A7" w:rsidRDefault="009043B2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10,327</w:t>
            </w:r>
          </w:p>
        </w:tc>
        <w:tc>
          <w:tcPr>
            <w:tcW w:w="270" w:type="dxa"/>
          </w:tcPr>
          <w:p w14:paraId="7BF6AF15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1A7BF46" w14:textId="2986D8F4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43B2" w:rsidRPr="00C638A7">
              <w:rPr>
                <w:rFonts w:asciiTheme="majorBidi" w:hAnsiTheme="majorBidi" w:cstheme="majorBidi"/>
                <w:sz w:val="28"/>
                <w:szCs w:val="28"/>
              </w:rPr>
              <w:t>7,055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5B61CA01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18F5F94" w14:textId="6B5E418E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897C94B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21203CF" w14:textId="56D3F98B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3,272</w:t>
            </w:r>
          </w:p>
        </w:tc>
      </w:tr>
      <w:tr w:rsidR="002E5447" w:rsidRPr="00C638A7" w14:paraId="5971A999" w14:textId="77777777" w:rsidTr="00275369">
        <w:tc>
          <w:tcPr>
            <w:tcW w:w="3240" w:type="dxa"/>
            <w:shd w:val="clear" w:color="auto" w:fill="auto"/>
          </w:tcPr>
          <w:p w14:paraId="5614D392" w14:textId="0090D6DE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805766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49C62FB" w14:textId="5A60C43F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149,948</w:t>
            </w:r>
          </w:p>
        </w:tc>
        <w:tc>
          <w:tcPr>
            <w:tcW w:w="270" w:type="dxa"/>
          </w:tcPr>
          <w:p w14:paraId="7E8DD992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2E0C48E" w14:textId="3C196E90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32,070</w:t>
            </w:r>
          </w:p>
        </w:tc>
        <w:tc>
          <w:tcPr>
            <w:tcW w:w="270" w:type="dxa"/>
            <w:vAlign w:val="center"/>
          </w:tcPr>
          <w:p w14:paraId="23E141A5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3A02A6A" w14:textId="6326D04E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5EA3F6A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568F7B15" w14:textId="2B5941CF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852A2E" w:rsidRPr="00C638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>,018</w:t>
            </w:r>
          </w:p>
        </w:tc>
      </w:tr>
      <w:tr w:rsidR="002E5447" w:rsidRPr="00C638A7" w14:paraId="01E7E6CD" w14:textId="77777777" w:rsidTr="00275369">
        <w:tc>
          <w:tcPr>
            <w:tcW w:w="3240" w:type="dxa"/>
            <w:shd w:val="clear" w:color="auto" w:fill="auto"/>
          </w:tcPr>
          <w:p w14:paraId="498B2ED7" w14:textId="10149538" w:rsidR="002E5447" w:rsidRPr="00C638A7" w:rsidRDefault="000715A5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/>
                <w:sz w:val="28"/>
                <w:szCs w:val="28"/>
                <w:cs/>
              </w:rPr>
              <w:t>รายได้รับล่วงหน้ารอตัดบัญชี</w:t>
            </w:r>
          </w:p>
        </w:tc>
        <w:tc>
          <w:tcPr>
            <w:tcW w:w="270" w:type="dxa"/>
          </w:tcPr>
          <w:p w14:paraId="7B90C133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B50AC39" w14:textId="15837F57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10,864</w:t>
            </w:r>
          </w:p>
        </w:tc>
        <w:tc>
          <w:tcPr>
            <w:tcW w:w="270" w:type="dxa"/>
          </w:tcPr>
          <w:p w14:paraId="60EBF9B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7D80127" w14:textId="00CF67EA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(4,370)</w:t>
            </w:r>
          </w:p>
        </w:tc>
        <w:tc>
          <w:tcPr>
            <w:tcW w:w="270" w:type="dxa"/>
            <w:vAlign w:val="center"/>
          </w:tcPr>
          <w:p w14:paraId="14B111EF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809AC5A" w14:textId="2EA52C03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1826577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27B5E91" w14:textId="71C74395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6,494</w:t>
            </w:r>
          </w:p>
        </w:tc>
      </w:tr>
      <w:tr w:rsidR="002E5447" w:rsidRPr="00C638A7" w14:paraId="0040F032" w14:textId="77777777" w:rsidTr="00275369">
        <w:tc>
          <w:tcPr>
            <w:tcW w:w="3240" w:type="dxa"/>
            <w:shd w:val="clear" w:color="auto" w:fill="auto"/>
          </w:tcPr>
          <w:p w14:paraId="388DFF5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0" w:type="dxa"/>
          </w:tcPr>
          <w:p w14:paraId="3A89A7A4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DF112CC" w14:textId="23C4D40A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18,589</w:t>
            </w:r>
          </w:p>
        </w:tc>
        <w:tc>
          <w:tcPr>
            <w:tcW w:w="270" w:type="dxa"/>
          </w:tcPr>
          <w:p w14:paraId="346AFC3E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75BB217" w14:textId="463EA095" w:rsidR="002E5447" w:rsidRPr="00C638A7" w:rsidRDefault="009043B2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2,972</w:t>
            </w:r>
          </w:p>
        </w:tc>
        <w:tc>
          <w:tcPr>
            <w:tcW w:w="270" w:type="dxa"/>
            <w:vAlign w:val="center"/>
          </w:tcPr>
          <w:p w14:paraId="63CBCE7B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CBD3262" w14:textId="5959DF04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(301)</w:t>
            </w:r>
          </w:p>
        </w:tc>
        <w:tc>
          <w:tcPr>
            <w:tcW w:w="270" w:type="dxa"/>
            <w:vAlign w:val="center"/>
          </w:tcPr>
          <w:p w14:paraId="11CAE145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2F30DAA6" w14:textId="0CC9486C" w:rsidR="002E5447" w:rsidRPr="00C638A7" w:rsidRDefault="009043B2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21,260</w:t>
            </w:r>
          </w:p>
        </w:tc>
      </w:tr>
      <w:tr w:rsidR="002E5447" w:rsidRPr="00C638A7" w14:paraId="2D5D9209" w14:textId="77777777" w:rsidTr="00275369">
        <w:tc>
          <w:tcPr>
            <w:tcW w:w="3240" w:type="dxa"/>
            <w:shd w:val="clear" w:color="auto" w:fill="auto"/>
          </w:tcPr>
          <w:p w14:paraId="564B5221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70" w:type="dxa"/>
          </w:tcPr>
          <w:p w14:paraId="229A9D06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086B9A9" w14:textId="0944F8D8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6B8D50FF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7694737" w14:textId="637AAFEC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center"/>
          </w:tcPr>
          <w:p w14:paraId="0CDDD722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592F823" w14:textId="67706BDE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43DB6A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2E9536A1" w14:textId="031AF84F" w:rsidR="002E5447" w:rsidRPr="00C638A7" w:rsidRDefault="002E5447" w:rsidP="009C0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5447" w:rsidRPr="00C638A7" w14:paraId="553646FD" w14:textId="77777777" w:rsidTr="00275369">
        <w:tc>
          <w:tcPr>
            <w:tcW w:w="3240" w:type="dxa"/>
            <w:shd w:val="clear" w:color="auto" w:fill="auto"/>
          </w:tcPr>
          <w:p w14:paraId="79B82B0C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270" w:type="dxa"/>
          </w:tcPr>
          <w:p w14:paraId="29586C03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9C3AC27" w14:textId="57CDCE2C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2,673</w:t>
            </w:r>
          </w:p>
        </w:tc>
        <w:tc>
          <w:tcPr>
            <w:tcW w:w="270" w:type="dxa"/>
          </w:tcPr>
          <w:p w14:paraId="22B02086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81BB21F" w14:textId="6603FE5A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(2,673)</w:t>
            </w:r>
          </w:p>
        </w:tc>
        <w:tc>
          <w:tcPr>
            <w:tcW w:w="270" w:type="dxa"/>
            <w:vAlign w:val="center"/>
          </w:tcPr>
          <w:p w14:paraId="598D4D24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BB4F9B3" w14:textId="1ED3A17A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BC992FF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05ACE768" w14:textId="3D5043BD" w:rsidR="002E5447" w:rsidRPr="00C638A7" w:rsidRDefault="002E5447" w:rsidP="009C0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5447" w:rsidRPr="00C638A7" w14:paraId="1378C9DF" w14:textId="77777777" w:rsidTr="00275369">
        <w:tc>
          <w:tcPr>
            <w:tcW w:w="3240" w:type="dxa"/>
            <w:shd w:val="clear" w:color="auto" w:fill="auto"/>
          </w:tcPr>
          <w:p w14:paraId="1E4E3952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39F9B75C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FC2395" w14:textId="78CDAF05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20,038</w:t>
            </w:r>
          </w:p>
        </w:tc>
        <w:tc>
          <w:tcPr>
            <w:tcW w:w="270" w:type="dxa"/>
          </w:tcPr>
          <w:p w14:paraId="52EDD8D4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A424B8" w14:textId="3F8289E0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(7,446)</w:t>
            </w:r>
          </w:p>
        </w:tc>
        <w:tc>
          <w:tcPr>
            <w:tcW w:w="270" w:type="dxa"/>
            <w:vAlign w:val="center"/>
          </w:tcPr>
          <w:p w14:paraId="7921694D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D1B399" w14:textId="5199299C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38947E3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4978292" w14:textId="77A027C8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12,592</w:t>
            </w:r>
          </w:p>
        </w:tc>
      </w:tr>
      <w:tr w:rsidR="002E5447" w:rsidRPr="00C638A7" w14:paraId="62E1148C" w14:textId="77777777" w:rsidTr="00275369">
        <w:tc>
          <w:tcPr>
            <w:tcW w:w="3240" w:type="dxa"/>
            <w:shd w:val="clear" w:color="auto" w:fill="auto"/>
          </w:tcPr>
          <w:p w14:paraId="1BE537A5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4394814B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0F79C" w14:textId="5481EAA0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9043B2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5,132</w:t>
            </w:r>
          </w:p>
        </w:tc>
        <w:tc>
          <w:tcPr>
            <w:tcW w:w="270" w:type="dxa"/>
          </w:tcPr>
          <w:p w14:paraId="7897DB95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CFE101" w14:textId="01AFD52E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043B2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4,972</w:t>
            </w:r>
          </w:p>
        </w:tc>
        <w:tc>
          <w:tcPr>
            <w:tcW w:w="270" w:type="dxa"/>
            <w:vAlign w:val="center"/>
          </w:tcPr>
          <w:p w14:paraId="65F7E98F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C7F913" w14:textId="2C8EECFC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(301)</w:t>
            </w:r>
          </w:p>
        </w:tc>
        <w:tc>
          <w:tcPr>
            <w:tcW w:w="270" w:type="dxa"/>
            <w:vAlign w:val="center"/>
          </w:tcPr>
          <w:p w14:paraId="04046AF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8603F" w14:textId="3E23A8B9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9043B2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9,803</w:t>
            </w:r>
          </w:p>
        </w:tc>
      </w:tr>
      <w:tr w:rsidR="002E5447" w:rsidRPr="00C638A7" w14:paraId="34B2F3AA" w14:textId="77777777" w:rsidTr="00275369">
        <w:tc>
          <w:tcPr>
            <w:tcW w:w="3240" w:type="dxa"/>
            <w:shd w:val="clear" w:color="auto" w:fill="auto"/>
          </w:tcPr>
          <w:p w14:paraId="2933E376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A9FC69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02451A1F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7BFCD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3455D93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C7AF73C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746B93FB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9D29B0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D551929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5447" w:rsidRPr="00C638A7" w14:paraId="0A37BD2E" w14:textId="77777777" w:rsidTr="00275369">
        <w:tc>
          <w:tcPr>
            <w:tcW w:w="3240" w:type="dxa"/>
            <w:shd w:val="clear" w:color="auto" w:fill="auto"/>
          </w:tcPr>
          <w:p w14:paraId="65E27869" w14:textId="75AC8584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</w:t>
            </w:r>
            <w:r w:rsidR="00652BAE" w:rsidRPr="00C638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270" w:type="dxa"/>
          </w:tcPr>
          <w:p w14:paraId="3C3235B4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D4300E5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864E79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17D466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E02E46F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00282AA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CC80232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5009275B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447" w:rsidRPr="00C638A7" w14:paraId="572816E0" w14:textId="77777777" w:rsidTr="00275369">
        <w:tc>
          <w:tcPr>
            <w:tcW w:w="3240" w:type="dxa"/>
            <w:shd w:val="clear" w:color="auto" w:fill="auto"/>
          </w:tcPr>
          <w:p w14:paraId="4BD51EEC" w14:textId="26A2B1A0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4A101C13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711E4A9" w14:textId="170B2F30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43B2" w:rsidRPr="00C638A7">
              <w:rPr>
                <w:rFonts w:asciiTheme="majorBidi" w:hAnsiTheme="majorBidi" w:cstheme="majorBidi"/>
                <w:sz w:val="28"/>
                <w:szCs w:val="28"/>
              </w:rPr>
              <w:t>6,732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7E067B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1CB636A" w14:textId="1EE27D19" w:rsidR="002E5447" w:rsidRPr="00C638A7" w:rsidRDefault="001423A2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43B2" w:rsidRPr="00C638A7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52B1C554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8EC0FF8" w14:textId="2325DD95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D970102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450E7840" w14:textId="114463DD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43B2" w:rsidRPr="00C638A7">
              <w:rPr>
                <w:rFonts w:asciiTheme="majorBidi" w:hAnsiTheme="majorBidi" w:cstheme="majorBidi"/>
                <w:sz w:val="28"/>
                <w:szCs w:val="28"/>
              </w:rPr>
              <w:t>8,028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447" w:rsidRPr="00C638A7" w14:paraId="16C32CC5" w14:textId="77777777" w:rsidTr="00275369">
        <w:tc>
          <w:tcPr>
            <w:tcW w:w="3240" w:type="dxa"/>
            <w:shd w:val="clear" w:color="auto" w:fill="auto"/>
          </w:tcPr>
          <w:p w14:paraId="72033BF9" w14:textId="09552F38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0120BBEB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FD5CE9B" w14:textId="48B5B0E1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(143,558)</w:t>
            </w:r>
          </w:p>
        </w:tc>
        <w:tc>
          <w:tcPr>
            <w:tcW w:w="270" w:type="dxa"/>
          </w:tcPr>
          <w:p w14:paraId="2863FEE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F36CD1F" w14:textId="48013A19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(26,504)</w:t>
            </w:r>
          </w:p>
        </w:tc>
        <w:tc>
          <w:tcPr>
            <w:tcW w:w="270" w:type="dxa"/>
            <w:vAlign w:val="center"/>
          </w:tcPr>
          <w:p w14:paraId="1467D2A4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E088FC7" w14:textId="6A3FE2AD" w:rsidR="002E5447" w:rsidRPr="00C638A7" w:rsidRDefault="00652BAE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FD665C2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F0AA75B" w14:textId="71DDA62C" w:rsidR="002E5447" w:rsidRPr="00C638A7" w:rsidRDefault="006D0059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5447" w:rsidRPr="00C638A7">
              <w:rPr>
                <w:rFonts w:asciiTheme="majorBidi" w:hAnsiTheme="majorBidi" w:cstheme="majorBidi"/>
                <w:sz w:val="28"/>
                <w:szCs w:val="28"/>
              </w:rPr>
              <w:t>170,062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447" w:rsidRPr="00C638A7" w14:paraId="63B8C821" w14:textId="77777777" w:rsidTr="00275369">
        <w:tc>
          <w:tcPr>
            <w:tcW w:w="3240" w:type="dxa"/>
            <w:shd w:val="clear" w:color="auto" w:fill="auto"/>
          </w:tcPr>
          <w:p w14:paraId="284327DC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  <w:p w14:paraId="31423866" w14:textId="335CDE7E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270" w:type="dxa"/>
          </w:tcPr>
          <w:p w14:paraId="547A7A12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99F91F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9D648" w14:textId="33F6EF75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(2,874)</w:t>
            </w:r>
          </w:p>
        </w:tc>
        <w:tc>
          <w:tcPr>
            <w:tcW w:w="270" w:type="dxa"/>
          </w:tcPr>
          <w:p w14:paraId="038E8EE2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49C211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0C17FF" w14:textId="65A6E389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E014556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26D4E0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DDAD1" w14:textId="1FC17536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22D4BA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CB1CDB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47C0B6" w14:textId="1C2DB173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(2,874)</w:t>
            </w:r>
          </w:p>
        </w:tc>
      </w:tr>
      <w:tr w:rsidR="002E5447" w:rsidRPr="00C638A7" w14:paraId="3E70FDBA" w14:textId="77777777" w:rsidTr="00275369">
        <w:tc>
          <w:tcPr>
            <w:tcW w:w="3240" w:type="dxa"/>
            <w:shd w:val="clear" w:color="auto" w:fill="auto"/>
          </w:tcPr>
          <w:p w14:paraId="53DDB6FF" w14:textId="6A5431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BC22A34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D9F75D" w14:textId="5FAC55FB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9043B2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53,164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F388F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DA784C" w14:textId="4CADB2AA" w:rsidR="002E5447" w:rsidRPr="00C638A7" w:rsidRDefault="006D0059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E5447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043B2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7,800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3B45CC2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5FE7B" w14:textId="74CCDD73" w:rsidR="002E5447" w:rsidRPr="00C638A7" w:rsidRDefault="002E5447" w:rsidP="006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1108D87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241BF" w14:textId="401184C6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DE71C0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80,964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2E5447" w:rsidRPr="00C638A7" w14:paraId="7529C3EA" w14:textId="77777777" w:rsidTr="00275369">
        <w:tc>
          <w:tcPr>
            <w:tcW w:w="3240" w:type="dxa"/>
            <w:shd w:val="clear" w:color="auto" w:fill="auto"/>
          </w:tcPr>
          <w:p w14:paraId="0AB7FD9B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88D955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center"/>
          </w:tcPr>
          <w:p w14:paraId="50066A4B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28A5FA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center"/>
          </w:tcPr>
          <w:p w14:paraId="2F741C6C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473225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center"/>
          </w:tcPr>
          <w:p w14:paraId="1FF94BE8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ACE007D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center"/>
          </w:tcPr>
          <w:p w14:paraId="5BF58630" w14:textId="77777777" w:rsidR="002E5447" w:rsidRPr="00C638A7" w:rsidRDefault="002E5447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B761AE6" w14:textId="4517468E" w:rsidR="00A406FF" w:rsidRPr="00C638A7" w:rsidRDefault="00A406FF">
      <w:pPr>
        <w:rPr>
          <w:rFonts w:asciiTheme="majorBidi" w:hAnsiTheme="majorBidi" w:cstheme="majorBidi"/>
          <w:sz w:val="30"/>
          <w:szCs w:val="30"/>
        </w:rPr>
      </w:pPr>
    </w:p>
    <w:p w14:paraId="28FA9A5E" w14:textId="77777777" w:rsidR="00A406FF" w:rsidRPr="00C638A7" w:rsidRDefault="00A40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70"/>
        <w:gridCol w:w="1260"/>
        <w:gridCol w:w="271"/>
        <w:gridCol w:w="1259"/>
        <w:gridCol w:w="270"/>
        <w:gridCol w:w="1444"/>
        <w:gridCol w:w="270"/>
        <w:gridCol w:w="1350"/>
      </w:tblGrid>
      <w:tr w:rsidR="00631B9A" w:rsidRPr="00C638A7" w14:paraId="7D1D0D22" w14:textId="77777777" w:rsidTr="00631B9A">
        <w:trPr>
          <w:tblHeader/>
        </w:trPr>
        <w:tc>
          <w:tcPr>
            <w:tcW w:w="3150" w:type="dxa"/>
          </w:tcPr>
          <w:p w14:paraId="6EF45CA6" w14:textId="69D2B229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892D5F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4" w:type="dxa"/>
            <w:gridSpan w:val="7"/>
          </w:tcPr>
          <w:p w14:paraId="699E6888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1B9A" w:rsidRPr="00C638A7" w14:paraId="2541A1E3" w14:textId="77777777" w:rsidTr="00631B9A">
        <w:trPr>
          <w:tblHeader/>
        </w:trPr>
        <w:tc>
          <w:tcPr>
            <w:tcW w:w="3150" w:type="dxa"/>
          </w:tcPr>
          <w:p w14:paraId="5E8DC87C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39E56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2E2EA0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BF68C6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tcBorders>
              <w:bottom w:val="single" w:sz="4" w:space="0" w:color="auto"/>
            </w:tcBorders>
          </w:tcPr>
          <w:p w14:paraId="602333B1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CC451D9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82FD3E" w14:textId="06C2084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B9A" w:rsidRPr="00C638A7" w14:paraId="71B74944" w14:textId="77777777" w:rsidTr="00973A09">
        <w:trPr>
          <w:trHeight w:val="487"/>
          <w:tblHeader/>
        </w:trPr>
        <w:tc>
          <w:tcPr>
            <w:tcW w:w="3150" w:type="dxa"/>
            <w:shd w:val="clear" w:color="auto" w:fill="auto"/>
            <w:vAlign w:val="bottom"/>
          </w:tcPr>
          <w:p w14:paraId="61EC4B1E" w14:textId="77777777" w:rsidR="00631B9A" w:rsidRPr="00C638A7" w:rsidRDefault="00631B9A" w:rsidP="002332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410AACF1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041B31A7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BB537A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37E5D3D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1" w:type="dxa"/>
          </w:tcPr>
          <w:p w14:paraId="31CBD8E9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44D1DC3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D7BA7BE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1BDEFF10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54EBD6E3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0D024D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61E412E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31B9A" w:rsidRPr="00C638A7" w14:paraId="5753DD84" w14:textId="77777777" w:rsidTr="00631B9A">
        <w:trPr>
          <w:tblHeader/>
        </w:trPr>
        <w:tc>
          <w:tcPr>
            <w:tcW w:w="3150" w:type="dxa"/>
          </w:tcPr>
          <w:p w14:paraId="1F82A174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C87B9F" w14:textId="77777777" w:rsidR="00631B9A" w:rsidRPr="00C638A7" w:rsidRDefault="00631B9A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124" w:type="dxa"/>
            <w:gridSpan w:val="7"/>
          </w:tcPr>
          <w:p w14:paraId="383B55B5" w14:textId="77777777" w:rsidR="00631B9A" w:rsidRPr="00C638A7" w:rsidRDefault="00631B9A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31B9A" w:rsidRPr="00C638A7" w14:paraId="69BDD244" w14:textId="77777777" w:rsidTr="00631B9A">
        <w:tc>
          <w:tcPr>
            <w:tcW w:w="3150" w:type="dxa"/>
            <w:shd w:val="clear" w:color="auto" w:fill="auto"/>
          </w:tcPr>
          <w:p w14:paraId="4765E5D9" w14:textId="7A971071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97F787A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DBC30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D692512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5C0271D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A95BDF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7368022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DE7796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954D28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1B9A" w:rsidRPr="00C638A7" w14:paraId="7BFDA122" w14:textId="77777777" w:rsidTr="00631B9A">
        <w:tc>
          <w:tcPr>
            <w:tcW w:w="3150" w:type="dxa"/>
            <w:shd w:val="clear" w:color="auto" w:fill="auto"/>
          </w:tcPr>
          <w:p w14:paraId="323879A2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F554CE3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738EAF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A35B0D4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8CDAC60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5AC65B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6783EB2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09D787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B5C2C3" w14:textId="77777777" w:rsidR="00631B9A" w:rsidRPr="00C638A7" w:rsidRDefault="00631B9A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75E6" w:rsidRPr="00C638A7" w14:paraId="50E23B9D" w14:textId="77777777" w:rsidTr="00631B9A">
        <w:tc>
          <w:tcPr>
            <w:tcW w:w="3150" w:type="dxa"/>
            <w:shd w:val="clear" w:color="auto" w:fill="auto"/>
          </w:tcPr>
          <w:p w14:paraId="67920DE3" w14:textId="4E3B7778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9EACAE7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F76D7CF" w14:textId="1DB9C814" w:rsidR="004375E6" w:rsidRPr="00C638A7" w:rsidRDefault="00FF3ACE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19,729</w:t>
            </w:r>
          </w:p>
        </w:tc>
        <w:tc>
          <w:tcPr>
            <w:tcW w:w="271" w:type="dxa"/>
            <w:vAlign w:val="bottom"/>
          </w:tcPr>
          <w:p w14:paraId="1D41FC83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780FF0A" w14:textId="54569B85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(3,60</w:t>
            </w:r>
            <w:r w:rsidR="00FF3ACE" w:rsidRPr="00C638A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AC4E71D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6EE3447C" w14:textId="7D530206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C73A1E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A1ACAC8" w14:textId="066E7AA9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16,12</w:t>
            </w:r>
            <w:r w:rsidR="00FF3ACE" w:rsidRPr="00C638A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375E6" w:rsidRPr="00C638A7" w14:paraId="7E0C019A" w14:textId="77777777" w:rsidTr="00631B9A">
        <w:tc>
          <w:tcPr>
            <w:tcW w:w="3150" w:type="dxa"/>
            <w:shd w:val="clear" w:color="auto" w:fill="auto"/>
          </w:tcPr>
          <w:p w14:paraId="6DEE3C15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0" w:type="dxa"/>
          </w:tcPr>
          <w:p w14:paraId="4C4025C8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F65481" w14:textId="14EBF2A8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DE71C0" w:rsidRPr="00C638A7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271" w:type="dxa"/>
            <w:vAlign w:val="bottom"/>
          </w:tcPr>
          <w:p w14:paraId="2C14B374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13533C5" w14:textId="5277AE59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E71C0" w:rsidRPr="00C638A7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270" w:type="dxa"/>
            <w:vAlign w:val="bottom"/>
          </w:tcPr>
          <w:p w14:paraId="610FE31B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9887B25" w14:textId="567483C9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(1,121)</w:t>
            </w:r>
          </w:p>
        </w:tc>
        <w:tc>
          <w:tcPr>
            <w:tcW w:w="270" w:type="dxa"/>
            <w:vAlign w:val="bottom"/>
          </w:tcPr>
          <w:p w14:paraId="43E90957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652366" w14:textId="07992EC0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D0D60" w:rsidRPr="00C638A7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4375E6" w:rsidRPr="00C638A7" w14:paraId="5FC108A6" w14:textId="77777777" w:rsidTr="00631B9A">
        <w:tc>
          <w:tcPr>
            <w:tcW w:w="3150" w:type="dxa"/>
            <w:shd w:val="clear" w:color="auto" w:fill="auto"/>
          </w:tcPr>
          <w:p w14:paraId="2E3BDAA8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B4F08AC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C8EEA" w14:textId="3F8C5F3C" w:rsidR="004375E6" w:rsidRPr="00C638A7" w:rsidRDefault="00FF3ACE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E71C0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4,433</w:t>
            </w:r>
          </w:p>
        </w:tc>
        <w:tc>
          <w:tcPr>
            <w:tcW w:w="271" w:type="dxa"/>
            <w:vAlign w:val="bottom"/>
          </w:tcPr>
          <w:p w14:paraId="16D39E72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2436B" w14:textId="3E7C38A0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</w:t>
            </w:r>
            <w:r w:rsidR="00DE71C0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1423A2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D914F10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307EE" w14:textId="002A0806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(1,121)</w:t>
            </w:r>
          </w:p>
        </w:tc>
        <w:tc>
          <w:tcPr>
            <w:tcW w:w="270" w:type="dxa"/>
            <w:vAlign w:val="bottom"/>
          </w:tcPr>
          <w:p w14:paraId="75A41DAF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220CB" w14:textId="6DF580C9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</w:t>
            </w:r>
            <w:r w:rsidR="008D0D60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</w:t>
            </w:r>
          </w:p>
        </w:tc>
      </w:tr>
      <w:tr w:rsidR="004375E6" w:rsidRPr="00C638A7" w14:paraId="4EBE9D63" w14:textId="77777777" w:rsidTr="00631B9A">
        <w:tc>
          <w:tcPr>
            <w:tcW w:w="3150" w:type="dxa"/>
            <w:shd w:val="clear" w:color="auto" w:fill="auto"/>
          </w:tcPr>
          <w:p w14:paraId="0B75C0B8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B9F051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845210E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2F11D075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5976DF16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592CE1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vAlign w:val="bottom"/>
          </w:tcPr>
          <w:p w14:paraId="381B7E11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C03336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3B4B26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75E6" w:rsidRPr="00C638A7" w14:paraId="22B1C770" w14:textId="77777777" w:rsidTr="00631B9A">
        <w:tc>
          <w:tcPr>
            <w:tcW w:w="3150" w:type="dxa"/>
            <w:shd w:val="clear" w:color="auto" w:fill="auto"/>
          </w:tcPr>
          <w:p w14:paraId="49A263DD" w14:textId="05D3B278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</w:t>
            </w:r>
            <w:r w:rsidRPr="00C638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270" w:type="dxa"/>
          </w:tcPr>
          <w:p w14:paraId="5F5382FA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D487D0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16B0BFA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2B778B9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9F1145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8666985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EAEAE9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11B74C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75E6" w:rsidRPr="00C638A7" w14:paraId="5C256948" w14:textId="77777777" w:rsidTr="00DE71C0">
        <w:tc>
          <w:tcPr>
            <w:tcW w:w="3150" w:type="dxa"/>
            <w:shd w:val="clear" w:color="auto" w:fill="auto"/>
          </w:tcPr>
          <w:p w14:paraId="73E76274" w14:textId="4E119551" w:rsidR="004375E6" w:rsidRPr="00C638A7" w:rsidRDefault="00DE71C0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6A7EC4A9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4B7A30" w14:textId="0F696077" w:rsidR="004375E6" w:rsidRPr="00C638A7" w:rsidRDefault="00DE71C0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(514)</w:t>
            </w:r>
          </w:p>
        </w:tc>
        <w:tc>
          <w:tcPr>
            <w:tcW w:w="271" w:type="dxa"/>
            <w:vAlign w:val="bottom"/>
          </w:tcPr>
          <w:p w14:paraId="169B4168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D28EE93" w14:textId="0AE7F309" w:rsidR="004375E6" w:rsidRPr="00C638A7" w:rsidRDefault="008D0D60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0" w:type="dxa"/>
            <w:vAlign w:val="bottom"/>
          </w:tcPr>
          <w:p w14:paraId="0655554C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12B5FA90" w14:textId="3E9533E8" w:rsidR="004375E6" w:rsidRPr="00C638A7" w:rsidRDefault="001423A2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5A1165" w14:textId="77777777" w:rsidR="004375E6" w:rsidRPr="00C638A7" w:rsidRDefault="004375E6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3075D7" w14:textId="3E5045F2" w:rsidR="004375E6" w:rsidRPr="00C638A7" w:rsidRDefault="008D0D60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</w:tr>
      <w:tr w:rsidR="00DE71C0" w:rsidRPr="00C638A7" w14:paraId="119EC782" w14:textId="77777777" w:rsidTr="00631B9A">
        <w:tc>
          <w:tcPr>
            <w:tcW w:w="3150" w:type="dxa"/>
            <w:shd w:val="clear" w:color="auto" w:fill="auto"/>
          </w:tcPr>
          <w:p w14:paraId="2D66F808" w14:textId="4C8E28B9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2461E3A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027050" w14:textId="04BD0E50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(14,687)</w:t>
            </w:r>
          </w:p>
        </w:tc>
        <w:tc>
          <w:tcPr>
            <w:tcW w:w="271" w:type="dxa"/>
            <w:vAlign w:val="bottom"/>
          </w:tcPr>
          <w:p w14:paraId="739B6D59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CBEE9B1" w14:textId="43E5BD31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D0D60" w:rsidRPr="00C638A7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70" w:type="dxa"/>
            <w:vAlign w:val="bottom"/>
          </w:tcPr>
          <w:p w14:paraId="3317F69B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95C60D7" w14:textId="5A7853E2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FBEB5A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80ADF8" w14:textId="5536E05D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(11,808)</w:t>
            </w:r>
          </w:p>
        </w:tc>
      </w:tr>
      <w:tr w:rsidR="00DE71C0" w:rsidRPr="00C638A7" w14:paraId="7326875C" w14:textId="77777777" w:rsidTr="00631B9A">
        <w:tc>
          <w:tcPr>
            <w:tcW w:w="3150" w:type="dxa"/>
            <w:shd w:val="clear" w:color="auto" w:fill="auto"/>
          </w:tcPr>
          <w:p w14:paraId="011801D3" w14:textId="74A4CC38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18B9B0F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86601" w14:textId="02AEEAB8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(15,201)</w:t>
            </w:r>
          </w:p>
        </w:tc>
        <w:tc>
          <w:tcPr>
            <w:tcW w:w="271" w:type="dxa"/>
            <w:vAlign w:val="bottom"/>
          </w:tcPr>
          <w:p w14:paraId="79FE0489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E33F" w14:textId="5FB39D03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8D0D60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270" w:type="dxa"/>
            <w:vAlign w:val="bottom"/>
          </w:tcPr>
          <w:p w14:paraId="3A1ABBE2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69855" w14:textId="2BA01481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2EB671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98380" w14:textId="2BD5CBBA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8D0D60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2,204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E71C0" w:rsidRPr="00C638A7" w14:paraId="2BCCAFCE" w14:textId="77777777" w:rsidTr="00631B9A">
        <w:tc>
          <w:tcPr>
            <w:tcW w:w="3150" w:type="dxa"/>
            <w:shd w:val="clear" w:color="auto" w:fill="auto"/>
          </w:tcPr>
          <w:p w14:paraId="3E3EF2FE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C1331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BE933EA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2C796E40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498769B6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EF4A80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vAlign w:val="bottom"/>
          </w:tcPr>
          <w:p w14:paraId="7909F31A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C02E26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2DE78CB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71C0" w:rsidRPr="00C638A7" w14:paraId="60DF47EA" w14:textId="77777777" w:rsidTr="00631B9A">
        <w:tc>
          <w:tcPr>
            <w:tcW w:w="3150" w:type="dxa"/>
            <w:shd w:val="clear" w:color="auto" w:fill="auto"/>
          </w:tcPr>
          <w:p w14:paraId="3F34711D" w14:textId="1CA58054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1CAF54B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310C67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2EB569D7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0AA2D36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951B67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2490D65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93ABE8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4EFA26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71C0" w:rsidRPr="00C638A7" w14:paraId="72EDD35C" w14:textId="77777777" w:rsidTr="00631B9A">
        <w:tc>
          <w:tcPr>
            <w:tcW w:w="3150" w:type="dxa"/>
            <w:shd w:val="clear" w:color="auto" w:fill="auto"/>
          </w:tcPr>
          <w:p w14:paraId="70D6BA1D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A3F1D18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4C0C58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0A8251A8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4834AA9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D40ACF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10AFAA1A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1D6782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610447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71C0" w:rsidRPr="00C638A7" w14:paraId="32536594" w14:textId="77777777" w:rsidTr="00631B9A">
        <w:tc>
          <w:tcPr>
            <w:tcW w:w="3150" w:type="dxa"/>
            <w:shd w:val="clear" w:color="auto" w:fill="auto"/>
          </w:tcPr>
          <w:p w14:paraId="28D259C6" w14:textId="289C3FEA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5B6B198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CC7B4AA" w14:textId="526042CF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23,428</w:t>
            </w:r>
          </w:p>
        </w:tc>
        <w:tc>
          <w:tcPr>
            <w:tcW w:w="271" w:type="dxa"/>
            <w:vAlign w:val="bottom"/>
          </w:tcPr>
          <w:p w14:paraId="246AAA30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B0FB168" w14:textId="5727F020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(3,699)</w:t>
            </w:r>
          </w:p>
        </w:tc>
        <w:tc>
          <w:tcPr>
            <w:tcW w:w="270" w:type="dxa"/>
            <w:vAlign w:val="bottom"/>
          </w:tcPr>
          <w:p w14:paraId="14159E94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1C71454C" w14:textId="0CB26BFC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7C2A8F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6E38AE0" w14:textId="2B86EA63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19,729</w:t>
            </w:r>
          </w:p>
        </w:tc>
      </w:tr>
      <w:tr w:rsidR="00DE71C0" w:rsidRPr="00C638A7" w14:paraId="0C7DA7D5" w14:textId="77777777" w:rsidTr="00631B9A">
        <w:tc>
          <w:tcPr>
            <w:tcW w:w="3150" w:type="dxa"/>
            <w:shd w:val="clear" w:color="auto" w:fill="auto"/>
          </w:tcPr>
          <w:p w14:paraId="446CAD11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0" w:type="dxa"/>
          </w:tcPr>
          <w:p w14:paraId="3FC53A69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5EAF68" w14:textId="03A90648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5,053</w:t>
            </w:r>
          </w:p>
        </w:tc>
        <w:tc>
          <w:tcPr>
            <w:tcW w:w="271" w:type="dxa"/>
            <w:vAlign w:val="bottom"/>
          </w:tcPr>
          <w:p w14:paraId="277BD36B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46A70E8" w14:textId="682C624D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(182)</w:t>
            </w:r>
          </w:p>
        </w:tc>
        <w:tc>
          <w:tcPr>
            <w:tcW w:w="270" w:type="dxa"/>
            <w:vAlign w:val="bottom"/>
          </w:tcPr>
          <w:p w14:paraId="127A6799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CE520F6" w14:textId="558CD47F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  <w:tc>
          <w:tcPr>
            <w:tcW w:w="270" w:type="dxa"/>
            <w:vAlign w:val="bottom"/>
          </w:tcPr>
          <w:p w14:paraId="7D2E6909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2131BB" w14:textId="17F170F5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4,704</w:t>
            </w:r>
          </w:p>
        </w:tc>
      </w:tr>
      <w:tr w:rsidR="00DE71C0" w:rsidRPr="00C638A7" w14:paraId="4E79E090" w14:textId="77777777" w:rsidTr="00631B9A">
        <w:tc>
          <w:tcPr>
            <w:tcW w:w="3150" w:type="dxa"/>
            <w:shd w:val="clear" w:color="auto" w:fill="auto"/>
          </w:tcPr>
          <w:p w14:paraId="4B9C4223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270" w:type="dxa"/>
          </w:tcPr>
          <w:p w14:paraId="19219E16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BA7FFE" w14:textId="07614ECC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2,673</w:t>
            </w:r>
          </w:p>
        </w:tc>
        <w:tc>
          <w:tcPr>
            <w:tcW w:w="271" w:type="dxa"/>
            <w:vAlign w:val="bottom"/>
          </w:tcPr>
          <w:p w14:paraId="42CD107C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4FFE3D63" w14:textId="3824518A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(2,673)</w:t>
            </w:r>
          </w:p>
        </w:tc>
        <w:tc>
          <w:tcPr>
            <w:tcW w:w="270" w:type="dxa"/>
            <w:vAlign w:val="bottom"/>
          </w:tcPr>
          <w:p w14:paraId="6785DEB9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15BE3E4B" w14:textId="41454274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6889FB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0F9954" w14:textId="62605F03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71C0" w:rsidRPr="00C638A7" w14:paraId="0E93EF99" w14:textId="77777777" w:rsidTr="00631B9A">
        <w:tc>
          <w:tcPr>
            <w:tcW w:w="3150" w:type="dxa"/>
            <w:shd w:val="clear" w:color="auto" w:fill="auto"/>
          </w:tcPr>
          <w:p w14:paraId="34A8E53B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0F196709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928215" w14:textId="2FEC2EAC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2,106</w:t>
            </w:r>
          </w:p>
        </w:tc>
        <w:tc>
          <w:tcPr>
            <w:tcW w:w="271" w:type="dxa"/>
            <w:vAlign w:val="bottom"/>
          </w:tcPr>
          <w:p w14:paraId="7B955A35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BB2A9C0" w14:textId="046CDE26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(2,106)</w:t>
            </w:r>
          </w:p>
        </w:tc>
        <w:tc>
          <w:tcPr>
            <w:tcW w:w="270" w:type="dxa"/>
            <w:vAlign w:val="bottom"/>
          </w:tcPr>
          <w:p w14:paraId="00270664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742CE36C" w14:textId="24CBD5DC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1D8FCF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2B1366" w14:textId="2C39A73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71C0" w:rsidRPr="00C638A7" w14:paraId="29D63BC0" w14:textId="77777777" w:rsidTr="004375E6">
        <w:tc>
          <w:tcPr>
            <w:tcW w:w="3150" w:type="dxa"/>
            <w:shd w:val="clear" w:color="auto" w:fill="auto"/>
          </w:tcPr>
          <w:p w14:paraId="5C5B7541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4E95DE7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43B24" w14:textId="7D84D1D0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33,260</w:t>
            </w:r>
          </w:p>
        </w:tc>
        <w:tc>
          <w:tcPr>
            <w:tcW w:w="271" w:type="dxa"/>
            <w:vAlign w:val="bottom"/>
          </w:tcPr>
          <w:p w14:paraId="2E1D8DD9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9965" w14:textId="6EB0AB40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(8,660)</w:t>
            </w:r>
          </w:p>
        </w:tc>
        <w:tc>
          <w:tcPr>
            <w:tcW w:w="270" w:type="dxa"/>
            <w:vAlign w:val="bottom"/>
          </w:tcPr>
          <w:p w14:paraId="7024902E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C2268" w14:textId="1C967D3B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(167)</w:t>
            </w:r>
          </w:p>
        </w:tc>
        <w:tc>
          <w:tcPr>
            <w:tcW w:w="270" w:type="dxa"/>
            <w:vAlign w:val="bottom"/>
          </w:tcPr>
          <w:p w14:paraId="5D80C69F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5DB98" w14:textId="0B0DE6B3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24,433</w:t>
            </w:r>
          </w:p>
        </w:tc>
      </w:tr>
      <w:tr w:rsidR="00DE71C0" w:rsidRPr="00C638A7" w14:paraId="62E8403F" w14:textId="77777777" w:rsidTr="004375E6">
        <w:tc>
          <w:tcPr>
            <w:tcW w:w="3150" w:type="dxa"/>
            <w:shd w:val="clear" w:color="auto" w:fill="auto"/>
          </w:tcPr>
          <w:p w14:paraId="60CB438C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EB495E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6A907D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4C35D045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783BE22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21FABD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69CFD13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A5A8A2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430373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71C0" w:rsidRPr="00C638A7" w14:paraId="4BD3DD56" w14:textId="77777777" w:rsidTr="004375E6">
        <w:tc>
          <w:tcPr>
            <w:tcW w:w="3150" w:type="dxa"/>
            <w:shd w:val="clear" w:color="auto" w:fill="auto"/>
          </w:tcPr>
          <w:p w14:paraId="7F0FC770" w14:textId="2DA144AD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</w:t>
            </w:r>
            <w:r w:rsidRPr="00C638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270" w:type="dxa"/>
          </w:tcPr>
          <w:p w14:paraId="1B6316AA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693EB7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3797CCD8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59A568E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F7687E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5A707A9F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1CFF3A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782943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71C0" w:rsidRPr="00C638A7" w14:paraId="7C44FFA1" w14:textId="77777777" w:rsidTr="00DE71C0">
        <w:tc>
          <w:tcPr>
            <w:tcW w:w="3150" w:type="dxa"/>
            <w:shd w:val="clear" w:color="auto" w:fill="auto"/>
          </w:tcPr>
          <w:p w14:paraId="393D10E3" w14:textId="4D9FF785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76BD981F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81DE49" w14:textId="31A3B42D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(632)</w:t>
            </w:r>
          </w:p>
        </w:tc>
        <w:tc>
          <w:tcPr>
            <w:tcW w:w="271" w:type="dxa"/>
            <w:vAlign w:val="bottom"/>
          </w:tcPr>
          <w:p w14:paraId="2B398EA2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A2196D8" w14:textId="210533ED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0" w:type="dxa"/>
            <w:vAlign w:val="bottom"/>
          </w:tcPr>
          <w:p w14:paraId="55A4CCEF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E56DF51" w14:textId="1A57F336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C1EEE1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F62062" w14:textId="55C3C503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(514)</w:t>
            </w:r>
          </w:p>
        </w:tc>
      </w:tr>
      <w:tr w:rsidR="00DE71C0" w:rsidRPr="00C638A7" w14:paraId="2ACE4FA6" w14:textId="77777777" w:rsidTr="004375E6">
        <w:tc>
          <w:tcPr>
            <w:tcW w:w="3150" w:type="dxa"/>
            <w:shd w:val="clear" w:color="auto" w:fill="auto"/>
          </w:tcPr>
          <w:p w14:paraId="52B9032D" w14:textId="5C543C9B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EBBB449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000D51" w14:textId="26A5ECAA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(18,051)</w:t>
            </w:r>
          </w:p>
        </w:tc>
        <w:tc>
          <w:tcPr>
            <w:tcW w:w="271" w:type="dxa"/>
            <w:vAlign w:val="bottom"/>
          </w:tcPr>
          <w:p w14:paraId="770BAA20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58A7554" w14:textId="4674EDE1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3,364</w:t>
            </w:r>
          </w:p>
        </w:tc>
        <w:tc>
          <w:tcPr>
            <w:tcW w:w="270" w:type="dxa"/>
            <w:vAlign w:val="bottom"/>
          </w:tcPr>
          <w:p w14:paraId="7BC3D9F9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38E2A15" w14:textId="0ED6AC74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F12E97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950ADC" w14:textId="5CA29E34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(14,687)</w:t>
            </w:r>
          </w:p>
        </w:tc>
      </w:tr>
      <w:tr w:rsidR="00DE71C0" w:rsidRPr="00C638A7" w14:paraId="2C95CACE" w14:textId="77777777" w:rsidTr="004375E6">
        <w:tc>
          <w:tcPr>
            <w:tcW w:w="3150" w:type="dxa"/>
            <w:shd w:val="clear" w:color="auto" w:fill="auto"/>
          </w:tcPr>
          <w:p w14:paraId="3B24666C" w14:textId="57990D70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E79FE32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9B083" w14:textId="05413D75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(18,683)</w:t>
            </w:r>
          </w:p>
        </w:tc>
        <w:tc>
          <w:tcPr>
            <w:tcW w:w="271" w:type="dxa"/>
            <w:tcBorders>
              <w:bottom w:val="nil"/>
            </w:tcBorders>
            <w:vAlign w:val="bottom"/>
          </w:tcPr>
          <w:p w14:paraId="59955E3E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D4365" w14:textId="4274B94D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1F4F7B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92110" w14:textId="25883273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B6348F" w14:textId="77777777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B324F" w14:textId="5DBE75A9" w:rsidR="00DE71C0" w:rsidRPr="00C638A7" w:rsidRDefault="00DE71C0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(15,201)</w:t>
            </w:r>
          </w:p>
        </w:tc>
      </w:tr>
    </w:tbl>
    <w:p w14:paraId="2876E3F8" w14:textId="225CB86B" w:rsidR="00E42444" w:rsidRPr="00C638A7" w:rsidRDefault="00E4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</w:rPr>
      </w:pPr>
    </w:p>
    <w:p w14:paraId="74D8C763" w14:textId="77777777" w:rsidR="00D617CA" w:rsidRPr="00C638A7" w:rsidRDefault="00D61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4147B61" w14:textId="50695B1A" w:rsidR="007B3EA9" w:rsidRPr="00C638A7" w:rsidRDefault="007B3EA9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</w:p>
    <w:p w14:paraId="50CE33B8" w14:textId="77777777" w:rsidR="001E27A9" w:rsidRPr="00C638A7" w:rsidRDefault="001E27A9" w:rsidP="001E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14:paraId="28983802" w14:textId="6383E5CA" w:rsidR="00026FD0" w:rsidRPr="00C638A7" w:rsidRDefault="00026FD0" w:rsidP="001E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6A6C5DBA" w14:textId="77777777" w:rsidR="00026FD0" w:rsidRPr="00C638A7" w:rsidRDefault="00026FD0" w:rsidP="001E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6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BF2E26" w:rsidRPr="00C638A7" w14:paraId="5A5CBA83" w14:textId="77777777" w:rsidTr="00046DFE">
        <w:trPr>
          <w:trHeight w:val="53"/>
        </w:trPr>
        <w:tc>
          <w:tcPr>
            <w:tcW w:w="4296" w:type="dxa"/>
            <w:gridSpan w:val="2"/>
          </w:tcPr>
          <w:p w14:paraId="11A300E0" w14:textId="77777777" w:rsidR="00BF2E26" w:rsidRPr="00C638A7" w:rsidRDefault="00BF2E26" w:rsidP="0090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5653B7C" w14:textId="77777777" w:rsidR="00BF2E26" w:rsidRPr="00C638A7" w:rsidRDefault="00BF2E26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7A7E109" w14:textId="77777777" w:rsidR="00BF2E26" w:rsidRPr="00C638A7" w:rsidRDefault="00BF2E26" w:rsidP="0090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E70D9B4" w14:textId="77777777" w:rsidR="00BF2E26" w:rsidRPr="00C638A7" w:rsidRDefault="00BF2E26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E3C" w:rsidRPr="00C638A7" w14:paraId="50BF99D5" w14:textId="77777777" w:rsidTr="00900909">
        <w:tc>
          <w:tcPr>
            <w:tcW w:w="4026" w:type="dxa"/>
          </w:tcPr>
          <w:p w14:paraId="326C118D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A1F84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C80E3B" w14:textId="04A0DE06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D6A9E7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0CCCC" w14:textId="79B0BC5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1FD8BB3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E5007B" w14:textId="308DB2F1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506034" w14:textId="77777777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877C7E" w14:textId="482962CC" w:rsidR="00447E3C" w:rsidRPr="00C638A7" w:rsidRDefault="00447E3C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47E3C" w:rsidRPr="00C638A7" w14:paraId="5E746A6A" w14:textId="77777777" w:rsidTr="00900909">
        <w:tc>
          <w:tcPr>
            <w:tcW w:w="4026" w:type="dxa"/>
          </w:tcPr>
          <w:p w14:paraId="617D52B9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1FDB74F3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41225DC7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C638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C638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447E3C" w:rsidRPr="00C638A7" w14:paraId="5D92E6F7" w14:textId="77777777" w:rsidTr="00FE72C9">
        <w:tc>
          <w:tcPr>
            <w:tcW w:w="4296" w:type="dxa"/>
            <w:gridSpan w:val="2"/>
          </w:tcPr>
          <w:p w14:paraId="6EC77834" w14:textId="2C9A1954" w:rsidR="00447E3C" w:rsidRPr="00C638A7" w:rsidRDefault="00447E3C" w:rsidP="00447E3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755B4844" w14:textId="437E60B0" w:rsidR="00447E3C" w:rsidRPr="00C638A7" w:rsidRDefault="00447E3C" w:rsidP="00447E3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F04FC4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30DDCF" w14:textId="42E41820" w:rsidR="00447E3C" w:rsidRPr="00C638A7" w:rsidRDefault="00447E3C" w:rsidP="00447E3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BA0C3E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74694A" w14:textId="3BD3AEC2" w:rsidR="00447E3C" w:rsidRPr="00C638A7" w:rsidRDefault="00447E3C" w:rsidP="00447E3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F7E94A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BD9892" w14:textId="7F0D49C3" w:rsidR="00447E3C" w:rsidRPr="00C638A7" w:rsidRDefault="00447E3C" w:rsidP="00447E3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72C9" w:rsidRPr="00C638A7" w14:paraId="0667640B" w14:textId="77777777" w:rsidTr="00FE72C9">
        <w:tc>
          <w:tcPr>
            <w:tcW w:w="4296" w:type="dxa"/>
            <w:gridSpan w:val="2"/>
          </w:tcPr>
          <w:p w14:paraId="1D319950" w14:textId="43F1A6AA" w:rsidR="00FE72C9" w:rsidRPr="00C638A7" w:rsidRDefault="00FE72C9" w:rsidP="00FE72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38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D358B9" w14:textId="3EAC1143" w:rsidR="00FE72C9" w:rsidRPr="00C638A7" w:rsidRDefault="00FE72C9" w:rsidP="0012161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56,870</w:t>
            </w:r>
          </w:p>
        </w:tc>
        <w:tc>
          <w:tcPr>
            <w:tcW w:w="270" w:type="dxa"/>
          </w:tcPr>
          <w:p w14:paraId="50FF6FB2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6CEC3B" w14:textId="0AC80015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157,597</w:t>
            </w:r>
          </w:p>
        </w:tc>
        <w:tc>
          <w:tcPr>
            <w:tcW w:w="270" w:type="dxa"/>
          </w:tcPr>
          <w:p w14:paraId="57AF9B34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E1F8D4" w14:textId="6611F612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96,765</w:t>
            </w:r>
          </w:p>
        </w:tc>
        <w:tc>
          <w:tcPr>
            <w:tcW w:w="270" w:type="dxa"/>
          </w:tcPr>
          <w:p w14:paraId="261395D0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671A43" w14:textId="41CC88E1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94,406</w:t>
            </w:r>
          </w:p>
        </w:tc>
      </w:tr>
      <w:tr w:rsidR="00FE72C9" w:rsidRPr="00C638A7" w14:paraId="7E3D3014" w14:textId="77777777" w:rsidTr="00FE72C9">
        <w:tc>
          <w:tcPr>
            <w:tcW w:w="4296" w:type="dxa"/>
            <w:gridSpan w:val="2"/>
          </w:tcPr>
          <w:p w14:paraId="55B255CC" w14:textId="0555FBC4" w:rsidR="00FE72C9" w:rsidRPr="00C638A7" w:rsidRDefault="00FE72C9" w:rsidP="00FE72C9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8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กำไรที่เป็นส่วนของผู้ถือหุ้นสามัญของบริษัท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C638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C638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ขั้นพื้นฐาน</w:t>
            </w:r>
            <w:r w:rsidR="002B21CA"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25052" w14:textId="4DF318D8" w:rsidR="00FE72C9" w:rsidRPr="00C638A7" w:rsidRDefault="00FE72C9" w:rsidP="0012161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56,870</w:t>
            </w:r>
          </w:p>
        </w:tc>
        <w:tc>
          <w:tcPr>
            <w:tcW w:w="270" w:type="dxa"/>
          </w:tcPr>
          <w:p w14:paraId="49203221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FFBBE" w14:textId="28630DFE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157,597</w:t>
            </w:r>
          </w:p>
        </w:tc>
        <w:tc>
          <w:tcPr>
            <w:tcW w:w="270" w:type="dxa"/>
          </w:tcPr>
          <w:p w14:paraId="12D9AD79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0C1C4" w14:textId="3AB39623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96,765</w:t>
            </w:r>
          </w:p>
        </w:tc>
        <w:tc>
          <w:tcPr>
            <w:tcW w:w="270" w:type="dxa"/>
          </w:tcPr>
          <w:p w14:paraId="207648A2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D2CD0" w14:textId="74235BDC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94,406</w:t>
            </w:r>
          </w:p>
        </w:tc>
      </w:tr>
      <w:tr w:rsidR="00FE72C9" w:rsidRPr="00C638A7" w14:paraId="74C90B83" w14:textId="77777777" w:rsidTr="00670185">
        <w:tc>
          <w:tcPr>
            <w:tcW w:w="4026" w:type="dxa"/>
          </w:tcPr>
          <w:p w14:paraId="67B367F9" w14:textId="77777777" w:rsidR="00FE72C9" w:rsidRPr="00C638A7" w:rsidRDefault="00FE72C9" w:rsidP="00FE72C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exact"/>
              <w:ind w:left="-13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A897EB" w14:textId="77777777" w:rsidR="00FE72C9" w:rsidRPr="00C638A7" w:rsidRDefault="00FE72C9" w:rsidP="00FE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D8F1C2" w14:textId="77777777" w:rsidR="00FE72C9" w:rsidRPr="00C638A7" w:rsidRDefault="00FE72C9" w:rsidP="00FE72C9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BF5BB7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2E7D2F" w14:textId="77777777" w:rsidR="00FE72C9" w:rsidRPr="00C638A7" w:rsidRDefault="00FE72C9" w:rsidP="00FE72C9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8537BC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B801F6" w14:textId="77777777" w:rsidR="00FE72C9" w:rsidRPr="00C638A7" w:rsidRDefault="00FE72C9" w:rsidP="00FE72C9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300BF7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47D528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2C9" w:rsidRPr="00C638A7" w14:paraId="380203A4" w14:textId="77777777" w:rsidTr="00D715E5">
        <w:trPr>
          <w:trHeight w:val="70"/>
        </w:trPr>
        <w:tc>
          <w:tcPr>
            <w:tcW w:w="4026" w:type="dxa"/>
          </w:tcPr>
          <w:p w14:paraId="5FCB9254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1FB99688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D0961B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1B5437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7A839E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822BB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F95413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1B2535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6F46F5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72C9" w:rsidRPr="00C638A7" w14:paraId="6143F9F0" w14:textId="77777777" w:rsidTr="00D715E5">
        <w:tc>
          <w:tcPr>
            <w:tcW w:w="4296" w:type="dxa"/>
            <w:gridSpan w:val="2"/>
          </w:tcPr>
          <w:p w14:paraId="40526DDD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C638A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638A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4D9579" w14:textId="2BD85ACF" w:rsidR="00FE72C9" w:rsidRPr="00C638A7" w:rsidRDefault="00FE72C9" w:rsidP="0012161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50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</w:tcPr>
          <w:p w14:paraId="7C6C02CB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B41CA8" w14:textId="620C6EA0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</w:tcPr>
          <w:p w14:paraId="56BC3D0F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7F5519" w14:textId="12E9896A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</w:tcPr>
          <w:p w14:paraId="45F06218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F00D88" w14:textId="5BCE7440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FE72C9" w:rsidRPr="00C638A7" w14:paraId="2ACAB2D7" w14:textId="77777777" w:rsidTr="00D715E5">
        <w:tc>
          <w:tcPr>
            <w:tcW w:w="4296" w:type="dxa"/>
            <w:gridSpan w:val="2"/>
          </w:tcPr>
          <w:p w14:paraId="2642CBCD" w14:textId="633A4F5C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ผลกระทบจากหุ้นที่ถือโดยบริษัท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132AB" w14:textId="18E88EDE" w:rsidR="00FE72C9" w:rsidRPr="00C638A7" w:rsidRDefault="00FE72C9" w:rsidP="0012161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(1,268)</w:t>
            </w:r>
          </w:p>
        </w:tc>
        <w:tc>
          <w:tcPr>
            <w:tcW w:w="270" w:type="dxa"/>
          </w:tcPr>
          <w:p w14:paraId="3C51A7A2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98BFB4" w14:textId="2CBDA6B4" w:rsidR="00FE72C9" w:rsidRPr="00C638A7" w:rsidRDefault="00FE72C9" w:rsidP="00FE72C9">
            <w:pPr>
              <w:pStyle w:val="acctfourfigures"/>
              <w:tabs>
                <w:tab w:val="clear" w:pos="765"/>
                <w:tab w:val="decimal" w:pos="543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FF2BAA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3AF958" w14:textId="7A9564BA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(1,268)</w:t>
            </w:r>
          </w:p>
        </w:tc>
        <w:tc>
          <w:tcPr>
            <w:tcW w:w="270" w:type="dxa"/>
          </w:tcPr>
          <w:p w14:paraId="067C5D9E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203629" w14:textId="504639FE" w:rsidR="00FE72C9" w:rsidRPr="00C638A7" w:rsidRDefault="00FE72C9" w:rsidP="00FE72C9">
            <w:pPr>
              <w:pStyle w:val="acctfourfigures"/>
              <w:tabs>
                <w:tab w:val="clear" w:pos="765"/>
                <w:tab w:val="decimal" w:pos="548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72C9" w:rsidRPr="00C638A7" w14:paraId="75746B55" w14:textId="77777777" w:rsidTr="00121618">
        <w:tc>
          <w:tcPr>
            <w:tcW w:w="4296" w:type="dxa"/>
            <w:gridSpan w:val="2"/>
            <w:shd w:val="clear" w:color="auto" w:fill="auto"/>
          </w:tcPr>
          <w:p w14:paraId="0FAC067F" w14:textId="2C9FB6DE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ณ วันที่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82026A" w14:textId="55127788" w:rsidR="00FE72C9" w:rsidRPr="00C638A7" w:rsidRDefault="00241327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298,732</w:t>
            </w:r>
          </w:p>
        </w:tc>
        <w:tc>
          <w:tcPr>
            <w:tcW w:w="270" w:type="dxa"/>
            <w:shd w:val="clear" w:color="auto" w:fill="auto"/>
          </w:tcPr>
          <w:p w14:paraId="77A372E6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BCBF4" w14:textId="2DFBCAF1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2C4C26C9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8AA04" w14:textId="23F62AC2" w:rsidR="00FE72C9" w:rsidRPr="00C638A7" w:rsidRDefault="00241327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298,732</w:t>
            </w:r>
          </w:p>
        </w:tc>
        <w:tc>
          <w:tcPr>
            <w:tcW w:w="270" w:type="dxa"/>
            <w:shd w:val="clear" w:color="auto" w:fill="auto"/>
          </w:tcPr>
          <w:p w14:paraId="301F0963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7DBB5" w14:textId="561BC99C" w:rsidR="00FE72C9" w:rsidRPr="00C638A7" w:rsidRDefault="00FE72C9" w:rsidP="00FE72C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</w:tr>
      <w:tr w:rsidR="00FE72C9" w:rsidRPr="00C638A7" w14:paraId="2D04D720" w14:textId="77777777" w:rsidTr="00900909">
        <w:tc>
          <w:tcPr>
            <w:tcW w:w="4026" w:type="dxa"/>
            <w:shd w:val="clear" w:color="auto" w:fill="auto"/>
          </w:tcPr>
          <w:p w14:paraId="0E468365" w14:textId="77777777" w:rsidR="00FE72C9" w:rsidRPr="00C638A7" w:rsidRDefault="00FE72C9" w:rsidP="00FE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2B7DF4" w14:textId="77777777" w:rsidR="00FE72C9" w:rsidRPr="00C638A7" w:rsidRDefault="00FE72C9" w:rsidP="00FE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8BBF54" w14:textId="77777777" w:rsidR="00FE72C9" w:rsidRPr="00C638A7" w:rsidRDefault="00FE72C9" w:rsidP="00FE72C9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37AA25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8722DB" w14:textId="77777777" w:rsidR="00FE72C9" w:rsidRPr="00C638A7" w:rsidRDefault="00FE72C9" w:rsidP="00FE72C9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512E76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7024ED" w14:textId="77777777" w:rsidR="00FE72C9" w:rsidRPr="00C638A7" w:rsidRDefault="00FE72C9" w:rsidP="00FE72C9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45A3EB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AE1FC0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2C9" w:rsidRPr="00C638A7" w14:paraId="03B15DD6" w14:textId="77777777" w:rsidTr="00900909">
        <w:tc>
          <w:tcPr>
            <w:tcW w:w="4026" w:type="dxa"/>
            <w:shd w:val="clear" w:color="auto" w:fill="auto"/>
          </w:tcPr>
          <w:p w14:paraId="2DBDC051" w14:textId="651A9153" w:rsidR="00FE72C9" w:rsidRPr="00C638A7" w:rsidRDefault="00FE72C9" w:rsidP="00FE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</w:t>
            </w:r>
            <w:r w:rsidRPr="00C638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6387A729" w14:textId="77777777" w:rsidR="00FE72C9" w:rsidRPr="00C638A7" w:rsidRDefault="00FE72C9" w:rsidP="00FE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24B186" w14:textId="64E6AC1F" w:rsidR="00FE72C9" w:rsidRPr="00C638A7" w:rsidRDefault="00FE72C9" w:rsidP="00121618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0.19</w:t>
            </w:r>
          </w:p>
        </w:tc>
        <w:tc>
          <w:tcPr>
            <w:tcW w:w="270" w:type="dxa"/>
            <w:shd w:val="clear" w:color="auto" w:fill="auto"/>
          </w:tcPr>
          <w:p w14:paraId="28BB5585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CCA21D" w14:textId="6DB252FF" w:rsidR="00FE72C9" w:rsidRPr="00C638A7" w:rsidRDefault="00FE72C9" w:rsidP="00121618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0.53</w:t>
            </w:r>
          </w:p>
        </w:tc>
        <w:tc>
          <w:tcPr>
            <w:tcW w:w="270" w:type="dxa"/>
            <w:shd w:val="clear" w:color="auto" w:fill="auto"/>
          </w:tcPr>
          <w:p w14:paraId="0674015D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65038F" w14:textId="4AE96E72" w:rsidR="00FE72C9" w:rsidRPr="00C638A7" w:rsidRDefault="00FE72C9" w:rsidP="00121618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0.32</w:t>
            </w:r>
          </w:p>
        </w:tc>
        <w:tc>
          <w:tcPr>
            <w:tcW w:w="270" w:type="dxa"/>
            <w:shd w:val="clear" w:color="auto" w:fill="auto"/>
          </w:tcPr>
          <w:p w14:paraId="5D465652" w14:textId="77777777" w:rsidR="00FE72C9" w:rsidRPr="00C638A7" w:rsidRDefault="00FE72C9" w:rsidP="00FE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6A6BAA" w14:textId="72DB0953" w:rsidR="00FE72C9" w:rsidRPr="00C638A7" w:rsidRDefault="00FE72C9" w:rsidP="00121618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0.31</w:t>
            </w:r>
          </w:p>
        </w:tc>
      </w:tr>
    </w:tbl>
    <w:p w14:paraId="502603E5" w14:textId="40C0F020" w:rsidR="00C24F8A" w:rsidRPr="00C638A7" w:rsidRDefault="00C24F8A" w:rsidP="009B3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627449" w14:textId="73E9170B" w:rsidR="00AA30AE" w:rsidRPr="00C638A7" w:rsidRDefault="00AA30AE" w:rsidP="00AA30AE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517B342" w14:textId="77777777" w:rsidR="00D55C50" w:rsidRPr="00C638A7" w:rsidRDefault="00D55C50" w:rsidP="00D55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AA30AE" w:rsidRPr="00C638A7" w14:paraId="302221EE" w14:textId="77777777" w:rsidTr="00327800">
        <w:trPr>
          <w:tblHeader/>
        </w:trPr>
        <w:tc>
          <w:tcPr>
            <w:tcW w:w="2520" w:type="dxa"/>
            <w:vAlign w:val="bottom"/>
          </w:tcPr>
          <w:p w14:paraId="5FF757BA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EED59F5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2A0C83F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D2EF439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1D5C18A8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12AB8B9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EFD8D4B" w14:textId="77777777" w:rsidR="00AA30AE" w:rsidRPr="00C638A7" w:rsidDel="00D43E7A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A30AE" w:rsidRPr="00C638A7" w14:paraId="56BF70A7" w14:textId="77777777" w:rsidTr="00327800">
        <w:trPr>
          <w:tblHeader/>
        </w:trPr>
        <w:tc>
          <w:tcPr>
            <w:tcW w:w="2520" w:type="dxa"/>
          </w:tcPr>
          <w:p w14:paraId="287C7D55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AE0DF80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EAFF21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4A4F5B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ED34300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9BE5B40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638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24F8A" w:rsidRPr="00C638A7" w14:paraId="243456AF" w14:textId="77777777" w:rsidTr="00327800">
        <w:trPr>
          <w:tblHeader/>
        </w:trPr>
        <w:tc>
          <w:tcPr>
            <w:tcW w:w="2520" w:type="dxa"/>
          </w:tcPr>
          <w:p w14:paraId="44185D44" w14:textId="010D8240" w:rsidR="00C24F8A" w:rsidRPr="00C638A7" w:rsidRDefault="00C24F8A" w:rsidP="00C2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5BEC29B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23CB8C8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89AFE3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2D927F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659F5B7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24F8A" w:rsidRPr="00C638A7" w14:paraId="47BE26C5" w14:textId="77777777" w:rsidTr="00327800">
        <w:trPr>
          <w:tblHeader/>
        </w:trPr>
        <w:tc>
          <w:tcPr>
            <w:tcW w:w="2520" w:type="dxa"/>
          </w:tcPr>
          <w:p w14:paraId="5E161E92" w14:textId="2427BA71" w:rsidR="00C24F8A" w:rsidRPr="00C638A7" w:rsidRDefault="00C24F8A" w:rsidP="00C2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119FAAEC" w14:textId="7E7E30B4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</w:tcPr>
          <w:p w14:paraId="356CD815" w14:textId="3C16A1CF" w:rsidR="00C24F8A" w:rsidRPr="00C638A7" w:rsidRDefault="00C24F8A" w:rsidP="00C2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260" w:type="dxa"/>
          </w:tcPr>
          <w:p w14:paraId="2BAA67E2" w14:textId="57D3A0E4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4360232A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31E8D5" w14:textId="03FFD25F" w:rsidR="00C24F8A" w:rsidRPr="00C638A7" w:rsidRDefault="00C24F8A" w:rsidP="00D71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left" w:pos="1065"/>
              </w:tabs>
              <w:spacing w:line="240" w:lineRule="auto"/>
              <w:ind w:left="-156" w:right="2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89,903</w:t>
            </w:r>
          </w:p>
        </w:tc>
      </w:tr>
      <w:tr w:rsidR="00C24F8A" w:rsidRPr="00C638A7" w14:paraId="32650F4D" w14:textId="77777777" w:rsidTr="00327800">
        <w:trPr>
          <w:tblHeader/>
        </w:trPr>
        <w:tc>
          <w:tcPr>
            <w:tcW w:w="2520" w:type="dxa"/>
          </w:tcPr>
          <w:p w14:paraId="2D5C13A3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6A140E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902DA2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63383CE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45B84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C479D2A" w14:textId="77777777" w:rsidR="00C24F8A" w:rsidRPr="00C638A7" w:rsidRDefault="00C24F8A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A30AE" w:rsidRPr="00C638A7" w14:paraId="640FA235" w14:textId="77777777" w:rsidTr="00327800">
        <w:tc>
          <w:tcPr>
            <w:tcW w:w="2520" w:type="dxa"/>
          </w:tcPr>
          <w:p w14:paraId="09519EAC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1B40E475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3892A48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027D476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E9791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D99AAD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0AE" w:rsidRPr="00C638A7" w14:paraId="394AFB59" w14:textId="77777777" w:rsidTr="00327800">
        <w:tc>
          <w:tcPr>
            <w:tcW w:w="2520" w:type="dxa"/>
          </w:tcPr>
          <w:p w14:paraId="46CEB068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</w:tcPr>
          <w:p w14:paraId="025267DE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2E675A36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DFC83B0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6B54DF03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FC5B65" w14:textId="77777777" w:rsidR="00AA30AE" w:rsidRPr="00C638A7" w:rsidRDefault="00AA30AE" w:rsidP="0032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left" w:pos="1065"/>
              </w:tabs>
              <w:spacing w:line="240" w:lineRule="auto"/>
              <w:ind w:left="-156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</w:tbl>
    <w:p w14:paraId="143A8A23" w14:textId="725D0FE9" w:rsidR="001E6AC6" w:rsidRPr="00C638A7" w:rsidRDefault="001E6AC6" w:rsidP="00AA3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C7FF7F" w14:textId="77777777" w:rsidR="00D715E5" w:rsidRPr="00C638A7" w:rsidRDefault="00D7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18909D6" w14:textId="1B9D3A08" w:rsidR="001E6AC6" w:rsidRPr="00C638A7" w:rsidRDefault="001E6AC6" w:rsidP="00D6428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หุ้นทุนซื้อคืน</w:t>
      </w:r>
    </w:p>
    <w:p w14:paraId="29B2BB14" w14:textId="77777777" w:rsidR="001E6AC6" w:rsidRPr="00C638A7" w:rsidRDefault="001E6AC6" w:rsidP="001E6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602BB4" w14:textId="1384D1CF" w:rsidR="00F75519" w:rsidRPr="00C638A7" w:rsidRDefault="00F75519" w:rsidP="001E6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hint="cs"/>
          <w:i/>
          <w:iCs/>
          <w:sz w:val="30"/>
          <w:szCs w:val="30"/>
          <w:cs/>
        </w:rPr>
        <w:t>การซื้อหุ้นคืน</w:t>
      </w:r>
    </w:p>
    <w:p w14:paraId="28B2AC83" w14:textId="77777777" w:rsidR="00F75519" w:rsidRPr="00C638A7" w:rsidRDefault="00F75519" w:rsidP="001E6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23E773AA" w14:textId="694E7594" w:rsidR="001E6AC6" w:rsidRPr="00C638A7" w:rsidRDefault="001E6AC6" w:rsidP="001E6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C638A7">
        <w:rPr>
          <w:rFonts w:asciiTheme="majorBidi" w:hAnsiTheme="majorBidi"/>
          <w:sz w:val="30"/>
          <w:szCs w:val="30"/>
        </w:rPr>
        <w:t>19</w:t>
      </w:r>
      <w:r w:rsidRPr="00C638A7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C638A7">
        <w:rPr>
          <w:rFonts w:asciiTheme="majorBidi" w:hAnsiTheme="majorBidi"/>
          <w:sz w:val="30"/>
          <w:szCs w:val="30"/>
        </w:rPr>
        <w:t>2567</w:t>
      </w:r>
      <w:r w:rsidRPr="00C638A7">
        <w:rPr>
          <w:rFonts w:asciiTheme="majorBidi" w:hAnsiTheme="majorBidi"/>
          <w:sz w:val="30"/>
          <w:szCs w:val="30"/>
          <w:cs/>
        </w:rPr>
        <w:t xml:space="preserve"> คณะกรรมการมีมติอนุมัติให้บริษัทซื้อหุ้นคืน เพื่อการบริหารทางการเงิน (</w:t>
      </w:r>
      <w:r w:rsidRPr="00C638A7">
        <w:rPr>
          <w:rFonts w:asciiTheme="majorBidi" w:hAnsiTheme="majorBidi" w:cstheme="majorBidi"/>
          <w:sz w:val="30"/>
          <w:szCs w:val="30"/>
        </w:rPr>
        <w:t xml:space="preserve">Treasury Shares) </w:t>
      </w:r>
      <w:r w:rsidRPr="00C638A7">
        <w:rPr>
          <w:rFonts w:asciiTheme="majorBidi" w:hAnsiTheme="majorBidi"/>
          <w:sz w:val="30"/>
          <w:szCs w:val="30"/>
          <w:cs/>
        </w:rPr>
        <w:t xml:space="preserve">ภายในวงเงินสูงสุดไม่เกิน </w:t>
      </w:r>
      <w:r w:rsidRPr="00C638A7">
        <w:rPr>
          <w:rFonts w:asciiTheme="majorBidi" w:hAnsiTheme="majorBidi"/>
          <w:sz w:val="30"/>
          <w:szCs w:val="30"/>
        </w:rPr>
        <w:t>30</w:t>
      </w:r>
      <w:r w:rsidRPr="00C638A7">
        <w:rPr>
          <w:rFonts w:asciiTheme="majorBidi" w:hAnsiTheme="majorBidi"/>
          <w:sz w:val="30"/>
          <w:szCs w:val="30"/>
          <w:cs/>
        </w:rPr>
        <w:t xml:space="preserve"> ล้านบาท และจำนวนหุ้นที่จะซื้อคืนไม่เกิน </w:t>
      </w:r>
      <w:r w:rsidRPr="00C638A7">
        <w:rPr>
          <w:rFonts w:asciiTheme="majorBidi" w:hAnsiTheme="majorBidi"/>
          <w:sz w:val="30"/>
          <w:szCs w:val="30"/>
        </w:rPr>
        <w:t>3</w:t>
      </w:r>
      <w:r w:rsidRPr="00C638A7">
        <w:rPr>
          <w:rFonts w:asciiTheme="majorBidi" w:hAnsiTheme="majorBidi"/>
          <w:sz w:val="30"/>
          <w:szCs w:val="30"/>
          <w:cs/>
        </w:rPr>
        <w:t xml:space="preserve"> ล้านหุ้น หรือคิดเป็นไม่เกินร้อยละ </w:t>
      </w:r>
      <w:r w:rsidRPr="00C638A7">
        <w:rPr>
          <w:rFonts w:asciiTheme="majorBidi" w:hAnsiTheme="majorBidi"/>
          <w:sz w:val="30"/>
          <w:szCs w:val="30"/>
        </w:rPr>
        <w:t>1</w:t>
      </w:r>
      <w:r w:rsidRPr="00C638A7">
        <w:rPr>
          <w:rFonts w:asciiTheme="majorBidi" w:hAnsiTheme="majorBidi"/>
          <w:sz w:val="30"/>
          <w:szCs w:val="30"/>
          <w:cs/>
        </w:rPr>
        <w:t xml:space="preserve"> ของหุ้นที่จำหน่ายได้แล้วทั้งหมด โดยจะเป็นการเข้าซื้อในตลาดหลักทรัพย์แห่งประเทศไทย และมีกำหนดระยะเวลาที่จะซื้อหุ้นคืนภายใน </w:t>
      </w:r>
      <w:r w:rsidRPr="00C638A7">
        <w:rPr>
          <w:rFonts w:asciiTheme="majorBidi" w:hAnsiTheme="majorBidi"/>
          <w:sz w:val="30"/>
          <w:szCs w:val="30"/>
        </w:rPr>
        <w:t>6</w:t>
      </w:r>
      <w:r w:rsidRPr="00C638A7">
        <w:rPr>
          <w:rFonts w:asciiTheme="majorBidi" w:hAnsiTheme="majorBidi"/>
          <w:sz w:val="30"/>
          <w:szCs w:val="30"/>
          <w:cs/>
        </w:rPr>
        <w:t xml:space="preserve"> เดือน นับตั้งแต่วันที่ </w:t>
      </w:r>
      <w:r w:rsidRPr="00C638A7">
        <w:rPr>
          <w:rFonts w:asciiTheme="majorBidi" w:hAnsiTheme="majorBidi"/>
          <w:sz w:val="30"/>
          <w:szCs w:val="30"/>
        </w:rPr>
        <w:t>24</w:t>
      </w:r>
      <w:r w:rsidRPr="00C638A7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C638A7">
        <w:rPr>
          <w:rFonts w:asciiTheme="majorBidi" w:hAnsiTheme="majorBidi"/>
          <w:sz w:val="30"/>
          <w:szCs w:val="30"/>
        </w:rPr>
        <w:t>2567</w:t>
      </w:r>
      <w:r w:rsidRPr="00C638A7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Pr="00C638A7">
        <w:rPr>
          <w:rFonts w:asciiTheme="majorBidi" w:hAnsiTheme="majorBidi"/>
          <w:sz w:val="30"/>
          <w:szCs w:val="30"/>
        </w:rPr>
        <w:t>23</w:t>
      </w:r>
      <w:r w:rsidRPr="00C638A7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C638A7">
        <w:rPr>
          <w:rFonts w:asciiTheme="majorBidi" w:hAnsiTheme="majorBidi"/>
          <w:sz w:val="30"/>
          <w:szCs w:val="30"/>
        </w:rPr>
        <w:t>2567</w:t>
      </w:r>
    </w:p>
    <w:p w14:paraId="014D0073" w14:textId="77777777" w:rsidR="001E6AC6" w:rsidRPr="00C638A7" w:rsidRDefault="001E6AC6" w:rsidP="001E6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B039C33" w14:textId="30D24219" w:rsidR="001E6AC6" w:rsidRPr="00C638A7" w:rsidRDefault="001E6AC6" w:rsidP="001E6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/>
          <w:sz w:val="30"/>
          <w:szCs w:val="30"/>
          <w:cs/>
        </w:rPr>
        <w:t>ในระหว่าง</w:t>
      </w:r>
      <w:r w:rsidRPr="00C638A7">
        <w:rPr>
          <w:rFonts w:asciiTheme="majorBidi" w:hAnsiTheme="majorBidi" w:hint="cs"/>
          <w:sz w:val="30"/>
          <w:szCs w:val="30"/>
          <w:cs/>
        </w:rPr>
        <w:t>ปี</w:t>
      </w:r>
      <w:r w:rsidRPr="00C638A7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C638A7">
        <w:rPr>
          <w:rFonts w:asciiTheme="majorBidi" w:hAnsiTheme="majorBidi"/>
          <w:sz w:val="30"/>
          <w:szCs w:val="30"/>
        </w:rPr>
        <w:t>31</w:t>
      </w:r>
      <w:r w:rsidRPr="00C638A7">
        <w:rPr>
          <w:rFonts w:asciiTheme="majorBidi" w:hAnsiTheme="majorBidi"/>
          <w:sz w:val="30"/>
          <w:szCs w:val="30"/>
          <w:cs/>
        </w:rPr>
        <w:t xml:space="preserve"> </w:t>
      </w:r>
      <w:r w:rsidRPr="00C638A7">
        <w:rPr>
          <w:rFonts w:asciiTheme="majorBidi" w:hAnsiTheme="majorBidi" w:hint="cs"/>
          <w:sz w:val="30"/>
          <w:szCs w:val="30"/>
          <w:cs/>
        </w:rPr>
        <w:t>ธันวาคม</w:t>
      </w:r>
      <w:r w:rsidRPr="00C638A7">
        <w:rPr>
          <w:rFonts w:asciiTheme="majorBidi" w:hAnsiTheme="majorBidi"/>
          <w:sz w:val="30"/>
          <w:szCs w:val="30"/>
          <w:cs/>
        </w:rPr>
        <w:t xml:space="preserve"> </w:t>
      </w:r>
      <w:r w:rsidRPr="00C638A7">
        <w:rPr>
          <w:rFonts w:asciiTheme="majorBidi" w:hAnsiTheme="majorBidi"/>
          <w:sz w:val="30"/>
          <w:szCs w:val="30"/>
        </w:rPr>
        <w:t>2567</w:t>
      </w:r>
      <w:r w:rsidRPr="00C638A7">
        <w:rPr>
          <w:rFonts w:asciiTheme="majorBidi" w:hAnsiTheme="majorBidi"/>
          <w:sz w:val="30"/>
          <w:szCs w:val="30"/>
          <w:cs/>
        </w:rPr>
        <w:t xml:space="preserve"> บริษัทได้เข้าซื้อหุ้นคืนจำนวน </w:t>
      </w:r>
      <w:r w:rsidRPr="00C638A7">
        <w:rPr>
          <w:rFonts w:asciiTheme="majorBidi" w:hAnsiTheme="majorBidi"/>
          <w:sz w:val="30"/>
          <w:szCs w:val="30"/>
        </w:rPr>
        <w:t>1</w:t>
      </w:r>
      <w:r w:rsidRPr="00C638A7">
        <w:rPr>
          <w:rFonts w:asciiTheme="majorBidi" w:hAnsiTheme="majorBidi" w:cstheme="majorBidi"/>
          <w:sz w:val="30"/>
          <w:szCs w:val="30"/>
        </w:rPr>
        <w:t>,</w:t>
      </w:r>
      <w:r w:rsidRPr="00C638A7">
        <w:rPr>
          <w:rFonts w:asciiTheme="majorBidi" w:hAnsiTheme="majorBidi"/>
          <w:sz w:val="30"/>
          <w:szCs w:val="30"/>
        </w:rPr>
        <w:t>815,500</w:t>
      </w:r>
      <w:r w:rsidRPr="00C638A7">
        <w:rPr>
          <w:rFonts w:asciiTheme="majorBidi" w:hAnsiTheme="majorBidi"/>
          <w:sz w:val="30"/>
          <w:szCs w:val="30"/>
          <w:cs/>
        </w:rPr>
        <w:t xml:space="preserve"> หุ้น (คิดเป็น </w:t>
      </w:r>
      <w:r w:rsidR="00887C91" w:rsidRPr="00C638A7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Pr="00C638A7">
        <w:rPr>
          <w:rFonts w:asciiTheme="majorBidi" w:hAnsiTheme="majorBidi"/>
          <w:sz w:val="30"/>
          <w:szCs w:val="30"/>
        </w:rPr>
        <w:t>0</w:t>
      </w:r>
      <w:r w:rsidRPr="00C638A7">
        <w:rPr>
          <w:rFonts w:asciiTheme="majorBidi" w:hAnsiTheme="majorBidi"/>
          <w:sz w:val="30"/>
          <w:szCs w:val="30"/>
          <w:cs/>
        </w:rPr>
        <w:t>.</w:t>
      </w:r>
      <w:r w:rsidRPr="00C638A7">
        <w:rPr>
          <w:rFonts w:asciiTheme="majorBidi" w:hAnsiTheme="majorBidi"/>
          <w:sz w:val="30"/>
          <w:szCs w:val="30"/>
        </w:rPr>
        <w:t>61</w:t>
      </w:r>
      <w:r w:rsidRPr="00C638A7">
        <w:rPr>
          <w:rFonts w:asciiTheme="majorBidi" w:hAnsiTheme="majorBidi"/>
          <w:sz w:val="30"/>
          <w:szCs w:val="30"/>
          <w:cs/>
        </w:rPr>
        <w:t xml:space="preserve"> ของหุ้นสามัญทั้งหมด) รวมเป็นจำนวนเงิน </w:t>
      </w:r>
      <w:r w:rsidRPr="00C638A7">
        <w:rPr>
          <w:rFonts w:asciiTheme="majorBidi" w:hAnsiTheme="majorBidi"/>
          <w:sz w:val="30"/>
          <w:szCs w:val="30"/>
        </w:rPr>
        <w:t>14.09</w:t>
      </w:r>
      <w:r w:rsidRPr="00C638A7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00B38522" w14:textId="77777777" w:rsidR="00D617CA" w:rsidRPr="00C638A7" w:rsidRDefault="00D617CA" w:rsidP="00D61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A7512A" w14:textId="4256381D" w:rsidR="005F6D51" w:rsidRPr="00C638A7" w:rsidRDefault="005F6D51" w:rsidP="00D6428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0E16D29" w14:textId="77777777" w:rsidR="00C9321B" w:rsidRPr="00C638A7" w:rsidRDefault="00C9321B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3257A84" w14:textId="77777777" w:rsidR="00C9321B" w:rsidRPr="00C638A7" w:rsidRDefault="00C9321B" w:rsidP="00D64286">
      <w:pPr>
        <w:pStyle w:val="block"/>
        <w:numPr>
          <w:ilvl w:val="1"/>
          <w:numId w:val="23"/>
        </w:numPr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FD9CB68" w14:textId="77777777" w:rsidR="00C9321B" w:rsidRPr="00C638A7" w:rsidRDefault="00C9321B" w:rsidP="00D642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15D2A20" w14:textId="77777777" w:rsidR="00C9321B" w:rsidRPr="00C638A7" w:rsidRDefault="00C9321B" w:rsidP="00D6428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638A7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1E25FA33" w14:textId="77777777" w:rsidR="00C9321B" w:rsidRPr="00C638A7" w:rsidRDefault="00C9321B" w:rsidP="00D6428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1FC31A6" w14:textId="02071F9B" w:rsidR="0062362E" w:rsidRPr="00C638A7" w:rsidRDefault="0062362E" w:rsidP="00D64286">
      <w:pPr>
        <w:pStyle w:val="block"/>
        <w:numPr>
          <w:ilvl w:val="1"/>
          <w:numId w:val="23"/>
        </w:numPr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638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3096CD8" w14:textId="77777777" w:rsidR="00C9321B" w:rsidRPr="00C638A7" w:rsidRDefault="00C9321B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A17583" w14:textId="77777777" w:rsidR="0062362E" w:rsidRPr="00C638A7" w:rsidRDefault="0062362E" w:rsidP="00D64286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C25CA4D" w14:textId="77777777" w:rsidR="0062362E" w:rsidRPr="00C638A7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ED026" w14:textId="634D7B60" w:rsidR="0062362E" w:rsidRPr="00C638A7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bookmarkStart w:id="2" w:name="_Hlk63601082"/>
      <w:r w:rsidR="004C0313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2"/>
      <w:r w:rsidRPr="00C638A7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4C0313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7BC5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4C0313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9143C62" w14:textId="77777777" w:rsidR="0062362E" w:rsidRPr="00C638A7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63782" w14:textId="77777777" w:rsidR="00D715E5" w:rsidRPr="00C638A7" w:rsidRDefault="00D7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5D821A" w14:textId="08A1ACFE" w:rsidR="0062362E" w:rsidRPr="00C638A7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</w:t>
      </w:r>
      <w:r w:rsidR="004C0313" w:rsidRPr="00C638A7">
        <w:rPr>
          <w:rFonts w:asciiTheme="majorBidi" w:hAnsiTheme="majorBidi" w:cstheme="majorBidi"/>
          <w:sz w:val="30"/>
          <w:szCs w:val="30"/>
          <w:cs/>
        </w:rPr>
        <w:t>กลุ่มบริษัทจัดทำ</w:t>
      </w:r>
      <w:r w:rsidRPr="00C638A7">
        <w:rPr>
          <w:rFonts w:asciiTheme="majorBidi" w:hAnsiTheme="majorBidi" w:cstheme="majorBidi"/>
          <w:sz w:val="30"/>
          <w:szCs w:val="30"/>
          <w:cs/>
        </w:rPr>
        <w:t>ขึ้นเพื่อระบุและวิเคราะห์ความเสี่ยงที่</w:t>
      </w:r>
      <w:r w:rsidR="004C0313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638A7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4C0313" w:rsidRPr="00C638A7">
        <w:rPr>
          <w:rFonts w:asciiTheme="majorBidi" w:hAnsiTheme="majorBidi" w:cstheme="majorBidi"/>
          <w:sz w:val="30"/>
          <w:szCs w:val="30"/>
          <w:cs/>
        </w:rPr>
        <w:t>กลุ่มบริษัท กลุ่มบริษัท</w:t>
      </w:r>
      <w:r w:rsidRPr="00C638A7">
        <w:rPr>
          <w:rFonts w:asciiTheme="majorBidi" w:hAnsiTheme="majorBidi" w:cstheme="majorBidi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6BE9A4" w14:textId="77777777" w:rsidR="00BD40EA" w:rsidRPr="00C638A7" w:rsidRDefault="00BD40EA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1764E" w14:textId="67B9DCF2" w:rsidR="0062362E" w:rsidRPr="00C638A7" w:rsidRDefault="0062362E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4C0313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638A7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4C0313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638A7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4C0313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638A7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D4518D" w14:textId="77777777" w:rsidR="0062362E" w:rsidRPr="00C638A7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05A63A" w14:textId="37F384B0" w:rsidR="0062362E" w:rsidRPr="00C638A7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</w:t>
      </w:r>
      <w:r w:rsidR="00FD1439" w:rsidRPr="00C638A7">
        <w:rPr>
          <w:rFonts w:asciiTheme="majorBidi" w:hAnsiTheme="majorBidi" w:cstheme="majorBidi"/>
          <w:i/>
          <w:iCs/>
          <w:sz w:val="30"/>
          <w:szCs w:val="30"/>
          <w:cs/>
        </w:rPr>
        <w:t>ต</w:t>
      </w:r>
    </w:p>
    <w:p w14:paraId="26C6CF3F" w14:textId="77777777" w:rsidR="00213D08" w:rsidRPr="00C638A7" w:rsidRDefault="00213D08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CF3F0C3" w14:textId="696D775F" w:rsidR="00825D67" w:rsidRPr="00C638A7" w:rsidRDefault="00213D08" w:rsidP="00FF2A0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96328D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96328D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52BBDAA6" w14:textId="77777777" w:rsidR="00D715E5" w:rsidRPr="00C638A7" w:rsidRDefault="00D715E5" w:rsidP="00FF2A0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08CBB8" w14:textId="3374D31A" w:rsidR="0006002E" w:rsidRPr="00C638A7" w:rsidRDefault="00825D67" w:rsidP="00281B53">
      <w:pPr>
        <w:pStyle w:val="block"/>
        <w:spacing w:after="0" w:line="240" w:lineRule="auto"/>
        <w:ind w:left="81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ab/>
      </w:r>
      <w:r w:rsidR="00213D08" w:rsidRPr="00C638A7">
        <w:rPr>
          <w:rFonts w:asciiTheme="majorBidi" w:hAnsiTheme="majorBidi" w:cstheme="majorBidi"/>
          <w:sz w:val="30"/>
          <w:szCs w:val="30"/>
        </w:rPr>
        <w:t>(</w:t>
      </w:r>
      <w:r w:rsidR="00213D08" w:rsidRPr="00C638A7">
        <w:rPr>
          <w:rFonts w:asciiTheme="majorBidi" w:hAnsiTheme="majorBidi" w:cstheme="majorBidi"/>
          <w:sz w:val="30"/>
          <w:szCs w:val="30"/>
          <w:cs/>
        </w:rPr>
        <w:t>ข</w:t>
      </w:r>
      <w:r w:rsidR="00213D08" w:rsidRPr="00C638A7">
        <w:rPr>
          <w:rFonts w:asciiTheme="majorBidi" w:hAnsiTheme="majorBidi" w:cstheme="majorBidi"/>
          <w:sz w:val="30"/>
          <w:szCs w:val="30"/>
        </w:rPr>
        <w:t>.1.1)</w:t>
      </w:r>
      <w:r w:rsidR="00213D08"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13D08" w:rsidRPr="00C638A7">
        <w:rPr>
          <w:rFonts w:asciiTheme="majorBidi" w:hAnsiTheme="majorBidi" w:cstheme="majorBidi"/>
          <w:sz w:val="30"/>
          <w:szCs w:val="30"/>
          <w:cs/>
        </w:rPr>
        <w:t>ลูกหนี้การค้าและ</w:t>
      </w:r>
      <w:r w:rsidR="00CF6234" w:rsidRPr="00C638A7">
        <w:rPr>
          <w:rFonts w:asciiTheme="majorBidi" w:hAnsiTheme="majorBidi" w:cstheme="majorBidi"/>
          <w:sz w:val="30"/>
          <w:szCs w:val="30"/>
          <w:cs/>
        </w:rPr>
        <w:t>ลูกหนี้หมุนเวียนอื่น</w:t>
      </w:r>
    </w:p>
    <w:p w14:paraId="35137E22" w14:textId="77777777" w:rsidR="00702E98" w:rsidRPr="00C638A7" w:rsidRDefault="00702E98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235E3" w14:textId="436C8412" w:rsidR="00770FDA" w:rsidRPr="00C638A7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5B70E63" w14:textId="77777777" w:rsidR="00770FDA" w:rsidRPr="00C638A7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C9D46" w14:textId="631E287E" w:rsidR="00770FDA" w:rsidRPr="00C638A7" w:rsidRDefault="00770FDA" w:rsidP="00935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</w:t>
      </w:r>
      <w:r w:rsidR="00935104" w:rsidRPr="00C638A7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66743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D5E99DB" w14:textId="314162F1" w:rsidR="00770FDA" w:rsidRPr="00C638A7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rPr>
          <w:rFonts w:asciiTheme="majorBidi" w:hAnsiTheme="majorBidi" w:cstheme="majorBidi"/>
          <w:sz w:val="30"/>
          <w:szCs w:val="30"/>
        </w:rPr>
      </w:pPr>
    </w:p>
    <w:p w14:paraId="606AEFBA" w14:textId="77777777" w:rsidR="00D715E5" w:rsidRPr="00C638A7" w:rsidRDefault="00D7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B8D6E7" w14:textId="0BC00420" w:rsidR="003126CF" w:rsidRPr="00C638A7" w:rsidRDefault="00770FDA" w:rsidP="00FD0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C638A7">
        <w:rPr>
          <w:rFonts w:asciiTheme="majorBidi" w:hAnsiTheme="majorBidi" w:cstheme="majorBidi"/>
          <w:sz w:val="30"/>
          <w:szCs w:val="30"/>
        </w:rPr>
        <w:t xml:space="preserve">1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3" w:name="_Hlk59433075"/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3"/>
      <w:r w:rsidRPr="00C638A7">
        <w:rPr>
          <w:rFonts w:asciiTheme="majorBidi" w:hAnsiTheme="majorBidi" w:cstheme="majorBidi"/>
          <w:sz w:val="30"/>
          <w:szCs w:val="30"/>
          <w:cs/>
        </w:rPr>
        <w:t>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2872490" w14:textId="77777777" w:rsidR="00FD0663" w:rsidRPr="00C638A7" w:rsidRDefault="00FD0663" w:rsidP="00FD0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229BF" w14:textId="560CC06E" w:rsidR="0006002E" w:rsidRPr="00C638A7" w:rsidRDefault="000305C9" w:rsidP="0003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</w:t>
      </w:r>
      <w:r w:rsidR="00E93099" w:rsidRPr="00C638A7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  <w:r w:rsidR="005C55E6" w:rsidRPr="00C638A7">
        <w:rPr>
          <w:rFonts w:asciiTheme="majorBidi" w:hAnsiTheme="majorBidi" w:cstheme="majorBidi"/>
          <w:sz w:val="30"/>
          <w:szCs w:val="30"/>
          <w:cs/>
        </w:rPr>
        <w:t>เ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ปิดเผยในหมายเหตุข้อ </w:t>
      </w:r>
      <w:r w:rsidR="00D617CA" w:rsidRPr="00C638A7">
        <w:rPr>
          <w:rFonts w:asciiTheme="majorBidi" w:hAnsiTheme="majorBidi" w:cstheme="majorBidi"/>
          <w:sz w:val="30"/>
          <w:szCs w:val="30"/>
        </w:rPr>
        <w:t>7</w:t>
      </w:r>
    </w:p>
    <w:p w14:paraId="645874AB" w14:textId="77777777" w:rsidR="00D617CA" w:rsidRPr="00C638A7" w:rsidRDefault="00D617CA" w:rsidP="0003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FED9A" w14:textId="12D97E2D" w:rsidR="00281B53" w:rsidRPr="00C638A7" w:rsidRDefault="00262C82" w:rsidP="0028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</w:rPr>
        <w:t>(</w:t>
      </w:r>
      <w:r w:rsidRPr="00C638A7">
        <w:rPr>
          <w:rFonts w:asciiTheme="majorBidi" w:hAnsiTheme="majorBidi" w:cstheme="majorBidi"/>
          <w:sz w:val="30"/>
          <w:szCs w:val="30"/>
          <w:cs/>
        </w:rPr>
        <w:t>ข</w:t>
      </w:r>
      <w:r w:rsidRPr="00C638A7">
        <w:rPr>
          <w:rFonts w:asciiTheme="majorBidi" w:hAnsiTheme="majorBidi" w:cstheme="majorBidi"/>
          <w:sz w:val="30"/>
          <w:szCs w:val="30"/>
        </w:rPr>
        <w:t>.1.</w:t>
      </w:r>
      <w:r w:rsidR="00F55D28" w:rsidRPr="00C638A7">
        <w:rPr>
          <w:rFonts w:asciiTheme="majorBidi" w:hAnsiTheme="majorBidi" w:cstheme="majorBidi"/>
          <w:sz w:val="30"/>
          <w:szCs w:val="30"/>
        </w:rPr>
        <w:t>2</w:t>
      </w:r>
      <w:r w:rsidRPr="00C638A7">
        <w:rPr>
          <w:rFonts w:asciiTheme="majorBidi" w:hAnsiTheme="majorBidi" w:cstheme="majorBidi"/>
          <w:sz w:val="30"/>
          <w:szCs w:val="30"/>
        </w:rPr>
        <w:t>)</w:t>
      </w:r>
      <w:r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90A8D51" w14:textId="77777777" w:rsidR="00702E98" w:rsidRPr="00C638A7" w:rsidRDefault="00702E98" w:rsidP="00281B53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F7A628E" w14:textId="47DA9ECA" w:rsidR="00825D67" w:rsidRPr="00C638A7" w:rsidRDefault="00825D67" w:rsidP="00281B53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638A7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C638A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</w:t>
      </w:r>
      <w:r w:rsidRPr="00C638A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08093899" w14:textId="77777777" w:rsidR="00D617CA" w:rsidRPr="00C638A7" w:rsidRDefault="00D617CA" w:rsidP="00281B53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95F280C" w14:textId="6CCA0AAF" w:rsidR="00894721" w:rsidRPr="00C638A7" w:rsidRDefault="00894721" w:rsidP="00894721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</w:rPr>
        <w:t>(</w:t>
      </w:r>
      <w:r w:rsidR="003171D4" w:rsidRPr="00C638A7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638A7">
        <w:rPr>
          <w:rFonts w:asciiTheme="majorBidi" w:hAnsiTheme="majorBidi" w:cstheme="majorBidi"/>
          <w:sz w:val="30"/>
          <w:szCs w:val="30"/>
        </w:rPr>
        <w:t>.1.</w:t>
      </w:r>
      <w:r w:rsidR="00262C82" w:rsidRPr="00C638A7">
        <w:rPr>
          <w:rFonts w:asciiTheme="majorBidi" w:hAnsiTheme="majorBidi" w:cstheme="majorBidi"/>
          <w:sz w:val="30"/>
          <w:szCs w:val="30"/>
        </w:rPr>
        <w:t>3</w:t>
      </w:r>
      <w:r w:rsidRPr="00C638A7">
        <w:rPr>
          <w:rFonts w:asciiTheme="majorBidi" w:hAnsiTheme="majorBidi" w:cstheme="majorBidi"/>
          <w:sz w:val="30"/>
          <w:szCs w:val="30"/>
        </w:rPr>
        <w:t>)</w:t>
      </w:r>
      <w:r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290213C" w14:textId="77777777" w:rsidR="00894721" w:rsidRPr="00C638A7" w:rsidRDefault="00894721" w:rsidP="002B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5E125E" w14:textId="51E7F8A7" w:rsidR="00E07BC5" w:rsidRPr="00C638A7" w:rsidRDefault="00894721" w:rsidP="00FF2A0C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</w:t>
      </w:r>
      <w:r w:rsidR="004B50FF" w:rsidRPr="00C638A7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เท่านั้น </w:t>
      </w:r>
    </w:p>
    <w:p w14:paraId="7F4D0134" w14:textId="77777777" w:rsidR="00D715E5" w:rsidRPr="00C638A7" w:rsidRDefault="00D715E5" w:rsidP="00FF2A0C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56A64" w14:textId="424D9C9D" w:rsidR="00894721" w:rsidRPr="00C638A7" w:rsidRDefault="00894721" w:rsidP="00281B53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E0033" w:rsidRPr="00C638A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638A7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C638A7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</w:p>
    <w:p w14:paraId="44FFDD16" w14:textId="77777777" w:rsidR="00702E98" w:rsidRPr="00C638A7" w:rsidRDefault="00702E98" w:rsidP="00894721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9F47AF" w14:textId="39A3339D" w:rsidR="00894721" w:rsidRPr="00C638A7" w:rsidRDefault="00894721" w:rsidP="00894721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7F8DD7BE" w14:textId="77777777" w:rsidR="001A432C" w:rsidRPr="00C638A7" w:rsidRDefault="001A432C" w:rsidP="00874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56E6CF0" w14:textId="77777777" w:rsidR="00D715E5" w:rsidRPr="00C638A7" w:rsidRDefault="00D7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7F9A85B0" w14:textId="483431FC" w:rsidR="001A432C" w:rsidRPr="00C638A7" w:rsidRDefault="001A432C" w:rsidP="00B3210E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281B53" w:rsidRPr="00C638A7">
        <w:rPr>
          <w:rFonts w:asciiTheme="majorBidi" w:hAnsiTheme="majorBidi" w:cstheme="majorBidi"/>
          <w:spacing w:val="-4"/>
          <w:sz w:val="30"/>
          <w:szCs w:val="30"/>
          <w:cs/>
        </w:rPr>
        <w:t>แสดง</w:t>
      </w: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6079FE8" w14:textId="77777777" w:rsidR="005973F0" w:rsidRPr="00C638A7" w:rsidRDefault="005973F0" w:rsidP="00B3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127263673"/>
    </w:p>
    <w:bookmarkEnd w:id="4"/>
    <w:tbl>
      <w:tblPr>
        <w:tblStyle w:val="TableGrid"/>
        <w:tblW w:w="9632" w:type="dxa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270"/>
        <w:gridCol w:w="991"/>
        <w:gridCol w:w="270"/>
        <w:gridCol w:w="1080"/>
        <w:gridCol w:w="270"/>
        <w:gridCol w:w="1170"/>
        <w:gridCol w:w="270"/>
        <w:gridCol w:w="990"/>
        <w:gridCol w:w="270"/>
        <w:gridCol w:w="990"/>
      </w:tblGrid>
      <w:tr w:rsidR="008D54C3" w:rsidRPr="00C638A7" w14:paraId="7F1A2C8E" w14:textId="77777777" w:rsidTr="002B21CA">
        <w:tc>
          <w:tcPr>
            <w:tcW w:w="3331" w:type="dxa"/>
            <w:gridSpan w:val="2"/>
            <w:hideMark/>
          </w:tcPr>
          <w:p w14:paraId="4D8E6192" w14:textId="77777777" w:rsidR="008D54C3" w:rsidRPr="00C638A7" w:rsidRDefault="008D54C3" w:rsidP="00B3210E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1" w:type="dxa"/>
            <w:gridSpan w:val="9"/>
          </w:tcPr>
          <w:p w14:paraId="6A41F328" w14:textId="77777777" w:rsidR="008D54C3" w:rsidRPr="00C638A7" w:rsidRDefault="008D54C3" w:rsidP="00A337F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027D" w:rsidRPr="00C638A7" w14:paraId="55C80921" w14:textId="77777777" w:rsidTr="002B21CA">
        <w:tc>
          <w:tcPr>
            <w:tcW w:w="3061" w:type="dxa"/>
          </w:tcPr>
          <w:p w14:paraId="2A2C3A6D" w14:textId="77777777" w:rsidR="00F4027D" w:rsidRPr="00C638A7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A1E5E" w14:textId="77777777" w:rsidR="00F4027D" w:rsidRPr="00C638A7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1" w:type="dxa"/>
            <w:gridSpan w:val="9"/>
            <w:vAlign w:val="bottom"/>
            <w:hideMark/>
          </w:tcPr>
          <w:p w14:paraId="4DFBF3E2" w14:textId="77777777" w:rsidR="00F4027D" w:rsidRPr="00C638A7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96FEE" w:rsidRPr="00C638A7" w14:paraId="1F0BBA7F" w14:textId="77777777" w:rsidTr="002B21CA">
        <w:tc>
          <w:tcPr>
            <w:tcW w:w="3061" w:type="dxa"/>
            <w:vAlign w:val="bottom"/>
            <w:hideMark/>
          </w:tcPr>
          <w:p w14:paraId="761323A2" w14:textId="43A3E4AC" w:rsidR="00F4027D" w:rsidRPr="00C638A7" w:rsidRDefault="00F4027D" w:rsidP="00F402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74AE63A" w14:textId="77777777" w:rsidR="00F4027D" w:rsidRPr="00C638A7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F6F19F5" w14:textId="77777777" w:rsidR="00F4027D" w:rsidRPr="00C638A7" w:rsidRDefault="00F4027D" w:rsidP="00F4027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443B282" w14:textId="77777777" w:rsidR="00F4027D" w:rsidRPr="00C638A7" w:rsidRDefault="00F4027D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423EB4A" w14:textId="77777777" w:rsidR="00F4027D" w:rsidRPr="00C638A7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0622FD" w14:textId="77777777" w:rsidR="00F4027D" w:rsidRPr="00C638A7" w:rsidRDefault="00F4027D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615137"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5137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3792B17" w14:textId="77777777" w:rsidR="00F4027D" w:rsidRPr="00C638A7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A76C97A" w14:textId="77777777" w:rsidR="00F4027D" w:rsidRPr="00C638A7" w:rsidRDefault="00615137" w:rsidP="00F4027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="00F4027D"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="00F4027D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F4027D"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6FEE" w:rsidRPr="00C638A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4027D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ไม่เกิน</w:t>
            </w:r>
            <w:r w:rsidR="00F4027D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4027D"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4027D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A1C2909" w14:textId="77777777" w:rsidR="00F4027D" w:rsidRPr="00C638A7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55EFE56" w14:textId="77777777" w:rsidR="00F4027D" w:rsidRPr="00C638A7" w:rsidRDefault="00F4027D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4FE854" w14:textId="77777777" w:rsidR="00F4027D" w:rsidRPr="00C638A7" w:rsidRDefault="00F4027D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90DC79" w14:textId="77777777" w:rsidR="00F4027D" w:rsidRPr="00C638A7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4C66CE78" w14:textId="77777777" w:rsidR="00F4027D" w:rsidRPr="00C638A7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907DD" w:rsidRPr="00C638A7" w14:paraId="26BE4587" w14:textId="77777777" w:rsidTr="002B21CA">
        <w:trPr>
          <w:trHeight w:val="335"/>
        </w:trPr>
        <w:tc>
          <w:tcPr>
            <w:tcW w:w="3331" w:type="dxa"/>
            <w:gridSpan w:val="2"/>
            <w:hideMark/>
          </w:tcPr>
          <w:p w14:paraId="1FFE5901" w14:textId="77777777" w:rsidR="00D907DD" w:rsidRPr="00C638A7" w:rsidRDefault="00D907DD" w:rsidP="00F402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1" w:type="dxa"/>
            <w:gridSpan w:val="9"/>
          </w:tcPr>
          <w:p w14:paraId="7BA93E0C" w14:textId="77777777" w:rsidR="00D907DD" w:rsidRPr="00C638A7" w:rsidRDefault="00D907DD" w:rsidP="00D907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B53" w:rsidRPr="00C638A7" w14:paraId="635311B9" w14:textId="77777777" w:rsidTr="002B21CA">
        <w:tc>
          <w:tcPr>
            <w:tcW w:w="3331" w:type="dxa"/>
            <w:gridSpan w:val="2"/>
          </w:tcPr>
          <w:p w14:paraId="0F781B1B" w14:textId="43435CFE" w:rsidR="00281B53" w:rsidRPr="00C638A7" w:rsidRDefault="00281B53" w:rsidP="00F402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447E3C"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7</w:t>
            </w:r>
          </w:p>
        </w:tc>
        <w:tc>
          <w:tcPr>
            <w:tcW w:w="6301" w:type="dxa"/>
            <w:gridSpan w:val="9"/>
          </w:tcPr>
          <w:p w14:paraId="0DB49209" w14:textId="77777777" w:rsidR="00281B53" w:rsidRPr="00C638A7" w:rsidRDefault="00281B53" w:rsidP="00D907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96FEE" w:rsidRPr="00C638A7" w14:paraId="2CFFAF75" w14:textId="77777777" w:rsidTr="002B21CA">
        <w:tc>
          <w:tcPr>
            <w:tcW w:w="3061" w:type="dxa"/>
          </w:tcPr>
          <w:p w14:paraId="6C7E068F" w14:textId="77777777" w:rsidR="00F4027D" w:rsidRPr="00C638A7" w:rsidRDefault="00F4027D" w:rsidP="000255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9CE96D5" w14:textId="77777777" w:rsidR="00F4027D" w:rsidRPr="00C638A7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57D3F06" w14:textId="50BD2401" w:rsidR="00F4027D" w:rsidRPr="00C638A7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79441" w14:textId="77777777" w:rsidR="00F4027D" w:rsidRPr="00C638A7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F81F6" w14:textId="77777777" w:rsidR="00F4027D" w:rsidRPr="00C638A7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9C06A" w14:textId="77777777" w:rsidR="00F4027D" w:rsidRPr="00C638A7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777AB4" w14:textId="77777777" w:rsidR="00F4027D" w:rsidRPr="00C638A7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AF6DA" w14:textId="77777777" w:rsidR="00F4027D" w:rsidRPr="00C638A7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CCCA28" w14:textId="47F1EA0F" w:rsidR="00F4027D" w:rsidRPr="00C638A7" w:rsidRDefault="0092412E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744CE0" w14:textId="77777777" w:rsidR="00F4027D" w:rsidRPr="00C638A7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B6203D" w14:textId="77777777" w:rsidR="00F4027D" w:rsidRPr="00C638A7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12E" w:rsidRPr="00C638A7" w14:paraId="6A5CDB23" w14:textId="77777777" w:rsidTr="002B21CA">
        <w:tc>
          <w:tcPr>
            <w:tcW w:w="3061" w:type="dxa"/>
          </w:tcPr>
          <w:p w14:paraId="67FAF989" w14:textId="3994CE51" w:rsidR="0092412E" w:rsidRPr="00C638A7" w:rsidRDefault="0092412E" w:rsidP="002B21C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5"/>
              </w:tabs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="002B21CA" w:rsidRPr="00C638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270" w:type="dxa"/>
          </w:tcPr>
          <w:p w14:paraId="2243FB67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1" w:type="dxa"/>
          </w:tcPr>
          <w:p w14:paraId="251050D9" w14:textId="3EACD06E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F239FC"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63,396</w:t>
            </w:r>
          </w:p>
        </w:tc>
        <w:tc>
          <w:tcPr>
            <w:tcW w:w="270" w:type="dxa"/>
          </w:tcPr>
          <w:p w14:paraId="7DFA51AC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C2036" w14:textId="040AC7AB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F239FC"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</w:t>
            </w: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F239FC"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5D0C5A4F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1665C" w14:textId="1D3DAC55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457 </w:t>
            </w:r>
          </w:p>
        </w:tc>
        <w:tc>
          <w:tcPr>
            <w:tcW w:w="270" w:type="dxa"/>
          </w:tcPr>
          <w:p w14:paraId="70F0B335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7E5A6" w14:textId="17F4CE78" w:rsidR="0092412E" w:rsidRPr="00C638A7" w:rsidRDefault="00F447F0" w:rsidP="00F44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1F2A2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2F2F" w14:textId="222F6A67" w:rsidR="0092412E" w:rsidRPr="00C638A7" w:rsidRDefault="00F239FC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263,39</w:t>
            </w:r>
            <w:r w:rsidR="001A1E7E"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92412E" w:rsidRPr="00C638A7" w14:paraId="79AB6352" w14:textId="77777777" w:rsidTr="002B21CA">
        <w:trPr>
          <w:trHeight w:val="119"/>
        </w:trPr>
        <w:tc>
          <w:tcPr>
            <w:tcW w:w="3061" w:type="dxa"/>
          </w:tcPr>
          <w:p w14:paraId="074FCF58" w14:textId="77777777" w:rsidR="0092412E" w:rsidRPr="00C638A7" w:rsidRDefault="0092412E" w:rsidP="0092412E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1BD21F97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1" w:type="dxa"/>
          </w:tcPr>
          <w:p w14:paraId="6712954E" w14:textId="6109C051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902,848</w:t>
            </w:r>
          </w:p>
        </w:tc>
        <w:tc>
          <w:tcPr>
            <w:tcW w:w="270" w:type="dxa"/>
            <w:vAlign w:val="bottom"/>
          </w:tcPr>
          <w:p w14:paraId="4EF6CD0B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24F490" w14:textId="4E85A750" w:rsidR="0092412E" w:rsidRPr="00C638A7" w:rsidRDefault="004D00BA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285,426</w:t>
            </w:r>
          </w:p>
        </w:tc>
        <w:tc>
          <w:tcPr>
            <w:tcW w:w="270" w:type="dxa"/>
            <w:vAlign w:val="bottom"/>
          </w:tcPr>
          <w:p w14:paraId="3DC722C9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E5735" w14:textId="4EF40A12" w:rsidR="0092412E" w:rsidRPr="00C638A7" w:rsidRDefault="004D00BA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691,079</w:t>
            </w:r>
          </w:p>
        </w:tc>
        <w:tc>
          <w:tcPr>
            <w:tcW w:w="270" w:type="dxa"/>
            <w:vAlign w:val="bottom"/>
          </w:tcPr>
          <w:p w14:paraId="3EB44C18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80545" w14:textId="1C02561A" w:rsidR="0092412E" w:rsidRPr="00C638A7" w:rsidRDefault="004D00BA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27,121</w:t>
            </w:r>
          </w:p>
        </w:tc>
        <w:tc>
          <w:tcPr>
            <w:tcW w:w="270" w:type="dxa"/>
            <w:vAlign w:val="bottom"/>
          </w:tcPr>
          <w:p w14:paraId="6B4EE5A8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D43B5" w14:textId="3E65CC21" w:rsidR="0092412E" w:rsidRPr="00C638A7" w:rsidRDefault="004D00BA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1,003,626</w:t>
            </w:r>
          </w:p>
        </w:tc>
      </w:tr>
      <w:tr w:rsidR="00867C41" w:rsidRPr="00C638A7" w14:paraId="624C51F3" w14:textId="77777777" w:rsidTr="002B21CA">
        <w:trPr>
          <w:trHeight w:val="119"/>
        </w:trPr>
        <w:tc>
          <w:tcPr>
            <w:tcW w:w="3061" w:type="dxa"/>
          </w:tcPr>
          <w:p w14:paraId="01697336" w14:textId="628D6BD0" w:rsidR="00867C41" w:rsidRPr="00C638A7" w:rsidRDefault="00F447F0" w:rsidP="0092412E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70" w:type="dxa"/>
            <w:vAlign w:val="bottom"/>
          </w:tcPr>
          <w:p w14:paraId="45759E4E" w14:textId="77777777" w:rsidR="00867C41" w:rsidRPr="00C638A7" w:rsidRDefault="00867C41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1" w:type="dxa"/>
          </w:tcPr>
          <w:p w14:paraId="4C46FF50" w14:textId="4E6C41A8" w:rsidR="00867C41" w:rsidRPr="00C638A7" w:rsidRDefault="005F4134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319,673</w:t>
            </w:r>
          </w:p>
        </w:tc>
        <w:tc>
          <w:tcPr>
            <w:tcW w:w="270" w:type="dxa"/>
            <w:vAlign w:val="bottom"/>
          </w:tcPr>
          <w:p w14:paraId="5ABD715C" w14:textId="77777777" w:rsidR="00867C41" w:rsidRPr="00C638A7" w:rsidRDefault="00867C41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B2B356" w14:textId="1ABF5B02" w:rsidR="00867C41" w:rsidRPr="00C638A7" w:rsidRDefault="005F4134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319,673</w:t>
            </w:r>
          </w:p>
        </w:tc>
        <w:tc>
          <w:tcPr>
            <w:tcW w:w="270" w:type="dxa"/>
            <w:vAlign w:val="bottom"/>
          </w:tcPr>
          <w:p w14:paraId="5296A6B5" w14:textId="77777777" w:rsidR="00867C41" w:rsidRPr="00C638A7" w:rsidRDefault="00867C41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65DFE" w14:textId="5DFC581E" w:rsidR="00867C41" w:rsidRPr="00C638A7" w:rsidRDefault="00F447F0" w:rsidP="00F44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D0DD39" w14:textId="77777777" w:rsidR="00867C41" w:rsidRPr="00C638A7" w:rsidRDefault="00867C41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3A89A" w14:textId="34CD57EE" w:rsidR="00867C41" w:rsidRPr="00C638A7" w:rsidRDefault="00F447F0" w:rsidP="00F44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27EE12" w14:textId="77777777" w:rsidR="00867C41" w:rsidRPr="00C638A7" w:rsidRDefault="00867C41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4DF03" w14:textId="0729F54D" w:rsidR="00867C41" w:rsidRPr="00C638A7" w:rsidRDefault="005F4134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319,673</w:t>
            </w:r>
          </w:p>
        </w:tc>
      </w:tr>
      <w:tr w:rsidR="006128BC" w:rsidRPr="00C638A7" w14:paraId="3B4836D7" w14:textId="77777777" w:rsidTr="002B21CA">
        <w:trPr>
          <w:trHeight w:val="119"/>
        </w:trPr>
        <w:tc>
          <w:tcPr>
            <w:tcW w:w="3061" w:type="dxa"/>
          </w:tcPr>
          <w:p w14:paraId="15B0B93D" w14:textId="7AEBE883" w:rsidR="006128BC" w:rsidRPr="00C638A7" w:rsidRDefault="006128BC" w:rsidP="0092412E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  <w:vAlign w:val="bottom"/>
          </w:tcPr>
          <w:p w14:paraId="37BF1AA6" w14:textId="77777777" w:rsidR="006128BC" w:rsidRPr="00C638A7" w:rsidRDefault="006128BC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1" w:type="dxa"/>
          </w:tcPr>
          <w:p w14:paraId="396E22B4" w14:textId="0D2F79CF" w:rsidR="006128BC" w:rsidRPr="00C638A7" w:rsidRDefault="00FC05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54,668</w:t>
            </w:r>
          </w:p>
        </w:tc>
        <w:tc>
          <w:tcPr>
            <w:tcW w:w="270" w:type="dxa"/>
            <w:vAlign w:val="bottom"/>
          </w:tcPr>
          <w:p w14:paraId="51362968" w14:textId="77777777" w:rsidR="006128BC" w:rsidRPr="00C638A7" w:rsidRDefault="006128BC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DF68B4" w14:textId="5FDF0990" w:rsidR="006128BC" w:rsidRPr="00C638A7" w:rsidRDefault="00FC05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54,668</w:t>
            </w:r>
          </w:p>
        </w:tc>
        <w:tc>
          <w:tcPr>
            <w:tcW w:w="270" w:type="dxa"/>
            <w:vAlign w:val="bottom"/>
          </w:tcPr>
          <w:p w14:paraId="06C086C7" w14:textId="77777777" w:rsidR="006128BC" w:rsidRPr="00C638A7" w:rsidRDefault="006128BC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F3B6A" w14:textId="0B6CA873" w:rsidR="006128BC" w:rsidRPr="00C638A7" w:rsidRDefault="00FC052E" w:rsidP="00F44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97110C" w14:textId="77777777" w:rsidR="006128BC" w:rsidRPr="00C638A7" w:rsidRDefault="006128BC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5D466" w14:textId="6286E80A" w:rsidR="006128BC" w:rsidRPr="00C638A7" w:rsidRDefault="00FC052E" w:rsidP="00F44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621B22" w14:textId="77777777" w:rsidR="006128BC" w:rsidRPr="00C638A7" w:rsidRDefault="006128BC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7A52B" w14:textId="21D4FE63" w:rsidR="006128BC" w:rsidRPr="00C638A7" w:rsidRDefault="00FC05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54,668</w:t>
            </w:r>
          </w:p>
        </w:tc>
      </w:tr>
      <w:tr w:rsidR="0092412E" w:rsidRPr="00C638A7" w14:paraId="5C9535D8" w14:textId="77777777" w:rsidTr="002B21CA">
        <w:tc>
          <w:tcPr>
            <w:tcW w:w="3061" w:type="dxa"/>
            <w:tcBorders>
              <w:left w:val="nil"/>
              <w:right w:val="nil"/>
            </w:tcBorders>
          </w:tcPr>
          <w:p w14:paraId="3F0E488F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274E3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AE142" w14:textId="2A77DABA" w:rsidR="0092412E" w:rsidRPr="00C638A7" w:rsidRDefault="00FC05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1,540,585</w:t>
            </w:r>
          </w:p>
        </w:tc>
        <w:tc>
          <w:tcPr>
            <w:tcW w:w="270" w:type="dxa"/>
          </w:tcPr>
          <w:p w14:paraId="7AB0950A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28855" w14:textId="0E6899A6" w:rsidR="0092412E" w:rsidRPr="00C638A7" w:rsidRDefault="00FC05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/>
                <w:b/>
                <w:bCs/>
                <w:sz w:val="30"/>
                <w:szCs w:val="30"/>
              </w:rPr>
              <w:t>922,706</w:t>
            </w:r>
          </w:p>
        </w:tc>
        <w:tc>
          <w:tcPr>
            <w:tcW w:w="270" w:type="dxa"/>
          </w:tcPr>
          <w:p w14:paraId="70450DB3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42B90A7" w14:textId="25C70256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2B0552"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91,</w:t>
            </w:r>
            <w:r w:rsidR="0008592F"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36591DA0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3D25D7E" w14:textId="72A06FC1" w:rsidR="0092412E" w:rsidRPr="00C638A7" w:rsidRDefault="002B0552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27,121</w:t>
            </w:r>
            <w:r w:rsidR="0092412E"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8596080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7D7CB0A" w14:textId="2B1CE5D0" w:rsidR="0092412E" w:rsidRPr="00C638A7" w:rsidRDefault="005F4134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FC052E"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641,363</w:t>
            </w:r>
          </w:p>
        </w:tc>
      </w:tr>
      <w:tr w:rsidR="0092412E" w:rsidRPr="00C638A7" w14:paraId="4D91E8C7" w14:textId="77777777" w:rsidTr="002B21CA">
        <w:tc>
          <w:tcPr>
            <w:tcW w:w="3061" w:type="dxa"/>
          </w:tcPr>
          <w:p w14:paraId="27B20969" w14:textId="15925DAA" w:rsidR="0092412E" w:rsidRPr="00C638A7" w:rsidRDefault="0092412E" w:rsidP="009241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19CD1A5C" w14:textId="25AB85F5" w:rsidR="0092412E" w:rsidRPr="00C638A7" w:rsidRDefault="0092412E" w:rsidP="009241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C7905E6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9E43785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2E9F8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6A44A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97284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4AFE4F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AD3B3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6839F1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3AA12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202E02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12E" w:rsidRPr="00C638A7" w14:paraId="58D24B5C" w14:textId="77777777" w:rsidTr="002B21CA">
        <w:tc>
          <w:tcPr>
            <w:tcW w:w="3061" w:type="dxa"/>
          </w:tcPr>
          <w:p w14:paraId="78612529" w14:textId="5E835F2F" w:rsidR="0092412E" w:rsidRPr="00C638A7" w:rsidRDefault="0092412E" w:rsidP="009241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DB9DE4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1450162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2C000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CB111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1B6C4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D2BA8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0BD8D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8484D2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8216B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56B108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12E" w:rsidRPr="00C638A7" w14:paraId="67798632" w14:textId="77777777" w:rsidTr="002B21CA">
        <w:tc>
          <w:tcPr>
            <w:tcW w:w="3061" w:type="dxa"/>
          </w:tcPr>
          <w:p w14:paraId="719C0344" w14:textId="5F161D32" w:rsidR="0092412E" w:rsidRPr="00C638A7" w:rsidRDefault="006128BC" w:rsidP="0092412E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C638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270" w:type="dxa"/>
          </w:tcPr>
          <w:p w14:paraId="093633E7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1" w:type="dxa"/>
          </w:tcPr>
          <w:p w14:paraId="7F71E37B" w14:textId="7F3667AE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359,263</w:t>
            </w:r>
          </w:p>
        </w:tc>
        <w:tc>
          <w:tcPr>
            <w:tcW w:w="270" w:type="dxa"/>
          </w:tcPr>
          <w:p w14:paraId="4F30D939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A3D25" w14:textId="29E839FF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359,263</w:t>
            </w:r>
          </w:p>
        </w:tc>
        <w:tc>
          <w:tcPr>
            <w:tcW w:w="270" w:type="dxa"/>
          </w:tcPr>
          <w:p w14:paraId="43D87B53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FF28C" w14:textId="71338DF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8C512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7CFFB5" w14:textId="09443279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6A9720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346E55" w14:textId="77022FE1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359,263</w:t>
            </w:r>
          </w:p>
        </w:tc>
      </w:tr>
      <w:tr w:rsidR="0092412E" w:rsidRPr="00C638A7" w14:paraId="0C9ACE8F" w14:textId="77777777" w:rsidTr="002B21CA">
        <w:trPr>
          <w:trHeight w:val="119"/>
        </w:trPr>
        <w:tc>
          <w:tcPr>
            <w:tcW w:w="3061" w:type="dxa"/>
          </w:tcPr>
          <w:p w14:paraId="3C1E2BC4" w14:textId="77777777" w:rsidR="0092412E" w:rsidRPr="00C638A7" w:rsidRDefault="0092412E" w:rsidP="0092412E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C81E4DA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1" w:type="dxa"/>
          </w:tcPr>
          <w:p w14:paraId="4E35798D" w14:textId="09332BED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911,201</w:t>
            </w:r>
          </w:p>
        </w:tc>
        <w:tc>
          <w:tcPr>
            <w:tcW w:w="270" w:type="dxa"/>
            <w:vAlign w:val="bottom"/>
          </w:tcPr>
          <w:p w14:paraId="748507E3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8C7E5C" w14:textId="3658529F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278,906</w:t>
            </w:r>
          </w:p>
        </w:tc>
        <w:tc>
          <w:tcPr>
            <w:tcW w:w="270" w:type="dxa"/>
            <w:vAlign w:val="bottom"/>
          </w:tcPr>
          <w:p w14:paraId="5ED862AA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4E0C65" w14:textId="7646894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677,511</w:t>
            </w:r>
          </w:p>
        </w:tc>
        <w:tc>
          <w:tcPr>
            <w:tcW w:w="270" w:type="dxa"/>
            <w:vAlign w:val="bottom"/>
          </w:tcPr>
          <w:p w14:paraId="033E431B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A11012" w14:textId="1D95C3F8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33,395</w:t>
            </w:r>
          </w:p>
        </w:tc>
        <w:tc>
          <w:tcPr>
            <w:tcW w:w="270" w:type="dxa"/>
            <w:vAlign w:val="bottom"/>
          </w:tcPr>
          <w:p w14:paraId="6BF22AED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65B342" w14:textId="3088FDF0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989,812</w:t>
            </w:r>
          </w:p>
        </w:tc>
      </w:tr>
      <w:tr w:rsidR="00867C41" w:rsidRPr="00C638A7" w14:paraId="026F5658" w14:textId="77777777" w:rsidTr="002B21CA">
        <w:trPr>
          <w:trHeight w:val="119"/>
        </w:trPr>
        <w:tc>
          <w:tcPr>
            <w:tcW w:w="3061" w:type="dxa"/>
          </w:tcPr>
          <w:p w14:paraId="486762A5" w14:textId="2222069C" w:rsidR="00867C41" w:rsidRPr="00C638A7" w:rsidRDefault="00F447F0" w:rsidP="0092412E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70" w:type="dxa"/>
            <w:vAlign w:val="bottom"/>
          </w:tcPr>
          <w:p w14:paraId="41402B62" w14:textId="77777777" w:rsidR="00867C41" w:rsidRPr="00C638A7" w:rsidRDefault="00867C41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1" w:type="dxa"/>
          </w:tcPr>
          <w:p w14:paraId="55CD2777" w14:textId="09128C5A" w:rsidR="00867C41" w:rsidRPr="00C638A7" w:rsidRDefault="005F4134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198,690</w:t>
            </w:r>
          </w:p>
        </w:tc>
        <w:tc>
          <w:tcPr>
            <w:tcW w:w="270" w:type="dxa"/>
            <w:vAlign w:val="bottom"/>
          </w:tcPr>
          <w:p w14:paraId="3A6FEA68" w14:textId="77777777" w:rsidR="00867C41" w:rsidRPr="00C638A7" w:rsidRDefault="00867C41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805A04" w14:textId="45B19FC6" w:rsidR="00867C41" w:rsidRPr="00C638A7" w:rsidRDefault="005F4134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198,690</w:t>
            </w:r>
          </w:p>
        </w:tc>
        <w:tc>
          <w:tcPr>
            <w:tcW w:w="270" w:type="dxa"/>
            <w:vAlign w:val="bottom"/>
          </w:tcPr>
          <w:p w14:paraId="410A3B2C" w14:textId="77777777" w:rsidR="00867C41" w:rsidRPr="00C638A7" w:rsidRDefault="00867C41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8CDA3B" w14:textId="4A4B537C" w:rsidR="00867C41" w:rsidRPr="00C638A7" w:rsidRDefault="005F4134" w:rsidP="005F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69CDBB4" w14:textId="77777777" w:rsidR="00867C41" w:rsidRPr="00C638A7" w:rsidRDefault="00867C41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A57329" w14:textId="46CE8CBF" w:rsidR="00867C41" w:rsidRPr="00C638A7" w:rsidRDefault="005F4134" w:rsidP="005F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3FE5F4" w14:textId="77777777" w:rsidR="00867C41" w:rsidRPr="00C638A7" w:rsidRDefault="00867C41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659770" w14:textId="59E812B2" w:rsidR="00867C41" w:rsidRPr="00C638A7" w:rsidRDefault="005F4134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198,690</w:t>
            </w:r>
          </w:p>
        </w:tc>
      </w:tr>
      <w:tr w:rsidR="006128BC" w:rsidRPr="00C638A7" w14:paraId="3E915827" w14:textId="77777777" w:rsidTr="002B21CA">
        <w:trPr>
          <w:trHeight w:val="119"/>
        </w:trPr>
        <w:tc>
          <w:tcPr>
            <w:tcW w:w="3061" w:type="dxa"/>
          </w:tcPr>
          <w:p w14:paraId="01025441" w14:textId="4BCD323F" w:rsidR="006128BC" w:rsidRPr="00C638A7" w:rsidRDefault="006128BC" w:rsidP="0092412E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  <w:vAlign w:val="bottom"/>
          </w:tcPr>
          <w:p w14:paraId="5166F02E" w14:textId="77777777" w:rsidR="006128BC" w:rsidRPr="00C638A7" w:rsidRDefault="006128BC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1" w:type="dxa"/>
          </w:tcPr>
          <w:p w14:paraId="7518FD7F" w14:textId="50AD0B3B" w:rsidR="006128BC" w:rsidRPr="00C638A7" w:rsidRDefault="00FC05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60,923</w:t>
            </w:r>
          </w:p>
        </w:tc>
        <w:tc>
          <w:tcPr>
            <w:tcW w:w="270" w:type="dxa"/>
            <w:vAlign w:val="bottom"/>
          </w:tcPr>
          <w:p w14:paraId="5AC1EA98" w14:textId="77777777" w:rsidR="006128BC" w:rsidRPr="00C638A7" w:rsidRDefault="006128BC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51B3FD" w14:textId="4877570B" w:rsidR="006128BC" w:rsidRPr="00C638A7" w:rsidRDefault="00FC05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60,923</w:t>
            </w:r>
          </w:p>
        </w:tc>
        <w:tc>
          <w:tcPr>
            <w:tcW w:w="270" w:type="dxa"/>
            <w:vAlign w:val="bottom"/>
          </w:tcPr>
          <w:p w14:paraId="4572EAE5" w14:textId="77777777" w:rsidR="006128BC" w:rsidRPr="00C638A7" w:rsidRDefault="006128BC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AA21F0" w14:textId="25530DA6" w:rsidR="006128BC" w:rsidRPr="00C638A7" w:rsidRDefault="00FC052E" w:rsidP="005F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E4F0B7" w14:textId="77777777" w:rsidR="006128BC" w:rsidRPr="00C638A7" w:rsidRDefault="006128BC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F39857" w14:textId="7E3F6C2C" w:rsidR="006128BC" w:rsidRPr="00C638A7" w:rsidRDefault="00FC052E" w:rsidP="005F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27FED2" w14:textId="2E6D5F7B" w:rsidR="006128BC" w:rsidRPr="00C638A7" w:rsidRDefault="006128BC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67A77D" w14:textId="0AA3343E" w:rsidR="006128BC" w:rsidRPr="00C638A7" w:rsidRDefault="00FC05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60,923</w:t>
            </w:r>
          </w:p>
        </w:tc>
      </w:tr>
      <w:tr w:rsidR="0092412E" w:rsidRPr="00C638A7" w14:paraId="6E7006BD" w14:textId="77777777" w:rsidTr="002B21CA">
        <w:tc>
          <w:tcPr>
            <w:tcW w:w="3061" w:type="dxa"/>
            <w:tcBorders>
              <w:left w:val="nil"/>
              <w:right w:val="nil"/>
            </w:tcBorders>
          </w:tcPr>
          <w:p w14:paraId="29F306C9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827C1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A160B" w14:textId="1836A827" w:rsidR="0092412E" w:rsidRPr="00C638A7" w:rsidRDefault="00FC05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1,530,077</w:t>
            </w:r>
          </w:p>
        </w:tc>
        <w:tc>
          <w:tcPr>
            <w:tcW w:w="270" w:type="dxa"/>
          </w:tcPr>
          <w:p w14:paraId="282C7273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F6012" w14:textId="49752ECC" w:rsidR="0092412E" w:rsidRPr="00C638A7" w:rsidRDefault="00FC052E" w:rsidP="00085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897,782</w:t>
            </w:r>
          </w:p>
        </w:tc>
        <w:tc>
          <w:tcPr>
            <w:tcW w:w="270" w:type="dxa"/>
          </w:tcPr>
          <w:p w14:paraId="50857884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D41F6" w14:textId="1E0094A1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677,511</w:t>
            </w:r>
          </w:p>
        </w:tc>
        <w:tc>
          <w:tcPr>
            <w:tcW w:w="270" w:type="dxa"/>
          </w:tcPr>
          <w:p w14:paraId="19884453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1E258" w14:textId="563DE02C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33,395</w:t>
            </w:r>
          </w:p>
        </w:tc>
        <w:tc>
          <w:tcPr>
            <w:tcW w:w="270" w:type="dxa"/>
          </w:tcPr>
          <w:p w14:paraId="12451AAB" w14:textId="77777777" w:rsidR="0092412E" w:rsidRPr="00C638A7" w:rsidRDefault="009241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CDDA7" w14:textId="1FCC90BD" w:rsidR="0092412E" w:rsidRPr="00C638A7" w:rsidRDefault="00FC052E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1,608,688</w:t>
            </w:r>
          </w:p>
        </w:tc>
      </w:tr>
    </w:tbl>
    <w:p w14:paraId="7D5CFA7B" w14:textId="18A23DCD" w:rsidR="00D715E5" w:rsidRPr="00C638A7" w:rsidRDefault="00D715E5">
      <w:pPr>
        <w:rPr>
          <w:rFonts w:asciiTheme="majorBidi" w:hAnsiTheme="majorBidi" w:cstheme="majorBidi"/>
          <w:sz w:val="30"/>
          <w:szCs w:val="30"/>
        </w:rPr>
      </w:pPr>
    </w:p>
    <w:p w14:paraId="23298ECE" w14:textId="77777777" w:rsidR="00D715E5" w:rsidRPr="00C638A7" w:rsidRDefault="00D7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639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9"/>
        <w:gridCol w:w="270"/>
        <w:gridCol w:w="990"/>
        <w:gridCol w:w="270"/>
        <w:gridCol w:w="1080"/>
        <w:gridCol w:w="270"/>
        <w:gridCol w:w="1170"/>
        <w:gridCol w:w="270"/>
        <w:gridCol w:w="990"/>
        <w:gridCol w:w="270"/>
        <w:gridCol w:w="990"/>
      </w:tblGrid>
      <w:tr w:rsidR="00447E3C" w:rsidRPr="00C638A7" w14:paraId="636BE5F4" w14:textId="77777777" w:rsidTr="006128BC">
        <w:tc>
          <w:tcPr>
            <w:tcW w:w="3069" w:type="dxa"/>
            <w:hideMark/>
          </w:tcPr>
          <w:p w14:paraId="091F9EA4" w14:textId="47680A39" w:rsidR="00447E3C" w:rsidRPr="00C638A7" w:rsidRDefault="00447E3C" w:rsidP="00447E3C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0" w:type="dxa"/>
            <w:gridSpan w:val="10"/>
          </w:tcPr>
          <w:p w14:paraId="1D15ABC8" w14:textId="741FC2EE" w:rsidR="00447E3C" w:rsidRPr="00C638A7" w:rsidRDefault="00447E3C" w:rsidP="00447E3C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E3C" w:rsidRPr="00C638A7" w14:paraId="143D018F" w14:textId="77777777" w:rsidTr="006128BC">
        <w:tc>
          <w:tcPr>
            <w:tcW w:w="3069" w:type="dxa"/>
          </w:tcPr>
          <w:p w14:paraId="3D61BABA" w14:textId="77777777" w:rsidR="00447E3C" w:rsidRPr="00C638A7" w:rsidRDefault="00447E3C" w:rsidP="00447E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45396D" w14:textId="77777777" w:rsidR="00447E3C" w:rsidRPr="00C638A7" w:rsidRDefault="00447E3C" w:rsidP="00447E3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0" w:type="dxa"/>
            <w:gridSpan w:val="9"/>
            <w:vAlign w:val="bottom"/>
            <w:hideMark/>
          </w:tcPr>
          <w:p w14:paraId="1FB8EBDB" w14:textId="77777777" w:rsidR="00447E3C" w:rsidRPr="00C638A7" w:rsidRDefault="00447E3C" w:rsidP="00447E3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47E3C" w:rsidRPr="00C638A7" w14:paraId="6A14320D" w14:textId="77777777" w:rsidTr="006128BC">
        <w:tc>
          <w:tcPr>
            <w:tcW w:w="3069" w:type="dxa"/>
            <w:vAlign w:val="bottom"/>
            <w:hideMark/>
          </w:tcPr>
          <w:p w14:paraId="03718BFE" w14:textId="00F367FD" w:rsidR="00447E3C" w:rsidRPr="00C638A7" w:rsidRDefault="00447E3C" w:rsidP="00447E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361435DD" w14:textId="77777777" w:rsidR="00447E3C" w:rsidRPr="00C638A7" w:rsidRDefault="00447E3C" w:rsidP="00447E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6327AB" w14:textId="77777777" w:rsidR="00447E3C" w:rsidRPr="00C638A7" w:rsidRDefault="00447E3C" w:rsidP="00447E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6F5906E" w14:textId="77777777" w:rsidR="00447E3C" w:rsidRPr="00C638A7" w:rsidRDefault="00447E3C" w:rsidP="00447E3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5B2A67A" w14:textId="77777777" w:rsidR="00447E3C" w:rsidRPr="00C638A7" w:rsidRDefault="00447E3C" w:rsidP="00447E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959FB" w14:textId="77777777" w:rsidR="00447E3C" w:rsidRPr="00C638A7" w:rsidRDefault="00447E3C" w:rsidP="00447E3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48EDCCD9" w14:textId="77777777" w:rsidR="00447E3C" w:rsidRPr="00C638A7" w:rsidRDefault="00447E3C" w:rsidP="00447E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5D8726D" w14:textId="77777777" w:rsidR="00447E3C" w:rsidRPr="00C638A7" w:rsidRDefault="00447E3C" w:rsidP="00447E3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BAAB862" w14:textId="77777777" w:rsidR="00447E3C" w:rsidRPr="00C638A7" w:rsidRDefault="00447E3C" w:rsidP="00447E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F7059F3" w14:textId="77777777" w:rsidR="00447E3C" w:rsidRPr="00C638A7" w:rsidRDefault="00447E3C" w:rsidP="00447E3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4378AA8" w14:textId="77777777" w:rsidR="00447E3C" w:rsidRPr="00C638A7" w:rsidRDefault="00447E3C" w:rsidP="00447E3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1CF1E88" w14:textId="77777777" w:rsidR="00447E3C" w:rsidRPr="00C638A7" w:rsidRDefault="00447E3C" w:rsidP="00447E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1D31689" w14:textId="77777777" w:rsidR="00447E3C" w:rsidRPr="00C638A7" w:rsidRDefault="00447E3C" w:rsidP="00447E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47E3C" w:rsidRPr="00C638A7" w14:paraId="1B9A7E5E" w14:textId="77777777" w:rsidTr="006128BC">
        <w:tc>
          <w:tcPr>
            <w:tcW w:w="3069" w:type="dxa"/>
            <w:hideMark/>
          </w:tcPr>
          <w:p w14:paraId="23D103FA" w14:textId="77777777" w:rsidR="00447E3C" w:rsidRPr="00C638A7" w:rsidRDefault="00447E3C" w:rsidP="00447E3C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10"/>
          </w:tcPr>
          <w:p w14:paraId="24924CD6" w14:textId="77777777" w:rsidR="00447E3C" w:rsidRPr="00C638A7" w:rsidRDefault="00447E3C" w:rsidP="00447E3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E3C" w:rsidRPr="00C638A7" w14:paraId="4265FBCF" w14:textId="77777777" w:rsidTr="006128BC">
        <w:tc>
          <w:tcPr>
            <w:tcW w:w="3069" w:type="dxa"/>
            <w:shd w:val="clear" w:color="auto" w:fill="auto"/>
          </w:tcPr>
          <w:p w14:paraId="32B9C3DD" w14:textId="389479CC" w:rsidR="00447E3C" w:rsidRPr="00C638A7" w:rsidRDefault="00447E3C" w:rsidP="00447E3C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6570" w:type="dxa"/>
            <w:gridSpan w:val="10"/>
            <w:shd w:val="clear" w:color="auto" w:fill="auto"/>
          </w:tcPr>
          <w:p w14:paraId="1B9BC875" w14:textId="77777777" w:rsidR="00447E3C" w:rsidRPr="00C638A7" w:rsidRDefault="00447E3C" w:rsidP="00447E3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5EBA" w:rsidRPr="00C638A7" w14:paraId="16DAB956" w14:textId="77777777" w:rsidTr="006128BC">
        <w:tc>
          <w:tcPr>
            <w:tcW w:w="3069" w:type="dxa"/>
            <w:shd w:val="clear" w:color="auto" w:fill="auto"/>
          </w:tcPr>
          <w:p w14:paraId="10EEA0B6" w14:textId="77777777" w:rsidR="00C85EBA" w:rsidRPr="00C638A7" w:rsidRDefault="00C85EBA" w:rsidP="00C85E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D982150" w14:textId="77777777" w:rsidR="00C85EBA" w:rsidRPr="00C638A7" w:rsidRDefault="00C85EBA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2C092" w14:textId="6B483FD1" w:rsidR="00C85EBA" w:rsidRPr="00C638A7" w:rsidRDefault="00C85EBA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E277F4" w14:textId="77777777" w:rsidR="00C85EBA" w:rsidRPr="00C638A7" w:rsidRDefault="00C85EBA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0C075" w14:textId="20C61CB6" w:rsidR="00C85EBA" w:rsidRPr="00C638A7" w:rsidRDefault="00C85EBA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8402CC" w14:textId="77777777" w:rsidR="00C85EBA" w:rsidRPr="00C638A7" w:rsidRDefault="00C85EBA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C3216" w14:textId="3457A0F1" w:rsidR="00C85EBA" w:rsidRPr="00C638A7" w:rsidRDefault="00C85EBA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A5813" w14:textId="77777777" w:rsidR="00C85EBA" w:rsidRPr="00C638A7" w:rsidRDefault="00C85EBA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A1A1D3" w14:textId="67C965EA" w:rsidR="00C85EBA" w:rsidRPr="00C638A7" w:rsidRDefault="00C85EBA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C9FC15" w14:textId="77777777" w:rsidR="00C85EBA" w:rsidRPr="00C638A7" w:rsidRDefault="00C85EBA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8A910" w14:textId="40580608" w:rsidR="00C85EBA" w:rsidRPr="00C638A7" w:rsidRDefault="00C85EBA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F02" w:rsidRPr="00C638A7" w14:paraId="4392EA27" w14:textId="77777777" w:rsidTr="006128BC">
        <w:tc>
          <w:tcPr>
            <w:tcW w:w="3069" w:type="dxa"/>
            <w:shd w:val="clear" w:color="auto" w:fill="auto"/>
          </w:tcPr>
          <w:p w14:paraId="6004C8A5" w14:textId="197CA48A" w:rsidR="00DF3F02" w:rsidRPr="00C638A7" w:rsidRDefault="006128BC" w:rsidP="00DF3F0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C638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29248D2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062D4" w14:textId="203D7A7B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10,786 </w:t>
            </w:r>
          </w:p>
        </w:tc>
        <w:tc>
          <w:tcPr>
            <w:tcW w:w="270" w:type="dxa"/>
            <w:shd w:val="clear" w:color="auto" w:fill="auto"/>
          </w:tcPr>
          <w:p w14:paraId="76DC1DE1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329C9" w14:textId="21B8F380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10,786 </w:t>
            </w:r>
          </w:p>
        </w:tc>
        <w:tc>
          <w:tcPr>
            <w:tcW w:w="270" w:type="dxa"/>
            <w:shd w:val="clear" w:color="auto" w:fill="auto"/>
          </w:tcPr>
          <w:p w14:paraId="5E16F755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B66B3" w14:textId="096A5573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3FAD4D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E85FBB" w14:textId="126005DF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D4CF8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E9D3D" w14:textId="20F85EBA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10,786</w:t>
            </w:r>
          </w:p>
        </w:tc>
      </w:tr>
      <w:tr w:rsidR="00DF3F02" w:rsidRPr="00C638A7" w14:paraId="3A89DC2A" w14:textId="77777777" w:rsidTr="006128BC">
        <w:trPr>
          <w:trHeight w:val="119"/>
        </w:trPr>
        <w:tc>
          <w:tcPr>
            <w:tcW w:w="3069" w:type="dxa"/>
            <w:shd w:val="clear" w:color="auto" w:fill="auto"/>
          </w:tcPr>
          <w:p w14:paraId="762DAE76" w14:textId="77777777" w:rsidR="00DF3F02" w:rsidRPr="00C638A7" w:rsidRDefault="00DF3F02" w:rsidP="00DF3F0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ACBF8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FC089" w14:textId="3F2B42AB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      80,600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4A20A2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2D106" w14:textId="05FE3726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A9BBC8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5B102" w14:textId="0419491E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62,061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49343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823CA5" w14:textId="62DBD861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D4E79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4B34" w14:textId="68E782A8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88,466</w:t>
            </w:r>
          </w:p>
        </w:tc>
      </w:tr>
      <w:tr w:rsidR="00867C41" w:rsidRPr="00C638A7" w14:paraId="3DC1AB4B" w14:textId="77777777" w:rsidTr="006128BC">
        <w:trPr>
          <w:trHeight w:val="119"/>
        </w:trPr>
        <w:tc>
          <w:tcPr>
            <w:tcW w:w="3069" w:type="dxa"/>
            <w:shd w:val="clear" w:color="auto" w:fill="auto"/>
          </w:tcPr>
          <w:p w14:paraId="3006299A" w14:textId="2AB72C7C" w:rsidR="00867C41" w:rsidRPr="00C638A7" w:rsidRDefault="00F447F0" w:rsidP="00DF3F0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6C645" w14:textId="77777777" w:rsidR="00867C41" w:rsidRPr="00C638A7" w:rsidRDefault="00867C41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1304A" w14:textId="36E2B7C5" w:rsidR="00867C41" w:rsidRPr="00C638A7" w:rsidRDefault="00F447F0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7,401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65E07" w14:textId="77777777" w:rsidR="00867C41" w:rsidRPr="00C638A7" w:rsidRDefault="00867C41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EF8A" w14:textId="2BAAE649" w:rsidR="00867C41" w:rsidRPr="00C638A7" w:rsidRDefault="00F447F0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F2F11" w14:textId="77777777" w:rsidR="00867C41" w:rsidRPr="00C638A7" w:rsidRDefault="00867C41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D5FEA" w14:textId="5651597B" w:rsidR="00867C41" w:rsidRPr="00C638A7" w:rsidRDefault="00F447F0" w:rsidP="00F44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576F3" w14:textId="77777777" w:rsidR="00867C41" w:rsidRPr="00C638A7" w:rsidRDefault="00867C41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212FD4" w14:textId="09E2B128" w:rsidR="00867C41" w:rsidRPr="00C638A7" w:rsidRDefault="00F447F0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34B2E8" w14:textId="77777777" w:rsidR="00867C41" w:rsidRPr="00C638A7" w:rsidRDefault="00867C41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02E6B" w14:textId="35F63A28" w:rsidR="00867C41" w:rsidRPr="00C638A7" w:rsidRDefault="00F447F0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7,401</w:t>
            </w:r>
          </w:p>
        </w:tc>
      </w:tr>
      <w:tr w:rsidR="006128BC" w:rsidRPr="00C638A7" w14:paraId="11356B31" w14:textId="77777777" w:rsidTr="006128BC">
        <w:trPr>
          <w:trHeight w:val="119"/>
        </w:trPr>
        <w:tc>
          <w:tcPr>
            <w:tcW w:w="3069" w:type="dxa"/>
            <w:shd w:val="clear" w:color="auto" w:fill="auto"/>
          </w:tcPr>
          <w:p w14:paraId="5E0861D9" w14:textId="1D4B6AB6" w:rsidR="006128BC" w:rsidRPr="00C638A7" w:rsidRDefault="006128BC" w:rsidP="00DF3F0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EB91F" w14:textId="77777777" w:rsidR="006128BC" w:rsidRPr="00C638A7" w:rsidRDefault="006128B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9455" w14:textId="05882C15" w:rsidR="006128BC" w:rsidRPr="00C638A7" w:rsidRDefault="00FC052E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17,116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751F4" w14:textId="77777777" w:rsidR="006128BC" w:rsidRPr="00C638A7" w:rsidRDefault="006128B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FDCA6" w14:textId="5B66CDFD" w:rsidR="006128BC" w:rsidRPr="00C638A7" w:rsidRDefault="00FC052E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0B26F" w14:textId="77777777" w:rsidR="006128BC" w:rsidRPr="00C638A7" w:rsidRDefault="006128B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15E8" w14:textId="11F947B1" w:rsidR="006128BC" w:rsidRPr="00C638A7" w:rsidRDefault="00FC052E" w:rsidP="00F44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726FF" w14:textId="77777777" w:rsidR="006128BC" w:rsidRPr="00C638A7" w:rsidRDefault="006128B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EFC394" w14:textId="2340108B" w:rsidR="006128BC" w:rsidRPr="00C638A7" w:rsidRDefault="00FC052E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ECE6C" w14:textId="77777777" w:rsidR="006128BC" w:rsidRPr="00C638A7" w:rsidRDefault="006128B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CDEB" w14:textId="32AAA856" w:rsidR="006128BC" w:rsidRPr="00C638A7" w:rsidRDefault="00FC052E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17,116</w:t>
            </w:r>
          </w:p>
        </w:tc>
      </w:tr>
      <w:tr w:rsidR="00DF3F02" w:rsidRPr="00C638A7" w14:paraId="2CD9CEDF" w14:textId="77777777" w:rsidTr="006128BC">
        <w:tc>
          <w:tcPr>
            <w:tcW w:w="3069" w:type="dxa"/>
            <w:tcBorders>
              <w:left w:val="nil"/>
              <w:right w:val="nil"/>
            </w:tcBorders>
          </w:tcPr>
          <w:p w14:paraId="68520392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FE36A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A41826" w14:textId="36F96E33" w:rsidR="00DF3F02" w:rsidRPr="00C638A7" w:rsidRDefault="00FC052E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115,903</w:t>
            </w:r>
          </w:p>
        </w:tc>
        <w:tc>
          <w:tcPr>
            <w:tcW w:w="270" w:type="dxa"/>
          </w:tcPr>
          <w:p w14:paraId="7C3F3DF2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86C72" w14:textId="7870D9CF" w:rsidR="00DF3F02" w:rsidRPr="00C638A7" w:rsidRDefault="00FC052E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61,708</w:t>
            </w:r>
          </w:p>
        </w:tc>
        <w:tc>
          <w:tcPr>
            <w:tcW w:w="270" w:type="dxa"/>
          </w:tcPr>
          <w:p w14:paraId="0CA50AE3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9F6628" w14:textId="7BD3819C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62,061</w:t>
            </w:r>
          </w:p>
        </w:tc>
        <w:tc>
          <w:tcPr>
            <w:tcW w:w="270" w:type="dxa"/>
          </w:tcPr>
          <w:p w14:paraId="281ECF25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FD8446" w14:textId="718052E1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8565B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A5D49A" w14:textId="69D59FDF" w:rsidR="00DF3F02" w:rsidRPr="00C638A7" w:rsidRDefault="00FC052E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123,769</w:t>
            </w:r>
          </w:p>
        </w:tc>
      </w:tr>
      <w:tr w:rsidR="00DF3F02" w:rsidRPr="00C638A7" w14:paraId="3535A5BC" w14:textId="77777777" w:rsidTr="006128BC">
        <w:tc>
          <w:tcPr>
            <w:tcW w:w="3069" w:type="dxa"/>
          </w:tcPr>
          <w:p w14:paraId="524C9AFF" w14:textId="77777777" w:rsidR="00DF3F02" w:rsidRPr="00C638A7" w:rsidRDefault="00DF3F02" w:rsidP="00DF3F0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20E4B41E" w14:textId="3A70F697" w:rsidR="00DF3F02" w:rsidRPr="00C638A7" w:rsidRDefault="00DF3F02" w:rsidP="00DF3F0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0DEB493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AC21E6D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63031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4378BA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B68DC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72B257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07517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08EA1E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A56FE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FB81CCC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F02" w:rsidRPr="00C638A7" w14:paraId="53B5FC2E" w14:textId="77777777" w:rsidTr="006128BC">
        <w:tc>
          <w:tcPr>
            <w:tcW w:w="3069" w:type="dxa"/>
          </w:tcPr>
          <w:p w14:paraId="4CE160A3" w14:textId="1200A7DF" w:rsidR="00DF3F02" w:rsidRPr="00C638A7" w:rsidRDefault="00DF3F02" w:rsidP="00DF3F0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D452ED8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23084E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291A4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A43B3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4256E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CF375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4AB23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B66389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5687F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568EED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F02" w:rsidRPr="00C638A7" w14:paraId="168BCBA3" w14:textId="77777777" w:rsidTr="006128BC">
        <w:tc>
          <w:tcPr>
            <w:tcW w:w="3069" w:type="dxa"/>
          </w:tcPr>
          <w:p w14:paraId="6623FF27" w14:textId="264FE5A0" w:rsidR="00DF3F02" w:rsidRPr="00C638A7" w:rsidRDefault="006128BC" w:rsidP="00DF3F0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C638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270" w:type="dxa"/>
          </w:tcPr>
          <w:p w14:paraId="0E005D8D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11B0A8" w14:textId="6CC15293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10,721</w:t>
            </w:r>
          </w:p>
        </w:tc>
        <w:tc>
          <w:tcPr>
            <w:tcW w:w="270" w:type="dxa"/>
          </w:tcPr>
          <w:p w14:paraId="24B2ECFB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3A2BC0" w14:textId="70E56AF9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10,721</w:t>
            </w:r>
          </w:p>
        </w:tc>
        <w:tc>
          <w:tcPr>
            <w:tcW w:w="270" w:type="dxa"/>
          </w:tcPr>
          <w:p w14:paraId="75AD6B65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DEB45" w14:textId="0B95E741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766FE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770F91" w14:textId="64AACAFB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CF9BB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53C6D" w14:textId="55DF37F5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10,721</w:t>
            </w:r>
          </w:p>
        </w:tc>
      </w:tr>
      <w:tr w:rsidR="00DF3F02" w:rsidRPr="00C638A7" w14:paraId="399894F5" w14:textId="77777777" w:rsidTr="006128BC">
        <w:trPr>
          <w:trHeight w:val="119"/>
        </w:trPr>
        <w:tc>
          <w:tcPr>
            <w:tcW w:w="3069" w:type="dxa"/>
          </w:tcPr>
          <w:p w14:paraId="0C0FDBDF" w14:textId="77777777" w:rsidR="00DF3F02" w:rsidRPr="00C638A7" w:rsidRDefault="00DF3F02" w:rsidP="00DF3F0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5772C191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78C36C" w14:textId="18B94BA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98,644</w:t>
            </w:r>
          </w:p>
        </w:tc>
        <w:tc>
          <w:tcPr>
            <w:tcW w:w="270" w:type="dxa"/>
            <w:vAlign w:val="bottom"/>
          </w:tcPr>
          <w:p w14:paraId="7BEDE7B6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DF3D61" w14:textId="3CC20C2A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25,396</w:t>
            </w:r>
          </w:p>
        </w:tc>
        <w:tc>
          <w:tcPr>
            <w:tcW w:w="270" w:type="dxa"/>
            <w:vAlign w:val="bottom"/>
          </w:tcPr>
          <w:p w14:paraId="3F42B3A4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F268BA" w14:textId="33FF6AA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85,811</w:t>
            </w:r>
          </w:p>
        </w:tc>
        <w:tc>
          <w:tcPr>
            <w:tcW w:w="270" w:type="dxa"/>
            <w:vAlign w:val="bottom"/>
          </w:tcPr>
          <w:p w14:paraId="7AA892B7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116D18" w14:textId="0E908DB3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92F9E0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88DD24" w14:textId="3233BB4F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111,207</w:t>
            </w:r>
          </w:p>
        </w:tc>
      </w:tr>
      <w:tr w:rsidR="006128BC" w:rsidRPr="00C638A7" w14:paraId="4E729781" w14:textId="77777777" w:rsidTr="006128BC">
        <w:trPr>
          <w:trHeight w:val="119"/>
        </w:trPr>
        <w:tc>
          <w:tcPr>
            <w:tcW w:w="3069" w:type="dxa"/>
          </w:tcPr>
          <w:p w14:paraId="06FD11B2" w14:textId="1D2B1458" w:rsidR="006128BC" w:rsidRPr="00C638A7" w:rsidRDefault="006128BC" w:rsidP="00DF3F0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  <w:vAlign w:val="bottom"/>
          </w:tcPr>
          <w:p w14:paraId="359C97A1" w14:textId="77777777" w:rsidR="006128BC" w:rsidRPr="00C638A7" w:rsidRDefault="006128B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71DDA5" w14:textId="6A0B94C0" w:rsidR="006128BC" w:rsidRPr="00C638A7" w:rsidRDefault="009E791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26,804</w:t>
            </w:r>
          </w:p>
        </w:tc>
        <w:tc>
          <w:tcPr>
            <w:tcW w:w="270" w:type="dxa"/>
            <w:vAlign w:val="bottom"/>
          </w:tcPr>
          <w:p w14:paraId="5250DAD5" w14:textId="77777777" w:rsidR="006128BC" w:rsidRPr="00C638A7" w:rsidRDefault="006128B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E7F9B2" w14:textId="59B91F44" w:rsidR="006128BC" w:rsidRPr="00C638A7" w:rsidRDefault="009E791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26,804</w:t>
            </w:r>
          </w:p>
        </w:tc>
        <w:tc>
          <w:tcPr>
            <w:tcW w:w="270" w:type="dxa"/>
            <w:vAlign w:val="bottom"/>
          </w:tcPr>
          <w:p w14:paraId="1862CCC0" w14:textId="77777777" w:rsidR="006128BC" w:rsidRPr="00C638A7" w:rsidRDefault="006128B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5A63D" w14:textId="2DF1661F" w:rsidR="006128BC" w:rsidRPr="00C638A7" w:rsidRDefault="009E791C" w:rsidP="009E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D73D63" w14:textId="77777777" w:rsidR="006128BC" w:rsidRPr="00C638A7" w:rsidRDefault="006128B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5AE6E3" w14:textId="173D60E3" w:rsidR="006128BC" w:rsidRPr="00C638A7" w:rsidRDefault="009E791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589045" w14:textId="77777777" w:rsidR="006128BC" w:rsidRPr="00C638A7" w:rsidRDefault="006128B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A38001" w14:textId="2B861A4E" w:rsidR="006128BC" w:rsidRPr="00C638A7" w:rsidRDefault="009E791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26,804</w:t>
            </w:r>
          </w:p>
        </w:tc>
      </w:tr>
      <w:tr w:rsidR="00DF3F02" w:rsidRPr="00C638A7" w14:paraId="41CD645D" w14:textId="77777777" w:rsidTr="006128BC">
        <w:tc>
          <w:tcPr>
            <w:tcW w:w="3069" w:type="dxa"/>
            <w:tcBorders>
              <w:left w:val="nil"/>
              <w:right w:val="nil"/>
            </w:tcBorders>
          </w:tcPr>
          <w:p w14:paraId="2887F282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F1F9A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BF729" w14:textId="2E81E263" w:rsidR="00DF3F02" w:rsidRPr="00C638A7" w:rsidRDefault="009E791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136,169</w:t>
            </w:r>
          </w:p>
        </w:tc>
        <w:tc>
          <w:tcPr>
            <w:tcW w:w="270" w:type="dxa"/>
          </w:tcPr>
          <w:p w14:paraId="57E5E425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E40C6" w14:textId="72E6A9CC" w:rsidR="00DF3F02" w:rsidRPr="00C638A7" w:rsidRDefault="009E791C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62,921</w:t>
            </w:r>
          </w:p>
        </w:tc>
        <w:tc>
          <w:tcPr>
            <w:tcW w:w="270" w:type="dxa"/>
          </w:tcPr>
          <w:p w14:paraId="05B7C3E6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30B78" w14:textId="15CCFF9B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85,811</w:t>
            </w:r>
          </w:p>
        </w:tc>
        <w:tc>
          <w:tcPr>
            <w:tcW w:w="270" w:type="dxa"/>
          </w:tcPr>
          <w:p w14:paraId="223BEE49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312B60" w14:textId="076BB4DB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9FF4F" w14:textId="77777777" w:rsidR="00DF3F02" w:rsidRPr="00C638A7" w:rsidRDefault="00DF3F02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42FDE" w14:textId="251F3D34" w:rsidR="00DF3F02" w:rsidRPr="00C638A7" w:rsidRDefault="009E791C" w:rsidP="009E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148,732</w:t>
            </w:r>
          </w:p>
        </w:tc>
      </w:tr>
    </w:tbl>
    <w:p w14:paraId="74E29638" w14:textId="33A9E266" w:rsidR="00F76B83" w:rsidRPr="00C638A7" w:rsidRDefault="00F76B83" w:rsidP="00F7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BAA2DA" w14:textId="07D797AE" w:rsidR="006354F2" w:rsidRPr="00C638A7" w:rsidRDefault="006354F2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03065DD7" w14:textId="77777777" w:rsidR="005C61FC" w:rsidRPr="00C638A7" w:rsidRDefault="005C61FC" w:rsidP="0099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323288" w14:textId="58842BA2" w:rsidR="00F753A6" w:rsidRPr="00C638A7" w:rsidRDefault="00556E85" w:rsidP="005C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18AD259" w14:textId="77777777" w:rsidR="00F753A6" w:rsidRPr="00C638A7" w:rsidRDefault="00F75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12EAD7" w14:textId="4583DE4B" w:rsidR="002A009F" w:rsidRPr="00C638A7" w:rsidRDefault="000B6320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8C80496" w14:textId="77777777" w:rsidR="002A009F" w:rsidRPr="00C638A7" w:rsidRDefault="002A009F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7003D6" w:rsidRPr="00C638A7" w14:paraId="13D4903A" w14:textId="77777777" w:rsidTr="007003D6">
        <w:trPr>
          <w:tblHeader/>
        </w:trPr>
        <w:tc>
          <w:tcPr>
            <w:tcW w:w="2274" w:type="pct"/>
            <w:shd w:val="clear" w:color="auto" w:fill="auto"/>
          </w:tcPr>
          <w:p w14:paraId="1C64B71A" w14:textId="77777777" w:rsidR="007003D6" w:rsidRPr="00C638A7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5ED1144B" w14:textId="77777777" w:rsidR="007003D6" w:rsidRPr="00C638A7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160475C3" w14:textId="77777777" w:rsidR="007003D6" w:rsidRPr="00C638A7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44267EA0" w14:textId="77777777" w:rsidR="007003D6" w:rsidRPr="00C638A7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47E3C" w:rsidRPr="00C638A7" w14:paraId="66DDBE5E" w14:textId="77777777" w:rsidTr="007003D6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5CADBB37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0FF40506" w14:textId="010BAF05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  <w:shd w:val="clear" w:color="auto" w:fill="auto"/>
          </w:tcPr>
          <w:p w14:paraId="1F717B11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F8B0461" w14:textId="6F2D56C8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7333E8D5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9782D4A" w14:textId="5F0764BB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  <w:shd w:val="clear" w:color="auto" w:fill="auto"/>
          </w:tcPr>
          <w:p w14:paraId="026E37BE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5D2EEA" w14:textId="3B87B905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47E3C" w:rsidRPr="00C638A7" w14:paraId="0EEA542A" w14:textId="77777777" w:rsidTr="007003D6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63DD1A8D" w14:textId="77777777" w:rsidR="00447E3C" w:rsidRPr="00C638A7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34507D79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E3C" w:rsidRPr="00C638A7" w14:paraId="63935ABE" w14:textId="77777777" w:rsidTr="007003D6">
        <w:tc>
          <w:tcPr>
            <w:tcW w:w="2274" w:type="pct"/>
            <w:shd w:val="clear" w:color="auto" w:fill="auto"/>
          </w:tcPr>
          <w:p w14:paraId="4EAB947E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C638A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44" w:type="pct"/>
            <w:shd w:val="clear" w:color="auto" w:fill="auto"/>
          </w:tcPr>
          <w:p w14:paraId="276C7952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7770693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C43E953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45B10A2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499FDE1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2AD7136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2DD019B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E3C" w:rsidRPr="00C638A7" w14:paraId="25B55D95" w14:textId="77777777" w:rsidTr="007003D6">
        <w:tc>
          <w:tcPr>
            <w:tcW w:w="2274" w:type="pct"/>
            <w:shd w:val="clear" w:color="auto" w:fill="auto"/>
          </w:tcPr>
          <w:p w14:paraId="270D1726" w14:textId="55D623A5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267C23"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</w:p>
        </w:tc>
        <w:tc>
          <w:tcPr>
            <w:tcW w:w="544" w:type="pct"/>
            <w:shd w:val="clear" w:color="auto" w:fill="auto"/>
          </w:tcPr>
          <w:p w14:paraId="3C3DC467" w14:textId="0E641096" w:rsidR="00447E3C" w:rsidRPr="00C638A7" w:rsidRDefault="009949C4" w:rsidP="00447E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</w:t>
            </w:r>
            <w:r w:rsidR="00C80C1D"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50" w:type="pct"/>
            <w:shd w:val="clear" w:color="auto" w:fill="auto"/>
          </w:tcPr>
          <w:p w14:paraId="28A474B8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81E6D64" w14:textId="2106B1AE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23,504</w:t>
            </w:r>
          </w:p>
        </w:tc>
        <w:tc>
          <w:tcPr>
            <w:tcW w:w="150" w:type="pct"/>
            <w:shd w:val="clear" w:color="auto" w:fill="auto"/>
          </w:tcPr>
          <w:p w14:paraId="52577828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0A986C7" w14:textId="6C2B38A7" w:rsidR="00447E3C" w:rsidRPr="00C638A7" w:rsidRDefault="000004EB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2A43785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0F297C5" w14:textId="1C19D5A0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7E3C" w:rsidRPr="00C638A7" w14:paraId="0323F9A2" w14:textId="77777777" w:rsidTr="007003D6">
        <w:tc>
          <w:tcPr>
            <w:tcW w:w="2274" w:type="pct"/>
            <w:shd w:val="clear" w:color="auto" w:fill="auto"/>
          </w:tcPr>
          <w:p w14:paraId="39D3F5C5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544" w:type="pct"/>
            <w:shd w:val="clear" w:color="auto" w:fill="auto"/>
          </w:tcPr>
          <w:p w14:paraId="13885BD6" w14:textId="3D1C56A9" w:rsidR="00447E3C" w:rsidRPr="00C638A7" w:rsidRDefault="008F33A5" w:rsidP="00447E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5,739</w:t>
            </w:r>
          </w:p>
        </w:tc>
        <w:tc>
          <w:tcPr>
            <w:tcW w:w="150" w:type="pct"/>
            <w:shd w:val="clear" w:color="auto" w:fill="auto"/>
          </w:tcPr>
          <w:p w14:paraId="7137EF57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9E5CB34" w14:textId="2B0750A6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2,840</w:t>
            </w:r>
          </w:p>
        </w:tc>
        <w:tc>
          <w:tcPr>
            <w:tcW w:w="150" w:type="pct"/>
            <w:shd w:val="clear" w:color="auto" w:fill="auto"/>
          </w:tcPr>
          <w:p w14:paraId="4FB14143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E218A18" w14:textId="51296144" w:rsidR="00447E3C" w:rsidRPr="00C638A7" w:rsidRDefault="000004EB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7BBA3FE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48F28FC" w14:textId="7A59F153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7E3C" w:rsidRPr="00C638A7" w14:paraId="29F057CC" w14:textId="77777777" w:rsidTr="007003D6">
        <w:tc>
          <w:tcPr>
            <w:tcW w:w="2274" w:type="pct"/>
            <w:shd w:val="clear" w:color="auto" w:fill="auto"/>
          </w:tcPr>
          <w:p w14:paraId="162C642A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00B6E76" w14:textId="12CD0885" w:rsidR="00447E3C" w:rsidRPr="00C638A7" w:rsidRDefault="00C80C1D" w:rsidP="00447E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50" w:type="pct"/>
            <w:shd w:val="clear" w:color="auto" w:fill="auto"/>
          </w:tcPr>
          <w:p w14:paraId="11996F20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4648D253" w14:textId="6F02ECB1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150" w:type="pct"/>
            <w:shd w:val="clear" w:color="auto" w:fill="auto"/>
          </w:tcPr>
          <w:p w14:paraId="72B9A0BA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657F2F5" w14:textId="068BC957" w:rsidR="00447E3C" w:rsidRPr="00C638A7" w:rsidRDefault="000004EB" w:rsidP="00447E3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50" w:type="pct"/>
            <w:shd w:val="clear" w:color="auto" w:fill="auto"/>
          </w:tcPr>
          <w:p w14:paraId="071096B8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272D209" w14:textId="7FB746E9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447E3C" w:rsidRPr="00C638A7" w14:paraId="22744698" w14:textId="77777777" w:rsidTr="007003D6">
        <w:tc>
          <w:tcPr>
            <w:tcW w:w="2274" w:type="pct"/>
            <w:shd w:val="clear" w:color="auto" w:fill="auto"/>
          </w:tcPr>
          <w:p w14:paraId="0464ED41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E764F" w14:textId="050335D1" w:rsidR="00447E3C" w:rsidRPr="00C638A7" w:rsidRDefault="008F33A5" w:rsidP="00447E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13,384</w:t>
            </w:r>
          </w:p>
        </w:tc>
        <w:tc>
          <w:tcPr>
            <w:tcW w:w="150" w:type="pct"/>
            <w:shd w:val="clear" w:color="auto" w:fill="auto"/>
          </w:tcPr>
          <w:p w14:paraId="0D3D882C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DC0CD" w14:textId="37B13108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26,721</w:t>
            </w:r>
          </w:p>
        </w:tc>
        <w:tc>
          <w:tcPr>
            <w:tcW w:w="150" w:type="pct"/>
            <w:shd w:val="clear" w:color="auto" w:fill="auto"/>
          </w:tcPr>
          <w:p w14:paraId="1AFA3086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43310" w14:textId="130DB7C5" w:rsidR="00447E3C" w:rsidRPr="00C638A7" w:rsidRDefault="000004EB" w:rsidP="00447E3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50" w:type="pct"/>
            <w:shd w:val="clear" w:color="auto" w:fill="auto"/>
          </w:tcPr>
          <w:p w14:paraId="06C7B100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E0BB7" w14:textId="65AF0821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  <w:tr w:rsidR="00447E3C" w:rsidRPr="00C638A7" w14:paraId="695D5FB5" w14:textId="77777777" w:rsidTr="007003D6">
        <w:tc>
          <w:tcPr>
            <w:tcW w:w="2274" w:type="pct"/>
            <w:shd w:val="clear" w:color="auto" w:fill="auto"/>
          </w:tcPr>
          <w:p w14:paraId="7BB5192C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6D93A3F8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54064C04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09F1717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2457478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D91F263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30CB527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98E764D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47E3C" w:rsidRPr="00C638A7" w14:paraId="0CF73928" w14:textId="77777777" w:rsidTr="007003D6">
        <w:tc>
          <w:tcPr>
            <w:tcW w:w="2274" w:type="pct"/>
            <w:shd w:val="clear" w:color="auto" w:fill="auto"/>
          </w:tcPr>
          <w:p w14:paraId="43DA4FF1" w14:textId="2165F700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44" w:type="pct"/>
            <w:shd w:val="clear" w:color="auto" w:fill="auto"/>
          </w:tcPr>
          <w:p w14:paraId="2939B781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2641995F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DA58C42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302830A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269DFE9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2BFE037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609470A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47E3C" w:rsidRPr="00C638A7" w14:paraId="3E92006F" w14:textId="77777777" w:rsidTr="007003D6">
        <w:tc>
          <w:tcPr>
            <w:tcW w:w="2274" w:type="pct"/>
            <w:shd w:val="clear" w:color="auto" w:fill="auto"/>
          </w:tcPr>
          <w:p w14:paraId="035863F0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44" w:type="pct"/>
            <w:shd w:val="clear" w:color="auto" w:fill="auto"/>
          </w:tcPr>
          <w:p w14:paraId="70FEAEB3" w14:textId="66BB06E4" w:rsidR="00447E3C" w:rsidRPr="00C638A7" w:rsidRDefault="000004EB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16,751</w:t>
            </w:r>
          </w:p>
        </w:tc>
        <w:tc>
          <w:tcPr>
            <w:tcW w:w="150" w:type="pct"/>
            <w:shd w:val="clear" w:color="auto" w:fill="auto"/>
          </w:tcPr>
          <w:p w14:paraId="7580F1ED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ECDF653" w14:textId="20E7D416" w:rsidR="00447E3C" w:rsidRPr="00C638A7" w:rsidRDefault="00447E3C" w:rsidP="00447E3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18,471</w:t>
            </w:r>
          </w:p>
        </w:tc>
        <w:tc>
          <w:tcPr>
            <w:tcW w:w="150" w:type="pct"/>
            <w:shd w:val="clear" w:color="auto" w:fill="auto"/>
          </w:tcPr>
          <w:p w14:paraId="6E6FB746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ED6F2A3" w14:textId="55518493" w:rsidR="00447E3C" w:rsidRPr="00C638A7" w:rsidRDefault="000004EB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left="-108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1,060</w:t>
            </w:r>
          </w:p>
        </w:tc>
        <w:tc>
          <w:tcPr>
            <w:tcW w:w="150" w:type="pct"/>
            <w:shd w:val="clear" w:color="auto" w:fill="auto"/>
          </w:tcPr>
          <w:p w14:paraId="27273AF2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70D26B0" w14:textId="1F0E9BAD" w:rsidR="00447E3C" w:rsidRPr="00C638A7" w:rsidRDefault="00447E3C" w:rsidP="00447E3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447E3C" w:rsidRPr="00C638A7" w14:paraId="05A18EBD" w14:textId="77777777" w:rsidTr="007003D6">
        <w:tc>
          <w:tcPr>
            <w:tcW w:w="2274" w:type="pct"/>
            <w:shd w:val="clear" w:color="auto" w:fill="auto"/>
          </w:tcPr>
          <w:p w14:paraId="02277BA5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4" w:type="pct"/>
            <w:shd w:val="clear" w:color="auto" w:fill="auto"/>
          </w:tcPr>
          <w:p w14:paraId="3FBF09D6" w14:textId="11D676C1" w:rsidR="00447E3C" w:rsidRPr="00C638A7" w:rsidRDefault="000004EB" w:rsidP="00447E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949C4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C80C1D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150" w:type="pct"/>
            <w:shd w:val="clear" w:color="auto" w:fill="auto"/>
          </w:tcPr>
          <w:p w14:paraId="1EE9269F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17B5E00" w14:textId="79A54083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88,825</w:t>
            </w:r>
          </w:p>
        </w:tc>
        <w:tc>
          <w:tcPr>
            <w:tcW w:w="150" w:type="pct"/>
            <w:shd w:val="clear" w:color="auto" w:fill="auto"/>
          </w:tcPr>
          <w:p w14:paraId="24D227B4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D49E80D" w14:textId="04CDA12A" w:rsidR="00447E3C" w:rsidRPr="00C638A7" w:rsidRDefault="000004EB" w:rsidP="00447E3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150" w:type="pct"/>
            <w:shd w:val="clear" w:color="auto" w:fill="auto"/>
          </w:tcPr>
          <w:p w14:paraId="07581564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39488F" w14:textId="0803C412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2,128</w:t>
            </w:r>
          </w:p>
        </w:tc>
      </w:tr>
      <w:tr w:rsidR="00447E3C" w:rsidRPr="00C638A7" w14:paraId="411B9A99" w14:textId="77777777" w:rsidTr="007003D6">
        <w:tc>
          <w:tcPr>
            <w:tcW w:w="2274" w:type="pct"/>
            <w:shd w:val="clear" w:color="auto" w:fill="auto"/>
          </w:tcPr>
          <w:p w14:paraId="21ED94A5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shd w:val="clear" w:color="auto" w:fill="auto"/>
          </w:tcPr>
          <w:p w14:paraId="326C4952" w14:textId="7D19ECBF" w:rsidR="00447E3C" w:rsidRPr="00C638A7" w:rsidRDefault="00C80C1D" w:rsidP="00447E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004EB" w:rsidRPr="00C63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50" w:type="pct"/>
            <w:shd w:val="clear" w:color="auto" w:fill="auto"/>
          </w:tcPr>
          <w:p w14:paraId="7F459E49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CD64C02" w14:textId="103302C6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50" w:type="pct"/>
            <w:shd w:val="clear" w:color="auto" w:fill="auto"/>
          </w:tcPr>
          <w:p w14:paraId="342EBB60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FD712C2" w14:textId="5FAC7224" w:rsidR="00447E3C" w:rsidRPr="00C638A7" w:rsidRDefault="000004EB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8F7A837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FFD3D0A" w14:textId="0A43DCAB" w:rsidR="00447E3C" w:rsidRPr="00C638A7" w:rsidRDefault="00447E3C" w:rsidP="00447E3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7E3C" w:rsidRPr="00C638A7" w14:paraId="11973860" w14:textId="77777777" w:rsidTr="007003D6">
        <w:tc>
          <w:tcPr>
            <w:tcW w:w="2274" w:type="pct"/>
            <w:shd w:val="clear" w:color="auto" w:fill="auto"/>
          </w:tcPr>
          <w:p w14:paraId="3B98E05A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44" w:type="pct"/>
            <w:shd w:val="clear" w:color="auto" w:fill="auto"/>
          </w:tcPr>
          <w:p w14:paraId="72E3A227" w14:textId="359F4478" w:rsidR="00447E3C" w:rsidRPr="00C638A7" w:rsidRDefault="000004EB" w:rsidP="00447E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340,819</w:t>
            </w:r>
          </w:p>
        </w:tc>
        <w:tc>
          <w:tcPr>
            <w:tcW w:w="150" w:type="pct"/>
            <w:shd w:val="clear" w:color="auto" w:fill="auto"/>
          </w:tcPr>
          <w:p w14:paraId="21D09A9F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AC88154" w14:textId="2263997B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356,585</w:t>
            </w:r>
          </w:p>
        </w:tc>
        <w:tc>
          <w:tcPr>
            <w:tcW w:w="150" w:type="pct"/>
            <w:shd w:val="clear" w:color="auto" w:fill="auto"/>
          </w:tcPr>
          <w:p w14:paraId="59165CDD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9F572F6" w14:textId="75A3BD85" w:rsidR="00447E3C" w:rsidRPr="00C638A7" w:rsidRDefault="000004EB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84817B0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0C1B05A" w14:textId="753B0092" w:rsidR="00447E3C" w:rsidRPr="00C638A7" w:rsidRDefault="00447E3C" w:rsidP="00447E3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7E3C" w:rsidRPr="00C638A7" w14:paraId="1A7BD675" w14:textId="77777777" w:rsidTr="007003D6">
        <w:tc>
          <w:tcPr>
            <w:tcW w:w="2274" w:type="pct"/>
            <w:shd w:val="clear" w:color="auto" w:fill="auto"/>
          </w:tcPr>
          <w:p w14:paraId="715A7FE2" w14:textId="27315B92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 ๆ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7E8E61B" w14:textId="50B5DEA5" w:rsidR="00447E3C" w:rsidRPr="00C638A7" w:rsidRDefault="000004EB" w:rsidP="00447E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7,747</w:t>
            </w:r>
          </w:p>
        </w:tc>
        <w:tc>
          <w:tcPr>
            <w:tcW w:w="150" w:type="pct"/>
            <w:shd w:val="clear" w:color="auto" w:fill="auto"/>
          </w:tcPr>
          <w:p w14:paraId="7CD06DF3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631702CE" w14:textId="46902F4C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8,289</w:t>
            </w:r>
          </w:p>
        </w:tc>
        <w:tc>
          <w:tcPr>
            <w:tcW w:w="150" w:type="pct"/>
            <w:shd w:val="clear" w:color="auto" w:fill="auto"/>
          </w:tcPr>
          <w:p w14:paraId="04D378AC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3FC91E2C" w14:textId="39CC1A0A" w:rsidR="00447E3C" w:rsidRPr="00C638A7" w:rsidRDefault="000004EB" w:rsidP="00447E3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4,689</w:t>
            </w:r>
          </w:p>
        </w:tc>
        <w:tc>
          <w:tcPr>
            <w:tcW w:w="150" w:type="pct"/>
            <w:shd w:val="clear" w:color="auto" w:fill="auto"/>
          </w:tcPr>
          <w:p w14:paraId="219766F6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4855B133" w14:textId="3C221460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4,936</w:t>
            </w:r>
          </w:p>
        </w:tc>
      </w:tr>
      <w:tr w:rsidR="00447E3C" w:rsidRPr="00C638A7" w14:paraId="622DACD6" w14:textId="77777777" w:rsidTr="007003D6">
        <w:tc>
          <w:tcPr>
            <w:tcW w:w="2274" w:type="pct"/>
            <w:shd w:val="clear" w:color="auto" w:fill="auto"/>
          </w:tcPr>
          <w:p w14:paraId="1BDF13AF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2D77F" w14:textId="6F6AC4AD" w:rsidR="00447E3C" w:rsidRPr="00C638A7" w:rsidRDefault="003B28BC" w:rsidP="00447E3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9949C4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C80C1D"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150" w:type="pct"/>
            <w:shd w:val="clear" w:color="auto" w:fill="auto"/>
          </w:tcPr>
          <w:p w14:paraId="00120273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4AB0D" w14:textId="7421DD22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472,570</w:t>
            </w:r>
          </w:p>
        </w:tc>
        <w:tc>
          <w:tcPr>
            <w:tcW w:w="150" w:type="pct"/>
            <w:shd w:val="clear" w:color="auto" w:fill="auto"/>
          </w:tcPr>
          <w:p w14:paraId="3E52F12F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B68ED" w14:textId="732826B5" w:rsidR="00447E3C" w:rsidRPr="00C638A7" w:rsidRDefault="000004EB" w:rsidP="00447E3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6,376</w:t>
            </w:r>
          </w:p>
        </w:tc>
        <w:tc>
          <w:tcPr>
            <w:tcW w:w="150" w:type="pct"/>
            <w:shd w:val="clear" w:color="auto" w:fill="auto"/>
          </w:tcPr>
          <w:p w14:paraId="5DF4FF32" w14:textId="77777777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F1CB9" w14:textId="495B4B16" w:rsidR="00447E3C" w:rsidRPr="00C638A7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7,570</w:t>
            </w:r>
          </w:p>
        </w:tc>
      </w:tr>
    </w:tbl>
    <w:p w14:paraId="6BA86B45" w14:textId="77777777" w:rsidR="00B224FE" w:rsidRPr="00C638A7" w:rsidRDefault="00B224FE" w:rsidP="00E65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6F3756" w14:textId="32282B98" w:rsidR="0068393C" w:rsidRPr="00C638A7" w:rsidRDefault="0068393C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สัญญาแต่งตั้งผู้จัดจำหน่าย</w:t>
      </w:r>
    </w:p>
    <w:p w14:paraId="5B8FAE8D" w14:textId="77777777" w:rsidR="004332DB" w:rsidRPr="00C638A7" w:rsidRDefault="004332DB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71A2" w14:textId="71782DA3" w:rsidR="00AE7E22" w:rsidRPr="00C638A7" w:rsidRDefault="006719E5" w:rsidP="00AE7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638A7">
        <w:rPr>
          <w:rFonts w:asciiTheme="majorBidi" w:hAnsiTheme="majorBidi" w:cstheme="majorBidi"/>
          <w:sz w:val="30"/>
          <w:szCs w:val="30"/>
        </w:rPr>
        <w:t xml:space="preserve">18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638A7">
        <w:rPr>
          <w:rFonts w:asciiTheme="majorBidi" w:hAnsiTheme="majorBidi" w:cstheme="majorBidi"/>
          <w:sz w:val="30"/>
          <w:szCs w:val="30"/>
        </w:rPr>
        <w:t xml:space="preserve">2565 </w:t>
      </w:r>
      <w:r w:rsidR="0068393C" w:rsidRPr="00C638A7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บริษัทย่อยแห่งหนึ่งได้ทำสัญญาแต่งตั้งผู้จัดจำหน่ายกับบริษัท</w:t>
      </w:r>
      <w:r w:rsidRPr="00C638A7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="0068393C" w:rsidRPr="00C638A7">
        <w:rPr>
          <w:rFonts w:asciiTheme="majorBidi" w:hAnsiTheme="majorBidi" w:cstheme="majorBidi"/>
          <w:sz w:val="30"/>
          <w:szCs w:val="30"/>
          <w:cs/>
        </w:rPr>
        <w:t>แห่งหนึ่ง ให้เป็นผู้จัดจำหน่ายและกระจายสินค้าของบริษัท เพื่อเพิ่มช่องทางการจำหน่าย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ต่าง ๆ ภายใต้การดูแลของบริษัทดังกล่าว </w:t>
      </w:r>
      <w:r w:rsidR="0068393C" w:rsidRPr="00C638A7">
        <w:rPr>
          <w:rFonts w:asciiTheme="majorBidi" w:hAnsiTheme="majorBidi" w:cstheme="majorBidi"/>
          <w:sz w:val="30"/>
          <w:szCs w:val="30"/>
          <w:cs/>
        </w:rPr>
        <w:t>โดยมีระยะเวลาตั้งแต่</w:t>
      </w:r>
      <w:r w:rsidRPr="00C638A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8393C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393C" w:rsidRPr="00C638A7">
        <w:rPr>
          <w:rFonts w:asciiTheme="majorBidi" w:hAnsiTheme="majorBidi" w:cstheme="majorBidi"/>
          <w:sz w:val="30"/>
          <w:szCs w:val="30"/>
        </w:rPr>
        <w:t xml:space="preserve">1 </w:t>
      </w:r>
      <w:r w:rsidR="0068393C" w:rsidRPr="00C638A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8393C" w:rsidRPr="00C638A7">
        <w:rPr>
          <w:rFonts w:asciiTheme="majorBidi" w:hAnsiTheme="majorBidi" w:cstheme="majorBidi"/>
          <w:sz w:val="30"/>
          <w:szCs w:val="30"/>
        </w:rPr>
        <w:t xml:space="preserve">2565 </w:t>
      </w:r>
      <w:r w:rsidR="0068393C" w:rsidRPr="00C638A7">
        <w:rPr>
          <w:rFonts w:asciiTheme="majorBidi" w:hAnsiTheme="majorBidi" w:cstheme="majorBidi"/>
          <w:sz w:val="30"/>
          <w:szCs w:val="30"/>
          <w:cs/>
        </w:rPr>
        <w:t>ถึง</w:t>
      </w:r>
      <w:r w:rsidRPr="00C638A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8393C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393C" w:rsidRPr="00C638A7">
        <w:rPr>
          <w:rFonts w:asciiTheme="majorBidi" w:hAnsiTheme="majorBidi" w:cstheme="majorBidi"/>
          <w:sz w:val="30"/>
          <w:szCs w:val="30"/>
        </w:rPr>
        <w:t xml:space="preserve">31 </w:t>
      </w:r>
      <w:r w:rsidR="0068393C" w:rsidRPr="00C638A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8393C" w:rsidRPr="00C638A7">
        <w:rPr>
          <w:rFonts w:asciiTheme="majorBidi" w:hAnsiTheme="majorBidi" w:cstheme="majorBidi"/>
          <w:sz w:val="30"/>
          <w:szCs w:val="30"/>
        </w:rPr>
        <w:t>2568</w:t>
      </w:r>
    </w:p>
    <w:p w14:paraId="4D74B261" w14:textId="4B73A1CA" w:rsidR="006A360B" w:rsidRPr="00C638A7" w:rsidRDefault="006A360B" w:rsidP="006A3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2212A" w14:textId="77777777" w:rsidR="000371BF" w:rsidRPr="00C638A7" w:rsidRDefault="0003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3618B6E" w14:textId="4B8BD974" w:rsidR="006A360B" w:rsidRPr="00C638A7" w:rsidRDefault="006A360B" w:rsidP="006A360B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8A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08FB5D9" w14:textId="77777777" w:rsidR="006A360B" w:rsidRPr="00C638A7" w:rsidRDefault="006A360B" w:rsidP="006A3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17E965" w14:textId="507D7AD9" w:rsidR="006A360B" w:rsidRPr="00C638A7" w:rsidRDefault="00DD013A" w:rsidP="006A3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092E77" w:rsidRPr="00C638A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638A7">
        <w:rPr>
          <w:rFonts w:asciiTheme="majorBidi" w:hAnsiTheme="majorBidi" w:cstheme="majorBidi" w:hint="cs"/>
          <w:sz w:val="30"/>
          <w:szCs w:val="30"/>
          <w:cs/>
        </w:rPr>
        <w:t xml:space="preserve">ประชุมคณะกรรมการบริษัท เมื่อวันที่ </w:t>
      </w:r>
      <w:r w:rsidRPr="00C638A7">
        <w:rPr>
          <w:rFonts w:asciiTheme="majorBidi" w:hAnsiTheme="majorBidi" w:cstheme="majorBidi"/>
          <w:sz w:val="30"/>
          <w:szCs w:val="30"/>
        </w:rPr>
        <w:t>21</w:t>
      </w:r>
      <w:r w:rsidRPr="00C638A7">
        <w:rPr>
          <w:rFonts w:asciiTheme="majorBidi" w:hAnsiTheme="majorBidi" w:cstheme="majorBidi" w:hint="cs"/>
          <w:sz w:val="30"/>
          <w:szCs w:val="30"/>
          <w:cs/>
        </w:rPr>
        <w:t xml:space="preserve"> กุมภพันธ์ </w:t>
      </w:r>
      <w:r w:rsidRPr="00C638A7">
        <w:rPr>
          <w:rFonts w:asciiTheme="majorBidi" w:hAnsiTheme="majorBidi" w:cstheme="majorBidi"/>
          <w:sz w:val="30"/>
          <w:szCs w:val="30"/>
        </w:rPr>
        <w:t xml:space="preserve">2568 </w:t>
      </w:r>
      <w:r w:rsidR="00092E77" w:rsidRPr="00C638A7">
        <w:rPr>
          <w:rFonts w:asciiTheme="majorBidi" w:hAnsiTheme="majorBidi" w:cstheme="majorBidi" w:hint="cs"/>
          <w:sz w:val="30"/>
          <w:szCs w:val="30"/>
          <w:cs/>
        </w:rPr>
        <w:t>กรรมการบริษัท</w:t>
      </w:r>
      <w:r w:rsidRPr="00C638A7">
        <w:rPr>
          <w:rFonts w:asciiTheme="majorBidi" w:hAnsiTheme="majorBidi" w:cstheme="majorBidi" w:hint="cs"/>
          <w:sz w:val="30"/>
          <w:szCs w:val="30"/>
          <w:cs/>
        </w:rPr>
        <w:t>มีมติอนุมัติจ่ายเงินปันผล</w:t>
      </w:r>
      <w:r w:rsidR="00092E77" w:rsidRPr="00C638A7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092E77" w:rsidRPr="00C638A7">
        <w:rPr>
          <w:rFonts w:asciiTheme="majorBidi" w:hAnsiTheme="majorBidi" w:cstheme="majorBidi"/>
          <w:sz w:val="30"/>
          <w:szCs w:val="30"/>
          <w:cs/>
        </w:rPr>
        <w:br/>
      </w:r>
      <w:r w:rsidR="00092E77" w:rsidRPr="00C638A7">
        <w:rPr>
          <w:rFonts w:asciiTheme="majorBidi" w:hAnsiTheme="majorBidi" w:cstheme="majorBidi" w:hint="cs"/>
          <w:sz w:val="30"/>
          <w:szCs w:val="30"/>
          <w:cs/>
        </w:rPr>
        <w:t>ผลประกอบการปี</w:t>
      </w:r>
      <w:r w:rsidR="00092E77" w:rsidRPr="00C638A7">
        <w:rPr>
          <w:rFonts w:asciiTheme="majorBidi" w:hAnsiTheme="majorBidi" w:cstheme="majorBidi"/>
          <w:sz w:val="30"/>
          <w:szCs w:val="30"/>
        </w:rPr>
        <w:t xml:space="preserve"> 2567</w:t>
      </w:r>
      <w:r w:rsidRPr="00C638A7"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p w14:paraId="5059E4CF" w14:textId="77777777" w:rsidR="00DD013A" w:rsidRPr="00C638A7" w:rsidRDefault="00DD013A" w:rsidP="006A3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070"/>
        <w:gridCol w:w="1800"/>
        <w:gridCol w:w="270"/>
        <w:gridCol w:w="1350"/>
      </w:tblGrid>
      <w:tr w:rsidR="00DD013A" w:rsidRPr="00C638A7" w:rsidDel="00D43E7A" w14:paraId="39C4E188" w14:textId="77777777" w:rsidTr="009B363A">
        <w:trPr>
          <w:tblHeader/>
        </w:trPr>
        <w:tc>
          <w:tcPr>
            <w:tcW w:w="3510" w:type="dxa"/>
            <w:vAlign w:val="bottom"/>
          </w:tcPr>
          <w:p w14:paraId="57ECD0CC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312F4C2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7944775C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52A4102A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0CEBF4" w14:textId="77777777" w:rsidR="00DD013A" w:rsidRPr="00C638A7" w:rsidDel="00D43E7A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D013A" w:rsidRPr="00C638A7" w14:paraId="27F100BB" w14:textId="77777777" w:rsidTr="009B363A">
        <w:trPr>
          <w:tblHeader/>
        </w:trPr>
        <w:tc>
          <w:tcPr>
            <w:tcW w:w="3510" w:type="dxa"/>
          </w:tcPr>
          <w:p w14:paraId="510CFBD7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A265459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B7ED418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B9B56A4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794B7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638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D013A" w:rsidRPr="00C638A7" w14:paraId="14F9967C" w14:textId="77777777" w:rsidTr="009B363A">
        <w:tc>
          <w:tcPr>
            <w:tcW w:w="3510" w:type="dxa"/>
          </w:tcPr>
          <w:p w14:paraId="63B5CE03" w14:textId="0DA430F0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C638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50AD3F40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1606540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90A6A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B146E4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013A" w:rsidRPr="00865A82" w14:paraId="555637AE" w14:textId="77777777" w:rsidTr="009B363A">
        <w:tc>
          <w:tcPr>
            <w:tcW w:w="3510" w:type="dxa"/>
          </w:tcPr>
          <w:p w14:paraId="460EDE0D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070" w:type="dxa"/>
            <w:shd w:val="clear" w:color="auto" w:fill="auto"/>
          </w:tcPr>
          <w:p w14:paraId="43696BBE" w14:textId="3087D642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348F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3E573BC1" w14:textId="52247784" w:rsidR="00DD013A" w:rsidRPr="00C638A7" w:rsidRDefault="00CA3B45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5F3B0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39C2BE3" w14:textId="77777777" w:rsidR="00DD013A" w:rsidRPr="00C638A7" w:rsidRDefault="00DD013A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4C75F7" w14:textId="3D8FFD50" w:rsidR="00DD013A" w:rsidRPr="00865A82" w:rsidRDefault="005F3B04" w:rsidP="009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50,691</w:t>
            </w:r>
          </w:p>
        </w:tc>
      </w:tr>
    </w:tbl>
    <w:p w14:paraId="23D13DA5" w14:textId="77777777" w:rsidR="00DD013A" w:rsidRDefault="00DD013A" w:rsidP="006A3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D013A" w:rsidSect="00607E0C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2859A" w14:textId="77777777" w:rsidR="00921C1F" w:rsidRDefault="00921C1F" w:rsidP="004956B4">
      <w:r>
        <w:separator/>
      </w:r>
    </w:p>
  </w:endnote>
  <w:endnote w:type="continuationSeparator" w:id="0">
    <w:p w14:paraId="4E6F23C1" w14:textId="77777777" w:rsidR="00921C1F" w:rsidRDefault="00921C1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49E24" w14:textId="7B828E89" w:rsidR="0028034B" w:rsidRPr="00C85298" w:rsidRDefault="0028034B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0E33" w14:textId="77777777" w:rsidR="00607E0C" w:rsidRPr="00C85298" w:rsidRDefault="00607E0C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F4EE" w14:textId="77777777" w:rsidR="00607E0C" w:rsidRPr="00C85298" w:rsidRDefault="00607E0C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C10E" w14:textId="77777777" w:rsidR="003330A2" w:rsidRPr="00C85298" w:rsidRDefault="003330A2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D0006" w14:textId="77777777" w:rsidR="00607E0C" w:rsidRPr="00C85298" w:rsidRDefault="00607E0C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9DED" w14:textId="77777777" w:rsidR="004332DB" w:rsidRPr="00C85298" w:rsidRDefault="004332DB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5762F" w14:textId="77777777" w:rsidR="00921C1F" w:rsidRDefault="00921C1F" w:rsidP="004956B4">
      <w:r>
        <w:separator/>
      </w:r>
    </w:p>
  </w:footnote>
  <w:footnote w:type="continuationSeparator" w:id="0">
    <w:p w14:paraId="75BFEDEB" w14:textId="77777777" w:rsidR="00921C1F" w:rsidRDefault="00921C1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5B45B" w14:textId="77777777" w:rsidR="0028034B" w:rsidRDefault="0028034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19C4D0B7" w14:textId="77777777" w:rsidR="0028034B" w:rsidRPr="00401060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2E87C52A" w14:textId="03EA539D" w:rsidR="0028034B" w:rsidRPr="0064776F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291AB5">
      <w:rPr>
        <w:rFonts w:ascii="Angsana New" w:hAnsi="Angsana New"/>
        <w:bCs/>
        <w:iCs/>
        <w:sz w:val="32"/>
        <w:szCs w:val="32"/>
        <w:lang w:bidi="th-TH"/>
      </w:rPr>
      <w:t>7</w:t>
    </w:r>
  </w:p>
  <w:p w14:paraId="29A39714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4C475" w14:textId="77777777" w:rsidR="0028034B" w:rsidRDefault="0028034B" w:rsidP="00607E0C">
    <w:pPr>
      <w:pStyle w:val="acctmainheading"/>
      <w:tabs>
        <w:tab w:val="left" w:pos="90"/>
      </w:tabs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7831AA58" w14:textId="77777777" w:rsidR="0028034B" w:rsidRPr="00401060" w:rsidRDefault="0028034B" w:rsidP="00607E0C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2460FD1D" w14:textId="14ED72B8" w:rsidR="0028034B" w:rsidRPr="0064776F" w:rsidRDefault="0028034B" w:rsidP="00607E0C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3C2279">
      <w:rPr>
        <w:rFonts w:ascii="Angsana New" w:hAnsi="Angsana New"/>
        <w:bCs/>
        <w:iCs/>
        <w:sz w:val="32"/>
        <w:szCs w:val="32"/>
        <w:lang w:bidi="th-TH"/>
      </w:rPr>
      <w:t>7</w:t>
    </w:r>
  </w:p>
  <w:p w14:paraId="37DB00DA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5817D" w14:textId="77777777" w:rsidR="0028034B" w:rsidRDefault="0028034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63E56D01" w14:textId="77777777" w:rsidR="0028034B" w:rsidRPr="00401060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73939BF9" w14:textId="6DE0408C" w:rsidR="0028034B" w:rsidRPr="0064776F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3C2279">
      <w:rPr>
        <w:rFonts w:ascii="Angsana New" w:hAnsi="Angsana New"/>
        <w:bCs/>
        <w:iCs/>
        <w:sz w:val="32"/>
        <w:szCs w:val="32"/>
        <w:lang w:bidi="th-TH"/>
      </w:rPr>
      <w:t>7</w:t>
    </w:r>
  </w:p>
  <w:p w14:paraId="00D38CC8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F77D" w14:textId="77777777" w:rsidR="00607E0C" w:rsidRDefault="00607E0C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2B48611C" w14:textId="77777777" w:rsidR="00607E0C" w:rsidRPr="00401060" w:rsidRDefault="00607E0C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12C23BD4" w14:textId="7B28B19C" w:rsidR="00607E0C" w:rsidRPr="0064776F" w:rsidRDefault="00607E0C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827349">
      <w:rPr>
        <w:rFonts w:ascii="Angsana New" w:hAnsi="Angsana New"/>
        <w:bCs/>
        <w:iCs/>
        <w:sz w:val="32"/>
        <w:szCs w:val="32"/>
        <w:lang w:bidi="th-TH"/>
      </w:rPr>
      <w:t>7</w:t>
    </w:r>
  </w:p>
  <w:p w14:paraId="407DE086" w14:textId="77777777" w:rsidR="00607E0C" w:rsidRPr="00133A03" w:rsidRDefault="00607E0C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56E4B" w14:textId="77777777" w:rsidR="00607E0C" w:rsidRDefault="00607E0C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33D4D2F1" w14:textId="77777777" w:rsidR="00607E0C" w:rsidRPr="00401060" w:rsidRDefault="00607E0C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06AD3B07" w14:textId="1963F83E" w:rsidR="00607E0C" w:rsidRPr="0064776F" w:rsidRDefault="00607E0C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827349">
      <w:rPr>
        <w:rFonts w:ascii="Angsana New" w:hAnsi="Angsana New"/>
        <w:bCs/>
        <w:iCs/>
        <w:sz w:val="32"/>
        <w:szCs w:val="32"/>
        <w:lang w:bidi="th-TH"/>
      </w:rPr>
      <w:t>7</w:t>
    </w:r>
  </w:p>
  <w:p w14:paraId="3EBE2CFF" w14:textId="77777777" w:rsidR="00607E0C" w:rsidRPr="00133A03" w:rsidRDefault="00607E0C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64C8" w14:textId="77777777" w:rsidR="003330A2" w:rsidRDefault="003330A2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0E7F0F45" w14:textId="77777777" w:rsidR="003330A2" w:rsidRPr="00401060" w:rsidRDefault="003330A2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3B798FE7" w14:textId="4E050DBE" w:rsidR="003330A2" w:rsidRPr="0064776F" w:rsidRDefault="003330A2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827349">
      <w:rPr>
        <w:rFonts w:ascii="Angsana New" w:hAnsi="Angsana New"/>
        <w:bCs/>
        <w:iCs/>
        <w:sz w:val="32"/>
        <w:szCs w:val="32"/>
        <w:lang w:bidi="th-TH"/>
      </w:rPr>
      <w:t>7</w:t>
    </w:r>
  </w:p>
  <w:p w14:paraId="41925DDA" w14:textId="77777777" w:rsidR="003330A2" w:rsidRPr="00133A03" w:rsidRDefault="003330A2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EAF6F" w14:textId="77777777" w:rsidR="004332DB" w:rsidRDefault="004332D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5BDCECB2" w14:textId="77777777" w:rsidR="004332DB" w:rsidRPr="00401060" w:rsidRDefault="004332D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45714B6B" w14:textId="13F2567E" w:rsidR="004332DB" w:rsidRPr="0064776F" w:rsidRDefault="004332D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4E198A">
      <w:rPr>
        <w:rFonts w:ascii="Angsana New" w:hAnsi="Angsana New"/>
        <w:bCs/>
        <w:iCs/>
        <w:sz w:val="32"/>
        <w:szCs w:val="32"/>
        <w:lang w:bidi="th-TH"/>
      </w:rPr>
      <w:t>7</w:t>
    </w:r>
  </w:p>
  <w:p w14:paraId="26673126" w14:textId="77777777" w:rsidR="004332DB" w:rsidRPr="00133A03" w:rsidRDefault="004332D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D71F94"/>
    <w:multiLevelType w:val="multilevel"/>
    <w:tmpl w:val="11ECF4C4"/>
    <w:lvl w:ilvl="0">
      <w:start w:val="1"/>
      <w:numFmt w:val="thaiLetters"/>
      <w:lvlText w:val="(%1)"/>
      <w:lvlJc w:val="left"/>
      <w:pPr>
        <w:ind w:left="810" w:hanging="720"/>
      </w:pPr>
      <w:rPr>
        <w:rFonts w:hint="default"/>
        <w:sz w:val="30"/>
        <w:szCs w:val="30"/>
      </w:rPr>
    </w:lvl>
    <w:lvl w:ilvl="1">
      <w:start w:val="1"/>
      <w:numFmt w:val="thaiLetters"/>
      <w:lvlText w:val="(%2)"/>
      <w:lvlJc w:val="left"/>
      <w:pPr>
        <w:ind w:left="1170" w:hanging="360"/>
      </w:pPr>
      <w:rPr>
        <w:rFonts w:hint="default"/>
        <w:sz w:val="30"/>
        <w:szCs w:val="30"/>
      </w:rPr>
    </w:lvl>
    <w:lvl w:ilvl="2">
      <w:start w:val="1"/>
      <w:numFmt w:val="lowerRoman"/>
      <w:lvlText w:val="%3."/>
      <w:lvlJc w:val="right"/>
      <w:pPr>
        <w:ind w:left="189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3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5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9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10" w:hanging="180"/>
      </w:pPr>
      <w:rPr>
        <w:rFonts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192D0368"/>
    <w:multiLevelType w:val="hybridMultilevel"/>
    <w:tmpl w:val="FF062D78"/>
    <w:lvl w:ilvl="0" w:tplc="A5040A08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0A31C5"/>
    <w:multiLevelType w:val="hybridMultilevel"/>
    <w:tmpl w:val="5E60DF1C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F5267AF6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45029BF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58158850">
    <w:abstractNumId w:val="6"/>
  </w:num>
  <w:num w:numId="2" w16cid:durableId="877084520">
    <w:abstractNumId w:val="5"/>
  </w:num>
  <w:num w:numId="3" w16cid:durableId="956259947">
    <w:abstractNumId w:val="7"/>
  </w:num>
  <w:num w:numId="4" w16cid:durableId="1153793699">
    <w:abstractNumId w:val="3"/>
  </w:num>
  <w:num w:numId="5" w16cid:durableId="224220940">
    <w:abstractNumId w:val="2"/>
  </w:num>
  <w:num w:numId="6" w16cid:durableId="114759154">
    <w:abstractNumId w:val="0"/>
  </w:num>
  <w:num w:numId="7" w16cid:durableId="59058901">
    <w:abstractNumId w:val="1"/>
  </w:num>
  <w:num w:numId="8" w16cid:durableId="1413046378">
    <w:abstractNumId w:val="4"/>
  </w:num>
  <w:num w:numId="9" w16cid:durableId="1207371953">
    <w:abstractNumId w:val="19"/>
  </w:num>
  <w:num w:numId="10" w16cid:durableId="415595699">
    <w:abstractNumId w:val="14"/>
  </w:num>
  <w:num w:numId="11" w16cid:durableId="451218580">
    <w:abstractNumId w:val="22"/>
  </w:num>
  <w:num w:numId="12" w16cid:durableId="1104426199">
    <w:abstractNumId w:val="20"/>
  </w:num>
  <w:num w:numId="13" w16cid:durableId="989209885">
    <w:abstractNumId w:val="23"/>
  </w:num>
  <w:num w:numId="14" w16cid:durableId="1478718948">
    <w:abstractNumId w:val="10"/>
  </w:num>
  <w:num w:numId="15" w16cid:durableId="342320856">
    <w:abstractNumId w:val="21"/>
  </w:num>
  <w:num w:numId="16" w16cid:durableId="1279289904">
    <w:abstractNumId w:val="9"/>
  </w:num>
  <w:num w:numId="17" w16cid:durableId="1349678326">
    <w:abstractNumId w:val="13"/>
  </w:num>
  <w:num w:numId="18" w16cid:durableId="2047289579">
    <w:abstractNumId w:val="24"/>
  </w:num>
  <w:num w:numId="19" w16cid:durableId="1711413102">
    <w:abstractNumId w:val="18"/>
  </w:num>
  <w:num w:numId="20" w16cid:durableId="1272471145">
    <w:abstractNumId w:val="17"/>
  </w:num>
  <w:num w:numId="21" w16cid:durableId="1435786294">
    <w:abstractNumId w:val="12"/>
  </w:num>
  <w:num w:numId="22" w16cid:durableId="774252612">
    <w:abstractNumId w:val="16"/>
  </w:num>
  <w:num w:numId="23" w16cid:durableId="1236621950">
    <w:abstractNumId w:val="15"/>
  </w:num>
  <w:num w:numId="24" w16cid:durableId="1029725456">
    <w:abstractNumId w:val="8"/>
  </w:num>
  <w:num w:numId="25" w16cid:durableId="1127234575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4EB"/>
    <w:rsid w:val="0000074E"/>
    <w:rsid w:val="0000084C"/>
    <w:rsid w:val="00000FBB"/>
    <w:rsid w:val="000016FE"/>
    <w:rsid w:val="00001843"/>
    <w:rsid w:val="000018BC"/>
    <w:rsid w:val="000019C7"/>
    <w:rsid w:val="00001C58"/>
    <w:rsid w:val="00001FA3"/>
    <w:rsid w:val="0000222D"/>
    <w:rsid w:val="0000230D"/>
    <w:rsid w:val="00002354"/>
    <w:rsid w:val="00002426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419"/>
    <w:rsid w:val="000054C3"/>
    <w:rsid w:val="00005614"/>
    <w:rsid w:val="00005A60"/>
    <w:rsid w:val="00005AAF"/>
    <w:rsid w:val="00005B2E"/>
    <w:rsid w:val="00005F6B"/>
    <w:rsid w:val="000061F6"/>
    <w:rsid w:val="00006302"/>
    <w:rsid w:val="00006328"/>
    <w:rsid w:val="000063AA"/>
    <w:rsid w:val="00006761"/>
    <w:rsid w:val="00006BA5"/>
    <w:rsid w:val="00006BC9"/>
    <w:rsid w:val="00006D92"/>
    <w:rsid w:val="00006FA5"/>
    <w:rsid w:val="00007CC1"/>
    <w:rsid w:val="00007CC8"/>
    <w:rsid w:val="000100F2"/>
    <w:rsid w:val="00010129"/>
    <w:rsid w:val="00010447"/>
    <w:rsid w:val="000105D0"/>
    <w:rsid w:val="000105EE"/>
    <w:rsid w:val="000106EF"/>
    <w:rsid w:val="00010EB4"/>
    <w:rsid w:val="00010EF7"/>
    <w:rsid w:val="00011154"/>
    <w:rsid w:val="0001130D"/>
    <w:rsid w:val="0001195F"/>
    <w:rsid w:val="0001239A"/>
    <w:rsid w:val="000123C5"/>
    <w:rsid w:val="00012584"/>
    <w:rsid w:val="000126DC"/>
    <w:rsid w:val="00012704"/>
    <w:rsid w:val="00012E31"/>
    <w:rsid w:val="00012F7A"/>
    <w:rsid w:val="000130DA"/>
    <w:rsid w:val="00013662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E9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171"/>
    <w:rsid w:val="00017B6E"/>
    <w:rsid w:val="00017E99"/>
    <w:rsid w:val="00017FF8"/>
    <w:rsid w:val="000200C4"/>
    <w:rsid w:val="00020479"/>
    <w:rsid w:val="00020B82"/>
    <w:rsid w:val="00020D82"/>
    <w:rsid w:val="00020EFA"/>
    <w:rsid w:val="00020FC5"/>
    <w:rsid w:val="000216F4"/>
    <w:rsid w:val="00021A27"/>
    <w:rsid w:val="00021DE7"/>
    <w:rsid w:val="00022033"/>
    <w:rsid w:val="00022050"/>
    <w:rsid w:val="0002225D"/>
    <w:rsid w:val="00022579"/>
    <w:rsid w:val="000225F0"/>
    <w:rsid w:val="0002260E"/>
    <w:rsid w:val="00022679"/>
    <w:rsid w:val="00022865"/>
    <w:rsid w:val="00022951"/>
    <w:rsid w:val="00022B18"/>
    <w:rsid w:val="00023401"/>
    <w:rsid w:val="00023491"/>
    <w:rsid w:val="00023DC4"/>
    <w:rsid w:val="00023E11"/>
    <w:rsid w:val="00024246"/>
    <w:rsid w:val="000243E7"/>
    <w:rsid w:val="0002445A"/>
    <w:rsid w:val="0002466E"/>
    <w:rsid w:val="00024846"/>
    <w:rsid w:val="000248DE"/>
    <w:rsid w:val="00024CCA"/>
    <w:rsid w:val="00024DA5"/>
    <w:rsid w:val="00024FE7"/>
    <w:rsid w:val="000250A9"/>
    <w:rsid w:val="00025594"/>
    <w:rsid w:val="000256D4"/>
    <w:rsid w:val="00025798"/>
    <w:rsid w:val="0002589B"/>
    <w:rsid w:val="00025CDE"/>
    <w:rsid w:val="00025EF4"/>
    <w:rsid w:val="0002671B"/>
    <w:rsid w:val="00026FD0"/>
    <w:rsid w:val="00027000"/>
    <w:rsid w:val="000275FA"/>
    <w:rsid w:val="00027F26"/>
    <w:rsid w:val="00027FA7"/>
    <w:rsid w:val="000303E1"/>
    <w:rsid w:val="00030496"/>
    <w:rsid w:val="00030560"/>
    <w:rsid w:val="000305C9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4E2"/>
    <w:rsid w:val="000335E0"/>
    <w:rsid w:val="00033677"/>
    <w:rsid w:val="00033753"/>
    <w:rsid w:val="00033863"/>
    <w:rsid w:val="000339B8"/>
    <w:rsid w:val="00033A24"/>
    <w:rsid w:val="00033A26"/>
    <w:rsid w:val="00033DE5"/>
    <w:rsid w:val="00033E3F"/>
    <w:rsid w:val="00034174"/>
    <w:rsid w:val="0003434C"/>
    <w:rsid w:val="000344CE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EF9"/>
    <w:rsid w:val="00037047"/>
    <w:rsid w:val="000371BF"/>
    <w:rsid w:val="00037564"/>
    <w:rsid w:val="00037B04"/>
    <w:rsid w:val="00037BD9"/>
    <w:rsid w:val="00040081"/>
    <w:rsid w:val="00040571"/>
    <w:rsid w:val="000405AA"/>
    <w:rsid w:val="00040649"/>
    <w:rsid w:val="00040C3B"/>
    <w:rsid w:val="00041055"/>
    <w:rsid w:val="000410F1"/>
    <w:rsid w:val="00041371"/>
    <w:rsid w:val="000417A1"/>
    <w:rsid w:val="000419C0"/>
    <w:rsid w:val="00041AE0"/>
    <w:rsid w:val="00041FAE"/>
    <w:rsid w:val="000422B0"/>
    <w:rsid w:val="00042427"/>
    <w:rsid w:val="00042454"/>
    <w:rsid w:val="0004266D"/>
    <w:rsid w:val="00042B24"/>
    <w:rsid w:val="00042B76"/>
    <w:rsid w:val="00042CA8"/>
    <w:rsid w:val="00042CEB"/>
    <w:rsid w:val="00043415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16"/>
    <w:rsid w:val="000458F3"/>
    <w:rsid w:val="00045BF4"/>
    <w:rsid w:val="00045CD6"/>
    <w:rsid w:val="00045E2D"/>
    <w:rsid w:val="0004685C"/>
    <w:rsid w:val="000468EF"/>
    <w:rsid w:val="000468F8"/>
    <w:rsid w:val="00046BE4"/>
    <w:rsid w:val="00046DFE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9F3"/>
    <w:rsid w:val="00050156"/>
    <w:rsid w:val="000502A1"/>
    <w:rsid w:val="000502EB"/>
    <w:rsid w:val="00050965"/>
    <w:rsid w:val="0005098D"/>
    <w:rsid w:val="00050EE5"/>
    <w:rsid w:val="000512D8"/>
    <w:rsid w:val="0005160C"/>
    <w:rsid w:val="00051636"/>
    <w:rsid w:val="00051B10"/>
    <w:rsid w:val="00051D12"/>
    <w:rsid w:val="0005210B"/>
    <w:rsid w:val="000527C7"/>
    <w:rsid w:val="00052B57"/>
    <w:rsid w:val="00052CAB"/>
    <w:rsid w:val="00052DEF"/>
    <w:rsid w:val="00052E8F"/>
    <w:rsid w:val="000535E3"/>
    <w:rsid w:val="00053B2B"/>
    <w:rsid w:val="00053C54"/>
    <w:rsid w:val="00053DBC"/>
    <w:rsid w:val="00053DF9"/>
    <w:rsid w:val="0005469B"/>
    <w:rsid w:val="00054B89"/>
    <w:rsid w:val="00055231"/>
    <w:rsid w:val="000554B7"/>
    <w:rsid w:val="00055646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6002E"/>
    <w:rsid w:val="00060646"/>
    <w:rsid w:val="00060795"/>
    <w:rsid w:val="000609F7"/>
    <w:rsid w:val="00060C2A"/>
    <w:rsid w:val="00060C8F"/>
    <w:rsid w:val="00060CDF"/>
    <w:rsid w:val="00060D24"/>
    <w:rsid w:val="00061278"/>
    <w:rsid w:val="00061340"/>
    <w:rsid w:val="0006147E"/>
    <w:rsid w:val="00061489"/>
    <w:rsid w:val="00061891"/>
    <w:rsid w:val="00061B08"/>
    <w:rsid w:val="00061C4E"/>
    <w:rsid w:val="00061D4A"/>
    <w:rsid w:val="00061E76"/>
    <w:rsid w:val="00061F05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6D3"/>
    <w:rsid w:val="00063730"/>
    <w:rsid w:val="000638C0"/>
    <w:rsid w:val="00063BB9"/>
    <w:rsid w:val="00063FA4"/>
    <w:rsid w:val="000640DB"/>
    <w:rsid w:val="00064381"/>
    <w:rsid w:val="0006453B"/>
    <w:rsid w:val="0006460C"/>
    <w:rsid w:val="000646A7"/>
    <w:rsid w:val="000648A6"/>
    <w:rsid w:val="00064E76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5E03"/>
    <w:rsid w:val="00065F0A"/>
    <w:rsid w:val="00066111"/>
    <w:rsid w:val="00066342"/>
    <w:rsid w:val="00066700"/>
    <w:rsid w:val="00066854"/>
    <w:rsid w:val="000668A7"/>
    <w:rsid w:val="00066DB1"/>
    <w:rsid w:val="00066E95"/>
    <w:rsid w:val="00067887"/>
    <w:rsid w:val="00067CD0"/>
    <w:rsid w:val="00067D22"/>
    <w:rsid w:val="00067F3B"/>
    <w:rsid w:val="000700F1"/>
    <w:rsid w:val="000702F6"/>
    <w:rsid w:val="00070B8F"/>
    <w:rsid w:val="00070BDA"/>
    <w:rsid w:val="00070D7A"/>
    <w:rsid w:val="00070FC4"/>
    <w:rsid w:val="000710A9"/>
    <w:rsid w:val="000710D1"/>
    <w:rsid w:val="0007112A"/>
    <w:rsid w:val="00071380"/>
    <w:rsid w:val="000715A5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5BE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02"/>
    <w:rsid w:val="000758F0"/>
    <w:rsid w:val="000759E5"/>
    <w:rsid w:val="00075A10"/>
    <w:rsid w:val="00075ACD"/>
    <w:rsid w:val="00075D0D"/>
    <w:rsid w:val="00075DD5"/>
    <w:rsid w:val="00076119"/>
    <w:rsid w:val="0007623F"/>
    <w:rsid w:val="00076434"/>
    <w:rsid w:val="0007659C"/>
    <w:rsid w:val="00076B0B"/>
    <w:rsid w:val="00077652"/>
    <w:rsid w:val="00077D0C"/>
    <w:rsid w:val="00077F09"/>
    <w:rsid w:val="00080062"/>
    <w:rsid w:val="000800FC"/>
    <w:rsid w:val="000802D7"/>
    <w:rsid w:val="00080371"/>
    <w:rsid w:val="00080589"/>
    <w:rsid w:val="00080798"/>
    <w:rsid w:val="00080899"/>
    <w:rsid w:val="00080BD0"/>
    <w:rsid w:val="00080F00"/>
    <w:rsid w:val="00080F9A"/>
    <w:rsid w:val="0008111C"/>
    <w:rsid w:val="00081C88"/>
    <w:rsid w:val="00081E56"/>
    <w:rsid w:val="00082065"/>
    <w:rsid w:val="00082414"/>
    <w:rsid w:val="00082626"/>
    <w:rsid w:val="00082891"/>
    <w:rsid w:val="000828C3"/>
    <w:rsid w:val="000829DF"/>
    <w:rsid w:val="00082DA6"/>
    <w:rsid w:val="00082DD5"/>
    <w:rsid w:val="00082F02"/>
    <w:rsid w:val="0008356D"/>
    <w:rsid w:val="00083A87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92F"/>
    <w:rsid w:val="00085AD4"/>
    <w:rsid w:val="00085AFA"/>
    <w:rsid w:val="00085D26"/>
    <w:rsid w:val="00085EE5"/>
    <w:rsid w:val="000862E7"/>
    <w:rsid w:val="00086413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7E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31"/>
    <w:rsid w:val="00092559"/>
    <w:rsid w:val="000927F7"/>
    <w:rsid w:val="000928B2"/>
    <w:rsid w:val="00092977"/>
    <w:rsid w:val="00092B62"/>
    <w:rsid w:val="00092CC7"/>
    <w:rsid w:val="00092D1C"/>
    <w:rsid w:val="00092E77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7E1"/>
    <w:rsid w:val="00094B4C"/>
    <w:rsid w:val="00094BB9"/>
    <w:rsid w:val="00094C94"/>
    <w:rsid w:val="00094D6E"/>
    <w:rsid w:val="00094DE2"/>
    <w:rsid w:val="00095878"/>
    <w:rsid w:val="00095B01"/>
    <w:rsid w:val="00095D99"/>
    <w:rsid w:val="00095E0D"/>
    <w:rsid w:val="00095E3F"/>
    <w:rsid w:val="00096008"/>
    <w:rsid w:val="0009618A"/>
    <w:rsid w:val="0009636F"/>
    <w:rsid w:val="00096788"/>
    <w:rsid w:val="00096AD8"/>
    <w:rsid w:val="00096B30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BD9"/>
    <w:rsid w:val="000A0C5A"/>
    <w:rsid w:val="000A0F01"/>
    <w:rsid w:val="000A0FB1"/>
    <w:rsid w:val="000A1017"/>
    <w:rsid w:val="000A10B0"/>
    <w:rsid w:val="000A149B"/>
    <w:rsid w:val="000A16E2"/>
    <w:rsid w:val="000A1725"/>
    <w:rsid w:val="000A1762"/>
    <w:rsid w:val="000A17D2"/>
    <w:rsid w:val="000A1D5D"/>
    <w:rsid w:val="000A23C1"/>
    <w:rsid w:val="000A24DF"/>
    <w:rsid w:val="000A2877"/>
    <w:rsid w:val="000A29B0"/>
    <w:rsid w:val="000A2D1A"/>
    <w:rsid w:val="000A2DD1"/>
    <w:rsid w:val="000A304A"/>
    <w:rsid w:val="000A30B4"/>
    <w:rsid w:val="000A3282"/>
    <w:rsid w:val="000A343F"/>
    <w:rsid w:val="000A3536"/>
    <w:rsid w:val="000A3543"/>
    <w:rsid w:val="000A3557"/>
    <w:rsid w:val="000A3838"/>
    <w:rsid w:val="000A38D8"/>
    <w:rsid w:val="000A3A47"/>
    <w:rsid w:val="000A3C1A"/>
    <w:rsid w:val="000A3EE9"/>
    <w:rsid w:val="000A4212"/>
    <w:rsid w:val="000A464F"/>
    <w:rsid w:val="000A4B14"/>
    <w:rsid w:val="000A4B9B"/>
    <w:rsid w:val="000A5000"/>
    <w:rsid w:val="000A50DB"/>
    <w:rsid w:val="000A55AA"/>
    <w:rsid w:val="000A5694"/>
    <w:rsid w:val="000A58A5"/>
    <w:rsid w:val="000A5F0F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336"/>
    <w:rsid w:val="000B249C"/>
    <w:rsid w:val="000B25B4"/>
    <w:rsid w:val="000B27F1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16E"/>
    <w:rsid w:val="000B4185"/>
    <w:rsid w:val="000B4884"/>
    <w:rsid w:val="000B4B5B"/>
    <w:rsid w:val="000B524C"/>
    <w:rsid w:val="000B5467"/>
    <w:rsid w:val="000B54C9"/>
    <w:rsid w:val="000B5728"/>
    <w:rsid w:val="000B5A34"/>
    <w:rsid w:val="000B5A73"/>
    <w:rsid w:val="000B5AEF"/>
    <w:rsid w:val="000B5B7F"/>
    <w:rsid w:val="000B5E7F"/>
    <w:rsid w:val="000B5E87"/>
    <w:rsid w:val="000B5EA6"/>
    <w:rsid w:val="000B6320"/>
    <w:rsid w:val="000B64A9"/>
    <w:rsid w:val="000B6806"/>
    <w:rsid w:val="000B6951"/>
    <w:rsid w:val="000B6979"/>
    <w:rsid w:val="000B6AC4"/>
    <w:rsid w:val="000B6F51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6F4"/>
    <w:rsid w:val="000C18A5"/>
    <w:rsid w:val="000C197C"/>
    <w:rsid w:val="000C1A58"/>
    <w:rsid w:val="000C1CA6"/>
    <w:rsid w:val="000C1F03"/>
    <w:rsid w:val="000C2301"/>
    <w:rsid w:val="000C24A2"/>
    <w:rsid w:val="000C24A6"/>
    <w:rsid w:val="000C37F2"/>
    <w:rsid w:val="000C3E39"/>
    <w:rsid w:val="000C3F67"/>
    <w:rsid w:val="000C3FBC"/>
    <w:rsid w:val="000C3FEC"/>
    <w:rsid w:val="000C406D"/>
    <w:rsid w:val="000C4567"/>
    <w:rsid w:val="000C467A"/>
    <w:rsid w:val="000C46A7"/>
    <w:rsid w:val="000C4BB4"/>
    <w:rsid w:val="000C4EB3"/>
    <w:rsid w:val="000C5102"/>
    <w:rsid w:val="000C5183"/>
    <w:rsid w:val="000C5951"/>
    <w:rsid w:val="000C59A3"/>
    <w:rsid w:val="000C5EC2"/>
    <w:rsid w:val="000C5EC4"/>
    <w:rsid w:val="000C60B2"/>
    <w:rsid w:val="000C62AE"/>
    <w:rsid w:val="000C63D1"/>
    <w:rsid w:val="000C6493"/>
    <w:rsid w:val="000C6709"/>
    <w:rsid w:val="000C6B0B"/>
    <w:rsid w:val="000C6D34"/>
    <w:rsid w:val="000C6DD7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772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7C1"/>
    <w:rsid w:val="000D2878"/>
    <w:rsid w:val="000D2BA5"/>
    <w:rsid w:val="000D2BD1"/>
    <w:rsid w:val="000D2C0C"/>
    <w:rsid w:val="000D2DC1"/>
    <w:rsid w:val="000D2DE6"/>
    <w:rsid w:val="000D306C"/>
    <w:rsid w:val="000D325A"/>
    <w:rsid w:val="000D3437"/>
    <w:rsid w:val="000D376B"/>
    <w:rsid w:val="000D3A0F"/>
    <w:rsid w:val="000D3AC7"/>
    <w:rsid w:val="000D3CB2"/>
    <w:rsid w:val="000D3D45"/>
    <w:rsid w:val="000D41FB"/>
    <w:rsid w:val="000D43A7"/>
    <w:rsid w:val="000D44ED"/>
    <w:rsid w:val="000D49FE"/>
    <w:rsid w:val="000D4D7C"/>
    <w:rsid w:val="000D4FC6"/>
    <w:rsid w:val="000D5118"/>
    <w:rsid w:val="000D55E2"/>
    <w:rsid w:val="000D5600"/>
    <w:rsid w:val="000D5906"/>
    <w:rsid w:val="000D5EBE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D7CF5"/>
    <w:rsid w:val="000D7E9B"/>
    <w:rsid w:val="000E0033"/>
    <w:rsid w:val="000E04A6"/>
    <w:rsid w:val="000E07CD"/>
    <w:rsid w:val="000E085C"/>
    <w:rsid w:val="000E0949"/>
    <w:rsid w:val="000E098C"/>
    <w:rsid w:val="000E0BFC"/>
    <w:rsid w:val="000E0F39"/>
    <w:rsid w:val="000E156C"/>
    <w:rsid w:val="000E1C8B"/>
    <w:rsid w:val="000E1E54"/>
    <w:rsid w:val="000E1F5D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82A"/>
    <w:rsid w:val="000E3CC0"/>
    <w:rsid w:val="000E3D92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11B"/>
    <w:rsid w:val="000E62B1"/>
    <w:rsid w:val="000E66E6"/>
    <w:rsid w:val="000E6A8C"/>
    <w:rsid w:val="000E6B18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E7EFD"/>
    <w:rsid w:val="000F0073"/>
    <w:rsid w:val="000F00CE"/>
    <w:rsid w:val="000F014E"/>
    <w:rsid w:val="000F0702"/>
    <w:rsid w:val="000F0784"/>
    <w:rsid w:val="000F0926"/>
    <w:rsid w:val="000F0A2E"/>
    <w:rsid w:val="000F0A39"/>
    <w:rsid w:val="000F0C0E"/>
    <w:rsid w:val="000F0D9B"/>
    <w:rsid w:val="000F1167"/>
    <w:rsid w:val="000F1525"/>
    <w:rsid w:val="000F1B02"/>
    <w:rsid w:val="000F1BE3"/>
    <w:rsid w:val="000F1CDF"/>
    <w:rsid w:val="000F21C0"/>
    <w:rsid w:val="000F2307"/>
    <w:rsid w:val="000F23CE"/>
    <w:rsid w:val="000F2613"/>
    <w:rsid w:val="000F270F"/>
    <w:rsid w:val="000F27F3"/>
    <w:rsid w:val="000F2899"/>
    <w:rsid w:val="000F2CEF"/>
    <w:rsid w:val="000F2EEB"/>
    <w:rsid w:val="000F30D0"/>
    <w:rsid w:val="000F354B"/>
    <w:rsid w:val="000F368E"/>
    <w:rsid w:val="000F3952"/>
    <w:rsid w:val="000F3977"/>
    <w:rsid w:val="000F3AB2"/>
    <w:rsid w:val="000F3BF1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A89"/>
    <w:rsid w:val="000F5B54"/>
    <w:rsid w:val="000F5C4C"/>
    <w:rsid w:val="000F6007"/>
    <w:rsid w:val="000F696F"/>
    <w:rsid w:val="000F699E"/>
    <w:rsid w:val="000F69E0"/>
    <w:rsid w:val="000F6C1C"/>
    <w:rsid w:val="000F6FD7"/>
    <w:rsid w:val="000F703B"/>
    <w:rsid w:val="000F7101"/>
    <w:rsid w:val="000F713A"/>
    <w:rsid w:val="000F72C9"/>
    <w:rsid w:val="000F72D6"/>
    <w:rsid w:val="000F7381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09C"/>
    <w:rsid w:val="001024B3"/>
    <w:rsid w:val="00102940"/>
    <w:rsid w:val="00102C62"/>
    <w:rsid w:val="00102EFD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5D4A"/>
    <w:rsid w:val="00106200"/>
    <w:rsid w:val="00106220"/>
    <w:rsid w:val="001062DF"/>
    <w:rsid w:val="0010668E"/>
    <w:rsid w:val="001067B7"/>
    <w:rsid w:val="00106D74"/>
    <w:rsid w:val="00106DAA"/>
    <w:rsid w:val="001070BD"/>
    <w:rsid w:val="0010714A"/>
    <w:rsid w:val="00107495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CB7"/>
    <w:rsid w:val="00110F97"/>
    <w:rsid w:val="0011124A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1C9C"/>
    <w:rsid w:val="00112760"/>
    <w:rsid w:val="00112B36"/>
    <w:rsid w:val="00112B5A"/>
    <w:rsid w:val="00112B8A"/>
    <w:rsid w:val="00112FAA"/>
    <w:rsid w:val="001130F6"/>
    <w:rsid w:val="001132AD"/>
    <w:rsid w:val="0011336B"/>
    <w:rsid w:val="00113550"/>
    <w:rsid w:val="001136D4"/>
    <w:rsid w:val="001137B5"/>
    <w:rsid w:val="00113C18"/>
    <w:rsid w:val="001142BD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9FA"/>
    <w:rsid w:val="00115AB2"/>
    <w:rsid w:val="00115C40"/>
    <w:rsid w:val="00115D25"/>
    <w:rsid w:val="00116002"/>
    <w:rsid w:val="0011630A"/>
    <w:rsid w:val="0011632B"/>
    <w:rsid w:val="001164DE"/>
    <w:rsid w:val="001166C7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79D"/>
    <w:rsid w:val="00120E1B"/>
    <w:rsid w:val="00121271"/>
    <w:rsid w:val="001214BA"/>
    <w:rsid w:val="001215B1"/>
    <w:rsid w:val="00121618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D82"/>
    <w:rsid w:val="00122F2F"/>
    <w:rsid w:val="00122F95"/>
    <w:rsid w:val="0012340D"/>
    <w:rsid w:val="001236CE"/>
    <w:rsid w:val="001238B6"/>
    <w:rsid w:val="001238D2"/>
    <w:rsid w:val="001238EB"/>
    <w:rsid w:val="00123BEB"/>
    <w:rsid w:val="00124623"/>
    <w:rsid w:val="001249CC"/>
    <w:rsid w:val="001249EF"/>
    <w:rsid w:val="00124B04"/>
    <w:rsid w:val="00124B84"/>
    <w:rsid w:val="00124DC6"/>
    <w:rsid w:val="00125041"/>
    <w:rsid w:val="00125080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6EBA"/>
    <w:rsid w:val="00126EF0"/>
    <w:rsid w:val="00127127"/>
    <w:rsid w:val="00127299"/>
    <w:rsid w:val="001272C6"/>
    <w:rsid w:val="00127763"/>
    <w:rsid w:val="00127BF8"/>
    <w:rsid w:val="00130215"/>
    <w:rsid w:val="00130948"/>
    <w:rsid w:val="00130C15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0A1"/>
    <w:rsid w:val="00132190"/>
    <w:rsid w:val="0013248F"/>
    <w:rsid w:val="00132547"/>
    <w:rsid w:val="001329E7"/>
    <w:rsid w:val="00132BD6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B82"/>
    <w:rsid w:val="00135ECD"/>
    <w:rsid w:val="0013636A"/>
    <w:rsid w:val="00136712"/>
    <w:rsid w:val="0013678D"/>
    <w:rsid w:val="00136C1E"/>
    <w:rsid w:val="00136EEA"/>
    <w:rsid w:val="0013706F"/>
    <w:rsid w:val="00137538"/>
    <w:rsid w:val="001377A0"/>
    <w:rsid w:val="0013783B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3A2"/>
    <w:rsid w:val="001424CA"/>
    <w:rsid w:val="00142999"/>
    <w:rsid w:val="00142CD3"/>
    <w:rsid w:val="00142F34"/>
    <w:rsid w:val="00142FD0"/>
    <w:rsid w:val="0014301D"/>
    <w:rsid w:val="001430D7"/>
    <w:rsid w:val="001433E3"/>
    <w:rsid w:val="001433FE"/>
    <w:rsid w:val="00143BB7"/>
    <w:rsid w:val="00143CBB"/>
    <w:rsid w:val="00143E2B"/>
    <w:rsid w:val="001440C3"/>
    <w:rsid w:val="001441E4"/>
    <w:rsid w:val="001444CD"/>
    <w:rsid w:val="00144880"/>
    <w:rsid w:val="00144A50"/>
    <w:rsid w:val="00144AF3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603"/>
    <w:rsid w:val="001478FF"/>
    <w:rsid w:val="00147CAF"/>
    <w:rsid w:val="00147E55"/>
    <w:rsid w:val="001501D6"/>
    <w:rsid w:val="00150325"/>
    <w:rsid w:val="001503B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51F"/>
    <w:rsid w:val="00151987"/>
    <w:rsid w:val="00151B93"/>
    <w:rsid w:val="00151C80"/>
    <w:rsid w:val="00151DAA"/>
    <w:rsid w:val="0015253E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3079"/>
    <w:rsid w:val="00153516"/>
    <w:rsid w:val="001535E8"/>
    <w:rsid w:val="00153D72"/>
    <w:rsid w:val="0015430C"/>
    <w:rsid w:val="0015435C"/>
    <w:rsid w:val="001549C5"/>
    <w:rsid w:val="00154BC5"/>
    <w:rsid w:val="00154C09"/>
    <w:rsid w:val="00154CC4"/>
    <w:rsid w:val="00154ECD"/>
    <w:rsid w:val="00154EDF"/>
    <w:rsid w:val="001551DC"/>
    <w:rsid w:val="0015520F"/>
    <w:rsid w:val="0015525D"/>
    <w:rsid w:val="001552F7"/>
    <w:rsid w:val="00155411"/>
    <w:rsid w:val="00156022"/>
    <w:rsid w:val="001564DB"/>
    <w:rsid w:val="00156544"/>
    <w:rsid w:val="00156688"/>
    <w:rsid w:val="00156735"/>
    <w:rsid w:val="001567FB"/>
    <w:rsid w:val="00156CA4"/>
    <w:rsid w:val="00157052"/>
    <w:rsid w:val="0015712D"/>
    <w:rsid w:val="0015720B"/>
    <w:rsid w:val="001577ED"/>
    <w:rsid w:val="0015793D"/>
    <w:rsid w:val="00157D7E"/>
    <w:rsid w:val="00157F8B"/>
    <w:rsid w:val="001604BB"/>
    <w:rsid w:val="00160531"/>
    <w:rsid w:val="0016063F"/>
    <w:rsid w:val="001607A4"/>
    <w:rsid w:val="00160B46"/>
    <w:rsid w:val="00160DEC"/>
    <w:rsid w:val="00160FCF"/>
    <w:rsid w:val="0016113B"/>
    <w:rsid w:val="001616CA"/>
    <w:rsid w:val="00161825"/>
    <w:rsid w:val="00161B03"/>
    <w:rsid w:val="00161D65"/>
    <w:rsid w:val="00161D71"/>
    <w:rsid w:val="00161FC0"/>
    <w:rsid w:val="0016208F"/>
    <w:rsid w:val="001620C9"/>
    <w:rsid w:val="00162181"/>
    <w:rsid w:val="001628CC"/>
    <w:rsid w:val="00162905"/>
    <w:rsid w:val="00162A36"/>
    <w:rsid w:val="00162B4A"/>
    <w:rsid w:val="00162E76"/>
    <w:rsid w:val="0016317E"/>
    <w:rsid w:val="0016327D"/>
    <w:rsid w:val="0016333F"/>
    <w:rsid w:val="00163556"/>
    <w:rsid w:val="0016367F"/>
    <w:rsid w:val="00163769"/>
    <w:rsid w:val="00163875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B3"/>
    <w:rsid w:val="00165AEB"/>
    <w:rsid w:val="00165B3A"/>
    <w:rsid w:val="00165B75"/>
    <w:rsid w:val="00165EDF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029"/>
    <w:rsid w:val="0016711F"/>
    <w:rsid w:val="0016765F"/>
    <w:rsid w:val="00170243"/>
    <w:rsid w:val="00170430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6E4"/>
    <w:rsid w:val="00173A34"/>
    <w:rsid w:val="00173C57"/>
    <w:rsid w:val="00173CC6"/>
    <w:rsid w:val="00174035"/>
    <w:rsid w:val="0017408E"/>
    <w:rsid w:val="00174132"/>
    <w:rsid w:val="001741B9"/>
    <w:rsid w:val="00174294"/>
    <w:rsid w:val="001743B5"/>
    <w:rsid w:val="001744C1"/>
    <w:rsid w:val="00174B6E"/>
    <w:rsid w:val="00175025"/>
    <w:rsid w:val="001753CD"/>
    <w:rsid w:val="00175405"/>
    <w:rsid w:val="00175ED3"/>
    <w:rsid w:val="00175FDB"/>
    <w:rsid w:val="001762F1"/>
    <w:rsid w:val="00176384"/>
    <w:rsid w:val="001764AD"/>
    <w:rsid w:val="001764C9"/>
    <w:rsid w:val="00176551"/>
    <w:rsid w:val="0017684A"/>
    <w:rsid w:val="00176A0D"/>
    <w:rsid w:val="001770C5"/>
    <w:rsid w:val="0017718F"/>
    <w:rsid w:val="001771C5"/>
    <w:rsid w:val="00177DA0"/>
    <w:rsid w:val="0018010C"/>
    <w:rsid w:val="00180433"/>
    <w:rsid w:val="001804CD"/>
    <w:rsid w:val="001808C6"/>
    <w:rsid w:val="00180901"/>
    <w:rsid w:val="00180F55"/>
    <w:rsid w:val="001812A4"/>
    <w:rsid w:val="001814B2"/>
    <w:rsid w:val="0018159A"/>
    <w:rsid w:val="00181957"/>
    <w:rsid w:val="0018227D"/>
    <w:rsid w:val="0018232A"/>
    <w:rsid w:val="00182542"/>
    <w:rsid w:val="001825B6"/>
    <w:rsid w:val="001829C5"/>
    <w:rsid w:val="00182D0C"/>
    <w:rsid w:val="00183031"/>
    <w:rsid w:val="0018304C"/>
    <w:rsid w:val="001833FE"/>
    <w:rsid w:val="001834B8"/>
    <w:rsid w:val="0018353C"/>
    <w:rsid w:val="001838EE"/>
    <w:rsid w:val="001838F4"/>
    <w:rsid w:val="00183C26"/>
    <w:rsid w:val="001840D8"/>
    <w:rsid w:val="001844A6"/>
    <w:rsid w:val="00184614"/>
    <w:rsid w:val="0018465B"/>
    <w:rsid w:val="00184834"/>
    <w:rsid w:val="0018486C"/>
    <w:rsid w:val="00184878"/>
    <w:rsid w:val="00184BD9"/>
    <w:rsid w:val="00185151"/>
    <w:rsid w:val="001853F3"/>
    <w:rsid w:val="001857A4"/>
    <w:rsid w:val="001858A5"/>
    <w:rsid w:val="00185BF1"/>
    <w:rsid w:val="00185FFA"/>
    <w:rsid w:val="001861E7"/>
    <w:rsid w:val="0018670A"/>
    <w:rsid w:val="00186ABE"/>
    <w:rsid w:val="00186BD3"/>
    <w:rsid w:val="00186DE9"/>
    <w:rsid w:val="00186E60"/>
    <w:rsid w:val="0018724F"/>
    <w:rsid w:val="001873BC"/>
    <w:rsid w:val="00187644"/>
    <w:rsid w:val="001879C2"/>
    <w:rsid w:val="001879C7"/>
    <w:rsid w:val="00187CB1"/>
    <w:rsid w:val="00187E8A"/>
    <w:rsid w:val="00187EED"/>
    <w:rsid w:val="00187F89"/>
    <w:rsid w:val="001902B8"/>
    <w:rsid w:val="00190454"/>
    <w:rsid w:val="001905A1"/>
    <w:rsid w:val="001909FF"/>
    <w:rsid w:val="00190C03"/>
    <w:rsid w:val="00190CBF"/>
    <w:rsid w:val="00190D1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A13"/>
    <w:rsid w:val="00192BE8"/>
    <w:rsid w:val="00192D47"/>
    <w:rsid w:val="00192FAF"/>
    <w:rsid w:val="00193172"/>
    <w:rsid w:val="00193AFF"/>
    <w:rsid w:val="00194308"/>
    <w:rsid w:val="0019458C"/>
    <w:rsid w:val="00194750"/>
    <w:rsid w:val="0019481E"/>
    <w:rsid w:val="00194947"/>
    <w:rsid w:val="00194AF0"/>
    <w:rsid w:val="00194BD3"/>
    <w:rsid w:val="00194BEA"/>
    <w:rsid w:val="0019597B"/>
    <w:rsid w:val="00195BEE"/>
    <w:rsid w:val="00195CBD"/>
    <w:rsid w:val="00195DD8"/>
    <w:rsid w:val="00195F8E"/>
    <w:rsid w:val="00195FB6"/>
    <w:rsid w:val="0019611C"/>
    <w:rsid w:val="001962CB"/>
    <w:rsid w:val="001965E7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45"/>
    <w:rsid w:val="001977BE"/>
    <w:rsid w:val="00197D4A"/>
    <w:rsid w:val="00197EC9"/>
    <w:rsid w:val="001A00B0"/>
    <w:rsid w:val="001A070E"/>
    <w:rsid w:val="001A0823"/>
    <w:rsid w:val="001A09B8"/>
    <w:rsid w:val="001A0E75"/>
    <w:rsid w:val="001A0F5B"/>
    <w:rsid w:val="001A1331"/>
    <w:rsid w:val="001A1518"/>
    <w:rsid w:val="001A1530"/>
    <w:rsid w:val="001A16E2"/>
    <w:rsid w:val="001A1912"/>
    <w:rsid w:val="001A1CA2"/>
    <w:rsid w:val="001A1E7E"/>
    <w:rsid w:val="001A2216"/>
    <w:rsid w:val="001A243B"/>
    <w:rsid w:val="001A2744"/>
    <w:rsid w:val="001A2A76"/>
    <w:rsid w:val="001A2AF4"/>
    <w:rsid w:val="001A2E3B"/>
    <w:rsid w:val="001A2E9D"/>
    <w:rsid w:val="001A3142"/>
    <w:rsid w:val="001A31E3"/>
    <w:rsid w:val="001A3207"/>
    <w:rsid w:val="001A3234"/>
    <w:rsid w:val="001A3320"/>
    <w:rsid w:val="001A3808"/>
    <w:rsid w:val="001A395B"/>
    <w:rsid w:val="001A39BA"/>
    <w:rsid w:val="001A3D74"/>
    <w:rsid w:val="001A40B4"/>
    <w:rsid w:val="001A432C"/>
    <w:rsid w:val="001A480E"/>
    <w:rsid w:val="001A4A85"/>
    <w:rsid w:val="001A4F02"/>
    <w:rsid w:val="001A54B4"/>
    <w:rsid w:val="001A5590"/>
    <w:rsid w:val="001A5762"/>
    <w:rsid w:val="001A57BF"/>
    <w:rsid w:val="001A598A"/>
    <w:rsid w:val="001A5E47"/>
    <w:rsid w:val="001A60EA"/>
    <w:rsid w:val="001A6195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C4B"/>
    <w:rsid w:val="001B0C57"/>
    <w:rsid w:val="001B0DFB"/>
    <w:rsid w:val="001B0F39"/>
    <w:rsid w:val="001B1997"/>
    <w:rsid w:val="001B1A6E"/>
    <w:rsid w:val="001B1C98"/>
    <w:rsid w:val="001B1FD4"/>
    <w:rsid w:val="001B25A3"/>
    <w:rsid w:val="001B28B7"/>
    <w:rsid w:val="001B2A22"/>
    <w:rsid w:val="001B2A5E"/>
    <w:rsid w:val="001B2AEC"/>
    <w:rsid w:val="001B2DB4"/>
    <w:rsid w:val="001B2F91"/>
    <w:rsid w:val="001B301B"/>
    <w:rsid w:val="001B3ADC"/>
    <w:rsid w:val="001B3B3A"/>
    <w:rsid w:val="001B4117"/>
    <w:rsid w:val="001B41B5"/>
    <w:rsid w:val="001B43D2"/>
    <w:rsid w:val="001B44EA"/>
    <w:rsid w:val="001B4A59"/>
    <w:rsid w:val="001B4ADD"/>
    <w:rsid w:val="001B4C12"/>
    <w:rsid w:val="001B4C5E"/>
    <w:rsid w:val="001B55F2"/>
    <w:rsid w:val="001B577E"/>
    <w:rsid w:val="001B599F"/>
    <w:rsid w:val="001B5B22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772"/>
    <w:rsid w:val="001B7812"/>
    <w:rsid w:val="001C006E"/>
    <w:rsid w:val="001C00F1"/>
    <w:rsid w:val="001C0319"/>
    <w:rsid w:val="001C04DC"/>
    <w:rsid w:val="001C0700"/>
    <w:rsid w:val="001C090A"/>
    <w:rsid w:val="001C093C"/>
    <w:rsid w:val="001C0BB8"/>
    <w:rsid w:val="001C0CA7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7C"/>
    <w:rsid w:val="001C1A88"/>
    <w:rsid w:val="001C1C30"/>
    <w:rsid w:val="001C1CEC"/>
    <w:rsid w:val="001C22EC"/>
    <w:rsid w:val="001C29B9"/>
    <w:rsid w:val="001C29C5"/>
    <w:rsid w:val="001C2D2F"/>
    <w:rsid w:val="001C2DDA"/>
    <w:rsid w:val="001C33D6"/>
    <w:rsid w:val="001C33DF"/>
    <w:rsid w:val="001C3442"/>
    <w:rsid w:val="001C37BE"/>
    <w:rsid w:val="001C383B"/>
    <w:rsid w:val="001C39B1"/>
    <w:rsid w:val="001C3EC5"/>
    <w:rsid w:val="001C44D7"/>
    <w:rsid w:val="001C45F2"/>
    <w:rsid w:val="001C4BCD"/>
    <w:rsid w:val="001C4C9B"/>
    <w:rsid w:val="001C53F4"/>
    <w:rsid w:val="001C56F6"/>
    <w:rsid w:val="001C57C5"/>
    <w:rsid w:val="001C59EE"/>
    <w:rsid w:val="001C5A39"/>
    <w:rsid w:val="001C5D9D"/>
    <w:rsid w:val="001C5E22"/>
    <w:rsid w:val="001C5E7E"/>
    <w:rsid w:val="001C5EB3"/>
    <w:rsid w:val="001C605D"/>
    <w:rsid w:val="001C628B"/>
    <w:rsid w:val="001C674F"/>
    <w:rsid w:val="001C6992"/>
    <w:rsid w:val="001C6B6C"/>
    <w:rsid w:val="001C6D91"/>
    <w:rsid w:val="001C7219"/>
    <w:rsid w:val="001C75BC"/>
    <w:rsid w:val="001C7826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F07"/>
    <w:rsid w:val="001D0F82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A71"/>
    <w:rsid w:val="001D2B8E"/>
    <w:rsid w:val="001D2BA5"/>
    <w:rsid w:val="001D2F45"/>
    <w:rsid w:val="001D3370"/>
    <w:rsid w:val="001D354C"/>
    <w:rsid w:val="001D3778"/>
    <w:rsid w:val="001D3B2E"/>
    <w:rsid w:val="001D3C79"/>
    <w:rsid w:val="001D3CC9"/>
    <w:rsid w:val="001D3F94"/>
    <w:rsid w:val="001D40E6"/>
    <w:rsid w:val="001D446E"/>
    <w:rsid w:val="001D457C"/>
    <w:rsid w:val="001D4677"/>
    <w:rsid w:val="001D491F"/>
    <w:rsid w:val="001D4CA0"/>
    <w:rsid w:val="001D50D1"/>
    <w:rsid w:val="001D50F1"/>
    <w:rsid w:val="001D57CC"/>
    <w:rsid w:val="001D5838"/>
    <w:rsid w:val="001D588A"/>
    <w:rsid w:val="001D5DA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F82"/>
    <w:rsid w:val="001E004E"/>
    <w:rsid w:val="001E0415"/>
    <w:rsid w:val="001E0569"/>
    <w:rsid w:val="001E0C12"/>
    <w:rsid w:val="001E0FB8"/>
    <w:rsid w:val="001E119B"/>
    <w:rsid w:val="001E1415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6A7"/>
    <w:rsid w:val="001E27A9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14"/>
    <w:rsid w:val="001E4139"/>
    <w:rsid w:val="001E4178"/>
    <w:rsid w:val="001E454D"/>
    <w:rsid w:val="001E491B"/>
    <w:rsid w:val="001E4A3B"/>
    <w:rsid w:val="001E4CEC"/>
    <w:rsid w:val="001E4E7A"/>
    <w:rsid w:val="001E4EDE"/>
    <w:rsid w:val="001E5103"/>
    <w:rsid w:val="001E52AD"/>
    <w:rsid w:val="001E57CE"/>
    <w:rsid w:val="001E59BD"/>
    <w:rsid w:val="001E59DF"/>
    <w:rsid w:val="001E59FB"/>
    <w:rsid w:val="001E5FA6"/>
    <w:rsid w:val="001E60F6"/>
    <w:rsid w:val="001E60FD"/>
    <w:rsid w:val="001E6666"/>
    <w:rsid w:val="001E6A0C"/>
    <w:rsid w:val="001E6AC6"/>
    <w:rsid w:val="001E6E3E"/>
    <w:rsid w:val="001E7065"/>
    <w:rsid w:val="001E789C"/>
    <w:rsid w:val="001E7E8B"/>
    <w:rsid w:val="001F0048"/>
    <w:rsid w:val="001F03D0"/>
    <w:rsid w:val="001F0960"/>
    <w:rsid w:val="001F0C08"/>
    <w:rsid w:val="001F0C8B"/>
    <w:rsid w:val="001F0CAB"/>
    <w:rsid w:val="001F0DE1"/>
    <w:rsid w:val="001F16FB"/>
    <w:rsid w:val="001F1CFB"/>
    <w:rsid w:val="001F1E33"/>
    <w:rsid w:val="001F20BD"/>
    <w:rsid w:val="001F24B8"/>
    <w:rsid w:val="001F2623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6B6"/>
    <w:rsid w:val="001F4D5F"/>
    <w:rsid w:val="001F4EC3"/>
    <w:rsid w:val="001F5100"/>
    <w:rsid w:val="001F5127"/>
    <w:rsid w:val="001F524E"/>
    <w:rsid w:val="001F52ED"/>
    <w:rsid w:val="001F5625"/>
    <w:rsid w:val="001F5755"/>
    <w:rsid w:val="001F5862"/>
    <w:rsid w:val="001F589B"/>
    <w:rsid w:val="001F5C62"/>
    <w:rsid w:val="001F5FF5"/>
    <w:rsid w:val="001F6004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4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CCA"/>
    <w:rsid w:val="00200DBC"/>
    <w:rsid w:val="00201364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B"/>
    <w:rsid w:val="00204D9D"/>
    <w:rsid w:val="00205046"/>
    <w:rsid w:val="002056B9"/>
    <w:rsid w:val="002056E9"/>
    <w:rsid w:val="00205AB9"/>
    <w:rsid w:val="00205B18"/>
    <w:rsid w:val="00205CD1"/>
    <w:rsid w:val="00205DA6"/>
    <w:rsid w:val="00205F3D"/>
    <w:rsid w:val="002060B3"/>
    <w:rsid w:val="002061D5"/>
    <w:rsid w:val="002062DC"/>
    <w:rsid w:val="00206488"/>
    <w:rsid w:val="00206555"/>
    <w:rsid w:val="00206630"/>
    <w:rsid w:val="002066C2"/>
    <w:rsid w:val="00206855"/>
    <w:rsid w:val="002068B3"/>
    <w:rsid w:val="0020692E"/>
    <w:rsid w:val="00206A4F"/>
    <w:rsid w:val="00206B2A"/>
    <w:rsid w:val="00206BEC"/>
    <w:rsid w:val="00206ECC"/>
    <w:rsid w:val="0020702A"/>
    <w:rsid w:val="00207261"/>
    <w:rsid w:val="002072F0"/>
    <w:rsid w:val="00207E99"/>
    <w:rsid w:val="00207EB3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A8B"/>
    <w:rsid w:val="00210C73"/>
    <w:rsid w:val="00210E71"/>
    <w:rsid w:val="00210F61"/>
    <w:rsid w:val="002110D3"/>
    <w:rsid w:val="0021146F"/>
    <w:rsid w:val="002115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344"/>
    <w:rsid w:val="0021363E"/>
    <w:rsid w:val="0021377A"/>
    <w:rsid w:val="00213B5A"/>
    <w:rsid w:val="00213BB0"/>
    <w:rsid w:val="00213CCA"/>
    <w:rsid w:val="00213D08"/>
    <w:rsid w:val="00213D3C"/>
    <w:rsid w:val="00213FCE"/>
    <w:rsid w:val="002143C3"/>
    <w:rsid w:val="002146DC"/>
    <w:rsid w:val="00214878"/>
    <w:rsid w:val="0021488E"/>
    <w:rsid w:val="00214AA8"/>
    <w:rsid w:val="00214BD1"/>
    <w:rsid w:val="00214CC2"/>
    <w:rsid w:val="00214CC5"/>
    <w:rsid w:val="0021544B"/>
    <w:rsid w:val="00215753"/>
    <w:rsid w:val="00215797"/>
    <w:rsid w:val="0021589B"/>
    <w:rsid w:val="00215FA5"/>
    <w:rsid w:val="0021610C"/>
    <w:rsid w:val="0021611C"/>
    <w:rsid w:val="00216213"/>
    <w:rsid w:val="002163CD"/>
    <w:rsid w:val="0021642B"/>
    <w:rsid w:val="00216780"/>
    <w:rsid w:val="00216794"/>
    <w:rsid w:val="00216860"/>
    <w:rsid w:val="00216BCE"/>
    <w:rsid w:val="00216BE5"/>
    <w:rsid w:val="00216DD0"/>
    <w:rsid w:val="00216E51"/>
    <w:rsid w:val="0021702A"/>
    <w:rsid w:val="00217044"/>
    <w:rsid w:val="00217045"/>
    <w:rsid w:val="002176D2"/>
    <w:rsid w:val="00217757"/>
    <w:rsid w:val="00217760"/>
    <w:rsid w:val="00217A0D"/>
    <w:rsid w:val="00217B32"/>
    <w:rsid w:val="00217D20"/>
    <w:rsid w:val="00220118"/>
    <w:rsid w:val="002205D3"/>
    <w:rsid w:val="00220691"/>
    <w:rsid w:val="00220800"/>
    <w:rsid w:val="00220CF7"/>
    <w:rsid w:val="00220D0E"/>
    <w:rsid w:val="00220E0A"/>
    <w:rsid w:val="00220E9B"/>
    <w:rsid w:val="00221069"/>
    <w:rsid w:val="002212D7"/>
    <w:rsid w:val="002214CD"/>
    <w:rsid w:val="002214DB"/>
    <w:rsid w:val="002215CD"/>
    <w:rsid w:val="00221887"/>
    <w:rsid w:val="0022189B"/>
    <w:rsid w:val="00221929"/>
    <w:rsid w:val="00221988"/>
    <w:rsid w:val="00221F8E"/>
    <w:rsid w:val="002221CE"/>
    <w:rsid w:val="002225A7"/>
    <w:rsid w:val="0022274F"/>
    <w:rsid w:val="00222872"/>
    <w:rsid w:val="00222ADA"/>
    <w:rsid w:val="002230A4"/>
    <w:rsid w:val="0022312B"/>
    <w:rsid w:val="0022329B"/>
    <w:rsid w:val="0022381A"/>
    <w:rsid w:val="00224264"/>
    <w:rsid w:val="002246A4"/>
    <w:rsid w:val="0022474E"/>
    <w:rsid w:val="00224799"/>
    <w:rsid w:val="002247A9"/>
    <w:rsid w:val="00224CD0"/>
    <w:rsid w:val="00224E45"/>
    <w:rsid w:val="002254D3"/>
    <w:rsid w:val="002255E6"/>
    <w:rsid w:val="00225CB2"/>
    <w:rsid w:val="002263C1"/>
    <w:rsid w:val="002264D1"/>
    <w:rsid w:val="002269C7"/>
    <w:rsid w:val="00226E2F"/>
    <w:rsid w:val="00226E49"/>
    <w:rsid w:val="00226E70"/>
    <w:rsid w:val="00226FB3"/>
    <w:rsid w:val="002276FE"/>
    <w:rsid w:val="00227952"/>
    <w:rsid w:val="002279DE"/>
    <w:rsid w:val="00227BF0"/>
    <w:rsid w:val="00227C4D"/>
    <w:rsid w:val="00227CC1"/>
    <w:rsid w:val="00227D47"/>
    <w:rsid w:val="00227E5D"/>
    <w:rsid w:val="00227EF4"/>
    <w:rsid w:val="00227F12"/>
    <w:rsid w:val="0023004C"/>
    <w:rsid w:val="00230579"/>
    <w:rsid w:val="00230621"/>
    <w:rsid w:val="00230697"/>
    <w:rsid w:val="002308D7"/>
    <w:rsid w:val="00230913"/>
    <w:rsid w:val="00230953"/>
    <w:rsid w:val="00230971"/>
    <w:rsid w:val="00230E4A"/>
    <w:rsid w:val="00231142"/>
    <w:rsid w:val="00231242"/>
    <w:rsid w:val="00231367"/>
    <w:rsid w:val="00231939"/>
    <w:rsid w:val="0023196B"/>
    <w:rsid w:val="00231B30"/>
    <w:rsid w:val="00231BCC"/>
    <w:rsid w:val="00231C55"/>
    <w:rsid w:val="00232072"/>
    <w:rsid w:val="002320E2"/>
    <w:rsid w:val="002323A5"/>
    <w:rsid w:val="00232440"/>
    <w:rsid w:val="0023248D"/>
    <w:rsid w:val="002324AE"/>
    <w:rsid w:val="00232585"/>
    <w:rsid w:val="0023289D"/>
    <w:rsid w:val="00232B3F"/>
    <w:rsid w:val="00232B43"/>
    <w:rsid w:val="00232F1D"/>
    <w:rsid w:val="00233213"/>
    <w:rsid w:val="00233223"/>
    <w:rsid w:val="002333EA"/>
    <w:rsid w:val="0023369D"/>
    <w:rsid w:val="00233725"/>
    <w:rsid w:val="00233947"/>
    <w:rsid w:val="00233C2A"/>
    <w:rsid w:val="0023430B"/>
    <w:rsid w:val="00234474"/>
    <w:rsid w:val="002344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194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327"/>
    <w:rsid w:val="00241446"/>
    <w:rsid w:val="002414FA"/>
    <w:rsid w:val="00241682"/>
    <w:rsid w:val="0024169D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DAF"/>
    <w:rsid w:val="00243EBF"/>
    <w:rsid w:val="00243EE2"/>
    <w:rsid w:val="00244302"/>
    <w:rsid w:val="0024432C"/>
    <w:rsid w:val="00244334"/>
    <w:rsid w:val="002446FD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63"/>
    <w:rsid w:val="0024687C"/>
    <w:rsid w:val="002468E1"/>
    <w:rsid w:val="002469F5"/>
    <w:rsid w:val="00246B6B"/>
    <w:rsid w:val="00246BBF"/>
    <w:rsid w:val="00246E15"/>
    <w:rsid w:val="00246F65"/>
    <w:rsid w:val="00247136"/>
    <w:rsid w:val="0024713D"/>
    <w:rsid w:val="00247205"/>
    <w:rsid w:val="00247278"/>
    <w:rsid w:val="0024746D"/>
    <w:rsid w:val="002474B6"/>
    <w:rsid w:val="002479E9"/>
    <w:rsid w:val="00247CD8"/>
    <w:rsid w:val="00247D8C"/>
    <w:rsid w:val="00247E0C"/>
    <w:rsid w:val="00247ED8"/>
    <w:rsid w:val="00247FE7"/>
    <w:rsid w:val="002502EB"/>
    <w:rsid w:val="0025064E"/>
    <w:rsid w:val="002506C4"/>
    <w:rsid w:val="002507D8"/>
    <w:rsid w:val="002509A8"/>
    <w:rsid w:val="002509AB"/>
    <w:rsid w:val="00250B5D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3D3"/>
    <w:rsid w:val="002527C9"/>
    <w:rsid w:val="002528B0"/>
    <w:rsid w:val="0025290F"/>
    <w:rsid w:val="00252931"/>
    <w:rsid w:val="00252BAA"/>
    <w:rsid w:val="00252C1E"/>
    <w:rsid w:val="0025311E"/>
    <w:rsid w:val="002534A0"/>
    <w:rsid w:val="0025388D"/>
    <w:rsid w:val="002538F6"/>
    <w:rsid w:val="002539E1"/>
    <w:rsid w:val="00253B54"/>
    <w:rsid w:val="00253CF4"/>
    <w:rsid w:val="00253D22"/>
    <w:rsid w:val="0025446E"/>
    <w:rsid w:val="00254648"/>
    <w:rsid w:val="0025470B"/>
    <w:rsid w:val="00254772"/>
    <w:rsid w:val="00254B6C"/>
    <w:rsid w:val="00254E1B"/>
    <w:rsid w:val="00254FD7"/>
    <w:rsid w:val="002551FD"/>
    <w:rsid w:val="00255718"/>
    <w:rsid w:val="00255813"/>
    <w:rsid w:val="00255A20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EE9"/>
    <w:rsid w:val="00256FC2"/>
    <w:rsid w:val="00257020"/>
    <w:rsid w:val="00257601"/>
    <w:rsid w:val="0025777F"/>
    <w:rsid w:val="00257793"/>
    <w:rsid w:val="00257804"/>
    <w:rsid w:val="00257C61"/>
    <w:rsid w:val="00257D9A"/>
    <w:rsid w:val="00257E26"/>
    <w:rsid w:val="00257E2F"/>
    <w:rsid w:val="002600BE"/>
    <w:rsid w:val="00260536"/>
    <w:rsid w:val="00260555"/>
    <w:rsid w:val="00260B87"/>
    <w:rsid w:val="00260CAC"/>
    <w:rsid w:val="00260D0E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F6"/>
    <w:rsid w:val="00262187"/>
    <w:rsid w:val="002621AA"/>
    <w:rsid w:val="00262525"/>
    <w:rsid w:val="002626DC"/>
    <w:rsid w:val="002628D5"/>
    <w:rsid w:val="00262A8C"/>
    <w:rsid w:val="00262C82"/>
    <w:rsid w:val="00263651"/>
    <w:rsid w:val="00263724"/>
    <w:rsid w:val="00263882"/>
    <w:rsid w:val="00263A86"/>
    <w:rsid w:val="00263BC8"/>
    <w:rsid w:val="00263E8B"/>
    <w:rsid w:val="00264051"/>
    <w:rsid w:val="00264069"/>
    <w:rsid w:val="002640C2"/>
    <w:rsid w:val="00264565"/>
    <w:rsid w:val="00264648"/>
    <w:rsid w:val="002648C3"/>
    <w:rsid w:val="00264E68"/>
    <w:rsid w:val="00265049"/>
    <w:rsid w:val="002651BE"/>
    <w:rsid w:val="002655F4"/>
    <w:rsid w:val="00265837"/>
    <w:rsid w:val="00265A2C"/>
    <w:rsid w:val="00265A63"/>
    <w:rsid w:val="00265FB5"/>
    <w:rsid w:val="002660BD"/>
    <w:rsid w:val="00266469"/>
    <w:rsid w:val="00266536"/>
    <w:rsid w:val="00266594"/>
    <w:rsid w:val="00266689"/>
    <w:rsid w:val="002666B8"/>
    <w:rsid w:val="00266827"/>
    <w:rsid w:val="00266D67"/>
    <w:rsid w:val="00266F99"/>
    <w:rsid w:val="00267622"/>
    <w:rsid w:val="00267C23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1E58"/>
    <w:rsid w:val="002721EF"/>
    <w:rsid w:val="00272327"/>
    <w:rsid w:val="0027241A"/>
    <w:rsid w:val="002727FA"/>
    <w:rsid w:val="00272901"/>
    <w:rsid w:val="00272940"/>
    <w:rsid w:val="00272C6B"/>
    <w:rsid w:val="00272D83"/>
    <w:rsid w:val="00272F9F"/>
    <w:rsid w:val="00273548"/>
    <w:rsid w:val="002735CB"/>
    <w:rsid w:val="00273666"/>
    <w:rsid w:val="00273795"/>
    <w:rsid w:val="00273E34"/>
    <w:rsid w:val="002744D2"/>
    <w:rsid w:val="00274605"/>
    <w:rsid w:val="002747DC"/>
    <w:rsid w:val="00274989"/>
    <w:rsid w:val="00275011"/>
    <w:rsid w:val="00275020"/>
    <w:rsid w:val="00275369"/>
    <w:rsid w:val="002753C0"/>
    <w:rsid w:val="00275471"/>
    <w:rsid w:val="0027552A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9E1"/>
    <w:rsid w:val="00276C8B"/>
    <w:rsid w:val="00276CD1"/>
    <w:rsid w:val="00276F26"/>
    <w:rsid w:val="0027733A"/>
    <w:rsid w:val="002774FD"/>
    <w:rsid w:val="00277603"/>
    <w:rsid w:val="002776E7"/>
    <w:rsid w:val="002779A4"/>
    <w:rsid w:val="00277C07"/>
    <w:rsid w:val="00277E6D"/>
    <w:rsid w:val="0028006F"/>
    <w:rsid w:val="0028034B"/>
    <w:rsid w:val="00280507"/>
    <w:rsid w:val="0028069C"/>
    <w:rsid w:val="002806C4"/>
    <w:rsid w:val="00280801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53"/>
    <w:rsid w:val="00281BE0"/>
    <w:rsid w:val="00282860"/>
    <w:rsid w:val="00282E7A"/>
    <w:rsid w:val="002831F6"/>
    <w:rsid w:val="002831FD"/>
    <w:rsid w:val="00283B19"/>
    <w:rsid w:val="00283BEB"/>
    <w:rsid w:val="00283CBC"/>
    <w:rsid w:val="00283D52"/>
    <w:rsid w:val="002840C0"/>
    <w:rsid w:val="002842DD"/>
    <w:rsid w:val="0028452C"/>
    <w:rsid w:val="002845EE"/>
    <w:rsid w:val="00284694"/>
    <w:rsid w:val="00284BA2"/>
    <w:rsid w:val="00285232"/>
    <w:rsid w:val="002857BE"/>
    <w:rsid w:val="002864D7"/>
    <w:rsid w:val="002865E9"/>
    <w:rsid w:val="00286939"/>
    <w:rsid w:val="0028699F"/>
    <w:rsid w:val="002869B5"/>
    <w:rsid w:val="00286DD0"/>
    <w:rsid w:val="00286FFA"/>
    <w:rsid w:val="002870B9"/>
    <w:rsid w:val="00287254"/>
    <w:rsid w:val="0028733C"/>
    <w:rsid w:val="00287462"/>
    <w:rsid w:val="002877A0"/>
    <w:rsid w:val="00287EAD"/>
    <w:rsid w:val="00287EB1"/>
    <w:rsid w:val="00287EC9"/>
    <w:rsid w:val="00290044"/>
    <w:rsid w:val="0029022E"/>
    <w:rsid w:val="002903C0"/>
    <w:rsid w:val="00290407"/>
    <w:rsid w:val="002904A5"/>
    <w:rsid w:val="00290F95"/>
    <w:rsid w:val="0029178D"/>
    <w:rsid w:val="002918D3"/>
    <w:rsid w:val="0029198F"/>
    <w:rsid w:val="00291AB5"/>
    <w:rsid w:val="00291B06"/>
    <w:rsid w:val="00291C4C"/>
    <w:rsid w:val="00291E7B"/>
    <w:rsid w:val="00291F4C"/>
    <w:rsid w:val="00292060"/>
    <w:rsid w:val="002920E8"/>
    <w:rsid w:val="002920FB"/>
    <w:rsid w:val="002927E8"/>
    <w:rsid w:val="00292871"/>
    <w:rsid w:val="00292B8C"/>
    <w:rsid w:val="00292D54"/>
    <w:rsid w:val="00293223"/>
    <w:rsid w:val="00293488"/>
    <w:rsid w:val="00293580"/>
    <w:rsid w:val="00293592"/>
    <w:rsid w:val="00293874"/>
    <w:rsid w:val="00293878"/>
    <w:rsid w:val="00293952"/>
    <w:rsid w:val="00293E2C"/>
    <w:rsid w:val="00293EF8"/>
    <w:rsid w:val="0029400B"/>
    <w:rsid w:val="0029448A"/>
    <w:rsid w:val="00294BAE"/>
    <w:rsid w:val="00294BB1"/>
    <w:rsid w:val="00294BE2"/>
    <w:rsid w:val="00294C81"/>
    <w:rsid w:val="00294CBC"/>
    <w:rsid w:val="002950B6"/>
    <w:rsid w:val="002951AF"/>
    <w:rsid w:val="00295234"/>
    <w:rsid w:val="0029527F"/>
    <w:rsid w:val="0029534C"/>
    <w:rsid w:val="002953CE"/>
    <w:rsid w:val="00295408"/>
    <w:rsid w:val="002955AC"/>
    <w:rsid w:val="00295840"/>
    <w:rsid w:val="00295AF5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493"/>
    <w:rsid w:val="002A0CD8"/>
    <w:rsid w:val="002A0E2D"/>
    <w:rsid w:val="002A10A7"/>
    <w:rsid w:val="002A12B7"/>
    <w:rsid w:val="002A13F6"/>
    <w:rsid w:val="002A155F"/>
    <w:rsid w:val="002A1576"/>
    <w:rsid w:val="002A1EB7"/>
    <w:rsid w:val="002A1FFF"/>
    <w:rsid w:val="002A2203"/>
    <w:rsid w:val="002A240F"/>
    <w:rsid w:val="002A27FB"/>
    <w:rsid w:val="002A2DB6"/>
    <w:rsid w:val="002A2FFD"/>
    <w:rsid w:val="002A3008"/>
    <w:rsid w:val="002A3206"/>
    <w:rsid w:val="002A35DC"/>
    <w:rsid w:val="002A39BD"/>
    <w:rsid w:val="002A39DE"/>
    <w:rsid w:val="002A39EB"/>
    <w:rsid w:val="002A3BD5"/>
    <w:rsid w:val="002A47E9"/>
    <w:rsid w:val="002A47F1"/>
    <w:rsid w:val="002A47F6"/>
    <w:rsid w:val="002A4A2F"/>
    <w:rsid w:val="002A4D18"/>
    <w:rsid w:val="002A4D7A"/>
    <w:rsid w:val="002A4E29"/>
    <w:rsid w:val="002A511E"/>
    <w:rsid w:val="002A5DB8"/>
    <w:rsid w:val="002A6381"/>
    <w:rsid w:val="002A644F"/>
    <w:rsid w:val="002A64CB"/>
    <w:rsid w:val="002A65BF"/>
    <w:rsid w:val="002A6646"/>
    <w:rsid w:val="002A6DF0"/>
    <w:rsid w:val="002A7097"/>
    <w:rsid w:val="002A7219"/>
    <w:rsid w:val="002A7225"/>
    <w:rsid w:val="002A7CD8"/>
    <w:rsid w:val="002A7D42"/>
    <w:rsid w:val="002A7EE1"/>
    <w:rsid w:val="002B00C5"/>
    <w:rsid w:val="002B0189"/>
    <w:rsid w:val="002B0205"/>
    <w:rsid w:val="002B0282"/>
    <w:rsid w:val="002B0552"/>
    <w:rsid w:val="002B0592"/>
    <w:rsid w:val="002B081E"/>
    <w:rsid w:val="002B0902"/>
    <w:rsid w:val="002B0C58"/>
    <w:rsid w:val="002B0E1A"/>
    <w:rsid w:val="002B121C"/>
    <w:rsid w:val="002B121E"/>
    <w:rsid w:val="002B14FE"/>
    <w:rsid w:val="002B16A7"/>
    <w:rsid w:val="002B1E07"/>
    <w:rsid w:val="002B1E27"/>
    <w:rsid w:val="002B1EBB"/>
    <w:rsid w:val="002B1ECB"/>
    <w:rsid w:val="002B2035"/>
    <w:rsid w:val="002B21CA"/>
    <w:rsid w:val="002B2346"/>
    <w:rsid w:val="002B26E7"/>
    <w:rsid w:val="002B280E"/>
    <w:rsid w:val="002B2AFC"/>
    <w:rsid w:val="002B2EC2"/>
    <w:rsid w:val="002B2F25"/>
    <w:rsid w:val="002B32D0"/>
    <w:rsid w:val="002B3436"/>
    <w:rsid w:val="002B344F"/>
    <w:rsid w:val="002B34B8"/>
    <w:rsid w:val="002B3656"/>
    <w:rsid w:val="002B39A3"/>
    <w:rsid w:val="002B3B3D"/>
    <w:rsid w:val="002B3BA7"/>
    <w:rsid w:val="002B3E44"/>
    <w:rsid w:val="002B3F55"/>
    <w:rsid w:val="002B4092"/>
    <w:rsid w:val="002B45B1"/>
    <w:rsid w:val="002B471E"/>
    <w:rsid w:val="002B48DD"/>
    <w:rsid w:val="002B49E5"/>
    <w:rsid w:val="002B4A0A"/>
    <w:rsid w:val="002B4BDD"/>
    <w:rsid w:val="002B4C61"/>
    <w:rsid w:val="002B4CF1"/>
    <w:rsid w:val="002B4E2C"/>
    <w:rsid w:val="002B51FD"/>
    <w:rsid w:val="002B5767"/>
    <w:rsid w:val="002B5796"/>
    <w:rsid w:val="002B579E"/>
    <w:rsid w:val="002B5939"/>
    <w:rsid w:val="002B596C"/>
    <w:rsid w:val="002B59DC"/>
    <w:rsid w:val="002B61A7"/>
    <w:rsid w:val="002B64A7"/>
    <w:rsid w:val="002B66C7"/>
    <w:rsid w:val="002B66D7"/>
    <w:rsid w:val="002B6ACD"/>
    <w:rsid w:val="002B6D67"/>
    <w:rsid w:val="002B6E19"/>
    <w:rsid w:val="002B701F"/>
    <w:rsid w:val="002B744A"/>
    <w:rsid w:val="002B744F"/>
    <w:rsid w:val="002B775A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4C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AB3"/>
    <w:rsid w:val="002C3B89"/>
    <w:rsid w:val="002C3D6C"/>
    <w:rsid w:val="002C40ED"/>
    <w:rsid w:val="002C443D"/>
    <w:rsid w:val="002C4667"/>
    <w:rsid w:val="002C47D5"/>
    <w:rsid w:val="002C4B29"/>
    <w:rsid w:val="002C4E85"/>
    <w:rsid w:val="002C5092"/>
    <w:rsid w:val="002C5547"/>
    <w:rsid w:val="002C58E2"/>
    <w:rsid w:val="002C5F6C"/>
    <w:rsid w:val="002C5FF2"/>
    <w:rsid w:val="002C648F"/>
    <w:rsid w:val="002C64AC"/>
    <w:rsid w:val="002C667E"/>
    <w:rsid w:val="002C6824"/>
    <w:rsid w:val="002C6965"/>
    <w:rsid w:val="002C69A7"/>
    <w:rsid w:val="002C6ABE"/>
    <w:rsid w:val="002C6C16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927"/>
    <w:rsid w:val="002D19B4"/>
    <w:rsid w:val="002D1B0C"/>
    <w:rsid w:val="002D1BAD"/>
    <w:rsid w:val="002D1D24"/>
    <w:rsid w:val="002D1D98"/>
    <w:rsid w:val="002D1DA1"/>
    <w:rsid w:val="002D1DE4"/>
    <w:rsid w:val="002D1FEF"/>
    <w:rsid w:val="002D2112"/>
    <w:rsid w:val="002D239A"/>
    <w:rsid w:val="002D2576"/>
    <w:rsid w:val="002D27A0"/>
    <w:rsid w:val="002D28C5"/>
    <w:rsid w:val="002D29E0"/>
    <w:rsid w:val="002D2B37"/>
    <w:rsid w:val="002D2B6B"/>
    <w:rsid w:val="002D2F73"/>
    <w:rsid w:val="002D30BA"/>
    <w:rsid w:val="002D3358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1C"/>
    <w:rsid w:val="002D572C"/>
    <w:rsid w:val="002D5BFA"/>
    <w:rsid w:val="002D5DBA"/>
    <w:rsid w:val="002D6051"/>
    <w:rsid w:val="002D639B"/>
    <w:rsid w:val="002D642B"/>
    <w:rsid w:val="002D64DF"/>
    <w:rsid w:val="002D665F"/>
    <w:rsid w:val="002D66DC"/>
    <w:rsid w:val="002D6974"/>
    <w:rsid w:val="002D6CC8"/>
    <w:rsid w:val="002D6F99"/>
    <w:rsid w:val="002D7180"/>
    <w:rsid w:val="002D73CD"/>
    <w:rsid w:val="002D75D8"/>
    <w:rsid w:val="002D7602"/>
    <w:rsid w:val="002D7942"/>
    <w:rsid w:val="002D7B6B"/>
    <w:rsid w:val="002E0336"/>
    <w:rsid w:val="002E03A8"/>
    <w:rsid w:val="002E0447"/>
    <w:rsid w:val="002E0797"/>
    <w:rsid w:val="002E0B55"/>
    <w:rsid w:val="002E0C93"/>
    <w:rsid w:val="002E0CFE"/>
    <w:rsid w:val="002E0E61"/>
    <w:rsid w:val="002E0E6C"/>
    <w:rsid w:val="002E10D2"/>
    <w:rsid w:val="002E12ED"/>
    <w:rsid w:val="002E165B"/>
    <w:rsid w:val="002E1D05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DF"/>
    <w:rsid w:val="002E344B"/>
    <w:rsid w:val="002E35D2"/>
    <w:rsid w:val="002E36C4"/>
    <w:rsid w:val="002E3824"/>
    <w:rsid w:val="002E3943"/>
    <w:rsid w:val="002E3999"/>
    <w:rsid w:val="002E3CE2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F85"/>
    <w:rsid w:val="002E507D"/>
    <w:rsid w:val="002E5315"/>
    <w:rsid w:val="002E5447"/>
    <w:rsid w:val="002E574C"/>
    <w:rsid w:val="002E595B"/>
    <w:rsid w:val="002E59ED"/>
    <w:rsid w:val="002E5ACB"/>
    <w:rsid w:val="002E604E"/>
    <w:rsid w:val="002E642B"/>
    <w:rsid w:val="002E64B0"/>
    <w:rsid w:val="002E67CF"/>
    <w:rsid w:val="002E6C02"/>
    <w:rsid w:val="002E729A"/>
    <w:rsid w:val="002E74F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2F32"/>
    <w:rsid w:val="002F30C1"/>
    <w:rsid w:val="002F31A4"/>
    <w:rsid w:val="002F3675"/>
    <w:rsid w:val="002F388C"/>
    <w:rsid w:val="002F39AA"/>
    <w:rsid w:val="002F3B1E"/>
    <w:rsid w:val="002F3CAB"/>
    <w:rsid w:val="002F3E7A"/>
    <w:rsid w:val="002F3F98"/>
    <w:rsid w:val="002F4304"/>
    <w:rsid w:val="002F4502"/>
    <w:rsid w:val="002F4587"/>
    <w:rsid w:val="002F45FC"/>
    <w:rsid w:val="002F467C"/>
    <w:rsid w:val="002F4792"/>
    <w:rsid w:val="002F4845"/>
    <w:rsid w:val="002F4938"/>
    <w:rsid w:val="002F4984"/>
    <w:rsid w:val="002F4A8D"/>
    <w:rsid w:val="002F4C41"/>
    <w:rsid w:val="002F5001"/>
    <w:rsid w:val="002F5033"/>
    <w:rsid w:val="002F5040"/>
    <w:rsid w:val="002F519A"/>
    <w:rsid w:val="002F52CF"/>
    <w:rsid w:val="002F53C8"/>
    <w:rsid w:val="002F5491"/>
    <w:rsid w:val="002F575F"/>
    <w:rsid w:val="002F5B55"/>
    <w:rsid w:val="002F64F8"/>
    <w:rsid w:val="002F67E2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7B9"/>
    <w:rsid w:val="003008F2"/>
    <w:rsid w:val="00300BCD"/>
    <w:rsid w:val="00300CBA"/>
    <w:rsid w:val="00300E99"/>
    <w:rsid w:val="00300F1B"/>
    <w:rsid w:val="00301117"/>
    <w:rsid w:val="00301214"/>
    <w:rsid w:val="003012B3"/>
    <w:rsid w:val="00301AA9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D29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2D"/>
    <w:rsid w:val="00305513"/>
    <w:rsid w:val="00305689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0A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3D1"/>
    <w:rsid w:val="00312423"/>
    <w:rsid w:val="00312694"/>
    <w:rsid w:val="003126CF"/>
    <w:rsid w:val="00312849"/>
    <w:rsid w:val="00312C0A"/>
    <w:rsid w:val="00312C1B"/>
    <w:rsid w:val="00312DAD"/>
    <w:rsid w:val="00312FC3"/>
    <w:rsid w:val="003130A1"/>
    <w:rsid w:val="00313323"/>
    <w:rsid w:val="0031347C"/>
    <w:rsid w:val="003134D4"/>
    <w:rsid w:val="0031355D"/>
    <w:rsid w:val="0031360B"/>
    <w:rsid w:val="003138B1"/>
    <w:rsid w:val="00313B4A"/>
    <w:rsid w:val="003140CE"/>
    <w:rsid w:val="003143F1"/>
    <w:rsid w:val="003153AC"/>
    <w:rsid w:val="00315998"/>
    <w:rsid w:val="00315A42"/>
    <w:rsid w:val="00315CD8"/>
    <w:rsid w:val="00315DB8"/>
    <w:rsid w:val="00315F84"/>
    <w:rsid w:val="00316146"/>
    <w:rsid w:val="0031614D"/>
    <w:rsid w:val="003161C2"/>
    <w:rsid w:val="0031664C"/>
    <w:rsid w:val="003166C5"/>
    <w:rsid w:val="00316E96"/>
    <w:rsid w:val="003171D4"/>
    <w:rsid w:val="003173A5"/>
    <w:rsid w:val="0031752D"/>
    <w:rsid w:val="00317552"/>
    <w:rsid w:val="003175B2"/>
    <w:rsid w:val="00317668"/>
    <w:rsid w:val="00317B13"/>
    <w:rsid w:val="00317B7B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46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5BC"/>
    <w:rsid w:val="00323853"/>
    <w:rsid w:val="00323BEB"/>
    <w:rsid w:val="00323C29"/>
    <w:rsid w:val="0032423F"/>
    <w:rsid w:val="00324325"/>
    <w:rsid w:val="00324326"/>
    <w:rsid w:val="00324764"/>
    <w:rsid w:val="003248EE"/>
    <w:rsid w:val="00324D64"/>
    <w:rsid w:val="00324FE1"/>
    <w:rsid w:val="003250AE"/>
    <w:rsid w:val="003258CF"/>
    <w:rsid w:val="003258E5"/>
    <w:rsid w:val="00325A5D"/>
    <w:rsid w:val="00325B40"/>
    <w:rsid w:val="00325BAE"/>
    <w:rsid w:val="00325C4E"/>
    <w:rsid w:val="00325C52"/>
    <w:rsid w:val="0032606D"/>
    <w:rsid w:val="003260D0"/>
    <w:rsid w:val="00326345"/>
    <w:rsid w:val="0032679C"/>
    <w:rsid w:val="003267E1"/>
    <w:rsid w:val="003268A5"/>
    <w:rsid w:val="00326A84"/>
    <w:rsid w:val="00326B4D"/>
    <w:rsid w:val="00326DF5"/>
    <w:rsid w:val="00326F51"/>
    <w:rsid w:val="003271F2"/>
    <w:rsid w:val="003273D6"/>
    <w:rsid w:val="003274B0"/>
    <w:rsid w:val="0032782B"/>
    <w:rsid w:val="003278F3"/>
    <w:rsid w:val="003278F8"/>
    <w:rsid w:val="00327CC4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2F4C"/>
    <w:rsid w:val="003330A2"/>
    <w:rsid w:val="00333201"/>
    <w:rsid w:val="0033323A"/>
    <w:rsid w:val="0033341F"/>
    <w:rsid w:val="003335E3"/>
    <w:rsid w:val="0033384E"/>
    <w:rsid w:val="00333D08"/>
    <w:rsid w:val="00333D40"/>
    <w:rsid w:val="00333D6C"/>
    <w:rsid w:val="00333FF6"/>
    <w:rsid w:val="00334200"/>
    <w:rsid w:val="003342E6"/>
    <w:rsid w:val="00334502"/>
    <w:rsid w:val="00334518"/>
    <w:rsid w:val="00334576"/>
    <w:rsid w:val="003345CF"/>
    <w:rsid w:val="003346D5"/>
    <w:rsid w:val="00334D81"/>
    <w:rsid w:val="00335215"/>
    <w:rsid w:val="0033531A"/>
    <w:rsid w:val="00335756"/>
    <w:rsid w:val="00335777"/>
    <w:rsid w:val="00336919"/>
    <w:rsid w:val="00336990"/>
    <w:rsid w:val="00336C51"/>
    <w:rsid w:val="00336CE8"/>
    <w:rsid w:val="00337015"/>
    <w:rsid w:val="003373D1"/>
    <w:rsid w:val="0033755B"/>
    <w:rsid w:val="00337818"/>
    <w:rsid w:val="00337A04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97C"/>
    <w:rsid w:val="00340B37"/>
    <w:rsid w:val="00340FAC"/>
    <w:rsid w:val="00341199"/>
    <w:rsid w:val="003411C5"/>
    <w:rsid w:val="003413C9"/>
    <w:rsid w:val="00341E6C"/>
    <w:rsid w:val="0034220F"/>
    <w:rsid w:val="00342591"/>
    <w:rsid w:val="0034286C"/>
    <w:rsid w:val="00342931"/>
    <w:rsid w:val="00342DA2"/>
    <w:rsid w:val="00342E7F"/>
    <w:rsid w:val="00342F88"/>
    <w:rsid w:val="003432D5"/>
    <w:rsid w:val="003434E2"/>
    <w:rsid w:val="00343F9F"/>
    <w:rsid w:val="003440A7"/>
    <w:rsid w:val="003442BB"/>
    <w:rsid w:val="0034431D"/>
    <w:rsid w:val="003443FC"/>
    <w:rsid w:val="003445C7"/>
    <w:rsid w:val="003446BA"/>
    <w:rsid w:val="00344735"/>
    <w:rsid w:val="00344EC1"/>
    <w:rsid w:val="0034574A"/>
    <w:rsid w:val="003461CE"/>
    <w:rsid w:val="003463E7"/>
    <w:rsid w:val="0034668A"/>
    <w:rsid w:val="003469DF"/>
    <w:rsid w:val="00346DB0"/>
    <w:rsid w:val="00346FC1"/>
    <w:rsid w:val="0034724B"/>
    <w:rsid w:val="0034740D"/>
    <w:rsid w:val="003474E8"/>
    <w:rsid w:val="0034796C"/>
    <w:rsid w:val="00347ADA"/>
    <w:rsid w:val="00347D8F"/>
    <w:rsid w:val="00347DAC"/>
    <w:rsid w:val="00347F4F"/>
    <w:rsid w:val="00350021"/>
    <w:rsid w:val="00350141"/>
    <w:rsid w:val="00350424"/>
    <w:rsid w:val="00350425"/>
    <w:rsid w:val="003506E8"/>
    <w:rsid w:val="00350942"/>
    <w:rsid w:val="00350A74"/>
    <w:rsid w:val="00350B19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D7"/>
    <w:rsid w:val="0035226F"/>
    <w:rsid w:val="003522C5"/>
    <w:rsid w:val="00352588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65E"/>
    <w:rsid w:val="00354781"/>
    <w:rsid w:val="003547B0"/>
    <w:rsid w:val="00354CD4"/>
    <w:rsid w:val="00354D3A"/>
    <w:rsid w:val="00354F50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02A"/>
    <w:rsid w:val="0035767A"/>
    <w:rsid w:val="0035787D"/>
    <w:rsid w:val="00357A9A"/>
    <w:rsid w:val="00357AC1"/>
    <w:rsid w:val="00357BF3"/>
    <w:rsid w:val="00357C07"/>
    <w:rsid w:val="00357EEB"/>
    <w:rsid w:val="00357F80"/>
    <w:rsid w:val="00360013"/>
    <w:rsid w:val="00360191"/>
    <w:rsid w:val="00360192"/>
    <w:rsid w:val="003603DD"/>
    <w:rsid w:val="0036049D"/>
    <w:rsid w:val="0036058A"/>
    <w:rsid w:val="003606A6"/>
    <w:rsid w:val="00360C3B"/>
    <w:rsid w:val="003613F2"/>
    <w:rsid w:val="00361CD7"/>
    <w:rsid w:val="0036210D"/>
    <w:rsid w:val="00362393"/>
    <w:rsid w:val="003625E0"/>
    <w:rsid w:val="00362765"/>
    <w:rsid w:val="00362996"/>
    <w:rsid w:val="00362E0F"/>
    <w:rsid w:val="00362EAD"/>
    <w:rsid w:val="00362F0C"/>
    <w:rsid w:val="00363559"/>
    <w:rsid w:val="00363D0A"/>
    <w:rsid w:val="00363F84"/>
    <w:rsid w:val="00363F87"/>
    <w:rsid w:val="00364127"/>
    <w:rsid w:val="00364367"/>
    <w:rsid w:val="0036479C"/>
    <w:rsid w:val="00364959"/>
    <w:rsid w:val="00364DA6"/>
    <w:rsid w:val="00364ED8"/>
    <w:rsid w:val="00364FEB"/>
    <w:rsid w:val="00365292"/>
    <w:rsid w:val="003652C7"/>
    <w:rsid w:val="003658AB"/>
    <w:rsid w:val="00365A5D"/>
    <w:rsid w:val="00365DCC"/>
    <w:rsid w:val="00366028"/>
    <w:rsid w:val="00366035"/>
    <w:rsid w:val="003664B1"/>
    <w:rsid w:val="00366AE4"/>
    <w:rsid w:val="00366C6A"/>
    <w:rsid w:val="0036702D"/>
    <w:rsid w:val="003671A2"/>
    <w:rsid w:val="00367A55"/>
    <w:rsid w:val="00367DFD"/>
    <w:rsid w:val="0037057D"/>
    <w:rsid w:val="0037098E"/>
    <w:rsid w:val="00370B27"/>
    <w:rsid w:val="00370FC2"/>
    <w:rsid w:val="003710C2"/>
    <w:rsid w:val="00371132"/>
    <w:rsid w:val="0037117F"/>
    <w:rsid w:val="003711AF"/>
    <w:rsid w:val="003717EC"/>
    <w:rsid w:val="0037183B"/>
    <w:rsid w:val="00371CFA"/>
    <w:rsid w:val="00371F59"/>
    <w:rsid w:val="0037248D"/>
    <w:rsid w:val="00372683"/>
    <w:rsid w:val="00372941"/>
    <w:rsid w:val="00372C27"/>
    <w:rsid w:val="00373111"/>
    <w:rsid w:val="0037360F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2F5"/>
    <w:rsid w:val="00375364"/>
    <w:rsid w:val="003753E1"/>
    <w:rsid w:val="00375CD1"/>
    <w:rsid w:val="00375D7B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CCE"/>
    <w:rsid w:val="00377ED9"/>
    <w:rsid w:val="0038020B"/>
    <w:rsid w:val="00380288"/>
    <w:rsid w:val="0038030A"/>
    <w:rsid w:val="0038032B"/>
    <w:rsid w:val="00380575"/>
    <w:rsid w:val="0038079D"/>
    <w:rsid w:val="003808A0"/>
    <w:rsid w:val="00380952"/>
    <w:rsid w:val="003809D5"/>
    <w:rsid w:val="00380A41"/>
    <w:rsid w:val="00380B87"/>
    <w:rsid w:val="00380D4C"/>
    <w:rsid w:val="00380E62"/>
    <w:rsid w:val="00381064"/>
    <w:rsid w:val="003811DD"/>
    <w:rsid w:val="00381430"/>
    <w:rsid w:val="00381568"/>
    <w:rsid w:val="00381637"/>
    <w:rsid w:val="003819B9"/>
    <w:rsid w:val="00381A5F"/>
    <w:rsid w:val="00381C7D"/>
    <w:rsid w:val="0038201C"/>
    <w:rsid w:val="003821BA"/>
    <w:rsid w:val="003823B0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3EE5"/>
    <w:rsid w:val="00383FD2"/>
    <w:rsid w:val="003844A7"/>
    <w:rsid w:val="0038452A"/>
    <w:rsid w:val="00384679"/>
    <w:rsid w:val="00384832"/>
    <w:rsid w:val="00384A3A"/>
    <w:rsid w:val="00384C76"/>
    <w:rsid w:val="00384FE2"/>
    <w:rsid w:val="0038519C"/>
    <w:rsid w:val="00385A99"/>
    <w:rsid w:val="00385F92"/>
    <w:rsid w:val="00385FA0"/>
    <w:rsid w:val="00386065"/>
    <w:rsid w:val="00386581"/>
    <w:rsid w:val="003868EA"/>
    <w:rsid w:val="003869A5"/>
    <w:rsid w:val="003869BF"/>
    <w:rsid w:val="00386B3A"/>
    <w:rsid w:val="00386BAF"/>
    <w:rsid w:val="00386CC9"/>
    <w:rsid w:val="00387A0C"/>
    <w:rsid w:val="00387A2E"/>
    <w:rsid w:val="00387A33"/>
    <w:rsid w:val="00387DF9"/>
    <w:rsid w:val="00387E06"/>
    <w:rsid w:val="00387E2C"/>
    <w:rsid w:val="00390116"/>
    <w:rsid w:val="00390571"/>
    <w:rsid w:val="0039061A"/>
    <w:rsid w:val="00390644"/>
    <w:rsid w:val="003909FD"/>
    <w:rsid w:val="00390BC6"/>
    <w:rsid w:val="00390E93"/>
    <w:rsid w:val="00391422"/>
    <w:rsid w:val="00391459"/>
    <w:rsid w:val="0039152C"/>
    <w:rsid w:val="0039154F"/>
    <w:rsid w:val="0039180E"/>
    <w:rsid w:val="0039194F"/>
    <w:rsid w:val="00391B84"/>
    <w:rsid w:val="00391BAA"/>
    <w:rsid w:val="00391D06"/>
    <w:rsid w:val="00391D76"/>
    <w:rsid w:val="00391E28"/>
    <w:rsid w:val="00391E6A"/>
    <w:rsid w:val="00391FA3"/>
    <w:rsid w:val="00392259"/>
    <w:rsid w:val="003922C9"/>
    <w:rsid w:val="00392636"/>
    <w:rsid w:val="00392822"/>
    <w:rsid w:val="003928A4"/>
    <w:rsid w:val="003928CD"/>
    <w:rsid w:val="00392938"/>
    <w:rsid w:val="00392983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CFF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D38"/>
    <w:rsid w:val="00395E0C"/>
    <w:rsid w:val="00395EC6"/>
    <w:rsid w:val="00396384"/>
    <w:rsid w:val="003964EB"/>
    <w:rsid w:val="0039652F"/>
    <w:rsid w:val="003967D1"/>
    <w:rsid w:val="003968DA"/>
    <w:rsid w:val="003974D1"/>
    <w:rsid w:val="00397720"/>
    <w:rsid w:val="003979F8"/>
    <w:rsid w:val="00397F91"/>
    <w:rsid w:val="00397FDB"/>
    <w:rsid w:val="003A00CA"/>
    <w:rsid w:val="003A0260"/>
    <w:rsid w:val="003A02CC"/>
    <w:rsid w:val="003A0373"/>
    <w:rsid w:val="003A0B53"/>
    <w:rsid w:val="003A0C6F"/>
    <w:rsid w:val="003A0EA5"/>
    <w:rsid w:val="003A0FA0"/>
    <w:rsid w:val="003A1344"/>
    <w:rsid w:val="003A1380"/>
    <w:rsid w:val="003A1418"/>
    <w:rsid w:val="003A21B9"/>
    <w:rsid w:val="003A24B2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CEF"/>
    <w:rsid w:val="003A3E73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589B"/>
    <w:rsid w:val="003A5956"/>
    <w:rsid w:val="003A5A1B"/>
    <w:rsid w:val="003A62F6"/>
    <w:rsid w:val="003A63D8"/>
    <w:rsid w:val="003A64EC"/>
    <w:rsid w:val="003A662C"/>
    <w:rsid w:val="003A66EF"/>
    <w:rsid w:val="003A67EF"/>
    <w:rsid w:val="003A6B51"/>
    <w:rsid w:val="003A7034"/>
    <w:rsid w:val="003A7084"/>
    <w:rsid w:val="003A7213"/>
    <w:rsid w:val="003A76E1"/>
    <w:rsid w:val="003A78B6"/>
    <w:rsid w:val="003A7E7C"/>
    <w:rsid w:val="003A7FAA"/>
    <w:rsid w:val="003B037A"/>
    <w:rsid w:val="003B06E6"/>
    <w:rsid w:val="003B08B9"/>
    <w:rsid w:val="003B0A7F"/>
    <w:rsid w:val="003B0ABC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1E10"/>
    <w:rsid w:val="003B20ED"/>
    <w:rsid w:val="003B2119"/>
    <w:rsid w:val="003B222D"/>
    <w:rsid w:val="003B2273"/>
    <w:rsid w:val="003B22FF"/>
    <w:rsid w:val="003B261C"/>
    <w:rsid w:val="003B26B1"/>
    <w:rsid w:val="003B28BC"/>
    <w:rsid w:val="003B29AD"/>
    <w:rsid w:val="003B2A41"/>
    <w:rsid w:val="003B2EB6"/>
    <w:rsid w:val="003B2F0E"/>
    <w:rsid w:val="003B2F69"/>
    <w:rsid w:val="003B3001"/>
    <w:rsid w:val="003B34E7"/>
    <w:rsid w:val="003B37FE"/>
    <w:rsid w:val="003B3866"/>
    <w:rsid w:val="003B3938"/>
    <w:rsid w:val="003B3D67"/>
    <w:rsid w:val="003B3EA0"/>
    <w:rsid w:val="003B3F55"/>
    <w:rsid w:val="003B4014"/>
    <w:rsid w:val="003B4076"/>
    <w:rsid w:val="003B4364"/>
    <w:rsid w:val="003B43FD"/>
    <w:rsid w:val="003B4404"/>
    <w:rsid w:val="003B490D"/>
    <w:rsid w:val="003B49AD"/>
    <w:rsid w:val="003B4D7F"/>
    <w:rsid w:val="003B4E8C"/>
    <w:rsid w:val="003B53AE"/>
    <w:rsid w:val="003B5540"/>
    <w:rsid w:val="003B562E"/>
    <w:rsid w:val="003B56E8"/>
    <w:rsid w:val="003B5DAF"/>
    <w:rsid w:val="003B5DF9"/>
    <w:rsid w:val="003B5F84"/>
    <w:rsid w:val="003B6200"/>
    <w:rsid w:val="003B62AD"/>
    <w:rsid w:val="003B6306"/>
    <w:rsid w:val="003B65C3"/>
    <w:rsid w:val="003B681B"/>
    <w:rsid w:val="003B6FA6"/>
    <w:rsid w:val="003B712A"/>
    <w:rsid w:val="003B72D0"/>
    <w:rsid w:val="003B7411"/>
    <w:rsid w:val="003B7520"/>
    <w:rsid w:val="003B7860"/>
    <w:rsid w:val="003B7900"/>
    <w:rsid w:val="003C0096"/>
    <w:rsid w:val="003C01D5"/>
    <w:rsid w:val="003C01EA"/>
    <w:rsid w:val="003C0A4F"/>
    <w:rsid w:val="003C0A93"/>
    <w:rsid w:val="003C0B9F"/>
    <w:rsid w:val="003C0CC3"/>
    <w:rsid w:val="003C0E78"/>
    <w:rsid w:val="003C10C2"/>
    <w:rsid w:val="003C15D2"/>
    <w:rsid w:val="003C161C"/>
    <w:rsid w:val="003C1B51"/>
    <w:rsid w:val="003C1B71"/>
    <w:rsid w:val="003C1EF5"/>
    <w:rsid w:val="003C1EFF"/>
    <w:rsid w:val="003C20AF"/>
    <w:rsid w:val="003C20C6"/>
    <w:rsid w:val="003C2161"/>
    <w:rsid w:val="003C2279"/>
    <w:rsid w:val="003C2570"/>
    <w:rsid w:val="003C38DF"/>
    <w:rsid w:val="003C411D"/>
    <w:rsid w:val="003C44C4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E99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4AA"/>
    <w:rsid w:val="003C782E"/>
    <w:rsid w:val="003C7835"/>
    <w:rsid w:val="003C7B44"/>
    <w:rsid w:val="003C7F03"/>
    <w:rsid w:val="003D01BA"/>
    <w:rsid w:val="003D04A5"/>
    <w:rsid w:val="003D0601"/>
    <w:rsid w:val="003D0652"/>
    <w:rsid w:val="003D0660"/>
    <w:rsid w:val="003D0881"/>
    <w:rsid w:val="003D09B9"/>
    <w:rsid w:val="003D0A4B"/>
    <w:rsid w:val="003D0CBB"/>
    <w:rsid w:val="003D0D71"/>
    <w:rsid w:val="003D0F25"/>
    <w:rsid w:val="003D0F67"/>
    <w:rsid w:val="003D0F78"/>
    <w:rsid w:val="003D0F93"/>
    <w:rsid w:val="003D107F"/>
    <w:rsid w:val="003D10B7"/>
    <w:rsid w:val="003D1465"/>
    <w:rsid w:val="003D156F"/>
    <w:rsid w:val="003D1570"/>
    <w:rsid w:val="003D1BFC"/>
    <w:rsid w:val="003D1C64"/>
    <w:rsid w:val="003D20C1"/>
    <w:rsid w:val="003D20EB"/>
    <w:rsid w:val="003D219B"/>
    <w:rsid w:val="003D24B7"/>
    <w:rsid w:val="003D254E"/>
    <w:rsid w:val="003D285C"/>
    <w:rsid w:val="003D28C5"/>
    <w:rsid w:val="003D2AC3"/>
    <w:rsid w:val="003D2FCE"/>
    <w:rsid w:val="003D311F"/>
    <w:rsid w:val="003D318C"/>
    <w:rsid w:val="003D35FD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52"/>
    <w:rsid w:val="003D51D2"/>
    <w:rsid w:val="003D52E1"/>
    <w:rsid w:val="003D5451"/>
    <w:rsid w:val="003D548F"/>
    <w:rsid w:val="003D55D5"/>
    <w:rsid w:val="003D59EB"/>
    <w:rsid w:val="003D65AC"/>
    <w:rsid w:val="003D6A1A"/>
    <w:rsid w:val="003D6F02"/>
    <w:rsid w:val="003D756B"/>
    <w:rsid w:val="003D7653"/>
    <w:rsid w:val="003D76F2"/>
    <w:rsid w:val="003D7A5C"/>
    <w:rsid w:val="003D7D2C"/>
    <w:rsid w:val="003D7D4A"/>
    <w:rsid w:val="003D7F2D"/>
    <w:rsid w:val="003D7FCD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CD6"/>
    <w:rsid w:val="003E228F"/>
    <w:rsid w:val="003E2365"/>
    <w:rsid w:val="003E2473"/>
    <w:rsid w:val="003E253E"/>
    <w:rsid w:val="003E2B08"/>
    <w:rsid w:val="003E31E3"/>
    <w:rsid w:val="003E3210"/>
    <w:rsid w:val="003E3345"/>
    <w:rsid w:val="003E3550"/>
    <w:rsid w:val="003E3672"/>
    <w:rsid w:val="003E375E"/>
    <w:rsid w:val="003E3D41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108"/>
    <w:rsid w:val="003E5502"/>
    <w:rsid w:val="003E56BF"/>
    <w:rsid w:val="003E5BAF"/>
    <w:rsid w:val="003E5D5A"/>
    <w:rsid w:val="003E5E97"/>
    <w:rsid w:val="003E6355"/>
    <w:rsid w:val="003E6534"/>
    <w:rsid w:val="003E65A6"/>
    <w:rsid w:val="003E684F"/>
    <w:rsid w:val="003E69CE"/>
    <w:rsid w:val="003E6A4D"/>
    <w:rsid w:val="003E6D17"/>
    <w:rsid w:val="003E7144"/>
    <w:rsid w:val="003E7190"/>
    <w:rsid w:val="003E71EF"/>
    <w:rsid w:val="003E7438"/>
    <w:rsid w:val="003E7687"/>
    <w:rsid w:val="003E7995"/>
    <w:rsid w:val="003E79F0"/>
    <w:rsid w:val="003E7A00"/>
    <w:rsid w:val="003E7A34"/>
    <w:rsid w:val="003F00C0"/>
    <w:rsid w:val="003F0196"/>
    <w:rsid w:val="003F0240"/>
    <w:rsid w:val="003F05D4"/>
    <w:rsid w:val="003F05E2"/>
    <w:rsid w:val="003F07E3"/>
    <w:rsid w:val="003F09F6"/>
    <w:rsid w:val="003F0A1B"/>
    <w:rsid w:val="003F0A7E"/>
    <w:rsid w:val="003F0AF9"/>
    <w:rsid w:val="003F0BD9"/>
    <w:rsid w:val="003F0D3B"/>
    <w:rsid w:val="003F105D"/>
    <w:rsid w:val="003F122F"/>
    <w:rsid w:val="003F138A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194"/>
    <w:rsid w:val="003F32E3"/>
    <w:rsid w:val="003F3727"/>
    <w:rsid w:val="003F39F2"/>
    <w:rsid w:val="003F3CC9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6E0"/>
    <w:rsid w:val="003F6738"/>
    <w:rsid w:val="003F68E0"/>
    <w:rsid w:val="003F6BE8"/>
    <w:rsid w:val="003F6C4E"/>
    <w:rsid w:val="003F6CA9"/>
    <w:rsid w:val="003F6F09"/>
    <w:rsid w:val="003F7284"/>
    <w:rsid w:val="003F7707"/>
    <w:rsid w:val="003F7EA2"/>
    <w:rsid w:val="003F7EBF"/>
    <w:rsid w:val="00400321"/>
    <w:rsid w:val="00400377"/>
    <w:rsid w:val="004003FC"/>
    <w:rsid w:val="0040068B"/>
    <w:rsid w:val="0040069E"/>
    <w:rsid w:val="00400A12"/>
    <w:rsid w:val="00400EBF"/>
    <w:rsid w:val="004010DB"/>
    <w:rsid w:val="0040114F"/>
    <w:rsid w:val="00401252"/>
    <w:rsid w:val="00401741"/>
    <w:rsid w:val="00401BD4"/>
    <w:rsid w:val="00401EE8"/>
    <w:rsid w:val="00401F22"/>
    <w:rsid w:val="0040219F"/>
    <w:rsid w:val="004021B9"/>
    <w:rsid w:val="004021C5"/>
    <w:rsid w:val="0040234F"/>
    <w:rsid w:val="004023B1"/>
    <w:rsid w:val="0040246E"/>
    <w:rsid w:val="004024AB"/>
    <w:rsid w:val="004024AF"/>
    <w:rsid w:val="004024F9"/>
    <w:rsid w:val="004025B3"/>
    <w:rsid w:val="004028C9"/>
    <w:rsid w:val="004029D5"/>
    <w:rsid w:val="00402A11"/>
    <w:rsid w:val="00402AF0"/>
    <w:rsid w:val="00402E6D"/>
    <w:rsid w:val="00402EC3"/>
    <w:rsid w:val="004034C4"/>
    <w:rsid w:val="0040353F"/>
    <w:rsid w:val="004035FC"/>
    <w:rsid w:val="00403928"/>
    <w:rsid w:val="00403C37"/>
    <w:rsid w:val="00404C27"/>
    <w:rsid w:val="00404C54"/>
    <w:rsid w:val="00404CDC"/>
    <w:rsid w:val="00404F45"/>
    <w:rsid w:val="004050E2"/>
    <w:rsid w:val="00405335"/>
    <w:rsid w:val="004053CC"/>
    <w:rsid w:val="004055BA"/>
    <w:rsid w:val="00405C29"/>
    <w:rsid w:val="00406244"/>
    <w:rsid w:val="00406390"/>
    <w:rsid w:val="0040647D"/>
    <w:rsid w:val="00406A4C"/>
    <w:rsid w:val="00406D60"/>
    <w:rsid w:val="0040703A"/>
    <w:rsid w:val="004071D3"/>
    <w:rsid w:val="0040743E"/>
    <w:rsid w:val="004076E7"/>
    <w:rsid w:val="004078BA"/>
    <w:rsid w:val="00407AB5"/>
    <w:rsid w:val="00407DBB"/>
    <w:rsid w:val="0041060A"/>
    <w:rsid w:val="0041095A"/>
    <w:rsid w:val="00410B67"/>
    <w:rsid w:val="00410ED5"/>
    <w:rsid w:val="00410F44"/>
    <w:rsid w:val="00410FC8"/>
    <w:rsid w:val="0041109C"/>
    <w:rsid w:val="0041140B"/>
    <w:rsid w:val="00411860"/>
    <w:rsid w:val="0041195F"/>
    <w:rsid w:val="004119EE"/>
    <w:rsid w:val="004120C4"/>
    <w:rsid w:val="00412378"/>
    <w:rsid w:val="004123C7"/>
    <w:rsid w:val="00412645"/>
    <w:rsid w:val="0041273A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E02"/>
    <w:rsid w:val="00414397"/>
    <w:rsid w:val="00414641"/>
    <w:rsid w:val="00414946"/>
    <w:rsid w:val="00414AA8"/>
    <w:rsid w:val="00414B1B"/>
    <w:rsid w:val="00414E72"/>
    <w:rsid w:val="00414E8C"/>
    <w:rsid w:val="00414EA8"/>
    <w:rsid w:val="00414EBB"/>
    <w:rsid w:val="004155EF"/>
    <w:rsid w:val="00415B51"/>
    <w:rsid w:val="00415CE8"/>
    <w:rsid w:val="00415E2A"/>
    <w:rsid w:val="00415FBB"/>
    <w:rsid w:val="00416371"/>
    <w:rsid w:val="00416497"/>
    <w:rsid w:val="004164AE"/>
    <w:rsid w:val="0041667F"/>
    <w:rsid w:val="00416DAE"/>
    <w:rsid w:val="00416E00"/>
    <w:rsid w:val="0041704B"/>
    <w:rsid w:val="00417265"/>
    <w:rsid w:val="00417562"/>
    <w:rsid w:val="004176BD"/>
    <w:rsid w:val="0041781E"/>
    <w:rsid w:val="00417896"/>
    <w:rsid w:val="004178D1"/>
    <w:rsid w:val="00417B1F"/>
    <w:rsid w:val="00417D89"/>
    <w:rsid w:val="00420169"/>
    <w:rsid w:val="0042041A"/>
    <w:rsid w:val="004205D6"/>
    <w:rsid w:val="0042077F"/>
    <w:rsid w:val="004207BE"/>
    <w:rsid w:val="004207D1"/>
    <w:rsid w:val="00420A83"/>
    <w:rsid w:val="00420BED"/>
    <w:rsid w:val="00420E8B"/>
    <w:rsid w:val="0042102D"/>
    <w:rsid w:val="004212CC"/>
    <w:rsid w:val="00421C2E"/>
    <w:rsid w:val="00421DE5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587A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2F4"/>
    <w:rsid w:val="004273A8"/>
    <w:rsid w:val="0042771D"/>
    <w:rsid w:val="004277C5"/>
    <w:rsid w:val="00427A05"/>
    <w:rsid w:val="00427A86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938"/>
    <w:rsid w:val="00431F8C"/>
    <w:rsid w:val="00432011"/>
    <w:rsid w:val="0043213E"/>
    <w:rsid w:val="00432374"/>
    <w:rsid w:val="0043296B"/>
    <w:rsid w:val="00432B48"/>
    <w:rsid w:val="00432D55"/>
    <w:rsid w:val="00432D6A"/>
    <w:rsid w:val="00432E12"/>
    <w:rsid w:val="00432E90"/>
    <w:rsid w:val="00432F33"/>
    <w:rsid w:val="004330D4"/>
    <w:rsid w:val="004331A9"/>
    <w:rsid w:val="00433282"/>
    <w:rsid w:val="004332DB"/>
    <w:rsid w:val="00433450"/>
    <w:rsid w:val="00433574"/>
    <w:rsid w:val="00433D03"/>
    <w:rsid w:val="00433DB4"/>
    <w:rsid w:val="00433F4E"/>
    <w:rsid w:val="00434079"/>
    <w:rsid w:val="00434096"/>
    <w:rsid w:val="0043411F"/>
    <w:rsid w:val="00434193"/>
    <w:rsid w:val="004350CA"/>
    <w:rsid w:val="00435B2F"/>
    <w:rsid w:val="00435BF3"/>
    <w:rsid w:val="00435F35"/>
    <w:rsid w:val="00435FC2"/>
    <w:rsid w:val="004361DE"/>
    <w:rsid w:val="00436C0E"/>
    <w:rsid w:val="00436DD9"/>
    <w:rsid w:val="00436E57"/>
    <w:rsid w:val="004370DC"/>
    <w:rsid w:val="004373A0"/>
    <w:rsid w:val="004375E6"/>
    <w:rsid w:val="00437864"/>
    <w:rsid w:val="0043794F"/>
    <w:rsid w:val="004379D5"/>
    <w:rsid w:val="00437B01"/>
    <w:rsid w:val="00437B65"/>
    <w:rsid w:val="00437C27"/>
    <w:rsid w:val="00437D88"/>
    <w:rsid w:val="00437E83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10A7"/>
    <w:rsid w:val="00441152"/>
    <w:rsid w:val="0044125E"/>
    <w:rsid w:val="004420CE"/>
    <w:rsid w:val="00442247"/>
    <w:rsid w:val="004422B9"/>
    <w:rsid w:val="00442B71"/>
    <w:rsid w:val="00442CE5"/>
    <w:rsid w:val="00442D4C"/>
    <w:rsid w:val="00442F81"/>
    <w:rsid w:val="00442FDC"/>
    <w:rsid w:val="0044302D"/>
    <w:rsid w:val="00443099"/>
    <w:rsid w:val="004430CA"/>
    <w:rsid w:val="0044338F"/>
    <w:rsid w:val="0044342B"/>
    <w:rsid w:val="004434E4"/>
    <w:rsid w:val="004434FB"/>
    <w:rsid w:val="00443E27"/>
    <w:rsid w:val="00444068"/>
    <w:rsid w:val="00444318"/>
    <w:rsid w:val="0044437A"/>
    <w:rsid w:val="00444584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D80"/>
    <w:rsid w:val="00446EC2"/>
    <w:rsid w:val="00446FAC"/>
    <w:rsid w:val="00447148"/>
    <w:rsid w:val="0044731B"/>
    <w:rsid w:val="00447610"/>
    <w:rsid w:val="00447905"/>
    <w:rsid w:val="00447ADF"/>
    <w:rsid w:val="00447B1C"/>
    <w:rsid w:val="00447D4A"/>
    <w:rsid w:val="00447E3C"/>
    <w:rsid w:val="00447FCB"/>
    <w:rsid w:val="00450272"/>
    <w:rsid w:val="0045028F"/>
    <w:rsid w:val="004502E9"/>
    <w:rsid w:val="004507BA"/>
    <w:rsid w:val="00450AA0"/>
    <w:rsid w:val="00450B61"/>
    <w:rsid w:val="00450CA5"/>
    <w:rsid w:val="00450FA6"/>
    <w:rsid w:val="00450FE0"/>
    <w:rsid w:val="0045104C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90B"/>
    <w:rsid w:val="00452AEC"/>
    <w:rsid w:val="00452B75"/>
    <w:rsid w:val="00452BE0"/>
    <w:rsid w:val="00452E2B"/>
    <w:rsid w:val="00452F62"/>
    <w:rsid w:val="0045337D"/>
    <w:rsid w:val="004535A1"/>
    <w:rsid w:val="00453873"/>
    <w:rsid w:val="004538DD"/>
    <w:rsid w:val="004539FA"/>
    <w:rsid w:val="00453C55"/>
    <w:rsid w:val="00453ECC"/>
    <w:rsid w:val="004540FC"/>
    <w:rsid w:val="0045439D"/>
    <w:rsid w:val="0045449B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D95"/>
    <w:rsid w:val="00455DAD"/>
    <w:rsid w:val="00455E53"/>
    <w:rsid w:val="00455E65"/>
    <w:rsid w:val="00455E8A"/>
    <w:rsid w:val="0045652D"/>
    <w:rsid w:val="004569BA"/>
    <w:rsid w:val="00456A2B"/>
    <w:rsid w:val="00456B3E"/>
    <w:rsid w:val="00456BBD"/>
    <w:rsid w:val="00456E09"/>
    <w:rsid w:val="00456F3F"/>
    <w:rsid w:val="0045711C"/>
    <w:rsid w:val="0045713C"/>
    <w:rsid w:val="004571C9"/>
    <w:rsid w:val="004575C8"/>
    <w:rsid w:val="004575FD"/>
    <w:rsid w:val="00457A88"/>
    <w:rsid w:val="00457B81"/>
    <w:rsid w:val="00457BF3"/>
    <w:rsid w:val="00457E23"/>
    <w:rsid w:val="004601BB"/>
    <w:rsid w:val="0046053A"/>
    <w:rsid w:val="004605F3"/>
    <w:rsid w:val="004606C1"/>
    <w:rsid w:val="00460917"/>
    <w:rsid w:val="00460A1F"/>
    <w:rsid w:val="00460E67"/>
    <w:rsid w:val="004610F0"/>
    <w:rsid w:val="004612F7"/>
    <w:rsid w:val="00461771"/>
    <w:rsid w:val="00461985"/>
    <w:rsid w:val="004619E5"/>
    <w:rsid w:val="004619F4"/>
    <w:rsid w:val="00461BE7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B76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F4"/>
    <w:rsid w:val="0046570E"/>
    <w:rsid w:val="00465883"/>
    <w:rsid w:val="00465CBB"/>
    <w:rsid w:val="00465DB2"/>
    <w:rsid w:val="00465F06"/>
    <w:rsid w:val="00466485"/>
    <w:rsid w:val="00466592"/>
    <w:rsid w:val="00466610"/>
    <w:rsid w:val="00466904"/>
    <w:rsid w:val="00466961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01D"/>
    <w:rsid w:val="00471229"/>
    <w:rsid w:val="0047128D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4A9"/>
    <w:rsid w:val="00472524"/>
    <w:rsid w:val="00472B80"/>
    <w:rsid w:val="00472BFE"/>
    <w:rsid w:val="00472FC1"/>
    <w:rsid w:val="004730D5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5E"/>
    <w:rsid w:val="00474371"/>
    <w:rsid w:val="00474487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176"/>
    <w:rsid w:val="0047619F"/>
    <w:rsid w:val="004763CA"/>
    <w:rsid w:val="00476A8C"/>
    <w:rsid w:val="00476DCA"/>
    <w:rsid w:val="00476DE0"/>
    <w:rsid w:val="00476E2C"/>
    <w:rsid w:val="00476E34"/>
    <w:rsid w:val="00477363"/>
    <w:rsid w:val="004773A2"/>
    <w:rsid w:val="004775ED"/>
    <w:rsid w:val="00477812"/>
    <w:rsid w:val="00477825"/>
    <w:rsid w:val="00477898"/>
    <w:rsid w:val="0047794D"/>
    <w:rsid w:val="00477B51"/>
    <w:rsid w:val="00477C62"/>
    <w:rsid w:val="00480052"/>
    <w:rsid w:val="004804AF"/>
    <w:rsid w:val="0048084A"/>
    <w:rsid w:val="00480D62"/>
    <w:rsid w:val="00480E51"/>
    <w:rsid w:val="00480F02"/>
    <w:rsid w:val="00480FF7"/>
    <w:rsid w:val="00481383"/>
    <w:rsid w:val="004817BF"/>
    <w:rsid w:val="00481AC0"/>
    <w:rsid w:val="00482111"/>
    <w:rsid w:val="00482114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9D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C30"/>
    <w:rsid w:val="00484C39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6EBE"/>
    <w:rsid w:val="00487026"/>
    <w:rsid w:val="004870D0"/>
    <w:rsid w:val="004871DA"/>
    <w:rsid w:val="00487A00"/>
    <w:rsid w:val="00487C06"/>
    <w:rsid w:val="00487D0D"/>
    <w:rsid w:val="00487DCB"/>
    <w:rsid w:val="00490091"/>
    <w:rsid w:val="004902F6"/>
    <w:rsid w:val="00490379"/>
    <w:rsid w:val="00490423"/>
    <w:rsid w:val="004904BF"/>
    <w:rsid w:val="00490619"/>
    <w:rsid w:val="004906F0"/>
    <w:rsid w:val="004908FF"/>
    <w:rsid w:val="004909C3"/>
    <w:rsid w:val="00490C5D"/>
    <w:rsid w:val="00490F1C"/>
    <w:rsid w:val="00491265"/>
    <w:rsid w:val="0049149C"/>
    <w:rsid w:val="0049167F"/>
    <w:rsid w:val="0049174A"/>
    <w:rsid w:val="0049192F"/>
    <w:rsid w:val="00491A59"/>
    <w:rsid w:val="00491C7E"/>
    <w:rsid w:val="00491CC2"/>
    <w:rsid w:val="00491D97"/>
    <w:rsid w:val="00491DC5"/>
    <w:rsid w:val="0049295D"/>
    <w:rsid w:val="00492BF1"/>
    <w:rsid w:val="00492FAB"/>
    <w:rsid w:val="004939E8"/>
    <w:rsid w:val="00493AE6"/>
    <w:rsid w:val="00493B81"/>
    <w:rsid w:val="00493D10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43E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6FEE"/>
    <w:rsid w:val="004975B6"/>
    <w:rsid w:val="0049760B"/>
    <w:rsid w:val="004977C5"/>
    <w:rsid w:val="004979D3"/>
    <w:rsid w:val="00497CDA"/>
    <w:rsid w:val="004A00D4"/>
    <w:rsid w:val="004A05DB"/>
    <w:rsid w:val="004A0719"/>
    <w:rsid w:val="004A0AE0"/>
    <w:rsid w:val="004A0FBD"/>
    <w:rsid w:val="004A0FFD"/>
    <w:rsid w:val="004A1037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537"/>
    <w:rsid w:val="004A45D0"/>
    <w:rsid w:val="004A4701"/>
    <w:rsid w:val="004A4905"/>
    <w:rsid w:val="004A4A08"/>
    <w:rsid w:val="004A4CB0"/>
    <w:rsid w:val="004A510E"/>
    <w:rsid w:val="004A5216"/>
    <w:rsid w:val="004A5841"/>
    <w:rsid w:val="004A589A"/>
    <w:rsid w:val="004A58DB"/>
    <w:rsid w:val="004A5947"/>
    <w:rsid w:val="004A59AE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92C"/>
    <w:rsid w:val="004A7B56"/>
    <w:rsid w:val="004A7E30"/>
    <w:rsid w:val="004A7FD0"/>
    <w:rsid w:val="004B00F2"/>
    <w:rsid w:val="004B0599"/>
    <w:rsid w:val="004B07B0"/>
    <w:rsid w:val="004B0A9A"/>
    <w:rsid w:val="004B0AD3"/>
    <w:rsid w:val="004B100C"/>
    <w:rsid w:val="004B1300"/>
    <w:rsid w:val="004B1AE3"/>
    <w:rsid w:val="004B1B71"/>
    <w:rsid w:val="004B1C43"/>
    <w:rsid w:val="004B1D25"/>
    <w:rsid w:val="004B217B"/>
    <w:rsid w:val="004B27F2"/>
    <w:rsid w:val="004B28DB"/>
    <w:rsid w:val="004B29A2"/>
    <w:rsid w:val="004B2A8F"/>
    <w:rsid w:val="004B2AF2"/>
    <w:rsid w:val="004B2C15"/>
    <w:rsid w:val="004B3028"/>
    <w:rsid w:val="004B3377"/>
    <w:rsid w:val="004B35DB"/>
    <w:rsid w:val="004B3798"/>
    <w:rsid w:val="004B3E87"/>
    <w:rsid w:val="004B3EFB"/>
    <w:rsid w:val="004B3F1E"/>
    <w:rsid w:val="004B439F"/>
    <w:rsid w:val="004B47DC"/>
    <w:rsid w:val="004B4901"/>
    <w:rsid w:val="004B4A76"/>
    <w:rsid w:val="004B4AFD"/>
    <w:rsid w:val="004B4FE5"/>
    <w:rsid w:val="004B50FF"/>
    <w:rsid w:val="004B53FD"/>
    <w:rsid w:val="004B546E"/>
    <w:rsid w:val="004B5537"/>
    <w:rsid w:val="004B56C6"/>
    <w:rsid w:val="004B591B"/>
    <w:rsid w:val="004B5D31"/>
    <w:rsid w:val="004B61F3"/>
    <w:rsid w:val="004B64CF"/>
    <w:rsid w:val="004B67CD"/>
    <w:rsid w:val="004B6861"/>
    <w:rsid w:val="004B6965"/>
    <w:rsid w:val="004B6A45"/>
    <w:rsid w:val="004B6C30"/>
    <w:rsid w:val="004B6C87"/>
    <w:rsid w:val="004B6D83"/>
    <w:rsid w:val="004B6EFD"/>
    <w:rsid w:val="004B7395"/>
    <w:rsid w:val="004B741F"/>
    <w:rsid w:val="004B7526"/>
    <w:rsid w:val="004B7568"/>
    <w:rsid w:val="004B792A"/>
    <w:rsid w:val="004B79AF"/>
    <w:rsid w:val="004B7CF6"/>
    <w:rsid w:val="004C0261"/>
    <w:rsid w:val="004C02BF"/>
    <w:rsid w:val="004C02ED"/>
    <w:rsid w:val="004C0313"/>
    <w:rsid w:val="004C05A0"/>
    <w:rsid w:val="004C0930"/>
    <w:rsid w:val="004C0CAA"/>
    <w:rsid w:val="004C0E4C"/>
    <w:rsid w:val="004C0E8A"/>
    <w:rsid w:val="004C11FE"/>
    <w:rsid w:val="004C1F95"/>
    <w:rsid w:val="004C213E"/>
    <w:rsid w:val="004C2185"/>
    <w:rsid w:val="004C22CB"/>
    <w:rsid w:val="004C2355"/>
    <w:rsid w:val="004C251A"/>
    <w:rsid w:val="004C267C"/>
    <w:rsid w:val="004C2691"/>
    <w:rsid w:val="004C271C"/>
    <w:rsid w:val="004C2834"/>
    <w:rsid w:val="004C2A2F"/>
    <w:rsid w:val="004C2B17"/>
    <w:rsid w:val="004C2EC5"/>
    <w:rsid w:val="004C2EFC"/>
    <w:rsid w:val="004C302B"/>
    <w:rsid w:val="004C3196"/>
    <w:rsid w:val="004C3477"/>
    <w:rsid w:val="004C349E"/>
    <w:rsid w:val="004C34A9"/>
    <w:rsid w:val="004C3EE2"/>
    <w:rsid w:val="004C4003"/>
    <w:rsid w:val="004C404E"/>
    <w:rsid w:val="004C4155"/>
    <w:rsid w:val="004C42A1"/>
    <w:rsid w:val="004C470F"/>
    <w:rsid w:val="004C4A26"/>
    <w:rsid w:val="004C4D1D"/>
    <w:rsid w:val="004C4FF2"/>
    <w:rsid w:val="004C5085"/>
    <w:rsid w:val="004C57BC"/>
    <w:rsid w:val="004C5B5E"/>
    <w:rsid w:val="004C5E6F"/>
    <w:rsid w:val="004C6003"/>
    <w:rsid w:val="004C62D2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FC8"/>
    <w:rsid w:val="004D00BA"/>
    <w:rsid w:val="004D08BE"/>
    <w:rsid w:val="004D0E3F"/>
    <w:rsid w:val="004D0F77"/>
    <w:rsid w:val="004D13F8"/>
    <w:rsid w:val="004D195B"/>
    <w:rsid w:val="004D1E65"/>
    <w:rsid w:val="004D203F"/>
    <w:rsid w:val="004D24B1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3EF7"/>
    <w:rsid w:val="004D40C1"/>
    <w:rsid w:val="004D4169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68E"/>
    <w:rsid w:val="004D6893"/>
    <w:rsid w:val="004D694F"/>
    <w:rsid w:val="004D6AA8"/>
    <w:rsid w:val="004D6BA7"/>
    <w:rsid w:val="004D6BC9"/>
    <w:rsid w:val="004D6C35"/>
    <w:rsid w:val="004D6E5A"/>
    <w:rsid w:val="004D6F6B"/>
    <w:rsid w:val="004D6F95"/>
    <w:rsid w:val="004D75CC"/>
    <w:rsid w:val="004D77EE"/>
    <w:rsid w:val="004D7FDE"/>
    <w:rsid w:val="004E0168"/>
    <w:rsid w:val="004E01D7"/>
    <w:rsid w:val="004E03B2"/>
    <w:rsid w:val="004E03DC"/>
    <w:rsid w:val="004E0544"/>
    <w:rsid w:val="004E0628"/>
    <w:rsid w:val="004E0A2B"/>
    <w:rsid w:val="004E1015"/>
    <w:rsid w:val="004E1381"/>
    <w:rsid w:val="004E1463"/>
    <w:rsid w:val="004E148A"/>
    <w:rsid w:val="004E15DB"/>
    <w:rsid w:val="004E16B7"/>
    <w:rsid w:val="004E180D"/>
    <w:rsid w:val="004E198A"/>
    <w:rsid w:val="004E1D86"/>
    <w:rsid w:val="004E1E31"/>
    <w:rsid w:val="004E1EE7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4EB7"/>
    <w:rsid w:val="004E514A"/>
    <w:rsid w:val="004E5585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5BA"/>
    <w:rsid w:val="004E78B5"/>
    <w:rsid w:val="004E79B2"/>
    <w:rsid w:val="004E7BCC"/>
    <w:rsid w:val="004E7BDC"/>
    <w:rsid w:val="004E7E36"/>
    <w:rsid w:val="004E7E67"/>
    <w:rsid w:val="004F04E2"/>
    <w:rsid w:val="004F05DC"/>
    <w:rsid w:val="004F080C"/>
    <w:rsid w:val="004F0D03"/>
    <w:rsid w:val="004F0D54"/>
    <w:rsid w:val="004F111D"/>
    <w:rsid w:val="004F1577"/>
    <w:rsid w:val="004F16D3"/>
    <w:rsid w:val="004F172C"/>
    <w:rsid w:val="004F17FA"/>
    <w:rsid w:val="004F1B0E"/>
    <w:rsid w:val="004F1EC0"/>
    <w:rsid w:val="004F1FEC"/>
    <w:rsid w:val="004F2271"/>
    <w:rsid w:val="004F22C3"/>
    <w:rsid w:val="004F232E"/>
    <w:rsid w:val="004F26F9"/>
    <w:rsid w:val="004F2D17"/>
    <w:rsid w:val="004F2DD7"/>
    <w:rsid w:val="004F2EAD"/>
    <w:rsid w:val="004F31A7"/>
    <w:rsid w:val="004F3504"/>
    <w:rsid w:val="004F3A98"/>
    <w:rsid w:val="004F3F02"/>
    <w:rsid w:val="004F43D0"/>
    <w:rsid w:val="004F4656"/>
    <w:rsid w:val="004F4708"/>
    <w:rsid w:val="004F4A33"/>
    <w:rsid w:val="004F4F14"/>
    <w:rsid w:val="004F5019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0B2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4DE"/>
    <w:rsid w:val="004F75E4"/>
    <w:rsid w:val="004F7928"/>
    <w:rsid w:val="0050007C"/>
    <w:rsid w:val="0050019D"/>
    <w:rsid w:val="00501105"/>
    <w:rsid w:val="005018EE"/>
    <w:rsid w:val="00501AD5"/>
    <w:rsid w:val="00501CD2"/>
    <w:rsid w:val="00501D2F"/>
    <w:rsid w:val="00501DA7"/>
    <w:rsid w:val="00501DE0"/>
    <w:rsid w:val="00501E47"/>
    <w:rsid w:val="00502B73"/>
    <w:rsid w:val="00502D4D"/>
    <w:rsid w:val="00502E2C"/>
    <w:rsid w:val="00502E53"/>
    <w:rsid w:val="00502EAA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3FD5"/>
    <w:rsid w:val="005040C2"/>
    <w:rsid w:val="00504286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FB1"/>
    <w:rsid w:val="00505133"/>
    <w:rsid w:val="00505186"/>
    <w:rsid w:val="0050525E"/>
    <w:rsid w:val="0050539E"/>
    <w:rsid w:val="00505593"/>
    <w:rsid w:val="005055DA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0B7"/>
    <w:rsid w:val="00510A40"/>
    <w:rsid w:val="00510DC3"/>
    <w:rsid w:val="00510E4E"/>
    <w:rsid w:val="005110C0"/>
    <w:rsid w:val="00511270"/>
    <w:rsid w:val="005116F8"/>
    <w:rsid w:val="005117FE"/>
    <w:rsid w:val="00511ABA"/>
    <w:rsid w:val="00511F06"/>
    <w:rsid w:val="00512020"/>
    <w:rsid w:val="00512355"/>
    <w:rsid w:val="005124EF"/>
    <w:rsid w:val="0051279F"/>
    <w:rsid w:val="0051280B"/>
    <w:rsid w:val="005128B2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C79"/>
    <w:rsid w:val="00514CD0"/>
    <w:rsid w:val="00514F13"/>
    <w:rsid w:val="005150A0"/>
    <w:rsid w:val="0051518D"/>
    <w:rsid w:val="00515570"/>
    <w:rsid w:val="00515577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6D60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0E93"/>
    <w:rsid w:val="0052127C"/>
    <w:rsid w:val="005215FD"/>
    <w:rsid w:val="00521A74"/>
    <w:rsid w:val="00521A9C"/>
    <w:rsid w:val="00521C0A"/>
    <w:rsid w:val="00521E56"/>
    <w:rsid w:val="00521FC7"/>
    <w:rsid w:val="00522139"/>
    <w:rsid w:val="0052220A"/>
    <w:rsid w:val="0052226B"/>
    <w:rsid w:val="0052241E"/>
    <w:rsid w:val="00522A80"/>
    <w:rsid w:val="00522FA9"/>
    <w:rsid w:val="005230D3"/>
    <w:rsid w:val="00523259"/>
    <w:rsid w:val="005232F4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8F1"/>
    <w:rsid w:val="00526986"/>
    <w:rsid w:val="00526D45"/>
    <w:rsid w:val="00527402"/>
    <w:rsid w:val="005274F8"/>
    <w:rsid w:val="00527807"/>
    <w:rsid w:val="00527823"/>
    <w:rsid w:val="00527B59"/>
    <w:rsid w:val="00527D59"/>
    <w:rsid w:val="00527E6A"/>
    <w:rsid w:val="00530247"/>
    <w:rsid w:val="00530541"/>
    <w:rsid w:val="00530705"/>
    <w:rsid w:val="00530DE8"/>
    <w:rsid w:val="00530E82"/>
    <w:rsid w:val="00530F49"/>
    <w:rsid w:val="00530FD1"/>
    <w:rsid w:val="00530FE2"/>
    <w:rsid w:val="0053111E"/>
    <w:rsid w:val="0053115D"/>
    <w:rsid w:val="00531186"/>
    <w:rsid w:val="00531197"/>
    <w:rsid w:val="0053132A"/>
    <w:rsid w:val="005315BC"/>
    <w:rsid w:val="00531C2D"/>
    <w:rsid w:val="00531CF5"/>
    <w:rsid w:val="00531DDB"/>
    <w:rsid w:val="0053217C"/>
    <w:rsid w:val="005323F9"/>
    <w:rsid w:val="005329C5"/>
    <w:rsid w:val="00532CEE"/>
    <w:rsid w:val="00532E35"/>
    <w:rsid w:val="00532E85"/>
    <w:rsid w:val="0053338C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6DD"/>
    <w:rsid w:val="005357C9"/>
    <w:rsid w:val="00535931"/>
    <w:rsid w:val="00535CE0"/>
    <w:rsid w:val="00535F61"/>
    <w:rsid w:val="00536062"/>
    <w:rsid w:val="0053624A"/>
    <w:rsid w:val="005362FA"/>
    <w:rsid w:val="0053640B"/>
    <w:rsid w:val="00536668"/>
    <w:rsid w:val="00536686"/>
    <w:rsid w:val="00536E9A"/>
    <w:rsid w:val="005372D7"/>
    <w:rsid w:val="00537542"/>
    <w:rsid w:val="00537618"/>
    <w:rsid w:val="00537D84"/>
    <w:rsid w:val="00537DD6"/>
    <w:rsid w:val="00537EDE"/>
    <w:rsid w:val="00537F5F"/>
    <w:rsid w:val="00537F78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2"/>
    <w:rsid w:val="005417F0"/>
    <w:rsid w:val="0054197E"/>
    <w:rsid w:val="00541BEE"/>
    <w:rsid w:val="00541C5A"/>
    <w:rsid w:val="00541CC2"/>
    <w:rsid w:val="00541F8C"/>
    <w:rsid w:val="005421E0"/>
    <w:rsid w:val="005422EE"/>
    <w:rsid w:val="0054230D"/>
    <w:rsid w:val="00542575"/>
    <w:rsid w:val="00542798"/>
    <w:rsid w:val="00542926"/>
    <w:rsid w:val="00543383"/>
    <w:rsid w:val="00543B4A"/>
    <w:rsid w:val="00543C72"/>
    <w:rsid w:val="005440CB"/>
    <w:rsid w:val="00544101"/>
    <w:rsid w:val="00544363"/>
    <w:rsid w:val="005443D7"/>
    <w:rsid w:val="00544C68"/>
    <w:rsid w:val="00544CF7"/>
    <w:rsid w:val="005450EB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389"/>
    <w:rsid w:val="00550460"/>
    <w:rsid w:val="0055047A"/>
    <w:rsid w:val="0055051E"/>
    <w:rsid w:val="005509C8"/>
    <w:rsid w:val="005509F9"/>
    <w:rsid w:val="00550C86"/>
    <w:rsid w:val="00550D74"/>
    <w:rsid w:val="00550E11"/>
    <w:rsid w:val="00550E20"/>
    <w:rsid w:val="00550E6E"/>
    <w:rsid w:val="00550F08"/>
    <w:rsid w:val="00551441"/>
    <w:rsid w:val="005514AB"/>
    <w:rsid w:val="00551CF8"/>
    <w:rsid w:val="00552021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4D1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0A"/>
    <w:rsid w:val="00554F63"/>
    <w:rsid w:val="0055509E"/>
    <w:rsid w:val="0055514E"/>
    <w:rsid w:val="00555156"/>
    <w:rsid w:val="005554F1"/>
    <w:rsid w:val="0055569B"/>
    <w:rsid w:val="0055596E"/>
    <w:rsid w:val="00555A33"/>
    <w:rsid w:val="00555C4B"/>
    <w:rsid w:val="00555CA9"/>
    <w:rsid w:val="00555DE5"/>
    <w:rsid w:val="00555DEA"/>
    <w:rsid w:val="00555FA3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6E85"/>
    <w:rsid w:val="00557F04"/>
    <w:rsid w:val="00557F7E"/>
    <w:rsid w:val="005602CD"/>
    <w:rsid w:val="00560767"/>
    <w:rsid w:val="00560979"/>
    <w:rsid w:val="00561246"/>
    <w:rsid w:val="0056133E"/>
    <w:rsid w:val="00561702"/>
    <w:rsid w:val="00561704"/>
    <w:rsid w:val="0056195C"/>
    <w:rsid w:val="005619FE"/>
    <w:rsid w:val="00561EFA"/>
    <w:rsid w:val="0056209B"/>
    <w:rsid w:val="005625AD"/>
    <w:rsid w:val="0056275E"/>
    <w:rsid w:val="00562B49"/>
    <w:rsid w:val="005630F1"/>
    <w:rsid w:val="00563107"/>
    <w:rsid w:val="0056392D"/>
    <w:rsid w:val="00563FFB"/>
    <w:rsid w:val="00564062"/>
    <w:rsid w:val="005640D0"/>
    <w:rsid w:val="00564291"/>
    <w:rsid w:val="0056443C"/>
    <w:rsid w:val="0056490C"/>
    <w:rsid w:val="00565280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6D8F"/>
    <w:rsid w:val="005670B7"/>
    <w:rsid w:val="0056721E"/>
    <w:rsid w:val="00567477"/>
    <w:rsid w:val="005678FC"/>
    <w:rsid w:val="005679FB"/>
    <w:rsid w:val="00567D33"/>
    <w:rsid w:val="00567DC4"/>
    <w:rsid w:val="0057003E"/>
    <w:rsid w:val="00570304"/>
    <w:rsid w:val="00570E53"/>
    <w:rsid w:val="005710F5"/>
    <w:rsid w:val="00571185"/>
    <w:rsid w:val="005712AE"/>
    <w:rsid w:val="0057162B"/>
    <w:rsid w:val="00571B4A"/>
    <w:rsid w:val="00571FD2"/>
    <w:rsid w:val="0057208C"/>
    <w:rsid w:val="00572109"/>
    <w:rsid w:val="005727B3"/>
    <w:rsid w:val="0057281E"/>
    <w:rsid w:val="00572C28"/>
    <w:rsid w:val="0057345C"/>
    <w:rsid w:val="005735AF"/>
    <w:rsid w:val="005736E3"/>
    <w:rsid w:val="0057374D"/>
    <w:rsid w:val="005738B3"/>
    <w:rsid w:val="0057392E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069"/>
    <w:rsid w:val="005763F3"/>
    <w:rsid w:val="00576827"/>
    <w:rsid w:val="005769DB"/>
    <w:rsid w:val="00577134"/>
    <w:rsid w:val="005771BE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88"/>
    <w:rsid w:val="005822D2"/>
    <w:rsid w:val="005824E7"/>
    <w:rsid w:val="0058255D"/>
    <w:rsid w:val="0058265F"/>
    <w:rsid w:val="00582A25"/>
    <w:rsid w:val="00582E00"/>
    <w:rsid w:val="005832A5"/>
    <w:rsid w:val="00583323"/>
    <w:rsid w:val="00583622"/>
    <w:rsid w:val="00583793"/>
    <w:rsid w:val="005839DB"/>
    <w:rsid w:val="00583C9C"/>
    <w:rsid w:val="00583E88"/>
    <w:rsid w:val="00583FA1"/>
    <w:rsid w:val="00583FDD"/>
    <w:rsid w:val="00584093"/>
    <w:rsid w:val="005841F9"/>
    <w:rsid w:val="005842B5"/>
    <w:rsid w:val="005842F7"/>
    <w:rsid w:val="00584756"/>
    <w:rsid w:val="00584918"/>
    <w:rsid w:val="00584B84"/>
    <w:rsid w:val="0058545F"/>
    <w:rsid w:val="005854F7"/>
    <w:rsid w:val="005855B2"/>
    <w:rsid w:val="00585976"/>
    <w:rsid w:val="00585BE7"/>
    <w:rsid w:val="00585CAC"/>
    <w:rsid w:val="00585E6F"/>
    <w:rsid w:val="00585F32"/>
    <w:rsid w:val="0058603D"/>
    <w:rsid w:val="005862F0"/>
    <w:rsid w:val="00586653"/>
    <w:rsid w:val="00586752"/>
    <w:rsid w:val="005869A5"/>
    <w:rsid w:val="00586A89"/>
    <w:rsid w:val="00586A94"/>
    <w:rsid w:val="00586DC8"/>
    <w:rsid w:val="005870FC"/>
    <w:rsid w:val="005872DD"/>
    <w:rsid w:val="005875C3"/>
    <w:rsid w:val="005876D9"/>
    <w:rsid w:val="005876DD"/>
    <w:rsid w:val="00587BB8"/>
    <w:rsid w:val="00587E38"/>
    <w:rsid w:val="00587FD3"/>
    <w:rsid w:val="0059024A"/>
    <w:rsid w:val="00590644"/>
    <w:rsid w:val="005906C4"/>
    <w:rsid w:val="005907F3"/>
    <w:rsid w:val="005907F8"/>
    <w:rsid w:val="00590B63"/>
    <w:rsid w:val="00590BD7"/>
    <w:rsid w:val="00590BDC"/>
    <w:rsid w:val="00590CCA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03E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3E3B"/>
    <w:rsid w:val="005940FE"/>
    <w:rsid w:val="00594186"/>
    <w:rsid w:val="00594357"/>
    <w:rsid w:val="00594787"/>
    <w:rsid w:val="00594968"/>
    <w:rsid w:val="00594BC7"/>
    <w:rsid w:val="00594FFE"/>
    <w:rsid w:val="00595219"/>
    <w:rsid w:val="005953CE"/>
    <w:rsid w:val="00595576"/>
    <w:rsid w:val="00595637"/>
    <w:rsid w:val="00595704"/>
    <w:rsid w:val="00595726"/>
    <w:rsid w:val="00595AC4"/>
    <w:rsid w:val="00595B6F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9E4"/>
    <w:rsid w:val="005A0CE1"/>
    <w:rsid w:val="005A0E85"/>
    <w:rsid w:val="005A0F3C"/>
    <w:rsid w:val="005A0F5D"/>
    <w:rsid w:val="005A11CB"/>
    <w:rsid w:val="005A1216"/>
    <w:rsid w:val="005A1608"/>
    <w:rsid w:val="005A16C8"/>
    <w:rsid w:val="005A1902"/>
    <w:rsid w:val="005A1ACB"/>
    <w:rsid w:val="005A1CE2"/>
    <w:rsid w:val="005A1CF8"/>
    <w:rsid w:val="005A222D"/>
    <w:rsid w:val="005A267D"/>
    <w:rsid w:val="005A26BC"/>
    <w:rsid w:val="005A26E6"/>
    <w:rsid w:val="005A2AF9"/>
    <w:rsid w:val="005A2B5A"/>
    <w:rsid w:val="005A2C43"/>
    <w:rsid w:val="005A2D56"/>
    <w:rsid w:val="005A2DE2"/>
    <w:rsid w:val="005A2FE2"/>
    <w:rsid w:val="005A3057"/>
    <w:rsid w:val="005A31B8"/>
    <w:rsid w:val="005A32D0"/>
    <w:rsid w:val="005A33B4"/>
    <w:rsid w:val="005A3823"/>
    <w:rsid w:val="005A3AAA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D4B"/>
    <w:rsid w:val="005A50B0"/>
    <w:rsid w:val="005A5119"/>
    <w:rsid w:val="005A52EC"/>
    <w:rsid w:val="005A5340"/>
    <w:rsid w:val="005A5370"/>
    <w:rsid w:val="005A560E"/>
    <w:rsid w:val="005A58EA"/>
    <w:rsid w:val="005A5902"/>
    <w:rsid w:val="005A5E5A"/>
    <w:rsid w:val="005A6269"/>
    <w:rsid w:val="005A6396"/>
    <w:rsid w:val="005A678A"/>
    <w:rsid w:val="005A67E3"/>
    <w:rsid w:val="005A691E"/>
    <w:rsid w:val="005A6C93"/>
    <w:rsid w:val="005A6DFD"/>
    <w:rsid w:val="005A708F"/>
    <w:rsid w:val="005A71BD"/>
    <w:rsid w:val="005A71C2"/>
    <w:rsid w:val="005A7AC1"/>
    <w:rsid w:val="005A7BC7"/>
    <w:rsid w:val="005B011E"/>
    <w:rsid w:val="005B0399"/>
    <w:rsid w:val="005B0640"/>
    <w:rsid w:val="005B08F4"/>
    <w:rsid w:val="005B0AAA"/>
    <w:rsid w:val="005B0ADA"/>
    <w:rsid w:val="005B0C79"/>
    <w:rsid w:val="005B0D62"/>
    <w:rsid w:val="005B121F"/>
    <w:rsid w:val="005B1238"/>
    <w:rsid w:val="005B142C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D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94"/>
    <w:rsid w:val="005B69B4"/>
    <w:rsid w:val="005B6B2D"/>
    <w:rsid w:val="005B6B7B"/>
    <w:rsid w:val="005B6BBC"/>
    <w:rsid w:val="005B71C5"/>
    <w:rsid w:val="005B728C"/>
    <w:rsid w:val="005B72D9"/>
    <w:rsid w:val="005B736A"/>
    <w:rsid w:val="005B73A9"/>
    <w:rsid w:val="005B78B3"/>
    <w:rsid w:val="005C04D0"/>
    <w:rsid w:val="005C0CD0"/>
    <w:rsid w:val="005C104E"/>
    <w:rsid w:val="005C15AB"/>
    <w:rsid w:val="005C177F"/>
    <w:rsid w:val="005C19CD"/>
    <w:rsid w:val="005C1C8A"/>
    <w:rsid w:val="005C1D23"/>
    <w:rsid w:val="005C1D4F"/>
    <w:rsid w:val="005C1F4C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E87"/>
    <w:rsid w:val="005C43B8"/>
    <w:rsid w:val="005C43DB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253"/>
    <w:rsid w:val="005C55E6"/>
    <w:rsid w:val="005C5BF2"/>
    <w:rsid w:val="005C5E3B"/>
    <w:rsid w:val="005C5EF4"/>
    <w:rsid w:val="005C5F56"/>
    <w:rsid w:val="005C5F9D"/>
    <w:rsid w:val="005C61FC"/>
    <w:rsid w:val="005C69A9"/>
    <w:rsid w:val="005C6C7E"/>
    <w:rsid w:val="005C6C97"/>
    <w:rsid w:val="005C6C98"/>
    <w:rsid w:val="005C6CBD"/>
    <w:rsid w:val="005C71DC"/>
    <w:rsid w:val="005C73FE"/>
    <w:rsid w:val="005C75CE"/>
    <w:rsid w:val="005C7637"/>
    <w:rsid w:val="005C7A6F"/>
    <w:rsid w:val="005C7AA6"/>
    <w:rsid w:val="005C7AF2"/>
    <w:rsid w:val="005C7D60"/>
    <w:rsid w:val="005C7E0C"/>
    <w:rsid w:val="005D0611"/>
    <w:rsid w:val="005D06DD"/>
    <w:rsid w:val="005D0888"/>
    <w:rsid w:val="005D08E9"/>
    <w:rsid w:val="005D0901"/>
    <w:rsid w:val="005D09B8"/>
    <w:rsid w:val="005D0C8C"/>
    <w:rsid w:val="005D0E39"/>
    <w:rsid w:val="005D0E44"/>
    <w:rsid w:val="005D0E8B"/>
    <w:rsid w:val="005D121E"/>
    <w:rsid w:val="005D14F1"/>
    <w:rsid w:val="005D154E"/>
    <w:rsid w:val="005D195B"/>
    <w:rsid w:val="005D199A"/>
    <w:rsid w:val="005D1A02"/>
    <w:rsid w:val="005D1EBA"/>
    <w:rsid w:val="005D227B"/>
    <w:rsid w:val="005D26EB"/>
    <w:rsid w:val="005D2728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3EDE"/>
    <w:rsid w:val="005D418C"/>
    <w:rsid w:val="005D473C"/>
    <w:rsid w:val="005D4A5D"/>
    <w:rsid w:val="005D4AE2"/>
    <w:rsid w:val="005D55EA"/>
    <w:rsid w:val="005D5638"/>
    <w:rsid w:val="005D598D"/>
    <w:rsid w:val="005D5C06"/>
    <w:rsid w:val="005D600C"/>
    <w:rsid w:val="005D605F"/>
    <w:rsid w:val="005D6109"/>
    <w:rsid w:val="005D6124"/>
    <w:rsid w:val="005D61A8"/>
    <w:rsid w:val="005D6D67"/>
    <w:rsid w:val="005D6EAA"/>
    <w:rsid w:val="005D75DB"/>
    <w:rsid w:val="005D7CD9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59E"/>
    <w:rsid w:val="005E16D6"/>
    <w:rsid w:val="005E178A"/>
    <w:rsid w:val="005E1C38"/>
    <w:rsid w:val="005E2305"/>
    <w:rsid w:val="005E281D"/>
    <w:rsid w:val="005E2854"/>
    <w:rsid w:val="005E2B64"/>
    <w:rsid w:val="005E2E80"/>
    <w:rsid w:val="005E2F87"/>
    <w:rsid w:val="005E3471"/>
    <w:rsid w:val="005E3523"/>
    <w:rsid w:val="005E393F"/>
    <w:rsid w:val="005E3A55"/>
    <w:rsid w:val="005E3B7B"/>
    <w:rsid w:val="005E3C22"/>
    <w:rsid w:val="005E3DBE"/>
    <w:rsid w:val="005E4325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E7F83"/>
    <w:rsid w:val="005F014A"/>
    <w:rsid w:val="005F025E"/>
    <w:rsid w:val="005F0EBD"/>
    <w:rsid w:val="005F13EE"/>
    <w:rsid w:val="005F1452"/>
    <w:rsid w:val="005F1669"/>
    <w:rsid w:val="005F19A4"/>
    <w:rsid w:val="005F1C3E"/>
    <w:rsid w:val="005F1D1B"/>
    <w:rsid w:val="005F1EA6"/>
    <w:rsid w:val="005F22F2"/>
    <w:rsid w:val="005F287D"/>
    <w:rsid w:val="005F2AAE"/>
    <w:rsid w:val="005F32FA"/>
    <w:rsid w:val="005F352E"/>
    <w:rsid w:val="005F3918"/>
    <w:rsid w:val="005F3924"/>
    <w:rsid w:val="005F3A6A"/>
    <w:rsid w:val="005F3AFE"/>
    <w:rsid w:val="005F3B04"/>
    <w:rsid w:val="005F4024"/>
    <w:rsid w:val="005F4134"/>
    <w:rsid w:val="005F4210"/>
    <w:rsid w:val="005F42ED"/>
    <w:rsid w:val="005F433C"/>
    <w:rsid w:val="005F46F8"/>
    <w:rsid w:val="005F4E8D"/>
    <w:rsid w:val="005F4EF5"/>
    <w:rsid w:val="005F508F"/>
    <w:rsid w:val="005F51EB"/>
    <w:rsid w:val="005F54F4"/>
    <w:rsid w:val="005F573A"/>
    <w:rsid w:val="005F5906"/>
    <w:rsid w:val="005F5939"/>
    <w:rsid w:val="005F5BC4"/>
    <w:rsid w:val="005F5E60"/>
    <w:rsid w:val="005F5FD3"/>
    <w:rsid w:val="005F6044"/>
    <w:rsid w:val="005F6554"/>
    <w:rsid w:val="005F661C"/>
    <w:rsid w:val="005F67D0"/>
    <w:rsid w:val="005F67DC"/>
    <w:rsid w:val="005F6D12"/>
    <w:rsid w:val="005F6D51"/>
    <w:rsid w:val="005F6DC9"/>
    <w:rsid w:val="005F6F02"/>
    <w:rsid w:val="005F7015"/>
    <w:rsid w:val="005F7391"/>
    <w:rsid w:val="005F77BD"/>
    <w:rsid w:val="005F7A8D"/>
    <w:rsid w:val="005F7ACF"/>
    <w:rsid w:val="005F7C6A"/>
    <w:rsid w:val="005F7E02"/>
    <w:rsid w:val="00600006"/>
    <w:rsid w:val="00600225"/>
    <w:rsid w:val="006002A4"/>
    <w:rsid w:val="006004F7"/>
    <w:rsid w:val="006004F8"/>
    <w:rsid w:val="0060080F"/>
    <w:rsid w:val="00600940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A85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179"/>
    <w:rsid w:val="00605661"/>
    <w:rsid w:val="00605C5A"/>
    <w:rsid w:val="00605D1D"/>
    <w:rsid w:val="00606003"/>
    <w:rsid w:val="00606074"/>
    <w:rsid w:val="00606451"/>
    <w:rsid w:val="00606497"/>
    <w:rsid w:val="006067D3"/>
    <w:rsid w:val="00606B86"/>
    <w:rsid w:val="00606C30"/>
    <w:rsid w:val="00606D77"/>
    <w:rsid w:val="00606F62"/>
    <w:rsid w:val="0060747C"/>
    <w:rsid w:val="00607761"/>
    <w:rsid w:val="006078C6"/>
    <w:rsid w:val="00607C01"/>
    <w:rsid w:val="00607CAD"/>
    <w:rsid w:val="00607E0C"/>
    <w:rsid w:val="006102CE"/>
    <w:rsid w:val="0061056C"/>
    <w:rsid w:val="00610622"/>
    <w:rsid w:val="0061063F"/>
    <w:rsid w:val="0061066A"/>
    <w:rsid w:val="006106BA"/>
    <w:rsid w:val="00610AFB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8BC"/>
    <w:rsid w:val="00612B49"/>
    <w:rsid w:val="00612E89"/>
    <w:rsid w:val="00612F1C"/>
    <w:rsid w:val="00612F38"/>
    <w:rsid w:val="006130B5"/>
    <w:rsid w:val="006134D9"/>
    <w:rsid w:val="00613699"/>
    <w:rsid w:val="006136E2"/>
    <w:rsid w:val="0061371A"/>
    <w:rsid w:val="00613A2C"/>
    <w:rsid w:val="00613AA2"/>
    <w:rsid w:val="00613B7E"/>
    <w:rsid w:val="00613C0D"/>
    <w:rsid w:val="00613C72"/>
    <w:rsid w:val="00614022"/>
    <w:rsid w:val="006140A1"/>
    <w:rsid w:val="006145EE"/>
    <w:rsid w:val="00614908"/>
    <w:rsid w:val="00614C46"/>
    <w:rsid w:val="00614CDF"/>
    <w:rsid w:val="00614D27"/>
    <w:rsid w:val="00614EA1"/>
    <w:rsid w:val="00614F92"/>
    <w:rsid w:val="00615137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624"/>
    <w:rsid w:val="00616825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97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02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62E"/>
    <w:rsid w:val="0062373D"/>
    <w:rsid w:val="00623A3B"/>
    <w:rsid w:val="00623E01"/>
    <w:rsid w:val="006240CD"/>
    <w:rsid w:val="006241DD"/>
    <w:rsid w:val="00624465"/>
    <w:rsid w:val="006244CF"/>
    <w:rsid w:val="00624A66"/>
    <w:rsid w:val="00624BF2"/>
    <w:rsid w:val="00624EA0"/>
    <w:rsid w:val="0062561E"/>
    <w:rsid w:val="0062577B"/>
    <w:rsid w:val="00625AC4"/>
    <w:rsid w:val="00625BA3"/>
    <w:rsid w:val="00626895"/>
    <w:rsid w:val="0062698E"/>
    <w:rsid w:val="006269C0"/>
    <w:rsid w:val="00626BD8"/>
    <w:rsid w:val="00626D4C"/>
    <w:rsid w:val="00626EAF"/>
    <w:rsid w:val="00627427"/>
    <w:rsid w:val="006276E3"/>
    <w:rsid w:val="0062780E"/>
    <w:rsid w:val="006279D4"/>
    <w:rsid w:val="00627B65"/>
    <w:rsid w:val="00627B73"/>
    <w:rsid w:val="0063017E"/>
    <w:rsid w:val="00630AB6"/>
    <w:rsid w:val="00630B1B"/>
    <w:rsid w:val="0063103C"/>
    <w:rsid w:val="006310B8"/>
    <w:rsid w:val="006311D5"/>
    <w:rsid w:val="00631378"/>
    <w:rsid w:val="00631733"/>
    <w:rsid w:val="00631A2F"/>
    <w:rsid w:val="00631B3C"/>
    <w:rsid w:val="00631B65"/>
    <w:rsid w:val="00631B71"/>
    <w:rsid w:val="00631B76"/>
    <w:rsid w:val="00631B9A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E78"/>
    <w:rsid w:val="00633038"/>
    <w:rsid w:val="006331BD"/>
    <w:rsid w:val="006331C8"/>
    <w:rsid w:val="006334F3"/>
    <w:rsid w:val="0063350E"/>
    <w:rsid w:val="0063369B"/>
    <w:rsid w:val="00633706"/>
    <w:rsid w:val="00633D03"/>
    <w:rsid w:val="00633E46"/>
    <w:rsid w:val="00634203"/>
    <w:rsid w:val="00634CDB"/>
    <w:rsid w:val="006351EA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476"/>
    <w:rsid w:val="006364D8"/>
    <w:rsid w:val="00636587"/>
    <w:rsid w:val="006369EB"/>
    <w:rsid w:val="00636A56"/>
    <w:rsid w:val="00637039"/>
    <w:rsid w:val="006371A9"/>
    <w:rsid w:val="006371B3"/>
    <w:rsid w:val="006376FA"/>
    <w:rsid w:val="006378EB"/>
    <w:rsid w:val="00637A4C"/>
    <w:rsid w:val="00637DC8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E35"/>
    <w:rsid w:val="00641F06"/>
    <w:rsid w:val="00641F61"/>
    <w:rsid w:val="00642299"/>
    <w:rsid w:val="0064242B"/>
    <w:rsid w:val="006424A2"/>
    <w:rsid w:val="00642691"/>
    <w:rsid w:val="0064295C"/>
    <w:rsid w:val="00642A1F"/>
    <w:rsid w:val="00642B71"/>
    <w:rsid w:val="00642F1F"/>
    <w:rsid w:val="006431B5"/>
    <w:rsid w:val="00643332"/>
    <w:rsid w:val="006434EE"/>
    <w:rsid w:val="0064369D"/>
    <w:rsid w:val="00643A27"/>
    <w:rsid w:val="00643B49"/>
    <w:rsid w:val="00643D9B"/>
    <w:rsid w:val="00643FE8"/>
    <w:rsid w:val="00644006"/>
    <w:rsid w:val="00644B04"/>
    <w:rsid w:val="00644B14"/>
    <w:rsid w:val="00644EE9"/>
    <w:rsid w:val="00645063"/>
    <w:rsid w:val="006451CB"/>
    <w:rsid w:val="0064549D"/>
    <w:rsid w:val="00645D90"/>
    <w:rsid w:val="00645F94"/>
    <w:rsid w:val="00646476"/>
    <w:rsid w:val="00646751"/>
    <w:rsid w:val="00646961"/>
    <w:rsid w:val="00646AD2"/>
    <w:rsid w:val="00646D42"/>
    <w:rsid w:val="00646F8A"/>
    <w:rsid w:val="0064702E"/>
    <w:rsid w:val="006474D9"/>
    <w:rsid w:val="00647650"/>
    <w:rsid w:val="00647C93"/>
    <w:rsid w:val="00650435"/>
    <w:rsid w:val="00650AB3"/>
    <w:rsid w:val="00650B47"/>
    <w:rsid w:val="00650CD8"/>
    <w:rsid w:val="00650DD3"/>
    <w:rsid w:val="00650F33"/>
    <w:rsid w:val="006510AC"/>
    <w:rsid w:val="006511E3"/>
    <w:rsid w:val="006512BF"/>
    <w:rsid w:val="00651440"/>
    <w:rsid w:val="0065168C"/>
    <w:rsid w:val="00651879"/>
    <w:rsid w:val="00651AAC"/>
    <w:rsid w:val="00651E92"/>
    <w:rsid w:val="00652485"/>
    <w:rsid w:val="0065257C"/>
    <w:rsid w:val="006525A7"/>
    <w:rsid w:val="0065291D"/>
    <w:rsid w:val="00652ADF"/>
    <w:rsid w:val="00652BAE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B77"/>
    <w:rsid w:val="00654C13"/>
    <w:rsid w:val="00654C6E"/>
    <w:rsid w:val="00654CAF"/>
    <w:rsid w:val="00654D3F"/>
    <w:rsid w:val="00654E6D"/>
    <w:rsid w:val="00654E8D"/>
    <w:rsid w:val="00655731"/>
    <w:rsid w:val="006557A0"/>
    <w:rsid w:val="00655919"/>
    <w:rsid w:val="00655A56"/>
    <w:rsid w:val="00655C50"/>
    <w:rsid w:val="00655D38"/>
    <w:rsid w:val="00655D91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C76"/>
    <w:rsid w:val="00660CD2"/>
    <w:rsid w:val="00660E23"/>
    <w:rsid w:val="006615B7"/>
    <w:rsid w:val="006617F4"/>
    <w:rsid w:val="00661A13"/>
    <w:rsid w:val="00661B8E"/>
    <w:rsid w:val="00661C2D"/>
    <w:rsid w:val="00661D98"/>
    <w:rsid w:val="0066263A"/>
    <w:rsid w:val="006628B4"/>
    <w:rsid w:val="00662926"/>
    <w:rsid w:val="00662DF3"/>
    <w:rsid w:val="006631D6"/>
    <w:rsid w:val="00663518"/>
    <w:rsid w:val="006635E5"/>
    <w:rsid w:val="006637D3"/>
    <w:rsid w:val="0066380E"/>
    <w:rsid w:val="00663F23"/>
    <w:rsid w:val="006640CD"/>
    <w:rsid w:val="0066425B"/>
    <w:rsid w:val="006643E8"/>
    <w:rsid w:val="0066487C"/>
    <w:rsid w:val="00664915"/>
    <w:rsid w:val="00664919"/>
    <w:rsid w:val="00664999"/>
    <w:rsid w:val="00664CF7"/>
    <w:rsid w:val="006654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AC6"/>
    <w:rsid w:val="00666AF9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2E"/>
    <w:rsid w:val="006703EF"/>
    <w:rsid w:val="006704E3"/>
    <w:rsid w:val="006707F8"/>
    <w:rsid w:val="006708EA"/>
    <w:rsid w:val="00670910"/>
    <w:rsid w:val="006709EF"/>
    <w:rsid w:val="00670CC0"/>
    <w:rsid w:val="00670DA7"/>
    <w:rsid w:val="00670FA7"/>
    <w:rsid w:val="00671048"/>
    <w:rsid w:val="00671066"/>
    <w:rsid w:val="00671238"/>
    <w:rsid w:val="006716B8"/>
    <w:rsid w:val="006716DD"/>
    <w:rsid w:val="006717AC"/>
    <w:rsid w:val="0067181F"/>
    <w:rsid w:val="00671982"/>
    <w:rsid w:val="006719C0"/>
    <w:rsid w:val="006719E5"/>
    <w:rsid w:val="00671A36"/>
    <w:rsid w:val="00672623"/>
    <w:rsid w:val="00672A9E"/>
    <w:rsid w:val="00672BDD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461"/>
    <w:rsid w:val="006755DD"/>
    <w:rsid w:val="00675656"/>
    <w:rsid w:val="0067567C"/>
    <w:rsid w:val="00675938"/>
    <w:rsid w:val="0067593E"/>
    <w:rsid w:val="00675AF5"/>
    <w:rsid w:val="00675B1E"/>
    <w:rsid w:val="00676255"/>
    <w:rsid w:val="00676319"/>
    <w:rsid w:val="006764C2"/>
    <w:rsid w:val="006769AE"/>
    <w:rsid w:val="0067732B"/>
    <w:rsid w:val="00677421"/>
    <w:rsid w:val="0067746B"/>
    <w:rsid w:val="0067748D"/>
    <w:rsid w:val="006775ED"/>
    <w:rsid w:val="00677796"/>
    <w:rsid w:val="00677AEC"/>
    <w:rsid w:val="00677C04"/>
    <w:rsid w:val="00677C77"/>
    <w:rsid w:val="00677CEF"/>
    <w:rsid w:val="00677FF7"/>
    <w:rsid w:val="00680140"/>
    <w:rsid w:val="006802ED"/>
    <w:rsid w:val="006803CF"/>
    <w:rsid w:val="00680609"/>
    <w:rsid w:val="00680C40"/>
    <w:rsid w:val="00681117"/>
    <w:rsid w:val="0068115B"/>
    <w:rsid w:val="00681330"/>
    <w:rsid w:val="006813AF"/>
    <w:rsid w:val="006816AE"/>
    <w:rsid w:val="00681889"/>
    <w:rsid w:val="00681A91"/>
    <w:rsid w:val="00681ACB"/>
    <w:rsid w:val="00681D1C"/>
    <w:rsid w:val="00681D85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3"/>
    <w:rsid w:val="00682E14"/>
    <w:rsid w:val="00683102"/>
    <w:rsid w:val="006832FC"/>
    <w:rsid w:val="0068393C"/>
    <w:rsid w:val="00683C12"/>
    <w:rsid w:val="00683C1C"/>
    <w:rsid w:val="00683C58"/>
    <w:rsid w:val="00683CAB"/>
    <w:rsid w:val="0068407B"/>
    <w:rsid w:val="0068438D"/>
    <w:rsid w:val="00684521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9B0"/>
    <w:rsid w:val="00686A44"/>
    <w:rsid w:val="00686A5E"/>
    <w:rsid w:val="00686B64"/>
    <w:rsid w:val="00686F0C"/>
    <w:rsid w:val="0068743A"/>
    <w:rsid w:val="00687478"/>
    <w:rsid w:val="00687514"/>
    <w:rsid w:val="00687E51"/>
    <w:rsid w:val="00687FD1"/>
    <w:rsid w:val="00690061"/>
    <w:rsid w:val="0069075A"/>
    <w:rsid w:val="006907D6"/>
    <w:rsid w:val="00690865"/>
    <w:rsid w:val="00690C9B"/>
    <w:rsid w:val="00690D98"/>
    <w:rsid w:val="00690E5B"/>
    <w:rsid w:val="00691013"/>
    <w:rsid w:val="006914A4"/>
    <w:rsid w:val="00691816"/>
    <w:rsid w:val="00691C36"/>
    <w:rsid w:val="00691DD8"/>
    <w:rsid w:val="0069248A"/>
    <w:rsid w:val="00692538"/>
    <w:rsid w:val="006926DC"/>
    <w:rsid w:val="00692ADA"/>
    <w:rsid w:val="00692C1E"/>
    <w:rsid w:val="00692EEF"/>
    <w:rsid w:val="00692F71"/>
    <w:rsid w:val="00692F8B"/>
    <w:rsid w:val="00692FB6"/>
    <w:rsid w:val="006931E4"/>
    <w:rsid w:val="00693254"/>
    <w:rsid w:val="00693274"/>
    <w:rsid w:val="006934CD"/>
    <w:rsid w:val="006937AD"/>
    <w:rsid w:val="00693893"/>
    <w:rsid w:val="00693DE6"/>
    <w:rsid w:val="00693F16"/>
    <w:rsid w:val="00693F7B"/>
    <w:rsid w:val="00694520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5E31"/>
    <w:rsid w:val="00696229"/>
    <w:rsid w:val="00696307"/>
    <w:rsid w:val="00696492"/>
    <w:rsid w:val="006969DE"/>
    <w:rsid w:val="00696F64"/>
    <w:rsid w:val="00696FD3"/>
    <w:rsid w:val="006971F5"/>
    <w:rsid w:val="00697306"/>
    <w:rsid w:val="00697540"/>
    <w:rsid w:val="006A07FB"/>
    <w:rsid w:val="006A0CD6"/>
    <w:rsid w:val="006A13D4"/>
    <w:rsid w:val="006A15DC"/>
    <w:rsid w:val="006A1756"/>
    <w:rsid w:val="006A18D9"/>
    <w:rsid w:val="006A190B"/>
    <w:rsid w:val="006A1EFA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60B"/>
    <w:rsid w:val="006A3D3C"/>
    <w:rsid w:val="006A3FC0"/>
    <w:rsid w:val="006A406F"/>
    <w:rsid w:val="006A44E3"/>
    <w:rsid w:val="006A492B"/>
    <w:rsid w:val="006A4C80"/>
    <w:rsid w:val="006A57A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45"/>
    <w:rsid w:val="006A7476"/>
    <w:rsid w:val="006A75EA"/>
    <w:rsid w:val="006A77FF"/>
    <w:rsid w:val="006A7905"/>
    <w:rsid w:val="006A7A31"/>
    <w:rsid w:val="006B00B1"/>
    <w:rsid w:val="006B05F3"/>
    <w:rsid w:val="006B061A"/>
    <w:rsid w:val="006B0991"/>
    <w:rsid w:val="006B0EE4"/>
    <w:rsid w:val="006B1125"/>
    <w:rsid w:val="006B136A"/>
    <w:rsid w:val="006B1C22"/>
    <w:rsid w:val="006B1EE8"/>
    <w:rsid w:val="006B1F86"/>
    <w:rsid w:val="006B2043"/>
    <w:rsid w:val="006B24B6"/>
    <w:rsid w:val="006B2775"/>
    <w:rsid w:val="006B2B83"/>
    <w:rsid w:val="006B2BC6"/>
    <w:rsid w:val="006B2C29"/>
    <w:rsid w:val="006B2D0A"/>
    <w:rsid w:val="006B3239"/>
    <w:rsid w:val="006B3316"/>
    <w:rsid w:val="006B338D"/>
    <w:rsid w:val="006B33E9"/>
    <w:rsid w:val="006B36AD"/>
    <w:rsid w:val="006B3B02"/>
    <w:rsid w:val="006B3CFE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1BC"/>
    <w:rsid w:val="006B52C2"/>
    <w:rsid w:val="006B568A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10"/>
    <w:rsid w:val="006B7D2B"/>
    <w:rsid w:val="006B7E3A"/>
    <w:rsid w:val="006B7F01"/>
    <w:rsid w:val="006C0122"/>
    <w:rsid w:val="006C07B1"/>
    <w:rsid w:val="006C09AF"/>
    <w:rsid w:val="006C0B36"/>
    <w:rsid w:val="006C0CD4"/>
    <w:rsid w:val="006C0E61"/>
    <w:rsid w:val="006C1388"/>
    <w:rsid w:val="006C1600"/>
    <w:rsid w:val="006C169B"/>
    <w:rsid w:val="006C1A8B"/>
    <w:rsid w:val="006C1BC0"/>
    <w:rsid w:val="006C1BD0"/>
    <w:rsid w:val="006C1D6D"/>
    <w:rsid w:val="006C1FA5"/>
    <w:rsid w:val="006C22A1"/>
    <w:rsid w:val="006C22AC"/>
    <w:rsid w:val="006C24D9"/>
    <w:rsid w:val="006C256B"/>
    <w:rsid w:val="006C263F"/>
    <w:rsid w:val="006C26C8"/>
    <w:rsid w:val="006C2981"/>
    <w:rsid w:val="006C2A53"/>
    <w:rsid w:val="006C2E72"/>
    <w:rsid w:val="006C3212"/>
    <w:rsid w:val="006C33CD"/>
    <w:rsid w:val="006C33F2"/>
    <w:rsid w:val="006C34D2"/>
    <w:rsid w:val="006C38B0"/>
    <w:rsid w:val="006C3939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2BF"/>
    <w:rsid w:val="006C5555"/>
    <w:rsid w:val="006C5B64"/>
    <w:rsid w:val="006C5C4E"/>
    <w:rsid w:val="006C5C9C"/>
    <w:rsid w:val="006C5E02"/>
    <w:rsid w:val="006C640D"/>
    <w:rsid w:val="006C6664"/>
    <w:rsid w:val="006C6A92"/>
    <w:rsid w:val="006C6F04"/>
    <w:rsid w:val="006C6F4D"/>
    <w:rsid w:val="006C7003"/>
    <w:rsid w:val="006C70DB"/>
    <w:rsid w:val="006C7201"/>
    <w:rsid w:val="006C7412"/>
    <w:rsid w:val="006C7908"/>
    <w:rsid w:val="006C7BE1"/>
    <w:rsid w:val="006C7D2D"/>
    <w:rsid w:val="006C7D68"/>
    <w:rsid w:val="006C7D75"/>
    <w:rsid w:val="006D0059"/>
    <w:rsid w:val="006D00FB"/>
    <w:rsid w:val="006D03DD"/>
    <w:rsid w:val="006D0734"/>
    <w:rsid w:val="006D08D3"/>
    <w:rsid w:val="006D0AA2"/>
    <w:rsid w:val="006D0E74"/>
    <w:rsid w:val="006D0F88"/>
    <w:rsid w:val="006D10CE"/>
    <w:rsid w:val="006D1210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1FFA"/>
    <w:rsid w:val="006D2177"/>
    <w:rsid w:val="006D22D7"/>
    <w:rsid w:val="006D25B3"/>
    <w:rsid w:val="006D26B5"/>
    <w:rsid w:val="006D2C66"/>
    <w:rsid w:val="006D303A"/>
    <w:rsid w:val="006D32E9"/>
    <w:rsid w:val="006D3859"/>
    <w:rsid w:val="006D39C5"/>
    <w:rsid w:val="006D39E4"/>
    <w:rsid w:val="006D3B0D"/>
    <w:rsid w:val="006D3BCD"/>
    <w:rsid w:val="006D3D4B"/>
    <w:rsid w:val="006D4292"/>
    <w:rsid w:val="006D4465"/>
    <w:rsid w:val="006D44F9"/>
    <w:rsid w:val="006D454E"/>
    <w:rsid w:val="006D4A92"/>
    <w:rsid w:val="006D4D6D"/>
    <w:rsid w:val="006D51AC"/>
    <w:rsid w:val="006D5431"/>
    <w:rsid w:val="006D54CD"/>
    <w:rsid w:val="006D5AEA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67C"/>
    <w:rsid w:val="006D782B"/>
    <w:rsid w:val="006D7A39"/>
    <w:rsid w:val="006D7D6D"/>
    <w:rsid w:val="006D7DBF"/>
    <w:rsid w:val="006E02D3"/>
    <w:rsid w:val="006E0360"/>
    <w:rsid w:val="006E045F"/>
    <w:rsid w:val="006E05F3"/>
    <w:rsid w:val="006E0724"/>
    <w:rsid w:val="006E18D9"/>
    <w:rsid w:val="006E18EE"/>
    <w:rsid w:val="006E1C0B"/>
    <w:rsid w:val="006E1D23"/>
    <w:rsid w:val="006E231F"/>
    <w:rsid w:val="006E256B"/>
    <w:rsid w:val="006E3201"/>
    <w:rsid w:val="006E3367"/>
    <w:rsid w:val="006E3900"/>
    <w:rsid w:val="006E3948"/>
    <w:rsid w:val="006E3F86"/>
    <w:rsid w:val="006E40B3"/>
    <w:rsid w:val="006E438E"/>
    <w:rsid w:val="006E45A6"/>
    <w:rsid w:val="006E47E2"/>
    <w:rsid w:val="006E4EB1"/>
    <w:rsid w:val="006E5346"/>
    <w:rsid w:val="006E54DE"/>
    <w:rsid w:val="006E55A5"/>
    <w:rsid w:val="006E56A9"/>
    <w:rsid w:val="006E58C6"/>
    <w:rsid w:val="006E5B46"/>
    <w:rsid w:val="006E5C1F"/>
    <w:rsid w:val="006E5C6E"/>
    <w:rsid w:val="006E615A"/>
    <w:rsid w:val="006E6306"/>
    <w:rsid w:val="006E632B"/>
    <w:rsid w:val="006E6528"/>
    <w:rsid w:val="006E66CD"/>
    <w:rsid w:val="006E6883"/>
    <w:rsid w:val="006E692D"/>
    <w:rsid w:val="006E6B08"/>
    <w:rsid w:val="006E6B52"/>
    <w:rsid w:val="006E6F8A"/>
    <w:rsid w:val="006E7694"/>
    <w:rsid w:val="006E772A"/>
    <w:rsid w:val="006E7ABB"/>
    <w:rsid w:val="006E7D4F"/>
    <w:rsid w:val="006E7E43"/>
    <w:rsid w:val="006E7FB4"/>
    <w:rsid w:val="006F0010"/>
    <w:rsid w:val="006F0542"/>
    <w:rsid w:val="006F0595"/>
    <w:rsid w:val="006F0B1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AAC"/>
    <w:rsid w:val="006F2BB5"/>
    <w:rsid w:val="006F2C01"/>
    <w:rsid w:val="006F2D2E"/>
    <w:rsid w:val="006F30B0"/>
    <w:rsid w:val="006F30EA"/>
    <w:rsid w:val="006F33C2"/>
    <w:rsid w:val="006F360E"/>
    <w:rsid w:val="006F389F"/>
    <w:rsid w:val="006F3A1E"/>
    <w:rsid w:val="006F3F3B"/>
    <w:rsid w:val="006F480F"/>
    <w:rsid w:val="006F4914"/>
    <w:rsid w:val="006F4A03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828"/>
    <w:rsid w:val="006F5A54"/>
    <w:rsid w:val="006F5CD8"/>
    <w:rsid w:val="006F5D19"/>
    <w:rsid w:val="006F5EA6"/>
    <w:rsid w:val="006F5FA1"/>
    <w:rsid w:val="006F5FCB"/>
    <w:rsid w:val="006F645C"/>
    <w:rsid w:val="006F65EC"/>
    <w:rsid w:val="006F66F2"/>
    <w:rsid w:val="006F6885"/>
    <w:rsid w:val="006F6915"/>
    <w:rsid w:val="006F6958"/>
    <w:rsid w:val="006F6B43"/>
    <w:rsid w:val="006F6E14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36C"/>
    <w:rsid w:val="007003D6"/>
    <w:rsid w:val="007004BB"/>
    <w:rsid w:val="00700904"/>
    <w:rsid w:val="00701502"/>
    <w:rsid w:val="00701688"/>
    <w:rsid w:val="007016D9"/>
    <w:rsid w:val="007017EF"/>
    <w:rsid w:val="00701CE9"/>
    <w:rsid w:val="00701EBA"/>
    <w:rsid w:val="007023B2"/>
    <w:rsid w:val="007024E1"/>
    <w:rsid w:val="0070254A"/>
    <w:rsid w:val="007029DE"/>
    <w:rsid w:val="00702D9C"/>
    <w:rsid w:val="00702E98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28E"/>
    <w:rsid w:val="00704587"/>
    <w:rsid w:val="00704766"/>
    <w:rsid w:val="007047B8"/>
    <w:rsid w:val="00704924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CFA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7E6"/>
    <w:rsid w:val="007079B7"/>
    <w:rsid w:val="00707C5C"/>
    <w:rsid w:val="00707D66"/>
    <w:rsid w:val="00707D73"/>
    <w:rsid w:val="00707DD0"/>
    <w:rsid w:val="00710065"/>
    <w:rsid w:val="00710604"/>
    <w:rsid w:val="0071072B"/>
    <w:rsid w:val="00710921"/>
    <w:rsid w:val="00710A1E"/>
    <w:rsid w:val="00710B0A"/>
    <w:rsid w:val="00710E03"/>
    <w:rsid w:val="00710EAC"/>
    <w:rsid w:val="007116FE"/>
    <w:rsid w:val="00711700"/>
    <w:rsid w:val="00711724"/>
    <w:rsid w:val="007118AD"/>
    <w:rsid w:val="00711BB6"/>
    <w:rsid w:val="00711BEA"/>
    <w:rsid w:val="00711CC5"/>
    <w:rsid w:val="00711D40"/>
    <w:rsid w:val="00711DEF"/>
    <w:rsid w:val="00711E3B"/>
    <w:rsid w:val="007120B7"/>
    <w:rsid w:val="007120EF"/>
    <w:rsid w:val="00712166"/>
    <w:rsid w:val="00712387"/>
    <w:rsid w:val="00712407"/>
    <w:rsid w:val="007124F1"/>
    <w:rsid w:val="00712538"/>
    <w:rsid w:val="00712919"/>
    <w:rsid w:val="007129D2"/>
    <w:rsid w:val="00712AD3"/>
    <w:rsid w:val="00712C17"/>
    <w:rsid w:val="00712CBF"/>
    <w:rsid w:val="00713034"/>
    <w:rsid w:val="00713260"/>
    <w:rsid w:val="0071328A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32E"/>
    <w:rsid w:val="00715574"/>
    <w:rsid w:val="007156CC"/>
    <w:rsid w:val="0071594E"/>
    <w:rsid w:val="00715F79"/>
    <w:rsid w:val="00715F9C"/>
    <w:rsid w:val="00716484"/>
    <w:rsid w:val="007167DB"/>
    <w:rsid w:val="00716D4B"/>
    <w:rsid w:val="00716DBC"/>
    <w:rsid w:val="00716EC2"/>
    <w:rsid w:val="00716FFD"/>
    <w:rsid w:val="00717073"/>
    <w:rsid w:val="007170C9"/>
    <w:rsid w:val="0071756E"/>
    <w:rsid w:val="007175D3"/>
    <w:rsid w:val="00717862"/>
    <w:rsid w:val="00717977"/>
    <w:rsid w:val="007179A1"/>
    <w:rsid w:val="00717B5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6D6"/>
    <w:rsid w:val="0072190D"/>
    <w:rsid w:val="00721AC5"/>
    <w:rsid w:val="00721BCE"/>
    <w:rsid w:val="00721DE5"/>
    <w:rsid w:val="00721FAE"/>
    <w:rsid w:val="0072200A"/>
    <w:rsid w:val="00722268"/>
    <w:rsid w:val="00722CD7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05B"/>
    <w:rsid w:val="00725902"/>
    <w:rsid w:val="00725937"/>
    <w:rsid w:val="00725B62"/>
    <w:rsid w:val="00726159"/>
    <w:rsid w:val="00726212"/>
    <w:rsid w:val="007262F1"/>
    <w:rsid w:val="00726335"/>
    <w:rsid w:val="007263DF"/>
    <w:rsid w:val="0072680A"/>
    <w:rsid w:val="00726E9B"/>
    <w:rsid w:val="00726F0E"/>
    <w:rsid w:val="00727DB9"/>
    <w:rsid w:val="00727F88"/>
    <w:rsid w:val="007301F2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2C79"/>
    <w:rsid w:val="00733326"/>
    <w:rsid w:val="00733594"/>
    <w:rsid w:val="00733A4E"/>
    <w:rsid w:val="00733AF1"/>
    <w:rsid w:val="00733C5E"/>
    <w:rsid w:val="00734920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5C1"/>
    <w:rsid w:val="007365EC"/>
    <w:rsid w:val="0073664B"/>
    <w:rsid w:val="00736BEC"/>
    <w:rsid w:val="00736D7A"/>
    <w:rsid w:val="00736FF0"/>
    <w:rsid w:val="00737150"/>
    <w:rsid w:val="00737165"/>
    <w:rsid w:val="007371CF"/>
    <w:rsid w:val="007373A1"/>
    <w:rsid w:val="00737788"/>
    <w:rsid w:val="007378DA"/>
    <w:rsid w:val="00737CBA"/>
    <w:rsid w:val="00737E1B"/>
    <w:rsid w:val="007400C5"/>
    <w:rsid w:val="007400D7"/>
    <w:rsid w:val="007400E6"/>
    <w:rsid w:val="0074040B"/>
    <w:rsid w:val="0074044F"/>
    <w:rsid w:val="00740477"/>
    <w:rsid w:val="007404D3"/>
    <w:rsid w:val="0074050E"/>
    <w:rsid w:val="007406CC"/>
    <w:rsid w:val="00740881"/>
    <w:rsid w:val="007409A1"/>
    <w:rsid w:val="00740CD6"/>
    <w:rsid w:val="00740E72"/>
    <w:rsid w:val="00741008"/>
    <w:rsid w:val="007410AB"/>
    <w:rsid w:val="00741507"/>
    <w:rsid w:val="0074181B"/>
    <w:rsid w:val="007418C5"/>
    <w:rsid w:val="007419E2"/>
    <w:rsid w:val="00741D39"/>
    <w:rsid w:val="00741D8C"/>
    <w:rsid w:val="00742078"/>
    <w:rsid w:val="007422E0"/>
    <w:rsid w:val="007425FD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5B5"/>
    <w:rsid w:val="0074465F"/>
    <w:rsid w:val="00744B1D"/>
    <w:rsid w:val="00744B3F"/>
    <w:rsid w:val="00744B82"/>
    <w:rsid w:val="00744E88"/>
    <w:rsid w:val="007450B6"/>
    <w:rsid w:val="007455FA"/>
    <w:rsid w:val="0074562B"/>
    <w:rsid w:val="00745C8A"/>
    <w:rsid w:val="00745CCC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860"/>
    <w:rsid w:val="00746A4C"/>
    <w:rsid w:val="00746B38"/>
    <w:rsid w:val="00746B61"/>
    <w:rsid w:val="00746FA9"/>
    <w:rsid w:val="00747298"/>
    <w:rsid w:val="00747473"/>
    <w:rsid w:val="007479F6"/>
    <w:rsid w:val="00747C52"/>
    <w:rsid w:val="00747F84"/>
    <w:rsid w:val="0075008F"/>
    <w:rsid w:val="0075042E"/>
    <w:rsid w:val="007508F2"/>
    <w:rsid w:val="00750990"/>
    <w:rsid w:val="00750B89"/>
    <w:rsid w:val="00750B90"/>
    <w:rsid w:val="00750F5A"/>
    <w:rsid w:val="0075101F"/>
    <w:rsid w:val="007519C0"/>
    <w:rsid w:val="00751D27"/>
    <w:rsid w:val="007520A0"/>
    <w:rsid w:val="007521C9"/>
    <w:rsid w:val="007521EB"/>
    <w:rsid w:val="00752213"/>
    <w:rsid w:val="007523FF"/>
    <w:rsid w:val="007526B1"/>
    <w:rsid w:val="007528E7"/>
    <w:rsid w:val="00752B53"/>
    <w:rsid w:val="00752E4D"/>
    <w:rsid w:val="00752E70"/>
    <w:rsid w:val="00752FC5"/>
    <w:rsid w:val="00752FFB"/>
    <w:rsid w:val="007534F0"/>
    <w:rsid w:val="007537D0"/>
    <w:rsid w:val="007538F5"/>
    <w:rsid w:val="00753A7B"/>
    <w:rsid w:val="00753F47"/>
    <w:rsid w:val="00754050"/>
    <w:rsid w:val="007542D6"/>
    <w:rsid w:val="00754399"/>
    <w:rsid w:val="00755090"/>
    <w:rsid w:val="00755543"/>
    <w:rsid w:val="00755755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B5"/>
    <w:rsid w:val="007575C2"/>
    <w:rsid w:val="00757696"/>
    <w:rsid w:val="007578BA"/>
    <w:rsid w:val="007600D6"/>
    <w:rsid w:val="00760361"/>
    <w:rsid w:val="0076051F"/>
    <w:rsid w:val="0076060F"/>
    <w:rsid w:val="00760793"/>
    <w:rsid w:val="00760849"/>
    <w:rsid w:val="00760AFF"/>
    <w:rsid w:val="00760BB5"/>
    <w:rsid w:val="00760E28"/>
    <w:rsid w:val="00760EA5"/>
    <w:rsid w:val="0076119E"/>
    <w:rsid w:val="007611F6"/>
    <w:rsid w:val="007612E6"/>
    <w:rsid w:val="00761389"/>
    <w:rsid w:val="00761418"/>
    <w:rsid w:val="007616BC"/>
    <w:rsid w:val="00761767"/>
    <w:rsid w:val="00761A34"/>
    <w:rsid w:val="00761C02"/>
    <w:rsid w:val="00761C7B"/>
    <w:rsid w:val="00761E10"/>
    <w:rsid w:val="00762AED"/>
    <w:rsid w:val="00762B3F"/>
    <w:rsid w:val="00762BBA"/>
    <w:rsid w:val="00762D16"/>
    <w:rsid w:val="00762D74"/>
    <w:rsid w:val="00763000"/>
    <w:rsid w:val="00763093"/>
    <w:rsid w:val="0076309F"/>
    <w:rsid w:val="0076350A"/>
    <w:rsid w:val="00763586"/>
    <w:rsid w:val="0076376E"/>
    <w:rsid w:val="00763935"/>
    <w:rsid w:val="00763976"/>
    <w:rsid w:val="0076399F"/>
    <w:rsid w:val="00763A54"/>
    <w:rsid w:val="007642A3"/>
    <w:rsid w:val="0076466A"/>
    <w:rsid w:val="00764BD9"/>
    <w:rsid w:val="00764BFD"/>
    <w:rsid w:val="00764D9A"/>
    <w:rsid w:val="00764F71"/>
    <w:rsid w:val="0076514A"/>
    <w:rsid w:val="00765256"/>
    <w:rsid w:val="007652B9"/>
    <w:rsid w:val="0076583F"/>
    <w:rsid w:val="00765941"/>
    <w:rsid w:val="00766508"/>
    <w:rsid w:val="0076664E"/>
    <w:rsid w:val="00766739"/>
    <w:rsid w:val="00766BFB"/>
    <w:rsid w:val="00766F97"/>
    <w:rsid w:val="007675A5"/>
    <w:rsid w:val="007675BC"/>
    <w:rsid w:val="00767A31"/>
    <w:rsid w:val="00767CA1"/>
    <w:rsid w:val="00767D6D"/>
    <w:rsid w:val="00767FEB"/>
    <w:rsid w:val="00770195"/>
    <w:rsid w:val="0077022C"/>
    <w:rsid w:val="00770777"/>
    <w:rsid w:val="00770BD9"/>
    <w:rsid w:val="00770D32"/>
    <w:rsid w:val="00770FDA"/>
    <w:rsid w:val="00771122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51A"/>
    <w:rsid w:val="007735A6"/>
    <w:rsid w:val="007737B4"/>
    <w:rsid w:val="00773CFF"/>
    <w:rsid w:val="00773D01"/>
    <w:rsid w:val="00773DDE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64F"/>
    <w:rsid w:val="007767EF"/>
    <w:rsid w:val="00776A8C"/>
    <w:rsid w:val="00776E79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4C5"/>
    <w:rsid w:val="0078252A"/>
    <w:rsid w:val="007825CE"/>
    <w:rsid w:val="00782781"/>
    <w:rsid w:val="00782817"/>
    <w:rsid w:val="007828BA"/>
    <w:rsid w:val="00782CBF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588"/>
    <w:rsid w:val="0078792A"/>
    <w:rsid w:val="00787937"/>
    <w:rsid w:val="007879BD"/>
    <w:rsid w:val="00787D35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94D"/>
    <w:rsid w:val="00791A64"/>
    <w:rsid w:val="00791B11"/>
    <w:rsid w:val="00791BB5"/>
    <w:rsid w:val="007920A0"/>
    <w:rsid w:val="007924B9"/>
    <w:rsid w:val="00792A69"/>
    <w:rsid w:val="00792CD4"/>
    <w:rsid w:val="00792F48"/>
    <w:rsid w:val="00793342"/>
    <w:rsid w:val="007933E8"/>
    <w:rsid w:val="0079356A"/>
    <w:rsid w:val="007935E4"/>
    <w:rsid w:val="0079367E"/>
    <w:rsid w:val="007936F8"/>
    <w:rsid w:val="0079415A"/>
    <w:rsid w:val="00794694"/>
    <w:rsid w:val="00794BDB"/>
    <w:rsid w:val="007951FA"/>
    <w:rsid w:val="007959F9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BCD"/>
    <w:rsid w:val="00796C17"/>
    <w:rsid w:val="00796CF9"/>
    <w:rsid w:val="007971BF"/>
    <w:rsid w:val="00797243"/>
    <w:rsid w:val="00797294"/>
    <w:rsid w:val="00797369"/>
    <w:rsid w:val="007974A2"/>
    <w:rsid w:val="0079764A"/>
    <w:rsid w:val="007976F6"/>
    <w:rsid w:val="00797840"/>
    <w:rsid w:val="00797AD6"/>
    <w:rsid w:val="00797AD7"/>
    <w:rsid w:val="00797ED2"/>
    <w:rsid w:val="00797FA8"/>
    <w:rsid w:val="007A0079"/>
    <w:rsid w:val="007A01CF"/>
    <w:rsid w:val="007A01DA"/>
    <w:rsid w:val="007A0212"/>
    <w:rsid w:val="007A0519"/>
    <w:rsid w:val="007A0825"/>
    <w:rsid w:val="007A0BEB"/>
    <w:rsid w:val="007A0E0B"/>
    <w:rsid w:val="007A1168"/>
    <w:rsid w:val="007A1567"/>
    <w:rsid w:val="007A174E"/>
    <w:rsid w:val="007A1851"/>
    <w:rsid w:val="007A18F2"/>
    <w:rsid w:val="007A1C61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1F5"/>
    <w:rsid w:val="007A33DD"/>
    <w:rsid w:val="007A36BD"/>
    <w:rsid w:val="007A3757"/>
    <w:rsid w:val="007A39DE"/>
    <w:rsid w:val="007A3BD8"/>
    <w:rsid w:val="007A3BF4"/>
    <w:rsid w:val="007A3E53"/>
    <w:rsid w:val="007A3EAF"/>
    <w:rsid w:val="007A4086"/>
    <w:rsid w:val="007A464A"/>
    <w:rsid w:val="007A4704"/>
    <w:rsid w:val="007A4765"/>
    <w:rsid w:val="007A4882"/>
    <w:rsid w:val="007A48D3"/>
    <w:rsid w:val="007A4937"/>
    <w:rsid w:val="007A4A90"/>
    <w:rsid w:val="007A4B77"/>
    <w:rsid w:val="007A4CC6"/>
    <w:rsid w:val="007A4D27"/>
    <w:rsid w:val="007A4EFD"/>
    <w:rsid w:val="007A4FB7"/>
    <w:rsid w:val="007A50EB"/>
    <w:rsid w:val="007A5113"/>
    <w:rsid w:val="007A5453"/>
    <w:rsid w:val="007A57EE"/>
    <w:rsid w:val="007A5A30"/>
    <w:rsid w:val="007A5BF6"/>
    <w:rsid w:val="007A6288"/>
    <w:rsid w:val="007A6377"/>
    <w:rsid w:val="007A63B1"/>
    <w:rsid w:val="007A63E6"/>
    <w:rsid w:val="007A6495"/>
    <w:rsid w:val="007A67BE"/>
    <w:rsid w:val="007A6B9F"/>
    <w:rsid w:val="007A710A"/>
    <w:rsid w:val="007A7363"/>
    <w:rsid w:val="007A73AC"/>
    <w:rsid w:val="007A7556"/>
    <w:rsid w:val="007A7610"/>
    <w:rsid w:val="007A7633"/>
    <w:rsid w:val="007A7AFE"/>
    <w:rsid w:val="007A7B3B"/>
    <w:rsid w:val="007A7B43"/>
    <w:rsid w:val="007A7B4F"/>
    <w:rsid w:val="007B00DA"/>
    <w:rsid w:val="007B06F2"/>
    <w:rsid w:val="007B09EE"/>
    <w:rsid w:val="007B0A9E"/>
    <w:rsid w:val="007B0B96"/>
    <w:rsid w:val="007B1693"/>
    <w:rsid w:val="007B1948"/>
    <w:rsid w:val="007B198D"/>
    <w:rsid w:val="007B19B1"/>
    <w:rsid w:val="007B206A"/>
    <w:rsid w:val="007B212B"/>
    <w:rsid w:val="007B22F6"/>
    <w:rsid w:val="007B2387"/>
    <w:rsid w:val="007B2489"/>
    <w:rsid w:val="007B29AA"/>
    <w:rsid w:val="007B29D5"/>
    <w:rsid w:val="007B2B9B"/>
    <w:rsid w:val="007B30AC"/>
    <w:rsid w:val="007B30EB"/>
    <w:rsid w:val="007B3215"/>
    <w:rsid w:val="007B32D4"/>
    <w:rsid w:val="007B363F"/>
    <w:rsid w:val="007B36C3"/>
    <w:rsid w:val="007B3B64"/>
    <w:rsid w:val="007B3D6F"/>
    <w:rsid w:val="007B3E6D"/>
    <w:rsid w:val="007B3EA9"/>
    <w:rsid w:val="007B41EC"/>
    <w:rsid w:val="007B432B"/>
    <w:rsid w:val="007B44CF"/>
    <w:rsid w:val="007B4600"/>
    <w:rsid w:val="007B4792"/>
    <w:rsid w:val="007B47D0"/>
    <w:rsid w:val="007B4B0F"/>
    <w:rsid w:val="007B4C41"/>
    <w:rsid w:val="007B4EE5"/>
    <w:rsid w:val="007B5133"/>
    <w:rsid w:val="007B5221"/>
    <w:rsid w:val="007B5749"/>
    <w:rsid w:val="007B5787"/>
    <w:rsid w:val="007B5840"/>
    <w:rsid w:val="007B5BAF"/>
    <w:rsid w:val="007B5D11"/>
    <w:rsid w:val="007B5EE2"/>
    <w:rsid w:val="007B6258"/>
    <w:rsid w:val="007B64EC"/>
    <w:rsid w:val="007B667B"/>
    <w:rsid w:val="007B6696"/>
    <w:rsid w:val="007B6B83"/>
    <w:rsid w:val="007B6FEA"/>
    <w:rsid w:val="007B724C"/>
    <w:rsid w:val="007B7291"/>
    <w:rsid w:val="007B773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1288"/>
    <w:rsid w:val="007C1A75"/>
    <w:rsid w:val="007C1FF5"/>
    <w:rsid w:val="007C2070"/>
    <w:rsid w:val="007C2635"/>
    <w:rsid w:val="007C26FE"/>
    <w:rsid w:val="007C29FD"/>
    <w:rsid w:val="007C2AB5"/>
    <w:rsid w:val="007C2DA2"/>
    <w:rsid w:val="007C332D"/>
    <w:rsid w:val="007C347B"/>
    <w:rsid w:val="007C37A7"/>
    <w:rsid w:val="007C3838"/>
    <w:rsid w:val="007C3A69"/>
    <w:rsid w:val="007C3EEB"/>
    <w:rsid w:val="007C4038"/>
    <w:rsid w:val="007C44D1"/>
    <w:rsid w:val="007C46E8"/>
    <w:rsid w:val="007C4932"/>
    <w:rsid w:val="007C4C62"/>
    <w:rsid w:val="007C4DBC"/>
    <w:rsid w:val="007C4DC6"/>
    <w:rsid w:val="007C4E62"/>
    <w:rsid w:val="007C536A"/>
    <w:rsid w:val="007C54C5"/>
    <w:rsid w:val="007C57C2"/>
    <w:rsid w:val="007C5C3F"/>
    <w:rsid w:val="007C62C2"/>
    <w:rsid w:val="007C637E"/>
    <w:rsid w:val="007C65EF"/>
    <w:rsid w:val="007C6736"/>
    <w:rsid w:val="007C6945"/>
    <w:rsid w:val="007C6D4F"/>
    <w:rsid w:val="007C6DE0"/>
    <w:rsid w:val="007C6F17"/>
    <w:rsid w:val="007C7575"/>
    <w:rsid w:val="007C77CA"/>
    <w:rsid w:val="007C790B"/>
    <w:rsid w:val="007C7E02"/>
    <w:rsid w:val="007D0066"/>
    <w:rsid w:val="007D014D"/>
    <w:rsid w:val="007D0724"/>
    <w:rsid w:val="007D078F"/>
    <w:rsid w:val="007D15E6"/>
    <w:rsid w:val="007D1726"/>
    <w:rsid w:val="007D1A27"/>
    <w:rsid w:val="007D1C5B"/>
    <w:rsid w:val="007D1E19"/>
    <w:rsid w:val="007D1FCB"/>
    <w:rsid w:val="007D2176"/>
    <w:rsid w:val="007D22A0"/>
    <w:rsid w:val="007D2392"/>
    <w:rsid w:val="007D267A"/>
    <w:rsid w:val="007D2B8B"/>
    <w:rsid w:val="007D2BC1"/>
    <w:rsid w:val="007D2D49"/>
    <w:rsid w:val="007D2EAF"/>
    <w:rsid w:val="007D30D4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4D41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6C"/>
    <w:rsid w:val="007D6DD6"/>
    <w:rsid w:val="007D6DFF"/>
    <w:rsid w:val="007D710C"/>
    <w:rsid w:val="007D7362"/>
    <w:rsid w:val="007D7677"/>
    <w:rsid w:val="007D7AD5"/>
    <w:rsid w:val="007E0331"/>
    <w:rsid w:val="007E0479"/>
    <w:rsid w:val="007E049C"/>
    <w:rsid w:val="007E08B4"/>
    <w:rsid w:val="007E0A4C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C97"/>
    <w:rsid w:val="007E2DFB"/>
    <w:rsid w:val="007E2E62"/>
    <w:rsid w:val="007E2EA8"/>
    <w:rsid w:val="007E2FD1"/>
    <w:rsid w:val="007E32F2"/>
    <w:rsid w:val="007E35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C42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F4B"/>
    <w:rsid w:val="007E5FA9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DF"/>
    <w:rsid w:val="007E7D98"/>
    <w:rsid w:val="007E7F40"/>
    <w:rsid w:val="007F004E"/>
    <w:rsid w:val="007F02BC"/>
    <w:rsid w:val="007F0390"/>
    <w:rsid w:val="007F042D"/>
    <w:rsid w:val="007F0536"/>
    <w:rsid w:val="007F0814"/>
    <w:rsid w:val="007F087E"/>
    <w:rsid w:val="007F09FF"/>
    <w:rsid w:val="007F0C0C"/>
    <w:rsid w:val="007F0FE9"/>
    <w:rsid w:val="007F0FEA"/>
    <w:rsid w:val="007F10B8"/>
    <w:rsid w:val="007F10D9"/>
    <w:rsid w:val="007F1384"/>
    <w:rsid w:val="007F19AB"/>
    <w:rsid w:val="007F20CE"/>
    <w:rsid w:val="007F219E"/>
    <w:rsid w:val="007F24B9"/>
    <w:rsid w:val="007F2D8E"/>
    <w:rsid w:val="007F2F8D"/>
    <w:rsid w:val="007F31CF"/>
    <w:rsid w:val="007F3615"/>
    <w:rsid w:val="007F366C"/>
    <w:rsid w:val="007F37A6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70"/>
    <w:rsid w:val="007F4B80"/>
    <w:rsid w:val="007F4C08"/>
    <w:rsid w:val="007F4C0F"/>
    <w:rsid w:val="007F4EC8"/>
    <w:rsid w:val="007F4EEF"/>
    <w:rsid w:val="007F4F8E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41"/>
    <w:rsid w:val="007F6D62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1EC"/>
    <w:rsid w:val="008012EA"/>
    <w:rsid w:val="00801C34"/>
    <w:rsid w:val="00801E90"/>
    <w:rsid w:val="0080219D"/>
    <w:rsid w:val="008021A8"/>
    <w:rsid w:val="00802279"/>
    <w:rsid w:val="00802290"/>
    <w:rsid w:val="008023D2"/>
    <w:rsid w:val="00802734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4D98"/>
    <w:rsid w:val="00805012"/>
    <w:rsid w:val="00805067"/>
    <w:rsid w:val="0080522B"/>
    <w:rsid w:val="00805302"/>
    <w:rsid w:val="008053F2"/>
    <w:rsid w:val="008055BB"/>
    <w:rsid w:val="0080575B"/>
    <w:rsid w:val="00805791"/>
    <w:rsid w:val="00805EBF"/>
    <w:rsid w:val="008060D7"/>
    <w:rsid w:val="00806467"/>
    <w:rsid w:val="0080678C"/>
    <w:rsid w:val="008069FB"/>
    <w:rsid w:val="00807345"/>
    <w:rsid w:val="0080739F"/>
    <w:rsid w:val="008075DC"/>
    <w:rsid w:val="008077ED"/>
    <w:rsid w:val="00807982"/>
    <w:rsid w:val="00807A9A"/>
    <w:rsid w:val="00807B59"/>
    <w:rsid w:val="00807C38"/>
    <w:rsid w:val="00807D0C"/>
    <w:rsid w:val="00807DB0"/>
    <w:rsid w:val="008102DF"/>
    <w:rsid w:val="008105B9"/>
    <w:rsid w:val="0081078C"/>
    <w:rsid w:val="00810A38"/>
    <w:rsid w:val="00810CBB"/>
    <w:rsid w:val="00810D9B"/>
    <w:rsid w:val="00810FD6"/>
    <w:rsid w:val="00811048"/>
    <w:rsid w:val="0081197D"/>
    <w:rsid w:val="008120D5"/>
    <w:rsid w:val="0081234F"/>
    <w:rsid w:val="008123C8"/>
    <w:rsid w:val="0081246B"/>
    <w:rsid w:val="008124C5"/>
    <w:rsid w:val="00812702"/>
    <w:rsid w:val="00812951"/>
    <w:rsid w:val="00812E6B"/>
    <w:rsid w:val="00812ECD"/>
    <w:rsid w:val="00812F57"/>
    <w:rsid w:val="00813030"/>
    <w:rsid w:val="00813D25"/>
    <w:rsid w:val="008141F2"/>
    <w:rsid w:val="008142DD"/>
    <w:rsid w:val="008142E1"/>
    <w:rsid w:val="008143FF"/>
    <w:rsid w:val="00814408"/>
    <w:rsid w:val="00814749"/>
    <w:rsid w:val="00814881"/>
    <w:rsid w:val="008148AF"/>
    <w:rsid w:val="00814B72"/>
    <w:rsid w:val="00814C77"/>
    <w:rsid w:val="00814E50"/>
    <w:rsid w:val="0081512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08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23"/>
    <w:rsid w:val="00817885"/>
    <w:rsid w:val="00817C54"/>
    <w:rsid w:val="00817CE9"/>
    <w:rsid w:val="00820005"/>
    <w:rsid w:val="00820344"/>
    <w:rsid w:val="00820410"/>
    <w:rsid w:val="00820558"/>
    <w:rsid w:val="008206EB"/>
    <w:rsid w:val="00820A6D"/>
    <w:rsid w:val="00820F2F"/>
    <w:rsid w:val="00820FDD"/>
    <w:rsid w:val="00821276"/>
    <w:rsid w:val="008212F0"/>
    <w:rsid w:val="008215C9"/>
    <w:rsid w:val="00821AF4"/>
    <w:rsid w:val="00821C1C"/>
    <w:rsid w:val="00821ED1"/>
    <w:rsid w:val="00821F41"/>
    <w:rsid w:val="00821F5E"/>
    <w:rsid w:val="00821FF9"/>
    <w:rsid w:val="008220E6"/>
    <w:rsid w:val="008221FE"/>
    <w:rsid w:val="00822607"/>
    <w:rsid w:val="00822624"/>
    <w:rsid w:val="008227B7"/>
    <w:rsid w:val="00822809"/>
    <w:rsid w:val="0082284A"/>
    <w:rsid w:val="00822A78"/>
    <w:rsid w:val="00822B8C"/>
    <w:rsid w:val="00822C61"/>
    <w:rsid w:val="00822CAE"/>
    <w:rsid w:val="00822CEB"/>
    <w:rsid w:val="00822DB9"/>
    <w:rsid w:val="00822F22"/>
    <w:rsid w:val="00823BA1"/>
    <w:rsid w:val="008240CB"/>
    <w:rsid w:val="008242EF"/>
    <w:rsid w:val="008243EF"/>
    <w:rsid w:val="00824E70"/>
    <w:rsid w:val="00825056"/>
    <w:rsid w:val="0082519F"/>
    <w:rsid w:val="00825638"/>
    <w:rsid w:val="00825856"/>
    <w:rsid w:val="00825C08"/>
    <w:rsid w:val="00825CD2"/>
    <w:rsid w:val="00825D67"/>
    <w:rsid w:val="00826244"/>
    <w:rsid w:val="00826428"/>
    <w:rsid w:val="00826455"/>
    <w:rsid w:val="00826459"/>
    <w:rsid w:val="00826A16"/>
    <w:rsid w:val="00826B90"/>
    <w:rsid w:val="008270F3"/>
    <w:rsid w:val="008271B6"/>
    <w:rsid w:val="00827349"/>
    <w:rsid w:val="00827B1D"/>
    <w:rsid w:val="00827DBF"/>
    <w:rsid w:val="008300A4"/>
    <w:rsid w:val="008301BD"/>
    <w:rsid w:val="00830394"/>
    <w:rsid w:val="008303A2"/>
    <w:rsid w:val="0083042C"/>
    <w:rsid w:val="008305B1"/>
    <w:rsid w:val="00830668"/>
    <w:rsid w:val="008306C1"/>
    <w:rsid w:val="008307CB"/>
    <w:rsid w:val="00830A08"/>
    <w:rsid w:val="00830E89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A17"/>
    <w:rsid w:val="00832D57"/>
    <w:rsid w:val="00832E62"/>
    <w:rsid w:val="0083311C"/>
    <w:rsid w:val="00833424"/>
    <w:rsid w:val="00833454"/>
    <w:rsid w:val="00833598"/>
    <w:rsid w:val="008335F8"/>
    <w:rsid w:val="0083383E"/>
    <w:rsid w:val="008339CA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BA"/>
    <w:rsid w:val="00834CF3"/>
    <w:rsid w:val="0083515B"/>
    <w:rsid w:val="0083515F"/>
    <w:rsid w:val="008352DE"/>
    <w:rsid w:val="0083561C"/>
    <w:rsid w:val="0083583B"/>
    <w:rsid w:val="00835ACB"/>
    <w:rsid w:val="00835D3D"/>
    <w:rsid w:val="00835E93"/>
    <w:rsid w:val="0083608B"/>
    <w:rsid w:val="0083614A"/>
    <w:rsid w:val="00836164"/>
    <w:rsid w:val="008361F8"/>
    <w:rsid w:val="008362EA"/>
    <w:rsid w:val="0083647A"/>
    <w:rsid w:val="00836C21"/>
    <w:rsid w:val="008372E4"/>
    <w:rsid w:val="008372F4"/>
    <w:rsid w:val="00837353"/>
    <w:rsid w:val="00837595"/>
    <w:rsid w:val="008375D2"/>
    <w:rsid w:val="00837968"/>
    <w:rsid w:val="00837EB0"/>
    <w:rsid w:val="00837FBD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ADB"/>
    <w:rsid w:val="00841CD6"/>
    <w:rsid w:val="00841F16"/>
    <w:rsid w:val="00842167"/>
    <w:rsid w:val="0084224E"/>
    <w:rsid w:val="00842A9A"/>
    <w:rsid w:val="00842CE4"/>
    <w:rsid w:val="00842D32"/>
    <w:rsid w:val="00843333"/>
    <w:rsid w:val="008433D3"/>
    <w:rsid w:val="008434CA"/>
    <w:rsid w:val="00843724"/>
    <w:rsid w:val="008437C7"/>
    <w:rsid w:val="00843ACC"/>
    <w:rsid w:val="00843DE6"/>
    <w:rsid w:val="00843E94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CDC"/>
    <w:rsid w:val="00844D57"/>
    <w:rsid w:val="00844FE0"/>
    <w:rsid w:val="00845484"/>
    <w:rsid w:val="008454C9"/>
    <w:rsid w:val="008456FA"/>
    <w:rsid w:val="00845824"/>
    <w:rsid w:val="00845DD9"/>
    <w:rsid w:val="00846112"/>
    <w:rsid w:val="00846B4A"/>
    <w:rsid w:val="00846BE6"/>
    <w:rsid w:val="00846C26"/>
    <w:rsid w:val="00846C8A"/>
    <w:rsid w:val="00846CEB"/>
    <w:rsid w:val="00846ECF"/>
    <w:rsid w:val="00846F85"/>
    <w:rsid w:val="00846FB7"/>
    <w:rsid w:val="008473F2"/>
    <w:rsid w:val="008475AD"/>
    <w:rsid w:val="008476F2"/>
    <w:rsid w:val="00847867"/>
    <w:rsid w:val="0084787C"/>
    <w:rsid w:val="0084795A"/>
    <w:rsid w:val="00847B4D"/>
    <w:rsid w:val="00850565"/>
    <w:rsid w:val="0085089F"/>
    <w:rsid w:val="008508BF"/>
    <w:rsid w:val="008509E7"/>
    <w:rsid w:val="00850A09"/>
    <w:rsid w:val="00850B3E"/>
    <w:rsid w:val="00850DEE"/>
    <w:rsid w:val="00851561"/>
    <w:rsid w:val="008516C3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EA"/>
    <w:rsid w:val="00852837"/>
    <w:rsid w:val="008528C2"/>
    <w:rsid w:val="00852A2E"/>
    <w:rsid w:val="00852B5D"/>
    <w:rsid w:val="00852F10"/>
    <w:rsid w:val="00853184"/>
    <w:rsid w:val="008532CC"/>
    <w:rsid w:val="0085366C"/>
    <w:rsid w:val="008536B1"/>
    <w:rsid w:val="00853B0A"/>
    <w:rsid w:val="00853D5F"/>
    <w:rsid w:val="00854543"/>
    <w:rsid w:val="0085460D"/>
    <w:rsid w:val="008546A0"/>
    <w:rsid w:val="00854925"/>
    <w:rsid w:val="008549DB"/>
    <w:rsid w:val="00854BD1"/>
    <w:rsid w:val="00854DD2"/>
    <w:rsid w:val="0085543D"/>
    <w:rsid w:val="008554E7"/>
    <w:rsid w:val="00855595"/>
    <w:rsid w:val="00855662"/>
    <w:rsid w:val="008557BE"/>
    <w:rsid w:val="008558FD"/>
    <w:rsid w:val="00855B1E"/>
    <w:rsid w:val="00855BA8"/>
    <w:rsid w:val="00855D90"/>
    <w:rsid w:val="00856196"/>
    <w:rsid w:val="008568B7"/>
    <w:rsid w:val="008569A9"/>
    <w:rsid w:val="008569D7"/>
    <w:rsid w:val="00856A54"/>
    <w:rsid w:val="00856B36"/>
    <w:rsid w:val="00856E3E"/>
    <w:rsid w:val="00856E75"/>
    <w:rsid w:val="008574BA"/>
    <w:rsid w:val="008575A7"/>
    <w:rsid w:val="00857767"/>
    <w:rsid w:val="00857B7A"/>
    <w:rsid w:val="00857CDD"/>
    <w:rsid w:val="00857D75"/>
    <w:rsid w:val="00857DFB"/>
    <w:rsid w:val="008608E2"/>
    <w:rsid w:val="0086092C"/>
    <w:rsid w:val="00860E45"/>
    <w:rsid w:val="00860F63"/>
    <w:rsid w:val="008611FF"/>
    <w:rsid w:val="00861417"/>
    <w:rsid w:val="00861430"/>
    <w:rsid w:val="00861553"/>
    <w:rsid w:val="0086160C"/>
    <w:rsid w:val="008616FC"/>
    <w:rsid w:val="00861DD4"/>
    <w:rsid w:val="00861F11"/>
    <w:rsid w:val="008623E1"/>
    <w:rsid w:val="00862429"/>
    <w:rsid w:val="0086248C"/>
    <w:rsid w:val="00862514"/>
    <w:rsid w:val="00862802"/>
    <w:rsid w:val="00862840"/>
    <w:rsid w:val="00862E3A"/>
    <w:rsid w:val="008630DF"/>
    <w:rsid w:val="008637AE"/>
    <w:rsid w:val="008637CE"/>
    <w:rsid w:val="008637D4"/>
    <w:rsid w:val="00863AD2"/>
    <w:rsid w:val="00863E79"/>
    <w:rsid w:val="00863E96"/>
    <w:rsid w:val="008640B3"/>
    <w:rsid w:val="00864127"/>
    <w:rsid w:val="00864130"/>
    <w:rsid w:val="0086450E"/>
    <w:rsid w:val="0086455D"/>
    <w:rsid w:val="008645F9"/>
    <w:rsid w:val="00864791"/>
    <w:rsid w:val="00864844"/>
    <w:rsid w:val="00864B71"/>
    <w:rsid w:val="00864CD2"/>
    <w:rsid w:val="00864DA0"/>
    <w:rsid w:val="0086504D"/>
    <w:rsid w:val="00865213"/>
    <w:rsid w:val="00865227"/>
    <w:rsid w:val="008655F9"/>
    <w:rsid w:val="00865816"/>
    <w:rsid w:val="00865A82"/>
    <w:rsid w:val="00865B92"/>
    <w:rsid w:val="00865CE6"/>
    <w:rsid w:val="00865D1D"/>
    <w:rsid w:val="00865DF8"/>
    <w:rsid w:val="00866283"/>
    <w:rsid w:val="0086637F"/>
    <w:rsid w:val="0086647A"/>
    <w:rsid w:val="008664EA"/>
    <w:rsid w:val="00866AE2"/>
    <w:rsid w:val="00866D3A"/>
    <w:rsid w:val="00867062"/>
    <w:rsid w:val="0086752D"/>
    <w:rsid w:val="00867654"/>
    <w:rsid w:val="00867B2C"/>
    <w:rsid w:val="00867C41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39"/>
    <w:rsid w:val="00871BF3"/>
    <w:rsid w:val="00871C5B"/>
    <w:rsid w:val="00872180"/>
    <w:rsid w:val="008721B0"/>
    <w:rsid w:val="008723B0"/>
    <w:rsid w:val="00872570"/>
    <w:rsid w:val="008726E0"/>
    <w:rsid w:val="008729BF"/>
    <w:rsid w:val="00872C89"/>
    <w:rsid w:val="0087315C"/>
    <w:rsid w:val="0087321C"/>
    <w:rsid w:val="0087378F"/>
    <w:rsid w:val="00873E60"/>
    <w:rsid w:val="00873E6B"/>
    <w:rsid w:val="00873F0A"/>
    <w:rsid w:val="00873F52"/>
    <w:rsid w:val="00874229"/>
    <w:rsid w:val="00874345"/>
    <w:rsid w:val="008745E3"/>
    <w:rsid w:val="00874837"/>
    <w:rsid w:val="00874872"/>
    <w:rsid w:val="008748DF"/>
    <w:rsid w:val="00874BE1"/>
    <w:rsid w:val="00874DF8"/>
    <w:rsid w:val="00874E3B"/>
    <w:rsid w:val="00874F7E"/>
    <w:rsid w:val="00874F92"/>
    <w:rsid w:val="00875122"/>
    <w:rsid w:val="008751E2"/>
    <w:rsid w:val="00875229"/>
    <w:rsid w:val="00875B8F"/>
    <w:rsid w:val="00875C45"/>
    <w:rsid w:val="008760E6"/>
    <w:rsid w:val="0087642E"/>
    <w:rsid w:val="008766FC"/>
    <w:rsid w:val="00877164"/>
    <w:rsid w:val="00877646"/>
    <w:rsid w:val="00877819"/>
    <w:rsid w:val="00877A08"/>
    <w:rsid w:val="00877A6F"/>
    <w:rsid w:val="00877ED3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86"/>
    <w:rsid w:val="00881549"/>
    <w:rsid w:val="00881A13"/>
    <w:rsid w:val="00881A66"/>
    <w:rsid w:val="00881AC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9C0"/>
    <w:rsid w:val="008839C6"/>
    <w:rsid w:val="00883A62"/>
    <w:rsid w:val="00883FA0"/>
    <w:rsid w:val="00884072"/>
    <w:rsid w:val="00884077"/>
    <w:rsid w:val="008840CF"/>
    <w:rsid w:val="008841AC"/>
    <w:rsid w:val="008846E3"/>
    <w:rsid w:val="008847B4"/>
    <w:rsid w:val="008849FE"/>
    <w:rsid w:val="00884B97"/>
    <w:rsid w:val="00884D35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6A60"/>
    <w:rsid w:val="00886F23"/>
    <w:rsid w:val="00887345"/>
    <w:rsid w:val="00887656"/>
    <w:rsid w:val="008879EA"/>
    <w:rsid w:val="00887B1A"/>
    <w:rsid w:val="00887C0F"/>
    <w:rsid w:val="00887C91"/>
    <w:rsid w:val="00887CEE"/>
    <w:rsid w:val="00890028"/>
    <w:rsid w:val="008900F3"/>
    <w:rsid w:val="00890310"/>
    <w:rsid w:val="00890AA1"/>
    <w:rsid w:val="00890B0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468"/>
    <w:rsid w:val="0089263A"/>
    <w:rsid w:val="008926CF"/>
    <w:rsid w:val="00892775"/>
    <w:rsid w:val="00893059"/>
    <w:rsid w:val="0089322C"/>
    <w:rsid w:val="0089355C"/>
    <w:rsid w:val="00893D6A"/>
    <w:rsid w:val="008942E7"/>
    <w:rsid w:val="00894405"/>
    <w:rsid w:val="00894485"/>
    <w:rsid w:val="00894721"/>
    <w:rsid w:val="008947FA"/>
    <w:rsid w:val="008949B4"/>
    <w:rsid w:val="00894AD1"/>
    <w:rsid w:val="00894AE5"/>
    <w:rsid w:val="00894E5E"/>
    <w:rsid w:val="008951C1"/>
    <w:rsid w:val="008952DB"/>
    <w:rsid w:val="008953CB"/>
    <w:rsid w:val="008953E5"/>
    <w:rsid w:val="008955C7"/>
    <w:rsid w:val="008957F9"/>
    <w:rsid w:val="00895B5B"/>
    <w:rsid w:val="00895BDE"/>
    <w:rsid w:val="00895DBA"/>
    <w:rsid w:val="00896184"/>
    <w:rsid w:val="00896379"/>
    <w:rsid w:val="00897375"/>
    <w:rsid w:val="00897473"/>
    <w:rsid w:val="00897561"/>
    <w:rsid w:val="00897777"/>
    <w:rsid w:val="00897921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1E7A"/>
    <w:rsid w:val="008A2313"/>
    <w:rsid w:val="008A272B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29"/>
    <w:rsid w:val="008A423F"/>
    <w:rsid w:val="008A43FB"/>
    <w:rsid w:val="008A4624"/>
    <w:rsid w:val="008A4926"/>
    <w:rsid w:val="008A51AB"/>
    <w:rsid w:val="008A52B2"/>
    <w:rsid w:val="008A54B6"/>
    <w:rsid w:val="008A54D5"/>
    <w:rsid w:val="008A5796"/>
    <w:rsid w:val="008A58B9"/>
    <w:rsid w:val="008A58F2"/>
    <w:rsid w:val="008A59FD"/>
    <w:rsid w:val="008A5A6C"/>
    <w:rsid w:val="008A602A"/>
    <w:rsid w:val="008A6D26"/>
    <w:rsid w:val="008A7071"/>
    <w:rsid w:val="008A7121"/>
    <w:rsid w:val="008A72AA"/>
    <w:rsid w:val="008A735D"/>
    <w:rsid w:val="008A73FD"/>
    <w:rsid w:val="008A758A"/>
    <w:rsid w:val="008A78B6"/>
    <w:rsid w:val="008A7BD7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4E9"/>
    <w:rsid w:val="008B15BA"/>
    <w:rsid w:val="008B17B1"/>
    <w:rsid w:val="008B17E3"/>
    <w:rsid w:val="008B1B01"/>
    <w:rsid w:val="008B1EA9"/>
    <w:rsid w:val="008B2010"/>
    <w:rsid w:val="008B20E3"/>
    <w:rsid w:val="008B2134"/>
    <w:rsid w:val="008B224A"/>
    <w:rsid w:val="008B25FA"/>
    <w:rsid w:val="008B292E"/>
    <w:rsid w:val="008B2971"/>
    <w:rsid w:val="008B2D2B"/>
    <w:rsid w:val="008B3110"/>
    <w:rsid w:val="008B3189"/>
    <w:rsid w:val="008B370C"/>
    <w:rsid w:val="008B3753"/>
    <w:rsid w:val="008B3A9E"/>
    <w:rsid w:val="008B3D58"/>
    <w:rsid w:val="008B3DFA"/>
    <w:rsid w:val="008B40A9"/>
    <w:rsid w:val="008B40C0"/>
    <w:rsid w:val="008B43E8"/>
    <w:rsid w:val="008B444C"/>
    <w:rsid w:val="008B45E0"/>
    <w:rsid w:val="008B48B9"/>
    <w:rsid w:val="008B48EE"/>
    <w:rsid w:val="008B4944"/>
    <w:rsid w:val="008B4CAE"/>
    <w:rsid w:val="008B4E65"/>
    <w:rsid w:val="008B5301"/>
    <w:rsid w:val="008B545E"/>
    <w:rsid w:val="008B563F"/>
    <w:rsid w:val="008B568C"/>
    <w:rsid w:val="008B56E1"/>
    <w:rsid w:val="008B5984"/>
    <w:rsid w:val="008B59AC"/>
    <w:rsid w:val="008B5A50"/>
    <w:rsid w:val="008B5DD0"/>
    <w:rsid w:val="008B5FD5"/>
    <w:rsid w:val="008B6489"/>
    <w:rsid w:val="008B65E0"/>
    <w:rsid w:val="008B67AD"/>
    <w:rsid w:val="008B6980"/>
    <w:rsid w:val="008B6A62"/>
    <w:rsid w:val="008B6A7A"/>
    <w:rsid w:val="008B6A97"/>
    <w:rsid w:val="008B6CC1"/>
    <w:rsid w:val="008B6CFC"/>
    <w:rsid w:val="008B6E98"/>
    <w:rsid w:val="008B71D3"/>
    <w:rsid w:val="008B72DD"/>
    <w:rsid w:val="008B7362"/>
    <w:rsid w:val="008B7363"/>
    <w:rsid w:val="008B7523"/>
    <w:rsid w:val="008B757E"/>
    <w:rsid w:val="008B7851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56"/>
    <w:rsid w:val="008C1AEF"/>
    <w:rsid w:val="008C1BDD"/>
    <w:rsid w:val="008C1CCC"/>
    <w:rsid w:val="008C1EE0"/>
    <w:rsid w:val="008C1F0A"/>
    <w:rsid w:val="008C2350"/>
    <w:rsid w:val="008C290C"/>
    <w:rsid w:val="008C294E"/>
    <w:rsid w:val="008C2E65"/>
    <w:rsid w:val="008C2F02"/>
    <w:rsid w:val="008C3ACE"/>
    <w:rsid w:val="008C4986"/>
    <w:rsid w:val="008C4BC9"/>
    <w:rsid w:val="008C4D78"/>
    <w:rsid w:val="008C4FD4"/>
    <w:rsid w:val="008C52A8"/>
    <w:rsid w:val="008C53D8"/>
    <w:rsid w:val="008C5598"/>
    <w:rsid w:val="008C5A16"/>
    <w:rsid w:val="008C6234"/>
    <w:rsid w:val="008C67D5"/>
    <w:rsid w:val="008C6880"/>
    <w:rsid w:val="008C6964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D2"/>
    <w:rsid w:val="008D02B8"/>
    <w:rsid w:val="008D05FF"/>
    <w:rsid w:val="008D0C9C"/>
    <w:rsid w:val="008D0D60"/>
    <w:rsid w:val="008D102A"/>
    <w:rsid w:val="008D12E9"/>
    <w:rsid w:val="008D145F"/>
    <w:rsid w:val="008D1659"/>
    <w:rsid w:val="008D166F"/>
    <w:rsid w:val="008D16B5"/>
    <w:rsid w:val="008D1778"/>
    <w:rsid w:val="008D17A5"/>
    <w:rsid w:val="008D1CA9"/>
    <w:rsid w:val="008D1F89"/>
    <w:rsid w:val="008D1FF5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2A0"/>
    <w:rsid w:val="008D5453"/>
    <w:rsid w:val="008D54C3"/>
    <w:rsid w:val="008D5643"/>
    <w:rsid w:val="008D58EC"/>
    <w:rsid w:val="008D5C10"/>
    <w:rsid w:val="008D5C15"/>
    <w:rsid w:val="008D5CED"/>
    <w:rsid w:val="008D5E8A"/>
    <w:rsid w:val="008D614A"/>
    <w:rsid w:val="008D6242"/>
    <w:rsid w:val="008D66AC"/>
    <w:rsid w:val="008D6DD1"/>
    <w:rsid w:val="008D6E7F"/>
    <w:rsid w:val="008D706E"/>
    <w:rsid w:val="008D7430"/>
    <w:rsid w:val="008D75B7"/>
    <w:rsid w:val="008D75FB"/>
    <w:rsid w:val="008D7C9D"/>
    <w:rsid w:val="008E005A"/>
    <w:rsid w:val="008E0433"/>
    <w:rsid w:val="008E0974"/>
    <w:rsid w:val="008E0A48"/>
    <w:rsid w:val="008E0AAD"/>
    <w:rsid w:val="008E0DD0"/>
    <w:rsid w:val="008E0E39"/>
    <w:rsid w:val="008E0E98"/>
    <w:rsid w:val="008E0EC4"/>
    <w:rsid w:val="008E11FE"/>
    <w:rsid w:val="008E125D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06"/>
    <w:rsid w:val="008E2640"/>
    <w:rsid w:val="008E27E9"/>
    <w:rsid w:val="008E2980"/>
    <w:rsid w:val="008E2A7A"/>
    <w:rsid w:val="008E2C32"/>
    <w:rsid w:val="008E2C84"/>
    <w:rsid w:val="008E2F13"/>
    <w:rsid w:val="008E32E4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6B5F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BF8"/>
    <w:rsid w:val="008F0CD5"/>
    <w:rsid w:val="008F0F29"/>
    <w:rsid w:val="008F0F5E"/>
    <w:rsid w:val="008F0FA5"/>
    <w:rsid w:val="008F1324"/>
    <w:rsid w:val="008F1526"/>
    <w:rsid w:val="008F166A"/>
    <w:rsid w:val="008F178D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335"/>
    <w:rsid w:val="008F33A5"/>
    <w:rsid w:val="008F3FD9"/>
    <w:rsid w:val="008F4010"/>
    <w:rsid w:val="008F40C8"/>
    <w:rsid w:val="008F4190"/>
    <w:rsid w:val="008F4285"/>
    <w:rsid w:val="008F446C"/>
    <w:rsid w:val="008F4569"/>
    <w:rsid w:val="008F49EE"/>
    <w:rsid w:val="008F4E6B"/>
    <w:rsid w:val="008F4F29"/>
    <w:rsid w:val="008F4FBB"/>
    <w:rsid w:val="008F4FFB"/>
    <w:rsid w:val="008F50C8"/>
    <w:rsid w:val="008F523F"/>
    <w:rsid w:val="008F55E3"/>
    <w:rsid w:val="008F5811"/>
    <w:rsid w:val="008F5C6E"/>
    <w:rsid w:val="008F5EAB"/>
    <w:rsid w:val="008F616A"/>
    <w:rsid w:val="008F62D6"/>
    <w:rsid w:val="008F658C"/>
    <w:rsid w:val="008F665E"/>
    <w:rsid w:val="008F699F"/>
    <w:rsid w:val="008F708B"/>
    <w:rsid w:val="008F731A"/>
    <w:rsid w:val="008F749E"/>
    <w:rsid w:val="008F7639"/>
    <w:rsid w:val="008F77CF"/>
    <w:rsid w:val="008F78C9"/>
    <w:rsid w:val="008F7A34"/>
    <w:rsid w:val="008F7CB0"/>
    <w:rsid w:val="008F7E99"/>
    <w:rsid w:val="009001AC"/>
    <w:rsid w:val="00900507"/>
    <w:rsid w:val="00900909"/>
    <w:rsid w:val="00900AE8"/>
    <w:rsid w:val="00900BFA"/>
    <w:rsid w:val="00900D41"/>
    <w:rsid w:val="00900F86"/>
    <w:rsid w:val="009012C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EFE"/>
    <w:rsid w:val="00903392"/>
    <w:rsid w:val="009034A5"/>
    <w:rsid w:val="009034B6"/>
    <w:rsid w:val="00903836"/>
    <w:rsid w:val="0090398F"/>
    <w:rsid w:val="00903FAE"/>
    <w:rsid w:val="0090423C"/>
    <w:rsid w:val="009043B2"/>
    <w:rsid w:val="0090447F"/>
    <w:rsid w:val="009046AC"/>
    <w:rsid w:val="0090470C"/>
    <w:rsid w:val="0090496D"/>
    <w:rsid w:val="00904A06"/>
    <w:rsid w:val="00904B36"/>
    <w:rsid w:val="00904D51"/>
    <w:rsid w:val="0090529F"/>
    <w:rsid w:val="00905330"/>
    <w:rsid w:val="00905357"/>
    <w:rsid w:val="0090538D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886"/>
    <w:rsid w:val="00907D22"/>
    <w:rsid w:val="00910060"/>
    <w:rsid w:val="0091009B"/>
    <w:rsid w:val="009101B0"/>
    <w:rsid w:val="009102DC"/>
    <w:rsid w:val="00910566"/>
    <w:rsid w:val="009109FF"/>
    <w:rsid w:val="00910C02"/>
    <w:rsid w:val="00911008"/>
    <w:rsid w:val="00911063"/>
    <w:rsid w:val="00911292"/>
    <w:rsid w:val="00911313"/>
    <w:rsid w:val="009118A2"/>
    <w:rsid w:val="00911950"/>
    <w:rsid w:val="00911AB3"/>
    <w:rsid w:val="00911C8B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996"/>
    <w:rsid w:val="00913A18"/>
    <w:rsid w:val="00913DD4"/>
    <w:rsid w:val="00913F5C"/>
    <w:rsid w:val="009142A2"/>
    <w:rsid w:val="009142F7"/>
    <w:rsid w:val="0091480B"/>
    <w:rsid w:val="00914A96"/>
    <w:rsid w:val="00914B84"/>
    <w:rsid w:val="00914BB4"/>
    <w:rsid w:val="00914BDF"/>
    <w:rsid w:val="00914C4A"/>
    <w:rsid w:val="00914F0C"/>
    <w:rsid w:val="009151A2"/>
    <w:rsid w:val="009154C5"/>
    <w:rsid w:val="00915589"/>
    <w:rsid w:val="0091565F"/>
    <w:rsid w:val="00915770"/>
    <w:rsid w:val="00915A83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5"/>
    <w:rsid w:val="00916EB8"/>
    <w:rsid w:val="00917004"/>
    <w:rsid w:val="00917527"/>
    <w:rsid w:val="0091775B"/>
    <w:rsid w:val="0091796A"/>
    <w:rsid w:val="00917E12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1C1F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F51"/>
    <w:rsid w:val="0092412E"/>
    <w:rsid w:val="00924230"/>
    <w:rsid w:val="009242EF"/>
    <w:rsid w:val="00924518"/>
    <w:rsid w:val="009249B7"/>
    <w:rsid w:val="00924B33"/>
    <w:rsid w:val="00924B51"/>
    <w:rsid w:val="00924F83"/>
    <w:rsid w:val="009250A7"/>
    <w:rsid w:val="00925233"/>
    <w:rsid w:val="0092559F"/>
    <w:rsid w:val="00925747"/>
    <w:rsid w:val="0092579C"/>
    <w:rsid w:val="0092588E"/>
    <w:rsid w:val="00925B74"/>
    <w:rsid w:val="00925C29"/>
    <w:rsid w:val="00925C7D"/>
    <w:rsid w:val="00925DE6"/>
    <w:rsid w:val="00925F23"/>
    <w:rsid w:val="009261CB"/>
    <w:rsid w:val="00926226"/>
    <w:rsid w:val="00926279"/>
    <w:rsid w:val="00926AD1"/>
    <w:rsid w:val="00926B07"/>
    <w:rsid w:val="00926C6B"/>
    <w:rsid w:val="00926D66"/>
    <w:rsid w:val="00926FDE"/>
    <w:rsid w:val="009271D1"/>
    <w:rsid w:val="00927343"/>
    <w:rsid w:val="009273EA"/>
    <w:rsid w:val="009276CB"/>
    <w:rsid w:val="0092773A"/>
    <w:rsid w:val="0092777A"/>
    <w:rsid w:val="00927D20"/>
    <w:rsid w:val="00927DAF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096"/>
    <w:rsid w:val="0093128C"/>
    <w:rsid w:val="009312CD"/>
    <w:rsid w:val="009312EE"/>
    <w:rsid w:val="009314D1"/>
    <w:rsid w:val="0093183F"/>
    <w:rsid w:val="00931A15"/>
    <w:rsid w:val="00931A72"/>
    <w:rsid w:val="00931AF3"/>
    <w:rsid w:val="00931E9D"/>
    <w:rsid w:val="009320D9"/>
    <w:rsid w:val="009321EB"/>
    <w:rsid w:val="00932579"/>
    <w:rsid w:val="0093286D"/>
    <w:rsid w:val="00932AAD"/>
    <w:rsid w:val="00932C66"/>
    <w:rsid w:val="00932C9B"/>
    <w:rsid w:val="00932CE6"/>
    <w:rsid w:val="00932D2A"/>
    <w:rsid w:val="00933087"/>
    <w:rsid w:val="00933288"/>
    <w:rsid w:val="0093335B"/>
    <w:rsid w:val="0093348B"/>
    <w:rsid w:val="0093369E"/>
    <w:rsid w:val="009336DE"/>
    <w:rsid w:val="009336E3"/>
    <w:rsid w:val="00933F1A"/>
    <w:rsid w:val="00934201"/>
    <w:rsid w:val="00934355"/>
    <w:rsid w:val="0093436C"/>
    <w:rsid w:val="009347FA"/>
    <w:rsid w:val="00934FF6"/>
    <w:rsid w:val="00935073"/>
    <w:rsid w:val="00935104"/>
    <w:rsid w:val="0093519D"/>
    <w:rsid w:val="00935278"/>
    <w:rsid w:val="00935378"/>
    <w:rsid w:val="0093573D"/>
    <w:rsid w:val="009357E0"/>
    <w:rsid w:val="00935A2B"/>
    <w:rsid w:val="00935DE0"/>
    <w:rsid w:val="00935E1A"/>
    <w:rsid w:val="00936887"/>
    <w:rsid w:val="00936962"/>
    <w:rsid w:val="00936ECC"/>
    <w:rsid w:val="0093713F"/>
    <w:rsid w:val="0093745A"/>
    <w:rsid w:val="00937B05"/>
    <w:rsid w:val="00937DF5"/>
    <w:rsid w:val="009400B3"/>
    <w:rsid w:val="009403F7"/>
    <w:rsid w:val="0094067B"/>
    <w:rsid w:val="009407AA"/>
    <w:rsid w:val="00940A13"/>
    <w:rsid w:val="00940CC3"/>
    <w:rsid w:val="00941062"/>
    <w:rsid w:val="0094121F"/>
    <w:rsid w:val="00941429"/>
    <w:rsid w:val="009416CA"/>
    <w:rsid w:val="00941943"/>
    <w:rsid w:val="00941D7D"/>
    <w:rsid w:val="00941DA2"/>
    <w:rsid w:val="00941DE1"/>
    <w:rsid w:val="0094240B"/>
    <w:rsid w:val="0094251E"/>
    <w:rsid w:val="0094259E"/>
    <w:rsid w:val="009425FB"/>
    <w:rsid w:val="00942DC2"/>
    <w:rsid w:val="0094306B"/>
    <w:rsid w:val="00943287"/>
    <w:rsid w:val="009435C6"/>
    <w:rsid w:val="009436EA"/>
    <w:rsid w:val="009437E8"/>
    <w:rsid w:val="00943861"/>
    <w:rsid w:val="00943879"/>
    <w:rsid w:val="00943ABA"/>
    <w:rsid w:val="00943BEA"/>
    <w:rsid w:val="0094404E"/>
    <w:rsid w:val="009442C0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00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3FB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1F4D"/>
    <w:rsid w:val="009521A7"/>
    <w:rsid w:val="009522CD"/>
    <w:rsid w:val="009522E1"/>
    <w:rsid w:val="00952303"/>
    <w:rsid w:val="009523A2"/>
    <w:rsid w:val="00952538"/>
    <w:rsid w:val="0095282E"/>
    <w:rsid w:val="00952933"/>
    <w:rsid w:val="00952F7D"/>
    <w:rsid w:val="009530F4"/>
    <w:rsid w:val="00953146"/>
    <w:rsid w:val="00953712"/>
    <w:rsid w:val="00953816"/>
    <w:rsid w:val="009539C8"/>
    <w:rsid w:val="00953D24"/>
    <w:rsid w:val="00954812"/>
    <w:rsid w:val="00954AB5"/>
    <w:rsid w:val="00954ED6"/>
    <w:rsid w:val="009554AC"/>
    <w:rsid w:val="009556EC"/>
    <w:rsid w:val="00955A62"/>
    <w:rsid w:val="00955B81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1DD"/>
    <w:rsid w:val="009572C0"/>
    <w:rsid w:val="009573F4"/>
    <w:rsid w:val="009574B4"/>
    <w:rsid w:val="00957717"/>
    <w:rsid w:val="009579DB"/>
    <w:rsid w:val="00957BBA"/>
    <w:rsid w:val="00957C2A"/>
    <w:rsid w:val="00957D15"/>
    <w:rsid w:val="0096067D"/>
    <w:rsid w:val="00960740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7"/>
    <w:rsid w:val="0096287F"/>
    <w:rsid w:val="00962DC7"/>
    <w:rsid w:val="0096304D"/>
    <w:rsid w:val="0096328D"/>
    <w:rsid w:val="009632B5"/>
    <w:rsid w:val="009633DB"/>
    <w:rsid w:val="009635D8"/>
    <w:rsid w:val="009636B1"/>
    <w:rsid w:val="0096393B"/>
    <w:rsid w:val="00963961"/>
    <w:rsid w:val="00963A1F"/>
    <w:rsid w:val="00963DAD"/>
    <w:rsid w:val="00963E8A"/>
    <w:rsid w:val="00963F7E"/>
    <w:rsid w:val="009640F8"/>
    <w:rsid w:val="0096451C"/>
    <w:rsid w:val="00964580"/>
    <w:rsid w:val="00964860"/>
    <w:rsid w:val="00965238"/>
    <w:rsid w:val="00965562"/>
    <w:rsid w:val="009656EA"/>
    <w:rsid w:val="00965C8C"/>
    <w:rsid w:val="00965CC7"/>
    <w:rsid w:val="0096616D"/>
    <w:rsid w:val="009663E1"/>
    <w:rsid w:val="009666D4"/>
    <w:rsid w:val="00966B07"/>
    <w:rsid w:val="00966BFF"/>
    <w:rsid w:val="00966C00"/>
    <w:rsid w:val="00966DC4"/>
    <w:rsid w:val="00966DEC"/>
    <w:rsid w:val="00967089"/>
    <w:rsid w:val="00967322"/>
    <w:rsid w:val="0096734B"/>
    <w:rsid w:val="00967488"/>
    <w:rsid w:val="00967506"/>
    <w:rsid w:val="00967565"/>
    <w:rsid w:val="009675F5"/>
    <w:rsid w:val="00967701"/>
    <w:rsid w:val="009679E2"/>
    <w:rsid w:val="00967B6A"/>
    <w:rsid w:val="00967DF3"/>
    <w:rsid w:val="00970635"/>
    <w:rsid w:val="009707EE"/>
    <w:rsid w:val="009708A6"/>
    <w:rsid w:val="00970A6E"/>
    <w:rsid w:val="00970BAE"/>
    <w:rsid w:val="00970D36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A09"/>
    <w:rsid w:val="00973BE6"/>
    <w:rsid w:val="00973CBD"/>
    <w:rsid w:val="00973CDE"/>
    <w:rsid w:val="00974001"/>
    <w:rsid w:val="00974155"/>
    <w:rsid w:val="00974696"/>
    <w:rsid w:val="00974C2B"/>
    <w:rsid w:val="00974DAA"/>
    <w:rsid w:val="00974E6A"/>
    <w:rsid w:val="00974FC5"/>
    <w:rsid w:val="00975143"/>
    <w:rsid w:val="00975481"/>
    <w:rsid w:val="009754AB"/>
    <w:rsid w:val="0097563A"/>
    <w:rsid w:val="009757B2"/>
    <w:rsid w:val="00975F3F"/>
    <w:rsid w:val="0097638D"/>
    <w:rsid w:val="009764E1"/>
    <w:rsid w:val="009764EA"/>
    <w:rsid w:val="0097662E"/>
    <w:rsid w:val="00976DF0"/>
    <w:rsid w:val="00976E1C"/>
    <w:rsid w:val="00976F4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84D"/>
    <w:rsid w:val="0098094B"/>
    <w:rsid w:val="00980CAB"/>
    <w:rsid w:val="0098109C"/>
    <w:rsid w:val="009814A1"/>
    <w:rsid w:val="00981755"/>
    <w:rsid w:val="00981E5A"/>
    <w:rsid w:val="00981E9D"/>
    <w:rsid w:val="00981EDC"/>
    <w:rsid w:val="00981F02"/>
    <w:rsid w:val="0098209B"/>
    <w:rsid w:val="009821A0"/>
    <w:rsid w:val="00982438"/>
    <w:rsid w:val="0098247B"/>
    <w:rsid w:val="0098260C"/>
    <w:rsid w:val="009827CC"/>
    <w:rsid w:val="00982877"/>
    <w:rsid w:val="0098288F"/>
    <w:rsid w:val="00982A95"/>
    <w:rsid w:val="00982AD0"/>
    <w:rsid w:val="00982B46"/>
    <w:rsid w:val="00982B5B"/>
    <w:rsid w:val="00982B74"/>
    <w:rsid w:val="009832D7"/>
    <w:rsid w:val="0098342E"/>
    <w:rsid w:val="00983434"/>
    <w:rsid w:val="00983445"/>
    <w:rsid w:val="00983D1E"/>
    <w:rsid w:val="00983ED9"/>
    <w:rsid w:val="009841DD"/>
    <w:rsid w:val="0098425A"/>
    <w:rsid w:val="0098434D"/>
    <w:rsid w:val="0098458F"/>
    <w:rsid w:val="009845CA"/>
    <w:rsid w:val="00984A2D"/>
    <w:rsid w:val="00984B74"/>
    <w:rsid w:val="0098508C"/>
    <w:rsid w:val="00985148"/>
    <w:rsid w:val="00985221"/>
    <w:rsid w:val="0098540E"/>
    <w:rsid w:val="009858FC"/>
    <w:rsid w:val="009859F5"/>
    <w:rsid w:val="00985C25"/>
    <w:rsid w:val="00985C9B"/>
    <w:rsid w:val="00985DBA"/>
    <w:rsid w:val="00986B26"/>
    <w:rsid w:val="00986EC0"/>
    <w:rsid w:val="009870F3"/>
    <w:rsid w:val="009872E6"/>
    <w:rsid w:val="0098739F"/>
    <w:rsid w:val="009874C0"/>
    <w:rsid w:val="00987833"/>
    <w:rsid w:val="00987B6A"/>
    <w:rsid w:val="00987C51"/>
    <w:rsid w:val="0099012F"/>
    <w:rsid w:val="009901D9"/>
    <w:rsid w:val="009903A1"/>
    <w:rsid w:val="009904C9"/>
    <w:rsid w:val="009906E9"/>
    <w:rsid w:val="0099070E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2D5"/>
    <w:rsid w:val="00993527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94B"/>
    <w:rsid w:val="009949C4"/>
    <w:rsid w:val="0099504D"/>
    <w:rsid w:val="00995373"/>
    <w:rsid w:val="00995615"/>
    <w:rsid w:val="0099583A"/>
    <w:rsid w:val="009958C8"/>
    <w:rsid w:val="0099594C"/>
    <w:rsid w:val="00995A53"/>
    <w:rsid w:val="00995A9D"/>
    <w:rsid w:val="00996006"/>
    <w:rsid w:val="0099608F"/>
    <w:rsid w:val="00996343"/>
    <w:rsid w:val="0099636C"/>
    <w:rsid w:val="00996484"/>
    <w:rsid w:val="0099689C"/>
    <w:rsid w:val="00996925"/>
    <w:rsid w:val="009969A8"/>
    <w:rsid w:val="009969B2"/>
    <w:rsid w:val="00996DBF"/>
    <w:rsid w:val="00996F5A"/>
    <w:rsid w:val="00997006"/>
    <w:rsid w:val="00997349"/>
    <w:rsid w:val="009973C3"/>
    <w:rsid w:val="00997859"/>
    <w:rsid w:val="00997CAF"/>
    <w:rsid w:val="00997FBD"/>
    <w:rsid w:val="009A00ED"/>
    <w:rsid w:val="009A0165"/>
    <w:rsid w:val="009A0459"/>
    <w:rsid w:val="009A0568"/>
    <w:rsid w:val="009A058C"/>
    <w:rsid w:val="009A08C6"/>
    <w:rsid w:val="009A0D64"/>
    <w:rsid w:val="009A11BA"/>
    <w:rsid w:val="009A11E2"/>
    <w:rsid w:val="009A12AF"/>
    <w:rsid w:val="009A131A"/>
    <w:rsid w:val="009A14B5"/>
    <w:rsid w:val="009A1AEA"/>
    <w:rsid w:val="009A1C40"/>
    <w:rsid w:val="009A1D75"/>
    <w:rsid w:val="009A1ED0"/>
    <w:rsid w:val="009A1EF9"/>
    <w:rsid w:val="009A2067"/>
    <w:rsid w:val="009A232C"/>
    <w:rsid w:val="009A24A7"/>
    <w:rsid w:val="009A2622"/>
    <w:rsid w:val="009A2777"/>
    <w:rsid w:val="009A27CC"/>
    <w:rsid w:val="009A2C89"/>
    <w:rsid w:val="009A3048"/>
    <w:rsid w:val="009A31DC"/>
    <w:rsid w:val="009A3543"/>
    <w:rsid w:val="009A3794"/>
    <w:rsid w:val="009A37EA"/>
    <w:rsid w:val="009A3A1B"/>
    <w:rsid w:val="009A3C4F"/>
    <w:rsid w:val="009A3EB9"/>
    <w:rsid w:val="009A3F35"/>
    <w:rsid w:val="009A3F61"/>
    <w:rsid w:val="009A4592"/>
    <w:rsid w:val="009A4936"/>
    <w:rsid w:val="009A49D8"/>
    <w:rsid w:val="009A4A60"/>
    <w:rsid w:val="009A4B17"/>
    <w:rsid w:val="009A4E21"/>
    <w:rsid w:val="009A501B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036"/>
    <w:rsid w:val="009A72B0"/>
    <w:rsid w:val="009A7926"/>
    <w:rsid w:val="009A7BE0"/>
    <w:rsid w:val="009A7F91"/>
    <w:rsid w:val="009B054B"/>
    <w:rsid w:val="009B062F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528"/>
    <w:rsid w:val="009B272E"/>
    <w:rsid w:val="009B27EF"/>
    <w:rsid w:val="009B2B90"/>
    <w:rsid w:val="009B3468"/>
    <w:rsid w:val="009B34D7"/>
    <w:rsid w:val="009B3821"/>
    <w:rsid w:val="009B4228"/>
    <w:rsid w:val="009B43C9"/>
    <w:rsid w:val="009B4544"/>
    <w:rsid w:val="009B471B"/>
    <w:rsid w:val="009B4940"/>
    <w:rsid w:val="009B4E5D"/>
    <w:rsid w:val="009B4F5C"/>
    <w:rsid w:val="009B506D"/>
    <w:rsid w:val="009B506E"/>
    <w:rsid w:val="009B5303"/>
    <w:rsid w:val="009B530B"/>
    <w:rsid w:val="009B5386"/>
    <w:rsid w:val="009B53A7"/>
    <w:rsid w:val="009B55C0"/>
    <w:rsid w:val="009B55C7"/>
    <w:rsid w:val="009B55FE"/>
    <w:rsid w:val="009B587D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76E"/>
    <w:rsid w:val="009B7F6D"/>
    <w:rsid w:val="009B7F72"/>
    <w:rsid w:val="009B7FC7"/>
    <w:rsid w:val="009C0008"/>
    <w:rsid w:val="009C0261"/>
    <w:rsid w:val="009C02E7"/>
    <w:rsid w:val="009C0419"/>
    <w:rsid w:val="009C08F7"/>
    <w:rsid w:val="009C0AFA"/>
    <w:rsid w:val="009C0B12"/>
    <w:rsid w:val="009C0BAB"/>
    <w:rsid w:val="009C0FF1"/>
    <w:rsid w:val="009C10CD"/>
    <w:rsid w:val="009C1331"/>
    <w:rsid w:val="009C1571"/>
    <w:rsid w:val="009C187E"/>
    <w:rsid w:val="009C192F"/>
    <w:rsid w:val="009C1933"/>
    <w:rsid w:val="009C1A29"/>
    <w:rsid w:val="009C1B92"/>
    <w:rsid w:val="009C205D"/>
    <w:rsid w:val="009C20AF"/>
    <w:rsid w:val="009C2210"/>
    <w:rsid w:val="009C267A"/>
    <w:rsid w:val="009C2A84"/>
    <w:rsid w:val="009C2C5A"/>
    <w:rsid w:val="009C2FD1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2F5"/>
    <w:rsid w:val="009C4565"/>
    <w:rsid w:val="009C45D6"/>
    <w:rsid w:val="009C45DC"/>
    <w:rsid w:val="009C48D0"/>
    <w:rsid w:val="009C49A6"/>
    <w:rsid w:val="009C4ADF"/>
    <w:rsid w:val="009C4D91"/>
    <w:rsid w:val="009C500B"/>
    <w:rsid w:val="009C5031"/>
    <w:rsid w:val="009C5510"/>
    <w:rsid w:val="009C574C"/>
    <w:rsid w:val="009C665E"/>
    <w:rsid w:val="009C6874"/>
    <w:rsid w:val="009C68C7"/>
    <w:rsid w:val="009C6C19"/>
    <w:rsid w:val="009C6C73"/>
    <w:rsid w:val="009C707E"/>
    <w:rsid w:val="009C728F"/>
    <w:rsid w:val="009C7674"/>
    <w:rsid w:val="009C7817"/>
    <w:rsid w:val="009C7AB3"/>
    <w:rsid w:val="009C7B02"/>
    <w:rsid w:val="009C7B82"/>
    <w:rsid w:val="009C7C61"/>
    <w:rsid w:val="009C7C9D"/>
    <w:rsid w:val="009C7D53"/>
    <w:rsid w:val="009D08C8"/>
    <w:rsid w:val="009D0B5B"/>
    <w:rsid w:val="009D0C15"/>
    <w:rsid w:val="009D0CA3"/>
    <w:rsid w:val="009D0D49"/>
    <w:rsid w:val="009D116E"/>
    <w:rsid w:val="009D1B57"/>
    <w:rsid w:val="009D1DE1"/>
    <w:rsid w:val="009D21E9"/>
    <w:rsid w:val="009D2232"/>
    <w:rsid w:val="009D260C"/>
    <w:rsid w:val="009D26A6"/>
    <w:rsid w:val="009D28A1"/>
    <w:rsid w:val="009D2957"/>
    <w:rsid w:val="009D2EF0"/>
    <w:rsid w:val="009D2FC2"/>
    <w:rsid w:val="009D3333"/>
    <w:rsid w:val="009D35FB"/>
    <w:rsid w:val="009D368D"/>
    <w:rsid w:val="009D3883"/>
    <w:rsid w:val="009D3CE6"/>
    <w:rsid w:val="009D403B"/>
    <w:rsid w:val="009D41F9"/>
    <w:rsid w:val="009D45CE"/>
    <w:rsid w:val="009D4D66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33"/>
    <w:rsid w:val="009D765C"/>
    <w:rsid w:val="009D779C"/>
    <w:rsid w:val="009D7C11"/>
    <w:rsid w:val="009D7EA9"/>
    <w:rsid w:val="009E008F"/>
    <w:rsid w:val="009E06CB"/>
    <w:rsid w:val="009E06D6"/>
    <w:rsid w:val="009E0780"/>
    <w:rsid w:val="009E08E5"/>
    <w:rsid w:val="009E0C76"/>
    <w:rsid w:val="009E114B"/>
    <w:rsid w:val="009E123E"/>
    <w:rsid w:val="009E15DB"/>
    <w:rsid w:val="009E1BF3"/>
    <w:rsid w:val="009E1CD6"/>
    <w:rsid w:val="009E1E30"/>
    <w:rsid w:val="009E2239"/>
    <w:rsid w:val="009E257B"/>
    <w:rsid w:val="009E285A"/>
    <w:rsid w:val="009E29FB"/>
    <w:rsid w:val="009E2AA3"/>
    <w:rsid w:val="009E2BCC"/>
    <w:rsid w:val="009E2C5A"/>
    <w:rsid w:val="009E2D98"/>
    <w:rsid w:val="009E3462"/>
    <w:rsid w:val="009E370E"/>
    <w:rsid w:val="009E372F"/>
    <w:rsid w:val="009E3B79"/>
    <w:rsid w:val="009E3FA8"/>
    <w:rsid w:val="009E413B"/>
    <w:rsid w:val="009E4400"/>
    <w:rsid w:val="009E4BC7"/>
    <w:rsid w:val="009E4BFC"/>
    <w:rsid w:val="009E4DC1"/>
    <w:rsid w:val="009E572B"/>
    <w:rsid w:val="009E5F31"/>
    <w:rsid w:val="009E606C"/>
    <w:rsid w:val="009E69F4"/>
    <w:rsid w:val="009E6D9D"/>
    <w:rsid w:val="009E704C"/>
    <w:rsid w:val="009E73CD"/>
    <w:rsid w:val="009E7490"/>
    <w:rsid w:val="009E791C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9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94"/>
    <w:rsid w:val="009F3815"/>
    <w:rsid w:val="009F3962"/>
    <w:rsid w:val="009F3D7A"/>
    <w:rsid w:val="009F3DE1"/>
    <w:rsid w:val="009F3F8E"/>
    <w:rsid w:val="009F4524"/>
    <w:rsid w:val="009F45CD"/>
    <w:rsid w:val="009F491D"/>
    <w:rsid w:val="009F4BFF"/>
    <w:rsid w:val="009F4C24"/>
    <w:rsid w:val="009F4E69"/>
    <w:rsid w:val="009F5123"/>
    <w:rsid w:val="009F5739"/>
    <w:rsid w:val="009F5874"/>
    <w:rsid w:val="009F5957"/>
    <w:rsid w:val="009F5A0B"/>
    <w:rsid w:val="009F5AEC"/>
    <w:rsid w:val="009F5B93"/>
    <w:rsid w:val="009F62DF"/>
    <w:rsid w:val="009F633E"/>
    <w:rsid w:val="009F641C"/>
    <w:rsid w:val="009F677A"/>
    <w:rsid w:val="009F6CA3"/>
    <w:rsid w:val="009F6D4E"/>
    <w:rsid w:val="009F6EC8"/>
    <w:rsid w:val="009F75C6"/>
    <w:rsid w:val="009F7BC0"/>
    <w:rsid w:val="009F7D9C"/>
    <w:rsid w:val="00A0011B"/>
    <w:rsid w:val="00A001A3"/>
    <w:rsid w:val="00A002E1"/>
    <w:rsid w:val="00A00321"/>
    <w:rsid w:val="00A00364"/>
    <w:rsid w:val="00A00780"/>
    <w:rsid w:val="00A008E3"/>
    <w:rsid w:val="00A008ED"/>
    <w:rsid w:val="00A00B13"/>
    <w:rsid w:val="00A00DF2"/>
    <w:rsid w:val="00A00E0F"/>
    <w:rsid w:val="00A00EAF"/>
    <w:rsid w:val="00A00ED8"/>
    <w:rsid w:val="00A010FD"/>
    <w:rsid w:val="00A011B0"/>
    <w:rsid w:val="00A01218"/>
    <w:rsid w:val="00A0157B"/>
    <w:rsid w:val="00A015A1"/>
    <w:rsid w:val="00A0166D"/>
    <w:rsid w:val="00A016F8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0F"/>
    <w:rsid w:val="00A033CE"/>
    <w:rsid w:val="00A033DD"/>
    <w:rsid w:val="00A0341A"/>
    <w:rsid w:val="00A0343D"/>
    <w:rsid w:val="00A034B4"/>
    <w:rsid w:val="00A03576"/>
    <w:rsid w:val="00A03F58"/>
    <w:rsid w:val="00A042A9"/>
    <w:rsid w:val="00A04465"/>
    <w:rsid w:val="00A046EC"/>
    <w:rsid w:val="00A04918"/>
    <w:rsid w:val="00A0498B"/>
    <w:rsid w:val="00A04BC4"/>
    <w:rsid w:val="00A04C3E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237"/>
    <w:rsid w:val="00A06626"/>
    <w:rsid w:val="00A0662C"/>
    <w:rsid w:val="00A06711"/>
    <w:rsid w:val="00A067DE"/>
    <w:rsid w:val="00A068E2"/>
    <w:rsid w:val="00A06A6A"/>
    <w:rsid w:val="00A06DCE"/>
    <w:rsid w:val="00A0723E"/>
    <w:rsid w:val="00A07469"/>
    <w:rsid w:val="00A074BB"/>
    <w:rsid w:val="00A076C6"/>
    <w:rsid w:val="00A076CD"/>
    <w:rsid w:val="00A0791A"/>
    <w:rsid w:val="00A07AA3"/>
    <w:rsid w:val="00A07B33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07"/>
    <w:rsid w:val="00A115F5"/>
    <w:rsid w:val="00A11639"/>
    <w:rsid w:val="00A11C21"/>
    <w:rsid w:val="00A12068"/>
    <w:rsid w:val="00A120BA"/>
    <w:rsid w:val="00A12133"/>
    <w:rsid w:val="00A1227F"/>
    <w:rsid w:val="00A12398"/>
    <w:rsid w:val="00A123A0"/>
    <w:rsid w:val="00A123CE"/>
    <w:rsid w:val="00A12688"/>
    <w:rsid w:val="00A129FE"/>
    <w:rsid w:val="00A12AB4"/>
    <w:rsid w:val="00A12BF1"/>
    <w:rsid w:val="00A12C30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D94"/>
    <w:rsid w:val="00A153D1"/>
    <w:rsid w:val="00A15961"/>
    <w:rsid w:val="00A15AB2"/>
    <w:rsid w:val="00A15AE4"/>
    <w:rsid w:val="00A15E17"/>
    <w:rsid w:val="00A15E8F"/>
    <w:rsid w:val="00A15EDA"/>
    <w:rsid w:val="00A162A2"/>
    <w:rsid w:val="00A16D34"/>
    <w:rsid w:val="00A16D51"/>
    <w:rsid w:val="00A16D89"/>
    <w:rsid w:val="00A16FA7"/>
    <w:rsid w:val="00A170FE"/>
    <w:rsid w:val="00A17415"/>
    <w:rsid w:val="00A17458"/>
    <w:rsid w:val="00A17506"/>
    <w:rsid w:val="00A1779A"/>
    <w:rsid w:val="00A17994"/>
    <w:rsid w:val="00A179A1"/>
    <w:rsid w:val="00A17B62"/>
    <w:rsid w:val="00A17C99"/>
    <w:rsid w:val="00A17E6E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91D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2F3E"/>
    <w:rsid w:val="00A23156"/>
    <w:rsid w:val="00A2382A"/>
    <w:rsid w:val="00A2382E"/>
    <w:rsid w:val="00A23DAB"/>
    <w:rsid w:val="00A23DF0"/>
    <w:rsid w:val="00A23E76"/>
    <w:rsid w:val="00A2425A"/>
    <w:rsid w:val="00A242BC"/>
    <w:rsid w:val="00A24319"/>
    <w:rsid w:val="00A2445C"/>
    <w:rsid w:val="00A24560"/>
    <w:rsid w:val="00A24634"/>
    <w:rsid w:val="00A2477D"/>
    <w:rsid w:val="00A24A90"/>
    <w:rsid w:val="00A24A9C"/>
    <w:rsid w:val="00A24B6B"/>
    <w:rsid w:val="00A25041"/>
    <w:rsid w:val="00A253F0"/>
    <w:rsid w:val="00A25454"/>
    <w:rsid w:val="00A254AC"/>
    <w:rsid w:val="00A25D54"/>
    <w:rsid w:val="00A25E6D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DCA"/>
    <w:rsid w:val="00A27F15"/>
    <w:rsid w:val="00A27F63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1FC4"/>
    <w:rsid w:val="00A3209E"/>
    <w:rsid w:val="00A3210D"/>
    <w:rsid w:val="00A32111"/>
    <w:rsid w:val="00A32150"/>
    <w:rsid w:val="00A323F5"/>
    <w:rsid w:val="00A3263E"/>
    <w:rsid w:val="00A326FB"/>
    <w:rsid w:val="00A32708"/>
    <w:rsid w:val="00A327C6"/>
    <w:rsid w:val="00A32822"/>
    <w:rsid w:val="00A32828"/>
    <w:rsid w:val="00A32CF3"/>
    <w:rsid w:val="00A32D38"/>
    <w:rsid w:val="00A32E8A"/>
    <w:rsid w:val="00A32FF5"/>
    <w:rsid w:val="00A334ED"/>
    <w:rsid w:val="00A334FD"/>
    <w:rsid w:val="00A336D1"/>
    <w:rsid w:val="00A336E7"/>
    <w:rsid w:val="00A337FF"/>
    <w:rsid w:val="00A33851"/>
    <w:rsid w:val="00A33CA3"/>
    <w:rsid w:val="00A33DEA"/>
    <w:rsid w:val="00A34112"/>
    <w:rsid w:val="00A341D7"/>
    <w:rsid w:val="00A341DD"/>
    <w:rsid w:val="00A34319"/>
    <w:rsid w:val="00A34A01"/>
    <w:rsid w:val="00A34BEE"/>
    <w:rsid w:val="00A34C46"/>
    <w:rsid w:val="00A34CEB"/>
    <w:rsid w:val="00A34CF7"/>
    <w:rsid w:val="00A35083"/>
    <w:rsid w:val="00A353A7"/>
    <w:rsid w:val="00A353BD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577"/>
    <w:rsid w:val="00A406FF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2B7F"/>
    <w:rsid w:val="00A43405"/>
    <w:rsid w:val="00A43571"/>
    <w:rsid w:val="00A43719"/>
    <w:rsid w:val="00A43731"/>
    <w:rsid w:val="00A43AC1"/>
    <w:rsid w:val="00A43C33"/>
    <w:rsid w:val="00A43EB9"/>
    <w:rsid w:val="00A43EC4"/>
    <w:rsid w:val="00A440C9"/>
    <w:rsid w:val="00A44281"/>
    <w:rsid w:val="00A44582"/>
    <w:rsid w:val="00A445B8"/>
    <w:rsid w:val="00A44A5D"/>
    <w:rsid w:val="00A44C30"/>
    <w:rsid w:val="00A44CB5"/>
    <w:rsid w:val="00A44F0B"/>
    <w:rsid w:val="00A450F9"/>
    <w:rsid w:val="00A452E5"/>
    <w:rsid w:val="00A452EF"/>
    <w:rsid w:val="00A4540A"/>
    <w:rsid w:val="00A454C9"/>
    <w:rsid w:val="00A454D9"/>
    <w:rsid w:val="00A45518"/>
    <w:rsid w:val="00A455BA"/>
    <w:rsid w:val="00A4591E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15AA"/>
    <w:rsid w:val="00A518B1"/>
    <w:rsid w:val="00A51A2C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540"/>
    <w:rsid w:val="00A54B02"/>
    <w:rsid w:val="00A54BB9"/>
    <w:rsid w:val="00A55301"/>
    <w:rsid w:val="00A5543D"/>
    <w:rsid w:val="00A55511"/>
    <w:rsid w:val="00A556A9"/>
    <w:rsid w:val="00A5570E"/>
    <w:rsid w:val="00A55947"/>
    <w:rsid w:val="00A559CF"/>
    <w:rsid w:val="00A55A2D"/>
    <w:rsid w:val="00A55BF2"/>
    <w:rsid w:val="00A55D03"/>
    <w:rsid w:val="00A5615E"/>
    <w:rsid w:val="00A56212"/>
    <w:rsid w:val="00A56644"/>
    <w:rsid w:val="00A5668A"/>
    <w:rsid w:val="00A56759"/>
    <w:rsid w:val="00A56CC8"/>
    <w:rsid w:val="00A56ED9"/>
    <w:rsid w:val="00A57050"/>
    <w:rsid w:val="00A57070"/>
    <w:rsid w:val="00A577A0"/>
    <w:rsid w:val="00A578DB"/>
    <w:rsid w:val="00A57B12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6E"/>
    <w:rsid w:val="00A613B1"/>
    <w:rsid w:val="00A61420"/>
    <w:rsid w:val="00A6143A"/>
    <w:rsid w:val="00A6170C"/>
    <w:rsid w:val="00A6171C"/>
    <w:rsid w:val="00A6194A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BE6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177"/>
    <w:rsid w:val="00A672A7"/>
    <w:rsid w:val="00A6769A"/>
    <w:rsid w:val="00A67726"/>
    <w:rsid w:val="00A6788E"/>
    <w:rsid w:val="00A6789E"/>
    <w:rsid w:val="00A678F6"/>
    <w:rsid w:val="00A67908"/>
    <w:rsid w:val="00A67A20"/>
    <w:rsid w:val="00A67CAB"/>
    <w:rsid w:val="00A67D20"/>
    <w:rsid w:val="00A67D5F"/>
    <w:rsid w:val="00A67E60"/>
    <w:rsid w:val="00A67E98"/>
    <w:rsid w:val="00A7067F"/>
    <w:rsid w:val="00A70AF6"/>
    <w:rsid w:val="00A70C87"/>
    <w:rsid w:val="00A70F9D"/>
    <w:rsid w:val="00A71126"/>
    <w:rsid w:val="00A71228"/>
    <w:rsid w:val="00A713DB"/>
    <w:rsid w:val="00A71498"/>
    <w:rsid w:val="00A7170F"/>
    <w:rsid w:val="00A71A4A"/>
    <w:rsid w:val="00A72288"/>
    <w:rsid w:val="00A724FC"/>
    <w:rsid w:val="00A72795"/>
    <w:rsid w:val="00A727CD"/>
    <w:rsid w:val="00A72821"/>
    <w:rsid w:val="00A72BA3"/>
    <w:rsid w:val="00A73145"/>
    <w:rsid w:val="00A734C7"/>
    <w:rsid w:val="00A7362D"/>
    <w:rsid w:val="00A73C4A"/>
    <w:rsid w:val="00A73DEF"/>
    <w:rsid w:val="00A73E86"/>
    <w:rsid w:val="00A73F79"/>
    <w:rsid w:val="00A740D3"/>
    <w:rsid w:val="00A74598"/>
    <w:rsid w:val="00A7465D"/>
    <w:rsid w:val="00A746EC"/>
    <w:rsid w:val="00A748CD"/>
    <w:rsid w:val="00A74C19"/>
    <w:rsid w:val="00A7520C"/>
    <w:rsid w:val="00A75239"/>
    <w:rsid w:val="00A75393"/>
    <w:rsid w:val="00A75445"/>
    <w:rsid w:val="00A755E3"/>
    <w:rsid w:val="00A756BA"/>
    <w:rsid w:val="00A75714"/>
    <w:rsid w:val="00A76019"/>
    <w:rsid w:val="00A762CC"/>
    <w:rsid w:val="00A769D7"/>
    <w:rsid w:val="00A76BE7"/>
    <w:rsid w:val="00A77225"/>
    <w:rsid w:val="00A774CC"/>
    <w:rsid w:val="00A80016"/>
    <w:rsid w:val="00A801E2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442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B87"/>
    <w:rsid w:val="00A84F89"/>
    <w:rsid w:val="00A854C8"/>
    <w:rsid w:val="00A855E9"/>
    <w:rsid w:val="00A85897"/>
    <w:rsid w:val="00A858C8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32B"/>
    <w:rsid w:val="00A87594"/>
    <w:rsid w:val="00A87960"/>
    <w:rsid w:val="00A87D7C"/>
    <w:rsid w:val="00A87E48"/>
    <w:rsid w:val="00A87F50"/>
    <w:rsid w:val="00A90145"/>
    <w:rsid w:val="00A90E52"/>
    <w:rsid w:val="00A91118"/>
    <w:rsid w:val="00A9113C"/>
    <w:rsid w:val="00A916C6"/>
    <w:rsid w:val="00A917BF"/>
    <w:rsid w:val="00A91B53"/>
    <w:rsid w:val="00A91C4F"/>
    <w:rsid w:val="00A920A0"/>
    <w:rsid w:val="00A92326"/>
    <w:rsid w:val="00A9265A"/>
    <w:rsid w:val="00A92715"/>
    <w:rsid w:val="00A928AB"/>
    <w:rsid w:val="00A928E8"/>
    <w:rsid w:val="00A92A8E"/>
    <w:rsid w:val="00A92B2F"/>
    <w:rsid w:val="00A92DE7"/>
    <w:rsid w:val="00A92E6F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84E"/>
    <w:rsid w:val="00A97EBA"/>
    <w:rsid w:val="00A97F1B"/>
    <w:rsid w:val="00AA04B5"/>
    <w:rsid w:val="00AA069E"/>
    <w:rsid w:val="00AA0A1D"/>
    <w:rsid w:val="00AA0B27"/>
    <w:rsid w:val="00AA0CA5"/>
    <w:rsid w:val="00AA0DC1"/>
    <w:rsid w:val="00AA12A3"/>
    <w:rsid w:val="00AA148F"/>
    <w:rsid w:val="00AA16B8"/>
    <w:rsid w:val="00AA1799"/>
    <w:rsid w:val="00AA1AAF"/>
    <w:rsid w:val="00AA1AC1"/>
    <w:rsid w:val="00AA1B1A"/>
    <w:rsid w:val="00AA1B67"/>
    <w:rsid w:val="00AA1B7F"/>
    <w:rsid w:val="00AA1B87"/>
    <w:rsid w:val="00AA1C55"/>
    <w:rsid w:val="00AA1FE9"/>
    <w:rsid w:val="00AA2175"/>
    <w:rsid w:val="00AA2548"/>
    <w:rsid w:val="00AA29B9"/>
    <w:rsid w:val="00AA2F7E"/>
    <w:rsid w:val="00AA3081"/>
    <w:rsid w:val="00AA30AE"/>
    <w:rsid w:val="00AA32BD"/>
    <w:rsid w:val="00AA338B"/>
    <w:rsid w:val="00AA391B"/>
    <w:rsid w:val="00AA3924"/>
    <w:rsid w:val="00AA3F2F"/>
    <w:rsid w:val="00AA42CC"/>
    <w:rsid w:val="00AA4741"/>
    <w:rsid w:val="00AA4973"/>
    <w:rsid w:val="00AA4AB1"/>
    <w:rsid w:val="00AA4D8C"/>
    <w:rsid w:val="00AA4E5C"/>
    <w:rsid w:val="00AA50DB"/>
    <w:rsid w:val="00AA5136"/>
    <w:rsid w:val="00AA5402"/>
    <w:rsid w:val="00AA5416"/>
    <w:rsid w:val="00AA548E"/>
    <w:rsid w:val="00AA54A0"/>
    <w:rsid w:val="00AA56E5"/>
    <w:rsid w:val="00AA59CA"/>
    <w:rsid w:val="00AA5D79"/>
    <w:rsid w:val="00AA60FD"/>
    <w:rsid w:val="00AA622C"/>
    <w:rsid w:val="00AA64FA"/>
    <w:rsid w:val="00AA6691"/>
    <w:rsid w:val="00AA6828"/>
    <w:rsid w:val="00AA69A4"/>
    <w:rsid w:val="00AA69BB"/>
    <w:rsid w:val="00AA7069"/>
    <w:rsid w:val="00AA70B2"/>
    <w:rsid w:val="00AA7126"/>
    <w:rsid w:val="00AA77F4"/>
    <w:rsid w:val="00AA7B42"/>
    <w:rsid w:val="00AA7C82"/>
    <w:rsid w:val="00AA7F02"/>
    <w:rsid w:val="00AA7FDB"/>
    <w:rsid w:val="00AB03B0"/>
    <w:rsid w:val="00AB0550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07F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6AE"/>
    <w:rsid w:val="00AB675E"/>
    <w:rsid w:val="00AB68AC"/>
    <w:rsid w:val="00AB6B9E"/>
    <w:rsid w:val="00AB6BEA"/>
    <w:rsid w:val="00AB6CAE"/>
    <w:rsid w:val="00AB6F42"/>
    <w:rsid w:val="00AB6FAA"/>
    <w:rsid w:val="00AB713D"/>
    <w:rsid w:val="00AB71A5"/>
    <w:rsid w:val="00AB71E3"/>
    <w:rsid w:val="00AB7271"/>
    <w:rsid w:val="00AB73A7"/>
    <w:rsid w:val="00AB757E"/>
    <w:rsid w:val="00AB7761"/>
    <w:rsid w:val="00AB7D27"/>
    <w:rsid w:val="00AB7EC5"/>
    <w:rsid w:val="00AC00F0"/>
    <w:rsid w:val="00AC0154"/>
    <w:rsid w:val="00AC0382"/>
    <w:rsid w:val="00AC1005"/>
    <w:rsid w:val="00AC153F"/>
    <w:rsid w:val="00AC155B"/>
    <w:rsid w:val="00AC1B19"/>
    <w:rsid w:val="00AC1FBE"/>
    <w:rsid w:val="00AC1FDF"/>
    <w:rsid w:val="00AC2B4F"/>
    <w:rsid w:val="00AC2E45"/>
    <w:rsid w:val="00AC3006"/>
    <w:rsid w:val="00AC30D6"/>
    <w:rsid w:val="00AC317E"/>
    <w:rsid w:val="00AC32F9"/>
    <w:rsid w:val="00AC352E"/>
    <w:rsid w:val="00AC362D"/>
    <w:rsid w:val="00AC36FD"/>
    <w:rsid w:val="00AC37A8"/>
    <w:rsid w:val="00AC38F7"/>
    <w:rsid w:val="00AC3A8C"/>
    <w:rsid w:val="00AC422D"/>
    <w:rsid w:val="00AC457B"/>
    <w:rsid w:val="00AC4620"/>
    <w:rsid w:val="00AC48DB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1F"/>
    <w:rsid w:val="00AC5A7F"/>
    <w:rsid w:val="00AC5B51"/>
    <w:rsid w:val="00AC5D3B"/>
    <w:rsid w:val="00AC5FD1"/>
    <w:rsid w:val="00AC6065"/>
    <w:rsid w:val="00AC623A"/>
    <w:rsid w:val="00AC623C"/>
    <w:rsid w:val="00AC6502"/>
    <w:rsid w:val="00AC6660"/>
    <w:rsid w:val="00AC688E"/>
    <w:rsid w:val="00AC6ACD"/>
    <w:rsid w:val="00AC7069"/>
    <w:rsid w:val="00AC72F6"/>
    <w:rsid w:val="00AC78D5"/>
    <w:rsid w:val="00AC7933"/>
    <w:rsid w:val="00AC7A27"/>
    <w:rsid w:val="00AC7E7C"/>
    <w:rsid w:val="00AD02E4"/>
    <w:rsid w:val="00AD0431"/>
    <w:rsid w:val="00AD043F"/>
    <w:rsid w:val="00AD04FF"/>
    <w:rsid w:val="00AD07C4"/>
    <w:rsid w:val="00AD0802"/>
    <w:rsid w:val="00AD0EFA"/>
    <w:rsid w:val="00AD1125"/>
    <w:rsid w:val="00AD1172"/>
    <w:rsid w:val="00AD17A9"/>
    <w:rsid w:val="00AD1996"/>
    <w:rsid w:val="00AD1CAD"/>
    <w:rsid w:val="00AD1D41"/>
    <w:rsid w:val="00AD1E1E"/>
    <w:rsid w:val="00AD2248"/>
    <w:rsid w:val="00AD23A1"/>
    <w:rsid w:val="00AD23E3"/>
    <w:rsid w:val="00AD24F4"/>
    <w:rsid w:val="00AD2665"/>
    <w:rsid w:val="00AD27D0"/>
    <w:rsid w:val="00AD28D1"/>
    <w:rsid w:val="00AD2966"/>
    <w:rsid w:val="00AD2AE2"/>
    <w:rsid w:val="00AD2EA6"/>
    <w:rsid w:val="00AD2EFD"/>
    <w:rsid w:val="00AD3324"/>
    <w:rsid w:val="00AD3402"/>
    <w:rsid w:val="00AD34BD"/>
    <w:rsid w:val="00AD376E"/>
    <w:rsid w:val="00AD3A7E"/>
    <w:rsid w:val="00AD3BC7"/>
    <w:rsid w:val="00AD3E77"/>
    <w:rsid w:val="00AD4091"/>
    <w:rsid w:val="00AD409C"/>
    <w:rsid w:val="00AD41E9"/>
    <w:rsid w:val="00AD4295"/>
    <w:rsid w:val="00AD46BB"/>
    <w:rsid w:val="00AD46D7"/>
    <w:rsid w:val="00AD48AD"/>
    <w:rsid w:val="00AD4C2A"/>
    <w:rsid w:val="00AD4DA0"/>
    <w:rsid w:val="00AD502F"/>
    <w:rsid w:val="00AD5064"/>
    <w:rsid w:val="00AD51F5"/>
    <w:rsid w:val="00AD526B"/>
    <w:rsid w:val="00AD55D3"/>
    <w:rsid w:val="00AD55F4"/>
    <w:rsid w:val="00AD5C0F"/>
    <w:rsid w:val="00AD5C99"/>
    <w:rsid w:val="00AD5DAF"/>
    <w:rsid w:val="00AD5F36"/>
    <w:rsid w:val="00AD634B"/>
    <w:rsid w:val="00AD6680"/>
    <w:rsid w:val="00AD66AD"/>
    <w:rsid w:val="00AD6732"/>
    <w:rsid w:val="00AD6780"/>
    <w:rsid w:val="00AD6791"/>
    <w:rsid w:val="00AD6A8F"/>
    <w:rsid w:val="00AD6E61"/>
    <w:rsid w:val="00AD719E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19D"/>
    <w:rsid w:val="00AE1758"/>
    <w:rsid w:val="00AE1822"/>
    <w:rsid w:val="00AE199A"/>
    <w:rsid w:val="00AE19D4"/>
    <w:rsid w:val="00AE19FD"/>
    <w:rsid w:val="00AE1C91"/>
    <w:rsid w:val="00AE1E5B"/>
    <w:rsid w:val="00AE2133"/>
    <w:rsid w:val="00AE2262"/>
    <w:rsid w:val="00AE2650"/>
    <w:rsid w:val="00AE26F9"/>
    <w:rsid w:val="00AE2794"/>
    <w:rsid w:val="00AE289D"/>
    <w:rsid w:val="00AE2D37"/>
    <w:rsid w:val="00AE2E18"/>
    <w:rsid w:val="00AE2F51"/>
    <w:rsid w:val="00AE3233"/>
    <w:rsid w:val="00AE3258"/>
    <w:rsid w:val="00AE33B0"/>
    <w:rsid w:val="00AE34F4"/>
    <w:rsid w:val="00AE350C"/>
    <w:rsid w:val="00AE35BA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4FB7"/>
    <w:rsid w:val="00AE5190"/>
    <w:rsid w:val="00AE54CF"/>
    <w:rsid w:val="00AE5593"/>
    <w:rsid w:val="00AE560F"/>
    <w:rsid w:val="00AE57F7"/>
    <w:rsid w:val="00AE58C7"/>
    <w:rsid w:val="00AE5956"/>
    <w:rsid w:val="00AE5A0B"/>
    <w:rsid w:val="00AE5D5F"/>
    <w:rsid w:val="00AE60A4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E7E22"/>
    <w:rsid w:val="00AF005E"/>
    <w:rsid w:val="00AF0149"/>
    <w:rsid w:val="00AF01D0"/>
    <w:rsid w:val="00AF022B"/>
    <w:rsid w:val="00AF02C2"/>
    <w:rsid w:val="00AF0307"/>
    <w:rsid w:val="00AF0445"/>
    <w:rsid w:val="00AF05BB"/>
    <w:rsid w:val="00AF09BE"/>
    <w:rsid w:val="00AF0D31"/>
    <w:rsid w:val="00AF0E9A"/>
    <w:rsid w:val="00AF0EC4"/>
    <w:rsid w:val="00AF12F7"/>
    <w:rsid w:val="00AF15F7"/>
    <w:rsid w:val="00AF1677"/>
    <w:rsid w:val="00AF1ADF"/>
    <w:rsid w:val="00AF1B1D"/>
    <w:rsid w:val="00AF1E32"/>
    <w:rsid w:val="00AF2053"/>
    <w:rsid w:val="00AF2799"/>
    <w:rsid w:val="00AF2A50"/>
    <w:rsid w:val="00AF2A90"/>
    <w:rsid w:val="00AF2B6F"/>
    <w:rsid w:val="00AF2CCB"/>
    <w:rsid w:val="00AF3000"/>
    <w:rsid w:val="00AF32B0"/>
    <w:rsid w:val="00AF32CA"/>
    <w:rsid w:val="00AF351A"/>
    <w:rsid w:val="00AF35E4"/>
    <w:rsid w:val="00AF3724"/>
    <w:rsid w:val="00AF37BB"/>
    <w:rsid w:val="00AF3937"/>
    <w:rsid w:val="00AF3B22"/>
    <w:rsid w:val="00AF3E26"/>
    <w:rsid w:val="00AF4190"/>
    <w:rsid w:val="00AF4675"/>
    <w:rsid w:val="00AF4749"/>
    <w:rsid w:val="00AF4832"/>
    <w:rsid w:val="00AF4B12"/>
    <w:rsid w:val="00AF4B32"/>
    <w:rsid w:val="00AF4C46"/>
    <w:rsid w:val="00AF539E"/>
    <w:rsid w:val="00AF54E0"/>
    <w:rsid w:val="00AF595D"/>
    <w:rsid w:val="00AF5D75"/>
    <w:rsid w:val="00AF62D9"/>
    <w:rsid w:val="00AF6658"/>
    <w:rsid w:val="00AF6748"/>
    <w:rsid w:val="00AF6ABA"/>
    <w:rsid w:val="00AF6AE0"/>
    <w:rsid w:val="00AF6DE6"/>
    <w:rsid w:val="00AF6E44"/>
    <w:rsid w:val="00AF6EEE"/>
    <w:rsid w:val="00AF743D"/>
    <w:rsid w:val="00AF75F6"/>
    <w:rsid w:val="00AF767F"/>
    <w:rsid w:val="00B00637"/>
    <w:rsid w:val="00B00889"/>
    <w:rsid w:val="00B00969"/>
    <w:rsid w:val="00B00AB5"/>
    <w:rsid w:val="00B00E13"/>
    <w:rsid w:val="00B00EDF"/>
    <w:rsid w:val="00B00F7C"/>
    <w:rsid w:val="00B01B7B"/>
    <w:rsid w:val="00B01D5F"/>
    <w:rsid w:val="00B01D63"/>
    <w:rsid w:val="00B01D94"/>
    <w:rsid w:val="00B01ED0"/>
    <w:rsid w:val="00B0206B"/>
    <w:rsid w:val="00B02193"/>
    <w:rsid w:val="00B0264F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4D8"/>
    <w:rsid w:val="00B04659"/>
    <w:rsid w:val="00B0469A"/>
    <w:rsid w:val="00B04891"/>
    <w:rsid w:val="00B04B4F"/>
    <w:rsid w:val="00B04CF5"/>
    <w:rsid w:val="00B04D54"/>
    <w:rsid w:val="00B04E6D"/>
    <w:rsid w:val="00B04EAD"/>
    <w:rsid w:val="00B04FC0"/>
    <w:rsid w:val="00B0514A"/>
    <w:rsid w:val="00B05155"/>
    <w:rsid w:val="00B05165"/>
    <w:rsid w:val="00B051BA"/>
    <w:rsid w:val="00B051FF"/>
    <w:rsid w:val="00B0523C"/>
    <w:rsid w:val="00B055EB"/>
    <w:rsid w:val="00B05A29"/>
    <w:rsid w:val="00B05BFA"/>
    <w:rsid w:val="00B06152"/>
    <w:rsid w:val="00B062C2"/>
    <w:rsid w:val="00B06463"/>
    <w:rsid w:val="00B0649C"/>
    <w:rsid w:val="00B064CD"/>
    <w:rsid w:val="00B0684D"/>
    <w:rsid w:val="00B06928"/>
    <w:rsid w:val="00B06A10"/>
    <w:rsid w:val="00B06ACF"/>
    <w:rsid w:val="00B06B67"/>
    <w:rsid w:val="00B06F85"/>
    <w:rsid w:val="00B07044"/>
    <w:rsid w:val="00B0734E"/>
    <w:rsid w:val="00B0752B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41"/>
    <w:rsid w:val="00B113B5"/>
    <w:rsid w:val="00B115FB"/>
    <w:rsid w:val="00B1198E"/>
    <w:rsid w:val="00B11CA8"/>
    <w:rsid w:val="00B11DC5"/>
    <w:rsid w:val="00B121A3"/>
    <w:rsid w:val="00B1240D"/>
    <w:rsid w:val="00B12EC2"/>
    <w:rsid w:val="00B12FA3"/>
    <w:rsid w:val="00B131F9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869"/>
    <w:rsid w:val="00B15C49"/>
    <w:rsid w:val="00B15E55"/>
    <w:rsid w:val="00B16477"/>
    <w:rsid w:val="00B1700E"/>
    <w:rsid w:val="00B17182"/>
    <w:rsid w:val="00B1741D"/>
    <w:rsid w:val="00B17AB4"/>
    <w:rsid w:val="00B17F48"/>
    <w:rsid w:val="00B17F72"/>
    <w:rsid w:val="00B20163"/>
    <w:rsid w:val="00B201FC"/>
    <w:rsid w:val="00B202B9"/>
    <w:rsid w:val="00B2052D"/>
    <w:rsid w:val="00B205B2"/>
    <w:rsid w:val="00B20658"/>
    <w:rsid w:val="00B206C0"/>
    <w:rsid w:val="00B206D8"/>
    <w:rsid w:val="00B2093C"/>
    <w:rsid w:val="00B20A1D"/>
    <w:rsid w:val="00B20BD3"/>
    <w:rsid w:val="00B20BDE"/>
    <w:rsid w:val="00B20C1F"/>
    <w:rsid w:val="00B20EBC"/>
    <w:rsid w:val="00B20FAA"/>
    <w:rsid w:val="00B2102D"/>
    <w:rsid w:val="00B21220"/>
    <w:rsid w:val="00B212B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1E9E"/>
    <w:rsid w:val="00B220DE"/>
    <w:rsid w:val="00B22178"/>
    <w:rsid w:val="00B22248"/>
    <w:rsid w:val="00B222F4"/>
    <w:rsid w:val="00B2249F"/>
    <w:rsid w:val="00B224FE"/>
    <w:rsid w:val="00B229C5"/>
    <w:rsid w:val="00B22AA3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871"/>
    <w:rsid w:val="00B25952"/>
    <w:rsid w:val="00B25B02"/>
    <w:rsid w:val="00B25DAE"/>
    <w:rsid w:val="00B25F18"/>
    <w:rsid w:val="00B260E0"/>
    <w:rsid w:val="00B26203"/>
    <w:rsid w:val="00B26525"/>
    <w:rsid w:val="00B26A60"/>
    <w:rsid w:val="00B26B4F"/>
    <w:rsid w:val="00B26CAC"/>
    <w:rsid w:val="00B26CCC"/>
    <w:rsid w:val="00B26E14"/>
    <w:rsid w:val="00B26E85"/>
    <w:rsid w:val="00B27062"/>
    <w:rsid w:val="00B275CD"/>
    <w:rsid w:val="00B27A5B"/>
    <w:rsid w:val="00B27DA5"/>
    <w:rsid w:val="00B27FFA"/>
    <w:rsid w:val="00B3009E"/>
    <w:rsid w:val="00B301B6"/>
    <w:rsid w:val="00B301D9"/>
    <w:rsid w:val="00B30529"/>
    <w:rsid w:val="00B30636"/>
    <w:rsid w:val="00B30769"/>
    <w:rsid w:val="00B30870"/>
    <w:rsid w:val="00B309A4"/>
    <w:rsid w:val="00B30DD3"/>
    <w:rsid w:val="00B30F42"/>
    <w:rsid w:val="00B31226"/>
    <w:rsid w:val="00B31406"/>
    <w:rsid w:val="00B31996"/>
    <w:rsid w:val="00B31BAA"/>
    <w:rsid w:val="00B31E71"/>
    <w:rsid w:val="00B31E9F"/>
    <w:rsid w:val="00B31FDA"/>
    <w:rsid w:val="00B3210E"/>
    <w:rsid w:val="00B322AA"/>
    <w:rsid w:val="00B3284F"/>
    <w:rsid w:val="00B32A1A"/>
    <w:rsid w:val="00B32B68"/>
    <w:rsid w:val="00B32D72"/>
    <w:rsid w:val="00B32E48"/>
    <w:rsid w:val="00B32F2F"/>
    <w:rsid w:val="00B334DC"/>
    <w:rsid w:val="00B339D8"/>
    <w:rsid w:val="00B33B54"/>
    <w:rsid w:val="00B33E9E"/>
    <w:rsid w:val="00B33EA1"/>
    <w:rsid w:val="00B34105"/>
    <w:rsid w:val="00B3411E"/>
    <w:rsid w:val="00B348AE"/>
    <w:rsid w:val="00B34B24"/>
    <w:rsid w:val="00B34C48"/>
    <w:rsid w:val="00B34DCD"/>
    <w:rsid w:val="00B34DE8"/>
    <w:rsid w:val="00B34EA0"/>
    <w:rsid w:val="00B34EC7"/>
    <w:rsid w:val="00B34F59"/>
    <w:rsid w:val="00B34F9A"/>
    <w:rsid w:val="00B35079"/>
    <w:rsid w:val="00B3534C"/>
    <w:rsid w:val="00B35C54"/>
    <w:rsid w:val="00B35E1D"/>
    <w:rsid w:val="00B36081"/>
    <w:rsid w:val="00B361F3"/>
    <w:rsid w:val="00B362BD"/>
    <w:rsid w:val="00B366CA"/>
    <w:rsid w:val="00B36AE1"/>
    <w:rsid w:val="00B36CD6"/>
    <w:rsid w:val="00B3757C"/>
    <w:rsid w:val="00B377B0"/>
    <w:rsid w:val="00B37A64"/>
    <w:rsid w:val="00B37EF2"/>
    <w:rsid w:val="00B37F48"/>
    <w:rsid w:val="00B400F6"/>
    <w:rsid w:val="00B40450"/>
    <w:rsid w:val="00B40645"/>
    <w:rsid w:val="00B40766"/>
    <w:rsid w:val="00B40A11"/>
    <w:rsid w:val="00B40CF9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7C5"/>
    <w:rsid w:val="00B43875"/>
    <w:rsid w:val="00B43A22"/>
    <w:rsid w:val="00B43AA0"/>
    <w:rsid w:val="00B43E51"/>
    <w:rsid w:val="00B44220"/>
    <w:rsid w:val="00B44388"/>
    <w:rsid w:val="00B444FC"/>
    <w:rsid w:val="00B447CD"/>
    <w:rsid w:val="00B44D53"/>
    <w:rsid w:val="00B44DBA"/>
    <w:rsid w:val="00B45083"/>
    <w:rsid w:val="00B45727"/>
    <w:rsid w:val="00B45C5D"/>
    <w:rsid w:val="00B46433"/>
    <w:rsid w:val="00B4668D"/>
    <w:rsid w:val="00B46740"/>
    <w:rsid w:val="00B46B98"/>
    <w:rsid w:val="00B46C90"/>
    <w:rsid w:val="00B46F1C"/>
    <w:rsid w:val="00B46F46"/>
    <w:rsid w:val="00B470FE"/>
    <w:rsid w:val="00B47305"/>
    <w:rsid w:val="00B47632"/>
    <w:rsid w:val="00B47B4B"/>
    <w:rsid w:val="00B47BF5"/>
    <w:rsid w:val="00B47C57"/>
    <w:rsid w:val="00B500AB"/>
    <w:rsid w:val="00B5027F"/>
    <w:rsid w:val="00B50D51"/>
    <w:rsid w:val="00B50F62"/>
    <w:rsid w:val="00B51041"/>
    <w:rsid w:val="00B51089"/>
    <w:rsid w:val="00B510DF"/>
    <w:rsid w:val="00B51265"/>
    <w:rsid w:val="00B5147E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0C0"/>
    <w:rsid w:val="00B543CF"/>
    <w:rsid w:val="00B54D3A"/>
    <w:rsid w:val="00B55185"/>
    <w:rsid w:val="00B551AC"/>
    <w:rsid w:val="00B5548E"/>
    <w:rsid w:val="00B5557C"/>
    <w:rsid w:val="00B5573E"/>
    <w:rsid w:val="00B5593C"/>
    <w:rsid w:val="00B55B7D"/>
    <w:rsid w:val="00B55CC0"/>
    <w:rsid w:val="00B55D33"/>
    <w:rsid w:val="00B55D48"/>
    <w:rsid w:val="00B56353"/>
    <w:rsid w:val="00B563C2"/>
    <w:rsid w:val="00B566BD"/>
    <w:rsid w:val="00B56BAF"/>
    <w:rsid w:val="00B56F3C"/>
    <w:rsid w:val="00B56F79"/>
    <w:rsid w:val="00B571AF"/>
    <w:rsid w:val="00B571F9"/>
    <w:rsid w:val="00B57555"/>
    <w:rsid w:val="00B579B8"/>
    <w:rsid w:val="00B57F9F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73C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104"/>
    <w:rsid w:val="00B657CD"/>
    <w:rsid w:val="00B65AB3"/>
    <w:rsid w:val="00B65AC8"/>
    <w:rsid w:val="00B65E72"/>
    <w:rsid w:val="00B65FAB"/>
    <w:rsid w:val="00B65FF7"/>
    <w:rsid w:val="00B66127"/>
    <w:rsid w:val="00B66223"/>
    <w:rsid w:val="00B6640E"/>
    <w:rsid w:val="00B66479"/>
    <w:rsid w:val="00B666A5"/>
    <w:rsid w:val="00B66702"/>
    <w:rsid w:val="00B66743"/>
    <w:rsid w:val="00B66AB2"/>
    <w:rsid w:val="00B66DB2"/>
    <w:rsid w:val="00B66F63"/>
    <w:rsid w:val="00B66F80"/>
    <w:rsid w:val="00B6744A"/>
    <w:rsid w:val="00B67812"/>
    <w:rsid w:val="00B67932"/>
    <w:rsid w:val="00B679E9"/>
    <w:rsid w:val="00B67A66"/>
    <w:rsid w:val="00B67B4E"/>
    <w:rsid w:val="00B67D8D"/>
    <w:rsid w:val="00B67DE8"/>
    <w:rsid w:val="00B70190"/>
    <w:rsid w:val="00B7019F"/>
    <w:rsid w:val="00B701D3"/>
    <w:rsid w:val="00B70400"/>
    <w:rsid w:val="00B7060C"/>
    <w:rsid w:val="00B70966"/>
    <w:rsid w:val="00B709F6"/>
    <w:rsid w:val="00B70AC2"/>
    <w:rsid w:val="00B70B6C"/>
    <w:rsid w:val="00B70D5C"/>
    <w:rsid w:val="00B710B7"/>
    <w:rsid w:val="00B714D1"/>
    <w:rsid w:val="00B716BB"/>
    <w:rsid w:val="00B71794"/>
    <w:rsid w:val="00B7194B"/>
    <w:rsid w:val="00B71ABE"/>
    <w:rsid w:val="00B71C29"/>
    <w:rsid w:val="00B71D59"/>
    <w:rsid w:val="00B723CC"/>
    <w:rsid w:val="00B726D7"/>
    <w:rsid w:val="00B729D1"/>
    <w:rsid w:val="00B72BCE"/>
    <w:rsid w:val="00B72D1F"/>
    <w:rsid w:val="00B72F26"/>
    <w:rsid w:val="00B73026"/>
    <w:rsid w:val="00B73312"/>
    <w:rsid w:val="00B738AF"/>
    <w:rsid w:val="00B7395D"/>
    <w:rsid w:val="00B73D0F"/>
    <w:rsid w:val="00B73E86"/>
    <w:rsid w:val="00B7402B"/>
    <w:rsid w:val="00B7403B"/>
    <w:rsid w:val="00B74361"/>
    <w:rsid w:val="00B743D5"/>
    <w:rsid w:val="00B7441E"/>
    <w:rsid w:val="00B7448E"/>
    <w:rsid w:val="00B744FD"/>
    <w:rsid w:val="00B74A2C"/>
    <w:rsid w:val="00B74ABA"/>
    <w:rsid w:val="00B74D72"/>
    <w:rsid w:val="00B74E16"/>
    <w:rsid w:val="00B74E9A"/>
    <w:rsid w:val="00B74FF9"/>
    <w:rsid w:val="00B751F9"/>
    <w:rsid w:val="00B7536C"/>
    <w:rsid w:val="00B753BC"/>
    <w:rsid w:val="00B7541F"/>
    <w:rsid w:val="00B756C7"/>
    <w:rsid w:val="00B757BB"/>
    <w:rsid w:val="00B7581A"/>
    <w:rsid w:val="00B75E61"/>
    <w:rsid w:val="00B761AB"/>
    <w:rsid w:val="00B76211"/>
    <w:rsid w:val="00B76375"/>
    <w:rsid w:val="00B76480"/>
    <w:rsid w:val="00B76863"/>
    <w:rsid w:val="00B76969"/>
    <w:rsid w:val="00B769BD"/>
    <w:rsid w:val="00B76C3A"/>
    <w:rsid w:val="00B76DA9"/>
    <w:rsid w:val="00B7738F"/>
    <w:rsid w:val="00B773FE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E"/>
    <w:rsid w:val="00B8070F"/>
    <w:rsid w:val="00B80863"/>
    <w:rsid w:val="00B808A6"/>
    <w:rsid w:val="00B80CDC"/>
    <w:rsid w:val="00B80EDE"/>
    <w:rsid w:val="00B80FDB"/>
    <w:rsid w:val="00B81062"/>
    <w:rsid w:val="00B8111C"/>
    <w:rsid w:val="00B8128E"/>
    <w:rsid w:val="00B8132E"/>
    <w:rsid w:val="00B814F2"/>
    <w:rsid w:val="00B817A8"/>
    <w:rsid w:val="00B81D25"/>
    <w:rsid w:val="00B81D58"/>
    <w:rsid w:val="00B821C1"/>
    <w:rsid w:val="00B8228F"/>
    <w:rsid w:val="00B822DE"/>
    <w:rsid w:val="00B822E0"/>
    <w:rsid w:val="00B8268D"/>
    <w:rsid w:val="00B82763"/>
    <w:rsid w:val="00B82990"/>
    <w:rsid w:val="00B82CC6"/>
    <w:rsid w:val="00B833CE"/>
    <w:rsid w:val="00B837A4"/>
    <w:rsid w:val="00B83831"/>
    <w:rsid w:val="00B8395F"/>
    <w:rsid w:val="00B83984"/>
    <w:rsid w:val="00B83C6E"/>
    <w:rsid w:val="00B8402C"/>
    <w:rsid w:val="00B840D1"/>
    <w:rsid w:val="00B84191"/>
    <w:rsid w:val="00B84898"/>
    <w:rsid w:val="00B84ABD"/>
    <w:rsid w:val="00B84B2E"/>
    <w:rsid w:val="00B84E6A"/>
    <w:rsid w:val="00B84FA3"/>
    <w:rsid w:val="00B850E8"/>
    <w:rsid w:val="00B8532A"/>
    <w:rsid w:val="00B85BA4"/>
    <w:rsid w:val="00B85FB2"/>
    <w:rsid w:val="00B86397"/>
    <w:rsid w:val="00B865EB"/>
    <w:rsid w:val="00B8678E"/>
    <w:rsid w:val="00B8681B"/>
    <w:rsid w:val="00B8689A"/>
    <w:rsid w:val="00B86BAC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2BC"/>
    <w:rsid w:val="00B904B7"/>
    <w:rsid w:val="00B905CA"/>
    <w:rsid w:val="00B90771"/>
    <w:rsid w:val="00B90B60"/>
    <w:rsid w:val="00B90C49"/>
    <w:rsid w:val="00B90E6A"/>
    <w:rsid w:val="00B90F52"/>
    <w:rsid w:val="00B90FBF"/>
    <w:rsid w:val="00B90FE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08A"/>
    <w:rsid w:val="00B93397"/>
    <w:rsid w:val="00B93781"/>
    <w:rsid w:val="00B94599"/>
    <w:rsid w:val="00B94913"/>
    <w:rsid w:val="00B94A08"/>
    <w:rsid w:val="00B94E7E"/>
    <w:rsid w:val="00B94EC0"/>
    <w:rsid w:val="00B94F91"/>
    <w:rsid w:val="00B94FB4"/>
    <w:rsid w:val="00B952BC"/>
    <w:rsid w:val="00B9561A"/>
    <w:rsid w:val="00B95BA8"/>
    <w:rsid w:val="00B95C35"/>
    <w:rsid w:val="00B95DBB"/>
    <w:rsid w:val="00B95F26"/>
    <w:rsid w:val="00B95F40"/>
    <w:rsid w:val="00B95F89"/>
    <w:rsid w:val="00B95F99"/>
    <w:rsid w:val="00B9632A"/>
    <w:rsid w:val="00B96343"/>
    <w:rsid w:val="00B964E3"/>
    <w:rsid w:val="00B9651A"/>
    <w:rsid w:val="00B96524"/>
    <w:rsid w:val="00B967C7"/>
    <w:rsid w:val="00B968C7"/>
    <w:rsid w:val="00B96907"/>
    <w:rsid w:val="00B96D2C"/>
    <w:rsid w:val="00B96D45"/>
    <w:rsid w:val="00B96E4B"/>
    <w:rsid w:val="00B9720F"/>
    <w:rsid w:val="00B97422"/>
    <w:rsid w:val="00B97438"/>
    <w:rsid w:val="00B97660"/>
    <w:rsid w:val="00B97B44"/>
    <w:rsid w:val="00B97E01"/>
    <w:rsid w:val="00BA0051"/>
    <w:rsid w:val="00BA0964"/>
    <w:rsid w:val="00BA0C24"/>
    <w:rsid w:val="00BA101B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2F5D"/>
    <w:rsid w:val="00BA3212"/>
    <w:rsid w:val="00BA322A"/>
    <w:rsid w:val="00BA3A11"/>
    <w:rsid w:val="00BA418B"/>
    <w:rsid w:val="00BA44A6"/>
    <w:rsid w:val="00BA46D0"/>
    <w:rsid w:val="00BA480C"/>
    <w:rsid w:val="00BA54EA"/>
    <w:rsid w:val="00BA55E8"/>
    <w:rsid w:val="00BA5A58"/>
    <w:rsid w:val="00BA5D25"/>
    <w:rsid w:val="00BA5D5B"/>
    <w:rsid w:val="00BA62BF"/>
    <w:rsid w:val="00BA62F6"/>
    <w:rsid w:val="00BA6F6E"/>
    <w:rsid w:val="00BA7813"/>
    <w:rsid w:val="00BA7829"/>
    <w:rsid w:val="00BA7886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BEC"/>
    <w:rsid w:val="00BB0C73"/>
    <w:rsid w:val="00BB0CED"/>
    <w:rsid w:val="00BB0D48"/>
    <w:rsid w:val="00BB100E"/>
    <w:rsid w:val="00BB19BB"/>
    <w:rsid w:val="00BB1BA5"/>
    <w:rsid w:val="00BB1CA4"/>
    <w:rsid w:val="00BB1DAF"/>
    <w:rsid w:val="00BB1DF0"/>
    <w:rsid w:val="00BB1E3E"/>
    <w:rsid w:val="00BB1E77"/>
    <w:rsid w:val="00BB20D6"/>
    <w:rsid w:val="00BB2979"/>
    <w:rsid w:val="00BB2A53"/>
    <w:rsid w:val="00BB2C7E"/>
    <w:rsid w:val="00BB3107"/>
    <w:rsid w:val="00BB3172"/>
    <w:rsid w:val="00BB343F"/>
    <w:rsid w:val="00BB34AC"/>
    <w:rsid w:val="00BB3501"/>
    <w:rsid w:val="00BB38DD"/>
    <w:rsid w:val="00BB39B4"/>
    <w:rsid w:val="00BB3A8D"/>
    <w:rsid w:val="00BB3CA5"/>
    <w:rsid w:val="00BB3DF2"/>
    <w:rsid w:val="00BB3FC4"/>
    <w:rsid w:val="00BB4278"/>
    <w:rsid w:val="00BB44AD"/>
    <w:rsid w:val="00BB456B"/>
    <w:rsid w:val="00BB4571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AD"/>
    <w:rsid w:val="00BB5987"/>
    <w:rsid w:val="00BB5CF0"/>
    <w:rsid w:val="00BB5D1B"/>
    <w:rsid w:val="00BB5E0E"/>
    <w:rsid w:val="00BB6058"/>
    <w:rsid w:val="00BB6222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B7AC9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1B"/>
    <w:rsid w:val="00BC2251"/>
    <w:rsid w:val="00BC230B"/>
    <w:rsid w:val="00BC2521"/>
    <w:rsid w:val="00BC267E"/>
    <w:rsid w:val="00BC2ABA"/>
    <w:rsid w:val="00BC2CD8"/>
    <w:rsid w:val="00BC2DCD"/>
    <w:rsid w:val="00BC2E45"/>
    <w:rsid w:val="00BC2F16"/>
    <w:rsid w:val="00BC35B1"/>
    <w:rsid w:val="00BC37B7"/>
    <w:rsid w:val="00BC39A6"/>
    <w:rsid w:val="00BC3AE6"/>
    <w:rsid w:val="00BC3B42"/>
    <w:rsid w:val="00BC3BE7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221"/>
    <w:rsid w:val="00BC5745"/>
    <w:rsid w:val="00BC5D68"/>
    <w:rsid w:val="00BC60D6"/>
    <w:rsid w:val="00BC67EA"/>
    <w:rsid w:val="00BC6949"/>
    <w:rsid w:val="00BC696B"/>
    <w:rsid w:val="00BC69D8"/>
    <w:rsid w:val="00BC6F6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88"/>
    <w:rsid w:val="00BD10BF"/>
    <w:rsid w:val="00BD1183"/>
    <w:rsid w:val="00BD11D6"/>
    <w:rsid w:val="00BD12A7"/>
    <w:rsid w:val="00BD13F9"/>
    <w:rsid w:val="00BD17AD"/>
    <w:rsid w:val="00BD1990"/>
    <w:rsid w:val="00BD1B94"/>
    <w:rsid w:val="00BD2053"/>
    <w:rsid w:val="00BD2061"/>
    <w:rsid w:val="00BD280D"/>
    <w:rsid w:val="00BD29DE"/>
    <w:rsid w:val="00BD2D54"/>
    <w:rsid w:val="00BD32EF"/>
    <w:rsid w:val="00BD330B"/>
    <w:rsid w:val="00BD346E"/>
    <w:rsid w:val="00BD3A10"/>
    <w:rsid w:val="00BD3BA1"/>
    <w:rsid w:val="00BD3BBE"/>
    <w:rsid w:val="00BD3C39"/>
    <w:rsid w:val="00BD40EA"/>
    <w:rsid w:val="00BD43D6"/>
    <w:rsid w:val="00BD44E4"/>
    <w:rsid w:val="00BD456A"/>
    <w:rsid w:val="00BD4845"/>
    <w:rsid w:val="00BD4CB4"/>
    <w:rsid w:val="00BD4DFB"/>
    <w:rsid w:val="00BD4EC7"/>
    <w:rsid w:val="00BD52B4"/>
    <w:rsid w:val="00BD5369"/>
    <w:rsid w:val="00BD55E3"/>
    <w:rsid w:val="00BD5764"/>
    <w:rsid w:val="00BD5965"/>
    <w:rsid w:val="00BD5E88"/>
    <w:rsid w:val="00BD5EB7"/>
    <w:rsid w:val="00BD604A"/>
    <w:rsid w:val="00BD623F"/>
    <w:rsid w:val="00BD6670"/>
    <w:rsid w:val="00BD69AA"/>
    <w:rsid w:val="00BD6C53"/>
    <w:rsid w:val="00BD6E5E"/>
    <w:rsid w:val="00BD71C7"/>
    <w:rsid w:val="00BD746C"/>
    <w:rsid w:val="00BD7563"/>
    <w:rsid w:val="00BD765D"/>
    <w:rsid w:val="00BD7DC1"/>
    <w:rsid w:val="00BD7F68"/>
    <w:rsid w:val="00BE05A6"/>
    <w:rsid w:val="00BE0897"/>
    <w:rsid w:val="00BE10FC"/>
    <w:rsid w:val="00BE11D0"/>
    <w:rsid w:val="00BE12C6"/>
    <w:rsid w:val="00BE13C4"/>
    <w:rsid w:val="00BE147A"/>
    <w:rsid w:val="00BE1573"/>
    <w:rsid w:val="00BE160D"/>
    <w:rsid w:val="00BE164A"/>
    <w:rsid w:val="00BE175D"/>
    <w:rsid w:val="00BE1E1A"/>
    <w:rsid w:val="00BE1E6B"/>
    <w:rsid w:val="00BE2186"/>
    <w:rsid w:val="00BE2855"/>
    <w:rsid w:val="00BE2AF2"/>
    <w:rsid w:val="00BE2B00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69C"/>
    <w:rsid w:val="00BE373C"/>
    <w:rsid w:val="00BE38D7"/>
    <w:rsid w:val="00BE462C"/>
    <w:rsid w:val="00BE480B"/>
    <w:rsid w:val="00BE4C14"/>
    <w:rsid w:val="00BE4DB8"/>
    <w:rsid w:val="00BE4F10"/>
    <w:rsid w:val="00BE5026"/>
    <w:rsid w:val="00BE513E"/>
    <w:rsid w:val="00BE545B"/>
    <w:rsid w:val="00BE6069"/>
    <w:rsid w:val="00BE621F"/>
    <w:rsid w:val="00BE6274"/>
    <w:rsid w:val="00BE644D"/>
    <w:rsid w:val="00BE6D6A"/>
    <w:rsid w:val="00BE6DC7"/>
    <w:rsid w:val="00BE70CB"/>
    <w:rsid w:val="00BE7867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DE"/>
    <w:rsid w:val="00BF237D"/>
    <w:rsid w:val="00BF250F"/>
    <w:rsid w:val="00BF253C"/>
    <w:rsid w:val="00BF25A9"/>
    <w:rsid w:val="00BF2A2A"/>
    <w:rsid w:val="00BF2A6C"/>
    <w:rsid w:val="00BF2B87"/>
    <w:rsid w:val="00BF2E26"/>
    <w:rsid w:val="00BF3263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10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DF2"/>
    <w:rsid w:val="00BF5F91"/>
    <w:rsid w:val="00BF60AA"/>
    <w:rsid w:val="00BF612B"/>
    <w:rsid w:val="00BF62FB"/>
    <w:rsid w:val="00BF6476"/>
    <w:rsid w:val="00BF666F"/>
    <w:rsid w:val="00BF66CF"/>
    <w:rsid w:val="00BF67B1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31"/>
    <w:rsid w:val="00C00A45"/>
    <w:rsid w:val="00C00C8C"/>
    <w:rsid w:val="00C00EF3"/>
    <w:rsid w:val="00C00F68"/>
    <w:rsid w:val="00C00F72"/>
    <w:rsid w:val="00C01231"/>
    <w:rsid w:val="00C01B26"/>
    <w:rsid w:val="00C01D17"/>
    <w:rsid w:val="00C01F73"/>
    <w:rsid w:val="00C021F9"/>
    <w:rsid w:val="00C023F0"/>
    <w:rsid w:val="00C024DF"/>
    <w:rsid w:val="00C02941"/>
    <w:rsid w:val="00C02A74"/>
    <w:rsid w:val="00C02E0D"/>
    <w:rsid w:val="00C02F8E"/>
    <w:rsid w:val="00C0312B"/>
    <w:rsid w:val="00C03215"/>
    <w:rsid w:val="00C03354"/>
    <w:rsid w:val="00C03A3C"/>
    <w:rsid w:val="00C03E9D"/>
    <w:rsid w:val="00C03F76"/>
    <w:rsid w:val="00C04168"/>
    <w:rsid w:val="00C04340"/>
    <w:rsid w:val="00C04470"/>
    <w:rsid w:val="00C04587"/>
    <w:rsid w:val="00C04701"/>
    <w:rsid w:val="00C04916"/>
    <w:rsid w:val="00C04942"/>
    <w:rsid w:val="00C04A66"/>
    <w:rsid w:val="00C04C56"/>
    <w:rsid w:val="00C04F99"/>
    <w:rsid w:val="00C05631"/>
    <w:rsid w:val="00C05B04"/>
    <w:rsid w:val="00C05C7B"/>
    <w:rsid w:val="00C05D14"/>
    <w:rsid w:val="00C05F2A"/>
    <w:rsid w:val="00C06166"/>
    <w:rsid w:val="00C0695A"/>
    <w:rsid w:val="00C06E31"/>
    <w:rsid w:val="00C07332"/>
    <w:rsid w:val="00C07720"/>
    <w:rsid w:val="00C101C6"/>
    <w:rsid w:val="00C1023E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5"/>
    <w:rsid w:val="00C11B48"/>
    <w:rsid w:val="00C11EFF"/>
    <w:rsid w:val="00C11F04"/>
    <w:rsid w:val="00C12018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6E4"/>
    <w:rsid w:val="00C14B61"/>
    <w:rsid w:val="00C14D61"/>
    <w:rsid w:val="00C1507E"/>
    <w:rsid w:val="00C1551B"/>
    <w:rsid w:val="00C15959"/>
    <w:rsid w:val="00C15AF7"/>
    <w:rsid w:val="00C1620D"/>
    <w:rsid w:val="00C162DE"/>
    <w:rsid w:val="00C1679C"/>
    <w:rsid w:val="00C168B8"/>
    <w:rsid w:val="00C168F0"/>
    <w:rsid w:val="00C16BDD"/>
    <w:rsid w:val="00C16E53"/>
    <w:rsid w:val="00C17118"/>
    <w:rsid w:val="00C17188"/>
    <w:rsid w:val="00C1725D"/>
    <w:rsid w:val="00C173F3"/>
    <w:rsid w:val="00C1759E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5EB"/>
    <w:rsid w:val="00C20779"/>
    <w:rsid w:val="00C20833"/>
    <w:rsid w:val="00C20AF3"/>
    <w:rsid w:val="00C21040"/>
    <w:rsid w:val="00C21157"/>
    <w:rsid w:val="00C21288"/>
    <w:rsid w:val="00C212C7"/>
    <w:rsid w:val="00C21884"/>
    <w:rsid w:val="00C21957"/>
    <w:rsid w:val="00C21AF7"/>
    <w:rsid w:val="00C21C60"/>
    <w:rsid w:val="00C21E16"/>
    <w:rsid w:val="00C21EE4"/>
    <w:rsid w:val="00C221E1"/>
    <w:rsid w:val="00C2286C"/>
    <w:rsid w:val="00C229B4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F9"/>
    <w:rsid w:val="00C23DEC"/>
    <w:rsid w:val="00C23E3F"/>
    <w:rsid w:val="00C2415E"/>
    <w:rsid w:val="00C24762"/>
    <w:rsid w:val="00C247B5"/>
    <w:rsid w:val="00C24E14"/>
    <w:rsid w:val="00C24E16"/>
    <w:rsid w:val="00C24E50"/>
    <w:rsid w:val="00C24F8A"/>
    <w:rsid w:val="00C2506A"/>
    <w:rsid w:val="00C25338"/>
    <w:rsid w:val="00C253DA"/>
    <w:rsid w:val="00C25AA1"/>
    <w:rsid w:val="00C25DCD"/>
    <w:rsid w:val="00C25EE1"/>
    <w:rsid w:val="00C25F54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A0"/>
    <w:rsid w:val="00C278F1"/>
    <w:rsid w:val="00C279A1"/>
    <w:rsid w:val="00C27C55"/>
    <w:rsid w:val="00C27E20"/>
    <w:rsid w:val="00C30075"/>
    <w:rsid w:val="00C308A6"/>
    <w:rsid w:val="00C30DEF"/>
    <w:rsid w:val="00C30E3F"/>
    <w:rsid w:val="00C310AE"/>
    <w:rsid w:val="00C3119F"/>
    <w:rsid w:val="00C3135F"/>
    <w:rsid w:val="00C31453"/>
    <w:rsid w:val="00C31745"/>
    <w:rsid w:val="00C3257F"/>
    <w:rsid w:val="00C32670"/>
    <w:rsid w:val="00C326BF"/>
    <w:rsid w:val="00C32729"/>
    <w:rsid w:val="00C329D8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3FF9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A76"/>
    <w:rsid w:val="00C34BC0"/>
    <w:rsid w:val="00C34E85"/>
    <w:rsid w:val="00C35969"/>
    <w:rsid w:val="00C35993"/>
    <w:rsid w:val="00C35AF2"/>
    <w:rsid w:val="00C35C1E"/>
    <w:rsid w:val="00C35CB7"/>
    <w:rsid w:val="00C35EC2"/>
    <w:rsid w:val="00C360E3"/>
    <w:rsid w:val="00C361CC"/>
    <w:rsid w:val="00C36255"/>
    <w:rsid w:val="00C3644F"/>
    <w:rsid w:val="00C36466"/>
    <w:rsid w:val="00C36CD4"/>
    <w:rsid w:val="00C36DCD"/>
    <w:rsid w:val="00C370E8"/>
    <w:rsid w:val="00C371B6"/>
    <w:rsid w:val="00C372ED"/>
    <w:rsid w:val="00C379A1"/>
    <w:rsid w:val="00C37CE7"/>
    <w:rsid w:val="00C4045F"/>
    <w:rsid w:val="00C40486"/>
    <w:rsid w:val="00C40520"/>
    <w:rsid w:val="00C40A05"/>
    <w:rsid w:val="00C40B4F"/>
    <w:rsid w:val="00C40C3C"/>
    <w:rsid w:val="00C40FF0"/>
    <w:rsid w:val="00C4106E"/>
    <w:rsid w:val="00C41774"/>
    <w:rsid w:val="00C418EF"/>
    <w:rsid w:val="00C421F3"/>
    <w:rsid w:val="00C4248C"/>
    <w:rsid w:val="00C425C2"/>
    <w:rsid w:val="00C42620"/>
    <w:rsid w:val="00C4265A"/>
    <w:rsid w:val="00C426D3"/>
    <w:rsid w:val="00C42879"/>
    <w:rsid w:val="00C42A9B"/>
    <w:rsid w:val="00C42B50"/>
    <w:rsid w:val="00C42C6F"/>
    <w:rsid w:val="00C42E51"/>
    <w:rsid w:val="00C4308B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2A"/>
    <w:rsid w:val="00C43E8D"/>
    <w:rsid w:val="00C44011"/>
    <w:rsid w:val="00C44013"/>
    <w:rsid w:val="00C441EC"/>
    <w:rsid w:val="00C44349"/>
    <w:rsid w:val="00C4439E"/>
    <w:rsid w:val="00C443B2"/>
    <w:rsid w:val="00C445E6"/>
    <w:rsid w:val="00C4474E"/>
    <w:rsid w:val="00C45006"/>
    <w:rsid w:val="00C45021"/>
    <w:rsid w:val="00C45383"/>
    <w:rsid w:val="00C4540F"/>
    <w:rsid w:val="00C458DE"/>
    <w:rsid w:val="00C45998"/>
    <w:rsid w:val="00C45C68"/>
    <w:rsid w:val="00C45DC3"/>
    <w:rsid w:val="00C460AA"/>
    <w:rsid w:val="00C46107"/>
    <w:rsid w:val="00C46111"/>
    <w:rsid w:val="00C4615F"/>
    <w:rsid w:val="00C461C2"/>
    <w:rsid w:val="00C461E0"/>
    <w:rsid w:val="00C4661A"/>
    <w:rsid w:val="00C46ADE"/>
    <w:rsid w:val="00C46AEB"/>
    <w:rsid w:val="00C46BBD"/>
    <w:rsid w:val="00C46E98"/>
    <w:rsid w:val="00C46F93"/>
    <w:rsid w:val="00C47154"/>
    <w:rsid w:val="00C47298"/>
    <w:rsid w:val="00C472CA"/>
    <w:rsid w:val="00C47481"/>
    <w:rsid w:val="00C47573"/>
    <w:rsid w:val="00C476C9"/>
    <w:rsid w:val="00C47A67"/>
    <w:rsid w:val="00C47B25"/>
    <w:rsid w:val="00C47CBF"/>
    <w:rsid w:val="00C47D0A"/>
    <w:rsid w:val="00C47E38"/>
    <w:rsid w:val="00C50146"/>
    <w:rsid w:val="00C510F3"/>
    <w:rsid w:val="00C512CD"/>
    <w:rsid w:val="00C514C4"/>
    <w:rsid w:val="00C51670"/>
    <w:rsid w:val="00C51C98"/>
    <w:rsid w:val="00C51C9D"/>
    <w:rsid w:val="00C51D2D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BE"/>
    <w:rsid w:val="00C53DED"/>
    <w:rsid w:val="00C53F13"/>
    <w:rsid w:val="00C54142"/>
    <w:rsid w:val="00C5435D"/>
    <w:rsid w:val="00C54869"/>
    <w:rsid w:val="00C54B12"/>
    <w:rsid w:val="00C54C2E"/>
    <w:rsid w:val="00C54FC4"/>
    <w:rsid w:val="00C5504E"/>
    <w:rsid w:val="00C550AB"/>
    <w:rsid w:val="00C55863"/>
    <w:rsid w:val="00C565B6"/>
    <w:rsid w:val="00C56651"/>
    <w:rsid w:val="00C56A00"/>
    <w:rsid w:val="00C56C4F"/>
    <w:rsid w:val="00C56E5F"/>
    <w:rsid w:val="00C56FEF"/>
    <w:rsid w:val="00C570B5"/>
    <w:rsid w:val="00C570B9"/>
    <w:rsid w:val="00C57202"/>
    <w:rsid w:val="00C57326"/>
    <w:rsid w:val="00C5740C"/>
    <w:rsid w:val="00C57504"/>
    <w:rsid w:val="00C57575"/>
    <w:rsid w:val="00C578C6"/>
    <w:rsid w:val="00C5791F"/>
    <w:rsid w:val="00C57A51"/>
    <w:rsid w:val="00C57B17"/>
    <w:rsid w:val="00C57F77"/>
    <w:rsid w:val="00C6030A"/>
    <w:rsid w:val="00C60421"/>
    <w:rsid w:val="00C604E9"/>
    <w:rsid w:val="00C605E2"/>
    <w:rsid w:val="00C605E4"/>
    <w:rsid w:val="00C60791"/>
    <w:rsid w:val="00C60974"/>
    <w:rsid w:val="00C60D9A"/>
    <w:rsid w:val="00C610A0"/>
    <w:rsid w:val="00C61661"/>
    <w:rsid w:val="00C61680"/>
    <w:rsid w:val="00C61B84"/>
    <w:rsid w:val="00C61C89"/>
    <w:rsid w:val="00C61C9F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A7"/>
    <w:rsid w:val="00C638D2"/>
    <w:rsid w:val="00C639E1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B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2C6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D5B"/>
    <w:rsid w:val="00C67E11"/>
    <w:rsid w:val="00C67E9C"/>
    <w:rsid w:val="00C67ED2"/>
    <w:rsid w:val="00C7030D"/>
    <w:rsid w:val="00C70488"/>
    <w:rsid w:val="00C706AB"/>
    <w:rsid w:val="00C70BBE"/>
    <w:rsid w:val="00C70C8F"/>
    <w:rsid w:val="00C70CA5"/>
    <w:rsid w:val="00C70F73"/>
    <w:rsid w:val="00C714BF"/>
    <w:rsid w:val="00C71659"/>
    <w:rsid w:val="00C718C5"/>
    <w:rsid w:val="00C71A33"/>
    <w:rsid w:val="00C720CE"/>
    <w:rsid w:val="00C72125"/>
    <w:rsid w:val="00C7245A"/>
    <w:rsid w:val="00C727D5"/>
    <w:rsid w:val="00C72EE5"/>
    <w:rsid w:val="00C73058"/>
    <w:rsid w:val="00C7336C"/>
    <w:rsid w:val="00C73A77"/>
    <w:rsid w:val="00C73E75"/>
    <w:rsid w:val="00C73E8F"/>
    <w:rsid w:val="00C74001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2E5"/>
    <w:rsid w:val="00C806A0"/>
    <w:rsid w:val="00C80729"/>
    <w:rsid w:val="00C80946"/>
    <w:rsid w:val="00C80B0A"/>
    <w:rsid w:val="00C80C1D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08D"/>
    <w:rsid w:val="00C83201"/>
    <w:rsid w:val="00C832A1"/>
    <w:rsid w:val="00C83448"/>
    <w:rsid w:val="00C839B3"/>
    <w:rsid w:val="00C839EB"/>
    <w:rsid w:val="00C83E00"/>
    <w:rsid w:val="00C83FDD"/>
    <w:rsid w:val="00C840A1"/>
    <w:rsid w:val="00C84303"/>
    <w:rsid w:val="00C845F3"/>
    <w:rsid w:val="00C84638"/>
    <w:rsid w:val="00C84A95"/>
    <w:rsid w:val="00C84AE4"/>
    <w:rsid w:val="00C84F69"/>
    <w:rsid w:val="00C84FBB"/>
    <w:rsid w:val="00C85298"/>
    <w:rsid w:val="00C85572"/>
    <w:rsid w:val="00C856C9"/>
    <w:rsid w:val="00C85B18"/>
    <w:rsid w:val="00C85B70"/>
    <w:rsid w:val="00C85EBA"/>
    <w:rsid w:val="00C85ED2"/>
    <w:rsid w:val="00C86086"/>
    <w:rsid w:val="00C869BB"/>
    <w:rsid w:val="00C869F4"/>
    <w:rsid w:val="00C86C23"/>
    <w:rsid w:val="00C86DCF"/>
    <w:rsid w:val="00C8756C"/>
    <w:rsid w:val="00C87765"/>
    <w:rsid w:val="00C87AD4"/>
    <w:rsid w:val="00C87BC8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0F6D"/>
    <w:rsid w:val="00C91395"/>
    <w:rsid w:val="00C91676"/>
    <w:rsid w:val="00C9199E"/>
    <w:rsid w:val="00C91AA8"/>
    <w:rsid w:val="00C91D65"/>
    <w:rsid w:val="00C91F15"/>
    <w:rsid w:val="00C91F72"/>
    <w:rsid w:val="00C91FA2"/>
    <w:rsid w:val="00C92189"/>
    <w:rsid w:val="00C923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537"/>
    <w:rsid w:val="00C937D7"/>
    <w:rsid w:val="00C93BD8"/>
    <w:rsid w:val="00C93FB5"/>
    <w:rsid w:val="00C93FB6"/>
    <w:rsid w:val="00C93FF3"/>
    <w:rsid w:val="00C9402D"/>
    <w:rsid w:val="00C94645"/>
    <w:rsid w:val="00C9484D"/>
    <w:rsid w:val="00C94A0C"/>
    <w:rsid w:val="00C94ACE"/>
    <w:rsid w:val="00C94C4C"/>
    <w:rsid w:val="00C94D1A"/>
    <w:rsid w:val="00C94E55"/>
    <w:rsid w:val="00C95615"/>
    <w:rsid w:val="00C95B33"/>
    <w:rsid w:val="00C95CE3"/>
    <w:rsid w:val="00C95EF9"/>
    <w:rsid w:val="00C95FB2"/>
    <w:rsid w:val="00C95FB3"/>
    <w:rsid w:val="00C96431"/>
    <w:rsid w:val="00C9648C"/>
    <w:rsid w:val="00C96664"/>
    <w:rsid w:val="00C9690B"/>
    <w:rsid w:val="00C96DFD"/>
    <w:rsid w:val="00C9715C"/>
    <w:rsid w:val="00C9715E"/>
    <w:rsid w:val="00C97259"/>
    <w:rsid w:val="00C975AA"/>
    <w:rsid w:val="00C977EC"/>
    <w:rsid w:val="00C97D23"/>
    <w:rsid w:val="00C97F58"/>
    <w:rsid w:val="00CA01DE"/>
    <w:rsid w:val="00CA020D"/>
    <w:rsid w:val="00CA0299"/>
    <w:rsid w:val="00CA062C"/>
    <w:rsid w:val="00CA06CD"/>
    <w:rsid w:val="00CA0720"/>
    <w:rsid w:val="00CA07E8"/>
    <w:rsid w:val="00CA0EE4"/>
    <w:rsid w:val="00CA0FC0"/>
    <w:rsid w:val="00CA1315"/>
    <w:rsid w:val="00CA1414"/>
    <w:rsid w:val="00CA1501"/>
    <w:rsid w:val="00CA17D4"/>
    <w:rsid w:val="00CA1845"/>
    <w:rsid w:val="00CA1A60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2FE6"/>
    <w:rsid w:val="00CA3176"/>
    <w:rsid w:val="00CA3277"/>
    <w:rsid w:val="00CA33C8"/>
    <w:rsid w:val="00CA347E"/>
    <w:rsid w:val="00CA35AE"/>
    <w:rsid w:val="00CA3758"/>
    <w:rsid w:val="00CA3845"/>
    <w:rsid w:val="00CA3910"/>
    <w:rsid w:val="00CA39C7"/>
    <w:rsid w:val="00CA3AD9"/>
    <w:rsid w:val="00CA3B45"/>
    <w:rsid w:val="00CA3DBB"/>
    <w:rsid w:val="00CA3F94"/>
    <w:rsid w:val="00CA45A1"/>
    <w:rsid w:val="00CA4AE8"/>
    <w:rsid w:val="00CA4D37"/>
    <w:rsid w:val="00CA4D4E"/>
    <w:rsid w:val="00CA518D"/>
    <w:rsid w:val="00CA535A"/>
    <w:rsid w:val="00CA537F"/>
    <w:rsid w:val="00CA5489"/>
    <w:rsid w:val="00CA5512"/>
    <w:rsid w:val="00CA5638"/>
    <w:rsid w:val="00CA5741"/>
    <w:rsid w:val="00CA5AEB"/>
    <w:rsid w:val="00CA5F25"/>
    <w:rsid w:val="00CA623D"/>
    <w:rsid w:val="00CA639E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56"/>
    <w:rsid w:val="00CB01A0"/>
    <w:rsid w:val="00CB0783"/>
    <w:rsid w:val="00CB09E5"/>
    <w:rsid w:val="00CB0B47"/>
    <w:rsid w:val="00CB1042"/>
    <w:rsid w:val="00CB10BF"/>
    <w:rsid w:val="00CB1724"/>
    <w:rsid w:val="00CB1730"/>
    <w:rsid w:val="00CB1794"/>
    <w:rsid w:val="00CB252C"/>
    <w:rsid w:val="00CB2893"/>
    <w:rsid w:val="00CB298C"/>
    <w:rsid w:val="00CB2A0C"/>
    <w:rsid w:val="00CB2D2D"/>
    <w:rsid w:val="00CB2EC9"/>
    <w:rsid w:val="00CB3056"/>
    <w:rsid w:val="00CB3147"/>
    <w:rsid w:val="00CB3212"/>
    <w:rsid w:val="00CB32A0"/>
    <w:rsid w:val="00CB32DD"/>
    <w:rsid w:val="00CB34F2"/>
    <w:rsid w:val="00CB365A"/>
    <w:rsid w:val="00CB3702"/>
    <w:rsid w:val="00CB3761"/>
    <w:rsid w:val="00CB3A10"/>
    <w:rsid w:val="00CB3C29"/>
    <w:rsid w:val="00CB40D4"/>
    <w:rsid w:val="00CB42CD"/>
    <w:rsid w:val="00CB4618"/>
    <w:rsid w:val="00CB4764"/>
    <w:rsid w:val="00CB47DB"/>
    <w:rsid w:val="00CB490A"/>
    <w:rsid w:val="00CB4D3B"/>
    <w:rsid w:val="00CB4F2E"/>
    <w:rsid w:val="00CB5040"/>
    <w:rsid w:val="00CB509B"/>
    <w:rsid w:val="00CB51A6"/>
    <w:rsid w:val="00CB5340"/>
    <w:rsid w:val="00CB5AB2"/>
    <w:rsid w:val="00CB6350"/>
    <w:rsid w:val="00CB668E"/>
    <w:rsid w:val="00CB67B7"/>
    <w:rsid w:val="00CB6A57"/>
    <w:rsid w:val="00CB6DA1"/>
    <w:rsid w:val="00CB6FB4"/>
    <w:rsid w:val="00CB6FB5"/>
    <w:rsid w:val="00CB7079"/>
    <w:rsid w:val="00CB7131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7F3"/>
    <w:rsid w:val="00CC0D70"/>
    <w:rsid w:val="00CC0DB6"/>
    <w:rsid w:val="00CC103A"/>
    <w:rsid w:val="00CC11AE"/>
    <w:rsid w:val="00CC1602"/>
    <w:rsid w:val="00CC193D"/>
    <w:rsid w:val="00CC1B13"/>
    <w:rsid w:val="00CC1BFE"/>
    <w:rsid w:val="00CC1D40"/>
    <w:rsid w:val="00CC1E75"/>
    <w:rsid w:val="00CC1F9C"/>
    <w:rsid w:val="00CC1FD8"/>
    <w:rsid w:val="00CC24C4"/>
    <w:rsid w:val="00CC2539"/>
    <w:rsid w:val="00CC2B4C"/>
    <w:rsid w:val="00CC2F08"/>
    <w:rsid w:val="00CC319F"/>
    <w:rsid w:val="00CC31F0"/>
    <w:rsid w:val="00CC37F1"/>
    <w:rsid w:val="00CC3972"/>
    <w:rsid w:val="00CC397D"/>
    <w:rsid w:val="00CC3C31"/>
    <w:rsid w:val="00CC40D4"/>
    <w:rsid w:val="00CC46C3"/>
    <w:rsid w:val="00CC4713"/>
    <w:rsid w:val="00CC47C7"/>
    <w:rsid w:val="00CC48A4"/>
    <w:rsid w:val="00CC498F"/>
    <w:rsid w:val="00CC4B35"/>
    <w:rsid w:val="00CC4F98"/>
    <w:rsid w:val="00CC51E9"/>
    <w:rsid w:val="00CC5427"/>
    <w:rsid w:val="00CC5BA9"/>
    <w:rsid w:val="00CC5F81"/>
    <w:rsid w:val="00CC6065"/>
    <w:rsid w:val="00CC62C9"/>
    <w:rsid w:val="00CC6385"/>
    <w:rsid w:val="00CC63FD"/>
    <w:rsid w:val="00CC64F0"/>
    <w:rsid w:val="00CC65D3"/>
    <w:rsid w:val="00CC65DB"/>
    <w:rsid w:val="00CC674E"/>
    <w:rsid w:val="00CC67A0"/>
    <w:rsid w:val="00CC67C7"/>
    <w:rsid w:val="00CC68E0"/>
    <w:rsid w:val="00CC6C53"/>
    <w:rsid w:val="00CC6CD8"/>
    <w:rsid w:val="00CC6ECA"/>
    <w:rsid w:val="00CC713F"/>
    <w:rsid w:val="00CC715C"/>
    <w:rsid w:val="00CC7189"/>
    <w:rsid w:val="00CC7255"/>
    <w:rsid w:val="00CC7970"/>
    <w:rsid w:val="00CD0079"/>
    <w:rsid w:val="00CD02A5"/>
    <w:rsid w:val="00CD04A7"/>
    <w:rsid w:val="00CD05E5"/>
    <w:rsid w:val="00CD0870"/>
    <w:rsid w:val="00CD08E5"/>
    <w:rsid w:val="00CD0A32"/>
    <w:rsid w:val="00CD0C91"/>
    <w:rsid w:val="00CD0E73"/>
    <w:rsid w:val="00CD0EC1"/>
    <w:rsid w:val="00CD1029"/>
    <w:rsid w:val="00CD105F"/>
    <w:rsid w:val="00CD160C"/>
    <w:rsid w:val="00CD1690"/>
    <w:rsid w:val="00CD1D21"/>
    <w:rsid w:val="00CD1FCE"/>
    <w:rsid w:val="00CD2153"/>
    <w:rsid w:val="00CD2299"/>
    <w:rsid w:val="00CD2375"/>
    <w:rsid w:val="00CD2385"/>
    <w:rsid w:val="00CD2819"/>
    <w:rsid w:val="00CD29B8"/>
    <w:rsid w:val="00CD2B8D"/>
    <w:rsid w:val="00CD2C0F"/>
    <w:rsid w:val="00CD2EE4"/>
    <w:rsid w:val="00CD300B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6DD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BA7"/>
    <w:rsid w:val="00CD5C93"/>
    <w:rsid w:val="00CD5EA5"/>
    <w:rsid w:val="00CD5F3C"/>
    <w:rsid w:val="00CD60FA"/>
    <w:rsid w:val="00CD6144"/>
    <w:rsid w:val="00CD6193"/>
    <w:rsid w:val="00CD6672"/>
    <w:rsid w:val="00CD69F0"/>
    <w:rsid w:val="00CD6A5C"/>
    <w:rsid w:val="00CD6C67"/>
    <w:rsid w:val="00CD70EE"/>
    <w:rsid w:val="00CD717A"/>
    <w:rsid w:val="00CD7312"/>
    <w:rsid w:val="00CD743F"/>
    <w:rsid w:val="00CD74F4"/>
    <w:rsid w:val="00CD7553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09"/>
    <w:rsid w:val="00CE21F6"/>
    <w:rsid w:val="00CE22AC"/>
    <w:rsid w:val="00CE24C2"/>
    <w:rsid w:val="00CE268B"/>
    <w:rsid w:val="00CE2FF2"/>
    <w:rsid w:val="00CE307B"/>
    <w:rsid w:val="00CE31A4"/>
    <w:rsid w:val="00CE348F"/>
    <w:rsid w:val="00CE39DB"/>
    <w:rsid w:val="00CE3F07"/>
    <w:rsid w:val="00CE3F93"/>
    <w:rsid w:val="00CE44B6"/>
    <w:rsid w:val="00CE4A7C"/>
    <w:rsid w:val="00CE4AE4"/>
    <w:rsid w:val="00CE4B2B"/>
    <w:rsid w:val="00CE4C37"/>
    <w:rsid w:val="00CE4EA3"/>
    <w:rsid w:val="00CE4FC7"/>
    <w:rsid w:val="00CE4FD3"/>
    <w:rsid w:val="00CE5431"/>
    <w:rsid w:val="00CE572A"/>
    <w:rsid w:val="00CE5A40"/>
    <w:rsid w:val="00CE5BDC"/>
    <w:rsid w:val="00CE5BEE"/>
    <w:rsid w:val="00CE5C2B"/>
    <w:rsid w:val="00CE5D02"/>
    <w:rsid w:val="00CE6225"/>
    <w:rsid w:val="00CE6A53"/>
    <w:rsid w:val="00CE6C3C"/>
    <w:rsid w:val="00CE73EA"/>
    <w:rsid w:val="00CE751E"/>
    <w:rsid w:val="00CE787C"/>
    <w:rsid w:val="00CE7B1E"/>
    <w:rsid w:val="00CE7C02"/>
    <w:rsid w:val="00CE7C84"/>
    <w:rsid w:val="00CF010D"/>
    <w:rsid w:val="00CF0818"/>
    <w:rsid w:val="00CF08AD"/>
    <w:rsid w:val="00CF0930"/>
    <w:rsid w:val="00CF0B93"/>
    <w:rsid w:val="00CF0F3D"/>
    <w:rsid w:val="00CF111F"/>
    <w:rsid w:val="00CF1122"/>
    <w:rsid w:val="00CF16BC"/>
    <w:rsid w:val="00CF1759"/>
    <w:rsid w:val="00CF1DFD"/>
    <w:rsid w:val="00CF1ED0"/>
    <w:rsid w:val="00CF1FC4"/>
    <w:rsid w:val="00CF2239"/>
    <w:rsid w:val="00CF223D"/>
    <w:rsid w:val="00CF22D0"/>
    <w:rsid w:val="00CF22DD"/>
    <w:rsid w:val="00CF2567"/>
    <w:rsid w:val="00CF2637"/>
    <w:rsid w:val="00CF27E8"/>
    <w:rsid w:val="00CF2863"/>
    <w:rsid w:val="00CF2CC3"/>
    <w:rsid w:val="00CF2FAF"/>
    <w:rsid w:val="00CF3262"/>
    <w:rsid w:val="00CF32EF"/>
    <w:rsid w:val="00CF332B"/>
    <w:rsid w:val="00CF350F"/>
    <w:rsid w:val="00CF36A9"/>
    <w:rsid w:val="00CF380F"/>
    <w:rsid w:val="00CF39B2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D1B"/>
    <w:rsid w:val="00CF6234"/>
    <w:rsid w:val="00CF62E9"/>
    <w:rsid w:val="00CF6527"/>
    <w:rsid w:val="00CF652D"/>
    <w:rsid w:val="00CF658B"/>
    <w:rsid w:val="00CF6641"/>
    <w:rsid w:val="00CF6CA3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0E2D"/>
    <w:rsid w:val="00D0140A"/>
    <w:rsid w:val="00D01999"/>
    <w:rsid w:val="00D019BB"/>
    <w:rsid w:val="00D01D44"/>
    <w:rsid w:val="00D01DF7"/>
    <w:rsid w:val="00D01E23"/>
    <w:rsid w:val="00D02048"/>
    <w:rsid w:val="00D02351"/>
    <w:rsid w:val="00D02DC8"/>
    <w:rsid w:val="00D0312E"/>
    <w:rsid w:val="00D031FF"/>
    <w:rsid w:val="00D0344B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B49"/>
    <w:rsid w:val="00D05B59"/>
    <w:rsid w:val="00D05EF8"/>
    <w:rsid w:val="00D063D5"/>
    <w:rsid w:val="00D06672"/>
    <w:rsid w:val="00D066F0"/>
    <w:rsid w:val="00D0671C"/>
    <w:rsid w:val="00D068E0"/>
    <w:rsid w:val="00D06C04"/>
    <w:rsid w:val="00D06C37"/>
    <w:rsid w:val="00D06EF1"/>
    <w:rsid w:val="00D072CB"/>
    <w:rsid w:val="00D07B29"/>
    <w:rsid w:val="00D07C45"/>
    <w:rsid w:val="00D07FC2"/>
    <w:rsid w:val="00D10088"/>
    <w:rsid w:val="00D10230"/>
    <w:rsid w:val="00D102B1"/>
    <w:rsid w:val="00D10385"/>
    <w:rsid w:val="00D10604"/>
    <w:rsid w:val="00D10F57"/>
    <w:rsid w:val="00D11244"/>
    <w:rsid w:val="00D112B6"/>
    <w:rsid w:val="00D112B8"/>
    <w:rsid w:val="00D1153C"/>
    <w:rsid w:val="00D1154E"/>
    <w:rsid w:val="00D11723"/>
    <w:rsid w:val="00D117EF"/>
    <w:rsid w:val="00D11953"/>
    <w:rsid w:val="00D11BC2"/>
    <w:rsid w:val="00D11D10"/>
    <w:rsid w:val="00D11E79"/>
    <w:rsid w:val="00D11FB3"/>
    <w:rsid w:val="00D1225A"/>
    <w:rsid w:val="00D1231B"/>
    <w:rsid w:val="00D12517"/>
    <w:rsid w:val="00D12991"/>
    <w:rsid w:val="00D12AA9"/>
    <w:rsid w:val="00D12C0F"/>
    <w:rsid w:val="00D13007"/>
    <w:rsid w:val="00D13025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05D"/>
    <w:rsid w:val="00D1521A"/>
    <w:rsid w:val="00D1534B"/>
    <w:rsid w:val="00D15697"/>
    <w:rsid w:val="00D156EA"/>
    <w:rsid w:val="00D1572D"/>
    <w:rsid w:val="00D15E0F"/>
    <w:rsid w:val="00D162D3"/>
    <w:rsid w:val="00D166DA"/>
    <w:rsid w:val="00D1690D"/>
    <w:rsid w:val="00D16E22"/>
    <w:rsid w:val="00D16EEC"/>
    <w:rsid w:val="00D16F9C"/>
    <w:rsid w:val="00D1713B"/>
    <w:rsid w:val="00D172C8"/>
    <w:rsid w:val="00D17521"/>
    <w:rsid w:val="00D1779A"/>
    <w:rsid w:val="00D17C5D"/>
    <w:rsid w:val="00D17C7C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BFC"/>
    <w:rsid w:val="00D22E30"/>
    <w:rsid w:val="00D234CE"/>
    <w:rsid w:val="00D23CD0"/>
    <w:rsid w:val="00D23FDF"/>
    <w:rsid w:val="00D24093"/>
    <w:rsid w:val="00D243BC"/>
    <w:rsid w:val="00D243FD"/>
    <w:rsid w:val="00D2451E"/>
    <w:rsid w:val="00D2480E"/>
    <w:rsid w:val="00D24830"/>
    <w:rsid w:val="00D24B3D"/>
    <w:rsid w:val="00D24E19"/>
    <w:rsid w:val="00D255EF"/>
    <w:rsid w:val="00D25858"/>
    <w:rsid w:val="00D258F2"/>
    <w:rsid w:val="00D25A2A"/>
    <w:rsid w:val="00D25BFF"/>
    <w:rsid w:val="00D25C2E"/>
    <w:rsid w:val="00D25FF2"/>
    <w:rsid w:val="00D26246"/>
    <w:rsid w:val="00D26529"/>
    <w:rsid w:val="00D2668E"/>
    <w:rsid w:val="00D266A9"/>
    <w:rsid w:val="00D267BA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A6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485"/>
    <w:rsid w:val="00D316DD"/>
    <w:rsid w:val="00D31875"/>
    <w:rsid w:val="00D319FC"/>
    <w:rsid w:val="00D31C91"/>
    <w:rsid w:val="00D320A0"/>
    <w:rsid w:val="00D32116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BD9"/>
    <w:rsid w:val="00D34CC1"/>
    <w:rsid w:val="00D34FA9"/>
    <w:rsid w:val="00D353E5"/>
    <w:rsid w:val="00D354F4"/>
    <w:rsid w:val="00D359B0"/>
    <w:rsid w:val="00D35CD4"/>
    <w:rsid w:val="00D35E25"/>
    <w:rsid w:val="00D35FC8"/>
    <w:rsid w:val="00D361C3"/>
    <w:rsid w:val="00D36287"/>
    <w:rsid w:val="00D36411"/>
    <w:rsid w:val="00D364F2"/>
    <w:rsid w:val="00D3665C"/>
    <w:rsid w:val="00D367B8"/>
    <w:rsid w:val="00D36821"/>
    <w:rsid w:val="00D368A1"/>
    <w:rsid w:val="00D36C18"/>
    <w:rsid w:val="00D36F02"/>
    <w:rsid w:val="00D36F93"/>
    <w:rsid w:val="00D37268"/>
    <w:rsid w:val="00D37424"/>
    <w:rsid w:val="00D376C7"/>
    <w:rsid w:val="00D37D0C"/>
    <w:rsid w:val="00D37D97"/>
    <w:rsid w:val="00D37E02"/>
    <w:rsid w:val="00D400F3"/>
    <w:rsid w:val="00D4082F"/>
    <w:rsid w:val="00D40C31"/>
    <w:rsid w:val="00D40C58"/>
    <w:rsid w:val="00D40CA7"/>
    <w:rsid w:val="00D40D3C"/>
    <w:rsid w:val="00D40DEC"/>
    <w:rsid w:val="00D40E25"/>
    <w:rsid w:val="00D4135A"/>
    <w:rsid w:val="00D41902"/>
    <w:rsid w:val="00D41943"/>
    <w:rsid w:val="00D41C7E"/>
    <w:rsid w:val="00D421ED"/>
    <w:rsid w:val="00D42276"/>
    <w:rsid w:val="00D424B6"/>
    <w:rsid w:val="00D4276E"/>
    <w:rsid w:val="00D42C51"/>
    <w:rsid w:val="00D430E7"/>
    <w:rsid w:val="00D43127"/>
    <w:rsid w:val="00D43210"/>
    <w:rsid w:val="00D43360"/>
    <w:rsid w:val="00D434FB"/>
    <w:rsid w:val="00D437AD"/>
    <w:rsid w:val="00D43861"/>
    <w:rsid w:val="00D439CD"/>
    <w:rsid w:val="00D43A2F"/>
    <w:rsid w:val="00D43C1E"/>
    <w:rsid w:val="00D440BC"/>
    <w:rsid w:val="00D44363"/>
    <w:rsid w:val="00D443D3"/>
    <w:rsid w:val="00D445EA"/>
    <w:rsid w:val="00D44605"/>
    <w:rsid w:val="00D449B1"/>
    <w:rsid w:val="00D44B8A"/>
    <w:rsid w:val="00D44C16"/>
    <w:rsid w:val="00D44F36"/>
    <w:rsid w:val="00D45955"/>
    <w:rsid w:val="00D4598D"/>
    <w:rsid w:val="00D45ABA"/>
    <w:rsid w:val="00D45C71"/>
    <w:rsid w:val="00D461B4"/>
    <w:rsid w:val="00D462FD"/>
    <w:rsid w:val="00D465A2"/>
    <w:rsid w:val="00D46689"/>
    <w:rsid w:val="00D466C1"/>
    <w:rsid w:val="00D4670F"/>
    <w:rsid w:val="00D46B05"/>
    <w:rsid w:val="00D46D4F"/>
    <w:rsid w:val="00D46EBC"/>
    <w:rsid w:val="00D46F6A"/>
    <w:rsid w:val="00D46F81"/>
    <w:rsid w:val="00D47499"/>
    <w:rsid w:val="00D477FC"/>
    <w:rsid w:val="00D47987"/>
    <w:rsid w:val="00D47BF7"/>
    <w:rsid w:val="00D47CC6"/>
    <w:rsid w:val="00D47CE2"/>
    <w:rsid w:val="00D47E90"/>
    <w:rsid w:val="00D47F16"/>
    <w:rsid w:val="00D47FA8"/>
    <w:rsid w:val="00D47FF6"/>
    <w:rsid w:val="00D5006B"/>
    <w:rsid w:val="00D500DF"/>
    <w:rsid w:val="00D50230"/>
    <w:rsid w:val="00D503D3"/>
    <w:rsid w:val="00D504EF"/>
    <w:rsid w:val="00D5084C"/>
    <w:rsid w:val="00D50CBB"/>
    <w:rsid w:val="00D50EC6"/>
    <w:rsid w:val="00D51276"/>
    <w:rsid w:val="00D514A6"/>
    <w:rsid w:val="00D51762"/>
    <w:rsid w:val="00D51891"/>
    <w:rsid w:val="00D51AC2"/>
    <w:rsid w:val="00D5214B"/>
    <w:rsid w:val="00D523AC"/>
    <w:rsid w:val="00D52606"/>
    <w:rsid w:val="00D526C0"/>
    <w:rsid w:val="00D529BC"/>
    <w:rsid w:val="00D52BFA"/>
    <w:rsid w:val="00D53A90"/>
    <w:rsid w:val="00D53CD4"/>
    <w:rsid w:val="00D53D97"/>
    <w:rsid w:val="00D547A7"/>
    <w:rsid w:val="00D54BBF"/>
    <w:rsid w:val="00D5502A"/>
    <w:rsid w:val="00D551D7"/>
    <w:rsid w:val="00D55568"/>
    <w:rsid w:val="00D55989"/>
    <w:rsid w:val="00D55C50"/>
    <w:rsid w:val="00D55DE7"/>
    <w:rsid w:val="00D55E38"/>
    <w:rsid w:val="00D5610B"/>
    <w:rsid w:val="00D5616F"/>
    <w:rsid w:val="00D56575"/>
    <w:rsid w:val="00D5659D"/>
    <w:rsid w:val="00D5667D"/>
    <w:rsid w:val="00D56912"/>
    <w:rsid w:val="00D56AC3"/>
    <w:rsid w:val="00D570F2"/>
    <w:rsid w:val="00D570F5"/>
    <w:rsid w:val="00D57151"/>
    <w:rsid w:val="00D573A0"/>
    <w:rsid w:val="00D574DC"/>
    <w:rsid w:val="00D574F1"/>
    <w:rsid w:val="00D57626"/>
    <w:rsid w:val="00D57672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7AB"/>
    <w:rsid w:val="00D617CA"/>
    <w:rsid w:val="00D618F8"/>
    <w:rsid w:val="00D61E6B"/>
    <w:rsid w:val="00D62572"/>
    <w:rsid w:val="00D625CE"/>
    <w:rsid w:val="00D6270E"/>
    <w:rsid w:val="00D627B5"/>
    <w:rsid w:val="00D6298B"/>
    <w:rsid w:val="00D62AD5"/>
    <w:rsid w:val="00D62CED"/>
    <w:rsid w:val="00D62D26"/>
    <w:rsid w:val="00D62F13"/>
    <w:rsid w:val="00D63108"/>
    <w:rsid w:val="00D63279"/>
    <w:rsid w:val="00D63A84"/>
    <w:rsid w:val="00D63E40"/>
    <w:rsid w:val="00D6402E"/>
    <w:rsid w:val="00D640C8"/>
    <w:rsid w:val="00D64286"/>
    <w:rsid w:val="00D642D8"/>
    <w:rsid w:val="00D644BB"/>
    <w:rsid w:val="00D64C31"/>
    <w:rsid w:val="00D64C64"/>
    <w:rsid w:val="00D64D95"/>
    <w:rsid w:val="00D64F93"/>
    <w:rsid w:val="00D64FA0"/>
    <w:rsid w:val="00D65078"/>
    <w:rsid w:val="00D65141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5DD"/>
    <w:rsid w:val="00D6765E"/>
    <w:rsid w:val="00D67B30"/>
    <w:rsid w:val="00D67C27"/>
    <w:rsid w:val="00D67F0E"/>
    <w:rsid w:val="00D7026A"/>
    <w:rsid w:val="00D70789"/>
    <w:rsid w:val="00D70D07"/>
    <w:rsid w:val="00D70D76"/>
    <w:rsid w:val="00D7120D"/>
    <w:rsid w:val="00D7146B"/>
    <w:rsid w:val="00D71504"/>
    <w:rsid w:val="00D715CE"/>
    <w:rsid w:val="00D715E5"/>
    <w:rsid w:val="00D718F4"/>
    <w:rsid w:val="00D72177"/>
    <w:rsid w:val="00D7272B"/>
    <w:rsid w:val="00D72B61"/>
    <w:rsid w:val="00D72BC5"/>
    <w:rsid w:val="00D72D46"/>
    <w:rsid w:val="00D73066"/>
    <w:rsid w:val="00D730FB"/>
    <w:rsid w:val="00D7376C"/>
    <w:rsid w:val="00D73986"/>
    <w:rsid w:val="00D73A2A"/>
    <w:rsid w:val="00D73AD7"/>
    <w:rsid w:val="00D73C39"/>
    <w:rsid w:val="00D73CDE"/>
    <w:rsid w:val="00D73DE7"/>
    <w:rsid w:val="00D73F60"/>
    <w:rsid w:val="00D73FC2"/>
    <w:rsid w:val="00D740B7"/>
    <w:rsid w:val="00D744B7"/>
    <w:rsid w:val="00D74E42"/>
    <w:rsid w:val="00D74EF9"/>
    <w:rsid w:val="00D74FA3"/>
    <w:rsid w:val="00D750DE"/>
    <w:rsid w:val="00D750F8"/>
    <w:rsid w:val="00D754EA"/>
    <w:rsid w:val="00D757E4"/>
    <w:rsid w:val="00D7583F"/>
    <w:rsid w:val="00D75BA8"/>
    <w:rsid w:val="00D75EBB"/>
    <w:rsid w:val="00D75F41"/>
    <w:rsid w:val="00D75FE6"/>
    <w:rsid w:val="00D75FF3"/>
    <w:rsid w:val="00D76130"/>
    <w:rsid w:val="00D76469"/>
    <w:rsid w:val="00D76C53"/>
    <w:rsid w:val="00D76E99"/>
    <w:rsid w:val="00D770EA"/>
    <w:rsid w:val="00D77122"/>
    <w:rsid w:val="00D7719E"/>
    <w:rsid w:val="00D77530"/>
    <w:rsid w:val="00D7761D"/>
    <w:rsid w:val="00D77AB4"/>
    <w:rsid w:val="00D77C35"/>
    <w:rsid w:val="00D77CCD"/>
    <w:rsid w:val="00D77DE8"/>
    <w:rsid w:val="00D77E75"/>
    <w:rsid w:val="00D77F96"/>
    <w:rsid w:val="00D77FB2"/>
    <w:rsid w:val="00D77FBC"/>
    <w:rsid w:val="00D80057"/>
    <w:rsid w:val="00D800C8"/>
    <w:rsid w:val="00D801C0"/>
    <w:rsid w:val="00D8024A"/>
    <w:rsid w:val="00D80335"/>
    <w:rsid w:val="00D8036C"/>
    <w:rsid w:val="00D804FC"/>
    <w:rsid w:val="00D80677"/>
    <w:rsid w:val="00D808A9"/>
    <w:rsid w:val="00D808E4"/>
    <w:rsid w:val="00D80B44"/>
    <w:rsid w:val="00D80C4D"/>
    <w:rsid w:val="00D80C66"/>
    <w:rsid w:val="00D80DF8"/>
    <w:rsid w:val="00D813EC"/>
    <w:rsid w:val="00D81873"/>
    <w:rsid w:val="00D81979"/>
    <w:rsid w:val="00D81A37"/>
    <w:rsid w:val="00D81BF3"/>
    <w:rsid w:val="00D8210E"/>
    <w:rsid w:val="00D8216C"/>
    <w:rsid w:val="00D82273"/>
    <w:rsid w:val="00D8240A"/>
    <w:rsid w:val="00D8266F"/>
    <w:rsid w:val="00D826F3"/>
    <w:rsid w:val="00D82722"/>
    <w:rsid w:val="00D82A3E"/>
    <w:rsid w:val="00D82B59"/>
    <w:rsid w:val="00D82EBF"/>
    <w:rsid w:val="00D82F1C"/>
    <w:rsid w:val="00D82F37"/>
    <w:rsid w:val="00D8306E"/>
    <w:rsid w:val="00D830B2"/>
    <w:rsid w:val="00D834D1"/>
    <w:rsid w:val="00D834E4"/>
    <w:rsid w:val="00D83823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D15"/>
    <w:rsid w:val="00D85559"/>
    <w:rsid w:val="00D8584F"/>
    <w:rsid w:val="00D85A43"/>
    <w:rsid w:val="00D85E70"/>
    <w:rsid w:val="00D85F63"/>
    <w:rsid w:val="00D861CC"/>
    <w:rsid w:val="00D86225"/>
    <w:rsid w:val="00D8631F"/>
    <w:rsid w:val="00D86639"/>
    <w:rsid w:val="00D869BC"/>
    <w:rsid w:val="00D869C1"/>
    <w:rsid w:val="00D86A70"/>
    <w:rsid w:val="00D86A84"/>
    <w:rsid w:val="00D86B49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759"/>
    <w:rsid w:val="00D878EF"/>
    <w:rsid w:val="00D879E3"/>
    <w:rsid w:val="00D87B49"/>
    <w:rsid w:val="00D87BEC"/>
    <w:rsid w:val="00D87C2A"/>
    <w:rsid w:val="00D87CC1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B93"/>
    <w:rsid w:val="00D91EC2"/>
    <w:rsid w:val="00D9204D"/>
    <w:rsid w:val="00D925D1"/>
    <w:rsid w:val="00D9290C"/>
    <w:rsid w:val="00D92AD1"/>
    <w:rsid w:val="00D931BF"/>
    <w:rsid w:val="00D93B4A"/>
    <w:rsid w:val="00D93C91"/>
    <w:rsid w:val="00D93FAB"/>
    <w:rsid w:val="00D941CE"/>
    <w:rsid w:val="00D946E4"/>
    <w:rsid w:val="00D94951"/>
    <w:rsid w:val="00D94A96"/>
    <w:rsid w:val="00D94E14"/>
    <w:rsid w:val="00D94E27"/>
    <w:rsid w:val="00D94F13"/>
    <w:rsid w:val="00D94F66"/>
    <w:rsid w:val="00D94FC6"/>
    <w:rsid w:val="00D95100"/>
    <w:rsid w:val="00D95368"/>
    <w:rsid w:val="00D95578"/>
    <w:rsid w:val="00D9565F"/>
    <w:rsid w:val="00D95C64"/>
    <w:rsid w:val="00D95E54"/>
    <w:rsid w:val="00D960EC"/>
    <w:rsid w:val="00D962D2"/>
    <w:rsid w:val="00D96437"/>
    <w:rsid w:val="00D965FC"/>
    <w:rsid w:val="00D96773"/>
    <w:rsid w:val="00D968F1"/>
    <w:rsid w:val="00D96992"/>
    <w:rsid w:val="00D9709E"/>
    <w:rsid w:val="00D973BA"/>
    <w:rsid w:val="00D974AB"/>
    <w:rsid w:val="00D9782B"/>
    <w:rsid w:val="00D97DDB"/>
    <w:rsid w:val="00D97E03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289"/>
    <w:rsid w:val="00DA1475"/>
    <w:rsid w:val="00DA163E"/>
    <w:rsid w:val="00DA1C8A"/>
    <w:rsid w:val="00DA1EAF"/>
    <w:rsid w:val="00DA20A2"/>
    <w:rsid w:val="00DA23C4"/>
    <w:rsid w:val="00DA2582"/>
    <w:rsid w:val="00DA25AF"/>
    <w:rsid w:val="00DA2628"/>
    <w:rsid w:val="00DA27B1"/>
    <w:rsid w:val="00DA2A90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3FE8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7221"/>
    <w:rsid w:val="00DA7255"/>
    <w:rsid w:val="00DA740C"/>
    <w:rsid w:val="00DA786E"/>
    <w:rsid w:val="00DA7C09"/>
    <w:rsid w:val="00DA7DD7"/>
    <w:rsid w:val="00DA7E7D"/>
    <w:rsid w:val="00DB0793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676"/>
    <w:rsid w:val="00DB27CB"/>
    <w:rsid w:val="00DB2AB2"/>
    <w:rsid w:val="00DB2B33"/>
    <w:rsid w:val="00DB3125"/>
    <w:rsid w:val="00DB312D"/>
    <w:rsid w:val="00DB3609"/>
    <w:rsid w:val="00DB3D18"/>
    <w:rsid w:val="00DB3E92"/>
    <w:rsid w:val="00DB3FAB"/>
    <w:rsid w:val="00DB3FFC"/>
    <w:rsid w:val="00DB4188"/>
    <w:rsid w:val="00DB430D"/>
    <w:rsid w:val="00DB4362"/>
    <w:rsid w:val="00DB49DA"/>
    <w:rsid w:val="00DB4EF2"/>
    <w:rsid w:val="00DB50AC"/>
    <w:rsid w:val="00DB50AE"/>
    <w:rsid w:val="00DB50DD"/>
    <w:rsid w:val="00DB51FB"/>
    <w:rsid w:val="00DB5394"/>
    <w:rsid w:val="00DB53E1"/>
    <w:rsid w:val="00DB5409"/>
    <w:rsid w:val="00DB561B"/>
    <w:rsid w:val="00DB5904"/>
    <w:rsid w:val="00DB5AFC"/>
    <w:rsid w:val="00DB5B4E"/>
    <w:rsid w:val="00DB5B71"/>
    <w:rsid w:val="00DB5CAB"/>
    <w:rsid w:val="00DB5D64"/>
    <w:rsid w:val="00DB6037"/>
    <w:rsid w:val="00DB60FE"/>
    <w:rsid w:val="00DB6170"/>
    <w:rsid w:val="00DB61E4"/>
    <w:rsid w:val="00DB6297"/>
    <w:rsid w:val="00DB62F9"/>
    <w:rsid w:val="00DB63CE"/>
    <w:rsid w:val="00DB6A33"/>
    <w:rsid w:val="00DB706B"/>
    <w:rsid w:val="00DB725A"/>
    <w:rsid w:val="00DB7283"/>
    <w:rsid w:val="00DB77F2"/>
    <w:rsid w:val="00DC02D4"/>
    <w:rsid w:val="00DC02F4"/>
    <w:rsid w:val="00DC0435"/>
    <w:rsid w:val="00DC046D"/>
    <w:rsid w:val="00DC071B"/>
    <w:rsid w:val="00DC0A11"/>
    <w:rsid w:val="00DC0A29"/>
    <w:rsid w:val="00DC0F43"/>
    <w:rsid w:val="00DC117F"/>
    <w:rsid w:val="00DC1835"/>
    <w:rsid w:val="00DC1E40"/>
    <w:rsid w:val="00DC2053"/>
    <w:rsid w:val="00DC261E"/>
    <w:rsid w:val="00DC2725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3F38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819"/>
    <w:rsid w:val="00DC5820"/>
    <w:rsid w:val="00DC59A3"/>
    <w:rsid w:val="00DC5D0A"/>
    <w:rsid w:val="00DC636A"/>
    <w:rsid w:val="00DC6A03"/>
    <w:rsid w:val="00DC6A18"/>
    <w:rsid w:val="00DC6D96"/>
    <w:rsid w:val="00DC6F2D"/>
    <w:rsid w:val="00DC70ED"/>
    <w:rsid w:val="00DC74AE"/>
    <w:rsid w:val="00DC76E1"/>
    <w:rsid w:val="00DC7752"/>
    <w:rsid w:val="00DC78C0"/>
    <w:rsid w:val="00DC7BF9"/>
    <w:rsid w:val="00DC7E7E"/>
    <w:rsid w:val="00DD013A"/>
    <w:rsid w:val="00DD02BE"/>
    <w:rsid w:val="00DD02FC"/>
    <w:rsid w:val="00DD039B"/>
    <w:rsid w:val="00DD056B"/>
    <w:rsid w:val="00DD063C"/>
    <w:rsid w:val="00DD06D0"/>
    <w:rsid w:val="00DD0835"/>
    <w:rsid w:val="00DD0A4A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2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AC1"/>
    <w:rsid w:val="00DD4BA5"/>
    <w:rsid w:val="00DD4F69"/>
    <w:rsid w:val="00DD5176"/>
    <w:rsid w:val="00DD52E8"/>
    <w:rsid w:val="00DD5369"/>
    <w:rsid w:val="00DD543B"/>
    <w:rsid w:val="00DD54F5"/>
    <w:rsid w:val="00DD590C"/>
    <w:rsid w:val="00DD5928"/>
    <w:rsid w:val="00DD59A4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06"/>
    <w:rsid w:val="00DD6A56"/>
    <w:rsid w:val="00DD6DF8"/>
    <w:rsid w:val="00DD6E13"/>
    <w:rsid w:val="00DD7646"/>
    <w:rsid w:val="00DD7678"/>
    <w:rsid w:val="00DD77C2"/>
    <w:rsid w:val="00DD77D8"/>
    <w:rsid w:val="00DD7CBD"/>
    <w:rsid w:val="00DE03E2"/>
    <w:rsid w:val="00DE05AD"/>
    <w:rsid w:val="00DE07B7"/>
    <w:rsid w:val="00DE0B65"/>
    <w:rsid w:val="00DE0CFA"/>
    <w:rsid w:val="00DE0E22"/>
    <w:rsid w:val="00DE11F8"/>
    <w:rsid w:val="00DE1311"/>
    <w:rsid w:val="00DE1495"/>
    <w:rsid w:val="00DE1920"/>
    <w:rsid w:val="00DE19F4"/>
    <w:rsid w:val="00DE19FE"/>
    <w:rsid w:val="00DE1B5C"/>
    <w:rsid w:val="00DE1E42"/>
    <w:rsid w:val="00DE1FDE"/>
    <w:rsid w:val="00DE20D5"/>
    <w:rsid w:val="00DE2312"/>
    <w:rsid w:val="00DE245D"/>
    <w:rsid w:val="00DE2798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398"/>
    <w:rsid w:val="00DE6447"/>
    <w:rsid w:val="00DE6509"/>
    <w:rsid w:val="00DE6732"/>
    <w:rsid w:val="00DE6806"/>
    <w:rsid w:val="00DE6CF4"/>
    <w:rsid w:val="00DE7015"/>
    <w:rsid w:val="00DE71C0"/>
    <w:rsid w:val="00DE7938"/>
    <w:rsid w:val="00DE7AE6"/>
    <w:rsid w:val="00DE7B47"/>
    <w:rsid w:val="00DE7F3F"/>
    <w:rsid w:val="00DF021C"/>
    <w:rsid w:val="00DF02B1"/>
    <w:rsid w:val="00DF03F5"/>
    <w:rsid w:val="00DF04B3"/>
    <w:rsid w:val="00DF0820"/>
    <w:rsid w:val="00DF0957"/>
    <w:rsid w:val="00DF0C13"/>
    <w:rsid w:val="00DF0C5C"/>
    <w:rsid w:val="00DF0DFF"/>
    <w:rsid w:val="00DF0E6E"/>
    <w:rsid w:val="00DF0E8C"/>
    <w:rsid w:val="00DF0F75"/>
    <w:rsid w:val="00DF15AF"/>
    <w:rsid w:val="00DF177F"/>
    <w:rsid w:val="00DF1EFA"/>
    <w:rsid w:val="00DF2086"/>
    <w:rsid w:val="00DF2127"/>
    <w:rsid w:val="00DF230F"/>
    <w:rsid w:val="00DF2659"/>
    <w:rsid w:val="00DF26AA"/>
    <w:rsid w:val="00DF2A18"/>
    <w:rsid w:val="00DF2C3D"/>
    <w:rsid w:val="00DF2C64"/>
    <w:rsid w:val="00DF2D3E"/>
    <w:rsid w:val="00DF2EA2"/>
    <w:rsid w:val="00DF3202"/>
    <w:rsid w:val="00DF396C"/>
    <w:rsid w:val="00DF3C6C"/>
    <w:rsid w:val="00DF3D2C"/>
    <w:rsid w:val="00DF3DED"/>
    <w:rsid w:val="00DF3F02"/>
    <w:rsid w:val="00DF3FD2"/>
    <w:rsid w:val="00DF3FDD"/>
    <w:rsid w:val="00DF4313"/>
    <w:rsid w:val="00DF460E"/>
    <w:rsid w:val="00DF4AD7"/>
    <w:rsid w:val="00DF5339"/>
    <w:rsid w:val="00DF53EC"/>
    <w:rsid w:val="00DF55ED"/>
    <w:rsid w:val="00DF579D"/>
    <w:rsid w:val="00DF57E8"/>
    <w:rsid w:val="00DF58DA"/>
    <w:rsid w:val="00DF5C90"/>
    <w:rsid w:val="00DF5F18"/>
    <w:rsid w:val="00DF6078"/>
    <w:rsid w:val="00DF6406"/>
    <w:rsid w:val="00DF65D0"/>
    <w:rsid w:val="00DF67DE"/>
    <w:rsid w:val="00DF6846"/>
    <w:rsid w:val="00DF6945"/>
    <w:rsid w:val="00DF6A6E"/>
    <w:rsid w:val="00DF6AAA"/>
    <w:rsid w:val="00DF6C4F"/>
    <w:rsid w:val="00DF6CB5"/>
    <w:rsid w:val="00DF6E00"/>
    <w:rsid w:val="00DF70F2"/>
    <w:rsid w:val="00DF7546"/>
    <w:rsid w:val="00DF7969"/>
    <w:rsid w:val="00DF7FC1"/>
    <w:rsid w:val="00E000B7"/>
    <w:rsid w:val="00E0024D"/>
    <w:rsid w:val="00E0038B"/>
    <w:rsid w:val="00E00400"/>
    <w:rsid w:val="00E008CA"/>
    <w:rsid w:val="00E009A2"/>
    <w:rsid w:val="00E00B9F"/>
    <w:rsid w:val="00E01977"/>
    <w:rsid w:val="00E019AC"/>
    <w:rsid w:val="00E01C23"/>
    <w:rsid w:val="00E01CB1"/>
    <w:rsid w:val="00E01E8C"/>
    <w:rsid w:val="00E01EE5"/>
    <w:rsid w:val="00E02192"/>
    <w:rsid w:val="00E021C3"/>
    <w:rsid w:val="00E02A82"/>
    <w:rsid w:val="00E02B48"/>
    <w:rsid w:val="00E02B54"/>
    <w:rsid w:val="00E02CBD"/>
    <w:rsid w:val="00E02E10"/>
    <w:rsid w:val="00E03137"/>
    <w:rsid w:val="00E033D8"/>
    <w:rsid w:val="00E03633"/>
    <w:rsid w:val="00E036EF"/>
    <w:rsid w:val="00E03B4A"/>
    <w:rsid w:val="00E03C35"/>
    <w:rsid w:val="00E0440A"/>
    <w:rsid w:val="00E046F5"/>
    <w:rsid w:val="00E04807"/>
    <w:rsid w:val="00E04BB0"/>
    <w:rsid w:val="00E04DF0"/>
    <w:rsid w:val="00E04F35"/>
    <w:rsid w:val="00E05196"/>
    <w:rsid w:val="00E05205"/>
    <w:rsid w:val="00E05488"/>
    <w:rsid w:val="00E05531"/>
    <w:rsid w:val="00E058E8"/>
    <w:rsid w:val="00E05C1E"/>
    <w:rsid w:val="00E05F36"/>
    <w:rsid w:val="00E05FEA"/>
    <w:rsid w:val="00E06423"/>
    <w:rsid w:val="00E065D3"/>
    <w:rsid w:val="00E0683E"/>
    <w:rsid w:val="00E069B0"/>
    <w:rsid w:val="00E06A84"/>
    <w:rsid w:val="00E06B76"/>
    <w:rsid w:val="00E06C18"/>
    <w:rsid w:val="00E06EAB"/>
    <w:rsid w:val="00E06F7F"/>
    <w:rsid w:val="00E07298"/>
    <w:rsid w:val="00E07933"/>
    <w:rsid w:val="00E0799E"/>
    <w:rsid w:val="00E07BC5"/>
    <w:rsid w:val="00E07BD7"/>
    <w:rsid w:val="00E07CB1"/>
    <w:rsid w:val="00E07D90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B4"/>
    <w:rsid w:val="00E120C9"/>
    <w:rsid w:val="00E1242E"/>
    <w:rsid w:val="00E12487"/>
    <w:rsid w:val="00E127D4"/>
    <w:rsid w:val="00E1288D"/>
    <w:rsid w:val="00E12982"/>
    <w:rsid w:val="00E12A0A"/>
    <w:rsid w:val="00E12BDC"/>
    <w:rsid w:val="00E12E8E"/>
    <w:rsid w:val="00E12FD2"/>
    <w:rsid w:val="00E12FD6"/>
    <w:rsid w:val="00E1301F"/>
    <w:rsid w:val="00E13087"/>
    <w:rsid w:val="00E13316"/>
    <w:rsid w:val="00E1338B"/>
    <w:rsid w:val="00E134C8"/>
    <w:rsid w:val="00E134F4"/>
    <w:rsid w:val="00E13613"/>
    <w:rsid w:val="00E13666"/>
    <w:rsid w:val="00E13992"/>
    <w:rsid w:val="00E1419A"/>
    <w:rsid w:val="00E14585"/>
    <w:rsid w:val="00E14C23"/>
    <w:rsid w:val="00E14EC8"/>
    <w:rsid w:val="00E14F34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6512"/>
    <w:rsid w:val="00E16564"/>
    <w:rsid w:val="00E16838"/>
    <w:rsid w:val="00E16ABF"/>
    <w:rsid w:val="00E16D44"/>
    <w:rsid w:val="00E16DCA"/>
    <w:rsid w:val="00E16E6C"/>
    <w:rsid w:val="00E17002"/>
    <w:rsid w:val="00E1703F"/>
    <w:rsid w:val="00E17445"/>
    <w:rsid w:val="00E1753F"/>
    <w:rsid w:val="00E17B0D"/>
    <w:rsid w:val="00E17BB1"/>
    <w:rsid w:val="00E17E24"/>
    <w:rsid w:val="00E17ED9"/>
    <w:rsid w:val="00E2030C"/>
    <w:rsid w:val="00E204BE"/>
    <w:rsid w:val="00E20564"/>
    <w:rsid w:val="00E20832"/>
    <w:rsid w:val="00E20D2E"/>
    <w:rsid w:val="00E21125"/>
    <w:rsid w:val="00E2183D"/>
    <w:rsid w:val="00E21B38"/>
    <w:rsid w:val="00E21E5F"/>
    <w:rsid w:val="00E22251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9FB"/>
    <w:rsid w:val="00E25AC1"/>
    <w:rsid w:val="00E25D28"/>
    <w:rsid w:val="00E25E9D"/>
    <w:rsid w:val="00E25ED1"/>
    <w:rsid w:val="00E26817"/>
    <w:rsid w:val="00E26833"/>
    <w:rsid w:val="00E26D16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1FD5"/>
    <w:rsid w:val="00E3214C"/>
    <w:rsid w:val="00E32439"/>
    <w:rsid w:val="00E325AF"/>
    <w:rsid w:val="00E32989"/>
    <w:rsid w:val="00E329FF"/>
    <w:rsid w:val="00E32A20"/>
    <w:rsid w:val="00E32ACF"/>
    <w:rsid w:val="00E32B5F"/>
    <w:rsid w:val="00E32C64"/>
    <w:rsid w:val="00E32D5A"/>
    <w:rsid w:val="00E32D9C"/>
    <w:rsid w:val="00E32F44"/>
    <w:rsid w:val="00E330C6"/>
    <w:rsid w:val="00E3383C"/>
    <w:rsid w:val="00E338FC"/>
    <w:rsid w:val="00E33ACD"/>
    <w:rsid w:val="00E33B51"/>
    <w:rsid w:val="00E3429E"/>
    <w:rsid w:val="00E343BB"/>
    <w:rsid w:val="00E349DD"/>
    <w:rsid w:val="00E34CDB"/>
    <w:rsid w:val="00E3505A"/>
    <w:rsid w:val="00E3508B"/>
    <w:rsid w:val="00E350DF"/>
    <w:rsid w:val="00E35230"/>
    <w:rsid w:val="00E35355"/>
    <w:rsid w:val="00E35358"/>
    <w:rsid w:val="00E3596C"/>
    <w:rsid w:val="00E35BFF"/>
    <w:rsid w:val="00E35C18"/>
    <w:rsid w:val="00E360D5"/>
    <w:rsid w:val="00E363F1"/>
    <w:rsid w:val="00E3655D"/>
    <w:rsid w:val="00E3686F"/>
    <w:rsid w:val="00E3692D"/>
    <w:rsid w:val="00E36B1D"/>
    <w:rsid w:val="00E36BD7"/>
    <w:rsid w:val="00E36D70"/>
    <w:rsid w:val="00E370EC"/>
    <w:rsid w:val="00E37189"/>
    <w:rsid w:val="00E371FC"/>
    <w:rsid w:val="00E37466"/>
    <w:rsid w:val="00E37553"/>
    <w:rsid w:val="00E375DF"/>
    <w:rsid w:val="00E3797B"/>
    <w:rsid w:val="00E379E8"/>
    <w:rsid w:val="00E379FD"/>
    <w:rsid w:val="00E37E63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8B5"/>
    <w:rsid w:val="00E41AC6"/>
    <w:rsid w:val="00E41BCB"/>
    <w:rsid w:val="00E4200A"/>
    <w:rsid w:val="00E42313"/>
    <w:rsid w:val="00E42444"/>
    <w:rsid w:val="00E42586"/>
    <w:rsid w:val="00E427F3"/>
    <w:rsid w:val="00E42D2E"/>
    <w:rsid w:val="00E42D35"/>
    <w:rsid w:val="00E42DA9"/>
    <w:rsid w:val="00E436B3"/>
    <w:rsid w:val="00E43F1D"/>
    <w:rsid w:val="00E44248"/>
    <w:rsid w:val="00E449DA"/>
    <w:rsid w:val="00E44B2C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47FA8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2A6"/>
    <w:rsid w:val="00E51619"/>
    <w:rsid w:val="00E517B9"/>
    <w:rsid w:val="00E51DC6"/>
    <w:rsid w:val="00E51E3B"/>
    <w:rsid w:val="00E51E51"/>
    <w:rsid w:val="00E51F76"/>
    <w:rsid w:val="00E52212"/>
    <w:rsid w:val="00E52237"/>
    <w:rsid w:val="00E523D3"/>
    <w:rsid w:val="00E52598"/>
    <w:rsid w:val="00E525C6"/>
    <w:rsid w:val="00E5292F"/>
    <w:rsid w:val="00E52A05"/>
    <w:rsid w:val="00E52AF2"/>
    <w:rsid w:val="00E53416"/>
    <w:rsid w:val="00E53626"/>
    <w:rsid w:val="00E5379B"/>
    <w:rsid w:val="00E53ACF"/>
    <w:rsid w:val="00E53B48"/>
    <w:rsid w:val="00E53BAD"/>
    <w:rsid w:val="00E5448C"/>
    <w:rsid w:val="00E54517"/>
    <w:rsid w:val="00E54641"/>
    <w:rsid w:val="00E546D5"/>
    <w:rsid w:val="00E54703"/>
    <w:rsid w:val="00E54BE9"/>
    <w:rsid w:val="00E54CED"/>
    <w:rsid w:val="00E54D2E"/>
    <w:rsid w:val="00E54EC2"/>
    <w:rsid w:val="00E55319"/>
    <w:rsid w:val="00E55421"/>
    <w:rsid w:val="00E55635"/>
    <w:rsid w:val="00E5587C"/>
    <w:rsid w:val="00E55E80"/>
    <w:rsid w:val="00E55EEB"/>
    <w:rsid w:val="00E5623A"/>
    <w:rsid w:val="00E565AD"/>
    <w:rsid w:val="00E56771"/>
    <w:rsid w:val="00E569CB"/>
    <w:rsid w:val="00E56C78"/>
    <w:rsid w:val="00E56C8F"/>
    <w:rsid w:val="00E57180"/>
    <w:rsid w:val="00E576D2"/>
    <w:rsid w:val="00E57BDE"/>
    <w:rsid w:val="00E57F55"/>
    <w:rsid w:val="00E600EC"/>
    <w:rsid w:val="00E6019A"/>
    <w:rsid w:val="00E602A4"/>
    <w:rsid w:val="00E60318"/>
    <w:rsid w:val="00E60560"/>
    <w:rsid w:val="00E60577"/>
    <w:rsid w:val="00E606B8"/>
    <w:rsid w:val="00E6070A"/>
    <w:rsid w:val="00E60BE2"/>
    <w:rsid w:val="00E60D38"/>
    <w:rsid w:val="00E6111A"/>
    <w:rsid w:val="00E6134A"/>
    <w:rsid w:val="00E61354"/>
    <w:rsid w:val="00E616CB"/>
    <w:rsid w:val="00E618BC"/>
    <w:rsid w:val="00E61963"/>
    <w:rsid w:val="00E61B64"/>
    <w:rsid w:val="00E61FBC"/>
    <w:rsid w:val="00E6208E"/>
    <w:rsid w:val="00E621FD"/>
    <w:rsid w:val="00E62543"/>
    <w:rsid w:val="00E628A0"/>
    <w:rsid w:val="00E62929"/>
    <w:rsid w:val="00E62C02"/>
    <w:rsid w:val="00E62C13"/>
    <w:rsid w:val="00E62F37"/>
    <w:rsid w:val="00E630EB"/>
    <w:rsid w:val="00E634DD"/>
    <w:rsid w:val="00E63A26"/>
    <w:rsid w:val="00E63A7E"/>
    <w:rsid w:val="00E63BF3"/>
    <w:rsid w:val="00E63CF2"/>
    <w:rsid w:val="00E63E93"/>
    <w:rsid w:val="00E64158"/>
    <w:rsid w:val="00E642AE"/>
    <w:rsid w:val="00E643BF"/>
    <w:rsid w:val="00E64527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8A7"/>
    <w:rsid w:val="00E65A5F"/>
    <w:rsid w:val="00E65C7C"/>
    <w:rsid w:val="00E65CC1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C0F"/>
    <w:rsid w:val="00E67FA2"/>
    <w:rsid w:val="00E701A6"/>
    <w:rsid w:val="00E70260"/>
    <w:rsid w:val="00E70345"/>
    <w:rsid w:val="00E7034E"/>
    <w:rsid w:val="00E703E1"/>
    <w:rsid w:val="00E704F0"/>
    <w:rsid w:val="00E706A2"/>
    <w:rsid w:val="00E706C1"/>
    <w:rsid w:val="00E707E3"/>
    <w:rsid w:val="00E7085D"/>
    <w:rsid w:val="00E70C04"/>
    <w:rsid w:val="00E70E40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2FA9"/>
    <w:rsid w:val="00E73BB5"/>
    <w:rsid w:val="00E73CAF"/>
    <w:rsid w:val="00E73E27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71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08B"/>
    <w:rsid w:val="00E77495"/>
    <w:rsid w:val="00E776E0"/>
    <w:rsid w:val="00E777DC"/>
    <w:rsid w:val="00E77ABE"/>
    <w:rsid w:val="00E77D0E"/>
    <w:rsid w:val="00E77F15"/>
    <w:rsid w:val="00E80065"/>
    <w:rsid w:val="00E801E4"/>
    <w:rsid w:val="00E803DC"/>
    <w:rsid w:val="00E804F0"/>
    <w:rsid w:val="00E807D3"/>
    <w:rsid w:val="00E80953"/>
    <w:rsid w:val="00E80D03"/>
    <w:rsid w:val="00E80F8C"/>
    <w:rsid w:val="00E81218"/>
    <w:rsid w:val="00E818E6"/>
    <w:rsid w:val="00E81918"/>
    <w:rsid w:val="00E81A26"/>
    <w:rsid w:val="00E81CED"/>
    <w:rsid w:val="00E81DC1"/>
    <w:rsid w:val="00E81FF3"/>
    <w:rsid w:val="00E8225D"/>
    <w:rsid w:val="00E829A8"/>
    <w:rsid w:val="00E82ADD"/>
    <w:rsid w:val="00E82B00"/>
    <w:rsid w:val="00E82BA4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32F"/>
    <w:rsid w:val="00E843DB"/>
    <w:rsid w:val="00E84499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ABB"/>
    <w:rsid w:val="00E85E4A"/>
    <w:rsid w:val="00E862AE"/>
    <w:rsid w:val="00E864C1"/>
    <w:rsid w:val="00E868D9"/>
    <w:rsid w:val="00E86F18"/>
    <w:rsid w:val="00E87572"/>
    <w:rsid w:val="00E87725"/>
    <w:rsid w:val="00E8775D"/>
    <w:rsid w:val="00E877E6"/>
    <w:rsid w:val="00E87D92"/>
    <w:rsid w:val="00E87E10"/>
    <w:rsid w:val="00E904AB"/>
    <w:rsid w:val="00E9064D"/>
    <w:rsid w:val="00E90A94"/>
    <w:rsid w:val="00E90C1C"/>
    <w:rsid w:val="00E90DB4"/>
    <w:rsid w:val="00E91284"/>
    <w:rsid w:val="00E912BD"/>
    <w:rsid w:val="00E91324"/>
    <w:rsid w:val="00E91565"/>
    <w:rsid w:val="00E91C8C"/>
    <w:rsid w:val="00E9208E"/>
    <w:rsid w:val="00E9223E"/>
    <w:rsid w:val="00E92512"/>
    <w:rsid w:val="00E92552"/>
    <w:rsid w:val="00E929B0"/>
    <w:rsid w:val="00E92A2F"/>
    <w:rsid w:val="00E92B34"/>
    <w:rsid w:val="00E93099"/>
    <w:rsid w:val="00E93223"/>
    <w:rsid w:val="00E932BC"/>
    <w:rsid w:val="00E93331"/>
    <w:rsid w:val="00E934CD"/>
    <w:rsid w:val="00E93544"/>
    <w:rsid w:val="00E935C7"/>
    <w:rsid w:val="00E939C3"/>
    <w:rsid w:val="00E93B4D"/>
    <w:rsid w:val="00E9412F"/>
    <w:rsid w:val="00E94219"/>
    <w:rsid w:val="00E9449C"/>
    <w:rsid w:val="00E94E1D"/>
    <w:rsid w:val="00E94E36"/>
    <w:rsid w:val="00E95160"/>
    <w:rsid w:val="00E951B6"/>
    <w:rsid w:val="00E9559A"/>
    <w:rsid w:val="00E95743"/>
    <w:rsid w:val="00E95A64"/>
    <w:rsid w:val="00E95B9B"/>
    <w:rsid w:val="00E95C41"/>
    <w:rsid w:val="00E95E70"/>
    <w:rsid w:val="00E95F0A"/>
    <w:rsid w:val="00E95FB3"/>
    <w:rsid w:val="00E96216"/>
    <w:rsid w:val="00E96431"/>
    <w:rsid w:val="00E9645B"/>
    <w:rsid w:val="00E96D50"/>
    <w:rsid w:val="00E96EE3"/>
    <w:rsid w:val="00E96F4E"/>
    <w:rsid w:val="00E96F6B"/>
    <w:rsid w:val="00E974F1"/>
    <w:rsid w:val="00E97588"/>
    <w:rsid w:val="00E97710"/>
    <w:rsid w:val="00E977E4"/>
    <w:rsid w:val="00E97950"/>
    <w:rsid w:val="00E97A93"/>
    <w:rsid w:val="00E97F4C"/>
    <w:rsid w:val="00EA00F1"/>
    <w:rsid w:val="00EA02D9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1B2"/>
    <w:rsid w:val="00EA22A5"/>
    <w:rsid w:val="00EA251A"/>
    <w:rsid w:val="00EA25CE"/>
    <w:rsid w:val="00EA33B1"/>
    <w:rsid w:val="00EA33CC"/>
    <w:rsid w:val="00EA34F5"/>
    <w:rsid w:val="00EA3680"/>
    <w:rsid w:val="00EA4121"/>
    <w:rsid w:val="00EA4126"/>
    <w:rsid w:val="00EA4161"/>
    <w:rsid w:val="00EA4438"/>
    <w:rsid w:val="00EA46E3"/>
    <w:rsid w:val="00EA49B6"/>
    <w:rsid w:val="00EA4B1C"/>
    <w:rsid w:val="00EA4B9F"/>
    <w:rsid w:val="00EA5868"/>
    <w:rsid w:val="00EA588D"/>
    <w:rsid w:val="00EA59DB"/>
    <w:rsid w:val="00EA5D20"/>
    <w:rsid w:val="00EA5D2B"/>
    <w:rsid w:val="00EA5D8A"/>
    <w:rsid w:val="00EA6291"/>
    <w:rsid w:val="00EA641F"/>
    <w:rsid w:val="00EA6957"/>
    <w:rsid w:val="00EA6C67"/>
    <w:rsid w:val="00EA6D1B"/>
    <w:rsid w:val="00EA6E83"/>
    <w:rsid w:val="00EA6F24"/>
    <w:rsid w:val="00EA723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407"/>
    <w:rsid w:val="00EB0729"/>
    <w:rsid w:val="00EB07F9"/>
    <w:rsid w:val="00EB10C9"/>
    <w:rsid w:val="00EB14BA"/>
    <w:rsid w:val="00EB1598"/>
    <w:rsid w:val="00EB1769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2B3"/>
    <w:rsid w:val="00EB2435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9DA"/>
    <w:rsid w:val="00EB3B5A"/>
    <w:rsid w:val="00EB3CAF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044"/>
    <w:rsid w:val="00EC01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B94"/>
    <w:rsid w:val="00EC1C68"/>
    <w:rsid w:val="00EC21EC"/>
    <w:rsid w:val="00EC2785"/>
    <w:rsid w:val="00EC2B6D"/>
    <w:rsid w:val="00EC2C42"/>
    <w:rsid w:val="00EC2CAC"/>
    <w:rsid w:val="00EC33F1"/>
    <w:rsid w:val="00EC3490"/>
    <w:rsid w:val="00EC34E2"/>
    <w:rsid w:val="00EC3A5A"/>
    <w:rsid w:val="00EC3BE8"/>
    <w:rsid w:val="00EC3CEE"/>
    <w:rsid w:val="00EC3EAC"/>
    <w:rsid w:val="00EC3F00"/>
    <w:rsid w:val="00EC4274"/>
    <w:rsid w:val="00EC434F"/>
    <w:rsid w:val="00EC49EA"/>
    <w:rsid w:val="00EC4AC6"/>
    <w:rsid w:val="00EC4B55"/>
    <w:rsid w:val="00EC4F4A"/>
    <w:rsid w:val="00EC4FC0"/>
    <w:rsid w:val="00EC4FE4"/>
    <w:rsid w:val="00EC5293"/>
    <w:rsid w:val="00EC5679"/>
    <w:rsid w:val="00EC56A9"/>
    <w:rsid w:val="00EC59D6"/>
    <w:rsid w:val="00EC5A2F"/>
    <w:rsid w:val="00EC5CD5"/>
    <w:rsid w:val="00EC5CD7"/>
    <w:rsid w:val="00EC5D1A"/>
    <w:rsid w:val="00EC64AA"/>
    <w:rsid w:val="00EC675B"/>
    <w:rsid w:val="00EC678E"/>
    <w:rsid w:val="00EC67FF"/>
    <w:rsid w:val="00EC6894"/>
    <w:rsid w:val="00EC6936"/>
    <w:rsid w:val="00EC6D85"/>
    <w:rsid w:val="00EC7ABA"/>
    <w:rsid w:val="00ED0276"/>
    <w:rsid w:val="00ED04D3"/>
    <w:rsid w:val="00ED07D9"/>
    <w:rsid w:val="00ED07EF"/>
    <w:rsid w:val="00ED0847"/>
    <w:rsid w:val="00ED0A2B"/>
    <w:rsid w:val="00ED0A4E"/>
    <w:rsid w:val="00ED131E"/>
    <w:rsid w:val="00ED1703"/>
    <w:rsid w:val="00ED18CD"/>
    <w:rsid w:val="00ED194C"/>
    <w:rsid w:val="00ED1AA3"/>
    <w:rsid w:val="00ED1B21"/>
    <w:rsid w:val="00ED211B"/>
    <w:rsid w:val="00ED21B0"/>
    <w:rsid w:val="00ED2358"/>
    <w:rsid w:val="00ED2591"/>
    <w:rsid w:val="00ED263A"/>
    <w:rsid w:val="00ED2666"/>
    <w:rsid w:val="00ED29F6"/>
    <w:rsid w:val="00ED2BAD"/>
    <w:rsid w:val="00ED2C2C"/>
    <w:rsid w:val="00ED2E4E"/>
    <w:rsid w:val="00ED31D4"/>
    <w:rsid w:val="00ED348F"/>
    <w:rsid w:val="00ED35E3"/>
    <w:rsid w:val="00ED3C6E"/>
    <w:rsid w:val="00ED41AC"/>
    <w:rsid w:val="00ED4266"/>
    <w:rsid w:val="00ED44B6"/>
    <w:rsid w:val="00ED4895"/>
    <w:rsid w:val="00ED4FE7"/>
    <w:rsid w:val="00ED5047"/>
    <w:rsid w:val="00ED5155"/>
    <w:rsid w:val="00ED518C"/>
    <w:rsid w:val="00ED5902"/>
    <w:rsid w:val="00ED59A9"/>
    <w:rsid w:val="00ED6181"/>
    <w:rsid w:val="00ED61D6"/>
    <w:rsid w:val="00ED627A"/>
    <w:rsid w:val="00ED6690"/>
    <w:rsid w:val="00ED669F"/>
    <w:rsid w:val="00ED66A8"/>
    <w:rsid w:val="00ED68DE"/>
    <w:rsid w:val="00ED692D"/>
    <w:rsid w:val="00ED6A16"/>
    <w:rsid w:val="00ED6B80"/>
    <w:rsid w:val="00ED6C2F"/>
    <w:rsid w:val="00ED6E5E"/>
    <w:rsid w:val="00ED6ED8"/>
    <w:rsid w:val="00ED6F34"/>
    <w:rsid w:val="00ED6F68"/>
    <w:rsid w:val="00ED6FA6"/>
    <w:rsid w:val="00ED6FDF"/>
    <w:rsid w:val="00ED714D"/>
    <w:rsid w:val="00ED74F9"/>
    <w:rsid w:val="00ED7814"/>
    <w:rsid w:val="00ED7A54"/>
    <w:rsid w:val="00ED7A7B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6AA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BE0"/>
    <w:rsid w:val="00EE2D48"/>
    <w:rsid w:val="00EE3011"/>
    <w:rsid w:val="00EE306F"/>
    <w:rsid w:val="00EE30E3"/>
    <w:rsid w:val="00EE3518"/>
    <w:rsid w:val="00EE35AB"/>
    <w:rsid w:val="00EE3E9D"/>
    <w:rsid w:val="00EE413C"/>
    <w:rsid w:val="00EE434C"/>
    <w:rsid w:val="00EE43BE"/>
    <w:rsid w:val="00EE489E"/>
    <w:rsid w:val="00EE4ACC"/>
    <w:rsid w:val="00EE50D4"/>
    <w:rsid w:val="00EE50EB"/>
    <w:rsid w:val="00EE5341"/>
    <w:rsid w:val="00EE5964"/>
    <w:rsid w:val="00EE59A5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B0F"/>
    <w:rsid w:val="00EE6D30"/>
    <w:rsid w:val="00EE6E58"/>
    <w:rsid w:val="00EE73BA"/>
    <w:rsid w:val="00EE77D1"/>
    <w:rsid w:val="00EE7844"/>
    <w:rsid w:val="00EE78C8"/>
    <w:rsid w:val="00EE7D5F"/>
    <w:rsid w:val="00EE7E43"/>
    <w:rsid w:val="00EE7E8B"/>
    <w:rsid w:val="00EF00D2"/>
    <w:rsid w:val="00EF010B"/>
    <w:rsid w:val="00EF02E9"/>
    <w:rsid w:val="00EF043A"/>
    <w:rsid w:val="00EF05C9"/>
    <w:rsid w:val="00EF05CB"/>
    <w:rsid w:val="00EF06FB"/>
    <w:rsid w:val="00EF0734"/>
    <w:rsid w:val="00EF0967"/>
    <w:rsid w:val="00EF0A90"/>
    <w:rsid w:val="00EF0CBC"/>
    <w:rsid w:val="00EF0D7B"/>
    <w:rsid w:val="00EF0F34"/>
    <w:rsid w:val="00EF1116"/>
    <w:rsid w:val="00EF128B"/>
    <w:rsid w:val="00EF19C8"/>
    <w:rsid w:val="00EF1CAE"/>
    <w:rsid w:val="00EF1FDB"/>
    <w:rsid w:val="00EF2180"/>
    <w:rsid w:val="00EF22A7"/>
    <w:rsid w:val="00EF2314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8FC"/>
    <w:rsid w:val="00EF392A"/>
    <w:rsid w:val="00EF392C"/>
    <w:rsid w:val="00EF3CAA"/>
    <w:rsid w:val="00EF3F9E"/>
    <w:rsid w:val="00EF43B9"/>
    <w:rsid w:val="00EF43BC"/>
    <w:rsid w:val="00EF43E0"/>
    <w:rsid w:val="00EF4C47"/>
    <w:rsid w:val="00EF4CED"/>
    <w:rsid w:val="00EF4E24"/>
    <w:rsid w:val="00EF4E6D"/>
    <w:rsid w:val="00EF4F44"/>
    <w:rsid w:val="00EF5164"/>
    <w:rsid w:val="00EF5622"/>
    <w:rsid w:val="00EF5D4F"/>
    <w:rsid w:val="00EF5E2E"/>
    <w:rsid w:val="00EF610B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3A0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131D"/>
    <w:rsid w:val="00F0134C"/>
    <w:rsid w:val="00F015F7"/>
    <w:rsid w:val="00F0208B"/>
    <w:rsid w:val="00F020A0"/>
    <w:rsid w:val="00F02126"/>
    <w:rsid w:val="00F0226D"/>
    <w:rsid w:val="00F02579"/>
    <w:rsid w:val="00F026E7"/>
    <w:rsid w:val="00F0279A"/>
    <w:rsid w:val="00F028A7"/>
    <w:rsid w:val="00F0293D"/>
    <w:rsid w:val="00F0294C"/>
    <w:rsid w:val="00F03152"/>
    <w:rsid w:val="00F035A9"/>
    <w:rsid w:val="00F03F7D"/>
    <w:rsid w:val="00F04288"/>
    <w:rsid w:val="00F048DF"/>
    <w:rsid w:val="00F04B07"/>
    <w:rsid w:val="00F05258"/>
    <w:rsid w:val="00F05443"/>
    <w:rsid w:val="00F05581"/>
    <w:rsid w:val="00F057A2"/>
    <w:rsid w:val="00F05881"/>
    <w:rsid w:val="00F05AE0"/>
    <w:rsid w:val="00F05B30"/>
    <w:rsid w:val="00F05F3F"/>
    <w:rsid w:val="00F0610B"/>
    <w:rsid w:val="00F06264"/>
    <w:rsid w:val="00F065D0"/>
    <w:rsid w:val="00F0673F"/>
    <w:rsid w:val="00F067D8"/>
    <w:rsid w:val="00F067E2"/>
    <w:rsid w:val="00F0687F"/>
    <w:rsid w:val="00F06B3B"/>
    <w:rsid w:val="00F06B95"/>
    <w:rsid w:val="00F06C1A"/>
    <w:rsid w:val="00F0751D"/>
    <w:rsid w:val="00F075FE"/>
    <w:rsid w:val="00F076A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19"/>
    <w:rsid w:val="00F11FD6"/>
    <w:rsid w:val="00F12738"/>
    <w:rsid w:val="00F12A3A"/>
    <w:rsid w:val="00F12D27"/>
    <w:rsid w:val="00F12FD0"/>
    <w:rsid w:val="00F1312D"/>
    <w:rsid w:val="00F136AC"/>
    <w:rsid w:val="00F1372D"/>
    <w:rsid w:val="00F138AB"/>
    <w:rsid w:val="00F13C5B"/>
    <w:rsid w:val="00F13D55"/>
    <w:rsid w:val="00F1490F"/>
    <w:rsid w:val="00F14B62"/>
    <w:rsid w:val="00F14FA0"/>
    <w:rsid w:val="00F15291"/>
    <w:rsid w:val="00F1531B"/>
    <w:rsid w:val="00F157A9"/>
    <w:rsid w:val="00F15941"/>
    <w:rsid w:val="00F159E8"/>
    <w:rsid w:val="00F15A16"/>
    <w:rsid w:val="00F15A8D"/>
    <w:rsid w:val="00F15B27"/>
    <w:rsid w:val="00F15C25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5E"/>
    <w:rsid w:val="00F17A75"/>
    <w:rsid w:val="00F20261"/>
    <w:rsid w:val="00F204D2"/>
    <w:rsid w:val="00F204FC"/>
    <w:rsid w:val="00F20862"/>
    <w:rsid w:val="00F20B35"/>
    <w:rsid w:val="00F20E2C"/>
    <w:rsid w:val="00F21373"/>
    <w:rsid w:val="00F213F5"/>
    <w:rsid w:val="00F2146D"/>
    <w:rsid w:val="00F2165C"/>
    <w:rsid w:val="00F21F33"/>
    <w:rsid w:val="00F21F46"/>
    <w:rsid w:val="00F220C4"/>
    <w:rsid w:val="00F22105"/>
    <w:rsid w:val="00F2247A"/>
    <w:rsid w:val="00F224CC"/>
    <w:rsid w:val="00F2291A"/>
    <w:rsid w:val="00F22B1F"/>
    <w:rsid w:val="00F22E43"/>
    <w:rsid w:val="00F23012"/>
    <w:rsid w:val="00F2310E"/>
    <w:rsid w:val="00F23386"/>
    <w:rsid w:val="00F2392E"/>
    <w:rsid w:val="00F239FC"/>
    <w:rsid w:val="00F23A89"/>
    <w:rsid w:val="00F23CA9"/>
    <w:rsid w:val="00F23CB2"/>
    <w:rsid w:val="00F23CD1"/>
    <w:rsid w:val="00F23D64"/>
    <w:rsid w:val="00F23ED8"/>
    <w:rsid w:val="00F23F78"/>
    <w:rsid w:val="00F24286"/>
    <w:rsid w:val="00F243DB"/>
    <w:rsid w:val="00F24B4F"/>
    <w:rsid w:val="00F24CBC"/>
    <w:rsid w:val="00F251F7"/>
    <w:rsid w:val="00F259B8"/>
    <w:rsid w:val="00F25A68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7BA"/>
    <w:rsid w:val="00F268F8"/>
    <w:rsid w:val="00F26AAF"/>
    <w:rsid w:val="00F26B62"/>
    <w:rsid w:val="00F2701E"/>
    <w:rsid w:val="00F27194"/>
    <w:rsid w:val="00F2755E"/>
    <w:rsid w:val="00F2769B"/>
    <w:rsid w:val="00F2773E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244"/>
    <w:rsid w:val="00F32BBE"/>
    <w:rsid w:val="00F32F78"/>
    <w:rsid w:val="00F33102"/>
    <w:rsid w:val="00F33286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648"/>
    <w:rsid w:val="00F35825"/>
    <w:rsid w:val="00F35856"/>
    <w:rsid w:val="00F35A17"/>
    <w:rsid w:val="00F35A70"/>
    <w:rsid w:val="00F35F88"/>
    <w:rsid w:val="00F36052"/>
    <w:rsid w:val="00F361F5"/>
    <w:rsid w:val="00F362CB"/>
    <w:rsid w:val="00F367D9"/>
    <w:rsid w:val="00F3710B"/>
    <w:rsid w:val="00F37133"/>
    <w:rsid w:val="00F37179"/>
    <w:rsid w:val="00F372B7"/>
    <w:rsid w:val="00F375D5"/>
    <w:rsid w:val="00F37627"/>
    <w:rsid w:val="00F378B2"/>
    <w:rsid w:val="00F37903"/>
    <w:rsid w:val="00F37A7E"/>
    <w:rsid w:val="00F37C12"/>
    <w:rsid w:val="00F37D23"/>
    <w:rsid w:val="00F37D91"/>
    <w:rsid w:val="00F37F4B"/>
    <w:rsid w:val="00F37F7B"/>
    <w:rsid w:val="00F400D0"/>
    <w:rsid w:val="00F401E9"/>
    <w:rsid w:val="00F4027D"/>
    <w:rsid w:val="00F40461"/>
    <w:rsid w:val="00F40479"/>
    <w:rsid w:val="00F40A6B"/>
    <w:rsid w:val="00F4104D"/>
    <w:rsid w:val="00F413DB"/>
    <w:rsid w:val="00F417D7"/>
    <w:rsid w:val="00F41A62"/>
    <w:rsid w:val="00F41B8F"/>
    <w:rsid w:val="00F41CC2"/>
    <w:rsid w:val="00F42157"/>
    <w:rsid w:val="00F4215D"/>
    <w:rsid w:val="00F42213"/>
    <w:rsid w:val="00F42358"/>
    <w:rsid w:val="00F4292B"/>
    <w:rsid w:val="00F42A49"/>
    <w:rsid w:val="00F42B2A"/>
    <w:rsid w:val="00F42BAE"/>
    <w:rsid w:val="00F42E2D"/>
    <w:rsid w:val="00F42E4A"/>
    <w:rsid w:val="00F42EEC"/>
    <w:rsid w:val="00F431FA"/>
    <w:rsid w:val="00F43319"/>
    <w:rsid w:val="00F43AF2"/>
    <w:rsid w:val="00F43DCF"/>
    <w:rsid w:val="00F447F0"/>
    <w:rsid w:val="00F44F09"/>
    <w:rsid w:val="00F44F49"/>
    <w:rsid w:val="00F44FBF"/>
    <w:rsid w:val="00F44FFC"/>
    <w:rsid w:val="00F4504A"/>
    <w:rsid w:val="00F45809"/>
    <w:rsid w:val="00F45A28"/>
    <w:rsid w:val="00F45D70"/>
    <w:rsid w:val="00F461B2"/>
    <w:rsid w:val="00F462FD"/>
    <w:rsid w:val="00F464FA"/>
    <w:rsid w:val="00F46657"/>
    <w:rsid w:val="00F46743"/>
    <w:rsid w:val="00F46840"/>
    <w:rsid w:val="00F468B8"/>
    <w:rsid w:val="00F46D8C"/>
    <w:rsid w:val="00F47106"/>
    <w:rsid w:val="00F472A3"/>
    <w:rsid w:val="00F47618"/>
    <w:rsid w:val="00F476BC"/>
    <w:rsid w:val="00F4770E"/>
    <w:rsid w:val="00F47789"/>
    <w:rsid w:val="00F47915"/>
    <w:rsid w:val="00F47A06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BB6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E46"/>
    <w:rsid w:val="00F52FAB"/>
    <w:rsid w:val="00F5306B"/>
    <w:rsid w:val="00F5326D"/>
    <w:rsid w:val="00F532CD"/>
    <w:rsid w:val="00F53727"/>
    <w:rsid w:val="00F53B35"/>
    <w:rsid w:val="00F53E5E"/>
    <w:rsid w:val="00F53E83"/>
    <w:rsid w:val="00F54153"/>
    <w:rsid w:val="00F5422C"/>
    <w:rsid w:val="00F54391"/>
    <w:rsid w:val="00F5451A"/>
    <w:rsid w:val="00F546D5"/>
    <w:rsid w:val="00F5532A"/>
    <w:rsid w:val="00F553CA"/>
    <w:rsid w:val="00F555B0"/>
    <w:rsid w:val="00F5582B"/>
    <w:rsid w:val="00F558D6"/>
    <w:rsid w:val="00F558F1"/>
    <w:rsid w:val="00F5591C"/>
    <w:rsid w:val="00F5594F"/>
    <w:rsid w:val="00F55A9D"/>
    <w:rsid w:val="00F55BAB"/>
    <w:rsid w:val="00F55D24"/>
    <w:rsid w:val="00F55D28"/>
    <w:rsid w:val="00F55EB6"/>
    <w:rsid w:val="00F560D6"/>
    <w:rsid w:val="00F56339"/>
    <w:rsid w:val="00F56929"/>
    <w:rsid w:val="00F56F5E"/>
    <w:rsid w:val="00F57217"/>
    <w:rsid w:val="00F57485"/>
    <w:rsid w:val="00F57638"/>
    <w:rsid w:val="00F57816"/>
    <w:rsid w:val="00F57893"/>
    <w:rsid w:val="00F57D8B"/>
    <w:rsid w:val="00F60394"/>
    <w:rsid w:val="00F603C4"/>
    <w:rsid w:val="00F6056B"/>
    <w:rsid w:val="00F60876"/>
    <w:rsid w:val="00F60DFC"/>
    <w:rsid w:val="00F6141B"/>
    <w:rsid w:val="00F615EA"/>
    <w:rsid w:val="00F61718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781"/>
    <w:rsid w:val="00F629E5"/>
    <w:rsid w:val="00F62BC7"/>
    <w:rsid w:val="00F62C06"/>
    <w:rsid w:val="00F62ED6"/>
    <w:rsid w:val="00F630DA"/>
    <w:rsid w:val="00F634FA"/>
    <w:rsid w:val="00F63C76"/>
    <w:rsid w:val="00F63DB1"/>
    <w:rsid w:val="00F64099"/>
    <w:rsid w:val="00F6424E"/>
    <w:rsid w:val="00F647B3"/>
    <w:rsid w:val="00F649A2"/>
    <w:rsid w:val="00F64A78"/>
    <w:rsid w:val="00F64FED"/>
    <w:rsid w:val="00F654CC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4DA"/>
    <w:rsid w:val="00F724E9"/>
    <w:rsid w:val="00F72B17"/>
    <w:rsid w:val="00F72B61"/>
    <w:rsid w:val="00F72F0D"/>
    <w:rsid w:val="00F737CA"/>
    <w:rsid w:val="00F73904"/>
    <w:rsid w:val="00F73AFC"/>
    <w:rsid w:val="00F73CC4"/>
    <w:rsid w:val="00F73D9A"/>
    <w:rsid w:val="00F73F3D"/>
    <w:rsid w:val="00F74213"/>
    <w:rsid w:val="00F74764"/>
    <w:rsid w:val="00F74B15"/>
    <w:rsid w:val="00F74B1E"/>
    <w:rsid w:val="00F74C7F"/>
    <w:rsid w:val="00F74D16"/>
    <w:rsid w:val="00F752C2"/>
    <w:rsid w:val="00F753A6"/>
    <w:rsid w:val="00F75519"/>
    <w:rsid w:val="00F756D2"/>
    <w:rsid w:val="00F75887"/>
    <w:rsid w:val="00F75CCE"/>
    <w:rsid w:val="00F75DFD"/>
    <w:rsid w:val="00F76092"/>
    <w:rsid w:val="00F760CC"/>
    <w:rsid w:val="00F7622F"/>
    <w:rsid w:val="00F76563"/>
    <w:rsid w:val="00F7656F"/>
    <w:rsid w:val="00F76820"/>
    <w:rsid w:val="00F769F4"/>
    <w:rsid w:val="00F76B83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3D5"/>
    <w:rsid w:val="00F804E6"/>
    <w:rsid w:val="00F80639"/>
    <w:rsid w:val="00F8063E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4F13"/>
    <w:rsid w:val="00F85438"/>
    <w:rsid w:val="00F85863"/>
    <w:rsid w:val="00F8586B"/>
    <w:rsid w:val="00F85A35"/>
    <w:rsid w:val="00F85CE4"/>
    <w:rsid w:val="00F85EE1"/>
    <w:rsid w:val="00F8694D"/>
    <w:rsid w:val="00F86EF0"/>
    <w:rsid w:val="00F8709E"/>
    <w:rsid w:val="00F8757D"/>
    <w:rsid w:val="00F87828"/>
    <w:rsid w:val="00F87870"/>
    <w:rsid w:val="00F87984"/>
    <w:rsid w:val="00F87DEF"/>
    <w:rsid w:val="00F87EBC"/>
    <w:rsid w:val="00F90024"/>
    <w:rsid w:val="00F901A8"/>
    <w:rsid w:val="00F9020A"/>
    <w:rsid w:val="00F903E9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D1C"/>
    <w:rsid w:val="00F92246"/>
    <w:rsid w:val="00F9231A"/>
    <w:rsid w:val="00F92341"/>
    <w:rsid w:val="00F92344"/>
    <w:rsid w:val="00F923BB"/>
    <w:rsid w:val="00F92903"/>
    <w:rsid w:val="00F929AB"/>
    <w:rsid w:val="00F92C7D"/>
    <w:rsid w:val="00F92E3E"/>
    <w:rsid w:val="00F9302E"/>
    <w:rsid w:val="00F93102"/>
    <w:rsid w:val="00F9313B"/>
    <w:rsid w:val="00F9330C"/>
    <w:rsid w:val="00F934AA"/>
    <w:rsid w:val="00F93528"/>
    <w:rsid w:val="00F939FB"/>
    <w:rsid w:val="00F93A70"/>
    <w:rsid w:val="00F93B7F"/>
    <w:rsid w:val="00F9476E"/>
    <w:rsid w:val="00F9489D"/>
    <w:rsid w:val="00F94AD4"/>
    <w:rsid w:val="00F94B09"/>
    <w:rsid w:val="00F94D51"/>
    <w:rsid w:val="00F951A2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D38"/>
    <w:rsid w:val="00F96FB0"/>
    <w:rsid w:val="00F9713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536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2EC5"/>
    <w:rsid w:val="00FA302B"/>
    <w:rsid w:val="00FA35C3"/>
    <w:rsid w:val="00FA3845"/>
    <w:rsid w:val="00FA3D72"/>
    <w:rsid w:val="00FA4714"/>
    <w:rsid w:val="00FA478E"/>
    <w:rsid w:val="00FA48E6"/>
    <w:rsid w:val="00FA4B87"/>
    <w:rsid w:val="00FA4C11"/>
    <w:rsid w:val="00FA5273"/>
    <w:rsid w:val="00FA5542"/>
    <w:rsid w:val="00FA559E"/>
    <w:rsid w:val="00FA573A"/>
    <w:rsid w:val="00FA5796"/>
    <w:rsid w:val="00FA5820"/>
    <w:rsid w:val="00FA5CB7"/>
    <w:rsid w:val="00FA5DD5"/>
    <w:rsid w:val="00FA5F7F"/>
    <w:rsid w:val="00FA6333"/>
    <w:rsid w:val="00FA6340"/>
    <w:rsid w:val="00FA6474"/>
    <w:rsid w:val="00FA653D"/>
    <w:rsid w:val="00FA6702"/>
    <w:rsid w:val="00FA6F81"/>
    <w:rsid w:val="00FA7195"/>
    <w:rsid w:val="00FA728A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31"/>
    <w:rsid w:val="00FB0EF0"/>
    <w:rsid w:val="00FB100F"/>
    <w:rsid w:val="00FB13B6"/>
    <w:rsid w:val="00FB158A"/>
    <w:rsid w:val="00FB15B7"/>
    <w:rsid w:val="00FB15D7"/>
    <w:rsid w:val="00FB186B"/>
    <w:rsid w:val="00FB1C9D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31E"/>
    <w:rsid w:val="00FB4429"/>
    <w:rsid w:val="00FB46AA"/>
    <w:rsid w:val="00FB49A4"/>
    <w:rsid w:val="00FB4ACA"/>
    <w:rsid w:val="00FB4BD7"/>
    <w:rsid w:val="00FB4C0E"/>
    <w:rsid w:val="00FB4CAB"/>
    <w:rsid w:val="00FB4CCC"/>
    <w:rsid w:val="00FB4ECA"/>
    <w:rsid w:val="00FB4EE2"/>
    <w:rsid w:val="00FB53B2"/>
    <w:rsid w:val="00FB5446"/>
    <w:rsid w:val="00FB5507"/>
    <w:rsid w:val="00FB5991"/>
    <w:rsid w:val="00FB5B09"/>
    <w:rsid w:val="00FB5B6E"/>
    <w:rsid w:val="00FB5C3F"/>
    <w:rsid w:val="00FB5E14"/>
    <w:rsid w:val="00FB618C"/>
    <w:rsid w:val="00FB658D"/>
    <w:rsid w:val="00FB6613"/>
    <w:rsid w:val="00FB6820"/>
    <w:rsid w:val="00FB68C3"/>
    <w:rsid w:val="00FB6FDB"/>
    <w:rsid w:val="00FB710F"/>
    <w:rsid w:val="00FB7227"/>
    <w:rsid w:val="00FB7333"/>
    <w:rsid w:val="00FB77D8"/>
    <w:rsid w:val="00FB781A"/>
    <w:rsid w:val="00FB799A"/>
    <w:rsid w:val="00FC0344"/>
    <w:rsid w:val="00FC03D9"/>
    <w:rsid w:val="00FC0516"/>
    <w:rsid w:val="00FC052E"/>
    <w:rsid w:val="00FC09EF"/>
    <w:rsid w:val="00FC0A8C"/>
    <w:rsid w:val="00FC0CA1"/>
    <w:rsid w:val="00FC1033"/>
    <w:rsid w:val="00FC10E7"/>
    <w:rsid w:val="00FC12DE"/>
    <w:rsid w:val="00FC14AC"/>
    <w:rsid w:val="00FC1566"/>
    <w:rsid w:val="00FC1697"/>
    <w:rsid w:val="00FC17F1"/>
    <w:rsid w:val="00FC18B2"/>
    <w:rsid w:val="00FC1D0B"/>
    <w:rsid w:val="00FC1E21"/>
    <w:rsid w:val="00FC1E24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3D4"/>
    <w:rsid w:val="00FC454D"/>
    <w:rsid w:val="00FC45C5"/>
    <w:rsid w:val="00FC4CDE"/>
    <w:rsid w:val="00FC5624"/>
    <w:rsid w:val="00FC5774"/>
    <w:rsid w:val="00FC581F"/>
    <w:rsid w:val="00FC5923"/>
    <w:rsid w:val="00FC5C64"/>
    <w:rsid w:val="00FC5FAC"/>
    <w:rsid w:val="00FC625A"/>
    <w:rsid w:val="00FC665F"/>
    <w:rsid w:val="00FC6809"/>
    <w:rsid w:val="00FC68BD"/>
    <w:rsid w:val="00FC6B2D"/>
    <w:rsid w:val="00FC7831"/>
    <w:rsid w:val="00FC7A88"/>
    <w:rsid w:val="00FC7A8F"/>
    <w:rsid w:val="00FC7DB3"/>
    <w:rsid w:val="00FC7F4E"/>
    <w:rsid w:val="00FD0226"/>
    <w:rsid w:val="00FD0663"/>
    <w:rsid w:val="00FD06BE"/>
    <w:rsid w:val="00FD0738"/>
    <w:rsid w:val="00FD0AA3"/>
    <w:rsid w:val="00FD0B39"/>
    <w:rsid w:val="00FD0CBA"/>
    <w:rsid w:val="00FD0E2A"/>
    <w:rsid w:val="00FD1334"/>
    <w:rsid w:val="00FD137E"/>
    <w:rsid w:val="00FD1422"/>
    <w:rsid w:val="00FD1439"/>
    <w:rsid w:val="00FD1C68"/>
    <w:rsid w:val="00FD1D22"/>
    <w:rsid w:val="00FD1E87"/>
    <w:rsid w:val="00FD1FAE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0BC"/>
    <w:rsid w:val="00FD3593"/>
    <w:rsid w:val="00FD3709"/>
    <w:rsid w:val="00FD374C"/>
    <w:rsid w:val="00FD3B00"/>
    <w:rsid w:val="00FD41D9"/>
    <w:rsid w:val="00FD4306"/>
    <w:rsid w:val="00FD43F2"/>
    <w:rsid w:val="00FD441F"/>
    <w:rsid w:val="00FD463B"/>
    <w:rsid w:val="00FD4640"/>
    <w:rsid w:val="00FD497E"/>
    <w:rsid w:val="00FD4BD9"/>
    <w:rsid w:val="00FD4EAE"/>
    <w:rsid w:val="00FD4FC2"/>
    <w:rsid w:val="00FD50AA"/>
    <w:rsid w:val="00FD5621"/>
    <w:rsid w:val="00FD593E"/>
    <w:rsid w:val="00FD59EA"/>
    <w:rsid w:val="00FD5A2D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239"/>
    <w:rsid w:val="00FD78C0"/>
    <w:rsid w:val="00FD7941"/>
    <w:rsid w:val="00FD7C9C"/>
    <w:rsid w:val="00FD7DA1"/>
    <w:rsid w:val="00FE03D4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643"/>
    <w:rsid w:val="00FE37AF"/>
    <w:rsid w:val="00FE3C89"/>
    <w:rsid w:val="00FE41B2"/>
    <w:rsid w:val="00FE421B"/>
    <w:rsid w:val="00FE4240"/>
    <w:rsid w:val="00FE4261"/>
    <w:rsid w:val="00FE4887"/>
    <w:rsid w:val="00FE4D22"/>
    <w:rsid w:val="00FE4F1A"/>
    <w:rsid w:val="00FE503A"/>
    <w:rsid w:val="00FE50C1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9B0"/>
    <w:rsid w:val="00FE6A40"/>
    <w:rsid w:val="00FE6ABE"/>
    <w:rsid w:val="00FE702B"/>
    <w:rsid w:val="00FE71CC"/>
    <w:rsid w:val="00FE72C9"/>
    <w:rsid w:val="00FE76AA"/>
    <w:rsid w:val="00FE7726"/>
    <w:rsid w:val="00FE79BB"/>
    <w:rsid w:val="00FE7DA1"/>
    <w:rsid w:val="00FE7E12"/>
    <w:rsid w:val="00FF027A"/>
    <w:rsid w:val="00FF0574"/>
    <w:rsid w:val="00FF0E74"/>
    <w:rsid w:val="00FF11F0"/>
    <w:rsid w:val="00FF13FB"/>
    <w:rsid w:val="00FF142D"/>
    <w:rsid w:val="00FF1A73"/>
    <w:rsid w:val="00FF1BF3"/>
    <w:rsid w:val="00FF1CFB"/>
    <w:rsid w:val="00FF1D64"/>
    <w:rsid w:val="00FF1E7F"/>
    <w:rsid w:val="00FF2230"/>
    <w:rsid w:val="00FF25FC"/>
    <w:rsid w:val="00FF2648"/>
    <w:rsid w:val="00FF28BF"/>
    <w:rsid w:val="00FF2A0C"/>
    <w:rsid w:val="00FF2C66"/>
    <w:rsid w:val="00FF2CEE"/>
    <w:rsid w:val="00FF2E8C"/>
    <w:rsid w:val="00FF2F0F"/>
    <w:rsid w:val="00FF30A5"/>
    <w:rsid w:val="00FF3615"/>
    <w:rsid w:val="00FF39FD"/>
    <w:rsid w:val="00FF3A9E"/>
    <w:rsid w:val="00FF3ACE"/>
    <w:rsid w:val="00FF3AE2"/>
    <w:rsid w:val="00FF3C8F"/>
    <w:rsid w:val="00FF3D00"/>
    <w:rsid w:val="00FF4098"/>
    <w:rsid w:val="00FF40F9"/>
    <w:rsid w:val="00FF4184"/>
    <w:rsid w:val="00FF42BC"/>
    <w:rsid w:val="00FF4653"/>
    <w:rsid w:val="00FF4884"/>
    <w:rsid w:val="00FF4895"/>
    <w:rsid w:val="00FF4C60"/>
    <w:rsid w:val="00FF4FF3"/>
    <w:rsid w:val="00FF50B2"/>
    <w:rsid w:val="00FF5236"/>
    <w:rsid w:val="00FF5369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65A1"/>
    <w:rsid w:val="00FF6A79"/>
    <w:rsid w:val="00FF6AE8"/>
    <w:rsid w:val="00FF6B3C"/>
    <w:rsid w:val="00FF6B81"/>
    <w:rsid w:val="00FF6BA6"/>
    <w:rsid w:val="00FF6C61"/>
    <w:rsid w:val="00FF6C99"/>
    <w:rsid w:val="00FF7185"/>
    <w:rsid w:val="00FF72EF"/>
    <w:rsid w:val="00FF7366"/>
    <w:rsid w:val="00FF73E0"/>
    <w:rsid w:val="00FF78CE"/>
    <w:rsid w:val="00FF7D0F"/>
    <w:rsid w:val="01C0AFD2"/>
    <w:rsid w:val="204169C7"/>
    <w:rsid w:val="3942301C"/>
    <w:rsid w:val="4094443B"/>
    <w:rsid w:val="68618B2E"/>
    <w:rsid w:val="69D2D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FF780D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41AC"/>
    <w:rPr>
      <w:rFonts w:ascii="Arial" w:hAnsi="Arial" w:cs="Times New Roman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2AA3"/>
    <w:rPr>
      <w:rFonts w:cs="EucrosiaUPC"/>
      <w:sz w:val="30"/>
      <w:szCs w:val="30"/>
    </w:rPr>
  </w:style>
  <w:style w:type="character" w:customStyle="1" w:styleId="ui-provider">
    <w:name w:val="ui-provider"/>
    <w:basedOn w:val="DefaultParagraphFont"/>
    <w:rsid w:val="00BD4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625CF-B190-4B65-BA2D-28BFC0D265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F08C45-8626-4FCC-B404-96307BF98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C8E1B-0AC3-4D1F-824A-0D3ABFAE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58</Pages>
  <Words>10865</Words>
  <Characters>61933</Characters>
  <Application>Microsoft Office Word</Application>
  <DocSecurity>0</DocSecurity>
  <Lines>516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Tanakorn, Phonpanom</cp:lastModifiedBy>
  <cp:revision>8</cp:revision>
  <cp:lastPrinted>2025-02-20T08:42:00Z</cp:lastPrinted>
  <dcterms:created xsi:type="dcterms:W3CDTF">2025-02-20T10:30:00Z</dcterms:created>
  <dcterms:modified xsi:type="dcterms:W3CDTF">2025-02-21T07:45:00Z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