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02EDE226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="00934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713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F0F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F713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BF0F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F0F8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F0F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3A3A4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39C9846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7246C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3DC6903A" w:rsidR="00797EB2" w:rsidRPr="00290DE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       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ณ วันที่ </w:t>
      </w:r>
      <w:r w:rsidR="00BF0F83">
        <w:rPr>
          <w:rFonts w:ascii="Angsana New" w:hAnsi="Angsana New"/>
          <w:sz w:val="30"/>
          <w:szCs w:val="30"/>
        </w:rPr>
        <w:t xml:space="preserve">31 </w:t>
      </w:r>
      <w:r w:rsidR="00BF0F83">
        <w:rPr>
          <w:rFonts w:ascii="Angsana New" w:hAnsi="Angsana New" w:hint="cs"/>
          <w:sz w:val="30"/>
          <w:szCs w:val="30"/>
          <w:cs/>
        </w:rPr>
        <w:t>ธันวาคม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               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>สำหรับ               งวดสามเดือนและ</w:t>
      </w:r>
      <w:r w:rsidR="00BF0F83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="00BF0F83">
        <w:rPr>
          <w:rFonts w:ascii="Angsana New" w:hAnsi="Angsana New" w:hint="cs"/>
          <w:sz w:val="30"/>
          <w:szCs w:val="30"/>
          <w:cs/>
          <w:lang w:val="th-TH"/>
        </w:rPr>
        <w:t>้า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BF0F83">
        <w:rPr>
          <w:rFonts w:ascii="Angsana New" w:hAnsi="Angsana New"/>
          <w:sz w:val="30"/>
          <w:szCs w:val="30"/>
        </w:rPr>
        <w:t xml:space="preserve">31 </w:t>
      </w:r>
      <w:r w:rsidR="00BF0F83">
        <w:rPr>
          <w:rFonts w:ascii="Angsana New" w:hAnsi="Angsana New" w:hint="cs"/>
          <w:sz w:val="30"/>
          <w:szCs w:val="30"/>
          <w:cs/>
        </w:rPr>
        <w:t>ธันวาคม</w:t>
      </w:r>
      <w:r w:rsidR="00BF0F83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90DE0" w:rsidRPr="00E0273F">
        <w:rPr>
          <w:rFonts w:ascii="Angsana New" w:hAnsi="Angsana New" w:hint="cs"/>
          <w:sz w:val="30"/>
          <w:szCs w:val="30"/>
          <w:lang w:val="th-TH"/>
        </w:rPr>
        <w:t>256</w:t>
      </w:r>
      <w:r w:rsidR="007246C4">
        <w:rPr>
          <w:rFonts w:ascii="Angsana New" w:hAnsi="Angsana New"/>
          <w:sz w:val="30"/>
          <w:szCs w:val="30"/>
        </w:rPr>
        <w:t>7</w:t>
      </w:r>
      <w:r w:rsidR="00290DE0" w:rsidRPr="00E0273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273F">
        <w:rPr>
          <w:rFonts w:ascii="Angsana New" w:hAnsi="Angsana New" w:hint="cs"/>
          <w:sz w:val="30"/>
          <w:szCs w:val="30"/>
          <w:cs/>
          <w:lang w:val="th-TH"/>
        </w:rPr>
        <w:t>งบการ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เปลี่ยนแปลงส่วนขอ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>ง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ผู้ถือหุ้นที่แสดงเงินลงทุนตาม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 xml:space="preserve">        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ารเปลี่ยนแปลงส่วนของผู้ถือหุ้นเฉพาะกิจการและงบกระแสเงินสดที่แสดงเงินลงทุนตามวิธี</w:t>
      </w:r>
      <w:r w:rsidR="0093485F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ส่วนได้เสียและงบกระแสเงินสดเฉพาะกิจการสำหรับงวด</w:t>
      </w:r>
      <w:r w:rsidR="00BF0F83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="00F7137D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="00BF0F83">
        <w:rPr>
          <w:rFonts w:ascii="Angsana New" w:hAnsi="Angsana New" w:hint="cs"/>
          <w:sz w:val="30"/>
          <w:szCs w:val="30"/>
          <w:cs/>
          <w:lang w:val="th-TH"/>
        </w:rPr>
        <w:t>้า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BF0F83">
        <w:rPr>
          <w:rFonts w:ascii="Angsana New" w:hAnsi="Angsana New"/>
          <w:sz w:val="30"/>
          <w:szCs w:val="30"/>
        </w:rPr>
        <w:t xml:space="preserve">31 </w:t>
      </w:r>
      <w:r w:rsidR="00BF0F83">
        <w:rPr>
          <w:rFonts w:ascii="Angsana New" w:hAnsi="Angsana New" w:hint="cs"/>
          <w:sz w:val="30"/>
          <w:szCs w:val="30"/>
          <w:cs/>
        </w:rPr>
        <w:t>ธันวาคม</w:t>
      </w:r>
      <w:r w:rsidRPr="001F3D7B">
        <w:rPr>
          <w:rFonts w:ascii="Angsana New" w:hAnsi="Angsana New" w:hint="cs"/>
          <w:sz w:val="30"/>
          <w:szCs w:val="30"/>
          <w:cs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3A3A4B">
        <w:rPr>
          <w:rFonts w:ascii="Angsana New" w:hAnsi="Angsana New"/>
          <w:sz w:val="30"/>
          <w:szCs w:val="30"/>
        </w:rPr>
        <w:t>7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</w:t>
      </w:r>
      <w:r w:rsidR="007246C4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93485F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>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4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</w:t>
      </w:r>
      <w:r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608EDFAD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97EB2">
        <w:rPr>
          <w:rFonts w:ascii="Angsana New" w:hAnsi="Angsana New"/>
          <w:sz w:val="30"/>
          <w:szCs w:val="30"/>
        </w:rPr>
        <w:t xml:space="preserve"> </w:t>
      </w:r>
      <w:r w:rsidRPr="00797EB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0005C91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0FF7FFE" w14:textId="77777777" w:rsidR="00BF0F83" w:rsidRDefault="00BF0F83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3C986A" w14:textId="77777777" w:rsidR="009159D8" w:rsidRDefault="009159D8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EC9D500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7A295EC3" w:rsidR="00464770" w:rsidRDefault="00AF3281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1147C">
        <w:rPr>
          <w:rFonts w:ascii="Angsana New" w:hAnsi="Angsana New"/>
          <w:sz w:val="30"/>
          <w:szCs w:val="30"/>
        </w:rPr>
        <w:t>256</w:t>
      </w:r>
      <w:r w:rsidR="00BF0F83">
        <w:rPr>
          <w:rFonts w:ascii="Angsana New" w:hAnsi="Angsana New" w:hint="cs"/>
          <w:sz w:val="30"/>
          <w:szCs w:val="30"/>
          <w:cs/>
        </w:rPr>
        <w:t>8</w:t>
      </w:r>
    </w:p>
    <w:sectPr w:rsidR="00464770" w:rsidSect="006C4095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8CD51" w14:textId="77777777" w:rsidR="006406E4" w:rsidRDefault="006406E4">
      <w:r>
        <w:separator/>
      </w:r>
    </w:p>
  </w:endnote>
  <w:endnote w:type="continuationSeparator" w:id="0">
    <w:p w14:paraId="1A09291A" w14:textId="77777777" w:rsidR="006406E4" w:rsidRDefault="0064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0F52" w14:textId="77777777" w:rsidR="006406E4" w:rsidRDefault="006406E4">
      <w:r>
        <w:separator/>
      </w:r>
    </w:p>
  </w:footnote>
  <w:footnote w:type="continuationSeparator" w:id="0">
    <w:p w14:paraId="02C5976D" w14:textId="77777777" w:rsidR="006406E4" w:rsidRDefault="00640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3E75D3CB" w:rsidR="003224CE" w:rsidRPr="003A3A4B" w:rsidRDefault="003224CE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4AE877" w14:textId="59C4EF4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31C4CA8" w14:textId="1FB5CF61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E189F1" w14:textId="1375A3E4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31D244B" w14:textId="30060925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299973F" w14:textId="094C3EAE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D0D572D" w14:textId="13D63B82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B59BC2" w14:textId="7777777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2177" w14:textId="70A3D8C3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BFB443" w14:textId="2EAB9551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8C12F4" w14:textId="23BFDBE8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2640EC7" w14:textId="2397A450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875780" w14:textId="62347315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2FE591" w14:textId="77777777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3CE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0DD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55B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DE0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3A4B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0FAE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0AA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4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6C4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9D8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85F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6D43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82D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281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0F83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1C4E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5C13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869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73F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116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352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137D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C0A4F-0CF0-42A5-BB3C-CCA709D6A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448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2211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2</cp:revision>
  <cp:lastPrinted>2022-05-17T08:59:00Z</cp:lastPrinted>
  <dcterms:created xsi:type="dcterms:W3CDTF">2025-02-11T05:19:00Z</dcterms:created>
  <dcterms:modified xsi:type="dcterms:W3CDTF">2025-02-11T05:19:00Z</dcterms:modified>
</cp:coreProperties>
</file>