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48A73D70" w:rsidR="00E245AE" w:rsidRPr="00E245AE" w:rsidRDefault="0033736D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245AE" w:rsidRPr="00C52C41" w14:paraId="233BA76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B1C0B4" w14:textId="4F26FFF1" w:rsidR="00E245AE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3A8C55" w14:textId="77777777" w:rsidR="00E245AE" w:rsidRPr="00C52C41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269C01" w14:textId="6529A2BA" w:rsidR="00E245AE" w:rsidRPr="00C52C41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245AE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745C1E5F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F1BBE2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245AE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3FC4D459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DF9C16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7A1258EC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  <w:cs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321582">
        <w:rPr>
          <w:rFonts w:ascii="Angsana New" w:hAnsi="Angsana New"/>
          <w:sz w:val="30"/>
          <w:szCs w:val="30"/>
        </w:rPr>
        <w:t xml:space="preserve"> </w:t>
      </w:r>
      <w:r w:rsidR="00762858">
        <w:rPr>
          <w:rFonts w:ascii="Angsana New" w:hAnsi="Angsana New"/>
          <w:sz w:val="30"/>
          <w:szCs w:val="30"/>
        </w:rPr>
        <w:t xml:space="preserve">11 </w:t>
      </w:r>
      <w:r w:rsidR="00762858">
        <w:rPr>
          <w:rFonts w:ascii="Angsana New" w:hAnsi="Angsana New" w:hint="cs"/>
          <w:sz w:val="30"/>
          <w:szCs w:val="30"/>
          <w:cs/>
        </w:rPr>
        <w:t>กุมภาพันธ์</w:t>
      </w:r>
      <w:r w:rsidR="00406288">
        <w:rPr>
          <w:rFonts w:ascii="Angsana New" w:hAnsi="Angsana New" w:hint="cs"/>
          <w:sz w:val="30"/>
          <w:szCs w:val="30"/>
          <w:cs/>
        </w:rPr>
        <w:t xml:space="preserve"> </w:t>
      </w:r>
      <w:r w:rsidR="00564757">
        <w:rPr>
          <w:rFonts w:ascii="Angsana New" w:hAnsi="Angsana New"/>
          <w:sz w:val="30"/>
          <w:szCs w:val="30"/>
        </w:rPr>
        <w:t>2568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6ED9F4D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E941FC">
        <w:rPr>
          <w:rFonts w:ascii="Angsana New" w:hAnsi="Angsana New"/>
          <w:sz w:val="30"/>
          <w:szCs w:val="30"/>
        </w:rPr>
        <w:t>7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2F7884B6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E941FC">
        <w:rPr>
          <w:rFonts w:ascii="Angsana New" w:hAnsi="Angsana New"/>
          <w:sz w:val="30"/>
          <w:szCs w:val="30"/>
        </w:rPr>
        <w:t>7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300B7A6" w14:textId="00DA6A9C" w:rsidR="008B233B" w:rsidRDefault="008B233B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993F0D">
        <w:rPr>
          <w:rFonts w:ascii="Angsana New" w:hAnsi="Angsana New" w:hint="cs"/>
          <w:sz w:val="30"/>
          <w:szCs w:val="30"/>
          <w:cs/>
        </w:rPr>
        <w:t>เ</w:t>
      </w:r>
      <w:r w:rsidR="00BB142D">
        <w:rPr>
          <w:rFonts w:ascii="Angsana New" w:hAnsi="Angsana New" w:hint="cs"/>
          <w:sz w:val="30"/>
          <w:szCs w:val="30"/>
          <w:cs/>
        </w:rPr>
        <w:t>ก</w:t>
      </w:r>
      <w:r w:rsidR="00993F0D">
        <w:rPr>
          <w:rFonts w:ascii="Angsana New" w:hAnsi="Angsana New" w:hint="cs"/>
          <w:sz w:val="30"/>
          <w:szCs w:val="30"/>
          <w:cs/>
        </w:rPr>
        <w:t>้า</w:t>
      </w:r>
      <w:r w:rsidRPr="002922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111EA">
        <w:rPr>
          <w:rFonts w:ascii="Angsana New" w:hAnsi="Angsana New"/>
          <w:sz w:val="30"/>
          <w:szCs w:val="30"/>
        </w:rPr>
        <w:t>3</w:t>
      </w:r>
      <w:r w:rsidR="00993F0D">
        <w:rPr>
          <w:rFonts w:ascii="Angsana New" w:hAnsi="Angsana New"/>
          <w:sz w:val="30"/>
          <w:szCs w:val="30"/>
        </w:rPr>
        <w:t>1</w:t>
      </w:r>
      <w:r w:rsidR="00B111EA">
        <w:rPr>
          <w:rFonts w:ascii="Angsana New" w:hAnsi="Angsana New"/>
          <w:sz w:val="30"/>
          <w:szCs w:val="30"/>
        </w:rPr>
        <w:t xml:space="preserve"> </w:t>
      </w:r>
      <w:r w:rsidR="00993F0D">
        <w:rPr>
          <w:rFonts w:ascii="Angsana New" w:hAnsi="Angsana New" w:hint="cs"/>
          <w:sz w:val="30"/>
          <w:szCs w:val="30"/>
          <w:cs/>
        </w:rPr>
        <w:t>ธันวาคม</w:t>
      </w:r>
      <w:r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</w:p>
    <w:p w14:paraId="730191F5" w14:textId="77777777" w:rsidR="008B233B" w:rsidRDefault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70"/>
        <w:gridCol w:w="1170"/>
        <w:gridCol w:w="270"/>
        <w:gridCol w:w="1350"/>
      </w:tblGrid>
      <w:tr w:rsidR="00993F0D" w:rsidRPr="00292299" w14:paraId="7C6A1881" w14:textId="77777777" w:rsidTr="0028390A">
        <w:trPr>
          <w:tblHeader/>
        </w:trPr>
        <w:tc>
          <w:tcPr>
            <w:tcW w:w="3510" w:type="dxa"/>
          </w:tcPr>
          <w:p w14:paraId="33EF4BA1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880" w:type="dxa"/>
            <w:gridSpan w:val="3"/>
          </w:tcPr>
          <w:p w14:paraId="7E353EA5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BB13401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824F224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93F0D" w:rsidRPr="00292299" w14:paraId="103B7E42" w14:textId="77777777" w:rsidTr="0028390A">
        <w:trPr>
          <w:tblHeader/>
        </w:trPr>
        <w:tc>
          <w:tcPr>
            <w:tcW w:w="3510" w:type="dxa"/>
          </w:tcPr>
          <w:p w14:paraId="0D3B0D5E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880" w:type="dxa"/>
            <w:gridSpan w:val="3"/>
          </w:tcPr>
          <w:p w14:paraId="2D7C9668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FA2E3A8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7046FA2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F0D" w:rsidRPr="00292299" w14:paraId="18627821" w14:textId="77777777" w:rsidTr="0028390A">
        <w:trPr>
          <w:tblHeader/>
        </w:trPr>
        <w:tc>
          <w:tcPr>
            <w:tcW w:w="3510" w:type="dxa"/>
          </w:tcPr>
          <w:p w14:paraId="55676CBD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7BC3626D" w14:textId="5D3D0C59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11A3F2A7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A0984E" w14:textId="3D3B46BE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0FFC58D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A6433" w14:textId="0C45D586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13F2D84A" w14:textId="77777777" w:rsidR="00993F0D" w:rsidRPr="00292299" w:rsidRDefault="00993F0D" w:rsidP="0028390A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05324" w14:textId="00789C1F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993F0D" w:rsidRPr="00292299" w14:paraId="55D9F276" w14:textId="77777777" w:rsidTr="0028390A">
        <w:trPr>
          <w:tblHeader/>
        </w:trPr>
        <w:tc>
          <w:tcPr>
            <w:tcW w:w="3510" w:type="dxa"/>
          </w:tcPr>
          <w:p w14:paraId="14A73A9F" w14:textId="77777777" w:rsidR="00993F0D" w:rsidRPr="00292299" w:rsidRDefault="00993F0D" w:rsidP="0028390A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940" w:type="dxa"/>
            <w:gridSpan w:val="7"/>
          </w:tcPr>
          <w:p w14:paraId="6E8094D0" w14:textId="77777777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3F0D" w:rsidRPr="00292299" w14:paraId="67994E3C" w14:textId="77777777" w:rsidTr="0028390A">
        <w:tc>
          <w:tcPr>
            <w:tcW w:w="3510" w:type="dxa"/>
          </w:tcPr>
          <w:p w14:paraId="25377F4C" w14:textId="2F83C8ED" w:rsidR="00993F0D" w:rsidRPr="00292299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564757" w:rsidRPr="00564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5D1B45B3" w14:textId="77777777" w:rsidR="00993F0D" w:rsidRPr="00292299" w:rsidRDefault="00993F0D" w:rsidP="0028390A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DBB9E" w14:textId="77777777" w:rsidR="00993F0D" w:rsidRPr="00292299" w:rsidRDefault="00993F0D" w:rsidP="0028390A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238334" w14:textId="77777777" w:rsidR="00993F0D" w:rsidRPr="00292299" w:rsidRDefault="00993F0D" w:rsidP="0028390A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D1D75" w14:textId="77777777" w:rsidR="00993F0D" w:rsidRPr="00292299" w:rsidRDefault="00993F0D" w:rsidP="0028390A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FFADA" w14:textId="77777777" w:rsidR="00993F0D" w:rsidRPr="00292299" w:rsidRDefault="00993F0D" w:rsidP="0028390A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765DE" w14:textId="77777777" w:rsidR="00993F0D" w:rsidRPr="00292299" w:rsidRDefault="00993F0D" w:rsidP="0028390A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ABEC6A" w14:textId="77777777" w:rsidR="00993F0D" w:rsidRPr="00292299" w:rsidRDefault="00993F0D" w:rsidP="0028390A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F0D" w:rsidRPr="00E979BA" w14:paraId="34A2B06B" w14:textId="77777777" w:rsidTr="0028390A">
        <w:tc>
          <w:tcPr>
            <w:tcW w:w="3510" w:type="dxa"/>
          </w:tcPr>
          <w:p w14:paraId="7F5B48AE" w14:textId="77777777" w:rsidR="00993F0D" w:rsidRPr="00292299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C004933" w14:textId="1126C872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24,945</w:t>
            </w:r>
          </w:p>
        </w:tc>
        <w:tc>
          <w:tcPr>
            <w:tcW w:w="270" w:type="dxa"/>
          </w:tcPr>
          <w:p w14:paraId="62050B75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570ED" w14:textId="6E7076FA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76,257</w:t>
            </w:r>
          </w:p>
        </w:tc>
        <w:tc>
          <w:tcPr>
            <w:tcW w:w="270" w:type="dxa"/>
          </w:tcPr>
          <w:p w14:paraId="5E1A23BD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9FC60" w14:textId="3C3C78A5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24,945</w:t>
            </w:r>
          </w:p>
        </w:tc>
        <w:tc>
          <w:tcPr>
            <w:tcW w:w="270" w:type="dxa"/>
          </w:tcPr>
          <w:p w14:paraId="64B3CC3C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AF0013" w14:textId="3E0C6A15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76,257</w:t>
            </w:r>
          </w:p>
        </w:tc>
      </w:tr>
      <w:tr w:rsidR="00993F0D" w:rsidRPr="00E979BA" w14:paraId="7722EB9D" w14:textId="77777777" w:rsidTr="0028390A">
        <w:tc>
          <w:tcPr>
            <w:tcW w:w="3510" w:type="dxa"/>
          </w:tcPr>
          <w:p w14:paraId="6056D8B4" w14:textId="77777777" w:rsidR="00993F0D" w:rsidRPr="00292299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50" w:type="dxa"/>
          </w:tcPr>
          <w:p w14:paraId="7EC45770" w14:textId="10EB648F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20,712</w:t>
            </w:r>
          </w:p>
        </w:tc>
        <w:tc>
          <w:tcPr>
            <w:tcW w:w="270" w:type="dxa"/>
          </w:tcPr>
          <w:p w14:paraId="4D5B7306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89973" w14:textId="3EE8366A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5,451</w:t>
            </w:r>
          </w:p>
        </w:tc>
        <w:tc>
          <w:tcPr>
            <w:tcW w:w="270" w:type="dxa"/>
          </w:tcPr>
          <w:p w14:paraId="0A03BCAD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A01E7" w14:textId="25F30410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20,712</w:t>
            </w:r>
          </w:p>
        </w:tc>
        <w:tc>
          <w:tcPr>
            <w:tcW w:w="270" w:type="dxa"/>
          </w:tcPr>
          <w:p w14:paraId="19D7D895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9C818E" w14:textId="45E6BFFE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5,451</w:t>
            </w:r>
          </w:p>
        </w:tc>
      </w:tr>
      <w:tr w:rsidR="00993F0D" w:rsidRPr="00E979BA" w14:paraId="3788E363" w14:textId="77777777" w:rsidTr="0028390A">
        <w:tc>
          <w:tcPr>
            <w:tcW w:w="3510" w:type="dxa"/>
          </w:tcPr>
          <w:p w14:paraId="11B5EDBC" w14:textId="77777777" w:rsidR="00993F0D" w:rsidRPr="00292299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0B6DF6FA" w14:textId="1707909C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14A898B5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720F6" w14:textId="54B4703F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31,934</w:t>
            </w:r>
          </w:p>
        </w:tc>
        <w:tc>
          <w:tcPr>
            <w:tcW w:w="270" w:type="dxa"/>
          </w:tcPr>
          <w:p w14:paraId="7DB84299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FE17E" w14:textId="7DF1BF97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47DA66A1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A00FBF" w14:textId="49B4A09F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31,934</w:t>
            </w:r>
          </w:p>
        </w:tc>
      </w:tr>
      <w:tr w:rsidR="00993F0D" w:rsidRPr="00E979BA" w14:paraId="4CE9DCF9" w14:textId="77777777" w:rsidTr="0028390A">
        <w:tc>
          <w:tcPr>
            <w:tcW w:w="3510" w:type="dxa"/>
          </w:tcPr>
          <w:p w14:paraId="19880E01" w14:textId="77777777" w:rsidR="00993F0D" w:rsidRPr="00292299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138E0951" w14:textId="6A6668A6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36,815</w:t>
            </w:r>
          </w:p>
        </w:tc>
        <w:tc>
          <w:tcPr>
            <w:tcW w:w="270" w:type="dxa"/>
          </w:tcPr>
          <w:p w14:paraId="4B0830CE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53A83" w14:textId="0C4B6435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38,651</w:t>
            </w:r>
          </w:p>
        </w:tc>
        <w:tc>
          <w:tcPr>
            <w:tcW w:w="270" w:type="dxa"/>
          </w:tcPr>
          <w:p w14:paraId="3EE267BE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2A7B0" w14:textId="74D9FE3A" w:rsidR="00993F0D" w:rsidRPr="00E979BA" w:rsidRDefault="00DD646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36,815</w:t>
            </w:r>
          </w:p>
        </w:tc>
        <w:tc>
          <w:tcPr>
            <w:tcW w:w="270" w:type="dxa"/>
          </w:tcPr>
          <w:p w14:paraId="76D7BF3C" w14:textId="77777777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D058C2" w14:textId="012AA93A" w:rsidR="00993F0D" w:rsidRPr="00E979BA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38,651</w:t>
            </w:r>
          </w:p>
        </w:tc>
      </w:tr>
      <w:tr w:rsidR="00DD6467" w:rsidRPr="00E979BA" w14:paraId="76F9A1A2" w14:textId="77777777" w:rsidTr="0028390A">
        <w:tc>
          <w:tcPr>
            <w:tcW w:w="3510" w:type="dxa"/>
          </w:tcPr>
          <w:p w14:paraId="42CF15C6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50" w:type="dxa"/>
          </w:tcPr>
          <w:p w14:paraId="1D831430" w14:textId="11984C83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25,920</w:t>
            </w:r>
          </w:p>
        </w:tc>
        <w:tc>
          <w:tcPr>
            <w:tcW w:w="270" w:type="dxa"/>
          </w:tcPr>
          <w:p w14:paraId="48AA4550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1D9AA" w14:textId="6F36A1E5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27,441</w:t>
            </w:r>
          </w:p>
        </w:tc>
        <w:tc>
          <w:tcPr>
            <w:tcW w:w="270" w:type="dxa"/>
          </w:tcPr>
          <w:p w14:paraId="5E78332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F9505" w14:textId="7C61A54C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25,920</w:t>
            </w:r>
          </w:p>
        </w:tc>
        <w:tc>
          <w:tcPr>
            <w:tcW w:w="270" w:type="dxa"/>
          </w:tcPr>
          <w:p w14:paraId="3C14B49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0BB2F" w14:textId="1DD7DEFC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27,441</w:t>
            </w:r>
          </w:p>
        </w:tc>
      </w:tr>
      <w:tr w:rsidR="00DD6467" w:rsidRPr="00E979BA" w14:paraId="35DC7E04" w14:textId="77777777" w:rsidTr="0028390A">
        <w:trPr>
          <w:trHeight w:val="272"/>
        </w:trPr>
        <w:tc>
          <w:tcPr>
            <w:tcW w:w="3510" w:type="dxa"/>
          </w:tcPr>
          <w:p w14:paraId="61BAC075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54763094" w14:textId="5C853D91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13,447</w:t>
            </w:r>
          </w:p>
        </w:tc>
        <w:tc>
          <w:tcPr>
            <w:tcW w:w="270" w:type="dxa"/>
          </w:tcPr>
          <w:p w14:paraId="55328311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DB1332" w14:textId="44C964D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22,244</w:t>
            </w:r>
          </w:p>
        </w:tc>
        <w:tc>
          <w:tcPr>
            <w:tcW w:w="270" w:type="dxa"/>
          </w:tcPr>
          <w:p w14:paraId="287C2DD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798A7" w14:textId="490F4C3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13,447</w:t>
            </w:r>
          </w:p>
        </w:tc>
        <w:tc>
          <w:tcPr>
            <w:tcW w:w="270" w:type="dxa"/>
          </w:tcPr>
          <w:p w14:paraId="3BA808B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628030" w14:textId="6C13C275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22,244</w:t>
            </w:r>
          </w:p>
        </w:tc>
      </w:tr>
      <w:tr w:rsidR="00DD6467" w:rsidRPr="00E979BA" w14:paraId="2138B9A5" w14:textId="77777777" w:rsidTr="00993F0D">
        <w:trPr>
          <w:trHeight w:val="60"/>
        </w:trPr>
        <w:tc>
          <w:tcPr>
            <w:tcW w:w="3510" w:type="dxa"/>
          </w:tcPr>
          <w:p w14:paraId="66DB2B5A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1B1BFA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CF81A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6AC5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ED2C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9B31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8C1DE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6217D2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67" w:rsidRPr="00E979BA" w14:paraId="44DDA4C7" w14:textId="77777777" w:rsidTr="0028390A">
        <w:tc>
          <w:tcPr>
            <w:tcW w:w="3510" w:type="dxa"/>
          </w:tcPr>
          <w:p w14:paraId="1836A737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B9AC45" w14:textId="77777777" w:rsidR="00DD6467" w:rsidRPr="00E979BA" w:rsidRDefault="00DD6467" w:rsidP="00DD6467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28AE4" w14:textId="77777777" w:rsidR="00DD6467" w:rsidRPr="00E979BA" w:rsidRDefault="00DD6467" w:rsidP="00DD6467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70CAB" w14:textId="77777777" w:rsidR="00DD6467" w:rsidRPr="00E979BA" w:rsidRDefault="00DD6467" w:rsidP="00DD6467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DCCAC" w14:textId="77777777" w:rsidR="00DD6467" w:rsidRPr="00E979BA" w:rsidRDefault="00DD6467" w:rsidP="00DD6467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1A014" w14:textId="77777777" w:rsidR="00DD6467" w:rsidRPr="00E979BA" w:rsidRDefault="00DD6467" w:rsidP="00DD6467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6DE94" w14:textId="77777777" w:rsidR="00DD6467" w:rsidRPr="00E979BA" w:rsidRDefault="00DD6467" w:rsidP="00DD6467">
            <w:pPr>
              <w:tabs>
                <w:tab w:val="left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5C04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67" w:rsidRPr="00E979BA" w14:paraId="5858DE17" w14:textId="77777777" w:rsidTr="0028390A">
        <w:tc>
          <w:tcPr>
            <w:tcW w:w="3510" w:type="dxa"/>
          </w:tcPr>
          <w:p w14:paraId="0607495A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095BA1D" w14:textId="0DD95719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B11E21E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1C9535" w14:textId="5BC6AC19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94D2EA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C51D8" w14:textId="4632792D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218CA89B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2D13AF" w14:textId="2BB6FC51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D6467" w:rsidRPr="00E979BA" w14:paraId="708E249D" w14:textId="77777777" w:rsidTr="0028390A">
        <w:tc>
          <w:tcPr>
            <w:tcW w:w="3510" w:type="dxa"/>
          </w:tcPr>
          <w:p w14:paraId="644CF710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77AF116D" w14:textId="65EF118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C8307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7B63E8" w14:textId="78E29AD5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4963F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4B5FE" w14:textId="3294D666" w:rsidR="00DD6467" w:rsidRPr="00E979BA" w:rsidRDefault="00E22A9F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124,682</w:t>
            </w:r>
          </w:p>
        </w:tc>
        <w:tc>
          <w:tcPr>
            <w:tcW w:w="270" w:type="dxa"/>
          </w:tcPr>
          <w:p w14:paraId="6EF6B992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3A1040" w14:textId="127760AB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64,072</w:t>
            </w:r>
          </w:p>
        </w:tc>
      </w:tr>
      <w:tr w:rsidR="00DD6467" w:rsidRPr="00E979BA" w14:paraId="6C934149" w14:textId="77777777" w:rsidTr="0028390A">
        <w:tc>
          <w:tcPr>
            <w:tcW w:w="3510" w:type="dxa"/>
          </w:tcPr>
          <w:p w14:paraId="181F922D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E3774A2" w14:textId="791804D0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70" w:type="dxa"/>
          </w:tcPr>
          <w:p w14:paraId="00822BBE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4D70A" w14:textId="3E868ACF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2,978</w:t>
            </w:r>
          </w:p>
        </w:tc>
        <w:tc>
          <w:tcPr>
            <w:tcW w:w="270" w:type="dxa"/>
          </w:tcPr>
          <w:p w14:paraId="2C4A6B42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01930A" w14:textId="008789D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70" w:type="dxa"/>
          </w:tcPr>
          <w:p w14:paraId="5D72B07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E8FF35" w14:textId="6D4C401A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2,978</w:t>
            </w:r>
          </w:p>
        </w:tc>
      </w:tr>
      <w:tr w:rsidR="00DD6467" w:rsidRPr="00E979BA" w14:paraId="1C24A1CE" w14:textId="77777777" w:rsidTr="0028390A">
        <w:tc>
          <w:tcPr>
            <w:tcW w:w="3510" w:type="dxa"/>
          </w:tcPr>
          <w:p w14:paraId="683C6DBA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14A5B19" w14:textId="3D349F04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1,758,198</w:t>
            </w:r>
          </w:p>
        </w:tc>
        <w:tc>
          <w:tcPr>
            <w:tcW w:w="270" w:type="dxa"/>
          </w:tcPr>
          <w:p w14:paraId="4C95C8D0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5C1C9" w14:textId="60C1B59A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1,732,630</w:t>
            </w:r>
          </w:p>
        </w:tc>
        <w:tc>
          <w:tcPr>
            <w:tcW w:w="270" w:type="dxa"/>
          </w:tcPr>
          <w:p w14:paraId="7427F6E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84002" w14:textId="6ABEFF2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1,758,198</w:t>
            </w:r>
          </w:p>
        </w:tc>
        <w:tc>
          <w:tcPr>
            <w:tcW w:w="270" w:type="dxa"/>
          </w:tcPr>
          <w:p w14:paraId="54FC4DD7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430506" w14:textId="4A5D316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1,732,630</w:t>
            </w:r>
          </w:p>
        </w:tc>
      </w:tr>
      <w:tr w:rsidR="00DD6467" w:rsidRPr="00E979BA" w14:paraId="134AA010" w14:textId="77777777" w:rsidTr="0028390A">
        <w:tc>
          <w:tcPr>
            <w:tcW w:w="3510" w:type="dxa"/>
          </w:tcPr>
          <w:p w14:paraId="44602198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F5A22E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B900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B079A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7450B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0A73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CACE5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81B00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67" w:rsidRPr="00E979BA" w14:paraId="4D2F1DDB" w14:textId="77777777" w:rsidTr="0028390A">
        <w:tc>
          <w:tcPr>
            <w:tcW w:w="3510" w:type="dxa"/>
          </w:tcPr>
          <w:p w14:paraId="30EB3D09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4B915717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6D88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CD42F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4EA90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767D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74832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97CA2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67" w:rsidRPr="00E979BA" w14:paraId="7E0B18F8" w14:textId="77777777" w:rsidTr="0028390A">
        <w:trPr>
          <w:trHeight w:val="299"/>
        </w:trPr>
        <w:tc>
          <w:tcPr>
            <w:tcW w:w="3510" w:type="dxa"/>
          </w:tcPr>
          <w:p w14:paraId="23992D95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6766A7F" w14:textId="136319C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1,879,859</w:t>
            </w:r>
          </w:p>
        </w:tc>
        <w:tc>
          <w:tcPr>
            <w:tcW w:w="270" w:type="dxa"/>
          </w:tcPr>
          <w:p w14:paraId="47E05AE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0C6F25" w14:textId="54D2E78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1,911,557</w:t>
            </w:r>
          </w:p>
        </w:tc>
        <w:tc>
          <w:tcPr>
            <w:tcW w:w="270" w:type="dxa"/>
          </w:tcPr>
          <w:p w14:paraId="49109164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696F3" w14:textId="312635EF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1,879,859</w:t>
            </w:r>
          </w:p>
        </w:tc>
        <w:tc>
          <w:tcPr>
            <w:tcW w:w="270" w:type="dxa"/>
          </w:tcPr>
          <w:p w14:paraId="60F9B82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1A7BC5" w14:textId="69B92F0C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1,911,557</w:t>
            </w:r>
          </w:p>
        </w:tc>
      </w:tr>
      <w:tr w:rsidR="00DD6467" w:rsidRPr="00E979BA" w14:paraId="73B2248A" w14:textId="77777777" w:rsidTr="0028390A">
        <w:trPr>
          <w:trHeight w:val="299"/>
        </w:trPr>
        <w:tc>
          <w:tcPr>
            <w:tcW w:w="3510" w:type="dxa"/>
          </w:tcPr>
          <w:p w14:paraId="0AC9CB39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350" w:type="dxa"/>
          </w:tcPr>
          <w:p w14:paraId="7A85F72F" w14:textId="78E37F2B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8D01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03F2AC" w14:textId="0120456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  <w:tc>
          <w:tcPr>
            <w:tcW w:w="270" w:type="dxa"/>
          </w:tcPr>
          <w:p w14:paraId="4281950A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3F7FB9" w14:textId="57233F2D" w:rsidR="00DD6467" w:rsidRPr="00E979BA" w:rsidRDefault="00DD6467" w:rsidP="00E2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37C94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9EFF3A" w14:textId="6A87C424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</w:tr>
      <w:tr w:rsidR="00DD6467" w:rsidRPr="00E979BA" w14:paraId="77970D94" w14:textId="77777777" w:rsidTr="0028390A">
        <w:tc>
          <w:tcPr>
            <w:tcW w:w="3510" w:type="dxa"/>
          </w:tcPr>
          <w:p w14:paraId="1430C57C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2E14E98F" w14:textId="2123610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6,969</w:t>
            </w:r>
          </w:p>
        </w:tc>
        <w:tc>
          <w:tcPr>
            <w:tcW w:w="270" w:type="dxa"/>
          </w:tcPr>
          <w:p w14:paraId="7350DFA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1C9B1" w14:textId="4D8D59F9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7,106</w:t>
            </w:r>
          </w:p>
        </w:tc>
        <w:tc>
          <w:tcPr>
            <w:tcW w:w="270" w:type="dxa"/>
          </w:tcPr>
          <w:p w14:paraId="59C336AF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15B7EF" w14:textId="21EFCF58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6,969</w:t>
            </w:r>
          </w:p>
        </w:tc>
        <w:tc>
          <w:tcPr>
            <w:tcW w:w="270" w:type="dxa"/>
          </w:tcPr>
          <w:p w14:paraId="293E2165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3E3CD" w14:textId="45765D38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7,106</w:t>
            </w:r>
          </w:p>
        </w:tc>
      </w:tr>
      <w:tr w:rsidR="00DD6467" w:rsidRPr="00E979BA" w14:paraId="34EA54EA" w14:textId="77777777" w:rsidTr="0028390A">
        <w:tc>
          <w:tcPr>
            <w:tcW w:w="3510" w:type="dxa"/>
          </w:tcPr>
          <w:p w14:paraId="78F0EC5C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DA88087" w14:textId="126E6651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63916">
              <w:rPr>
                <w:rFonts w:asciiTheme="majorBidi" w:hAnsiTheme="majorBidi" w:cstheme="majorBidi"/>
                <w:sz w:val="30"/>
                <w:szCs w:val="30"/>
              </w:rPr>
              <w:t>807,738</w:t>
            </w:r>
          </w:p>
        </w:tc>
        <w:tc>
          <w:tcPr>
            <w:tcW w:w="270" w:type="dxa"/>
          </w:tcPr>
          <w:p w14:paraId="5457A5AA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B56CE" w14:textId="15AA67DC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724,077</w:t>
            </w:r>
          </w:p>
        </w:tc>
        <w:tc>
          <w:tcPr>
            <w:tcW w:w="270" w:type="dxa"/>
          </w:tcPr>
          <w:p w14:paraId="33BDF3D4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FE170" w14:textId="1B7CDF30" w:rsidR="00DD6467" w:rsidRPr="00E979BA" w:rsidRDefault="00C63916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1,807,738</w:t>
            </w:r>
          </w:p>
        </w:tc>
        <w:tc>
          <w:tcPr>
            <w:tcW w:w="270" w:type="dxa"/>
          </w:tcPr>
          <w:p w14:paraId="42B83BD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D4D46" w14:textId="6760F5B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724,077</w:t>
            </w:r>
          </w:p>
        </w:tc>
      </w:tr>
      <w:tr w:rsidR="00DD6467" w:rsidRPr="00E979BA" w14:paraId="5DE955F1" w14:textId="77777777" w:rsidTr="0028390A">
        <w:tc>
          <w:tcPr>
            <w:tcW w:w="3510" w:type="dxa"/>
          </w:tcPr>
          <w:p w14:paraId="49B78F04" w14:textId="4DF6ADCE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C6391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21F665EB" w14:textId="6FDF8366" w:rsidR="00DD6467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14,457</w:t>
            </w:r>
          </w:p>
        </w:tc>
        <w:tc>
          <w:tcPr>
            <w:tcW w:w="270" w:type="dxa"/>
          </w:tcPr>
          <w:p w14:paraId="04B0BD92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52B50" w14:textId="63D6C4B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3B420D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1CA15" w14:textId="6E0EBCAD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14,457</w:t>
            </w:r>
          </w:p>
        </w:tc>
        <w:tc>
          <w:tcPr>
            <w:tcW w:w="270" w:type="dxa"/>
          </w:tcPr>
          <w:p w14:paraId="69926DE7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8F34CC" w14:textId="453CC67A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6467" w:rsidRPr="00E979BA" w14:paraId="572303D7" w14:textId="77777777" w:rsidTr="0028390A">
        <w:tc>
          <w:tcPr>
            <w:tcW w:w="3510" w:type="dxa"/>
          </w:tcPr>
          <w:p w14:paraId="1CC870B9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50992945" w14:textId="46FE9BC9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22,744</w:t>
            </w:r>
          </w:p>
        </w:tc>
        <w:tc>
          <w:tcPr>
            <w:tcW w:w="270" w:type="dxa"/>
          </w:tcPr>
          <w:p w14:paraId="1ED1218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FC2E8" w14:textId="6DE7E1D5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18,132</w:t>
            </w:r>
          </w:p>
        </w:tc>
        <w:tc>
          <w:tcPr>
            <w:tcW w:w="270" w:type="dxa"/>
          </w:tcPr>
          <w:p w14:paraId="09E5251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C7890" w14:textId="4669394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22,744</w:t>
            </w:r>
          </w:p>
        </w:tc>
        <w:tc>
          <w:tcPr>
            <w:tcW w:w="270" w:type="dxa"/>
          </w:tcPr>
          <w:p w14:paraId="5D39EF4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9E1F4A" w14:textId="7BC4419E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18,132</w:t>
            </w:r>
          </w:p>
        </w:tc>
      </w:tr>
      <w:tr w:rsidR="00DD6467" w:rsidRPr="00E979BA" w14:paraId="4A3D8A87" w14:textId="77777777" w:rsidTr="0028390A">
        <w:tc>
          <w:tcPr>
            <w:tcW w:w="3510" w:type="dxa"/>
          </w:tcPr>
          <w:p w14:paraId="75574484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2FEC6DFF" w14:textId="1E114B5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15,589</w:t>
            </w:r>
          </w:p>
        </w:tc>
        <w:tc>
          <w:tcPr>
            <w:tcW w:w="270" w:type="dxa"/>
          </w:tcPr>
          <w:p w14:paraId="1C4494C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D22B1" w14:textId="005DCFA3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20,445</w:t>
            </w:r>
          </w:p>
        </w:tc>
        <w:tc>
          <w:tcPr>
            <w:tcW w:w="270" w:type="dxa"/>
          </w:tcPr>
          <w:p w14:paraId="28F885D7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36305" w14:textId="4DC71928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15,589</w:t>
            </w:r>
          </w:p>
        </w:tc>
        <w:tc>
          <w:tcPr>
            <w:tcW w:w="270" w:type="dxa"/>
          </w:tcPr>
          <w:p w14:paraId="0B6A8F7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0E50C7" w14:textId="769DE5B1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20,445</w:t>
            </w:r>
          </w:p>
        </w:tc>
      </w:tr>
      <w:tr w:rsidR="00DD6467" w:rsidRPr="00E979BA" w14:paraId="1C8A9E8F" w14:textId="77777777" w:rsidTr="0028390A">
        <w:trPr>
          <w:trHeight w:val="80"/>
        </w:trPr>
        <w:tc>
          <w:tcPr>
            <w:tcW w:w="3510" w:type="dxa"/>
          </w:tcPr>
          <w:p w14:paraId="35F84BA3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117A89F4" w14:textId="1BFE37E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21,860</w:t>
            </w:r>
          </w:p>
        </w:tc>
        <w:tc>
          <w:tcPr>
            <w:tcW w:w="270" w:type="dxa"/>
          </w:tcPr>
          <w:p w14:paraId="250B120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FA62E" w14:textId="756E8F8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25,328</w:t>
            </w:r>
          </w:p>
        </w:tc>
        <w:tc>
          <w:tcPr>
            <w:tcW w:w="270" w:type="dxa"/>
          </w:tcPr>
          <w:p w14:paraId="3757146B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72151" w14:textId="6A1CEE7E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21,860</w:t>
            </w:r>
          </w:p>
        </w:tc>
        <w:tc>
          <w:tcPr>
            <w:tcW w:w="270" w:type="dxa"/>
          </w:tcPr>
          <w:p w14:paraId="6685EF1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3287A5" w14:textId="65F0BB9B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25,328</w:t>
            </w:r>
          </w:p>
        </w:tc>
      </w:tr>
      <w:tr w:rsidR="00DD6467" w:rsidRPr="00E979BA" w14:paraId="4DA621AF" w14:textId="77777777" w:rsidTr="0028390A">
        <w:trPr>
          <w:trHeight w:val="146"/>
        </w:trPr>
        <w:tc>
          <w:tcPr>
            <w:tcW w:w="3510" w:type="dxa"/>
          </w:tcPr>
          <w:p w14:paraId="0CF190B8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49A23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1A4E5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7FE1E0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90B70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8C951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FE532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86E8D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67" w:rsidRPr="00E979BA" w14:paraId="77440E10" w14:textId="77777777" w:rsidTr="0028390A">
        <w:trPr>
          <w:trHeight w:val="236"/>
        </w:trPr>
        <w:tc>
          <w:tcPr>
            <w:tcW w:w="3510" w:type="dxa"/>
          </w:tcPr>
          <w:p w14:paraId="796722B1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04AAE4A1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19F9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238EE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D750E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064B8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54970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329326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67" w:rsidRPr="00E979BA" w14:paraId="2E2C5964" w14:textId="77777777" w:rsidTr="0028390A">
        <w:trPr>
          <w:trHeight w:val="191"/>
        </w:trPr>
        <w:tc>
          <w:tcPr>
            <w:tcW w:w="3510" w:type="dxa"/>
          </w:tcPr>
          <w:p w14:paraId="08DC8649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0F18456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B8B09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81B374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E6B85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F82E5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4D39CD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AF2BB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67" w:rsidRPr="00E979BA" w14:paraId="7AE391B0" w14:textId="77777777" w:rsidTr="0028390A">
        <w:trPr>
          <w:trHeight w:val="407"/>
        </w:trPr>
        <w:tc>
          <w:tcPr>
            <w:tcW w:w="3510" w:type="dxa"/>
          </w:tcPr>
          <w:p w14:paraId="766E2E03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7BE81D60" w14:textId="5597C06B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42,957</w:t>
            </w:r>
          </w:p>
        </w:tc>
        <w:tc>
          <w:tcPr>
            <w:tcW w:w="270" w:type="dxa"/>
            <w:shd w:val="clear" w:color="auto" w:fill="auto"/>
          </w:tcPr>
          <w:p w14:paraId="12BBE87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D29338" w14:textId="10A4FDEF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44,683</w:t>
            </w:r>
          </w:p>
        </w:tc>
        <w:tc>
          <w:tcPr>
            <w:tcW w:w="270" w:type="dxa"/>
            <w:shd w:val="clear" w:color="auto" w:fill="auto"/>
          </w:tcPr>
          <w:p w14:paraId="2266B1B3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BBD826" w14:textId="4357BD65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42,957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00585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C07F62" w14:textId="1FE32539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44,683</w:t>
            </w:r>
          </w:p>
        </w:tc>
      </w:tr>
      <w:tr w:rsidR="00DD6467" w:rsidRPr="00E979BA" w14:paraId="1473FE6D" w14:textId="77777777" w:rsidTr="0028390A">
        <w:tc>
          <w:tcPr>
            <w:tcW w:w="3510" w:type="dxa"/>
            <w:shd w:val="clear" w:color="auto" w:fill="auto"/>
          </w:tcPr>
          <w:p w14:paraId="07590AE5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03B3B4" w14:textId="7E88C866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6F11E94A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2FA11D" w14:textId="6CC588AA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4744984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936F61" w14:textId="18099E0A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24B8EE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D72A05" w14:textId="6F74B21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DD6467" w:rsidRPr="00E979BA" w14:paraId="03B7EB8A" w14:textId="77777777" w:rsidTr="0028390A">
        <w:tc>
          <w:tcPr>
            <w:tcW w:w="3510" w:type="dxa"/>
            <w:shd w:val="clear" w:color="auto" w:fill="auto"/>
          </w:tcPr>
          <w:p w14:paraId="40F451C5" w14:textId="77777777" w:rsidR="00DD6467" w:rsidRPr="00292299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1D8EA" w14:textId="7B21FBD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43,598</w:t>
            </w:r>
          </w:p>
        </w:tc>
        <w:tc>
          <w:tcPr>
            <w:tcW w:w="270" w:type="dxa"/>
            <w:shd w:val="clear" w:color="auto" w:fill="auto"/>
          </w:tcPr>
          <w:p w14:paraId="141B8DD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DE65A" w14:textId="675F63DC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45,360</w:t>
            </w:r>
          </w:p>
        </w:tc>
        <w:tc>
          <w:tcPr>
            <w:tcW w:w="270" w:type="dxa"/>
            <w:shd w:val="clear" w:color="auto" w:fill="auto"/>
          </w:tcPr>
          <w:p w14:paraId="161AAB5E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CF01F" w14:textId="4400B103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43,598</w:t>
            </w:r>
          </w:p>
        </w:tc>
        <w:tc>
          <w:tcPr>
            <w:tcW w:w="270" w:type="dxa"/>
            <w:shd w:val="clear" w:color="auto" w:fill="auto"/>
          </w:tcPr>
          <w:p w14:paraId="0F04953C" w14:textId="77777777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DDEC4" w14:textId="3BDFBBF2" w:rsidR="00DD646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45,360</w:t>
            </w:r>
          </w:p>
        </w:tc>
      </w:tr>
    </w:tbl>
    <w:p w14:paraId="58F0FA8C" w14:textId="5554761A" w:rsidR="00CF0607" w:rsidRPr="00406288" w:rsidRDefault="00406288" w:rsidP="00406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            </w:t>
      </w:r>
      <w:r w:rsidR="00CF0607">
        <w:rPr>
          <w:rFonts w:ascii="Angsana New" w:hAnsi="Angsana New" w:hint="cs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993F0D">
        <w:rPr>
          <w:rFonts w:ascii="Angsana New" w:hAnsi="Angsana New"/>
          <w:sz w:val="30"/>
          <w:szCs w:val="30"/>
        </w:rPr>
        <w:t xml:space="preserve">31 </w:t>
      </w:r>
      <w:r w:rsidR="00993F0D">
        <w:rPr>
          <w:rFonts w:ascii="Angsana New" w:hAnsi="Angsana New" w:hint="cs"/>
          <w:sz w:val="30"/>
          <w:szCs w:val="30"/>
          <w:cs/>
        </w:rPr>
        <w:t>ธันวาคม</w:t>
      </w:r>
      <w:r w:rsidR="00CF060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F0607" w:rsidRPr="0021653C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  <w:r w:rsidR="00CF0607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F0607">
        <w:rPr>
          <w:rFonts w:ascii="Angsana New" w:hAnsi="Angsana New" w:hint="cs"/>
          <w:sz w:val="30"/>
          <w:szCs w:val="30"/>
          <w:cs/>
        </w:rPr>
        <w:t xml:space="preserve">ละ </w:t>
      </w:r>
      <w:r w:rsidR="00CF0607" w:rsidRPr="00A42740">
        <w:rPr>
          <w:rFonts w:ascii="Angsana New" w:hAnsi="Angsana New" w:hint="cs"/>
          <w:sz w:val="30"/>
          <w:szCs w:val="30"/>
        </w:rPr>
        <w:t>31</w:t>
      </w:r>
      <w:r w:rsidR="00CF060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CF0607" w:rsidRPr="00A42740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  <w:r w:rsidR="00CF0607">
        <w:rPr>
          <w:rFonts w:ascii="Angsana New" w:hAnsi="Angsana New"/>
          <w:sz w:val="30"/>
          <w:szCs w:val="30"/>
        </w:rPr>
        <w:t xml:space="preserve"> </w:t>
      </w:r>
      <w:r w:rsidR="00CF060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AC0588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AC0588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AC0588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4A7C4E09" w:rsidR="00CF0607" w:rsidRPr="00DF743F" w:rsidRDefault="00993F0D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AC0588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72E84D0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9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3B38A639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9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F0607" w:rsidRPr="00DF743F" w14:paraId="310530F3" w14:textId="77777777" w:rsidTr="00AC0588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AC0588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D6957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AB80EFB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C28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12EC0FFE" w14:textId="3CB0D77C" w:rsidR="007D6957" w:rsidRPr="00E979BA" w:rsidRDefault="00DD646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4,747</w:t>
            </w:r>
          </w:p>
        </w:tc>
        <w:tc>
          <w:tcPr>
            <w:tcW w:w="270" w:type="dxa"/>
          </w:tcPr>
          <w:p w14:paraId="052E4F7B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33B24820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8,971</w:t>
            </w:r>
          </w:p>
        </w:tc>
      </w:tr>
      <w:tr w:rsidR="007D6957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6747859D" w:rsidR="007D6957" w:rsidRPr="00E979BA" w:rsidRDefault="00DD6467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E2663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7BF48DBD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11,045</w:t>
            </w:r>
          </w:p>
        </w:tc>
      </w:tr>
      <w:tr w:rsidR="007D6957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44622C66" w:rsidR="007D6957" w:rsidRPr="00E979BA" w:rsidRDefault="00DD646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513,494</w:t>
            </w:r>
          </w:p>
        </w:tc>
        <w:tc>
          <w:tcPr>
            <w:tcW w:w="270" w:type="dxa"/>
          </w:tcPr>
          <w:p w14:paraId="63ABE3F4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2A7EB161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553,532</w:t>
            </w:r>
          </w:p>
        </w:tc>
      </w:tr>
      <w:tr w:rsidR="007D6957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4E54D2A3" w:rsidR="007D6957" w:rsidRPr="00E979BA" w:rsidRDefault="00DD646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518,241</w:t>
            </w:r>
          </w:p>
        </w:tc>
        <w:tc>
          <w:tcPr>
            <w:tcW w:w="270" w:type="dxa"/>
          </w:tcPr>
          <w:p w14:paraId="6D26FE84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78D24CD5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7D6957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27218EE3" w:rsidR="007D6957" w:rsidRPr="001F1E84" w:rsidRDefault="00DD646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77D27968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6957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20666E96" w:rsidR="007D6957" w:rsidRPr="00E979BA" w:rsidRDefault="008F3DAE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518,241</w:t>
            </w:r>
          </w:p>
        </w:tc>
        <w:tc>
          <w:tcPr>
            <w:tcW w:w="270" w:type="dxa"/>
          </w:tcPr>
          <w:p w14:paraId="10C00F6B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72C70604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E979BA" w:rsidRPr="00D02092" w14:paraId="6956455F" w14:textId="77777777" w:rsidTr="00AC0588">
        <w:trPr>
          <w:trHeight w:val="260"/>
        </w:trPr>
        <w:tc>
          <w:tcPr>
            <w:tcW w:w="5773" w:type="dxa"/>
            <w:gridSpan w:val="2"/>
          </w:tcPr>
          <w:p w14:paraId="503F6B3D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9BA" w:rsidRPr="00DF743F" w14:paraId="284A18D1" w14:textId="77777777" w:rsidTr="00AC0588">
        <w:tc>
          <w:tcPr>
            <w:tcW w:w="5773" w:type="dxa"/>
            <w:gridSpan w:val="2"/>
            <w:hideMark/>
          </w:tcPr>
          <w:p w14:paraId="2DB04B0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46F6DED9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4657498E" w14:textId="428D0986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5,137</w:t>
            </w:r>
          </w:p>
        </w:tc>
        <w:tc>
          <w:tcPr>
            <w:tcW w:w="270" w:type="dxa"/>
          </w:tcPr>
          <w:p w14:paraId="1DADB530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3AC16CC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3,033</w:t>
            </w:r>
          </w:p>
        </w:tc>
      </w:tr>
      <w:tr w:rsidR="00613010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3A872566" w:rsidR="008F3DAE" w:rsidRPr="00E979BA" w:rsidRDefault="008F3DAE" w:rsidP="008F3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5,090</w:t>
            </w:r>
          </w:p>
        </w:tc>
        <w:tc>
          <w:tcPr>
            <w:tcW w:w="270" w:type="dxa"/>
          </w:tcPr>
          <w:p w14:paraId="5F21705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2976E789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</w:tr>
      <w:tr w:rsidR="00613010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6E31B9EF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2,197</w:t>
            </w:r>
          </w:p>
        </w:tc>
        <w:tc>
          <w:tcPr>
            <w:tcW w:w="270" w:type="dxa"/>
          </w:tcPr>
          <w:p w14:paraId="3F2642E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A888" w14:textId="519D330F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</w:p>
        </w:tc>
      </w:tr>
      <w:tr w:rsidR="00613010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18F14580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12,424</w:t>
            </w:r>
          </w:p>
        </w:tc>
        <w:tc>
          <w:tcPr>
            <w:tcW w:w="270" w:type="dxa"/>
          </w:tcPr>
          <w:p w14:paraId="4CAE36D1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9CA37" w14:textId="16BC9A72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</w:t>
            </w:r>
          </w:p>
        </w:tc>
      </w:tr>
      <w:tr w:rsidR="00613010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shd w:val="clear" w:color="auto" w:fill="auto"/>
          </w:tcPr>
          <w:p w14:paraId="41EB00A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4D9AE9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4FB80A08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60EBD753" w14:textId="41A41CB9" w:rsidR="00613010" w:rsidRPr="00E979BA" w:rsidRDefault="008F3DAE" w:rsidP="008F3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2B06D0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552C81B" w14:textId="51BBA424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613010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38F3CEFB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DAE">
              <w:rPr>
                <w:rFonts w:asciiTheme="majorBidi" w:hAnsiTheme="majorBidi" w:cstheme="majorBidi"/>
                <w:sz w:val="30"/>
                <w:szCs w:val="30"/>
              </w:rPr>
              <w:t>195,776</w:t>
            </w:r>
          </w:p>
        </w:tc>
        <w:tc>
          <w:tcPr>
            <w:tcW w:w="270" w:type="dxa"/>
          </w:tcPr>
          <w:p w14:paraId="5A35F32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2BD9593" w14:textId="2694E9FF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207,277</w:t>
            </w:r>
          </w:p>
        </w:tc>
      </w:tr>
      <w:tr w:rsidR="00613010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16396277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DAE">
              <w:rPr>
                <w:rFonts w:asciiTheme="majorBidi" w:hAnsiTheme="majorBidi" w:cstheme="majorBidi"/>
                <w:sz w:val="30"/>
                <w:szCs w:val="30"/>
              </w:rPr>
              <w:t>311,573</w:t>
            </w:r>
          </w:p>
        </w:tc>
        <w:tc>
          <w:tcPr>
            <w:tcW w:w="270" w:type="dxa"/>
          </w:tcPr>
          <w:p w14:paraId="222004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1602302" w14:textId="39E1AB3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379,158</w:t>
            </w:r>
          </w:p>
        </w:tc>
      </w:tr>
      <w:tr w:rsidR="00613010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4A28DE78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507,355</w:t>
            </w:r>
          </w:p>
        </w:tc>
        <w:tc>
          <w:tcPr>
            <w:tcW w:w="270" w:type="dxa"/>
          </w:tcPr>
          <w:p w14:paraId="36F72FC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F0F382" w14:textId="21720CB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586,655</w:t>
            </w:r>
          </w:p>
        </w:tc>
      </w:tr>
      <w:tr w:rsidR="00613010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E8F15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1332FD14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13010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05602CC7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9A1D9DF" w14:textId="3E8773C1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DAE">
              <w:rPr>
                <w:rFonts w:asciiTheme="majorBidi" w:hAnsiTheme="majorBidi" w:cstheme="majorBidi"/>
                <w:sz w:val="30"/>
                <w:szCs w:val="30"/>
              </w:rPr>
              <w:t>109,436</w:t>
            </w:r>
          </w:p>
        </w:tc>
        <w:tc>
          <w:tcPr>
            <w:tcW w:w="270" w:type="dxa"/>
          </w:tcPr>
          <w:p w14:paraId="41300758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A9691CF" w14:textId="108F1019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60,098</w:t>
            </w:r>
          </w:p>
        </w:tc>
      </w:tr>
      <w:tr w:rsidR="00613010" w:rsidRPr="00DF743F" w14:paraId="15D1D364" w14:textId="77777777" w:rsidTr="00C158FE">
        <w:trPr>
          <w:gridBefore w:val="1"/>
          <w:wBefore w:w="9" w:type="dxa"/>
        </w:trPr>
        <w:tc>
          <w:tcPr>
            <w:tcW w:w="5764" w:type="dxa"/>
          </w:tcPr>
          <w:p w14:paraId="44348678" w14:textId="06699DA5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26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2E178EC0" w14:textId="21FA311B" w:rsidR="00613010" w:rsidRPr="00E979BA" w:rsidRDefault="008F3DAE" w:rsidP="003F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C177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28AD2785" w14:textId="5B695151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13010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784FA1AC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DAE">
              <w:rPr>
                <w:rFonts w:asciiTheme="majorBidi" w:hAnsiTheme="majorBidi" w:cstheme="majorBidi"/>
                <w:sz w:val="30"/>
                <w:szCs w:val="30"/>
              </w:rPr>
              <w:t>9,655</w:t>
            </w:r>
          </w:p>
        </w:tc>
        <w:tc>
          <w:tcPr>
            <w:tcW w:w="270" w:type="dxa"/>
          </w:tcPr>
          <w:p w14:paraId="1B616DF0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34863" w14:textId="72618024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11,310</w:t>
            </w:r>
          </w:p>
        </w:tc>
      </w:tr>
      <w:tr w:rsidR="00613010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2A4325F1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119,091</w:t>
            </w:r>
          </w:p>
        </w:tc>
        <w:tc>
          <w:tcPr>
            <w:tcW w:w="270" w:type="dxa"/>
          </w:tcPr>
          <w:p w14:paraId="1ECCF2B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8E87F" w14:textId="217DDE9D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71,410</w:t>
            </w:r>
          </w:p>
        </w:tc>
      </w:tr>
      <w:tr w:rsidR="00613010" w:rsidRPr="00DF743F" w14:paraId="76DAD96F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DE37EEC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078BBC1E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5917E3E5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57BDA433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6B51F4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613010" w:rsidRPr="00DF743F" w:rsidRDefault="00613010" w:rsidP="0061301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5A50699E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  <w:tc>
          <w:tcPr>
            <w:tcW w:w="270" w:type="dxa"/>
            <w:vAlign w:val="bottom"/>
          </w:tcPr>
          <w:p w14:paraId="01BB8C7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1DF8431C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613010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613010" w:rsidRPr="00DF743F" w:rsidRDefault="00613010" w:rsidP="0061301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2247BAD8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2,776</w:t>
            </w:r>
          </w:p>
        </w:tc>
        <w:tc>
          <w:tcPr>
            <w:tcW w:w="270" w:type="dxa"/>
          </w:tcPr>
          <w:p w14:paraId="617D0B4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58333B2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12,223</w:t>
            </w:r>
          </w:p>
        </w:tc>
      </w:tr>
      <w:tr w:rsidR="00613010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11468206" w:rsidR="00613010" w:rsidRPr="00E979BA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5,155</w:t>
            </w:r>
          </w:p>
        </w:tc>
        <w:tc>
          <w:tcPr>
            <w:tcW w:w="270" w:type="dxa"/>
          </w:tcPr>
          <w:p w14:paraId="0748E25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40710090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17,157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0A047DA6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Pr="00B31F2A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BB142D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F152C8">
        <w:rPr>
          <w:rFonts w:ascii="Angsana New" w:hAnsi="Angsana New"/>
          <w:spacing w:val="-2"/>
          <w:sz w:val="30"/>
          <w:szCs w:val="30"/>
          <w:cs/>
        </w:rPr>
        <w:br/>
      </w:r>
      <w:r w:rsidR="00993F0D">
        <w:rPr>
          <w:rFonts w:ascii="Angsana New" w:hAnsi="Angsana New"/>
          <w:spacing w:val="-2"/>
          <w:sz w:val="30"/>
          <w:szCs w:val="30"/>
        </w:rPr>
        <w:t xml:space="preserve">31 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</w:p>
    <w:p w14:paraId="2D866A88" w14:textId="77777777" w:rsidR="00CF0607" w:rsidRPr="00406288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2EAAB620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93F0D">
        <w:rPr>
          <w:rFonts w:ascii="Angsana New" w:hAnsi="Angsana New"/>
          <w:spacing w:val="-2"/>
          <w:sz w:val="30"/>
          <w:szCs w:val="30"/>
        </w:rPr>
        <w:t xml:space="preserve">31 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B111EA"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1F1E84">
        <w:rPr>
          <w:rFonts w:ascii="Angsana New" w:hAnsi="Angsana New"/>
          <w:spacing w:val="-2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303D39">
        <w:rPr>
          <w:rFonts w:ascii="Angsana New" w:hAnsi="Angsana New"/>
          <w:sz w:val="30"/>
          <w:szCs w:val="30"/>
        </w:rPr>
        <w:t>256</w:t>
      </w:r>
      <w:r w:rsidR="00613010">
        <w:rPr>
          <w:rFonts w:ascii="Angsana New" w:hAnsi="Angsana New"/>
          <w:sz w:val="30"/>
          <w:szCs w:val="30"/>
        </w:rPr>
        <w:t>7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4EA4E4F3" w14:textId="77777777" w:rsidTr="00AF191D">
        <w:tc>
          <w:tcPr>
            <w:tcW w:w="576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AF191D">
        <w:tc>
          <w:tcPr>
            <w:tcW w:w="576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303D39" w:rsidRPr="00B0181B" w14:paraId="33B992D2" w14:textId="77777777" w:rsidTr="00AF191D">
        <w:tc>
          <w:tcPr>
            <w:tcW w:w="5769" w:type="dxa"/>
            <w:gridSpan w:val="2"/>
          </w:tcPr>
          <w:p w14:paraId="25A1CBF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05A8DB31" w:rsidR="00303D39" w:rsidRPr="003E5BB7" w:rsidRDefault="00993F0D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6965B4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5D4E6CEC" w:rsidR="00303D39" w:rsidRPr="00FB40CD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E2565" w:rsidRPr="00FB40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65DD4" w:rsidRPr="00B0181B" w14:paraId="7D829D32" w14:textId="77777777" w:rsidTr="00AF191D">
        <w:tc>
          <w:tcPr>
            <w:tcW w:w="576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2091D9E3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61301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2754CDC2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61301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A40ED" w:rsidRPr="00B0181B" w14:paraId="6329660B" w14:textId="77777777" w:rsidTr="00AF191D">
        <w:tc>
          <w:tcPr>
            <w:tcW w:w="576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010" w:rsidRPr="003D047D" w14:paraId="4E96C02A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218AC9A5" w14:textId="315EDF65" w:rsidR="00613010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6466896B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0314F19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6CB6A5D1" w14:textId="1FAD042E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36042409" w14:textId="1644AA61" w:rsidR="00613010" w:rsidRPr="003B3227" w:rsidRDefault="008F3DAE" w:rsidP="00A2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DAE">
              <w:rPr>
                <w:rFonts w:ascii="Angsana New" w:hAnsi="Angsana New"/>
                <w:b/>
                <w:bCs/>
                <w:sz w:val="30"/>
                <w:szCs w:val="30"/>
              </w:rPr>
              <w:t>15,135</w:t>
            </w:r>
          </w:p>
        </w:tc>
        <w:tc>
          <w:tcPr>
            <w:tcW w:w="270" w:type="dxa"/>
            <w:vAlign w:val="bottom"/>
          </w:tcPr>
          <w:p w14:paraId="57E73054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B35F628" w14:textId="36A601D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14,227</w:t>
            </w:r>
          </w:p>
        </w:tc>
      </w:tr>
      <w:tr w:rsidR="00613010" w:rsidRPr="003D047D" w14:paraId="3C18DE06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563D4E14" w14:textId="77777777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8E93A7F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5DCD2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2A55775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8C8A8AC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16B9D15F" w14:textId="262C88AC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1A1DE8F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404DD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B9B884B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E9351C4" w14:textId="3D7B82B2" w:rsidTr="00AF191D">
        <w:trPr>
          <w:gridBefore w:val="1"/>
          <w:wBefore w:w="9" w:type="dxa"/>
        </w:trPr>
        <w:tc>
          <w:tcPr>
            <w:tcW w:w="5760" w:type="dxa"/>
          </w:tcPr>
          <w:p w14:paraId="589D5CA3" w14:textId="32619F94" w:rsidR="00613010" w:rsidRPr="000568D6" w:rsidRDefault="00613010" w:rsidP="00613010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6024EBDC" w:rsidR="00613010" w:rsidRPr="003B3227" w:rsidRDefault="008F3DAE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3DAE">
              <w:rPr>
                <w:rFonts w:ascii="Angsana New" w:hAnsi="Angsana New"/>
                <w:b/>
                <w:bCs/>
                <w:sz w:val="30"/>
                <w:szCs w:val="30"/>
              </w:rPr>
              <w:t>102,822</w:t>
            </w:r>
          </w:p>
        </w:tc>
        <w:tc>
          <w:tcPr>
            <w:tcW w:w="270" w:type="dxa"/>
          </w:tcPr>
          <w:p w14:paraId="64FEAD5C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19A155D9" w:rsidR="00613010" w:rsidRPr="00897CC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20853">
              <w:rPr>
                <w:rFonts w:ascii="Angsana New" w:hAnsi="Angsana New"/>
                <w:b/>
                <w:bCs/>
                <w:sz w:val="30"/>
                <w:szCs w:val="30"/>
              </w:rPr>
              <w:t>34,218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F5BE15" w14:textId="46652BDE" w:rsidR="00A976FC" w:rsidRPr="00B94452" w:rsidRDefault="00A976F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A3CA7B0" w14:textId="4920BF95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501AD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606B2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F0D" w:rsidRPr="00B0181B" w14:paraId="419E5315" w14:textId="77777777" w:rsidTr="00B75ADB">
        <w:tc>
          <w:tcPr>
            <w:tcW w:w="2997" w:type="dxa"/>
          </w:tcPr>
          <w:p w14:paraId="226C1F64" w14:textId="459ECDC4" w:rsidR="00993F0D" w:rsidRPr="00B0181B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993F0D" w:rsidRPr="003E5BB7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993F0D" w:rsidRPr="0028459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993F0D" w:rsidRPr="003E5BB7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93F0D" w:rsidRPr="00B0181B" w14:paraId="0ED9B01D" w14:textId="77777777" w:rsidTr="00270674">
        <w:tc>
          <w:tcPr>
            <w:tcW w:w="2997" w:type="dxa"/>
          </w:tcPr>
          <w:p w14:paraId="78DC33A3" w14:textId="1A1F27EF" w:rsidR="00993F0D" w:rsidRPr="00B0181B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B11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1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2B5F6BE" w14:textId="6D140FC1" w:rsidR="00993F0D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gridSpan w:val="2"/>
          </w:tcPr>
          <w:p w14:paraId="09C79AB0" w14:textId="77777777" w:rsidR="00993F0D" w:rsidRPr="00B0181B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554B8DE6" w:rsidR="00993F0D" w:rsidRPr="003E5BB7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5AA23C2" w14:textId="77777777" w:rsidR="00993F0D" w:rsidRPr="0028459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341C9BF3" w:rsidR="00993F0D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CAB98E8" w14:textId="77777777" w:rsidR="00993F0D" w:rsidRPr="003E5BB7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76B4FCF1" w:rsidR="00993F0D" w:rsidRPr="003E5BB7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858" w:rsidRPr="007553D7" w14:paraId="44ADDA33" w14:textId="0CEED597" w:rsidTr="00270674">
        <w:tc>
          <w:tcPr>
            <w:tcW w:w="2997" w:type="dxa"/>
          </w:tcPr>
          <w:p w14:paraId="2B4DA030" w14:textId="02B5857A" w:rsidR="00762858" w:rsidRPr="00156A78" w:rsidRDefault="00762858" w:rsidP="007628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594593D9" w:rsidR="00762858" w:rsidRPr="00422A55" w:rsidRDefault="008F3DAE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F3DAE">
              <w:rPr>
                <w:rFonts w:ascii="Angsana New" w:hAnsi="Angsana New"/>
                <w:sz w:val="30"/>
                <w:szCs w:val="30"/>
              </w:rPr>
              <w:t>1,668,851</w:t>
            </w:r>
          </w:p>
        </w:tc>
        <w:tc>
          <w:tcPr>
            <w:tcW w:w="236" w:type="dxa"/>
          </w:tcPr>
          <w:p w14:paraId="69793B30" w14:textId="77777777" w:rsidR="00762858" w:rsidRPr="007553D7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6C464C27" w:rsidR="00762858" w:rsidRPr="00B111EA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1,610,998</w:t>
            </w:r>
          </w:p>
        </w:tc>
        <w:tc>
          <w:tcPr>
            <w:tcW w:w="270" w:type="dxa"/>
          </w:tcPr>
          <w:p w14:paraId="7C9132F0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20ABDA5D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28FCACF2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762858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762858" w:rsidRPr="00156A78" w:rsidRDefault="00762858" w:rsidP="007628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246A304F" w:rsidR="00762858" w:rsidRPr="00422A55" w:rsidRDefault="008F3DAE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F3DAE">
              <w:rPr>
                <w:rFonts w:ascii="Angsana New" w:hAnsi="Angsana New"/>
                <w:sz w:val="30"/>
                <w:szCs w:val="30"/>
              </w:rPr>
              <w:t>104,848</w:t>
            </w:r>
          </w:p>
        </w:tc>
        <w:tc>
          <w:tcPr>
            <w:tcW w:w="236" w:type="dxa"/>
          </w:tcPr>
          <w:p w14:paraId="7A611084" w14:textId="77777777" w:rsidR="00762858" w:rsidRPr="007553D7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5FE4550C" w:rsidR="00762858" w:rsidRPr="00B111EA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82,146</w:t>
            </w:r>
          </w:p>
        </w:tc>
        <w:tc>
          <w:tcPr>
            <w:tcW w:w="270" w:type="dxa"/>
          </w:tcPr>
          <w:p w14:paraId="0C0FC6CF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7BE4EBA9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00839842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858" w:rsidRPr="007553D7" w14:paraId="59D2CA8E" w14:textId="77777777" w:rsidTr="00270674">
        <w:trPr>
          <w:trHeight w:val="281"/>
        </w:trPr>
        <w:tc>
          <w:tcPr>
            <w:tcW w:w="2997" w:type="dxa"/>
          </w:tcPr>
          <w:p w14:paraId="4BF91D28" w14:textId="137CA752" w:rsidR="00762858" w:rsidRPr="00156A78" w:rsidRDefault="00762858" w:rsidP="007628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2EE0698A" w14:textId="3D06C8B9" w:rsidR="00762858" w:rsidRPr="00AF191D" w:rsidRDefault="008F3DAE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(124,682)</w:t>
            </w:r>
          </w:p>
        </w:tc>
        <w:tc>
          <w:tcPr>
            <w:tcW w:w="236" w:type="dxa"/>
          </w:tcPr>
          <w:p w14:paraId="723D9D16" w14:textId="77777777" w:rsidR="00762858" w:rsidRPr="007553D7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40C0398C" w14:textId="559FA851" w:rsidR="00762858" w:rsidRPr="0017581E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(64,072)</w:t>
            </w:r>
          </w:p>
        </w:tc>
        <w:tc>
          <w:tcPr>
            <w:tcW w:w="270" w:type="dxa"/>
          </w:tcPr>
          <w:p w14:paraId="296C80B5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2927938" w14:textId="1831B659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12E8A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A32BC4" w14:textId="5374D55F" w:rsidR="00762858" w:rsidRPr="005F4BBC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858" w:rsidRPr="007553D7" w14:paraId="3CD25C4A" w14:textId="7CA17444" w:rsidTr="00270674">
        <w:tc>
          <w:tcPr>
            <w:tcW w:w="2997" w:type="dxa"/>
          </w:tcPr>
          <w:p w14:paraId="3337C867" w14:textId="3B5A11C0" w:rsidR="00762858" w:rsidRPr="00156A78" w:rsidRDefault="00762858" w:rsidP="007628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235C843D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4104109F" w:rsidR="008F3DAE" w:rsidRPr="00422A55" w:rsidRDefault="008F3DAE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  <w:vAlign w:val="bottom"/>
          </w:tcPr>
          <w:p w14:paraId="0054BC0F" w14:textId="77777777" w:rsidR="00762858" w:rsidRPr="007553D7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9090809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1A862E98" w:rsidR="00762858" w:rsidRPr="00B111EA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vAlign w:val="bottom"/>
          </w:tcPr>
          <w:p w14:paraId="4F64A6F5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462D22DD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442A7C99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858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762858" w:rsidRPr="00C131AE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542F39D7" w:rsidR="00762858" w:rsidRPr="00422A55" w:rsidRDefault="008F3DAE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1,649,063</w:t>
            </w:r>
          </w:p>
        </w:tc>
        <w:tc>
          <w:tcPr>
            <w:tcW w:w="236" w:type="dxa"/>
          </w:tcPr>
          <w:p w14:paraId="12240989" w14:textId="77777777" w:rsidR="00762858" w:rsidRPr="007553D7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28B63139" w:rsidR="00762858" w:rsidRPr="00B111EA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1,629,066</w:t>
            </w:r>
          </w:p>
        </w:tc>
        <w:tc>
          <w:tcPr>
            <w:tcW w:w="270" w:type="dxa"/>
          </w:tcPr>
          <w:p w14:paraId="58421DB2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4C9F4A68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2CFACBC8" w:rsidR="00762858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736F289A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993F0D">
        <w:rPr>
          <w:rFonts w:ascii="Angsana New" w:hAnsi="Angsana New" w:hint="cs"/>
          <w:sz w:val="30"/>
          <w:szCs w:val="30"/>
          <w:cs/>
        </w:rPr>
        <w:t>งวดเก้าเดือน</w:t>
      </w:r>
      <w:r w:rsidR="00993F0D"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93F0D">
        <w:rPr>
          <w:rFonts w:ascii="Angsana New" w:hAnsi="Angsana New" w:hint="cs"/>
          <w:spacing w:val="-2"/>
          <w:sz w:val="30"/>
          <w:szCs w:val="30"/>
        </w:rPr>
        <w:t>31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B111EA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613010">
        <w:rPr>
          <w:rFonts w:ascii="Angsana New" w:hAnsi="Angsana New"/>
          <w:sz w:val="30"/>
          <w:szCs w:val="30"/>
        </w:rPr>
        <w:t>6</w:t>
      </w:r>
    </w:p>
    <w:p w14:paraId="134A0BE9" w14:textId="44A96F4C" w:rsidR="006E1A17" w:rsidRPr="00993F0D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12F0FAE6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93F0D">
        <w:rPr>
          <w:rFonts w:ascii="Angsana New" w:hAnsi="Angsana New" w:hint="cs"/>
          <w:spacing w:val="-2"/>
          <w:sz w:val="30"/>
          <w:szCs w:val="30"/>
        </w:rPr>
        <w:t>31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13010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2B7CCD" w:rsidRPr="002B7CCD">
        <w:rPr>
          <w:rFonts w:ascii="Angsana New" w:hAnsi="Angsana New"/>
          <w:sz w:val="30"/>
          <w:szCs w:val="30"/>
        </w:rPr>
        <w:t>256</w:t>
      </w:r>
      <w:r w:rsidR="00613010">
        <w:rPr>
          <w:rFonts w:ascii="Angsana New" w:hAnsi="Angsana New"/>
          <w:sz w:val="30"/>
          <w:szCs w:val="30"/>
        </w:rPr>
        <w:t>7</w:t>
      </w:r>
      <w:r w:rsidR="002B7CCD" w:rsidRPr="002B7CCD">
        <w:rPr>
          <w:rFonts w:ascii="Angsana New" w:hAnsi="Angsana New"/>
          <w:sz w:val="30"/>
          <w:szCs w:val="30"/>
        </w:rPr>
        <w:t xml:space="preserve">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62858" w:rsidRPr="00343FE6" w14:paraId="5E257EA6" w14:textId="19F02E57" w:rsidTr="001E24D6">
        <w:tc>
          <w:tcPr>
            <w:tcW w:w="1890" w:type="dxa"/>
          </w:tcPr>
          <w:p w14:paraId="78A5E1C7" w14:textId="08EDD8CB" w:rsidR="00762858" w:rsidRPr="00343FE6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611E05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ธันวาคม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0ED388FB" w14:textId="77777777" w:rsidR="00762858" w:rsidRPr="00343FE6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762858" w:rsidRPr="00343FE6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4F4B3CA2" w:rsidR="00762858" w:rsidRPr="00D27E71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762858" w:rsidRPr="00D27E71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1461EC52" w:rsidR="00762858" w:rsidRPr="00D27E71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762858" w:rsidRPr="00D27E71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0BB3B49F" w:rsidR="00762858" w:rsidRPr="00D27E71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762858" w:rsidRPr="00D27E71" w:rsidRDefault="00762858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10887723" w:rsidR="00762858" w:rsidRPr="00D27E71" w:rsidRDefault="008F3DAE" w:rsidP="0076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1,649,063</w:t>
            </w:r>
          </w:p>
        </w:tc>
      </w:tr>
      <w:tr w:rsidR="00D410CC" w:rsidRPr="00343FE6" w14:paraId="7FDD2F19" w14:textId="48D92917" w:rsidTr="001E24D6">
        <w:tc>
          <w:tcPr>
            <w:tcW w:w="1890" w:type="dxa"/>
          </w:tcPr>
          <w:p w14:paraId="5F78999E" w14:textId="091960E8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0AA3125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469BEFD4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77F2B02C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007E2AF3" w:rsidR="00D410CC" w:rsidRPr="00D20AF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D410CC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227A76A5" w:rsidR="00D410CC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5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252"/>
        <w:gridCol w:w="1188"/>
        <w:gridCol w:w="270"/>
        <w:gridCol w:w="1350"/>
        <w:gridCol w:w="270"/>
        <w:gridCol w:w="1170"/>
        <w:gridCol w:w="270"/>
        <w:gridCol w:w="1325"/>
      </w:tblGrid>
      <w:tr w:rsidR="00564757" w:rsidRPr="008F7775" w14:paraId="710CBE2E" w14:textId="77777777" w:rsidTr="005E2612">
        <w:tc>
          <w:tcPr>
            <w:tcW w:w="2250" w:type="dxa"/>
          </w:tcPr>
          <w:p w14:paraId="02B53161" w14:textId="3F18D2A3" w:rsidR="00564757" w:rsidRPr="001419FC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7265" w:type="dxa"/>
            <w:gridSpan w:val="9"/>
          </w:tcPr>
          <w:p w14:paraId="7C33FA0D" w14:textId="444C8B4E" w:rsidR="00564757" w:rsidRPr="008F77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757" w:rsidRPr="008F7775" w14:paraId="6F1D6151" w14:textId="77777777" w:rsidTr="00564757">
        <w:tc>
          <w:tcPr>
            <w:tcW w:w="2250" w:type="dxa"/>
          </w:tcPr>
          <w:p w14:paraId="10E8EC6A" w14:textId="09F88B4A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1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11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11EA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B111EA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3"/>
          </w:tcPr>
          <w:p w14:paraId="52C2622B" w14:textId="6431D6DE" w:rsidR="00564757" w:rsidRPr="009B6A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864D180" w14:textId="77777777" w:rsidR="00564757" w:rsidRPr="009B6A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714D2" w14:textId="6E3D8002" w:rsidR="00564757" w:rsidRPr="009B6A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CE64A" w14:textId="32BB8982" w:rsidR="00564757" w:rsidRPr="009B6A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5" w:type="dxa"/>
            <w:gridSpan w:val="3"/>
          </w:tcPr>
          <w:p w14:paraId="695B501D" w14:textId="75424442" w:rsidR="00564757" w:rsidRPr="009B6A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564757" w:rsidRPr="008F7775" w14:paraId="0665D0B6" w14:textId="77777777" w:rsidTr="00564757">
        <w:tc>
          <w:tcPr>
            <w:tcW w:w="2250" w:type="dxa"/>
          </w:tcPr>
          <w:p w14:paraId="552B5922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8ADFC82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6A9E6512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49CE1" w14:textId="5EC5F03E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CE830" w14:textId="420698E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0907AC33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564757" w:rsidRPr="008F7775" w14:paraId="5E01B623" w14:textId="77777777" w:rsidTr="00564757">
        <w:tc>
          <w:tcPr>
            <w:tcW w:w="2250" w:type="dxa"/>
          </w:tcPr>
          <w:p w14:paraId="0B0481BB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BDC647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4226B083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D289C0" w14:textId="5998489E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C760B" w14:textId="21A317BE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025A51D3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564757" w:rsidRPr="008F7775" w14:paraId="7C4C6C4C" w14:textId="77777777" w:rsidTr="00564757">
        <w:tc>
          <w:tcPr>
            <w:tcW w:w="2250" w:type="dxa"/>
          </w:tcPr>
          <w:p w14:paraId="02B53630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53BECC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17C434EA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EAD918" w14:textId="4890B5F1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ECB6C53" w14:textId="0FFB474C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191CAE03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564757" w:rsidRPr="008F7775" w14:paraId="50AC1B0E" w14:textId="77777777" w:rsidTr="00564757">
        <w:tc>
          <w:tcPr>
            <w:tcW w:w="2250" w:type="dxa"/>
          </w:tcPr>
          <w:p w14:paraId="1AE39D31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7AE391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3937C5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92AB44" w14:textId="201664FA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23790599" w14:textId="0D974730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41C8D54F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564757" w:rsidRPr="008F7775" w14:paraId="66D72D0B" w14:textId="77777777" w:rsidTr="0017217B">
        <w:tc>
          <w:tcPr>
            <w:tcW w:w="2250" w:type="dxa"/>
          </w:tcPr>
          <w:p w14:paraId="7596BC61" w14:textId="77777777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5" w:type="dxa"/>
            <w:gridSpan w:val="9"/>
          </w:tcPr>
          <w:p w14:paraId="32C5BC57" w14:textId="6B1D6DE2" w:rsidR="00564757" w:rsidRPr="008F7775" w:rsidRDefault="00564757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757" w:rsidRPr="008F7775" w14:paraId="35E9777F" w14:textId="77777777" w:rsidTr="00564757">
        <w:tc>
          <w:tcPr>
            <w:tcW w:w="2250" w:type="dxa"/>
          </w:tcPr>
          <w:p w14:paraId="67E7FE39" w14:textId="77777777" w:rsidR="00564757" w:rsidRPr="008F7775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6E1D6326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252" w:type="dxa"/>
          </w:tcPr>
          <w:p w14:paraId="7EDE3256" w14:textId="77777777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D3DFCF6" w14:textId="27CB94D0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07418" w14:textId="77777777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28E9DD" w14:textId="456F4546" w:rsidR="00564757" w:rsidRPr="009E29D1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8,981</w:t>
            </w:r>
          </w:p>
        </w:tc>
        <w:tc>
          <w:tcPr>
            <w:tcW w:w="270" w:type="dxa"/>
          </w:tcPr>
          <w:p w14:paraId="3E1E3C9D" w14:textId="16DC0E9A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8254F" w14:textId="04213C79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388C0C1C" w14:textId="77777777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FB961CA" w14:textId="0A19AA81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4757" w:rsidRPr="008F7775" w14:paraId="761D66C8" w14:textId="77777777" w:rsidTr="00564757">
        <w:tc>
          <w:tcPr>
            <w:tcW w:w="2250" w:type="dxa"/>
          </w:tcPr>
          <w:p w14:paraId="589A1961" w14:textId="77777777" w:rsidR="00564757" w:rsidRPr="008F77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70B0950A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121,913</w:t>
            </w:r>
          </w:p>
        </w:tc>
        <w:tc>
          <w:tcPr>
            <w:tcW w:w="252" w:type="dxa"/>
          </w:tcPr>
          <w:p w14:paraId="018C046A" w14:textId="77777777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212BF" w14:textId="27CF6CD9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  <w:tc>
          <w:tcPr>
            <w:tcW w:w="270" w:type="dxa"/>
          </w:tcPr>
          <w:p w14:paraId="7F119B5D" w14:textId="77777777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9FCC85" w14:textId="7282232F" w:rsidR="00564757" w:rsidRPr="009E29D1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72,336</w:t>
            </w:r>
          </w:p>
        </w:tc>
        <w:tc>
          <w:tcPr>
            <w:tcW w:w="270" w:type="dxa"/>
          </w:tcPr>
          <w:p w14:paraId="45E62B17" w14:textId="23A07471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FE08E" w14:textId="15AEC15A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47,505</w:t>
            </w:r>
          </w:p>
        </w:tc>
        <w:tc>
          <w:tcPr>
            <w:tcW w:w="270" w:type="dxa"/>
          </w:tcPr>
          <w:p w14:paraId="3E268133" w14:textId="77777777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63764A8" w14:textId="6C3C4CCB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564757" w:rsidRPr="008F7775" w14:paraId="15747F52" w14:textId="77777777" w:rsidTr="00564757">
        <w:tc>
          <w:tcPr>
            <w:tcW w:w="2250" w:type="dxa"/>
          </w:tcPr>
          <w:p w14:paraId="60FCFA1E" w14:textId="65196A1E" w:rsidR="00564757" w:rsidRPr="008F7775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29" w:right="-540" w:hanging="129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70" w:type="dxa"/>
          </w:tcPr>
          <w:p w14:paraId="26981FBE" w14:textId="77777777" w:rsidR="00564757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44DA7" w14:textId="0A66D8CE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7,982</w:t>
            </w:r>
          </w:p>
        </w:tc>
        <w:tc>
          <w:tcPr>
            <w:tcW w:w="252" w:type="dxa"/>
          </w:tcPr>
          <w:p w14:paraId="79F3EA10" w14:textId="77777777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CBB63C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676552" w14:textId="744F004E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F6D5D5" w14:textId="77777777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AF1E42" w14:textId="77777777" w:rsidR="00564757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932F20" w14:textId="2D5F50E5" w:rsidR="00564757" w:rsidRPr="009E29D1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2A6B7DC" w14:textId="5675F05E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E1C2D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827D2" w14:textId="48FB1F57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  <w:tc>
          <w:tcPr>
            <w:tcW w:w="270" w:type="dxa"/>
          </w:tcPr>
          <w:p w14:paraId="154C8646" w14:textId="77777777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79709437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C7DCF5" w14:textId="06D3765D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4757" w:rsidRPr="008F7775" w14:paraId="08BCE5D6" w14:textId="77777777" w:rsidTr="00564757">
        <w:tc>
          <w:tcPr>
            <w:tcW w:w="2250" w:type="dxa"/>
          </w:tcPr>
          <w:p w14:paraId="087EB244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</w:t>
            </w:r>
          </w:p>
          <w:p w14:paraId="314517E0" w14:textId="7621C490" w:rsidR="00564757" w:rsidRPr="008F7775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170" w:type="dxa"/>
          </w:tcPr>
          <w:p w14:paraId="572C026A" w14:textId="77777777" w:rsidR="00564757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1B0DC" w14:textId="35068BC0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204,664</w:t>
            </w:r>
          </w:p>
        </w:tc>
        <w:tc>
          <w:tcPr>
            <w:tcW w:w="252" w:type="dxa"/>
          </w:tcPr>
          <w:p w14:paraId="35DAC283" w14:textId="77777777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F85AC9" w14:textId="77777777" w:rsidR="00564757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4E638" w14:textId="431AE60D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117,146</w:t>
            </w:r>
          </w:p>
        </w:tc>
        <w:tc>
          <w:tcPr>
            <w:tcW w:w="270" w:type="dxa"/>
          </w:tcPr>
          <w:p w14:paraId="313AA8CD" w14:textId="77777777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57F824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749016F" w14:textId="2528A53E" w:rsidR="00564757" w:rsidRP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475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C8E3" w14:textId="7A83A474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23B5C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77E70" w14:textId="1DBBE6CE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17,590</w:t>
            </w:r>
          </w:p>
        </w:tc>
        <w:tc>
          <w:tcPr>
            <w:tcW w:w="270" w:type="dxa"/>
          </w:tcPr>
          <w:p w14:paraId="400A5D96" w14:textId="77777777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7A2C27E4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52798" w14:textId="6EF2F84A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35,085</w:t>
            </w:r>
          </w:p>
        </w:tc>
      </w:tr>
      <w:tr w:rsidR="00564757" w:rsidRPr="008F7775" w14:paraId="61B6A38A" w14:textId="77777777" w:rsidTr="00564757">
        <w:tc>
          <w:tcPr>
            <w:tcW w:w="2250" w:type="dxa"/>
          </w:tcPr>
          <w:p w14:paraId="01E7BA1C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  <w:p w14:paraId="51CA00A2" w14:textId="64B153C6" w:rsidR="00564757" w:rsidRPr="008F7775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170" w:type="dxa"/>
          </w:tcPr>
          <w:p w14:paraId="284B858B" w14:textId="77777777" w:rsidR="00564757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7220A" w14:textId="4E658927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95,205</w:t>
            </w:r>
          </w:p>
        </w:tc>
        <w:tc>
          <w:tcPr>
            <w:tcW w:w="252" w:type="dxa"/>
          </w:tcPr>
          <w:p w14:paraId="5431B5A5" w14:textId="77777777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F335AF" w14:textId="77777777" w:rsidR="00564757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1256E2" w14:textId="47BFB799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135,234</w:t>
            </w:r>
          </w:p>
        </w:tc>
        <w:tc>
          <w:tcPr>
            <w:tcW w:w="270" w:type="dxa"/>
          </w:tcPr>
          <w:p w14:paraId="3E782331" w14:textId="77777777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E0AA88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05D07A8" w14:textId="00D754E6" w:rsidR="00564757" w:rsidRP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475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BCAB4" w14:textId="36C8CC94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64E38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BC5AD8" w14:textId="20FC200D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5,843</w:t>
            </w:r>
          </w:p>
        </w:tc>
        <w:tc>
          <w:tcPr>
            <w:tcW w:w="270" w:type="dxa"/>
          </w:tcPr>
          <w:p w14:paraId="1FF5E930" w14:textId="77777777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164DED98" w14:textId="77777777" w:rsidR="00564757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F8C50" w14:textId="0B033D28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</w:tr>
      <w:tr w:rsidR="00564757" w:rsidRPr="008F7775" w14:paraId="73B71A02" w14:textId="77777777" w:rsidTr="00564757">
        <w:tc>
          <w:tcPr>
            <w:tcW w:w="2250" w:type="dxa"/>
          </w:tcPr>
          <w:p w14:paraId="36ACD41A" w14:textId="77777777" w:rsidR="00564757" w:rsidRPr="008F7775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1C3A9" w14:textId="5E6036B3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432,052</w:t>
            </w:r>
          </w:p>
        </w:tc>
        <w:tc>
          <w:tcPr>
            <w:tcW w:w="252" w:type="dxa"/>
          </w:tcPr>
          <w:p w14:paraId="1ECBF88C" w14:textId="77777777" w:rsidR="00564757" w:rsidRPr="00FC5F88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443C7C03" w:rsidR="00564757" w:rsidRPr="00FC5F88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257,518</w:t>
            </w:r>
          </w:p>
        </w:tc>
        <w:tc>
          <w:tcPr>
            <w:tcW w:w="270" w:type="dxa"/>
          </w:tcPr>
          <w:p w14:paraId="4C16CB4F" w14:textId="77777777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4BA75C" w14:textId="4DF36394" w:rsidR="00564757" w:rsidRPr="009E29D1" w:rsidRDefault="00564757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81,369</w:t>
            </w:r>
          </w:p>
        </w:tc>
        <w:tc>
          <w:tcPr>
            <w:tcW w:w="270" w:type="dxa"/>
          </w:tcPr>
          <w:p w14:paraId="44FFA50A" w14:textId="1BFB9339" w:rsidR="00564757" w:rsidRPr="009E29D1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B5125" w14:textId="49CAF84E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81,709</w:t>
            </w:r>
          </w:p>
        </w:tc>
        <w:tc>
          <w:tcPr>
            <w:tcW w:w="270" w:type="dxa"/>
          </w:tcPr>
          <w:p w14:paraId="1614AA1F" w14:textId="77777777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31CF2B26" w14:textId="0AA4B044" w:rsidR="00564757" w:rsidRPr="00B111EA" w:rsidRDefault="00564757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38,229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4"/>
      </w:tblGrid>
      <w:tr w:rsidR="00993F0D" w:rsidRPr="00D47FE8" w14:paraId="43D0BD2E" w14:textId="77777777" w:rsidTr="0028390A">
        <w:trPr>
          <w:tblHeader/>
        </w:trPr>
        <w:tc>
          <w:tcPr>
            <w:tcW w:w="2430" w:type="dxa"/>
          </w:tcPr>
          <w:p w14:paraId="267C58EA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0B6BDB82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993F0D" w:rsidRPr="00D47FE8" w14:paraId="752C8EB5" w14:textId="77777777" w:rsidTr="0028390A">
        <w:trPr>
          <w:tblHeader/>
        </w:trPr>
        <w:tc>
          <w:tcPr>
            <w:tcW w:w="2430" w:type="dxa"/>
          </w:tcPr>
          <w:p w14:paraId="39F654F8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160" w:type="dxa"/>
            <w:gridSpan w:val="3"/>
          </w:tcPr>
          <w:p w14:paraId="3A267DF8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1BB5EB2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3C2CB712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A77F04E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</w:tcPr>
          <w:p w14:paraId="064A8DBF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993F0D" w:rsidRPr="006C7560" w14:paraId="6A825A34" w14:textId="77777777" w:rsidTr="0028390A">
        <w:trPr>
          <w:tblHeader/>
        </w:trPr>
        <w:tc>
          <w:tcPr>
            <w:tcW w:w="2430" w:type="dxa"/>
          </w:tcPr>
          <w:p w14:paraId="496BAA0B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</w:tcPr>
          <w:p w14:paraId="42673E3D" w14:textId="287B0D41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DCB86A0" w14:textId="77777777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F86125" w14:textId="49DF8347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AB3AB0B" w14:textId="77777777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5C6B2" w14:textId="66DE310D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D9484B0" w14:textId="77777777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B32E9A" w14:textId="3E7C2D13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60F9B8B" w14:textId="77777777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FCEF5EC" w14:textId="04391902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1BD0AB8" w14:textId="77777777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C510039" w14:textId="4C33D434" w:rsidR="00993F0D" w:rsidRPr="00D84DD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3F0D" w:rsidRPr="00D47FE8" w14:paraId="7187565A" w14:textId="77777777" w:rsidTr="0028390A">
        <w:trPr>
          <w:tblHeader/>
        </w:trPr>
        <w:tc>
          <w:tcPr>
            <w:tcW w:w="2430" w:type="dxa"/>
          </w:tcPr>
          <w:p w14:paraId="25CB7261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08EFC5E3" w14:textId="77777777" w:rsidR="00993F0D" w:rsidRPr="00D47FE8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993F0D" w:rsidRPr="00D47FE8" w14:paraId="15F1C99A" w14:textId="77777777" w:rsidTr="0028390A">
        <w:tc>
          <w:tcPr>
            <w:tcW w:w="9837" w:type="dxa"/>
            <w:gridSpan w:val="12"/>
          </w:tcPr>
          <w:p w14:paraId="7008A012" w14:textId="77777777" w:rsidR="00993F0D" w:rsidRDefault="00993F0D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993F0D" w:rsidRPr="00C96298" w14:paraId="0A432483" w14:textId="77777777" w:rsidTr="0028390A">
        <w:tc>
          <w:tcPr>
            <w:tcW w:w="2430" w:type="dxa"/>
          </w:tcPr>
          <w:p w14:paraId="77CFE48B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7D7FB343" w14:textId="7846CCD1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2,910,906</w:t>
            </w:r>
          </w:p>
        </w:tc>
        <w:tc>
          <w:tcPr>
            <w:tcW w:w="270" w:type="dxa"/>
          </w:tcPr>
          <w:p w14:paraId="270CFA77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F17B13" w14:textId="18B231AE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3,297,030</w:t>
            </w:r>
          </w:p>
        </w:tc>
        <w:tc>
          <w:tcPr>
            <w:tcW w:w="270" w:type="dxa"/>
          </w:tcPr>
          <w:p w14:paraId="460B6B8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2A16C1" w14:textId="7BD03800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4,036,674</w:t>
            </w:r>
          </w:p>
        </w:tc>
        <w:tc>
          <w:tcPr>
            <w:tcW w:w="270" w:type="dxa"/>
          </w:tcPr>
          <w:p w14:paraId="4CB7C0BB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699EE0" w14:textId="2BEE6EE1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3,807,109</w:t>
            </w:r>
          </w:p>
        </w:tc>
        <w:tc>
          <w:tcPr>
            <w:tcW w:w="270" w:type="dxa"/>
          </w:tcPr>
          <w:p w14:paraId="2F00C22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2536A5" w14:textId="0AFCC014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6,947,580</w:t>
            </w:r>
          </w:p>
        </w:tc>
        <w:tc>
          <w:tcPr>
            <w:tcW w:w="270" w:type="dxa"/>
          </w:tcPr>
          <w:p w14:paraId="6DAE480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20E50EB" w14:textId="5304430E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7,104,139</w:t>
            </w:r>
          </w:p>
        </w:tc>
      </w:tr>
      <w:tr w:rsidR="00993F0D" w:rsidRPr="00C96298" w14:paraId="3022C491" w14:textId="77777777" w:rsidTr="0028390A">
        <w:tc>
          <w:tcPr>
            <w:tcW w:w="2430" w:type="dxa"/>
          </w:tcPr>
          <w:p w14:paraId="4CDC6099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72B176" w14:textId="406794DA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(2,768,840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40EDA93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E42A04" w14:textId="3ACAC612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(3,101,638)</w:t>
            </w:r>
          </w:p>
        </w:tc>
        <w:tc>
          <w:tcPr>
            <w:tcW w:w="270" w:type="dxa"/>
          </w:tcPr>
          <w:p w14:paraId="642CDBF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FF0D43" w14:textId="6E7624D2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(3,533,239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EAC933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87095" w14:textId="7AB9390C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(3,518,737)</w:t>
            </w:r>
          </w:p>
        </w:tc>
        <w:tc>
          <w:tcPr>
            <w:tcW w:w="270" w:type="dxa"/>
          </w:tcPr>
          <w:p w14:paraId="1C23E89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89F7267" w14:textId="52DF4E3C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(6,302,079)</w:t>
            </w:r>
          </w:p>
        </w:tc>
        <w:tc>
          <w:tcPr>
            <w:tcW w:w="270" w:type="dxa"/>
          </w:tcPr>
          <w:p w14:paraId="07F4A91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006CE3C" w14:textId="775CE626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(6,620,375)</w:t>
            </w:r>
          </w:p>
        </w:tc>
      </w:tr>
      <w:tr w:rsidR="00993F0D" w:rsidRPr="00812335" w14:paraId="75811683" w14:textId="77777777" w:rsidTr="0028390A">
        <w:tc>
          <w:tcPr>
            <w:tcW w:w="2430" w:type="dxa"/>
          </w:tcPr>
          <w:p w14:paraId="40DBB050" w14:textId="77777777" w:rsidR="00993F0D" w:rsidRPr="0081233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07CB66" w14:textId="7AEA79A4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142,066</w:t>
            </w:r>
          </w:p>
        </w:tc>
        <w:tc>
          <w:tcPr>
            <w:tcW w:w="270" w:type="dxa"/>
          </w:tcPr>
          <w:p w14:paraId="1112D5D5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A214B0" w14:textId="57BDA002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195,392</w:t>
            </w:r>
          </w:p>
        </w:tc>
        <w:tc>
          <w:tcPr>
            <w:tcW w:w="270" w:type="dxa"/>
          </w:tcPr>
          <w:p w14:paraId="57006247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C71C6D" w14:textId="10497E12" w:rsidR="00993F0D" w:rsidRPr="00BC37D5" w:rsidRDefault="008F3DAE" w:rsidP="008F3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503,435</w:t>
            </w:r>
          </w:p>
        </w:tc>
        <w:tc>
          <w:tcPr>
            <w:tcW w:w="270" w:type="dxa"/>
          </w:tcPr>
          <w:p w14:paraId="259A6B4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112E13" w14:textId="440AFA86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288,372</w:t>
            </w:r>
          </w:p>
        </w:tc>
        <w:tc>
          <w:tcPr>
            <w:tcW w:w="270" w:type="dxa"/>
          </w:tcPr>
          <w:p w14:paraId="1E214EB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69F91" w14:textId="7B5736F7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645,501</w:t>
            </w:r>
          </w:p>
        </w:tc>
        <w:tc>
          <w:tcPr>
            <w:tcW w:w="270" w:type="dxa"/>
          </w:tcPr>
          <w:p w14:paraId="0AB487F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AD2011A" w14:textId="1BCC43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483,764</w:t>
            </w:r>
          </w:p>
        </w:tc>
      </w:tr>
      <w:tr w:rsidR="00993F0D" w:rsidRPr="00D47FE8" w14:paraId="2D3BA575" w14:textId="77777777" w:rsidTr="0028390A">
        <w:trPr>
          <w:trHeight w:hRule="exact" w:val="370"/>
        </w:trPr>
        <w:tc>
          <w:tcPr>
            <w:tcW w:w="2430" w:type="dxa"/>
          </w:tcPr>
          <w:p w14:paraId="74499826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5ECDA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915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A647A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75AE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06772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4FD7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4C7501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178B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12F1A82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DA50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B41FAB3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93F0D" w:rsidRPr="00D47FE8" w14:paraId="0A3E75FE" w14:textId="77777777" w:rsidTr="0028390A">
        <w:tc>
          <w:tcPr>
            <w:tcW w:w="2430" w:type="dxa"/>
          </w:tcPr>
          <w:p w14:paraId="644739DE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1B83D49D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805225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DC176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79B815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97E15B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D5731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F6EBAA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B8BB5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3EB8C61" w14:textId="0D368C4C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(230,447)</w:t>
            </w:r>
          </w:p>
        </w:tc>
        <w:tc>
          <w:tcPr>
            <w:tcW w:w="270" w:type="dxa"/>
          </w:tcPr>
          <w:p w14:paraId="4E750ED3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BC68738" w14:textId="307CE3DC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(240,474)</w:t>
            </w:r>
          </w:p>
        </w:tc>
      </w:tr>
      <w:tr w:rsidR="00993F0D" w:rsidRPr="00D47FE8" w14:paraId="6BB78587" w14:textId="77777777" w:rsidTr="0028390A">
        <w:tc>
          <w:tcPr>
            <w:tcW w:w="2430" w:type="dxa"/>
          </w:tcPr>
          <w:p w14:paraId="1941547D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A52F043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824A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035E0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A3AC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EEE6F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0AFA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FEC26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73C5A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D71626A" w14:textId="7E823362" w:rsidR="00993F0D" w:rsidRPr="00BC37D5" w:rsidRDefault="008F3DAE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(249,486)</w:t>
            </w:r>
          </w:p>
        </w:tc>
        <w:tc>
          <w:tcPr>
            <w:tcW w:w="270" w:type="dxa"/>
          </w:tcPr>
          <w:p w14:paraId="31D96DCD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D561D85" w14:textId="6AA270B3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(163,999)</w:t>
            </w:r>
          </w:p>
        </w:tc>
      </w:tr>
      <w:tr w:rsidR="00993F0D" w:rsidRPr="00D47FE8" w14:paraId="18F64506" w14:textId="77777777" w:rsidTr="0028390A">
        <w:tc>
          <w:tcPr>
            <w:tcW w:w="2430" w:type="dxa"/>
          </w:tcPr>
          <w:p w14:paraId="7A8A82F3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CEAEA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FC2D7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2A173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E88F7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D4CE8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2F185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F8602B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E3E5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08FA7EF4" w14:textId="795CA872" w:rsidR="00993F0D" w:rsidRPr="00BC37D5" w:rsidRDefault="00592F93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84,001</w:t>
            </w:r>
          </w:p>
        </w:tc>
        <w:tc>
          <w:tcPr>
            <w:tcW w:w="270" w:type="dxa"/>
          </w:tcPr>
          <w:p w14:paraId="0CE506F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9493800" w14:textId="15226240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45,203</w:t>
            </w:r>
          </w:p>
        </w:tc>
      </w:tr>
      <w:tr w:rsidR="00993F0D" w:rsidRPr="00A942E3" w14:paraId="3EE4A44A" w14:textId="77777777" w:rsidTr="0028390A">
        <w:trPr>
          <w:trHeight w:val="352"/>
        </w:trPr>
        <w:tc>
          <w:tcPr>
            <w:tcW w:w="2430" w:type="dxa"/>
          </w:tcPr>
          <w:p w14:paraId="3AC2B5AC" w14:textId="77777777" w:rsidR="00993F0D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</w:tcPr>
          <w:p w14:paraId="5AC04DB1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160B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97DEA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E51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CFBDE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6491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1F24D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2C8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0BC5543" w14:textId="639991F8" w:rsidR="00592F93" w:rsidRPr="00BC37D5" w:rsidRDefault="00592F93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249,569</w:t>
            </w:r>
          </w:p>
        </w:tc>
        <w:tc>
          <w:tcPr>
            <w:tcW w:w="270" w:type="dxa"/>
          </w:tcPr>
          <w:p w14:paraId="441FC39B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19FEA1A" w14:textId="5B9BEDF6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124,494</w:t>
            </w:r>
          </w:p>
        </w:tc>
      </w:tr>
      <w:tr w:rsidR="00993F0D" w:rsidRPr="00D47FE8" w14:paraId="67CE3446" w14:textId="77777777" w:rsidTr="0028390A">
        <w:tc>
          <w:tcPr>
            <w:tcW w:w="2430" w:type="dxa"/>
          </w:tcPr>
          <w:p w14:paraId="647F713D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828208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3CB8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54E67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B5CC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C3BC9A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7262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EF8793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30F157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BA74F66" w14:textId="5A8A1AC9" w:rsidR="00993F0D" w:rsidRPr="00BC37D5" w:rsidRDefault="00D349CC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(13,165)</w:t>
            </w:r>
          </w:p>
        </w:tc>
        <w:tc>
          <w:tcPr>
            <w:tcW w:w="270" w:type="dxa"/>
          </w:tcPr>
          <w:p w14:paraId="5C9DF01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21196AD" w14:textId="3F7467BB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(13,327)</w:t>
            </w:r>
          </w:p>
        </w:tc>
      </w:tr>
      <w:tr w:rsidR="00993F0D" w:rsidRPr="00D47FE8" w14:paraId="09DDFA42" w14:textId="77777777" w:rsidTr="0028390A">
        <w:tc>
          <w:tcPr>
            <w:tcW w:w="2430" w:type="dxa"/>
          </w:tcPr>
          <w:p w14:paraId="6CB861EE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7891D501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576C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CAB465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7431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5565E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3309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DD3E9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6441A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5E5F63D9" w14:textId="2961F71E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663D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AB0C0B7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F0D" w:rsidRPr="00D47FE8" w14:paraId="3C50D068" w14:textId="77777777" w:rsidTr="0028390A">
        <w:tc>
          <w:tcPr>
            <w:tcW w:w="2430" w:type="dxa"/>
          </w:tcPr>
          <w:p w14:paraId="23D67E49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76B774DB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FA8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3B034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AD2E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E7AB73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3D97A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4AFA0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5ECA7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A3498E9" w14:textId="4D6EA94E" w:rsidR="00993F0D" w:rsidRPr="00BC37D5" w:rsidRDefault="00D349CC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104,848</w:t>
            </w:r>
          </w:p>
        </w:tc>
        <w:tc>
          <w:tcPr>
            <w:tcW w:w="270" w:type="dxa"/>
          </w:tcPr>
          <w:p w14:paraId="3EDAFF1B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2798E31" w14:textId="262E585C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82,146</w:t>
            </w:r>
          </w:p>
        </w:tc>
      </w:tr>
      <w:tr w:rsidR="00993F0D" w:rsidRPr="00D47FE8" w14:paraId="62762A64" w14:textId="77777777" w:rsidTr="0028390A">
        <w:tc>
          <w:tcPr>
            <w:tcW w:w="2430" w:type="dxa"/>
            <w:vAlign w:val="bottom"/>
          </w:tcPr>
          <w:p w14:paraId="0358011F" w14:textId="77777777" w:rsidR="00993F0D" w:rsidRPr="00183EE9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622FC5D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C5E987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9CB5C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F5CBE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9B9955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56320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C978A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26772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6274C" w14:textId="2F47744C" w:rsidR="00993F0D" w:rsidRPr="00BC37D5" w:rsidRDefault="00D349CC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341,252</w:t>
            </w:r>
          </w:p>
        </w:tc>
        <w:tc>
          <w:tcPr>
            <w:tcW w:w="270" w:type="dxa"/>
            <w:vAlign w:val="bottom"/>
          </w:tcPr>
          <w:p w14:paraId="500E92C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A21EC61" w14:textId="412EAC90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193,313</w:t>
            </w:r>
          </w:p>
        </w:tc>
      </w:tr>
      <w:tr w:rsidR="00993F0D" w:rsidRPr="00D47FE8" w14:paraId="3F7D3E62" w14:textId="77777777" w:rsidTr="0028390A">
        <w:tc>
          <w:tcPr>
            <w:tcW w:w="2430" w:type="dxa"/>
          </w:tcPr>
          <w:p w14:paraId="6A452068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78F92D1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2C59D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3C2D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5C14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841269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335A3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ED92D8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7402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38D4461F" w14:textId="468C4E4B" w:rsidR="00993F0D" w:rsidRPr="00BC37D5" w:rsidRDefault="00D349CC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(47,842)</w:t>
            </w:r>
          </w:p>
        </w:tc>
        <w:tc>
          <w:tcPr>
            <w:tcW w:w="270" w:type="dxa"/>
          </w:tcPr>
          <w:p w14:paraId="4292F12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A3A0923" w14:textId="0B21D97B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sz w:val="26"/>
                <w:szCs w:val="26"/>
              </w:rPr>
              <w:t>(22,578)</w:t>
            </w:r>
          </w:p>
        </w:tc>
      </w:tr>
      <w:tr w:rsidR="00343097" w:rsidRPr="006A40DC" w14:paraId="0B1F9ED4" w14:textId="77777777" w:rsidTr="0028390A">
        <w:tc>
          <w:tcPr>
            <w:tcW w:w="2430" w:type="dxa"/>
          </w:tcPr>
          <w:p w14:paraId="42CF180F" w14:textId="77777777" w:rsidR="00343097" w:rsidRPr="00E14EE1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DAC4DA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BEAB05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B3D820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72076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252ABA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515EF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74F1C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2C47B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87E51" w14:textId="23737679" w:rsidR="00343097" w:rsidRPr="00BC37D5" w:rsidRDefault="00D349CC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293,410</w:t>
            </w:r>
          </w:p>
        </w:tc>
        <w:tc>
          <w:tcPr>
            <w:tcW w:w="270" w:type="dxa"/>
          </w:tcPr>
          <w:p w14:paraId="5BC2EF3F" w14:textId="7777777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0612D9C" w14:textId="745C1507" w:rsidR="00343097" w:rsidRPr="00BC37D5" w:rsidRDefault="00343097" w:rsidP="0034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170,735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19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113"/>
        <w:gridCol w:w="241"/>
        <w:gridCol w:w="29"/>
        <w:gridCol w:w="980"/>
        <w:gridCol w:w="15"/>
        <w:gridCol w:w="270"/>
        <w:gridCol w:w="11"/>
        <w:gridCol w:w="1066"/>
        <w:gridCol w:w="272"/>
        <w:gridCol w:w="1169"/>
        <w:gridCol w:w="8"/>
      </w:tblGrid>
      <w:tr w:rsidR="007213E2" w:rsidRPr="007213E2" w14:paraId="28A9B27B" w14:textId="77777777" w:rsidTr="00583DDF">
        <w:tc>
          <w:tcPr>
            <w:tcW w:w="2419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60" w:type="dxa"/>
            <w:gridSpan w:val="20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583DDF">
        <w:tc>
          <w:tcPr>
            <w:tcW w:w="2419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5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" w:type="dxa"/>
            <w:gridSpan w:val="2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5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C6175" w:rsidRPr="007213E2" w14:paraId="0E7B7DF2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E2F1052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51524284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42AC1419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5F7C972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7A898D3D" w14:textId="6F2AA485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9FC5A72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1266F80" w14:textId="731C6114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2A906229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00127E83" w14:textId="7802907F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2" w:type="dxa"/>
          </w:tcPr>
          <w:p w14:paraId="608C233B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307EC0" w14:textId="0419B642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8C6175" w:rsidRPr="007213E2" w14:paraId="3962BA6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BBE9F58" w14:textId="440A827B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478F628F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gridSpan w:val="2"/>
          </w:tcPr>
          <w:p w14:paraId="28B6D3D6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1E15DCE3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7C890A" w14:textId="52B51188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15A1EEA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4DEC25" w14:textId="307CD7C0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1" w:type="dxa"/>
            <w:gridSpan w:val="2"/>
            <w:vAlign w:val="bottom"/>
          </w:tcPr>
          <w:p w14:paraId="4868E8A2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7BB17A99" w14:textId="4C4B8826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2" w:type="dxa"/>
          </w:tcPr>
          <w:p w14:paraId="62B92F7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5E2FF5" w14:textId="543412DF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C6175" w:rsidRPr="007213E2" w14:paraId="10DD7BDB" w14:textId="77777777" w:rsidTr="00583DDF">
        <w:trPr>
          <w:trHeight w:val="297"/>
        </w:trPr>
        <w:tc>
          <w:tcPr>
            <w:tcW w:w="2419" w:type="dxa"/>
          </w:tcPr>
          <w:p w14:paraId="1B95A037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0" w:type="dxa"/>
            <w:gridSpan w:val="20"/>
          </w:tcPr>
          <w:p w14:paraId="56302A8E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8C6175" w:rsidRPr="007213E2" w14:paraId="6A548BE8" w14:textId="77777777" w:rsidTr="00583DDF">
        <w:trPr>
          <w:gridAfter w:val="1"/>
          <w:wAfter w:w="8" w:type="dxa"/>
        </w:trPr>
        <w:tc>
          <w:tcPr>
            <w:tcW w:w="7383" w:type="dxa"/>
            <w:gridSpan w:val="15"/>
            <w:shd w:val="clear" w:color="auto" w:fill="auto"/>
          </w:tcPr>
          <w:p w14:paraId="18CA5A80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25FEA237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34A1D6E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972F60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6175" w:rsidRPr="007213E2" w14:paraId="476E4EC7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88833A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7C717878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420,952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4B15B0D0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554,90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310598B" w14:textId="352A9664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1,303,420</w:t>
            </w:r>
          </w:p>
        </w:tc>
        <w:tc>
          <w:tcPr>
            <w:tcW w:w="241" w:type="dxa"/>
            <w:shd w:val="clear" w:color="auto" w:fill="auto"/>
          </w:tcPr>
          <w:p w14:paraId="6547FEC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16057F45" w14:textId="687DEE08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1,325,650</w:t>
            </w:r>
          </w:p>
        </w:tc>
        <w:tc>
          <w:tcPr>
            <w:tcW w:w="270" w:type="dxa"/>
            <w:shd w:val="clear" w:color="auto" w:fill="auto"/>
          </w:tcPr>
          <w:p w14:paraId="6BF03A4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9F8A92E" w14:textId="61EA750C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1,724,372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3B0F9DC" w14:textId="4D1F3BF0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1,880,5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53</w:t>
            </w:r>
          </w:p>
        </w:tc>
      </w:tr>
      <w:tr w:rsidR="008C6175" w:rsidRPr="007213E2" w14:paraId="4838FF9E" w14:textId="77777777" w:rsidTr="0031656C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DD10AAC" w14:textId="6D7AAD3C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5811B1D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9DF6F2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4BB8D96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A20C3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21479D7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4053E6F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C6175" w:rsidRPr="007213E2" w14:paraId="6F7A8CEC" w14:textId="77777777" w:rsidTr="005649A3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DB31B54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4AA83B8C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1,003,984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19766F8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10923DCA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963,601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1CB6AAD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6C3AD07" w14:textId="079E231E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385,399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BD1B99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7CA8E3A" w14:textId="4221A4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353,413</w:t>
            </w:r>
          </w:p>
        </w:tc>
        <w:tc>
          <w:tcPr>
            <w:tcW w:w="270" w:type="dxa"/>
            <w:shd w:val="clear" w:color="auto" w:fill="auto"/>
          </w:tcPr>
          <w:p w14:paraId="30BF513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369C68E7" w14:textId="6BB7B9CD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1,389,383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6EFFAEF" w14:textId="5EFCCD2F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1,317,014</w:t>
            </w:r>
          </w:p>
        </w:tc>
      </w:tr>
      <w:tr w:rsidR="008C6175" w:rsidRPr="007213E2" w14:paraId="7C774CE2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B7D1B5E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3CE5A02F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555927DA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B9D0DBC" w14:textId="07467023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24B492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230259E" w14:textId="1FAF30DD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023C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50EA2C81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179,956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2358645C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176,029</w:t>
            </w:r>
          </w:p>
        </w:tc>
      </w:tr>
      <w:tr w:rsidR="008C6175" w:rsidRPr="007213E2" w14:paraId="5CFBE09D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07CD6A20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850AE93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A461BD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3EA5CF4F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0ECDE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51285E1C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1,569,339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110EE090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1,493,043</w:t>
            </w:r>
          </w:p>
        </w:tc>
      </w:tr>
      <w:tr w:rsidR="008C6175" w:rsidRPr="007213E2" w14:paraId="62646619" w14:textId="77777777" w:rsidTr="00583DDF">
        <w:trPr>
          <w:gridAfter w:val="1"/>
          <w:wAfter w:w="8" w:type="dxa"/>
          <w:trHeight w:val="77"/>
        </w:trPr>
        <w:tc>
          <w:tcPr>
            <w:tcW w:w="2426" w:type="dxa"/>
            <w:gridSpan w:val="2"/>
            <w:shd w:val="clear" w:color="auto" w:fill="auto"/>
          </w:tcPr>
          <w:p w14:paraId="45E4BC01" w14:textId="729480A9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2610077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FFB141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6E3E37C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EEB87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C6175" w:rsidRPr="007213E2" w14:paraId="7CDCB6E6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0ADB59B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4C8D9DD6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bCs/>
                <w:sz w:val="26"/>
                <w:szCs w:val="26"/>
              </w:rPr>
              <w:t>1,063,281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585ABC3F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1,213,590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1368073B" w14:textId="5BEFDB96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bCs/>
                <w:sz w:val="26"/>
                <w:szCs w:val="26"/>
              </w:rPr>
              <w:t>312,292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8EA137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66F88195" w14:textId="1EF25AA4" w:rsidR="008C6175" w:rsidRPr="00FC5F88" w:rsidRDefault="008C6175" w:rsidP="00564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364,013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1F6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42125A76" w14:textId="123AC37E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1,375,573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E58B9CD" w14:textId="02C99E34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1,577,603</w:t>
            </w:r>
          </w:p>
        </w:tc>
      </w:tr>
      <w:tr w:rsidR="008C6175" w:rsidRPr="007213E2" w14:paraId="3B20AE29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3A61960F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2BFF50CE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2BF4A5DD" w:rsidR="008C6175" w:rsidRPr="00950950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509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7C6D479" w14:textId="6E08618F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D1F59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EC8185E" w14:textId="528BFC93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BBEE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4F830910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190,677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0BC6D29D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192,175</w:t>
            </w:r>
          </w:p>
        </w:tc>
      </w:tr>
      <w:tr w:rsidR="008C6175" w:rsidRPr="007213E2" w14:paraId="2B3244CE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FBC9D49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4168272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E973372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799D62B2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E02F0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10C02945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Cs/>
                <w:sz w:val="26"/>
                <w:szCs w:val="26"/>
              </w:rPr>
              <w:t>1,566,250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658A7A79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1,769,778</w:t>
            </w:r>
          </w:p>
        </w:tc>
      </w:tr>
      <w:tr w:rsidR="008C6175" w:rsidRPr="00D87B1A" w14:paraId="78B3494B" w14:textId="77777777" w:rsidTr="001E176E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22177A8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B0B6F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287C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0C07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BC5157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62BB2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6175" w:rsidRPr="00D87B1A" w14:paraId="364E73D2" w14:textId="77777777" w:rsidTr="00F4264C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110FB8F0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  <w:vAlign w:val="center"/>
          </w:tcPr>
          <w:p w14:paraId="233677E0" w14:textId="67236B60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sz w:val="26"/>
                <w:szCs w:val="26"/>
              </w:rPr>
              <w:t>212,718</w:t>
            </w:r>
          </w:p>
        </w:tc>
        <w:tc>
          <w:tcPr>
            <w:tcW w:w="243" w:type="dxa"/>
            <w:gridSpan w:val="2"/>
            <w:vAlign w:val="center"/>
          </w:tcPr>
          <w:p w14:paraId="7BA1980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638BD51E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224,845</w:t>
            </w:r>
          </w:p>
        </w:tc>
        <w:tc>
          <w:tcPr>
            <w:tcW w:w="238" w:type="dxa"/>
            <w:gridSpan w:val="2"/>
            <w:vAlign w:val="center"/>
          </w:tcPr>
          <w:p w14:paraId="6B837BC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E311C3A" w14:textId="7FE3AF8E" w:rsidR="008C6175" w:rsidRPr="0072413E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bCs/>
                <w:sz w:val="26"/>
                <w:szCs w:val="26"/>
              </w:rPr>
              <w:t>1,699</w:t>
            </w:r>
          </w:p>
        </w:tc>
        <w:tc>
          <w:tcPr>
            <w:tcW w:w="241" w:type="dxa"/>
            <w:vAlign w:val="center"/>
          </w:tcPr>
          <w:p w14:paraId="2D14974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5F6579AE" w:rsidR="008C6175" w:rsidRPr="0072413E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413E">
              <w:rPr>
                <w:rFonts w:asciiTheme="majorBidi" w:hAnsiTheme="majorBidi" w:cstheme="majorBidi"/>
                <w:bCs/>
                <w:sz w:val="26"/>
                <w:szCs w:val="26"/>
              </w:rPr>
              <w:t>2,842</w:t>
            </w:r>
          </w:p>
        </w:tc>
        <w:tc>
          <w:tcPr>
            <w:tcW w:w="270" w:type="dxa"/>
          </w:tcPr>
          <w:p w14:paraId="42E6A0F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B9A096" w14:textId="41DD8F43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214,417</w:t>
            </w:r>
          </w:p>
        </w:tc>
        <w:tc>
          <w:tcPr>
            <w:tcW w:w="272" w:type="dxa"/>
          </w:tcPr>
          <w:p w14:paraId="00525C3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2A81C31" w14:textId="0C894F9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227,687</w:t>
            </w:r>
          </w:p>
        </w:tc>
      </w:tr>
      <w:tr w:rsidR="008C6175" w:rsidRPr="00D87B1A" w14:paraId="116F3C16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ABE166D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3239525A" w:rsidR="008C6175" w:rsidRPr="00FC5F88" w:rsidRDefault="00950950" w:rsidP="0095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067BC4D5" w:rsidR="008C6175" w:rsidRPr="00FC5F88" w:rsidRDefault="008C6175" w:rsidP="0095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786C11" w14:textId="7A4FCDBF" w:rsidR="008C6175" w:rsidRPr="00FC5F88" w:rsidRDefault="00950950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0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D6C96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52F9DFBA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2413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0488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57FA3F6E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28,00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2" w:type="dxa"/>
          </w:tcPr>
          <w:p w14:paraId="4CBB93ED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326C563" w14:textId="0ABEFDAB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31,996</w:t>
            </w:r>
          </w:p>
        </w:tc>
      </w:tr>
      <w:tr w:rsidR="008C6175" w:rsidRPr="00D87B1A" w14:paraId="5BC283EF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360D8A7" w14:textId="77777777" w:rsidR="008C6175" w:rsidRPr="00D47FE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3DB1309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7630E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7779F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223CD152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242,417</w:t>
            </w:r>
          </w:p>
        </w:tc>
        <w:tc>
          <w:tcPr>
            <w:tcW w:w="272" w:type="dxa"/>
          </w:tcPr>
          <w:p w14:paraId="4BC0A3B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5C164A3B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259,683</w:t>
            </w:r>
          </w:p>
        </w:tc>
      </w:tr>
      <w:tr w:rsidR="008C6175" w:rsidRPr="007213E2" w14:paraId="78E153EA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5A8CA62D" w14:textId="65F667EE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337BA6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BF758E9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B1ACBC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8186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EA3FC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14D3AFB2" w:rsidR="00D349CC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3,685,720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AB3B7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5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3EF92D8" w14:textId="64A3D4DB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Cs/>
                <w:sz w:val="26"/>
                <w:szCs w:val="26"/>
              </w:rPr>
              <w:t>3,442,87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</w:tr>
      <w:tr w:rsidR="008C6175" w:rsidRPr="007213E2" w14:paraId="38AF5CE3" w14:textId="77777777" w:rsidTr="00583DDF">
        <w:trPr>
          <w:gridAfter w:val="1"/>
          <w:wAfter w:w="8" w:type="dxa"/>
          <w:trHeight w:val="379"/>
        </w:trPr>
        <w:tc>
          <w:tcPr>
            <w:tcW w:w="2426" w:type="dxa"/>
            <w:gridSpan w:val="2"/>
          </w:tcPr>
          <w:p w14:paraId="775D23FA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CB73DD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CCBD61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2E115B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0B9DE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65C958C7" w:rsidR="008C6175" w:rsidRPr="00FC5F88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8,788,098</w:t>
            </w:r>
          </w:p>
        </w:tc>
        <w:tc>
          <w:tcPr>
            <w:tcW w:w="272" w:type="dxa"/>
            <w:vAlign w:val="center"/>
          </w:tcPr>
          <w:p w14:paraId="2FA7BDC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6B1FF55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8,845,93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8C6175" w:rsidRPr="006A40DC" w14:paraId="63CEC6B5" w14:textId="77777777" w:rsidTr="0028390A">
        <w:tc>
          <w:tcPr>
            <w:tcW w:w="2250" w:type="dxa"/>
          </w:tcPr>
          <w:p w14:paraId="319A48C8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6E6EAEA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C6175" w:rsidRPr="006A40DC" w14:paraId="5455C059" w14:textId="77777777" w:rsidTr="0028390A">
        <w:tc>
          <w:tcPr>
            <w:tcW w:w="2250" w:type="dxa"/>
          </w:tcPr>
          <w:p w14:paraId="0EA9F456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เก้า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290F2DE8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660ECA1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0F62C40B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B078E85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4BF36AD1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C6175" w:rsidRPr="006A40DC" w14:paraId="16F92565" w14:textId="77777777" w:rsidTr="0028390A">
        <w:tc>
          <w:tcPr>
            <w:tcW w:w="2250" w:type="dxa"/>
          </w:tcPr>
          <w:p w14:paraId="78C0E9CD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BD644A7" w14:textId="1171161B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252" w:type="dxa"/>
          </w:tcPr>
          <w:p w14:paraId="061472CB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848B18" w14:textId="03F105B1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2566</w:t>
            </w:r>
          </w:p>
        </w:tc>
        <w:tc>
          <w:tcPr>
            <w:tcW w:w="247" w:type="dxa"/>
          </w:tcPr>
          <w:p w14:paraId="4CD8FE25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B9AB6E5" w14:textId="4C823FDC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237" w:type="dxa"/>
          </w:tcPr>
          <w:p w14:paraId="396746C9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A134D75" w14:textId="16528CBB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</w:tcPr>
          <w:p w14:paraId="618F636F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4E682AC" w14:textId="301B59B9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262" w:type="dxa"/>
          </w:tcPr>
          <w:p w14:paraId="2A2FE929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B109A39" w14:textId="5EBFBD85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2566</w:t>
            </w:r>
          </w:p>
        </w:tc>
      </w:tr>
      <w:tr w:rsidR="008C6175" w:rsidRPr="006A40DC" w14:paraId="067FC766" w14:textId="77777777" w:rsidTr="0028390A">
        <w:tc>
          <w:tcPr>
            <w:tcW w:w="2250" w:type="dxa"/>
          </w:tcPr>
          <w:p w14:paraId="6F1C5F5E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E838486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8C6175" w:rsidRPr="006A40DC" w14:paraId="255A26E0" w14:textId="77777777" w:rsidTr="0028390A">
        <w:tc>
          <w:tcPr>
            <w:tcW w:w="2250" w:type="dxa"/>
          </w:tcPr>
          <w:p w14:paraId="6F1148CD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0522DBE2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8C6175" w:rsidRPr="006A40DC" w14:paraId="131A217F" w14:textId="77777777" w:rsidTr="0028390A">
        <w:tc>
          <w:tcPr>
            <w:tcW w:w="2250" w:type="dxa"/>
          </w:tcPr>
          <w:p w14:paraId="0E921494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52C23E5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969CF86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B4B1E85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BDEC22A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BCB83AC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874316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258885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334DF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40580E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B7EF378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4F0907" w14:textId="77777777" w:rsidR="008C6175" w:rsidRPr="006A40DC" w:rsidRDefault="008C6175" w:rsidP="002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682C82" w:rsidRPr="003E6192" w14:paraId="64753977" w14:textId="77777777" w:rsidTr="00280852">
        <w:tc>
          <w:tcPr>
            <w:tcW w:w="2250" w:type="dxa"/>
          </w:tcPr>
          <w:p w14:paraId="6C83B158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13375D41" w14:textId="2585D054" w:rsidR="00682C82" w:rsidRPr="00D349C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2,789,030</w:t>
            </w:r>
          </w:p>
        </w:tc>
        <w:tc>
          <w:tcPr>
            <w:tcW w:w="252" w:type="dxa"/>
            <w:vAlign w:val="bottom"/>
          </w:tcPr>
          <w:p w14:paraId="4E0149D3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2279FADF" w14:textId="28057CEB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3,110,412</w:t>
            </w:r>
          </w:p>
        </w:tc>
        <w:tc>
          <w:tcPr>
            <w:tcW w:w="247" w:type="dxa"/>
            <w:vAlign w:val="bottom"/>
          </w:tcPr>
          <w:p w14:paraId="3C9A00F9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7B2420A1" w14:textId="20399906" w:rsidR="00682C82" w:rsidRPr="00D349C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4,036,674</w:t>
            </w:r>
          </w:p>
        </w:tc>
        <w:tc>
          <w:tcPr>
            <w:tcW w:w="237" w:type="dxa"/>
            <w:vAlign w:val="bottom"/>
          </w:tcPr>
          <w:p w14:paraId="3404A7F7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31AC82BA" w14:textId="5FB33C2A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3,770,078</w:t>
            </w:r>
          </w:p>
        </w:tc>
        <w:tc>
          <w:tcPr>
            <w:tcW w:w="270" w:type="dxa"/>
          </w:tcPr>
          <w:p w14:paraId="421FE4CC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C994E09" w14:textId="688B3294" w:rsidR="00682C82" w:rsidRPr="00FC5F88" w:rsidRDefault="00872142" w:rsidP="0087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6,825,704</w:t>
            </w:r>
          </w:p>
        </w:tc>
        <w:tc>
          <w:tcPr>
            <w:tcW w:w="262" w:type="dxa"/>
          </w:tcPr>
          <w:p w14:paraId="005386A4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F60ED1D" w14:textId="5A811B14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6,880,490</w:t>
            </w:r>
          </w:p>
        </w:tc>
      </w:tr>
      <w:tr w:rsidR="00682C82" w:rsidRPr="003E6192" w14:paraId="6706A6CB" w14:textId="77777777" w:rsidTr="00280852">
        <w:tc>
          <w:tcPr>
            <w:tcW w:w="2250" w:type="dxa"/>
          </w:tcPr>
          <w:p w14:paraId="002A80D9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799DA68C" w14:textId="1995DA98" w:rsidR="00682C82" w:rsidRPr="00D349C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57,618</w:t>
            </w:r>
          </w:p>
        </w:tc>
        <w:tc>
          <w:tcPr>
            <w:tcW w:w="252" w:type="dxa"/>
            <w:vAlign w:val="bottom"/>
          </w:tcPr>
          <w:p w14:paraId="300B3F06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A7D9C47" w14:textId="17481C32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76,091</w:t>
            </w:r>
          </w:p>
        </w:tc>
        <w:tc>
          <w:tcPr>
            <w:tcW w:w="247" w:type="dxa"/>
            <w:vAlign w:val="bottom"/>
          </w:tcPr>
          <w:p w14:paraId="7FE11420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8CE02A3" w14:textId="1641EBCE" w:rsidR="00682C82" w:rsidRPr="00FC5F88" w:rsidRDefault="00DA3BD6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482087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4149183" w14:textId="07ADCE09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1F50D0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06C3013" w14:textId="0A92386B" w:rsidR="00682C82" w:rsidRPr="00FC5F88" w:rsidRDefault="0087214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57,618</w:t>
            </w:r>
          </w:p>
        </w:tc>
        <w:tc>
          <w:tcPr>
            <w:tcW w:w="262" w:type="dxa"/>
          </w:tcPr>
          <w:p w14:paraId="617D340C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B42A6D3" w14:textId="4ED1AB6E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76,091</w:t>
            </w:r>
          </w:p>
        </w:tc>
      </w:tr>
      <w:tr w:rsidR="00682C82" w:rsidRPr="003E6192" w14:paraId="27714A32" w14:textId="77777777" w:rsidTr="00280852">
        <w:trPr>
          <w:trHeight w:hRule="exact" w:val="360"/>
        </w:trPr>
        <w:tc>
          <w:tcPr>
            <w:tcW w:w="2250" w:type="dxa"/>
          </w:tcPr>
          <w:p w14:paraId="0539B827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125A740E" w14:textId="24EFB5EA" w:rsidR="00682C82" w:rsidRPr="00D349C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31,024</w:t>
            </w:r>
          </w:p>
        </w:tc>
        <w:tc>
          <w:tcPr>
            <w:tcW w:w="252" w:type="dxa"/>
            <w:vAlign w:val="bottom"/>
          </w:tcPr>
          <w:p w14:paraId="3323064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1B5307A" w14:textId="57E03BB3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69,143</w:t>
            </w:r>
          </w:p>
        </w:tc>
        <w:tc>
          <w:tcPr>
            <w:tcW w:w="247" w:type="dxa"/>
            <w:vAlign w:val="bottom"/>
          </w:tcPr>
          <w:p w14:paraId="7F11B23A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64EF4937" w14:textId="6AEA9AF5" w:rsidR="00682C82" w:rsidRPr="00FC5F88" w:rsidRDefault="00DA3BD6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AD89D6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731BF4EC" w14:textId="119DF3C8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37,031</w:t>
            </w:r>
          </w:p>
        </w:tc>
        <w:tc>
          <w:tcPr>
            <w:tcW w:w="270" w:type="dxa"/>
          </w:tcPr>
          <w:p w14:paraId="129006E3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A64DD66" w14:textId="66E79A4B" w:rsidR="00682C82" w:rsidRPr="00FC5F88" w:rsidRDefault="0087214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31,024</w:t>
            </w:r>
          </w:p>
        </w:tc>
        <w:tc>
          <w:tcPr>
            <w:tcW w:w="262" w:type="dxa"/>
          </w:tcPr>
          <w:p w14:paraId="4A8E6EF7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5543DC8F" w14:textId="11E832CE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106,174</w:t>
            </w:r>
          </w:p>
        </w:tc>
      </w:tr>
      <w:tr w:rsidR="00682C82" w:rsidRPr="003E6192" w14:paraId="77CD2907" w14:textId="77777777" w:rsidTr="00280852">
        <w:tc>
          <w:tcPr>
            <w:tcW w:w="2250" w:type="dxa"/>
          </w:tcPr>
          <w:p w14:paraId="40381763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42E605C9" w14:textId="1B228A6E" w:rsidR="00682C82" w:rsidRPr="00D349C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29,096</w:t>
            </w:r>
          </w:p>
        </w:tc>
        <w:tc>
          <w:tcPr>
            <w:tcW w:w="252" w:type="dxa"/>
            <w:vAlign w:val="bottom"/>
          </w:tcPr>
          <w:p w14:paraId="0D78BB2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BB167F0" w14:textId="6CA89AB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37,168</w:t>
            </w:r>
          </w:p>
        </w:tc>
        <w:tc>
          <w:tcPr>
            <w:tcW w:w="247" w:type="dxa"/>
            <w:vAlign w:val="bottom"/>
          </w:tcPr>
          <w:p w14:paraId="0FED640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23A53B" w14:textId="656D5374" w:rsidR="00682C82" w:rsidRPr="00FC5F88" w:rsidRDefault="00DA3BD6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F869ADA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9EF95E8" w14:textId="114545D5" w:rsidR="00682C82" w:rsidRPr="00FC5F88" w:rsidRDefault="00682C82" w:rsidP="0087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56B0B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73C6F2C3" w14:textId="0A097E59" w:rsidR="00682C82" w:rsidRPr="00FC5F88" w:rsidRDefault="0087214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29,096</w:t>
            </w:r>
          </w:p>
        </w:tc>
        <w:tc>
          <w:tcPr>
            <w:tcW w:w="262" w:type="dxa"/>
          </w:tcPr>
          <w:p w14:paraId="325C1435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180085A" w14:textId="3AFD644E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37,168</w:t>
            </w:r>
          </w:p>
        </w:tc>
      </w:tr>
      <w:tr w:rsidR="00682C82" w:rsidRPr="006A40DC" w14:paraId="0741FC5C" w14:textId="77777777" w:rsidTr="00280852">
        <w:tc>
          <w:tcPr>
            <w:tcW w:w="2250" w:type="dxa"/>
          </w:tcPr>
          <w:p w14:paraId="14ABE490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216C14E6" w14:textId="17256F30" w:rsidR="00682C82" w:rsidRPr="00D349C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4,138</w:t>
            </w:r>
          </w:p>
        </w:tc>
        <w:tc>
          <w:tcPr>
            <w:tcW w:w="252" w:type="dxa"/>
            <w:vAlign w:val="bottom"/>
          </w:tcPr>
          <w:p w14:paraId="4A6A71F4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70A27288" w14:textId="2439E7A4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4,216</w:t>
            </w:r>
          </w:p>
        </w:tc>
        <w:tc>
          <w:tcPr>
            <w:tcW w:w="247" w:type="dxa"/>
            <w:vAlign w:val="bottom"/>
          </w:tcPr>
          <w:p w14:paraId="2310C3E5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37DEAA" w14:textId="39911766" w:rsidR="00682C82" w:rsidRPr="00FC5F88" w:rsidRDefault="00DA3BD6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B65FB9E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272D0C2" w14:textId="48CC2EFD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BFA60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8521911" w14:textId="2257373D" w:rsidR="00682C82" w:rsidRPr="00FC5F88" w:rsidRDefault="0087214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4,138</w:t>
            </w:r>
          </w:p>
        </w:tc>
        <w:tc>
          <w:tcPr>
            <w:tcW w:w="262" w:type="dxa"/>
          </w:tcPr>
          <w:p w14:paraId="50985A9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7FD7721F" w14:textId="16E53A29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4,216</w:t>
            </w:r>
          </w:p>
        </w:tc>
      </w:tr>
      <w:tr w:rsidR="00682C82" w:rsidRPr="006A40DC" w14:paraId="4CEF988A" w14:textId="77777777" w:rsidTr="00280852">
        <w:tc>
          <w:tcPr>
            <w:tcW w:w="2250" w:type="dxa"/>
          </w:tcPr>
          <w:p w14:paraId="097B1AE2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31230" w14:textId="1387C310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52" w:type="dxa"/>
            <w:vAlign w:val="bottom"/>
          </w:tcPr>
          <w:p w14:paraId="209D9D39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A548C1" w14:textId="0BCBA1C0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3,297,030</w:t>
            </w:r>
          </w:p>
        </w:tc>
        <w:tc>
          <w:tcPr>
            <w:tcW w:w="247" w:type="dxa"/>
            <w:vAlign w:val="bottom"/>
          </w:tcPr>
          <w:p w14:paraId="34E50508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0FED37B" w14:textId="3FA0C102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37" w:type="dxa"/>
            <w:vAlign w:val="bottom"/>
          </w:tcPr>
          <w:p w14:paraId="5B03EBC6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78FFD1" w14:textId="3DAA4E3C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3,807,109</w:t>
            </w:r>
          </w:p>
        </w:tc>
        <w:tc>
          <w:tcPr>
            <w:tcW w:w="270" w:type="dxa"/>
          </w:tcPr>
          <w:p w14:paraId="7CFADC8C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EBEF14" w14:textId="03AD6C6F" w:rsidR="00682C82" w:rsidRPr="0087214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214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6,947,580</w:t>
            </w:r>
          </w:p>
        </w:tc>
        <w:tc>
          <w:tcPr>
            <w:tcW w:w="262" w:type="dxa"/>
          </w:tcPr>
          <w:p w14:paraId="7C3FB4C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7CA7B" w14:textId="3B42B3FE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7,104,139</w:t>
            </w:r>
          </w:p>
        </w:tc>
      </w:tr>
      <w:tr w:rsidR="00682C82" w:rsidRPr="006A40DC" w14:paraId="31C6CF48" w14:textId="77777777" w:rsidTr="0028390A">
        <w:tc>
          <w:tcPr>
            <w:tcW w:w="2250" w:type="dxa"/>
          </w:tcPr>
          <w:p w14:paraId="1EBBC764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DD1854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0FB0F8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A908789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25AC8184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5F16A43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8666DA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3424A338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67614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3CDC3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0D8389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200BFB1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82C82" w:rsidRPr="006A40DC" w14:paraId="5F977322" w14:textId="77777777" w:rsidTr="0028390A">
        <w:tc>
          <w:tcPr>
            <w:tcW w:w="2250" w:type="dxa"/>
          </w:tcPr>
          <w:p w14:paraId="330AB8CD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3D605A6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3479EC27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6564DE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DB642E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9EEFC8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61B8E8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FF54D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70E5A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9E86C3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CA4A840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3D78F0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682C82" w:rsidRPr="006A40DC" w14:paraId="20FF883F" w14:textId="77777777" w:rsidTr="0028390A">
        <w:tc>
          <w:tcPr>
            <w:tcW w:w="2250" w:type="dxa"/>
            <w:shd w:val="clear" w:color="auto" w:fill="auto"/>
          </w:tcPr>
          <w:p w14:paraId="5028CCE5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8495C76" w14:textId="6D4A441B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2,687,374</w:t>
            </w:r>
          </w:p>
        </w:tc>
        <w:tc>
          <w:tcPr>
            <w:tcW w:w="252" w:type="dxa"/>
            <w:vAlign w:val="bottom"/>
          </w:tcPr>
          <w:p w14:paraId="416CEA97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7086E3" w14:textId="59FD33AE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3,146,372</w:t>
            </w:r>
          </w:p>
        </w:tc>
        <w:tc>
          <w:tcPr>
            <w:tcW w:w="247" w:type="dxa"/>
          </w:tcPr>
          <w:p w14:paraId="19F378C0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C6C1FC3" w14:textId="5ABC3369" w:rsidR="00682C82" w:rsidRPr="00FC5F88" w:rsidRDefault="0087214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B0B56A7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D082434" w14:textId="05603984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913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9FEAA3" w14:textId="303EE991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2,687,374</w:t>
            </w:r>
          </w:p>
        </w:tc>
        <w:tc>
          <w:tcPr>
            <w:tcW w:w="262" w:type="dxa"/>
          </w:tcPr>
          <w:p w14:paraId="26F9338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13B74E0" w14:textId="5B5953A8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3,146,372</w:t>
            </w:r>
          </w:p>
        </w:tc>
      </w:tr>
      <w:tr w:rsidR="00682C82" w:rsidRPr="006A40DC" w14:paraId="1449CCBE" w14:textId="77777777" w:rsidTr="0028390A">
        <w:tc>
          <w:tcPr>
            <w:tcW w:w="2250" w:type="dxa"/>
          </w:tcPr>
          <w:p w14:paraId="061AAEAF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48AC223A" w14:textId="0DF07C9A" w:rsidR="00682C82" w:rsidRPr="00FC5F88" w:rsidRDefault="0087214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EA9DCD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891E49" w14:textId="63A0FF36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85BA0A0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2DE641" w14:textId="5EEE14AD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3,790,142</w:t>
            </w:r>
          </w:p>
        </w:tc>
        <w:tc>
          <w:tcPr>
            <w:tcW w:w="237" w:type="dxa"/>
          </w:tcPr>
          <w:p w14:paraId="11E7141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8F9C2D0" w14:textId="11550311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3,590,680</w:t>
            </w:r>
          </w:p>
        </w:tc>
        <w:tc>
          <w:tcPr>
            <w:tcW w:w="270" w:type="dxa"/>
          </w:tcPr>
          <w:p w14:paraId="50B3A251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66E7D4" w14:textId="75DE6C43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3,790,142</w:t>
            </w:r>
          </w:p>
        </w:tc>
        <w:tc>
          <w:tcPr>
            <w:tcW w:w="262" w:type="dxa"/>
          </w:tcPr>
          <w:p w14:paraId="04D860CC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C062F19" w14:textId="38DDAC8F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3,590,680</w:t>
            </w:r>
          </w:p>
        </w:tc>
      </w:tr>
      <w:tr w:rsidR="00682C82" w:rsidRPr="006A40DC" w14:paraId="6A50C43D" w14:textId="77777777" w:rsidTr="0028390A">
        <w:tc>
          <w:tcPr>
            <w:tcW w:w="2250" w:type="dxa"/>
          </w:tcPr>
          <w:p w14:paraId="6E4055D5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9D127" w14:textId="1E0ED188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223,532</w:t>
            </w:r>
          </w:p>
        </w:tc>
        <w:tc>
          <w:tcPr>
            <w:tcW w:w="252" w:type="dxa"/>
            <w:vAlign w:val="bottom"/>
          </w:tcPr>
          <w:p w14:paraId="204999EA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A26A31" w14:textId="663EE640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150,658</w:t>
            </w:r>
          </w:p>
        </w:tc>
        <w:tc>
          <w:tcPr>
            <w:tcW w:w="247" w:type="dxa"/>
          </w:tcPr>
          <w:p w14:paraId="6BD0BEE0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23798DA" w14:textId="4D35C1E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246,532</w:t>
            </w:r>
          </w:p>
        </w:tc>
        <w:tc>
          <w:tcPr>
            <w:tcW w:w="237" w:type="dxa"/>
          </w:tcPr>
          <w:p w14:paraId="69EFB83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C7BDC38" w14:textId="51DFF53B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216,429</w:t>
            </w:r>
          </w:p>
        </w:tc>
        <w:tc>
          <w:tcPr>
            <w:tcW w:w="270" w:type="dxa"/>
          </w:tcPr>
          <w:p w14:paraId="26BC24F1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E1E7CD" w14:textId="502C0D18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470,064</w:t>
            </w:r>
          </w:p>
        </w:tc>
        <w:tc>
          <w:tcPr>
            <w:tcW w:w="262" w:type="dxa"/>
          </w:tcPr>
          <w:p w14:paraId="67866A6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AADD853" w14:textId="2E33F970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367,087</w:t>
            </w:r>
          </w:p>
        </w:tc>
      </w:tr>
      <w:tr w:rsidR="00682C82" w:rsidRPr="006A40DC" w14:paraId="48A009B1" w14:textId="77777777" w:rsidTr="0028390A">
        <w:tc>
          <w:tcPr>
            <w:tcW w:w="2250" w:type="dxa"/>
          </w:tcPr>
          <w:p w14:paraId="37853B11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7CC07" w14:textId="7706753B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52" w:type="dxa"/>
            <w:vAlign w:val="bottom"/>
          </w:tcPr>
          <w:p w14:paraId="309ADBA5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E91E23" w14:textId="18D77F66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3,297,030</w:t>
            </w:r>
          </w:p>
        </w:tc>
        <w:tc>
          <w:tcPr>
            <w:tcW w:w="247" w:type="dxa"/>
          </w:tcPr>
          <w:p w14:paraId="6D35EC58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8B8DEAF" w14:textId="0A3BAC79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37" w:type="dxa"/>
          </w:tcPr>
          <w:p w14:paraId="7743BD02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CB6E2F8" w14:textId="18C598C6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3,807,109</w:t>
            </w:r>
          </w:p>
        </w:tc>
        <w:tc>
          <w:tcPr>
            <w:tcW w:w="270" w:type="dxa"/>
          </w:tcPr>
          <w:p w14:paraId="0F2E3E01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0D7437" w14:textId="268BB211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6,947,580</w:t>
            </w:r>
          </w:p>
        </w:tc>
        <w:tc>
          <w:tcPr>
            <w:tcW w:w="262" w:type="dxa"/>
          </w:tcPr>
          <w:p w14:paraId="2B30699A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B500A17" w14:textId="445E4CB4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7,104,139</w:t>
            </w:r>
          </w:p>
        </w:tc>
      </w:tr>
      <w:tr w:rsidR="00682C82" w:rsidRPr="006A40DC" w14:paraId="360F0159" w14:textId="77777777" w:rsidTr="0028390A">
        <w:tc>
          <w:tcPr>
            <w:tcW w:w="2250" w:type="dxa"/>
          </w:tcPr>
          <w:p w14:paraId="3EA0B686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709BF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758DC0C5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A294458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2FCAB1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07FE9A0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328CBE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C4E4B4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A14F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F24608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6756AA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188BED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82C82" w:rsidRPr="006A40DC" w14:paraId="23B99560" w14:textId="77777777" w:rsidTr="0028390A">
        <w:trPr>
          <w:trHeight w:val="34"/>
        </w:trPr>
        <w:tc>
          <w:tcPr>
            <w:tcW w:w="2250" w:type="dxa"/>
          </w:tcPr>
          <w:p w14:paraId="78B37DBC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18EB7D4D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D32AAF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D4D3B1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EC9F59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E02003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38F1BA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49E2FD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EC2BF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A1D93A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817569F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62CF5B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682C82" w:rsidRPr="006A40DC" w14:paraId="464E3F0B" w14:textId="77777777" w:rsidTr="0028390A">
        <w:trPr>
          <w:trHeight w:val="34"/>
        </w:trPr>
        <w:tc>
          <w:tcPr>
            <w:tcW w:w="2250" w:type="dxa"/>
          </w:tcPr>
          <w:p w14:paraId="21A44A03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8202B" w14:textId="08309465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52" w:type="dxa"/>
          </w:tcPr>
          <w:p w14:paraId="50B6EB9C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799F49" w14:textId="306DD4E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3,297,030</w:t>
            </w:r>
          </w:p>
        </w:tc>
        <w:tc>
          <w:tcPr>
            <w:tcW w:w="247" w:type="dxa"/>
          </w:tcPr>
          <w:p w14:paraId="18E05E4E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28EA54F" w14:textId="0DED4664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37" w:type="dxa"/>
          </w:tcPr>
          <w:p w14:paraId="6568B2C5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9F1F22" w14:textId="35D704B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3,807,109</w:t>
            </w:r>
          </w:p>
        </w:tc>
        <w:tc>
          <w:tcPr>
            <w:tcW w:w="270" w:type="dxa"/>
          </w:tcPr>
          <w:p w14:paraId="7F7A46F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00ABD3" w14:textId="56C10824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6,947,580</w:t>
            </w:r>
          </w:p>
        </w:tc>
        <w:tc>
          <w:tcPr>
            <w:tcW w:w="262" w:type="dxa"/>
          </w:tcPr>
          <w:p w14:paraId="61CC8582" w14:textId="7777777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2AAD7B" w14:textId="39E335F7" w:rsidR="00682C82" w:rsidRPr="00FC5F88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7,104,139</w:t>
            </w:r>
          </w:p>
        </w:tc>
      </w:tr>
      <w:tr w:rsidR="00682C82" w:rsidRPr="006A40DC" w14:paraId="3B812DEB" w14:textId="77777777" w:rsidTr="0028390A">
        <w:tc>
          <w:tcPr>
            <w:tcW w:w="2250" w:type="dxa"/>
          </w:tcPr>
          <w:p w14:paraId="42D57079" w14:textId="77777777" w:rsidR="00682C82" w:rsidRPr="006A40DC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48A5E1" w14:textId="5350205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52" w:type="dxa"/>
          </w:tcPr>
          <w:p w14:paraId="2B106D00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325EAF" w14:textId="4E2ADAA6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3,297,030</w:t>
            </w:r>
          </w:p>
        </w:tc>
        <w:tc>
          <w:tcPr>
            <w:tcW w:w="247" w:type="dxa"/>
          </w:tcPr>
          <w:p w14:paraId="17673692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DA52E17" w14:textId="34697A0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37" w:type="dxa"/>
          </w:tcPr>
          <w:p w14:paraId="74E62B41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16430A" w14:textId="7060CA6D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3,807,109</w:t>
            </w:r>
          </w:p>
        </w:tc>
        <w:tc>
          <w:tcPr>
            <w:tcW w:w="270" w:type="dxa"/>
          </w:tcPr>
          <w:p w14:paraId="1A16BC2A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D4F73" w14:textId="11FF9D93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6,947,580</w:t>
            </w:r>
          </w:p>
        </w:tc>
        <w:tc>
          <w:tcPr>
            <w:tcW w:w="262" w:type="dxa"/>
          </w:tcPr>
          <w:p w14:paraId="4C1DF7D2" w14:textId="77777777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4B915AC" w14:textId="1D68D1AC" w:rsidR="00682C82" w:rsidRPr="00682C82" w:rsidRDefault="00682C82" w:rsidP="0068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7,104,139</w:t>
            </w:r>
          </w:p>
        </w:tc>
      </w:tr>
    </w:tbl>
    <w:p w14:paraId="1B151A00" w14:textId="3E8C646E" w:rsidR="005640C9" w:rsidRPr="00F70FA8" w:rsidRDefault="005640C9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15EA58" w14:textId="23FC4F05" w:rsidR="006B4DD5" w:rsidRDefault="00F71A12" w:rsidP="00EB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E245A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B84E21E" w14:textId="77777777" w:rsidR="00E245AE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p w14:paraId="3B84C5E7" w14:textId="4DC8CD9D" w:rsidR="00E245AE" w:rsidRDefault="00E245AE" w:rsidP="00EB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A8F892" w14:textId="77777777" w:rsidR="00E245AE" w:rsidRPr="00F70FA8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450" w:type="dxa"/>
        <w:tblLook w:val="04A0" w:firstRow="1" w:lastRow="0" w:firstColumn="1" w:lastColumn="0" w:noHBand="0" w:noVBand="1"/>
      </w:tblPr>
      <w:tblGrid>
        <w:gridCol w:w="2520"/>
        <w:gridCol w:w="1529"/>
        <w:gridCol w:w="1439"/>
        <w:gridCol w:w="1376"/>
        <w:gridCol w:w="1377"/>
        <w:gridCol w:w="236"/>
        <w:gridCol w:w="1045"/>
      </w:tblGrid>
      <w:tr w:rsidR="00E245AE" w14:paraId="1ADA0B56" w14:textId="77777777" w:rsidTr="00EB1632">
        <w:trPr>
          <w:tblHeader/>
        </w:trPr>
        <w:tc>
          <w:tcPr>
            <w:tcW w:w="2520" w:type="dxa"/>
          </w:tcPr>
          <w:p w14:paraId="4054E815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14584EF7" w14:textId="77777777" w:rsidR="00E245AE" w:rsidRDefault="00E245AE" w:rsidP="00295756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E245AE" w14:paraId="07FE47AC" w14:textId="77777777" w:rsidTr="00EB1632">
        <w:trPr>
          <w:tblHeader/>
        </w:trPr>
        <w:tc>
          <w:tcPr>
            <w:tcW w:w="2520" w:type="dxa"/>
          </w:tcPr>
          <w:p w14:paraId="39F19F2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  <w:hideMark/>
          </w:tcPr>
          <w:p w14:paraId="0573B53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42FC1091" w14:textId="77777777" w:rsidR="00E245AE" w:rsidRDefault="00E245AE" w:rsidP="0029575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B1461B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37F69269" w14:textId="77777777" w:rsidR="00E245AE" w:rsidRDefault="00E245AE" w:rsidP="00295756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095B9E90" w14:textId="77777777" w:rsidR="00E245AE" w:rsidRDefault="00E245AE" w:rsidP="00295756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6" w:type="dxa"/>
            <w:vAlign w:val="bottom"/>
          </w:tcPr>
          <w:p w14:paraId="1ADEBAA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  <w:hideMark/>
          </w:tcPr>
          <w:p w14:paraId="6DAC59CF" w14:textId="77777777" w:rsidR="00E245AE" w:rsidRDefault="00E245AE" w:rsidP="00295756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E245AE" w14:paraId="786ECAAA" w14:textId="77777777" w:rsidTr="00EB1632">
        <w:trPr>
          <w:tblHeader/>
        </w:trPr>
        <w:tc>
          <w:tcPr>
            <w:tcW w:w="2520" w:type="dxa"/>
          </w:tcPr>
          <w:p w14:paraId="4110537F" w14:textId="77777777" w:rsidR="00E245AE" w:rsidRDefault="00E245AE" w:rsidP="00295756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2A6009F4" w14:textId="77777777" w:rsidR="00E245AE" w:rsidRDefault="00E245AE" w:rsidP="00295756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16A8ED0" w14:textId="77777777" w:rsidR="00E245AE" w:rsidRDefault="00E245AE" w:rsidP="0029575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FF58BB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79FECB1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EC3289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hideMark/>
          </w:tcPr>
          <w:p w14:paraId="5FF9423B" w14:textId="77777777" w:rsidR="00E245AE" w:rsidRDefault="00E245AE" w:rsidP="00295756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245AE" w14:paraId="16C2DA0B" w14:textId="77777777" w:rsidTr="00EB1632">
        <w:tc>
          <w:tcPr>
            <w:tcW w:w="5488" w:type="dxa"/>
            <w:gridSpan w:val="3"/>
            <w:vAlign w:val="bottom"/>
            <w:hideMark/>
          </w:tcPr>
          <w:p w14:paraId="4D61D7EA" w14:textId="1B19274D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B16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EB16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EB16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B16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76" w:type="dxa"/>
          </w:tcPr>
          <w:p w14:paraId="3DA5051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EC168CB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DE3658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53D7BEE3" w14:textId="77777777" w:rsidR="00E245AE" w:rsidRDefault="00E245AE" w:rsidP="00295756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3A5" w14:paraId="7D46068B" w14:textId="77777777" w:rsidTr="00EB1632">
        <w:tc>
          <w:tcPr>
            <w:tcW w:w="2520" w:type="dxa"/>
            <w:vAlign w:val="bottom"/>
            <w:hideMark/>
          </w:tcPr>
          <w:p w14:paraId="4C3387BA" w14:textId="157FDD4D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529" w:type="dxa"/>
            <w:vAlign w:val="bottom"/>
          </w:tcPr>
          <w:p w14:paraId="6FEAB918" w14:textId="7BB341C6" w:rsidR="00EC13A5" w:rsidRDefault="00682C82" w:rsidP="00EC13A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39" w:type="dxa"/>
            <w:vAlign w:val="bottom"/>
          </w:tcPr>
          <w:p w14:paraId="1ACBB559" w14:textId="138DD95A" w:rsidR="00EC13A5" w:rsidRDefault="00682C82" w:rsidP="00EC13A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76" w:type="dxa"/>
          </w:tcPr>
          <w:p w14:paraId="13F8D2E7" w14:textId="19AC26A9" w:rsidR="00EC13A5" w:rsidRDefault="00682C82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4BBFAAE7" w14:textId="31C4EBBC" w:rsidR="00EC13A5" w:rsidRDefault="00592F93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1.30</w:t>
            </w:r>
          </w:p>
        </w:tc>
        <w:tc>
          <w:tcPr>
            <w:tcW w:w="236" w:type="dxa"/>
            <w:vAlign w:val="bottom"/>
          </w:tcPr>
          <w:p w14:paraId="130C4899" w14:textId="43F59D4B" w:rsidR="00EC13A5" w:rsidRDefault="00EC13A5" w:rsidP="00EC13A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5949BF8A" w14:textId="6F7A8843" w:rsidR="00EC13A5" w:rsidRDefault="00682C82" w:rsidP="00EC13A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75.19</w:t>
            </w:r>
          </w:p>
        </w:tc>
      </w:tr>
      <w:tr w:rsidR="00EC13A5" w14:paraId="78560D30" w14:textId="77777777" w:rsidTr="00EB1632">
        <w:tc>
          <w:tcPr>
            <w:tcW w:w="2520" w:type="dxa"/>
            <w:vAlign w:val="bottom"/>
          </w:tcPr>
          <w:p w14:paraId="79D799BF" w14:textId="38A4AEE5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29" w:type="dxa"/>
            <w:vAlign w:val="bottom"/>
          </w:tcPr>
          <w:p w14:paraId="5F323723" w14:textId="0A5C37F4" w:rsidR="00EC13A5" w:rsidRDefault="00EC13A5" w:rsidP="00EC13A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39" w:type="dxa"/>
            <w:vAlign w:val="bottom"/>
          </w:tcPr>
          <w:p w14:paraId="247A1235" w14:textId="0EDB5274" w:rsidR="00EC13A5" w:rsidRDefault="00EC13A5" w:rsidP="00EC13A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76" w:type="dxa"/>
          </w:tcPr>
          <w:p w14:paraId="7A194295" w14:textId="40E272EA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361C4B56" w14:textId="4A5F64BB" w:rsidR="00EC13A5" w:rsidRPr="001D59DD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5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1.25</w:t>
            </w:r>
          </w:p>
        </w:tc>
        <w:tc>
          <w:tcPr>
            <w:tcW w:w="236" w:type="dxa"/>
            <w:vAlign w:val="bottom"/>
          </w:tcPr>
          <w:p w14:paraId="7682E9CC" w14:textId="77777777" w:rsidR="00EC13A5" w:rsidRDefault="00EC13A5" w:rsidP="00EC13A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175022DC" w14:textId="48A83F16" w:rsidR="00EC13A5" w:rsidRPr="001D59DD" w:rsidRDefault="00EC13A5" w:rsidP="00EC13A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5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72.30</w:t>
            </w:r>
          </w:p>
        </w:tc>
      </w:tr>
      <w:tr w:rsidR="00EC13A5" w14:paraId="5D336D82" w14:textId="77777777" w:rsidTr="00EB1632">
        <w:tc>
          <w:tcPr>
            <w:tcW w:w="4049" w:type="dxa"/>
            <w:gridSpan w:val="2"/>
            <w:hideMark/>
          </w:tcPr>
          <w:p w14:paraId="0275F48B" w14:textId="77777777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0233174C" w14:textId="77777777" w:rsidR="00EC13A5" w:rsidRDefault="00EC13A5" w:rsidP="00EC13A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7D1164D2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5D58E" w14:textId="638E2A12" w:rsidR="00EC13A5" w:rsidRDefault="00CD1737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87214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.55</w:t>
            </w:r>
          </w:p>
        </w:tc>
        <w:tc>
          <w:tcPr>
            <w:tcW w:w="236" w:type="dxa"/>
            <w:vAlign w:val="bottom"/>
          </w:tcPr>
          <w:p w14:paraId="3AEE71F1" w14:textId="77777777" w:rsidR="00EC13A5" w:rsidRDefault="00EC13A5" w:rsidP="00EC13A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95FDB8" w14:textId="143F9333" w:rsidR="00EC13A5" w:rsidRDefault="00872142" w:rsidP="00EC13A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147.49</w:t>
            </w:r>
          </w:p>
        </w:tc>
      </w:tr>
      <w:tr w:rsidR="00EC13A5" w14:paraId="72900361" w14:textId="77777777" w:rsidTr="00EB1632">
        <w:tc>
          <w:tcPr>
            <w:tcW w:w="4049" w:type="dxa"/>
            <w:gridSpan w:val="2"/>
          </w:tcPr>
          <w:p w14:paraId="18FD0320" w14:textId="77777777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D6D8F82" w14:textId="77777777" w:rsidR="00EC13A5" w:rsidRDefault="00EC13A5" w:rsidP="00EC13A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2F274080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232EA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C7E843" w14:textId="77777777" w:rsidR="00EC13A5" w:rsidRDefault="00EC13A5" w:rsidP="00EC13A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64774" w14:textId="77777777" w:rsidR="00EC13A5" w:rsidRDefault="00EC13A5" w:rsidP="00EC13A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13A5" w14:paraId="370D1298" w14:textId="77777777" w:rsidTr="00EB1632">
        <w:tc>
          <w:tcPr>
            <w:tcW w:w="5488" w:type="dxa"/>
            <w:gridSpan w:val="3"/>
            <w:vAlign w:val="bottom"/>
            <w:hideMark/>
          </w:tcPr>
          <w:p w14:paraId="711F842B" w14:textId="17E916B0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376" w:type="dxa"/>
          </w:tcPr>
          <w:p w14:paraId="611E606D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662AB5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815E4A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D0AEC03" w14:textId="77777777" w:rsidR="00EC13A5" w:rsidRDefault="00EC13A5" w:rsidP="00EC13A5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3A5" w14:paraId="4053FE19" w14:textId="77777777" w:rsidTr="00EB1632">
        <w:tc>
          <w:tcPr>
            <w:tcW w:w="2520" w:type="dxa"/>
            <w:vAlign w:val="bottom"/>
            <w:hideMark/>
          </w:tcPr>
          <w:p w14:paraId="0B8F3374" w14:textId="623558F4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29" w:type="dxa"/>
            <w:vAlign w:val="bottom"/>
            <w:hideMark/>
          </w:tcPr>
          <w:p w14:paraId="0FB5A1A4" w14:textId="7C93E1B5" w:rsidR="00EC13A5" w:rsidRDefault="00EC13A5" w:rsidP="00EC13A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9" w:type="dxa"/>
            <w:vAlign w:val="bottom"/>
            <w:hideMark/>
          </w:tcPr>
          <w:p w14:paraId="4606C268" w14:textId="493B78E4" w:rsidR="00EC13A5" w:rsidRDefault="00EC13A5" w:rsidP="00EC13A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6" w:type="dxa"/>
            <w:hideMark/>
          </w:tcPr>
          <w:p w14:paraId="0C5CE19B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6247B845" w14:textId="5E6A906F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CD1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36" w:type="dxa"/>
            <w:vAlign w:val="bottom"/>
          </w:tcPr>
          <w:p w14:paraId="74751B69" w14:textId="77777777" w:rsidR="00EC13A5" w:rsidRDefault="00EC13A5" w:rsidP="00EC13A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  <w:hideMark/>
          </w:tcPr>
          <w:p w14:paraId="4BA97E02" w14:textId="3EFF271F" w:rsidR="00EC13A5" w:rsidRDefault="00CD1737" w:rsidP="00EC13A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52.06</w:t>
            </w:r>
          </w:p>
        </w:tc>
      </w:tr>
      <w:tr w:rsidR="00EC13A5" w14:paraId="76129ABF" w14:textId="77777777" w:rsidTr="00EB1632">
        <w:tc>
          <w:tcPr>
            <w:tcW w:w="2520" w:type="dxa"/>
            <w:vAlign w:val="bottom"/>
          </w:tcPr>
          <w:p w14:paraId="63E74342" w14:textId="779BDB50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29" w:type="dxa"/>
            <w:vAlign w:val="bottom"/>
          </w:tcPr>
          <w:p w14:paraId="3A0C14D1" w14:textId="31397ACF" w:rsidR="00EC13A5" w:rsidRDefault="00EC13A5" w:rsidP="00EC13A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39" w:type="dxa"/>
            <w:vAlign w:val="bottom"/>
          </w:tcPr>
          <w:p w14:paraId="7C876798" w14:textId="05291CA9" w:rsidR="00EC13A5" w:rsidRDefault="00EC13A5" w:rsidP="00EC13A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6" w:type="dxa"/>
          </w:tcPr>
          <w:p w14:paraId="719E31F8" w14:textId="1C602378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5CEFEBC1" w14:textId="72B2B437" w:rsidR="00EC13A5" w:rsidRPr="006324C1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</w:t>
            </w:r>
            <w:r w:rsidR="00CD1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  <w:vAlign w:val="bottom"/>
          </w:tcPr>
          <w:p w14:paraId="7B344445" w14:textId="77777777" w:rsidR="00EC13A5" w:rsidRDefault="00EC13A5" w:rsidP="00EC13A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1F2C0042" w14:textId="1875F446" w:rsidR="00EC13A5" w:rsidRDefault="00CD1737" w:rsidP="00EC13A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43.38</w:t>
            </w:r>
          </w:p>
        </w:tc>
      </w:tr>
      <w:tr w:rsidR="00EC13A5" w14:paraId="1CDAF5C5" w14:textId="77777777" w:rsidTr="00EB1632">
        <w:tc>
          <w:tcPr>
            <w:tcW w:w="4049" w:type="dxa"/>
            <w:gridSpan w:val="2"/>
            <w:hideMark/>
          </w:tcPr>
          <w:p w14:paraId="7147EA15" w14:textId="77777777" w:rsidR="00EC13A5" w:rsidRDefault="00EC13A5" w:rsidP="00EC13A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6EEC2222" w14:textId="77777777" w:rsidR="00EC13A5" w:rsidRDefault="00EC13A5" w:rsidP="00EC13A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73E671F4" w14:textId="77777777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AE845D" w14:textId="19B13423" w:rsidR="00EC13A5" w:rsidRDefault="00EC13A5" w:rsidP="00EC13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1.</w:t>
            </w:r>
            <w:r w:rsidR="00CD1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6" w:type="dxa"/>
            <w:vAlign w:val="bottom"/>
          </w:tcPr>
          <w:p w14:paraId="4418E530" w14:textId="77777777" w:rsidR="00EC13A5" w:rsidRDefault="00EC13A5" w:rsidP="00EC13A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1D3084" w14:textId="07E10FAF" w:rsidR="00EC13A5" w:rsidRDefault="00CD1737" w:rsidP="00EC13A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95.44</w:t>
            </w:r>
          </w:p>
        </w:tc>
      </w:tr>
    </w:tbl>
    <w:p w14:paraId="40103EFD" w14:textId="77777777" w:rsidR="00E245AE" w:rsidRPr="00702C19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1747C3" w14:textId="4A4D54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D8B79AC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967387C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350A7D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82707CE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5BB05F3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1BACC1A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02186FD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DAF37C0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A0C4467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9988C0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9D2F9C2" w14:textId="7A9E5666" w:rsidR="00E245AE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C52C41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6BC1DE1" w14:textId="77777777" w:rsidR="00E245AE" w:rsidRPr="00C52C41" w:rsidRDefault="00E245AE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0304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030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23194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23194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D91E39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4CD1C73" w14:textId="2E632AD7" w:rsidR="001D3D16" w:rsidRPr="001D3D16" w:rsidRDefault="002D589C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B54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4B543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D91E39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03D2C485" w:rsidR="00CF7F0C" w:rsidRPr="00872142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47C9C84E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0A2AFC78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231635B3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2616D3F1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A2A0A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B87FD" w14:textId="1B37D7AD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5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4470173A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12F8B" w14:textId="54CD9C11" w:rsidR="00CF7F0C" w:rsidRPr="00872142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D91E39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2C99346E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2A4B5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5897055F" w:rsidR="00CF7F0C" w:rsidRPr="00F0616C" w:rsidRDefault="00CF7F0C" w:rsidP="00592F9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B9F969" w14:textId="34B5FB22" w:rsidR="00CF7F0C" w:rsidRPr="00F0616C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E82B36D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B38A5" w14:textId="1706E4C2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D1737" w:rsidRPr="00F0616C" w14:paraId="6EC95545" w14:textId="77777777" w:rsidTr="00D91E39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8D252B7" w14:textId="77777777" w:rsidR="00CD1737" w:rsidRPr="00B95942" w:rsidRDefault="00CD1737" w:rsidP="00CD1737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CA6DCFC" w14:textId="77777777" w:rsidR="00CD1737" w:rsidRDefault="00CD1737" w:rsidP="00CD1737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6D1A150F" w:rsidR="00CD1737" w:rsidRPr="00B81D5F" w:rsidRDefault="00CD1737" w:rsidP="00CD1737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D60B7A" w14:textId="77777777" w:rsidR="00CD1737" w:rsidRDefault="00CD1737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26BD64F0" w:rsidR="00CD1737" w:rsidRPr="00B81D5F" w:rsidRDefault="00CD1737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63,824</w:t>
            </w:r>
          </w:p>
        </w:tc>
        <w:tc>
          <w:tcPr>
            <w:tcW w:w="180" w:type="dxa"/>
          </w:tcPr>
          <w:p w14:paraId="12017B1A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183C6B" w14:textId="77777777" w:rsidR="00CD1737" w:rsidRDefault="00CD1737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289B910C" w:rsidR="00CD1737" w:rsidRPr="00B81D5F" w:rsidRDefault="00CD1737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77,934</w:t>
            </w:r>
          </w:p>
        </w:tc>
        <w:tc>
          <w:tcPr>
            <w:tcW w:w="180" w:type="dxa"/>
            <w:vAlign w:val="bottom"/>
          </w:tcPr>
          <w:p w14:paraId="4A709D33" w14:textId="77777777" w:rsidR="00CD1737" w:rsidRPr="00B81D5F" w:rsidRDefault="00CD1737" w:rsidP="00CD173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2D41EF8B" w:rsidR="00CD1737" w:rsidRPr="00B81D5F" w:rsidRDefault="00CD1737" w:rsidP="00CD173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77,934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299BB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07A78" w14:textId="1408441E" w:rsidR="00CD1737" w:rsidRPr="00B81D5F" w:rsidRDefault="00CD1737" w:rsidP="00CD1737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016070C3" w:rsidR="00CD1737" w:rsidRPr="00B81D5F" w:rsidRDefault="00CD1737" w:rsidP="00CD173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8825A" w14:textId="77777777" w:rsidR="00CD1737" w:rsidRDefault="00CD1737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BF3E64" w14:textId="26FD7543" w:rsidR="00CD1737" w:rsidRPr="00B81D5F" w:rsidRDefault="00CD1737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77,934</w:t>
            </w:r>
          </w:p>
        </w:tc>
      </w:tr>
      <w:tr w:rsidR="002A52F8" w:rsidRPr="00F0616C" w14:paraId="1427B93D" w14:textId="77777777" w:rsidTr="00D91E39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3CD93B31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5DB89D3D" w14:textId="77777777" w:rsidR="00F95C3C" w:rsidRDefault="00F95C3C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0E750C79" w:rsidR="00872142" w:rsidRPr="00B81D5F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74646D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4BD730B5" w:rsidR="00872142" w:rsidRPr="00B81D5F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09F55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456D4E2E" w:rsidR="00F95C3C" w:rsidRPr="00B81D5F" w:rsidRDefault="00872142" w:rsidP="0087214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4720B4AE" w:rsidR="00CF7F0C" w:rsidRPr="00B81D5F" w:rsidRDefault="00FD153A" w:rsidP="00FD15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6772E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DDAE" w14:textId="4CC060B6" w:rsidR="00CF7F0C" w:rsidRPr="00B81D5F" w:rsidRDefault="00FD153A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5D0D6F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BCB641" w14:textId="45D9232E" w:rsidR="00CF7F0C" w:rsidRPr="00B81D5F" w:rsidRDefault="00872142" w:rsidP="00872142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77CF8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A7B06B" w14:textId="23F20718" w:rsidR="00CF7F0C" w:rsidRPr="00B81D5F" w:rsidRDefault="00872142" w:rsidP="0087214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872142" w:rsidRPr="00F0616C" w14:paraId="0C643430" w14:textId="77777777" w:rsidTr="00872142">
        <w:trPr>
          <w:cantSplit/>
          <w:trHeight w:val="335"/>
        </w:trPr>
        <w:tc>
          <w:tcPr>
            <w:tcW w:w="2340" w:type="dxa"/>
            <w:shd w:val="clear" w:color="auto" w:fill="auto"/>
            <w:vAlign w:val="bottom"/>
          </w:tcPr>
          <w:p w14:paraId="07893BF8" w14:textId="77777777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CE5689" w14:textId="77777777" w:rsidR="00872142" w:rsidRPr="00DA3BD6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DA9D83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D978F6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02756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F740B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F3B298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1760F0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EEAA5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0A56B9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DE61B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6146B1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E1C69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8BB9CF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2142" w:rsidRPr="00F0616C" w14:paraId="0950CC4C" w14:textId="77777777" w:rsidTr="00D91E39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631D43B0" w14:textId="4FA9EBF5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4BAA963" w14:textId="77777777" w:rsidR="00872142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01397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059545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C3D26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02C6C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909051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D4CF7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7E7BE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63C3B5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579D1E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3361BE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39615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7D34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289B92C7" w14:textId="77777777" w:rsidTr="00D91E39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7E361DCD" w:rsidR="00CF7F0C" w:rsidRPr="00764939" w:rsidRDefault="00872142" w:rsidP="004E061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2F93">
              <w:rPr>
                <w:rFonts w:asciiTheme="majorBidi" w:hAnsiTheme="majorBidi" w:cstheme="majorBidi"/>
                <w:sz w:val="26"/>
                <w:szCs w:val="26"/>
              </w:rPr>
              <w:t>9,615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23997C3F" w:rsidR="00CF7F0C" w:rsidRPr="00764939" w:rsidRDefault="00592F93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22C8B38B" w:rsidR="00CF7F0C" w:rsidRPr="00764939" w:rsidRDefault="00872142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2F93" w:rsidRPr="00592F93">
              <w:rPr>
                <w:rFonts w:asciiTheme="majorBidi" w:hAnsiTheme="majorBidi" w:cstheme="majorBidi"/>
                <w:sz w:val="26"/>
                <w:szCs w:val="26"/>
              </w:rPr>
              <w:t>9,615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0CFC539F" w:rsidR="00CF7F0C" w:rsidRPr="00764939" w:rsidRDefault="00FD153A" w:rsidP="00FD15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F353A5" w14:textId="239AD9EA" w:rsidR="00CF7F0C" w:rsidRPr="00764939" w:rsidRDefault="00872142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2F93" w:rsidRPr="00592F93">
              <w:rPr>
                <w:rFonts w:asciiTheme="majorBidi" w:hAnsiTheme="majorBidi" w:cstheme="majorBidi"/>
                <w:sz w:val="26"/>
                <w:szCs w:val="26"/>
              </w:rPr>
              <w:t>9,615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033350A3" w:rsidR="00CF7F0C" w:rsidRPr="00764939" w:rsidRDefault="0081672C" w:rsidP="0081672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B215C" w14:textId="41B3EC33" w:rsidR="00CF7F0C" w:rsidRPr="00764939" w:rsidRDefault="00872142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2F93" w:rsidRPr="00592F93">
              <w:rPr>
                <w:rFonts w:asciiTheme="majorBidi" w:hAnsiTheme="majorBidi" w:cstheme="majorBidi"/>
                <w:sz w:val="26"/>
                <w:szCs w:val="26"/>
              </w:rPr>
              <w:t>9,615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153AA0BB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17360C3F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7C79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79C8F0CA" w14:textId="77777777" w:rsidR="00C714C3" w:rsidRPr="00F0616C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BD51E6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861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9908D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59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9DEA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E3A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DB971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FDF05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BDDCDEF" w14:textId="77777777" w:rsidR="00C714C3" w:rsidRPr="00F0616C" w:rsidRDefault="00C714C3" w:rsidP="00BD51E6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B41C3A0" w14:textId="2091C848" w:rsidR="00C714C3" w:rsidRPr="001D3D16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="002D589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256DBFB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A78A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3810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A962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F4C7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5DD4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5E6E5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7C8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E242F4E" w14:textId="4999BC49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1041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6BD20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B2352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D689E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3344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48D764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BE42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A4A4D" w:rsidRPr="00F0616C" w14:paraId="047BAA80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16AADAA" w14:textId="77777777" w:rsidR="007A4A4D" w:rsidRPr="00B95942" w:rsidRDefault="007A4A4D" w:rsidP="007A4A4D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4A6D1BE2" w14:textId="77777777" w:rsidR="007A4A4D" w:rsidRDefault="007A4A4D" w:rsidP="007A4A4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56D37927" w:rsidR="007A4A4D" w:rsidRPr="00B81D5F" w:rsidRDefault="007A4A4D" w:rsidP="007A4A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8EE5417" w14:textId="77777777" w:rsidR="007A4A4D" w:rsidRPr="00764939" w:rsidRDefault="007A4A4D" w:rsidP="007A4A4D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DBB506" w14:textId="77777777" w:rsidR="007A4A4D" w:rsidRDefault="007A4A4D" w:rsidP="007A4A4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4CBC5137" w:rsidR="007A4A4D" w:rsidRPr="00B81D5F" w:rsidRDefault="007A4A4D" w:rsidP="007A4A4D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56,903</w:t>
            </w:r>
          </w:p>
        </w:tc>
        <w:tc>
          <w:tcPr>
            <w:tcW w:w="180" w:type="dxa"/>
          </w:tcPr>
          <w:p w14:paraId="0C4887A6" w14:textId="77777777" w:rsidR="007A4A4D" w:rsidRPr="00764939" w:rsidRDefault="007A4A4D" w:rsidP="007A4A4D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4051ED" w14:textId="77777777" w:rsidR="007A4A4D" w:rsidRDefault="007A4A4D" w:rsidP="007A4A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5393A4F2" w:rsidR="007A4A4D" w:rsidRPr="00EF1B25" w:rsidRDefault="007A4A4D" w:rsidP="007A4A4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vAlign w:val="bottom"/>
          </w:tcPr>
          <w:p w14:paraId="73856A5C" w14:textId="77777777" w:rsidR="007A4A4D" w:rsidRPr="00B81D5F" w:rsidRDefault="007A4A4D" w:rsidP="007A4A4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E33A5" w14:textId="7596C768" w:rsidR="007A4A4D" w:rsidRPr="00B81D5F" w:rsidRDefault="007A4A4D" w:rsidP="007A4A4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03442" w14:textId="77777777" w:rsidR="007A4A4D" w:rsidRPr="00764939" w:rsidRDefault="007A4A4D" w:rsidP="007A4A4D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1905B" w14:textId="346CC93B" w:rsidR="007A4A4D" w:rsidRPr="00B81D5F" w:rsidRDefault="007A4A4D" w:rsidP="007A4A4D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BDEBC" w14:textId="77777777" w:rsidR="007A4A4D" w:rsidRPr="00764939" w:rsidRDefault="007A4A4D" w:rsidP="007A4A4D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C8686" w14:textId="4C70BE5D" w:rsidR="007A4A4D" w:rsidRPr="00B81D5F" w:rsidRDefault="007A4A4D" w:rsidP="007A4A4D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F18D50" w14:textId="77777777" w:rsidR="007A4A4D" w:rsidRPr="00764939" w:rsidRDefault="007A4A4D" w:rsidP="007A4A4D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6E63E" w14:textId="1C43DF23" w:rsidR="007A4A4D" w:rsidRPr="00B81D5F" w:rsidRDefault="007A4A4D" w:rsidP="007A4A4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</w:tr>
      <w:tr w:rsidR="002D589C" w:rsidRPr="00F0616C" w14:paraId="463E6ECB" w14:textId="77777777" w:rsidTr="002D3A9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1748990A" w14:textId="77777777" w:rsidR="002D589C" w:rsidRPr="00B95942" w:rsidRDefault="002D589C" w:rsidP="002D589C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72D40406" w14:textId="77777777" w:rsidR="002D589C" w:rsidRDefault="002D589C" w:rsidP="002D589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4AAB50DE" w:rsidR="002D589C" w:rsidRPr="00B81D5F" w:rsidRDefault="002D589C" w:rsidP="002D589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4A23B3" w14:textId="77777777" w:rsidR="002D589C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1C4855B5" w:rsidR="002D589C" w:rsidRPr="00B81D5F" w:rsidRDefault="002D589C" w:rsidP="002D589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CC5C4" w14:textId="77777777" w:rsidR="002D589C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6B0BAED7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2D589C" w:rsidRPr="00B81D5F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80681" w14:textId="3A3F689D" w:rsidR="002D589C" w:rsidRPr="00B81D5F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E4B9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7D48C" w14:textId="2D9D2847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1EB2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63CE3" w14:textId="011EEC16" w:rsidR="002D589C" w:rsidRPr="00B81D5F" w:rsidRDefault="002D589C" w:rsidP="002D589C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A9985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06C7A" w14:textId="1A53B5A0" w:rsidR="002D589C" w:rsidRPr="00B81D5F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D589C" w:rsidRPr="00F0616C" w14:paraId="2A8475B0" w14:textId="77777777" w:rsidTr="002D3A96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642D3FEE" w14:textId="77777777" w:rsidR="002D589C" w:rsidRPr="00F0616C" w:rsidRDefault="002D589C" w:rsidP="002D589C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FA73AA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4114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88C14B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C198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D6F7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4942DB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68840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F5DE08" w14:textId="77777777" w:rsidR="002D589C" w:rsidRPr="00764939" w:rsidRDefault="002D589C" w:rsidP="002D589C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3D07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7247B7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361E6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A51D4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621320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C" w:rsidRPr="00F0616C" w14:paraId="2A189F9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6A3AA38" w14:textId="77777777" w:rsidR="002D589C" w:rsidRPr="00920567" w:rsidRDefault="002D589C" w:rsidP="002D589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FC5FE0C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AFF079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90AD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113BA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B8C27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C9D5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DF9E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085207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FCB36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63830D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A7588D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CCFFF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43B0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C" w:rsidRPr="00F0616C" w14:paraId="639F152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E987612" w14:textId="37B54657" w:rsidR="002D589C" w:rsidRPr="00F0616C" w:rsidRDefault="002D589C" w:rsidP="002D589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186B865B" w:rsidR="002D589C" w:rsidRPr="00764939" w:rsidRDefault="002D589C" w:rsidP="004E061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6D647C85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700E1E1F" w:rsidR="002D589C" w:rsidRPr="00764939" w:rsidRDefault="002D589C" w:rsidP="00644704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68A67146" w:rsidR="002D589C" w:rsidRPr="00764939" w:rsidRDefault="002D589C" w:rsidP="002D589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74BC75AC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FB3BEB" w14:textId="54548323" w:rsidR="002D589C" w:rsidRPr="00764939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6B110" w14:textId="77777777" w:rsidR="002D589C" w:rsidRPr="00764939" w:rsidRDefault="002D589C" w:rsidP="002D589C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3950B" w14:textId="4937C775" w:rsidR="002D589C" w:rsidRPr="00764939" w:rsidRDefault="002D589C" w:rsidP="002D589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A5DB" w14:textId="77777777" w:rsidR="002D589C" w:rsidRPr="00764939" w:rsidRDefault="002D589C" w:rsidP="002D589C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C9ABF" w14:textId="7BEBA300" w:rsidR="002D589C" w:rsidRPr="00764939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98993" w14:textId="77777777" w:rsidR="002D589C" w:rsidRPr="00764939" w:rsidRDefault="002D589C" w:rsidP="002D589C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F8D5E" w14:textId="19D92C7D" w:rsidR="002D589C" w:rsidRPr="00764939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23D63B3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E061D">
        <w:rPr>
          <w:rFonts w:asciiTheme="majorBidi" w:hAnsiTheme="majorBidi" w:cstheme="majorBidi"/>
          <w:sz w:val="30"/>
          <w:szCs w:val="30"/>
          <w:cs/>
        </w:rPr>
        <w:br/>
      </w:r>
      <w:r w:rsidRPr="00822942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01CAD835" w:rsidR="00686A2E" w:rsidRPr="003F4FEE" w:rsidRDefault="00E245AE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7101F8C6" w:rsidR="00971C73" w:rsidRPr="003E5BB7" w:rsidRDefault="004B5437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0949ABC6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65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05247F4E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65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89C" w:rsidRPr="005640C9" w14:paraId="3DBC5E5D" w14:textId="77777777" w:rsidTr="00C50B98">
        <w:tc>
          <w:tcPr>
            <w:tcW w:w="5850" w:type="dxa"/>
          </w:tcPr>
          <w:p w14:paraId="2128BF03" w14:textId="3FD651A8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333487B2" w14:textId="4517FAC4" w:rsidR="002D589C" w:rsidRPr="00C52C41" w:rsidRDefault="00592F93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16,101</w:t>
            </w:r>
          </w:p>
        </w:tc>
        <w:tc>
          <w:tcPr>
            <w:tcW w:w="270" w:type="dxa"/>
            <w:gridSpan w:val="2"/>
          </w:tcPr>
          <w:p w14:paraId="01467496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F34575" w14:textId="0374BF73" w:rsidR="002D589C" w:rsidRPr="00C52C41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0B27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2D589C" w:rsidRPr="005640C9" w14:paraId="644BF12F" w14:textId="77777777" w:rsidTr="00C50B98">
        <w:tc>
          <w:tcPr>
            <w:tcW w:w="5850" w:type="dxa"/>
          </w:tcPr>
          <w:p w14:paraId="39B2E63E" w14:textId="1C076470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1F37A148" w14:textId="2D473954" w:rsidR="00592F93" w:rsidRPr="00C52C41" w:rsidRDefault="00592F93" w:rsidP="00592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11,024</w:t>
            </w:r>
          </w:p>
        </w:tc>
        <w:tc>
          <w:tcPr>
            <w:tcW w:w="270" w:type="dxa"/>
            <w:gridSpan w:val="2"/>
          </w:tcPr>
          <w:p w14:paraId="343308F2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EAF1D3" w14:textId="30E1631D" w:rsidR="002D589C" w:rsidRPr="00C52C41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27D3">
              <w:rPr>
                <w:rFonts w:asciiTheme="majorBidi" w:hAnsiTheme="majorBidi" w:cstheme="majorBidi"/>
                <w:sz w:val="30"/>
                <w:szCs w:val="30"/>
              </w:rPr>
              <w:t>12,464</w:t>
            </w:r>
          </w:p>
        </w:tc>
      </w:tr>
      <w:tr w:rsidR="002D589C" w:rsidRPr="005640C9" w14:paraId="0ACBF5B1" w14:textId="77777777" w:rsidTr="002D589C">
        <w:trPr>
          <w:trHeight w:val="299"/>
        </w:trPr>
        <w:tc>
          <w:tcPr>
            <w:tcW w:w="5850" w:type="dxa"/>
          </w:tcPr>
          <w:p w14:paraId="60828481" w14:textId="075B4870" w:rsidR="002D589C" w:rsidRP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2DFC3916" w:rsidR="002D589C" w:rsidRPr="00333C6C" w:rsidRDefault="00592F93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27,125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6DBDA34E" w:rsidR="002D589C" w:rsidRPr="00104637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0B27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</w:tr>
      <w:tr w:rsidR="002D589C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89C" w:rsidRPr="005640C9" w14:paraId="5827D9F7" w14:textId="77777777" w:rsidTr="005A70FA">
        <w:tc>
          <w:tcPr>
            <w:tcW w:w="5850" w:type="dxa"/>
          </w:tcPr>
          <w:p w14:paraId="0083CA52" w14:textId="6E38A970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589C" w:rsidRPr="005640C9" w14:paraId="3FF2048C" w14:textId="77777777" w:rsidTr="005A70FA">
        <w:tc>
          <w:tcPr>
            <w:tcW w:w="5850" w:type="dxa"/>
          </w:tcPr>
          <w:p w14:paraId="3EF8BD3F" w14:textId="4F564121" w:rsidR="002D589C" w:rsidRPr="00C52C41" w:rsidRDefault="00231946" w:rsidP="00B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53E9416B" w:rsidR="002D589C" w:rsidRPr="00333C6C" w:rsidRDefault="00592F93" w:rsidP="0037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28,523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146442D0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20,771</w:t>
            </w:r>
          </w:p>
        </w:tc>
      </w:tr>
      <w:tr w:rsidR="002D589C" w:rsidRPr="005640C9" w14:paraId="3C714FC1" w14:textId="77777777" w:rsidTr="005A70FA">
        <w:tc>
          <w:tcPr>
            <w:tcW w:w="5850" w:type="dxa"/>
          </w:tcPr>
          <w:p w14:paraId="56F7CE4A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6CBA230A" w14:textId="7BB1C12C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3BDF3783" w14:textId="541800B8" w:rsidR="002D589C" w:rsidRPr="00333C6C" w:rsidRDefault="00592F93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20,241</w:t>
            </w:r>
          </w:p>
        </w:tc>
        <w:tc>
          <w:tcPr>
            <w:tcW w:w="270" w:type="dxa"/>
            <w:gridSpan w:val="2"/>
            <w:vAlign w:val="bottom"/>
          </w:tcPr>
          <w:p w14:paraId="7D61603F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B651EA" w14:textId="6563EE3E" w:rsidR="002D589C" w:rsidRPr="006917E8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40,775</w:t>
            </w:r>
          </w:p>
        </w:tc>
      </w:tr>
      <w:tr w:rsidR="002D589C" w:rsidRPr="005640C9" w14:paraId="577A7CD0" w14:textId="77777777" w:rsidTr="005A70FA">
        <w:tc>
          <w:tcPr>
            <w:tcW w:w="5850" w:type="dxa"/>
          </w:tcPr>
          <w:p w14:paraId="121D01A1" w14:textId="45C81313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89C" w:rsidRPr="005640C9" w14:paraId="0FC7FA91" w14:textId="77777777" w:rsidTr="00FB0B68">
        <w:tc>
          <w:tcPr>
            <w:tcW w:w="5850" w:type="dxa"/>
          </w:tcPr>
          <w:p w14:paraId="141D0873" w14:textId="3D727373" w:rsidR="002D589C" w:rsidRPr="002C53E6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center"/>
          </w:tcPr>
          <w:p w14:paraId="38D9E62A" w14:textId="42F33659" w:rsidR="002D589C" w:rsidRPr="00333C6C" w:rsidRDefault="00592F93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439BD193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2D589C" w:rsidRPr="005640C9" w14:paraId="1A0DD032" w14:textId="77777777" w:rsidTr="006860EA">
        <w:tc>
          <w:tcPr>
            <w:tcW w:w="5850" w:type="dxa"/>
          </w:tcPr>
          <w:p w14:paraId="3B0FBF5D" w14:textId="516C7E0C" w:rsidR="002D589C" w:rsidRPr="0013252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43DDC617" w:rsidR="002D589C" w:rsidRPr="00333C6C" w:rsidRDefault="00592F93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30D79D30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2D589C" w:rsidRPr="005640C9" w14:paraId="08B25715" w14:textId="4EA2CA86" w:rsidTr="006860EA">
        <w:trPr>
          <w:trHeight w:val="289"/>
        </w:trPr>
        <w:tc>
          <w:tcPr>
            <w:tcW w:w="5850" w:type="dxa"/>
          </w:tcPr>
          <w:p w14:paraId="7E6DFF54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60E4419B" w:rsidR="002D589C" w:rsidRPr="00333C6C" w:rsidRDefault="00592F93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</w:t>
            </w:r>
            <w:r w:rsidR="001D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16E41194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</w:t>
            </w:r>
          </w:p>
        </w:tc>
      </w:tr>
    </w:tbl>
    <w:p w14:paraId="2B480A13" w14:textId="6339121B" w:rsidR="00E70462" w:rsidRDefault="00E70462" w:rsidP="004E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E70462" w:rsidSect="00781C9C">
      <w:headerReference w:type="default" r:id="rId10"/>
      <w:footerReference w:type="default" r:id="rId11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73929" w14:textId="77777777" w:rsidR="004C1F3A" w:rsidRDefault="004C1F3A">
      <w:r>
        <w:separator/>
      </w:r>
    </w:p>
  </w:endnote>
  <w:endnote w:type="continuationSeparator" w:id="0">
    <w:p w14:paraId="54D7149A" w14:textId="77777777" w:rsidR="004C1F3A" w:rsidRDefault="004C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B55BB" w14:textId="77777777" w:rsidR="004C1F3A" w:rsidRDefault="004C1F3A">
      <w:r>
        <w:separator/>
      </w:r>
    </w:p>
  </w:footnote>
  <w:footnote w:type="continuationSeparator" w:id="0">
    <w:p w14:paraId="5F080BD3" w14:textId="77777777" w:rsidR="004C1F3A" w:rsidRDefault="004C1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93F0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993F0D"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993F0D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93F0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 w:rsidRPr="00993F0D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251254FD" w:rsidR="00F16F3D" w:rsidRPr="00993F0D" w:rsidRDefault="007D6957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93F0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06288" w:rsidRPr="00993F0D">
      <w:rPr>
        <w:rFonts w:ascii="Angsana New" w:hAnsi="Angsana New" w:hint="cs"/>
        <w:b/>
        <w:bCs/>
        <w:sz w:val="32"/>
        <w:szCs w:val="32"/>
        <w:cs/>
      </w:rPr>
      <w:t>และ</w:t>
    </w:r>
    <w:r w:rsidR="00993F0D" w:rsidRPr="00993F0D">
      <w:rPr>
        <w:rFonts w:ascii="Angsana New" w:hAnsi="Angsana New" w:hint="cs"/>
        <w:b/>
        <w:bCs/>
        <w:sz w:val="32"/>
        <w:szCs w:val="32"/>
        <w:cs/>
      </w:rPr>
      <w:t>เ</w:t>
    </w:r>
    <w:r w:rsidR="00406288" w:rsidRPr="00993F0D">
      <w:rPr>
        <w:rFonts w:ascii="Angsana New" w:hAnsi="Angsana New" w:hint="cs"/>
        <w:b/>
        <w:bCs/>
        <w:sz w:val="32"/>
        <w:szCs w:val="32"/>
        <w:cs/>
      </w:rPr>
      <w:t>ก</w:t>
    </w:r>
    <w:r w:rsidR="00993F0D" w:rsidRPr="00993F0D">
      <w:rPr>
        <w:rFonts w:ascii="Angsana New" w:hAnsi="Angsana New" w:hint="cs"/>
        <w:b/>
        <w:bCs/>
        <w:sz w:val="32"/>
        <w:szCs w:val="32"/>
        <w:cs/>
      </w:rPr>
      <w:t>้า</w:t>
    </w:r>
    <w:r w:rsidR="00406288" w:rsidRPr="00993F0D">
      <w:rPr>
        <w:rFonts w:ascii="Angsana New" w:hAnsi="Angsana New" w:hint="cs"/>
        <w:b/>
        <w:bCs/>
        <w:sz w:val="32"/>
        <w:szCs w:val="32"/>
        <w:cs/>
      </w:rPr>
      <w:t>เดือน</w:t>
    </w:r>
    <w:r w:rsidRPr="00993F0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93F0D">
      <w:rPr>
        <w:rFonts w:ascii="Angsana New" w:hAnsi="Angsana New" w:hint="cs"/>
        <w:b/>
        <w:bCs/>
        <w:sz w:val="32"/>
        <w:szCs w:val="32"/>
      </w:rPr>
      <w:t>3</w:t>
    </w:r>
    <w:r w:rsidR="00993F0D" w:rsidRPr="00993F0D">
      <w:rPr>
        <w:rFonts w:ascii="Angsana New" w:hAnsi="Angsana New"/>
        <w:b/>
        <w:bCs/>
        <w:sz w:val="32"/>
        <w:szCs w:val="32"/>
      </w:rPr>
      <w:t>1</w:t>
    </w:r>
    <w:r w:rsidR="00406288" w:rsidRPr="00993F0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93F0D" w:rsidRPr="00993F0D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993F0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16F3D" w:rsidRPr="00993F0D">
      <w:rPr>
        <w:rFonts w:ascii="Angsana New" w:hAnsi="Angsana New" w:hint="cs"/>
        <w:b/>
        <w:bCs/>
        <w:sz w:val="32"/>
        <w:szCs w:val="32"/>
      </w:rPr>
      <w:t>256</w:t>
    </w:r>
    <w:r w:rsidRPr="00993F0D">
      <w:rPr>
        <w:rFonts w:ascii="Angsana New" w:hAnsi="Angsana New"/>
        <w:b/>
        <w:bCs/>
        <w:sz w:val="32"/>
        <w:szCs w:val="32"/>
      </w:rPr>
      <w:t>7</w:t>
    </w:r>
    <w:r w:rsidR="00F16F3D" w:rsidRPr="00993F0D">
      <w:rPr>
        <w:rFonts w:ascii="Angsana New" w:hAnsi="Angsana New"/>
        <w:b/>
        <w:bCs/>
        <w:sz w:val="32"/>
        <w:szCs w:val="32"/>
      </w:rPr>
      <w:t xml:space="preserve"> </w:t>
    </w:r>
    <w:r w:rsidR="00F16F3D" w:rsidRPr="00993F0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7A089CD" w14:textId="77777777" w:rsidR="003224CE" w:rsidRPr="00993F0D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415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8F6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881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83B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93A"/>
    <w:rsid w:val="000A2A95"/>
    <w:rsid w:val="000A2B42"/>
    <w:rsid w:val="000A316A"/>
    <w:rsid w:val="000A3587"/>
    <w:rsid w:val="000A4431"/>
    <w:rsid w:val="000A4992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5FC"/>
    <w:rsid w:val="000C478D"/>
    <w:rsid w:val="000C483E"/>
    <w:rsid w:val="000C4B52"/>
    <w:rsid w:val="000C4F21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3D70"/>
    <w:rsid w:val="000D5B7F"/>
    <w:rsid w:val="000D5CEE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374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0EB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D2E"/>
    <w:rsid w:val="00122FDB"/>
    <w:rsid w:val="00123130"/>
    <w:rsid w:val="0012397C"/>
    <w:rsid w:val="00123A0E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D27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AF2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2C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0E26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276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56D"/>
    <w:rsid w:val="001B0626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832"/>
    <w:rsid w:val="001C0D06"/>
    <w:rsid w:val="001C1328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2BD"/>
    <w:rsid w:val="001D1405"/>
    <w:rsid w:val="001D1437"/>
    <w:rsid w:val="001D1C2A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59D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C8E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E84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694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777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46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5A0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A96"/>
    <w:rsid w:val="002D3DE1"/>
    <w:rsid w:val="002D4A3F"/>
    <w:rsid w:val="002D4F2E"/>
    <w:rsid w:val="002D54A3"/>
    <w:rsid w:val="002D586A"/>
    <w:rsid w:val="002D589C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67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12B"/>
    <w:rsid w:val="00301ECA"/>
    <w:rsid w:val="00302990"/>
    <w:rsid w:val="00302FB6"/>
    <w:rsid w:val="00303D0C"/>
    <w:rsid w:val="00303D39"/>
    <w:rsid w:val="0030421E"/>
    <w:rsid w:val="00304295"/>
    <w:rsid w:val="003042CE"/>
    <w:rsid w:val="00304AFC"/>
    <w:rsid w:val="00304D24"/>
    <w:rsid w:val="00305375"/>
    <w:rsid w:val="00305F09"/>
    <w:rsid w:val="00306019"/>
    <w:rsid w:val="003062B0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6C4"/>
    <w:rsid w:val="00313E43"/>
    <w:rsid w:val="00313FF4"/>
    <w:rsid w:val="003142D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17A5A"/>
    <w:rsid w:val="003200CA"/>
    <w:rsid w:val="003201A2"/>
    <w:rsid w:val="003208B8"/>
    <w:rsid w:val="003214AB"/>
    <w:rsid w:val="003214CA"/>
    <w:rsid w:val="00321582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C6C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097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0DE7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2B4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69BC"/>
    <w:rsid w:val="0038710D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6D60"/>
    <w:rsid w:val="003B79E1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7D"/>
    <w:rsid w:val="003C5BB8"/>
    <w:rsid w:val="003C68AF"/>
    <w:rsid w:val="003C69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1AF5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288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BEA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69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034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2F52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5F69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7C5"/>
    <w:rsid w:val="004A0C6D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B87"/>
    <w:rsid w:val="004A3C1B"/>
    <w:rsid w:val="004A49B3"/>
    <w:rsid w:val="004A4A8A"/>
    <w:rsid w:val="004A4B89"/>
    <w:rsid w:val="004A4C81"/>
    <w:rsid w:val="004A4EA7"/>
    <w:rsid w:val="004A560E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437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1F3A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061D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E7D0C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ADA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4A1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4BB1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92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512A"/>
    <w:rsid w:val="005552B1"/>
    <w:rsid w:val="00555E8B"/>
    <w:rsid w:val="005565F2"/>
    <w:rsid w:val="00556F0F"/>
    <w:rsid w:val="005570D1"/>
    <w:rsid w:val="005577AF"/>
    <w:rsid w:val="00557A7D"/>
    <w:rsid w:val="00557F68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757"/>
    <w:rsid w:val="00564B3A"/>
    <w:rsid w:val="00564B6C"/>
    <w:rsid w:val="00564D72"/>
    <w:rsid w:val="00564FBE"/>
    <w:rsid w:val="0056506B"/>
    <w:rsid w:val="005650A4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BD7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3DDF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2F93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01C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05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0E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967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B23"/>
    <w:rsid w:val="00606E98"/>
    <w:rsid w:val="0060760A"/>
    <w:rsid w:val="00607A3F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1E05"/>
    <w:rsid w:val="006123C2"/>
    <w:rsid w:val="00612455"/>
    <w:rsid w:val="006128DD"/>
    <w:rsid w:val="00612D6A"/>
    <w:rsid w:val="00612DDE"/>
    <w:rsid w:val="00613010"/>
    <w:rsid w:val="006131E7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47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598"/>
    <w:rsid w:val="006216E8"/>
    <w:rsid w:val="00621ECB"/>
    <w:rsid w:val="0062203F"/>
    <w:rsid w:val="006228A2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4F6A"/>
    <w:rsid w:val="00625410"/>
    <w:rsid w:val="00625979"/>
    <w:rsid w:val="006261A3"/>
    <w:rsid w:val="00626484"/>
    <w:rsid w:val="00626918"/>
    <w:rsid w:val="00626A7A"/>
    <w:rsid w:val="00626B49"/>
    <w:rsid w:val="00626BDF"/>
    <w:rsid w:val="0062784C"/>
    <w:rsid w:val="006309A9"/>
    <w:rsid w:val="00630B14"/>
    <w:rsid w:val="00630D32"/>
    <w:rsid w:val="0063159D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597"/>
    <w:rsid w:val="006427F5"/>
    <w:rsid w:val="00643194"/>
    <w:rsid w:val="00643B45"/>
    <w:rsid w:val="00643B70"/>
    <w:rsid w:val="00643EB8"/>
    <w:rsid w:val="00643FCC"/>
    <w:rsid w:val="006446BD"/>
    <w:rsid w:val="00644704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1B45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4F88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C82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C50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486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285E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298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5FB"/>
    <w:rsid w:val="0070069C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59BD"/>
    <w:rsid w:val="00706101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B51"/>
    <w:rsid w:val="00713F0E"/>
    <w:rsid w:val="00714BD8"/>
    <w:rsid w:val="007155F7"/>
    <w:rsid w:val="0071567C"/>
    <w:rsid w:val="00715D4C"/>
    <w:rsid w:val="007164B3"/>
    <w:rsid w:val="007164EB"/>
    <w:rsid w:val="0071779D"/>
    <w:rsid w:val="0072006F"/>
    <w:rsid w:val="00720B91"/>
    <w:rsid w:val="00720F65"/>
    <w:rsid w:val="007210C0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13E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78A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858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C9C"/>
    <w:rsid w:val="00781F8B"/>
    <w:rsid w:val="00782789"/>
    <w:rsid w:val="00782CC3"/>
    <w:rsid w:val="00782EB9"/>
    <w:rsid w:val="00783143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1D77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A4D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3AB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57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8C3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D29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2C"/>
    <w:rsid w:val="00816741"/>
    <w:rsid w:val="00816CB6"/>
    <w:rsid w:val="00816E66"/>
    <w:rsid w:val="00816FF5"/>
    <w:rsid w:val="008172AC"/>
    <w:rsid w:val="00817521"/>
    <w:rsid w:val="00817D98"/>
    <w:rsid w:val="00817F9F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56"/>
    <w:rsid w:val="008231B9"/>
    <w:rsid w:val="008231D9"/>
    <w:rsid w:val="008235F1"/>
    <w:rsid w:val="008235F7"/>
    <w:rsid w:val="00823E65"/>
    <w:rsid w:val="00823F77"/>
    <w:rsid w:val="0082419C"/>
    <w:rsid w:val="0082426D"/>
    <w:rsid w:val="008242ED"/>
    <w:rsid w:val="00824AC1"/>
    <w:rsid w:val="00824C7F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0"/>
    <w:rsid w:val="00864A51"/>
    <w:rsid w:val="00864D53"/>
    <w:rsid w:val="00865135"/>
    <w:rsid w:val="00865142"/>
    <w:rsid w:val="008653CB"/>
    <w:rsid w:val="0086579B"/>
    <w:rsid w:val="0086584E"/>
    <w:rsid w:val="00865917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142"/>
    <w:rsid w:val="00872222"/>
    <w:rsid w:val="008725A8"/>
    <w:rsid w:val="008725CE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604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177"/>
    <w:rsid w:val="008A3824"/>
    <w:rsid w:val="008A392A"/>
    <w:rsid w:val="008A3E00"/>
    <w:rsid w:val="008A3F48"/>
    <w:rsid w:val="008A4C33"/>
    <w:rsid w:val="008A4FBB"/>
    <w:rsid w:val="008A54B0"/>
    <w:rsid w:val="008A56BD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17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22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D97"/>
    <w:rsid w:val="008F2ED3"/>
    <w:rsid w:val="008F3306"/>
    <w:rsid w:val="008F3D7A"/>
    <w:rsid w:val="008F3DAE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B3C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3A92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0950"/>
    <w:rsid w:val="009509DC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878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79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3F0D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40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CAA"/>
    <w:rsid w:val="009B7790"/>
    <w:rsid w:val="009B7899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842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2FA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591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8FF"/>
    <w:rsid w:val="00A95932"/>
    <w:rsid w:val="00A95F0C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191D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9FB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A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5E3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259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75E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51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56D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42D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37D5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A0"/>
    <w:rsid w:val="00BD306E"/>
    <w:rsid w:val="00BD37DD"/>
    <w:rsid w:val="00BD3832"/>
    <w:rsid w:val="00BD3ABC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9B1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074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916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1CBC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5F97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14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37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B81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77B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9CC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0CC"/>
    <w:rsid w:val="00D41373"/>
    <w:rsid w:val="00D42388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7B4"/>
    <w:rsid w:val="00D529B7"/>
    <w:rsid w:val="00D52E81"/>
    <w:rsid w:val="00D532C3"/>
    <w:rsid w:val="00D5432A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0B0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E39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4E4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3BD6"/>
    <w:rsid w:val="00DA4091"/>
    <w:rsid w:val="00DA4093"/>
    <w:rsid w:val="00DA41F1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C3D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6B1E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467"/>
    <w:rsid w:val="00DD6765"/>
    <w:rsid w:val="00DD6998"/>
    <w:rsid w:val="00DD6E81"/>
    <w:rsid w:val="00DD7AA2"/>
    <w:rsid w:val="00DE03AC"/>
    <w:rsid w:val="00DE0418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10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4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70F"/>
    <w:rsid w:val="00E10D2D"/>
    <w:rsid w:val="00E10E68"/>
    <w:rsid w:val="00E110A4"/>
    <w:rsid w:val="00E11165"/>
    <w:rsid w:val="00E1172A"/>
    <w:rsid w:val="00E11D8B"/>
    <w:rsid w:val="00E12F0E"/>
    <w:rsid w:val="00E130BA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28E3"/>
    <w:rsid w:val="00E22A9F"/>
    <w:rsid w:val="00E22AA1"/>
    <w:rsid w:val="00E23539"/>
    <w:rsid w:val="00E242D5"/>
    <w:rsid w:val="00E245AE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156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5A4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2A1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2C3"/>
    <w:rsid w:val="00E67334"/>
    <w:rsid w:val="00E674E9"/>
    <w:rsid w:val="00E6792B"/>
    <w:rsid w:val="00E70462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528"/>
    <w:rsid w:val="00E77EFC"/>
    <w:rsid w:val="00E80530"/>
    <w:rsid w:val="00E805C1"/>
    <w:rsid w:val="00E806B1"/>
    <w:rsid w:val="00E808F1"/>
    <w:rsid w:val="00E80A9C"/>
    <w:rsid w:val="00E80E1E"/>
    <w:rsid w:val="00E810FC"/>
    <w:rsid w:val="00E81171"/>
    <w:rsid w:val="00E8122C"/>
    <w:rsid w:val="00E828D5"/>
    <w:rsid w:val="00E82981"/>
    <w:rsid w:val="00E829E0"/>
    <w:rsid w:val="00E82C9E"/>
    <w:rsid w:val="00E82CEB"/>
    <w:rsid w:val="00E8305B"/>
    <w:rsid w:val="00E83257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1FC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9BA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632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3A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732"/>
    <w:rsid w:val="00EC5A5E"/>
    <w:rsid w:val="00EC671B"/>
    <w:rsid w:val="00EC6A00"/>
    <w:rsid w:val="00EC71E2"/>
    <w:rsid w:val="00EC74C9"/>
    <w:rsid w:val="00EC7CFA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748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25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AA3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1A12"/>
    <w:rsid w:val="00F72A05"/>
    <w:rsid w:val="00F73257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A5"/>
    <w:rsid w:val="00F762C5"/>
    <w:rsid w:val="00F763E1"/>
    <w:rsid w:val="00F76497"/>
    <w:rsid w:val="00F765CA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4BE2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5C3C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06"/>
    <w:rsid w:val="00FB14A4"/>
    <w:rsid w:val="00FB1A6A"/>
    <w:rsid w:val="00FB1F3C"/>
    <w:rsid w:val="00FB2456"/>
    <w:rsid w:val="00FB2C01"/>
    <w:rsid w:val="00FB2C3B"/>
    <w:rsid w:val="00FB330E"/>
    <w:rsid w:val="00FB3997"/>
    <w:rsid w:val="00FB3F53"/>
    <w:rsid w:val="00FB40CD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5F88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3A"/>
    <w:rsid w:val="00FD15D3"/>
    <w:rsid w:val="00FD1827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0"/>
    <w:rsid w:val="00FE0D45"/>
    <w:rsid w:val="00FE0D5D"/>
    <w:rsid w:val="00FE1123"/>
    <w:rsid w:val="00FE2565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BA21F-F4FA-4ECC-BE56-3C6C03DB4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2374</Words>
  <Characters>11301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13648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2</cp:revision>
  <cp:lastPrinted>2025-02-04T02:05:00Z</cp:lastPrinted>
  <dcterms:created xsi:type="dcterms:W3CDTF">2025-02-11T05:21:00Z</dcterms:created>
  <dcterms:modified xsi:type="dcterms:W3CDTF">2025-02-11T05:21:00Z</dcterms:modified>
</cp:coreProperties>
</file>