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9D4C7" w14:textId="77777777" w:rsidR="00022FD1" w:rsidRPr="00BE5913" w:rsidRDefault="00022FD1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SubTitle"/>
      <w:r w:rsidRPr="00BE5913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BE5913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BE5913">
        <w:rPr>
          <w:rFonts w:ascii="Angsana New" w:hAnsi="Angsana New" w:cs="Angsana New"/>
          <w:sz w:val="52"/>
          <w:szCs w:val="52"/>
        </w:rPr>
        <w:t>(</w:t>
      </w:r>
      <w:r w:rsidRPr="00BE5913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E5913">
        <w:rPr>
          <w:rFonts w:ascii="Angsana New" w:hAnsi="Angsana New" w:cs="Angsana New"/>
          <w:sz w:val="52"/>
          <w:szCs w:val="52"/>
        </w:rPr>
        <w:t xml:space="preserve">) </w:t>
      </w:r>
      <w:r w:rsidRPr="00BE591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C24C33D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962D90B" w14:textId="19A31260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A3EF8"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84919" w:rsidRPr="00BE591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4A3EF8"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C1B59" w:rsidRPr="00BE59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00E2C" w:rsidRPr="00BE5913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02D6BC3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8BFFD8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E59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AE2B970" w14:textId="77777777" w:rsidR="0029139A" w:rsidRPr="00BE5913" w:rsidRDefault="0029139A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</w:p>
    <w:p w14:paraId="66F0F1D3" w14:textId="77777777" w:rsidR="00631906" w:rsidRPr="00BE5913" w:rsidRDefault="00631906" w:rsidP="00BE591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bookmarkEnd w:id="0"/>
    <w:p w14:paraId="447A1A79" w14:textId="77777777" w:rsidR="003C0B4B" w:rsidRPr="00BE5913" w:rsidRDefault="003C0B4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</w:rPr>
        <w:sectPr w:rsidR="003C0B4B" w:rsidRPr="00BE5913" w:rsidSect="00891371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379" w:bottom="576" w:left="1440" w:header="720" w:footer="720" w:gutter="0"/>
          <w:pgNumType w:start="0"/>
          <w:cols w:space="720"/>
          <w:titlePg/>
        </w:sectPr>
      </w:pPr>
    </w:p>
    <w:p w14:paraId="7EC30AAE" w14:textId="77777777" w:rsidR="003602F6" w:rsidRPr="00BE5913" w:rsidRDefault="003602F6" w:rsidP="00BE5913">
      <w:pPr>
        <w:pStyle w:val="Heading5"/>
        <w:jc w:val="both"/>
        <w:rPr>
          <w:rFonts w:ascii="Angsana New" w:hAnsi="Angsana New" w:cs="Angsana New"/>
        </w:rPr>
      </w:pPr>
      <w:bookmarkStart w:id="1" w:name="_Hlk184732477"/>
      <w:r w:rsidRPr="00BE5913">
        <w:rPr>
          <w:rFonts w:ascii="Angsana New" w:hAnsi="Angsana New" w:cs="Angsana New" w:hint="cs"/>
          <w:cs/>
        </w:rPr>
        <w:lastRenderedPageBreak/>
        <w:t>รายงานของผู้สอบบัญชีรับอนุญาต</w:t>
      </w:r>
    </w:p>
    <w:p w14:paraId="1B7DB1E5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401E5B42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เสนอ  ผู้ถือหุ้นบริษัท แอสเสท เวิรด์ คอร์ป จำกัด</w:t>
      </w:r>
      <w:r w:rsidRPr="00BE5913">
        <w:rPr>
          <w:rFonts w:ascii="Angsana New" w:hAnsi="Angsana New" w:hint="cs"/>
          <w:b/>
          <w:bCs/>
          <w:sz w:val="30"/>
          <w:szCs w:val="30"/>
        </w:rPr>
        <w:t xml:space="preserve"> (</w:t>
      </w:r>
      <w:r w:rsidRPr="00BE5913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BE5913">
        <w:rPr>
          <w:rFonts w:ascii="Angsana New" w:hAnsi="Angsana New" w:hint="cs"/>
          <w:b/>
          <w:bCs/>
          <w:sz w:val="30"/>
          <w:szCs w:val="30"/>
        </w:rPr>
        <w:t>)</w:t>
      </w:r>
      <w:r w:rsidRPr="00BE591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679FCE3D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8B7DD23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BE5913">
        <w:rPr>
          <w:rFonts w:ascii="Angsana New" w:hAnsi="Angsana New" w:hint="cs"/>
          <w:i/>
          <w:iCs/>
          <w:spacing w:val="-6"/>
          <w:sz w:val="30"/>
          <w:szCs w:val="30"/>
          <w:cs/>
        </w:rPr>
        <w:t>ความเห็น</w:t>
      </w:r>
    </w:p>
    <w:p w14:paraId="40AB85E5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3C778A" w14:textId="34B1122E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  <w:r w:rsidRPr="00BE5913">
        <w:rPr>
          <w:rFonts w:ascii="Angsana New" w:eastAsia="Calibri" w:hAnsi="Angsana New" w:hint="cs"/>
          <w:spacing w:val="-6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แอสเสท เวิรด์ คอร์ป จำกัด</w:t>
      </w:r>
      <w:r w:rsidRPr="00BE5913">
        <w:rPr>
          <w:rFonts w:ascii="Angsana New" w:eastAsia="Calibri" w:hAnsi="Angsana New" w:hint="cs"/>
          <w:spacing w:val="-6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</w:rPr>
        <w:t>(</w:t>
      </w:r>
      <w:r w:rsidRPr="00BE5913">
        <w:rPr>
          <w:rFonts w:ascii="Angsana New" w:hAnsi="Angsana New" w:hint="cs"/>
          <w:sz w:val="30"/>
          <w:szCs w:val="30"/>
          <w:cs/>
        </w:rPr>
        <w:t>มหาชน</w:t>
      </w:r>
      <w:r w:rsidRPr="00BE5913">
        <w:rPr>
          <w:rFonts w:ascii="Angsana New" w:hAnsi="Angsana New" w:hint="cs"/>
          <w:sz w:val="30"/>
          <w:szCs w:val="30"/>
        </w:rPr>
        <w:t>)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eastAsia="Calibri" w:hAnsi="Angsana New" w:hint="cs"/>
          <w:spacing w:val="-6"/>
          <w:sz w:val="30"/>
          <w:szCs w:val="30"/>
          <w:cs/>
        </w:rPr>
        <w:t>และบริษัทย่อย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 (กลุ่มบริษัท) และของเฉพาะบริษัท แอสเสท เวิรด์ คอร์ป จำกัด</w:t>
      </w:r>
      <w:r w:rsidRPr="00BE5913">
        <w:rPr>
          <w:rFonts w:ascii="Angsana New" w:eastAsia="Calibri" w:hAnsi="Angsana New" w:hint="cs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</w:rPr>
        <w:t>(</w:t>
      </w:r>
      <w:r w:rsidRPr="00BE5913">
        <w:rPr>
          <w:rFonts w:ascii="Angsana New" w:hAnsi="Angsana New" w:hint="cs"/>
          <w:sz w:val="30"/>
          <w:szCs w:val="30"/>
          <w:cs/>
        </w:rPr>
        <w:t>มหาชน</w:t>
      </w:r>
      <w:r w:rsidRPr="00BE5913">
        <w:rPr>
          <w:rFonts w:ascii="Angsana New" w:hAnsi="Angsana New" w:hint="cs"/>
          <w:sz w:val="30"/>
          <w:szCs w:val="30"/>
        </w:rPr>
        <w:t>)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 (บริษัท) ตามลำดับ ซึ่งประกอบด้วยงบฐานะการเงินรวมและงบฐานะการเงินเฉพาะกิจการ ณ วันที่</w:t>
      </w:r>
      <w:r w:rsidRPr="00BE5913">
        <w:rPr>
          <w:rFonts w:ascii="Angsana New" w:eastAsia="Calibri" w:hAnsi="Angsana New"/>
          <w:sz w:val="30"/>
          <w:szCs w:val="30"/>
        </w:rPr>
        <w:t xml:space="preserve"> 31 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BE5913">
        <w:rPr>
          <w:rFonts w:ascii="Angsana New" w:eastAsia="Calibri" w:hAnsi="Angsana New" w:hint="cs"/>
          <w:sz w:val="30"/>
          <w:szCs w:val="30"/>
        </w:rPr>
        <w:t>256</w:t>
      </w:r>
      <w:r w:rsidR="00934C23" w:rsidRPr="00BE5913">
        <w:rPr>
          <w:rFonts w:ascii="Angsana New" w:eastAsia="Calibri" w:hAnsi="Angsana New"/>
          <w:sz w:val="30"/>
          <w:szCs w:val="30"/>
        </w:rPr>
        <w:t>7</w:t>
      </w:r>
      <w:r w:rsidRPr="00BE5913">
        <w:rPr>
          <w:rFonts w:ascii="Angsana New" w:eastAsia="Calibri" w:hAnsi="Angsana New" w:hint="cs"/>
          <w:sz w:val="30"/>
          <w:szCs w:val="30"/>
        </w:rPr>
        <w:t xml:space="preserve"> </w:t>
      </w:r>
      <w:r w:rsidRPr="00BE5913">
        <w:rPr>
          <w:rFonts w:ascii="Angsana New" w:eastAsia="Calibri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BE5913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เฉพาะกิจการ สำหรับปีสิ้นสุดวันเดียวกัน </w:t>
      </w:r>
      <w:r w:rsidR="00700E2C" w:rsidRPr="00BE5913">
        <w:rPr>
          <w:rFonts w:ascii="Angsana New" w:eastAsia="Calibri" w:hAnsi="Angsana New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1DC29857" w14:textId="77777777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5B05B7" w14:textId="2EDD0754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E5913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          เฉพาะกิจการของกลุ่มบริษัทและบริษัท ตามลำดับ ณ วันที่</w:t>
      </w:r>
      <w:r w:rsidRPr="00BE5913">
        <w:rPr>
          <w:rFonts w:ascii="Angsana New" w:eastAsia="Calibri" w:hAnsi="Angsana New"/>
          <w:sz w:val="30"/>
          <w:szCs w:val="30"/>
        </w:rPr>
        <w:t xml:space="preserve"> 31 </w:t>
      </w:r>
      <w:r w:rsidRPr="00BE591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Pr="00BE5913">
        <w:rPr>
          <w:rFonts w:ascii="Angsana New" w:eastAsia="Calibri" w:hAnsi="Angsana New" w:hint="cs"/>
          <w:sz w:val="30"/>
          <w:szCs w:val="30"/>
        </w:rPr>
        <w:t>256</w:t>
      </w:r>
      <w:r w:rsidR="00700E2C" w:rsidRPr="00BE5913">
        <w:rPr>
          <w:rFonts w:ascii="Angsana New" w:eastAsia="Calibri" w:hAnsi="Angsana New"/>
          <w:sz w:val="30"/>
          <w:szCs w:val="30"/>
        </w:rPr>
        <w:t xml:space="preserve">7 </w:t>
      </w:r>
      <w:r w:rsidRPr="00BE5913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7F71B9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DEA4F1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bookmarkStart w:id="2" w:name="_Hlk64052487"/>
      <w:r w:rsidRPr="00BE5913">
        <w:rPr>
          <w:rFonts w:ascii="Angsana New" w:hAnsi="Angsana New" w:hint="cs"/>
          <w:i/>
          <w:iCs/>
          <w:spacing w:val="-6"/>
          <w:sz w:val="30"/>
          <w:szCs w:val="30"/>
          <w:cs/>
        </w:rPr>
        <w:t>เกณฑ์ในการแสดงความเห็น</w:t>
      </w:r>
    </w:p>
    <w:p w14:paraId="40E8FA06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CC9BC2" w14:textId="77777777" w:rsidR="003602F6" w:rsidRPr="00BE5913" w:rsidRDefault="003602F6" w:rsidP="00BE5913">
      <w:pPr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E5913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BE59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E5913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E59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E5913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E5913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BE5913">
        <w:rPr>
          <w:rFonts w:asciiTheme="majorBidi" w:hAnsiTheme="majorBidi" w:cstheme="majorBidi"/>
          <w:sz w:val="30"/>
          <w:szCs w:val="30"/>
        </w:rPr>
        <w:t xml:space="preserve"> (</w:t>
      </w:r>
      <w:r w:rsidRPr="00BE591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BE591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E5913">
        <w:rPr>
          <w:rFonts w:ascii="Angsana New" w:eastAsia="Calibri" w:hAnsi="Angsana New"/>
          <w:sz w:val="30"/>
          <w:szCs w:val="30"/>
        </w:rPr>
        <w:t xml:space="preserve"> </w:t>
      </w:r>
      <w:r w:rsidRPr="00BE5913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BE5913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E5913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8804AAC" w14:textId="77777777" w:rsidR="003602F6" w:rsidRPr="00BE5913" w:rsidRDefault="003602F6" w:rsidP="00BE59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BDA995" w14:textId="77777777" w:rsidR="003602F6" w:rsidRPr="00BE5913" w:rsidRDefault="003602F6" w:rsidP="00BE5913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602F6" w:rsidRPr="00BE5913" w:rsidSect="00790FD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9" w:h="16834" w:code="9"/>
          <w:pgMar w:top="691" w:right="1379" w:bottom="576" w:left="1440" w:header="720" w:footer="720" w:gutter="0"/>
          <w:cols w:space="720"/>
          <w:titlePg/>
        </w:sectPr>
      </w:pPr>
    </w:p>
    <w:p w14:paraId="32E7C5B2" w14:textId="77777777" w:rsidR="003602F6" w:rsidRDefault="003602F6" w:rsidP="00BE5913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เรื่องสำคัญในการตรวจสอบ</w:t>
      </w:r>
    </w:p>
    <w:p w14:paraId="3B674256" w14:textId="77777777" w:rsidR="00155CC4" w:rsidRPr="00BE5913" w:rsidRDefault="00155CC4" w:rsidP="00BE5913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41C8CFF" w14:textId="77777777" w:rsidR="00155CC4" w:rsidRPr="00101448" w:rsidRDefault="00155CC4" w:rsidP="00155CC4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bookmarkStart w:id="3" w:name="_Hlk64052496"/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br/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สำหรับงวด</w:t>
      </w:r>
      <w:r w:rsidRPr="00101448">
        <w:rPr>
          <w:rFonts w:ascii="Angsana New" w:eastAsia="Calibri" w:hAnsi="Angsana New" w:hint="cs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การตรวจสอบงบการเงิน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โดยรวมและในการแสดงความเห็นของ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ทั้งนี้</w:t>
      </w:r>
      <w:r w:rsidRPr="00101448">
        <w:rPr>
          <w:rFonts w:ascii="Angsana New" w:hAnsi="Angsana New" w:hint="cs"/>
          <w:color w:val="000000"/>
          <w:sz w:val="30"/>
          <w:szCs w:val="30"/>
          <w:cs/>
        </w:rPr>
        <w:t>ข้าพเจ้า</w:t>
      </w:r>
      <w:r w:rsidRPr="00101448">
        <w:rPr>
          <w:rFonts w:ascii="Angsana New" w:eastAsia="Calibri" w:hAnsi="Angsana New" w:hint="cs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101448">
        <w:rPr>
          <w:rFonts w:ascii="Angsana New" w:eastAsia="Calibri" w:hAnsi="Angsana New" w:hint="cs"/>
          <w:color w:val="000000"/>
          <w:sz w:val="30"/>
          <w:szCs w:val="30"/>
        </w:rPr>
        <w:tab/>
      </w:r>
    </w:p>
    <w:p w14:paraId="3659EC1A" w14:textId="77777777" w:rsidR="00155CC4" w:rsidRPr="00F4747D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4889"/>
      </w:tblGrid>
      <w:tr w:rsidR="00155CC4" w:rsidRPr="00AB12E4" w14:paraId="0FAB3936" w14:textId="77777777" w:rsidTr="002E48BF">
        <w:tc>
          <w:tcPr>
            <w:tcW w:w="9355" w:type="dxa"/>
            <w:gridSpan w:val="2"/>
            <w:shd w:val="clear" w:color="auto" w:fill="auto"/>
          </w:tcPr>
          <w:p w14:paraId="32C376A4" w14:textId="77777777" w:rsidR="00155CC4" w:rsidRPr="00AB12E4" w:rsidRDefault="00155CC4" w:rsidP="002E48B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74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มูลค่าของอสังหาริมทรัพย์เพื่อการลงทุน</w:t>
            </w:r>
          </w:p>
        </w:tc>
      </w:tr>
      <w:tr w:rsidR="00155CC4" w:rsidRPr="00AB12E4" w14:paraId="48FF3F74" w14:textId="77777777" w:rsidTr="002E48BF">
        <w:tc>
          <w:tcPr>
            <w:tcW w:w="9355" w:type="dxa"/>
            <w:gridSpan w:val="2"/>
            <w:shd w:val="clear" w:color="auto" w:fill="auto"/>
          </w:tcPr>
          <w:p w14:paraId="36BE98F8" w14:textId="286B6FD8" w:rsidR="00155CC4" w:rsidRPr="00AB12E4" w:rsidRDefault="00155CC4" w:rsidP="002E48B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12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อ้างถึง</w:t>
            </w:r>
            <w:r w:rsidRPr="00D070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Pr="00D0701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C028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155CC4" w:rsidRPr="00574A2B" w14:paraId="5EFBD8CD" w14:textId="77777777" w:rsidTr="002E48BF">
        <w:tc>
          <w:tcPr>
            <w:tcW w:w="4466" w:type="dxa"/>
            <w:shd w:val="clear" w:color="auto" w:fill="auto"/>
          </w:tcPr>
          <w:p w14:paraId="03322B6C" w14:textId="77777777" w:rsidR="00155CC4" w:rsidRPr="00574A2B" w:rsidRDefault="00155CC4" w:rsidP="002E48B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9" w:type="dxa"/>
            <w:shd w:val="clear" w:color="auto" w:fill="auto"/>
          </w:tcPr>
          <w:p w14:paraId="36B87F63" w14:textId="77777777" w:rsidR="00155CC4" w:rsidRPr="00574A2B" w:rsidRDefault="00155CC4" w:rsidP="002E48B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74A2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55CC4" w:rsidRPr="00574A2B" w14:paraId="37F5CC9D" w14:textId="77777777" w:rsidTr="002E48BF">
        <w:tc>
          <w:tcPr>
            <w:tcW w:w="4466" w:type="dxa"/>
            <w:shd w:val="clear" w:color="auto" w:fill="auto"/>
          </w:tcPr>
          <w:p w14:paraId="7EB90729" w14:textId="77777777" w:rsidR="00155CC4" w:rsidRPr="00F4747D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วัดมูลค่าด้วยมูลค่ายุติธรรมและมีนัยสำคัญต่องบการเงินของกลุ่มบริษัท มูลค่ายุติธรรมของอสังหาริมทรัพย์เพื่อการลงทุนประมาณโดยวิธีรายได้ วิธีประมาณต้นทุนทดแทนและวิธีการเปรียบเทียบราคาตลาด ซึ่งผู้บริหารต้องใช้ดุลยพินิจอย่างมากในการกำหนดข้อสมมติที่สำคัญ</w:t>
            </w:r>
            <w:r w:rsidRPr="00B234B3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กลุ่มบริษัทได้แต่งตั้งผู้ประเมินราคาอิสระจากภายนอก</w:t>
            </w:r>
            <w:r w:rsidRPr="00F4747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เพื่อประเมินมูลค่ายุติธรรมของอสังหาริมทรัพย์เพื่อการลงทุนดังกล่าว</w:t>
            </w:r>
          </w:p>
          <w:p w14:paraId="1B54B62B" w14:textId="77777777" w:rsidR="00155CC4" w:rsidRPr="00F4747D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BDD5648" w14:textId="77777777" w:rsidR="00155CC4" w:rsidRPr="00574A2B" w:rsidRDefault="00155CC4" w:rsidP="002E48B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ข้าพเจ้าให้ความสำคัญกับรายการดังกล่าวเนื่องจากการประเมินมูลค่ายุติธรรมนั้นมีความซับซ้อน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Pr="00F4747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มีการใช้ดุลยพินิจของผู้บริหารในการกำหนดข้อสมมติที่สำคัญ</w:t>
            </w:r>
          </w:p>
        </w:tc>
        <w:tc>
          <w:tcPr>
            <w:tcW w:w="4889" w:type="dxa"/>
            <w:shd w:val="clear" w:color="auto" w:fill="auto"/>
          </w:tcPr>
          <w:p w14:paraId="1543C6A6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วิธีการตรวจสอบในเรื่องนี้ได้รวมถึง</w:t>
            </w:r>
          </w:p>
          <w:p w14:paraId="64289483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ประเมินวิธีการที่กลุ่มบริษัทใช้ในการกำหนดและประเมินมูลค่ายุติธรรมของอสังหาริมทรัพย์เพื่อการลงทุน</w:t>
            </w:r>
          </w:p>
          <w:p w14:paraId="03D64700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4E6E8392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ประเมินความเป็นอิสระ คุณสมบัติ และความสามารถของผู้ประเมินราคาของกลุ่มบริษัท</w:t>
            </w:r>
          </w:p>
          <w:p w14:paraId="00BA5734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07B00D3B" w14:textId="714D31AA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การใช้ผลงานของผู้เชี่ยวชาญภายนอกที่ว่าจ้างโดย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เคพีเอ็มจีในการพิจารณาความสมเหตุสมผลของวิธีการวัดมูลค่าและข้อสมมติสำคัญที่ใช้ในการประเมินมูลค่ายุติธรรมของ</w:t>
            </w:r>
            <w:r w:rsidR="00FD5BA1" w:rsidRPr="00FD5BA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  <w:p w14:paraId="07F851C7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5C65E6E4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•</w:t>
            </w:r>
            <w:r w:rsidRPr="0015275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2755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พิจารณาความสมเหตุสมผลของข้อสมมติที่สำคัญโดยการเปรียบเทียบกับข้อมูลที่เกิดขึ้นจริง พิจารณาความสมเหตุสมผลในการเปลี่ยนแปลงมูลค่าของอสังหาริมทรัพย์เพื่อการลงทุนที่มีนัยสำคัญจากปีก่อน และทดสอบการคำนวณ  และ</w:t>
            </w:r>
          </w:p>
          <w:p w14:paraId="4C57A5BC" w14:textId="77777777" w:rsidR="00155CC4" w:rsidRPr="00152755" w:rsidRDefault="00155CC4" w:rsidP="002E48BF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597E0AD7" w14:textId="77777777" w:rsidR="00155CC4" w:rsidRPr="00152755" w:rsidRDefault="00155CC4" w:rsidP="002E48B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5275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•  พิจารณาถึงความเพียงพอของการเปิดเผยข้อมูลตามมาตรฐานการรายงานทางการเงิน</w:t>
            </w:r>
          </w:p>
          <w:p w14:paraId="5372C960" w14:textId="77777777" w:rsidR="00155CC4" w:rsidRPr="00152755" w:rsidRDefault="00155CC4" w:rsidP="002E48B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  <w:p w14:paraId="75A43799" w14:textId="77777777" w:rsidR="00155CC4" w:rsidRPr="00152755" w:rsidRDefault="00155CC4" w:rsidP="002E48B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6AC3F5D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4BEAD1B" w14:textId="77777777" w:rsidR="003602F6" w:rsidRPr="00BE5913" w:rsidRDefault="003602F6" w:rsidP="00BE5913">
      <w:pPr>
        <w:snapToGri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203C012" w14:textId="77777777" w:rsidR="003602F6" w:rsidRPr="00BE5913" w:rsidRDefault="003602F6" w:rsidP="00BE59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bookmarkEnd w:id="2"/>
    <w:bookmarkEnd w:id="3"/>
    <w:p w14:paraId="487408A6" w14:textId="12C886E0" w:rsidR="00155CC4" w:rsidRDefault="00155CC4" w:rsidP="00155CC4">
      <w:pPr>
        <w:snapToGrid w:val="0"/>
        <w:jc w:val="thaiDistribute"/>
        <w:rPr>
          <w:rFonts w:ascii="Angsana New" w:hAnsi="Angsana New"/>
          <w:sz w:val="30"/>
          <w:szCs w:val="30"/>
        </w:rPr>
      </w:pPr>
      <w:r w:rsidRPr="00FF289E">
        <w:rPr>
          <w:rFonts w:ascii="Angsana New" w:hAnsi="Angsana New" w:hint="cs"/>
          <w:sz w:val="30"/>
          <w:szCs w:val="30"/>
          <w:cs/>
        </w:rPr>
        <w:t>ข้าพเจ้าขอให้สังเกต</w:t>
      </w:r>
      <w:r w:rsidRPr="00D07014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D07014">
        <w:rPr>
          <w:rFonts w:ascii="Angsana New" w:hAnsi="Angsana New"/>
          <w:sz w:val="30"/>
          <w:szCs w:val="30"/>
          <w:cs/>
        </w:rPr>
        <w:t xml:space="preserve"> </w:t>
      </w:r>
      <w:r w:rsidR="00AC0285">
        <w:rPr>
          <w:rFonts w:ascii="Angsana New" w:hAnsi="Angsana New"/>
          <w:sz w:val="30"/>
          <w:szCs w:val="30"/>
        </w:rPr>
        <w:t>5</w:t>
      </w:r>
      <w:r w:rsidRPr="00D07014">
        <w:rPr>
          <w:rFonts w:ascii="Angsana New" w:hAnsi="Angsana New"/>
          <w:sz w:val="30"/>
          <w:szCs w:val="30"/>
        </w:rPr>
        <w:t xml:space="preserve"> </w:t>
      </w:r>
      <w:r w:rsidRPr="00D07014">
        <w:rPr>
          <w:rFonts w:ascii="Angsana New" w:hAnsi="Angsana New" w:hint="cs"/>
          <w:sz w:val="30"/>
          <w:szCs w:val="30"/>
          <w:cs/>
        </w:rPr>
        <w:t>ซึ่งได้อธิบาย</w:t>
      </w:r>
      <w:r w:rsidRPr="00FF289E">
        <w:rPr>
          <w:rFonts w:ascii="Angsana New" w:hAnsi="Angsana New" w:hint="cs"/>
          <w:sz w:val="30"/>
          <w:szCs w:val="30"/>
          <w:cs/>
        </w:rPr>
        <w:t>ถึงผลกระทบจากการรวมธุรกิจภายใต้การควบคุมเดียวกัน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ตัวเลขเปรียบเทียบที่นำมาแสดงนี้นำมาจากงบการเงินที่ตรวจสอบแล้ว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ณ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วันที่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และสำหรับปีสิ้นสุดวันที่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3602F6">
        <w:rPr>
          <w:rFonts w:ascii="Angsana New" w:hAnsi="Angsana New"/>
          <w:sz w:val="30"/>
          <w:szCs w:val="30"/>
        </w:rPr>
        <w:t xml:space="preserve">31 </w:t>
      </w:r>
      <w:r w:rsidRPr="003602F6">
        <w:rPr>
          <w:rFonts w:ascii="Angsana New" w:hAnsi="Angsana New" w:hint="cs"/>
          <w:sz w:val="30"/>
          <w:szCs w:val="30"/>
          <w:cs/>
        </w:rPr>
        <w:t>ธันวาคม</w:t>
      </w:r>
      <w:r w:rsidRPr="003602F6">
        <w:rPr>
          <w:rFonts w:ascii="Angsana New" w:hAnsi="Angsana New"/>
          <w:sz w:val="30"/>
          <w:szCs w:val="30"/>
          <w:cs/>
        </w:rPr>
        <w:t xml:space="preserve"> </w:t>
      </w:r>
      <w:r w:rsidRPr="003602F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และหลังจากปรับปรุงรายการตามที่กล่าวไว้ในหมายเหตุข้อ</w:t>
      </w:r>
      <w:r w:rsidRPr="00FF289E">
        <w:rPr>
          <w:rFonts w:ascii="Angsana New" w:hAnsi="Angsana New"/>
          <w:sz w:val="30"/>
          <w:szCs w:val="30"/>
          <w:cs/>
        </w:rPr>
        <w:t xml:space="preserve"> </w:t>
      </w:r>
      <w:r w:rsidR="00AC0285">
        <w:rPr>
          <w:rFonts w:ascii="Angsana New" w:hAnsi="Angsana New"/>
          <w:sz w:val="30"/>
          <w:szCs w:val="30"/>
        </w:rPr>
        <w:t>5</w:t>
      </w:r>
      <w:r w:rsidRPr="00FF289E">
        <w:rPr>
          <w:rFonts w:ascii="Angsana New" w:hAnsi="Angsana New"/>
          <w:sz w:val="30"/>
          <w:szCs w:val="30"/>
        </w:rPr>
        <w:t xml:space="preserve"> </w:t>
      </w:r>
      <w:r w:rsidRPr="00FF289E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267C92EF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41DB15F" w14:textId="77777777" w:rsidR="00155CC4" w:rsidRPr="00574A2B" w:rsidRDefault="00155CC4" w:rsidP="00155CC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74A2B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ข้อมูลอื่น </w:t>
      </w:r>
    </w:p>
    <w:p w14:paraId="522A351F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44B529" w14:textId="77777777" w:rsidR="00155CC4" w:rsidRPr="00976738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574A2B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574A2B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EE6CA00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6E02F40" w14:textId="77777777" w:rsidR="00155CC4" w:rsidRPr="00976738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1818E81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244C60C" w14:textId="77777777" w:rsidR="00155CC4" w:rsidRPr="00976738" w:rsidRDefault="00155CC4" w:rsidP="00155CC4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6738">
        <w:rPr>
          <w:rFonts w:ascii="Angsana New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976738">
        <w:rPr>
          <w:rFonts w:ascii="Angsana New" w:hAnsi="Angsana New" w:hint="cs"/>
          <w:sz w:val="30"/>
          <w:szCs w:val="30"/>
          <w:cs/>
        </w:rPr>
        <w:t xml:space="preserve">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36EBCBC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A4B543C" w14:textId="77777777" w:rsidR="00155CC4" w:rsidRDefault="00155CC4" w:rsidP="00155CC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76738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EB56C5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D6C764B" w14:textId="77777777" w:rsidR="00155CC4" w:rsidRPr="00AB12E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02F3F7" w14:textId="77777777" w:rsidR="00155CC4" w:rsidRPr="0011314A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D56009A" w14:textId="77777777" w:rsidR="00155CC4" w:rsidRPr="00AB12E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6204C9" w14:textId="77777777" w:rsidR="00155CC4" w:rsidRPr="00807C7C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5E8224" w14:textId="77777777" w:rsidR="00155CC4" w:rsidRDefault="00155CC4" w:rsidP="0015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2B360DD" w14:textId="775386E9" w:rsidR="00155CC4" w:rsidRPr="00AB12E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697EA8F" w14:textId="77777777" w:rsidR="00155CC4" w:rsidRPr="00807C7C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5D0E357B" w14:textId="77777777" w:rsidR="00155CC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5269F1B" w14:textId="77777777" w:rsidR="00155CC4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B2861B" w14:textId="77777777" w:rsidR="00155CC4" w:rsidRPr="00AB12E4" w:rsidRDefault="00155CC4" w:rsidP="00155C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B12E4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CCF9599" w14:textId="77777777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AAD59D" w14:textId="77777777" w:rsidR="00155CC4" w:rsidRPr="00AB12E4" w:rsidRDefault="00155CC4" w:rsidP="00155CC4">
      <w:pPr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12E4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</w:t>
      </w:r>
      <w:r>
        <w:rPr>
          <w:rFonts w:ascii="Angsana New" w:hAnsi="Angsana New"/>
          <w:sz w:val="30"/>
          <w:szCs w:val="30"/>
          <w:cs/>
        </w:rPr>
        <w:br/>
      </w:r>
      <w:r w:rsidRPr="00AB12E4">
        <w:rPr>
          <w:rFonts w:ascii="Angsana New" w:hAnsi="Angsana New" w:hint="cs"/>
          <w:sz w:val="30"/>
          <w:szCs w:val="30"/>
          <w:cs/>
        </w:rPr>
        <w:t>งบการเงินจากการใช้งบการเงินรวมและงบการเงินเฉพาะกิจการเหล่านี้</w:t>
      </w:r>
    </w:p>
    <w:p w14:paraId="4ED1C95E" w14:textId="77777777" w:rsidR="00155CC4" w:rsidRDefault="00155CC4" w:rsidP="00155CC4">
      <w:pPr>
        <w:jc w:val="thaiDistribute"/>
        <w:rPr>
          <w:rFonts w:ascii="Angsana New" w:hAnsi="Angsana New"/>
          <w:sz w:val="30"/>
          <w:szCs w:val="30"/>
        </w:rPr>
      </w:pPr>
    </w:p>
    <w:p w14:paraId="6126F31D" w14:textId="77777777" w:rsidR="00155CC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B12E4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E4982D1" w14:textId="77777777" w:rsidR="00155CC4" w:rsidRPr="009C6912" w:rsidRDefault="00155CC4" w:rsidP="00155CC4">
      <w:pPr>
        <w:jc w:val="thaiDistribute"/>
        <w:rPr>
          <w:rFonts w:ascii="Angsana New" w:hAnsi="Angsana New"/>
          <w:sz w:val="16"/>
          <w:szCs w:val="16"/>
        </w:rPr>
      </w:pPr>
    </w:p>
    <w:p w14:paraId="552C5940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E1F1406" w14:textId="77777777" w:rsidR="00155CC4" w:rsidRPr="009C6912" w:rsidRDefault="00155CC4" w:rsidP="0015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19500692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6B47616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422DE97" w14:textId="77777777" w:rsidR="00155CC4" w:rsidRPr="006574BB" w:rsidRDefault="00155CC4" w:rsidP="0015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58C23453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B12E4">
        <w:rPr>
          <w:rFonts w:ascii="Angsana New" w:eastAsia="Calibri" w:hAnsi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</w:t>
      </w:r>
      <w:r w:rsidRPr="00467660">
        <w:rPr>
          <w:rFonts w:ascii="Angsana New" w:eastAsia="Calibri" w:hAnsi="Angsana New" w:hint="cs"/>
          <w:sz w:val="30"/>
          <w:szCs w:val="30"/>
          <w:cs/>
        </w:rPr>
        <w:t>้า</w:t>
      </w:r>
      <w:r w:rsidRPr="00AB12E4">
        <w:rPr>
          <w:rFonts w:ascii="Angsana New" w:eastAsia="Calibri" w:hAnsi="Angsana New" w:hint="cs"/>
          <w:sz w:val="30"/>
          <w:szCs w:val="30"/>
          <w:cs/>
        </w:rPr>
        <w:t xml:space="preserve"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D5E3C74" w14:textId="77777777" w:rsidR="00155CC4" w:rsidRPr="009C6912" w:rsidRDefault="00155CC4" w:rsidP="0015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134201FD" w14:textId="77777777" w:rsidR="00155CC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6530433" w14:textId="77777777" w:rsidR="00155CC4" w:rsidRPr="009C6912" w:rsidRDefault="00155CC4" w:rsidP="00155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eastAsia="Calibri" w:hAnsi="Angsana New"/>
          <w:sz w:val="16"/>
          <w:szCs w:val="16"/>
        </w:rPr>
      </w:pPr>
    </w:p>
    <w:p w14:paraId="19D508B3" w14:textId="77777777" w:rsidR="00155CC4" w:rsidRPr="00AB12E4" w:rsidRDefault="00155CC4" w:rsidP="00155CC4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BB6B49" w14:textId="77777777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0F8218" w14:textId="77777777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  <w:r w:rsidRPr="00AB12E4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6FEC3DD" w14:textId="77777777" w:rsidR="00155CC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073230E" w14:textId="66ACB366" w:rsidR="003602F6" w:rsidRPr="00BE5913" w:rsidRDefault="00155CC4" w:rsidP="00155C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FF289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F289E">
        <w:rPr>
          <w:rFonts w:ascii="Angsana New" w:eastAsia="Calibri" w:hAnsi="Angsana New" w:hint="cs"/>
          <w:sz w:val="30"/>
          <w:szCs w:val="30"/>
          <w:cs/>
        </w:rPr>
        <w:t>และ</w:t>
      </w:r>
      <w:r w:rsidRPr="00FF289E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C14B5D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br w:type="page"/>
      </w:r>
    </w:p>
    <w:p w14:paraId="06698D0D" w14:textId="4BEE3BA3" w:rsidR="00155CC4" w:rsidRPr="00AB12E4" w:rsidRDefault="00155CC4" w:rsidP="00155CC4">
      <w:pPr>
        <w:jc w:val="thaiDistribute"/>
        <w:rPr>
          <w:rFonts w:ascii="Angsana New" w:eastAsia="Calibri" w:hAnsi="Angsana New"/>
          <w:sz w:val="30"/>
          <w:szCs w:val="30"/>
        </w:rPr>
      </w:pPr>
      <w:r w:rsidRPr="00CD4328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ๆ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D432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D4328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A10B593" w14:textId="77777777" w:rsidR="003602F6" w:rsidRPr="00BE5913" w:rsidRDefault="003602F6" w:rsidP="00BE59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3BF6C453" w14:textId="033DF118" w:rsidR="003602F6" w:rsidRPr="00BE5913" w:rsidRDefault="003602F6" w:rsidP="00BE5913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6793BEB" w14:textId="77777777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F66001E" w14:textId="77777777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1F7836" w14:textId="77777777" w:rsidR="003602F6" w:rsidRPr="00BE5913" w:rsidRDefault="003602F6" w:rsidP="00BE59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D53661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(สุเมธ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แจ้งสามสี)</w:t>
      </w:r>
    </w:p>
    <w:p w14:paraId="63805C37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E5E9E58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Pr="00BE5913">
        <w:rPr>
          <w:rFonts w:ascii="Angsana New" w:hAnsi="Angsana New"/>
          <w:sz w:val="30"/>
          <w:szCs w:val="30"/>
        </w:rPr>
        <w:t>9362</w:t>
      </w:r>
    </w:p>
    <w:p w14:paraId="1EED732F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1668840E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29EC67B" w14:textId="77777777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0313BC4" w14:textId="398AE376" w:rsidR="003602F6" w:rsidRPr="00BE5913" w:rsidRDefault="003602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</w:rPr>
        <w:t>2</w:t>
      </w:r>
      <w:r w:rsidR="00700E2C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BE5913">
        <w:rPr>
          <w:rFonts w:ascii="Angsana New" w:hAnsi="Angsana New" w:hint="cs"/>
          <w:sz w:val="30"/>
          <w:szCs w:val="30"/>
        </w:rPr>
        <w:t>256</w:t>
      </w:r>
      <w:r w:rsidR="00700E2C" w:rsidRPr="00BE5913">
        <w:rPr>
          <w:rFonts w:ascii="Angsana New" w:hAnsi="Angsana New"/>
          <w:sz w:val="30"/>
          <w:szCs w:val="30"/>
        </w:rPr>
        <w:t>8</w:t>
      </w:r>
    </w:p>
    <w:bookmarkEnd w:id="1"/>
    <w:sectPr w:rsidR="003602F6" w:rsidRPr="00BE5913" w:rsidSect="003E2EE5">
      <w:headerReference w:type="default" r:id="rId23"/>
      <w:footerReference w:type="default" r:id="rId24"/>
      <w:pgSz w:w="11909" w:h="16834" w:code="9"/>
      <w:pgMar w:top="691" w:right="1379" w:bottom="576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FAFE" w14:textId="77777777" w:rsidR="00255010" w:rsidRDefault="00255010">
      <w:r>
        <w:separator/>
      </w:r>
    </w:p>
  </w:endnote>
  <w:endnote w:type="continuationSeparator" w:id="0">
    <w:p w14:paraId="1C34A2B3" w14:textId="77777777" w:rsidR="00255010" w:rsidRDefault="00255010">
      <w:r>
        <w:continuationSeparator/>
      </w:r>
    </w:p>
  </w:endnote>
  <w:endnote w:type="continuationNotice" w:id="1">
    <w:p w14:paraId="34F6CA6A" w14:textId="77777777" w:rsidR="00255010" w:rsidRDefault="002550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622D" w14:textId="7155AF47" w:rsidR="009B55E5" w:rsidRDefault="009B55E5" w:rsidP="00EB6D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E83A5F">
      <w:rPr>
        <w:rStyle w:val="PageNumber"/>
        <w:cs/>
        <w:lang w:val="en-US"/>
      </w:rPr>
      <w:t>6</w:t>
    </w:r>
    <w:r>
      <w:rPr>
        <w:rStyle w:val="PageNumber"/>
        <w:cs/>
      </w:rPr>
      <w:fldChar w:fldCharType="end"/>
    </w:r>
  </w:p>
  <w:p w14:paraId="2AF61CFC" w14:textId="77777777" w:rsidR="009B55E5" w:rsidRDefault="009B55E5" w:rsidP="000A5D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5581" w14:textId="00B1AF59" w:rsidR="009B55E5" w:rsidRPr="000A5D33" w:rsidRDefault="009B55E5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83A5F">
      <w:rPr>
        <w:rStyle w:val="PageNumber"/>
        <w:rFonts w:ascii="Angsana New" w:hAnsi="Angsana New"/>
        <w:sz w:val="30"/>
        <w:szCs w:val="30"/>
        <w:cs/>
        <w:lang w:val="en-US"/>
      </w:rPr>
      <w:t>2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650D27" w14:textId="77777777" w:rsidR="009B55E5" w:rsidRPr="00300A8F" w:rsidRDefault="009B55E5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C625" w14:textId="77777777" w:rsidR="003602F6" w:rsidRDefault="003602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D46B" w14:textId="2EF7DD39" w:rsidR="003602F6" w:rsidRPr="000A5D33" w:rsidRDefault="003602F6" w:rsidP="007C49B1">
    <w:pPr>
      <w:pStyle w:val="Footer"/>
      <w:framePr w:wrap="around" w:vAnchor="text" w:hAnchor="page" w:x="5937" w:y="2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A5D3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A5D3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83A5F">
      <w:rPr>
        <w:rStyle w:val="PageNumber"/>
        <w:rFonts w:ascii="Angsana New" w:hAnsi="Angsana New"/>
        <w:sz w:val="30"/>
        <w:szCs w:val="30"/>
        <w:cs/>
        <w:lang w:val="en-US"/>
      </w:rPr>
      <w:t>4</w:t>
    </w:r>
    <w:r w:rsidRPr="000A5D3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27D747" w14:textId="77777777" w:rsidR="003602F6" w:rsidRPr="00300A8F" w:rsidRDefault="003602F6" w:rsidP="004A3E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sz w:val="28"/>
        <w:szCs w:val="28"/>
        <w:lang w:val="nl-NL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0751" w14:textId="77777777" w:rsidR="003602F6" w:rsidRDefault="003602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0819C" w14:textId="77777777" w:rsidR="0000591D" w:rsidRPr="002E10F2" w:rsidRDefault="0000591D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AA65" w14:textId="77777777" w:rsidR="00255010" w:rsidRDefault="00255010">
      <w:r>
        <w:separator/>
      </w:r>
    </w:p>
  </w:footnote>
  <w:footnote w:type="continuationSeparator" w:id="0">
    <w:p w14:paraId="41682DA4" w14:textId="77777777" w:rsidR="00255010" w:rsidRDefault="00255010">
      <w:r>
        <w:continuationSeparator/>
      </w:r>
    </w:p>
  </w:footnote>
  <w:footnote w:type="continuationNotice" w:id="1">
    <w:p w14:paraId="5D4F43E3" w14:textId="77777777" w:rsidR="00255010" w:rsidRDefault="002550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1247" w14:textId="77777777" w:rsidR="009B55E5" w:rsidRDefault="009B55E5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B4EC" w14:textId="77777777" w:rsidR="009B55E5" w:rsidRPr="00CB080A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9A48339" w14:textId="77777777" w:rsidR="009B55E5" w:rsidRPr="00CB080A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74AF21B" w14:textId="77777777" w:rsidR="009B55E5" w:rsidRPr="00CB080A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136CBD5" w14:textId="77777777" w:rsidR="009B55E5" w:rsidRPr="00CB080A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E364B93" w14:textId="77777777" w:rsidR="009B55E5" w:rsidRPr="00CB080A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73FE0BC9" w14:textId="77777777" w:rsidR="009B55E5" w:rsidRPr="00CB080A" w:rsidRDefault="009B55E5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BB4C" w14:textId="77777777" w:rsidR="003602F6" w:rsidRDefault="003602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EA69" w14:textId="77777777" w:rsidR="003602F6" w:rsidRDefault="003602F6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92C9FEC" w14:textId="77777777" w:rsidR="003602F6" w:rsidRDefault="003602F6" w:rsidP="005124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DA4C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CCC6375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8107523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A6AC6D0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59E038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FBA932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096CFBC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4AC40B5" w14:textId="77777777" w:rsidR="003602F6" w:rsidRDefault="003602F6" w:rsidP="002913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5BEF" w14:textId="77777777" w:rsidR="003E2EE5" w:rsidRDefault="003E2E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  <w:p w14:paraId="381A3049" w14:textId="77777777" w:rsidR="00CB080A" w:rsidRPr="00CB080A" w:rsidRDefault="00CB080A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  <w:p w14:paraId="4B4270BE" w14:textId="77777777" w:rsidR="003E2EE5" w:rsidRPr="00CB080A" w:rsidRDefault="003E2E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  <w:p w14:paraId="4D791E01" w14:textId="77777777" w:rsidR="003E2EE5" w:rsidRPr="00CB080A" w:rsidRDefault="003E2E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2F6021"/>
    <w:multiLevelType w:val="hybridMultilevel"/>
    <w:tmpl w:val="27740CC8"/>
    <w:lvl w:ilvl="0" w:tplc="789453F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9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5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6013">
    <w:abstractNumId w:val="6"/>
  </w:num>
  <w:num w:numId="2" w16cid:durableId="2128086001">
    <w:abstractNumId w:val="5"/>
  </w:num>
  <w:num w:numId="3" w16cid:durableId="717973737">
    <w:abstractNumId w:val="9"/>
  </w:num>
  <w:num w:numId="4" w16cid:durableId="430441396">
    <w:abstractNumId w:val="7"/>
  </w:num>
  <w:num w:numId="5" w16cid:durableId="923536897">
    <w:abstractNumId w:val="8"/>
  </w:num>
  <w:num w:numId="6" w16cid:durableId="1714882452">
    <w:abstractNumId w:val="3"/>
  </w:num>
  <w:num w:numId="7" w16cid:durableId="1220288569">
    <w:abstractNumId w:val="2"/>
  </w:num>
  <w:num w:numId="8" w16cid:durableId="267084477">
    <w:abstractNumId w:val="0"/>
  </w:num>
  <w:num w:numId="9" w16cid:durableId="151801972">
    <w:abstractNumId w:val="1"/>
  </w:num>
  <w:num w:numId="10" w16cid:durableId="1600211939">
    <w:abstractNumId w:val="4"/>
  </w:num>
  <w:num w:numId="11" w16cid:durableId="1899592401">
    <w:abstractNumId w:val="25"/>
  </w:num>
  <w:num w:numId="12" w16cid:durableId="1998457734">
    <w:abstractNumId w:val="17"/>
  </w:num>
  <w:num w:numId="13" w16cid:durableId="34237016">
    <w:abstractNumId w:val="33"/>
  </w:num>
  <w:num w:numId="14" w16cid:durableId="1416124914">
    <w:abstractNumId w:val="22"/>
  </w:num>
  <w:num w:numId="15" w16cid:durableId="545022565">
    <w:abstractNumId w:val="26"/>
  </w:num>
  <w:num w:numId="16" w16cid:durableId="1747070721">
    <w:abstractNumId w:val="13"/>
  </w:num>
  <w:num w:numId="17" w16cid:durableId="1748384130">
    <w:abstractNumId w:val="30"/>
  </w:num>
  <w:num w:numId="18" w16cid:durableId="1038894434">
    <w:abstractNumId w:val="20"/>
  </w:num>
  <w:num w:numId="19" w16cid:durableId="1014189362">
    <w:abstractNumId w:val="35"/>
  </w:num>
  <w:num w:numId="20" w16cid:durableId="2076854085">
    <w:abstractNumId w:val="21"/>
  </w:num>
  <w:num w:numId="21" w16cid:durableId="1473449635">
    <w:abstractNumId w:val="18"/>
  </w:num>
  <w:num w:numId="22" w16cid:durableId="833225917">
    <w:abstractNumId w:val="24"/>
  </w:num>
  <w:num w:numId="23" w16cid:durableId="757289414">
    <w:abstractNumId w:val="36"/>
  </w:num>
  <w:num w:numId="24" w16cid:durableId="1390613421">
    <w:abstractNumId w:val="32"/>
  </w:num>
  <w:num w:numId="25" w16cid:durableId="682585172">
    <w:abstractNumId w:val="29"/>
  </w:num>
  <w:num w:numId="26" w16cid:durableId="1051073911">
    <w:abstractNumId w:val="28"/>
  </w:num>
  <w:num w:numId="27" w16cid:durableId="524641076">
    <w:abstractNumId w:val="23"/>
  </w:num>
  <w:num w:numId="28" w16cid:durableId="1543786003">
    <w:abstractNumId w:val="11"/>
  </w:num>
  <w:num w:numId="29" w16cid:durableId="28922719">
    <w:abstractNumId w:val="37"/>
  </w:num>
  <w:num w:numId="30" w16cid:durableId="705644354">
    <w:abstractNumId w:val="10"/>
  </w:num>
  <w:num w:numId="31" w16cid:durableId="1592666878">
    <w:abstractNumId w:val="16"/>
  </w:num>
  <w:num w:numId="32" w16cid:durableId="1299919103">
    <w:abstractNumId w:val="12"/>
  </w:num>
  <w:num w:numId="33" w16cid:durableId="490029401">
    <w:abstractNumId w:val="31"/>
  </w:num>
  <w:num w:numId="34" w16cid:durableId="776293198">
    <w:abstractNumId w:val="19"/>
  </w:num>
  <w:num w:numId="35" w16cid:durableId="1139421695">
    <w:abstractNumId w:val="15"/>
  </w:num>
  <w:num w:numId="36" w16cid:durableId="1216431051">
    <w:abstractNumId w:val="34"/>
  </w:num>
  <w:num w:numId="37" w16cid:durableId="1127234575">
    <w:abstractNumId w:val="14"/>
  </w:num>
  <w:num w:numId="38" w16cid:durableId="910625158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65"/>
    <w:rsid w:val="00000191"/>
    <w:rsid w:val="000001AF"/>
    <w:rsid w:val="00000280"/>
    <w:rsid w:val="00000332"/>
    <w:rsid w:val="00000417"/>
    <w:rsid w:val="000005D7"/>
    <w:rsid w:val="00000600"/>
    <w:rsid w:val="0000076C"/>
    <w:rsid w:val="0000084D"/>
    <w:rsid w:val="00000A6D"/>
    <w:rsid w:val="00000A74"/>
    <w:rsid w:val="00000DA2"/>
    <w:rsid w:val="0000125F"/>
    <w:rsid w:val="000012EE"/>
    <w:rsid w:val="00001344"/>
    <w:rsid w:val="0000137A"/>
    <w:rsid w:val="00001499"/>
    <w:rsid w:val="0000157C"/>
    <w:rsid w:val="00001794"/>
    <w:rsid w:val="000017EF"/>
    <w:rsid w:val="00001A34"/>
    <w:rsid w:val="00001A97"/>
    <w:rsid w:val="00001B51"/>
    <w:rsid w:val="00001D10"/>
    <w:rsid w:val="00001D38"/>
    <w:rsid w:val="00001EDE"/>
    <w:rsid w:val="00002206"/>
    <w:rsid w:val="0000227F"/>
    <w:rsid w:val="00002299"/>
    <w:rsid w:val="000023EC"/>
    <w:rsid w:val="00002658"/>
    <w:rsid w:val="000027DA"/>
    <w:rsid w:val="0000281C"/>
    <w:rsid w:val="00002837"/>
    <w:rsid w:val="000028B1"/>
    <w:rsid w:val="000028B3"/>
    <w:rsid w:val="000028EF"/>
    <w:rsid w:val="000028F5"/>
    <w:rsid w:val="00002D45"/>
    <w:rsid w:val="00002DBA"/>
    <w:rsid w:val="00002FFE"/>
    <w:rsid w:val="000032F2"/>
    <w:rsid w:val="000032F5"/>
    <w:rsid w:val="00003432"/>
    <w:rsid w:val="000034CC"/>
    <w:rsid w:val="00003605"/>
    <w:rsid w:val="00003649"/>
    <w:rsid w:val="000036A2"/>
    <w:rsid w:val="0000372E"/>
    <w:rsid w:val="0000379C"/>
    <w:rsid w:val="00003808"/>
    <w:rsid w:val="00003A1F"/>
    <w:rsid w:val="00003A2C"/>
    <w:rsid w:val="00003ACE"/>
    <w:rsid w:val="00003BBE"/>
    <w:rsid w:val="00003D74"/>
    <w:rsid w:val="00003E5F"/>
    <w:rsid w:val="00004152"/>
    <w:rsid w:val="0000416D"/>
    <w:rsid w:val="0000419C"/>
    <w:rsid w:val="000042CD"/>
    <w:rsid w:val="00004336"/>
    <w:rsid w:val="000044FE"/>
    <w:rsid w:val="00004549"/>
    <w:rsid w:val="0000455D"/>
    <w:rsid w:val="0000481E"/>
    <w:rsid w:val="0000482A"/>
    <w:rsid w:val="0000496F"/>
    <w:rsid w:val="000049EC"/>
    <w:rsid w:val="00004D9B"/>
    <w:rsid w:val="00005328"/>
    <w:rsid w:val="0000557B"/>
    <w:rsid w:val="0000591D"/>
    <w:rsid w:val="000059DB"/>
    <w:rsid w:val="00005E60"/>
    <w:rsid w:val="00005E7F"/>
    <w:rsid w:val="00005F24"/>
    <w:rsid w:val="00005FCD"/>
    <w:rsid w:val="00006087"/>
    <w:rsid w:val="000062F5"/>
    <w:rsid w:val="0000641B"/>
    <w:rsid w:val="000064E4"/>
    <w:rsid w:val="00006517"/>
    <w:rsid w:val="000068A6"/>
    <w:rsid w:val="000068D9"/>
    <w:rsid w:val="00006BAD"/>
    <w:rsid w:val="00006E92"/>
    <w:rsid w:val="00006F64"/>
    <w:rsid w:val="00006FDF"/>
    <w:rsid w:val="00007067"/>
    <w:rsid w:val="000070B9"/>
    <w:rsid w:val="00007127"/>
    <w:rsid w:val="000071B6"/>
    <w:rsid w:val="00007205"/>
    <w:rsid w:val="00007282"/>
    <w:rsid w:val="00007287"/>
    <w:rsid w:val="0000753E"/>
    <w:rsid w:val="0000758C"/>
    <w:rsid w:val="00007651"/>
    <w:rsid w:val="00007692"/>
    <w:rsid w:val="00007700"/>
    <w:rsid w:val="00007A7C"/>
    <w:rsid w:val="00007E9D"/>
    <w:rsid w:val="00007EC3"/>
    <w:rsid w:val="00010058"/>
    <w:rsid w:val="00010158"/>
    <w:rsid w:val="000101A5"/>
    <w:rsid w:val="00010344"/>
    <w:rsid w:val="00010492"/>
    <w:rsid w:val="0001057A"/>
    <w:rsid w:val="00010619"/>
    <w:rsid w:val="000106E4"/>
    <w:rsid w:val="00010850"/>
    <w:rsid w:val="0001089D"/>
    <w:rsid w:val="000108D7"/>
    <w:rsid w:val="00010B1C"/>
    <w:rsid w:val="00010C43"/>
    <w:rsid w:val="00010D28"/>
    <w:rsid w:val="00010E50"/>
    <w:rsid w:val="00010E7A"/>
    <w:rsid w:val="00010F4F"/>
    <w:rsid w:val="00010F8A"/>
    <w:rsid w:val="0001101C"/>
    <w:rsid w:val="0001102B"/>
    <w:rsid w:val="0001105A"/>
    <w:rsid w:val="000110A6"/>
    <w:rsid w:val="0001130F"/>
    <w:rsid w:val="00011490"/>
    <w:rsid w:val="00011491"/>
    <w:rsid w:val="000114B6"/>
    <w:rsid w:val="000114B9"/>
    <w:rsid w:val="0001150D"/>
    <w:rsid w:val="00011676"/>
    <w:rsid w:val="00011768"/>
    <w:rsid w:val="00011787"/>
    <w:rsid w:val="000117A3"/>
    <w:rsid w:val="0001183B"/>
    <w:rsid w:val="0001187D"/>
    <w:rsid w:val="000119BE"/>
    <w:rsid w:val="00011BC2"/>
    <w:rsid w:val="00011D0A"/>
    <w:rsid w:val="00011D8E"/>
    <w:rsid w:val="00011D99"/>
    <w:rsid w:val="00011DF8"/>
    <w:rsid w:val="00011FD9"/>
    <w:rsid w:val="000121BA"/>
    <w:rsid w:val="00012205"/>
    <w:rsid w:val="000122D0"/>
    <w:rsid w:val="000125A7"/>
    <w:rsid w:val="000127D7"/>
    <w:rsid w:val="0001287B"/>
    <w:rsid w:val="000128CA"/>
    <w:rsid w:val="000128E8"/>
    <w:rsid w:val="0001299C"/>
    <w:rsid w:val="00012B4E"/>
    <w:rsid w:val="00012B76"/>
    <w:rsid w:val="00012BDD"/>
    <w:rsid w:val="00012CCC"/>
    <w:rsid w:val="00012E0C"/>
    <w:rsid w:val="00012E74"/>
    <w:rsid w:val="00012F64"/>
    <w:rsid w:val="00012FB6"/>
    <w:rsid w:val="000130A2"/>
    <w:rsid w:val="00013132"/>
    <w:rsid w:val="000134AD"/>
    <w:rsid w:val="00013534"/>
    <w:rsid w:val="000135DF"/>
    <w:rsid w:val="00013896"/>
    <w:rsid w:val="000138D0"/>
    <w:rsid w:val="00013C6C"/>
    <w:rsid w:val="00013D45"/>
    <w:rsid w:val="00013D9C"/>
    <w:rsid w:val="00013E08"/>
    <w:rsid w:val="00013E5E"/>
    <w:rsid w:val="00013FA3"/>
    <w:rsid w:val="00013FE1"/>
    <w:rsid w:val="0001401F"/>
    <w:rsid w:val="00014035"/>
    <w:rsid w:val="000140A0"/>
    <w:rsid w:val="00014109"/>
    <w:rsid w:val="00014425"/>
    <w:rsid w:val="0001443B"/>
    <w:rsid w:val="000145A7"/>
    <w:rsid w:val="00014647"/>
    <w:rsid w:val="0001476B"/>
    <w:rsid w:val="000148B4"/>
    <w:rsid w:val="0001492C"/>
    <w:rsid w:val="00014B21"/>
    <w:rsid w:val="00014B2D"/>
    <w:rsid w:val="00014B33"/>
    <w:rsid w:val="00014BC9"/>
    <w:rsid w:val="00014DB6"/>
    <w:rsid w:val="00014EEB"/>
    <w:rsid w:val="00015075"/>
    <w:rsid w:val="0001519B"/>
    <w:rsid w:val="00015485"/>
    <w:rsid w:val="000156DD"/>
    <w:rsid w:val="0001572A"/>
    <w:rsid w:val="00015799"/>
    <w:rsid w:val="00015802"/>
    <w:rsid w:val="0001583E"/>
    <w:rsid w:val="000159C6"/>
    <w:rsid w:val="00015B40"/>
    <w:rsid w:val="00015B78"/>
    <w:rsid w:val="00015BD0"/>
    <w:rsid w:val="00015C62"/>
    <w:rsid w:val="00015CD8"/>
    <w:rsid w:val="00015DA6"/>
    <w:rsid w:val="00015DAC"/>
    <w:rsid w:val="00015DCD"/>
    <w:rsid w:val="00015FCA"/>
    <w:rsid w:val="000160CE"/>
    <w:rsid w:val="000160FF"/>
    <w:rsid w:val="00016207"/>
    <w:rsid w:val="00016238"/>
    <w:rsid w:val="0001623A"/>
    <w:rsid w:val="00016241"/>
    <w:rsid w:val="0001635E"/>
    <w:rsid w:val="000163C9"/>
    <w:rsid w:val="00016443"/>
    <w:rsid w:val="0001649A"/>
    <w:rsid w:val="00016967"/>
    <w:rsid w:val="00016C84"/>
    <w:rsid w:val="00016F04"/>
    <w:rsid w:val="00016F61"/>
    <w:rsid w:val="00016FFB"/>
    <w:rsid w:val="00017114"/>
    <w:rsid w:val="000171FD"/>
    <w:rsid w:val="000173EC"/>
    <w:rsid w:val="0001740C"/>
    <w:rsid w:val="000174F7"/>
    <w:rsid w:val="00017760"/>
    <w:rsid w:val="00017896"/>
    <w:rsid w:val="000178F6"/>
    <w:rsid w:val="00017BFE"/>
    <w:rsid w:val="00017D5D"/>
    <w:rsid w:val="00020192"/>
    <w:rsid w:val="000201C3"/>
    <w:rsid w:val="000201D0"/>
    <w:rsid w:val="0002023E"/>
    <w:rsid w:val="0002024D"/>
    <w:rsid w:val="0002029E"/>
    <w:rsid w:val="000203F0"/>
    <w:rsid w:val="00020469"/>
    <w:rsid w:val="000204B6"/>
    <w:rsid w:val="000204E8"/>
    <w:rsid w:val="00020563"/>
    <w:rsid w:val="000206F6"/>
    <w:rsid w:val="0002070C"/>
    <w:rsid w:val="00020799"/>
    <w:rsid w:val="000207CB"/>
    <w:rsid w:val="0002090B"/>
    <w:rsid w:val="00020985"/>
    <w:rsid w:val="00020CD6"/>
    <w:rsid w:val="00020D09"/>
    <w:rsid w:val="00020DB6"/>
    <w:rsid w:val="000212C2"/>
    <w:rsid w:val="00021474"/>
    <w:rsid w:val="00021610"/>
    <w:rsid w:val="000218F3"/>
    <w:rsid w:val="0002195A"/>
    <w:rsid w:val="000219AE"/>
    <w:rsid w:val="00021FE3"/>
    <w:rsid w:val="00022042"/>
    <w:rsid w:val="0002204E"/>
    <w:rsid w:val="000220AB"/>
    <w:rsid w:val="000221AA"/>
    <w:rsid w:val="000221DF"/>
    <w:rsid w:val="00022279"/>
    <w:rsid w:val="000224F5"/>
    <w:rsid w:val="000225F8"/>
    <w:rsid w:val="00022777"/>
    <w:rsid w:val="00022A44"/>
    <w:rsid w:val="00022B2F"/>
    <w:rsid w:val="00022E5A"/>
    <w:rsid w:val="00022E7A"/>
    <w:rsid w:val="00022FD1"/>
    <w:rsid w:val="00023045"/>
    <w:rsid w:val="000232E7"/>
    <w:rsid w:val="0002330D"/>
    <w:rsid w:val="000237FC"/>
    <w:rsid w:val="000238B6"/>
    <w:rsid w:val="00023BC1"/>
    <w:rsid w:val="00023F85"/>
    <w:rsid w:val="00023F9C"/>
    <w:rsid w:val="00024003"/>
    <w:rsid w:val="0002413F"/>
    <w:rsid w:val="00024258"/>
    <w:rsid w:val="000243B2"/>
    <w:rsid w:val="0002454F"/>
    <w:rsid w:val="0002459B"/>
    <w:rsid w:val="000245DA"/>
    <w:rsid w:val="00024722"/>
    <w:rsid w:val="000249CD"/>
    <w:rsid w:val="00024A7A"/>
    <w:rsid w:val="00024AB4"/>
    <w:rsid w:val="00024E92"/>
    <w:rsid w:val="00024ECB"/>
    <w:rsid w:val="00025070"/>
    <w:rsid w:val="0002507E"/>
    <w:rsid w:val="00025177"/>
    <w:rsid w:val="0002518F"/>
    <w:rsid w:val="000251A3"/>
    <w:rsid w:val="0002525A"/>
    <w:rsid w:val="00025302"/>
    <w:rsid w:val="0002545D"/>
    <w:rsid w:val="00025802"/>
    <w:rsid w:val="000258DF"/>
    <w:rsid w:val="000259F9"/>
    <w:rsid w:val="00025BCB"/>
    <w:rsid w:val="00025C95"/>
    <w:rsid w:val="00025DA2"/>
    <w:rsid w:val="00025E85"/>
    <w:rsid w:val="00025EEE"/>
    <w:rsid w:val="00025FEF"/>
    <w:rsid w:val="000260F9"/>
    <w:rsid w:val="000261EB"/>
    <w:rsid w:val="0002642F"/>
    <w:rsid w:val="000265FC"/>
    <w:rsid w:val="00026602"/>
    <w:rsid w:val="00026704"/>
    <w:rsid w:val="0002679A"/>
    <w:rsid w:val="000268B8"/>
    <w:rsid w:val="00026B5B"/>
    <w:rsid w:val="00026C6F"/>
    <w:rsid w:val="00026E8C"/>
    <w:rsid w:val="00026F23"/>
    <w:rsid w:val="00026F53"/>
    <w:rsid w:val="0002708F"/>
    <w:rsid w:val="00027140"/>
    <w:rsid w:val="00027342"/>
    <w:rsid w:val="000273F2"/>
    <w:rsid w:val="00027639"/>
    <w:rsid w:val="0002768C"/>
    <w:rsid w:val="00027714"/>
    <w:rsid w:val="000278F7"/>
    <w:rsid w:val="00027930"/>
    <w:rsid w:val="00027D35"/>
    <w:rsid w:val="00027EC8"/>
    <w:rsid w:val="000301CF"/>
    <w:rsid w:val="00030393"/>
    <w:rsid w:val="0003041D"/>
    <w:rsid w:val="00030568"/>
    <w:rsid w:val="0003056A"/>
    <w:rsid w:val="00030853"/>
    <w:rsid w:val="000309FE"/>
    <w:rsid w:val="00030A52"/>
    <w:rsid w:val="00030C18"/>
    <w:rsid w:val="00030D33"/>
    <w:rsid w:val="00030D3C"/>
    <w:rsid w:val="00030DB8"/>
    <w:rsid w:val="00030E41"/>
    <w:rsid w:val="00030F64"/>
    <w:rsid w:val="0003114A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F79"/>
    <w:rsid w:val="00032082"/>
    <w:rsid w:val="000320B5"/>
    <w:rsid w:val="00032245"/>
    <w:rsid w:val="00032367"/>
    <w:rsid w:val="000323C0"/>
    <w:rsid w:val="00032575"/>
    <w:rsid w:val="00032653"/>
    <w:rsid w:val="000327A6"/>
    <w:rsid w:val="00032BA9"/>
    <w:rsid w:val="00032C34"/>
    <w:rsid w:val="00032C73"/>
    <w:rsid w:val="00032CE8"/>
    <w:rsid w:val="00032D88"/>
    <w:rsid w:val="00032D95"/>
    <w:rsid w:val="00032ECB"/>
    <w:rsid w:val="000330CA"/>
    <w:rsid w:val="000331A1"/>
    <w:rsid w:val="0003325C"/>
    <w:rsid w:val="0003333C"/>
    <w:rsid w:val="0003345C"/>
    <w:rsid w:val="00033464"/>
    <w:rsid w:val="00033493"/>
    <w:rsid w:val="000336E7"/>
    <w:rsid w:val="0003379D"/>
    <w:rsid w:val="0003387C"/>
    <w:rsid w:val="00033B9E"/>
    <w:rsid w:val="00033BC7"/>
    <w:rsid w:val="00033C4E"/>
    <w:rsid w:val="000340BF"/>
    <w:rsid w:val="00034315"/>
    <w:rsid w:val="0003439F"/>
    <w:rsid w:val="00034694"/>
    <w:rsid w:val="000346D1"/>
    <w:rsid w:val="00034758"/>
    <w:rsid w:val="00034768"/>
    <w:rsid w:val="00034A1B"/>
    <w:rsid w:val="00034A3F"/>
    <w:rsid w:val="00034B0A"/>
    <w:rsid w:val="00034B8F"/>
    <w:rsid w:val="00034C81"/>
    <w:rsid w:val="00034D1A"/>
    <w:rsid w:val="00034ED2"/>
    <w:rsid w:val="00034EF0"/>
    <w:rsid w:val="0003511B"/>
    <w:rsid w:val="000351B5"/>
    <w:rsid w:val="000353BF"/>
    <w:rsid w:val="000354D9"/>
    <w:rsid w:val="0003558A"/>
    <w:rsid w:val="00035690"/>
    <w:rsid w:val="0003574B"/>
    <w:rsid w:val="000357D8"/>
    <w:rsid w:val="00035BE3"/>
    <w:rsid w:val="00035F76"/>
    <w:rsid w:val="00036073"/>
    <w:rsid w:val="0003636B"/>
    <w:rsid w:val="000364D0"/>
    <w:rsid w:val="0003651F"/>
    <w:rsid w:val="000365DC"/>
    <w:rsid w:val="0003678D"/>
    <w:rsid w:val="00036C91"/>
    <w:rsid w:val="00036D2F"/>
    <w:rsid w:val="00036D79"/>
    <w:rsid w:val="00036DBC"/>
    <w:rsid w:val="00036FC4"/>
    <w:rsid w:val="00037026"/>
    <w:rsid w:val="000370A8"/>
    <w:rsid w:val="00037104"/>
    <w:rsid w:val="000375F5"/>
    <w:rsid w:val="00037698"/>
    <w:rsid w:val="0003792F"/>
    <w:rsid w:val="00037B54"/>
    <w:rsid w:val="00037BD2"/>
    <w:rsid w:val="00037DF0"/>
    <w:rsid w:val="00037F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6C7"/>
    <w:rsid w:val="00041721"/>
    <w:rsid w:val="0004173D"/>
    <w:rsid w:val="00041755"/>
    <w:rsid w:val="000418AD"/>
    <w:rsid w:val="00041AA0"/>
    <w:rsid w:val="00041B14"/>
    <w:rsid w:val="00041D35"/>
    <w:rsid w:val="00041F30"/>
    <w:rsid w:val="00041F50"/>
    <w:rsid w:val="00041FF7"/>
    <w:rsid w:val="00042078"/>
    <w:rsid w:val="00042149"/>
    <w:rsid w:val="0004215D"/>
    <w:rsid w:val="000421CC"/>
    <w:rsid w:val="000421F9"/>
    <w:rsid w:val="00042268"/>
    <w:rsid w:val="000422C5"/>
    <w:rsid w:val="0004246A"/>
    <w:rsid w:val="000424E0"/>
    <w:rsid w:val="000424EF"/>
    <w:rsid w:val="00042694"/>
    <w:rsid w:val="00042771"/>
    <w:rsid w:val="0004295B"/>
    <w:rsid w:val="00042A76"/>
    <w:rsid w:val="00042E12"/>
    <w:rsid w:val="00042EC9"/>
    <w:rsid w:val="00042F1B"/>
    <w:rsid w:val="0004302B"/>
    <w:rsid w:val="0004310D"/>
    <w:rsid w:val="000431D8"/>
    <w:rsid w:val="000434B4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61E"/>
    <w:rsid w:val="00044686"/>
    <w:rsid w:val="000449E3"/>
    <w:rsid w:val="00044A42"/>
    <w:rsid w:val="00044AB3"/>
    <w:rsid w:val="00044B40"/>
    <w:rsid w:val="00044BE7"/>
    <w:rsid w:val="00044C00"/>
    <w:rsid w:val="00044C33"/>
    <w:rsid w:val="00044C9D"/>
    <w:rsid w:val="00044E1D"/>
    <w:rsid w:val="00044E8F"/>
    <w:rsid w:val="00044EE9"/>
    <w:rsid w:val="000450F5"/>
    <w:rsid w:val="000456AE"/>
    <w:rsid w:val="000456E5"/>
    <w:rsid w:val="00045751"/>
    <w:rsid w:val="000457E9"/>
    <w:rsid w:val="000458B7"/>
    <w:rsid w:val="00045B3B"/>
    <w:rsid w:val="00045BE4"/>
    <w:rsid w:val="00045DA5"/>
    <w:rsid w:val="00045EC4"/>
    <w:rsid w:val="00045FE5"/>
    <w:rsid w:val="00046070"/>
    <w:rsid w:val="00046258"/>
    <w:rsid w:val="00046709"/>
    <w:rsid w:val="00046BA1"/>
    <w:rsid w:val="00046BD2"/>
    <w:rsid w:val="00046D3D"/>
    <w:rsid w:val="00047022"/>
    <w:rsid w:val="00047045"/>
    <w:rsid w:val="00047150"/>
    <w:rsid w:val="000471B7"/>
    <w:rsid w:val="00047325"/>
    <w:rsid w:val="0004740E"/>
    <w:rsid w:val="00047473"/>
    <w:rsid w:val="000476A0"/>
    <w:rsid w:val="00047772"/>
    <w:rsid w:val="000477C8"/>
    <w:rsid w:val="00047865"/>
    <w:rsid w:val="000478E5"/>
    <w:rsid w:val="000478F5"/>
    <w:rsid w:val="00047951"/>
    <w:rsid w:val="000479FF"/>
    <w:rsid w:val="00047AC0"/>
    <w:rsid w:val="00047BBB"/>
    <w:rsid w:val="00047CA8"/>
    <w:rsid w:val="00047E55"/>
    <w:rsid w:val="00047F7E"/>
    <w:rsid w:val="0005037C"/>
    <w:rsid w:val="000503AC"/>
    <w:rsid w:val="00050419"/>
    <w:rsid w:val="0005059D"/>
    <w:rsid w:val="000505E4"/>
    <w:rsid w:val="00050657"/>
    <w:rsid w:val="0005071B"/>
    <w:rsid w:val="0005084F"/>
    <w:rsid w:val="00050C08"/>
    <w:rsid w:val="00050C56"/>
    <w:rsid w:val="00050DDD"/>
    <w:rsid w:val="00050E68"/>
    <w:rsid w:val="00050EC5"/>
    <w:rsid w:val="00050F7C"/>
    <w:rsid w:val="0005124F"/>
    <w:rsid w:val="00051369"/>
    <w:rsid w:val="0005143D"/>
    <w:rsid w:val="000514C2"/>
    <w:rsid w:val="000515E4"/>
    <w:rsid w:val="000516EB"/>
    <w:rsid w:val="00051DDD"/>
    <w:rsid w:val="00051F0E"/>
    <w:rsid w:val="00051FDA"/>
    <w:rsid w:val="00052117"/>
    <w:rsid w:val="0005218D"/>
    <w:rsid w:val="00052312"/>
    <w:rsid w:val="00052375"/>
    <w:rsid w:val="0005240D"/>
    <w:rsid w:val="00052464"/>
    <w:rsid w:val="00052589"/>
    <w:rsid w:val="000525E9"/>
    <w:rsid w:val="00052677"/>
    <w:rsid w:val="000526B1"/>
    <w:rsid w:val="000526D0"/>
    <w:rsid w:val="000526DF"/>
    <w:rsid w:val="000527F9"/>
    <w:rsid w:val="00052889"/>
    <w:rsid w:val="00052941"/>
    <w:rsid w:val="00052A90"/>
    <w:rsid w:val="00052AE7"/>
    <w:rsid w:val="00052B39"/>
    <w:rsid w:val="00052C84"/>
    <w:rsid w:val="00052F74"/>
    <w:rsid w:val="000532F1"/>
    <w:rsid w:val="000535C6"/>
    <w:rsid w:val="000537CF"/>
    <w:rsid w:val="00053831"/>
    <w:rsid w:val="000538AC"/>
    <w:rsid w:val="00053A39"/>
    <w:rsid w:val="00053CA4"/>
    <w:rsid w:val="00053DF0"/>
    <w:rsid w:val="00054044"/>
    <w:rsid w:val="00054054"/>
    <w:rsid w:val="0005416C"/>
    <w:rsid w:val="00054272"/>
    <w:rsid w:val="000543B9"/>
    <w:rsid w:val="0005443A"/>
    <w:rsid w:val="0005453F"/>
    <w:rsid w:val="000545D2"/>
    <w:rsid w:val="0005479B"/>
    <w:rsid w:val="000549A4"/>
    <w:rsid w:val="000549D0"/>
    <w:rsid w:val="00054A8A"/>
    <w:rsid w:val="00054AB9"/>
    <w:rsid w:val="00054C4E"/>
    <w:rsid w:val="00054D5C"/>
    <w:rsid w:val="00054DD6"/>
    <w:rsid w:val="00054E1B"/>
    <w:rsid w:val="00054E88"/>
    <w:rsid w:val="00054E94"/>
    <w:rsid w:val="00054F90"/>
    <w:rsid w:val="0005502D"/>
    <w:rsid w:val="000551D7"/>
    <w:rsid w:val="0005538F"/>
    <w:rsid w:val="000553DD"/>
    <w:rsid w:val="000554C4"/>
    <w:rsid w:val="00055545"/>
    <w:rsid w:val="000555EE"/>
    <w:rsid w:val="00055630"/>
    <w:rsid w:val="00055CC8"/>
    <w:rsid w:val="00055F4A"/>
    <w:rsid w:val="000560BC"/>
    <w:rsid w:val="00056139"/>
    <w:rsid w:val="000563EA"/>
    <w:rsid w:val="0005651C"/>
    <w:rsid w:val="0005675E"/>
    <w:rsid w:val="000568D2"/>
    <w:rsid w:val="00056C59"/>
    <w:rsid w:val="00056C5E"/>
    <w:rsid w:val="00056D55"/>
    <w:rsid w:val="000570CC"/>
    <w:rsid w:val="0005721B"/>
    <w:rsid w:val="000574F6"/>
    <w:rsid w:val="00057591"/>
    <w:rsid w:val="000575B3"/>
    <w:rsid w:val="00057663"/>
    <w:rsid w:val="0005774D"/>
    <w:rsid w:val="00057930"/>
    <w:rsid w:val="000579DE"/>
    <w:rsid w:val="00057BDC"/>
    <w:rsid w:val="00057E83"/>
    <w:rsid w:val="00057E85"/>
    <w:rsid w:val="00057F0E"/>
    <w:rsid w:val="00057F24"/>
    <w:rsid w:val="00057F9B"/>
    <w:rsid w:val="00057FB9"/>
    <w:rsid w:val="0006005A"/>
    <w:rsid w:val="00060144"/>
    <w:rsid w:val="000601EE"/>
    <w:rsid w:val="0006021B"/>
    <w:rsid w:val="00060256"/>
    <w:rsid w:val="000602CE"/>
    <w:rsid w:val="000604CE"/>
    <w:rsid w:val="00060513"/>
    <w:rsid w:val="000605E8"/>
    <w:rsid w:val="0006076B"/>
    <w:rsid w:val="0006081E"/>
    <w:rsid w:val="00060830"/>
    <w:rsid w:val="00060998"/>
    <w:rsid w:val="00060ABB"/>
    <w:rsid w:val="00060D74"/>
    <w:rsid w:val="00060EC2"/>
    <w:rsid w:val="00060F70"/>
    <w:rsid w:val="000611F0"/>
    <w:rsid w:val="00061275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DA2"/>
    <w:rsid w:val="00061E3A"/>
    <w:rsid w:val="00061EDA"/>
    <w:rsid w:val="00062054"/>
    <w:rsid w:val="000621CF"/>
    <w:rsid w:val="00062259"/>
    <w:rsid w:val="00062336"/>
    <w:rsid w:val="0006237D"/>
    <w:rsid w:val="0006238C"/>
    <w:rsid w:val="000626AA"/>
    <w:rsid w:val="000626DF"/>
    <w:rsid w:val="00062918"/>
    <w:rsid w:val="00062C15"/>
    <w:rsid w:val="00062D3E"/>
    <w:rsid w:val="00062D45"/>
    <w:rsid w:val="00062D83"/>
    <w:rsid w:val="00062E57"/>
    <w:rsid w:val="00062F12"/>
    <w:rsid w:val="00062FBC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F1"/>
    <w:rsid w:val="00063C7D"/>
    <w:rsid w:val="00063CEE"/>
    <w:rsid w:val="00063E3B"/>
    <w:rsid w:val="00064071"/>
    <w:rsid w:val="000640C5"/>
    <w:rsid w:val="000643FA"/>
    <w:rsid w:val="000645CA"/>
    <w:rsid w:val="00064896"/>
    <w:rsid w:val="000649F6"/>
    <w:rsid w:val="00064A1D"/>
    <w:rsid w:val="00064DCF"/>
    <w:rsid w:val="00064F83"/>
    <w:rsid w:val="00064FCF"/>
    <w:rsid w:val="00064FE6"/>
    <w:rsid w:val="00065013"/>
    <w:rsid w:val="0006502C"/>
    <w:rsid w:val="000653CF"/>
    <w:rsid w:val="000656ED"/>
    <w:rsid w:val="000658B7"/>
    <w:rsid w:val="00065935"/>
    <w:rsid w:val="000659BD"/>
    <w:rsid w:val="00065C40"/>
    <w:rsid w:val="00065C9D"/>
    <w:rsid w:val="00066055"/>
    <w:rsid w:val="000660BC"/>
    <w:rsid w:val="0006613B"/>
    <w:rsid w:val="00066275"/>
    <w:rsid w:val="00066299"/>
    <w:rsid w:val="0006676E"/>
    <w:rsid w:val="000668F4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29"/>
    <w:rsid w:val="000673E0"/>
    <w:rsid w:val="000674E7"/>
    <w:rsid w:val="0006797A"/>
    <w:rsid w:val="00067B4F"/>
    <w:rsid w:val="00067B6A"/>
    <w:rsid w:val="00067BD0"/>
    <w:rsid w:val="00067BFC"/>
    <w:rsid w:val="00067C00"/>
    <w:rsid w:val="00067D00"/>
    <w:rsid w:val="00067F48"/>
    <w:rsid w:val="00067F50"/>
    <w:rsid w:val="00067FB5"/>
    <w:rsid w:val="000700AB"/>
    <w:rsid w:val="000702BF"/>
    <w:rsid w:val="000703A1"/>
    <w:rsid w:val="00070459"/>
    <w:rsid w:val="0007050A"/>
    <w:rsid w:val="0007075E"/>
    <w:rsid w:val="000707C4"/>
    <w:rsid w:val="00070898"/>
    <w:rsid w:val="00070A37"/>
    <w:rsid w:val="00070BC4"/>
    <w:rsid w:val="00070D85"/>
    <w:rsid w:val="00070DB7"/>
    <w:rsid w:val="00070DF8"/>
    <w:rsid w:val="0007104E"/>
    <w:rsid w:val="000711B8"/>
    <w:rsid w:val="000711DC"/>
    <w:rsid w:val="0007126C"/>
    <w:rsid w:val="000713D9"/>
    <w:rsid w:val="00071486"/>
    <w:rsid w:val="000715DB"/>
    <w:rsid w:val="00071628"/>
    <w:rsid w:val="00071750"/>
    <w:rsid w:val="000718C9"/>
    <w:rsid w:val="00071A2F"/>
    <w:rsid w:val="00071A5B"/>
    <w:rsid w:val="00071BC0"/>
    <w:rsid w:val="00071CAE"/>
    <w:rsid w:val="00071E4A"/>
    <w:rsid w:val="00071F05"/>
    <w:rsid w:val="00071F07"/>
    <w:rsid w:val="00072241"/>
    <w:rsid w:val="0007257A"/>
    <w:rsid w:val="0007264D"/>
    <w:rsid w:val="0007274E"/>
    <w:rsid w:val="00072852"/>
    <w:rsid w:val="000729A2"/>
    <w:rsid w:val="00072A06"/>
    <w:rsid w:val="00072AFD"/>
    <w:rsid w:val="00072B45"/>
    <w:rsid w:val="00072C3E"/>
    <w:rsid w:val="00072D9A"/>
    <w:rsid w:val="00072DDB"/>
    <w:rsid w:val="00072EFB"/>
    <w:rsid w:val="000730DB"/>
    <w:rsid w:val="0007320C"/>
    <w:rsid w:val="0007361C"/>
    <w:rsid w:val="000736A7"/>
    <w:rsid w:val="00073880"/>
    <w:rsid w:val="000738A9"/>
    <w:rsid w:val="00073E99"/>
    <w:rsid w:val="000740BD"/>
    <w:rsid w:val="0007415A"/>
    <w:rsid w:val="0007490A"/>
    <w:rsid w:val="00074952"/>
    <w:rsid w:val="00074A08"/>
    <w:rsid w:val="00074A6C"/>
    <w:rsid w:val="00074AD8"/>
    <w:rsid w:val="00074B02"/>
    <w:rsid w:val="00074BD3"/>
    <w:rsid w:val="00074BFA"/>
    <w:rsid w:val="00074DEE"/>
    <w:rsid w:val="00075030"/>
    <w:rsid w:val="000751BD"/>
    <w:rsid w:val="00075329"/>
    <w:rsid w:val="00075740"/>
    <w:rsid w:val="000757AD"/>
    <w:rsid w:val="00075831"/>
    <w:rsid w:val="00075A02"/>
    <w:rsid w:val="00075A31"/>
    <w:rsid w:val="00075CA7"/>
    <w:rsid w:val="00075D2A"/>
    <w:rsid w:val="00075DD5"/>
    <w:rsid w:val="00075F2C"/>
    <w:rsid w:val="00075F32"/>
    <w:rsid w:val="00076188"/>
    <w:rsid w:val="000761DA"/>
    <w:rsid w:val="00076280"/>
    <w:rsid w:val="0007631D"/>
    <w:rsid w:val="000763D4"/>
    <w:rsid w:val="0007642B"/>
    <w:rsid w:val="000764E6"/>
    <w:rsid w:val="000764F5"/>
    <w:rsid w:val="00076871"/>
    <w:rsid w:val="000768A9"/>
    <w:rsid w:val="000768D2"/>
    <w:rsid w:val="000768EE"/>
    <w:rsid w:val="00076A1A"/>
    <w:rsid w:val="00076C1C"/>
    <w:rsid w:val="00076CE5"/>
    <w:rsid w:val="00076DBE"/>
    <w:rsid w:val="00076DE9"/>
    <w:rsid w:val="00076F33"/>
    <w:rsid w:val="00077026"/>
    <w:rsid w:val="000772A6"/>
    <w:rsid w:val="00077540"/>
    <w:rsid w:val="000775B5"/>
    <w:rsid w:val="000776C5"/>
    <w:rsid w:val="00077721"/>
    <w:rsid w:val="0007781A"/>
    <w:rsid w:val="0007783D"/>
    <w:rsid w:val="00077C16"/>
    <w:rsid w:val="00077C8C"/>
    <w:rsid w:val="00077D30"/>
    <w:rsid w:val="00077E48"/>
    <w:rsid w:val="00077E8E"/>
    <w:rsid w:val="00080093"/>
    <w:rsid w:val="0008029F"/>
    <w:rsid w:val="000802E8"/>
    <w:rsid w:val="00080436"/>
    <w:rsid w:val="00080519"/>
    <w:rsid w:val="000805EA"/>
    <w:rsid w:val="0008060D"/>
    <w:rsid w:val="000808C7"/>
    <w:rsid w:val="00080986"/>
    <w:rsid w:val="00080A72"/>
    <w:rsid w:val="00080B4A"/>
    <w:rsid w:val="00080BB8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6E4"/>
    <w:rsid w:val="0008277F"/>
    <w:rsid w:val="0008288C"/>
    <w:rsid w:val="0008298E"/>
    <w:rsid w:val="000829B3"/>
    <w:rsid w:val="00082A4E"/>
    <w:rsid w:val="00082B44"/>
    <w:rsid w:val="00082C0C"/>
    <w:rsid w:val="00082D05"/>
    <w:rsid w:val="000830AF"/>
    <w:rsid w:val="00083311"/>
    <w:rsid w:val="00083399"/>
    <w:rsid w:val="00083522"/>
    <w:rsid w:val="00083528"/>
    <w:rsid w:val="0008369B"/>
    <w:rsid w:val="00083891"/>
    <w:rsid w:val="000839BB"/>
    <w:rsid w:val="00083FD4"/>
    <w:rsid w:val="000841AC"/>
    <w:rsid w:val="00084323"/>
    <w:rsid w:val="000843F8"/>
    <w:rsid w:val="00084470"/>
    <w:rsid w:val="00084577"/>
    <w:rsid w:val="00084684"/>
    <w:rsid w:val="00084821"/>
    <w:rsid w:val="0008489E"/>
    <w:rsid w:val="000849D3"/>
    <w:rsid w:val="00084C79"/>
    <w:rsid w:val="00084C97"/>
    <w:rsid w:val="00084D9A"/>
    <w:rsid w:val="00084E32"/>
    <w:rsid w:val="00084F58"/>
    <w:rsid w:val="00084F5A"/>
    <w:rsid w:val="000852D7"/>
    <w:rsid w:val="00085626"/>
    <w:rsid w:val="00085780"/>
    <w:rsid w:val="000858C9"/>
    <w:rsid w:val="00085AA9"/>
    <w:rsid w:val="00085B8F"/>
    <w:rsid w:val="00085C78"/>
    <w:rsid w:val="00085EB4"/>
    <w:rsid w:val="00086002"/>
    <w:rsid w:val="0008618F"/>
    <w:rsid w:val="00086226"/>
    <w:rsid w:val="000864BE"/>
    <w:rsid w:val="0008661F"/>
    <w:rsid w:val="000866E1"/>
    <w:rsid w:val="00086895"/>
    <w:rsid w:val="00086B30"/>
    <w:rsid w:val="00086D37"/>
    <w:rsid w:val="00086FFA"/>
    <w:rsid w:val="000873C2"/>
    <w:rsid w:val="00087404"/>
    <w:rsid w:val="000876EB"/>
    <w:rsid w:val="0008774C"/>
    <w:rsid w:val="0008777E"/>
    <w:rsid w:val="000877D3"/>
    <w:rsid w:val="00087887"/>
    <w:rsid w:val="00087E85"/>
    <w:rsid w:val="00087EA4"/>
    <w:rsid w:val="00090119"/>
    <w:rsid w:val="00090298"/>
    <w:rsid w:val="0009035A"/>
    <w:rsid w:val="00090417"/>
    <w:rsid w:val="000904C0"/>
    <w:rsid w:val="0009083E"/>
    <w:rsid w:val="00090AEA"/>
    <w:rsid w:val="00090B8B"/>
    <w:rsid w:val="00090D2F"/>
    <w:rsid w:val="00090DA3"/>
    <w:rsid w:val="00090E06"/>
    <w:rsid w:val="00090E8C"/>
    <w:rsid w:val="00090EEB"/>
    <w:rsid w:val="00090F99"/>
    <w:rsid w:val="00090FAD"/>
    <w:rsid w:val="00091020"/>
    <w:rsid w:val="000911B4"/>
    <w:rsid w:val="000911E1"/>
    <w:rsid w:val="000912A3"/>
    <w:rsid w:val="00091498"/>
    <w:rsid w:val="000914C8"/>
    <w:rsid w:val="00091554"/>
    <w:rsid w:val="000916EA"/>
    <w:rsid w:val="000916F4"/>
    <w:rsid w:val="0009174B"/>
    <w:rsid w:val="00091874"/>
    <w:rsid w:val="00091908"/>
    <w:rsid w:val="00091BC4"/>
    <w:rsid w:val="00091C60"/>
    <w:rsid w:val="00091DFF"/>
    <w:rsid w:val="00091EDE"/>
    <w:rsid w:val="0009201F"/>
    <w:rsid w:val="000921BD"/>
    <w:rsid w:val="0009222E"/>
    <w:rsid w:val="000922E7"/>
    <w:rsid w:val="0009232E"/>
    <w:rsid w:val="000923C1"/>
    <w:rsid w:val="000927DD"/>
    <w:rsid w:val="000928C1"/>
    <w:rsid w:val="00092901"/>
    <w:rsid w:val="0009296F"/>
    <w:rsid w:val="00092A9A"/>
    <w:rsid w:val="00092B3A"/>
    <w:rsid w:val="00092B64"/>
    <w:rsid w:val="00092E49"/>
    <w:rsid w:val="00092FF0"/>
    <w:rsid w:val="00093360"/>
    <w:rsid w:val="0009348F"/>
    <w:rsid w:val="000934D2"/>
    <w:rsid w:val="000935F5"/>
    <w:rsid w:val="00093624"/>
    <w:rsid w:val="000936C7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3EB1"/>
    <w:rsid w:val="00093F05"/>
    <w:rsid w:val="000941E2"/>
    <w:rsid w:val="0009426F"/>
    <w:rsid w:val="0009433E"/>
    <w:rsid w:val="00094615"/>
    <w:rsid w:val="00094AD7"/>
    <w:rsid w:val="00094C02"/>
    <w:rsid w:val="00094CF2"/>
    <w:rsid w:val="00094D4F"/>
    <w:rsid w:val="00094D52"/>
    <w:rsid w:val="00094D87"/>
    <w:rsid w:val="00094E15"/>
    <w:rsid w:val="00094E65"/>
    <w:rsid w:val="00094F80"/>
    <w:rsid w:val="00095044"/>
    <w:rsid w:val="00095150"/>
    <w:rsid w:val="000951B7"/>
    <w:rsid w:val="000952BE"/>
    <w:rsid w:val="00095304"/>
    <w:rsid w:val="0009531D"/>
    <w:rsid w:val="000953A4"/>
    <w:rsid w:val="0009589E"/>
    <w:rsid w:val="00095A26"/>
    <w:rsid w:val="00095AD1"/>
    <w:rsid w:val="00095B44"/>
    <w:rsid w:val="00095B4D"/>
    <w:rsid w:val="00095D3A"/>
    <w:rsid w:val="00095E14"/>
    <w:rsid w:val="00095EA7"/>
    <w:rsid w:val="00095EEA"/>
    <w:rsid w:val="00096176"/>
    <w:rsid w:val="000962C8"/>
    <w:rsid w:val="000963E2"/>
    <w:rsid w:val="000963F0"/>
    <w:rsid w:val="0009645B"/>
    <w:rsid w:val="0009655D"/>
    <w:rsid w:val="00096573"/>
    <w:rsid w:val="0009658F"/>
    <w:rsid w:val="000965DB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1D"/>
    <w:rsid w:val="00097585"/>
    <w:rsid w:val="000975B1"/>
    <w:rsid w:val="000975BF"/>
    <w:rsid w:val="000976F6"/>
    <w:rsid w:val="0009794D"/>
    <w:rsid w:val="00097968"/>
    <w:rsid w:val="00097979"/>
    <w:rsid w:val="00097AB0"/>
    <w:rsid w:val="00097C77"/>
    <w:rsid w:val="000A00A2"/>
    <w:rsid w:val="000A0105"/>
    <w:rsid w:val="000A01B7"/>
    <w:rsid w:val="000A020C"/>
    <w:rsid w:val="000A066F"/>
    <w:rsid w:val="000A06DC"/>
    <w:rsid w:val="000A0756"/>
    <w:rsid w:val="000A07B2"/>
    <w:rsid w:val="000A0888"/>
    <w:rsid w:val="000A0B20"/>
    <w:rsid w:val="000A0B2D"/>
    <w:rsid w:val="000A0DA5"/>
    <w:rsid w:val="000A0EB7"/>
    <w:rsid w:val="000A108D"/>
    <w:rsid w:val="000A1111"/>
    <w:rsid w:val="000A126A"/>
    <w:rsid w:val="000A1321"/>
    <w:rsid w:val="000A15D7"/>
    <w:rsid w:val="000A163D"/>
    <w:rsid w:val="000A1660"/>
    <w:rsid w:val="000A1776"/>
    <w:rsid w:val="000A1AD7"/>
    <w:rsid w:val="000A1D30"/>
    <w:rsid w:val="000A1E23"/>
    <w:rsid w:val="000A1F76"/>
    <w:rsid w:val="000A2124"/>
    <w:rsid w:val="000A21CC"/>
    <w:rsid w:val="000A2232"/>
    <w:rsid w:val="000A22D1"/>
    <w:rsid w:val="000A2359"/>
    <w:rsid w:val="000A2445"/>
    <w:rsid w:val="000A246D"/>
    <w:rsid w:val="000A2541"/>
    <w:rsid w:val="000A25F0"/>
    <w:rsid w:val="000A25F4"/>
    <w:rsid w:val="000A2811"/>
    <w:rsid w:val="000A28A2"/>
    <w:rsid w:val="000A29F9"/>
    <w:rsid w:val="000A2C68"/>
    <w:rsid w:val="000A2D4C"/>
    <w:rsid w:val="000A2E13"/>
    <w:rsid w:val="000A2EB4"/>
    <w:rsid w:val="000A33DD"/>
    <w:rsid w:val="000A34CD"/>
    <w:rsid w:val="000A36F1"/>
    <w:rsid w:val="000A388A"/>
    <w:rsid w:val="000A3A02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9"/>
    <w:rsid w:val="000A4545"/>
    <w:rsid w:val="000A4658"/>
    <w:rsid w:val="000A46B9"/>
    <w:rsid w:val="000A473D"/>
    <w:rsid w:val="000A4949"/>
    <w:rsid w:val="000A4AFE"/>
    <w:rsid w:val="000A4B9D"/>
    <w:rsid w:val="000A4C5A"/>
    <w:rsid w:val="000A4D05"/>
    <w:rsid w:val="000A4D85"/>
    <w:rsid w:val="000A4DEF"/>
    <w:rsid w:val="000A5101"/>
    <w:rsid w:val="000A51FA"/>
    <w:rsid w:val="000A5281"/>
    <w:rsid w:val="000A5333"/>
    <w:rsid w:val="000A5420"/>
    <w:rsid w:val="000A5572"/>
    <w:rsid w:val="000A55F7"/>
    <w:rsid w:val="000A57C0"/>
    <w:rsid w:val="000A580B"/>
    <w:rsid w:val="000A5AA3"/>
    <w:rsid w:val="000A5AAE"/>
    <w:rsid w:val="000A5C19"/>
    <w:rsid w:val="000A5C9F"/>
    <w:rsid w:val="000A5D33"/>
    <w:rsid w:val="000A5D54"/>
    <w:rsid w:val="000A5DD7"/>
    <w:rsid w:val="000A60B8"/>
    <w:rsid w:val="000A66BF"/>
    <w:rsid w:val="000A6701"/>
    <w:rsid w:val="000A671E"/>
    <w:rsid w:val="000A678C"/>
    <w:rsid w:val="000A67F7"/>
    <w:rsid w:val="000A690E"/>
    <w:rsid w:val="000A6947"/>
    <w:rsid w:val="000A69C7"/>
    <w:rsid w:val="000A6B21"/>
    <w:rsid w:val="000A6CF0"/>
    <w:rsid w:val="000A6ECA"/>
    <w:rsid w:val="000A70A7"/>
    <w:rsid w:val="000A721C"/>
    <w:rsid w:val="000A72A7"/>
    <w:rsid w:val="000A7391"/>
    <w:rsid w:val="000A7394"/>
    <w:rsid w:val="000A7468"/>
    <w:rsid w:val="000A7684"/>
    <w:rsid w:val="000A7830"/>
    <w:rsid w:val="000A78EE"/>
    <w:rsid w:val="000A79C0"/>
    <w:rsid w:val="000A7A5F"/>
    <w:rsid w:val="000A7AA7"/>
    <w:rsid w:val="000A7BE6"/>
    <w:rsid w:val="000A7C09"/>
    <w:rsid w:val="000A7C79"/>
    <w:rsid w:val="000A7CCF"/>
    <w:rsid w:val="000A7D79"/>
    <w:rsid w:val="000A7DD4"/>
    <w:rsid w:val="000A7DFD"/>
    <w:rsid w:val="000A7E6D"/>
    <w:rsid w:val="000A7F5A"/>
    <w:rsid w:val="000A7F72"/>
    <w:rsid w:val="000B003A"/>
    <w:rsid w:val="000B0216"/>
    <w:rsid w:val="000B0319"/>
    <w:rsid w:val="000B049D"/>
    <w:rsid w:val="000B04FA"/>
    <w:rsid w:val="000B0527"/>
    <w:rsid w:val="000B0845"/>
    <w:rsid w:val="000B0A34"/>
    <w:rsid w:val="000B0B09"/>
    <w:rsid w:val="000B0C17"/>
    <w:rsid w:val="000B0C67"/>
    <w:rsid w:val="000B0CA9"/>
    <w:rsid w:val="000B0E9B"/>
    <w:rsid w:val="000B0F74"/>
    <w:rsid w:val="000B0F77"/>
    <w:rsid w:val="000B102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69"/>
    <w:rsid w:val="000B1FDB"/>
    <w:rsid w:val="000B205F"/>
    <w:rsid w:val="000B21B0"/>
    <w:rsid w:val="000B22BB"/>
    <w:rsid w:val="000B22CE"/>
    <w:rsid w:val="000B232E"/>
    <w:rsid w:val="000B238A"/>
    <w:rsid w:val="000B24CE"/>
    <w:rsid w:val="000B26F5"/>
    <w:rsid w:val="000B28B7"/>
    <w:rsid w:val="000B2CA4"/>
    <w:rsid w:val="000B2D5B"/>
    <w:rsid w:val="000B2DB6"/>
    <w:rsid w:val="000B30E6"/>
    <w:rsid w:val="000B3117"/>
    <w:rsid w:val="000B3227"/>
    <w:rsid w:val="000B3413"/>
    <w:rsid w:val="000B35DE"/>
    <w:rsid w:val="000B35ED"/>
    <w:rsid w:val="000B366C"/>
    <w:rsid w:val="000B3787"/>
    <w:rsid w:val="000B3888"/>
    <w:rsid w:val="000B395D"/>
    <w:rsid w:val="000B39E8"/>
    <w:rsid w:val="000B3AC9"/>
    <w:rsid w:val="000B3F07"/>
    <w:rsid w:val="000B3F11"/>
    <w:rsid w:val="000B3F19"/>
    <w:rsid w:val="000B40AA"/>
    <w:rsid w:val="000B4133"/>
    <w:rsid w:val="000B4292"/>
    <w:rsid w:val="000B43F4"/>
    <w:rsid w:val="000B44C0"/>
    <w:rsid w:val="000B4556"/>
    <w:rsid w:val="000B4701"/>
    <w:rsid w:val="000B4746"/>
    <w:rsid w:val="000B483C"/>
    <w:rsid w:val="000B4864"/>
    <w:rsid w:val="000B48CA"/>
    <w:rsid w:val="000B4964"/>
    <w:rsid w:val="000B49AE"/>
    <w:rsid w:val="000B49D3"/>
    <w:rsid w:val="000B4AB4"/>
    <w:rsid w:val="000B4B56"/>
    <w:rsid w:val="000B4C3E"/>
    <w:rsid w:val="000B4CFD"/>
    <w:rsid w:val="000B4DDD"/>
    <w:rsid w:val="000B4E32"/>
    <w:rsid w:val="000B4FC3"/>
    <w:rsid w:val="000B52BD"/>
    <w:rsid w:val="000B52F6"/>
    <w:rsid w:val="000B540D"/>
    <w:rsid w:val="000B54CC"/>
    <w:rsid w:val="000B5661"/>
    <w:rsid w:val="000B5762"/>
    <w:rsid w:val="000B5A3C"/>
    <w:rsid w:val="000B5ACE"/>
    <w:rsid w:val="000B5BA1"/>
    <w:rsid w:val="000B5BF7"/>
    <w:rsid w:val="000B5CC3"/>
    <w:rsid w:val="000B5D93"/>
    <w:rsid w:val="000B5ED4"/>
    <w:rsid w:val="000B5FB2"/>
    <w:rsid w:val="000B61AE"/>
    <w:rsid w:val="000B6332"/>
    <w:rsid w:val="000B6340"/>
    <w:rsid w:val="000B6417"/>
    <w:rsid w:val="000B659D"/>
    <w:rsid w:val="000B662E"/>
    <w:rsid w:val="000B665A"/>
    <w:rsid w:val="000B676E"/>
    <w:rsid w:val="000B6A1A"/>
    <w:rsid w:val="000B6A21"/>
    <w:rsid w:val="000B6C66"/>
    <w:rsid w:val="000B6D5C"/>
    <w:rsid w:val="000B6DC2"/>
    <w:rsid w:val="000B6EC0"/>
    <w:rsid w:val="000B6F84"/>
    <w:rsid w:val="000B70C3"/>
    <w:rsid w:val="000B7156"/>
    <w:rsid w:val="000B718D"/>
    <w:rsid w:val="000B728F"/>
    <w:rsid w:val="000B72AE"/>
    <w:rsid w:val="000B72B2"/>
    <w:rsid w:val="000B72D3"/>
    <w:rsid w:val="000B7325"/>
    <w:rsid w:val="000B7577"/>
    <w:rsid w:val="000B75EB"/>
    <w:rsid w:val="000B7740"/>
    <w:rsid w:val="000B7743"/>
    <w:rsid w:val="000B79A8"/>
    <w:rsid w:val="000B7A16"/>
    <w:rsid w:val="000B7A44"/>
    <w:rsid w:val="000B7A68"/>
    <w:rsid w:val="000B7AC1"/>
    <w:rsid w:val="000B7DA2"/>
    <w:rsid w:val="000B7F24"/>
    <w:rsid w:val="000C014A"/>
    <w:rsid w:val="000C03B0"/>
    <w:rsid w:val="000C03DF"/>
    <w:rsid w:val="000C03E5"/>
    <w:rsid w:val="000C0651"/>
    <w:rsid w:val="000C0B13"/>
    <w:rsid w:val="000C0CE5"/>
    <w:rsid w:val="000C0CF6"/>
    <w:rsid w:val="000C0DFC"/>
    <w:rsid w:val="000C0FD2"/>
    <w:rsid w:val="000C11BD"/>
    <w:rsid w:val="000C1799"/>
    <w:rsid w:val="000C1E6F"/>
    <w:rsid w:val="000C1EFA"/>
    <w:rsid w:val="000C215F"/>
    <w:rsid w:val="000C216D"/>
    <w:rsid w:val="000C2497"/>
    <w:rsid w:val="000C24C2"/>
    <w:rsid w:val="000C2745"/>
    <w:rsid w:val="000C2786"/>
    <w:rsid w:val="000C27CF"/>
    <w:rsid w:val="000C29CC"/>
    <w:rsid w:val="000C2AA9"/>
    <w:rsid w:val="000C2B6A"/>
    <w:rsid w:val="000C2C4D"/>
    <w:rsid w:val="000C2EC9"/>
    <w:rsid w:val="000C3192"/>
    <w:rsid w:val="000C3402"/>
    <w:rsid w:val="000C362E"/>
    <w:rsid w:val="000C37A9"/>
    <w:rsid w:val="000C38C4"/>
    <w:rsid w:val="000C397D"/>
    <w:rsid w:val="000C3B0C"/>
    <w:rsid w:val="000C3B3F"/>
    <w:rsid w:val="000C3B88"/>
    <w:rsid w:val="000C3C9A"/>
    <w:rsid w:val="000C3CD8"/>
    <w:rsid w:val="000C3D9E"/>
    <w:rsid w:val="000C3F65"/>
    <w:rsid w:val="000C40FB"/>
    <w:rsid w:val="000C4251"/>
    <w:rsid w:val="000C4270"/>
    <w:rsid w:val="000C42EE"/>
    <w:rsid w:val="000C43A3"/>
    <w:rsid w:val="000C4412"/>
    <w:rsid w:val="000C4489"/>
    <w:rsid w:val="000C44B4"/>
    <w:rsid w:val="000C44BC"/>
    <w:rsid w:val="000C461E"/>
    <w:rsid w:val="000C46A1"/>
    <w:rsid w:val="000C4A60"/>
    <w:rsid w:val="000C4A68"/>
    <w:rsid w:val="000C4ADE"/>
    <w:rsid w:val="000C4B36"/>
    <w:rsid w:val="000C4C65"/>
    <w:rsid w:val="000C4CD2"/>
    <w:rsid w:val="000C4E1E"/>
    <w:rsid w:val="000C4E5C"/>
    <w:rsid w:val="000C4F02"/>
    <w:rsid w:val="000C5536"/>
    <w:rsid w:val="000C558C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557"/>
    <w:rsid w:val="000C66CD"/>
    <w:rsid w:val="000C68F4"/>
    <w:rsid w:val="000C6948"/>
    <w:rsid w:val="000C6B48"/>
    <w:rsid w:val="000C6E77"/>
    <w:rsid w:val="000C7104"/>
    <w:rsid w:val="000C7258"/>
    <w:rsid w:val="000C7412"/>
    <w:rsid w:val="000C748E"/>
    <w:rsid w:val="000C74F2"/>
    <w:rsid w:val="000C7503"/>
    <w:rsid w:val="000C75C8"/>
    <w:rsid w:val="000C7694"/>
    <w:rsid w:val="000C7784"/>
    <w:rsid w:val="000C78EE"/>
    <w:rsid w:val="000C7BC8"/>
    <w:rsid w:val="000C7E0A"/>
    <w:rsid w:val="000C7ED2"/>
    <w:rsid w:val="000C7F4B"/>
    <w:rsid w:val="000C7FD3"/>
    <w:rsid w:val="000D0061"/>
    <w:rsid w:val="000D0143"/>
    <w:rsid w:val="000D02B9"/>
    <w:rsid w:val="000D03EA"/>
    <w:rsid w:val="000D0443"/>
    <w:rsid w:val="000D0699"/>
    <w:rsid w:val="000D07E9"/>
    <w:rsid w:val="000D0CD4"/>
    <w:rsid w:val="000D0D06"/>
    <w:rsid w:val="000D0D42"/>
    <w:rsid w:val="000D0D7A"/>
    <w:rsid w:val="000D0E20"/>
    <w:rsid w:val="000D0E39"/>
    <w:rsid w:val="000D1011"/>
    <w:rsid w:val="000D1112"/>
    <w:rsid w:val="000D1276"/>
    <w:rsid w:val="000D1482"/>
    <w:rsid w:val="000D158B"/>
    <w:rsid w:val="000D180D"/>
    <w:rsid w:val="000D1A5A"/>
    <w:rsid w:val="000D1CD2"/>
    <w:rsid w:val="000D1D5D"/>
    <w:rsid w:val="000D1E9C"/>
    <w:rsid w:val="000D207B"/>
    <w:rsid w:val="000D2135"/>
    <w:rsid w:val="000D214E"/>
    <w:rsid w:val="000D21DA"/>
    <w:rsid w:val="000D2318"/>
    <w:rsid w:val="000D2366"/>
    <w:rsid w:val="000D24DC"/>
    <w:rsid w:val="000D257F"/>
    <w:rsid w:val="000D261C"/>
    <w:rsid w:val="000D26E8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891"/>
    <w:rsid w:val="000D39F6"/>
    <w:rsid w:val="000D3AA5"/>
    <w:rsid w:val="000D3D2D"/>
    <w:rsid w:val="000D3EA0"/>
    <w:rsid w:val="000D4069"/>
    <w:rsid w:val="000D40C9"/>
    <w:rsid w:val="000D414A"/>
    <w:rsid w:val="000D41DA"/>
    <w:rsid w:val="000D43D2"/>
    <w:rsid w:val="000D47CC"/>
    <w:rsid w:val="000D4909"/>
    <w:rsid w:val="000D4914"/>
    <w:rsid w:val="000D499A"/>
    <w:rsid w:val="000D49A2"/>
    <w:rsid w:val="000D4A04"/>
    <w:rsid w:val="000D4A42"/>
    <w:rsid w:val="000D4AA2"/>
    <w:rsid w:val="000D4B09"/>
    <w:rsid w:val="000D4ED5"/>
    <w:rsid w:val="000D4EFA"/>
    <w:rsid w:val="000D5084"/>
    <w:rsid w:val="000D5176"/>
    <w:rsid w:val="000D51E1"/>
    <w:rsid w:val="000D525C"/>
    <w:rsid w:val="000D52C4"/>
    <w:rsid w:val="000D5361"/>
    <w:rsid w:val="000D558F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CB8"/>
    <w:rsid w:val="000D5CDB"/>
    <w:rsid w:val="000D5ED9"/>
    <w:rsid w:val="000D5FA1"/>
    <w:rsid w:val="000D6071"/>
    <w:rsid w:val="000D60C1"/>
    <w:rsid w:val="000D61E9"/>
    <w:rsid w:val="000D657D"/>
    <w:rsid w:val="000D65DC"/>
    <w:rsid w:val="000D65DF"/>
    <w:rsid w:val="000D67F3"/>
    <w:rsid w:val="000D6869"/>
    <w:rsid w:val="000D6910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BE5"/>
    <w:rsid w:val="000D7C6D"/>
    <w:rsid w:val="000D7CF1"/>
    <w:rsid w:val="000D7CF2"/>
    <w:rsid w:val="000D7D56"/>
    <w:rsid w:val="000D7EFB"/>
    <w:rsid w:val="000E027F"/>
    <w:rsid w:val="000E04E4"/>
    <w:rsid w:val="000E0841"/>
    <w:rsid w:val="000E098F"/>
    <w:rsid w:val="000E09C1"/>
    <w:rsid w:val="000E0A0A"/>
    <w:rsid w:val="000E0AAC"/>
    <w:rsid w:val="000E0CAD"/>
    <w:rsid w:val="000E0E5D"/>
    <w:rsid w:val="000E0E7E"/>
    <w:rsid w:val="000E0F62"/>
    <w:rsid w:val="000E10B3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D95"/>
    <w:rsid w:val="000E1EC0"/>
    <w:rsid w:val="000E20BB"/>
    <w:rsid w:val="000E21B1"/>
    <w:rsid w:val="000E2208"/>
    <w:rsid w:val="000E2233"/>
    <w:rsid w:val="000E2275"/>
    <w:rsid w:val="000E22C8"/>
    <w:rsid w:val="000E2311"/>
    <w:rsid w:val="000E23A6"/>
    <w:rsid w:val="000E245D"/>
    <w:rsid w:val="000E2669"/>
    <w:rsid w:val="000E267D"/>
    <w:rsid w:val="000E26AD"/>
    <w:rsid w:val="000E277F"/>
    <w:rsid w:val="000E2787"/>
    <w:rsid w:val="000E27F5"/>
    <w:rsid w:val="000E280A"/>
    <w:rsid w:val="000E2829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473"/>
    <w:rsid w:val="000E3588"/>
    <w:rsid w:val="000E3785"/>
    <w:rsid w:val="000E393A"/>
    <w:rsid w:val="000E39AD"/>
    <w:rsid w:val="000E39CD"/>
    <w:rsid w:val="000E3BA3"/>
    <w:rsid w:val="000E3CA0"/>
    <w:rsid w:val="000E3CC5"/>
    <w:rsid w:val="000E3D1C"/>
    <w:rsid w:val="000E3DF2"/>
    <w:rsid w:val="000E3E6D"/>
    <w:rsid w:val="000E3F66"/>
    <w:rsid w:val="000E3FE7"/>
    <w:rsid w:val="000E413D"/>
    <w:rsid w:val="000E42A8"/>
    <w:rsid w:val="000E44F5"/>
    <w:rsid w:val="000E4786"/>
    <w:rsid w:val="000E495A"/>
    <w:rsid w:val="000E4A82"/>
    <w:rsid w:val="000E4C4C"/>
    <w:rsid w:val="000E4D72"/>
    <w:rsid w:val="000E502F"/>
    <w:rsid w:val="000E51F7"/>
    <w:rsid w:val="000E52FC"/>
    <w:rsid w:val="000E550A"/>
    <w:rsid w:val="000E5552"/>
    <w:rsid w:val="000E55CB"/>
    <w:rsid w:val="000E5620"/>
    <w:rsid w:val="000E569B"/>
    <w:rsid w:val="000E57A1"/>
    <w:rsid w:val="000E585B"/>
    <w:rsid w:val="000E599F"/>
    <w:rsid w:val="000E5A94"/>
    <w:rsid w:val="000E5B58"/>
    <w:rsid w:val="000E5BB2"/>
    <w:rsid w:val="000E5BCD"/>
    <w:rsid w:val="000E5E5E"/>
    <w:rsid w:val="000E5F30"/>
    <w:rsid w:val="000E5F6B"/>
    <w:rsid w:val="000E6015"/>
    <w:rsid w:val="000E60CE"/>
    <w:rsid w:val="000E6154"/>
    <w:rsid w:val="000E622A"/>
    <w:rsid w:val="000E6255"/>
    <w:rsid w:val="000E6312"/>
    <w:rsid w:val="000E6464"/>
    <w:rsid w:val="000E652A"/>
    <w:rsid w:val="000E6548"/>
    <w:rsid w:val="000E6570"/>
    <w:rsid w:val="000E66A8"/>
    <w:rsid w:val="000E66CD"/>
    <w:rsid w:val="000E67FB"/>
    <w:rsid w:val="000E6839"/>
    <w:rsid w:val="000E69F3"/>
    <w:rsid w:val="000E6B2E"/>
    <w:rsid w:val="000E6B8F"/>
    <w:rsid w:val="000E6C85"/>
    <w:rsid w:val="000E6CB5"/>
    <w:rsid w:val="000E6D7A"/>
    <w:rsid w:val="000E6E68"/>
    <w:rsid w:val="000E6EA4"/>
    <w:rsid w:val="000E6F52"/>
    <w:rsid w:val="000E6FEC"/>
    <w:rsid w:val="000E70AE"/>
    <w:rsid w:val="000E7144"/>
    <w:rsid w:val="000E7457"/>
    <w:rsid w:val="000E7484"/>
    <w:rsid w:val="000E75AD"/>
    <w:rsid w:val="000E75E6"/>
    <w:rsid w:val="000E760D"/>
    <w:rsid w:val="000E7687"/>
    <w:rsid w:val="000E78A0"/>
    <w:rsid w:val="000E798F"/>
    <w:rsid w:val="000E79FB"/>
    <w:rsid w:val="000E7B3A"/>
    <w:rsid w:val="000E7C38"/>
    <w:rsid w:val="000E7C76"/>
    <w:rsid w:val="000E7CDB"/>
    <w:rsid w:val="000E7D05"/>
    <w:rsid w:val="000E7E72"/>
    <w:rsid w:val="000F0105"/>
    <w:rsid w:val="000F0480"/>
    <w:rsid w:val="000F0503"/>
    <w:rsid w:val="000F0662"/>
    <w:rsid w:val="000F0767"/>
    <w:rsid w:val="000F076E"/>
    <w:rsid w:val="000F09D2"/>
    <w:rsid w:val="000F0C36"/>
    <w:rsid w:val="000F0C49"/>
    <w:rsid w:val="000F0C58"/>
    <w:rsid w:val="000F0CC1"/>
    <w:rsid w:val="000F103D"/>
    <w:rsid w:val="000F11AC"/>
    <w:rsid w:val="000F1304"/>
    <w:rsid w:val="000F13EF"/>
    <w:rsid w:val="000F15B9"/>
    <w:rsid w:val="000F1648"/>
    <w:rsid w:val="000F174B"/>
    <w:rsid w:val="000F18B6"/>
    <w:rsid w:val="000F1A38"/>
    <w:rsid w:val="000F1C5F"/>
    <w:rsid w:val="000F1DE1"/>
    <w:rsid w:val="000F1DF4"/>
    <w:rsid w:val="000F20AB"/>
    <w:rsid w:val="000F21D8"/>
    <w:rsid w:val="000F225C"/>
    <w:rsid w:val="000F2372"/>
    <w:rsid w:val="000F23C3"/>
    <w:rsid w:val="000F2445"/>
    <w:rsid w:val="000F28D8"/>
    <w:rsid w:val="000F297A"/>
    <w:rsid w:val="000F2A61"/>
    <w:rsid w:val="000F2AB6"/>
    <w:rsid w:val="000F2AE0"/>
    <w:rsid w:val="000F2AF2"/>
    <w:rsid w:val="000F2B12"/>
    <w:rsid w:val="000F2B9B"/>
    <w:rsid w:val="000F31F1"/>
    <w:rsid w:val="000F32EC"/>
    <w:rsid w:val="000F342B"/>
    <w:rsid w:val="000F368F"/>
    <w:rsid w:val="000F36AB"/>
    <w:rsid w:val="000F37DD"/>
    <w:rsid w:val="000F3859"/>
    <w:rsid w:val="000F38C3"/>
    <w:rsid w:val="000F39A3"/>
    <w:rsid w:val="000F3D23"/>
    <w:rsid w:val="000F3EE5"/>
    <w:rsid w:val="000F3F57"/>
    <w:rsid w:val="000F4094"/>
    <w:rsid w:val="000F411B"/>
    <w:rsid w:val="000F4171"/>
    <w:rsid w:val="000F4357"/>
    <w:rsid w:val="000F47C4"/>
    <w:rsid w:val="000F49FC"/>
    <w:rsid w:val="000F4A99"/>
    <w:rsid w:val="000F4B04"/>
    <w:rsid w:val="000F4C55"/>
    <w:rsid w:val="000F4CCD"/>
    <w:rsid w:val="000F4CEC"/>
    <w:rsid w:val="000F4E9B"/>
    <w:rsid w:val="000F5047"/>
    <w:rsid w:val="000F508E"/>
    <w:rsid w:val="000F50AE"/>
    <w:rsid w:val="000F50B6"/>
    <w:rsid w:val="000F5317"/>
    <w:rsid w:val="000F531C"/>
    <w:rsid w:val="000F53C1"/>
    <w:rsid w:val="000F5627"/>
    <w:rsid w:val="000F567E"/>
    <w:rsid w:val="000F56B5"/>
    <w:rsid w:val="000F56E3"/>
    <w:rsid w:val="000F574F"/>
    <w:rsid w:val="000F59E1"/>
    <w:rsid w:val="000F5A50"/>
    <w:rsid w:val="000F5A61"/>
    <w:rsid w:val="000F5AD9"/>
    <w:rsid w:val="000F5C3B"/>
    <w:rsid w:val="000F5E7A"/>
    <w:rsid w:val="000F5FE6"/>
    <w:rsid w:val="000F6077"/>
    <w:rsid w:val="000F6386"/>
    <w:rsid w:val="000F6389"/>
    <w:rsid w:val="000F64FE"/>
    <w:rsid w:val="000F657F"/>
    <w:rsid w:val="000F6723"/>
    <w:rsid w:val="000F681F"/>
    <w:rsid w:val="000F68EA"/>
    <w:rsid w:val="000F69C1"/>
    <w:rsid w:val="000F6B1A"/>
    <w:rsid w:val="000F7009"/>
    <w:rsid w:val="000F71E6"/>
    <w:rsid w:val="000F72B1"/>
    <w:rsid w:val="000F72DD"/>
    <w:rsid w:val="000F74AB"/>
    <w:rsid w:val="000F7580"/>
    <w:rsid w:val="000F770B"/>
    <w:rsid w:val="000F7745"/>
    <w:rsid w:val="000F796B"/>
    <w:rsid w:val="000F79E5"/>
    <w:rsid w:val="000F7B4C"/>
    <w:rsid w:val="000F7B51"/>
    <w:rsid w:val="000F7C64"/>
    <w:rsid w:val="000F7CD5"/>
    <w:rsid w:val="000F7E80"/>
    <w:rsid w:val="000F7F01"/>
    <w:rsid w:val="000F7FE1"/>
    <w:rsid w:val="00100065"/>
    <w:rsid w:val="0010009A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DF"/>
    <w:rsid w:val="00100518"/>
    <w:rsid w:val="00100527"/>
    <w:rsid w:val="00100549"/>
    <w:rsid w:val="0010086B"/>
    <w:rsid w:val="00100A3A"/>
    <w:rsid w:val="00100AC6"/>
    <w:rsid w:val="00100BFC"/>
    <w:rsid w:val="00100CA9"/>
    <w:rsid w:val="0010101C"/>
    <w:rsid w:val="00101113"/>
    <w:rsid w:val="001011F1"/>
    <w:rsid w:val="001012CF"/>
    <w:rsid w:val="00101365"/>
    <w:rsid w:val="00101448"/>
    <w:rsid w:val="00101580"/>
    <w:rsid w:val="0010171A"/>
    <w:rsid w:val="001017D4"/>
    <w:rsid w:val="001017EA"/>
    <w:rsid w:val="00101802"/>
    <w:rsid w:val="001019BE"/>
    <w:rsid w:val="001019F0"/>
    <w:rsid w:val="00101B0A"/>
    <w:rsid w:val="00101C50"/>
    <w:rsid w:val="00101CE3"/>
    <w:rsid w:val="00101E87"/>
    <w:rsid w:val="00101F14"/>
    <w:rsid w:val="001021B3"/>
    <w:rsid w:val="00102278"/>
    <w:rsid w:val="001023A0"/>
    <w:rsid w:val="001023F4"/>
    <w:rsid w:val="001025D3"/>
    <w:rsid w:val="001025DA"/>
    <w:rsid w:val="0010268B"/>
    <w:rsid w:val="0010269A"/>
    <w:rsid w:val="0010288F"/>
    <w:rsid w:val="0010296E"/>
    <w:rsid w:val="00102A49"/>
    <w:rsid w:val="00102B74"/>
    <w:rsid w:val="00102B8D"/>
    <w:rsid w:val="00102C16"/>
    <w:rsid w:val="00102CAA"/>
    <w:rsid w:val="00102D0F"/>
    <w:rsid w:val="00102D98"/>
    <w:rsid w:val="00102DF6"/>
    <w:rsid w:val="00102E4F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65"/>
    <w:rsid w:val="00103E1A"/>
    <w:rsid w:val="00104136"/>
    <w:rsid w:val="0010423E"/>
    <w:rsid w:val="00104358"/>
    <w:rsid w:val="00104877"/>
    <w:rsid w:val="00104B18"/>
    <w:rsid w:val="00104C07"/>
    <w:rsid w:val="00104D09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BA5"/>
    <w:rsid w:val="00105E7B"/>
    <w:rsid w:val="00105F24"/>
    <w:rsid w:val="00106162"/>
    <w:rsid w:val="00106224"/>
    <w:rsid w:val="001062D2"/>
    <w:rsid w:val="001062DB"/>
    <w:rsid w:val="00106308"/>
    <w:rsid w:val="001064D2"/>
    <w:rsid w:val="00106500"/>
    <w:rsid w:val="00106505"/>
    <w:rsid w:val="0010668F"/>
    <w:rsid w:val="0010670E"/>
    <w:rsid w:val="00106836"/>
    <w:rsid w:val="00106B5C"/>
    <w:rsid w:val="00106E90"/>
    <w:rsid w:val="00106ECB"/>
    <w:rsid w:val="001070AC"/>
    <w:rsid w:val="001072CE"/>
    <w:rsid w:val="001076F3"/>
    <w:rsid w:val="0010772A"/>
    <w:rsid w:val="0010786B"/>
    <w:rsid w:val="00107976"/>
    <w:rsid w:val="00107B3B"/>
    <w:rsid w:val="00107B41"/>
    <w:rsid w:val="00107B8D"/>
    <w:rsid w:val="00107C53"/>
    <w:rsid w:val="00107C64"/>
    <w:rsid w:val="00107DCA"/>
    <w:rsid w:val="00107F71"/>
    <w:rsid w:val="00107F7A"/>
    <w:rsid w:val="00110017"/>
    <w:rsid w:val="001102E8"/>
    <w:rsid w:val="0011032C"/>
    <w:rsid w:val="0011059D"/>
    <w:rsid w:val="0011074F"/>
    <w:rsid w:val="00110893"/>
    <w:rsid w:val="00110B54"/>
    <w:rsid w:val="00110BB3"/>
    <w:rsid w:val="00110C0A"/>
    <w:rsid w:val="00110C8F"/>
    <w:rsid w:val="00110D09"/>
    <w:rsid w:val="00110DCE"/>
    <w:rsid w:val="0011108E"/>
    <w:rsid w:val="001111E7"/>
    <w:rsid w:val="001111F7"/>
    <w:rsid w:val="00111224"/>
    <w:rsid w:val="0011130A"/>
    <w:rsid w:val="00111568"/>
    <w:rsid w:val="0011168D"/>
    <w:rsid w:val="00111816"/>
    <w:rsid w:val="0011186F"/>
    <w:rsid w:val="00111A46"/>
    <w:rsid w:val="00111BB8"/>
    <w:rsid w:val="00111D7F"/>
    <w:rsid w:val="00111F6A"/>
    <w:rsid w:val="001120AF"/>
    <w:rsid w:val="0011213D"/>
    <w:rsid w:val="00112191"/>
    <w:rsid w:val="001122AF"/>
    <w:rsid w:val="0011237A"/>
    <w:rsid w:val="001125C2"/>
    <w:rsid w:val="0011262A"/>
    <w:rsid w:val="00112740"/>
    <w:rsid w:val="00112821"/>
    <w:rsid w:val="001129DA"/>
    <w:rsid w:val="00112A4F"/>
    <w:rsid w:val="00112A99"/>
    <w:rsid w:val="00112AE8"/>
    <w:rsid w:val="00112C3E"/>
    <w:rsid w:val="00112C93"/>
    <w:rsid w:val="00112DC0"/>
    <w:rsid w:val="00112DCA"/>
    <w:rsid w:val="00112E30"/>
    <w:rsid w:val="00112EB1"/>
    <w:rsid w:val="00112ED6"/>
    <w:rsid w:val="00112FC4"/>
    <w:rsid w:val="001130A7"/>
    <w:rsid w:val="001130AC"/>
    <w:rsid w:val="0011311E"/>
    <w:rsid w:val="0011314A"/>
    <w:rsid w:val="00113195"/>
    <w:rsid w:val="00113227"/>
    <w:rsid w:val="001132F5"/>
    <w:rsid w:val="00113325"/>
    <w:rsid w:val="001133E1"/>
    <w:rsid w:val="0011366A"/>
    <w:rsid w:val="0011368F"/>
    <w:rsid w:val="00113A72"/>
    <w:rsid w:val="00113A7D"/>
    <w:rsid w:val="00113B55"/>
    <w:rsid w:val="00113B97"/>
    <w:rsid w:val="00113BEB"/>
    <w:rsid w:val="00113C89"/>
    <w:rsid w:val="00114253"/>
    <w:rsid w:val="0011429C"/>
    <w:rsid w:val="00114425"/>
    <w:rsid w:val="001148EA"/>
    <w:rsid w:val="00114F56"/>
    <w:rsid w:val="00114FEC"/>
    <w:rsid w:val="001151AA"/>
    <w:rsid w:val="001151D9"/>
    <w:rsid w:val="0011534A"/>
    <w:rsid w:val="00115446"/>
    <w:rsid w:val="0011559B"/>
    <w:rsid w:val="00115660"/>
    <w:rsid w:val="001158D0"/>
    <w:rsid w:val="00115977"/>
    <w:rsid w:val="00115C03"/>
    <w:rsid w:val="00115DB8"/>
    <w:rsid w:val="00115E9A"/>
    <w:rsid w:val="00116026"/>
    <w:rsid w:val="001161F8"/>
    <w:rsid w:val="00116239"/>
    <w:rsid w:val="00116430"/>
    <w:rsid w:val="001164CA"/>
    <w:rsid w:val="00116582"/>
    <w:rsid w:val="001167BF"/>
    <w:rsid w:val="00116870"/>
    <w:rsid w:val="001168D9"/>
    <w:rsid w:val="0011694F"/>
    <w:rsid w:val="00116A45"/>
    <w:rsid w:val="00116BC8"/>
    <w:rsid w:val="00116D4E"/>
    <w:rsid w:val="00116F88"/>
    <w:rsid w:val="00116FAA"/>
    <w:rsid w:val="001172A4"/>
    <w:rsid w:val="00117538"/>
    <w:rsid w:val="001176A9"/>
    <w:rsid w:val="001176CC"/>
    <w:rsid w:val="0011771B"/>
    <w:rsid w:val="00117A42"/>
    <w:rsid w:val="00117A6B"/>
    <w:rsid w:val="00117ABC"/>
    <w:rsid w:val="00117B3D"/>
    <w:rsid w:val="00117BCC"/>
    <w:rsid w:val="00117C90"/>
    <w:rsid w:val="00117DEC"/>
    <w:rsid w:val="00117E34"/>
    <w:rsid w:val="00117E63"/>
    <w:rsid w:val="00117F14"/>
    <w:rsid w:val="00117F5B"/>
    <w:rsid w:val="0012004D"/>
    <w:rsid w:val="00120322"/>
    <w:rsid w:val="00120395"/>
    <w:rsid w:val="00120472"/>
    <w:rsid w:val="00120517"/>
    <w:rsid w:val="001205EE"/>
    <w:rsid w:val="0012074C"/>
    <w:rsid w:val="00120A68"/>
    <w:rsid w:val="00120F0A"/>
    <w:rsid w:val="001210FF"/>
    <w:rsid w:val="001212BC"/>
    <w:rsid w:val="001212ED"/>
    <w:rsid w:val="00121455"/>
    <w:rsid w:val="00121498"/>
    <w:rsid w:val="0012171A"/>
    <w:rsid w:val="001217B9"/>
    <w:rsid w:val="001217DB"/>
    <w:rsid w:val="001217DD"/>
    <w:rsid w:val="00121A75"/>
    <w:rsid w:val="00121C7A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67"/>
    <w:rsid w:val="00122C09"/>
    <w:rsid w:val="00122C9A"/>
    <w:rsid w:val="00122DDC"/>
    <w:rsid w:val="00122F9A"/>
    <w:rsid w:val="00123618"/>
    <w:rsid w:val="00123634"/>
    <w:rsid w:val="00123683"/>
    <w:rsid w:val="0012380D"/>
    <w:rsid w:val="00123834"/>
    <w:rsid w:val="00123B50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489"/>
    <w:rsid w:val="0012455B"/>
    <w:rsid w:val="001245BE"/>
    <w:rsid w:val="001245CC"/>
    <w:rsid w:val="001245EB"/>
    <w:rsid w:val="00124660"/>
    <w:rsid w:val="00124942"/>
    <w:rsid w:val="001249A0"/>
    <w:rsid w:val="00124CB7"/>
    <w:rsid w:val="00124D2F"/>
    <w:rsid w:val="00124D93"/>
    <w:rsid w:val="00124E5E"/>
    <w:rsid w:val="00124E65"/>
    <w:rsid w:val="00124E68"/>
    <w:rsid w:val="00124F17"/>
    <w:rsid w:val="00124FD7"/>
    <w:rsid w:val="00125018"/>
    <w:rsid w:val="00125164"/>
    <w:rsid w:val="00125226"/>
    <w:rsid w:val="0012525B"/>
    <w:rsid w:val="001252F6"/>
    <w:rsid w:val="001253E7"/>
    <w:rsid w:val="00125488"/>
    <w:rsid w:val="0012571D"/>
    <w:rsid w:val="00125794"/>
    <w:rsid w:val="0012580D"/>
    <w:rsid w:val="001258B8"/>
    <w:rsid w:val="00125982"/>
    <w:rsid w:val="00125B4C"/>
    <w:rsid w:val="00125C3D"/>
    <w:rsid w:val="00125F79"/>
    <w:rsid w:val="00125F8B"/>
    <w:rsid w:val="00126428"/>
    <w:rsid w:val="001264D9"/>
    <w:rsid w:val="001265F5"/>
    <w:rsid w:val="00126649"/>
    <w:rsid w:val="001266AB"/>
    <w:rsid w:val="001266BD"/>
    <w:rsid w:val="001267FE"/>
    <w:rsid w:val="00126E19"/>
    <w:rsid w:val="0012714E"/>
    <w:rsid w:val="0012715B"/>
    <w:rsid w:val="001273FA"/>
    <w:rsid w:val="00127526"/>
    <w:rsid w:val="00127562"/>
    <w:rsid w:val="0012759C"/>
    <w:rsid w:val="0012767E"/>
    <w:rsid w:val="00127692"/>
    <w:rsid w:val="001277AC"/>
    <w:rsid w:val="001278C7"/>
    <w:rsid w:val="00127A4C"/>
    <w:rsid w:val="00127B01"/>
    <w:rsid w:val="00127B23"/>
    <w:rsid w:val="00127B66"/>
    <w:rsid w:val="00127BDE"/>
    <w:rsid w:val="00127EAE"/>
    <w:rsid w:val="00127FB1"/>
    <w:rsid w:val="0013015A"/>
    <w:rsid w:val="0013021C"/>
    <w:rsid w:val="00130278"/>
    <w:rsid w:val="00130294"/>
    <w:rsid w:val="0013038C"/>
    <w:rsid w:val="0013051A"/>
    <w:rsid w:val="00130958"/>
    <w:rsid w:val="00130990"/>
    <w:rsid w:val="001309D9"/>
    <w:rsid w:val="00130AF9"/>
    <w:rsid w:val="00130B27"/>
    <w:rsid w:val="00130C0D"/>
    <w:rsid w:val="00130DA8"/>
    <w:rsid w:val="00130DB0"/>
    <w:rsid w:val="00130E55"/>
    <w:rsid w:val="00131278"/>
    <w:rsid w:val="001313C6"/>
    <w:rsid w:val="001313EF"/>
    <w:rsid w:val="00131547"/>
    <w:rsid w:val="001315CA"/>
    <w:rsid w:val="001316B0"/>
    <w:rsid w:val="00131993"/>
    <w:rsid w:val="00131A67"/>
    <w:rsid w:val="00131B52"/>
    <w:rsid w:val="00131D19"/>
    <w:rsid w:val="00131D3A"/>
    <w:rsid w:val="00131D7E"/>
    <w:rsid w:val="00131D95"/>
    <w:rsid w:val="00131DAC"/>
    <w:rsid w:val="00131FB5"/>
    <w:rsid w:val="001320C1"/>
    <w:rsid w:val="001321BC"/>
    <w:rsid w:val="001321EB"/>
    <w:rsid w:val="001322BA"/>
    <w:rsid w:val="00132306"/>
    <w:rsid w:val="00132331"/>
    <w:rsid w:val="0013249A"/>
    <w:rsid w:val="00132795"/>
    <w:rsid w:val="00132945"/>
    <w:rsid w:val="00132A24"/>
    <w:rsid w:val="00132A97"/>
    <w:rsid w:val="00132B55"/>
    <w:rsid w:val="00132BBF"/>
    <w:rsid w:val="00132C98"/>
    <w:rsid w:val="00132CA0"/>
    <w:rsid w:val="00132CB8"/>
    <w:rsid w:val="00132E21"/>
    <w:rsid w:val="00132E5C"/>
    <w:rsid w:val="00132EAA"/>
    <w:rsid w:val="00133040"/>
    <w:rsid w:val="001330B4"/>
    <w:rsid w:val="001330E7"/>
    <w:rsid w:val="00133105"/>
    <w:rsid w:val="001331E3"/>
    <w:rsid w:val="001332CA"/>
    <w:rsid w:val="001332F2"/>
    <w:rsid w:val="001334CE"/>
    <w:rsid w:val="00133907"/>
    <w:rsid w:val="00133A2B"/>
    <w:rsid w:val="00133AC7"/>
    <w:rsid w:val="00133BD8"/>
    <w:rsid w:val="00133BF7"/>
    <w:rsid w:val="00133D08"/>
    <w:rsid w:val="00133EAB"/>
    <w:rsid w:val="001340E7"/>
    <w:rsid w:val="00134345"/>
    <w:rsid w:val="0013437A"/>
    <w:rsid w:val="001344C1"/>
    <w:rsid w:val="001345F2"/>
    <w:rsid w:val="00134962"/>
    <w:rsid w:val="00134986"/>
    <w:rsid w:val="001349F1"/>
    <w:rsid w:val="00134ADC"/>
    <w:rsid w:val="00134C64"/>
    <w:rsid w:val="00134DA0"/>
    <w:rsid w:val="00134E54"/>
    <w:rsid w:val="001353DD"/>
    <w:rsid w:val="001353FA"/>
    <w:rsid w:val="001354C5"/>
    <w:rsid w:val="001354F8"/>
    <w:rsid w:val="00135529"/>
    <w:rsid w:val="00135673"/>
    <w:rsid w:val="00135788"/>
    <w:rsid w:val="00135871"/>
    <w:rsid w:val="00135987"/>
    <w:rsid w:val="00135A9B"/>
    <w:rsid w:val="00135B15"/>
    <w:rsid w:val="00135B1C"/>
    <w:rsid w:val="00135CE1"/>
    <w:rsid w:val="00135D96"/>
    <w:rsid w:val="00135E05"/>
    <w:rsid w:val="00135F0A"/>
    <w:rsid w:val="00136299"/>
    <w:rsid w:val="001363C0"/>
    <w:rsid w:val="001363CC"/>
    <w:rsid w:val="00136449"/>
    <w:rsid w:val="0013656E"/>
    <w:rsid w:val="0013675C"/>
    <w:rsid w:val="00136874"/>
    <w:rsid w:val="001368B7"/>
    <w:rsid w:val="00136B14"/>
    <w:rsid w:val="00136BF4"/>
    <w:rsid w:val="00136C61"/>
    <w:rsid w:val="00136DC6"/>
    <w:rsid w:val="00136E7D"/>
    <w:rsid w:val="00136E8B"/>
    <w:rsid w:val="00136F81"/>
    <w:rsid w:val="0013731D"/>
    <w:rsid w:val="001373F1"/>
    <w:rsid w:val="001374E3"/>
    <w:rsid w:val="0013752B"/>
    <w:rsid w:val="0013759C"/>
    <w:rsid w:val="0013789F"/>
    <w:rsid w:val="00137C09"/>
    <w:rsid w:val="00137CA6"/>
    <w:rsid w:val="00137E51"/>
    <w:rsid w:val="00137F9F"/>
    <w:rsid w:val="0014001E"/>
    <w:rsid w:val="00140053"/>
    <w:rsid w:val="00140105"/>
    <w:rsid w:val="00140129"/>
    <w:rsid w:val="001401B5"/>
    <w:rsid w:val="0014026F"/>
    <w:rsid w:val="00140573"/>
    <w:rsid w:val="0014066A"/>
    <w:rsid w:val="001407CB"/>
    <w:rsid w:val="001408B9"/>
    <w:rsid w:val="001409C7"/>
    <w:rsid w:val="00140BFA"/>
    <w:rsid w:val="00140C60"/>
    <w:rsid w:val="00140E76"/>
    <w:rsid w:val="00140EEA"/>
    <w:rsid w:val="00140FAC"/>
    <w:rsid w:val="00141041"/>
    <w:rsid w:val="00141182"/>
    <w:rsid w:val="001411AB"/>
    <w:rsid w:val="00141347"/>
    <w:rsid w:val="00141367"/>
    <w:rsid w:val="0014143F"/>
    <w:rsid w:val="00141474"/>
    <w:rsid w:val="00141574"/>
    <w:rsid w:val="00141781"/>
    <w:rsid w:val="00141883"/>
    <w:rsid w:val="0014188C"/>
    <w:rsid w:val="001419BD"/>
    <w:rsid w:val="00141A17"/>
    <w:rsid w:val="00141A43"/>
    <w:rsid w:val="00141A79"/>
    <w:rsid w:val="00142006"/>
    <w:rsid w:val="00142031"/>
    <w:rsid w:val="0014207E"/>
    <w:rsid w:val="00142094"/>
    <w:rsid w:val="00142133"/>
    <w:rsid w:val="001421CF"/>
    <w:rsid w:val="00142307"/>
    <w:rsid w:val="00142488"/>
    <w:rsid w:val="001424C1"/>
    <w:rsid w:val="001426A1"/>
    <w:rsid w:val="001427E1"/>
    <w:rsid w:val="00142BE7"/>
    <w:rsid w:val="00142CA7"/>
    <w:rsid w:val="00142D44"/>
    <w:rsid w:val="00142F45"/>
    <w:rsid w:val="00143149"/>
    <w:rsid w:val="001432BA"/>
    <w:rsid w:val="001433D4"/>
    <w:rsid w:val="00143598"/>
    <w:rsid w:val="0014386A"/>
    <w:rsid w:val="00143981"/>
    <w:rsid w:val="00143AB9"/>
    <w:rsid w:val="00143B33"/>
    <w:rsid w:val="00143BCF"/>
    <w:rsid w:val="00143DAA"/>
    <w:rsid w:val="00143DC3"/>
    <w:rsid w:val="00143F64"/>
    <w:rsid w:val="00143FD1"/>
    <w:rsid w:val="00144071"/>
    <w:rsid w:val="0014407A"/>
    <w:rsid w:val="001442C7"/>
    <w:rsid w:val="00144322"/>
    <w:rsid w:val="00144782"/>
    <w:rsid w:val="001447C6"/>
    <w:rsid w:val="001447EA"/>
    <w:rsid w:val="00144831"/>
    <w:rsid w:val="001448EF"/>
    <w:rsid w:val="00144932"/>
    <w:rsid w:val="00144A76"/>
    <w:rsid w:val="00144DC0"/>
    <w:rsid w:val="00144E15"/>
    <w:rsid w:val="00144E83"/>
    <w:rsid w:val="001450A7"/>
    <w:rsid w:val="00145496"/>
    <w:rsid w:val="00145529"/>
    <w:rsid w:val="0014553C"/>
    <w:rsid w:val="00145664"/>
    <w:rsid w:val="001457CF"/>
    <w:rsid w:val="00145A8B"/>
    <w:rsid w:val="00145B61"/>
    <w:rsid w:val="00145CAA"/>
    <w:rsid w:val="00145D05"/>
    <w:rsid w:val="00145D2F"/>
    <w:rsid w:val="00145D3D"/>
    <w:rsid w:val="00145D75"/>
    <w:rsid w:val="00145DD2"/>
    <w:rsid w:val="00145F0A"/>
    <w:rsid w:val="00145FC9"/>
    <w:rsid w:val="00145FE7"/>
    <w:rsid w:val="0014612C"/>
    <w:rsid w:val="00146221"/>
    <w:rsid w:val="00146373"/>
    <w:rsid w:val="0014646E"/>
    <w:rsid w:val="001466AB"/>
    <w:rsid w:val="00146987"/>
    <w:rsid w:val="00146A4F"/>
    <w:rsid w:val="00146AC3"/>
    <w:rsid w:val="00146D19"/>
    <w:rsid w:val="00146EA3"/>
    <w:rsid w:val="00147362"/>
    <w:rsid w:val="00147521"/>
    <w:rsid w:val="001475BE"/>
    <w:rsid w:val="00147635"/>
    <w:rsid w:val="0014769A"/>
    <w:rsid w:val="0014791F"/>
    <w:rsid w:val="00147920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C6D"/>
    <w:rsid w:val="00150C7A"/>
    <w:rsid w:val="00150CA7"/>
    <w:rsid w:val="00150CEA"/>
    <w:rsid w:val="00150D12"/>
    <w:rsid w:val="00150D5E"/>
    <w:rsid w:val="00151094"/>
    <w:rsid w:val="001510BF"/>
    <w:rsid w:val="00151147"/>
    <w:rsid w:val="0015115E"/>
    <w:rsid w:val="001513EF"/>
    <w:rsid w:val="00151562"/>
    <w:rsid w:val="001517C3"/>
    <w:rsid w:val="001517E2"/>
    <w:rsid w:val="00151A2B"/>
    <w:rsid w:val="00151BAA"/>
    <w:rsid w:val="00151E01"/>
    <w:rsid w:val="00151E80"/>
    <w:rsid w:val="00151FA0"/>
    <w:rsid w:val="0015234B"/>
    <w:rsid w:val="001524E9"/>
    <w:rsid w:val="001525D3"/>
    <w:rsid w:val="001526FE"/>
    <w:rsid w:val="00152755"/>
    <w:rsid w:val="001529B4"/>
    <w:rsid w:val="00152E81"/>
    <w:rsid w:val="0015312F"/>
    <w:rsid w:val="001531C6"/>
    <w:rsid w:val="0015328F"/>
    <w:rsid w:val="001534B1"/>
    <w:rsid w:val="00153528"/>
    <w:rsid w:val="0015355C"/>
    <w:rsid w:val="001535EE"/>
    <w:rsid w:val="0015379B"/>
    <w:rsid w:val="0015389C"/>
    <w:rsid w:val="0015399F"/>
    <w:rsid w:val="00153A80"/>
    <w:rsid w:val="00153AAC"/>
    <w:rsid w:val="00153C86"/>
    <w:rsid w:val="00153EAD"/>
    <w:rsid w:val="00154043"/>
    <w:rsid w:val="00154089"/>
    <w:rsid w:val="00154095"/>
    <w:rsid w:val="001540E2"/>
    <w:rsid w:val="00154240"/>
    <w:rsid w:val="001544C9"/>
    <w:rsid w:val="001544DF"/>
    <w:rsid w:val="00154589"/>
    <w:rsid w:val="001545A3"/>
    <w:rsid w:val="001545AA"/>
    <w:rsid w:val="001545F4"/>
    <w:rsid w:val="001546EE"/>
    <w:rsid w:val="00154735"/>
    <w:rsid w:val="00154790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1C1"/>
    <w:rsid w:val="00155BFD"/>
    <w:rsid w:val="00155CC4"/>
    <w:rsid w:val="00155D4B"/>
    <w:rsid w:val="00155F51"/>
    <w:rsid w:val="001564DE"/>
    <w:rsid w:val="00156558"/>
    <w:rsid w:val="0015655A"/>
    <w:rsid w:val="001566DF"/>
    <w:rsid w:val="0015692F"/>
    <w:rsid w:val="00156A2D"/>
    <w:rsid w:val="00156BDF"/>
    <w:rsid w:val="00156F48"/>
    <w:rsid w:val="00157281"/>
    <w:rsid w:val="001573EA"/>
    <w:rsid w:val="0015757F"/>
    <w:rsid w:val="00157666"/>
    <w:rsid w:val="00157683"/>
    <w:rsid w:val="001576AB"/>
    <w:rsid w:val="00157786"/>
    <w:rsid w:val="0015792C"/>
    <w:rsid w:val="0015797E"/>
    <w:rsid w:val="00157B44"/>
    <w:rsid w:val="00157C1A"/>
    <w:rsid w:val="00157FC2"/>
    <w:rsid w:val="00160088"/>
    <w:rsid w:val="001600DF"/>
    <w:rsid w:val="00160108"/>
    <w:rsid w:val="00160179"/>
    <w:rsid w:val="001601A9"/>
    <w:rsid w:val="001601D0"/>
    <w:rsid w:val="00160428"/>
    <w:rsid w:val="001606A1"/>
    <w:rsid w:val="001608A4"/>
    <w:rsid w:val="0016091C"/>
    <w:rsid w:val="00160949"/>
    <w:rsid w:val="00160AA6"/>
    <w:rsid w:val="00160BBD"/>
    <w:rsid w:val="00160DBA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C4D"/>
    <w:rsid w:val="00161C96"/>
    <w:rsid w:val="00161E55"/>
    <w:rsid w:val="00161FF1"/>
    <w:rsid w:val="00162039"/>
    <w:rsid w:val="00162224"/>
    <w:rsid w:val="00162299"/>
    <w:rsid w:val="001623AC"/>
    <w:rsid w:val="0016267A"/>
    <w:rsid w:val="0016281D"/>
    <w:rsid w:val="00162982"/>
    <w:rsid w:val="00162A8E"/>
    <w:rsid w:val="00162CBA"/>
    <w:rsid w:val="00162DF4"/>
    <w:rsid w:val="00162E2C"/>
    <w:rsid w:val="00163069"/>
    <w:rsid w:val="00163100"/>
    <w:rsid w:val="0016312F"/>
    <w:rsid w:val="00163196"/>
    <w:rsid w:val="00163754"/>
    <w:rsid w:val="0016377E"/>
    <w:rsid w:val="001637DF"/>
    <w:rsid w:val="001639D2"/>
    <w:rsid w:val="00163AAA"/>
    <w:rsid w:val="00163C09"/>
    <w:rsid w:val="00163D49"/>
    <w:rsid w:val="00163EA3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1F"/>
    <w:rsid w:val="00164884"/>
    <w:rsid w:val="00164AAA"/>
    <w:rsid w:val="00164AD2"/>
    <w:rsid w:val="00164CA2"/>
    <w:rsid w:val="00164DEC"/>
    <w:rsid w:val="00164FF9"/>
    <w:rsid w:val="001650BF"/>
    <w:rsid w:val="001654EF"/>
    <w:rsid w:val="00165566"/>
    <w:rsid w:val="001656D5"/>
    <w:rsid w:val="0016585A"/>
    <w:rsid w:val="00165879"/>
    <w:rsid w:val="001658DD"/>
    <w:rsid w:val="001658F2"/>
    <w:rsid w:val="0016594B"/>
    <w:rsid w:val="00166142"/>
    <w:rsid w:val="001662B4"/>
    <w:rsid w:val="00166312"/>
    <w:rsid w:val="0016662B"/>
    <w:rsid w:val="0016663A"/>
    <w:rsid w:val="00166838"/>
    <w:rsid w:val="00166A19"/>
    <w:rsid w:val="00166DCD"/>
    <w:rsid w:val="00166EFD"/>
    <w:rsid w:val="00166F5C"/>
    <w:rsid w:val="00167001"/>
    <w:rsid w:val="0016718B"/>
    <w:rsid w:val="001672A2"/>
    <w:rsid w:val="00167354"/>
    <w:rsid w:val="0016742D"/>
    <w:rsid w:val="0016755D"/>
    <w:rsid w:val="0016760E"/>
    <w:rsid w:val="0016767A"/>
    <w:rsid w:val="0016780A"/>
    <w:rsid w:val="001678C1"/>
    <w:rsid w:val="00167903"/>
    <w:rsid w:val="00167AF5"/>
    <w:rsid w:val="00167B8C"/>
    <w:rsid w:val="00167B9D"/>
    <w:rsid w:val="00167C55"/>
    <w:rsid w:val="00167D92"/>
    <w:rsid w:val="00167EB1"/>
    <w:rsid w:val="001700C2"/>
    <w:rsid w:val="0017023E"/>
    <w:rsid w:val="00170607"/>
    <w:rsid w:val="001708C0"/>
    <w:rsid w:val="00170A5C"/>
    <w:rsid w:val="00170B18"/>
    <w:rsid w:val="00170C48"/>
    <w:rsid w:val="00170FF5"/>
    <w:rsid w:val="00171201"/>
    <w:rsid w:val="0017155A"/>
    <w:rsid w:val="001716FE"/>
    <w:rsid w:val="001717A8"/>
    <w:rsid w:val="001718AB"/>
    <w:rsid w:val="001718FA"/>
    <w:rsid w:val="001719D0"/>
    <w:rsid w:val="00171AA5"/>
    <w:rsid w:val="00171B5C"/>
    <w:rsid w:val="00171CAB"/>
    <w:rsid w:val="00171CAC"/>
    <w:rsid w:val="00171CDA"/>
    <w:rsid w:val="00171D04"/>
    <w:rsid w:val="00171D79"/>
    <w:rsid w:val="00171E1B"/>
    <w:rsid w:val="00171E30"/>
    <w:rsid w:val="0017200B"/>
    <w:rsid w:val="001720ED"/>
    <w:rsid w:val="00172373"/>
    <w:rsid w:val="001723DD"/>
    <w:rsid w:val="00172503"/>
    <w:rsid w:val="00172573"/>
    <w:rsid w:val="00172600"/>
    <w:rsid w:val="001726FC"/>
    <w:rsid w:val="0017274E"/>
    <w:rsid w:val="00172999"/>
    <w:rsid w:val="00172E03"/>
    <w:rsid w:val="00172E14"/>
    <w:rsid w:val="00172E4A"/>
    <w:rsid w:val="00172EA9"/>
    <w:rsid w:val="00172F69"/>
    <w:rsid w:val="00172FA5"/>
    <w:rsid w:val="0017327C"/>
    <w:rsid w:val="0017329D"/>
    <w:rsid w:val="001734EA"/>
    <w:rsid w:val="0017361B"/>
    <w:rsid w:val="0017367A"/>
    <w:rsid w:val="00173882"/>
    <w:rsid w:val="0017392E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87E"/>
    <w:rsid w:val="0017492C"/>
    <w:rsid w:val="0017492E"/>
    <w:rsid w:val="00174CA6"/>
    <w:rsid w:val="00174D70"/>
    <w:rsid w:val="00174E17"/>
    <w:rsid w:val="00174E8E"/>
    <w:rsid w:val="00174E92"/>
    <w:rsid w:val="001751B9"/>
    <w:rsid w:val="001752A5"/>
    <w:rsid w:val="001752D9"/>
    <w:rsid w:val="0017531C"/>
    <w:rsid w:val="0017535B"/>
    <w:rsid w:val="00175377"/>
    <w:rsid w:val="0017537F"/>
    <w:rsid w:val="0017559A"/>
    <w:rsid w:val="00175777"/>
    <w:rsid w:val="00175877"/>
    <w:rsid w:val="00175A76"/>
    <w:rsid w:val="00175AB3"/>
    <w:rsid w:val="00175CCF"/>
    <w:rsid w:val="00175CD2"/>
    <w:rsid w:val="00175CFC"/>
    <w:rsid w:val="00175DBE"/>
    <w:rsid w:val="00175E66"/>
    <w:rsid w:val="00175F10"/>
    <w:rsid w:val="00175F2C"/>
    <w:rsid w:val="00175F59"/>
    <w:rsid w:val="00175FC6"/>
    <w:rsid w:val="001761AD"/>
    <w:rsid w:val="001762A2"/>
    <w:rsid w:val="001763B5"/>
    <w:rsid w:val="00176542"/>
    <w:rsid w:val="001766F5"/>
    <w:rsid w:val="001767EA"/>
    <w:rsid w:val="00176810"/>
    <w:rsid w:val="00176B75"/>
    <w:rsid w:val="00176D50"/>
    <w:rsid w:val="00176D9E"/>
    <w:rsid w:val="0017702A"/>
    <w:rsid w:val="0017709A"/>
    <w:rsid w:val="001771BE"/>
    <w:rsid w:val="001772BB"/>
    <w:rsid w:val="001772FD"/>
    <w:rsid w:val="0017743F"/>
    <w:rsid w:val="00177461"/>
    <w:rsid w:val="0017770F"/>
    <w:rsid w:val="00177920"/>
    <w:rsid w:val="00177955"/>
    <w:rsid w:val="00177961"/>
    <w:rsid w:val="001779A4"/>
    <w:rsid w:val="00177A91"/>
    <w:rsid w:val="00177B9E"/>
    <w:rsid w:val="00177E1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795"/>
    <w:rsid w:val="001808C8"/>
    <w:rsid w:val="00180B02"/>
    <w:rsid w:val="00180B49"/>
    <w:rsid w:val="00180CBB"/>
    <w:rsid w:val="0018106D"/>
    <w:rsid w:val="0018146D"/>
    <w:rsid w:val="001819EA"/>
    <w:rsid w:val="00181A03"/>
    <w:rsid w:val="00181AF4"/>
    <w:rsid w:val="00181B1B"/>
    <w:rsid w:val="00181BC0"/>
    <w:rsid w:val="00181C0B"/>
    <w:rsid w:val="00181C81"/>
    <w:rsid w:val="00181CC1"/>
    <w:rsid w:val="00181D46"/>
    <w:rsid w:val="00182280"/>
    <w:rsid w:val="001822EC"/>
    <w:rsid w:val="001823D4"/>
    <w:rsid w:val="00182421"/>
    <w:rsid w:val="0018257B"/>
    <w:rsid w:val="001826EF"/>
    <w:rsid w:val="001827A2"/>
    <w:rsid w:val="00182A3A"/>
    <w:rsid w:val="00182AC3"/>
    <w:rsid w:val="00182B06"/>
    <w:rsid w:val="00182CAE"/>
    <w:rsid w:val="00182CD7"/>
    <w:rsid w:val="00182DA4"/>
    <w:rsid w:val="00182F93"/>
    <w:rsid w:val="00182F99"/>
    <w:rsid w:val="001830DF"/>
    <w:rsid w:val="00183125"/>
    <w:rsid w:val="001832A4"/>
    <w:rsid w:val="0018332D"/>
    <w:rsid w:val="00183507"/>
    <w:rsid w:val="001835E7"/>
    <w:rsid w:val="001835E8"/>
    <w:rsid w:val="00183669"/>
    <w:rsid w:val="001836A2"/>
    <w:rsid w:val="0018378A"/>
    <w:rsid w:val="001837D3"/>
    <w:rsid w:val="00183804"/>
    <w:rsid w:val="00183813"/>
    <w:rsid w:val="00183A59"/>
    <w:rsid w:val="00183CD1"/>
    <w:rsid w:val="00183FE8"/>
    <w:rsid w:val="00184A32"/>
    <w:rsid w:val="00184A57"/>
    <w:rsid w:val="00184BAA"/>
    <w:rsid w:val="00184C52"/>
    <w:rsid w:val="00184EBE"/>
    <w:rsid w:val="0018519A"/>
    <w:rsid w:val="00185331"/>
    <w:rsid w:val="00185360"/>
    <w:rsid w:val="001853DC"/>
    <w:rsid w:val="0018547E"/>
    <w:rsid w:val="00185577"/>
    <w:rsid w:val="00185B25"/>
    <w:rsid w:val="00185B31"/>
    <w:rsid w:val="00185B90"/>
    <w:rsid w:val="00185BAD"/>
    <w:rsid w:val="00185E79"/>
    <w:rsid w:val="00185EBC"/>
    <w:rsid w:val="0018628F"/>
    <w:rsid w:val="001862B3"/>
    <w:rsid w:val="001864AD"/>
    <w:rsid w:val="00186581"/>
    <w:rsid w:val="00186684"/>
    <w:rsid w:val="0018681E"/>
    <w:rsid w:val="00186937"/>
    <w:rsid w:val="00186939"/>
    <w:rsid w:val="00186B5C"/>
    <w:rsid w:val="00187172"/>
    <w:rsid w:val="00187260"/>
    <w:rsid w:val="0018726F"/>
    <w:rsid w:val="00187332"/>
    <w:rsid w:val="001874C1"/>
    <w:rsid w:val="0018751D"/>
    <w:rsid w:val="00187786"/>
    <w:rsid w:val="00187888"/>
    <w:rsid w:val="0018794E"/>
    <w:rsid w:val="00187AB1"/>
    <w:rsid w:val="00187C2C"/>
    <w:rsid w:val="00187E89"/>
    <w:rsid w:val="001902AF"/>
    <w:rsid w:val="001903EF"/>
    <w:rsid w:val="00190405"/>
    <w:rsid w:val="0019061A"/>
    <w:rsid w:val="001906BE"/>
    <w:rsid w:val="0019079A"/>
    <w:rsid w:val="00190A18"/>
    <w:rsid w:val="00190A50"/>
    <w:rsid w:val="00190C14"/>
    <w:rsid w:val="00190C7C"/>
    <w:rsid w:val="00190CBC"/>
    <w:rsid w:val="00190DD7"/>
    <w:rsid w:val="00191155"/>
    <w:rsid w:val="0019129D"/>
    <w:rsid w:val="0019142A"/>
    <w:rsid w:val="00191522"/>
    <w:rsid w:val="00191547"/>
    <w:rsid w:val="0019167A"/>
    <w:rsid w:val="001917D2"/>
    <w:rsid w:val="00191818"/>
    <w:rsid w:val="00191890"/>
    <w:rsid w:val="00191958"/>
    <w:rsid w:val="001919BA"/>
    <w:rsid w:val="00191A88"/>
    <w:rsid w:val="00191BE1"/>
    <w:rsid w:val="00191C05"/>
    <w:rsid w:val="00191C0F"/>
    <w:rsid w:val="00191C84"/>
    <w:rsid w:val="00191CF4"/>
    <w:rsid w:val="00191DF6"/>
    <w:rsid w:val="00191EC1"/>
    <w:rsid w:val="00192048"/>
    <w:rsid w:val="001921FA"/>
    <w:rsid w:val="00192325"/>
    <w:rsid w:val="0019239A"/>
    <w:rsid w:val="001923D6"/>
    <w:rsid w:val="0019246B"/>
    <w:rsid w:val="00192663"/>
    <w:rsid w:val="00192792"/>
    <w:rsid w:val="0019287B"/>
    <w:rsid w:val="00192968"/>
    <w:rsid w:val="001929A3"/>
    <w:rsid w:val="00192E3B"/>
    <w:rsid w:val="0019316F"/>
    <w:rsid w:val="00193203"/>
    <w:rsid w:val="0019331F"/>
    <w:rsid w:val="001933C4"/>
    <w:rsid w:val="0019357F"/>
    <w:rsid w:val="00193685"/>
    <w:rsid w:val="0019368C"/>
    <w:rsid w:val="001937C2"/>
    <w:rsid w:val="00193AC2"/>
    <w:rsid w:val="00193B85"/>
    <w:rsid w:val="00193B98"/>
    <w:rsid w:val="00193BDE"/>
    <w:rsid w:val="00193BF3"/>
    <w:rsid w:val="00193C22"/>
    <w:rsid w:val="00193ED9"/>
    <w:rsid w:val="00193F65"/>
    <w:rsid w:val="00194045"/>
    <w:rsid w:val="00194183"/>
    <w:rsid w:val="00194240"/>
    <w:rsid w:val="0019457D"/>
    <w:rsid w:val="001945BC"/>
    <w:rsid w:val="00194625"/>
    <w:rsid w:val="00194647"/>
    <w:rsid w:val="00194B20"/>
    <w:rsid w:val="00194BA9"/>
    <w:rsid w:val="00194D6D"/>
    <w:rsid w:val="00194EF0"/>
    <w:rsid w:val="001950DD"/>
    <w:rsid w:val="00195354"/>
    <w:rsid w:val="001953C1"/>
    <w:rsid w:val="00195468"/>
    <w:rsid w:val="001954DE"/>
    <w:rsid w:val="001955A6"/>
    <w:rsid w:val="00195629"/>
    <w:rsid w:val="0019568F"/>
    <w:rsid w:val="00195A69"/>
    <w:rsid w:val="00195BB4"/>
    <w:rsid w:val="00195C11"/>
    <w:rsid w:val="00195C7A"/>
    <w:rsid w:val="00195EB7"/>
    <w:rsid w:val="00195F03"/>
    <w:rsid w:val="00196058"/>
    <w:rsid w:val="001961F1"/>
    <w:rsid w:val="00196220"/>
    <w:rsid w:val="001963D5"/>
    <w:rsid w:val="00196518"/>
    <w:rsid w:val="00196593"/>
    <w:rsid w:val="001967FD"/>
    <w:rsid w:val="00196921"/>
    <w:rsid w:val="00196A04"/>
    <w:rsid w:val="00196A52"/>
    <w:rsid w:val="00196AA3"/>
    <w:rsid w:val="00196C0D"/>
    <w:rsid w:val="00196DF6"/>
    <w:rsid w:val="00197188"/>
    <w:rsid w:val="00197191"/>
    <w:rsid w:val="001971B9"/>
    <w:rsid w:val="00197362"/>
    <w:rsid w:val="0019743F"/>
    <w:rsid w:val="0019749C"/>
    <w:rsid w:val="001977F5"/>
    <w:rsid w:val="00197875"/>
    <w:rsid w:val="001979CA"/>
    <w:rsid w:val="00197A1A"/>
    <w:rsid w:val="00197BAC"/>
    <w:rsid w:val="00197CCA"/>
    <w:rsid w:val="00197CDA"/>
    <w:rsid w:val="00197D9C"/>
    <w:rsid w:val="00197DE6"/>
    <w:rsid w:val="00197F30"/>
    <w:rsid w:val="00197F4A"/>
    <w:rsid w:val="001A0010"/>
    <w:rsid w:val="001A0024"/>
    <w:rsid w:val="001A00C2"/>
    <w:rsid w:val="001A059E"/>
    <w:rsid w:val="001A05A2"/>
    <w:rsid w:val="001A0785"/>
    <w:rsid w:val="001A08A8"/>
    <w:rsid w:val="001A0EDB"/>
    <w:rsid w:val="001A0EE4"/>
    <w:rsid w:val="001A0F17"/>
    <w:rsid w:val="001A1092"/>
    <w:rsid w:val="001A10DA"/>
    <w:rsid w:val="001A1344"/>
    <w:rsid w:val="001A14F6"/>
    <w:rsid w:val="001A158E"/>
    <w:rsid w:val="001A175C"/>
    <w:rsid w:val="001A17C0"/>
    <w:rsid w:val="001A1B81"/>
    <w:rsid w:val="001A1DFE"/>
    <w:rsid w:val="001A1F6B"/>
    <w:rsid w:val="001A216A"/>
    <w:rsid w:val="001A2285"/>
    <w:rsid w:val="001A230B"/>
    <w:rsid w:val="001A232C"/>
    <w:rsid w:val="001A2429"/>
    <w:rsid w:val="001A252B"/>
    <w:rsid w:val="001A254F"/>
    <w:rsid w:val="001A27F8"/>
    <w:rsid w:val="001A2885"/>
    <w:rsid w:val="001A28EC"/>
    <w:rsid w:val="001A297E"/>
    <w:rsid w:val="001A29B7"/>
    <w:rsid w:val="001A2A5A"/>
    <w:rsid w:val="001A2BA3"/>
    <w:rsid w:val="001A2CAA"/>
    <w:rsid w:val="001A2D43"/>
    <w:rsid w:val="001A2D83"/>
    <w:rsid w:val="001A2DB0"/>
    <w:rsid w:val="001A3002"/>
    <w:rsid w:val="001A3356"/>
    <w:rsid w:val="001A3407"/>
    <w:rsid w:val="001A36EF"/>
    <w:rsid w:val="001A38B9"/>
    <w:rsid w:val="001A3ADF"/>
    <w:rsid w:val="001A3AEC"/>
    <w:rsid w:val="001A3B05"/>
    <w:rsid w:val="001A3C8F"/>
    <w:rsid w:val="001A3D74"/>
    <w:rsid w:val="001A401E"/>
    <w:rsid w:val="001A404D"/>
    <w:rsid w:val="001A4157"/>
    <w:rsid w:val="001A4331"/>
    <w:rsid w:val="001A4373"/>
    <w:rsid w:val="001A45D2"/>
    <w:rsid w:val="001A4649"/>
    <w:rsid w:val="001A4895"/>
    <w:rsid w:val="001A48C1"/>
    <w:rsid w:val="001A490F"/>
    <w:rsid w:val="001A4AE8"/>
    <w:rsid w:val="001A4BF6"/>
    <w:rsid w:val="001A4DDC"/>
    <w:rsid w:val="001A4EE1"/>
    <w:rsid w:val="001A500C"/>
    <w:rsid w:val="001A50CF"/>
    <w:rsid w:val="001A5111"/>
    <w:rsid w:val="001A529F"/>
    <w:rsid w:val="001A52A4"/>
    <w:rsid w:val="001A5365"/>
    <w:rsid w:val="001A5658"/>
    <w:rsid w:val="001A57D1"/>
    <w:rsid w:val="001A59CE"/>
    <w:rsid w:val="001A5AAF"/>
    <w:rsid w:val="001A5E90"/>
    <w:rsid w:val="001A60E7"/>
    <w:rsid w:val="001A6454"/>
    <w:rsid w:val="001A667E"/>
    <w:rsid w:val="001A6957"/>
    <w:rsid w:val="001A6A45"/>
    <w:rsid w:val="001A6B20"/>
    <w:rsid w:val="001A6B7F"/>
    <w:rsid w:val="001A6DCE"/>
    <w:rsid w:val="001A70EF"/>
    <w:rsid w:val="001A71E3"/>
    <w:rsid w:val="001A7275"/>
    <w:rsid w:val="001A729B"/>
    <w:rsid w:val="001A73FB"/>
    <w:rsid w:val="001A747F"/>
    <w:rsid w:val="001A7593"/>
    <w:rsid w:val="001A7623"/>
    <w:rsid w:val="001A7638"/>
    <w:rsid w:val="001A774F"/>
    <w:rsid w:val="001A77DC"/>
    <w:rsid w:val="001A781B"/>
    <w:rsid w:val="001A7977"/>
    <w:rsid w:val="001A7A83"/>
    <w:rsid w:val="001A7B9B"/>
    <w:rsid w:val="001A7CD7"/>
    <w:rsid w:val="001A7D32"/>
    <w:rsid w:val="001A7D86"/>
    <w:rsid w:val="001A7EF5"/>
    <w:rsid w:val="001B017A"/>
    <w:rsid w:val="001B017B"/>
    <w:rsid w:val="001B01D7"/>
    <w:rsid w:val="001B02B9"/>
    <w:rsid w:val="001B0654"/>
    <w:rsid w:val="001B092D"/>
    <w:rsid w:val="001B09BF"/>
    <w:rsid w:val="001B09FC"/>
    <w:rsid w:val="001B10DA"/>
    <w:rsid w:val="001B123E"/>
    <w:rsid w:val="001B13EF"/>
    <w:rsid w:val="001B15FA"/>
    <w:rsid w:val="001B160C"/>
    <w:rsid w:val="001B1701"/>
    <w:rsid w:val="001B18A1"/>
    <w:rsid w:val="001B199D"/>
    <w:rsid w:val="001B19CD"/>
    <w:rsid w:val="001B1A05"/>
    <w:rsid w:val="001B1C30"/>
    <w:rsid w:val="001B1CB0"/>
    <w:rsid w:val="001B1D00"/>
    <w:rsid w:val="001B1D0E"/>
    <w:rsid w:val="001B1E18"/>
    <w:rsid w:val="001B1EEA"/>
    <w:rsid w:val="001B1FF8"/>
    <w:rsid w:val="001B2012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2D85"/>
    <w:rsid w:val="001B315D"/>
    <w:rsid w:val="001B3436"/>
    <w:rsid w:val="001B35AD"/>
    <w:rsid w:val="001B3632"/>
    <w:rsid w:val="001B38A1"/>
    <w:rsid w:val="001B39D1"/>
    <w:rsid w:val="001B3D3D"/>
    <w:rsid w:val="001B3EA6"/>
    <w:rsid w:val="001B42BB"/>
    <w:rsid w:val="001B43C6"/>
    <w:rsid w:val="001B43D3"/>
    <w:rsid w:val="001B4608"/>
    <w:rsid w:val="001B481C"/>
    <w:rsid w:val="001B482B"/>
    <w:rsid w:val="001B4B88"/>
    <w:rsid w:val="001B4B8B"/>
    <w:rsid w:val="001B4B8F"/>
    <w:rsid w:val="001B4B97"/>
    <w:rsid w:val="001B4C1A"/>
    <w:rsid w:val="001B4E05"/>
    <w:rsid w:val="001B4E45"/>
    <w:rsid w:val="001B4EE4"/>
    <w:rsid w:val="001B4F52"/>
    <w:rsid w:val="001B5024"/>
    <w:rsid w:val="001B50BD"/>
    <w:rsid w:val="001B51B2"/>
    <w:rsid w:val="001B51B3"/>
    <w:rsid w:val="001B52D9"/>
    <w:rsid w:val="001B54E4"/>
    <w:rsid w:val="001B54FD"/>
    <w:rsid w:val="001B560A"/>
    <w:rsid w:val="001B5AF1"/>
    <w:rsid w:val="001B5BEE"/>
    <w:rsid w:val="001B5C68"/>
    <w:rsid w:val="001B5D1B"/>
    <w:rsid w:val="001B5EA8"/>
    <w:rsid w:val="001B5EDF"/>
    <w:rsid w:val="001B5F61"/>
    <w:rsid w:val="001B5FDF"/>
    <w:rsid w:val="001B5FED"/>
    <w:rsid w:val="001B60AA"/>
    <w:rsid w:val="001B6200"/>
    <w:rsid w:val="001B628F"/>
    <w:rsid w:val="001B64E2"/>
    <w:rsid w:val="001B6947"/>
    <w:rsid w:val="001B6ABB"/>
    <w:rsid w:val="001B6B39"/>
    <w:rsid w:val="001B6C1C"/>
    <w:rsid w:val="001B6D06"/>
    <w:rsid w:val="001B6D94"/>
    <w:rsid w:val="001B6E11"/>
    <w:rsid w:val="001B6EBB"/>
    <w:rsid w:val="001B6FEA"/>
    <w:rsid w:val="001B7292"/>
    <w:rsid w:val="001B7526"/>
    <w:rsid w:val="001B766F"/>
    <w:rsid w:val="001B76D0"/>
    <w:rsid w:val="001B775C"/>
    <w:rsid w:val="001B7A00"/>
    <w:rsid w:val="001B7C57"/>
    <w:rsid w:val="001B7CC7"/>
    <w:rsid w:val="001B7D57"/>
    <w:rsid w:val="001C0025"/>
    <w:rsid w:val="001C00E2"/>
    <w:rsid w:val="001C00FC"/>
    <w:rsid w:val="001C013D"/>
    <w:rsid w:val="001C037C"/>
    <w:rsid w:val="001C0542"/>
    <w:rsid w:val="001C0679"/>
    <w:rsid w:val="001C0955"/>
    <w:rsid w:val="001C097B"/>
    <w:rsid w:val="001C0A67"/>
    <w:rsid w:val="001C0ABA"/>
    <w:rsid w:val="001C0B4F"/>
    <w:rsid w:val="001C0C59"/>
    <w:rsid w:val="001C0F36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E40"/>
    <w:rsid w:val="001C1EC9"/>
    <w:rsid w:val="001C1FC3"/>
    <w:rsid w:val="001C2000"/>
    <w:rsid w:val="001C2026"/>
    <w:rsid w:val="001C215B"/>
    <w:rsid w:val="001C22A8"/>
    <w:rsid w:val="001C2322"/>
    <w:rsid w:val="001C232D"/>
    <w:rsid w:val="001C23AB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5B2"/>
    <w:rsid w:val="001C376B"/>
    <w:rsid w:val="001C378E"/>
    <w:rsid w:val="001C37D2"/>
    <w:rsid w:val="001C389F"/>
    <w:rsid w:val="001C3A59"/>
    <w:rsid w:val="001C3C04"/>
    <w:rsid w:val="001C3C1C"/>
    <w:rsid w:val="001C403D"/>
    <w:rsid w:val="001C4093"/>
    <w:rsid w:val="001C40F9"/>
    <w:rsid w:val="001C43D4"/>
    <w:rsid w:val="001C445B"/>
    <w:rsid w:val="001C478B"/>
    <w:rsid w:val="001C47AB"/>
    <w:rsid w:val="001C47E8"/>
    <w:rsid w:val="001C4920"/>
    <w:rsid w:val="001C4A57"/>
    <w:rsid w:val="001C4ACF"/>
    <w:rsid w:val="001C4B60"/>
    <w:rsid w:val="001C4BC9"/>
    <w:rsid w:val="001C4C1D"/>
    <w:rsid w:val="001C51AE"/>
    <w:rsid w:val="001C51F1"/>
    <w:rsid w:val="001C527A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45"/>
    <w:rsid w:val="001C5BAD"/>
    <w:rsid w:val="001C6109"/>
    <w:rsid w:val="001C6165"/>
    <w:rsid w:val="001C620D"/>
    <w:rsid w:val="001C62E8"/>
    <w:rsid w:val="001C6384"/>
    <w:rsid w:val="001C642A"/>
    <w:rsid w:val="001C6987"/>
    <w:rsid w:val="001C6AB7"/>
    <w:rsid w:val="001C6B68"/>
    <w:rsid w:val="001C6BA4"/>
    <w:rsid w:val="001C6CF2"/>
    <w:rsid w:val="001C6FE5"/>
    <w:rsid w:val="001C7124"/>
    <w:rsid w:val="001C71C8"/>
    <w:rsid w:val="001C71FA"/>
    <w:rsid w:val="001C726C"/>
    <w:rsid w:val="001C72BB"/>
    <w:rsid w:val="001C72E1"/>
    <w:rsid w:val="001C73AE"/>
    <w:rsid w:val="001C751B"/>
    <w:rsid w:val="001C753C"/>
    <w:rsid w:val="001C7585"/>
    <w:rsid w:val="001C768B"/>
    <w:rsid w:val="001C76BA"/>
    <w:rsid w:val="001C7792"/>
    <w:rsid w:val="001C7823"/>
    <w:rsid w:val="001C7833"/>
    <w:rsid w:val="001C7A5F"/>
    <w:rsid w:val="001C7A9B"/>
    <w:rsid w:val="001C7B7B"/>
    <w:rsid w:val="001C7C19"/>
    <w:rsid w:val="001C7D06"/>
    <w:rsid w:val="001C7D3F"/>
    <w:rsid w:val="001C7D99"/>
    <w:rsid w:val="001C7DC6"/>
    <w:rsid w:val="001C7DCC"/>
    <w:rsid w:val="001C7E1C"/>
    <w:rsid w:val="001C7F04"/>
    <w:rsid w:val="001D00D5"/>
    <w:rsid w:val="001D04B2"/>
    <w:rsid w:val="001D0619"/>
    <w:rsid w:val="001D0823"/>
    <w:rsid w:val="001D0914"/>
    <w:rsid w:val="001D0A8E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1074"/>
    <w:rsid w:val="001D10EA"/>
    <w:rsid w:val="001D10F9"/>
    <w:rsid w:val="001D110D"/>
    <w:rsid w:val="001D11D6"/>
    <w:rsid w:val="001D1312"/>
    <w:rsid w:val="001D13C8"/>
    <w:rsid w:val="001D143C"/>
    <w:rsid w:val="001D16CF"/>
    <w:rsid w:val="001D16F5"/>
    <w:rsid w:val="001D1948"/>
    <w:rsid w:val="001D19BE"/>
    <w:rsid w:val="001D1AB5"/>
    <w:rsid w:val="001D1ACB"/>
    <w:rsid w:val="001D1DB1"/>
    <w:rsid w:val="001D1F25"/>
    <w:rsid w:val="001D1F6F"/>
    <w:rsid w:val="001D22E9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EED"/>
    <w:rsid w:val="001D2F17"/>
    <w:rsid w:val="001D2F60"/>
    <w:rsid w:val="001D30EE"/>
    <w:rsid w:val="001D31A4"/>
    <w:rsid w:val="001D31EF"/>
    <w:rsid w:val="001D344A"/>
    <w:rsid w:val="001D345B"/>
    <w:rsid w:val="001D34A4"/>
    <w:rsid w:val="001D34F7"/>
    <w:rsid w:val="001D34FE"/>
    <w:rsid w:val="001D3547"/>
    <w:rsid w:val="001D364B"/>
    <w:rsid w:val="001D3746"/>
    <w:rsid w:val="001D37A5"/>
    <w:rsid w:val="001D397E"/>
    <w:rsid w:val="001D39EB"/>
    <w:rsid w:val="001D3A16"/>
    <w:rsid w:val="001D3B1F"/>
    <w:rsid w:val="001D3B85"/>
    <w:rsid w:val="001D3C1B"/>
    <w:rsid w:val="001D3EC9"/>
    <w:rsid w:val="001D40AE"/>
    <w:rsid w:val="001D41DF"/>
    <w:rsid w:val="001D41E5"/>
    <w:rsid w:val="001D42BC"/>
    <w:rsid w:val="001D443D"/>
    <w:rsid w:val="001D456F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A3"/>
    <w:rsid w:val="001D5BBC"/>
    <w:rsid w:val="001D5CAD"/>
    <w:rsid w:val="001D5FB9"/>
    <w:rsid w:val="001D619E"/>
    <w:rsid w:val="001D6277"/>
    <w:rsid w:val="001D62F4"/>
    <w:rsid w:val="001D62F8"/>
    <w:rsid w:val="001D66D5"/>
    <w:rsid w:val="001D69F5"/>
    <w:rsid w:val="001D6A34"/>
    <w:rsid w:val="001D6A63"/>
    <w:rsid w:val="001D6A71"/>
    <w:rsid w:val="001D6AD0"/>
    <w:rsid w:val="001D6BBC"/>
    <w:rsid w:val="001D6BC8"/>
    <w:rsid w:val="001D6BDE"/>
    <w:rsid w:val="001D6C7D"/>
    <w:rsid w:val="001D6ECD"/>
    <w:rsid w:val="001D71D3"/>
    <w:rsid w:val="001D725A"/>
    <w:rsid w:val="001D730B"/>
    <w:rsid w:val="001D73C3"/>
    <w:rsid w:val="001D73FB"/>
    <w:rsid w:val="001D74D9"/>
    <w:rsid w:val="001D7680"/>
    <w:rsid w:val="001D7AF1"/>
    <w:rsid w:val="001D7BCC"/>
    <w:rsid w:val="001D7C07"/>
    <w:rsid w:val="001D7C12"/>
    <w:rsid w:val="001D7C7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C0B"/>
    <w:rsid w:val="001E0C21"/>
    <w:rsid w:val="001E0CF6"/>
    <w:rsid w:val="001E0D42"/>
    <w:rsid w:val="001E10F9"/>
    <w:rsid w:val="001E13BF"/>
    <w:rsid w:val="001E146E"/>
    <w:rsid w:val="001E1536"/>
    <w:rsid w:val="001E156A"/>
    <w:rsid w:val="001E1596"/>
    <w:rsid w:val="001E16BD"/>
    <w:rsid w:val="001E1729"/>
    <w:rsid w:val="001E1969"/>
    <w:rsid w:val="001E1AAB"/>
    <w:rsid w:val="001E1CA4"/>
    <w:rsid w:val="001E1D65"/>
    <w:rsid w:val="001E1F99"/>
    <w:rsid w:val="001E1FA6"/>
    <w:rsid w:val="001E22C6"/>
    <w:rsid w:val="001E24CF"/>
    <w:rsid w:val="001E26A7"/>
    <w:rsid w:val="001E2712"/>
    <w:rsid w:val="001E272A"/>
    <w:rsid w:val="001E2733"/>
    <w:rsid w:val="001E288A"/>
    <w:rsid w:val="001E2A36"/>
    <w:rsid w:val="001E2BEF"/>
    <w:rsid w:val="001E2BF1"/>
    <w:rsid w:val="001E2CEC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760"/>
    <w:rsid w:val="001E3841"/>
    <w:rsid w:val="001E3DA0"/>
    <w:rsid w:val="001E3DA2"/>
    <w:rsid w:val="001E3F45"/>
    <w:rsid w:val="001E3FD1"/>
    <w:rsid w:val="001E4094"/>
    <w:rsid w:val="001E424A"/>
    <w:rsid w:val="001E4262"/>
    <w:rsid w:val="001E42A6"/>
    <w:rsid w:val="001E446D"/>
    <w:rsid w:val="001E4560"/>
    <w:rsid w:val="001E47CE"/>
    <w:rsid w:val="001E488F"/>
    <w:rsid w:val="001E48AA"/>
    <w:rsid w:val="001E48E3"/>
    <w:rsid w:val="001E4A66"/>
    <w:rsid w:val="001E4A9F"/>
    <w:rsid w:val="001E4B92"/>
    <w:rsid w:val="001E4CCA"/>
    <w:rsid w:val="001E5009"/>
    <w:rsid w:val="001E505D"/>
    <w:rsid w:val="001E50F3"/>
    <w:rsid w:val="001E5133"/>
    <w:rsid w:val="001E5164"/>
    <w:rsid w:val="001E532C"/>
    <w:rsid w:val="001E53EE"/>
    <w:rsid w:val="001E5448"/>
    <w:rsid w:val="001E5581"/>
    <w:rsid w:val="001E55AE"/>
    <w:rsid w:val="001E5626"/>
    <w:rsid w:val="001E5675"/>
    <w:rsid w:val="001E5718"/>
    <w:rsid w:val="001E5798"/>
    <w:rsid w:val="001E57A3"/>
    <w:rsid w:val="001E585B"/>
    <w:rsid w:val="001E5B78"/>
    <w:rsid w:val="001E5BCF"/>
    <w:rsid w:val="001E602A"/>
    <w:rsid w:val="001E6224"/>
    <w:rsid w:val="001E62C0"/>
    <w:rsid w:val="001E639B"/>
    <w:rsid w:val="001E63CE"/>
    <w:rsid w:val="001E66DC"/>
    <w:rsid w:val="001E67A2"/>
    <w:rsid w:val="001E6961"/>
    <w:rsid w:val="001E69B2"/>
    <w:rsid w:val="001E6B5C"/>
    <w:rsid w:val="001E6CFF"/>
    <w:rsid w:val="001E6E22"/>
    <w:rsid w:val="001E6E7F"/>
    <w:rsid w:val="001E6E93"/>
    <w:rsid w:val="001E6F61"/>
    <w:rsid w:val="001E6F84"/>
    <w:rsid w:val="001E7046"/>
    <w:rsid w:val="001E7076"/>
    <w:rsid w:val="001E70BF"/>
    <w:rsid w:val="001E70D8"/>
    <w:rsid w:val="001E71AC"/>
    <w:rsid w:val="001E71B7"/>
    <w:rsid w:val="001E7621"/>
    <w:rsid w:val="001E766B"/>
    <w:rsid w:val="001E768C"/>
    <w:rsid w:val="001E7833"/>
    <w:rsid w:val="001E790A"/>
    <w:rsid w:val="001E7AD1"/>
    <w:rsid w:val="001E7BAB"/>
    <w:rsid w:val="001E7BC3"/>
    <w:rsid w:val="001F0204"/>
    <w:rsid w:val="001F02D8"/>
    <w:rsid w:val="001F05E7"/>
    <w:rsid w:val="001F05FB"/>
    <w:rsid w:val="001F06C5"/>
    <w:rsid w:val="001F071B"/>
    <w:rsid w:val="001F08EC"/>
    <w:rsid w:val="001F08F4"/>
    <w:rsid w:val="001F0934"/>
    <w:rsid w:val="001F0955"/>
    <w:rsid w:val="001F09B1"/>
    <w:rsid w:val="001F0B0D"/>
    <w:rsid w:val="001F0B37"/>
    <w:rsid w:val="001F0C36"/>
    <w:rsid w:val="001F0C37"/>
    <w:rsid w:val="001F0C81"/>
    <w:rsid w:val="001F0CFB"/>
    <w:rsid w:val="001F0E12"/>
    <w:rsid w:val="001F0EC4"/>
    <w:rsid w:val="001F0F00"/>
    <w:rsid w:val="001F103D"/>
    <w:rsid w:val="001F1176"/>
    <w:rsid w:val="001F11A5"/>
    <w:rsid w:val="001F11AB"/>
    <w:rsid w:val="001F11D3"/>
    <w:rsid w:val="001F11F2"/>
    <w:rsid w:val="001F1248"/>
    <w:rsid w:val="001F135F"/>
    <w:rsid w:val="001F139B"/>
    <w:rsid w:val="001F1423"/>
    <w:rsid w:val="001F15A2"/>
    <w:rsid w:val="001F167D"/>
    <w:rsid w:val="001F16E6"/>
    <w:rsid w:val="001F16FC"/>
    <w:rsid w:val="001F17E0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321C"/>
    <w:rsid w:val="001F3306"/>
    <w:rsid w:val="001F332A"/>
    <w:rsid w:val="001F3368"/>
    <w:rsid w:val="001F3580"/>
    <w:rsid w:val="001F3612"/>
    <w:rsid w:val="001F362D"/>
    <w:rsid w:val="001F36F2"/>
    <w:rsid w:val="001F387E"/>
    <w:rsid w:val="001F3978"/>
    <w:rsid w:val="001F39AD"/>
    <w:rsid w:val="001F3B6A"/>
    <w:rsid w:val="001F3C36"/>
    <w:rsid w:val="001F3E69"/>
    <w:rsid w:val="001F3EAD"/>
    <w:rsid w:val="001F3EB2"/>
    <w:rsid w:val="001F40F9"/>
    <w:rsid w:val="001F42E7"/>
    <w:rsid w:val="001F46EB"/>
    <w:rsid w:val="001F473F"/>
    <w:rsid w:val="001F47A0"/>
    <w:rsid w:val="001F48B2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779"/>
    <w:rsid w:val="001F5982"/>
    <w:rsid w:val="001F5B48"/>
    <w:rsid w:val="001F5B53"/>
    <w:rsid w:val="001F5C57"/>
    <w:rsid w:val="001F61EA"/>
    <w:rsid w:val="001F63F0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BEA"/>
    <w:rsid w:val="001F6C41"/>
    <w:rsid w:val="001F6C78"/>
    <w:rsid w:val="001F6EA2"/>
    <w:rsid w:val="001F709B"/>
    <w:rsid w:val="001F719B"/>
    <w:rsid w:val="001F73DE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96"/>
    <w:rsid w:val="002006E9"/>
    <w:rsid w:val="002008C2"/>
    <w:rsid w:val="002008E0"/>
    <w:rsid w:val="002008FB"/>
    <w:rsid w:val="00200950"/>
    <w:rsid w:val="00200ADD"/>
    <w:rsid w:val="00200CB4"/>
    <w:rsid w:val="00200F70"/>
    <w:rsid w:val="002010D4"/>
    <w:rsid w:val="00201172"/>
    <w:rsid w:val="00201179"/>
    <w:rsid w:val="00201366"/>
    <w:rsid w:val="00201506"/>
    <w:rsid w:val="00201878"/>
    <w:rsid w:val="002019E8"/>
    <w:rsid w:val="00201A8A"/>
    <w:rsid w:val="00201E9B"/>
    <w:rsid w:val="00201F21"/>
    <w:rsid w:val="00201F75"/>
    <w:rsid w:val="00201F8F"/>
    <w:rsid w:val="00201FEA"/>
    <w:rsid w:val="00202079"/>
    <w:rsid w:val="00202192"/>
    <w:rsid w:val="002022D2"/>
    <w:rsid w:val="0020234F"/>
    <w:rsid w:val="00202356"/>
    <w:rsid w:val="0020278A"/>
    <w:rsid w:val="00202A53"/>
    <w:rsid w:val="00202AFA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48"/>
    <w:rsid w:val="002037DB"/>
    <w:rsid w:val="00203A83"/>
    <w:rsid w:val="00203AA6"/>
    <w:rsid w:val="00203AD9"/>
    <w:rsid w:val="00203CEC"/>
    <w:rsid w:val="00203DFB"/>
    <w:rsid w:val="00203E94"/>
    <w:rsid w:val="00203EC5"/>
    <w:rsid w:val="0020436D"/>
    <w:rsid w:val="0020449C"/>
    <w:rsid w:val="00204568"/>
    <w:rsid w:val="00204881"/>
    <w:rsid w:val="00204C45"/>
    <w:rsid w:val="00204E7A"/>
    <w:rsid w:val="00204F99"/>
    <w:rsid w:val="0020500E"/>
    <w:rsid w:val="0020504F"/>
    <w:rsid w:val="00205103"/>
    <w:rsid w:val="00205197"/>
    <w:rsid w:val="00205481"/>
    <w:rsid w:val="002054BD"/>
    <w:rsid w:val="002057ED"/>
    <w:rsid w:val="00205AFB"/>
    <w:rsid w:val="00205C1A"/>
    <w:rsid w:val="00205C2C"/>
    <w:rsid w:val="00205DDB"/>
    <w:rsid w:val="00205F3B"/>
    <w:rsid w:val="00205F87"/>
    <w:rsid w:val="0020612B"/>
    <w:rsid w:val="002065BD"/>
    <w:rsid w:val="00206651"/>
    <w:rsid w:val="00206680"/>
    <w:rsid w:val="0020678A"/>
    <w:rsid w:val="00206899"/>
    <w:rsid w:val="00206AEC"/>
    <w:rsid w:val="00206BF9"/>
    <w:rsid w:val="00206CAF"/>
    <w:rsid w:val="00206CEB"/>
    <w:rsid w:val="00206EA2"/>
    <w:rsid w:val="00207096"/>
    <w:rsid w:val="002070BA"/>
    <w:rsid w:val="002070F9"/>
    <w:rsid w:val="002071FF"/>
    <w:rsid w:val="00207369"/>
    <w:rsid w:val="002074F7"/>
    <w:rsid w:val="0020758E"/>
    <w:rsid w:val="002075E4"/>
    <w:rsid w:val="0020762E"/>
    <w:rsid w:val="0020776C"/>
    <w:rsid w:val="0020776D"/>
    <w:rsid w:val="00207773"/>
    <w:rsid w:val="0020784B"/>
    <w:rsid w:val="00207912"/>
    <w:rsid w:val="00207AA7"/>
    <w:rsid w:val="00207AC8"/>
    <w:rsid w:val="00207C00"/>
    <w:rsid w:val="00207D7C"/>
    <w:rsid w:val="00207DF7"/>
    <w:rsid w:val="00207F72"/>
    <w:rsid w:val="00207F9D"/>
    <w:rsid w:val="00207FBB"/>
    <w:rsid w:val="00210088"/>
    <w:rsid w:val="00210197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22"/>
    <w:rsid w:val="00210BB1"/>
    <w:rsid w:val="00210BCF"/>
    <w:rsid w:val="00210D99"/>
    <w:rsid w:val="00210DDF"/>
    <w:rsid w:val="00210E1B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C93"/>
    <w:rsid w:val="00211CEE"/>
    <w:rsid w:val="00211CF4"/>
    <w:rsid w:val="00211DE1"/>
    <w:rsid w:val="00211E1B"/>
    <w:rsid w:val="002120D6"/>
    <w:rsid w:val="00212172"/>
    <w:rsid w:val="0021227E"/>
    <w:rsid w:val="00212337"/>
    <w:rsid w:val="00212390"/>
    <w:rsid w:val="002123DA"/>
    <w:rsid w:val="00212544"/>
    <w:rsid w:val="002125F0"/>
    <w:rsid w:val="0021263B"/>
    <w:rsid w:val="00212730"/>
    <w:rsid w:val="0021284D"/>
    <w:rsid w:val="00212AE2"/>
    <w:rsid w:val="00212AFD"/>
    <w:rsid w:val="00212B51"/>
    <w:rsid w:val="00212D91"/>
    <w:rsid w:val="00212E85"/>
    <w:rsid w:val="00212EFD"/>
    <w:rsid w:val="00213049"/>
    <w:rsid w:val="002131F3"/>
    <w:rsid w:val="0021329B"/>
    <w:rsid w:val="002132B4"/>
    <w:rsid w:val="0021357E"/>
    <w:rsid w:val="0021365D"/>
    <w:rsid w:val="00213753"/>
    <w:rsid w:val="00213764"/>
    <w:rsid w:val="002139DE"/>
    <w:rsid w:val="00213C00"/>
    <w:rsid w:val="00213C65"/>
    <w:rsid w:val="00213CA8"/>
    <w:rsid w:val="00213CAE"/>
    <w:rsid w:val="00213E7F"/>
    <w:rsid w:val="00213EB1"/>
    <w:rsid w:val="002140F8"/>
    <w:rsid w:val="0021423C"/>
    <w:rsid w:val="002144E9"/>
    <w:rsid w:val="00214509"/>
    <w:rsid w:val="002146A9"/>
    <w:rsid w:val="00214760"/>
    <w:rsid w:val="002147F5"/>
    <w:rsid w:val="0021493A"/>
    <w:rsid w:val="00214980"/>
    <w:rsid w:val="002149ED"/>
    <w:rsid w:val="00214B08"/>
    <w:rsid w:val="00214EAC"/>
    <w:rsid w:val="00214F12"/>
    <w:rsid w:val="002153FC"/>
    <w:rsid w:val="00215469"/>
    <w:rsid w:val="0021553C"/>
    <w:rsid w:val="0021566A"/>
    <w:rsid w:val="0021566C"/>
    <w:rsid w:val="002156FE"/>
    <w:rsid w:val="0021577E"/>
    <w:rsid w:val="002157F5"/>
    <w:rsid w:val="002159A1"/>
    <w:rsid w:val="00215BAD"/>
    <w:rsid w:val="00215BE1"/>
    <w:rsid w:val="00215FF5"/>
    <w:rsid w:val="0021608A"/>
    <w:rsid w:val="00216098"/>
    <w:rsid w:val="0021653A"/>
    <w:rsid w:val="0021656F"/>
    <w:rsid w:val="00216653"/>
    <w:rsid w:val="002169D5"/>
    <w:rsid w:val="00216D0F"/>
    <w:rsid w:val="00216DE3"/>
    <w:rsid w:val="00216EDE"/>
    <w:rsid w:val="002170C9"/>
    <w:rsid w:val="002170D5"/>
    <w:rsid w:val="002171F9"/>
    <w:rsid w:val="00217345"/>
    <w:rsid w:val="00217714"/>
    <w:rsid w:val="00217744"/>
    <w:rsid w:val="002178C0"/>
    <w:rsid w:val="00217A59"/>
    <w:rsid w:val="00217D39"/>
    <w:rsid w:val="00220259"/>
    <w:rsid w:val="00220274"/>
    <w:rsid w:val="0022039D"/>
    <w:rsid w:val="0022062B"/>
    <w:rsid w:val="00220753"/>
    <w:rsid w:val="0022077E"/>
    <w:rsid w:val="00220835"/>
    <w:rsid w:val="00220870"/>
    <w:rsid w:val="002208BE"/>
    <w:rsid w:val="00220AAD"/>
    <w:rsid w:val="00220B12"/>
    <w:rsid w:val="00220B81"/>
    <w:rsid w:val="00220CA0"/>
    <w:rsid w:val="00220E3E"/>
    <w:rsid w:val="00220F78"/>
    <w:rsid w:val="0022103A"/>
    <w:rsid w:val="00221057"/>
    <w:rsid w:val="00221419"/>
    <w:rsid w:val="002218A5"/>
    <w:rsid w:val="002218F7"/>
    <w:rsid w:val="00221934"/>
    <w:rsid w:val="002219A2"/>
    <w:rsid w:val="00221B2E"/>
    <w:rsid w:val="00221B5D"/>
    <w:rsid w:val="00221B98"/>
    <w:rsid w:val="00221BC0"/>
    <w:rsid w:val="00221C22"/>
    <w:rsid w:val="00221D5B"/>
    <w:rsid w:val="00221E76"/>
    <w:rsid w:val="00221FB6"/>
    <w:rsid w:val="00222002"/>
    <w:rsid w:val="00222017"/>
    <w:rsid w:val="00222075"/>
    <w:rsid w:val="00222255"/>
    <w:rsid w:val="00222294"/>
    <w:rsid w:val="0022231E"/>
    <w:rsid w:val="002223AC"/>
    <w:rsid w:val="00222435"/>
    <w:rsid w:val="002224DD"/>
    <w:rsid w:val="0022260A"/>
    <w:rsid w:val="002226D4"/>
    <w:rsid w:val="002227D5"/>
    <w:rsid w:val="0022287F"/>
    <w:rsid w:val="00222A4E"/>
    <w:rsid w:val="00222E3E"/>
    <w:rsid w:val="00222EBE"/>
    <w:rsid w:val="00223053"/>
    <w:rsid w:val="00223086"/>
    <w:rsid w:val="002230EA"/>
    <w:rsid w:val="00223180"/>
    <w:rsid w:val="002231B9"/>
    <w:rsid w:val="00223299"/>
    <w:rsid w:val="00223506"/>
    <w:rsid w:val="00223675"/>
    <w:rsid w:val="002236BB"/>
    <w:rsid w:val="002237EB"/>
    <w:rsid w:val="00223818"/>
    <w:rsid w:val="00223918"/>
    <w:rsid w:val="00223982"/>
    <w:rsid w:val="002239F4"/>
    <w:rsid w:val="00223A7B"/>
    <w:rsid w:val="00223C7D"/>
    <w:rsid w:val="00223D55"/>
    <w:rsid w:val="00223E7C"/>
    <w:rsid w:val="002240D5"/>
    <w:rsid w:val="00224128"/>
    <w:rsid w:val="00224224"/>
    <w:rsid w:val="00224291"/>
    <w:rsid w:val="00224296"/>
    <w:rsid w:val="002242C8"/>
    <w:rsid w:val="00224417"/>
    <w:rsid w:val="00224475"/>
    <w:rsid w:val="002244CB"/>
    <w:rsid w:val="0022456A"/>
    <w:rsid w:val="00224578"/>
    <w:rsid w:val="0022486A"/>
    <w:rsid w:val="00224D03"/>
    <w:rsid w:val="00224ECF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BA6"/>
    <w:rsid w:val="00225DBD"/>
    <w:rsid w:val="00225FBE"/>
    <w:rsid w:val="00226097"/>
    <w:rsid w:val="002260A3"/>
    <w:rsid w:val="0022618B"/>
    <w:rsid w:val="0022618C"/>
    <w:rsid w:val="002261A0"/>
    <w:rsid w:val="002262A4"/>
    <w:rsid w:val="002262D5"/>
    <w:rsid w:val="00226489"/>
    <w:rsid w:val="002264DD"/>
    <w:rsid w:val="0022661A"/>
    <w:rsid w:val="0022662C"/>
    <w:rsid w:val="0022669B"/>
    <w:rsid w:val="0022682E"/>
    <w:rsid w:val="00226875"/>
    <w:rsid w:val="002268E6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2EC"/>
    <w:rsid w:val="00227433"/>
    <w:rsid w:val="00227726"/>
    <w:rsid w:val="00227846"/>
    <w:rsid w:val="00227888"/>
    <w:rsid w:val="002278A8"/>
    <w:rsid w:val="00227B31"/>
    <w:rsid w:val="00227BAD"/>
    <w:rsid w:val="00227E45"/>
    <w:rsid w:val="00227F1D"/>
    <w:rsid w:val="002301AD"/>
    <w:rsid w:val="002302EA"/>
    <w:rsid w:val="00230617"/>
    <w:rsid w:val="00230632"/>
    <w:rsid w:val="00230A1C"/>
    <w:rsid w:val="00230A39"/>
    <w:rsid w:val="00230AB0"/>
    <w:rsid w:val="00230AB7"/>
    <w:rsid w:val="00230EEC"/>
    <w:rsid w:val="00230F26"/>
    <w:rsid w:val="00230FC1"/>
    <w:rsid w:val="0023100D"/>
    <w:rsid w:val="0023101D"/>
    <w:rsid w:val="002311DC"/>
    <w:rsid w:val="00231244"/>
    <w:rsid w:val="002313EA"/>
    <w:rsid w:val="002318FF"/>
    <w:rsid w:val="0023193D"/>
    <w:rsid w:val="00231A81"/>
    <w:rsid w:val="00231B0B"/>
    <w:rsid w:val="00231B0C"/>
    <w:rsid w:val="00231B75"/>
    <w:rsid w:val="00231C08"/>
    <w:rsid w:val="00231C2A"/>
    <w:rsid w:val="002321F5"/>
    <w:rsid w:val="0023228D"/>
    <w:rsid w:val="002322FA"/>
    <w:rsid w:val="002323AA"/>
    <w:rsid w:val="002323B4"/>
    <w:rsid w:val="00232405"/>
    <w:rsid w:val="00232464"/>
    <w:rsid w:val="00232546"/>
    <w:rsid w:val="00232666"/>
    <w:rsid w:val="0023277A"/>
    <w:rsid w:val="002328CB"/>
    <w:rsid w:val="002328E1"/>
    <w:rsid w:val="00232949"/>
    <w:rsid w:val="002329D5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95"/>
    <w:rsid w:val="002339CF"/>
    <w:rsid w:val="00233B6C"/>
    <w:rsid w:val="0023403C"/>
    <w:rsid w:val="0023424A"/>
    <w:rsid w:val="0023428B"/>
    <w:rsid w:val="0023446C"/>
    <w:rsid w:val="0023475E"/>
    <w:rsid w:val="002347C8"/>
    <w:rsid w:val="002347DB"/>
    <w:rsid w:val="002347DE"/>
    <w:rsid w:val="00234828"/>
    <w:rsid w:val="002348FF"/>
    <w:rsid w:val="00234978"/>
    <w:rsid w:val="00234B8E"/>
    <w:rsid w:val="00234CEF"/>
    <w:rsid w:val="00234DA5"/>
    <w:rsid w:val="00234E20"/>
    <w:rsid w:val="00234EF5"/>
    <w:rsid w:val="00234F05"/>
    <w:rsid w:val="00235004"/>
    <w:rsid w:val="00235187"/>
    <w:rsid w:val="002352A4"/>
    <w:rsid w:val="00235415"/>
    <w:rsid w:val="00235748"/>
    <w:rsid w:val="0023579C"/>
    <w:rsid w:val="002358AD"/>
    <w:rsid w:val="00235A09"/>
    <w:rsid w:val="00235BD8"/>
    <w:rsid w:val="00235EA8"/>
    <w:rsid w:val="00235F4E"/>
    <w:rsid w:val="002361E4"/>
    <w:rsid w:val="0023623E"/>
    <w:rsid w:val="002363B2"/>
    <w:rsid w:val="002363B6"/>
    <w:rsid w:val="0023663B"/>
    <w:rsid w:val="002366E7"/>
    <w:rsid w:val="002369CF"/>
    <w:rsid w:val="002369EB"/>
    <w:rsid w:val="00236A23"/>
    <w:rsid w:val="00236A2A"/>
    <w:rsid w:val="00236AE1"/>
    <w:rsid w:val="00236B50"/>
    <w:rsid w:val="00236D06"/>
    <w:rsid w:val="00236D54"/>
    <w:rsid w:val="002370E2"/>
    <w:rsid w:val="002370EE"/>
    <w:rsid w:val="002372AD"/>
    <w:rsid w:val="0023740D"/>
    <w:rsid w:val="00237471"/>
    <w:rsid w:val="00237479"/>
    <w:rsid w:val="0023782B"/>
    <w:rsid w:val="00237A3F"/>
    <w:rsid w:val="00237D07"/>
    <w:rsid w:val="00237DF3"/>
    <w:rsid w:val="00237E54"/>
    <w:rsid w:val="00237E57"/>
    <w:rsid w:val="00237F1A"/>
    <w:rsid w:val="00240142"/>
    <w:rsid w:val="00240593"/>
    <w:rsid w:val="0024078B"/>
    <w:rsid w:val="00240930"/>
    <w:rsid w:val="00240AD4"/>
    <w:rsid w:val="00240C8D"/>
    <w:rsid w:val="00240CB4"/>
    <w:rsid w:val="00240EDB"/>
    <w:rsid w:val="00240FBC"/>
    <w:rsid w:val="002410A9"/>
    <w:rsid w:val="002410C7"/>
    <w:rsid w:val="002411B2"/>
    <w:rsid w:val="002412E2"/>
    <w:rsid w:val="00241345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1E28"/>
    <w:rsid w:val="00241E68"/>
    <w:rsid w:val="002420A4"/>
    <w:rsid w:val="002420E3"/>
    <w:rsid w:val="00242262"/>
    <w:rsid w:val="002422D6"/>
    <w:rsid w:val="002423BC"/>
    <w:rsid w:val="0024248E"/>
    <w:rsid w:val="0024249F"/>
    <w:rsid w:val="0024251F"/>
    <w:rsid w:val="002425AE"/>
    <w:rsid w:val="002426E6"/>
    <w:rsid w:val="0024294D"/>
    <w:rsid w:val="00242A0D"/>
    <w:rsid w:val="00242B53"/>
    <w:rsid w:val="00242B8B"/>
    <w:rsid w:val="00242DF7"/>
    <w:rsid w:val="00242E93"/>
    <w:rsid w:val="00243012"/>
    <w:rsid w:val="002430F3"/>
    <w:rsid w:val="00243154"/>
    <w:rsid w:val="00243552"/>
    <w:rsid w:val="002435F1"/>
    <w:rsid w:val="002436A7"/>
    <w:rsid w:val="002436E7"/>
    <w:rsid w:val="002437A4"/>
    <w:rsid w:val="00243839"/>
    <w:rsid w:val="002438F3"/>
    <w:rsid w:val="002439AA"/>
    <w:rsid w:val="002439D5"/>
    <w:rsid w:val="00243CB2"/>
    <w:rsid w:val="00243DD8"/>
    <w:rsid w:val="00243F28"/>
    <w:rsid w:val="00243F61"/>
    <w:rsid w:val="00243F85"/>
    <w:rsid w:val="0024437C"/>
    <w:rsid w:val="002443E5"/>
    <w:rsid w:val="002447C0"/>
    <w:rsid w:val="002448A4"/>
    <w:rsid w:val="00244968"/>
    <w:rsid w:val="00244995"/>
    <w:rsid w:val="00244D0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6E3"/>
    <w:rsid w:val="002459B9"/>
    <w:rsid w:val="002459E2"/>
    <w:rsid w:val="00245AA3"/>
    <w:rsid w:val="00245B91"/>
    <w:rsid w:val="00245D6F"/>
    <w:rsid w:val="00245D80"/>
    <w:rsid w:val="00245E56"/>
    <w:rsid w:val="00245F7D"/>
    <w:rsid w:val="00246015"/>
    <w:rsid w:val="002460A1"/>
    <w:rsid w:val="00246116"/>
    <w:rsid w:val="00246142"/>
    <w:rsid w:val="00246385"/>
    <w:rsid w:val="00246607"/>
    <w:rsid w:val="0024661B"/>
    <w:rsid w:val="0024681F"/>
    <w:rsid w:val="0024686B"/>
    <w:rsid w:val="00246AD9"/>
    <w:rsid w:val="00246B7C"/>
    <w:rsid w:val="00246BA0"/>
    <w:rsid w:val="00246D4C"/>
    <w:rsid w:val="00246E74"/>
    <w:rsid w:val="00246E7B"/>
    <w:rsid w:val="00246FD0"/>
    <w:rsid w:val="0024714A"/>
    <w:rsid w:val="002471CC"/>
    <w:rsid w:val="00247213"/>
    <w:rsid w:val="002476F0"/>
    <w:rsid w:val="00247727"/>
    <w:rsid w:val="002477CB"/>
    <w:rsid w:val="002477E6"/>
    <w:rsid w:val="002477FF"/>
    <w:rsid w:val="002479A8"/>
    <w:rsid w:val="00247B48"/>
    <w:rsid w:val="00247B7A"/>
    <w:rsid w:val="00247C73"/>
    <w:rsid w:val="00247D5B"/>
    <w:rsid w:val="00247DDC"/>
    <w:rsid w:val="0025044D"/>
    <w:rsid w:val="00250537"/>
    <w:rsid w:val="00250564"/>
    <w:rsid w:val="00250597"/>
    <w:rsid w:val="00250BE4"/>
    <w:rsid w:val="00250C0D"/>
    <w:rsid w:val="00250C54"/>
    <w:rsid w:val="00250D08"/>
    <w:rsid w:val="00250D6A"/>
    <w:rsid w:val="00250F5B"/>
    <w:rsid w:val="00250FE3"/>
    <w:rsid w:val="00250FEB"/>
    <w:rsid w:val="002510EB"/>
    <w:rsid w:val="00251199"/>
    <w:rsid w:val="002511E0"/>
    <w:rsid w:val="00251326"/>
    <w:rsid w:val="0025141B"/>
    <w:rsid w:val="0025180E"/>
    <w:rsid w:val="00251956"/>
    <w:rsid w:val="00251E40"/>
    <w:rsid w:val="00251E69"/>
    <w:rsid w:val="002520AC"/>
    <w:rsid w:val="00252145"/>
    <w:rsid w:val="002521FB"/>
    <w:rsid w:val="00252282"/>
    <w:rsid w:val="002522AD"/>
    <w:rsid w:val="002522D2"/>
    <w:rsid w:val="002522F7"/>
    <w:rsid w:val="002523E4"/>
    <w:rsid w:val="0025254C"/>
    <w:rsid w:val="0025261F"/>
    <w:rsid w:val="002527A2"/>
    <w:rsid w:val="002528DD"/>
    <w:rsid w:val="00252A8B"/>
    <w:rsid w:val="00252AD1"/>
    <w:rsid w:val="00252B20"/>
    <w:rsid w:val="00252B4D"/>
    <w:rsid w:val="00252BBA"/>
    <w:rsid w:val="00252C65"/>
    <w:rsid w:val="00252CC4"/>
    <w:rsid w:val="00252D06"/>
    <w:rsid w:val="00252EB1"/>
    <w:rsid w:val="00252F44"/>
    <w:rsid w:val="00253799"/>
    <w:rsid w:val="00253908"/>
    <w:rsid w:val="00253BC2"/>
    <w:rsid w:val="00253C8F"/>
    <w:rsid w:val="00253E9D"/>
    <w:rsid w:val="00253EDA"/>
    <w:rsid w:val="00253F2C"/>
    <w:rsid w:val="00253F3A"/>
    <w:rsid w:val="00254599"/>
    <w:rsid w:val="002546C8"/>
    <w:rsid w:val="0025471B"/>
    <w:rsid w:val="00254883"/>
    <w:rsid w:val="00254A0A"/>
    <w:rsid w:val="00254A0B"/>
    <w:rsid w:val="00254A21"/>
    <w:rsid w:val="00254BD0"/>
    <w:rsid w:val="00254D73"/>
    <w:rsid w:val="00254DEF"/>
    <w:rsid w:val="00254E5C"/>
    <w:rsid w:val="00255010"/>
    <w:rsid w:val="00255077"/>
    <w:rsid w:val="00255196"/>
    <w:rsid w:val="0025527E"/>
    <w:rsid w:val="002552B4"/>
    <w:rsid w:val="0025535D"/>
    <w:rsid w:val="002553D1"/>
    <w:rsid w:val="00255AC2"/>
    <w:rsid w:val="00255BE6"/>
    <w:rsid w:val="00255C84"/>
    <w:rsid w:val="00255DA9"/>
    <w:rsid w:val="00255EA7"/>
    <w:rsid w:val="00255F0C"/>
    <w:rsid w:val="00255F1E"/>
    <w:rsid w:val="0025606A"/>
    <w:rsid w:val="0025624C"/>
    <w:rsid w:val="002563A4"/>
    <w:rsid w:val="00256457"/>
    <w:rsid w:val="0025648B"/>
    <w:rsid w:val="0025662B"/>
    <w:rsid w:val="00256638"/>
    <w:rsid w:val="0025679D"/>
    <w:rsid w:val="0025680C"/>
    <w:rsid w:val="0025681F"/>
    <w:rsid w:val="0025689A"/>
    <w:rsid w:val="002568AB"/>
    <w:rsid w:val="002569F7"/>
    <w:rsid w:val="00256A1D"/>
    <w:rsid w:val="00256B2B"/>
    <w:rsid w:val="00256B2E"/>
    <w:rsid w:val="00256B53"/>
    <w:rsid w:val="00256C38"/>
    <w:rsid w:val="00256CD2"/>
    <w:rsid w:val="00256D54"/>
    <w:rsid w:val="00256E1B"/>
    <w:rsid w:val="00256E62"/>
    <w:rsid w:val="00256F4C"/>
    <w:rsid w:val="00257018"/>
    <w:rsid w:val="0025715D"/>
    <w:rsid w:val="00257165"/>
    <w:rsid w:val="00257352"/>
    <w:rsid w:val="002573E4"/>
    <w:rsid w:val="00257472"/>
    <w:rsid w:val="002576AE"/>
    <w:rsid w:val="002576C1"/>
    <w:rsid w:val="002578B1"/>
    <w:rsid w:val="002578FD"/>
    <w:rsid w:val="00257987"/>
    <w:rsid w:val="00257A4A"/>
    <w:rsid w:val="00257B70"/>
    <w:rsid w:val="00257BA8"/>
    <w:rsid w:val="00257BB7"/>
    <w:rsid w:val="00257CFC"/>
    <w:rsid w:val="00257DDD"/>
    <w:rsid w:val="00257E0E"/>
    <w:rsid w:val="00257E27"/>
    <w:rsid w:val="0026005C"/>
    <w:rsid w:val="0026012A"/>
    <w:rsid w:val="00260187"/>
    <w:rsid w:val="002602EC"/>
    <w:rsid w:val="00260334"/>
    <w:rsid w:val="00260360"/>
    <w:rsid w:val="00260437"/>
    <w:rsid w:val="0026045B"/>
    <w:rsid w:val="00260586"/>
    <w:rsid w:val="00260601"/>
    <w:rsid w:val="002608D9"/>
    <w:rsid w:val="002608E4"/>
    <w:rsid w:val="00260A04"/>
    <w:rsid w:val="00260B2C"/>
    <w:rsid w:val="00260BFC"/>
    <w:rsid w:val="00260C15"/>
    <w:rsid w:val="00260CB3"/>
    <w:rsid w:val="00260CC8"/>
    <w:rsid w:val="00260D03"/>
    <w:rsid w:val="00260D19"/>
    <w:rsid w:val="00260D78"/>
    <w:rsid w:val="00260E5B"/>
    <w:rsid w:val="00261171"/>
    <w:rsid w:val="00261452"/>
    <w:rsid w:val="00261680"/>
    <w:rsid w:val="00261752"/>
    <w:rsid w:val="00261876"/>
    <w:rsid w:val="002618D7"/>
    <w:rsid w:val="00261945"/>
    <w:rsid w:val="00261A11"/>
    <w:rsid w:val="00261B1E"/>
    <w:rsid w:val="00261D51"/>
    <w:rsid w:val="00261EC4"/>
    <w:rsid w:val="0026203C"/>
    <w:rsid w:val="00262380"/>
    <w:rsid w:val="002623F6"/>
    <w:rsid w:val="00262492"/>
    <w:rsid w:val="0026252C"/>
    <w:rsid w:val="002625C1"/>
    <w:rsid w:val="002625CC"/>
    <w:rsid w:val="00262E78"/>
    <w:rsid w:val="00262F24"/>
    <w:rsid w:val="00263136"/>
    <w:rsid w:val="00263228"/>
    <w:rsid w:val="0026324E"/>
    <w:rsid w:val="00263280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BD"/>
    <w:rsid w:val="00264024"/>
    <w:rsid w:val="00264033"/>
    <w:rsid w:val="002640A8"/>
    <w:rsid w:val="00264365"/>
    <w:rsid w:val="0026460A"/>
    <w:rsid w:val="002646C7"/>
    <w:rsid w:val="002647A5"/>
    <w:rsid w:val="00264808"/>
    <w:rsid w:val="00264812"/>
    <w:rsid w:val="002648A6"/>
    <w:rsid w:val="002649EE"/>
    <w:rsid w:val="00264A9E"/>
    <w:rsid w:val="00264AE6"/>
    <w:rsid w:val="00264AEB"/>
    <w:rsid w:val="00264B8F"/>
    <w:rsid w:val="00264CB1"/>
    <w:rsid w:val="00264CF2"/>
    <w:rsid w:val="00264F8F"/>
    <w:rsid w:val="0026518F"/>
    <w:rsid w:val="002651A1"/>
    <w:rsid w:val="002654F5"/>
    <w:rsid w:val="00265675"/>
    <w:rsid w:val="002656D8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8A7"/>
    <w:rsid w:val="002668DE"/>
    <w:rsid w:val="002668F6"/>
    <w:rsid w:val="00266B42"/>
    <w:rsid w:val="00266CA5"/>
    <w:rsid w:val="00267373"/>
    <w:rsid w:val="00267465"/>
    <w:rsid w:val="00267551"/>
    <w:rsid w:val="00267811"/>
    <w:rsid w:val="00267B62"/>
    <w:rsid w:val="00267C0A"/>
    <w:rsid w:val="00267C9A"/>
    <w:rsid w:val="00267D0A"/>
    <w:rsid w:val="00267E3C"/>
    <w:rsid w:val="00267F7B"/>
    <w:rsid w:val="002702FF"/>
    <w:rsid w:val="002704D4"/>
    <w:rsid w:val="0027053D"/>
    <w:rsid w:val="00270651"/>
    <w:rsid w:val="00270676"/>
    <w:rsid w:val="00270684"/>
    <w:rsid w:val="00270723"/>
    <w:rsid w:val="00270AA4"/>
    <w:rsid w:val="00270B49"/>
    <w:rsid w:val="00270C0C"/>
    <w:rsid w:val="00270D15"/>
    <w:rsid w:val="00270FD4"/>
    <w:rsid w:val="00271080"/>
    <w:rsid w:val="00271451"/>
    <w:rsid w:val="00271560"/>
    <w:rsid w:val="0027158C"/>
    <w:rsid w:val="002716CA"/>
    <w:rsid w:val="00271785"/>
    <w:rsid w:val="00271930"/>
    <w:rsid w:val="00271A41"/>
    <w:rsid w:val="00271C8A"/>
    <w:rsid w:val="00271CA1"/>
    <w:rsid w:val="00271DD6"/>
    <w:rsid w:val="00272238"/>
    <w:rsid w:val="00272293"/>
    <w:rsid w:val="002722E3"/>
    <w:rsid w:val="00272310"/>
    <w:rsid w:val="002723A1"/>
    <w:rsid w:val="002723CC"/>
    <w:rsid w:val="002724AE"/>
    <w:rsid w:val="0027270B"/>
    <w:rsid w:val="00272718"/>
    <w:rsid w:val="002728E7"/>
    <w:rsid w:val="00272941"/>
    <w:rsid w:val="002729CB"/>
    <w:rsid w:val="00272A67"/>
    <w:rsid w:val="00272A8D"/>
    <w:rsid w:val="00272B03"/>
    <w:rsid w:val="00272D4A"/>
    <w:rsid w:val="00272D73"/>
    <w:rsid w:val="00272DE0"/>
    <w:rsid w:val="00272F3F"/>
    <w:rsid w:val="0027303F"/>
    <w:rsid w:val="0027317C"/>
    <w:rsid w:val="00273315"/>
    <w:rsid w:val="0027339C"/>
    <w:rsid w:val="002733C1"/>
    <w:rsid w:val="002734E2"/>
    <w:rsid w:val="00273529"/>
    <w:rsid w:val="00273749"/>
    <w:rsid w:val="00273C0A"/>
    <w:rsid w:val="00273D69"/>
    <w:rsid w:val="00273E17"/>
    <w:rsid w:val="0027403C"/>
    <w:rsid w:val="00274047"/>
    <w:rsid w:val="0027424B"/>
    <w:rsid w:val="002742F8"/>
    <w:rsid w:val="00274453"/>
    <w:rsid w:val="0027445A"/>
    <w:rsid w:val="002744A3"/>
    <w:rsid w:val="002745E7"/>
    <w:rsid w:val="00274611"/>
    <w:rsid w:val="00274892"/>
    <w:rsid w:val="002748EE"/>
    <w:rsid w:val="00274A51"/>
    <w:rsid w:val="00274B37"/>
    <w:rsid w:val="00274D5C"/>
    <w:rsid w:val="00274DBC"/>
    <w:rsid w:val="00274FE1"/>
    <w:rsid w:val="00275001"/>
    <w:rsid w:val="00275117"/>
    <w:rsid w:val="002752F5"/>
    <w:rsid w:val="0027531E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61"/>
    <w:rsid w:val="00275CA6"/>
    <w:rsid w:val="00275CD3"/>
    <w:rsid w:val="00275DA8"/>
    <w:rsid w:val="00275E98"/>
    <w:rsid w:val="00275E9F"/>
    <w:rsid w:val="00275EF4"/>
    <w:rsid w:val="002761CE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B87"/>
    <w:rsid w:val="00276D44"/>
    <w:rsid w:val="002772A5"/>
    <w:rsid w:val="00277307"/>
    <w:rsid w:val="002773B7"/>
    <w:rsid w:val="002773DE"/>
    <w:rsid w:val="002773F7"/>
    <w:rsid w:val="002775B5"/>
    <w:rsid w:val="002775D6"/>
    <w:rsid w:val="00277765"/>
    <w:rsid w:val="0027779E"/>
    <w:rsid w:val="002777C0"/>
    <w:rsid w:val="00277824"/>
    <w:rsid w:val="00277A14"/>
    <w:rsid w:val="00277C4B"/>
    <w:rsid w:val="00277D15"/>
    <w:rsid w:val="00280019"/>
    <w:rsid w:val="002800EF"/>
    <w:rsid w:val="0028011E"/>
    <w:rsid w:val="002801B1"/>
    <w:rsid w:val="00280474"/>
    <w:rsid w:val="00280609"/>
    <w:rsid w:val="002806F5"/>
    <w:rsid w:val="002807CF"/>
    <w:rsid w:val="002807E6"/>
    <w:rsid w:val="00280CA2"/>
    <w:rsid w:val="00280CC3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8DD"/>
    <w:rsid w:val="00281AD8"/>
    <w:rsid w:val="00281B09"/>
    <w:rsid w:val="00281D9D"/>
    <w:rsid w:val="00282106"/>
    <w:rsid w:val="002824DE"/>
    <w:rsid w:val="0028257A"/>
    <w:rsid w:val="002825F3"/>
    <w:rsid w:val="00282903"/>
    <w:rsid w:val="002829A3"/>
    <w:rsid w:val="002829BC"/>
    <w:rsid w:val="00282AB8"/>
    <w:rsid w:val="00282BB3"/>
    <w:rsid w:val="00282DB0"/>
    <w:rsid w:val="00283039"/>
    <w:rsid w:val="00283204"/>
    <w:rsid w:val="00283236"/>
    <w:rsid w:val="0028332A"/>
    <w:rsid w:val="002833E5"/>
    <w:rsid w:val="00283607"/>
    <w:rsid w:val="0028362C"/>
    <w:rsid w:val="002836C1"/>
    <w:rsid w:val="002836E8"/>
    <w:rsid w:val="002838BD"/>
    <w:rsid w:val="00283B45"/>
    <w:rsid w:val="00283B60"/>
    <w:rsid w:val="00283CA1"/>
    <w:rsid w:val="00284248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46B"/>
    <w:rsid w:val="002854DF"/>
    <w:rsid w:val="0028559D"/>
    <w:rsid w:val="0028565C"/>
    <w:rsid w:val="0028567E"/>
    <w:rsid w:val="00285707"/>
    <w:rsid w:val="0028589D"/>
    <w:rsid w:val="002858EB"/>
    <w:rsid w:val="0028594E"/>
    <w:rsid w:val="00285C41"/>
    <w:rsid w:val="00285E9A"/>
    <w:rsid w:val="00285FA9"/>
    <w:rsid w:val="002860A4"/>
    <w:rsid w:val="002860BE"/>
    <w:rsid w:val="002862C0"/>
    <w:rsid w:val="002862C6"/>
    <w:rsid w:val="002862F0"/>
    <w:rsid w:val="002862F2"/>
    <w:rsid w:val="002863DE"/>
    <w:rsid w:val="0028667F"/>
    <w:rsid w:val="00286684"/>
    <w:rsid w:val="002868A0"/>
    <w:rsid w:val="002868B9"/>
    <w:rsid w:val="002868DE"/>
    <w:rsid w:val="00286960"/>
    <w:rsid w:val="00286996"/>
    <w:rsid w:val="00286B37"/>
    <w:rsid w:val="00286E2B"/>
    <w:rsid w:val="00286F3A"/>
    <w:rsid w:val="00286F6F"/>
    <w:rsid w:val="00286F88"/>
    <w:rsid w:val="00287223"/>
    <w:rsid w:val="00287273"/>
    <w:rsid w:val="00287308"/>
    <w:rsid w:val="00287358"/>
    <w:rsid w:val="00287590"/>
    <w:rsid w:val="002876B9"/>
    <w:rsid w:val="0028774F"/>
    <w:rsid w:val="002877FC"/>
    <w:rsid w:val="0028788D"/>
    <w:rsid w:val="002878F1"/>
    <w:rsid w:val="00287923"/>
    <w:rsid w:val="00287940"/>
    <w:rsid w:val="00287985"/>
    <w:rsid w:val="002879F7"/>
    <w:rsid w:val="00287A29"/>
    <w:rsid w:val="00287B73"/>
    <w:rsid w:val="00287C60"/>
    <w:rsid w:val="00287C6F"/>
    <w:rsid w:val="00287CD7"/>
    <w:rsid w:val="00287D3B"/>
    <w:rsid w:val="002902AE"/>
    <w:rsid w:val="0029047B"/>
    <w:rsid w:val="0029048C"/>
    <w:rsid w:val="002904DB"/>
    <w:rsid w:val="0029063E"/>
    <w:rsid w:val="002907C6"/>
    <w:rsid w:val="002909CE"/>
    <w:rsid w:val="00290B41"/>
    <w:rsid w:val="00290C41"/>
    <w:rsid w:val="00290C54"/>
    <w:rsid w:val="00290D44"/>
    <w:rsid w:val="00291141"/>
    <w:rsid w:val="0029114B"/>
    <w:rsid w:val="00291298"/>
    <w:rsid w:val="0029139A"/>
    <w:rsid w:val="002913BD"/>
    <w:rsid w:val="002913D2"/>
    <w:rsid w:val="0029145A"/>
    <w:rsid w:val="00291544"/>
    <w:rsid w:val="002915BB"/>
    <w:rsid w:val="002916C5"/>
    <w:rsid w:val="002917C0"/>
    <w:rsid w:val="002918EE"/>
    <w:rsid w:val="0029197D"/>
    <w:rsid w:val="00291A1D"/>
    <w:rsid w:val="00291AD1"/>
    <w:rsid w:val="00291AE6"/>
    <w:rsid w:val="00291BD2"/>
    <w:rsid w:val="00291C54"/>
    <w:rsid w:val="00291CC5"/>
    <w:rsid w:val="00291DD2"/>
    <w:rsid w:val="00291E6F"/>
    <w:rsid w:val="00291FD4"/>
    <w:rsid w:val="00292177"/>
    <w:rsid w:val="002921F4"/>
    <w:rsid w:val="002922CB"/>
    <w:rsid w:val="0029281E"/>
    <w:rsid w:val="0029282B"/>
    <w:rsid w:val="0029288F"/>
    <w:rsid w:val="00292AF8"/>
    <w:rsid w:val="00292F7B"/>
    <w:rsid w:val="0029308E"/>
    <w:rsid w:val="002930A7"/>
    <w:rsid w:val="0029315A"/>
    <w:rsid w:val="002931A0"/>
    <w:rsid w:val="00293253"/>
    <w:rsid w:val="002932CE"/>
    <w:rsid w:val="002932DA"/>
    <w:rsid w:val="00293472"/>
    <w:rsid w:val="00293499"/>
    <w:rsid w:val="0029379E"/>
    <w:rsid w:val="002939CA"/>
    <w:rsid w:val="00293BCB"/>
    <w:rsid w:val="00293C07"/>
    <w:rsid w:val="00293C7B"/>
    <w:rsid w:val="00293D36"/>
    <w:rsid w:val="002940ED"/>
    <w:rsid w:val="0029418C"/>
    <w:rsid w:val="002942A1"/>
    <w:rsid w:val="00294315"/>
    <w:rsid w:val="00294407"/>
    <w:rsid w:val="002944F0"/>
    <w:rsid w:val="0029494A"/>
    <w:rsid w:val="00294AD1"/>
    <w:rsid w:val="00294AEE"/>
    <w:rsid w:val="00294BBC"/>
    <w:rsid w:val="00294DCF"/>
    <w:rsid w:val="00294E9B"/>
    <w:rsid w:val="00295020"/>
    <w:rsid w:val="002950C6"/>
    <w:rsid w:val="002950F5"/>
    <w:rsid w:val="002951A1"/>
    <w:rsid w:val="00295263"/>
    <w:rsid w:val="00295530"/>
    <w:rsid w:val="00295A6A"/>
    <w:rsid w:val="00295A72"/>
    <w:rsid w:val="00295C7B"/>
    <w:rsid w:val="00295D5C"/>
    <w:rsid w:val="00295DF7"/>
    <w:rsid w:val="00295E9B"/>
    <w:rsid w:val="00295EFB"/>
    <w:rsid w:val="00295F55"/>
    <w:rsid w:val="00296062"/>
    <w:rsid w:val="00296090"/>
    <w:rsid w:val="00296608"/>
    <w:rsid w:val="00296673"/>
    <w:rsid w:val="0029674E"/>
    <w:rsid w:val="002968DB"/>
    <w:rsid w:val="00296A4F"/>
    <w:rsid w:val="00296A6E"/>
    <w:rsid w:val="00296AE2"/>
    <w:rsid w:val="00296BA0"/>
    <w:rsid w:val="00296F16"/>
    <w:rsid w:val="0029706C"/>
    <w:rsid w:val="002970CB"/>
    <w:rsid w:val="002971B9"/>
    <w:rsid w:val="002972A9"/>
    <w:rsid w:val="0029736A"/>
    <w:rsid w:val="00297486"/>
    <w:rsid w:val="002977A1"/>
    <w:rsid w:val="002977E5"/>
    <w:rsid w:val="002978E2"/>
    <w:rsid w:val="002978F1"/>
    <w:rsid w:val="00297ACB"/>
    <w:rsid w:val="00297AF2"/>
    <w:rsid w:val="00297C18"/>
    <w:rsid w:val="00297E16"/>
    <w:rsid w:val="00297E34"/>
    <w:rsid w:val="00297F26"/>
    <w:rsid w:val="002A0104"/>
    <w:rsid w:val="002A01F8"/>
    <w:rsid w:val="002A0246"/>
    <w:rsid w:val="002A0580"/>
    <w:rsid w:val="002A075A"/>
    <w:rsid w:val="002A0803"/>
    <w:rsid w:val="002A08CA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106B"/>
    <w:rsid w:val="002A11D0"/>
    <w:rsid w:val="002A11DF"/>
    <w:rsid w:val="002A11F4"/>
    <w:rsid w:val="002A130A"/>
    <w:rsid w:val="002A13BF"/>
    <w:rsid w:val="002A1573"/>
    <w:rsid w:val="002A17E3"/>
    <w:rsid w:val="002A188E"/>
    <w:rsid w:val="002A18DC"/>
    <w:rsid w:val="002A1BBD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660"/>
    <w:rsid w:val="002A26F6"/>
    <w:rsid w:val="002A279A"/>
    <w:rsid w:val="002A28CA"/>
    <w:rsid w:val="002A28FA"/>
    <w:rsid w:val="002A2C3A"/>
    <w:rsid w:val="002A2D72"/>
    <w:rsid w:val="002A2E56"/>
    <w:rsid w:val="002A2EDE"/>
    <w:rsid w:val="002A2EEE"/>
    <w:rsid w:val="002A2F4B"/>
    <w:rsid w:val="002A2F9C"/>
    <w:rsid w:val="002A3067"/>
    <w:rsid w:val="002A30CE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8E"/>
    <w:rsid w:val="002A41F3"/>
    <w:rsid w:val="002A427B"/>
    <w:rsid w:val="002A448E"/>
    <w:rsid w:val="002A4501"/>
    <w:rsid w:val="002A456A"/>
    <w:rsid w:val="002A4603"/>
    <w:rsid w:val="002A46E6"/>
    <w:rsid w:val="002A4950"/>
    <w:rsid w:val="002A4AA3"/>
    <w:rsid w:val="002A4ABA"/>
    <w:rsid w:val="002A4C92"/>
    <w:rsid w:val="002A4F5B"/>
    <w:rsid w:val="002A500B"/>
    <w:rsid w:val="002A5054"/>
    <w:rsid w:val="002A505E"/>
    <w:rsid w:val="002A50D9"/>
    <w:rsid w:val="002A5169"/>
    <w:rsid w:val="002A5313"/>
    <w:rsid w:val="002A534A"/>
    <w:rsid w:val="002A53DE"/>
    <w:rsid w:val="002A5442"/>
    <w:rsid w:val="002A57EC"/>
    <w:rsid w:val="002A5916"/>
    <w:rsid w:val="002A5919"/>
    <w:rsid w:val="002A591E"/>
    <w:rsid w:val="002A59AB"/>
    <w:rsid w:val="002A5AFC"/>
    <w:rsid w:val="002A5C19"/>
    <w:rsid w:val="002A5C87"/>
    <w:rsid w:val="002A5D82"/>
    <w:rsid w:val="002A5F88"/>
    <w:rsid w:val="002A5FA1"/>
    <w:rsid w:val="002A60E6"/>
    <w:rsid w:val="002A6215"/>
    <w:rsid w:val="002A628E"/>
    <w:rsid w:val="002A6649"/>
    <w:rsid w:val="002A6752"/>
    <w:rsid w:val="002A6776"/>
    <w:rsid w:val="002A67A5"/>
    <w:rsid w:val="002A6812"/>
    <w:rsid w:val="002A684F"/>
    <w:rsid w:val="002A689B"/>
    <w:rsid w:val="002A6AF0"/>
    <w:rsid w:val="002A6D16"/>
    <w:rsid w:val="002A6D2A"/>
    <w:rsid w:val="002A6DB4"/>
    <w:rsid w:val="002A6F25"/>
    <w:rsid w:val="002A71D5"/>
    <w:rsid w:val="002A7269"/>
    <w:rsid w:val="002A72BB"/>
    <w:rsid w:val="002A7597"/>
    <w:rsid w:val="002A7A30"/>
    <w:rsid w:val="002A7A63"/>
    <w:rsid w:val="002A7BC8"/>
    <w:rsid w:val="002A7C55"/>
    <w:rsid w:val="002A7DF1"/>
    <w:rsid w:val="002A7ECC"/>
    <w:rsid w:val="002A7FF5"/>
    <w:rsid w:val="002B0058"/>
    <w:rsid w:val="002B0181"/>
    <w:rsid w:val="002B01B1"/>
    <w:rsid w:val="002B04C8"/>
    <w:rsid w:val="002B07D2"/>
    <w:rsid w:val="002B0805"/>
    <w:rsid w:val="002B08D5"/>
    <w:rsid w:val="002B08FA"/>
    <w:rsid w:val="002B0A12"/>
    <w:rsid w:val="002B0AAD"/>
    <w:rsid w:val="002B0CB1"/>
    <w:rsid w:val="002B0CF2"/>
    <w:rsid w:val="002B0E7F"/>
    <w:rsid w:val="002B0F14"/>
    <w:rsid w:val="002B0F81"/>
    <w:rsid w:val="002B0FBC"/>
    <w:rsid w:val="002B1152"/>
    <w:rsid w:val="002B1167"/>
    <w:rsid w:val="002B12D4"/>
    <w:rsid w:val="002B1587"/>
    <w:rsid w:val="002B1942"/>
    <w:rsid w:val="002B1A2A"/>
    <w:rsid w:val="002B1CB8"/>
    <w:rsid w:val="002B1D74"/>
    <w:rsid w:val="002B1E9F"/>
    <w:rsid w:val="002B1FAB"/>
    <w:rsid w:val="002B228C"/>
    <w:rsid w:val="002B22B1"/>
    <w:rsid w:val="002B253C"/>
    <w:rsid w:val="002B25B9"/>
    <w:rsid w:val="002B269E"/>
    <w:rsid w:val="002B27EC"/>
    <w:rsid w:val="002B287C"/>
    <w:rsid w:val="002B2A39"/>
    <w:rsid w:val="002B2A60"/>
    <w:rsid w:val="002B2D37"/>
    <w:rsid w:val="002B2D70"/>
    <w:rsid w:val="002B2F63"/>
    <w:rsid w:val="002B32C3"/>
    <w:rsid w:val="002B32FA"/>
    <w:rsid w:val="002B33A2"/>
    <w:rsid w:val="002B34C9"/>
    <w:rsid w:val="002B37C2"/>
    <w:rsid w:val="002B3AA9"/>
    <w:rsid w:val="002B3D8F"/>
    <w:rsid w:val="002B3F91"/>
    <w:rsid w:val="002B3FC3"/>
    <w:rsid w:val="002B3FDC"/>
    <w:rsid w:val="002B4182"/>
    <w:rsid w:val="002B41FD"/>
    <w:rsid w:val="002B425C"/>
    <w:rsid w:val="002B458D"/>
    <w:rsid w:val="002B4613"/>
    <w:rsid w:val="002B46AD"/>
    <w:rsid w:val="002B46FC"/>
    <w:rsid w:val="002B4A7F"/>
    <w:rsid w:val="002B4A93"/>
    <w:rsid w:val="002B4ADE"/>
    <w:rsid w:val="002B4B04"/>
    <w:rsid w:val="002B4B73"/>
    <w:rsid w:val="002B4CEF"/>
    <w:rsid w:val="002B4D06"/>
    <w:rsid w:val="002B4DB8"/>
    <w:rsid w:val="002B4E44"/>
    <w:rsid w:val="002B4E8E"/>
    <w:rsid w:val="002B4FA8"/>
    <w:rsid w:val="002B5087"/>
    <w:rsid w:val="002B50C0"/>
    <w:rsid w:val="002B52D0"/>
    <w:rsid w:val="002B5519"/>
    <w:rsid w:val="002B592A"/>
    <w:rsid w:val="002B59DE"/>
    <w:rsid w:val="002B5A64"/>
    <w:rsid w:val="002B5A93"/>
    <w:rsid w:val="002B5B25"/>
    <w:rsid w:val="002B5BC0"/>
    <w:rsid w:val="002B5CA6"/>
    <w:rsid w:val="002B5CA8"/>
    <w:rsid w:val="002B5EA3"/>
    <w:rsid w:val="002B5F0F"/>
    <w:rsid w:val="002B6066"/>
    <w:rsid w:val="002B6124"/>
    <w:rsid w:val="002B625E"/>
    <w:rsid w:val="002B672F"/>
    <w:rsid w:val="002B696A"/>
    <w:rsid w:val="002B6982"/>
    <w:rsid w:val="002B6BA9"/>
    <w:rsid w:val="002B6F05"/>
    <w:rsid w:val="002B71D3"/>
    <w:rsid w:val="002B73B0"/>
    <w:rsid w:val="002B75AA"/>
    <w:rsid w:val="002B764F"/>
    <w:rsid w:val="002B79A4"/>
    <w:rsid w:val="002B79F6"/>
    <w:rsid w:val="002B7A9A"/>
    <w:rsid w:val="002C0044"/>
    <w:rsid w:val="002C00BF"/>
    <w:rsid w:val="002C0356"/>
    <w:rsid w:val="002C0443"/>
    <w:rsid w:val="002C047F"/>
    <w:rsid w:val="002C0773"/>
    <w:rsid w:val="002C092F"/>
    <w:rsid w:val="002C09A0"/>
    <w:rsid w:val="002C0B74"/>
    <w:rsid w:val="002C0C82"/>
    <w:rsid w:val="002C0D3C"/>
    <w:rsid w:val="002C0E91"/>
    <w:rsid w:val="002C0ED5"/>
    <w:rsid w:val="002C0EDE"/>
    <w:rsid w:val="002C1095"/>
    <w:rsid w:val="002C11E4"/>
    <w:rsid w:val="002C131C"/>
    <w:rsid w:val="002C1325"/>
    <w:rsid w:val="002C141A"/>
    <w:rsid w:val="002C160A"/>
    <w:rsid w:val="002C16BC"/>
    <w:rsid w:val="002C1704"/>
    <w:rsid w:val="002C1717"/>
    <w:rsid w:val="002C1783"/>
    <w:rsid w:val="002C18EA"/>
    <w:rsid w:val="002C1AD0"/>
    <w:rsid w:val="002C1C85"/>
    <w:rsid w:val="002C21DB"/>
    <w:rsid w:val="002C22B6"/>
    <w:rsid w:val="002C23AD"/>
    <w:rsid w:val="002C23AE"/>
    <w:rsid w:val="002C2658"/>
    <w:rsid w:val="002C28F4"/>
    <w:rsid w:val="002C2B13"/>
    <w:rsid w:val="002C2C59"/>
    <w:rsid w:val="002C35C9"/>
    <w:rsid w:val="002C36D8"/>
    <w:rsid w:val="002C3817"/>
    <w:rsid w:val="002C3852"/>
    <w:rsid w:val="002C392B"/>
    <w:rsid w:val="002C39AE"/>
    <w:rsid w:val="002C3B82"/>
    <w:rsid w:val="002C3BAB"/>
    <w:rsid w:val="002C3D24"/>
    <w:rsid w:val="002C3D9B"/>
    <w:rsid w:val="002C3E43"/>
    <w:rsid w:val="002C3E49"/>
    <w:rsid w:val="002C3E72"/>
    <w:rsid w:val="002C3F66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8C4"/>
    <w:rsid w:val="002C4B6A"/>
    <w:rsid w:val="002C4BCF"/>
    <w:rsid w:val="002C4E5B"/>
    <w:rsid w:val="002C4EBD"/>
    <w:rsid w:val="002C505E"/>
    <w:rsid w:val="002C507E"/>
    <w:rsid w:val="002C51A5"/>
    <w:rsid w:val="002C5434"/>
    <w:rsid w:val="002C5461"/>
    <w:rsid w:val="002C5563"/>
    <w:rsid w:val="002C5644"/>
    <w:rsid w:val="002C590F"/>
    <w:rsid w:val="002C597E"/>
    <w:rsid w:val="002C598F"/>
    <w:rsid w:val="002C59EA"/>
    <w:rsid w:val="002C5AC4"/>
    <w:rsid w:val="002C5AD6"/>
    <w:rsid w:val="002C5ADB"/>
    <w:rsid w:val="002C5B94"/>
    <w:rsid w:val="002C5DDF"/>
    <w:rsid w:val="002C5E14"/>
    <w:rsid w:val="002C5EDE"/>
    <w:rsid w:val="002C6298"/>
    <w:rsid w:val="002C629C"/>
    <w:rsid w:val="002C62EA"/>
    <w:rsid w:val="002C6347"/>
    <w:rsid w:val="002C63E8"/>
    <w:rsid w:val="002C65C8"/>
    <w:rsid w:val="002C678D"/>
    <w:rsid w:val="002C6794"/>
    <w:rsid w:val="002C68AE"/>
    <w:rsid w:val="002C690E"/>
    <w:rsid w:val="002C6ABF"/>
    <w:rsid w:val="002C6AF7"/>
    <w:rsid w:val="002C6B22"/>
    <w:rsid w:val="002C6B33"/>
    <w:rsid w:val="002C6B98"/>
    <w:rsid w:val="002C6CE4"/>
    <w:rsid w:val="002C727B"/>
    <w:rsid w:val="002C763B"/>
    <w:rsid w:val="002C76C5"/>
    <w:rsid w:val="002C76F3"/>
    <w:rsid w:val="002C779E"/>
    <w:rsid w:val="002C784B"/>
    <w:rsid w:val="002C7887"/>
    <w:rsid w:val="002C78F4"/>
    <w:rsid w:val="002C78F5"/>
    <w:rsid w:val="002C7CC6"/>
    <w:rsid w:val="002D02B0"/>
    <w:rsid w:val="002D05E9"/>
    <w:rsid w:val="002D065A"/>
    <w:rsid w:val="002D08D9"/>
    <w:rsid w:val="002D0D39"/>
    <w:rsid w:val="002D0D3E"/>
    <w:rsid w:val="002D0D89"/>
    <w:rsid w:val="002D0DDD"/>
    <w:rsid w:val="002D0E6C"/>
    <w:rsid w:val="002D0F9F"/>
    <w:rsid w:val="002D0FAA"/>
    <w:rsid w:val="002D136D"/>
    <w:rsid w:val="002D13CC"/>
    <w:rsid w:val="002D13CE"/>
    <w:rsid w:val="002D1457"/>
    <w:rsid w:val="002D1714"/>
    <w:rsid w:val="002D186C"/>
    <w:rsid w:val="002D1ACD"/>
    <w:rsid w:val="002D1E28"/>
    <w:rsid w:val="002D1EFB"/>
    <w:rsid w:val="002D1F16"/>
    <w:rsid w:val="002D1F29"/>
    <w:rsid w:val="002D212D"/>
    <w:rsid w:val="002D215D"/>
    <w:rsid w:val="002D2264"/>
    <w:rsid w:val="002D238B"/>
    <w:rsid w:val="002D23B4"/>
    <w:rsid w:val="002D25E8"/>
    <w:rsid w:val="002D28A9"/>
    <w:rsid w:val="002D291B"/>
    <w:rsid w:val="002D2956"/>
    <w:rsid w:val="002D2B53"/>
    <w:rsid w:val="002D2BA4"/>
    <w:rsid w:val="002D2C26"/>
    <w:rsid w:val="002D2C37"/>
    <w:rsid w:val="002D2DD2"/>
    <w:rsid w:val="002D2E05"/>
    <w:rsid w:val="002D2E21"/>
    <w:rsid w:val="002D2E82"/>
    <w:rsid w:val="002D2EA3"/>
    <w:rsid w:val="002D304B"/>
    <w:rsid w:val="002D3099"/>
    <w:rsid w:val="002D31F4"/>
    <w:rsid w:val="002D3857"/>
    <w:rsid w:val="002D3983"/>
    <w:rsid w:val="002D3CBF"/>
    <w:rsid w:val="002D413F"/>
    <w:rsid w:val="002D46F1"/>
    <w:rsid w:val="002D4782"/>
    <w:rsid w:val="002D4D91"/>
    <w:rsid w:val="002D4ECD"/>
    <w:rsid w:val="002D519D"/>
    <w:rsid w:val="002D526A"/>
    <w:rsid w:val="002D5331"/>
    <w:rsid w:val="002D5379"/>
    <w:rsid w:val="002D56B8"/>
    <w:rsid w:val="002D5829"/>
    <w:rsid w:val="002D5888"/>
    <w:rsid w:val="002D5A8E"/>
    <w:rsid w:val="002D5AA7"/>
    <w:rsid w:val="002D5ADA"/>
    <w:rsid w:val="002D5B83"/>
    <w:rsid w:val="002D5BEC"/>
    <w:rsid w:val="002D5CD4"/>
    <w:rsid w:val="002D5DF0"/>
    <w:rsid w:val="002D5EDE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96A"/>
    <w:rsid w:val="002D69AE"/>
    <w:rsid w:val="002D6BBE"/>
    <w:rsid w:val="002D6BDC"/>
    <w:rsid w:val="002D6D8F"/>
    <w:rsid w:val="002D6EEE"/>
    <w:rsid w:val="002D6FF3"/>
    <w:rsid w:val="002D7147"/>
    <w:rsid w:val="002D72A1"/>
    <w:rsid w:val="002D72F1"/>
    <w:rsid w:val="002D74D1"/>
    <w:rsid w:val="002D760E"/>
    <w:rsid w:val="002D76B3"/>
    <w:rsid w:val="002D798E"/>
    <w:rsid w:val="002D79A0"/>
    <w:rsid w:val="002D79F4"/>
    <w:rsid w:val="002D7A20"/>
    <w:rsid w:val="002D7A48"/>
    <w:rsid w:val="002D7B93"/>
    <w:rsid w:val="002E00A3"/>
    <w:rsid w:val="002E02B7"/>
    <w:rsid w:val="002E02D5"/>
    <w:rsid w:val="002E031B"/>
    <w:rsid w:val="002E0379"/>
    <w:rsid w:val="002E053D"/>
    <w:rsid w:val="002E0981"/>
    <w:rsid w:val="002E0D8A"/>
    <w:rsid w:val="002E0D8C"/>
    <w:rsid w:val="002E0D97"/>
    <w:rsid w:val="002E0E70"/>
    <w:rsid w:val="002E0EDA"/>
    <w:rsid w:val="002E10F2"/>
    <w:rsid w:val="002E1340"/>
    <w:rsid w:val="002E1489"/>
    <w:rsid w:val="002E1B14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23"/>
    <w:rsid w:val="002E2878"/>
    <w:rsid w:val="002E2B73"/>
    <w:rsid w:val="002E2B90"/>
    <w:rsid w:val="002E2BDD"/>
    <w:rsid w:val="002E2C2D"/>
    <w:rsid w:val="002E2C9F"/>
    <w:rsid w:val="002E2CB5"/>
    <w:rsid w:val="002E2DDD"/>
    <w:rsid w:val="002E2E9C"/>
    <w:rsid w:val="002E2F38"/>
    <w:rsid w:val="002E303E"/>
    <w:rsid w:val="002E30AD"/>
    <w:rsid w:val="002E317C"/>
    <w:rsid w:val="002E31EA"/>
    <w:rsid w:val="002E340F"/>
    <w:rsid w:val="002E34A7"/>
    <w:rsid w:val="002E3576"/>
    <w:rsid w:val="002E35FE"/>
    <w:rsid w:val="002E3725"/>
    <w:rsid w:val="002E37E5"/>
    <w:rsid w:val="002E3B65"/>
    <w:rsid w:val="002E3CCE"/>
    <w:rsid w:val="002E3D68"/>
    <w:rsid w:val="002E40E5"/>
    <w:rsid w:val="002E413E"/>
    <w:rsid w:val="002E4160"/>
    <w:rsid w:val="002E418B"/>
    <w:rsid w:val="002E4357"/>
    <w:rsid w:val="002E454C"/>
    <w:rsid w:val="002E46F2"/>
    <w:rsid w:val="002E4784"/>
    <w:rsid w:val="002E4837"/>
    <w:rsid w:val="002E489A"/>
    <w:rsid w:val="002E4979"/>
    <w:rsid w:val="002E49D9"/>
    <w:rsid w:val="002E4AF6"/>
    <w:rsid w:val="002E4B07"/>
    <w:rsid w:val="002E4B0C"/>
    <w:rsid w:val="002E4D7D"/>
    <w:rsid w:val="002E4DC1"/>
    <w:rsid w:val="002E4E5C"/>
    <w:rsid w:val="002E4FA3"/>
    <w:rsid w:val="002E4FD4"/>
    <w:rsid w:val="002E5024"/>
    <w:rsid w:val="002E5115"/>
    <w:rsid w:val="002E5335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B7"/>
    <w:rsid w:val="002E5F1A"/>
    <w:rsid w:val="002E622B"/>
    <w:rsid w:val="002E62EA"/>
    <w:rsid w:val="002E6309"/>
    <w:rsid w:val="002E6443"/>
    <w:rsid w:val="002E675A"/>
    <w:rsid w:val="002E6905"/>
    <w:rsid w:val="002E6BA0"/>
    <w:rsid w:val="002E6FAA"/>
    <w:rsid w:val="002E73C6"/>
    <w:rsid w:val="002E7518"/>
    <w:rsid w:val="002E7521"/>
    <w:rsid w:val="002E7582"/>
    <w:rsid w:val="002E7623"/>
    <w:rsid w:val="002E7649"/>
    <w:rsid w:val="002E7694"/>
    <w:rsid w:val="002E7878"/>
    <w:rsid w:val="002E78E8"/>
    <w:rsid w:val="002E7935"/>
    <w:rsid w:val="002E7971"/>
    <w:rsid w:val="002E7B13"/>
    <w:rsid w:val="002E7CD9"/>
    <w:rsid w:val="002E7CF2"/>
    <w:rsid w:val="002E7D9F"/>
    <w:rsid w:val="002E7EF9"/>
    <w:rsid w:val="002F00CE"/>
    <w:rsid w:val="002F027D"/>
    <w:rsid w:val="002F042C"/>
    <w:rsid w:val="002F0637"/>
    <w:rsid w:val="002F0648"/>
    <w:rsid w:val="002F08CD"/>
    <w:rsid w:val="002F08DA"/>
    <w:rsid w:val="002F0A1C"/>
    <w:rsid w:val="002F0B3A"/>
    <w:rsid w:val="002F0F03"/>
    <w:rsid w:val="002F10A6"/>
    <w:rsid w:val="002F12ED"/>
    <w:rsid w:val="002F1308"/>
    <w:rsid w:val="002F142B"/>
    <w:rsid w:val="002F1471"/>
    <w:rsid w:val="002F162D"/>
    <w:rsid w:val="002F18FC"/>
    <w:rsid w:val="002F1B10"/>
    <w:rsid w:val="002F1B82"/>
    <w:rsid w:val="002F1F0D"/>
    <w:rsid w:val="002F1F8A"/>
    <w:rsid w:val="002F1F8F"/>
    <w:rsid w:val="002F1FDB"/>
    <w:rsid w:val="002F202D"/>
    <w:rsid w:val="002F2058"/>
    <w:rsid w:val="002F20B4"/>
    <w:rsid w:val="002F20D3"/>
    <w:rsid w:val="002F21D5"/>
    <w:rsid w:val="002F2224"/>
    <w:rsid w:val="002F23E1"/>
    <w:rsid w:val="002F240E"/>
    <w:rsid w:val="002F2541"/>
    <w:rsid w:val="002F2640"/>
    <w:rsid w:val="002F2684"/>
    <w:rsid w:val="002F26FB"/>
    <w:rsid w:val="002F279B"/>
    <w:rsid w:val="002F29EF"/>
    <w:rsid w:val="002F2AB0"/>
    <w:rsid w:val="002F2B77"/>
    <w:rsid w:val="002F2BE7"/>
    <w:rsid w:val="002F2CD2"/>
    <w:rsid w:val="002F2CDA"/>
    <w:rsid w:val="002F301E"/>
    <w:rsid w:val="002F30E5"/>
    <w:rsid w:val="002F334A"/>
    <w:rsid w:val="002F346C"/>
    <w:rsid w:val="002F34F5"/>
    <w:rsid w:val="002F353E"/>
    <w:rsid w:val="002F3641"/>
    <w:rsid w:val="002F373A"/>
    <w:rsid w:val="002F37F9"/>
    <w:rsid w:val="002F38EC"/>
    <w:rsid w:val="002F39CF"/>
    <w:rsid w:val="002F3BC5"/>
    <w:rsid w:val="002F3BDE"/>
    <w:rsid w:val="002F3D2C"/>
    <w:rsid w:val="002F3D65"/>
    <w:rsid w:val="002F3EBD"/>
    <w:rsid w:val="002F3EDC"/>
    <w:rsid w:val="002F406E"/>
    <w:rsid w:val="002F40DC"/>
    <w:rsid w:val="002F4145"/>
    <w:rsid w:val="002F4175"/>
    <w:rsid w:val="002F4289"/>
    <w:rsid w:val="002F42B1"/>
    <w:rsid w:val="002F42C4"/>
    <w:rsid w:val="002F435D"/>
    <w:rsid w:val="002F438B"/>
    <w:rsid w:val="002F4596"/>
    <w:rsid w:val="002F4714"/>
    <w:rsid w:val="002F48AE"/>
    <w:rsid w:val="002F4953"/>
    <w:rsid w:val="002F49D1"/>
    <w:rsid w:val="002F4AB0"/>
    <w:rsid w:val="002F4CB1"/>
    <w:rsid w:val="002F4CE6"/>
    <w:rsid w:val="002F4F66"/>
    <w:rsid w:val="002F4FA1"/>
    <w:rsid w:val="002F5394"/>
    <w:rsid w:val="002F53B1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B8"/>
    <w:rsid w:val="002F5CD6"/>
    <w:rsid w:val="002F5CFB"/>
    <w:rsid w:val="002F5DB8"/>
    <w:rsid w:val="002F5F7A"/>
    <w:rsid w:val="002F5FE8"/>
    <w:rsid w:val="002F666B"/>
    <w:rsid w:val="002F685C"/>
    <w:rsid w:val="002F6A82"/>
    <w:rsid w:val="002F6B94"/>
    <w:rsid w:val="002F6BF4"/>
    <w:rsid w:val="002F6C75"/>
    <w:rsid w:val="002F6CCF"/>
    <w:rsid w:val="002F6CFC"/>
    <w:rsid w:val="002F6E86"/>
    <w:rsid w:val="002F6FE4"/>
    <w:rsid w:val="002F7167"/>
    <w:rsid w:val="002F72E5"/>
    <w:rsid w:val="002F733F"/>
    <w:rsid w:val="002F7596"/>
    <w:rsid w:val="002F7690"/>
    <w:rsid w:val="002F7935"/>
    <w:rsid w:val="002F7A74"/>
    <w:rsid w:val="002F7BAA"/>
    <w:rsid w:val="002F7C26"/>
    <w:rsid w:val="002F7C44"/>
    <w:rsid w:val="002F7D09"/>
    <w:rsid w:val="002F7D14"/>
    <w:rsid w:val="002F7DCE"/>
    <w:rsid w:val="002F7E58"/>
    <w:rsid w:val="0030019D"/>
    <w:rsid w:val="003001CB"/>
    <w:rsid w:val="003006BC"/>
    <w:rsid w:val="00300705"/>
    <w:rsid w:val="00300770"/>
    <w:rsid w:val="003007C5"/>
    <w:rsid w:val="00300948"/>
    <w:rsid w:val="00300A38"/>
    <w:rsid w:val="00300A7F"/>
    <w:rsid w:val="00300A8F"/>
    <w:rsid w:val="00300B73"/>
    <w:rsid w:val="00300C0D"/>
    <w:rsid w:val="00300C44"/>
    <w:rsid w:val="00300DB2"/>
    <w:rsid w:val="00300DBC"/>
    <w:rsid w:val="00300F0E"/>
    <w:rsid w:val="00300FE6"/>
    <w:rsid w:val="00301221"/>
    <w:rsid w:val="0030122E"/>
    <w:rsid w:val="00301241"/>
    <w:rsid w:val="003013A7"/>
    <w:rsid w:val="0030148D"/>
    <w:rsid w:val="003014D3"/>
    <w:rsid w:val="00301525"/>
    <w:rsid w:val="0030176B"/>
    <w:rsid w:val="0030184A"/>
    <w:rsid w:val="00301944"/>
    <w:rsid w:val="00301AC2"/>
    <w:rsid w:val="00301AEB"/>
    <w:rsid w:val="00301B80"/>
    <w:rsid w:val="00301BBA"/>
    <w:rsid w:val="00301C4F"/>
    <w:rsid w:val="00301DCB"/>
    <w:rsid w:val="00301E83"/>
    <w:rsid w:val="0030207E"/>
    <w:rsid w:val="0030213A"/>
    <w:rsid w:val="00302195"/>
    <w:rsid w:val="00302253"/>
    <w:rsid w:val="003023ED"/>
    <w:rsid w:val="00302425"/>
    <w:rsid w:val="00302467"/>
    <w:rsid w:val="0030260B"/>
    <w:rsid w:val="0030263D"/>
    <w:rsid w:val="003026DE"/>
    <w:rsid w:val="003027BC"/>
    <w:rsid w:val="00302957"/>
    <w:rsid w:val="00302BFC"/>
    <w:rsid w:val="00302CE6"/>
    <w:rsid w:val="00302E83"/>
    <w:rsid w:val="00303365"/>
    <w:rsid w:val="0030342F"/>
    <w:rsid w:val="0030349A"/>
    <w:rsid w:val="003035BE"/>
    <w:rsid w:val="00303680"/>
    <w:rsid w:val="003038B0"/>
    <w:rsid w:val="00303984"/>
    <w:rsid w:val="00303B7C"/>
    <w:rsid w:val="00303BC5"/>
    <w:rsid w:val="00303BD4"/>
    <w:rsid w:val="00303BDB"/>
    <w:rsid w:val="00303D73"/>
    <w:rsid w:val="00303E6B"/>
    <w:rsid w:val="00303F42"/>
    <w:rsid w:val="00303FF8"/>
    <w:rsid w:val="0030408B"/>
    <w:rsid w:val="0030429F"/>
    <w:rsid w:val="00304300"/>
    <w:rsid w:val="003044CA"/>
    <w:rsid w:val="00304607"/>
    <w:rsid w:val="003046DA"/>
    <w:rsid w:val="0030484B"/>
    <w:rsid w:val="00304A85"/>
    <w:rsid w:val="00304A8B"/>
    <w:rsid w:val="00304AD8"/>
    <w:rsid w:val="00304CAD"/>
    <w:rsid w:val="00304D53"/>
    <w:rsid w:val="00304EDB"/>
    <w:rsid w:val="00305092"/>
    <w:rsid w:val="0030509D"/>
    <w:rsid w:val="00305129"/>
    <w:rsid w:val="003052C9"/>
    <w:rsid w:val="00305531"/>
    <w:rsid w:val="003055F5"/>
    <w:rsid w:val="00305611"/>
    <w:rsid w:val="0030577F"/>
    <w:rsid w:val="003058C7"/>
    <w:rsid w:val="003059C6"/>
    <w:rsid w:val="00305B4D"/>
    <w:rsid w:val="00305B50"/>
    <w:rsid w:val="00305BD6"/>
    <w:rsid w:val="00305C7D"/>
    <w:rsid w:val="00305ED1"/>
    <w:rsid w:val="00305EE7"/>
    <w:rsid w:val="003060E7"/>
    <w:rsid w:val="0030622C"/>
    <w:rsid w:val="003062EA"/>
    <w:rsid w:val="00306349"/>
    <w:rsid w:val="00306376"/>
    <w:rsid w:val="00306453"/>
    <w:rsid w:val="003064AF"/>
    <w:rsid w:val="003064D1"/>
    <w:rsid w:val="0030652D"/>
    <w:rsid w:val="00306909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26A"/>
    <w:rsid w:val="0030744B"/>
    <w:rsid w:val="003075A8"/>
    <w:rsid w:val="00307754"/>
    <w:rsid w:val="003078A6"/>
    <w:rsid w:val="00307A9E"/>
    <w:rsid w:val="00307B6C"/>
    <w:rsid w:val="00307C10"/>
    <w:rsid w:val="00307D95"/>
    <w:rsid w:val="00307F3C"/>
    <w:rsid w:val="0031001B"/>
    <w:rsid w:val="003100FF"/>
    <w:rsid w:val="0031012D"/>
    <w:rsid w:val="00310169"/>
    <w:rsid w:val="00310329"/>
    <w:rsid w:val="0031034C"/>
    <w:rsid w:val="00310429"/>
    <w:rsid w:val="0031057A"/>
    <w:rsid w:val="0031073B"/>
    <w:rsid w:val="00310852"/>
    <w:rsid w:val="00310947"/>
    <w:rsid w:val="0031095B"/>
    <w:rsid w:val="00310989"/>
    <w:rsid w:val="003109BA"/>
    <w:rsid w:val="003109E0"/>
    <w:rsid w:val="00310A77"/>
    <w:rsid w:val="00310AA1"/>
    <w:rsid w:val="00310B81"/>
    <w:rsid w:val="0031110D"/>
    <w:rsid w:val="0031122C"/>
    <w:rsid w:val="00311282"/>
    <w:rsid w:val="003112E7"/>
    <w:rsid w:val="00311364"/>
    <w:rsid w:val="00311501"/>
    <w:rsid w:val="0031157F"/>
    <w:rsid w:val="0031189C"/>
    <w:rsid w:val="0031197E"/>
    <w:rsid w:val="00311A32"/>
    <w:rsid w:val="00311BC7"/>
    <w:rsid w:val="00311C4F"/>
    <w:rsid w:val="00311DDF"/>
    <w:rsid w:val="00311F92"/>
    <w:rsid w:val="0031206F"/>
    <w:rsid w:val="003120BC"/>
    <w:rsid w:val="00312370"/>
    <w:rsid w:val="003123FB"/>
    <w:rsid w:val="00312570"/>
    <w:rsid w:val="00312808"/>
    <w:rsid w:val="00312B66"/>
    <w:rsid w:val="00312D2E"/>
    <w:rsid w:val="00312FA2"/>
    <w:rsid w:val="00313000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F0"/>
    <w:rsid w:val="00313E33"/>
    <w:rsid w:val="00314018"/>
    <w:rsid w:val="003140E2"/>
    <w:rsid w:val="0031412B"/>
    <w:rsid w:val="00314510"/>
    <w:rsid w:val="0031453F"/>
    <w:rsid w:val="00314547"/>
    <w:rsid w:val="003145B9"/>
    <w:rsid w:val="00314815"/>
    <w:rsid w:val="00314BB1"/>
    <w:rsid w:val="00314BFE"/>
    <w:rsid w:val="00314C22"/>
    <w:rsid w:val="00314C67"/>
    <w:rsid w:val="00314D43"/>
    <w:rsid w:val="00315230"/>
    <w:rsid w:val="00315402"/>
    <w:rsid w:val="0031541C"/>
    <w:rsid w:val="00315509"/>
    <w:rsid w:val="00315611"/>
    <w:rsid w:val="003156B3"/>
    <w:rsid w:val="00315740"/>
    <w:rsid w:val="00315751"/>
    <w:rsid w:val="0031576F"/>
    <w:rsid w:val="003158AA"/>
    <w:rsid w:val="0031590C"/>
    <w:rsid w:val="00315967"/>
    <w:rsid w:val="00315B6C"/>
    <w:rsid w:val="00315C4E"/>
    <w:rsid w:val="00315D46"/>
    <w:rsid w:val="00315F32"/>
    <w:rsid w:val="00316081"/>
    <w:rsid w:val="003160C6"/>
    <w:rsid w:val="003161A8"/>
    <w:rsid w:val="00316470"/>
    <w:rsid w:val="003165AD"/>
    <w:rsid w:val="00316624"/>
    <w:rsid w:val="00316673"/>
    <w:rsid w:val="003168AB"/>
    <w:rsid w:val="00316A13"/>
    <w:rsid w:val="00316A23"/>
    <w:rsid w:val="00316A3C"/>
    <w:rsid w:val="00316EE0"/>
    <w:rsid w:val="00316FF6"/>
    <w:rsid w:val="0031716D"/>
    <w:rsid w:val="003171DD"/>
    <w:rsid w:val="0031726B"/>
    <w:rsid w:val="00317285"/>
    <w:rsid w:val="003172C6"/>
    <w:rsid w:val="003172C8"/>
    <w:rsid w:val="00317470"/>
    <w:rsid w:val="00317475"/>
    <w:rsid w:val="003175B7"/>
    <w:rsid w:val="003176BD"/>
    <w:rsid w:val="003176E0"/>
    <w:rsid w:val="00317739"/>
    <w:rsid w:val="00317799"/>
    <w:rsid w:val="00317852"/>
    <w:rsid w:val="0031789E"/>
    <w:rsid w:val="003178C0"/>
    <w:rsid w:val="00317A8D"/>
    <w:rsid w:val="00317AFA"/>
    <w:rsid w:val="00317BED"/>
    <w:rsid w:val="00317CF8"/>
    <w:rsid w:val="00317D15"/>
    <w:rsid w:val="00317DBA"/>
    <w:rsid w:val="00317EAD"/>
    <w:rsid w:val="00317F00"/>
    <w:rsid w:val="00317F98"/>
    <w:rsid w:val="00317FBE"/>
    <w:rsid w:val="00317FF7"/>
    <w:rsid w:val="003200CC"/>
    <w:rsid w:val="003200DE"/>
    <w:rsid w:val="003201AE"/>
    <w:rsid w:val="00320470"/>
    <w:rsid w:val="003205CB"/>
    <w:rsid w:val="00320610"/>
    <w:rsid w:val="00320638"/>
    <w:rsid w:val="003206A6"/>
    <w:rsid w:val="00320965"/>
    <w:rsid w:val="00320A76"/>
    <w:rsid w:val="00320D86"/>
    <w:rsid w:val="00320DC6"/>
    <w:rsid w:val="00321183"/>
    <w:rsid w:val="0032127E"/>
    <w:rsid w:val="003212CE"/>
    <w:rsid w:val="00321312"/>
    <w:rsid w:val="0032139C"/>
    <w:rsid w:val="00321413"/>
    <w:rsid w:val="00321554"/>
    <w:rsid w:val="0032156B"/>
    <w:rsid w:val="003215D8"/>
    <w:rsid w:val="00321664"/>
    <w:rsid w:val="00321671"/>
    <w:rsid w:val="003216A8"/>
    <w:rsid w:val="003218E8"/>
    <w:rsid w:val="00321A55"/>
    <w:rsid w:val="00321B21"/>
    <w:rsid w:val="00321DF2"/>
    <w:rsid w:val="003220D3"/>
    <w:rsid w:val="003221C3"/>
    <w:rsid w:val="003222C3"/>
    <w:rsid w:val="003222D0"/>
    <w:rsid w:val="0032235D"/>
    <w:rsid w:val="003223FC"/>
    <w:rsid w:val="0032258C"/>
    <w:rsid w:val="00322919"/>
    <w:rsid w:val="00322A14"/>
    <w:rsid w:val="00322B6A"/>
    <w:rsid w:val="00322C55"/>
    <w:rsid w:val="00322CC9"/>
    <w:rsid w:val="00322CF3"/>
    <w:rsid w:val="00322D21"/>
    <w:rsid w:val="00322DCB"/>
    <w:rsid w:val="00322DFE"/>
    <w:rsid w:val="00322E4B"/>
    <w:rsid w:val="00323030"/>
    <w:rsid w:val="003230BE"/>
    <w:rsid w:val="003230D4"/>
    <w:rsid w:val="003230ED"/>
    <w:rsid w:val="0032346B"/>
    <w:rsid w:val="00323510"/>
    <w:rsid w:val="003235DE"/>
    <w:rsid w:val="00323646"/>
    <w:rsid w:val="003236D0"/>
    <w:rsid w:val="003239B4"/>
    <w:rsid w:val="00323B6D"/>
    <w:rsid w:val="00323D1D"/>
    <w:rsid w:val="00323D35"/>
    <w:rsid w:val="0032405D"/>
    <w:rsid w:val="0032427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C7E"/>
    <w:rsid w:val="00324D7E"/>
    <w:rsid w:val="00324DD5"/>
    <w:rsid w:val="00324E2D"/>
    <w:rsid w:val="00324E6B"/>
    <w:rsid w:val="00324EC4"/>
    <w:rsid w:val="003250AA"/>
    <w:rsid w:val="00325283"/>
    <w:rsid w:val="00325320"/>
    <w:rsid w:val="00325432"/>
    <w:rsid w:val="003254C8"/>
    <w:rsid w:val="003254D3"/>
    <w:rsid w:val="003254EC"/>
    <w:rsid w:val="003254F1"/>
    <w:rsid w:val="00325587"/>
    <w:rsid w:val="0032563E"/>
    <w:rsid w:val="00325820"/>
    <w:rsid w:val="00325A13"/>
    <w:rsid w:val="00325DC1"/>
    <w:rsid w:val="00325F59"/>
    <w:rsid w:val="00325F72"/>
    <w:rsid w:val="00326074"/>
    <w:rsid w:val="00326176"/>
    <w:rsid w:val="00326235"/>
    <w:rsid w:val="00326703"/>
    <w:rsid w:val="00326723"/>
    <w:rsid w:val="003269FE"/>
    <w:rsid w:val="00326A00"/>
    <w:rsid w:val="00326B7F"/>
    <w:rsid w:val="00326BE2"/>
    <w:rsid w:val="00326C7C"/>
    <w:rsid w:val="00326CA8"/>
    <w:rsid w:val="00326FC2"/>
    <w:rsid w:val="00326FF7"/>
    <w:rsid w:val="00327071"/>
    <w:rsid w:val="00327227"/>
    <w:rsid w:val="003272AF"/>
    <w:rsid w:val="0032735C"/>
    <w:rsid w:val="00327402"/>
    <w:rsid w:val="00327450"/>
    <w:rsid w:val="00327510"/>
    <w:rsid w:val="00327569"/>
    <w:rsid w:val="003276DD"/>
    <w:rsid w:val="003277A0"/>
    <w:rsid w:val="003277EA"/>
    <w:rsid w:val="00327A64"/>
    <w:rsid w:val="00327AF9"/>
    <w:rsid w:val="00327DF3"/>
    <w:rsid w:val="00327FB2"/>
    <w:rsid w:val="00330586"/>
    <w:rsid w:val="003305B3"/>
    <w:rsid w:val="00330668"/>
    <w:rsid w:val="0033069B"/>
    <w:rsid w:val="00330A7A"/>
    <w:rsid w:val="00331017"/>
    <w:rsid w:val="00331056"/>
    <w:rsid w:val="00331095"/>
    <w:rsid w:val="003311A9"/>
    <w:rsid w:val="00331258"/>
    <w:rsid w:val="00331281"/>
    <w:rsid w:val="003312E3"/>
    <w:rsid w:val="00331405"/>
    <w:rsid w:val="003315AD"/>
    <w:rsid w:val="003317C2"/>
    <w:rsid w:val="00331924"/>
    <w:rsid w:val="003319A0"/>
    <w:rsid w:val="00331BFF"/>
    <w:rsid w:val="00331E9A"/>
    <w:rsid w:val="00331EDF"/>
    <w:rsid w:val="00331F86"/>
    <w:rsid w:val="0033203C"/>
    <w:rsid w:val="003320D9"/>
    <w:rsid w:val="00332249"/>
    <w:rsid w:val="00332344"/>
    <w:rsid w:val="0033240A"/>
    <w:rsid w:val="003324D5"/>
    <w:rsid w:val="003325FD"/>
    <w:rsid w:val="00332623"/>
    <w:rsid w:val="00332832"/>
    <w:rsid w:val="0033283B"/>
    <w:rsid w:val="00332906"/>
    <w:rsid w:val="00332927"/>
    <w:rsid w:val="003329E5"/>
    <w:rsid w:val="00332A56"/>
    <w:rsid w:val="00332C8F"/>
    <w:rsid w:val="00332D6A"/>
    <w:rsid w:val="00332EA0"/>
    <w:rsid w:val="00332FC5"/>
    <w:rsid w:val="00333309"/>
    <w:rsid w:val="0033345B"/>
    <w:rsid w:val="00333635"/>
    <w:rsid w:val="00333669"/>
    <w:rsid w:val="003337BA"/>
    <w:rsid w:val="003338BE"/>
    <w:rsid w:val="00333979"/>
    <w:rsid w:val="00333B30"/>
    <w:rsid w:val="00333B7B"/>
    <w:rsid w:val="00333C69"/>
    <w:rsid w:val="00333D4A"/>
    <w:rsid w:val="00333DE9"/>
    <w:rsid w:val="00333E2B"/>
    <w:rsid w:val="00333E5A"/>
    <w:rsid w:val="00334001"/>
    <w:rsid w:val="00334068"/>
    <w:rsid w:val="00334099"/>
    <w:rsid w:val="003340E7"/>
    <w:rsid w:val="00334242"/>
    <w:rsid w:val="0033425A"/>
    <w:rsid w:val="00334265"/>
    <w:rsid w:val="003342E8"/>
    <w:rsid w:val="003346B7"/>
    <w:rsid w:val="00334718"/>
    <w:rsid w:val="00334861"/>
    <w:rsid w:val="00334977"/>
    <w:rsid w:val="003349B8"/>
    <w:rsid w:val="003349F2"/>
    <w:rsid w:val="00334B5D"/>
    <w:rsid w:val="00334C81"/>
    <w:rsid w:val="00334ED3"/>
    <w:rsid w:val="00335154"/>
    <w:rsid w:val="0033526E"/>
    <w:rsid w:val="00335343"/>
    <w:rsid w:val="00335B0A"/>
    <w:rsid w:val="00335B76"/>
    <w:rsid w:val="00335D3E"/>
    <w:rsid w:val="00335ED6"/>
    <w:rsid w:val="00335EF9"/>
    <w:rsid w:val="00335F2D"/>
    <w:rsid w:val="0033612F"/>
    <w:rsid w:val="003361D1"/>
    <w:rsid w:val="00336258"/>
    <w:rsid w:val="00336335"/>
    <w:rsid w:val="0033652D"/>
    <w:rsid w:val="00336653"/>
    <w:rsid w:val="00336839"/>
    <w:rsid w:val="00336A26"/>
    <w:rsid w:val="00336A80"/>
    <w:rsid w:val="00336E75"/>
    <w:rsid w:val="00336E94"/>
    <w:rsid w:val="00336FAA"/>
    <w:rsid w:val="003373C5"/>
    <w:rsid w:val="003375BF"/>
    <w:rsid w:val="00337767"/>
    <w:rsid w:val="003378F0"/>
    <w:rsid w:val="0033793D"/>
    <w:rsid w:val="00337A7A"/>
    <w:rsid w:val="00337B18"/>
    <w:rsid w:val="00337ED1"/>
    <w:rsid w:val="00337EEC"/>
    <w:rsid w:val="00337F7C"/>
    <w:rsid w:val="00340038"/>
    <w:rsid w:val="0034043C"/>
    <w:rsid w:val="003404B6"/>
    <w:rsid w:val="003406B9"/>
    <w:rsid w:val="003407E2"/>
    <w:rsid w:val="00340860"/>
    <w:rsid w:val="003408CE"/>
    <w:rsid w:val="0034096B"/>
    <w:rsid w:val="003409EA"/>
    <w:rsid w:val="00340C8D"/>
    <w:rsid w:val="00340E42"/>
    <w:rsid w:val="00340EBF"/>
    <w:rsid w:val="00340ED2"/>
    <w:rsid w:val="00341109"/>
    <w:rsid w:val="00341110"/>
    <w:rsid w:val="003411AB"/>
    <w:rsid w:val="0034126A"/>
    <w:rsid w:val="003412AE"/>
    <w:rsid w:val="003412EE"/>
    <w:rsid w:val="003414C7"/>
    <w:rsid w:val="003415AA"/>
    <w:rsid w:val="003417FE"/>
    <w:rsid w:val="00341819"/>
    <w:rsid w:val="00341DAA"/>
    <w:rsid w:val="00341DE6"/>
    <w:rsid w:val="00341F3E"/>
    <w:rsid w:val="0034212A"/>
    <w:rsid w:val="003421C0"/>
    <w:rsid w:val="00342279"/>
    <w:rsid w:val="003423BE"/>
    <w:rsid w:val="00342588"/>
    <w:rsid w:val="003427AF"/>
    <w:rsid w:val="0034288F"/>
    <w:rsid w:val="00342A2C"/>
    <w:rsid w:val="00342A4D"/>
    <w:rsid w:val="00342A8F"/>
    <w:rsid w:val="00342BD4"/>
    <w:rsid w:val="00342C20"/>
    <w:rsid w:val="00342D3E"/>
    <w:rsid w:val="00342D4C"/>
    <w:rsid w:val="00342E3D"/>
    <w:rsid w:val="00342F7B"/>
    <w:rsid w:val="00342FD7"/>
    <w:rsid w:val="0034306C"/>
    <w:rsid w:val="00343166"/>
    <w:rsid w:val="003432A4"/>
    <w:rsid w:val="00343663"/>
    <w:rsid w:val="00343752"/>
    <w:rsid w:val="003437E6"/>
    <w:rsid w:val="00343856"/>
    <w:rsid w:val="003439DA"/>
    <w:rsid w:val="00343A2E"/>
    <w:rsid w:val="00343CD9"/>
    <w:rsid w:val="00343D57"/>
    <w:rsid w:val="00343ED2"/>
    <w:rsid w:val="00343F64"/>
    <w:rsid w:val="00343FBC"/>
    <w:rsid w:val="0034406A"/>
    <w:rsid w:val="003441F0"/>
    <w:rsid w:val="003442D7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9E5"/>
    <w:rsid w:val="00344AC9"/>
    <w:rsid w:val="00344AF5"/>
    <w:rsid w:val="00344B45"/>
    <w:rsid w:val="00344B55"/>
    <w:rsid w:val="00344B79"/>
    <w:rsid w:val="00344CA5"/>
    <w:rsid w:val="00344D90"/>
    <w:rsid w:val="003450FE"/>
    <w:rsid w:val="0034519D"/>
    <w:rsid w:val="003453E1"/>
    <w:rsid w:val="00345457"/>
    <w:rsid w:val="00345555"/>
    <w:rsid w:val="00345587"/>
    <w:rsid w:val="003455B2"/>
    <w:rsid w:val="003455ED"/>
    <w:rsid w:val="00345685"/>
    <w:rsid w:val="003457FB"/>
    <w:rsid w:val="0034585C"/>
    <w:rsid w:val="0034587B"/>
    <w:rsid w:val="003458CE"/>
    <w:rsid w:val="00345B22"/>
    <w:rsid w:val="00345B56"/>
    <w:rsid w:val="00345D3D"/>
    <w:rsid w:val="00345E92"/>
    <w:rsid w:val="003461C6"/>
    <w:rsid w:val="003463B6"/>
    <w:rsid w:val="003463DC"/>
    <w:rsid w:val="003465B2"/>
    <w:rsid w:val="0034687E"/>
    <w:rsid w:val="003469F7"/>
    <w:rsid w:val="003469FD"/>
    <w:rsid w:val="00346AA6"/>
    <w:rsid w:val="00346C3B"/>
    <w:rsid w:val="00346C8D"/>
    <w:rsid w:val="00346C98"/>
    <w:rsid w:val="00346E49"/>
    <w:rsid w:val="0034720E"/>
    <w:rsid w:val="0034734A"/>
    <w:rsid w:val="003473B5"/>
    <w:rsid w:val="003474A1"/>
    <w:rsid w:val="00347547"/>
    <w:rsid w:val="0034766B"/>
    <w:rsid w:val="003477D4"/>
    <w:rsid w:val="00347A2B"/>
    <w:rsid w:val="00347D8B"/>
    <w:rsid w:val="00347E3E"/>
    <w:rsid w:val="00347FDB"/>
    <w:rsid w:val="00350040"/>
    <w:rsid w:val="003501F2"/>
    <w:rsid w:val="003502F4"/>
    <w:rsid w:val="00350339"/>
    <w:rsid w:val="0035036D"/>
    <w:rsid w:val="00350782"/>
    <w:rsid w:val="003507FB"/>
    <w:rsid w:val="00350985"/>
    <w:rsid w:val="00350A1B"/>
    <w:rsid w:val="00350BB0"/>
    <w:rsid w:val="00350BCE"/>
    <w:rsid w:val="00350C60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AEF"/>
    <w:rsid w:val="00351BC2"/>
    <w:rsid w:val="00351BE5"/>
    <w:rsid w:val="00351D02"/>
    <w:rsid w:val="00351E9C"/>
    <w:rsid w:val="00351EA6"/>
    <w:rsid w:val="00351FF3"/>
    <w:rsid w:val="00352320"/>
    <w:rsid w:val="00352400"/>
    <w:rsid w:val="00352772"/>
    <w:rsid w:val="00352983"/>
    <w:rsid w:val="003529B0"/>
    <w:rsid w:val="00352A16"/>
    <w:rsid w:val="00352A44"/>
    <w:rsid w:val="00352B56"/>
    <w:rsid w:val="00352C24"/>
    <w:rsid w:val="00352DD4"/>
    <w:rsid w:val="00352DD8"/>
    <w:rsid w:val="00352F09"/>
    <w:rsid w:val="00352F8E"/>
    <w:rsid w:val="00352FCE"/>
    <w:rsid w:val="00353089"/>
    <w:rsid w:val="00353195"/>
    <w:rsid w:val="003531FE"/>
    <w:rsid w:val="00353222"/>
    <w:rsid w:val="00353240"/>
    <w:rsid w:val="003533EA"/>
    <w:rsid w:val="00353639"/>
    <w:rsid w:val="00353644"/>
    <w:rsid w:val="00353683"/>
    <w:rsid w:val="003536C2"/>
    <w:rsid w:val="00353703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2A6"/>
    <w:rsid w:val="003543EF"/>
    <w:rsid w:val="0035449E"/>
    <w:rsid w:val="003545A3"/>
    <w:rsid w:val="0035477C"/>
    <w:rsid w:val="003548AC"/>
    <w:rsid w:val="003548BD"/>
    <w:rsid w:val="003548DE"/>
    <w:rsid w:val="003549BC"/>
    <w:rsid w:val="003549F9"/>
    <w:rsid w:val="003549FC"/>
    <w:rsid w:val="00354A11"/>
    <w:rsid w:val="00354A2E"/>
    <w:rsid w:val="00354B9A"/>
    <w:rsid w:val="00354C0B"/>
    <w:rsid w:val="00354EA8"/>
    <w:rsid w:val="00354FE0"/>
    <w:rsid w:val="0035524F"/>
    <w:rsid w:val="00355346"/>
    <w:rsid w:val="0035536D"/>
    <w:rsid w:val="00355419"/>
    <w:rsid w:val="0035556D"/>
    <w:rsid w:val="0035564F"/>
    <w:rsid w:val="003557E9"/>
    <w:rsid w:val="00355813"/>
    <w:rsid w:val="00355869"/>
    <w:rsid w:val="003558E9"/>
    <w:rsid w:val="00355B6A"/>
    <w:rsid w:val="00355EAB"/>
    <w:rsid w:val="00355EF8"/>
    <w:rsid w:val="00355F48"/>
    <w:rsid w:val="00355F9A"/>
    <w:rsid w:val="00356405"/>
    <w:rsid w:val="00356410"/>
    <w:rsid w:val="003566A0"/>
    <w:rsid w:val="003566DF"/>
    <w:rsid w:val="0035672B"/>
    <w:rsid w:val="00356775"/>
    <w:rsid w:val="00356854"/>
    <w:rsid w:val="003568C8"/>
    <w:rsid w:val="003568F2"/>
    <w:rsid w:val="00356B31"/>
    <w:rsid w:val="00356C12"/>
    <w:rsid w:val="00356D32"/>
    <w:rsid w:val="00356D3B"/>
    <w:rsid w:val="00356FB0"/>
    <w:rsid w:val="00357005"/>
    <w:rsid w:val="00357013"/>
    <w:rsid w:val="00357112"/>
    <w:rsid w:val="003572DB"/>
    <w:rsid w:val="00357528"/>
    <w:rsid w:val="0035762B"/>
    <w:rsid w:val="00357840"/>
    <w:rsid w:val="00357846"/>
    <w:rsid w:val="00357AC5"/>
    <w:rsid w:val="00357ACD"/>
    <w:rsid w:val="00357D0A"/>
    <w:rsid w:val="00360021"/>
    <w:rsid w:val="003600F5"/>
    <w:rsid w:val="00360228"/>
    <w:rsid w:val="003602F6"/>
    <w:rsid w:val="0036033C"/>
    <w:rsid w:val="003606C6"/>
    <w:rsid w:val="00360736"/>
    <w:rsid w:val="0036077A"/>
    <w:rsid w:val="003608AE"/>
    <w:rsid w:val="0036091C"/>
    <w:rsid w:val="0036098F"/>
    <w:rsid w:val="003609E8"/>
    <w:rsid w:val="00360CFD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D91"/>
    <w:rsid w:val="00361DA7"/>
    <w:rsid w:val="00361EEA"/>
    <w:rsid w:val="00362020"/>
    <w:rsid w:val="00362141"/>
    <w:rsid w:val="00362214"/>
    <w:rsid w:val="00362469"/>
    <w:rsid w:val="00362590"/>
    <w:rsid w:val="00362634"/>
    <w:rsid w:val="00362B52"/>
    <w:rsid w:val="00362BA1"/>
    <w:rsid w:val="00362C48"/>
    <w:rsid w:val="00362C4F"/>
    <w:rsid w:val="00362E3F"/>
    <w:rsid w:val="00362FD4"/>
    <w:rsid w:val="003630D2"/>
    <w:rsid w:val="0036310D"/>
    <w:rsid w:val="003632BC"/>
    <w:rsid w:val="003634D0"/>
    <w:rsid w:val="003636BD"/>
    <w:rsid w:val="0036388E"/>
    <w:rsid w:val="00363898"/>
    <w:rsid w:val="00363BDE"/>
    <w:rsid w:val="00363F43"/>
    <w:rsid w:val="00364008"/>
    <w:rsid w:val="003641F0"/>
    <w:rsid w:val="00364294"/>
    <w:rsid w:val="00364342"/>
    <w:rsid w:val="00364380"/>
    <w:rsid w:val="003643D7"/>
    <w:rsid w:val="00364750"/>
    <w:rsid w:val="003649C5"/>
    <w:rsid w:val="00364A10"/>
    <w:rsid w:val="00364BA1"/>
    <w:rsid w:val="00364BC3"/>
    <w:rsid w:val="00364BE8"/>
    <w:rsid w:val="00364E30"/>
    <w:rsid w:val="00364EA4"/>
    <w:rsid w:val="00364EE4"/>
    <w:rsid w:val="00364F2E"/>
    <w:rsid w:val="00364FAB"/>
    <w:rsid w:val="0036521B"/>
    <w:rsid w:val="003656C8"/>
    <w:rsid w:val="0036579B"/>
    <w:rsid w:val="00365831"/>
    <w:rsid w:val="00365870"/>
    <w:rsid w:val="00365954"/>
    <w:rsid w:val="00365C4E"/>
    <w:rsid w:val="00365CD7"/>
    <w:rsid w:val="00365D68"/>
    <w:rsid w:val="00365D7C"/>
    <w:rsid w:val="00366213"/>
    <w:rsid w:val="00366336"/>
    <w:rsid w:val="003663DE"/>
    <w:rsid w:val="00366405"/>
    <w:rsid w:val="0036644C"/>
    <w:rsid w:val="003664AE"/>
    <w:rsid w:val="00366538"/>
    <w:rsid w:val="003665DD"/>
    <w:rsid w:val="0036661F"/>
    <w:rsid w:val="00366671"/>
    <w:rsid w:val="003667AB"/>
    <w:rsid w:val="003667D8"/>
    <w:rsid w:val="0036682E"/>
    <w:rsid w:val="00366868"/>
    <w:rsid w:val="00366956"/>
    <w:rsid w:val="00366AAD"/>
    <w:rsid w:val="00366B3D"/>
    <w:rsid w:val="00366B60"/>
    <w:rsid w:val="00366D18"/>
    <w:rsid w:val="00366D1B"/>
    <w:rsid w:val="00366FAC"/>
    <w:rsid w:val="00366FD2"/>
    <w:rsid w:val="00367153"/>
    <w:rsid w:val="003671E7"/>
    <w:rsid w:val="0036723A"/>
    <w:rsid w:val="00367267"/>
    <w:rsid w:val="00367456"/>
    <w:rsid w:val="003674B1"/>
    <w:rsid w:val="00367591"/>
    <w:rsid w:val="0036760A"/>
    <w:rsid w:val="00367680"/>
    <w:rsid w:val="0036772F"/>
    <w:rsid w:val="00367886"/>
    <w:rsid w:val="00367907"/>
    <w:rsid w:val="003679A1"/>
    <w:rsid w:val="003679CB"/>
    <w:rsid w:val="00367C33"/>
    <w:rsid w:val="00367CC2"/>
    <w:rsid w:val="00367D32"/>
    <w:rsid w:val="00367F0F"/>
    <w:rsid w:val="00367FB5"/>
    <w:rsid w:val="00370120"/>
    <w:rsid w:val="003702FD"/>
    <w:rsid w:val="00370402"/>
    <w:rsid w:val="00370492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0F67"/>
    <w:rsid w:val="00371123"/>
    <w:rsid w:val="003711F7"/>
    <w:rsid w:val="00371256"/>
    <w:rsid w:val="003713B6"/>
    <w:rsid w:val="0037146F"/>
    <w:rsid w:val="00371551"/>
    <w:rsid w:val="00371561"/>
    <w:rsid w:val="003717AB"/>
    <w:rsid w:val="00371903"/>
    <w:rsid w:val="00371A16"/>
    <w:rsid w:val="00371B01"/>
    <w:rsid w:val="00371D1A"/>
    <w:rsid w:val="00371D65"/>
    <w:rsid w:val="00371DB7"/>
    <w:rsid w:val="00371E30"/>
    <w:rsid w:val="00371EDD"/>
    <w:rsid w:val="00372151"/>
    <w:rsid w:val="003721B9"/>
    <w:rsid w:val="00372300"/>
    <w:rsid w:val="0037245D"/>
    <w:rsid w:val="0037245F"/>
    <w:rsid w:val="00372481"/>
    <w:rsid w:val="0037274F"/>
    <w:rsid w:val="00372883"/>
    <w:rsid w:val="003729D5"/>
    <w:rsid w:val="00372B0B"/>
    <w:rsid w:val="00372C8B"/>
    <w:rsid w:val="00372DBD"/>
    <w:rsid w:val="00372EA8"/>
    <w:rsid w:val="00373036"/>
    <w:rsid w:val="00373179"/>
    <w:rsid w:val="00373187"/>
    <w:rsid w:val="00373194"/>
    <w:rsid w:val="003731C5"/>
    <w:rsid w:val="003732CF"/>
    <w:rsid w:val="00373477"/>
    <w:rsid w:val="003734E5"/>
    <w:rsid w:val="00373661"/>
    <w:rsid w:val="00373908"/>
    <w:rsid w:val="0037399A"/>
    <w:rsid w:val="00373A2E"/>
    <w:rsid w:val="00373A6C"/>
    <w:rsid w:val="00373BDC"/>
    <w:rsid w:val="00373E85"/>
    <w:rsid w:val="00373FB8"/>
    <w:rsid w:val="00374406"/>
    <w:rsid w:val="003745A6"/>
    <w:rsid w:val="00374664"/>
    <w:rsid w:val="0037469B"/>
    <w:rsid w:val="00374707"/>
    <w:rsid w:val="0037476D"/>
    <w:rsid w:val="003747BC"/>
    <w:rsid w:val="003748AC"/>
    <w:rsid w:val="00374A85"/>
    <w:rsid w:val="00374B27"/>
    <w:rsid w:val="00374C10"/>
    <w:rsid w:val="00374DCB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9B6"/>
    <w:rsid w:val="00375B21"/>
    <w:rsid w:val="00375C90"/>
    <w:rsid w:val="00375CCC"/>
    <w:rsid w:val="00375CDD"/>
    <w:rsid w:val="00375CE1"/>
    <w:rsid w:val="00375CF9"/>
    <w:rsid w:val="0037603A"/>
    <w:rsid w:val="003761DA"/>
    <w:rsid w:val="00376339"/>
    <w:rsid w:val="0037642B"/>
    <w:rsid w:val="00376690"/>
    <w:rsid w:val="003766D9"/>
    <w:rsid w:val="0037691F"/>
    <w:rsid w:val="0037696D"/>
    <w:rsid w:val="00376AB4"/>
    <w:rsid w:val="00376B95"/>
    <w:rsid w:val="00376D27"/>
    <w:rsid w:val="00376F5A"/>
    <w:rsid w:val="00376F9A"/>
    <w:rsid w:val="00377019"/>
    <w:rsid w:val="003770E7"/>
    <w:rsid w:val="0037716A"/>
    <w:rsid w:val="003772E9"/>
    <w:rsid w:val="0037731A"/>
    <w:rsid w:val="0037736F"/>
    <w:rsid w:val="0037738D"/>
    <w:rsid w:val="003773A9"/>
    <w:rsid w:val="00377732"/>
    <w:rsid w:val="00377848"/>
    <w:rsid w:val="003778CD"/>
    <w:rsid w:val="00377934"/>
    <w:rsid w:val="00377AE5"/>
    <w:rsid w:val="00377B7E"/>
    <w:rsid w:val="00377C6F"/>
    <w:rsid w:val="00377CC8"/>
    <w:rsid w:val="00377D28"/>
    <w:rsid w:val="00377DD1"/>
    <w:rsid w:val="003801A4"/>
    <w:rsid w:val="003801C1"/>
    <w:rsid w:val="00380290"/>
    <w:rsid w:val="003802BC"/>
    <w:rsid w:val="003802CF"/>
    <w:rsid w:val="00380496"/>
    <w:rsid w:val="003804A3"/>
    <w:rsid w:val="0038050A"/>
    <w:rsid w:val="003805F5"/>
    <w:rsid w:val="0038062A"/>
    <w:rsid w:val="00380635"/>
    <w:rsid w:val="00380660"/>
    <w:rsid w:val="0038069E"/>
    <w:rsid w:val="0038087D"/>
    <w:rsid w:val="00380B35"/>
    <w:rsid w:val="00380B4E"/>
    <w:rsid w:val="00380B63"/>
    <w:rsid w:val="00380BB7"/>
    <w:rsid w:val="00380E17"/>
    <w:rsid w:val="00380F0F"/>
    <w:rsid w:val="00380F6E"/>
    <w:rsid w:val="003810DA"/>
    <w:rsid w:val="003810DC"/>
    <w:rsid w:val="0038123B"/>
    <w:rsid w:val="00381271"/>
    <w:rsid w:val="003812F8"/>
    <w:rsid w:val="00381314"/>
    <w:rsid w:val="0038131E"/>
    <w:rsid w:val="003813CE"/>
    <w:rsid w:val="003813F4"/>
    <w:rsid w:val="00381508"/>
    <w:rsid w:val="00381546"/>
    <w:rsid w:val="00381731"/>
    <w:rsid w:val="003817C5"/>
    <w:rsid w:val="00381823"/>
    <w:rsid w:val="003819AE"/>
    <w:rsid w:val="00382099"/>
    <w:rsid w:val="00382302"/>
    <w:rsid w:val="003823DD"/>
    <w:rsid w:val="00382431"/>
    <w:rsid w:val="00382483"/>
    <w:rsid w:val="00382620"/>
    <w:rsid w:val="00382682"/>
    <w:rsid w:val="00382734"/>
    <w:rsid w:val="00382973"/>
    <w:rsid w:val="00382A58"/>
    <w:rsid w:val="00382A8A"/>
    <w:rsid w:val="00382B0B"/>
    <w:rsid w:val="00382BFC"/>
    <w:rsid w:val="00382D3C"/>
    <w:rsid w:val="00382EA8"/>
    <w:rsid w:val="00382EB5"/>
    <w:rsid w:val="00382F05"/>
    <w:rsid w:val="0038314F"/>
    <w:rsid w:val="00383337"/>
    <w:rsid w:val="0038335C"/>
    <w:rsid w:val="003833AE"/>
    <w:rsid w:val="003838DE"/>
    <w:rsid w:val="00383AC3"/>
    <w:rsid w:val="00383E0D"/>
    <w:rsid w:val="00383F01"/>
    <w:rsid w:val="00384008"/>
    <w:rsid w:val="00384114"/>
    <w:rsid w:val="00384222"/>
    <w:rsid w:val="00384569"/>
    <w:rsid w:val="003845C6"/>
    <w:rsid w:val="00384603"/>
    <w:rsid w:val="003847CA"/>
    <w:rsid w:val="003849B2"/>
    <w:rsid w:val="003849E2"/>
    <w:rsid w:val="00384D06"/>
    <w:rsid w:val="00384DEE"/>
    <w:rsid w:val="00385034"/>
    <w:rsid w:val="003850B3"/>
    <w:rsid w:val="0038535E"/>
    <w:rsid w:val="00385367"/>
    <w:rsid w:val="00385AC5"/>
    <w:rsid w:val="00385B36"/>
    <w:rsid w:val="00385B66"/>
    <w:rsid w:val="00385C67"/>
    <w:rsid w:val="00385D5F"/>
    <w:rsid w:val="00385E71"/>
    <w:rsid w:val="00385F32"/>
    <w:rsid w:val="003860E7"/>
    <w:rsid w:val="0038616D"/>
    <w:rsid w:val="00386336"/>
    <w:rsid w:val="00386431"/>
    <w:rsid w:val="0038669E"/>
    <w:rsid w:val="00386747"/>
    <w:rsid w:val="003867E5"/>
    <w:rsid w:val="00386A94"/>
    <w:rsid w:val="00386AFB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87C5F"/>
    <w:rsid w:val="00387FC6"/>
    <w:rsid w:val="0039006C"/>
    <w:rsid w:val="00390634"/>
    <w:rsid w:val="003906A0"/>
    <w:rsid w:val="0039070B"/>
    <w:rsid w:val="003908DA"/>
    <w:rsid w:val="00390A79"/>
    <w:rsid w:val="00390B9A"/>
    <w:rsid w:val="00390C04"/>
    <w:rsid w:val="00390C88"/>
    <w:rsid w:val="00390C9B"/>
    <w:rsid w:val="00390CB6"/>
    <w:rsid w:val="00390D0D"/>
    <w:rsid w:val="00390D69"/>
    <w:rsid w:val="00390EEE"/>
    <w:rsid w:val="00390FA9"/>
    <w:rsid w:val="003910B0"/>
    <w:rsid w:val="003910DB"/>
    <w:rsid w:val="003910EB"/>
    <w:rsid w:val="0039123B"/>
    <w:rsid w:val="00391334"/>
    <w:rsid w:val="0039136C"/>
    <w:rsid w:val="003913F6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3E3"/>
    <w:rsid w:val="00392598"/>
    <w:rsid w:val="003925E4"/>
    <w:rsid w:val="0039270F"/>
    <w:rsid w:val="0039284E"/>
    <w:rsid w:val="00392938"/>
    <w:rsid w:val="00392A77"/>
    <w:rsid w:val="00392ADD"/>
    <w:rsid w:val="00392B28"/>
    <w:rsid w:val="00392B55"/>
    <w:rsid w:val="00392BA6"/>
    <w:rsid w:val="00392CCC"/>
    <w:rsid w:val="00392ECE"/>
    <w:rsid w:val="0039302C"/>
    <w:rsid w:val="003931CD"/>
    <w:rsid w:val="00393228"/>
    <w:rsid w:val="0039325A"/>
    <w:rsid w:val="00393306"/>
    <w:rsid w:val="0039342B"/>
    <w:rsid w:val="00393431"/>
    <w:rsid w:val="00393527"/>
    <w:rsid w:val="003935ED"/>
    <w:rsid w:val="00393715"/>
    <w:rsid w:val="00393892"/>
    <w:rsid w:val="00393BC3"/>
    <w:rsid w:val="00393DF0"/>
    <w:rsid w:val="00393E4E"/>
    <w:rsid w:val="00393EB2"/>
    <w:rsid w:val="00393FA0"/>
    <w:rsid w:val="00394074"/>
    <w:rsid w:val="00394166"/>
    <w:rsid w:val="003942A2"/>
    <w:rsid w:val="00394360"/>
    <w:rsid w:val="003943D5"/>
    <w:rsid w:val="00394860"/>
    <w:rsid w:val="003948B5"/>
    <w:rsid w:val="003948C1"/>
    <w:rsid w:val="003949D9"/>
    <w:rsid w:val="00394A25"/>
    <w:rsid w:val="00394BD0"/>
    <w:rsid w:val="00394DC1"/>
    <w:rsid w:val="00394DC8"/>
    <w:rsid w:val="00394E35"/>
    <w:rsid w:val="00394E53"/>
    <w:rsid w:val="00395060"/>
    <w:rsid w:val="00395179"/>
    <w:rsid w:val="003951A6"/>
    <w:rsid w:val="003951AB"/>
    <w:rsid w:val="00395215"/>
    <w:rsid w:val="0039523C"/>
    <w:rsid w:val="00395447"/>
    <w:rsid w:val="00395D31"/>
    <w:rsid w:val="00395DB2"/>
    <w:rsid w:val="00395E75"/>
    <w:rsid w:val="00395FA2"/>
    <w:rsid w:val="00395FAE"/>
    <w:rsid w:val="00396027"/>
    <w:rsid w:val="0039603A"/>
    <w:rsid w:val="0039621A"/>
    <w:rsid w:val="003962F3"/>
    <w:rsid w:val="003963EB"/>
    <w:rsid w:val="003965B1"/>
    <w:rsid w:val="0039665B"/>
    <w:rsid w:val="00396663"/>
    <w:rsid w:val="00396674"/>
    <w:rsid w:val="00396688"/>
    <w:rsid w:val="003966F6"/>
    <w:rsid w:val="00396A60"/>
    <w:rsid w:val="00396BAF"/>
    <w:rsid w:val="00396C17"/>
    <w:rsid w:val="00396E41"/>
    <w:rsid w:val="00397038"/>
    <w:rsid w:val="0039705D"/>
    <w:rsid w:val="0039709A"/>
    <w:rsid w:val="003970F7"/>
    <w:rsid w:val="00397298"/>
    <w:rsid w:val="003972F9"/>
    <w:rsid w:val="00397320"/>
    <w:rsid w:val="003973AD"/>
    <w:rsid w:val="00397701"/>
    <w:rsid w:val="00397702"/>
    <w:rsid w:val="003977F1"/>
    <w:rsid w:val="00397995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97F8D"/>
    <w:rsid w:val="00397FBA"/>
    <w:rsid w:val="003A01DC"/>
    <w:rsid w:val="003A039B"/>
    <w:rsid w:val="003A0611"/>
    <w:rsid w:val="003A0652"/>
    <w:rsid w:val="003A07E0"/>
    <w:rsid w:val="003A08B6"/>
    <w:rsid w:val="003A0CC5"/>
    <w:rsid w:val="003A0D7C"/>
    <w:rsid w:val="003A0FC9"/>
    <w:rsid w:val="003A0FE9"/>
    <w:rsid w:val="003A0FF4"/>
    <w:rsid w:val="003A10E2"/>
    <w:rsid w:val="003A118B"/>
    <w:rsid w:val="003A11CB"/>
    <w:rsid w:val="003A1358"/>
    <w:rsid w:val="003A1394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AF7"/>
    <w:rsid w:val="003A1B41"/>
    <w:rsid w:val="003A1B90"/>
    <w:rsid w:val="003A1BD8"/>
    <w:rsid w:val="003A1ED7"/>
    <w:rsid w:val="003A1F2E"/>
    <w:rsid w:val="003A1F9C"/>
    <w:rsid w:val="003A20C4"/>
    <w:rsid w:val="003A20CC"/>
    <w:rsid w:val="003A21D8"/>
    <w:rsid w:val="003A2252"/>
    <w:rsid w:val="003A246C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5C"/>
    <w:rsid w:val="003A32AF"/>
    <w:rsid w:val="003A3301"/>
    <w:rsid w:val="003A339A"/>
    <w:rsid w:val="003A34B6"/>
    <w:rsid w:val="003A353A"/>
    <w:rsid w:val="003A3590"/>
    <w:rsid w:val="003A370C"/>
    <w:rsid w:val="003A3730"/>
    <w:rsid w:val="003A3AD5"/>
    <w:rsid w:val="003A3B79"/>
    <w:rsid w:val="003A3C40"/>
    <w:rsid w:val="003A3CDE"/>
    <w:rsid w:val="003A3CEC"/>
    <w:rsid w:val="003A3D9E"/>
    <w:rsid w:val="003A3DF7"/>
    <w:rsid w:val="003A408C"/>
    <w:rsid w:val="003A40EC"/>
    <w:rsid w:val="003A411C"/>
    <w:rsid w:val="003A41F0"/>
    <w:rsid w:val="003A422C"/>
    <w:rsid w:val="003A42BC"/>
    <w:rsid w:val="003A435C"/>
    <w:rsid w:val="003A43C1"/>
    <w:rsid w:val="003A4440"/>
    <w:rsid w:val="003A4477"/>
    <w:rsid w:val="003A462A"/>
    <w:rsid w:val="003A475D"/>
    <w:rsid w:val="003A4770"/>
    <w:rsid w:val="003A478E"/>
    <w:rsid w:val="003A47CD"/>
    <w:rsid w:val="003A4871"/>
    <w:rsid w:val="003A4A05"/>
    <w:rsid w:val="003A4AF0"/>
    <w:rsid w:val="003A4BC4"/>
    <w:rsid w:val="003A4D72"/>
    <w:rsid w:val="003A5081"/>
    <w:rsid w:val="003A50F1"/>
    <w:rsid w:val="003A5146"/>
    <w:rsid w:val="003A528A"/>
    <w:rsid w:val="003A52DA"/>
    <w:rsid w:val="003A548A"/>
    <w:rsid w:val="003A54B0"/>
    <w:rsid w:val="003A54F7"/>
    <w:rsid w:val="003A566B"/>
    <w:rsid w:val="003A58F9"/>
    <w:rsid w:val="003A58FE"/>
    <w:rsid w:val="003A5A91"/>
    <w:rsid w:val="003A5B95"/>
    <w:rsid w:val="003A5BA9"/>
    <w:rsid w:val="003A5D9F"/>
    <w:rsid w:val="003A5DF5"/>
    <w:rsid w:val="003A5EDA"/>
    <w:rsid w:val="003A5FF8"/>
    <w:rsid w:val="003A6313"/>
    <w:rsid w:val="003A6468"/>
    <w:rsid w:val="003A649C"/>
    <w:rsid w:val="003A6514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25"/>
    <w:rsid w:val="003A6FEB"/>
    <w:rsid w:val="003A706C"/>
    <w:rsid w:val="003A7278"/>
    <w:rsid w:val="003A72E6"/>
    <w:rsid w:val="003A7335"/>
    <w:rsid w:val="003A7551"/>
    <w:rsid w:val="003A78E9"/>
    <w:rsid w:val="003A7A68"/>
    <w:rsid w:val="003A7A7A"/>
    <w:rsid w:val="003A7F5D"/>
    <w:rsid w:val="003A7FE1"/>
    <w:rsid w:val="003B00A1"/>
    <w:rsid w:val="003B02DA"/>
    <w:rsid w:val="003B050E"/>
    <w:rsid w:val="003B0628"/>
    <w:rsid w:val="003B0695"/>
    <w:rsid w:val="003B0852"/>
    <w:rsid w:val="003B085A"/>
    <w:rsid w:val="003B09B3"/>
    <w:rsid w:val="003B0A2A"/>
    <w:rsid w:val="003B0A90"/>
    <w:rsid w:val="003B0B64"/>
    <w:rsid w:val="003B0B81"/>
    <w:rsid w:val="003B0BA1"/>
    <w:rsid w:val="003B0D0D"/>
    <w:rsid w:val="003B0D41"/>
    <w:rsid w:val="003B0FE2"/>
    <w:rsid w:val="003B1019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CF"/>
    <w:rsid w:val="003B1C22"/>
    <w:rsid w:val="003B1ED0"/>
    <w:rsid w:val="003B2103"/>
    <w:rsid w:val="003B21B7"/>
    <w:rsid w:val="003B2476"/>
    <w:rsid w:val="003B257E"/>
    <w:rsid w:val="003B287E"/>
    <w:rsid w:val="003B2A11"/>
    <w:rsid w:val="003B2DD2"/>
    <w:rsid w:val="003B2EE3"/>
    <w:rsid w:val="003B3041"/>
    <w:rsid w:val="003B32C0"/>
    <w:rsid w:val="003B33F8"/>
    <w:rsid w:val="003B3422"/>
    <w:rsid w:val="003B36EF"/>
    <w:rsid w:val="003B396E"/>
    <w:rsid w:val="003B3A37"/>
    <w:rsid w:val="003B3D24"/>
    <w:rsid w:val="003B3DBA"/>
    <w:rsid w:val="003B404F"/>
    <w:rsid w:val="003B406F"/>
    <w:rsid w:val="003B4139"/>
    <w:rsid w:val="003B42F2"/>
    <w:rsid w:val="003B4977"/>
    <w:rsid w:val="003B4A7A"/>
    <w:rsid w:val="003B4A98"/>
    <w:rsid w:val="003B4CC2"/>
    <w:rsid w:val="003B4D52"/>
    <w:rsid w:val="003B4FD5"/>
    <w:rsid w:val="003B5043"/>
    <w:rsid w:val="003B50F1"/>
    <w:rsid w:val="003B5298"/>
    <w:rsid w:val="003B5367"/>
    <w:rsid w:val="003B548D"/>
    <w:rsid w:val="003B55F8"/>
    <w:rsid w:val="003B5929"/>
    <w:rsid w:val="003B5A8D"/>
    <w:rsid w:val="003B5B21"/>
    <w:rsid w:val="003B5B9D"/>
    <w:rsid w:val="003B5D0B"/>
    <w:rsid w:val="003B5DC8"/>
    <w:rsid w:val="003B5F87"/>
    <w:rsid w:val="003B5FB7"/>
    <w:rsid w:val="003B6377"/>
    <w:rsid w:val="003B6924"/>
    <w:rsid w:val="003B6AC6"/>
    <w:rsid w:val="003B6BBC"/>
    <w:rsid w:val="003B6C72"/>
    <w:rsid w:val="003B6E0A"/>
    <w:rsid w:val="003B6E0E"/>
    <w:rsid w:val="003B6E83"/>
    <w:rsid w:val="003B70BA"/>
    <w:rsid w:val="003B7198"/>
    <w:rsid w:val="003B7489"/>
    <w:rsid w:val="003B7748"/>
    <w:rsid w:val="003B779C"/>
    <w:rsid w:val="003B7941"/>
    <w:rsid w:val="003B7959"/>
    <w:rsid w:val="003B7974"/>
    <w:rsid w:val="003B7D45"/>
    <w:rsid w:val="003B7E47"/>
    <w:rsid w:val="003B7EBC"/>
    <w:rsid w:val="003B7ECB"/>
    <w:rsid w:val="003C00A2"/>
    <w:rsid w:val="003C04DC"/>
    <w:rsid w:val="003C0541"/>
    <w:rsid w:val="003C058F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E09"/>
    <w:rsid w:val="003C0F4E"/>
    <w:rsid w:val="003C1119"/>
    <w:rsid w:val="003C116F"/>
    <w:rsid w:val="003C14FB"/>
    <w:rsid w:val="003C1802"/>
    <w:rsid w:val="003C1B19"/>
    <w:rsid w:val="003C1C38"/>
    <w:rsid w:val="003C1C9C"/>
    <w:rsid w:val="003C1CDE"/>
    <w:rsid w:val="003C21B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9D"/>
    <w:rsid w:val="003C2ACC"/>
    <w:rsid w:val="003C2C59"/>
    <w:rsid w:val="003C2CF2"/>
    <w:rsid w:val="003C2DA7"/>
    <w:rsid w:val="003C2E10"/>
    <w:rsid w:val="003C2E2D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09"/>
    <w:rsid w:val="003C397A"/>
    <w:rsid w:val="003C3CAF"/>
    <w:rsid w:val="003C3DEF"/>
    <w:rsid w:val="003C3DFA"/>
    <w:rsid w:val="003C3EB5"/>
    <w:rsid w:val="003C3ECA"/>
    <w:rsid w:val="003C4111"/>
    <w:rsid w:val="003C41B3"/>
    <w:rsid w:val="003C43FA"/>
    <w:rsid w:val="003C46F9"/>
    <w:rsid w:val="003C4728"/>
    <w:rsid w:val="003C4759"/>
    <w:rsid w:val="003C47AF"/>
    <w:rsid w:val="003C47C3"/>
    <w:rsid w:val="003C483C"/>
    <w:rsid w:val="003C4B7F"/>
    <w:rsid w:val="003C4BC0"/>
    <w:rsid w:val="003C4BE5"/>
    <w:rsid w:val="003C4CBA"/>
    <w:rsid w:val="003C4E9C"/>
    <w:rsid w:val="003C4EF6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F2C"/>
    <w:rsid w:val="003C5F3A"/>
    <w:rsid w:val="003C5FB7"/>
    <w:rsid w:val="003C5FE5"/>
    <w:rsid w:val="003C60DC"/>
    <w:rsid w:val="003C6273"/>
    <w:rsid w:val="003C62BF"/>
    <w:rsid w:val="003C641E"/>
    <w:rsid w:val="003C64AD"/>
    <w:rsid w:val="003C66DC"/>
    <w:rsid w:val="003C6799"/>
    <w:rsid w:val="003C6801"/>
    <w:rsid w:val="003C6B57"/>
    <w:rsid w:val="003C6BE7"/>
    <w:rsid w:val="003C6BEC"/>
    <w:rsid w:val="003C6CBF"/>
    <w:rsid w:val="003C6D48"/>
    <w:rsid w:val="003C6E70"/>
    <w:rsid w:val="003C6F24"/>
    <w:rsid w:val="003C7080"/>
    <w:rsid w:val="003C755D"/>
    <w:rsid w:val="003C76EB"/>
    <w:rsid w:val="003C770C"/>
    <w:rsid w:val="003C77B1"/>
    <w:rsid w:val="003C79B6"/>
    <w:rsid w:val="003C7A6E"/>
    <w:rsid w:val="003C7FBA"/>
    <w:rsid w:val="003C7FC2"/>
    <w:rsid w:val="003D0109"/>
    <w:rsid w:val="003D030B"/>
    <w:rsid w:val="003D035C"/>
    <w:rsid w:val="003D0435"/>
    <w:rsid w:val="003D0608"/>
    <w:rsid w:val="003D0615"/>
    <w:rsid w:val="003D0863"/>
    <w:rsid w:val="003D098A"/>
    <w:rsid w:val="003D0A34"/>
    <w:rsid w:val="003D0B93"/>
    <w:rsid w:val="003D0DC5"/>
    <w:rsid w:val="003D0DF4"/>
    <w:rsid w:val="003D0E6E"/>
    <w:rsid w:val="003D0F7E"/>
    <w:rsid w:val="003D1339"/>
    <w:rsid w:val="003D15B0"/>
    <w:rsid w:val="003D15F2"/>
    <w:rsid w:val="003D169C"/>
    <w:rsid w:val="003D18A6"/>
    <w:rsid w:val="003D1D33"/>
    <w:rsid w:val="003D1D35"/>
    <w:rsid w:val="003D1F19"/>
    <w:rsid w:val="003D1F77"/>
    <w:rsid w:val="003D1FE8"/>
    <w:rsid w:val="003D2016"/>
    <w:rsid w:val="003D2020"/>
    <w:rsid w:val="003D206D"/>
    <w:rsid w:val="003D20D2"/>
    <w:rsid w:val="003D22F7"/>
    <w:rsid w:val="003D23F0"/>
    <w:rsid w:val="003D2495"/>
    <w:rsid w:val="003D2558"/>
    <w:rsid w:val="003D258C"/>
    <w:rsid w:val="003D2694"/>
    <w:rsid w:val="003D26C5"/>
    <w:rsid w:val="003D273E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4AF"/>
    <w:rsid w:val="003D3725"/>
    <w:rsid w:val="003D3734"/>
    <w:rsid w:val="003D37BD"/>
    <w:rsid w:val="003D391D"/>
    <w:rsid w:val="003D39EC"/>
    <w:rsid w:val="003D3B5E"/>
    <w:rsid w:val="003D3DB4"/>
    <w:rsid w:val="003D3F98"/>
    <w:rsid w:val="003D3FB4"/>
    <w:rsid w:val="003D407D"/>
    <w:rsid w:val="003D40D2"/>
    <w:rsid w:val="003D4122"/>
    <w:rsid w:val="003D4135"/>
    <w:rsid w:val="003D42A9"/>
    <w:rsid w:val="003D430A"/>
    <w:rsid w:val="003D43E6"/>
    <w:rsid w:val="003D4445"/>
    <w:rsid w:val="003D462F"/>
    <w:rsid w:val="003D46BB"/>
    <w:rsid w:val="003D46E9"/>
    <w:rsid w:val="003D4798"/>
    <w:rsid w:val="003D4906"/>
    <w:rsid w:val="003D4B17"/>
    <w:rsid w:val="003D4BBD"/>
    <w:rsid w:val="003D4C37"/>
    <w:rsid w:val="003D4F98"/>
    <w:rsid w:val="003D5045"/>
    <w:rsid w:val="003D5450"/>
    <w:rsid w:val="003D5523"/>
    <w:rsid w:val="003D5637"/>
    <w:rsid w:val="003D56A7"/>
    <w:rsid w:val="003D56E4"/>
    <w:rsid w:val="003D5801"/>
    <w:rsid w:val="003D5854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833"/>
    <w:rsid w:val="003D68A6"/>
    <w:rsid w:val="003D68F1"/>
    <w:rsid w:val="003D6B21"/>
    <w:rsid w:val="003D6F55"/>
    <w:rsid w:val="003D6FA8"/>
    <w:rsid w:val="003D70B8"/>
    <w:rsid w:val="003D7220"/>
    <w:rsid w:val="003D7236"/>
    <w:rsid w:val="003D7282"/>
    <w:rsid w:val="003D74EE"/>
    <w:rsid w:val="003D7586"/>
    <w:rsid w:val="003D761C"/>
    <w:rsid w:val="003D7697"/>
    <w:rsid w:val="003D76B0"/>
    <w:rsid w:val="003D7747"/>
    <w:rsid w:val="003D794F"/>
    <w:rsid w:val="003D795F"/>
    <w:rsid w:val="003D79BF"/>
    <w:rsid w:val="003D7AA1"/>
    <w:rsid w:val="003D7B0A"/>
    <w:rsid w:val="003D7BD4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80"/>
    <w:rsid w:val="003E0897"/>
    <w:rsid w:val="003E0D6C"/>
    <w:rsid w:val="003E0DA8"/>
    <w:rsid w:val="003E0DD5"/>
    <w:rsid w:val="003E0E3F"/>
    <w:rsid w:val="003E0F9C"/>
    <w:rsid w:val="003E10C2"/>
    <w:rsid w:val="003E1120"/>
    <w:rsid w:val="003E11DD"/>
    <w:rsid w:val="003E1460"/>
    <w:rsid w:val="003E14CD"/>
    <w:rsid w:val="003E1573"/>
    <w:rsid w:val="003E1645"/>
    <w:rsid w:val="003E16B8"/>
    <w:rsid w:val="003E17E4"/>
    <w:rsid w:val="003E185B"/>
    <w:rsid w:val="003E1880"/>
    <w:rsid w:val="003E19B1"/>
    <w:rsid w:val="003E1A23"/>
    <w:rsid w:val="003E1E50"/>
    <w:rsid w:val="003E20EE"/>
    <w:rsid w:val="003E22B9"/>
    <w:rsid w:val="003E22EE"/>
    <w:rsid w:val="003E237D"/>
    <w:rsid w:val="003E2728"/>
    <w:rsid w:val="003E28B6"/>
    <w:rsid w:val="003E2B7B"/>
    <w:rsid w:val="003E2CC2"/>
    <w:rsid w:val="003E2D15"/>
    <w:rsid w:val="003E2E90"/>
    <w:rsid w:val="003E2EE5"/>
    <w:rsid w:val="003E2EE7"/>
    <w:rsid w:val="003E3252"/>
    <w:rsid w:val="003E33A6"/>
    <w:rsid w:val="003E34CD"/>
    <w:rsid w:val="003E355F"/>
    <w:rsid w:val="003E3676"/>
    <w:rsid w:val="003E36DA"/>
    <w:rsid w:val="003E37B1"/>
    <w:rsid w:val="003E3905"/>
    <w:rsid w:val="003E3936"/>
    <w:rsid w:val="003E3966"/>
    <w:rsid w:val="003E39AE"/>
    <w:rsid w:val="003E39B3"/>
    <w:rsid w:val="003E3C9F"/>
    <w:rsid w:val="003E4068"/>
    <w:rsid w:val="003E471F"/>
    <w:rsid w:val="003E4A4C"/>
    <w:rsid w:val="003E4B0E"/>
    <w:rsid w:val="003E4F44"/>
    <w:rsid w:val="003E5067"/>
    <w:rsid w:val="003E506B"/>
    <w:rsid w:val="003E506D"/>
    <w:rsid w:val="003E515F"/>
    <w:rsid w:val="003E5336"/>
    <w:rsid w:val="003E543D"/>
    <w:rsid w:val="003E54AD"/>
    <w:rsid w:val="003E58AB"/>
    <w:rsid w:val="003E59AC"/>
    <w:rsid w:val="003E59BB"/>
    <w:rsid w:val="003E5B4F"/>
    <w:rsid w:val="003E5E42"/>
    <w:rsid w:val="003E5EAE"/>
    <w:rsid w:val="003E5F90"/>
    <w:rsid w:val="003E6065"/>
    <w:rsid w:val="003E614F"/>
    <w:rsid w:val="003E639C"/>
    <w:rsid w:val="003E651A"/>
    <w:rsid w:val="003E6555"/>
    <w:rsid w:val="003E6895"/>
    <w:rsid w:val="003E68EF"/>
    <w:rsid w:val="003E69C1"/>
    <w:rsid w:val="003E6A9D"/>
    <w:rsid w:val="003E6B96"/>
    <w:rsid w:val="003E6CCF"/>
    <w:rsid w:val="003E6D7E"/>
    <w:rsid w:val="003E6DF3"/>
    <w:rsid w:val="003E6EF2"/>
    <w:rsid w:val="003E6EFA"/>
    <w:rsid w:val="003E6FF6"/>
    <w:rsid w:val="003E7183"/>
    <w:rsid w:val="003E7188"/>
    <w:rsid w:val="003E7253"/>
    <w:rsid w:val="003E748B"/>
    <w:rsid w:val="003E74E7"/>
    <w:rsid w:val="003E751B"/>
    <w:rsid w:val="003E7586"/>
    <w:rsid w:val="003E75B5"/>
    <w:rsid w:val="003E75C6"/>
    <w:rsid w:val="003E7777"/>
    <w:rsid w:val="003E7924"/>
    <w:rsid w:val="003E794B"/>
    <w:rsid w:val="003E7964"/>
    <w:rsid w:val="003E79AC"/>
    <w:rsid w:val="003E7A06"/>
    <w:rsid w:val="003E7A83"/>
    <w:rsid w:val="003E7E0B"/>
    <w:rsid w:val="003E7E15"/>
    <w:rsid w:val="003E7E37"/>
    <w:rsid w:val="003F0086"/>
    <w:rsid w:val="003F00C6"/>
    <w:rsid w:val="003F0216"/>
    <w:rsid w:val="003F0747"/>
    <w:rsid w:val="003F079F"/>
    <w:rsid w:val="003F08F0"/>
    <w:rsid w:val="003F0920"/>
    <w:rsid w:val="003F09AC"/>
    <w:rsid w:val="003F0AF1"/>
    <w:rsid w:val="003F0D7F"/>
    <w:rsid w:val="003F0F15"/>
    <w:rsid w:val="003F153A"/>
    <w:rsid w:val="003F1587"/>
    <w:rsid w:val="003F1677"/>
    <w:rsid w:val="003F16B5"/>
    <w:rsid w:val="003F17D8"/>
    <w:rsid w:val="003F1855"/>
    <w:rsid w:val="003F1988"/>
    <w:rsid w:val="003F1ACB"/>
    <w:rsid w:val="003F1AE6"/>
    <w:rsid w:val="003F1B33"/>
    <w:rsid w:val="003F1D7A"/>
    <w:rsid w:val="003F1E3C"/>
    <w:rsid w:val="003F1F0F"/>
    <w:rsid w:val="003F2063"/>
    <w:rsid w:val="003F21A1"/>
    <w:rsid w:val="003F21BF"/>
    <w:rsid w:val="003F22B0"/>
    <w:rsid w:val="003F22EE"/>
    <w:rsid w:val="003F238B"/>
    <w:rsid w:val="003F2529"/>
    <w:rsid w:val="003F26B8"/>
    <w:rsid w:val="003F27B3"/>
    <w:rsid w:val="003F2942"/>
    <w:rsid w:val="003F2B2E"/>
    <w:rsid w:val="003F2B5F"/>
    <w:rsid w:val="003F2B8F"/>
    <w:rsid w:val="003F2C89"/>
    <w:rsid w:val="003F2F70"/>
    <w:rsid w:val="003F3059"/>
    <w:rsid w:val="003F31C6"/>
    <w:rsid w:val="003F31E5"/>
    <w:rsid w:val="003F32A0"/>
    <w:rsid w:val="003F3347"/>
    <w:rsid w:val="003F340D"/>
    <w:rsid w:val="003F369C"/>
    <w:rsid w:val="003F378B"/>
    <w:rsid w:val="003F3873"/>
    <w:rsid w:val="003F3A4A"/>
    <w:rsid w:val="003F3B09"/>
    <w:rsid w:val="003F3B80"/>
    <w:rsid w:val="003F3C23"/>
    <w:rsid w:val="003F3E0C"/>
    <w:rsid w:val="003F3E49"/>
    <w:rsid w:val="003F3FB2"/>
    <w:rsid w:val="003F3FD7"/>
    <w:rsid w:val="003F401A"/>
    <w:rsid w:val="003F42C1"/>
    <w:rsid w:val="003F4470"/>
    <w:rsid w:val="003F44D7"/>
    <w:rsid w:val="003F4564"/>
    <w:rsid w:val="003F46BD"/>
    <w:rsid w:val="003F471E"/>
    <w:rsid w:val="003F48D3"/>
    <w:rsid w:val="003F491D"/>
    <w:rsid w:val="003F4BBD"/>
    <w:rsid w:val="003F4CA1"/>
    <w:rsid w:val="003F4CB7"/>
    <w:rsid w:val="003F4DBB"/>
    <w:rsid w:val="003F4EA4"/>
    <w:rsid w:val="003F50A0"/>
    <w:rsid w:val="003F5103"/>
    <w:rsid w:val="003F531A"/>
    <w:rsid w:val="003F5336"/>
    <w:rsid w:val="003F5367"/>
    <w:rsid w:val="003F548C"/>
    <w:rsid w:val="003F55C1"/>
    <w:rsid w:val="003F55F5"/>
    <w:rsid w:val="003F5609"/>
    <w:rsid w:val="003F5644"/>
    <w:rsid w:val="003F56A1"/>
    <w:rsid w:val="003F5702"/>
    <w:rsid w:val="003F5721"/>
    <w:rsid w:val="003F574D"/>
    <w:rsid w:val="003F574E"/>
    <w:rsid w:val="003F575C"/>
    <w:rsid w:val="003F5913"/>
    <w:rsid w:val="003F5990"/>
    <w:rsid w:val="003F5AF3"/>
    <w:rsid w:val="003F5C3D"/>
    <w:rsid w:val="003F5DE5"/>
    <w:rsid w:val="003F5EC5"/>
    <w:rsid w:val="003F6017"/>
    <w:rsid w:val="003F6193"/>
    <w:rsid w:val="003F61AD"/>
    <w:rsid w:val="003F6234"/>
    <w:rsid w:val="003F62CA"/>
    <w:rsid w:val="003F6369"/>
    <w:rsid w:val="003F641A"/>
    <w:rsid w:val="003F64FF"/>
    <w:rsid w:val="003F652C"/>
    <w:rsid w:val="003F66DA"/>
    <w:rsid w:val="003F68F9"/>
    <w:rsid w:val="003F69F9"/>
    <w:rsid w:val="003F6B84"/>
    <w:rsid w:val="003F6CA0"/>
    <w:rsid w:val="003F6D1E"/>
    <w:rsid w:val="003F6D32"/>
    <w:rsid w:val="003F6E4B"/>
    <w:rsid w:val="003F6E97"/>
    <w:rsid w:val="003F7064"/>
    <w:rsid w:val="003F714B"/>
    <w:rsid w:val="003F7161"/>
    <w:rsid w:val="003F726D"/>
    <w:rsid w:val="003F727B"/>
    <w:rsid w:val="003F7316"/>
    <w:rsid w:val="003F7477"/>
    <w:rsid w:val="003F74FE"/>
    <w:rsid w:val="003F7513"/>
    <w:rsid w:val="003F7591"/>
    <w:rsid w:val="003F7763"/>
    <w:rsid w:val="003F794F"/>
    <w:rsid w:val="003F79CB"/>
    <w:rsid w:val="003F7AEC"/>
    <w:rsid w:val="003F7B64"/>
    <w:rsid w:val="003F7B8D"/>
    <w:rsid w:val="003F7C55"/>
    <w:rsid w:val="003F7CAC"/>
    <w:rsid w:val="003F7D02"/>
    <w:rsid w:val="003F7DCB"/>
    <w:rsid w:val="003F7E43"/>
    <w:rsid w:val="003F7E6B"/>
    <w:rsid w:val="00400188"/>
    <w:rsid w:val="004002E9"/>
    <w:rsid w:val="004003FE"/>
    <w:rsid w:val="004003FF"/>
    <w:rsid w:val="00400873"/>
    <w:rsid w:val="004008BD"/>
    <w:rsid w:val="004008BE"/>
    <w:rsid w:val="00400AB9"/>
    <w:rsid w:val="00400B61"/>
    <w:rsid w:val="00400DDA"/>
    <w:rsid w:val="00400F46"/>
    <w:rsid w:val="0040108B"/>
    <w:rsid w:val="0040116F"/>
    <w:rsid w:val="004012CF"/>
    <w:rsid w:val="004012EE"/>
    <w:rsid w:val="0040136A"/>
    <w:rsid w:val="00401467"/>
    <w:rsid w:val="004014DF"/>
    <w:rsid w:val="00401601"/>
    <w:rsid w:val="00401633"/>
    <w:rsid w:val="0040181F"/>
    <w:rsid w:val="004019B5"/>
    <w:rsid w:val="00401AF4"/>
    <w:rsid w:val="00401C16"/>
    <w:rsid w:val="00401DD7"/>
    <w:rsid w:val="00402022"/>
    <w:rsid w:val="00402132"/>
    <w:rsid w:val="004023C5"/>
    <w:rsid w:val="004024F7"/>
    <w:rsid w:val="00402645"/>
    <w:rsid w:val="004028DC"/>
    <w:rsid w:val="004029A4"/>
    <w:rsid w:val="00402A58"/>
    <w:rsid w:val="00402BB1"/>
    <w:rsid w:val="00403061"/>
    <w:rsid w:val="00403106"/>
    <w:rsid w:val="00403175"/>
    <w:rsid w:val="00403454"/>
    <w:rsid w:val="0040348B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DBE"/>
    <w:rsid w:val="00403DE5"/>
    <w:rsid w:val="00403EFA"/>
    <w:rsid w:val="00404011"/>
    <w:rsid w:val="00404117"/>
    <w:rsid w:val="004041C1"/>
    <w:rsid w:val="00404299"/>
    <w:rsid w:val="0040442A"/>
    <w:rsid w:val="004044F5"/>
    <w:rsid w:val="00404510"/>
    <w:rsid w:val="00404555"/>
    <w:rsid w:val="00404577"/>
    <w:rsid w:val="004046BE"/>
    <w:rsid w:val="0040485E"/>
    <w:rsid w:val="00404887"/>
    <w:rsid w:val="004048E5"/>
    <w:rsid w:val="00404DA2"/>
    <w:rsid w:val="00404E62"/>
    <w:rsid w:val="00404E73"/>
    <w:rsid w:val="00404F3E"/>
    <w:rsid w:val="00405079"/>
    <w:rsid w:val="00405117"/>
    <w:rsid w:val="004051DC"/>
    <w:rsid w:val="0040534D"/>
    <w:rsid w:val="00405458"/>
    <w:rsid w:val="004054CE"/>
    <w:rsid w:val="004055CC"/>
    <w:rsid w:val="004056AD"/>
    <w:rsid w:val="004056C0"/>
    <w:rsid w:val="004057E6"/>
    <w:rsid w:val="00405ADC"/>
    <w:rsid w:val="00405C18"/>
    <w:rsid w:val="00405DD5"/>
    <w:rsid w:val="00405E52"/>
    <w:rsid w:val="00406441"/>
    <w:rsid w:val="004065BE"/>
    <w:rsid w:val="004065D8"/>
    <w:rsid w:val="00406728"/>
    <w:rsid w:val="004067C0"/>
    <w:rsid w:val="00406809"/>
    <w:rsid w:val="00406905"/>
    <w:rsid w:val="004069EE"/>
    <w:rsid w:val="004069F3"/>
    <w:rsid w:val="00406A3B"/>
    <w:rsid w:val="00406CB4"/>
    <w:rsid w:val="00406E83"/>
    <w:rsid w:val="00407367"/>
    <w:rsid w:val="00407608"/>
    <w:rsid w:val="00407614"/>
    <w:rsid w:val="004076C4"/>
    <w:rsid w:val="004078E3"/>
    <w:rsid w:val="00407962"/>
    <w:rsid w:val="00407B93"/>
    <w:rsid w:val="00407DBA"/>
    <w:rsid w:val="004100C6"/>
    <w:rsid w:val="004101C5"/>
    <w:rsid w:val="0041036D"/>
    <w:rsid w:val="00410740"/>
    <w:rsid w:val="0041099B"/>
    <w:rsid w:val="004109EF"/>
    <w:rsid w:val="00410A25"/>
    <w:rsid w:val="00410AA3"/>
    <w:rsid w:val="00410B35"/>
    <w:rsid w:val="004111B4"/>
    <w:rsid w:val="00411264"/>
    <w:rsid w:val="0041138B"/>
    <w:rsid w:val="00411505"/>
    <w:rsid w:val="004116AB"/>
    <w:rsid w:val="00411906"/>
    <w:rsid w:val="0041199E"/>
    <w:rsid w:val="00411A4F"/>
    <w:rsid w:val="00411C62"/>
    <w:rsid w:val="00411C7A"/>
    <w:rsid w:val="00411CBE"/>
    <w:rsid w:val="00412139"/>
    <w:rsid w:val="0041215E"/>
    <w:rsid w:val="004121FE"/>
    <w:rsid w:val="0041223B"/>
    <w:rsid w:val="0041223C"/>
    <w:rsid w:val="00412289"/>
    <w:rsid w:val="004122B6"/>
    <w:rsid w:val="00412323"/>
    <w:rsid w:val="00412331"/>
    <w:rsid w:val="0041249C"/>
    <w:rsid w:val="004125DF"/>
    <w:rsid w:val="00412704"/>
    <w:rsid w:val="00412734"/>
    <w:rsid w:val="0041285E"/>
    <w:rsid w:val="00412895"/>
    <w:rsid w:val="00412AFF"/>
    <w:rsid w:val="00412B7F"/>
    <w:rsid w:val="00412C06"/>
    <w:rsid w:val="00412C71"/>
    <w:rsid w:val="00412D06"/>
    <w:rsid w:val="00412F0B"/>
    <w:rsid w:val="00413006"/>
    <w:rsid w:val="0041306B"/>
    <w:rsid w:val="004132C6"/>
    <w:rsid w:val="0041337C"/>
    <w:rsid w:val="004133C8"/>
    <w:rsid w:val="00413493"/>
    <w:rsid w:val="00413538"/>
    <w:rsid w:val="0041353B"/>
    <w:rsid w:val="0041365F"/>
    <w:rsid w:val="00413783"/>
    <w:rsid w:val="004138B1"/>
    <w:rsid w:val="0041393B"/>
    <w:rsid w:val="004139D8"/>
    <w:rsid w:val="00413AC8"/>
    <w:rsid w:val="00413B27"/>
    <w:rsid w:val="00413C56"/>
    <w:rsid w:val="00413D2A"/>
    <w:rsid w:val="00413F07"/>
    <w:rsid w:val="00414047"/>
    <w:rsid w:val="00414206"/>
    <w:rsid w:val="004144ED"/>
    <w:rsid w:val="00414788"/>
    <w:rsid w:val="00414844"/>
    <w:rsid w:val="004148F3"/>
    <w:rsid w:val="00414B0A"/>
    <w:rsid w:val="00414C5E"/>
    <w:rsid w:val="00414C7C"/>
    <w:rsid w:val="00414D0F"/>
    <w:rsid w:val="00414D90"/>
    <w:rsid w:val="00414E2D"/>
    <w:rsid w:val="004150E5"/>
    <w:rsid w:val="00415166"/>
    <w:rsid w:val="004154A6"/>
    <w:rsid w:val="0041556E"/>
    <w:rsid w:val="0041562D"/>
    <w:rsid w:val="00415657"/>
    <w:rsid w:val="004159C0"/>
    <w:rsid w:val="004159FA"/>
    <w:rsid w:val="00415ABC"/>
    <w:rsid w:val="00415C6A"/>
    <w:rsid w:val="00415CDF"/>
    <w:rsid w:val="00415EF0"/>
    <w:rsid w:val="00416004"/>
    <w:rsid w:val="004164F4"/>
    <w:rsid w:val="00416529"/>
    <w:rsid w:val="0041670A"/>
    <w:rsid w:val="0041677D"/>
    <w:rsid w:val="00416A2C"/>
    <w:rsid w:val="00416AF0"/>
    <w:rsid w:val="0041714F"/>
    <w:rsid w:val="004171F9"/>
    <w:rsid w:val="004172F8"/>
    <w:rsid w:val="0041731E"/>
    <w:rsid w:val="0041733A"/>
    <w:rsid w:val="0041734D"/>
    <w:rsid w:val="00417713"/>
    <w:rsid w:val="004177D6"/>
    <w:rsid w:val="0041796C"/>
    <w:rsid w:val="00417996"/>
    <w:rsid w:val="00417AF1"/>
    <w:rsid w:val="00417CE5"/>
    <w:rsid w:val="00417EAE"/>
    <w:rsid w:val="00417F78"/>
    <w:rsid w:val="00417FE4"/>
    <w:rsid w:val="00420045"/>
    <w:rsid w:val="004200CA"/>
    <w:rsid w:val="0042016A"/>
    <w:rsid w:val="004202DC"/>
    <w:rsid w:val="0042036A"/>
    <w:rsid w:val="00420474"/>
    <w:rsid w:val="004207E1"/>
    <w:rsid w:val="00420821"/>
    <w:rsid w:val="00420C9F"/>
    <w:rsid w:val="00420DDE"/>
    <w:rsid w:val="00420EC2"/>
    <w:rsid w:val="00420F64"/>
    <w:rsid w:val="00420FF9"/>
    <w:rsid w:val="0042103C"/>
    <w:rsid w:val="004210C7"/>
    <w:rsid w:val="00421120"/>
    <w:rsid w:val="00421134"/>
    <w:rsid w:val="00421155"/>
    <w:rsid w:val="004211B4"/>
    <w:rsid w:val="00421267"/>
    <w:rsid w:val="0042133A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1E91"/>
    <w:rsid w:val="0042208A"/>
    <w:rsid w:val="004222B5"/>
    <w:rsid w:val="004222E9"/>
    <w:rsid w:val="00422334"/>
    <w:rsid w:val="00422460"/>
    <w:rsid w:val="0042261D"/>
    <w:rsid w:val="004227EF"/>
    <w:rsid w:val="0042281B"/>
    <w:rsid w:val="0042283F"/>
    <w:rsid w:val="0042284A"/>
    <w:rsid w:val="00422957"/>
    <w:rsid w:val="00422BD7"/>
    <w:rsid w:val="00422C0B"/>
    <w:rsid w:val="00422CDD"/>
    <w:rsid w:val="00422D7A"/>
    <w:rsid w:val="00422D92"/>
    <w:rsid w:val="00422DAE"/>
    <w:rsid w:val="00422E05"/>
    <w:rsid w:val="0042314A"/>
    <w:rsid w:val="0042328D"/>
    <w:rsid w:val="0042336F"/>
    <w:rsid w:val="00423394"/>
    <w:rsid w:val="004233FD"/>
    <w:rsid w:val="0042354F"/>
    <w:rsid w:val="004236E7"/>
    <w:rsid w:val="004237FF"/>
    <w:rsid w:val="00423913"/>
    <w:rsid w:val="0042396F"/>
    <w:rsid w:val="00423A85"/>
    <w:rsid w:val="00423BF0"/>
    <w:rsid w:val="00423C30"/>
    <w:rsid w:val="004242CB"/>
    <w:rsid w:val="004242D8"/>
    <w:rsid w:val="00424379"/>
    <w:rsid w:val="004243A7"/>
    <w:rsid w:val="00424507"/>
    <w:rsid w:val="00424525"/>
    <w:rsid w:val="00424636"/>
    <w:rsid w:val="004246AD"/>
    <w:rsid w:val="004246F7"/>
    <w:rsid w:val="0042476E"/>
    <w:rsid w:val="00424982"/>
    <w:rsid w:val="00424A2E"/>
    <w:rsid w:val="00424B27"/>
    <w:rsid w:val="00424B50"/>
    <w:rsid w:val="00424B7C"/>
    <w:rsid w:val="00424C22"/>
    <w:rsid w:val="00424D34"/>
    <w:rsid w:val="00424D9E"/>
    <w:rsid w:val="00424FB3"/>
    <w:rsid w:val="0042519C"/>
    <w:rsid w:val="00425211"/>
    <w:rsid w:val="00425359"/>
    <w:rsid w:val="004253B2"/>
    <w:rsid w:val="004255F9"/>
    <w:rsid w:val="0042590F"/>
    <w:rsid w:val="00425952"/>
    <w:rsid w:val="00425B08"/>
    <w:rsid w:val="00425C08"/>
    <w:rsid w:val="00425C2C"/>
    <w:rsid w:val="00425C90"/>
    <w:rsid w:val="00425CB6"/>
    <w:rsid w:val="00425D51"/>
    <w:rsid w:val="00425D5B"/>
    <w:rsid w:val="00425DD6"/>
    <w:rsid w:val="00425F02"/>
    <w:rsid w:val="00426016"/>
    <w:rsid w:val="004260DC"/>
    <w:rsid w:val="004262AC"/>
    <w:rsid w:val="00426338"/>
    <w:rsid w:val="004263A3"/>
    <w:rsid w:val="004263F8"/>
    <w:rsid w:val="0042643E"/>
    <w:rsid w:val="004264F0"/>
    <w:rsid w:val="004265F4"/>
    <w:rsid w:val="004267ED"/>
    <w:rsid w:val="00426824"/>
    <w:rsid w:val="00426889"/>
    <w:rsid w:val="0042689E"/>
    <w:rsid w:val="00426992"/>
    <w:rsid w:val="00426BB1"/>
    <w:rsid w:val="00426D59"/>
    <w:rsid w:val="00426ED2"/>
    <w:rsid w:val="00427056"/>
    <w:rsid w:val="0042716B"/>
    <w:rsid w:val="0042754B"/>
    <w:rsid w:val="004276E1"/>
    <w:rsid w:val="004277F4"/>
    <w:rsid w:val="00427817"/>
    <w:rsid w:val="004279F9"/>
    <w:rsid w:val="00427A91"/>
    <w:rsid w:val="00427AED"/>
    <w:rsid w:val="00427B4A"/>
    <w:rsid w:val="00427BA1"/>
    <w:rsid w:val="00427E0A"/>
    <w:rsid w:val="00427E81"/>
    <w:rsid w:val="004301C6"/>
    <w:rsid w:val="004301FB"/>
    <w:rsid w:val="0043053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3AF"/>
    <w:rsid w:val="00431523"/>
    <w:rsid w:val="0043164B"/>
    <w:rsid w:val="0043165B"/>
    <w:rsid w:val="004316C4"/>
    <w:rsid w:val="00431933"/>
    <w:rsid w:val="00431947"/>
    <w:rsid w:val="004319FD"/>
    <w:rsid w:val="00431AE0"/>
    <w:rsid w:val="00431B80"/>
    <w:rsid w:val="00431CF7"/>
    <w:rsid w:val="00431D34"/>
    <w:rsid w:val="00431D39"/>
    <w:rsid w:val="00431D84"/>
    <w:rsid w:val="00431E29"/>
    <w:rsid w:val="00431ECF"/>
    <w:rsid w:val="00432043"/>
    <w:rsid w:val="00432049"/>
    <w:rsid w:val="0043218E"/>
    <w:rsid w:val="004321BE"/>
    <w:rsid w:val="00432243"/>
    <w:rsid w:val="00432341"/>
    <w:rsid w:val="00432398"/>
    <w:rsid w:val="0043262F"/>
    <w:rsid w:val="0043264C"/>
    <w:rsid w:val="0043271C"/>
    <w:rsid w:val="004329CF"/>
    <w:rsid w:val="00432A43"/>
    <w:rsid w:val="00432BD1"/>
    <w:rsid w:val="00432D01"/>
    <w:rsid w:val="00432DB9"/>
    <w:rsid w:val="00432EAB"/>
    <w:rsid w:val="00432EE5"/>
    <w:rsid w:val="00432FD2"/>
    <w:rsid w:val="004330BE"/>
    <w:rsid w:val="00433190"/>
    <w:rsid w:val="004333CA"/>
    <w:rsid w:val="0043369B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284"/>
    <w:rsid w:val="00434438"/>
    <w:rsid w:val="004349F0"/>
    <w:rsid w:val="00434BF4"/>
    <w:rsid w:val="00434BFD"/>
    <w:rsid w:val="00434C61"/>
    <w:rsid w:val="00434D92"/>
    <w:rsid w:val="004353E1"/>
    <w:rsid w:val="004355AB"/>
    <w:rsid w:val="004357AB"/>
    <w:rsid w:val="00435829"/>
    <w:rsid w:val="0043598B"/>
    <w:rsid w:val="0043599A"/>
    <w:rsid w:val="00435D06"/>
    <w:rsid w:val="00435F64"/>
    <w:rsid w:val="00435FA6"/>
    <w:rsid w:val="0043605C"/>
    <w:rsid w:val="00436160"/>
    <w:rsid w:val="0043622B"/>
    <w:rsid w:val="00436237"/>
    <w:rsid w:val="00436405"/>
    <w:rsid w:val="00436662"/>
    <w:rsid w:val="004366D1"/>
    <w:rsid w:val="00436726"/>
    <w:rsid w:val="00436B7C"/>
    <w:rsid w:val="00436ED8"/>
    <w:rsid w:val="00437032"/>
    <w:rsid w:val="004370F5"/>
    <w:rsid w:val="00437102"/>
    <w:rsid w:val="0043723C"/>
    <w:rsid w:val="0043727A"/>
    <w:rsid w:val="004372A1"/>
    <w:rsid w:val="004372A4"/>
    <w:rsid w:val="004372CB"/>
    <w:rsid w:val="004377E2"/>
    <w:rsid w:val="004379BF"/>
    <w:rsid w:val="00437AB8"/>
    <w:rsid w:val="00437B4F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912"/>
    <w:rsid w:val="0044096A"/>
    <w:rsid w:val="004409D5"/>
    <w:rsid w:val="00440A0C"/>
    <w:rsid w:val="00440A9D"/>
    <w:rsid w:val="00440B1A"/>
    <w:rsid w:val="00440B3A"/>
    <w:rsid w:val="00440B4C"/>
    <w:rsid w:val="00440C0E"/>
    <w:rsid w:val="00440D39"/>
    <w:rsid w:val="00440D4D"/>
    <w:rsid w:val="00440DB9"/>
    <w:rsid w:val="00440E80"/>
    <w:rsid w:val="00440F5B"/>
    <w:rsid w:val="004410ED"/>
    <w:rsid w:val="00441165"/>
    <w:rsid w:val="0044127A"/>
    <w:rsid w:val="004413CE"/>
    <w:rsid w:val="0044157C"/>
    <w:rsid w:val="004415FD"/>
    <w:rsid w:val="00441722"/>
    <w:rsid w:val="00441850"/>
    <w:rsid w:val="004418A7"/>
    <w:rsid w:val="00441CB0"/>
    <w:rsid w:val="00441DD6"/>
    <w:rsid w:val="00441F3A"/>
    <w:rsid w:val="004420C0"/>
    <w:rsid w:val="00442146"/>
    <w:rsid w:val="00442293"/>
    <w:rsid w:val="00442387"/>
    <w:rsid w:val="0044239D"/>
    <w:rsid w:val="00442441"/>
    <w:rsid w:val="00442556"/>
    <w:rsid w:val="00442675"/>
    <w:rsid w:val="004427CE"/>
    <w:rsid w:val="00442AE1"/>
    <w:rsid w:val="00442BC6"/>
    <w:rsid w:val="00442D6B"/>
    <w:rsid w:val="00442E15"/>
    <w:rsid w:val="00442E5B"/>
    <w:rsid w:val="00442EA9"/>
    <w:rsid w:val="00442FC2"/>
    <w:rsid w:val="00443003"/>
    <w:rsid w:val="0044319E"/>
    <w:rsid w:val="00443250"/>
    <w:rsid w:val="0044339C"/>
    <w:rsid w:val="00443711"/>
    <w:rsid w:val="00443A96"/>
    <w:rsid w:val="00443AAF"/>
    <w:rsid w:val="00443AF9"/>
    <w:rsid w:val="00443B3C"/>
    <w:rsid w:val="00443BDC"/>
    <w:rsid w:val="00443F42"/>
    <w:rsid w:val="00444031"/>
    <w:rsid w:val="004442C9"/>
    <w:rsid w:val="0044445D"/>
    <w:rsid w:val="00444465"/>
    <w:rsid w:val="0044451C"/>
    <w:rsid w:val="004445AB"/>
    <w:rsid w:val="004446C8"/>
    <w:rsid w:val="004446CE"/>
    <w:rsid w:val="004449D4"/>
    <w:rsid w:val="00444A04"/>
    <w:rsid w:val="00444AA0"/>
    <w:rsid w:val="00444B01"/>
    <w:rsid w:val="00444CB4"/>
    <w:rsid w:val="00444CF3"/>
    <w:rsid w:val="00444DFD"/>
    <w:rsid w:val="00444E81"/>
    <w:rsid w:val="00444F92"/>
    <w:rsid w:val="004452BC"/>
    <w:rsid w:val="0044532B"/>
    <w:rsid w:val="00445447"/>
    <w:rsid w:val="00445613"/>
    <w:rsid w:val="00445699"/>
    <w:rsid w:val="004456DF"/>
    <w:rsid w:val="0044580D"/>
    <w:rsid w:val="004458CE"/>
    <w:rsid w:val="004458E6"/>
    <w:rsid w:val="00445A87"/>
    <w:rsid w:val="00445B21"/>
    <w:rsid w:val="00445BB2"/>
    <w:rsid w:val="00445C34"/>
    <w:rsid w:val="00445DED"/>
    <w:rsid w:val="00445F52"/>
    <w:rsid w:val="00446281"/>
    <w:rsid w:val="004462BC"/>
    <w:rsid w:val="0044635C"/>
    <w:rsid w:val="0044648B"/>
    <w:rsid w:val="004464BB"/>
    <w:rsid w:val="00446634"/>
    <w:rsid w:val="00446672"/>
    <w:rsid w:val="00446876"/>
    <w:rsid w:val="00446956"/>
    <w:rsid w:val="004469DB"/>
    <w:rsid w:val="00446BC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8CD"/>
    <w:rsid w:val="004478E8"/>
    <w:rsid w:val="0044792E"/>
    <w:rsid w:val="00447B38"/>
    <w:rsid w:val="00447C82"/>
    <w:rsid w:val="00447C99"/>
    <w:rsid w:val="00447D01"/>
    <w:rsid w:val="00447F51"/>
    <w:rsid w:val="0045000B"/>
    <w:rsid w:val="00450357"/>
    <w:rsid w:val="00450400"/>
    <w:rsid w:val="0045052B"/>
    <w:rsid w:val="00450639"/>
    <w:rsid w:val="004509CC"/>
    <w:rsid w:val="00450A97"/>
    <w:rsid w:val="00450C7E"/>
    <w:rsid w:val="00450CC4"/>
    <w:rsid w:val="00450D54"/>
    <w:rsid w:val="00450E51"/>
    <w:rsid w:val="00450FD3"/>
    <w:rsid w:val="00451054"/>
    <w:rsid w:val="0045110F"/>
    <w:rsid w:val="00451160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B89"/>
    <w:rsid w:val="00451E08"/>
    <w:rsid w:val="00451F59"/>
    <w:rsid w:val="0045219E"/>
    <w:rsid w:val="00452201"/>
    <w:rsid w:val="00452342"/>
    <w:rsid w:val="00452359"/>
    <w:rsid w:val="004524E6"/>
    <w:rsid w:val="004525AD"/>
    <w:rsid w:val="00452623"/>
    <w:rsid w:val="0045281A"/>
    <w:rsid w:val="00452894"/>
    <w:rsid w:val="00452BC5"/>
    <w:rsid w:val="00452C42"/>
    <w:rsid w:val="00453097"/>
    <w:rsid w:val="00453103"/>
    <w:rsid w:val="0045314C"/>
    <w:rsid w:val="004533C1"/>
    <w:rsid w:val="004533ED"/>
    <w:rsid w:val="00453515"/>
    <w:rsid w:val="0045364C"/>
    <w:rsid w:val="00453758"/>
    <w:rsid w:val="00453BF1"/>
    <w:rsid w:val="00453DB7"/>
    <w:rsid w:val="00453F78"/>
    <w:rsid w:val="00453FF8"/>
    <w:rsid w:val="004541A0"/>
    <w:rsid w:val="00454492"/>
    <w:rsid w:val="004544B6"/>
    <w:rsid w:val="00454528"/>
    <w:rsid w:val="004549EC"/>
    <w:rsid w:val="004549F6"/>
    <w:rsid w:val="00454C07"/>
    <w:rsid w:val="00454C4D"/>
    <w:rsid w:val="00454CEE"/>
    <w:rsid w:val="00454CFC"/>
    <w:rsid w:val="00454D34"/>
    <w:rsid w:val="00454DB2"/>
    <w:rsid w:val="00454E98"/>
    <w:rsid w:val="00454EBD"/>
    <w:rsid w:val="00454F87"/>
    <w:rsid w:val="00454F9E"/>
    <w:rsid w:val="004554D5"/>
    <w:rsid w:val="0045553A"/>
    <w:rsid w:val="0045556E"/>
    <w:rsid w:val="004555CA"/>
    <w:rsid w:val="00455987"/>
    <w:rsid w:val="004559AD"/>
    <w:rsid w:val="00455AEC"/>
    <w:rsid w:val="00455D08"/>
    <w:rsid w:val="00455FCD"/>
    <w:rsid w:val="004560C0"/>
    <w:rsid w:val="004560E3"/>
    <w:rsid w:val="004560FC"/>
    <w:rsid w:val="0045618F"/>
    <w:rsid w:val="00456276"/>
    <w:rsid w:val="0045643D"/>
    <w:rsid w:val="00456462"/>
    <w:rsid w:val="004566BF"/>
    <w:rsid w:val="004566CD"/>
    <w:rsid w:val="00456747"/>
    <w:rsid w:val="004567E3"/>
    <w:rsid w:val="00456CBF"/>
    <w:rsid w:val="00456CDE"/>
    <w:rsid w:val="00456D2D"/>
    <w:rsid w:val="00456E97"/>
    <w:rsid w:val="00456F51"/>
    <w:rsid w:val="00456FE7"/>
    <w:rsid w:val="00457020"/>
    <w:rsid w:val="004570AF"/>
    <w:rsid w:val="00457281"/>
    <w:rsid w:val="00457287"/>
    <w:rsid w:val="00457372"/>
    <w:rsid w:val="0045742A"/>
    <w:rsid w:val="0045753A"/>
    <w:rsid w:val="004576B3"/>
    <w:rsid w:val="00457B8C"/>
    <w:rsid w:val="00457BA3"/>
    <w:rsid w:val="00457CDE"/>
    <w:rsid w:val="0046003A"/>
    <w:rsid w:val="00460095"/>
    <w:rsid w:val="004600E6"/>
    <w:rsid w:val="00460321"/>
    <w:rsid w:val="0046050B"/>
    <w:rsid w:val="0046063B"/>
    <w:rsid w:val="004607C1"/>
    <w:rsid w:val="00460882"/>
    <w:rsid w:val="00460932"/>
    <w:rsid w:val="00460A3E"/>
    <w:rsid w:val="00460A62"/>
    <w:rsid w:val="00460AF7"/>
    <w:rsid w:val="00460B80"/>
    <w:rsid w:val="00460BAC"/>
    <w:rsid w:val="00460C3B"/>
    <w:rsid w:val="00460CF7"/>
    <w:rsid w:val="00460F26"/>
    <w:rsid w:val="00460F81"/>
    <w:rsid w:val="004611D8"/>
    <w:rsid w:val="004611EB"/>
    <w:rsid w:val="00461229"/>
    <w:rsid w:val="00461442"/>
    <w:rsid w:val="0046148D"/>
    <w:rsid w:val="00461846"/>
    <w:rsid w:val="004619B2"/>
    <w:rsid w:val="00461EFB"/>
    <w:rsid w:val="0046208E"/>
    <w:rsid w:val="00462128"/>
    <w:rsid w:val="0046221A"/>
    <w:rsid w:val="004622E8"/>
    <w:rsid w:val="0046230A"/>
    <w:rsid w:val="004624AD"/>
    <w:rsid w:val="004625AF"/>
    <w:rsid w:val="0046266C"/>
    <w:rsid w:val="00462803"/>
    <w:rsid w:val="004628A7"/>
    <w:rsid w:val="0046299C"/>
    <w:rsid w:val="004629C7"/>
    <w:rsid w:val="00462A83"/>
    <w:rsid w:val="00462BA1"/>
    <w:rsid w:val="00462D0B"/>
    <w:rsid w:val="00462E2C"/>
    <w:rsid w:val="00462E95"/>
    <w:rsid w:val="00462EE3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723"/>
    <w:rsid w:val="004647B1"/>
    <w:rsid w:val="004647CD"/>
    <w:rsid w:val="00464A34"/>
    <w:rsid w:val="00464E81"/>
    <w:rsid w:val="00464EAF"/>
    <w:rsid w:val="00464EDA"/>
    <w:rsid w:val="00464F9E"/>
    <w:rsid w:val="00465024"/>
    <w:rsid w:val="0046513E"/>
    <w:rsid w:val="00465201"/>
    <w:rsid w:val="004652A8"/>
    <w:rsid w:val="004652CF"/>
    <w:rsid w:val="00465329"/>
    <w:rsid w:val="00465333"/>
    <w:rsid w:val="004653D5"/>
    <w:rsid w:val="00465555"/>
    <w:rsid w:val="00465579"/>
    <w:rsid w:val="00465610"/>
    <w:rsid w:val="0046568A"/>
    <w:rsid w:val="004657CC"/>
    <w:rsid w:val="004659AB"/>
    <w:rsid w:val="00465AB5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DE"/>
    <w:rsid w:val="004667EC"/>
    <w:rsid w:val="0046681A"/>
    <w:rsid w:val="004668AA"/>
    <w:rsid w:val="004668F8"/>
    <w:rsid w:val="00466946"/>
    <w:rsid w:val="0046694E"/>
    <w:rsid w:val="0046695D"/>
    <w:rsid w:val="00466C1D"/>
    <w:rsid w:val="00466D2F"/>
    <w:rsid w:val="00466D6F"/>
    <w:rsid w:val="00466F5A"/>
    <w:rsid w:val="00466F84"/>
    <w:rsid w:val="0046701D"/>
    <w:rsid w:val="0046704C"/>
    <w:rsid w:val="0046705E"/>
    <w:rsid w:val="004670B2"/>
    <w:rsid w:val="00467121"/>
    <w:rsid w:val="00467136"/>
    <w:rsid w:val="00467198"/>
    <w:rsid w:val="00467261"/>
    <w:rsid w:val="004672C6"/>
    <w:rsid w:val="0046743C"/>
    <w:rsid w:val="0046765B"/>
    <w:rsid w:val="00467710"/>
    <w:rsid w:val="00467937"/>
    <w:rsid w:val="00467B71"/>
    <w:rsid w:val="00467DE2"/>
    <w:rsid w:val="00467E13"/>
    <w:rsid w:val="0047028D"/>
    <w:rsid w:val="004702C0"/>
    <w:rsid w:val="00470464"/>
    <w:rsid w:val="0047083B"/>
    <w:rsid w:val="00470865"/>
    <w:rsid w:val="00470ABD"/>
    <w:rsid w:val="00470CCF"/>
    <w:rsid w:val="00470DA7"/>
    <w:rsid w:val="00470DC0"/>
    <w:rsid w:val="00470E4A"/>
    <w:rsid w:val="00471006"/>
    <w:rsid w:val="00471810"/>
    <w:rsid w:val="00471AED"/>
    <w:rsid w:val="00471B47"/>
    <w:rsid w:val="00471CFD"/>
    <w:rsid w:val="00471E72"/>
    <w:rsid w:val="00471FFF"/>
    <w:rsid w:val="004720B4"/>
    <w:rsid w:val="0047213D"/>
    <w:rsid w:val="00472246"/>
    <w:rsid w:val="00472355"/>
    <w:rsid w:val="00472504"/>
    <w:rsid w:val="00472527"/>
    <w:rsid w:val="004728CB"/>
    <w:rsid w:val="004728F2"/>
    <w:rsid w:val="00472978"/>
    <w:rsid w:val="00472A22"/>
    <w:rsid w:val="00472AEF"/>
    <w:rsid w:val="00472B8D"/>
    <w:rsid w:val="00472BDB"/>
    <w:rsid w:val="00472BEE"/>
    <w:rsid w:val="00473136"/>
    <w:rsid w:val="0047317E"/>
    <w:rsid w:val="00473326"/>
    <w:rsid w:val="00473494"/>
    <w:rsid w:val="004738E3"/>
    <w:rsid w:val="00473904"/>
    <w:rsid w:val="0047392E"/>
    <w:rsid w:val="00473A02"/>
    <w:rsid w:val="00473C36"/>
    <w:rsid w:val="00473E1E"/>
    <w:rsid w:val="00473E77"/>
    <w:rsid w:val="00473EC6"/>
    <w:rsid w:val="00473FE9"/>
    <w:rsid w:val="00473FF1"/>
    <w:rsid w:val="00474058"/>
    <w:rsid w:val="004740AD"/>
    <w:rsid w:val="0047417C"/>
    <w:rsid w:val="00474221"/>
    <w:rsid w:val="0047427C"/>
    <w:rsid w:val="004743B3"/>
    <w:rsid w:val="004743F4"/>
    <w:rsid w:val="004745B2"/>
    <w:rsid w:val="004746C0"/>
    <w:rsid w:val="0047487F"/>
    <w:rsid w:val="004748D9"/>
    <w:rsid w:val="004749C2"/>
    <w:rsid w:val="004749F4"/>
    <w:rsid w:val="00474A18"/>
    <w:rsid w:val="00474B76"/>
    <w:rsid w:val="00474BFE"/>
    <w:rsid w:val="00474C31"/>
    <w:rsid w:val="00474C37"/>
    <w:rsid w:val="00474F20"/>
    <w:rsid w:val="00474F2E"/>
    <w:rsid w:val="0047514C"/>
    <w:rsid w:val="00475315"/>
    <w:rsid w:val="00475413"/>
    <w:rsid w:val="00475418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84"/>
    <w:rsid w:val="004767CF"/>
    <w:rsid w:val="004767DD"/>
    <w:rsid w:val="00476897"/>
    <w:rsid w:val="00476904"/>
    <w:rsid w:val="004769B5"/>
    <w:rsid w:val="00476ACB"/>
    <w:rsid w:val="00476C4D"/>
    <w:rsid w:val="00476C53"/>
    <w:rsid w:val="00476E1D"/>
    <w:rsid w:val="00476FC2"/>
    <w:rsid w:val="0047701C"/>
    <w:rsid w:val="004771AE"/>
    <w:rsid w:val="004771B3"/>
    <w:rsid w:val="00477399"/>
    <w:rsid w:val="004773A5"/>
    <w:rsid w:val="004775CC"/>
    <w:rsid w:val="0047761B"/>
    <w:rsid w:val="0047771C"/>
    <w:rsid w:val="0047778E"/>
    <w:rsid w:val="0047788A"/>
    <w:rsid w:val="00477A0C"/>
    <w:rsid w:val="00477AA1"/>
    <w:rsid w:val="00477AF0"/>
    <w:rsid w:val="00477CEE"/>
    <w:rsid w:val="00477F7C"/>
    <w:rsid w:val="0048001A"/>
    <w:rsid w:val="00480066"/>
    <w:rsid w:val="00480084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953"/>
    <w:rsid w:val="00480A86"/>
    <w:rsid w:val="00480D74"/>
    <w:rsid w:val="00480E12"/>
    <w:rsid w:val="0048130B"/>
    <w:rsid w:val="00481597"/>
    <w:rsid w:val="0048163E"/>
    <w:rsid w:val="00481676"/>
    <w:rsid w:val="004816AE"/>
    <w:rsid w:val="0048171F"/>
    <w:rsid w:val="00481733"/>
    <w:rsid w:val="004817FC"/>
    <w:rsid w:val="0048187E"/>
    <w:rsid w:val="00481C97"/>
    <w:rsid w:val="00481D63"/>
    <w:rsid w:val="004821B6"/>
    <w:rsid w:val="0048232F"/>
    <w:rsid w:val="00482635"/>
    <w:rsid w:val="00482672"/>
    <w:rsid w:val="00482778"/>
    <w:rsid w:val="0048281A"/>
    <w:rsid w:val="004828F2"/>
    <w:rsid w:val="00482B7F"/>
    <w:rsid w:val="00482E85"/>
    <w:rsid w:val="00482F00"/>
    <w:rsid w:val="00483030"/>
    <w:rsid w:val="004830CA"/>
    <w:rsid w:val="004831E1"/>
    <w:rsid w:val="0048323A"/>
    <w:rsid w:val="004833A0"/>
    <w:rsid w:val="004833E2"/>
    <w:rsid w:val="00483436"/>
    <w:rsid w:val="00483493"/>
    <w:rsid w:val="00483502"/>
    <w:rsid w:val="00483536"/>
    <w:rsid w:val="0048356E"/>
    <w:rsid w:val="00483934"/>
    <w:rsid w:val="004839DD"/>
    <w:rsid w:val="00483ACA"/>
    <w:rsid w:val="00483BB0"/>
    <w:rsid w:val="00483D7A"/>
    <w:rsid w:val="00483FC2"/>
    <w:rsid w:val="0048401E"/>
    <w:rsid w:val="00484169"/>
    <w:rsid w:val="00484193"/>
    <w:rsid w:val="0048419C"/>
    <w:rsid w:val="004842FB"/>
    <w:rsid w:val="004842FF"/>
    <w:rsid w:val="0048446C"/>
    <w:rsid w:val="004844AE"/>
    <w:rsid w:val="004845EE"/>
    <w:rsid w:val="00484723"/>
    <w:rsid w:val="00484818"/>
    <w:rsid w:val="004848B1"/>
    <w:rsid w:val="00484BE7"/>
    <w:rsid w:val="00484BF7"/>
    <w:rsid w:val="00484DB2"/>
    <w:rsid w:val="00484E0A"/>
    <w:rsid w:val="00484E9D"/>
    <w:rsid w:val="00484FC6"/>
    <w:rsid w:val="004850B5"/>
    <w:rsid w:val="004850FD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CCC"/>
    <w:rsid w:val="00485DBC"/>
    <w:rsid w:val="00485DD1"/>
    <w:rsid w:val="00485F5A"/>
    <w:rsid w:val="00485F87"/>
    <w:rsid w:val="00485FAE"/>
    <w:rsid w:val="0048600A"/>
    <w:rsid w:val="004860BD"/>
    <w:rsid w:val="004861BB"/>
    <w:rsid w:val="00486280"/>
    <w:rsid w:val="004862C0"/>
    <w:rsid w:val="0048638A"/>
    <w:rsid w:val="00486407"/>
    <w:rsid w:val="004866E8"/>
    <w:rsid w:val="004866F2"/>
    <w:rsid w:val="00486975"/>
    <w:rsid w:val="00486A7B"/>
    <w:rsid w:val="00486C2B"/>
    <w:rsid w:val="00487145"/>
    <w:rsid w:val="00487220"/>
    <w:rsid w:val="004872A7"/>
    <w:rsid w:val="0048741E"/>
    <w:rsid w:val="0048768A"/>
    <w:rsid w:val="00487703"/>
    <w:rsid w:val="004877A7"/>
    <w:rsid w:val="004877D5"/>
    <w:rsid w:val="00487862"/>
    <w:rsid w:val="00487975"/>
    <w:rsid w:val="00487CA3"/>
    <w:rsid w:val="00487CD2"/>
    <w:rsid w:val="00487DBA"/>
    <w:rsid w:val="00487EE2"/>
    <w:rsid w:val="00490084"/>
    <w:rsid w:val="00490177"/>
    <w:rsid w:val="004902A4"/>
    <w:rsid w:val="00490378"/>
    <w:rsid w:val="00490442"/>
    <w:rsid w:val="00490589"/>
    <w:rsid w:val="004905E0"/>
    <w:rsid w:val="004906AB"/>
    <w:rsid w:val="00490C24"/>
    <w:rsid w:val="00490CF4"/>
    <w:rsid w:val="00490EE4"/>
    <w:rsid w:val="00490FE0"/>
    <w:rsid w:val="00491099"/>
    <w:rsid w:val="0049136C"/>
    <w:rsid w:val="004914B0"/>
    <w:rsid w:val="0049159A"/>
    <w:rsid w:val="004916C4"/>
    <w:rsid w:val="00491707"/>
    <w:rsid w:val="004917B4"/>
    <w:rsid w:val="00491946"/>
    <w:rsid w:val="004919D6"/>
    <w:rsid w:val="00491BDE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104"/>
    <w:rsid w:val="00493184"/>
    <w:rsid w:val="004932E7"/>
    <w:rsid w:val="004934A3"/>
    <w:rsid w:val="00493587"/>
    <w:rsid w:val="00493629"/>
    <w:rsid w:val="004936D4"/>
    <w:rsid w:val="004936E5"/>
    <w:rsid w:val="0049379F"/>
    <w:rsid w:val="00493AC1"/>
    <w:rsid w:val="00493CE5"/>
    <w:rsid w:val="00493D5F"/>
    <w:rsid w:val="00494038"/>
    <w:rsid w:val="004940C9"/>
    <w:rsid w:val="004940CA"/>
    <w:rsid w:val="0049425C"/>
    <w:rsid w:val="00494311"/>
    <w:rsid w:val="00494466"/>
    <w:rsid w:val="0049456A"/>
    <w:rsid w:val="0049456B"/>
    <w:rsid w:val="004945CA"/>
    <w:rsid w:val="00494706"/>
    <w:rsid w:val="004947A4"/>
    <w:rsid w:val="004949D2"/>
    <w:rsid w:val="004949F0"/>
    <w:rsid w:val="004949FD"/>
    <w:rsid w:val="00494A62"/>
    <w:rsid w:val="00494B02"/>
    <w:rsid w:val="00494BB2"/>
    <w:rsid w:val="00494BEB"/>
    <w:rsid w:val="00494C96"/>
    <w:rsid w:val="00494D14"/>
    <w:rsid w:val="00494FE4"/>
    <w:rsid w:val="0049520C"/>
    <w:rsid w:val="0049529B"/>
    <w:rsid w:val="00495322"/>
    <w:rsid w:val="00495330"/>
    <w:rsid w:val="0049536A"/>
    <w:rsid w:val="00495405"/>
    <w:rsid w:val="0049557D"/>
    <w:rsid w:val="0049572D"/>
    <w:rsid w:val="0049576C"/>
    <w:rsid w:val="0049579F"/>
    <w:rsid w:val="00495869"/>
    <w:rsid w:val="004958CC"/>
    <w:rsid w:val="00495A52"/>
    <w:rsid w:val="00495AB6"/>
    <w:rsid w:val="00495B3E"/>
    <w:rsid w:val="00495C27"/>
    <w:rsid w:val="0049609E"/>
    <w:rsid w:val="004962CD"/>
    <w:rsid w:val="004963F8"/>
    <w:rsid w:val="0049641C"/>
    <w:rsid w:val="00496536"/>
    <w:rsid w:val="0049677B"/>
    <w:rsid w:val="00496960"/>
    <w:rsid w:val="004969E2"/>
    <w:rsid w:val="004969F6"/>
    <w:rsid w:val="00496BB0"/>
    <w:rsid w:val="00496F2E"/>
    <w:rsid w:val="00496FEB"/>
    <w:rsid w:val="004973A7"/>
    <w:rsid w:val="00497482"/>
    <w:rsid w:val="00497492"/>
    <w:rsid w:val="0049756F"/>
    <w:rsid w:val="004978B9"/>
    <w:rsid w:val="004978E4"/>
    <w:rsid w:val="004978EC"/>
    <w:rsid w:val="004979DD"/>
    <w:rsid w:val="00497A39"/>
    <w:rsid w:val="00497C34"/>
    <w:rsid w:val="00497EBB"/>
    <w:rsid w:val="00497F6E"/>
    <w:rsid w:val="00497F6F"/>
    <w:rsid w:val="004A0007"/>
    <w:rsid w:val="004A0042"/>
    <w:rsid w:val="004A0155"/>
    <w:rsid w:val="004A03FD"/>
    <w:rsid w:val="004A050A"/>
    <w:rsid w:val="004A0D52"/>
    <w:rsid w:val="004A0DF3"/>
    <w:rsid w:val="004A0E2E"/>
    <w:rsid w:val="004A0F89"/>
    <w:rsid w:val="004A1149"/>
    <w:rsid w:val="004A114C"/>
    <w:rsid w:val="004A13BB"/>
    <w:rsid w:val="004A157D"/>
    <w:rsid w:val="004A15F8"/>
    <w:rsid w:val="004A1837"/>
    <w:rsid w:val="004A1928"/>
    <w:rsid w:val="004A1A39"/>
    <w:rsid w:val="004A1AC5"/>
    <w:rsid w:val="004A1B45"/>
    <w:rsid w:val="004A1B72"/>
    <w:rsid w:val="004A1C61"/>
    <w:rsid w:val="004A1E53"/>
    <w:rsid w:val="004A1F4C"/>
    <w:rsid w:val="004A2414"/>
    <w:rsid w:val="004A274E"/>
    <w:rsid w:val="004A27B7"/>
    <w:rsid w:val="004A2843"/>
    <w:rsid w:val="004A293F"/>
    <w:rsid w:val="004A2E08"/>
    <w:rsid w:val="004A2EF1"/>
    <w:rsid w:val="004A2F68"/>
    <w:rsid w:val="004A2FDE"/>
    <w:rsid w:val="004A3193"/>
    <w:rsid w:val="004A3245"/>
    <w:rsid w:val="004A3326"/>
    <w:rsid w:val="004A349D"/>
    <w:rsid w:val="004A35C3"/>
    <w:rsid w:val="004A37FB"/>
    <w:rsid w:val="004A3A68"/>
    <w:rsid w:val="004A3CAE"/>
    <w:rsid w:val="004A3CD1"/>
    <w:rsid w:val="004A3CDF"/>
    <w:rsid w:val="004A3E7C"/>
    <w:rsid w:val="004A3E82"/>
    <w:rsid w:val="004A3EF8"/>
    <w:rsid w:val="004A3F27"/>
    <w:rsid w:val="004A3F38"/>
    <w:rsid w:val="004A3F55"/>
    <w:rsid w:val="004A4060"/>
    <w:rsid w:val="004A4064"/>
    <w:rsid w:val="004A40A2"/>
    <w:rsid w:val="004A419C"/>
    <w:rsid w:val="004A429D"/>
    <w:rsid w:val="004A42A9"/>
    <w:rsid w:val="004A4307"/>
    <w:rsid w:val="004A4372"/>
    <w:rsid w:val="004A451F"/>
    <w:rsid w:val="004A4582"/>
    <w:rsid w:val="004A458C"/>
    <w:rsid w:val="004A464A"/>
    <w:rsid w:val="004A4762"/>
    <w:rsid w:val="004A479B"/>
    <w:rsid w:val="004A4820"/>
    <w:rsid w:val="004A4873"/>
    <w:rsid w:val="004A48F2"/>
    <w:rsid w:val="004A4981"/>
    <w:rsid w:val="004A4DAF"/>
    <w:rsid w:val="004A4F25"/>
    <w:rsid w:val="004A4F5B"/>
    <w:rsid w:val="004A50E2"/>
    <w:rsid w:val="004A5150"/>
    <w:rsid w:val="004A53E6"/>
    <w:rsid w:val="004A5536"/>
    <w:rsid w:val="004A57BA"/>
    <w:rsid w:val="004A58D3"/>
    <w:rsid w:val="004A5A26"/>
    <w:rsid w:val="004A5AD5"/>
    <w:rsid w:val="004A5D98"/>
    <w:rsid w:val="004A5DB9"/>
    <w:rsid w:val="004A5F31"/>
    <w:rsid w:val="004A6050"/>
    <w:rsid w:val="004A60A7"/>
    <w:rsid w:val="004A619D"/>
    <w:rsid w:val="004A62AA"/>
    <w:rsid w:val="004A637B"/>
    <w:rsid w:val="004A64E3"/>
    <w:rsid w:val="004A68B7"/>
    <w:rsid w:val="004A6B1D"/>
    <w:rsid w:val="004A6BCA"/>
    <w:rsid w:val="004A6F1C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D8"/>
    <w:rsid w:val="004A7560"/>
    <w:rsid w:val="004A7750"/>
    <w:rsid w:val="004A77D8"/>
    <w:rsid w:val="004A7948"/>
    <w:rsid w:val="004A7A31"/>
    <w:rsid w:val="004A7AD5"/>
    <w:rsid w:val="004A7BAB"/>
    <w:rsid w:val="004A7C8C"/>
    <w:rsid w:val="004A7F74"/>
    <w:rsid w:val="004A7F9A"/>
    <w:rsid w:val="004A7FE1"/>
    <w:rsid w:val="004B0196"/>
    <w:rsid w:val="004B0274"/>
    <w:rsid w:val="004B059F"/>
    <w:rsid w:val="004B0688"/>
    <w:rsid w:val="004B071B"/>
    <w:rsid w:val="004B07B2"/>
    <w:rsid w:val="004B089A"/>
    <w:rsid w:val="004B08AD"/>
    <w:rsid w:val="004B0957"/>
    <w:rsid w:val="004B0C42"/>
    <w:rsid w:val="004B0D40"/>
    <w:rsid w:val="004B0D88"/>
    <w:rsid w:val="004B0E0D"/>
    <w:rsid w:val="004B0EB5"/>
    <w:rsid w:val="004B0FC7"/>
    <w:rsid w:val="004B10FF"/>
    <w:rsid w:val="004B1243"/>
    <w:rsid w:val="004B13D8"/>
    <w:rsid w:val="004B1437"/>
    <w:rsid w:val="004B151E"/>
    <w:rsid w:val="004B19A8"/>
    <w:rsid w:val="004B1B08"/>
    <w:rsid w:val="004B1B83"/>
    <w:rsid w:val="004B1E91"/>
    <w:rsid w:val="004B2169"/>
    <w:rsid w:val="004B21D3"/>
    <w:rsid w:val="004B2497"/>
    <w:rsid w:val="004B2557"/>
    <w:rsid w:val="004B25D5"/>
    <w:rsid w:val="004B25EE"/>
    <w:rsid w:val="004B287F"/>
    <w:rsid w:val="004B296F"/>
    <w:rsid w:val="004B29E1"/>
    <w:rsid w:val="004B2DC4"/>
    <w:rsid w:val="004B2E07"/>
    <w:rsid w:val="004B307D"/>
    <w:rsid w:val="004B3198"/>
    <w:rsid w:val="004B32D9"/>
    <w:rsid w:val="004B3551"/>
    <w:rsid w:val="004B3748"/>
    <w:rsid w:val="004B375F"/>
    <w:rsid w:val="004B3770"/>
    <w:rsid w:val="004B37AE"/>
    <w:rsid w:val="004B380D"/>
    <w:rsid w:val="004B3899"/>
    <w:rsid w:val="004B394A"/>
    <w:rsid w:val="004B3D09"/>
    <w:rsid w:val="004B3F31"/>
    <w:rsid w:val="004B3F9A"/>
    <w:rsid w:val="004B3FAD"/>
    <w:rsid w:val="004B3FC9"/>
    <w:rsid w:val="004B4024"/>
    <w:rsid w:val="004B4232"/>
    <w:rsid w:val="004B4286"/>
    <w:rsid w:val="004B4373"/>
    <w:rsid w:val="004B4399"/>
    <w:rsid w:val="004B4460"/>
    <w:rsid w:val="004B462E"/>
    <w:rsid w:val="004B470D"/>
    <w:rsid w:val="004B4855"/>
    <w:rsid w:val="004B4A5E"/>
    <w:rsid w:val="004B5127"/>
    <w:rsid w:val="004B5169"/>
    <w:rsid w:val="004B51D2"/>
    <w:rsid w:val="004B5213"/>
    <w:rsid w:val="004B5313"/>
    <w:rsid w:val="004B5361"/>
    <w:rsid w:val="004B54F1"/>
    <w:rsid w:val="004B5556"/>
    <w:rsid w:val="004B55B5"/>
    <w:rsid w:val="004B56DD"/>
    <w:rsid w:val="004B5B1F"/>
    <w:rsid w:val="004B5B5F"/>
    <w:rsid w:val="004B5C31"/>
    <w:rsid w:val="004B5E38"/>
    <w:rsid w:val="004B5E5F"/>
    <w:rsid w:val="004B6109"/>
    <w:rsid w:val="004B610B"/>
    <w:rsid w:val="004B62E5"/>
    <w:rsid w:val="004B632C"/>
    <w:rsid w:val="004B634F"/>
    <w:rsid w:val="004B63EB"/>
    <w:rsid w:val="004B6402"/>
    <w:rsid w:val="004B64F4"/>
    <w:rsid w:val="004B66C1"/>
    <w:rsid w:val="004B6897"/>
    <w:rsid w:val="004B6A98"/>
    <w:rsid w:val="004B6B03"/>
    <w:rsid w:val="004B700C"/>
    <w:rsid w:val="004B7216"/>
    <w:rsid w:val="004B7249"/>
    <w:rsid w:val="004B7348"/>
    <w:rsid w:val="004B769A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CB"/>
    <w:rsid w:val="004C02F7"/>
    <w:rsid w:val="004C03EF"/>
    <w:rsid w:val="004C04BE"/>
    <w:rsid w:val="004C05EE"/>
    <w:rsid w:val="004C0649"/>
    <w:rsid w:val="004C068F"/>
    <w:rsid w:val="004C07C5"/>
    <w:rsid w:val="004C0C60"/>
    <w:rsid w:val="004C0DBF"/>
    <w:rsid w:val="004C0E73"/>
    <w:rsid w:val="004C1057"/>
    <w:rsid w:val="004C10BF"/>
    <w:rsid w:val="004C116B"/>
    <w:rsid w:val="004C140C"/>
    <w:rsid w:val="004C1410"/>
    <w:rsid w:val="004C1533"/>
    <w:rsid w:val="004C1608"/>
    <w:rsid w:val="004C1823"/>
    <w:rsid w:val="004C187D"/>
    <w:rsid w:val="004C1947"/>
    <w:rsid w:val="004C1988"/>
    <w:rsid w:val="004C1A8A"/>
    <w:rsid w:val="004C1B4F"/>
    <w:rsid w:val="004C1C17"/>
    <w:rsid w:val="004C1C39"/>
    <w:rsid w:val="004C1D65"/>
    <w:rsid w:val="004C1E4B"/>
    <w:rsid w:val="004C1E6A"/>
    <w:rsid w:val="004C2040"/>
    <w:rsid w:val="004C2068"/>
    <w:rsid w:val="004C20CB"/>
    <w:rsid w:val="004C2136"/>
    <w:rsid w:val="004C2160"/>
    <w:rsid w:val="004C2591"/>
    <w:rsid w:val="004C26CE"/>
    <w:rsid w:val="004C27C1"/>
    <w:rsid w:val="004C28FE"/>
    <w:rsid w:val="004C2CDD"/>
    <w:rsid w:val="004C2D78"/>
    <w:rsid w:val="004C2D94"/>
    <w:rsid w:val="004C2F2C"/>
    <w:rsid w:val="004C2F51"/>
    <w:rsid w:val="004C3016"/>
    <w:rsid w:val="004C303B"/>
    <w:rsid w:val="004C3079"/>
    <w:rsid w:val="004C30A0"/>
    <w:rsid w:val="004C30B7"/>
    <w:rsid w:val="004C327E"/>
    <w:rsid w:val="004C3433"/>
    <w:rsid w:val="004C37AC"/>
    <w:rsid w:val="004C3B28"/>
    <w:rsid w:val="004C3B9B"/>
    <w:rsid w:val="004C3E1C"/>
    <w:rsid w:val="004C3F71"/>
    <w:rsid w:val="004C3FC1"/>
    <w:rsid w:val="004C40F3"/>
    <w:rsid w:val="004C433B"/>
    <w:rsid w:val="004C439D"/>
    <w:rsid w:val="004C4409"/>
    <w:rsid w:val="004C44E6"/>
    <w:rsid w:val="004C45D2"/>
    <w:rsid w:val="004C4656"/>
    <w:rsid w:val="004C46BE"/>
    <w:rsid w:val="004C480C"/>
    <w:rsid w:val="004C48BB"/>
    <w:rsid w:val="004C4B6C"/>
    <w:rsid w:val="004C4C73"/>
    <w:rsid w:val="004C4CB4"/>
    <w:rsid w:val="004C4D06"/>
    <w:rsid w:val="004C4E17"/>
    <w:rsid w:val="004C4FAF"/>
    <w:rsid w:val="004C50A0"/>
    <w:rsid w:val="004C50C1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4B"/>
    <w:rsid w:val="004C6360"/>
    <w:rsid w:val="004C63A4"/>
    <w:rsid w:val="004C66E1"/>
    <w:rsid w:val="004C67DC"/>
    <w:rsid w:val="004C6884"/>
    <w:rsid w:val="004C68D6"/>
    <w:rsid w:val="004C68E1"/>
    <w:rsid w:val="004C6934"/>
    <w:rsid w:val="004C69F5"/>
    <w:rsid w:val="004C6A1C"/>
    <w:rsid w:val="004C6BAB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341"/>
    <w:rsid w:val="004C7381"/>
    <w:rsid w:val="004C764E"/>
    <w:rsid w:val="004C777D"/>
    <w:rsid w:val="004C79AA"/>
    <w:rsid w:val="004C7A6D"/>
    <w:rsid w:val="004C7EAD"/>
    <w:rsid w:val="004D0042"/>
    <w:rsid w:val="004D0085"/>
    <w:rsid w:val="004D01A4"/>
    <w:rsid w:val="004D02A5"/>
    <w:rsid w:val="004D0588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1857"/>
    <w:rsid w:val="004D195D"/>
    <w:rsid w:val="004D1B3E"/>
    <w:rsid w:val="004D1D2A"/>
    <w:rsid w:val="004D1D3A"/>
    <w:rsid w:val="004D1D74"/>
    <w:rsid w:val="004D1FC0"/>
    <w:rsid w:val="004D1FFC"/>
    <w:rsid w:val="004D20BB"/>
    <w:rsid w:val="004D20C0"/>
    <w:rsid w:val="004D20CC"/>
    <w:rsid w:val="004D21D0"/>
    <w:rsid w:val="004D221F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DF9"/>
    <w:rsid w:val="004D3266"/>
    <w:rsid w:val="004D339C"/>
    <w:rsid w:val="004D33C2"/>
    <w:rsid w:val="004D38EE"/>
    <w:rsid w:val="004D3D3B"/>
    <w:rsid w:val="004D3DAA"/>
    <w:rsid w:val="004D3DC4"/>
    <w:rsid w:val="004D3E8B"/>
    <w:rsid w:val="004D3FA7"/>
    <w:rsid w:val="004D3FC3"/>
    <w:rsid w:val="004D4026"/>
    <w:rsid w:val="004D4275"/>
    <w:rsid w:val="004D45CE"/>
    <w:rsid w:val="004D4656"/>
    <w:rsid w:val="004D4769"/>
    <w:rsid w:val="004D479E"/>
    <w:rsid w:val="004D499A"/>
    <w:rsid w:val="004D4C7A"/>
    <w:rsid w:val="004D4C90"/>
    <w:rsid w:val="004D4CF3"/>
    <w:rsid w:val="004D4E22"/>
    <w:rsid w:val="004D4F11"/>
    <w:rsid w:val="004D4F5F"/>
    <w:rsid w:val="004D4F86"/>
    <w:rsid w:val="004D5374"/>
    <w:rsid w:val="004D5392"/>
    <w:rsid w:val="004D54D1"/>
    <w:rsid w:val="004D5624"/>
    <w:rsid w:val="004D57B9"/>
    <w:rsid w:val="004D5834"/>
    <w:rsid w:val="004D5B70"/>
    <w:rsid w:val="004D5BBF"/>
    <w:rsid w:val="004D5BD2"/>
    <w:rsid w:val="004D5D1F"/>
    <w:rsid w:val="004D5DDF"/>
    <w:rsid w:val="004D5E78"/>
    <w:rsid w:val="004D5EBA"/>
    <w:rsid w:val="004D5F08"/>
    <w:rsid w:val="004D5FBB"/>
    <w:rsid w:val="004D6008"/>
    <w:rsid w:val="004D6389"/>
    <w:rsid w:val="004D6426"/>
    <w:rsid w:val="004D6481"/>
    <w:rsid w:val="004D6489"/>
    <w:rsid w:val="004D65C3"/>
    <w:rsid w:val="004D65F1"/>
    <w:rsid w:val="004D65F6"/>
    <w:rsid w:val="004D66FC"/>
    <w:rsid w:val="004D676A"/>
    <w:rsid w:val="004D681B"/>
    <w:rsid w:val="004D6822"/>
    <w:rsid w:val="004D69F7"/>
    <w:rsid w:val="004D6B19"/>
    <w:rsid w:val="004D6C35"/>
    <w:rsid w:val="004D6CDF"/>
    <w:rsid w:val="004D6D4A"/>
    <w:rsid w:val="004D6D5F"/>
    <w:rsid w:val="004D6DE0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A7"/>
    <w:rsid w:val="004D7AD3"/>
    <w:rsid w:val="004D7BBF"/>
    <w:rsid w:val="004D7F81"/>
    <w:rsid w:val="004D7FDD"/>
    <w:rsid w:val="004E0088"/>
    <w:rsid w:val="004E026D"/>
    <w:rsid w:val="004E0297"/>
    <w:rsid w:val="004E02BC"/>
    <w:rsid w:val="004E0339"/>
    <w:rsid w:val="004E04D6"/>
    <w:rsid w:val="004E058D"/>
    <w:rsid w:val="004E05A5"/>
    <w:rsid w:val="004E065F"/>
    <w:rsid w:val="004E06E1"/>
    <w:rsid w:val="004E0764"/>
    <w:rsid w:val="004E0765"/>
    <w:rsid w:val="004E0885"/>
    <w:rsid w:val="004E0900"/>
    <w:rsid w:val="004E094E"/>
    <w:rsid w:val="004E0A19"/>
    <w:rsid w:val="004E0AC0"/>
    <w:rsid w:val="004E0C53"/>
    <w:rsid w:val="004E0CCF"/>
    <w:rsid w:val="004E0D1D"/>
    <w:rsid w:val="004E0D64"/>
    <w:rsid w:val="004E0D88"/>
    <w:rsid w:val="004E0DD6"/>
    <w:rsid w:val="004E0F49"/>
    <w:rsid w:val="004E10A6"/>
    <w:rsid w:val="004E10AE"/>
    <w:rsid w:val="004E11CA"/>
    <w:rsid w:val="004E13DE"/>
    <w:rsid w:val="004E13F6"/>
    <w:rsid w:val="004E1485"/>
    <w:rsid w:val="004E14DD"/>
    <w:rsid w:val="004E1553"/>
    <w:rsid w:val="004E15D6"/>
    <w:rsid w:val="004E1872"/>
    <w:rsid w:val="004E18C4"/>
    <w:rsid w:val="004E19A4"/>
    <w:rsid w:val="004E19FD"/>
    <w:rsid w:val="004E1A30"/>
    <w:rsid w:val="004E1B1B"/>
    <w:rsid w:val="004E1B31"/>
    <w:rsid w:val="004E1C32"/>
    <w:rsid w:val="004E1E3F"/>
    <w:rsid w:val="004E2016"/>
    <w:rsid w:val="004E21B1"/>
    <w:rsid w:val="004E21D8"/>
    <w:rsid w:val="004E23F5"/>
    <w:rsid w:val="004E253D"/>
    <w:rsid w:val="004E25C3"/>
    <w:rsid w:val="004E271B"/>
    <w:rsid w:val="004E280B"/>
    <w:rsid w:val="004E29AE"/>
    <w:rsid w:val="004E2AD4"/>
    <w:rsid w:val="004E2B0A"/>
    <w:rsid w:val="004E2B97"/>
    <w:rsid w:val="004E2C1C"/>
    <w:rsid w:val="004E2CC2"/>
    <w:rsid w:val="004E2E56"/>
    <w:rsid w:val="004E2E80"/>
    <w:rsid w:val="004E2FAA"/>
    <w:rsid w:val="004E30D6"/>
    <w:rsid w:val="004E3131"/>
    <w:rsid w:val="004E34EF"/>
    <w:rsid w:val="004E3565"/>
    <w:rsid w:val="004E3576"/>
    <w:rsid w:val="004E359B"/>
    <w:rsid w:val="004E395A"/>
    <w:rsid w:val="004E3AB6"/>
    <w:rsid w:val="004E3B64"/>
    <w:rsid w:val="004E3C26"/>
    <w:rsid w:val="004E3D32"/>
    <w:rsid w:val="004E3E48"/>
    <w:rsid w:val="004E3E7E"/>
    <w:rsid w:val="004E3F76"/>
    <w:rsid w:val="004E4153"/>
    <w:rsid w:val="004E4465"/>
    <w:rsid w:val="004E4505"/>
    <w:rsid w:val="004E45BE"/>
    <w:rsid w:val="004E4762"/>
    <w:rsid w:val="004E4B58"/>
    <w:rsid w:val="004E4B67"/>
    <w:rsid w:val="004E4D38"/>
    <w:rsid w:val="004E4D45"/>
    <w:rsid w:val="004E4E89"/>
    <w:rsid w:val="004E4FDA"/>
    <w:rsid w:val="004E4FE6"/>
    <w:rsid w:val="004E51C9"/>
    <w:rsid w:val="004E5228"/>
    <w:rsid w:val="004E528E"/>
    <w:rsid w:val="004E53FC"/>
    <w:rsid w:val="004E5425"/>
    <w:rsid w:val="004E542B"/>
    <w:rsid w:val="004E5440"/>
    <w:rsid w:val="004E5515"/>
    <w:rsid w:val="004E5628"/>
    <w:rsid w:val="004E5729"/>
    <w:rsid w:val="004E5AAB"/>
    <w:rsid w:val="004E5BD3"/>
    <w:rsid w:val="004E5C79"/>
    <w:rsid w:val="004E5CA7"/>
    <w:rsid w:val="004E5D56"/>
    <w:rsid w:val="004E607A"/>
    <w:rsid w:val="004E6094"/>
    <w:rsid w:val="004E60B1"/>
    <w:rsid w:val="004E628D"/>
    <w:rsid w:val="004E6295"/>
    <w:rsid w:val="004E62D3"/>
    <w:rsid w:val="004E6612"/>
    <w:rsid w:val="004E6641"/>
    <w:rsid w:val="004E66B2"/>
    <w:rsid w:val="004E6712"/>
    <w:rsid w:val="004E69F6"/>
    <w:rsid w:val="004E6CA6"/>
    <w:rsid w:val="004E6CBB"/>
    <w:rsid w:val="004E6F1A"/>
    <w:rsid w:val="004E7106"/>
    <w:rsid w:val="004E7206"/>
    <w:rsid w:val="004E720D"/>
    <w:rsid w:val="004E72D1"/>
    <w:rsid w:val="004E754D"/>
    <w:rsid w:val="004E77F0"/>
    <w:rsid w:val="004E78F5"/>
    <w:rsid w:val="004E7901"/>
    <w:rsid w:val="004E7A1A"/>
    <w:rsid w:val="004E7A46"/>
    <w:rsid w:val="004E7C52"/>
    <w:rsid w:val="004E7E31"/>
    <w:rsid w:val="004E7F70"/>
    <w:rsid w:val="004F0238"/>
    <w:rsid w:val="004F026B"/>
    <w:rsid w:val="004F02ED"/>
    <w:rsid w:val="004F02F9"/>
    <w:rsid w:val="004F0526"/>
    <w:rsid w:val="004F0721"/>
    <w:rsid w:val="004F0B40"/>
    <w:rsid w:val="004F0CBA"/>
    <w:rsid w:val="004F0DBF"/>
    <w:rsid w:val="004F0EB2"/>
    <w:rsid w:val="004F10CB"/>
    <w:rsid w:val="004F1170"/>
    <w:rsid w:val="004F141B"/>
    <w:rsid w:val="004F15E5"/>
    <w:rsid w:val="004F1648"/>
    <w:rsid w:val="004F16E9"/>
    <w:rsid w:val="004F1803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E2B"/>
    <w:rsid w:val="004F2FBB"/>
    <w:rsid w:val="004F2FE3"/>
    <w:rsid w:val="004F3053"/>
    <w:rsid w:val="004F30D5"/>
    <w:rsid w:val="004F3164"/>
    <w:rsid w:val="004F31BA"/>
    <w:rsid w:val="004F32A6"/>
    <w:rsid w:val="004F3425"/>
    <w:rsid w:val="004F342A"/>
    <w:rsid w:val="004F36C4"/>
    <w:rsid w:val="004F36EE"/>
    <w:rsid w:val="004F3738"/>
    <w:rsid w:val="004F3859"/>
    <w:rsid w:val="004F39A3"/>
    <w:rsid w:val="004F39D1"/>
    <w:rsid w:val="004F3BCB"/>
    <w:rsid w:val="004F3BE6"/>
    <w:rsid w:val="004F3C01"/>
    <w:rsid w:val="004F3D09"/>
    <w:rsid w:val="004F3D73"/>
    <w:rsid w:val="004F3DD6"/>
    <w:rsid w:val="004F40A8"/>
    <w:rsid w:val="004F41B5"/>
    <w:rsid w:val="004F4216"/>
    <w:rsid w:val="004F4402"/>
    <w:rsid w:val="004F45A7"/>
    <w:rsid w:val="004F45D8"/>
    <w:rsid w:val="004F4B42"/>
    <w:rsid w:val="004F4C66"/>
    <w:rsid w:val="004F4D10"/>
    <w:rsid w:val="004F5044"/>
    <w:rsid w:val="004F5141"/>
    <w:rsid w:val="004F53A4"/>
    <w:rsid w:val="004F5418"/>
    <w:rsid w:val="004F54F7"/>
    <w:rsid w:val="004F5526"/>
    <w:rsid w:val="004F5723"/>
    <w:rsid w:val="004F572F"/>
    <w:rsid w:val="004F578B"/>
    <w:rsid w:val="004F5800"/>
    <w:rsid w:val="004F5811"/>
    <w:rsid w:val="004F5C43"/>
    <w:rsid w:val="004F5C72"/>
    <w:rsid w:val="004F5ECD"/>
    <w:rsid w:val="004F5F28"/>
    <w:rsid w:val="004F60F1"/>
    <w:rsid w:val="004F641B"/>
    <w:rsid w:val="004F651D"/>
    <w:rsid w:val="004F6638"/>
    <w:rsid w:val="004F6994"/>
    <w:rsid w:val="004F6B16"/>
    <w:rsid w:val="004F6E9F"/>
    <w:rsid w:val="004F6F74"/>
    <w:rsid w:val="004F716B"/>
    <w:rsid w:val="004F71B3"/>
    <w:rsid w:val="004F7272"/>
    <w:rsid w:val="004F7395"/>
    <w:rsid w:val="004F7588"/>
    <w:rsid w:val="004F7648"/>
    <w:rsid w:val="004F7B78"/>
    <w:rsid w:val="004F7BA6"/>
    <w:rsid w:val="004F7C00"/>
    <w:rsid w:val="004F7CD8"/>
    <w:rsid w:val="004F7F20"/>
    <w:rsid w:val="004F7F9E"/>
    <w:rsid w:val="004F7FC2"/>
    <w:rsid w:val="005002A0"/>
    <w:rsid w:val="005002B3"/>
    <w:rsid w:val="005004CC"/>
    <w:rsid w:val="005005BC"/>
    <w:rsid w:val="005007C1"/>
    <w:rsid w:val="00500964"/>
    <w:rsid w:val="0050097A"/>
    <w:rsid w:val="005009EC"/>
    <w:rsid w:val="00500B83"/>
    <w:rsid w:val="00500C4A"/>
    <w:rsid w:val="00500C68"/>
    <w:rsid w:val="00500DAD"/>
    <w:rsid w:val="00500DFD"/>
    <w:rsid w:val="00500E42"/>
    <w:rsid w:val="00500F78"/>
    <w:rsid w:val="0050117C"/>
    <w:rsid w:val="005013D9"/>
    <w:rsid w:val="0050143C"/>
    <w:rsid w:val="00501455"/>
    <w:rsid w:val="00501574"/>
    <w:rsid w:val="005016FE"/>
    <w:rsid w:val="0050172A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342"/>
    <w:rsid w:val="005034FF"/>
    <w:rsid w:val="00503699"/>
    <w:rsid w:val="005036A5"/>
    <w:rsid w:val="00503841"/>
    <w:rsid w:val="00503A1B"/>
    <w:rsid w:val="00503CC9"/>
    <w:rsid w:val="00503CD7"/>
    <w:rsid w:val="00503D71"/>
    <w:rsid w:val="00503DAC"/>
    <w:rsid w:val="005040B9"/>
    <w:rsid w:val="005040D0"/>
    <w:rsid w:val="00504137"/>
    <w:rsid w:val="00504820"/>
    <w:rsid w:val="00504888"/>
    <w:rsid w:val="005049A6"/>
    <w:rsid w:val="00504C90"/>
    <w:rsid w:val="00504FA5"/>
    <w:rsid w:val="0050512A"/>
    <w:rsid w:val="0050526C"/>
    <w:rsid w:val="005054A1"/>
    <w:rsid w:val="0050564C"/>
    <w:rsid w:val="0050584B"/>
    <w:rsid w:val="00505869"/>
    <w:rsid w:val="00505A86"/>
    <w:rsid w:val="00505B82"/>
    <w:rsid w:val="00505E3C"/>
    <w:rsid w:val="00505F51"/>
    <w:rsid w:val="0050622C"/>
    <w:rsid w:val="005062C9"/>
    <w:rsid w:val="0050636C"/>
    <w:rsid w:val="00506491"/>
    <w:rsid w:val="005064A4"/>
    <w:rsid w:val="00506590"/>
    <w:rsid w:val="005066D3"/>
    <w:rsid w:val="00506740"/>
    <w:rsid w:val="00506872"/>
    <w:rsid w:val="00506939"/>
    <w:rsid w:val="0050695B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5C"/>
    <w:rsid w:val="00507ABB"/>
    <w:rsid w:val="00507AF2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8C4"/>
    <w:rsid w:val="00510979"/>
    <w:rsid w:val="00510B90"/>
    <w:rsid w:val="00510BAF"/>
    <w:rsid w:val="00511094"/>
    <w:rsid w:val="00511102"/>
    <w:rsid w:val="005111A4"/>
    <w:rsid w:val="0051128F"/>
    <w:rsid w:val="005112A7"/>
    <w:rsid w:val="00511312"/>
    <w:rsid w:val="00511862"/>
    <w:rsid w:val="00511869"/>
    <w:rsid w:val="0051189D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1D4"/>
    <w:rsid w:val="00512266"/>
    <w:rsid w:val="005122EF"/>
    <w:rsid w:val="005124E1"/>
    <w:rsid w:val="0051253F"/>
    <w:rsid w:val="00512C4A"/>
    <w:rsid w:val="00512CA2"/>
    <w:rsid w:val="00512CA4"/>
    <w:rsid w:val="00512CAC"/>
    <w:rsid w:val="00512DC5"/>
    <w:rsid w:val="00512E8C"/>
    <w:rsid w:val="005131C4"/>
    <w:rsid w:val="005132C3"/>
    <w:rsid w:val="0051330B"/>
    <w:rsid w:val="00513332"/>
    <w:rsid w:val="00513503"/>
    <w:rsid w:val="00513772"/>
    <w:rsid w:val="005137D4"/>
    <w:rsid w:val="005137F5"/>
    <w:rsid w:val="00513B4F"/>
    <w:rsid w:val="00513B84"/>
    <w:rsid w:val="00513DFF"/>
    <w:rsid w:val="00513E52"/>
    <w:rsid w:val="00513ED9"/>
    <w:rsid w:val="00513FAD"/>
    <w:rsid w:val="0051452D"/>
    <w:rsid w:val="00514598"/>
    <w:rsid w:val="00514790"/>
    <w:rsid w:val="00514983"/>
    <w:rsid w:val="00514986"/>
    <w:rsid w:val="00514A57"/>
    <w:rsid w:val="00514CC8"/>
    <w:rsid w:val="00514F1D"/>
    <w:rsid w:val="00514F54"/>
    <w:rsid w:val="00514F75"/>
    <w:rsid w:val="00514F99"/>
    <w:rsid w:val="00515025"/>
    <w:rsid w:val="005152CF"/>
    <w:rsid w:val="005153DC"/>
    <w:rsid w:val="00515485"/>
    <w:rsid w:val="00515531"/>
    <w:rsid w:val="0051554C"/>
    <w:rsid w:val="005157C1"/>
    <w:rsid w:val="0051580D"/>
    <w:rsid w:val="005158D5"/>
    <w:rsid w:val="005159F3"/>
    <w:rsid w:val="00515B05"/>
    <w:rsid w:val="00515C7F"/>
    <w:rsid w:val="00515DDA"/>
    <w:rsid w:val="00515E8F"/>
    <w:rsid w:val="00515FAA"/>
    <w:rsid w:val="00515FC2"/>
    <w:rsid w:val="00516247"/>
    <w:rsid w:val="005163F6"/>
    <w:rsid w:val="005165A3"/>
    <w:rsid w:val="005167E5"/>
    <w:rsid w:val="00516898"/>
    <w:rsid w:val="0051696E"/>
    <w:rsid w:val="00516BE3"/>
    <w:rsid w:val="00516C0A"/>
    <w:rsid w:val="00516E5D"/>
    <w:rsid w:val="00516F6D"/>
    <w:rsid w:val="00517202"/>
    <w:rsid w:val="005173C0"/>
    <w:rsid w:val="00517A62"/>
    <w:rsid w:val="00517E27"/>
    <w:rsid w:val="00517E49"/>
    <w:rsid w:val="00517EB5"/>
    <w:rsid w:val="005200EB"/>
    <w:rsid w:val="0052014E"/>
    <w:rsid w:val="0052015F"/>
    <w:rsid w:val="00520381"/>
    <w:rsid w:val="00520467"/>
    <w:rsid w:val="005204A8"/>
    <w:rsid w:val="005205D4"/>
    <w:rsid w:val="0052078A"/>
    <w:rsid w:val="00520849"/>
    <w:rsid w:val="005208F4"/>
    <w:rsid w:val="00520CA4"/>
    <w:rsid w:val="00520DC0"/>
    <w:rsid w:val="00520E07"/>
    <w:rsid w:val="0052118F"/>
    <w:rsid w:val="00521279"/>
    <w:rsid w:val="005212C3"/>
    <w:rsid w:val="0052141A"/>
    <w:rsid w:val="00521427"/>
    <w:rsid w:val="0052150E"/>
    <w:rsid w:val="00521553"/>
    <w:rsid w:val="0052177B"/>
    <w:rsid w:val="00521A13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4BF"/>
    <w:rsid w:val="00522806"/>
    <w:rsid w:val="005228AA"/>
    <w:rsid w:val="005228B7"/>
    <w:rsid w:val="00522918"/>
    <w:rsid w:val="00522B58"/>
    <w:rsid w:val="00522FB7"/>
    <w:rsid w:val="00523028"/>
    <w:rsid w:val="00523101"/>
    <w:rsid w:val="005231A9"/>
    <w:rsid w:val="005231F1"/>
    <w:rsid w:val="00523471"/>
    <w:rsid w:val="0052354B"/>
    <w:rsid w:val="00523628"/>
    <w:rsid w:val="00523663"/>
    <w:rsid w:val="00523803"/>
    <w:rsid w:val="00523A3F"/>
    <w:rsid w:val="00523B05"/>
    <w:rsid w:val="00523D25"/>
    <w:rsid w:val="00523D7F"/>
    <w:rsid w:val="00523E05"/>
    <w:rsid w:val="00523FA5"/>
    <w:rsid w:val="0052415B"/>
    <w:rsid w:val="00524203"/>
    <w:rsid w:val="00524265"/>
    <w:rsid w:val="005243C8"/>
    <w:rsid w:val="00524402"/>
    <w:rsid w:val="005248A8"/>
    <w:rsid w:val="0052492E"/>
    <w:rsid w:val="00524998"/>
    <w:rsid w:val="00525090"/>
    <w:rsid w:val="0052509D"/>
    <w:rsid w:val="005250EF"/>
    <w:rsid w:val="00525111"/>
    <w:rsid w:val="00525145"/>
    <w:rsid w:val="005251A2"/>
    <w:rsid w:val="005254F4"/>
    <w:rsid w:val="00525509"/>
    <w:rsid w:val="0052554D"/>
    <w:rsid w:val="00525596"/>
    <w:rsid w:val="005255C1"/>
    <w:rsid w:val="00525792"/>
    <w:rsid w:val="00525970"/>
    <w:rsid w:val="005259FB"/>
    <w:rsid w:val="00525D72"/>
    <w:rsid w:val="00525D9C"/>
    <w:rsid w:val="00525E5B"/>
    <w:rsid w:val="00525EE6"/>
    <w:rsid w:val="00525FA7"/>
    <w:rsid w:val="0052606E"/>
    <w:rsid w:val="00526217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90A"/>
    <w:rsid w:val="00526AB9"/>
    <w:rsid w:val="00526B8B"/>
    <w:rsid w:val="00526E8F"/>
    <w:rsid w:val="00526FE9"/>
    <w:rsid w:val="00527044"/>
    <w:rsid w:val="005271B8"/>
    <w:rsid w:val="005273C8"/>
    <w:rsid w:val="0052748C"/>
    <w:rsid w:val="00527495"/>
    <w:rsid w:val="00527659"/>
    <w:rsid w:val="005279E4"/>
    <w:rsid w:val="00527A6D"/>
    <w:rsid w:val="00527B28"/>
    <w:rsid w:val="00527C7D"/>
    <w:rsid w:val="00527D87"/>
    <w:rsid w:val="00527DA5"/>
    <w:rsid w:val="00527ED3"/>
    <w:rsid w:val="00527F13"/>
    <w:rsid w:val="0053002C"/>
    <w:rsid w:val="00530188"/>
    <w:rsid w:val="0053023B"/>
    <w:rsid w:val="00530477"/>
    <w:rsid w:val="0053056E"/>
    <w:rsid w:val="005309F3"/>
    <w:rsid w:val="00530BBC"/>
    <w:rsid w:val="00530C26"/>
    <w:rsid w:val="00530D9B"/>
    <w:rsid w:val="00530DBE"/>
    <w:rsid w:val="00530DF6"/>
    <w:rsid w:val="00530EAB"/>
    <w:rsid w:val="0053114B"/>
    <w:rsid w:val="00531152"/>
    <w:rsid w:val="005311A8"/>
    <w:rsid w:val="0053123B"/>
    <w:rsid w:val="005314D9"/>
    <w:rsid w:val="0053177D"/>
    <w:rsid w:val="005318F6"/>
    <w:rsid w:val="005319AE"/>
    <w:rsid w:val="00531AF6"/>
    <w:rsid w:val="00531C16"/>
    <w:rsid w:val="00531D88"/>
    <w:rsid w:val="00531F8C"/>
    <w:rsid w:val="0053203E"/>
    <w:rsid w:val="00532080"/>
    <w:rsid w:val="0053216C"/>
    <w:rsid w:val="005321F9"/>
    <w:rsid w:val="0053239B"/>
    <w:rsid w:val="0053239F"/>
    <w:rsid w:val="0053241F"/>
    <w:rsid w:val="0053246D"/>
    <w:rsid w:val="0053258A"/>
    <w:rsid w:val="00532695"/>
    <w:rsid w:val="00532743"/>
    <w:rsid w:val="00532910"/>
    <w:rsid w:val="00532EB0"/>
    <w:rsid w:val="00532F19"/>
    <w:rsid w:val="00532FD4"/>
    <w:rsid w:val="00533077"/>
    <w:rsid w:val="005330A4"/>
    <w:rsid w:val="005330CF"/>
    <w:rsid w:val="00533181"/>
    <w:rsid w:val="00533343"/>
    <w:rsid w:val="00533447"/>
    <w:rsid w:val="00533527"/>
    <w:rsid w:val="005335D5"/>
    <w:rsid w:val="005338B7"/>
    <w:rsid w:val="005338EA"/>
    <w:rsid w:val="0053398B"/>
    <w:rsid w:val="00533A13"/>
    <w:rsid w:val="00533C29"/>
    <w:rsid w:val="00533C3D"/>
    <w:rsid w:val="00533D56"/>
    <w:rsid w:val="00533DD5"/>
    <w:rsid w:val="00533E5E"/>
    <w:rsid w:val="005340CB"/>
    <w:rsid w:val="005340CF"/>
    <w:rsid w:val="00534164"/>
    <w:rsid w:val="00534292"/>
    <w:rsid w:val="005342DC"/>
    <w:rsid w:val="00534608"/>
    <w:rsid w:val="0053468B"/>
    <w:rsid w:val="00534736"/>
    <w:rsid w:val="0053481C"/>
    <w:rsid w:val="0053489B"/>
    <w:rsid w:val="00534979"/>
    <w:rsid w:val="00534A98"/>
    <w:rsid w:val="00534C60"/>
    <w:rsid w:val="00534C7D"/>
    <w:rsid w:val="00534DDE"/>
    <w:rsid w:val="00534E30"/>
    <w:rsid w:val="005353A4"/>
    <w:rsid w:val="00535448"/>
    <w:rsid w:val="00535759"/>
    <w:rsid w:val="0053587C"/>
    <w:rsid w:val="00535935"/>
    <w:rsid w:val="005359DD"/>
    <w:rsid w:val="00535AE2"/>
    <w:rsid w:val="00535D03"/>
    <w:rsid w:val="00535F8E"/>
    <w:rsid w:val="00536068"/>
    <w:rsid w:val="00536475"/>
    <w:rsid w:val="005364C5"/>
    <w:rsid w:val="005367DF"/>
    <w:rsid w:val="005367E8"/>
    <w:rsid w:val="005368C7"/>
    <w:rsid w:val="00536D15"/>
    <w:rsid w:val="00537273"/>
    <w:rsid w:val="005372B0"/>
    <w:rsid w:val="00537444"/>
    <w:rsid w:val="005375BE"/>
    <w:rsid w:val="005375FE"/>
    <w:rsid w:val="005376DF"/>
    <w:rsid w:val="0053781C"/>
    <w:rsid w:val="005378FC"/>
    <w:rsid w:val="00537A5C"/>
    <w:rsid w:val="00537AC1"/>
    <w:rsid w:val="00537B39"/>
    <w:rsid w:val="00537BB8"/>
    <w:rsid w:val="00537CBA"/>
    <w:rsid w:val="00537CF0"/>
    <w:rsid w:val="00537E4F"/>
    <w:rsid w:val="005401B3"/>
    <w:rsid w:val="00540338"/>
    <w:rsid w:val="00540524"/>
    <w:rsid w:val="005405B8"/>
    <w:rsid w:val="00540795"/>
    <w:rsid w:val="005407FA"/>
    <w:rsid w:val="00540947"/>
    <w:rsid w:val="005409B6"/>
    <w:rsid w:val="005409FC"/>
    <w:rsid w:val="00540A5D"/>
    <w:rsid w:val="00540A6C"/>
    <w:rsid w:val="00540AF1"/>
    <w:rsid w:val="00540CAA"/>
    <w:rsid w:val="00540D70"/>
    <w:rsid w:val="00540F36"/>
    <w:rsid w:val="005412E2"/>
    <w:rsid w:val="005413F8"/>
    <w:rsid w:val="005414A8"/>
    <w:rsid w:val="00541660"/>
    <w:rsid w:val="005417BD"/>
    <w:rsid w:val="00541917"/>
    <w:rsid w:val="00541A99"/>
    <w:rsid w:val="00541CAF"/>
    <w:rsid w:val="00541D43"/>
    <w:rsid w:val="00541E0E"/>
    <w:rsid w:val="0054207B"/>
    <w:rsid w:val="00542102"/>
    <w:rsid w:val="00542510"/>
    <w:rsid w:val="00542559"/>
    <w:rsid w:val="0054258C"/>
    <w:rsid w:val="00542594"/>
    <w:rsid w:val="005425BE"/>
    <w:rsid w:val="00542685"/>
    <w:rsid w:val="0054291B"/>
    <w:rsid w:val="00542AB0"/>
    <w:rsid w:val="00542C9E"/>
    <w:rsid w:val="00542CB0"/>
    <w:rsid w:val="00543114"/>
    <w:rsid w:val="005433D3"/>
    <w:rsid w:val="005435EC"/>
    <w:rsid w:val="00543620"/>
    <w:rsid w:val="0054368E"/>
    <w:rsid w:val="0054381D"/>
    <w:rsid w:val="00543885"/>
    <w:rsid w:val="005438E7"/>
    <w:rsid w:val="00543A04"/>
    <w:rsid w:val="00543A0B"/>
    <w:rsid w:val="00543C26"/>
    <w:rsid w:val="00543C6E"/>
    <w:rsid w:val="00543CC4"/>
    <w:rsid w:val="00543DA5"/>
    <w:rsid w:val="00543F58"/>
    <w:rsid w:val="005440C1"/>
    <w:rsid w:val="0054419D"/>
    <w:rsid w:val="005441A6"/>
    <w:rsid w:val="0054424A"/>
    <w:rsid w:val="005442C9"/>
    <w:rsid w:val="00544526"/>
    <w:rsid w:val="0054455E"/>
    <w:rsid w:val="0054464D"/>
    <w:rsid w:val="0054465A"/>
    <w:rsid w:val="0054473C"/>
    <w:rsid w:val="005447EB"/>
    <w:rsid w:val="00544859"/>
    <w:rsid w:val="00544876"/>
    <w:rsid w:val="00544AD9"/>
    <w:rsid w:val="00544C04"/>
    <w:rsid w:val="00544C46"/>
    <w:rsid w:val="00544E6F"/>
    <w:rsid w:val="005451F6"/>
    <w:rsid w:val="00545232"/>
    <w:rsid w:val="005452AD"/>
    <w:rsid w:val="0054536B"/>
    <w:rsid w:val="00545678"/>
    <w:rsid w:val="00545EAC"/>
    <w:rsid w:val="00545F77"/>
    <w:rsid w:val="0054611C"/>
    <w:rsid w:val="00546122"/>
    <w:rsid w:val="00546203"/>
    <w:rsid w:val="00546418"/>
    <w:rsid w:val="005465F5"/>
    <w:rsid w:val="0054677F"/>
    <w:rsid w:val="005467AC"/>
    <w:rsid w:val="0054685F"/>
    <w:rsid w:val="00546A40"/>
    <w:rsid w:val="00546BBB"/>
    <w:rsid w:val="00546F8C"/>
    <w:rsid w:val="0054700A"/>
    <w:rsid w:val="00547060"/>
    <w:rsid w:val="0054708E"/>
    <w:rsid w:val="00547132"/>
    <w:rsid w:val="00547833"/>
    <w:rsid w:val="00547857"/>
    <w:rsid w:val="005478D7"/>
    <w:rsid w:val="0054791D"/>
    <w:rsid w:val="00547928"/>
    <w:rsid w:val="00547A0F"/>
    <w:rsid w:val="00547B0F"/>
    <w:rsid w:val="00547B68"/>
    <w:rsid w:val="00547D12"/>
    <w:rsid w:val="00547F65"/>
    <w:rsid w:val="00550251"/>
    <w:rsid w:val="005503DA"/>
    <w:rsid w:val="005504DE"/>
    <w:rsid w:val="005505AA"/>
    <w:rsid w:val="005505E7"/>
    <w:rsid w:val="005506E1"/>
    <w:rsid w:val="00550783"/>
    <w:rsid w:val="00550818"/>
    <w:rsid w:val="0055094A"/>
    <w:rsid w:val="00550BA4"/>
    <w:rsid w:val="00550DF2"/>
    <w:rsid w:val="00550EF5"/>
    <w:rsid w:val="00550EFA"/>
    <w:rsid w:val="00551045"/>
    <w:rsid w:val="005510D9"/>
    <w:rsid w:val="005510FC"/>
    <w:rsid w:val="005511C3"/>
    <w:rsid w:val="005511C5"/>
    <w:rsid w:val="005512F8"/>
    <w:rsid w:val="00551442"/>
    <w:rsid w:val="00551493"/>
    <w:rsid w:val="0055162C"/>
    <w:rsid w:val="00551679"/>
    <w:rsid w:val="005516EB"/>
    <w:rsid w:val="00551AAD"/>
    <w:rsid w:val="00551ADC"/>
    <w:rsid w:val="00551DBB"/>
    <w:rsid w:val="00551F86"/>
    <w:rsid w:val="00551FC4"/>
    <w:rsid w:val="00552090"/>
    <w:rsid w:val="0055225A"/>
    <w:rsid w:val="00552345"/>
    <w:rsid w:val="0055250B"/>
    <w:rsid w:val="0055276C"/>
    <w:rsid w:val="0055289D"/>
    <w:rsid w:val="005528A9"/>
    <w:rsid w:val="005529DD"/>
    <w:rsid w:val="005529F0"/>
    <w:rsid w:val="00552B11"/>
    <w:rsid w:val="00552BE4"/>
    <w:rsid w:val="00552CE1"/>
    <w:rsid w:val="00552CE7"/>
    <w:rsid w:val="00552F4F"/>
    <w:rsid w:val="00552FA9"/>
    <w:rsid w:val="005531B6"/>
    <w:rsid w:val="005533A6"/>
    <w:rsid w:val="005535F7"/>
    <w:rsid w:val="0055362B"/>
    <w:rsid w:val="00553640"/>
    <w:rsid w:val="005536A5"/>
    <w:rsid w:val="005536E6"/>
    <w:rsid w:val="0055371A"/>
    <w:rsid w:val="00553890"/>
    <w:rsid w:val="005538F6"/>
    <w:rsid w:val="0055390D"/>
    <w:rsid w:val="00553994"/>
    <w:rsid w:val="00553B02"/>
    <w:rsid w:val="00553BDE"/>
    <w:rsid w:val="00553C31"/>
    <w:rsid w:val="00554149"/>
    <w:rsid w:val="0055437E"/>
    <w:rsid w:val="0055442A"/>
    <w:rsid w:val="0055443A"/>
    <w:rsid w:val="005544A0"/>
    <w:rsid w:val="005544A2"/>
    <w:rsid w:val="0055457E"/>
    <w:rsid w:val="005545C1"/>
    <w:rsid w:val="0055467F"/>
    <w:rsid w:val="005548E3"/>
    <w:rsid w:val="00554AC6"/>
    <w:rsid w:val="00554C66"/>
    <w:rsid w:val="00554CB4"/>
    <w:rsid w:val="00554DC4"/>
    <w:rsid w:val="00554DC8"/>
    <w:rsid w:val="00554EF8"/>
    <w:rsid w:val="00555101"/>
    <w:rsid w:val="005552FC"/>
    <w:rsid w:val="00555384"/>
    <w:rsid w:val="005557AB"/>
    <w:rsid w:val="005558AC"/>
    <w:rsid w:val="005558B0"/>
    <w:rsid w:val="005558C8"/>
    <w:rsid w:val="00555BBA"/>
    <w:rsid w:val="00555C4D"/>
    <w:rsid w:val="00555C82"/>
    <w:rsid w:val="00555D9D"/>
    <w:rsid w:val="00555DC3"/>
    <w:rsid w:val="00555DC5"/>
    <w:rsid w:val="00555F96"/>
    <w:rsid w:val="00556226"/>
    <w:rsid w:val="005562C2"/>
    <w:rsid w:val="005563DD"/>
    <w:rsid w:val="00556424"/>
    <w:rsid w:val="00556451"/>
    <w:rsid w:val="005564B1"/>
    <w:rsid w:val="00556669"/>
    <w:rsid w:val="00556715"/>
    <w:rsid w:val="005568D0"/>
    <w:rsid w:val="00556A27"/>
    <w:rsid w:val="00556B5E"/>
    <w:rsid w:val="00556B94"/>
    <w:rsid w:val="00556FC8"/>
    <w:rsid w:val="005570CB"/>
    <w:rsid w:val="005571F2"/>
    <w:rsid w:val="005572A6"/>
    <w:rsid w:val="005572BC"/>
    <w:rsid w:val="005574A1"/>
    <w:rsid w:val="005574F5"/>
    <w:rsid w:val="0055753E"/>
    <w:rsid w:val="00557641"/>
    <w:rsid w:val="00557667"/>
    <w:rsid w:val="0055771E"/>
    <w:rsid w:val="00557817"/>
    <w:rsid w:val="00557B95"/>
    <w:rsid w:val="00557F4E"/>
    <w:rsid w:val="00560081"/>
    <w:rsid w:val="00560358"/>
    <w:rsid w:val="005606EF"/>
    <w:rsid w:val="00560741"/>
    <w:rsid w:val="0056082E"/>
    <w:rsid w:val="0056088D"/>
    <w:rsid w:val="005608FB"/>
    <w:rsid w:val="00560943"/>
    <w:rsid w:val="00560971"/>
    <w:rsid w:val="00560984"/>
    <w:rsid w:val="00560A44"/>
    <w:rsid w:val="00560B24"/>
    <w:rsid w:val="00560E46"/>
    <w:rsid w:val="00560EE9"/>
    <w:rsid w:val="0056108A"/>
    <w:rsid w:val="005610E2"/>
    <w:rsid w:val="005610F4"/>
    <w:rsid w:val="00561130"/>
    <w:rsid w:val="005612FB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38"/>
    <w:rsid w:val="00561C30"/>
    <w:rsid w:val="005622FF"/>
    <w:rsid w:val="00562399"/>
    <w:rsid w:val="0056274C"/>
    <w:rsid w:val="0056274F"/>
    <w:rsid w:val="005628C5"/>
    <w:rsid w:val="00562F1D"/>
    <w:rsid w:val="00562F3D"/>
    <w:rsid w:val="00562F91"/>
    <w:rsid w:val="00563111"/>
    <w:rsid w:val="005631B3"/>
    <w:rsid w:val="0056332B"/>
    <w:rsid w:val="005634AB"/>
    <w:rsid w:val="0056357C"/>
    <w:rsid w:val="005635DD"/>
    <w:rsid w:val="005636FB"/>
    <w:rsid w:val="00563AF5"/>
    <w:rsid w:val="00563BE0"/>
    <w:rsid w:val="00563D9C"/>
    <w:rsid w:val="00563F3F"/>
    <w:rsid w:val="00564044"/>
    <w:rsid w:val="00564390"/>
    <w:rsid w:val="005644F9"/>
    <w:rsid w:val="0056455F"/>
    <w:rsid w:val="005647D1"/>
    <w:rsid w:val="0056497C"/>
    <w:rsid w:val="00564A60"/>
    <w:rsid w:val="00564C0A"/>
    <w:rsid w:val="00564D4F"/>
    <w:rsid w:val="00564EB2"/>
    <w:rsid w:val="00564F7D"/>
    <w:rsid w:val="005650C1"/>
    <w:rsid w:val="0056519F"/>
    <w:rsid w:val="00565228"/>
    <w:rsid w:val="0056564B"/>
    <w:rsid w:val="005657C4"/>
    <w:rsid w:val="00565976"/>
    <w:rsid w:val="00565B6A"/>
    <w:rsid w:val="00565D00"/>
    <w:rsid w:val="00565D75"/>
    <w:rsid w:val="00565F0D"/>
    <w:rsid w:val="00565F99"/>
    <w:rsid w:val="005664C5"/>
    <w:rsid w:val="00566530"/>
    <w:rsid w:val="005666B0"/>
    <w:rsid w:val="00566724"/>
    <w:rsid w:val="0056685A"/>
    <w:rsid w:val="0056696A"/>
    <w:rsid w:val="00566AC0"/>
    <w:rsid w:val="00566AE1"/>
    <w:rsid w:val="00566C3D"/>
    <w:rsid w:val="00566C58"/>
    <w:rsid w:val="00566DEE"/>
    <w:rsid w:val="0056706D"/>
    <w:rsid w:val="005670D6"/>
    <w:rsid w:val="00567143"/>
    <w:rsid w:val="00567482"/>
    <w:rsid w:val="0056762B"/>
    <w:rsid w:val="00567801"/>
    <w:rsid w:val="00567A0B"/>
    <w:rsid w:val="00567A5B"/>
    <w:rsid w:val="00567A9C"/>
    <w:rsid w:val="00567B3C"/>
    <w:rsid w:val="00567BC7"/>
    <w:rsid w:val="00567C19"/>
    <w:rsid w:val="00567D8F"/>
    <w:rsid w:val="00567E4A"/>
    <w:rsid w:val="00567EB8"/>
    <w:rsid w:val="00567ECD"/>
    <w:rsid w:val="005700F0"/>
    <w:rsid w:val="00570144"/>
    <w:rsid w:val="005702B4"/>
    <w:rsid w:val="0057032B"/>
    <w:rsid w:val="00570449"/>
    <w:rsid w:val="0057048F"/>
    <w:rsid w:val="005706D9"/>
    <w:rsid w:val="00570912"/>
    <w:rsid w:val="00570A14"/>
    <w:rsid w:val="00570A75"/>
    <w:rsid w:val="00571129"/>
    <w:rsid w:val="00571259"/>
    <w:rsid w:val="005712AE"/>
    <w:rsid w:val="0057130F"/>
    <w:rsid w:val="00571334"/>
    <w:rsid w:val="0057149E"/>
    <w:rsid w:val="0057151A"/>
    <w:rsid w:val="00571807"/>
    <w:rsid w:val="005719D0"/>
    <w:rsid w:val="00571B8B"/>
    <w:rsid w:val="00571B8F"/>
    <w:rsid w:val="00571CF3"/>
    <w:rsid w:val="00571D90"/>
    <w:rsid w:val="00571EA1"/>
    <w:rsid w:val="005721DC"/>
    <w:rsid w:val="00572239"/>
    <w:rsid w:val="005723E9"/>
    <w:rsid w:val="005724DE"/>
    <w:rsid w:val="005725DD"/>
    <w:rsid w:val="0057272E"/>
    <w:rsid w:val="005728BE"/>
    <w:rsid w:val="0057294B"/>
    <w:rsid w:val="00572AC1"/>
    <w:rsid w:val="00572EC4"/>
    <w:rsid w:val="005732DC"/>
    <w:rsid w:val="00573428"/>
    <w:rsid w:val="00573639"/>
    <w:rsid w:val="0057363B"/>
    <w:rsid w:val="00573686"/>
    <w:rsid w:val="0057391C"/>
    <w:rsid w:val="00573948"/>
    <w:rsid w:val="005739ED"/>
    <w:rsid w:val="00573A6A"/>
    <w:rsid w:val="00573C0C"/>
    <w:rsid w:val="00573FE5"/>
    <w:rsid w:val="005740B2"/>
    <w:rsid w:val="00574199"/>
    <w:rsid w:val="005743E0"/>
    <w:rsid w:val="00574464"/>
    <w:rsid w:val="005748B8"/>
    <w:rsid w:val="00574A2B"/>
    <w:rsid w:val="00574B59"/>
    <w:rsid w:val="00574BD0"/>
    <w:rsid w:val="00574BD8"/>
    <w:rsid w:val="00574CF1"/>
    <w:rsid w:val="00574E0C"/>
    <w:rsid w:val="00574E13"/>
    <w:rsid w:val="00574F09"/>
    <w:rsid w:val="00574FAF"/>
    <w:rsid w:val="0057504E"/>
    <w:rsid w:val="005750BE"/>
    <w:rsid w:val="0057528C"/>
    <w:rsid w:val="00575345"/>
    <w:rsid w:val="00575519"/>
    <w:rsid w:val="00575957"/>
    <w:rsid w:val="00575982"/>
    <w:rsid w:val="00575A8E"/>
    <w:rsid w:val="00575CB2"/>
    <w:rsid w:val="00575CCF"/>
    <w:rsid w:val="005761BB"/>
    <w:rsid w:val="005762B7"/>
    <w:rsid w:val="005762DA"/>
    <w:rsid w:val="005763E7"/>
    <w:rsid w:val="005765C5"/>
    <w:rsid w:val="0057664C"/>
    <w:rsid w:val="0057675F"/>
    <w:rsid w:val="00576854"/>
    <w:rsid w:val="00576856"/>
    <w:rsid w:val="0057687F"/>
    <w:rsid w:val="00576B78"/>
    <w:rsid w:val="00576C67"/>
    <w:rsid w:val="00576E81"/>
    <w:rsid w:val="005770AE"/>
    <w:rsid w:val="005773A0"/>
    <w:rsid w:val="0057748D"/>
    <w:rsid w:val="00577515"/>
    <w:rsid w:val="00577586"/>
    <w:rsid w:val="00577768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2E5"/>
    <w:rsid w:val="00580708"/>
    <w:rsid w:val="00580733"/>
    <w:rsid w:val="00580745"/>
    <w:rsid w:val="005807D5"/>
    <w:rsid w:val="005809E7"/>
    <w:rsid w:val="005809F9"/>
    <w:rsid w:val="00580BF3"/>
    <w:rsid w:val="00580D77"/>
    <w:rsid w:val="00580DE1"/>
    <w:rsid w:val="00580F1D"/>
    <w:rsid w:val="00581386"/>
    <w:rsid w:val="00581398"/>
    <w:rsid w:val="005814F7"/>
    <w:rsid w:val="0058164F"/>
    <w:rsid w:val="0058185F"/>
    <w:rsid w:val="005818A0"/>
    <w:rsid w:val="005818DB"/>
    <w:rsid w:val="00581B6D"/>
    <w:rsid w:val="00581E9A"/>
    <w:rsid w:val="00581ECC"/>
    <w:rsid w:val="00581F2B"/>
    <w:rsid w:val="00581F31"/>
    <w:rsid w:val="00582039"/>
    <w:rsid w:val="005820C3"/>
    <w:rsid w:val="00582210"/>
    <w:rsid w:val="0058237B"/>
    <w:rsid w:val="005823A1"/>
    <w:rsid w:val="00582582"/>
    <w:rsid w:val="005825FB"/>
    <w:rsid w:val="005826B8"/>
    <w:rsid w:val="005828F7"/>
    <w:rsid w:val="00582B30"/>
    <w:rsid w:val="0058310A"/>
    <w:rsid w:val="005832CA"/>
    <w:rsid w:val="005833B6"/>
    <w:rsid w:val="00583850"/>
    <w:rsid w:val="005838A6"/>
    <w:rsid w:val="005838D0"/>
    <w:rsid w:val="005839B6"/>
    <w:rsid w:val="00583ADD"/>
    <w:rsid w:val="00583E71"/>
    <w:rsid w:val="00583FEF"/>
    <w:rsid w:val="00583FFD"/>
    <w:rsid w:val="0058402D"/>
    <w:rsid w:val="005840DD"/>
    <w:rsid w:val="00584100"/>
    <w:rsid w:val="0058412F"/>
    <w:rsid w:val="00584160"/>
    <w:rsid w:val="00584515"/>
    <w:rsid w:val="00584935"/>
    <w:rsid w:val="005849D7"/>
    <w:rsid w:val="00584A21"/>
    <w:rsid w:val="00584D43"/>
    <w:rsid w:val="00584D6C"/>
    <w:rsid w:val="00584ECF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D8D"/>
    <w:rsid w:val="00585DDA"/>
    <w:rsid w:val="00585F07"/>
    <w:rsid w:val="00585F74"/>
    <w:rsid w:val="00586038"/>
    <w:rsid w:val="0058614D"/>
    <w:rsid w:val="005861D1"/>
    <w:rsid w:val="00586208"/>
    <w:rsid w:val="00586288"/>
    <w:rsid w:val="00586404"/>
    <w:rsid w:val="005865E6"/>
    <w:rsid w:val="00586735"/>
    <w:rsid w:val="005868E5"/>
    <w:rsid w:val="005868F7"/>
    <w:rsid w:val="0058694A"/>
    <w:rsid w:val="005869D3"/>
    <w:rsid w:val="00586B85"/>
    <w:rsid w:val="00586C8B"/>
    <w:rsid w:val="00586CD2"/>
    <w:rsid w:val="00586E9D"/>
    <w:rsid w:val="00586F3C"/>
    <w:rsid w:val="005871F0"/>
    <w:rsid w:val="00587228"/>
    <w:rsid w:val="0058741E"/>
    <w:rsid w:val="0058753B"/>
    <w:rsid w:val="0058758B"/>
    <w:rsid w:val="005876C9"/>
    <w:rsid w:val="005877D6"/>
    <w:rsid w:val="00587897"/>
    <w:rsid w:val="005879D1"/>
    <w:rsid w:val="005879FC"/>
    <w:rsid w:val="00587A09"/>
    <w:rsid w:val="00587AE9"/>
    <w:rsid w:val="00587DC5"/>
    <w:rsid w:val="0059035D"/>
    <w:rsid w:val="0059038A"/>
    <w:rsid w:val="005904CB"/>
    <w:rsid w:val="005905E5"/>
    <w:rsid w:val="005907CA"/>
    <w:rsid w:val="0059083A"/>
    <w:rsid w:val="00590887"/>
    <w:rsid w:val="005908CF"/>
    <w:rsid w:val="00590902"/>
    <w:rsid w:val="00590974"/>
    <w:rsid w:val="005909AC"/>
    <w:rsid w:val="00590BB2"/>
    <w:rsid w:val="00590C36"/>
    <w:rsid w:val="00590E75"/>
    <w:rsid w:val="00590E93"/>
    <w:rsid w:val="00590EF0"/>
    <w:rsid w:val="00591002"/>
    <w:rsid w:val="00591129"/>
    <w:rsid w:val="005913E2"/>
    <w:rsid w:val="0059149F"/>
    <w:rsid w:val="005915D6"/>
    <w:rsid w:val="00591609"/>
    <w:rsid w:val="005916E0"/>
    <w:rsid w:val="005917F1"/>
    <w:rsid w:val="005918C1"/>
    <w:rsid w:val="00591942"/>
    <w:rsid w:val="00591980"/>
    <w:rsid w:val="005919C9"/>
    <w:rsid w:val="00591A0A"/>
    <w:rsid w:val="00591AE1"/>
    <w:rsid w:val="00591E07"/>
    <w:rsid w:val="00591FB4"/>
    <w:rsid w:val="00592040"/>
    <w:rsid w:val="0059210C"/>
    <w:rsid w:val="00592205"/>
    <w:rsid w:val="00592224"/>
    <w:rsid w:val="00592347"/>
    <w:rsid w:val="00592386"/>
    <w:rsid w:val="0059266C"/>
    <w:rsid w:val="0059278B"/>
    <w:rsid w:val="005928AC"/>
    <w:rsid w:val="005928C0"/>
    <w:rsid w:val="0059294D"/>
    <w:rsid w:val="005929C9"/>
    <w:rsid w:val="00592A73"/>
    <w:rsid w:val="00592B00"/>
    <w:rsid w:val="00592BE8"/>
    <w:rsid w:val="00592C5A"/>
    <w:rsid w:val="00592EB9"/>
    <w:rsid w:val="005930CA"/>
    <w:rsid w:val="0059317B"/>
    <w:rsid w:val="00593286"/>
    <w:rsid w:val="005933B5"/>
    <w:rsid w:val="00593597"/>
    <w:rsid w:val="005935AC"/>
    <w:rsid w:val="00593718"/>
    <w:rsid w:val="00593725"/>
    <w:rsid w:val="00593A85"/>
    <w:rsid w:val="00593B7C"/>
    <w:rsid w:val="00593C6E"/>
    <w:rsid w:val="00593E07"/>
    <w:rsid w:val="00593F9F"/>
    <w:rsid w:val="00594249"/>
    <w:rsid w:val="0059441B"/>
    <w:rsid w:val="0059479D"/>
    <w:rsid w:val="0059480E"/>
    <w:rsid w:val="005948B5"/>
    <w:rsid w:val="0059492F"/>
    <w:rsid w:val="005949CE"/>
    <w:rsid w:val="00594AC7"/>
    <w:rsid w:val="00594E81"/>
    <w:rsid w:val="00594EBE"/>
    <w:rsid w:val="00595287"/>
    <w:rsid w:val="005954F0"/>
    <w:rsid w:val="0059566D"/>
    <w:rsid w:val="00595672"/>
    <w:rsid w:val="00595695"/>
    <w:rsid w:val="0059570D"/>
    <w:rsid w:val="00595804"/>
    <w:rsid w:val="005959D5"/>
    <w:rsid w:val="005959E3"/>
    <w:rsid w:val="00595B22"/>
    <w:rsid w:val="00595B4F"/>
    <w:rsid w:val="00595BCD"/>
    <w:rsid w:val="00595C4E"/>
    <w:rsid w:val="00595CE8"/>
    <w:rsid w:val="00595D5B"/>
    <w:rsid w:val="00595E53"/>
    <w:rsid w:val="0059603F"/>
    <w:rsid w:val="005960C0"/>
    <w:rsid w:val="005961E9"/>
    <w:rsid w:val="00596371"/>
    <w:rsid w:val="0059638E"/>
    <w:rsid w:val="005963DC"/>
    <w:rsid w:val="005965DF"/>
    <w:rsid w:val="005966CE"/>
    <w:rsid w:val="005966F3"/>
    <w:rsid w:val="00596819"/>
    <w:rsid w:val="00596919"/>
    <w:rsid w:val="00596B50"/>
    <w:rsid w:val="00596C70"/>
    <w:rsid w:val="00596DB8"/>
    <w:rsid w:val="00596E65"/>
    <w:rsid w:val="00596EA6"/>
    <w:rsid w:val="00596EBC"/>
    <w:rsid w:val="00596F4A"/>
    <w:rsid w:val="00596FC2"/>
    <w:rsid w:val="005970AB"/>
    <w:rsid w:val="00597363"/>
    <w:rsid w:val="005973BD"/>
    <w:rsid w:val="00597484"/>
    <w:rsid w:val="00597499"/>
    <w:rsid w:val="00597622"/>
    <w:rsid w:val="00597672"/>
    <w:rsid w:val="005976EA"/>
    <w:rsid w:val="0059785D"/>
    <w:rsid w:val="00597A4B"/>
    <w:rsid w:val="00597AD2"/>
    <w:rsid w:val="00597B00"/>
    <w:rsid w:val="00597B46"/>
    <w:rsid w:val="00597EBE"/>
    <w:rsid w:val="005A0158"/>
    <w:rsid w:val="005A0195"/>
    <w:rsid w:val="005A028A"/>
    <w:rsid w:val="005A03F2"/>
    <w:rsid w:val="005A0416"/>
    <w:rsid w:val="005A04A9"/>
    <w:rsid w:val="005A0535"/>
    <w:rsid w:val="005A0589"/>
    <w:rsid w:val="005A0679"/>
    <w:rsid w:val="005A07B3"/>
    <w:rsid w:val="005A0850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223"/>
    <w:rsid w:val="005A197B"/>
    <w:rsid w:val="005A1A15"/>
    <w:rsid w:val="005A1A55"/>
    <w:rsid w:val="005A1A57"/>
    <w:rsid w:val="005A1AA0"/>
    <w:rsid w:val="005A1AF4"/>
    <w:rsid w:val="005A1B4E"/>
    <w:rsid w:val="005A1B64"/>
    <w:rsid w:val="005A1CEE"/>
    <w:rsid w:val="005A1D44"/>
    <w:rsid w:val="005A1DB1"/>
    <w:rsid w:val="005A1E43"/>
    <w:rsid w:val="005A1F51"/>
    <w:rsid w:val="005A1F5A"/>
    <w:rsid w:val="005A1F8F"/>
    <w:rsid w:val="005A1FC0"/>
    <w:rsid w:val="005A20FF"/>
    <w:rsid w:val="005A22BA"/>
    <w:rsid w:val="005A24E6"/>
    <w:rsid w:val="005A2617"/>
    <w:rsid w:val="005A2625"/>
    <w:rsid w:val="005A2651"/>
    <w:rsid w:val="005A2814"/>
    <w:rsid w:val="005A298E"/>
    <w:rsid w:val="005A29E8"/>
    <w:rsid w:val="005A2A26"/>
    <w:rsid w:val="005A2D78"/>
    <w:rsid w:val="005A2D79"/>
    <w:rsid w:val="005A2F65"/>
    <w:rsid w:val="005A31C2"/>
    <w:rsid w:val="005A32EA"/>
    <w:rsid w:val="005A334B"/>
    <w:rsid w:val="005A336F"/>
    <w:rsid w:val="005A3378"/>
    <w:rsid w:val="005A33CF"/>
    <w:rsid w:val="005A35A9"/>
    <w:rsid w:val="005A366C"/>
    <w:rsid w:val="005A368F"/>
    <w:rsid w:val="005A37CA"/>
    <w:rsid w:val="005A3815"/>
    <w:rsid w:val="005A38CC"/>
    <w:rsid w:val="005A3A42"/>
    <w:rsid w:val="005A3C2A"/>
    <w:rsid w:val="005A3D4B"/>
    <w:rsid w:val="005A3D96"/>
    <w:rsid w:val="005A3E62"/>
    <w:rsid w:val="005A3E8C"/>
    <w:rsid w:val="005A3F0F"/>
    <w:rsid w:val="005A3FD3"/>
    <w:rsid w:val="005A3FDB"/>
    <w:rsid w:val="005A41B0"/>
    <w:rsid w:val="005A428C"/>
    <w:rsid w:val="005A4427"/>
    <w:rsid w:val="005A453E"/>
    <w:rsid w:val="005A4544"/>
    <w:rsid w:val="005A4799"/>
    <w:rsid w:val="005A47BC"/>
    <w:rsid w:val="005A48AB"/>
    <w:rsid w:val="005A4929"/>
    <w:rsid w:val="005A4972"/>
    <w:rsid w:val="005A4C1D"/>
    <w:rsid w:val="005A4C4A"/>
    <w:rsid w:val="005A4D50"/>
    <w:rsid w:val="005A4F5A"/>
    <w:rsid w:val="005A4FFB"/>
    <w:rsid w:val="005A5094"/>
    <w:rsid w:val="005A50BF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E22"/>
    <w:rsid w:val="005A5F99"/>
    <w:rsid w:val="005A6231"/>
    <w:rsid w:val="005A6343"/>
    <w:rsid w:val="005A635D"/>
    <w:rsid w:val="005A63B9"/>
    <w:rsid w:val="005A6403"/>
    <w:rsid w:val="005A64F4"/>
    <w:rsid w:val="005A6632"/>
    <w:rsid w:val="005A67CA"/>
    <w:rsid w:val="005A68F1"/>
    <w:rsid w:val="005A6B55"/>
    <w:rsid w:val="005A6BE8"/>
    <w:rsid w:val="005A6C44"/>
    <w:rsid w:val="005A6E4A"/>
    <w:rsid w:val="005A6F2E"/>
    <w:rsid w:val="005A7016"/>
    <w:rsid w:val="005A70DB"/>
    <w:rsid w:val="005A73CE"/>
    <w:rsid w:val="005A73EA"/>
    <w:rsid w:val="005A73EB"/>
    <w:rsid w:val="005A7681"/>
    <w:rsid w:val="005A768E"/>
    <w:rsid w:val="005A7729"/>
    <w:rsid w:val="005A7A59"/>
    <w:rsid w:val="005A7A85"/>
    <w:rsid w:val="005A7B1C"/>
    <w:rsid w:val="005A7C9E"/>
    <w:rsid w:val="005A7DB4"/>
    <w:rsid w:val="005A7E0B"/>
    <w:rsid w:val="005A7F08"/>
    <w:rsid w:val="005A7FBA"/>
    <w:rsid w:val="005B0066"/>
    <w:rsid w:val="005B015F"/>
    <w:rsid w:val="005B018C"/>
    <w:rsid w:val="005B01EF"/>
    <w:rsid w:val="005B02F8"/>
    <w:rsid w:val="005B03AD"/>
    <w:rsid w:val="005B056E"/>
    <w:rsid w:val="005B064F"/>
    <w:rsid w:val="005B0883"/>
    <w:rsid w:val="005B0928"/>
    <w:rsid w:val="005B0AEA"/>
    <w:rsid w:val="005B0B03"/>
    <w:rsid w:val="005B0B38"/>
    <w:rsid w:val="005B0C7A"/>
    <w:rsid w:val="005B0CF0"/>
    <w:rsid w:val="005B0DB6"/>
    <w:rsid w:val="005B1040"/>
    <w:rsid w:val="005B12A6"/>
    <w:rsid w:val="005B147C"/>
    <w:rsid w:val="005B1535"/>
    <w:rsid w:val="005B1860"/>
    <w:rsid w:val="005B18E4"/>
    <w:rsid w:val="005B1932"/>
    <w:rsid w:val="005B19FA"/>
    <w:rsid w:val="005B1A59"/>
    <w:rsid w:val="005B1AB0"/>
    <w:rsid w:val="005B1AB1"/>
    <w:rsid w:val="005B1AF2"/>
    <w:rsid w:val="005B1B7C"/>
    <w:rsid w:val="005B1C39"/>
    <w:rsid w:val="005B1F2D"/>
    <w:rsid w:val="005B1F6D"/>
    <w:rsid w:val="005B2047"/>
    <w:rsid w:val="005B2122"/>
    <w:rsid w:val="005B21E5"/>
    <w:rsid w:val="005B226C"/>
    <w:rsid w:val="005B2280"/>
    <w:rsid w:val="005B255B"/>
    <w:rsid w:val="005B272A"/>
    <w:rsid w:val="005B2992"/>
    <w:rsid w:val="005B29F8"/>
    <w:rsid w:val="005B2A34"/>
    <w:rsid w:val="005B2DEE"/>
    <w:rsid w:val="005B316A"/>
    <w:rsid w:val="005B32C9"/>
    <w:rsid w:val="005B343E"/>
    <w:rsid w:val="005B3518"/>
    <w:rsid w:val="005B356E"/>
    <w:rsid w:val="005B3571"/>
    <w:rsid w:val="005B364B"/>
    <w:rsid w:val="005B36B1"/>
    <w:rsid w:val="005B377A"/>
    <w:rsid w:val="005B388D"/>
    <w:rsid w:val="005B38C7"/>
    <w:rsid w:val="005B38D0"/>
    <w:rsid w:val="005B3977"/>
    <w:rsid w:val="005B3B62"/>
    <w:rsid w:val="005B3D9A"/>
    <w:rsid w:val="005B3DBA"/>
    <w:rsid w:val="005B3F76"/>
    <w:rsid w:val="005B421B"/>
    <w:rsid w:val="005B4349"/>
    <w:rsid w:val="005B43DD"/>
    <w:rsid w:val="005B4407"/>
    <w:rsid w:val="005B46B2"/>
    <w:rsid w:val="005B4A14"/>
    <w:rsid w:val="005B4BE5"/>
    <w:rsid w:val="005B4C34"/>
    <w:rsid w:val="005B4C7C"/>
    <w:rsid w:val="005B4CD3"/>
    <w:rsid w:val="005B4D46"/>
    <w:rsid w:val="005B4DCC"/>
    <w:rsid w:val="005B50C2"/>
    <w:rsid w:val="005B5346"/>
    <w:rsid w:val="005B53A3"/>
    <w:rsid w:val="005B5422"/>
    <w:rsid w:val="005B56F4"/>
    <w:rsid w:val="005B58E8"/>
    <w:rsid w:val="005B591F"/>
    <w:rsid w:val="005B5929"/>
    <w:rsid w:val="005B5966"/>
    <w:rsid w:val="005B5A5F"/>
    <w:rsid w:val="005B5BF4"/>
    <w:rsid w:val="005B5C50"/>
    <w:rsid w:val="005B6142"/>
    <w:rsid w:val="005B627F"/>
    <w:rsid w:val="005B629E"/>
    <w:rsid w:val="005B62D8"/>
    <w:rsid w:val="005B6379"/>
    <w:rsid w:val="005B6392"/>
    <w:rsid w:val="005B6BE4"/>
    <w:rsid w:val="005B6D19"/>
    <w:rsid w:val="005B6D45"/>
    <w:rsid w:val="005B6D8D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C0213"/>
    <w:rsid w:val="005C0299"/>
    <w:rsid w:val="005C04B5"/>
    <w:rsid w:val="005C0605"/>
    <w:rsid w:val="005C07AF"/>
    <w:rsid w:val="005C0806"/>
    <w:rsid w:val="005C086A"/>
    <w:rsid w:val="005C08F4"/>
    <w:rsid w:val="005C09A1"/>
    <w:rsid w:val="005C09C5"/>
    <w:rsid w:val="005C0A24"/>
    <w:rsid w:val="005C0CA1"/>
    <w:rsid w:val="005C0E68"/>
    <w:rsid w:val="005C1215"/>
    <w:rsid w:val="005C13DF"/>
    <w:rsid w:val="005C15EF"/>
    <w:rsid w:val="005C1615"/>
    <w:rsid w:val="005C1672"/>
    <w:rsid w:val="005C1763"/>
    <w:rsid w:val="005C179D"/>
    <w:rsid w:val="005C1C62"/>
    <w:rsid w:val="005C20B7"/>
    <w:rsid w:val="005C21A8"/>
    <w:rsid w:val="005C22DE"/>
    <w:rsid w:val="005C2A32"/>
    <w:rsid w:val="005C2B0D"/>
    <w:rsid w:val="005C2B75"/>
    <w:rsid w:val="005C2C23"/>
    <w:rsid w:val="005C2C5C"/>
    <w:rsid w:val="005C2DF3"/>
    <w:rsid w:val="005C3294"/>
    <w:rsid w:val="005C3399"/>
    <w:rsid w:val="005C3486"/>
    <w:rsid w:val="005C35F9"/>
    <w:rsid w:val="005C36DA"/>
    <w:rsid w:val="005C37AC"/>
    <w:rsid w:val="005C37B2"/>
    <w:rsid w:val="005C3A3F"/>
    <w:rsid w:val="005C3A48"/>
    <w:rsid w:val="005C3BF5"/>
    <w:rsid w:val="005C3CA6"/>
    <w:rsid w:val="005C3DA4"/>
    <w:rsid w:val="005C3E2F"/>
    <w:rsid w:val="005C40F7"/>
    <w:rsid w:val="005C42B4"/>
    <w:rsid w:val="005C4589"/>
    <w:rsid w:val="005C46D7"/>
    <w:rsid w:val="005C4733"/>
    <w:rsid w:val="005C4790"/>
    <w:rsid w:val="005C47CD"/>
    <w:rsid w:val="005C48F7"/>
    <w:rsid w:val="005C49BD"/>
    <w:rsid w:val="005C4A62"/>
    <w:rsid w:val="005C4B84"/>
    <w:rsid w:val="005C4D50"/>
    <w:rsid w:val="005C4F28"/>
    <w:rsid w:val="005C4FF4"/>
    <w:rsid w:val="005C50B7"/>
    <w:rsid w:val="005C50E3"/>
    <w:rsid w:val="005C5236"/>
    <w:rsid w:val="005C5428"/>
    <w:rsid w:val="005C55BB"/>
    <w:rsid w:val="005C5648"/>
    <w:rsid w:val="005C577F"/>
    <w:rsid w:val="005C57B4"/>
    <w:rsid w:val="005C5843"/>
    <w:rsid w:val="005C58D5"/>
    <w:rsid w:val="005C58DA"/>
    <w:rsid w:val="005C58E3"/>
    <w:rsid w:val="005C58FF"/>
    <w:rsid w:val="005C594E"/>
    <w:rsid w:val="005C5973"/>
    <w:rsid w:val="005C5AAF"/>
    <w:rsid w:val="005C5CC4"/>
    <w:rsid w:val="005C5CCE"/>
    <w:rsid w:val="005C5D3A"/>
    <w:rsid w:val="005C6393"/>
    <w:rsid w:val="005C662E"/>
    <w:rsid w:val="005C66E0"/>
    <w:rsid w:val="005C6879"/>
    <w:rsid w:val="005C696D"/>
    <w:rsid w:val="005C69A4"/>
    <w:rsid w:val="005C6AA5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62"/>
    <w:rsid w:val="005C73C5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4F7"/>
    <w:rsid w:val="005D07A3"/>
    <w:rsid w:val="005D0A7A"/>
    <w:rsid w:val="005D0A7C"/>
    <w:rsid w:val="005D0B67"/>
    <w:rsid w:val="005D0B88"/>
    <w:rsid w:val="005D0C3A"/>
    <w:rsid w:val="005D0D89"/>
    <w:rsid w:val="005D0E1B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B58"/>
    <w:rsid w:val="005D1DF9"/>
    <w:rsid w:val="005D1EC6"/>
    <w:rsid w:val="005D2468"/>
    <w:rsid w:val="005D263E"/>
    <w:rsid w:val="005D27A1"/>
    <w:rsid w:val="005D29A7"/>
    <w:rsid w:val="005D2B7F"/>
    <w:rsid w:val="005D2BB4"/>
    <w:rsid w:val="005D2BBC"/>
    <w:rsid w:val="005D2C17"/>
    <w:rsid w:val="005D2E98"/>
    <w:rsid w:val="005D30D3"/>
    <w:rsid w:val="005D30EE"/>
    <w:rsid w:val="005D3297"/>
    <w:rsid w:val="005D339C"/>
    <w:rsid w:val="005D33A5"/>
    <w:rsid w:val="005D33D6"/>
    <w:rsid w:val="005D3499"/>
    <w:rsid w:val="005D34B4"/>
    <w:rsid w:val="005D34B6"/>
    <w:rsid w:val="005D3618"/>
    <w:rsid w:val="005D3A3F"/>
    <w:rsid w:val="005D3AEE"/>
    <w:rsid w:val="005D3D5C"/>
    <w:rsid w:val="005D3F18"/>
    <w:rsid w:val="005D40A3"/>
    <w:rsid w:val="005D4496"/>
    <w:rsid w:val="005D44D5"/>
    <w:rsid w:val="005D4530"/>
    <w:rsid w:val="005D4623"/>
    <w:rsid w:val="005D46CB"/>
    <w:rsid w:val="005D470C"/>
    <w:rsid w:val="005D47BE"/>
    <w:rsid w:val="005D4A87"/>
    <w:rsid w:val="005D4B20"/>
    <w:rsid w:val="005D4BCB"/>
    <w:rsid w:val="005D4C66"/>
    <w:rsid w:val="005D4CAC"/>
    <w:rsid w:val="005D4CC5"/>
    <w:rsid w:val="005D4CD6"/>
    <w:rsid w:val="005D4F31"/>
    <w:rsid w:val="005D520F"/>
    <w:rsid w:val="005D532D"/>
    <w:rsid w:val="005D54A7"/>
    <w:rsid w:val="005D54BC"/>
    <w:rsid w:val="005D55C2"/>
    <w:rsid w:val="005D5911"/>
    <w:rsid w:val="005D5987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43F"/>
    <w:rsid w:val="005D65A2"/>
    <w:rsid w:val="005D67EB"/>
    <w:rsid w:val="005D6882"/>
    <w:rsid w:val="005D6916"/>
    <w:rsid w:val="005D694B"/>
    <w:rsid w:val="005D6A35"/>
    <w:rsid w:val="005D6B3F"/>
    <w:rsid w:val="005D6D54"/>
    <w:rsid w:val="005D6EB0"/>
    <w:rsid w:val="005D6F4B"/>
    <w:rsid w:val="005D6FD9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CB7"/>
    <w:rsid w:val="005D7E17"/>
    <w:rsid w:val="005D7EB2"/>
    <w:rsid w:val="005D7F9C"/>
    <w:rsid w:val="005D7FEE"/>
    <w:rsid w:val="005E0146"/>
    <w:rsid w:val="005E038D"/>
    <w:rsid w:val="005E0404"/>
    <w:rsid w:val="005E04D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1025"/>
    <w:rsid w:val="005E1246"/>
    <w:rsid w:val="005E12AF"/>
    <w:rsid w:val="005E1370"/>
    <w:rsid w:val="005E15F8"/>
    <w:rsid w:val="005E1793"/>
    <w:rsid w:val="005E1A43"/>
    <w:rsid w:val="005E1AA6"/>
    <w:rsid w:val="005E1ABF"/>
    <w:rsid w:val="005E1D1E"/>
    <w:rsid w:val="005E1D4A"/>
    <w:rsid w:val="005E1D9E"/>
    <w:rsid w:val="005E1EC8"/>
    <w:rsid w:val="005E1F5B"/>
    <w:rsid w:val="005E1F79"/>
    <w:rsid w:val="005E1F7E"/>
    <w:rsid w:val="005E1F84"/>
    <w:rsid w:val="005E2311"/>
    <w:rsid w:val="005E2354"/>
    <w:rsid w:val="005E23C8"/>
    <w:rsid w:val="005E24A3"/>
    <w:rsid w:val="005E24E3"/>
    <w:rsid w:val="005E258F"/>
    <w:rsid w:val="005E25DA"/>
    <w:rsid w:val="005E2622"/>
    <w:rsid w:val="005E26ED"/>
    <w:rsid w:val="005E297F"/>
    <w:rsid w:val="005E2A9D"/>
    <w:rsid w:val="005E2B50"/>
    <w:rsid w:val="005E2E37"/>
    <w:rsid w:val="005E308D"/>
    <w:rsid w:val="005E3127"/>
    <w:rsid w:val="005E312C"/>
    <w:rsid w:val="005E327D"/>
    <w:rsid w:val="005E34D4"/>
    <w:rsid w:val="005E3783"/>
    <w:rsid w:val="005E3825"/>
    <w:rsid w:val="005E396E"/>
    <w:rsid w:val="005E398E"/>
    <w:rsid w:val="005E3A23"/>
    <w:rsid w:val="005E3AE3"/>
    <w:rsid w:val="005E3DFB"/>
    <w:rsid w:val="005E4140"/>
    <w:rsid w:val="005E4303"/>
    <w:rsid w:val="005E433B"/>
    <w:rsid w:val="005E47F4"/>
    <w:rsid w:val="005E4863"/>
    <w:rsid w:val="005E4A4B"/>
    <w:rsid w:val="005E4A61"/>
    <w:rsid w:val="005E4C05"/>
    <w:rsid w:val="005E54A5"/>
    <w:rsid w:val="005E54A7"/>
    <w:rsid w:val="005E557B"/>
    <w:rsid w:val="005E55DC"/>
    <w:rsid w:val="005E5635"/>
    <w:rsid w:val="005E57AA"/>
    <w:rsid w:val="005E5917"/>
    <w:rsid w:val="005E5B11"/>
    <w:rsid w:val="005E5D6D"/>
    <w:rsid w:val="005E5D87"/>
    <w:rsid w:val="005E5F26"/>
    <w:rsid w:val="005E63B7"/>
    <w:rsid w:val="005E63DF"/>
    <w:rsid w:val="005E646A"/>
    <w:rsid w:val="005E65B0"/>
    <w:rsid w:val="005E65EF"/>
    <w:rsid w:val="005E691B"/>
    <w:rsid w:val="005E691D"/>
    <w:rsid w:val="005E6A6B"/>
    <w:rsid w:val="005E6C22"/>
    <w:rsid w:val="005E6E16"/>
    <w:rsid w:val="005E6E2C"/>
    <w:rsid w:val="005E6E51"/>
    <w:rsid w:val="005E6F21"/>
    <w:rsid w:val="005E6FDD"/>
    <w:rsid w:val="005E70AE"/>
    <w:rsid w:val="005E70E2"/>
    <w:rsid w:val="005E72D3"/>
    <w:rsid w:val="005E734D"/>
    <w:rsid w:val="005E7661"/>
    <w:rsid w:val="005E7716"/>
    <w:rsid w:val="005E7B3E"/>
    <w:rsid w:val="005E7BFD"/>
    <w:rsid w:val="005E7CEA"/>
    <w:rsid w:val="005E7D13"/>
    <w:rsid w:val="005E7D22"/>
    <w:rsid w:val="005E7D48"/>
    <w:rsid w:val="005E7D4F"/>
    <w:rsid w:val="005E7DB1"/>
    <w:rsid w:val="005E7EAB"/>
    <w:rsid w:val="005E7EF5"/>
    <w:rsid w:val="005E7F4A"/>
    <w:rsid w:val="005E7FD2"/>
    <w:rsid w:val="005F010A"/>
    <w:rsid w:val="005F042D"/>
    <w:rsid w:val="005F043D"/>
    <w:rsid w:val="005F0441"/>
    <w:rsid w:val="005F04B7"/>
    <w:rsid w:val="005F0645"/>
    <w:rsid w:val="005F097F"/>
    <w:rsid w:val="005F0AA5"/>
    <w:rsid w:val="005F0BEA"/>
    <w:rsid w:val="005F0D26"/>
    <w:rsid w:val="005F0EC3"/>
    <w:rsid w:val="005F0F84"/>
    <w:rsid w:val="005F10BA"/>
    <w:rsid w:val="005F11CB"/>
    <w:rsid w:val="005F1365"/>
    <w:rsid w:val="005F1380"/>
    <w:rsid w:val="005F13E6"/>
    <w:rsid w:val="005F13E7"/>
    <w:rsid w:val="005F142D"/>
    <w:rsid w:val="005F151A"/>
    <w:rsid w:val="005F1628"/>
    <w:rsid w:val="005F168E"/>
    <w:rsid w:val="005F1AAE"/>
    <w:rsid w:val="005F1C4D"/>
    <w:rsid w:val="005F1D77"/>
    <w:rsid w:val="005F2033"/>
    <w:rsid w:val="005F205A"/>
    <w:rsid w:val="005F2137"/>
    <w:rsid w:val="005F230D"/>
    <w:rsid w:val="005F2342"/>
    <w:rsid w:val="005F28AD"/>
    <w:rsid w:val="005F2AA1"/>
    <w:rsid w:val="005F2CCF"/>
    <w:rsid w:val="005F2DD8"/>
    <w:rsid w:val="005F2F0E"/>
    <w:rsid w:val="005F2F44"/>
    <w:rsid w:val="005F337F"/>
    <w:rsid w:val="005F33A3"/>
    <w:rsid w:val="005F3488"/>
    <w:rsid w:val="005F34C8"/>
    <w:rsid w:val="005F355C"/>
    <w:rsid w:val="005F3729"/>
    <w:rsid w:val="005F384B"/>
    <w:rsid w:val="005F385D"/>
    <w:rsid w:val="005F39D1"/>
    <w:rsid w:val="005F3A10"/>
    <w:rsid w:val="005F3AE2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5A"/>
    <w:rsid w:val="005F42E3"/>
    <w:rsid w:val="005F43D8"/>
    <w:rsid w:val="005F4487"/>
    <w:rsid w:val="005F44B0"/>
    <w:rsid w:val="005F462C"/>
    <w:rsid w:val="005F488E"/>
    <w:rsid w:val="005F491C"/>
    <w:rsid w:val="005F4A0F"/>
    <w:rsid w:val="005F4BA8"/>
    <w:rsid w:val="005F4CA8"/>
    <w:rsid w:val="005F4CAF"/>
    <w:rsid w:val="005F4D33"/>
    <w:rsid w:val="005F4DD5"/>
    <w:rsid w:val="005F4DF5"/>
    <w:rsid w:val="005F4EB4"/>
    <w:rsid w:val="005F50AD"/>
    <w:rsid w:val="005F5172"/>
    <w:rsid w:val="005F51C9"/>
    <w:rsid w:val="005F5505"/>
    <w:rsid w:val="005F5531"/>
    <w:rsid w:val="005F557F"/>
    <w:rsid w:val="005F5748"/>
    <w:rsid w:val="005F588E"/>
    <w:rsid w:val="005F58B0"/>
    <w:rsid w:val="005F59F2"/>
    <w:rsid w:val="005F5AE8"/>
    <w:rsid w:val="005F5B0F"/>
    <w:rsid w:val="005F5B31"/>
    <w:rsid w:val="005F5B34"/>
    <w:rsid w:val="005F5BEA"/>
    <w:rsid w:val="005F5D10"/>
    <w:rsid w:val="005F61BD"/>
    <w:rsid w:val="005F6436"/>
    <w:rsid w:val="005F64EF"/>
    <w:rsid w:val="005F6587"/>
    <w:rsid w:val="005F6A2C"/>
    <w:rsid w:val="005F6BB3"/>
    <w:rsid w:val="005F6D5C"/>
    <w:rsid w:val="005F6DF0"/>
    <w:rsid w:val="005F6E7B"/>
    <w:rsid w:val="005F6EA6"/>
    <w:rsid w:val="005F6EC1"/>
    <w:rsid w:val="005F6F45"/>
    <w:rsid w:val="005F730F"/>
    <w:rsid w:val="005F74C4"/>
    <w:rsid w:val="005F75F6"/>
    <w:rsid w:val="005F78A8"/>
    <w:rsid w:val="005F7AFF"/>
    <w:rsid w:val="005F7C13"/>
    <w:rsid w:val="005F7CA8"/>
    <w:rsid w:val="005F7E2E"/>
    <w:rsid w:val="005F7F4E"/>
    <w:rsid w:val="00600159"/>
    <w:rsid w:val="00600191"/>
    <w:rsid w:val="006001D3"/>
    <w:rsid w:val="00600257"/>
    <w:rsid w:val="00600318"/>
    <w:rsid w:val="00600328"/>
    <w:rsid w:val="0060047F"/>
    <w:rsid w:val="00600480"/>
    <w:rsid w:val="006004F9"/>
    <w:rsid w:val="00600668"/>
    <w:rsid w:val="0060073B"/>
    <w:rsid w:val="0060077F"/>
    <w:rsid w:val="006007AF"/>
    <w:rsid w:val="0060086D"/>
    <w:rsid w:val="00600B3C"/>
    <w:rsid w:val="00600B8C"/>
    <w:rsid w:val="00600BAB"/>
    <w:rsid w:val="00600C3C"/>
    <w:rsid w:val="00601017"/>
    <w:rsid w:val="006012C6"/>
    <w:rsid w:val="00601389"/>
    <w:rsid w:val="00601427"/>
    <w:rsid w:val="00601526"/>
    <w:rsid w:val="00601555"/>
    <w:rsid w:val="006015A5"/>
    <w:rsid w:val="006016EC"/>
    <w:rsid w:val="006017CF"/>
    <w:rsid w:val="0060192D"/>
    <w:rsid w:val="0060193A"/>
    <w:rsid w:val="00601A7F"/>
    <w:rsid w:val="00601BD8"/>
    <w:rsid w:val="006020BF"/>
    <w:rsid w:val="00602292"/>
    <w:rsid w:val="00602308"/>
    <w:rsid w:val="00602327"/>
    <w:rsid w:val="006023E7"/>
    <w:rsid w:val="006025F2"/>
    <w:rsid w:val="006026B9"/>
    <w:rsid w:val="00602702"/>
    <w:rsid w:val="006027E1"/>
    <w:rsid w:val="006029FC"/>
    <w:rsid w:val="00602B0A"/>
    <w:rsid w:val="00602B22"/>
    <w:rsid w:val="00602BE3"/>
    <w:rsid w:val="00602D0A"/>
    <w:rsid w:val="00602E15"/>
    <w:rsid w:val="00602ED7"/>
    <w:rsid w:val="0060301B"/>
    <w:rsid w:val="006030CB"/>
    <w:rsid w:val="0060310C"/>
    <w:rsid w:val="00603122"/>
    <w:rsid w:val="0060321E"/>
    <w:rsid w:val="006034D3"/>
    <w:rsid w:val="0060381F"/>
    <w:rsid w:val="0060382E"/>
    <w:rsid w:val="006039EE"/>
    <w:rsid w:val="00603A7A"/>
    <w:rsid w:val="00603BA3"/>
    <w:rsid w:val="00603C48"/>
    <w:rsid w:val="00603D52"/>
    <w:rsid w:val="00603FE4"/>
    <w:rsid w:val="0060411A"/>
    <w:rsid w:val="006043E5"/>
    <w:rsid w:val="0060440D"/>
    <w:rsid w:val="006048A9"/>
    <w:rsid w:val="00604945"/>
    <w:rsid w:val="00604ADA"/>
    <w:rsid w:val="00604AF2"/>
    <w:rsid w:val="00604B8B"/>
    <w:rsid w:val="00604C23"/>
    <w:rsid w:val="00604C34"/>
    <w:rsid w:val="00604DC1"/>
    <w:rsid w:val="00604E86"/>
    <w:rsid w:val="00604EA0"/>
    <w:rsid w:val="0060503D"/>
    <w:rsid w:val="006050EE"/>
    <w:rsid w:val="0060514F"/>
    <w:rsid w:val="00605380"/>
    <w:rsid w:val="00605399"/>
    <w:rsid w:val="00605460"/>
    <w:rsid w:val="006057F8"/>
    <w:rsid w:val="006058B5"/>
    <w:rsid w:val="006058D9"/>
    <w:rsid w:val="006059B3"/>
    <w:rsid w:val="00605CEF"/>
    <w:rsid w:val="00605DF6"/>
    <w:rsid w:val="00605EA9"/>
    <w:rsid w:val="00605F2B"/>
    <w:rsid w:val="006060B0"/>
    <w:rsid w:val="00606157"/>
    <w:rsid w:val="00606369"/>
    <w:rsid w:val="00606384"/>
    <w:rsid w:val="0060647E"/>
    <w:rsid w:val="00606664"/>
    <w:rsid w:val="006067DB"/>
    <w:rsid w:val="00606896"/>
    <w:rsid w:val="00606B0F"/>
    <w:rsid w:val="00606B46"/>
    <w:rsid w:val="00606B70"/>
    <w:rsid w:val="00606D33"/>
    <w:rsid w:val="006070A3"/>
    <w:rsid w:val="00607264"/>
    <w:rsid w:val="006073B2"/>
    <w:rsid w:val="00607436"/>
    <w:rsid w:val="00607528"/>
    <w:rsid w:val="006075BF"/>
    <w:rsid w:val="00607766"/>
    <w:rsid w:val="006078DE"/>
    <w:rsid w:val="0060791B"/>
    <w:rsid w:val="00607A73"/>
    <w:rsid w:val="00607B76"/>
    <w:rsid w:val="00607BB7"/>
    <w:rsid w:val="00607C61"/>
    <w:rsid w:val="00607CA3"/>
    <w:rsid w:val="00607D30"/>
    <w:rsid w:val="00607D40"/>
    <w:rsid w:val="00607D7F"/>
    <w:rsid w:val="00607E2A"/>
    <w:rsid w:val="00607F2A"/>
    <w:rsid w:val="00610251"/>
    <w:rsid w:val="006102C2"/>
    <w:rsid w:val="00610350"/>
    <w:rsid w:val="0061045C"/>
    <w:rsid w:val="006104C2"/>
    <w:rsid w:val="00610657"/>
    <w:rsid w:val="006106BC"/>
    <w:rsid w:val="006106D8"/>
    <w:rsid w:val="006106EA"/>
    <w:rsid w:val="006107E2"/>
    <w:rsid w:val="006108A7"/>
    <w:rsid w:val="006109B4"/>
    <w:rsid w:val="00610ABF"/>
    <w:rsid w:val="00610BBC"/>
    <w:rsid w:val="006111AC"/>
    <w:rsid w:val="0061134E"/>
    <w:rsid w:val="0061139F"/>
    <w:rsid w:val="006113BA"/>
    <w:rsid w:val="00611401"/>
    <w:rsid w:val="006114E5"/>
    <w:rsid w:val="0061163A"/>
    <w:rsid w:val="00611870"/>
    <w:rsid w:val="006119D5"/>
    <w:rsid w:val="00611A5B"/>
    <w:rsid w:val="00611C7F"/>
    <w:rsid w:val="00611CEE"/>
    <w:rsid w:val="00611EBF"/>
    <w:rsid w:val="00611F44"/>
    <w:rsid w:val="0061208C"/>
    <w:rsid w:val="006120A4"/>
    <w:rsid w:val="006120C6"/>
    <w:rsid w:val="006120E6"/>
    <w:rsid w:val="006121A2"/>
    <w:rsid w:val="00612279"/>
    <w:rsid w:val="006124F9"/>
    <w:rsid w:val="006125FA"/>
    <w:rsid w:val="00612950"/>
    <w:rsid w:val="00612B15"/>
    <w:rsid w:val="00612CFB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E11"/>
    <w:rsid w:val="00613E3B"/>
    <w:rsid w:val="00613E8A"/>
    <w:rsid w:val="00613EF9"/>
    <w:rsid w:val="00613F10"/>
    <w:rsid w:val="00613FDB"/>
    <w:rsid w:val="006141EF"/>
    <w:rsid w:val="0061428F"/>
    <w:rsid w:val="006142B9"/>
    <w:rsid w:val="0061451F"/>
    <w:rsid w:val="0061452F"/>
    <w:rsid w:val="006145A9"/>
    <w:rsid w:val="006145F4"/>
    <w:rsid w:val="006145FD"/>
    <w:rsid w:val="00614800"/>
    <w:rsid w:val="0061482D"/>
    <w:rsid w:val="00614971"/>
    <w:rsid w:val="006149D7"/>
    <w:rsid w:val="00614BCE"/>
    <w:rsid w:val="00614C82"/>
    <w:rsid w:val="00614D34"/>
    <w:rsid w:val="00614E0B"/>
    <w:rsid w:val="00614EAF"/>
    <w:rsid w:val="0061519E"/>
    <w:rsid w:val="006152C6"/>
    <w:rsid w:val="00615408"/>
    <w:rsid w:val="0061547D"/>
    <w:rsid w:val="0061554D"/>
    <w:rsid w:val="00615578"/>
    <w:rsid w:val="006155B7"/>
    <w:rsid w:val="00615664"/>
    <w:rsid w:val="00615995"/>
    <w:rsid w:val="00615A1E"/>
    <w:rsid w:val="00615C1F"/>
    <w:rsid w:val="00615C23"/>
    <w:rsid w:val="00615F8B"/>
    <w:rsid w:val="00616248"/>
    <w:rsid w:val="006163C3"/>
    <w:rsid w:val="00616409"/>
    <w:rsid w:val="00616584"/>
    <w:rsid w:val="006165D6"/>
    <w:rsid w:val="0061662F"/>
    <w:rsid w:val="006167C7"/>
    <w:rsid w:val="006167CF"/>
    <w:rsid w:val="0061683C"/>
    <w:rsid w:val="006168FC"/>
    <w:rsid w:val="006169AB"/>
    <w:rsid w:val="00616B05"/>
    <w:rsid w:val="00616B4C"/>
    <w:rsid w:val="00616B65"/>
    <w:rsid w:val="00616B9B"/>
    <w:rsid w:val="00616BFB"/>
    <w:rsid w:val="00616D02"/>
    <w:rsid w:val="00616F09"/>
    <w:rsid w:val="006172BD"/>
    <w:rsid w:val="00617311"/>
    <w:rsid w:val="0061738A"/>
    <w:rsid w:val="00617448"/>
    <w:rsid w:val="0061747E"/>
    <w:rsid w:val="006174E1"/>
    <w:rsid w:val="006175BE"/>
    <w:rsid w:val="00617776"/>
    <w:rsid w:val="006179BF"/>
    <w:rsid w:val="00617A3A"/>
    <w:rsid w:val="00617A4C"/>
    <w:rsid w:val="00617B24"/>
    <w:rsid w:val="00617CCC"/>
    <w:rsid w:val="00617CD6"/>
    <w:rsid w:val="00617DFA"/>
    <w:rsid w:val="00617E0D"/>
    <w:rsid w:val="0062008B"/>
    <w:rsid w:val="00620129"/>
    <w:rsid w:val="006201FF"/>
    <w:rsid w:val="006209B0"/>
    <w:rsid w:val="00620B5B"/>
    <w:rsid w:val="00620D1A"/>
    <w:rsid w:val="00620ED9"/>
    <w:rsid w:val="00620EEF"/>
    <w:rsid w:val="00620F8C"/>
    <w:rsid w:val="006210BA"/>
    <w:rsid w:val="00621322"/>
    <w:rsid w:val="0062136A"/>
    <w:rsid w:val="006213A9"/>
    <w:rsid w:val="00621443"/>
    <w:rsid w:val="00621570"/>
    <w:rsid w:val="006216A1"/>
    <w:rsid w:val="0062183D"/>
    <w:rsid w:val="006218D8"/>
    <w:rsid w:val="0062194A"/>
    <w:rsid w:val="00621A06"/>
    <w:rsid w:val="00621B46"/>
    <w:rsid w:val="00621DA9"/>
    <w:rsid w:val="00621E1A"/>
    <w:rsid w:val="00621F15"/>
    <w:rsid w:val="0062205A"/>
    <w:rsid w:val="00622182"/>
    <w:rsid w:val="006221EB"/>
    <w:rsid w:val="0062232C"/>
    <w:rsid w:val="00622371"/>
    <w:rsid w:val="006223FC"/>
    <w:rsid w:val="0062255E"/>
    <w:rsid w:val="0062274A"/>
    <w:rsid w:val="00622900"/>
    <w:rsid w:val="00622A22"/>
    <w:rsid w:val="00622B0E"/>
    <w:rsid w:val="00622D89"/>
    <w:rsid w:val="00622DB7"/>
    <w:rsid w:val="00622DB9"/>
    <w:rsid w:val="00622F63"/>
    <w:rsid w:val="0062300D"/>
    <w:rsid w:val="00623252"/>
    <w:rsid w:val="006234F6"/>
    <w:rsid w:val="006235E3"/>
    <w:rsid w:val="0062388B"/>
    <w:rsid w:val="006238AE"/>
    <w:rsid w:val="00623ADF"/>
    <w:rsid w:val="00623C71"/>
    <w:rsid w:val="00623CBD"/>
    <w:rsid w:val="00624054"/>
    <w:rsid w:val="0062408B"/>
    <w:rsid w:val="00624189"/>
    <w:rsid w:val="00624207"/>
    <w:rsid w:val="00624265"/>
    <w:rsid w:val="006244C9"/>
    <w:rsid w:val="006245C9"/>
    <w:rsid w:val="00624616"/>
    <w:rsid w:val="00624767"/>
    <w:rsid w:val="0062482A"/>
    <w:rsid w:val="00624905"/>
    <w:rsid w:val="00624AD5"/>
    <w:rsid w:val="00624DD8"/>
    <w:rsid w:val="00624EB6"/>
    <w:rsid w:val="00625088"/>
    <w:rsid w:val="006250AE"/>
    <w:rsid w:val="006251C4"/>
    <w:rsid w:val="0062531F"/>
    <w:rsid w:val="0062545D"/>
    <w:rsid w:val="00625613"/>
    <w:rsid w:val="006257E8"/>
    <w:rsid w:val="00625901"/>
    <w:rsid w:val="00625C7B"/>
    <w:rsid w:val="00625D15"/>
    <w:rsid w:val="00625D5E"/>
    <w:rsid w:val="00625E8A"/>
    <w:rsid w:val="00625F65"/>
    <w:rsid w:val="00626185"/>
    <w:rsid w:val="0062624D"/>
    <w:rsid w:val="006263EC"/>
    <w:rsid w:val="0062643C"/>
    <w:rsid w:val="0062660A"/>
    <w:rsid w:val="00626A2A"/>
    <w:rsid w:val="00626BA2"/>
    <w:rsid w:val="00626BA7"/>
    <w:rsid w:val="00626D71"/>
    <w:rsid w:val="00626E70"/>
    <w:rsid w:val="00626EBD"/>
    <w:rsid w:val="00627058"/>
    <w:rsid w:val="0062726E"/>
    <w:rsid w:val="0062728A"/>
    <w:rsid w:val="00627390"/>
    <w:rsid w:val="006273C6"/>
    <w:rsid w:val="0062742C"/>
    <w:rsid w:val="00627453"/>
    <w:rsid w:val="0062759A"/>
    <w:rsid w:val="006275B1"/>
    <w:rsid w:val="006275D8"/>
    <w:rsid w:val="0062788F"/>
    <w:rsid w:val="00627A07"/>
    <w:rsid w:val="00627AD8"/>
    <w:rsid w:val="00627AF3"/>
    <w:rsid w:val="00627AF7"/>
    <w:rsid w:val="00627B34"/>
    <w:rsid w:val="00627C63"/>
    <w:rsid w:val="00627C87"/>
    <w:rsid w:val="00627DD9"/>
    <w:rsid w:val="0063029F"/>
    <w:rsid w:val="00630311"/>
    <w:rsid w:val="006303C0"/>
    <w:rsid w:val="006303F5"/>
    <w:rsid w:val="00630761"/>
    <w:rsid w:val="0063082F"/>
    <w:rsid w:val="006308AA"/>
    <w:rsid w:val="00630969"/>
    <w:rsid w:val="00630982"/>
    <w:rsid w:val="006309A5"/>
    <w:rsid w:val="00630A01"/>
    <w:rsid w:val="00630A38"/>
    <w:rsid w:val="00630BA8"/>
    <w:rsid w:val="00630BAC"/>
    <w:rsid w:val="00630C4A"/>
    <w:rsid w:val="00630D2E"/>
    <w:rsid w:val="00630DB7"/>
    <w:rsid w:val="00630F09"/>
    <w:rsid w:val="00631113"/>
    <w:rsid w:val="0063115F"/>
    <w:rsid w:val="006312BB"/>
    <w:rsid w:val="006312F0"/>
    <w:rsid w:val="00631373"/>
    <w:rsid w:val="0063145D"/>
    <w:rsid w:val="006315A9"/>
    <w:rsid w:val="00631611"/>
    <w:rsid w:val="00631746"/>
    <w:rsid w:val="006317A1"/>
    <w:rsid w:val="00631906"/>
    <w:rsid w:val="0063193A"/>
    <w:rsid w:val="00631992"/>
    <w:rsid w:val="006319B4"/>
    <w:rsid w:val="00631BB2"/>
    <w:rsid w:val="00631C9B"/>
    <w:rsid w:val="00631D86"/>
    <w:rsid w:val="00631DFC"/>
    <w:rsid w:val="00632069"/>
    <w:rsid w:val="006320CE"/>
    <w:rsid w:val="006320E9"/>
    <w:rsid w:val="00632159"/>
    <w:rsid w:val="0063253E"/>
    <w:rsid w:val="006326A7"/>
    <w:rsid w:val="0063273C"/>
    <w:rsid w:val="006327C3"/>
    <w:rsid w:val="006328C6"/>
    <w:rsid w:val="00632A6A"/>
    <w:rsid w:val="00632D38"/>
    <w:rsid w:val="00632DF5"/>
    <w:rsid w:val="00632EA9"/>
    <w:rsid w:val="00632EB5"/>
    <w:rsid w:val="0063317D"/>
    <w:rsid w:val="0063337D"/>
    <w:rsid w:val="00633493"/>
    <w:rsid w:val="006335F0"/>
    <w:rsid w:val="00633716"/>
    <w:rsid w:val="00633738"/>
    <w:rsid w:val="00633747"/>
    <w:rsid w:val="0063377B"/>
    <w:rsid w:val="00633937"/>
    <w:rsid w:val="00633A01"/>
    <w:rsid w:val="00633FAD"/>
    <w:rsid w:val="00633FC0"/>
    <w:rsid w:val="00633FD5"/>
    <w:rsid w:val="00633FF4"/>
    <w:rsid w:val="0063406A"/>
    <w:rsid w:val="006340C4"/>
    <w:rsid w:val="006342D6"/>
    <w:rsid w:val="00634411"/>
    <w:rsid w:val="00634420"/>
    <w:rsid w:val="006344CD"/>
    <w:rsid w:val="006345F4"/>
    <w:rsid w:val="00634683"/>
    <w:rsid w:val="0063470B"/>
    <w:rsid w:val="0063487B"/>
    <w:rsid w:val="00634A77"/>
    <w:rsid w:val="00634C78"/>
    <w:rsid w:val="00634E3B"/>
    <w:rsid w:val="00634F17"/>
    <w:rsid w:val="00634F3E"/>
    <w:rsid w:val="0063503C"/>
    <w:rsid w:val="006350E0"/>
    <w:rsid w:val="00635146"/>
    <w:rsid w:val="00635583"/>
    <w:rsid w:val="00635884"/>
    <w:rsid w:val="00635924"/>
    <w:rsid w:val="00635987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B1D"/>
    <w:rsid w:val="00636FEE"/>
    <w:rsid w:val="00637092"/>
    <w:rsid w:val="00637125"/>
    <w:rsid w:val="006372A2"/>
    <w:rsid w:val="00637348"/>
    <w:rsid w:val="006373BE"/>
    <w:rsid w:val="00637478"/>
    <w:rsid w:val="00637582"/>
    <w:rsid w:val="0063775D"/>
    <w:rsid w:val="00637824"/>
    <w:rsid w:val="006378E9"/>
    <w:rsid w:val="00637905"/>
    <w:rsid w:val="00637B36"/>
    <w:rsid w:val="00637BD8"/>
    <w:rsid w:val="00637C6F"/>
    <w:rsid w:val="00637C8E"/>
    <w:rsid w:val="00637CEE"/>
    <w:rsid w:val="00640078"/>
    <w:rsid w:val="0064027C"/>
    <w:rsid w:val="0064031D"/>
    <w:rsid w:val="0064053A"/>
    <w:rsid w:val="006406D8"/>
    <w:rsid w:val="00640982"/>
    <w:rsid w:val="00640A2B"/>
    <w:rsid w:val="00640B1C"/>
    <w:rsid w:val="00640D2D"/>
    <w:rsid w:val="00640D52"/>
    <w:rsid w:val="00640D90"/>
    <w:rsid w:val="00640D96"/>
    <w:rsid w:val="00641010"/>
    <w:rsid w:val="006410B2"/>
    <w:rsid w:val="00641101"/>
    <w:rsid w:val="00641294"/>
    <w:rsid w:val="006412E2"/>
    <w:rsid w:val="0064149A"/>
    <w:rsid w:val="006414BE"/>
    <w:rsid w:val="006414EC"/>
    <w:rsid w:val="00641558"/>
    <w:rsid w:val="0064158F"/>
    <w:rsid w:val="006416B4"/>
    <w:rsid w:val="006416ED"/>
    <w:rsid w:val="00641758"/>
    <w:rsid w:val="006417BB"/>
    <w:rsid w:val="006417F4"/>
    <w:rsid w:val="00641B3F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4DD"/>
    <w:rsid w:val="0064266E"/>
    <w:rsid w:val="00642986"/>
    <w:rsid w:val="0064298E"/>
    <w:rsid w:val="00642A25"/>
    <w:rsid w:val="00642C33"/>
    <w:rsid w:val="00642C53"/>
    <w:rsid w:val="00642C7C"/>
    <w:rsid w:val="00642DB8"/>
    <w:rsid w:val="00642E38"/>
    <w:rsid w:val="00642E48"/>
    <w:rsid w:val="00642E60"/>
    <w:rsid w:val="00642F35"/>
    <w:rsid w:val="00642FF2"/>
    <w:rsid w:val="00643025"/>
    <w:rsid w:val="0064306A"/>
    <w:rsid w:val="00643132"/>
    <w:rsid w:val="00643363"/>
    <w:rsid w:val="006435C0"/>
    <w:rsid w:val="006436D3"/>
    <w:rsid w:val="00643716"/>
    <w:rsid w:val="00643970"/>
    <w:rsid w:val="00643982"/>
    <w:rsid w:val="006439B4"/>
    <w:rsid w:val="006439D3"/>
    <w:rsid w:val="00643A35"/>
    <w:rsid w:val="00643B1A"/>
    <w:rsid w:val="00643C91"/>
    <w:rsid w:val="00643CE3"/>
    <w:rsid w:val="00643D4D"/>
    <w:rsid w:val="00643D52"/>
    <w:rsid w:val="00643F27"/>
    <w:rsid w:val="006440C5"/>
    <w:rsid w:val="006441C3"/>
    <w:rsid w:val="00644237"/>
    <w:rsid w:val="00644366"/>
    <w:rsid w:val="006443B6"/>
    <w:rsid w:val="0064445F"/>
    <w:rsid w:val="0064448B"/>
    <w:rsid w:val="006444E6"/>
    <w:rsid w:val="006445A7"/>
    <w:rsid w:val="006445E4"/>
    <w:rsid w:val="00644737"/>
    <w:rsid w:val="0064483B"/>
    <w:rsid w:val="00644905"/>
    <w:rsid w:val="00644955"/>
    <w:rsid w:val="00644963"/>
    <w:rsid w:val="006449E0"/>
    <w:rsid w:val="00644A36"/>
    <w:rsid w:val="00644A43"/>
    <w:rsid w:val="00644CD5"/>
    <w:rsid w:val="00644ED4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B06"/>
    <w:rsid w:val="00646B8E"/>
    <w:rsid w:val="00646BD4"/>
    <w:rsid w:val="00646BDC"/>
    <w:rsid w:val="00646F28"/>
    <w:rsid w:val="00647035"/>
    <w:rsid w:val="00647145"/>
    <w:rsid w:val="006473A7"/>
    <w:rsid w:val="006473C0"/>
    <w:rsid w:val="0064745B"/>
    <w:rsid w:val="00647925"/>
    <w:rsid w:val="00647936"/>
    <w:rsid w:val="00647C31"/>
    <w:rsid w:val="00647C4E"/>
    <w:rsid w:val="00647C8E"/>
    <w:rsid w:val="00647EA5"/>
    <w:rsid w:val="00647EDE"/>
    <w:rsid w:val="00647F05"/>
    <w:rsid w:val="006502B1"/>
    <w:rsid w:val="006502D0"/>
    <w:rsid w:val="006505C3"/>
    <w:rsid w:val="0065070F"/>
    <w:rsid w:val="006507D6"/>
    <w:rsid w:val="00650989"/>
    <w:rsid w:val="00650A06"/>
    <w:rsid w:val="00650B14"/>
    <w:rsid w:val="00650DB6"/>
    <w:rsid w:val="0065100A"/>
    <w:rsid w:val="00651056"/>
    <w:rsid w:val="006511F1"/>
    <w:rsid w:val="006512EE"/>
    <w:rsid w:val="0065153E"/>
    <w:rsid w:val="0065176E"/>
    <w:rsid w:val="00651776"/>
    <w:rsid w:val="00651DD6"/>
    <w:rsid w:val="00651E8D"/>
    <w:rsid w:val="00652362"/>
    <w:rsid w:val="00652370"/>
    <w:rsid w:val="00652640"/>
    <w:rsid w:val="0065282B"/>
    <w:rsid w:val="006529C7"/>
    <w:rsid w:val="00652B72"/>
    <w:rsid w:val="00652C80"/>
    <w:rsid w:val="00652DE7"/>
    <w:rsid w:val="00652E54"/>
    <w:rsid w:val="00652F44"/>
    <w:rsid w:val="00652F6D"/>
    <w:rsid w:val="0065310F"/>
    <w:rsid w:val="00653261"/>
    <w:rsid w:val="0065326F"/>
    <w:rsid w:val="0065342B"/>
    <w:rsid w:val="00653433"/>
    <w:rsid w:val="006534A7"/>
    <w:rsid w:val="006534C9"/>
    <w:rsid w:val="0065352C"/>
    <w:rsid w:val="0065354A"/>
    <w:rsid w:val="00653750"/>
    <w:rsid w:val="006538EB"/>
    <w:rsid w:val="00653C02"/>
    <w:rsid w:val="00653D4F"/>
    <w:rsid w:val="00653E04"/>
    <w:rsid w:val="00653F73"/>
    <w:rsid w:val="0065401B"/>
    <w:rsid w:val="00654157"/>
    <w:rsid w:val="00654211"/>
    <w:rsid w:val="006543F5"/>
    <w:rsid w:val="00654472"/>
    <w:rsid w:val="0065495C"/>
    <w:rsid w:val="00654A8F"/>
    <w:rsid w:val="00654C4E"/>
    <w:rsid w:val="00654CF0"/>
    <w:rsid w:val="00654D0D"/>
    <w:rsid w:val="00654DDD"/>
    <w:rsid w:val="00654EAE"/>
    <w:rsid w:val="00654ECD"/>
    <w:rsid w:val="00655020"/>
    <w:rsid w:val="00655179"/>
    <w:rsid w:val="00655594"/>
    <w:rsid w:val="006555D8"/>
    <w:rsid w:val="0065561E"/>
    <w:rsid w:val="00655676"/>
    <w:rsid w:val="0065568B"/>
    <w:rsid w:val="0065597A"/>
    <w:rsid w:val="00655D84"/>
    <w:rsid w:val="00655E75"/>
    <w:rsid w:val="00655F2A"/>
    <w:rsid w:val="00655F56"/>
    <w:rsid w:val="00655F72"/>
    <w:rsid w:val="0065603F"/>
    <w:rsid w:val="00656052"/>
    <w:rsid w:val="006560C2"/>
    <w:rsid w:val="006562A4"/>
    <w:rsid w:val="0065639F"/>
    <w:rsid w:val="0065640E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6F36"/>
    <w:rsid w:val="00657019"/>
    <w:rsid w:val="006570A8"/>
    <w:rsid w:val="00657129"/>
    <w:rsid w:val="0065717E"/>
    <w:rsid w:val="006571B2"/>
    <w:rsid w:val="00657201"/>
    <w:rsid w:val="006572B9"/>
    <w:rsid w:val="006574BB"/>
    <w:rsid w:val="006576DA"/>
    <w:rsid w:val="006577CF"/>
    <w:rsid w:val="0065784E"/>
    <w:rsid w:val="006578EC"/>
    <w:rsid w:val="006579D4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85B"/>
    <w:rsid w:val="0066087E"/>
    <w:rsid w:val="00660973"/>
    <w:rsid w:val="00660984"/>
    <w:rsid w:val="00660AB3"/>
    <w:rsid w:val="00660B3B"/>
    <w:rsid w:val="00660B53"/>
    <w:rsid w:val="00660BD1"/>
    <w:rsid w:val="00660E67"/>
    <w:rsid w:val="00660E90"/>
    <w:rsid w:val="00660FEA"/>
    <w:rsid w:val="00661016"/>
    <w:rsid w:val="00661248"/>
    <w:rsid w:val="006612F8"/>
    <w:rsid w:val="0066139C"/>
    <w:rsid w:val="006613AB"/>
    <w:rsid w:val="006613EC"/>
    <w:rsid w:val="006615CB"/>
    <w:rsid w:val="0066171A"/>
    <w:rsid w:val="00661727"/>
    <w:rsid w:val="006619ED"/>
    <w:rsid w:val="00661D37"/>
    <w:rsid w:val="00661E89"/>
    <w:rsid w:val="00661EE9"/>
    <w:rsid w:val="00661F13"/>
    <w:rsid w:val="00662093"/>
    <w:rsid w:val="006621F0"/>
    <w:rsid w:val="00662B45"/>
    <w:rsid w:val="00662B5A"/>
    <w:rsid w:val="00662B89"/>
    <w:rsid w:val="00662FC7"/>
    <w:rsid w:val="006630FE"/>
    <w:rsid w:val="006631BF"/>
    <w:rsid w:val="006631CB"/>
    <w:rsid w:val="00663674"/>
    <w:rsid w:val="00663692"/>
    <w:rsid w:val="006636D9"/>
    <w:rsid w:val="00663760"/>
    <w:rsid w:val="00663882"/>
    <w:rsid w:val="00663C2E"/>
    <w:rsid w:val="00664228"/>
    <w:rsid w:val="006643A9"/>
    <w:rsid w:val="006643B2"/>
    <w:rsid w:val="006643CD"/>
    <w:rsid w:val="00664404"/>
    <w:rsid w:val="00664786"/>
    <w:rsid w:val="00664A22"/>
    <w:rsid w:val="00664A48"/>
    <w:rsid w:val="00664AA8"/>
    <w:rsid w:val="00664BC2"/>
    <w:rsid w:val="00664BF6"/>
    <w:rsid w:val="00664D7E"/>
    <w:rsid w:val="006651D5"/>
    <w:rsid w:val="006653DC"/>
    <w:rsid w:val="006655CF"/>
    <w:rsid w:val="00665643"/>
    <w:rsid w:val="00665685"/>
    <w:rsid w:val="0066577C"/>
    <w:rsid w:val="0066598E"/>
    <w:rsid w:val="00665A7F"/>
    <w:rsid w:val="00665AF2"/>
    <w:rsid w:val="00665B96"/>
    <w:rsid w:val="00665BFB"/>
    <w:rsid w:val="00665E1E"/>
    <w:rsid w:val="00665E8E"/>
    <w:rsid w:val="00665ED6"/>
    <w:rsid w:val="006661A5"/>
    <w:rsid w:val="006662FD"/>
    <w:rsid w:val="00666552"/>
    <w:rsid w:val="006665C0"/>
    <w:rsid w:val="0066665E"/>
    <w:rsid w:val="00666681"/>
    <w:rsid w:val="0066689D"/>
    <w:rsid w:val="00666963"/>
    <w:rsid w:val="00666AFF"/>
    <w:rsid w:val="00666B79"/>
    <w:rsid w:val="00666C60"/>
    <w:rsid w:val="00666EC7"/>
    <w:rsid w:val="00666F98"/>
    <w:rsid w:val="00667082"/>
    <w:rsid w:val="0066732E"/>
    <w:rsid w:val="00667355"/>
    <w:rsid w:val="00667534"/>
    <w:rsid w:val="00667725"/>
    <w:rsid w:val="006677B7"/>
    <w:rsid w:val="00667857"/>
    <w:rsid w:val="006679A0"/>
    <w:rsid w:val="00667B0D"/>
    <w:rsid w:val="00667C30"/>
    <w:rsid w:val="00667CE1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232"/>
    <w:rsid w:val="006714AE"/>
    <w:rsid w:val="0067153A"/>
    <w:rsid w:val="0067165C"/>
    <w:rsid w:val="00671CDF"/>
    <w:rsid w:val="00671D2F"/>
    <w:rsid w:val="00671DA9"/>
    <w:rsid w:val="0067200B"/>
    <w:rsid w:val="00672052"/>
    <w:rsid w:val="0067214B"/>
    <w:rsid w:val="0067221C"/>
    <w:rsid w:val="00672287"/>
    <w:rsid w:val="006722EB"/>
    <w:rsid w:val="0067237E"/>
    <w:rsid w:val="006723A8"/>
    <w:rsid w:val="00672420"/>
    <w:rsid w:val="0067243F"/>
    <w:rsid w:val="006726EE"/>
    <w:rsid w:val="006727FE"/>
    <w:rsid w:val="0067299B"/>
    <w:rsid w:val="006729C3"/>
    <w:rsid w:val="00672B5C"/>
    <w:rsid w:val="00672C19"/>
    <w:rsid w:val="00672D23"/>
    <w:rsid w:val="00672E33"/>
    <w:rsid w:val="00672F41"/>
    <w:rsid w:val="0067320D"/>
    <w:rsid w:val="0067328B"/>
    <w:rsid w:val="00673359"/>
    <w:rsid w:val="00673505"/>
    <w:rsid w:val="00673629"/>
    <w:rsid w:val="0067365E"/>
    <w:rsid w:val="006737D4"/>
    <w:rsid w:val="00673951"/>
    <w:rsid w:val="00673AEB"/>
    <w:rsid w:val="00673CB7"/>
    <w:rsid w:val="00673E24"/>
    <w:rsid w:val="00673E71"/>
    <w:rsid w:val="006741DC"/>
    <w:rsid w:val="0067429A"/>
    <w:rsid w:val="006743E2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5E"/>
    <w:rsid w:val="006750E2"/>
    <w:rsid w:val="006751DE"/>
    <w:rsid w:val="00675372"/>
    <w:rsid w:val="0067537E"/>
    <w:rsid w:val="00675445"/>
    <w:rsid w:val="00675511"/>
    <w:rsid w:val="00675545"/>
    <w:rsid w:val="00675563"/>
    <w:rsid w:val="0067565D"/>
    <w:rsid w:val="00675779"/>
    <w:rsid w:val="006757DD"/>
    <w:rsid w:val="006757FE"/>
    <w:rsid w:val="006758FE"/>
    <w:rsid w:val="00675943"/>
    <w:rsid w:val="00675BEC"/>
    <w:rsid w:val="00675C53"/>
    <w:rsid w:val="00675C8B"/>
    <w:rsid w:val="00675DCC"/>
    <w:rsid w:val="00675F24"/>
    <w:rsid w:val="006761FA"/>
    <w:rsid w:val="00676352"/>
    <w:rsid w:val="0067643F"/>
    <w:rsid w:val="006764A0"/>
    <w:rsid w:val="00676524"/>
    <w:rsid w:val="00676617"/>
    <w:rsid w:val="00676692"/>
    <w:rsid w:val="006769DA"/>
    <w:rsid w:val="00676A53"/>
    <w:rsid w:val="00676AE5"/>
    <w:rsid w:val="00676C2C"/>
    <w:rsid w:val="00676E3F"/>
    <w:rsid w:val="00676EFA"/>
    <w:rsid w:val="00676F0F"/>
    <w:rsid w:val="00676FAE"/>
    <w:rsid w:val="00677174"/>
    <w:rsid w:val="0067721A"/>
    <w:rsid w:val="0067728B"/>
    <w:rsid w:val="00677547"/>
    <w:rsid w:val="00677645"/>
    <w:rsid w:val="006776FB"/>
    <w:rsid w:val="00677A95"/>
    <w:rsid w:val="00677ACE"/>
    <w:rsid w:val="00677AF1"/>
    <w:rsid w:val="00677F09"/>
    <w:rsid w:val="00677F14"/>
    <w:rsid w:val="00680135"/>
    <w:rsid w:val="00680408"/>
    <w:rsid w:val="0068058B"/>
    <w:rsid w:val="00680668"/>
    <w:rsid w:val="00680B3B"/>
    <w:rsid w:val="00680B61"/>
    <w:rsid w:val="00680CBF"/>
    <w:rsid w:val="00680CC1"/>
    <w:rsid w:val="00680D8E"/>
    <w:rsid w:val="00680E18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A4C"/>
    <w:rsid w:val="00682D26"/>
    <w:rsid w:val="00682D6D"/>
    <w:rsid w:val="00682DEF"/>
    <w:rsid w:val="00682F62"/>
    <w:rsid w:val="00682FA4"/>
    <w:rsid w:val="00683278"/>
    <w:rsid w:val="006833B2"/>
    <w:rsid w:val="0068386B"/>
    <w:rsid w:val="00683A76"/>
    <w:rsid w:val="00683A7D"/>
    <w:rsid w:val="00683AAC"/>
    <w:rsid w:val="00683AC2"/>
    <w:rsid w:val="00683CBD"/>
    <w:rsid w:val="00683E69"/>
    <w:rsid w:val="006840ED"/>
    <w:rsid w:val="006840F9"/>
    <w:rsid w:val="0068423A"/>
    <w:rsid w:val="0068452E"/>
    <w:rsid w:val="00684632"/>
    <w:rsid w:val="00684960"/>
    <w:rsid w:val="00684988"/>
    <w:rsid w:val="006849EA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7F"/>
    <w:rsid w:val="0068558F"/>
    <w:rsid w:val="006855E9"/>
    <w:rsid w:val="0068580C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388"/>
    <w:rsid w:val="0068659D"/>
    <w:rsid w:val="006867FB"/>
    <w:rsid w:val="006867FF"/>
    <w:rsid w:val="006868A2"/>
    <w:rsid w:val="0068693B"/>
    <w:rsid w:val="00686D4C"/>
    <w:rsid w:val="00686F4D"/>
    <w:rsid w:val="00687147"/>
    <w:rsid w:val="006872D1"/>
    <w:rsid w:val="006872D7"/>
    <w:rsid w:val="00687540"/>
    <w:rsid w:val="00687649"/>
    <w:rsid w:val="006876A4"/>
    <w:rsid w:val="00687716"/>
    <w:rsid w:val="006877AB"/>
    <w:rsid w:val="00687828"/>
    <w:rsid w:val="00687A22"/>
    <w:rsid w:val="00687B46"/>
    <w:rsid w:val="00687D0F"/>
    <w:rsid w:val="00687D47"/>
    <w:rsid w:val="00687F6D"/>
    <w:rsid w:val="0069000D"/>
    <w:rsid w:val="0069006C"/>
    <w:rsid w:val="00690076"/>
    <w:rsid w:val="0069022D"/>
    <w:rsid w:val="0069032F"/>
    <w:rsid w:val="00690435"/>
    <w:rsid w:val="00690643"/>
    <w:rsid w:val="00690723"/>
    <w:rsid w:val="006909BA"/>
    <w:rsid w:val="00690A22"/>
    <w:rsid w:val="00690AE7"/>
    <w:rsid w:val="00690B67"/>
    <w:rsid w:val="00690B90"/>
    <w:rsid w:val="00690D4A"/>
    <w:rsid w:val="00690DFC"/>
    <w:rsid w:val="00690ECA"/>
    <w:rsid w:val="00690FD1"/>
    <w:rsid w:val="00691085"/>
    <w:rsid w:val="00691496"/>
    <w:rsid w:val="006916C8"/>
    <w:rsid w:val="006918F1"/>
    <w:rsid w:val="00691B3E"/>
    <w:rsid w:val="00691BCD"/>
    <w:rsid w:val="00691D22"/>
    <w:rsid w:val="00691D5B"/>
    <w:rsid w:val="00691E0B"/>
    <w:rsid w:val="0069213E"/>
    <w:rsid w:val="00692155"/>
    <w:rsid w:val="00692236"/>
    <w:rsid w:val="00692581"/>
    <w:rsid w:val="0069266C"/>
    <w:rsid w:val="00692676"/>
    <w:rsid w:val="0069285A"/>
    <w:rsid w:val="00692C3A"/>
    <w:rsid w:val="00692CB2"/>
    <w:rsid w:val="00692E05"/>
    <w:rsid w:val="00692FAF"/>
    <w:rsid w:val="006930B9"/>
    <w:rsid w:val="006933C3"/>
    <w:rsid w:val="00693722"/>
    <w:rsid w:val="00693B41"/>
    <w:rsid w:val="00693C5F"/>
    <w:rsid w:val="00693D35"/>
    <w:rsid w:val="00693DE6"/>
    <w:rsid w:val="00693DE8"/>
    <w:rsid w:val="00693ED7"/>
    <w:rsid w:val="00693EEE"/>
    <w:rsid w:val="00693F8C"/>
    <w:rsid w:val="00693FA5"/>
    <w:rsid w:val="00694000"/>
    <w:rsid w:val="006940BB"/>
    <w:rsid w:val="0069417C"/>
    <w:rsid w:val="006941C3"/>
    <w:rsid w:val="00694203"/>
    <w:rsid w:val="006944A4"/>
    <w:rsid w:val="006944CC"/>
    <w:rsid w:val="00694572"/>
    <w:rsid w:val="00694626"/>
    <w:rsid w:val="0069489B"/>
    <w:rsid w:val="006948A9"/>
    <w:rsid w:val="006948C5"/>
    <w:rsid w:val="00694A3E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2C6"/>
    <w:rsid w:val="00695350"/>
    <w:rsid w:val="0069536B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27"/>
    <w:rsid w:val="00695B45"/>
    <w:rsid w:val="00695BBD"/>
    <w:rsid w:val="00695C39"/>
    <w:rsid w:val="0069602E"/>
    <w:rsid w:val="006961B5"/>
    <w:rsid w:val="006961D0"/>
    <w:rsid w:val="0069627C"/>
    <w:rsid w:val="0069634C"/>
    <w:rsid w:val="006963FE"/>
    <w:rsid w:val="006968C6"/>
    <w:rsid w:val="00696AEE"/>
    <w:rsid w:val="00696BA0"/>
    <w:rsid w:val="00696BC7"/>
    <w:rsid w:val="00696BE5"/>
    <w:rsid w:val="00697084"/>
    <w:rsid w:val="006970B6"/>
    <w:rsid w:val="00697194"/>
    <w:rsid w:val="006971C6"/>
    <w:rsid w:val="0069726E"/>
    <w:rsid w:val="006972CB"/>
    <w:rsid w:val="00697338"/>
    <w:rsid w:val="00697460"/>
    <w:rsid w:val="0069746C"/>
    <w:rsid w:val="006976AA"/>
    <w:rsid w:val="00697751"/>
    <w:rsid w:val="0069790B"/>
    <w:rsid w:val="00697A84"/>
    <w:rsid w:val="00697AF8"/>
    <w:rsid w:val="00697B25"/>
    <w:rsid w:val="00697D4A"/>
    <w:rsid w:val="00697D9F"/>
    <w:rsid w:val="00697DB5"/>
    <w:rsid w:val="00697DD8"/>
    <w:rsid w:val="00697E2B"/>
    <w:rsid w:val="00697F1A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822"/>
    <w:rsid w:val="006A0842"/>
    <w:rsid w:val="006A0B98"/>
    <w:rsid w:val="006A0BFC"/>
    <w:rsid w:val="006A0C0F"/>
    <w:rsid w:val="006A0DDD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1ED8"/>
    <w:rsid w:val="006A2291"/>
    <w:rsid w:val="006A22D9"/>
    <w:rsid w:val="006A2412"/>
    <w:rsid w:val="006A25B5"/>
    <w:rsid w:val="006A25F0"/>
    <w:rsid w:val="006A262C"/>
    <w:rsid w:val="006A2649"/>
    <w:rsid w:val="006A2788"/>
    <w:rsid w:val="006A291F"/>
    <w:rsid w:val="006A2B63"/>
    <w:rsid w:val="006A2C24"/>
    <w:rsid w:val="006A2C62"/>
    <w:rsid w:val="006A2DC0"/>
    <w:rsid w:val="006A2E8B"/>
    <w:rsid w:val="006A2F34"/>
    <w:rsid w:val="006A2F77"/>
    <w:rsid w:val="006A310D"/>
    <w:rsid w:val="006A3392"/>
    <w:rsid w:val="006A35BB"/>
    <w:rsid w:val="006A35E2"/>
    <w:rsid w:val="006A3678"/>
    <w:rsid w:val="006A36FF"/>
    <w:rsid w:val="006A3704"/>
    <w:rsid w:val="006A37BF"/>
    <w:rsid w:val="006A37D8"/>
    <w:rsid w:val="006A37E6"/>
    <w:rsid w:val="006A38E3"/>
    <w:rsid w:val="006A391E"/>
    <w:rsid w:val="006A39E4"/>
    <w:rsid w:val="006A3A39"/>
    <w:rsid w:val="006A3A8C"/>
    <w:rsid w:val="006A3C5C"/>
    <w:rsid w:val="006A3D60"/>
    <w:rsid w:val="006A3DE3"/>
    <w:rsid w:val="006A4033"/>
    <w:rsid w:val="006A4074"/>
    <w:rsid w:val="006A410C"/>
    <w:rsid w:val="006A421B"/>
    <w:rsid w:val="006A424D"/>
    <w:rsid w:val="006A42D1"/>
    <w:rsid w:val="006A43A8"/>
    <w:rsid w:val="006A4616"/>
    <w:rsid w:val="006A4774"/>
    <w:rsid w:val="006A4874"/>
    <w:rsid w:val="006A4ABD"/>
    <w:rsid w:val="006A4BCD"/>
    <w:rsid w:val="006A4C8D"/>
    <w:rsid w:val="006A4CAC"/>
    <w:rsid w:val="006A4CC2"/>
    <w:rsid w:val="006A4EC0"/>
    <w:rsid w:val="006A4F12"/>
    <w:rsid w:val="006A4F32"/>
    <w:rsid w:val="006A51AE"/>
    <w:rsid w:val="006A528E"/>
    <w:rsid w:val="006A532B"/>
    <w:rsid w:val="006A53BE"/>
    <w:rsid w:val="006A5555"/>
    <w:rsid w:val="006A59D1"/>
    <w:rsid w:val="006A5D24"/>
    <w:rsid w:val="006A5FD0"/>
    <w:rsid w:val="006A5FDE"/>
    <w:rsid w:val="006A6127"/>
    <w:rsid w:val="006A6316"/>
    <w:rsid w:val="006A65BA"/>
    <w:rsid w:val="006A6795"/>
    <w:rsid w:val="006A67D1"/>
    <w:rsid w:val="006A68A2"/>
    <w:rsid w:val="006A68A3"/>
    <w:rsid w:val="006A6969"/>
    <w:rsid w:val="006A6BD3"/>
    <w:rsid w:val="006A6C7F"/>
    <w:rsid w:val="006A6D9E"/>
    <w:rsid w:val="006A6F60"/>
    <w:rsid w:val="006A6F88"/>
    <w:rsid w:val="006A7069"/>
    <w:rsid w:val="006A71A2"/>
    <w:rsid w:val="006A7262"/>
    <w:rsid w:val="006A7286"/>
    <w:rsid w:val="006A7457"/>
    <w:rsid w:val="006A752C"/>
    <w:rsid w:val="006A7593"/>
    <w:rsid w:val="006A7638"/>
    <w:rsid w:val="006A79E3"/>
    <w:rsid w:val="006A7A5D"/>
    <w:rsid w:val="006A7A91"/>
    <w:rsid w:val="006A7A9F"/>
    <w:rsid w:val="006A7B11"/>
    <w:rsid w:val="006A7DD3"/>
    <w:rsid w:val="006A7E28"/>
    <w:rsid w:val="006A7F9A"/>
    <w:rsid w:val="006B0037"/>
    <w:rsid w:val="006B00CF"/>
    <w:rsid w:val="006B010F"/>
    <w:rsid w:val="006B0249"/>
    <w:rsid w:val="006B025D"/>
    <w:rsid w:val="006B02F5"/>
    <w:rsid w:val="006B06B1"/>
    <w:rsid w:val="006B0959"/>
    <w:rsid w:val="006B0991"/>
    <w:rsid w:val="006B0A9C"/>
    <w:rsid w:val="006B0B29"/>
    <w:rsid w:val="006B0C6A"/>
    <w:rsid w:val="006B0CAC"/>
    <w:rsid w:val="006B0D41"/>
    <w:rsid w:val="006B0DA0"/>
    <w:rsid w:val="006B0DD9"/>
    <w:rsid w:val="006B0E13"/>
    <w:rsid w:val="006B0FA0"/>
    <w:rsid w:val="006B124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975"/>
    <w:rsid w:val="006B1B84"/>
    <w:rsid w:val="006B1BC5"/>
    <w:rsid w:val="006B1DF3"/>
    <w:rsid w:val="006B1EF3"/>
    <w:rsid w:val="006B213A"/>
    <w:rsid w:val="006B232A"/>
    <w:rsid w:val="006B2357"/>
    <w:rsid w:val="006B2493"/>
    <w:rsid w:val="006B2558"/>
    <w:rsid w:val="006B2713"/>
    <w:rsid w:val="006B291A"/>
    <w:rsid w:val="006B2925"/>
    <w:rsid w:val="006B2AA1"/>
    <w:rsid w:val="006B2B46"/>
    <w:rsid w:val="006B2D13"/>
    <w:rsid w:val="006B2E32"/>
    <w:rsid w:val="006B3034"/>
    <w:rsid w:val="006B34F5"/>
    <w:rsid w:val="006B3968"/>
    <w:rsid w:val="006B3A67"/>
    <w:rsid w:val="006B3B1E"/>
    <w:rsid w:val="006B3D4E"/>
    <w:rsid w:val="006B3DBA"/>
    <w:rsid w:val="006B3F3C"/>
    <w:rsid w:val="006B412C"/>
    <w:rsid w:val="006B415A"/>
    <w:rsid w:val="006B4278"/>
    <w:rsid w:val="006B4289"/>
    <w:rsid w:val="006B436E"/>
    <w:rsid w:val="006B442E"/>
    <w:rsid w:val="006B44A4"/>
    <w:rsid w:val="006B458C"/>
    <w:rsid w:val="006B493E"/>
    <w:rsid w:val="006B4BE5"/>
    <w:rsid w:val="006B4D01"/>
    <w:rsid w:val="006B4D3F"/>
    <w:rsid w:val="006B4DA3"/>
    <w:rsid w:val="006B4F13"/>
    <w:rsid w:val="006B5582"/>
    <w:rsid w:val="006B57ED"/>
    <w:rsid w:val="006B590E"/>
    <w:rsid w:val="006B5A3D"/>
    <w:rsid w:val="006B5BAE"/>
    <w:rsid w:val="006B5D01"/>
    <w:rsid w:val="006B5DCF"/>
    <w:rsid w:val="006B5FED"/>
    <w:rsid w:val="006B6144"/>
    <w:rsid w:val="006B6203"/>
    <w:rsid w:val="006B64F9"/>
    <w:rsid w:val="006B6556"/>
    <w:rsid w:val="006B662A"/>
    <w:rsid w:val="006B6734"/>
    <w:rsid w:val="006B69A8"/>
    <w:rsid w:val="006B6AD1"/>
    <w:rsid w:val="006B6DEB"/>
    <w:rsid w:val="006B6F69"/>
    <w:rsid w:val="006B6FC0"/>
    <w:rsid w:val="006B70C0"/>
    <w:rsid w:val="006B72EA"/>
    <w:rsid w:val="006B739D"/>
    <w:rsid w:val="006B73E2"/>
    <w:rsid w:val="006B74DA"/>
    <w:rsid w:val="006B7823"/>
    <w:rsid w:val="006B786D"/>
    <w:rsid w:val="006B7ADD"/>
    <w:rsid w:val="006B7D31"/>
    <w:rsid w:val="006B7EB7"/>
    <w:rsid w:val="006B7EE1"/>
    <w:rsid w:val="006B7F11"/>
    <w:rsid w:val="006C0158"/>
    <w:rsid w:val="006C0367"/>
    <w:rsid w:val="006C060B"/>
    <w:rsid w:val="006C0830"/>
    <w:rsid w:val="006C090A"/>
    <w:rsid w:val="006C0951"/>
    <w:rsid w:val="006C0A96"/>
    <w:rsid w:val="006C0CE8"/>
    <w:rsid w:val="006C0E41"/>
    <w:rsid w:val="006C10C1"/>
    <w:rsid w:val="006C1100"/>
    <w:rsid w:val="006C1332"/>
    <w:rsid w:val="006C1429"/>
    <w:rsid w:val="006C1432"/>
    <w:rsid w:val="006C1480"/>
    <w:rsid w:val="006C1483"/>
    <w:rsid w:val="006C14C8"/>
    <w:rsid w:val="006C1525"/>
    <w:rsid w:val="006C15E5"/>
    <w:rsid w:val="006C15ED"/>
    <w:rsid w:val="006C172D"/>
    <w:rsid w:val="006C1A4E"/>
    <w:rsid w:val="006C1D00"/>
    <w:rsid w:val="006C1DA5"/>
    <w:rsid w:val="006C1F0D"/>
    <w:rsid w:val="006C1FF7"/>
    <w:rsid w:val="006C2230"/>
    <w:rsid w:val="006C22AE"/>
    <w:rsid w:val="006C22BA"/>
    <w:rsid w:val="006C28CE"/>
    <w:rsid w:val="006C28F4"/>
    <w:rsid w:val="006C28FA"/>
    <w:rsid w:val="006C2977"/>
    <w:rsid w:val="006C2A85"/>
    <w:rsid w:val="006C2C06"/>
    <w:rsid w:val="006C2C93"/>
    <w:rsid w:val="006C2CF4"/>
    <w:rsid w:val="006C2D54"/>
    <w:rsid w:val="006C2E64"/>
    <w:rsid w:val="006C2F42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DCC"/>
    <w:rsid w:val="006C3F60"/>
    <w:rsid w:val="006C3FDE"/>
    <w:rsid w:val="006C425A"/>
    <w:rsid w:val="006C42CA"/>
    <w:rsid w:val="006C441C"/>
    <w:rsid w:val="006C446A"/>
    <w:rsid w:val="006C448D"/>
    <w:rsid w:val="006C4969"/>
    <w:rsid w:val="006C4993"/>
    <w:rsid w:val="006C49DF"/>
    <w:rsid w:val="006C49E0"/>
    <w:rsid w:val="006C4A80"/>
    <w:rsid w:val="006C4C67"/>
    <w:rsid w:val="006C4D04"/>
    <w:rsid w:val="006C4EE1"/>
    <w:rsid w:val="006C4EE2"/>
    <w:rsid w:val="006C4F64"/>
    <w:rsid w:val="006C4FD4"/>
    <w:rsid w:val="006C5155"/>
    <w:rsid w:val="006C539F"/>
    <w:rsid w:val="006C541E"/>
    <w:rsid w:val="006C5441"/>
    <w:rsid w:val="006C5465"/>
    <w:rsid w:val="006C5671"/>
    <w:rsid w:val="006C56C4"/>
    <w:rsid w:val="006C56D0"/>
    <w:rsid w:val="006C5833"/>
    <w:rsid w:val="006C58CE"/>
    <w:rsid w:val="006C5A57"/>
    <w:rsid w:val="006C5F68"/>
    <w:rsid w:val="006C5FAA"/>
    <w:rsid w:val="006C6090"/>
    <w:rsid w:val="006C6098"/>
    <w:rsid w:val="006C6152"/>
    <w:rsid w:val="006C626E"/>
    <w:rsid w:val="006C636F"/>
    <w:rsid w:val="006C63E3"/>
    <w:rsid w:val="006C6403"/>
    <w:rsid w:val="006C6483"/>
    <w:rsid w:val="006C64D0"/>
    <w:rsid w:val="006C656A"/>
    <w:rsid w:val="006C665E"/>
    <w:rsid w:val="006C668B"/>
    <w:rsid w:val="006C6886"/>
    <w:rsid w:val="006C6AF0"/>
    <w:rsid w:val="006C6D61"/>
    <w:rsid w:val="006C6E26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F"/>
    <w:rsid w:val="006C7A6B"/>
    <w:rsid w:val="006C7B4A"/>
    <w:rsid w:val="006C7DF9"/>
    <w:rsid w:val="006C7E81"/>
    <w:rsid w:val="006C7EAE"/>
    <w:rsid w:val="006C7F71"/>
    <w:rsid w:val="006D00A3"/>
    <w:rsid w:val="006D01FB"/>
    <w:rsid w:val="006D0201"/>
    <w:rsid w:val="006D03BD"/>
    <w:rsid w:val="006D0517"/>
    <w:rsid w:val="006D0521"/>
    <w:rsid w:val="006D05E8"/>
    <w:rsid w:val="006D06DD"/>
    <w:rsid w:val="006D071C"/>
    <w:rsid w:val="006D0812"/>
    <w:rsid w:val="006D0A6E"/>
    <w:rsid w:val="006D0BBB"/>
    <w:rsid w:val="006D0C37"/>
    <w:rsid w:val="006D0E12"/>
    <w:rsid w:val="006D0EB7"/>
    <w:rsid w:val="006D1119"/>
    <w:rsid w:val="006D120F"/>
    <w:rsid w:val="006D128E"/>
    <w:rsid w:val="006D12F3"/>
    <w:rsid w:val="006D146F"/>
    <w:rsid w:val="006D14B3"/>
    <w:rsid w:val="006D15A3"/>
    <w:rsid w:val="006D15BD"/>
    <w:rsid w:val="006D1A09"/>
    <w:rsid w:val="006D1A24"/>
    <w:rsid w:val="006D1A49"/>
    <w:rsid w:val="006D1A97"/>
    <w:rsid w:val="006D1B38"/>
    <w:rsid w:val="006D1E9B"/>
    <w:rsid w:val="006D2077"/>
    <w:rsid w:val="006D20CC"/>
    <w:rsid w:val="006D2101"/>
    <w:rsid w:val="006D21E9"/>
    <w:rsid w:val="006D2253"/>
    <w:rsid w:val="006D22A7"/>
    <w:rsid w:val="006D2689"/>
    <w:rsid w:val="006D26B4"/>
    <w:rsid w:val="006D273C"/>
    <w:rsid w:val="006D27BA"/>
    <w:rsid w:val="006D27D7"/>
    <w:rsid w:val="006D283F"/>
    <w:rsid w:val="006D28BD"/>
    <w:rsid w:val="006D2A87"/>
    <w:rsid w:val="006D2AB4"/>
    <w:rsid w:val="006D2B6E"/>
    <w:rsid w:val="006D2BB4"/>
    <w:rsid w:val="006D2CD5"/>
    <w:rsid w:val="006D2CED"/>
    <w:rsid w:val="006D2EC1"/>
    <w:rsid w:val="006D306A"/>
    <w:rsid w:val="006D3477"/>
    <w:rsid w:val="006D3799"/>
    <w:rsid w:val="006D381A"/>
    <w:rsid w:val="006D3908"/>
    <w:rsid w:val="006D3B1E"/>
    <w:rsid w:val="006D3DC2"/>
    <w:rsid w:val="006D3F68"/>
    <w:rsid w:val="006D3FBA"/>
    <w:rsid w:val="006D41BF"/>
    <w:rsid w:val="006D4283"/>
    <w:rsid w:val="006D4355"/>
    <w:rsid w:val="006D43F2"/>
    <w:rsid w:val="006D45A0"/>
    <w:rsid w:val="006D460E"/>
    <w:rsid w:val="006D491D"/>
    <w:rsid w:val="006D4996"/>
    <w:rsid w:val="006D4A21"/>
    <w:rsid w:val="006D4A3D"/>
    <w:rsid w:val="006D4A4E"/>
    <w:rsid w:val="006D4A87"/>
    <w:rsid w:val="006D4ADE"/>
    <w:rsid w:val="006D4D39"/>
    <w:rsid w:val="006D4E10"/>
    <w:rsid w:val="006D5082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DC9"/>
    <w:rsid w:val="006D5DF0"/>
    <w:rsid w:val="006D5F5C"/>
    <w:rsid w:val="006D601C"/>
    <w:rsid w:val="006D610A"/>
    <w:rsid w:val="006D6225"/>
    <w:rsid w:val="006D62D2"/>
    <w:rsid w:val="006D630D"/>
    <w:rsid w:val="006D6456"/>
    <w:rsid w:val="006D65C3"/>
    <w:rsid w:val="006D67FD"/>
    <w:rsid w:val="006D6814"/>
    <w:rsid w:val="006D689C"/>
    <w:rsid w:val="006D6F02"/>
    <w:rsid w:val="006D7055"/>
    <w:rsid w:val="006D7125"/>
    <w:rsid w:val="006D712F"/>
    <w:rsid w:val="006D71A8"/>
    <w:rsid w:val="006D7258"/>
    <w:rsid w:val="006D75AD"/>
    <w:rsid w:val="006D75D4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D97"/>
    <w:rsid w:val="006D7E78"/>
    <w:rsid w:val="006E0056"/>
    <w:rsid w:val="006E006F"/>
    <w:rsid w:val="006E00F0"/>
    <w:rsid w:val="006E03F8"/>
    <w:rsid w:val="006E0582"/>
    <w:rsid w:val="006E0593"/>
    <w:rsid w:val="006E05CD"/>
    <w:rsid w:val="006E07DB"/>
    <w:rsid w:val="006E0839"/>
    <w:rsid w:val="006E0869"/>
    <w:rsid w:val="006E0944"/>
    <w:rsid w:val="006E0AE8"/>
    <w:rsid w:val="006E0AE9"/>
    <w:rsid w:val="006E0DF5"/>
    <w:rsid w:val="006E0E41"/>
    <w:rsid w:val="006E0E6D"/>
    <w:rsid w:val="006E1115"/>
    <w:rsid w:val="006E113A"/>
    <w:rsid w:val="006E1223"/>
    <w:rsid w:val="006E12EC"/>
    <w:rsid w:val="006E1359"/>
    <w:rsid w:val="006E139E"/>
    <w:rsid w:val="006E15B7"/>
    <w:rsid w:val="006E174E"/>
    <w:rsid w:val="006E1B32"/>
    <w:rsid w:val="006E1C92"/>
    <w:rsid w:val="006E1DC3"/>
    <w:rsid w:val="006E1DEB"/>
    <w:rsid w:val="006E1E9E"/>
    <w:rsid w:val="006E1EB2"/>
    <w:rsid w:val="006E1F63"/>
    <w:rsid w:val="006E1F98"/>
    <w:rsid w:val="006E2037"/>
    <w:rsid w:val="006E20C4"/>
    <w:rsid w:val="006E20EE"/>
    <w:rsid w:val="006E22B7"/>
    <w:rsid w:val="006E239B"/>
    <w:rsid w:val="006E2436"/>
    <w:rsid w:val="006E25CF"/>
    <w:rsid w:val="006E25D5"/>
    <w:rsid w:val="006E274B"/>
    <w:rsid w:val="006E2773"/>
    <w:rsid w:val="006E2814"/>
    <w:rsid w:val="006E290B"/>
    <w:rsid w:val="006E29CD"/>
    <w:rsid w:val="006E2E76"/>
    <w:rsid w:val="006E2ECC"/>
    <w:rsid w:val="006E3092"/>
    <w:rsid w:val="006E3106"/>
    <w:rsid w:val="006E31B4"/>
    <w:rsid w:val="006E33EF"/>
    <w:rsid w:val="006E34F7"/>
    <w:rsid w:val="006E3696"/>
    <w:rsid w:val="006E37C7"/>
    <w:rsid w:val="006E389D"/>
    <w:rsid w:val="006E38B5"/>
    <w:rsid w:val="006E399C"/>
    <w:rsid w:val="006E3A8C"/>
    <w:rsid w:val="006E3A9A"/>
    <w:rsid w:val="006E3ACA"/>
    <w:rsid w:val="006E3BD2"/>
    <w:rsid w:val="006E3C15"/>
    <w:rsid w:val="006E3C73"/>
    <w:rsid w:val="006E3CB7"/>
    <w:rsid w:val="006E409B"/>
    <w:rsid w:val="006E416E"/>
    <w:rsid w:val="006E417E"/>
    <w:rsid w:val="006E41A5"/>
    <w:rsid w:val="006E41D1"/>
    <w:rsid w:val="006E43E6"/>
    <w:rsid w:val="006E44DF"/>
    <w:rsid w:val="006E4605"/>
    <w:rsid w:val="006E4607"/>
    <w:rsid w:val="006E4636"/>
    <w:rsid w:val="006E4A30"/>
    <w:rsid w:val="006E4AEF"/>
    <w:rsid w:val="006E4B31"/>
    <w:rsid w:val="006E4BCF"/>
    <w:rsid w:val="006E4C09"/>
    <w:rsid w:val="006E4DDA"/>
    <w:rsid w:val="006E51B4"/>
    <w:rsid w:val="006E51C4"/>
    <w:rsid w:val="006E52AC"/>
    <w:rsid w:val="006E52B9"/>
    <w:rsid w:val="006E53F9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883"/>
    <w:rsid w:val="006E6904"/>
    <w:rsid w:val="006E69E4"/>
    <w:rsid w:val="006E6B16"/>
    <w:rsid w:val="006E6DCC"/>
    <w:rsid w:val="006E7004"/>
    <w:rsid w:val="006E701C"/>
    <w:rsid w:val="006E70D1"/>
    <w:rsid w:val="006E7125"/>
    <w:rsid w:val="006E7149"/>
    <w:rsid w:val="006E731F"/>
    <w:rsid w:val="006E733A"/>
    <w:rsid w:val="006E746F"/>
    <w:rsid w:val="006E7534"/>
    <w:rsid w:val="006E767F"/>
    <w:rsid w:val="006E7697"/>
    <w:rsid w:val="006E77A1"/>
    <w:rsid w:val="006E786D"/>
    <w:rsid w:val="006E7969"/>
    <w:rsid w:val="006E799A"/>
    <w:rsid w:val="006E7A80"/>
    <w:rsid w:val="006E7BAD"/>
    <w:rsid w:val="006E7C7B"/>
    <w:rsid w:val="006E7E1A"/>
    <w:rsid w:val="006E7EEA"/>
    <w:rsid w:val="006E7EEC"/>
    <w:rsid w:val="006E7FFD"/>
    <w:rsid w:val="006F0078"/>
    <w:rsid w:val="006F0099"/>
    <w:rsid w:val="006F022B"/>
    <w:rsid w:val="006F02D6"/>
    <w:rsid w:val="006F040E"/>
    <w:rsid w:val="006F06A2"/>
    <w:rsid w:val="006F06EC"/>
    <w:rsid w:val="006F07C7"/>
    <w:rsid w:val="006F0B12"/>
    <w:rsid w:val="006F0E29"/>
    <w:rsid w:val="006F103A"/>
    <w:rsid w:val="006F1064"/>
    <w:rsid w:val="006F12EC"/>
    <w:rsid w:val="006F1409"/>
    <w:rsid w:val="006F1861"/>
    <w:rsid w:val="006F1881"/>
    <w:rsid w:val="006F1B67"/>
    <w:rsid w:val="006F1CBF"/>
    <w:rsid w:val="006F1CF7"/>
    <w:rsid w:val="006F1F3B"/>
    <w:rsid w:val="006F203E"/>
    <w:rsid w:val="006F20FA"/>
    <w:rsid w:val="006F2266"/>
    <w:rsid w:val="006F2270"/>
    <w:rsid w:val="006F22F8"/>
    <w:rsid w:val="006F2450"/>
    <w:rsid w:val="006F2545"/>
    <w:rsid w:val="006F2673"/>
    <w:rsid w:val="006F27AB"/>
    <w:rsid w:val="006F2890"/>
    <w:rsid w:val="006F295C"/>
    <w:rsid w:val="006F2A37"/>
    <w:rsid w:val="006F2FAC"/>
    <w:rsid w:val="006F2FB0"/>
    <w:rsid w:val="006F31E3"/>
    <w:rsid w:val="006F328E"/>
    <w:rsid w:val="006F32E7"/>
    <w:rsid w:val="006F3312"/>
    <w:rsid w:val="006F3361"/>
    <w:rsid w:val="006F348E"/>
    <w:rsid w:val="006F3584"/>
    <w:rsid w:val="006F359E"/>
    <w:rsid w:val="006F36A3"/>
    <w:rsid w:val="006F37C7"/>
    <w:rsid w:val="006F38BA"/>
    <w:rsid w:val="006F39D5"/>
    <w:rsid w:val="006F39D9"/>
    <w:rsid w:val="006F3A95"/>
    <w:rsid w:val="006F3BC8"/>
    <w:rsid w:val="006F3C9E"/>
    <w:rsid w:val="006F3D86"/>
    <w:rsid w:val="006F3E1D"/>
    <w:rsid w:val="006F3E99"/>
    <w:rsid w:val="006F4294"/>
    <w:rsid w:val="006F429E"/>
    <w:rsid w:val="006F4358"/>
    <w:rsid w:val="006F43C4"/>
    <w:rsid w:val="006F4450"/>
    <w:rsid w:val="006F4509"/>
    <w:rsid w:val="006F4521"/>
    <w:rsid w:val="006F45CB"/>
    <w:rsid w:val="006F45F3"/>
    <w:rsid w:val="006F463C"/>
    <w:rsid w:val="006F46BC"/>
    <w:rsid w:val="006F471A"/>
    <w:rsid w:val="006F4835"/>
    <w:rsid w:val="006F491D"/>
    <w:rsid w:val="006F4A04"/>
    <w:rsid w:val="006F4B0F"/>
    <w:rsid w:val="006F4CEC"/>
    <w:rsid w:val="006F4E54"/>
    <w:rsid w:val="006F4EC1"/>
    <w:rsid w:val="006F4F56"/>
    <w:rsid w:val="006F4F63"/>
    <w:rsid w:val="006F4F7B"/>
    <w:rsid w:val="006F4FEE"/>
    <w:rsid w:val="006F503F"/>
    <w:rsid w:val="006F512A"/>
    <w:rsid w:val="006F5461"/>
    <w:rsid w:val="006F573E"/>
    <w:rsid w:val="006F58CF"/>
    <w:rsid w:val="006F58E8"/>
    <w:rsid w:val="006F59C9"/>
    <w:rsid w:val="006F5ABF"/>
    <w:rsid w:val="006F5B02"/>
    <w:rsid w:val="006F5BD4"/>
    <w:rsid w:val="006F5C38"/>
    <w:rsid w:val="006F5CE2"/>
    <w:rsid w:val="006F5D9C"/>
    <w:rsid w:val="006F5E4C"/>
    <w:rsid w:val="006F6021"/>
    <w:rsid w:val="006F6188"/>
    <w:rsid w:val="006F6222"/>
    <w:rsid w:val="006F636E"/>
    <w:rsid w:val="006F63CE"/>
    <w:rsid w:val="006F6743"/>
    <w:rsid w:val="006F68BA"/>
    <w:rsid w:val="006F69BA"/>
    <w:rsid w:val="006F6A61"/>
    <w:rsid w:val="006F6A6B"/>
    <w:rsid w:val="006F6C08"/>
    <w:rsid w:val="006F6E14"/>
    <w:rsid w:val="006F6E72"/>
    <w:rsid w:val="006F6E9E"/>
    <w:rsid w:val="006F70AE"/>
    <w:rsid w:val="006F7180"/>
    <w:rsid w:val="006F71B1"/>
    <w:rsid w:val="006F71F3"/>
    <w:rsid w:val="006F72BE"/>
    <w:rsid w:val="006F73BF"/>
    <w:rsid w:val="006F750E"/>
    <w:rsid w:val="006F75ED"/>
    <w:rsid w:val="006F75FA"/>
    <w:rsid w:val="006F76E1"/>
    <w:rsid w:val="006F775A"/>
    <w:rsid w:val="006F7779"/>
    <w:rsid w:val="006F7791"/>
    <w:rsid w:val="006F7B37"/>
    <w:rsid w:val="006F7C16"/>
    <w:rsid w:val="006F7F33"/>
    <w:rsid w:val="006F7F59"/>
    <w:rsid w:val="00700026"/>
    <w:rsid w:val="0070021B"/>
    <w:rsid w:val="00700285"/>
    <w:rsid w:val="0070028E"/>
    <w:rsid w:val="00700327"/>
    <w:rsid w:val="00700346"/>
    <w:rsid w:val="007003EE"/>
    <w:rsid w:val="00700618"/>
    <w:rsid w:val="007007C4"/>
    <w:rsid w:val="007008CA"/>
    <w:rsid w:val="0070098A"/>
    <w:rsid w:val="007009F2"/>
    <w:rsid w:val="00700B8E"/>
    <w:rsid w:val="00700BD8"/>
    <w:rsid w:val="00700C73"/>
    <w:rsid w:val="00700D11"/>
    <w:rsid w:val="00700E0C"/>
    <w:rsid w:val="00700E2C"/>
    <w:rsid w:val="00700EB7"/>
    <w:rsid w:val="00700EF9"/>
    <w:rsid w:val="00700F25"/>
    <w:rsid w:val="00700FDC"/>
    <w:rsid w:val="00701125"/>
    <w:rsid w:val="00701140"/>
    <w:rsid w:val="0070123D"/>
    <w:rsid w:val="0070141C"/>
    <w:rsid w:val="0070156F"/>
    <w:rsid w:val="007015C9"/>
    <w:rsid w:val="007017DA"/>
    <w:rsid w:val="0070183C"/>
    <w:rsid w:val="0070186B"/>
    <w:rsid w:val="007018D2"/>
    <w:rsid w:val="007019AF"/>
    <w:rsid w:val="007019F2"/>
    <w:rsid w:val="00701AF0"/>
    <w:rsid w:val="00701DF2"/>
    <w:rsid w:val="00701E2C"/>
    <w:rsid w:val="00701F0A"/>
    <w:rsid w:val="00702032"/>
    <w:rsid w:val="007022CD"/>
    <w:rsid w:val="00702783"/>
    <w:rsid w:val="00702841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AC7"/>
    <w:rsid w:val="00703CBA"/>
    <w:rsid w:val="00703CFD"/>
    <w:rsid w:val="00703DB1"/>
    <w:rsid w:val="00703EA3"/>
    <w:rsid w:val="00704083"/>
    <w:rsid w:val="007042CB"/>
    <w:rsid w:val="00704667"/>
    <w:rsid w:val="007046C2"/>
    <w:rsid w:val="0070477B"/>
    <w:rsid w:val="0070487B"/>
    <w:rsid w:val="007048A3"/>
    <w:rsid w:val="00704903"/>
    <w:rsid w:val="00704B00"/>
    <w:rsid w:val="00704C3A"/>
    <w:rsid w:val="00704CA8"/>
    <w:rsid w:val="00704D47"/>
    <w:rsid w:val="00704E0B"/>
    <w:rsid w:val="00704FAF"/>
    <w:rsid w:val="0070505B"/>
    <w:rsid w:val="007050A1"/>
    <w:rsid w:val="00705120"/>
    <w:rsid w:val="007052EC"/>
    <w:rsid w:val="007052EE"/>
    <w:rsid w:val="00705301"/>
    <w:rsid w:val="00705483"/>
    <w:rsid w:val="007055A8"/>
    <w:rsid w:val="007056E1"/>
    <w:rsid w:val="0070583D"/>
    <w:rsid w:val="00705ACD"/>
    <w:rsid w:val="00705B07"/>
    <w:rsid w:val="00705B18"/>
    <w:rsid w:val="00705B6C"/>
    <w:rsid w:val="00705BA0"/>
    <w:rsid w:val="00705CFB"/>
    <w:rsid w:val="00705D46"/>
    <w:rsid w:val="00705E1F"/>
    <w:rsid w:val="00706067"/>
    <w:rsid w:val="00706068"/>
    <w:rsid w:val="007062A3"/>
    <w:rsid w:val="00706384"/>
    <w:rsid w:val="007064AA"/>
    <w:rsid w:val="007064E8"/>
    <w:rsid w:val="00706580"/>
    <w:rsid w:val="0070665D"/>
    <w:rsid w:val="0070666E"/>
    <w:rsid w:val="0070686D"/>
    <w:rsid w:val="007068BF"/>
    <w:rsid w:val="007069E0"/>
    <w:rsid w:val="00706CCF"/>
    <w:rsid w:val="00706E22"/>
    <w:rsid w:val="00706E84"/>
    <w:rsid w:val="00706FAA"/>
    <w:rsid w:val="007074AA"/>
    <w:rsid w:val="007077A7"/>
    <w:rsid w:val="007077C7"/>
    <w:rsid w:val="00707950"/>
    <w:rsid w:val="00707B27"/>
    <w:rsid w:val="00707C25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9EA"/>
    <w:rsid w:val="00710BF2"/>
    <w:rsid w:val="00710C32"/>
    <w:rsid w:val="00710C87"/>
    <w:rsid w:val="00710ECC"/>
    <w:rsid w:val="007110E3"/>
    <w:rsid w:val="00711204"/>
    <w:rsid w:val="00711376"/>
    <w:rsid w:val="0071179F"/>
    <w:rsid w:val="007118BD"/>
    <w:rsid w:val="007118E1"/>
    <w:rsid w:val="00711BAA"/>
    <w:rsid w:val="00711D98"/>
    <w:rsid w:val="00711EBA"/>
    <w:rsid w:val="00711F12"/>
    <w:rsid w:val="00711F36"/>
    <w:rsid w:val="00711F83"/>
    <w:rsid w:val="0071200C"/>
    <w:rsid w:val="0071206F"/>
    <w:rsid w:val="00712081"/>
    <w:rsid w:val="00712086"/>
    <w:rsid w:val="0071208E"/>
    <w:rsid w:val="0071228F"/>
    <w:rsid w:val="00712292"/>
    <w:rsid w:val="0071255A"/>
    <w:rsid w:val="00712582"/>
    <w:rsid w:val="007125F8"/>
    <w:rsid w:val="007129B3"/>
    <w:rsid w:val="00712AFC"/>
    <w:rsid w:val="00712B36"/>
    <w:rsid w:val="00712C50"/>
    <w:rsid w:val="00712D29"/>
    <w:rsid w:val="00712E92"/>
    <w:rsid w:val="00712E9F"/>
    <w:rsid w:val="0071309F"/>
    <w:rsid w:val="0071319F"/>
    <w:rsid w:val="00713323"/>
    <w:rsid w:val="007135A0"/>
    <w:rsid w:val="0071367A"/>
    <w:rsid w:val="007136D3"/>
    <w:rsid w:val="007137F2"/>
    <w:rsid w:val="007138B1"/>
    <w:rsid w:val="007138D8"/>
    <w:rsid w:val="00713933"/>
    <w:rsid w:val="00713983"/>
    <w:rsid w:val="007139A4"/>
    <w:rsid w:val="00713A49"/>
    <w:rsid w:val="00713A4F"/>
    <w:rsid w:val="00713B07"/>
    <w:rsid w:val="00713F3E"/>
    <w:rsid w:val="007142E1"/>
    <w:rsid w:val="0071435B"/>
    <w:rsid w:val="0071460F"/>
    <w:rsid w:val="0071474B"/>
    <w:rsid w:val="007148A1"/>
    <w:rsid w:val="007148EF"/>
    <w:rsid w:val="007148F4"/>
    <w:rsid w:val="007151E5"/>
    <w:rsid w:val="007153AA"/>
    <w:rsid w:val="00715527"/>
    <w:rsid w:val="00715734"/>
    <w:rsid w:val="0071575B"/>
    <w:rsid w:val="007157A4"/>
    <w:rsid w:val="0071583D"/>
    <w:rsid w:val="0071598F"/>
    <w:rsid w:val="00715A4A"/>
    <w:rsid w:val="00715AC9"/>
    <w:rsid w:val="00715BA5"/>
    <w:rsid w:val="00715C1E"/>
    <w:rsid w:val="00715D78"/>
    <w:rsid w:val="00715E29"/>
    <w:rsid w:val="00715FCA"/>
    <w:rsid w:val="00716105"/>
    <w:rsid w:val="0071631C"/>
    <w:rsid w:val="007163F9"/>
    <w:rsid w:val="00716406"/>
    <w:rsid w:val="00716417"/>
    <w:rsid w:val="00716596"/>
    <w:rsid w:val="00716661"/>
    <w:rsid w:val="00716685"/>
    <w:rsid w:val="007166FD"/>
    <w:rsid w:val="00716843"/>
    <w:rsid w:val="00716A3A"/>
    <w:rsid w:val="00716B3E"/>
    <w:rsid w:val="00716BD1"/>
    <w:rsid w:val="00716C50"/>
    <w:rsid w:val="00716D96"/>
    <w:rsid w:val="00716E09"/>
    <w:rsid w:val="00716F39"/>
    <w:rsid w:val="00716F4B"/>
    <w:rsid w:val="00716F7D"/>
    <w:rsid w:val="00717004"/>
    <w:rsid w:val="0071717D"/>
    <w:rsid w:val="007171D4"/>
    <w:rsid w:val="00717496"/>
    <w:rsid w:val="0071768D"/>
    <w:rsid w:val="0071783A"/>
    <w:rsid w:val="00717A56"/>
    <w:rsid w:val="00717A5D"/>
    <w:rsid w:val="00717AAC"/>
    <w:rsid w:val="00717ACD"/>
    <w:rsid w:val="00717ADF"/>
    <w:rsid w:val="00717D44"/>
    <w:rsid w:val="00717D84"/>
    <w:rsid w:val="00717E75"/>
    <w:rsid w:val="00717E85"/>
    <w:rsid w:val="00717EA9"/>
    <w:rsid w:val="00717F6E"/>
    <w:rsid w:val="00720216"/>
    <w:rsid w:val="00720234"/>
    <w:rsid w:val="007202FA"/>
    <w:rsid w:val="00720371"/>
    <w:rsid w:val="00720414"/>
    <w:rsid w:val="0072095E"/>
    <w:rsid w:val="00720AB7"/>
    <w:rsid w:val="00720AF6"/>
    <w:rsid w:val="00720BDE"/>
    <w:rsid w:val="00720CFC"/>
    <w:rsid w:val="007211B2"/>
    <w:rsid w:val="0072145B"/>
    <w:rsid w:val="00721815"/>
    <w:rsid w:val="00721B84"/>
    <w:rsid w:val="00721F45"/>
    <w:rsid w:val="007220D2"/>
    <w:rsid w:val="007221EF"/>
    <w:rsid w:val="00722418"/>
    <w:rsid w:val="00722431"/>
    <w:rsid w:val="00722500"/>
    <w:rsid w:val="0072251F"/>
    <w:rsid w:val="00722709"/>
    <w:rsid w:val="00722767"/>
    <w:rsid w:val="00722866"/>
    <w:rsid w:val="0072290C"/>
    <w:rsid w:val="007229BC"/>
    <w:rsid w:val="00722AF9"/>
    <w:rsid w:val="00722B6C"/>
    <w:rsid w:val="007230BD"/>
    <w:rsid w:val="007230C3"/>
    <w:rsid w:val="00723114"/>
    <w:rsid w:val="00723241"/>
    <w:rsid w:val="007233BD"/>
    <w:rsid w:val="00723613"/>
    <w:rsid w:val="007236DA"/>
    <w:rsid w:val="007236FB"/>
    <w:rsid w:val="00723707"/>
    <w:rsid w:val="00723783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53"/>
    <w:rsid w:val="007247FF"/>
    <w:rsid w:val="00724CA3"/>
    <w:rsid w:val="00724CA5"/>
    <w:rsid w:val="00724D9F"/>
    <w:rsid w:val="00724E2E"/>
    <w:rsid w:val="00724F17"/>
    <w:rsid w:val="00724F2D"/>
    <w:rsid w:val="0072514C"/>
    <w:rsid w:val="00725285"/>
    <w:rsid w:val="00725618"/>
    <w:rsid w:val="007257AF"/>
    <w:rsid w:val="00725809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EB"/>
    <w:rsid w:val="00726F40"/>
    <w:rsid w:val="00726FC8"/>
    <w:rsid w:val="00726FCC"/>
    <w:rsid w:val="0072711B"/>
    <w:rsid w:val="00727138"/>
    <w:rsid w:val="0072716D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D11"/>
    <w:rsid w:val="00727DF3"/>
    <w:rsid w:val="00727E31"/>
    <w:rsid w:val="00727F52"/>
    <w:rsid w:val="00727F64"/>
    <w:rsid w:val="00730177"/>
    <w:rsid w:val="007302CF"/>
    <w:rsid w:val="0073033D"/>
    <w:rsid w:val="007303E5"/>
    <w:rsid w:val="007304F8"/>
    <w:rsid w:val="007305F3"/>
    <w:rsid w:val="007306E7"/>
    <w:rsid w:val="007306FB"/>
    <w:rsid w:val="00730912"/>
    <w:rsid w:val="00730BB1"/>
    <w:rsid w:val="00730C42"/>
    <w:rsid w:val="00730D08"/>
    <w:rsid w:val="00730EE6"/>
    <w:rsid w:val="00730FB9"/>
    <w:rsid w:val="00731126"/>
    <w:rsid w:val="0073122A"/>
    <w:rsid w:val="00731253"/>
    <w:rsid w:val="007315D5"/>
    <w:rsid w:val="00731665"/>
    <w:rsid w:val="0073168F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26"/>
    <w:rsid w:val="00731F41"/>
    <w:rsid w:val="00731F5B"/>
    <w:rsid w:val="0073215D"/>
    <w:rsid w:val="007322E8"/>
    <w:rsid w:val="007322FA"/>
    <w:rsid w:val="0073245D"/>
    <w:rsid w:val="0073246D"/>
    <w:rsid w:val="00732485"/>
    <w:rsid w:val="00732493"/>
    <w:rsid w:val="007327F0"/>
    <w:rsid w:val="00732941"/>
    <w:rsid w:val="0073298F"/>
    <w:rsid w:val="00732A6F"/>
    <w:rsid w:val="00732E73"/>
    <w:rsid w:val="00732EEB"/>
    <w:rsid w:val="00732F0E"/>
    <w:rsid w:val="007330F4"/>
    <w:rsid w:val="00733156"/>
    <w:rsid w:val="007334E7"/>
    <w:rsid w:val="0073351D"/>
    <w:rsid w:val="007336BB"/>
    <w:rsid w:val="007337B1"/>
    <w:rsid w:val="0073397B"/>
    <w:rsid w:val="00733A99"/>
    <w:rsid w:val="00733B8F"/>
    <w:rsid w:val="00733BE5"/>
    <w:rsid w:val="00733C1F"/>
    <w:rsid w:val="00733DAF"/>
    <w:rsid w:val="00733F7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B"/>
    <w:rsid w:val="00734D96"/>
    <w:rsid w:val="00734EEB"/>
    <w:rsid w:val="00734FFE"/>
    <w:rsid w:val="0073501A"/>
    <w:rsid w:val="0073503A"/>
    <w:rsid w:val="00735079"/>
    <w:rsid w:val="007350A1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B7"/>
    <w:rsid w:val="007369FF"/>
    <w:rsid w:val="00736BC8"/>
    <w:rsid w:val="00736C13"/>
    <w:rsid w:val="00736D83"/>
    <w:rsid w:val="00736DC9"/>
    <w:rsid w:val="00736EFA"/>
    <w:rsid w:val="00736F2B"/>
    <w:rsid w:val="00736FF8"/>
    <w:rsid w:val="0073707B"/>
    <w:rsid w:val="00737308"/>
    <w:rsid w:val="007373E1"/>
    <w:rsid w:val="0073757B"/>
    <w:rsid w:val="007377E0"/>
    <w:rsid w:val="0073794A"/>
    <w:rsid w:val="00737999"/>
    <w:rsid w:val="007379D9"/>
    <w:rsid w:val="00737B09"/>
    <w:rsid w:val="00737EB3"/>
    <w:rsid w:val="00737F0D"/>
    <w:rsid w:val="00737F2B"/>
    <w:rsid w:val="00740383"/>
    <w:rsid w:val="00740487"/>
    <w:rsid w:val="007407FF"/>
    <w:rsid w:val="0074097D"/>
    <w:rsid w:val="00740C53"/>
    <w:rsid w:val="00740CE7"/>
    <w:rsid w:val="00740D49"/>
    <w:rsid w:val="00740D9A"/>
    <w:rsid w:val="00740F10"/>
    <w:rsid w:val="0074103B"/>
    <w:rsid w:val="0074134D"/>
    <w:rsid w:val="00741614"/>
    <w:rsid w:val="007416A2"/>
    <w:rsid w:val="0074174F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C3"/>
    <w:rsid w:val="00742821"/>
    <w:rsid w:val="007428BB"/>
    <w:rsid w:val="007429BB"/>
    <w:rsid w:val="00742B24"/>
    <w:rsid w:val="00742BA9"/>
    <w:rsid w:val="00742C68"/>
    <w:rsid w:val="00742E83"/>
    <w:rsid w:val="00742F80"/>
    <w:rsid w:val="00743033"/>
    <w:rsid w:val="0074317B"/>
    <w:rsid w:val="00743233"/>
    <w:rsid w:val="0074331C"/>
    <w:rsid w:val="007434AA"/>
    <w:rsid w:val="007434B2"/>
    <w:rsid w:val="007435B4"/>
    <w:rsid w:val="00743614"/>
    <w:rsid w:val="007436EC"/>
    <w:rsid w:val="0074397B"/>
    <w:rsid w:val="00743A51"/>
    <w:rsid w:val="00743A6F"/>
    <w:rsid w:val="00743A9E"/>
    <w:rsid w:val="00743B07"/>
    <w:rsid w:val="00743E8F"/>
    <w:rsid w:val="00743EC6"/>
    <w:rsid w:val="00744239"/>
    <w:rsid w:val="0074428F"/>
    <w:rsid w:val="007442A6"/>
    <w:rsid w:val="00744376"/>
    <w:rsid w:val="00744412"/>
    <w:rsid w:val="0074448F"/>
    <w:rsid w:val="0074471A"/>
    <w:rsid w:val="007447ED"/>
    <w:rsid w:val="00744887"/>
    <w:rsid w:val="00744B73"/>
    <w:rsid w:val="00744BF7"/>
    <w:rsid w:val="00744D05"/>
    <w:rsid w:val="00744F79"/>
    <w:rsid w:val="00744F7C"/>
    <w:rsid w:val="007452ED"/>
    <w:rsid w:val="007456BE"/>
    <w:rsid w:val="0074575C"/>
    <w:rsid w:val="00745B1B"/>
    <w:rsid w:val="00745BCE"/>
    <w:rsid w:val="00745C2D"/>
    <w:rsid w:val="00745CD2"/>
    <w:rsid w:val="00745E5A"/>
    <w:rsid w:val="00745E71"/>
    <w:rsid w:val="00745F40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6FFE"/>
    <w:rsid w:val="007470D5"/>
    <w:rsid w:val="00747167"/>
    <w:rsid w:val="007472BB"/>
    <w:rsid w:val="0074733B"/>
    <w:rsid w:val="0074733F"/>
    <w:rsid w:val="00747466"/>
    <w:rsid w:val="007475DA"/>
    <w:rsid w:val="00747757"/>
    <w:rsid w:val="007477E5"/>
    <w:rsid w:val="0074796C"/>
    <w:rsid w:val="00747C85"/>
    <w:rsid w:val="00747DCA"/>
    <w:rsid w:val="00747DCB"/>
    <w:rsid w:val="00747ED9"/>
    <w:rsid w:val="00747FA7"/>
    <w:rsid w:val="007500F4"/>
    <w:rsid w:val="0075012B"/>
    <w:rsid w:val="0075012F"/>
    <w:rsid w:val="00750168"/>
    <w:rsid w:val="00750452"/>
    <w:rsid w:val="00750489"/>
    <w:rsid w:val="00750527"/>
    <w:rsid w:val="00750541"/>
    <w:rsid w:val="007505DB"/>
    <w:rsid w:val="00750671"/>
    <w:rsid w:val="007507C9"/>
    <w:rsid w:val="007508A3"/>
    <w:rsid w:val="00750ACC"/>
    <w:rsid w:val="00750AEF"/>
    <w:rsid w:val="00750B64"/>
    <w:rsid w:val="00750C11"/>
    <w:rsid w:val="00750F1C"/>
    <w:rsid w:val="007510D7"/>
    <w:rsid w:val="007515F1"/>
    <w:rsid w:val="007516DD"/>
    <w:rsid w:val="007517E8"/>
    <w:rsid w:val="0075181F"/>
    <w:rsid w:val="0075189A"/>
    <w:rsid w:val="007518B7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01A"/>
    <w:rsid w:val="007522A9"/>
    <w:rsid w:val="00752521"/>
    <w:rsid w:val="00752565"/>
    <w:rsid w:val="007525CE"/>
    <w:rsid w:val="00752825"/>
    <w:rsid w:val="00752AD4"/>
    <w:rsid w:val="00752B9F"/>
    <w:rsid w:val="00752C9C"/>
    <w:rsid w:val="00752CB6"/>
    <w:rsid w:val="00752CCB"/>
    <w:rsid w:val="00752D56"/>
    <w:rsid w:val="00752D6B"/>
    <w:rsid w:val="00752D75"/>
    <w:rsid w:val="00752F94"/>
    <w:rsid w:val="0075306C"/>
    <w:rsid w:val="00753214"/>
    <w:rsid w:val="007533C8"/>
    <w:rsid w:val="007537F8"/>
    <w:rsid w:val="00753896"/>
    <w:rsid w:val="0075390D"/>
    <w:rsid w:val="0075391F"/>
    <w:rsid w:val="007539A9"/>
    <w:rsid w:val="00753C42"/>
    <w:rsid w:val="00753C72"/>
    <w:rsid w:val="00753C75"/>
    <w:rsid w:val="00753E00"/>
    <w:rsid w:val="00753FA8"/>
    <w:rsid w:val="0075408B"/>
    <w:rsid w:val="007540E1"/>
    <w:rsid w:val="007544CF"/>
    <w:rsid w:val="007544D7"/>
    <w:rsid w:val="00754530"/>
    <w:rsid w:val="0075454E"/>
    <w:rsid w:val="007546B9"/>
    <w:rsid w:val="00754C9E"/>
    <w:rsid w:val="00754DE1"/>
    <w:rsid w:val="00755034"/>
    <w:rsid w:val="00755659"/>
    <w:rsid w:val="00755748"/>
    <w:rsid w:val="007557A6"/>
    <w:rsid w:val="00755860"/>
    <w:rsid w:val="0075587B"/>
    <w:rsid w:val="00755B2E"/>
    <w:rsid w:val="00755CD6"/>
    <w:rsid w:val="00755DB8"/>
    <w:rsid w:val="00756090"/>
    <w:rsid w:val="00756288"/>
    <w:rsid w:val="007562F4"/>
    <w:rsid w:val="00756347"/>
    <w:rsid w:val="007564BC"/>
    <w:rsid w:val="007566CA"/>
    <w:rsid w:val="00756729"/>
    <w:rsid w:val="00756762"/>
    <w:rsid w:val="00756784"/>
    <w:rsid w:val="00756971"/>
    <w:rsid w:val="00756B31"/>
    <w:rsid w:val="00756BD1"/>
    <w:rsid w:val="00756C88"/>
    <w:rsid w:val="00756DD3"/>
    <w:rsid w:val="00756FD1"/>
    <w:rsid w:val="00757032"/>
    <w:rsid w:val="00757047"/>
    <w:rsid w:val="00757137"/>
    <w:rsid w:val="00757333"/>
    <w:rsid w:val="007573BF"/>
    <w:rsid w:val="0075756F"/>
    <w:rsid w:val="00757622"/>
    <w:rsid w:val="0075767E"/>
    <w:rsid w:val="007578AD"/>
    <w:rsid w:val="00757922"/>
    <w:rsid w:val="007579A2"/>
    <w:rsid w:val="007579F6"/>
    <w:rsid w:val="00757A33"/>
    <w:rsid w:val="00757A82"/>
    <w:rsid w:val="00757B51"/>
    <w:rsid w:val="00757BB3"/>
    <w:rsid w:val="00757D14"/>
    <w:rsid w:val="00760100"/>
    <w:rsid w:val="007602CF"/>
    <w:rsid w:val="007603E9"/>
    <w:rsid w:val="00760458"/>
    <w:rsid w:val="0076049F"/>
    <w:rsid w:val="0076069E"/>
    <w:rsid w:val="00760848"/>
    <w:rsid w:val="007609DD"/>
    <w:rsid w:val="00760C7B"/>
    <w:rsid w:val="00760CB6"/>
    <w:rsid w:val="00760FA7"/>
    <w:rsid w:val="00761085"/>
    <w:rsid w:val="00761153"/>
    <w:rsid w:val="0076124D"/>
    <w:rsid w:val="007612F8"/>
    <w:rsid w:val="0076139F"/>
    <w:rsid w:val="0076141C"/>
    <w:rsid w:val="00761478"/>
    <w:rsid w:val="00761562"/>
    <w:rsid w:val="0076156F"/>
    <w:rsid w:val="007616F5"/>
    <w:rsid w:val="0076192D"/>
    <w:rsid w:val="00761AB1"/>
    <w:rsid w:val="00761C63"/>
    <w:rsid w:val="00761DDF"/>
    <w:rsid w:val="00761DFC"/>
    <w:rsid w:val="00761E67"/>
    <w:rsid w:val="00761E77"/>
    <w:rsid w:val="00761EC1"/>
    <w:rsid w:val="0076205F"/>
    <w:rsid w:val="00762068"/>
    <w:rsid w:val="00762360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2C6"/>
    <w:rsid w:val="00763402"/>
    <w:rsid w:val="00763613"/>
    <w:rsid w:val="007637D6"/>
    <w:rsid w:val="00763A04"/>
    <w:rsid w:val="00763AC3"/>
    <w:rsid w:val="00763B3B"/>
    <w:rsid w:val="00763CE4"/>
    <w:rsid w:val="00763F62"/>
    <w:rsid w:val="00763F6E"/>
    <w:rsid w:val="00763FC2"/>
    <w:rsid w:val="00764018"/>
    <w:rsid w:val="007641BC"/>
    <w:rsid w:val="00764280"/>
    <w:rsid w:val="0076432F"/>
    <w:rsid w:val="0076456F"/>
    <w:rsid w:val="007645B6"/>
    <w:rsid w:val="00764625"/>
    <w:rsid w:val="00764672"/>
    <w:rsid w:val="0076472B"/>
    <w:rsid w:val="0076491F"/>
    <w:rsid w:val="00764AD2"/>
    <w:rsid w:val="00764BEC"/>
    <w:rsid w:val="00764C09"/>
    <w:rsid w:val="00764DD6"/>
    <w:rsid w:val="00764E7A"/>
    <w:rsid w:val="00764EB3"/>
    <w:rsid w:val="00764FFF"/>
    <w:rsid w:val="00765083"/>
    <w:rsid w:val="0076510A"/>
    <w:rsid w:val="007651A2"/>
    <w:rsid w:val="00765467"/>
    <w:rsid w:val="00765661"/>
    <w:rsid w:val="007656C0"/>
    <w:rsid w:val="00765823"/>
    <w:rsid w:val="007658AE"/>
    <w:rsid w:val="007659CC"/>
    <w:rsid w:val="00765B6F"/>
    <w:rsid w:val="00765C4D"/>
    <w:rsid w:val="00765F81"/>
    <w:rsid w:val="007660E3"/>
    <w:rsid w:val="007661A8"/>
    <w:rsid w:val="007662CF"/>
    <w:rsid w:val="00766485"/>
    <w:rsid w:val="007665ED"/>
    <w:rsid w:val="00766630"/>
    <w:rsid w:val="00766705"/>
    <w:rsid w:val="007667FC"/>
    <w:rsid w:val="007668A9"/>
    <w:rsid w:val="007668F6"/>
    <w:rsid w:val="00766B0E"/>
    <w:rsid w:val="00766D36"/>
    <w:rsid w:val="00766D65"/>
    <w:rsid w:val="00766DE7"/>
    <w:rsid w:val="00766E1E"/>
    <w:rsid w:val="00766EEB"/>
    <w:rsid w:val="00766F9E"/>
    <w:rsid w:val="0076700D"/>
    <w:rsid w:val="00767385"/>
    <w:rsid w:val="007673D5"/>
    <w:rsid w:val="00767453"/>
    <w:rsid w:val="0076748E"/>
    <w:rsid w:val="007674A1"/>
    <w:rsid w:val="00767A6F"/>
    <w:rsid w:val="00767B97"/>
    <w:rsid w:val="00767BD7"/>
    <w:rsid w:val="00767D13"/>
    <w:rsid w:val="00767D40"/>
    <w:rsid w:val="00767E15"/>
    <w:rsid w:val="00767E67"/>
    <w:rsid w:val="00767EEA"/>
    <w:rsid w:val="00767EF5"/>
    <w:rsid w:val="00770073"/>
    <w:rsid w:val="007702FE"/>
    <w:rsid w:val="007705F0"/>
    <w:rsid w:val="00770706"/>
    <w:rsid w:val="00770759"/>
    <w:rsid w:val="00770A09"/>
    <w:rsid w:val="00770ABA"/>
    <w:rsid w:val="00770B4E"/>
    <w:rsid w:val="00770B64"/>
    <w:rsid w:val="00770C18"/>
    <w:rsid w:val="00770D0D"/>
    <w:rsid w:val="00770D42"/>
    <w:rsid w:val="00770D96"/>
    <w:rsid w:val="00770F03"/>
    <w:rsid w:val="00770F24"/>
    <w:rsid w:val="00771500"/>
    <w:rsid w:val="0077151E"/>
    <w:rsid w:val="007715C7"/>
    <w:rsid w:val="00771670"/>
    <w:rsid w:val="00771712"/>
    <w:rsid w:val="00771770"/>
    <w:rsid w:val="007717E9"/>
    <w:rsid w:val="007718BE"/>
    <w:rsid w:val="007719C2"/>
    <w:rsid w:val="00771A03"/>
    <w:rsid w:val="00771E0A"/>
    <w:rsid w:val="0077249D"/>
    <w:rsid w:val="007724D2"/>
    <w:rsid w:val="007727B6"/>
    <w:rsid w:val="00772875"/>
    <w:rsid w:val="00772890"/>
    <w:rsid w:val="007729DD"/>
    <w:rsid w:val="007729F7"/>
    <w:rsid w:val="00772AAD"/>
    <w:rsid w:val="00772BB7"/>
    <w:rsid w:val="00772C06"/>
    <w:rsid w:val="00772C2E"/>
    <w:rsid w:val="00772C8D"/>
    <w:rsid w:val="00772CF7"/>
    <w:rsid w:val="00772DC0"/>
    <w:rsid w:val="00772E19"/>
    <w:rsid w:val="00772E3B"/>
    <w:rsid w:val="00772FDE"/>
    <w:rsid w:val="00773122"/>
    <w:rsid w:val="0077322E"/>
    <w:rsid w:val="00773265"/>
    <w:rsid w:val="00773272"/>
    <w:rsid w:val="00773289"/>
    <w:rsid w:val="0077335B"/>
    <w:rsid w:val="00773382"/>
    <w:rsid w:val="00773518"/>
    <w:rsid w:val="00773880"/>
    <w:rsid w:val="00773966"/>
    <w:rsid w:val="00773A26"/>
    <w:rsid w:val="00773A6B"/>
    <w:rsid w:val="00773B02"/>
    <w:rsid w:val="00773B24"/>
    <w:rsid w:val="00773B95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2AF"/>
    <w:rsid w:val="00774692"/>
    <w:rsid w:val="007746EA"/>
    <w:rsid w:val="007747A6"/>
    <w:rsid w:val="00774888"/>
    <w:rsid w:val="00774912"/>
    <w:rsid w:val="00774982"/>
    <w:rsid w:val="00774998"/>
    <w:rsid w:val="007749EF"/>
    <w:rsid w:val="00774A2E"/>
    <w:rsid w:val="00774CD4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78"/>
    <w:rsid w:val="007754EB"/>
    <w:rsid w:val="007755F0"/>
    <w:rsid w:val="00775880"/>
    <w:rsid w:val="007759AB"/>
    <w:rsid w:val="00775A5B"/>
    <w:rsid w:val="00775AD7"/>
    <w:rsid w:val="00775B6E"/>
    <w:rsid w:val="00775C06"/>
    <w:rsid w:val="00775FF9"/>
    <w:rsid w:val="007760E5"/>
    <w:rsid w:val="00776251"/>
    <w:rsid w:val="00776266"/>
    <w:rsid w:val="00776446"/>
    <w:rsid w:val="007764F8"/>
    <w:rsid w:val="00776622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0BB"/>
    <w:rsid w:val="0077719A"/>
    <w:rsid w:val="007771C2"/>
    <w:rsid w:val="007771F7"/>
    <w:rsid w:val="0077723D"/>
    <w:rsid w:val="007773A5"/>
    <w:rsid w:val="007775C0"/>
    <w:rsid w:val="00777770"/>
    <w:rsid w:val="007777ED"/>
    <w:rsid w:val="007778E2"/>
    <w:rsid w:val="00777B59"/>
    <w:rsid w:val="00777BB7"/>
    <w:rsid w:val="00777C29"/>
    <w:rsid w:val="00780084"/>
    <w:rsid w:val="00780097"/>
    <w:rsid w:val="007800D1"/>
    <w:rsid w:val="0078023D"/>
    <w:rsid w:val="007803D3"/>
    <w:rsid w:val="007803ED"/>
    <w:rsid w:val="0078041D"/>
    <w:rsid w:val="00780803"/>
    <w:rsid w:val="007808E8"/>
    <w:rsid w:val="0078095D"/>
    <w:rsid w:val="007809A5"/>
    <w:rsid w:val="00780A69"/>
    <w:rsid w:val="00780AB2"/>
    <w:rsid w:val="00780D3D"/>
    <w:rsid w:val="00780DA8"/>
    <w:rsid w:val="0078101D"/>
    <w:rsid w:val="007811BB"/>
    <w:rsid w:val="00781264"/>
    <w:rsid w:val="007812CB"/>
    <w:rsid w:val="00781508"/>
    <w:rsid w:val="0078182A"/>
    <w:rsid w:val="00781C9D"/>
    <w:rsid w:val="0078200C"/>
    <w:rsid w:val="007821A7"/>
    <w:rsid w:val="0078225C"/>
    <w:rsid w:val="007822FA"/>
    <w:rsid w:val="007823F2"/>
    <w:rsid w:val="007825E0"/>
    <w:rsid w:val="00782774"/>
    <w:rsid w:val="0078281B"/>
    <w:rsid w:val="007829F6"/>
    <w:rsid w:val="00782A05"/>
    <w:rsid w:val="00782AF1"/>
    <w:rsid w:val="00782BD4"/>
    <w:rsid w:val="00782C3E"/>
    <w:rsid w:val="00782DD3"/>
    <w:rsid w:val="00782EA1"/>
    <w:rsid w:val="00782EEA"/>
    <w:rsid w:val="00782F9E"/>
    <w:rsid w:val="0078312B"/>
    <w:rsid w:val="00783289"/>
    <w:rsid w:val="007833AE"/>
    <w:rsid w:val="007833CC"/>
    <w:rsid w:val="0078342A"/>
    <w:rsid w:val="00783514"/>
    <w:rsid w:val="0078359F"/>
    <w:rsid w:val="007837F1"/>
    <w:rsid w:val="007837FD"/>
    <w:rsid w:val="00783856"/>
    <w:rsid w:val="007839E6"/>
    <w:rsid w:val="00783C03"/>
    <w:rsid w:val="00783C74"/>
    <w:rsid w:val="00783E74"/>
    <w:rsid w:val="00783F7D"/>
    <w:rsid w:val="00783FF1"/>
    <w:rsid w:val="0078415B"/>
    <w:rsid w:val="0078416A"/>
    <w:rsid w:val="007843A1"/>
    <w:rsid w:val="007844B8"/>
    <w:rsid w:val="00784518"/>
    <w:rsid w:val="0078460A"/>
    <w:rsid w:val="007847D5"/>
    <w:rsid w:val="00784A82"/>
    <w:rsid w:val="00784B6A"/>
    <w:rsid w:val="00784D5A"/>
    <w:rsid w:val="00784EBD"/>
    <w:rsid w:val="00784F5A"/>
    <w:rsid w:val="0078505C"/>
    <w:rsid w:val="007850A3"/>
    <w:rsid w:val="0078516A"/>
    <w:rsid w:val="00785417"/>
    <w:rsid w:val="00785674"/>
    <w:rsid w:val="007856F1"/>
    <w:rsid w:val="00785898"/>
    <w:rsid w:val="00785A76"/>
    <w:rsid w:val="00785E57"/>
    <w:rsid w:val="007860E7"/>
    <w:rsid w:val="00786451"/>
    <w:rsid w:val="0078650B"/>
    <w:rsid w:val="007865B1"/>
    <w:rsid w:val="007869C2"/>
    <w:rsid w:val="00786B0C"/>
    <w:rsid w:val="00786C9E"/>
    <w:rsid w:val="00786CC7"/>
    <w:rsid w:val="00786D77"/>
    <w:rsid w:val="00786E12"/>
    <w:rsid w:val="00786E27"/>
    <w:rsid w:val="00786EE5"/>
    <w:rsid w:val="00786F0F"/>
    <w:rsid w:val="00786FB1"/>
    <w:rsid w:val="00787266"/>
    <w:rsid w:val="007872FD"/>
    <w:rsid w:val="007873A6"/>
    <w:rsid w:val="007874FC"/>
    <w:rsid w:val="007875A2"/>
    <w:rsid w:val="00787770"/>
    <w:rsid w:val="00787891"/>
    <w:rsid w:val="007878FF"/>
    <w:rsid w:val="00787A66"/>
    <w:rsid w:val="00787A96"/>
    <w:rsid w:val="00787A9E"/>
    <w:rsid w:val="00787BA5"/>
    <w:rsid w:val="00790125"/>
    <w:rsid w:val="00790205"/>
    <w:rsid w:val="00790372"/>
    <w:rsid w:val="00790558"/>
    <w:rsid w:val="00790768"/>
    <w:rsid w:val="007907A6"/>
    <w:rsid w:val="00790828"/>
    <w:rsid w:val="0079097D"/>
    <w:rsid w:val="00790C26"/>
    <w:rsid w:val="00790D26"/>
    <w:rsid w:val="00790D88"/>
    <w:rsid w:val="00790FD4"/>
    <w:rsid w:val="00790FF8"/>
    <w:rsid w:val="007910C4"/>
    <w:rsid w:val="007911C5"/>
    <w:rsid w:val="007911E1"/>
    <w:rsid w:val="00791249"/>
    <w:rsid w:val="007913A1"/>
    <w:rsid w:val="007913EA"/>
    <w:rsid w:val="00791430"/>
    <w:rsid w:val="00791564"/>
    <w:rsid w:val="00791571"/>
    <w:rsid w:val="007916AA"/>
    <w:rsid w:val="00791846"/>
    <w:rsid w:val="0079189C"/>
    <w:rsid w:val="00791B37"/>
    <w:rsid w:val="00791C46"/>
    <w:rsid w:val="00791CDF"/>
    <w:rsid w:val="00792217"/>
    <w:rsid w:val="00792251"/>
    <w:rsid w:val="007922CA"/>
    <w:rsid w:val="0079240C"/>
    <w:rsid w:val="007926D6"/>
    <w:rsid w:val="007928B9"/>
    <w:rsid w:val="00792AFB"/>
    <w:rsid w:val="00792B8C"/>
    <w:rsid w:val="00792C5F"/>
    <w:rsid w:val="007930D8"/>
    <w:rsid w:val="007930F0"/>
    <w:rsid w:val="00793C06"/>
    <w:rsid w:val="00793C14"/>
    <w:rsid w:val="00793CE6"/>
    <w:rsid w:val="00793D08"/>
    <w:rsid w:val="00793ECD"/>
    <w:rsid w:val="00793FCE"/>
    <w:rsid w:val="00794139"/>
    <w:rsid w:val="0079413C"/>
    <w:rsid w:val="0079426D"/>
    <w:rsid w:val="007943CB"/>
    <w:rsid w:val="00794450"/>
    <w:rsid w:val="00794622"/>
    <w:rsid w:val="007949C6"/>
    <w:rsid w:val="00794C1A"/>
    <w:rsid w:val="00794C46"/>
    <w:rsid w:val="00794FD5"/>
    <w:rsid w:val="00795110"/>
    <w:rsid w:val="00795124"/>
    <w:rsid w:val="007951D4"/>
    <w:rsid w:val="00795264"/>
    <w:rsid w:val="007954F6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DF8"/>
    <w:rsid w:val="00795FD5"/>
    <w:rsid w:val="00796000"/>
    <w:rsid w:val="0079607C"/>
    <w:rsid w:val="007960B3"/>
    <w:rsid w:val="007961D0"/>
    <w:rsid w:val="00796228"/>
    <w:rsid w:val="00796267"/>
    <w:rsid w:val="00796555"/>
    <w:rsid w:val="00796678"/>
    <w:rsid w:val="0079679A"/>
    <w:rsid w:val="0079685F"/>
    <w:rsid w:val="007969C3"/>
    <w:rsid w:val="00796B82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7C5"/>
    <w:rsid w:val="007978B1"/>
    <w:rsid w:val="0079793F"/>
    <w:rsid w:val="00797AB9"/>
    <w:rsid w:val="00797B76"/>
    <w:rsid w:val="00797BD7"/>
    <w:rsid w:val="00797F63"/>
    <w:rsid w:val="00797FDF"/>
    <w:rsid w:val="007A042B"/>
    <w:rsid w:val="007A0471"/>
    <w:rsid w:val="007A061D"/>
    <w:rsid w:val="007A0811"/>
    <w:rsid w:val="007A09CE"/>
    <w:rsid w:val="007A0A06"/>
    <w:rsid w:val="007A0AED"/>
    <w:rsid w:val="007A0D84"/>
    <w:rsid w:val="007A0E27"/>
    <w:rsid w:val="007A0E6B"/>
    <w:rsid w:val="007A0F74"/>
    <w:rsid w:val="007A0FEF"/>
    <w:rsid w:val="007A1025"/>
    <w:rsid w:val="007A10D4"/>
    <w:rsid w:val="007A10E9"/>
    <w:rsid w:val="007A1213"/>
    <w:rsid w:val="007A1309"/>
    <w:rsid w:val="007A14F5"/>
    <w:rsid w:val="007A1739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815"/>
    <w:rsid w:val="007A295B"/>
    <w:rsid w:val="007A2C64"/>
    <w:rsid w:val="007A2DD3"/>
    <w:rsid w:val="007A302E"/>
    <w:rsid w:val="007A3072"/>
    <w:rsid w:val="007A317B"/>
    <w:rsid w:val="007A3204"/>
    <w:rsid w:val="007A326C"/>
    <w:rsid w:val="007A32CE"/>
    <w:rsid w:val="007A33F9"/>
    <w:rsid w:val="007A362E"/>
    <w:rsid w:val="007A38D5"/>
    <w:rsid w:val="007A396A"/>
    <w:rsid w:val="007A39BF"/>
    <w:rsid w:val="007A3A5D"/>
    <w:rsid w:val="007A3B0E"/>
    <w:rsid w:val="007A3B3F"/>
    <w:rsid w:val="007A3B4D"/>
    <w:rsid w:val="007A3C60"/>
    <w:rsid w:val="007A3D56"/>
    <w:rsid w:val="007A3E76"/>
    <w:rsid w:val="007A3ED8"/>
    <w:rsid w:val="007A407F"/>
    <w:rsid w:val="007A410C"/>
    <w:rsid w:val="007A4352"/>
    <w:rsid w:val="007A43DA"/>
    <w:rsid w:val="007A44B9"/>
    <w:rsid w:val="007A4609"/>
    <w:rsid w:val="007A4661"/>
    <w:rsid w:val="007A47AF"/>
    <w:rsid w:val="007A49C1"/>
    <w:rsid w:val="007A4A16"/>
    <w:rsid w:val="007A4A3F"/>
    <w:rsid w:val="007A4F40"/>
    <w:rsid w:val="007A51B6"/>
    <w:rsid w:val="007A5286"/>
    <w:rsid w:val="007A52AF"/>
    <w:rsid w:val="007A5396"/>
    <w:rsid w:val="007A544D"/>
    <w:rsid w:val="007A55A0"/>
    <w:rsid w:val="007A56F7"/>
    <w:rsid w:val="007A57A6"/>
    <w:rsid w:val="007A59DA"/>
    <w:rsid w:val="007A5A91"/>
    <w:rsid w:val="007A5B95"/>
    <w:rsid w:val="007A5C50"/>
    <w:rsid w:val="007A5D5B"/>
    <w:rsid w:val="007A5E39"/>
    <w:rsid w:val="007A6050"/>
    <w:rsid w:val="007A62E0"/>
    <w:rsid w:val="007A62F4"/>
    <w:rsid w:val="007A6472"/>
    <w:rsid w:val="007A64C1"/>
    <w:rsid w:val="007A64F1"/>
    <w:rsid w:val="007A667C"/>
    <w:rsid w:val="007A68A8"/>
    <w:rsid w:val="007A696B"/>
    <w:rsid w:val="007A6B1A"/>
    <w:rsid w:val="007A6B1C"/>
    <w:rsid w:val="007A6BE9"/>
    <w:rsid w:val="007A6F05"/>
    <w:rsid w:val="007A71B2"/>
    <w:rsid w:val="007A731C"/>
    <w:rsid w:val="007A75BC"/>
    <w:rsid w:val="007A76BC"/>
    <w:rsid w:val="007A76D0"/>
    <w:rsid w:val="007A77E0"/>
    <w:rsid w:val="007A7980"/>
    <w:rsid w:val="007A7ADE"/>
    <w:rsid w:val="007A7D67"/>
    <w:rsid w:val="007A7E77"/>
    <w:rsid w:val="007A7F02"/>
    <w:rsid w:val="007A7F24"/>
    <w:rsid w:val="007A7F7B"/>
    <w:rsid w:val="007B0136"/>
    <w:rsid w:val="007B02C6"/>
    <w:rsid w:val="007B032D"/>
    <w:rsid w:val="007B04BD"/>
    <w:rsid w:val="007B08CC"/>
    <w:rsid w:val="007B0A1C"/>
    <w:rsid w:val="007B0C0F"/>
    <w:rsid w:val="007B0E21"/>
    <w:rsid w:val="007B0E33"/>
    <w:rsid w:val="007B0F10"/>
    <w:rsid w:val="007B0F47"/>
    <w:rsid w:val="007B1097"/>
    <w:rsid w:val="007B1122"/>
    <w:rsid w:val="007B11C3"/>
    <w:rsid w:val="007B13F1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1D"/>
    <w:rsid w:val="007B205F"/>
    <w:rsid w:val="007B2262"/>
    <w:rsid w:val="007B2464"/>
    <w:rsid w:val="007B2495"/>
    <w:rsid w:val="007B24CF"/>
    <w:rsid w:val="007B2554"/>
    <w:rsid w:val="007B2564"/>
    <w:rsid w:val="007B270A"/>
    <w:rsid w:val="007B2823"/>
    <w:rsid w:val="007B2A64"/>
    <w:rsid w:val="007B2BF9"/>
    <w:rsid w:val="007B2CEB"/>
    <w:rsid w:val="007B2EDE"/>
    <w:rsid w:val="007B2FDA"/>
    <w:rsid w:val="007B31C9"/>
    <w:rsid w:val="007B3368"/>
    <w:rsid w:val="007B3542"/>
    <w:rsid w:val="007B3558"/>
    <w:rsid w:val="007B37F4"/>
    <w:rsid w:val="007B384F"/>
    <w:rsid w:val="007B39D3"/>
    <w:rsid w:val="007B3A0D"/>
    <w:rsid w:val="007B3AAD"/>
    <w:rsid w:val="007B3AEB"/>
    <w:rsid w:val="007B3CDE"/>
    <w:rsid w:val="007B3DB1"/>
    <w:rsid w:val="007B3F11"/>
    <w:rsid w:val="007B3F5F"/>
    <w:rsid w:val="007B4041"/>
    <w:rsid w:val="007B411A"/>
    <w:rsid w:val="007B413F"/>
    <w:rsid w:val="007B434D"/>
    <w:rsid w:val="007B443D"/>
    <w:rsid w:val="007B447D"/>
    <w:rsid w:val="007B44C9"/>
    <w:rsid w:val="007B452A"/>
    <w:rsid w:val="007B455A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7"/>
    <w:rsid w:val="007B4E36"/>
    <w:rsid w:val="007B4F8B"/>
    <w:rsid w:val="007B4FBC"/>
    <w:rsid w:val="007B5030"/>
    <w:rsid w:val="007B510E"/>
    <w:rsid w:val="007B514E"/>
    <w:rsid w:val="007B51BE"/>
    <w:rsid w:val="007B52E0"/>
    <w:rsid w:val="007B532F"/>
    <w:rsid w:val="007B539D"/>
    <w:rsid w:val="007B53E0"/>
    <w:rsid w:val="007B5484"/>
    <w:rsid w:val="007B54BE"/>
    <w:rsid w:val="007B5614"/>
    <w:rsid w:val="007B5800"/>
    <w:rsid w:val="007B5927"/>
    <w:rsid w:val="007B5955"/>
    <w:rsid w:val="007B5A40"/>
    <w:rsid w:val="007B5BE5"/>
    <w:rsid w:val="007B5D2B"/>
    <w:rsid w:val="007B5E3D"/>
    <w:rsid w:val="007B5FC4"/>
    <w:rsid w:val="007B607E"/>
    <w:rsid w:val="007B60AF"/>
    <w:rsid w:val="007B617A"/>
    <w:rsid w:val="007B6181"/>
    <w:rsid w:val="007B63F5"/>
    <w:rsid w:val="007B6489"/>
    <w:rsid w:val="007B66A7"/>
    <w:rsid w:val="007B67DD"/>
    <w:rsid w:val="007B67FF"/>
    <w:rsid w:val="007B682E"/>
    <w:rsid w:val="007B6883"/>
    <w:rsid w:val="007B6919"/>
    <w:rsid w:val="007B6943"/>
    <w:rsid w:val="007B698A"/>
    <w:rsid w:val="007B6B3F"/>
    <w:rsid w:val="007B6CE9"/>
    <w:rsid w:val="007B6F82"/>
    <w:rsid w:val="007B72A2"/>
    <w:rsid w:val="007B7441"/>
    <w:rsid w:val="007B7495"/>
    <w:rsid w:val="007B75AC"/>
    <w:rsid w:val="007B763C"/>
    <w:rsid w:val="007B77A8"/>
    <w:rsid w:val="007B7B89"/>
    <w:rsid w:val="007B7DA8"/>
    <w:rsid w:val="007B7E71"/>
    <w:rsid w:val="007C01EB"/>
    <w:rsid w:val="007C01F3"/>
    <w:rsid w:val="007C0428"/>
    <w:rsid w:val="007C0656"/>
    <w:rsid w:val="007C070F"/>
    <w:rsid w:val="007C0C83"/>
    <w:rsid w:val="007C0CA5"/>
    <w:rsid w:val="007C0DF7"/>
    <w:rsid w:val="007C0EE0"/>
    <w:rsid w:val="007C0F7D"/>
    <w:rsid w:val="007C1142"/>
    <w:rsid w:val="007C1251"/>
    <w:rsid w:val="007C1383"/>
    <w:rsid w:val="007C1469"/>
    <w:rsid w:val="007C163F"/>
    <w:rsid w:val="007C1737"/>
    <w:rsid w:val="007C182B"/>
    <w:rsid w:val="007C1D02"/>
    <w:rsid w:val="007C1F0F"/>
    <w:rsid w:val="007C1FC0"/>
    <w:rsid w:val="007C21DD"/>
    <w:rsid w:val="007C253F"/>
    <w:rsid w:val="007C25C8"/>
    <w:rsid w:val="007C270F"/>
    <w:rsid w:val="007C27EF"/>
    <w:rsid w:val="007C2885"/>
    <w:rsid w:val="007C28C2"/>
    <w:rsid w:val="007C2A1E"/>
    <w:rsid w:val="007C2B3A"/>
    <w:rsid w:val="007C2D37"/>
    <w:rsid w:val="007C2D95"/>
    <w:rsid w:val="007C2E8B"/>
    <w:rsid w:val="007C2EBA"/>
    <w:rsid w:val="007C30F7"/>
    <w:rsid w:val="007C3181"/>
    <w:rsid w:val="007C3186"/>
    <w:rsid w:val="007C3199"/>
    <w:rsid w:val="007C31DD"/>
    <w:rsid w:val="007C337A"/>
    <w:rsid w:val="007C33AB"/>
    <w:rsid w:val="007C3424"/>
    <w:rsid w:val="007C3604"/>
    <w:rsid w:val="007C3787"/>
    <w:rsid w:val="007C37BC"/>
    <w:rsid w:val="007C3803"/>
    <w:rsid w:val="007C39F4"/>
    <w:rsid w:val="007C3AD3"/>
    <w:rsid w:val="007C3B8E"/>
    <w:rsid w:val="007C3BE0"/>
    <w:rsid w:val="007C3C73"/>
    <w:rsid w:val="007C3F3D"/>
    <w:rsid w:val="007C3FF4"/>
    <w:rsid w:val="007C40D8"/>
    <w:rsid w:val="007C419F"/>
    <w:rsid w:val="007C4366"/>
    <w:rsid w:val="007C452A"/>
    <w:rsid w:val="007C456B"/>
    <w:rsid w:val="007C45FC"/>
    <w:rsid w:val="007C4845"/>
    <w:rsid w:val="007C49B1"/>
    <w:rsid w:val="007C4E5F"/>
    <w:rsid w:val="007C4EF9"/>
    <w:rsid w:val="007C4F09"/>
    <w:rsid w:val="007C519C"/>
    <w:rsid w:val="007C5239"/>
    <w:rsid w:val="007C5303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F2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6FA6"/>
    <w:rsid w:val="007C7037"/>
    <w:rsid w:val="007C703C"/>
    <w:rsid w:val="007C70C1"/>
    <w:rsid w:val="007C7255"/>
    <w:rsid w:val="007C735C"/>
    <w:rsid w:val="007C74BC"/>
    <w:rsid w:val="007C75A8"/>
    <w:rsid w:val="007C75F3"/>
    <w:rsid w:val="007C792F"/>
    <w:rsid w:val="007C7A10"/>
    <w:rsid w:val="007C7AA2"/>
    <w:rsid w:val="007C7ABF"/>
    <w:rsid w:val="007C7B8B"/>
    <w:rsid w:val="007C7C64"/>
    <w:rsid w:val="007C7F4A"/>
    <w:rsid w:val="007C7F95"/>
    <w:rsid w:val="007D01ED"/>
    <w:rsid w:val="007D020F"/>
    <w:rsid w:val="007D0295"/>
    <w:rsid w:val="007D02B1"/>
    <w:rsid w:val="007D0543"/>
    <w:rsid w:val="007D05C1"/>
    <w:rsid w:val="007D07D2"/>
    <w:rsid w:val="007D09FF"/>
    <w:rsid w:val="007D0B7A"/>
    <w:rsid w:val="007D0C13"/>
    <w:rsid w:val="007D0DFE"/>
    <w:rsid w:val="007D0E71"/>
    <w:rsid w:val="007D1033"/>
    <w:rsid w:val="007D114A"/>
    <w:rsid w:val="007D1220"/>
    <w:rsid w:val="007D1226"/>
    <w:rsid w:val="007D13A7"/>
    <w:rsid w:val="007D1406"/>
    <w:rsid w:val="007D1477"/>
    <w:rsid w:val="007D16AC"/>
    <w:rsid w:val="007D16BA"/>
    <w:rsid w:val="007D17B0"/>
    <w:rsid w:val="007D180B"/>
    <w:rsid w:val="007D18F3"/>
    <w:rsid w:val="007D1987"/>
    <w:rsid w:val="007D1988"/>
    <w:rsid w:val="007D1A4E"/>
    <w:rsid w:val="007D1A52"/>
    <w:rsid w:val="007D1AAC"/>
    <w:rsid w:val="007D1BF8"/>
    <w:rsid w:val="007D1DCF"/>
    <w:rsid w:val="007D1FB3"/>
    <w:rsid w:val="007D232B"/>
    <w:rsid w:val="007D240A"/>
    <w:rsid w:val="007D2774"/>
    <w:rsid w:val="007D279F"/>
    <w:rsid w:val="007D27BA"/>
    <w:rsid w:val="007D28F3"/>
    <w:rsid w:val="007D2C24"/>
    <w:rsid w:val="007D2CB6"/>
    <w:rsid w:val="007D2EC0"/>
    <w:rsid w:val="007D2F65"/>
    <w:rsid w:val="007D3002"/>
    <w:rsid w:val="007D3191"/>
    <w:rsid w:val="007D31A7"/>
    <w:rsid w:val="007D31F6"/>
    <w:rsid w:val="007D32ED"/>
    <w:rsid w:val="007D333A"/>
    <w:rsid w:val="007D3509"/>
    <w:rsid w:val="007D35F1"/>
    <w:rsid w:val="007D365D"/>
    <w:rsid w:val="007D36E1"/>
    <w:rsid w:val="007D3912"/>
    <w:rsid w:val="007D395B"/>
    <w:rsid w:val="007D3A19"/>
    <w:rsid w:val="007D3A44"/>
    <w:rsid w:val="007D3A6C"/>
    <w:rsid w:val="007D3AF0"/>
    <w:rsid w:val="007D3C9F"/>
    <w:rsid w:val="007D3E0B"/>
    <w:rsid w:val="007D3E82"/>
    <w:rsid w:val="007D3EBB"/>
    <w:rsid w:val="007D4015"/>
    <w:rsid w:val="007D4129"/>
    <w:rsid w:val="007D435F"/>
    <w:rsid w:val="007D43D8"/>
    <w:rsid w:val="007D45E5"/>
    <w:rsid w:val="007D460E"/>
    <w:rsid w:val="007D4896"/>
    <w:rsid w:val="007D48E3"/>
    <w:rsid w:val="007D4955"/>
    <w:rsid w:val="007D4A7F"/>
    <w:rsid w:val="007D4B72"/>
    <w:rsid w:val="007D4C92"/>
    <w:rsid w:val="007D5059"/>
    <w:rsid w:val="007D508A"/>
    <w:rsid w:val="007D515F"/>
    <w:rsid w:val="007D51E8"/>
    <w:rsid w:val="007D5493"/>
    <w:rsid w:val="007D553B"/>
    <w:rsid w:val="007D5922"/>
    <w:rsid w:val="007D5997"/>
    <w:rsid w:val="007D5A6E"/>
    <w:rsid w:val="007D5B09"/>
    <w:rsid w:val="007D5B20"/>
    <w:rsid w:val="007D5EA7"/>
    <w:rsid w:val="007D6152"/>
    <w:rsid w:val="007D62D1"/>
    <w:rsid w:val="007D63A2"/>
    <w:rsid w:val="007D67B2"/>
    <w:rsid w:val="007D6916"/>
    <w:rsid w:val="007D69B5"/>
    <w:rsid w:val="007D6C8A"/>
    <w:rsid w:val="007D6E1A"/>
    <w:rsid w:val="007D6F7C"/>
    <w:rsid w:val="007D6FFC"/>
    <w:rsid w:val="007D704A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D7D13"/>
    <w:rsid w:val="007E013E"/>
    <w:rsid w:val="007E02AE"/>
    <w:rsid w:val="007E02BA"/>
    <w:rsid w:val="007E02F3"/>
    <w:rsid w:val="007E0346"/>
    <w:rsid w:val="007E0401"/>
    <w:rsid w:val="007E0471"/>
    <w:rsid w:val="007E0488"/>
    <w:rsid w:val="007E07DA"/>
    <w:rsid w:val="007E0BA6"/>
    <w:rsid w:val="007E0BBC"/>
    <w:rsid w:val="007E0D61"/>
    <w:rsid w:val="007E0D67"/>
    <w:rsid w:val="007E0E5C"/>
    <w:rsid w:val="007E0E7A"/>
    <w:rsid w:val="007E0F2A"/>
    <w:rsid w:val="007E0F38"/>
    <w:rsid w:val="007E0FE2"/>
    <w:rsid w:val="007E119E"/>
    <w:rsid w:val="007E12B0"/>
    <w:rsid w:val="007E159B"/>
    <w:rsid w:val="007E1849"/>
    <w:rsid w:val="007E1937"/>
    <w:rsid w:val="007E19BF"/>
    <w:rsid w:val="007E1AD1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2B7"/>
    <w:rsid w:val="007E23B3"/>
    <w:rsid w:val="007E2634"/>
    <w:rsid w:val="007E2797"/>
    <w:rsid w:val="007E280D"/>
    <w:rsid w:val="007E2AB5"/>
    <w:rsid w:val="007E2AFD"/>
    <w:rsid w:val="007E2B39"/>
    <w:rsid w:val="007E2D2A"/>
    <w:rsid w:val="007E2DB3"/>
    <w:rsid w:val="007E2DE3"/>
    <w:rsid w:val="007E2E6B"/>
    <w:rsid w:val="007E2F3E"/>
    <w:rsid w:val="007E347A"/>
    <w:rsid w:val="007E3498"/>
    <w:rsid w:val="007E3584"/>
    <w:rsid w:val="007E3692"/>
    <w:rsid w:val="007E36B3"/>
    <w:rsid w:val="007E37AA"/>
    <w:rsid w:val="007E37E0"/>
    <w:rsid w:val="007E38CD"/>
    <w:rsid w:val="007E3951"/>
    <w:rsid w:val="007E395D"/>
    <w:rsid w:val="007E397C"/>
    <w:rsid w:val="007E39BD"/>
    <w:rsid w:val="007E3AD3"/>
    <w:rsid w:val="007E3B1A"/>
    <w:rsid w:val="007E3BD4"/>
    <w:rsid w:val="007E421F"/>
    <w:rsid w:val="007E428E"/>
    <w:rsid w:val="007E45E2"/>
    <w:rsid w:val="007E45E5"/>
    <w:rsid w:val="007E4800"/>
    <w:rsid w:val="007E4A61"/>
    <w:rsid w:val="007E4C96"/>
    <w:rsid w:val="007E4CB7"/>
    <w:rsid w:val="007E4D03"/>
    <w:rsid w:val="007E4D3A"/>
    <w:rsid w:val="007E4DAF"/>
    <w:rsid w:val="007E4E7F"/>
    <w:rsid w:val="007E50AF"/>
    <w:rsid w:val="007E5317"/>
    <w:rsid w:val="007E53EF"/>
    <w:rsid w:val="007E555B"/>
    <w:rsid w:val="007E5646"/>
    <w:rsid w:val="007E567D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C57"/>
    <w:rsid w:val="007E5D40"/>
    <w:rsid w:val="007E5D50"/>
    <w:rsid w:val="007E5E5C"/>
    <w:rsid w:val="007E5EBA"/>
    <w:rsid w:val="007E5F59"/>
    <w:rsid w:val="007E5F95"/>
    <w:rsid w:val="007E6006"/>
    <w:rsid w:val="007E6021"/>
    <w:rsid w:val="007E6060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96"/>
    <w:rsid w:val="007E6ADB"/>
    <w:rsid w:val="007E6C29"/>
    <w:rsid w:val="007E6C2C"/>
    <w:rsid w:val="007E6D81"/>
    <w:rsid w:val="007E704C"/>
    <w:rsid w:val="007E70A7"/>
    <w:rsid w:val="007E70EB"/>
    <w:rsid w:val="007E719A"/>
    <w:rsid w:val="007E7287"/>
    <w:rsid w:val="007E7331"/>
    <w:rsid w:val="007E74A4"/>
    <w:rsid w:val="007E74C8"/>
    <w:rsid w:val="007E74D1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620"/>
    <w:rsid w:val="007F065D"/>
    <w:rsid w:val="007F075B"/>
    <w:rsid w:val="007F0AF9"/>
    <w:rsid w:val="007F0C2F"/>
    <w:rsid w:val="007F0FAA"/>
    <w:rsid w:val="007F10C4"/>
    <w:rsid w:val="007F1163"/>
    <w:rsid w:val="007F135C"/>
    <w:rsid w:val="007F14CB"/>
    <w:rsid w:val="007F1623"/>
    <w:rsid w:val="007F168E"/>
    <w:rsid w:val="007F16AF"/>
    <w:rsid w:val="007F177D"/>
    <w:rsid w:val="007F18B4"/>
    <w:rsid w:val="007F1A11"/>
    <w:rsid w:val="007F1AA4"/>
    <w:rsid w:val="007F1E0B"/>
    <w:rsid w:val="007F1E21"/>
    <w:rsid w:val="007F1E77"/>
    <w:rsid w:val="007F1EF5"/>
    <w:rsid w:val="007F2039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A1"/>
    <w:rsid w:val="007F356E"/>
    <w:rsid w:val="007F357F"/>
    <w:rsid w:val="007F3798"/>
    <w:rsid w:val="007F383D"/>
    <w:rsid w:val="007F38AE"/>
    <w:rsid w:val="007F394A"/>
    <w:rsid w:val="007F3A9A"/>
    <w:rsid w:val="007F3C5C"/>
    <w:rsid w:val="007F3DC4"/>
    <w:rsid w:val="007F3E3B"/>
    <w:rsid w:val="007F4035"/>
    <w:rsid w:val="007F40FB"/>
    <w:rsid w:val="007F4487"/>
    <w:rsid w:val="007F480E"/>
    <w:rsid w:val="007F4A57"/>
    <w:rsid w:val="007F4AA9"/>
    <w:rsid w:val="007F4E1F"/>
    <w:rsid w:val="007F4E61"/>
    <w:rsid w:val="007F5091"/>
    <w:rsid w:val="007F528A"/>
    <w:rsid w:val="007F52E3"/>
    <w:rsid w:val="007F53B5"/>
    <w:rsid w:val="007F5508"/>
    <w:rsid w:val="007F5519"/>
    <w:rsid w:val="007F563B"/>
    <w:rsid w:val="007F56FF"/>
    <w:rsid w:val="007F5752"/>
    <w:rsid w:val="007F5934"/>
    <w:rsid w:val="007F5C7A"/>
    <w:rsid w:val="007F5C86"/>
    <w:rsid w:val="007F5CB1"/>
    <w:rsid w:val="007F5D20"/>
    <w:rsid w:val="007F60A9"/>
    <w:rsid w:val="007F63E9"/>
    <w:rsid w:val="007F6479"/>
    <w:rsid w:val="007F64D3"/>
    <w:rsid w:val="007F65E4"/>
    <w:rsid w:val="007F66FC"/>
    <w:rsid w:val="007F67B4"/>
    <w:rsid w:val="007F690B"/>
    <w:rsid w:val="007F6A4E"/>
    <w:rsid w:val="007F6B02"/>
    <w:rsid w:val="007F6B04"/>
    <w:rsid w:val="007F6BB9"/>
    <w:rsid w:val="007F6D49"/>
    <w:rsid w:val="007F6F86"/>
    <w:rsid w:val="007F6FA9"/>
    <w:rsid w:val="007F707D"/>
    <w:rsid w:val="007F70E6"/>
    <w:rsid w:val="007F7107"/>
    <w:rsid w:val="007F7222"/>
    <w:rsid w:val="007F7468"/>
    <w:rsid w:val="007F74E5"/>
    <w:rsid w:val="007F74F0"/>
    <w:rsid w:val="007F750B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D7B"/>
    <w:rsid w:val="007F7E16"/>
    <w:rsid w:val="007F7E95"/>
    <w:rsid w:val="00800041"/>
    <w:rsid w:val="008000A6"/>
    <w:rsid w:val="0080026C"/>
    <w:rsid w:val="008002F3"/>
    <w:rsid w:val="00800327"/>
    <w:rsid w:val="00800560"/>
    <w:rsid w:val="008008A7"/>
    <w:rsid w:val="00800964"/>
    <w:rsid w:val="00800B36"/>
    <w:rsid w:val="00800B68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31"/>
    <w:rsid w:val="0080198A"/>
    <w:rsid w:val="00801A4F"/>
    <w:rsid w:val="00801BDE"/>
    <w:rsid w:val="00801D2B"/>
    <w:rsid w:val="00801D3C"/>
    <w:rsid w:val="00801F5D"/>
    <w:rsid w:val="00801FA2"/>
    <w:rsid w:val="00802251"/>
    <w:rsid w:val="008022AB"/>
    <w:rsid w:val="008022E2"/>
    <w:rsid w:val="0080239C"/>
    <w:rsid w:val="008026E5"/>
    <w:rsid w:val="008027A6"/>
    <w:rsid w:val="00802861"/>
    <w:rsid w:val="00802873"/>
    <w:rsid w:val="008028EC"/>
    <w:rsid w:val="00802913"/>
    <w:rsid w:val="00802921"/>
    <w:rsid w:val="008029BE"/>
    <w:rsid w:val="00802B62"/>
    <w:rsid w:val="00802C69"/>
    <w:rsid w:val="0080312E"/>
    <w:rsid w:val="008031E5"/>
    <w:rsid w:val="008034F8"/>
    <w:rsid w:val="0080372D"/>
    <w:rsid w:val="008037C3"/>
    <w:rsid w:val="00803913"/>
    <w:rsid w:val="008039E7"/>
    <w:rsid w:val="00803A43"/>
    <w:rsid w:val="00803B74"/>
    <w:rsid w:val="00803B98"/>
    <w:rsid w:val="00803CBF"/>
    <w:rsid w:val="00803E8E"/>
    <w:rsid w:val="008040CB"/>
    <w:rsid w:val="00804174"/>
    <w:rsid w:val="00804219"/>
    <w:rsid w:val="008042C5"/>
    <w:rsid w:val="0080473C"/>
    <w:rsid w:val="008048B5"/>
    <w:rsid w:val="00804FA5"/>
    <w:rsid w:val="00804FAE"/>
    <w:rsid w:val="00805255"/>
    <w:rsid w:val="008053EA"/>
    <w:rsid w:val="008053ED"/>
    <w:rsid w:val="008055A0"/>
    <w:rsid w:val="008057FE"/>
    <w:rsid w:val="00805898"/>
    <w:rsid w:val="0080590E"/>
    <w:rsid w:val="008059CA"/>
    <w:rsid w:val="00805B3E"/>
    <w:rsid w:val="00805C16"/>
    <w:rsid w:val="00805C82"/>
    <w:rsid w:val="00805D43"/>
    <w:rsid w:val="00805E70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A6F"/>
    <w:rsid w:val="00806BB6"/>
    <w:rsid w:val="00806BBE"/>
    <w:rsid w:val="00806D2D"/>
    <w:rsid w:val="00806DCB"/>
    <w:rsid w:val="00806F15"/>
    <w:rsid w:val="00806FD6"/>
    <w:rsid w:val="00807103"/>
    <w:rsid w:val="00807163"/>
    <w:rsid w:val="00807215"/>
    <w:rsid w:val="00807269"/>
    <w:rsid w:val="00807271"/>
    <w:rsid w:val="0080750C"/>
    <w:rsid w:val="008075C4"/>
    <w:rsid w:val="0080774B"/>
    <w:rsid w:val="00807820"/>
    <w:rsid w:val="0080786C"/>
    <w:rsid w:val="008078B7"/>
    <w:rsid w:val="0080799F"/>
    <w:rsid w:val="00807A99"/>
    <w:rsid w:val="00807C7C"/>
    <w:rsid w:val="00807ECE"/>
    <w:rsid w:val="0081017E"/>
    <w:rsid w:val="008101B2"/>
    <w:rsid w:val="0081025A"/>
    <w:rsid w:val="0081026C"/>
    <w:rsid w:val="008106C1"/>
    <w:rsid w:val="00810813"/>
    <w:rsid w:val="00810BB6"/>
    <w:rsid w:val="00810CA5"/>
    <w:rsid w:val="00810CE2"/>
    <w:rsid w:val="00810E0A"/>
    <w:rsid w:val="00810EDA"/>
    <w:rsid w:val="008114F1"/>
    <w:rsid w:val="00811646"/>
    <w:rsid w:val="008117FD"/>
    <w:rsid w:val="00811888"/>
    <w:rsid w:val="008119D8"/>
    <w:rsid w:val="008119E6"/>
    <w:rsid w:val="00811A3D"/>
    <w:rsid w:val="00811ADE"/>
    <w:rsid w:val="00811B82"/>
    <w:rsid w:val="00811E6A"/>
    <w:rsid w:val="00811F70"/>
    <w:rsid w:val="00812037"/>
    <w:rsid w:val="008120BE"/>
    <w:rsid w:val="00812486"/>
    <w:rsid w:val="0081256E"/>
    <w:rsid w:val="008126EE"/>
    <w:rsid w:val="00812717"/>
    <w:rsid w:val="00812774"/>
    <w:rsid w:val="008129C6"/>
    <w:rsid w:val="00812A0F"/>
    <w:rsid w:val="00812BA4"/>
    <w:rsid w:val="00812F8D"/>
    <w:rsid w:val="0081305D"/>
    <w:rsid w:val="008130B3"/>
    <w:rsid w:val="008132E9"/>
    <w:rsid w:val="00813567"/>
    <w:rsid w:val="00813569"/>
    <w:rsid w:val="00813613"/>
    <w:rsid w:val="00813713"/>
    <w:rsid w:val="00813888"/>
    <w:rsid w:val="0081399A"/>
    <w:rsid w:val="00813A8A"/>
    <w:rsid w:val="00813A9D"/>
    <w:rsid w:val="00813B90"/>
    <w:rsid w:val="00813BC8"/>
    <w:rsid w:val="00813C62"/>
    <w:rsid w:val="00813DAB"/>
    <w:rsid w:val="00813E8B"/>
    <w:rsid w:val="00813EB0"/>
    <w:rsid w:val="00813EDE"/>
    <w:rsid w:val="0081407E"/>
    <w:rsid w:val="00814265"/>
    <w:rsid w:val="008142A9"/>
    <w:rsid w:val="008145A6"/>
    <w:rsid w:val="00814789"/>
    <w:rsid w:val="008147E7"/>
    <w:rsid w:val="00814877"/>
    <w:rsid w:val="008148E3"/>
    <w:rsid w:val="00814A1A"/>
    <w:rsid w:val="00814A65"/>
    <w:rsid w:val="00814BD2"/>
    <w:rsid w:val="00814C0D"/>
    <w:rsid w:val="00814CAF"/>
    <w:rsid w:val="00814D20"/>
    <w:rsid w:val="00814DFF"/>
    <w:rsid w:val="00815226"/>
    <w:rsid w:val="00815364"/>
    <w:rsid w:val="00815448"/>
    <w:rsid w:val="00815453"/>
    <w:rsid w:val="00815517"/>
    <w:rsid w:val="00815716"/>
    <w:rsid w:val="0081578E"/>
    <w:rsid w:val="00815810"/>
    <w:rsid w:val="00815862"/>
    <w:rsid w:val="00815865"/>
    <w:rsid w:val="00815884"/>
    <w:rsid w:val="0081597F"/>
    <w:rsid w:val="00815B49"/>
    <w:rsid w:val="00815BB1"/>
    <w:rsid w:val="00815D3E"/>
    <w:rsid w:val="00815D99"/>
    <w:rsid w:val="00815DED"/>
    <w:rsid w:val="00815EA4"/>
    <w:rsid w:val="00815EA8"/>
    <w:rsid w:val="00816059"/>
    <w:rsid w:val="00816086"/>
    <w:rsid w:val="0081608F"/>
    <w:rsid w:val="008163DC"/>
    <w:rsid w:val="008164E8"/>
    <w:rsid w:val="00816524"/>
    <w:rsid w:val="008166CF"/>
    <w:rsid w:val="00816B2F"/>
    <w:rsid w:val="00816C44"/>
    <w:rsid w:val="00816C81"/>
    <w:rsid w:val="00816DE9"/>
    <w:rsid w:val="0081739E"/>
    <w:rsid w:val="00817428"/>
    <w:rsid w:val="008175DC"/>
    <w:rsid w:val="00817720"/>
    <w:rsid w:val="0081780F"/>
    <w:rsid w:val="008179DE"/>
    <w:rsid w:val="008179FA"/>
    <w:rsid w:val="00817B1C"/>
    <w:rsid w:val="00817BDA"/>
    <w:rsid w:val="00817D5E"/>
    <w:rsid w:val="00817DFE"/>
    <w:rsid w:val="0082022F"/>
    <w:rsid w:val="0082030D"/>
    <w:rsid w:val="00820342"/>
    <w:rsid w:val="008205BF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381"/>
    <w:rsid w:val="0082156C"/>
    <w:rsid w:val="008216CE"/>
    <w:rsid w:val="008217EB"/>
    <w:rsid w:val="00821B00"/>
    <w:rsid w:val="00821CF9"/>
    <w:rsid w:val="00821D49"/>
    <w:rsid w:val="00821D87"/>
    <w:rsid w:val="00821DF5"/>
    <w:rsid w:val="00822036"/>
    <w:rsid w:val="008221F4"/>
    <w:rsid w:val="008222BE"/>
    <w:rsid w:val="008223E8"/>
    <w:rsid w:val="00822418"/>
    <w:rsid w:val="008224B0"/>
    <w:rsid w:val="008225F8"/>
    <w:rsid w:val="0082267C"/>
    <w:rsid w:val="008226DD"/>
    <w:rsid w:val="008228EE"/>
    <w:rsid w:val="008229CE"/>
    <w:rsid w:val="00822A0C"/>
    <w:rsid w:val="00822B2D"/>
    <w:rsid w:val="00822B63"/>
    <w:rsid w:val="00822B6A"/>
    <w:rsid w:val="00822BDA"/>
    <w:rsid w:val="00822BEB"/>
    <w:rsid w:val="00822F31"/>
    <w:rsid w:val="00822FF1"/>
    <w:rsid w:val="008230F8"/>
    <w:rsid w:val="00823182"/>
    <w:rsid w:val="00823378"/>
    <w:rsid w:val="008236E2"/>
    <w:rsid w:val="0082376A"/>
    <w:rsid w:val="00823865"/>
    <w:rsid w:val="008238BF"/>
    <w:rsid w:val="0082391D"/>
    <w:rsid w:val="008239E9"/>
    <w:rsid w:val="00823ACC"/>
    <w:rsid w:val="00823CEB"/>
    <w:rsid w:val="00823DFD"/>
    <w:rsid w:val="00823F6D"/>
    <w:rsid w:val="00823F96"/>
    <w:rsid w:val="0082413F"/>
    <w:rsid w:val="008241ED"/>
    <w:rsid w:val="00824269"/>
    <w:rsid w:val="00824391"/>
    <w:rsid w:val="00824504"/>
    <w:rsid w:val="00824687"/>
    <w:rsid w:val="0082468D"/>
    <w:rsid w:val="0082484F"/>
    <w:rsid w:val="008248F9"/>
    <w:rsid w:val="00824A68"/>
    <w:rsid w:val="00824ACD"/>
    <w:rsid w:val="00824B5E"/>
    <w:rsid w:val="008252BA"/>
    <w:rsid w:val="00825563"/>
    <w:rsid w:val="0082573E"/>
    <w:rsid w:val="00825836"/>
    <w:rsid w:val="00825888"/>
    <w:rsid w:val="0082598D"/>
    <w:rsid w:val="00825A50"/>
    <w:rsid w:val="00825B33"/>
    <w:rsid w:val="00825F42"/>
    <w:rsid w:val="008260FF"/>
    <w:rsid w:val="0082628D"/>
    <w:rsid w:val="008263C0"/>
    <w:rsid w:val="0082650F"/>
    <w:rsid w:val="00826709"/>
    <w:rsid w:val="00826854"/>
    <w:rsid w:val="008269AC"/>
    <w:rsid w:val="00826B4E"/>
    <w:rsid w:val="00826BE9"/>
    <w:rsid w:val="00826C71"/>
    <w:rsid w:val="00826DAC"/>
    <w:rsid w:val="00826E01"/>
    <w:rsid w:val="008272AF"/>
    <w:rsid w:val="00827365"/>
    <w:rsid w:val="00827841"/>
    <w:rsid w:val="00827A93"/>
    <w:rsid w:val="00827D4E"/>
    <w:rsid w:val="00827DDC"/>
    <w:rsid w:val="00827DFD"/>
    <w:rsid w:val="008300BA"/>
    <w:rsid w:val="00830113"/>
    <w:rsid w:val="00830234"/>
    <w:rsid w:val="00830345"/>
    <w:rsid w:val="008303B7"/>
    <w:rsid w:val="008304FC"/>
    <w:rsid w:val="00830535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9CE"/>
    <w:rsid w:val="00831A7D"/>
    <w:rsid w:val="00831BE8"/>
    <w:rsid w:val="00831CBC"/>
    <w:rsid w:val="00831E27"/>
    <w:rsid w:val="00831E58"/>
    <w:rsid w:val="00831E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6FC"/>
    <w:rsid w:val="008328AD"/>
    <w:rsid w:val="008328BB"/>
    <w:rsid w:val="00832A35"/>
    <w:rsid w:val="00832C23"/>
    <w:rsid w:val="00832E07"/>
    <w:rsid w:val="00832F3B"/>
    <w:rsid w:val="00833071"/>
    <w:rsid w:val="00833166"/>
    <w:rsid w:val="008331FA"/>
    <w:rsid w:val="00833591"/>
    <w:rsid w:val="00833677"/>
    <w:rsid w:val="008336F8"/>
    <w:rsid w:val="0083370D"/>
    <w:rsid w:val="00833776"/>
    <w:rsid w:val="00833958"/>
    <w:rsid w:val="008339C1"/>
    <w:rsid w:val="008339CA"/>
    <w:rsid w:val="00833F4A"/>
    <w:rsid w:val="00833FFE"/>
    <w:rsid w:val="008340CD"/>
    <w:rsid w:val="00834425"/>
    <w:rsid w:val="008345CB"/>
    <w:rsid w:val="008345F7"/>
    <w:rsid w:val="00834607"/>
    <w:rsid w:val="00834668"/>
    <w:rsid w:val="00834866"/>
    <w:rsid w:val="0083491F"/>
    <w:rsid w:val="00834AD1"/>
    <w:rsid w:val="00834DC8"/>
    <w:rsid w:val="00835059"/>
    <w:rsid w:val="008352E9"/>
    <w:rsid w:val="008354F4"/>
    <w:rsid w:val="00835624"/>
    <w:rsid w:val="00835682"/>
    <w:rsid w:val="0083568B"/>
    <w:rsid w:val="008357CE"/>
    <w:rsid w:val="0083582C"/>
    <w:rsid w:val="008358A2"/>
    <w:rsid w:val="00835A3A"/>
    <w:rsid w:val="00835C01"/>
    <w:rsid w:val="00835C6B"/>
    <w:rsid w:val="00835C74"/>
    <w:rsid w:val="00835CB7"/>
    <w:rsid w:val="00835DF6"/>
    <w:rsid w:val="00835FD2"/>
    <w:rsid w:val="0083600D"/>
    <w:rsid w:val="008360A4"/>
    <w:rsid w:val="00836171"/>
    <w:rsid w:val="008361EE"/>
    <w:rsid w:val="00836260"/>
    <w:rsid w:val="008362F2"/>
    <w:rsid w:val="00836672"/>
    <w:rsid w:val="008366E4"/>
    <w:rsid w:val="00836722"/>
    <w:rsid w:val="00836845"/>
    <w:rsid w:val="0083688D"/>
    <w:rsid w:val="0083696F"/>
    <w:rsid w:val="00836AB9"/>
    <w:rsid w:val="00836E0C"/>
    <w:rsid w:val="00836EA6"/>
    <w:rsid w:val="00836F6D"/>
    <w:rsid w:val="008372BE"/>
    <w:rsid w:val="008372D4"/>
    <w:rsid w:val="008378D0"/>
    <w:rsid w:val="00837B29"/>
    <w:rsid w:val="00837CBF"/>
    <w:rsid w:val="00837DAA"/>
    <w:rsid w:val="00837E71"/>
    <w:rsid w:val="00837EAA"/>
    <w:rsid w:val="00840045"/>
    <w:rsid w:val="00840343"/>
    <w:rsid w:val="0084035A"/>
    <w:rsid w:val="008403EE"/>
    <w:rsid w:val="00840412"/>
    <w:rsid w:val="00840453"/>
    <w:rsid w:val="008404DC"/>
    <w:rsid w:val="00840593"/>
    <w:rsid w:val="00840611"/>
    <w:rsid w:val="00840672"/>
    <w:rsid w:val="00840773"/>
    <w:rsid w:val="00840858"/>
    <w:rsid w:val="0084092E"/>
    <w:rsid w:val="0084097E"/>
    <w:rsid w:val="008409B2"/>
    <w:rsid w:val="00840A2D"/>
    <w:rsid w:val="00840BC4"/>
    <w:rsid w:val="00840BD9"/>
    <w:rsid w:val="00840CD0"/>
    <w:rsid w:val="00840F34"/>
    <w:rsid w:val="0084101E"/>
    <w:rsid w:val="00841091"/>
    <w:rsid w:val="0084109D"/>
    <w:rsid w:val="008410F4"/>
    <w:rsid w:val="00841273"/>
    <w:rsid w:val="008412B7"/>
    <w:rsid w:val="008415C8"/>
    <w:rsid w:val="008417D8"/>
    <w:rsid w:val="00841884"/>
    <w:rsid w:val="008419D6"/>
    <w:rsid w:val="008419F0"/>
    <w:rsid w:val="00841C3A"/>
    <w:rsid w:val="00841E91"/>
    <w:rsid w:val="0084209F"/>
    <w:rsid w:val="008420BD"/>
    <w:rsid w:val="00842189"/>
    <w:rsid w:val="008422D8"/>
    <w:rsid w:val="008423B0"/>
    <w:rsid w:val="0084243E"/>
    <w:rsid w:val="00842501"/>
    <w:rsid w:val="008428E2"/>
    <w:rsid w:val="00842A16"/>
    <w:rsid w:val="00842A67"/>
    <w:rsid w:val="00842A78"/>
    <w:rsid w:val="00842BDE"/>
    <w:rsid w:val="00842C9B"/>
    <w:rsid w:val="00842CBE"/>
    <w:rsid w:val="00842D56"/>
    <w:rsid w:val="00842D6E"/>
    <w:rsid w:val="00842D81"/>
    <w:rsid w:val="00842F1C"/>
    <w:rsid w:val="00842F2F"/>
    <w:rsid w:val="00842FE6"/>
    <w:rsid w:val="008430A5"/>
    <w:rsid w:val="0084312F"/>
    <w:rsid w:val="008431BB"/>
    <w:rsid w:val="00843471"/>
    <w:rsid w:val="008435DD"/>
    <w:rsid w:val="00843656"/>
    <w:rsid w:val="008436DD"/>
    <w:rsid w:val="00843917"/>
    <w:rsid w:val="00843AD7"/>
    <w:rsid w:val="00843B43"/>
    <w:rsid w:val="00843B73"/>
    <w:rsid w:val="00843BDC"/>
    <w:rsid w:val="00843BFA"/>
    <w:rsid w:val="00843C36"/>
    <w:rsid w:val="00843D00"/>
    <w:rsid w:val="00843DCC"/>
    <w:rsid w:val="00843DFC"/>
    <w:rsid w:val="008444FB"/>
    <w:rsid w:val="00844586"/>
    <w:rsid w:val="00844776"/>
    <w:rsid w:val="008447E3"/>
    <w:rsid w:val="0084490C"/>
    <w:rsid w:val="0084491D"/>
    <w:rsid w:val="0084491F"/>
    <w:rsid w:val="008449E4"/>
    <w:rsid w:val="00844B11"/>
    <w:rsid w:val="00844C28"/>
    <w:rsid w:val="00844C9D"/>
    <w:rsid w:val="00844CAA"/>
    <w:rsid w:val="00844D32"/>
    <w:rsid w:val="00844F2C"/>
    <w:rsid w:val="00844FA5"/>
    <w:rsid w:val="00844FDD"/>
    <w:rsid w:val="00845410"/>
    <w:rsid w:val="0084559D"/>
    <w:rsid w:val="00845691"/>
    <w:rsid w:val="008456EF"/>
    <w:rsid w:val="0084579B"/>
    <w:rsid w:val="008458D9"/>
    <w:rsid w:val="00845970"/>
    <w:rsid w:val="00845AF1"/>
    <w:rsid w:val="00845C76"/>
    <w:rsid w:val="00845D35"/>
    <w:rsid w:val="00845D38"/>
    <w:rsid w:val="00846163"/>
    <w:rsid w:val="008461BF"/>
    <w:rsid w:val="00846241"/>
    <w:rsid w:val="00846435"/>
    <w:rsid w:val="008464D6"/>
    <w:rsid w:val="0084652E"/>
    <w:rsid w:val="008465A6"/>
    <w:rsid w:val="00846A8B"/>
    <w:rsid w:val="00846BB2"/>
    <w:rsid w:val="00846C08"/>
    <w:rsid w:val="00846D2E"/>
    <w:rsid w:val="00846F09"/>
    <w:rsid w:val="00846F22"/>
    <w:rsid w:val="00846F86"/>
    <w:rsid w:val="00846FA3"/>
    <w:rsid w:val="00846FAC"/>
    <w:rsid w:val="00847117"/>
    <w:rsid w:val="0084717D"/>
    <w:rsid w:val="0084725D"/>
    <w:rsid w:val="008473A2"/>
    <w:rsid w:val="00847447"/>
    <w:rsid w:val="0084751A"/>
    <w:rsid w:val="0084756B"/>
    <w:rsid w:val="00847907"/>
    <w:rsid w:val="00847908"/>
    <w:rsid w:val="00847980"/>
    <w:rsid w:val="00847A12"/>
    <w:rsid w:val="00847BD3"/>
    <w:rsid w:val="00847C45"/>
    <w:rsid w:val="00850121"/>
    <w:rsid w:val="00850201"/>
    <w:rsid w:val="008502B6"/>
    <w:rsid w:val="0085031E"/>
    <w:rsid w:val="0085032E"/>
    <w:rsid w:val="0085040B"/>
    <w:rsid w:val="0085043D"/>
    <w:rsid w:val="00850545"/>
    <w:rsid w:val="008506EE"/>
    <w:rsid w:val="00850B5C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7E1"/>
    <w:rsid w:val="00851A61"/>
    <w:rsid w:val="00851BE7"/>
    <w:rsid w:val="00851C62"/>
    <w:rsid w:val="00851CE6"/>
    <w:rsid w:val="00851D4B"/>
    <w:rsid w:val="0085201C"/>
    <w:rsid w:val="008520D6"/>
    <w:rsid w:val="0085255A"/>
    <w:rsid w:val="008526C4"/>
    <w:rsid w:val="008527F8"/>
    <w:rsid w:val="00852901"/>
    <w:rsid w:val="00852911"/>
    <w:rsid w:val="00852939"/>
    <w:rsid w:val="0085297F"/>
    <w:rsid w:val="00852A9C"/>
    <w:rsid w:val="00852B10"/>
    <w:rsid w:val="00852B98"/>
    <w:rsid w:val="00852E1E"/>
    <w:rsid w:val="00852FC1"/>
    <w:rsid w:val="008530AA"/>
    <w:rsid w:val="00853132"/>
    <w:rsid w:val="008532D8"/>
    <w:rsid w:val="0085334F"/>
    <w:rsid w:val="0085338C"/>
    <w:rsid w:val="008535B8"/>
    <w:rsid w:val="008535BC"/>
    <w:rsid w:val="008535D7"/>
    <w:rsid w:val="008535F9"/>
    <w:rsid w:val="00853606"/>
    <w:rsid w:val="00853696"/>
    <w:rsid w:val="00853A8A"/>
    <w:rsid w:val="00853AB6"/>
    <w:rsid w:val="00853B26"/>
    <w:rsid w:val="00853B5F"/>
    <w:rsid w:val="00853B60"/>
    <w:rsid w:val="00853C56"/>
    <w:rsid w:val="00853CF7"/>
    <w:rsid w:val="00853DD9"/>
    <w:rsid w:val="00853E21"/>
    <w:rsid w:val="00853F98"/>
    <w:rsid w:val="008543E4"/>
    <w:rsid w:val="0085440F"/>
    <w:rsid w:val="00854829"/>
    <w:rsid w:val="00854927"/>
    <w:rsid w:val="008549FB"/>
    <w:rsid w:val="00854ACE"/>
    <w:rsid w:val="00854BF5"/>
    <w:rsid w:val="00854DBE"/>
    <w:rsid w:val="00854E92"/>
    <w:rsid w:val="00854F2B"/>
    <w:rsid w:val="008550BE"/>
    <w:rsid w:val="00855226"/>
    <w:rsid w:val="008552EB"/>
    <w:rsid w:val="008554DA"/>
    <w:rsid w:val="008554F8"/>
    <w:rsid w:val="0085553D"/>
    <w:rsid w:val="008557FC"/>
    <w:rsid w:val="00855893"/>
    <w:rsid w:val="008558D9"/>
    <w:rsid w:val="00855B4A"/>
    <w:rsid w:val="00855B69"/>
    <w:rsid w:val="00855C14"/>
    <w:rsid w:val="008560F5"/>
    <w:rsid w:val="00856173"/>
    <w:rsid w:val="008562D5"/>
    <w:rsid w:val="008562E3"/>
    <w:rsid w:val="008562E8"/>
    <w:rsid w:val="008563CD"/>
    <w:rsid w:val="00856783"/>
    <w:rsid w:val="00856868"/>
    <w:rsid w:val="00856A73"/>
    <w:rsid w:val="00856A98"/>
    <w:rsid w:val="00856A9E"/>
    <w:rsid w:val="00856B4C"/>
    <w:rsid w:val="00856D3C"/>
    <w:rsid w:val="00856E9C"/>
    <w:rsid w:val="00856F03"/>
    <w:rsid w:val="00856F5F"/>
    <w:rsid w:val="00856FF5"/>
    <w:rsid w:val="00857008"/>
    <w:rsid w:val="008571D7"/>
    <w:rsid w:val="0085733C"/>
    <w:rsid w:val="00857493"/>
    <w:rsid w:val="00857572"/>
    <w:rsid w:val="00857644"/>
    <w:rsid w:val="0085774F"/>
    <w:rsid w:val="0085777D"/>
    <w:rsid w:val="00857852"/>
    <w:rsid w:val="00857888"/>
    <w:rsid w:val="00857919"/>
    <w:rsid w:val="008579C4"/>
    <w:rsid w:val="008579D0"/>
    <w:rsid w:val="00857D5F"/>
    <w:rsid w:val="00857F79"/>
    <w:rsid w:val="0086010A"/>
    <w:rsid w:val="008606A9"/>
    <w:rsid w:val="008606F3"/>
    <w:rsid w:val="008608C1"/>
    <w:rsid w:val="00860A04"/>
    <w:rsid w:val="00860A2F"/>
    <w:rsid w:val="00860B6B"/>
    <w:rsid w:val="00860CC5"/>
    <w:rsid w:val="00860EF0"/>
    <w:rsid w:val="00860F0A"/>
    <w:rsid w:val="00860F63"/>
    <w:rsid w:val="00861177"/>
    <w:rsid w:val="0086126B"/>
    <w:rsid w:val="00861295"/>
    <w:rsid w:val="008613FC"/>
    <w:rsid w:val="0086156C"/>
    <w:rsid w:val="0086158B"/>
    <w:rsid w:val="008615F2"/>
    <w:rsid w:val="00861755"/>
    <w:rsid w:val="00861970"/>
    <w:rsid w:val="008619EA"/>
    <w:rsid w:val="00861A06"/>
    <w:rsid w:val="00861BA3"/>
    <w:rsid w:val="00861BB1"/>
    <w:rsid w:val="00861BEE"/>
    <w:rsid w:val="00861EBD"/>
    <w:rsid w:val="0086210D"/>
    <w:rsid w:val="00862143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497"/>
    <w:rsid w:val="00863771"/>
    <w:rsid w:val="008638BB"/>
    <w:rsid w:val="00863BD7"/>
    <w:rsid w:val="00863C00"/>
    <w:rsid w:val="00863CA3"/>
    <w:rsid w:val="00863CA9"/>
    <w:rsid w:val="00863D95"/>
    <w:rsid w:val="00863F5A"/>
    <w:rsid w:val="00863FF6"/>
    <w:rsid w:val="00864180"/>
    <w:rsid w:val="00864418"/>
    <w:rsid w:val="008644E8"/>
    <w:rsid w:val="008645A6"/>
    <w:rsid w:val="008647AD"/>
    <w:rsid w:val="008649C0"/>
    <w:rsid w:val="008649F3"/>
    <w:rsid w:val="00864A14"/>
    <w:rsid w:val="00864B23"/>
    <w:rsid w:val="00864B2B"/>
    <w:rsid w:val="00864C11"/>
    <w:rsid w:val="00864CA2"/>
    <w:rsid w:val="00864E69"/>
    <w:rsid w:val="008651D3"/>
    <w:rsid w:val="00865249"/>
    <w:rsid w:val="00865326"/>
    <w:rsid w:val="00865357"/>
    <w:rsid w:val="008653CD"/>
    <w:rsid w:val="0086559C"/>
    <w:rsid w:val="008656B7"/>
    <w:rsid w:val="008657F8"/>
    <w:rsid w:val="0086583E"/>
    <w:rsid w:val="00865858"/>
    <w:rsid w:val="008658BE"/>
    <w:rsid w:val="008658F7"/>
    <w:rsid w:val="0086592C"/>
    <w:rsid w:val="008659DC"/>
    <w:rsid w:val="00865AC3"/>
    <w:rsid w:val="00865BDA"/>
    <w:rsid w:val="00865C33"/>
    <w:rsid w:val="00865DE7"/>
    <w:rsid w:val="00865E69"/>
    <w:rsid w:val="00865F02"/>
    <w:rsid w:val="0086608C"/>
    <w:rsid w:val="0086615D"/>
    <w:rsid w:val="008666A9"/>
    <w:rsid w:val="00866AE8"/>
    <w:rsid w:val="00866E40"/>
    <w:rsid w:val="00866E70"/>
    <w:rsid w:val="00866FA5"/>
    <w:rsid w:val="0086718F"/>
    <w:rsid w:val="008672A1"/>
    <w:rsid w:val="008672C5"/>
    <w:rsid w:val="008675FA"/>
    <w:rsid w:val="0086772E"/>
    <w:rsid w:val="0086790E"/>
    <w:rsid w:val="0086792D"/>
    <w:rsid w:val="00867AC7"/>
    <w:rsid w:val="00867CAB"/>
    <w:rsid w:val="00867CEA"/>
    <w:rsid w:val="00867CEF"/>
    <w:rsid w:val="00867EAC"/>
    <w:rsid w:val="008700AA"/>
    <w:rsid w:val="00870138"/>
    <w:rsid w:val="008701E9"/>
    <w:rsid w:val="008703E5"/>
    <w:rsid w:val="0087054B"/>
    <w:rsid w:val="00870694"/>
    <w:rsid w:val="0087072E"/>
    <w:rsid w:val="00870775"/>
    <w:rsid w:val="00870788"/>
    <w:rsid w:val="00870857"/>
    <w:rsid w:val="00870878"/>
    <w:rsid w:val="0087096D"/>
    <w:rsid w:val="008709FF"/>
    <w:rsid w:val="00870C1B"/>
    <w:rsid w:val="00870C48"/>
    <w:rsid w:val="00870C94"/>
    <w:rsid w:val="00870F1E"/>
    <w:rsid w:val="00870FBD"/>
    <w:rsid w:val="00871112"/>
    <w:rsid w:val="008711F2"/>
    <w:rsid w:val="0087121F"/>
    <w:rsid w:val="008712DB"/>
    <w:rsid w:val="008713A0"/>
    <w:rsid w:val="00871472"/>
    <w:rsid w:val="00871484"/>
    <w:rsid w:val="0087149B"/>
    <w:rsid w:val="008714B2"/>
    <w:rsid w:val="008714F8"/>
    <w:rsid w:val="0087169F"/>
    <w:rsid w:val="0087182B"/>
    <w:rsid w:val="0087189B"/>
    <w:rsid w:val="0087190C"/>
    <w:rsid w:val="00871954"/>
    <w:rsid w:val="008719EC"/>
    <w:rsid w:val="00871BCE"/>
    <w:rsid w:val="00871BE9"/>
    <w:rsid w:val="00871D7E"/>
    <w:rsid w:val="00871E2A"/>
    <w:rsid w:val="00871F25"/>
    <w:rsid w:val="00871FDD"/>
    <w:rsid w:val="00872214"/>
    <w:rsid w:val="008723F0"/>
    <w:rsid w:val="00872790"/>
    <w:rsid w:val="00872907"/>
    <w:rsid w:val="00872AF9"/>
    <w:rsid w:val="00872C8C"/>
    <w:rsid w:val="00872C9F"/>
    <w:rsid w:val="00872CC0"/>
    <w:rsid w:val="00872DF3"/>
    <w:rsid w:val="00872FE7"/>
    <w:rsid w:val="008732F0"/>
    <w:rsid w:val="00873311"/>
    <w:rsid w:val="0087338E"/>
    <w:rsid w:val="00873499"/>
    <w:rsid w:val="00873826"/>
    <w:rsid w:val="008738D5"/>
    <w:rsid w:val="00873953"/>
    <w:rsid w:val="00873B41"/>
    <w:rsid w:val="00873BD0"/>
    <w:rsid w:val="00873BF9"/>
    <w:rsid w:val="00873DD7"/>
    <w:rsid w:val="00873EDF"/>
    <w:rsid w:val="008741B3"/>
    <w:rsid w:val="0087430F"/>
    <w:rsid w:val="00874572"/>
    <w:rsid w:val="008746BE"/>
    <w:rsid w:val="00874934"/>
    <w:rsid w:val="00874978"/>
    <w:rsid w:val="008749BF"/>
    <w:rsid w:val="008749FA"/>
    <w:rsid w:val="00874A86"/>
    <w:rsid w:val="00874AF1"/>
    <w:rsid w:val="00874C7E"/>
    <w:rsid w:val="00874EAE"/>
    <w:rsid w:val="00874F21"/>
    <w:rsid w:val="0087510C"/>
    <w:rsid w:val="008751DC"/>
    <w:rsid w:val="00875279"/>
    <w:rsid w:val="0087533B"/>
    <w:rsid w:val="0087537F"/>
    <w:rsid w:val="00875472"/>
    <w:rsid w:val="00875571"/>
    <w:rsid w:val="008755DE"/>
    <w:rsid w:val="008755F0"/>
    <w:rsid w:val="00875917"/>
    <w:rsid w:val="00875A6A"/>
    <w:rsid w:val="00875AD4"/>
    <w:rsid w:val="00875B41"/>
    <w:rsid w:val="00875BD3"/>
    <w:rsid w:val="00875C3C"/>
    <w:rsid w:val="00875CBE"/>
    <w:rsid w:val="00875D61"/>
    <w:rsid w:val="00875D6C"/>
    <w:rsid w:val="00875E33"/>
    <w:rsid w:val="00875EBF"/>
    <w:rsid w:val="00876033"/>
    <w:rsid w:val="008762D2"/>
    <w:rsid w:val="00876317"/>
    <w:rsid w:val="0087642B"/>
    <w:rsid w:val="008767E1"/>
    <w:rsid w:val="00876812"/>
    <w:rsid w:val="00876886"/>
    <w:rsid w:val="00876A5C"/>
    <w:rsid w:val="00876AC2"/>
    <w:rsid w:val="00876C00"/>
    <w:rsid w:val="00876C7C"/>
    <w:rsid w:val="00876D66"/>
    <w:rsid w:val="00876FD8"/>
    <w:rsid w:val="0087706E"/>
    <w:rsid w:val="008771F4"/>
    <w:rsid w:val="0087728C"/>
    <w:rsid w:val="00877340"/>
    <w:rsid w:val="00877409"/>
    <w:rsid w:val="00877604"/>
    <w:rsid w:val="008777B7"/>
    <w:rsid w:val="008778AF"/>
    <w:rsid w:val="0087793D"/>
    <w:rsid w:val="00877AA4"/>
    <w:rsid w:val="00877BFE"/>
    <w:rsid w:val="008801E8"/>
    <w:rsid w:val="0088023B"/>
    <w:rsid w:val="00880307"/>
    <w:rsid w:val="00880310"/>
    <w:rsid w:val="008803E7"/>
    <w:rsid w:val="00880664"/>
    <w:rsid w:val="00880707"/>
    <w:rsid w:val="00880731"/>
    <w:rsid w:val="00880757"/>
    <w:rsid w:val="008808DD"/>
    <w:rsid w:val="00880950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63"/>
    <w:rsid w:val="00881392"/>
    <w:rsid w:val="00881543"/>
    <w:rsid w:val="00881554"/>
    <w:rsid w:val="00881825"/>
    <w:rsid w:val="008818BF"/>
    <w:rsid w:val="00881967"/>
    <w:rsid w:val="00881991"/>
    <w:rsid w:val="00881AE4"/>
    <w:rsid w:val="00881CB5"/>
    <w:rsid w:val="00881CDC"/>
    <w:rsid w:val="00881D6D"/>
    <w:rsid w:val="00881DE3"/>
    <w:rsid w:val="00881E4A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D4B"/>
    <w:rsid w:val="00882DF3"/>
    <w:rsid w:val="00882F26"/>
    <w:rsid w:val="00882FDB"/>
    <w:rsid w:val="008830ED"/>
    <w:rsid w:val="008831E4"/>
    <w:rsid w:val="0088326A"/>
    <w:rsid w:val="008832CC"/>
    <w:rsid w:val="0088345F"/>
    <w:rsid w:val="00883481"/>
    <w:rsid w:val="008835A8"/>
    <w:rsid w:val="008838DD"/>
    <w:rsid w:val="0088393F"/>
    <w:rsid w:val="00883960"/>
    <w:rsid w:val="00883C75"/>
    <w:rsid w:val="00883D6C"/>
    <w:rsid w:val="00883E36"/>
    <w:rsid w:val="00883EB1"/>
    <w:rsid w:val="00883F0B"/>
    <w:rsid w:val="00883FD6"/>
    <w:rsid w:val="008840C7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7F"/>
    <w:rsid w:val="008845AA"/>
    <w:rsid w:val="0088464C"/>
    <w:rsid w:val="00884786"/>
    <w:rsid w:val="00884AD9"/>
    <w:rsid w:val="00884B2E"/>
    <w:rsid w:val="00884C2D"/>
    <w:rsid w:val="00884CC1"/>
    <w:rsid w:val="00884E06"/>
    <w:rsid w:val="00884E49"/>
    <w:rsid w:val="008850F5"/>
    <w:rsid w:val="00885118"/>
    <w:rsid w:val="008851AF"/>
    <w:rsid w:val="008854EA"/>
    <w:rsid w:val="008854F3"/>
    <w:rsid w:val="00885604"/>
    <w:rsid w:val="00885629"/>
    <w:rsid w:val="0088565B"/>
    <w:rsid w:val="008857BB"/>
    <w:rsid w:val="0088583E"/>
    <w:rsid w:val="0088590A"/>
    <w:rsid w:val="008859B4"/>
    <w:rsid w:val="00885BCF"/>
    <w:rsid w:val="00885D5E"/>
    <w:rsid w:val="0088612A"/>
    <w:rsid w:val="00886267"/>
    <w:rsid w:val="00886479"/>
    <w:rsid w:val="00886653"/>
    <w:rsid w:val="00886661"/>
    <w:rsid w:val="00886770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099"/>
    <w:rsid w:val="00887336"/>
    <w:rsid w:val="008873E6"/>
    <w:rsid w:val="00887530"/>
    <w:rsid w:val="008876CA"/>
    <w:rsid w:val="008877F3"/>
    <w:rsid w:val="008879D3"/>
    <w:rsid w:val="00887AA2"/>
    <w:rsid w:val="00887CD8"/>
    <w:rsid w:val="00887E4E"/>
    <w:rsid w:val="00887FF8"/>
    <w:rsid w:val="008901BC"/>
    <w:rsid w:val="0089025E"/>
    <w:rsid w:val="00890289"/>
    <w:rsid w:val="0089029D"/>
    <w:rsid w:val="00890382"/>
    <w:rsid w:val="0089051A"/>
    <w:rsid w:val="008906D9"/>
    <w:rsid w:val="00890720"/>
    <w:rsid w:val="00890806"/>
    <w:rsid w:val="008908FF"/>
    <w:rsid w:val="0089091A"/>
    <w:rsid w:val="00890A33"/>
    <w:rsid w:val="00890AF9"/>
    <w:rsid w:val="00890BF9"/>
    <w:rsid w:val="00890C02"/>
    <w:rsid w:val="00890C50"/>
    <w:rsid w:val="00890E26"/>
    <w:rsid w:val="0089106E"/>
    <w:rsid w:val="00891371"/>
    <w:rsid w:val="008914E1"/>
    <w:rsid w:val="00891795"/>
    <w:rsid w:val="00891988"/>
    <w:rsid w:val="00891A38"/>
    <w:rsid w:val="00891B50"/>
    <w:rsid w:val="00891F06"/>
    <w:rsid w:val="00891F27"/>
    <w:rsid w:val="00892685"/>
    <w:rsid w:val="0089271B"/>
    <w:rsid w:val="00892769"/>
    <w:rsid w:val="00892775"/>
    <w:rsid w:val="008927BA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3FE"/>
    <w:rsid w:val="0089342F"/>
    <w:rsid w:val="008934FA"/>
    <w:rsid w:val="008936B2"/>
    <w:rsid w:val="00893B0F"/>
    <w:rsid w:val="00893B7A"/>
    <w:rsid w:val="00893E1F"/>
    <w:rsid w:val="00894237"/>
    <w:rsid w:val="008943CD"/>
    <w:rsid w:val="00894673"/>
    <w:rsid w:val="0089471B"/>
    <w:rsid w:val="00894830"/>
    <w:rsid w:val="0089494B"/>
    <w:rsid w:val="00894A72"/>
    <w:rsid w:val="00894B23"/>
    <w:rsid w:val="00894BE9"/>
    <w:rsid w:val="00894EA7"/>
    <w:rsid w:val="00894FB1"/>
    <w:rsid w:val="008950BB"/>
    <w:rsid w:val="0089510D"/>
    <w:rsid w:val="0089537B"/>
    <w:rsid w:val="00895E72"/>
    <w:rsid w:val="00895F49"/>
    <w:rsid w:val="0089607A"/>
    <w:rsid w:val="0089616F"/>
    <w:rsid w:val="00896354"/>
    <w:rsid w:val="0089647F"/>
    <w:rsid w:val="008964D4"/>
    <w:rsid w:val="008964F7"/>
    <w:rsid w:val="00896721"/>
    <w:rsid w:val="008967FA"/>
    <w:rsid w:val="00896843"/>
    <w:rsid w:val="00896B54"/>
    <w:rsid w:val="00896B8E"/>
    <w:rsid w:val="00896C20"/>
    <w:rsid w:val="00896D09"/>
    <w:rsid w:val="00896FA9"/>
    <w:rsid w:val="0089711B"/>
    <w:rsid w:val="008971AB"/>
    <w:rsid w:val="008971DE"/>
    <w:rsid w:val="00897454"/>
    <w:rsid w:val="00897620"/>
    <w:rsid w:val="00897712"/>
    <w:rsid w:val="00897780"/>
    <w:rsid w:val="00897883"/>
    <w:rsid w:val="008978B6"/>
    <w:rsid w:val="008978C4"/>
    <w:rsid w:val="008978D2"/>
    <w:rsid w:val="00897A1D"/>
    <w:rsid w:val="00897D05"/>
    <w:rsid w:val="00897DD3"/>
    <w:rsid w:val="00897F23"/>
    <w:rsid w:val="00897FD3"/>
    <w:rsid w:val="008A023C"/>
    <w:rsid w:val="008A02CE"/>
    <w:rsid w:val="008A0357"/>
    <w:rsid w:val="008A043C"/>
    <w:rsid w:val="008A04C5"/>
    <w:rsid w:val="008A0721"/>
    <w:rsid w:val="008A0754"/>
    <w:rsid w:val="008A082C"/>
    <w:rsid w:val="008A087E"/>
    <w:rsid w:val="008A0A2D"/>
    <w:rsid w:val="008A0C4E"/>
    <w:rsid w:val="008A0D4F"/>
    <w:rsid w:val="008A0DAE"/>
    <w:rsid w:val="008A0DD6"/>
    <w:rsid w:val="008A0EB5"/>
    <w:rsid w:val="008A118E"/>
    <w:rsid w:val="008A1190"/>
    <w:rsid w:val="008A11BC"/>
    <w:rsid w:val="008A1227"/>
    <w:rsid w:val="008A1434"/>
    <w:rsid w:val="008A17A2"/>
    <w:rsid w:val="008A183F"/>
    <w:rsid w:val="008A194A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B16"/>
    <w:rsid w:val="008A2DBF"/>
    <w:rsid w:val="008A2EEC"/>
    <w:rsid w:val="008A30B3"/>
    <w:rsid w:val="008A3120"/>
    <w:rsid w:val="008A32FD"/>
    <w:rsid w:val="008A3460"/>
    <w:rsid w:val="008A3483"/>
    <w:rsid w:val="008A3496"/>
    <w:rsid w:val="008A35BD"/>
    <w:rsid w:val="008A36D2"/>
    <w:rsid w:val="008A36D7"/>
    <w:rsid w:val="008A381C"/>
    <w:rsid w:val="008A3844"/>
    <w:rsid w:val="008A3948"/>
    <w:rsid w:val="008A3A2F"/>
    <w:rsid w:val="008A3B09"/>
    <w:rsid w:val="008A3DAE"/>
    <w:rsid w:val="008A3E6D"/>
    <w:rsid w:val="008A3F16"/>
    <w:rsid w:val="008A3F53"/>
    <w:rsid w:val="008A3F73"/>
    <w:rsid w:val="008A40C0"/>
    <w:rsid w:val="008A41B4"/>
    <w:rsid w:val="008A41F1"/>
    <w:rsid w:val="008A433C"/>
    <w:rsid w:val="008A4368"/>
    <w:rsid w:val="008A43AC"/>
    <w:rsid w:val="008A442F"/>
    <w:rsid w:val="008A4461"/>
    <w:rsid w:val="008A44C4"/>
    <w:rsid w:val="008A46A8"/>
    <w:rsid w:val="008A4901"/>
    <w:rsid w:val="008A49F4"/>
    <w:rsid w:val="008A4BEE"/>
    <w:rsid w:val="008A4E71"/>
    <w:rsid w:val="008A5045"/>
    <w:rsid w:val="008A50E3"/>
    <w:rsid w:val="008A5202"/>
    <w:rsid w:val="008A5354"/>
    <w:rsid w:val="008A5480"/>
    <w:rsid w:val="008A5742"/>
    <w:rsid w:val="008A59FE"/>
    <w:rsid w:val="008A5A44"/>
    <w:rsid w:val="008A5A88"/>
    <w:rsid w:val="008A5B32"/>
    <w:rsid w:val="008A5C02"/>
    <w:rsid w:val="008A5D2D"/>
    <w:rsid w:val="008A5D97"/>
    <w:rsid w:val="008A5F32"/>
    <w:rsid w:val="008A5FEA"/>
    <w:rsid w:val="008A60FD"/>
    <w:rsid w:val="008A6134"/>
    <w:rsid w:val="008A617C"/>
    <w:rsid w:val="008A61BE"/>
    <w:rsid w:val="008A6284"/>
    <w:rsid w:val="008A62CF"/>
    <w:rsid w:val="008A630A"/>
    <w:rsid w:val="008A634C"/>
    <w:rsid w:val="008A63FE"/>
    <w:rsid w:val="008A64A8"/>
    <w:rsid w:val="008A64EB"/>
    <w:rsid w:val="008A658F"/>
    <w:rsid w:val="008A6AE0"/>
    <w:rsid w:val="008A6BC6"/>
    <w:rsid w:val="008A6C9E"/>
    <w:rsid w:val="008A6DEF"/>
    <w:rsid w:val="008A6E3C"/>
    <w:rsid w:val="008A6E87"/>
    <w:rsid w:val="008A6EC7"/>
    <w:rsid w:val="008A6F92"/>
    <w:rsid w:val="008A73A0"/>
    <w:rsid w:val="008A7451"/>
    <w:rsid w:val="008A75DD"/>
    <w:rsid w:val="008A77F3"/>
    <w:rsid w:val="008A7864"/>
    <w:rsid w:val="008A79A1"/>
    <w:rsid w:val="008A79C9"/>
    <w:rsid w:val="008A7AC0"/>
    <w:rsid w:val="008A7B88"/>
    <w:rsid w:val="008A7BCB"/>
    <w:rsid w:val="008A7E58"/>
    <w:rsid w:val="008B000A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C20"/>
    <w:rsid w:val="008B0D2C"/>
    <w:rsid w:val="008B0D9B"/>
    <w:rsid w:val="008B0DDF"/>
    <w:rsid w:val="008B0EFF"/>
    <w:rsid w:val="008B10CD"/>
    <w:rsid w:val="008B10DA"/>
    <w:rsid w:val="008B1137"/>
    <w:rsid w:val="008B1157"/>
    <w:rsid w:val="008B1289"/>
    <w:rsid w:val="008B16DB"/>
    <w:rsid w:val="008B176A"/>
    <w:rsid w:val="008B1796"/>
    <w:rsid w:val="008B1AC8"/>
    <w:rsid w:val="008B1B7B"/>
    <w:rsid w:val="008B1CC9"/>
    <w:rsid w:val="008B1E68"/>
    <w:rsid w:val="008B1EE8"/>
    <w:rsid w:val="008B1FD0"/>
    <w:rsid w:val="008B2041"/>
    <w:rsid w:val="008B20EC"/>
    <w:rsid w:val="008B2139"/>
    <w:rsid w:val="008B214B"/>
    <w:rsid w:val="008B2175"/>
    <w:rsid w:val="008B2327"/>
    <w:rsid w:val="008B237E"/>
    <w:rsid w:val="008B24FC"/>
    <w:rsid w:val="008B25C4"/>
    <w:rsid w:val="008B25D5"/>
    <w:rsid w:val="008B26E6"/>
    <w:rsid w:val="008B2720"/>
    <w:rsid w:val="008B28A2"/>
    <w:rsid w:val="008B2936"/>
    <w:rsid w:val="008B2977"/>
    <w:rsid w:val="008B29B9"/>
    <w:rsid w:val="008B2D83"/>
    <w:rsid w:val="008B2F23"/>
    <w:rsid w:val="008B2F76"/>
    <w:rsid w:val="008B2FAE"/>
    <w:rsid w:val="008B2FF1"/>
    <w:rsid w:val="008B312B"/>
    <w:rsid w:val="008B3456"/>
    <w:rsid w:val="008B34C0"/>
    <w:rsid w:val="008B35DF"/>
    <w:rsid w:val="008B383C"/>
    <w:rsid w:val="008B3956"/>
    <w:rsid w:val="008B3B5F"/>
    <w:rsid w:val="008B3C2B"/>
    <w:rsid w:val="008B3D77"/>
    <w:rsid w:val="008B3D9B"/>
    <w:rsid w:val="008B3DE8"/>
    <w:rsid w:val="008B4000"/>
    <w:rsid w:val="008B4139"/>
    <w:rsid w:val="008B426D"/>
    <w:rsid w:val="008B4417"/>
    <w:rsid w:val="008B4508"/>
    <w:rsid w:val="008B458C"/>
    <w:rsid w:val="008B463E"/>
    <w:rsid w:val="008B467C"/>
    <w:rsid w:val="008B4705"/>
    <w:rsid w:val="008B477A"/>
    <w:rsid w:val="008B47F2"/>
    <w:rsid w:val="008B4B01"/>
    <w:rsid w:val="008B4BC0"/>
    <w:rsid w:val="008B4C6C"/>
    <w:rsid w:val="008B4DE6"/>
    <w:rsid w:val="008B4EFC"/>
    <w:rsid w:val="008B525E"/>
    <w:rsid w:val="008B52EE"/>
    <w:rsid w:val="008B53DC"/>
    <w:rsid w:val="008B552E"/>
    <w:rsid w:val="008B5626"/>
    <w:rsid w:val="008B5636"/>
    <w:rsid w:val="008B5823"/>
    <w:rsid w:val="008B582D"/>
    <w:rsid w:val="008B595E"/>
    <w:rsid w:val="008B5AD5"/>
    <w:rsid w:val="008B5AD8"/>
    <w:rsid w:val="008B5D2A"/>
    <w:rsid w:val="008B5D65"/>
    <w:rsid w:val="008B5F3D"/>
    <w:rsid w:val="008B60C3"/>
    <w:rsid w:val="008B6174"/>
    <w:rsid w:val="008B618C"/>
    <w:rsid w:val="008B656C"/>
    <w:rsid w:val="008B665C"/>
    <w:rsid w:val="008B66D8"/>
    <w:rsid w:val="008B679C"/>
    <w:rsid w:val="008B6803"/>
    <w:rsid w:val="008B68CF"/>
    <w:rsid w:val="008B6B5D"/>
    <w:rsid w:val="008B6B64"/>
    <w:rsid w:val="008B6BF0"/>
    <w:rsid w:val="008B6C35"/>
    <w:rsid w:val="008B6F6D"/>
    <w:rsid w:val="008B6FE0"/>
    <w:rsid w:val="008B7083"/>
    <w:rsid w:val="008B70B2"/>
    <w:rsid w:val="008B70E0"/>
    <w:rsid w:val="008B72B1"/>
    <w:rsid w:val="008B743E"/>
    <w:rsid w:val="008B75C3"/>
    <w:rsid w:val="008B7A99"/>
    <w:rsid w:val="008B7C69"/>
    <w:rsid w:val="008B7CD3"/>
    <w:rsid w:val="008B7E47"/>
    <w:rsid w:val="008B7ED2"/>
    <w:rsid w:val="008B7EFB"/>
    <w:rsid w:val="008C00B8"/>
    <w:rsid w:val="008C0198"/>
    <w:rsid w:val="008C01E0"/>
    <w:rsid w:val="008C03DA"/>
    <w:rsid w:val="008C03F2"/>
    <w:rsid w:val="008C04A4"/>
    <w:rsid w:val="008C07B0"/>
    <w:rsid w:val="008C07D8"/>
    <w:rsid w:val="008C07E8"/>
    <w:rsid w:val="008C0855"/>
    <w:rsid w:val="008C08B9"/>
    <w:rsid w:val="008C098E"/>
    <w:rsid w:val="008C0A2B"/>
    <w:rsid w:val="008C0B41"/>
    <w:rsid w:val="008C0BE4"/>
    <w:rsid w:val="008C0C90"/>
    <w:rsid w:val="008C0E02"/>
    <w:rsid w:val="008C0EED"/>
    <w:rsid w:val="008C0EFD"/>
    <w:rsid w:val="008C101C"/>
    <w:rsid w:val="008C10F4"/>
    <w:rsid w:val="008C1233"/>
    <w:rsid w:val="008C1317"/>
    <w:rsid w:val="008C1419"/>
    <w:rsid w:val="008C143A"/>
    <w:rsid w:val="008C1471"/>
    <w:rsid w:val="008C1575"/>
    <w:rsid w:val="008C17A1"/>
    <w:rsid w:val="008C19CA"/>
    <w:rsid w:val="008C1AE2"/>
    <w:rsid w:val="008C1B59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A94"/>
    <w:rsid w:val="008C2AF9"/>
    <w:rsid w:val="008C2C00"/>
    <w:rsid w:val="008C2CAB"/>
    <w:rsid w:val="008C2D0D"/>
    <w:rsid w:val="008C2D26"/>
    <w:rsid w:val="008C2D3F"/>
    <w:rsid w:val="008C2DB3"/>
    <w:rsid w:val="008C2DF1"/>
    <w:rsid w:val="008C2F73"/>
    <w:rsid w:val="008C327C"/>
    <w:rsid w:val="008C3672"/>
    <w:rsid w:val="008C37EF"/>
    <w:rsid w:val="008C3A79"/>
    <w:rsid w:val="008C3C25"/>
    <w:rsid w:val="008C3C2C"/>
    <w:rsid w:val="008C3C9A"/>
    <w:rsid w:val="008C3FF5"/>
    <w:rsid w:val="008C4037"/>
    <w:rsid w:val="008C40FB"/>
    <w:rsid w:val="008C4144"/>
    <w:rsid w:val="008C418F"/>
    <w:rsid w:val="008C4501"/>
    <w:rsid w:val="008C45A5"/>
    <w:rsid w:val="008C46DB"/>
    <w:rsid w:val="008C48C9"/>
    <w:rsid w:val="008C4C17"/>
    <w:rsid w:val="008C4C2B"/>
    <w:rsid w:val="008C4DC8"/>
    <w:rsid w:val="008C4DF7"/>
    <w:rsid w:val="008C4F44"/>
    <w:rsid w:val="008C4F62"/>
    <w:rsid w:val="008C4FC4"/>
    <w:rsid w:val="008C4FFA"/>
    <w:rsid w:val="008C5059"/>
    <w:rsid w:val="008C528D"/>
    <w:rsid w:val="008C56AD"/>
    <w:rsid w:val="008C57C3"/>
    <w:rsid w:val="008C5857"/>
    <w:rsid w:val="008C5870"/>
    <w:rsid w:val="008C5895"/>
    <w:rsid w:val="008C58A3"/>
    <w:rsid w:val="008C59A9"/>
    <w:rsid w:val="008C5A2A"/>
    <w:rsid w:val="008C5D45"/>
    <w:rsid w:val="008C5EE9"/>
    <w:rsid w:val="008C6089"/>
    <w:rsid w:val="008C6139"/>
    <w:rsid w:val="008C6145"/>
    <w:rsid w:val="008C6199"/>
    <w:rsid w:val="008C62BA"/>
    <w:rsid w:val="008C6318"/>
    <w:rsid w:val="008C6402"/>
    <w:rsid w:val="008C655B"/>
    <w:rsid w:val="008C6781"/>
    <w:rsid w:val="008C680D"/>
    <w:rsid w:val="008C6997"/>
    <w:rsid w:val="008C6B32"/>
    <w:rsid w:val="008C6B95"/>
    <w:rsid w:val="008C6BD5"/>
    <w:rsid w:val="008C6CD6"/>
    <w:rsid w:val="008C6EB6"/>
    <w:rsid w:val="008C6EF4"/>
    <w:rsid w:val="008C6EF8"/>
    <w:rsid w:val="008C6FB4"/>
    <w:rsid w:val="008C700E"/>
    <w:rsid w:val="008C70FF"/>
    <w:rsid w:val="008C716A"/>
    <w:rsid w:val="008C73C6"/>
    <w:rsid w:val="008C74E2"/>
    <w:rsid w:val="008C757A"/>
    <w:rsid w:val="008C761F"/>
    <w:rsid w:val="008C765D"/>
    <w:rsid w:val="008C7920"/>
    <w:rsid w:val="008C7934"/>
    <w:rsid w:val="008C79FC"/>
    <w:rsid w:val="008C7D1B"/>
    <w:rsid w:val="008C7D5A"/>
    <w:rsid w:val="008C7F26"/>
    <w:rsid w:val="008C7F2D"/>
    <w:rsid w:val="008D001E"/>
    <w:rsid w:val="008D0119"/>
    <w:rsid w:val="008D01C2"/>
    <w:rsid w:val="008D0236"/>
    <w:rsid w:val="008D049D"/>
    <w:rsid w:val="008D05FC"/>
    <w:rsid w:val="008D0695"/>
    <w:rsid w:val="008D06F6"/>
    <w:rsid w:val="008D07F9"/>
    <w:rsid w:val="008D0943"/>
    <w:rsid w:val="008D0B59"/>
    <w:rsid w:val="008D0D7F"/>
    <w:rsid w:val="008D0D96"/>
    <w:rsid w:val="008D0F43"/>
    <w:rsid w:val="008D0FAE"/>
    <w:rsid w:val="008D102E"/>
    <w:rsid w:val="008D10EF"/>
    <w:rsid w:val="008D10FB"/>
    <w:rsid w:val="008D1208"/>
    <w:rsid w:val="008D13B0"/>
    <w:rsid w:val="008D14B2"/>
    <w:rsid w:val="008D18AB"/>
    <w:rsid w:val="008D197A"/>
    <w:rsid w:val="008D19A3"/>
    <w:rsid w:val="008D1AB2"/>
    <w:rsid w:val="008D1C1E"/>
    <w:rsid w:val="008D1CFA"/>
    <w:rsid w:val="008D1EC6"/>
    <w:rsid w:val="008D1EFF"/>
    <w:rsid w:val="008D1F42"/>
    <w:rsid w:val="008D1FA3"/>
    <w:rsid w:val="008D2064"/>
    <w:rsid w:val="008D2157"/>
    <w:rsid w:val="008D21C4"/>
    <w:rsid w:val="008D21D0"/>
    <w:rsid w:val="008D2318"/>
    <w:rsid w:val="008D2455"/>
    <w:rsid w:val="008D248F"/>
    <w:rsid w:val="008D24C7"/>
    <w:rsid w:val="008D2523"/>
    <w:rsid w:val="008D2592"/>
    <w:rsid w:val="008D28FC"/>
    <w:rsid w:val="008D2A1D"/>
    <w:rsid w:val="008D2A48"/>
    <w:rsid w:val="008D2B48"/>
    <w:rsid w:val="008D2E00"/>
    <w:rsid w:val="008D2E2D"/>
    <w:rsid w:val="008D2F81"/>
    <w:rsid w:val="008D2FE6"/>
    <w:rsid w:val="008D3059"/>
    <w:rsid w:val="008D3272"/>
    <w:rsid w:val="008D33D2"/>
    <w:rsid w:val="008D3473"/>
    <w:rsid w:val="008D35A7"/>
    <w:rsid w:val="008D35AF"/>
    <w:rsid w:val="008D378B"/>
    <w:rsid w:val="008D38AA"/>
    <w:rsid w:val="008D38BD"/>
    <w:rsid w:val="008D38EF"/>
    <w:rsid w:val="008D3B3A"/>
    <w:rsid w:val="008D3C98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3C"/>
    <w:rsid w:val="008D49CF"/>
    <w:rsid w:val="008D4B13"/>
    <w:rsid w:val="008D4CC8"/>
    <w:rsid w:val="008D4D9D"/>
    <w:rsid w:val="008D4F41"/>
    <w:rsid w:val="008D4F88"/>
    <w:rsid w:val="008D5093"/>
    <w:rsid w:val="008D5176"/>
    <w:rsid w:val="008D52DB"/>
    <w:rsid w:val="008D5324"/>
    <w:rsid w:val="008D537D"/>
    <w:rsid w:val="008D53D3"/>
    <w:rsid w:val="008D53DB"/>
    <w:rsid w:val="008D5512"/>
    <w:rsid w:val="008D55E7"/>
    <w:rsid w:val="008D576F"/>
    <w:rsid w:val="008D59CB"/>
    <w:rsid w:val="008D5A38"/>
    <w:rsid w:val="008D5A91"/>
    <w:rsid w:val="008D5AC8"/>
    <w:rsid w:val="008D6189"/>
    <w:rsid w:val="008D61FE"/>
    <w:rsid w:val="008D6478"/>
    <w:rsid w:val="008D65DE"/>
    <w:rsid w:val="008D6B8D"/>
    <w:rsid w:val="008D6DC7"/>
    <w:rsid w:val="008D6E12"/>
    <w:rsid w:val="008D6F65"/>
    <w:rsid w:val="008D6FDF"/>
    <w:rsid w:val="008D70A3"/>
    <w:rsid w:val="008D70FA"/>
    <w:rsid w:val="008D710F"/>
    <w:rsid w:val="008D75C3"/>
    <w:rsid w:val="008D769F"/>
    <w:rsid w:val="008D76F8"/>
    <w:rsid w:val="008D7732"/>
    <w:rsid w:val="008D77B0"/>
    <w:rsid w:val="008D77CE"/>
    <w:rsid w:val="008D781C"/>
    <w:rsid w:val="008D7841"/>
    <w:rsid w:val="008D7AAE"/>
    <w:rsid w:val="008D7B5C"/>
    <w:rsid w:val="008D7D01"/>
    <w:rsid w:val="008D7D8F"/>
    <w:rsid w:val="008D7E35"/>
    <w:rsid w:val="008D7F72"/>
    <w:rsid w:val="008D7FE2"/>
    <w:rsid w:val="008E00B9"/>
    <w:rsid w:val="008E00F5"/>
    <w:rsid w:val="008E0414"/>
    <w:rsid w:val="008E0553"/>
    <w:rsid w:val="008E0572"/>
    <w:rsid w:val="008E05CB"/>
    <w:rsid w:val="008E0886"/>
    <w:rsid w:val="008E0A63"/>
    <w:rsid w:val="008E0B30"/>
    <w:rsid w:val="008E0C23"/>
    <w:rsid w:val="008E0E18"/>
    <w:rsid w:val="008E0EF2"/>
    <w:rsid w:val="008E0F6A"/>
    <w:rsid w:val="008E0F6D"/>
    <w:rsid w:val="008E113C"/>
    <w:rsid w:val="008E11A8"/>
    <w:rsid w:val="008E124D"/>
    <w:rsid w:val="008E128E"/>
    <w:rsid w:val="008E1320"/>
    <w:rsid w:val="008E14C7"/>
    <w:rsid w:val="008E17CC"/>
    <w:rsid w:val="008E17D5"/>
    <w:rsid w:val="008E1813"/>
    <w:rsid w:val="008E1B4E"/>
    <w:rsid w:val="008E1C81"/>
    <w:rsid w:val="008E2301"/>
    <w:rsid w:val="008E2311"/>
    <w:rsid w:val="008E25B1"/>
    <w:rsid w:val="008E2778"/>
    <w:rsid w:val="008E2861"/>
    <w:rsid w:val="008E2900"/>
    <w:rsid w:val="008E2BA1"/>
    <w:rsid w:val="008E2BFB"/>
    <w:rsid w:val="008E2D97"/>
    <w:rsid w:val="008E2DED"/>
    <w:rsid w:val="008E2E29"/>
    <w:rsid w:val="008E3192"/>
    <w:rsid w:val="008E3195"/>
    <w:rsid w:val="008E31E8"/>
    <w:rsid w:val="008E330B"/>
    <w:rsid w:val="008E330C"/>
    <w:rsid w:val="008E3450"/>
    <w:rsid w:val="008E361D"/>
    <w:rsid w:val="008E36CF"/>
    <w:rsid w:val="008E3A5B"/>
    <w:rsid w:val="008E3AA9"/>
    <w:rsid w:val="008E3AF4"/>
    <w:rsid w:val="008E3B4C"/>
    <w:rsid w:val="008E3BAE"/>
    <w:rsid w:val="008E3F47"/>
    <w:rsid w:val="008E4043"/>
    <w:rsid w:val="008E4076"/>
    <w:rsid w:val="008E44B8"/>
    <w:rsid w:val="008E45CA"/>
    <w:rsid w:val="008E4984"/>
    <w:rsid w:val="008E4AA9"/>
    <w:rsid w:val="008E4BA2"/>
    <w:rsid w:val="008E4BB1"/>
    <w:rsid w:val="008E4BC3"/>
    <w:rsid w:val="008E4BF9"/>
    <w:rsid w:val="008E5102"/>
    <w:rsid w:val="008E516D"/>
    <w:rsid w:val="008E517F"/>
    <w:rsid w:val="008E53E5"/>
    <w:rsid w:val="008E5799"/>
    <w:rsid w:val="008E579F"/>
    <w:rsid w:val="008E587C"/>
    <w:rsid w:val="008E59FE"/>
    <w:rsid w:val="008E5A3B"/>
    <w:rsid w:val="008E5A72"/>
    <w:rsid w:val="008E5B60"/>
    <w:rsid w:val="008E5BAA"/>
    <w:rsid w:val="008E5C4F"/>
    <w:rsid w:val="008E5D74"/>
    <w:rsid w:val="008E5E78"/>
    <w:rsid w:val="008E5F5F"/>
    <w:rsid w:val="008E5F65"/>
    <w:rsid w:val="008E5FF3"/>
    <w:rsid w:val="008E61D2"/>
    <w:rsid w:val="008E6229"/>
    <w:rsid w:val="008E627C"/>
    <w:rsid w:val="008E66C1"/>
    <w:rsid w:val="008E6771"/>
    <w:rsid w:val="008E6804"/>
    <w:rsid w:val="008E6B55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E7B92"/>
    <w:rsid w:val="008F003E"/>
    <w:rsid w:val="008F0331"/>
    <w:rsid w:val="008F04BA"/>
    <w:rsid w:val="008F06FD"/>
    <w:rsid w:val="008F0780"/>
    <w:rsid w:val="008F088E"/>
    <w:rsid w:val="008F0CD9"/>
    <w:rsid w:val="008F0FAF"/>
    <w:rsid w:val="008F0FB1"/>
    <w:rsid w:val="008F1351"/>
    <w:rsid w:val="008F141C"/>
    <w:rsid w:val="008F14D7"/>
    <w:rsid w:val="008F1577"/>
    <w:rsid w:val="008F1602"/>
    <w:rsid w:val="008F1704"/>
    <w:rsid w:val="008F183B"/>
    <w:rsid w:val="008F198B"/>
    <w:rsid w:val="008F19F2"/>
    <w:rsid w:val="008F1A1E"/>
    <w:rsid w:val="008F1AE6"/>
    <w:rsid w:val="008F1D2A"/>
    <w:rsid w:val="008F1DAC"/>
    <w:rsid w:val="008F1F3A"/>
    <w:rsid w:val="008F1FD4"/>
    <w:rsid w:val="008F1FFD"/>
    <w:rsid w:val="008F2174"/>
    <w:rsid w:val="008F2313"/>
    <w:rsid w:val="008F2557"/>
    <w:rsid w:val="008F2558"/>
    <w:rsid w:val="008F2794"/>
    <w:rsid w:val="008F27C0"/>
    <w:rsid w:val="008F2957"/>
    <w:rsid w:val="008F2C7B"/>
    <w:rsid w:val="008F2E0B"/>
    <w:rsid w:val="008F2E2D"/>
    <w:rsid w:val="008F2EB0"/>
    <w:rsid w:val="008F2EF5"/>
    <w:rsid w:val="008F304B"/>
    <w:rsid w:val="008F3119"/>
    <w:rsid w:val="008F3120"/>
    <w:rsid w:val="008F3331"/>
    <w:rsid w:val="008F359D"/>
    <w:rsid w:val="008F35C5"/>
    <w:rsid w:val="008F3742"/>
    <w:rsid w:val="008F3AE7"/>
    <w:rsid w:val="008F3B36"/>
    <w:rsid w:val="008F3CF4"/>
    <w:rsid w:val="008F3EA7"/>
    <w:rsid w:val="008F4069"/>
    <w:rsid w:val="008F40D2"/>
    <w:rsid w:val="008F4178"/>
    <w:rsid w:val="008F4380"/>
    <w:rsid w:val="008F4470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9D"/>
    <w:rsid w:val="008F52F5"/>
    <w:rsid w:val="008F5584"/>
    <w:rsid w:val="008F5767"/>
    <w:rsid w:val="008F579E"/>
    <w:rsid w:val="008F5983"/>
    <w:rsid w:val="008F5A57"/>
    <w:rsid w:val="008F5ABE"/>
    <w:rsid w:val="008F5B8B"/>
    <w:rsid w:val="008F5C1C"/>
    <w:rsid w:val="008F6271"/>
    <w:rsid w:val="008F62BC"/>
    <w:rsid w:val="008F6555"/>
    <w:rsid w:val="008F6595"/>
    <w:rsid w:val="008F66A7"/>
    <w:rsid w:val="008F66CC"/>
    <w:rsid w:val="008F6797"/>
    <w:rsid w:val="008F67B9"/>
    <w:rsid w:val="008F67ED"/>
    <w:rsid w:val="008F68DE"/>
    <w:rsid w:val="008F699A"/>
    <w:rsid w:val="008F699F"/>
    <w:rsid w:val="008F69F1"/>
    <w:rsid w:val="008F6A9B"/>
    <w:rsid w:val="008F6B0A"/>
    <w:rsid w:val="008F6DB5"/>
    <w:rsid w:val="008F6EC4"/>
    <w:rsid w:val="008F7507"/>
    <w:rsid w:val="008F75E2"/>
    <w:rsid w:val="008F7622"/>
    <w:rsid w:val="008F7777"/>
    <w:rsid w:val="008F77BD"/>
    <w:rsid w:val="008F78C2"/>
    <w:rsid w:val="008F799F"/>
    <w:rsid w:val="008F7CB6"/>
    <w:rsid w:val="008F7D48"/>
    <w:rsid w:val="008F7D49"/>
    <w:rsid w:val="008F7E19"/>
    <w:rsid w:val="008F7FEA"/>
    <w:rsid w:val="009000CA"/>
    <w:rsid w:val="00900172"/>
    <w:rsid w:val="009002C4"/>
    <w:rsid w:val="009002C7"/>
    <w:rsid w:val="0090038E"/>
    <w:rsid w:val="0090038F"/>
    <w:rsid w:val="0090043F"/>
    <w:rsid w:val="0090048B"/>
    <w:rsid w:val="009005B5"/>
    <w:rsid w:val="00900852"/>
    <w:rsid w:val="009008FD"/>
    <w:rsid w:val="00900959"/>
    <w:rsid w:val="0090097E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0FEC"/>
    <w:rsid w:val="009010F1"/>
    <w:rsid w:val="009010FF"/>
    <w:rsid w:val="009011F8"/>
    <w:rsid w:val="00901270"/>
    <w:rsid w:val="009014D8"/>
    <w:rsid w:val="009014F6"/>
    <w:rsid w:val="009015C9"/>
    <w:rsid w:val="00901665"/>
    <w:rsid w:val="0090178C"/>
    <w:rsid w:val="009018CC"/>
    <w:rsid w:val="00901CD4"/>
    <w:rsid w:val="00901DF5"/>
    <w:rsid w:val="00902025"/>
    <w:rsid w:val="0090208F"/>
    <w:rsid w:val="009020D4"/>
    <w:rsid w:val="009020D6"/>
    <w:rsid w:val="0090220B"/>
    <w:rsid w:val="009023B3"/>
    <w:rsid w:val="0090240B"/>
    <w:rsid w:val="00902561"/>
    <w:rsid w:val="0090264C"/>
    <w:rsid w:val="009027B0"/>
    <w:rsid w:val="0090282E"/>
    <w:rsid w:val="0090295B"/>
    <w:rsid w:val="00902BAE"/>
    <w:rsid w:val="00902BC8"/>
    <w:rsid w:val="00902CCC"/>
    <w:rsid w:val="00902D9A"/>
    <w:rsid w:val="00902E25"/>
    <w:rsid w:val="00902EAB"/>
    <w:rsid w:val="00902F9A"/>
    <w:rsid w:val="00902FB6"/>
    <w:rsid w:val="0090303B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20"/>
    <w:rsid w:val="00904166"/>
    <w:rsid w:val="00904194"/>
    <w:rsid w:val="009041E9"/>
    <w:rsid w:val="00904326"/>
    <w:rsid w:val="009044C9"/>
    <w:rsid w:val="00904563"/>
    <w:rsid w:val="00904580"/>
    <w:rsid w:val="0090493E"/>
    <w:rsid w:val="0090494D"/>
    <w:rsid w:val="0090497A"/>
    <w:rsid w:val="00904B47"/>
    <w:rsid w:val="00904CDA"/>
    <w:rsid w:val="00904CDD"/>
    <w:rsid w:val="0090513C"/>
    <w:rsid w:val="00905255"/>
    <w:rsid w:val="00905294"/>
    <w:rsid w:val="00905295"/>
    <w:rsid w:val="00905306"/>
    <w:rsid w:val="009053D4"/>
    <w:rsid w:val="009056FB"/>
    <w:rsid w:val="0090597A"/>
    <w:rsid w:val="00905ABF"/>
    <w:rsid w:val="00905C0B"/>
    <w:rsid w:val="00905CB0"/>
    <w:rsid w:val="00905CD7"/>
    <w:rsid w:val="00905EF3"/>
    <w:rsid w:val="009060BD"/>
    <w:rsid w:val="0090618C"/>
    <w:rsid w:val="00906210"/>
    <w:rsid w:val="00906279"/>
    <w:rsid w:val="009063D0"/>
    <w:rsid w:val="00906487"/>
    <w:rsid w:val="0090665B"/>
    <w:rsid w:val="009067E2"/>
    <w:rsid w:val="009068F3"/>
    <w:rsid w:val="00906BBF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0D9"/>
    <w:rsid w:val="00907106"/>
    <w:rsid w:val="0090719A"/>
    <w:rsid w:val="00907235"/>
    <w:rsid w:val="009074C5"/>
    <w:rsid w:val="00907562"/>
    <w:rsid w:val="009075C4"/>
    <w:rsid w:val="0090794A"/>
    <w:rsid w:val="00907AD5"/>
    <w:rsid w:val="00907B21"/>
    <w:rsid w:val="00907FD9"/>
    <w:rsid w:val="00910042"/>
    <w:rsid w:val="009100EE"/>
    <w:rsid w:val="00910138"/>
    <w:rsid w:val="0091022D"/>
    <w:rsid w:val="0091023C"/>
    <w:rsid w:val="009102A7"/>
    <w:rsid w:val="0091084D"/>
    <w:rsid w:val="009108F6"/>
    <w:rsid w:val="00910CA7"/>
    <w:rsid w:val="00910EC6"/>
    <w:rsid w:val="00910F6A"/>
    <w:rsid w:val="00910F9A"/>
    <w:rsid w:val="009110E6"/>
    <w:rsid w:val="0091114F"/>
    <w:rsid w:val="00911224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2E"/>
    <w:rsid w:val="00911D9D"/>
    <w:rsid w:val="00912006"/>
    <w:rsid w:val="00912186"/>
    <w:rsid w:val="009121B4"/>
    <w:rsid w:val="00912280"/>
    <w:rsid w:val="00912388"/>
    <w:rsid w:val="00912481"/>
    <w:rsid w:val="009126DB"/>
    <w:rsid w:val="009128A9"/>
    <w:rsid w:val="00912977"/>
    <w:rsid w:val="00912A28"/>
    <w:rsid w:val="00912AF9"/>
    <w:rsid w:val="00912FDF"/>
    <w:rsid w:val="0091305B"/>
    <w:rsid w:val="0091305E"/>
    <w:rsid w:val="009130E2"/>
    <w:rsid w:val="0091330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CB3"/>
    <w:rsid w:val="00913F55"/>
    <w:rsid w:val="00913F9B"/>
    <w:rsid w:val="00913FE6"/>
    <w:rsid w:val="0091424F"/>
    <w:rsid w:val="00914329"/>
    <w:rsid w:val="009143B1"/>
    <w:rsid w:val="0091444F"/>
    <w:rsid w:val="00914514"/>
    <w:rsid w:val="00914531"/>
    <w:rsid w:val="0091458E"/>
    <w:rsid w:val="0091482C"/>
    <w:rsid w:val="009149BF"/>
    <w:rsid w:val="00914A43"/>
    <w:rsid w:val="00914A60"/>
    <w:rsid w:val="00914ADF"/>
    <w:rsid w:val="00914B4D"/>
    <w:rsid w:val="00914C39"/>
    <w:rsid w:val="00914CBA"/>
    <w:rsid w:val="00914CE2"/>
    <w:rsid w:val="00914D6D"/>
    <w:rsid w:val="00914F9F"/>
    <w:rsid w:val="0091506A"/>
    <w:rsid w:val="009150A7"/>
    <w:rsid w:val="009150B6"/>
    <w:rsid w:val="0091512E"/>
    <w:rsid w:val="00915546"/>
    <w:rsid w:val="00915558"/>
    <w:rsid w:val="0091563F"/>
    <w:rsid w:val="009159AF"/>
    <w:rsid w:val="00915A09"/>
    <w:rsid w:val="00915B1E"/>
    <w:rsid w:val="00915B8D"/>
    <w:rsid w:val="00915BD1"/>
    <w:rsid w:val="00915E84"/>
    <w:rsid w:val="00915EFB"/>
    <w:rsid w:val="00915F47"/>
    <w:rsid w:val="00915F8A"/>
    <w:rsid w:val="00915FD5"/>
    <w:rsid w:val="00916033"/>
    <w:rsid w:val="009162D1"/>
    <w:rsid w:val="0091640B"/>
    <w:rsid w:val="009164E6"/>
    <w:rsid w:val="009165AD"/>
    <w:rsid w:val="009165AE"/>
    <w:rsid w:val="009165B2"/>
    <w:rsid w:val="00916613"/>
    <w:rsid w:val="0091686D"/>
    <w:rsid w:val="009168F3"/>
    <w:rsid w:val="00916951"/>
    <w:rsid w:val="00916A12"/>
    <w:rsid w:val="00916AC5"/>
    <w:rsid w:val="00916ADB"/>
    <w:rsid w:val="00916BB9"/>
    <w:rsid w:val="00916D3A"/>
    <w:rsid w:val="00917029"/>
    <w:rsid w:val="0091706D"/>
    <w:rsid w:val="009170FA"/>
    <w:rsid w:val="00917113"/>
    <w:rsid w:val="00917227"/>
    <w:rsid w:val="00917259"/>
    <w:rsid w:val="009172A8"/>
    <w:rsid w:val="009172D4"/>
    <w:rsid w:val="009172E7"/>
    <w:rsid w:val="00917350"/>
    <w:rsid w:val="00917488"/>
    <w:rsid w:val="00917651"/>
    <w:rsid w:val="00917905"/>
    <w:rsid w:val="00917C9F"/>
    <w:rsid w:val="00917DB9"/>
    <w:rsid w:val="0092006D"/>
    <w:rsid w:val="00920215"/>
    <w:rsid w:val="0092026C"/>
    <w:rsid w:val="009203E1"/>
    <w:rsid w:val="00920808"/>
    <w:rsid w:val="009209B6"/>
    <w:rsid w:val="009209EC"/>
    <w:rsid w:val="00920A42"/>
    <w:rsid w:val="00920D0C"/>
    <w:rsid w:val="00920D58"/>
    <w:rsid w:val="00920DDF"/>
    <w:rsid w:val="00920F6C"/>
    <w:rsid w:val="00920FB9"/>
    <w:rsid w:val="00920FC1"/>
    <w:rsid w:val="0092100B"/>
    <w:rsid w:val="00921132"/>
    <w:rsid w:val="009212B5"/>
    <w:rsid w:val="00921347"/>
    <w:rsid w:val="00921488"/>
    <w:rsid w:val="009217BA"/>
    <w:rsid w:val="009217DE"/>
    <w:rsid w:val="00921B88"/>
    <w:rsid w:val="00921CAF"/>
    <w:rsid w:val="00921D33"/>
    <w:rsid w:val="00921DCF"/>
    <w:rsid w:val="00921EDB"/>
    <w:rsid w:val="00921F66"/>
    <w:rsid w:val="009221AF"/>
    <w:rsid w:val="009221FA"/>
    <w:rsid w:val="009222B0"/>
    <w:rsid w:val="009222B1"/>
    <w:rsid w:val="009225EC"/>
    <w:rsid w:val="009225F5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F8"/>
    <w:rsid w:val="00923206"/>
    <w:rsid w:val="009232FB"/>
    <w:rsid w:val="00923366"/>
    <w:rsid w:val="009234F9"/>
    <w:rsid w:val="0092364A"/>
    <w:rsid w:val="0092368D"/>
    <w:rsid w:val="00923779"/>
    <w:rsid w:val="00923799"/>
    <w:rsid w:val="009238CA"/>
    <w:rsid w:val="00923982"/>
    <w:rsid w:val="00923A7F"/>
    <w:rsid w:val="00923E6A"/>
    <w:rsid w:val="00923F2A"/>
    <w:rsid w:val="009241A6"/>
    <w:rsid w:val="00924305"/>
    <w:rsid w:val="0092467F"/>
    <w:rsid w:val="009246AB"/>
    <w:rsid w:val="00924962"/>
    <w:rsid w:val="00924AE5"/>
    <w:rsid w:val="00924AF7"/>
    <w:rsid w:val="00924C26"/>
    <w:rsid w:val="00924D13"/>
    <w:rsid w:val="00924F12"/>
    <w:rsid w:val="00924F8C"/>
    <w:rsid w:val="00925178"/>
    <w:rsid w:val="009251B1"/>
    <w:rsid w:val="00925612"/>
    <w:rsid w:val="00925671"/>
    <w:rsid w:val="009256D4"/>
    <w:rsid w:val="009256EF"/>
    <w:rsid w:val="0092570E"/>
    <w:rsid w:val="0092582E"/>
    <w:rsid w:val="00925965"/>
    <w:rsid w:val="009259D1"/>
    <w:rsid w:val="009259E1"/>
    <w:rsid w:val="00925DCB"/>
    <w:rsid w:val="00925FD4"/>
    <w:rsid w:val="00926030"/>
    <w:rsid w:val="009262F9"/>
    <w:rsid w:val="0092637C"/>
    <w:rsid w:val="009265F1"/>
    <w:rsid w:val="00926616"/>
    <w:rsid w:val="00926648"/>
    <w:rsid w:val="0092687A"/>
    <w:rsid w:val="0092687D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8CA"/>
    <w:rsid w:val="009279ED"/>
    <w:rsid w:val="00927AB0"/>
    <w:rsid w:val="00927B1D"/>
    <w:rsid w:val="00927C59"/>
    <w:rsid w:val="00927CEB"/>
    <w:rsid w:val="00927D82"/>
    <w:rsid w:val="00927DA8"/>
    <w:rsid w:val="00927DB8"/>
    <w:rsid w:val="00927EFB"/>
    <w:rsid w:val="009301F4"/>
    <w:rsid w:val="009301FA"/>
    <w:rsid w:val="00930479"/>
    <w:rsid w:val="00930671"/>
    <w:rsid w:val="009307EA"/>
    <w:rsid w:val="0093093F"/>
    <w:rsid w:val="00930B60"/>
    <w:rsid w:val="00930B93"/>
    <w:rsid w:val="00930CA2"/>
    <w:rsid w:val="00930CA7"/>
    <w:rsid w:val="00930DF1"/>
    <w:rsid w:val="00930E59"/>
    <w:rsid w:val="00931131"/>
    <w:rsid w:val="009311EE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1E6D"/>
    <w:rsid w:val="00932059"/>
    <w:rsid w:val="0093205A"/>
    <w:rsid w:val="0093216A"/>
    <w:rsid w:val="0093216C"/>
    <w:rsid w:val="0093229A"/>
    <w:rsid w:val="009322E8"/>
    <w:rsid w:val="00932404"/>
    <w:rsid w:val="00932AD9"/>
    <w:rsid w:val="00932C5E"/>
    <w:rsid w:val="00932CDB"/>
    <w:rsid w:val="00932FB9"/>
    <w:rsid w:val="00932FFF"/>
    <w:rsid w:val="00933225"/>
    <w:rsid w:val="00933317"/>
    <w:rsid w:val="00933478"/>
    <w:rsid w:val="00933661"/>
    <w:rsid w:val="009337AC"/>
    <w:rsid w:val="009339FA"/>
    <w:rsid w:val="00933A88"/>
    <w:rsid w:val="00933BB9"/>
    <w:rsid w:val="00933BDB"/>
    <w:rsid w:val="00933C83"/>
    <w:rsid w:val="00933CFD"/>
    <w:rsid w:val="00933D48"/>
    <w:rsid w:val="00933EFF"/>
    <w:rsid w:val="0093402B"/>
    <w:rsid w:val="009340A9"/>
    <w:rsid w:val="00934229"/>
    <w:rsid w:val="00934469"/>
    <w:rsid w:val="0093453B"/>
    <w:rsid w:val="0093465A"/>
    <w:rsid w:val="009347A2"/>
    <w:rsid w:val="009348D2"/>
    <w:rsid w:val="009349D4"/>
    <w:rsid w:val="00934A3F"/>
    <w:rsid w:val="00934B8F"/>
    <w:rsid w:val="00934C23"/>
    <w:rsid w:val="00934D2D"/>
    <w:rsid w:val="00934F3D"/>
    <w:rsid w:val="00934F8E"/>
    <w:rsid w:val="00934FBA"/>
    <w:rsid w:val="00935066"/>
    <w:rsid w:val="00935120"/>
    <w:rsid w:val="0093516A"/>
    <w:rsid w:val="0093516D"/>
    <w:rsid w:val="00935192"/>
    <w:rsid w:val="00935337"/>
    <w:rsid w:val="00935475"/>
    <w:rsid w:val="00935597"/>
    <w:rsid w:val="0093561D"/>
    <w:rsid w:val="00935775"/>
    <w:rsid w:val="00935856"/>
    <w:rsid w:val="00935A72"/>
    <w:rsid w:val="00935BE5"/>
    <w:rsid w:val="00935FAE"/>
    <w:rsid w:val="0093608A"/>
    <w:rsid w:val="009361B1"/>
    <w:rsid w:val="009364D7"/>
    <w:rsid w:val="009365C9"/>
    <w:rsid w:val="009366A2"/>
    <w:rsid w:val="00936748"/>
    <w:rsid w:val="00936835"/>
    <w:rsid w:val="00936923"/>
    <w:rsid w:val="00936957"/>
    <w:rsid w:val="009369A8"/>
    <w:rsid w:val="009369B4"/>
    <w:rsid w:val="009369BB"/>
    <w:rsid w:val="00936B3F"/>
    <w:rsid w:val="00936DD9"/>
    <w:rsid w:val="00936E37"/>
    <w:rsid w:val="0093722D"/>
    <w:rsid w:val="00937286"/>
    <w:rsid w:val="009372E9"/>
    <w:rsid w:val="0093754E"/>
    <w:rsid w:val="0093757F"/>
    <w:rsid w:val="0093775F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5E8"/>
    <w:rsid w:val="00940626"/>
    <w:rsid w:val="0094067A"/>
    <w:rsid w:val="00940990"/>
    <w:rsid w:val="00940B1E"/>
    <w:rsid w:val="00940C7F"/>
    <w:rsid w:val="00940DAA"/>
    <w:rsid w:val="00940DC2"/>
    <w:rsid w:val="00940F67"/>
    <w:rsid w:val="0094111B"/>
    <w:rsid w:val="009411FD"/>
    <w:rsid w:val="00941388"/>
    <w:rsid w:val="009414B8"/>
    <w:rsid w:val="009415B6"/>
    <w:rsid w:val="00941735"/>
    <w:rsid w:val="0094184A"/>
    <w:rsid w:val="009418B0"/>
    <w:rsid w:val="0094196F"/>
    <w:rsid w:val="00941DC8"/>
    <w:rsid w:val="00941E7A"/>
    <w:rsid w:val="00941F65"/>
    <w:rsid w:val="00941F6B"/>
    <w:rsid w:val="009422C7"/>
    <w:rsid w:val="009423FC"/>
    <w:rsid w:val="00942424"/>
    <w:rsid w:val="009427EA"/>
    <w:rsid w:val="00942941"/>
    <w:rsid w:val="00942BC5"/>
    <w:rsid w:val="00942BDC"/>
    <w:rsid w:val="00942BE1"/>
    <w:rsid w:val="00942C2B"/>
    <w:rsid w:val="00942E37"/>
    <w:rsid w:val="00942F2F"/>
    <w:rsid w:val="00942F78"/>
    <w:rsid w:val="00943264"/>
    <w:rsid w:val="00943270"/>
    <w:rsid w:val="009432C3"/>
    <w:rsid w:val="009437C0"/>
    <w:rsid w:val="0094399D"/>
    <w:rsid w:val="009439C3"/>
    <w:rsid w:val="00943A0A"/>
    <w:rsid w:val="00943C16"/>
    <w:rsid w:val="00943D7A"/>
    <w:rsid w:val="00943D9B"/>
    <w:rsid w:val="00943EEB"/>
    <w:rsid w:val="009440E3"/>
    <w:rsid w:val="00944209"/>
    <w:rsid w:val="00944233"/>
    <w:rsid w:val="009443DD"/>
    <w:rsid w:val="0094452B"/>
    <w:rsid w:val="009445C7"/>
    <w:rsid w:val="0094476C"/>
    <w:rsid w:val="009447A2"/>
    <w:rsid w:val="0094494B"/>
    <w:rsid w:val="00944CDF"/>
    <w:rsid w:val="00944D79"/>
    <w:rsid w:val="00944DC3"/>
    <w:rsid w:val="00944E3F"/>
    <w:rsid w:val="00944F8E"/>
    <w:rsid w:val="0094512C"/>
    <w:rsid w:val="0094535A"/>
    <w:rsid w:val="00945446"/>
    <w:rsid w:val="0094558F"/>
    <w:rsid w:val="00945591"/>
    <w:rsid w:val="009455D7"/>
    <w:rsid w:val="009456C6"/>
    <w:rsid w:val="009457EA"/>
    <w:rsid w:val="00945814"/>
    <w:rsid w:val="00945946"/>
    <w:rsid w:val="009459BA"/>
    <w:rsid w:val="00945B06"/>
    <w:rsid w:val="00945E4C"/>
    <w:rsid w:val="00945F08"/>
    <w:rsid w:val="0094603A"/>
    <w:rsid w:val="0094610B"/>
    <w:rsid w:val="0094613F"/>
    <w:rsid w:val="0094618F"/>
    <w:rsid w:val="009465C8"/>
    <w:rsid w:val="009466E0"/>
    <w:rsid w:val="009466F1"/>
    <w:rsid w:val="009468CD"/>
    <w:rsid w:val="00946965"/>
    <w:rsid w:val="00946A39"/>
    <w:rsid w:val="00946BAD"/>
    <w:rsid w:val="00946BD4"/>
    <w:rsid w:val="00946C26"/>
    <w:rsid w:val="00946CAD"/>
    <w:rsid w:val="00946CCF"/>
    <w:rsid w:val="00946D00"/>
    <w:rsid w:val="00946D5E"/>
    <w:rsid w:val="00946E14"/>
    <w:rsid w:val="00946EA7"/>
    <w:rsid w:val="00946FE3"/>
    <w:rsid w:val="0094714C"/>
    <w:rsid w:val="009472C7"/>
    <w:rsid w:val="009473A6"/>
    <w:rsid w:val="0094744A"/>
    <w:rsid w:val="009474C7"/>
    <w:rsid w:val="00947512"/>
    <w:rsid w:val="00947639"/>
    <w:rsid w:val="009479AD"/>
    <w:rsid w:val="00947CA0"/>
    <w:rsid w:val="00947D34"/>
    <w:rsid w:val="00947FCA"/>
    <w:rsid w:val="0095023A"/>
    <w:rsid w:val="0095024A"/>
    <w:rsid w:val="009502A6"/>
    <w:rsid w:val="009505AF"/>
    <w:rsid w:val="00950685"/>
    <w:rsid w:val="0095074D"/>
    <w:rsid w:val="00950792"/>
    <w:rsid w:val="0095085F"/>
    <w:rsid w:val="00950C6C"/>
    <w:rsid w:val="00950E21"/>
    <w:rsid w:val="00950EB5"/>
    <w:rsid w:val="00950F6A"/>
    <w:rsid w:val="00951105"/>
    <w:rsid w:val="0095114F"/>
    <w:rsid w:val="00951150"/>
    <w:rsid w:val="009512EA"/>
    <w:rsid w:val="0095134C"/>
    <w:rsid w:val="009513C0"/>
    <w:rsid w:val="00951436"/>
    <w:rsid w:val="00951543"/>
    <w:rsid w:val="00951546"/>
    <w:rsid w:val="0095167F"/>
    <w:rsid w:val="0095177A"/>
    <w:rsid w:val="0095192F"/>
    <w:rsid w:val="00951A8D"/>
    <w:rsid w:val="00951AAE"/>
    <w:rsid w:val="00951AD8"/>
    <w:rsid w:val="00951BCE"/>
    <w:rsid w:val="00951BED"/>
    <w:rsid w:val="00951D59"/>
    <w:rsid w:val="00951EDC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C18"/>
    <w:rsid w:val="00952DEC"/>
    <w:rsid w:val="00952DF4"/>
    <w:rsid w:val="00952EAA"/>
    <w:rsid w:val="00953088"/>
    <w:rsid w:val="00953176"/>
    <w:rsid w:val="00953373"/>
    <w:rsid w:val="0095340F"/>
    <w:rsid w:val="00953465"/>
    <w:rsid w:val="009534F7"/>
    <w:rsid w:val="00953774"/>
    <w:rsid w:val="00953783"/>
    <w:rsid w:val="00953B70"/>
    <w:rsid w:val="00953B83"/>
    <w:rsid w:val="00953C1C"/>
    <w:rsid w:val="009540CB"/>
    <w:rsid w:val="009541A2"/>
    <w:rsid w:val="00954390"/>
    <w:rsid w:val="0095440C"/>
    <w:rsid w:val="009544D3"/>
    <w:rsid w:val="009546AC"/>
    <w:rsid w:val="009548EA"/>
    <w:rsid w:val="00954A56"/>
    <w:rsid w:val="00954ADC"/>
    <w:rsid w:val="00954C57"/>
    <w:rsid w:val="00954D14"/>
    <w:rsid w:val="00954D51"/>
    <w:rsid w:val="00954D7F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7F5"/>
    <w:rsid w:val="00955809"/>
    <w:rsid w:val="00955912"/>
    <w:rsid w:val="009559D6"/>
    <w:rsid w:val="00955A2A"/>
    <w:rsid w:val="00955BD9"/>
    <w:rsid w:val="00955C0A"/>
    <w:rsid w:val="00955ECA"/>
    <w:rsid w:val="00955FF7"/>
    <w:rsid w:val="00956192"/>
    <w:rsid w:val="009562D5"/>
    <w:rsid w:val="00956349"/>
    <w:rsid w:val="00956429"/>
    <w:rsid w:val="0095648F"/>
    <w:rsid w:val="00956548"/>
    <w:rsid w:val="0095656B"/>
    <w:rsid w:val="009567D8"/>
    <w:rsid w:val="00956897"/>
    <w:rsid w:val="00956B44"/>
    <w:rsid w:val="00956CEA"/>
    <w:rsid w:val="00956EB9"/>
    <w:rsid w:val="00956F49"/>
    <w:rsid w:val="0095709C"/>
    <w:rsid w:val="0095715E"/>
    <w:rsid w:val="009572FC"/>
    <w:rsid w:val="0095732B"/>
    <w:rsid w:val="0095735C"/>
    <w:rsid w:val="00957672"/>
    <w:rsid w:val="00957724"/>
    <w:rsid w:val="00957952"/>
    <w:rsid w:val="00957A3D"/>
    <w:rsid w:val="00957A7A"/>
    <w:rsid w:val="00957D7E"/>
    <w:rsid w:val="00957E24"/>
    <w:rsid w:val="009601F4"/>
    <w:rsid w:val="009602D2"/>
    <w:rsid w:val="0096030B"/>
    <w:rsid w:val="00960590"/>
    <w:rsid w:val="009608B0"/>
    <w:rsid w:val="009608F5"/>
    <w:rsid w:val="009609E9"/>
    <w:rsid w:val="00960A3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8A"/>
    <w:rsid w:val="009612FC"/>
    <w:rsid w:val="0096135B"/>
    <w:rsid w:val="00961528"/>
    <w:rsid w:val="00961582"/>
    <w:rsid w:val="009615C8"/>
    <w:rsid w:val="009617E8"/>
    <w:rsid w:val="009618A7"/>
    <w:rsid w:val="0096196E"/>
    <w:rsid w:val="009619AA"/>
    <w:rsid w:val="00961A5B"/>
    <w:rsid w:val="00961AD1"/>
    <w:rsid w:val="00961AD3"/>
    <w:rsid w:val="00961AE9"/>
    <w:rsid w:val="00961C2D"/>
    <w:rsid w:val="00961D76"/>
    <w:rsid w:val="00961DAB"/>
    <w:rsid w:val="00961F00"/>
    <w:rsid w:val="0096209F"/>
    <w:rsid w:val="009621DB"/>
    <w:rsid w:val="0096226C"/>
    <w:rsid w:val="009622BA"/>
    <w:rsid w:val="009624B2"/>
    <w:rsid w:val="009625A8"/>
    <w:rsid w:val="009625C1"/>
    <w:rsid w:val="00962823"/>
    <w:rsid w:val="009629EC"/>
    <w:rsid w:val="00962A3B"/>
    <w:rsid w:val="00962AD5"/>
    <w:rsid w:val="00962B43"/>
    <w:rsid w:val="00962C8A"/>
    <w:rsid w:val="00962F83"/>
    <w:rsid w:val="00963454"/>
    <w:rsid w:val="00963640"/>
    <w:rsid w:val="00963880"/>
    <w:rsid w:val="0096390A"/>
    <w:rsid w:val="00963A20"/>
    <w:rsid w:val="00963A2F"/>
    <w:rsid w:val="00963C7C"/>
    <w:rsid w:val="00963D37"/>
    <w:rsid w:val="00963DA5"/>
    <w:rsid w:val="00963E3B"/>
    <w:rsid w:val="00963F83"/>
    <w:rsid w:val="009640AD"/>
    <w:rsid w:val="009640EB"/>
    <w:rsid w:val="00964235"/>
    <w:rsid w:val="0096426C"/>
    <w:rsid w:val="00964317"/>
    <w:rsid w:val="009643F6"/>
    <w:rsid w:val="009645C6"/>
    <w:rsid w:val="009647BC"/>
    <w:rsid w:val="009647D5"/>
    <w:rsid w:val="009648A8"/>
    <w:rsid w:val="00964A7D"/>
    <w:rsid w:val="00964C7C"/>
    <w:rsid w:val="00964DA1"/>
    <w:rsid w:val="00964DBE"/>
    <w:rsid w:val="00964F4F"/>
    <w:rsid w:val="009652CD"/>
    <w:rsid w:val="00965301"/>
    <w:rsid w:val="009653A1"/>
    <w:rsid w:val="009654F9"/>
    <w:rsid w:val="0096582D"/>
    <w:rsid w:val="00965895"/>
    <w:rsid w:val="0096596E"/>
    <w:rsid w:val="00965A6D"/>
    <w:rsid w:val="00965B25"/>
    <w:rsid w:val="00965CA8"/>
    <w:rsid w:val="00965DB1"/>
    <w:rsid w:val="00965DCE"/>
    <w:rsid w:val="00965DEE"/>
    <w:rsid w:val="00965ED6"/>
    <w:rsid w:val="00965F4F"/>
    <w:rsid w:val="00966063"/>
    <w:rsid w:val="0096607C"/>
    <w:rsid w:val="009660F9"/>
    <w:rsid w:val="009661EE"/>
    <w:rsid w:val="009662FA"/>
    <w:rsid w:val="00966481"/>
    <w:rsid w:val="0096650C"/>
    <w:rsid w:val="00966609"/>
    <w:rsid w:val="00966676"/>
    <w:rsid w:val="009668A3"/>
    <w:rsid w:val="009669C5"/>
    <w:rsid w:val="00966A30"/>
    <w:rsid w:val="00966B25"/>
    <w:rsid w:val="00966C2D"/>
    <w:rsid w:val="00966CAE"/>
    <w:rsid w:val="00966D03"/>
    <w:rsid w:val="00966E86"/>
    <w:rsid w:val="00966F35"/>
    <w:rsid w:val="00966F54"/>
    <w:rsid w:val="00966F5D"/>
    <w:rsid w:val="009671C3"/>
    <w:rsid w:val="00967363"/>
    <w:rsid w:val="0096745F"/>
    <w:rsid w:val="009674B1"/>
    <w:rsid w:val="009675B8"/>
    <w:rsid w:val="009679E1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C6C"/>
    <w:rsid w:val="00970C87"/>
    <w:rsid w:val="00970CE3"/>
    <w:rsid w:val="00970E7D"/>
    <w:rsid w:val="00970F5B"/>
    <w:rsid w:val="0097153B"/>
    <w:rsid w:val="0097161A"/>
    <w:rsid w:val="009717DC"/>
    <w:rsid w:val="00971808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8F"/>
    <w:rsid w:val="00972DE0"/>
    <w:rsid w:val="00972E10"/>
    <w:rsid w:val="00972E19"/>
    <w:rsid w:val="00972E48"/>
    <w:rsid w:val="00972FDC"/>
    <w:rsid w:val="0097309D"/>
    <w:rsid w:val="009732A2"/>
    <w:rsid w:val="009733F6"/>
    <w:rsid w:val="009735F9"/>
    <w:rsid w:val="0097392A"/>
    <w:rsid w:val="009739F0"/>
    <w:rsid w:val="00973C58"/>
    <w:rsid w:val="00973F5A"/>
    <w:rsid w:val="00974053"/>
    <w:rsid w:val="00974101"/>
    <w:rsid w:val="0097417C"/>
    <w:rsid w:val="00974195"/>
    <w:rsid w:val="009743ED"/>
    <w:rsid w:val="00974568"/>
    <w:rsid w:val="009747FB"/>
    <w:rsid w:val="009748B8"/>
    <w:rsid w:val="009748E6"/>
    <w:rsid w:val="00974A77"/>
    <w:rsid w:val="00974B99"/>
    <w:rsid w:val="00974D52"/>
    <w:rsid w:val="00974FFA"/>
    <w:rsid w:val="009750B7"/>
    <w:rsid w:val="00975113"/>
    <w:rsid w:val="009752F8"/>
    <w:rsid w:val="009753F5"/>
    <w:rsid w:val="00975558"/>
    <w:rsid w:val="00975617"/>
    <w:rsid w:val="0097561F"/>
    <w:rsid w:val="0097569A"/>
    <w:rsid w:val="009757D9"/>
    <w:rsid w:val="00975871"/>
    <w:rsid w:val="0097589C"/>
    <w:rsid w:val="00975987"/>
    <w:rsid w:val="00975AB9"/>
    <w:rsid w:val="00975CD2"/>
    <w:rsid w:val="00975EE7"/>
    <w:rsid w:val="00975F1E"/>
    <w:rsid w:val="00975F7F"/>
    <w:rsid w:val="009760B9"/>
    <w:rsid w:val="00976135"/>
    <w:rsid w:val="0097615E"/>
    <w:rsid w:val="009764EB"/>
    <w:rsid w:val="009764FA"/>
    <w:rsid w:val="00976522"/>
    <w:rsid w:val="00976571"/>
    <w:rsid w:val="00976575"/>
    <w:rsid w:val="00976730"/>
    <w:rsid w:val="009768F4"/>
    <w:rsid w:val="00976A13"/>
    <w:rsid w:val="00976E94"/>
    <w:rsid w:val="009772B3"/>
    <w:rsid w:val="00977330"/>
    <w:rsid w:val="0097734F"/>
    <w:rsid w:val="00977391"/>
    <w:rsid w:val="009773B9"/>
    <w:rsid w:val="00977604"/>
    <w:rsid w:val="009776A4"/>
    <w:rsid w:val="0097781B"/>
    <w:rsid w:val="009779DF"/>
    <w:rsid w:val="00977C28"/>
    <w:rsid w:val="00977C43"/>
    <w:rsid w:val="00977DD8"/>
    <w:rsid w:val="00977F65"/>
    <w:rsid w:val="00977FC0"/>
    <w:rsid w:val="00980086"/>
    <w:rsid w:val="009801DF"/>
    <w:rsid w:val="009802A5"/>
    <w:rsid w:val="00980334"/>
    <w:rsid w:val="00980336"/>
    <w:rsid w:val="0098038D"/>
    <w:rsid w:val="009806EC"/>
    <w:rsid w:val="009807A8"/>
    <w:rsid w:val="00980973"/>
    <w:rsid w:val="009809A1"/>
    <w:rsid w:val="009809DD"/>
    <w:rsid w:val="00980A72"/>
    <w:rsid w:val="00980AF7"/>
    <w:rsid w:val="00980B31"/>
    <w:rsid w:val="00980C0D"/>
    <w:rsid w:val="00980D18"/>
    <w:rsid w:val="009810D2"/>
    <w:rsid w:val="009813A4"/>
    <w:rsid w:val="0098155B"/>
    <w:rsid w:val="009816BA"/>
    <w:rsid w:val="0098187F"/>
    <w:rsid w:val="00981BAB"/>
    <w:rsid w:val="00981BC0"/>
    <w:rsid w:val="00981CD9"/>
    <w:rsid w:val="00981D7E"/>
    <w:rsid w:val="00981E07"/>
    <w:rsid w:val="00981E93"/>
    <w:rsid w:val="00981EE6"/>
    <w:rsid w:val="00981F69"/>
    <w:rsid w:val="00982015"/>
    <w:rsid w:val="009820AF"/>
    <w:rsid w:val="00982234"/>
    <w:rsid w:val="009822A2"/>
    <w:rsid w:val="0098230F"/>
    <w:rsid w:val="009824B6"/>
    <w:rsid w:val="0098259B"/>
    <w:rsid w:val="0098267B"/>
    <w:rsid w:val="00982838"/>
    <w:rsid w:val="00982908"/>
    <w:rsid w:val="00982A04"/>
    <w:rsid w:val="00982E6F"/>
    <w:rsid w:val="0098309E"/>
    <w:rsid w:val="00983162"/>
    <w:rsid w:val="0098319D"/>
    <w:rsid w:val="00983237"/>
    <w:rsid w:val="00983575"/>
    <w:rsid w:val="00983744"/>
    <w:rsid w:val="009839F5"/>
    <w:rsid w:val="00983A5C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70D"/>
    <w:rsid w:val="00984710"/>
    <w:rsid w:val="00984810"/>
    <w:rsid w:val="00984C98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C87"/>
    <w:rsid w:val="00986035"/>
    <w:rsid w:val="009860B0"/>
    <w:rsid w:val="0098610C"/>
    <w:rsid w:val="00986195"/>
    <w:rsid w:val="009861BD"/>
    <w:rsid w:val="0098649D"/>
    <w:rsid w:val="009864B6"/>
    <w:rsid w:val="0098658A"/>
    <w:rsid w:val="00986638"/>
    <w:rsid w:val="00986811"/>
    <w:rsid w:val="00986A46"/>
    <w:rsid w:val="00986CB6"/>
    <w:rsid w:val="00986CF1"/>
    <w:rsid w:val="00986F9D"/>
    <w:rsid w:val="0098720F"/>
    <w:rsid w:val="00987289"/>
    <w:rsid w:val="009873B9"/>
    <w:rsid w:val="009873DA"/>
    <w:rsid w:val="0098762D"/>
    <w:rsid w:val="0098766C"/>
    <w:rsid w:val="00987AE3"/>
    <w:rsid w:val="00987B69"/>
    <w:rsid w:val="00987D6C"/>
    <w:rsid w:val="00987FF6"/>
    <w:rsid w:val="0099014A"/>
    <w:rsid w:val="00990156"/>
    <w:rsid w:val="009902B5"/>
    <w:rsid w:val="00990328"/>
    <w:rsid w:val="0099040D"/>
    <w:rsid w:val="00990853"/>
    <w:rsid w:val="00990866"/>
    <w:rsid w:val="00990969"/>
    <w:rsid w:val="00990DCB"/>
    <w:rsid w:val="00990F40"/>
    <w:rsid w:val="00990F9B"/>
    <w:rsid w:val="009910E6"/>
    <w:rsid w:val="009910FF"/>
    <w:rsid w:val="00991188"/>
    <w:rsid w:val="0099130B"/>
    <w:rsid w:val="00991471"/>
    <w:rsid w:val="0099170A"/>
    <w:rsid w:val="009918BE"/>
    <w:rsid w:val="0099190A"/>
    <w:rsid w:val="00991913"/>
    <w:rsid w:val="009919E6"/>
    <w:rsid w:val="00991ACA"/>
    <w:rsid w:val="00991BAE"/>
    <w:rsid w:val="00991C18"/>
    <w:rsid w:val="00991CB9"/>
    <w:rsid w:val="00991CC5"/>
    <w:rsid w:val="00991D07"/>
    <w:rsid w:val="00992052"/>
    <w:rsid w:val="00992058"/>
    <w:rsid w:val="0099208F"/>
    <w:rsid w:val="009920AE"/>
    <w:rsid w:val="00992221"/>
    <w:rsid w:val="0099238C"/>
    <w:rsid w:val="0099243A"/>
    <w:rsid w:val="00992451"/>
    <w:rsid w:val="009925EE"/>
    <w:rsid w:val="00992600"/>
    <w:rsid w:val="00992611"/>
    <w:rsid w:val="00992905"/>
    <w:rsid w:val="00992939"/>
    <w:rsid w:val="00992AE3"/>
    <w:rsid w:val="00992CBE"/>
    <w:rsid w:val="00992CFF"/>
    <w:rsid w:val="00992DDE"/>
    <w:rsid w:val="00992E12"/>
    <w:rsid w:val="00993401"/>
    <w:rsid w:val="009934B1"/>
    <w:rsid w:val="009934BF"/>
    <w:rsid w:val="0099358B"/>
    <w:rsid w:val="009936E9"/>
    <w:rsid w:val="009938D6"/>
    <w:rsid w:val="0099390C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067"/>
    <w:rsid w:val="00994190"/>
    <w:rsid w:val="009941C8"/>
    <w:rsid w:val="0099421C"/>
    <w:rsid w:val="0099421E"/>
    <w:rsid w:val="00994236"/>
    <w:rsid w:val="00994587"/>
    <w:rsid w:val="00994721"/>
    <w:rsid w:val="00994A59"/>
    <w:rsid w:val="00994D26"/>
    <w:rsid w:val="00994D5C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81"/>
    <w:rsid w:val="00995A4C"/>
    <w:rsid w:val="00995AEB"/>
    <w:rsid w:val="00995D0D"/>
    <w:rsid w:val="00995EF1"/>
    <w:rsid w:val="00995FFC"/>
    <w:rsid w:val="009960FD"/>
    <w:rsid w:val="0099632A"/>
    <w:rsid w:val="009965D3"/>
    <w:rsid w:val="009967F7"/>
    <w:rsid w:val="00996A14"/>
    <w:rsid w:val="00996AF1"/>
    <w:rsid w:val="00996BD9"/>
    <w:rsid w:val="00996E31"/>
    <w:rsid w:val="0099737F"/>
    <w:rsid w:val="009973B6"/>
    <w:rsid w:val="00997435"/>
    <w:rsid w:val="00997462"/>
    <w:rsid w:val="0099748C"/>
    <w:rsid w:val="009975BF"/>
    <w:rsid w:val="009975D9"/>
    <w:rsid w:val="009976BE"/>
    <w:rsid w:val="00997710"/>
    <w:rsid w:val="0099784D"/>
    <w:rsid w:val="009978C2"/>
    <w:rsid w:val="00997A0A"/>
    <w:rsid w:val="00997AA8"/>
    <w:rsid w:val="00997BAF"/>
    <w:rsid w:val="00997FD2"/>
    <w:rsid w:val="009A0154"/>
    <w:rsid w:val="009A043E"/>
    <w:rsid w:val="009A0463"/>
    <w:rsid w:val="009A0716"/>
    <w:rsid w:val="009A07B4"/>
    <w:rsid w:val="009A081E"/>
    <w:rsid w:val="009A0949"/>
    <w:rsid w:val="009A0C30"/>
    <w:rsid w:val="009A0C9C"/>
    <w:rsid w:val="009A0DC3"/>
    <w:rsid w:val="009A0DC4"/>
    <w:rsid w:val="009A0E42"/>
    <w:rsid w:val="009A0E65"/>
    <w:rsid w:val="009A0F4E"/>
    <w:rsid w:val="009A0F91"/>
    <w:rsid w:val="009A10DE"/>
    <w:rsid w:val="009A1414"/>
    <w:rsid w:val="009A1543"/>
    <w:rsid w:val="009A154E"/>
    <w:rsid w:val="009A155F"/>
    <w:rsid w:val="009A1728"/>
    <w:rsid w:val="009A1979"/>
    <w:rsid w:val="009A19AD"/>
    <w:rsid w:val="009A1A9C"/>
    <w:rsid w:val="009A1AD7"/>
    <w:rsid w:val="009A1C11"/>
    <w:rsid w:val="009A1CF4"/>
    <w:rsid w:val="009A1F37"/>
    <w:rsid w:val="009A2107"/>
    <w:rsid w:val="009A2538"/>
    <w:rsid w:val="009A26B5"/>
    <w:rsid w:val="009A26F5"/>
    <w:rsid w:val="009A282D"/>
    <w:rsid w:val="009A29DA"/>
    <w:rsid w:val="009A2A49"/>
    <w:rsid w:val="009A2A77"/>
    <w:rsid w:val="009A2C18"/>
    <w:rsid w:val="009A2C86"/>
    <w:rsid w:val="009A2D02"/>
    <w:rsid w:val="009A2E61"/>
    <w:rsid w:val="009A2F1F"/>
    <w:rsid w:val="009A305A"/>
    <w:rsid w:val="009A325D"/>
    <w:rsid w:val="009A347C"/>
    <w:rsid w:val="009A3557"/>
    <w:rsid w:val="009A36A0"/>
    <w:rsid w:val="009A37A3"/>
    <w:rsid w:val="009A3823"/>
    <w:rsid w:val="009A39A8"/>
    <w:rsid w:val="009A3AFC"/>
    <w:rsid w:val="009A3E66"/>
    <w:rsid w:val="009A3FFA"/>
    <w:rsid w:val="009A4007"/>
    <w:rsid w:val="009A41B2"/>
    <w:rsid w:val="009A4286"/>
    <w:rsid w:val="009A42D1"/>
    <w:rsid w:val="009A43A3"/>
    <w:rsid w:val="009A4551"/>
    <w:rsid w:val="009A45AF"/>
    <w:rsid w:val="009A45F9"/>
    <w:rsid w:val="009A4647"/>
    <w:rsid w:val="009A4696"/>
    <w:rsid w:val="009A4811"/>
    <w:rsid w:val="009A4838"/>
    <w:rsid w:val="009A4865"/>
    <w:rsid w:val="009A486B"/>
    <w:rsid w:val="009A48B9"/>
    <w:rsid w:val="009A4B55"/>
    <w:rsid w:val="009A4C7F"/>
    <w:rsid w:val="009A4D1C"/>
    <w:rsid w:val="009A4D4F"/>
    <w:rsid w:val="009A4E99"/>
    <w:rsid w:val="009A5242"/>
    <w:rsid w:val="009A5244"/>
    <w:rsid w:val="009A52F0"/>
    <w:rsid w:val="009A532A"/>
    <w:rsid w:val="009A557E"/>
    <w:rsid w:val="009A55D4"/>
    <w:rsid w:val="009A55F2"/>
    <w:rsid w:val="009A5666"/>
    <w:rsid w:val="009A5692"/>
    <w:rsid w:val="009A56C6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04F"/>
    <w:rsid w:val="009A6118"/>
    <w:rsid w:val="009A674F"/>
    <w:rsid w:val="009A6841"/>
    <w:rsid w:val="009A6D4F"/>
    <w:rsid w:val="009A6ED8"/>
    <w:rsid w:val="009A6F01"/>
    <w:rsid w:val="009A7142"/>
    <w:rsid w:val="009A7165"/>
    <w:rsid w:val="009A72EE"/>
    <w:rsid w:val="009A7402"/>
    <w:rsid w:val="009A76CD"/>
    <w:rsid w:val="009A791B"/>
    <w:rsid w:val="009A7A1E"/>
    <w:rsid w:val="009A7B21"/>
    <w:rsid w:val="009A7C20"/>
    <w:rsid w:val="009A7D65"/>
    <w:rsid w:val="009A7DBB"/>
    <w:rsid w:val="009A7E50"/>
    <w:rsid w:val="009B0051"/>
    <w:rsid w:val="009B032C"/>
    <w:rsid w:val="009B038C"/>
    <w:rsid w:val="009B048D"/>
    <w:rsid w:val="009B062F"/>
    <w:rsid w:val="009B0CED"/>
    <w:rsid w:val="009B0D67"/>
    <w:rsid w:val="009B0DDC"/>
    <w:rsid w:val="009B0E77"/>
    <w:rsid w:val="009B0EF1"/>
    <w:rsid w:val="009B110D"/>
    <w:rsid w:val="009B123E"/>
    <w:rsid w:val="009B1382"/>
    <w:rsid w:val="009B150F"/>
    <w:rsid w:val="009B15FF"/>
    <w:rsid w:val="009B1714"/>
    <w:rsid w:val="009B1BD6"/>
    <w:rsid w:val="009B1BDE"/>
    <w:rsid w:val="009B1DAF"/>
    <w:rsid w:val="009B1EC8"/>
    <w:rsid w:val="009B2000"/>
    <w:rsid w:val="009B2068"/>
    <w:rsid w:val="009B21AD"/>
    <w:rsid w:val="009B2218"/>
    <w:rsid w:val="009B240F"/>
    <w:rsid w:val="009B242B"/>
    <w:rsid w:val="009B248A"/>
    <w:rsid w:val="009B255F"/>
    <w:rsid w:val="009B2C97"/>
    <w:rsid w:val="009B3198"/>
    <w:rsid w:val="009B3270"/>
    <w:rsid w:val="009B3343"/>
    <w:rsid w:val="009B3424"/>
    <w:rsid w:val="009B34E3"/>
    <w:rsid w:val="009B3574"/>
    <w:rsid w:val="009B3676"/>
    <w:rsid w:val="009B36A7"/>
    <w:rsid w:val="009B36E7"/>
    <w:rsid w:val="009B37B3"/>
    <w:rsid w:val="009B38F1"/>
    <w:rsid w:val="009B3B82"/>
    <w:rsid w:val="009B3B9E"/>
    <w:rsid w:val="009B3C60"/>
    <w:rsid w:val="009B3CEC"/>
    <w:rsid w:val="009B3F47"/>
    <w:rsid w:val="009B4074"/>
    <w:rsid w:val="009B40A4"/>
    <w:rsid w:val="009B417D"/>
    <w:rsid w:val="009B44C6"/>
    <w:rsid w:val="009B4515"/>
    <w:rsid w:val="009B458B"/>
    <w:rsid w:val="009B45A8"/>
    <w:rsid w:val="009B4610"/>
    <w:rsid w:val="009B47E9"/>
    <w:rsid w:val="009B4926"/>
    <w:rsid w:val="009B4A19"/>
    <w:rsid w:val="009B4AB0"/>
    <w:rsid w:val="009B4B30"/>
    <w:rsid w:val="009B4B5C"/>
    <w:rsid w:val="009B4B85"/>
    <w:rsid w:val="009B4D7C"/>
    <w:rsid w:val="009B4E5E"/>
    <w:rsid w:val="009B4E9A"/>
    <w:rsid w:val="009B4EBF"/>
    <w:rsid w:val="009B4EC8"/>
    <w:rsid w:val="009B4ED8"/>
    <w:rsid w:val="009B4F57"/>
    <w:rsid w:val="009B4FEA"/>
    <w:rsid w:val="009B5004"/>
    <w:rsid w:val="009B519A"/>
    <w:rsid w:val="009B53CE"/>
    <w:rsid w:val="009B55E5"/>
    <w:rsid w:val="009B5769"/>
    <w:rsid w:val="009B57FC"/>
    <w:rsid w:val="009B5832"/>
    <w:rsid w:val="009B5858"/>
    <w:rsid w:val="009B589B"/>
    <w:rsid w:val="009B5AA0"/>
    <w:rsid w:val="009B5B12"/>
    <w:rsid w:val="009B5B7D"/>
    <w:rsid w:val="009B5BDF"/>
    <w:rsid w:val="009B5C5A"/>
    <w:rsid w:val="009B5E31"/>
    <w:rsid w:val="009B60D0"/>
    <w:rsid w:val="009B6190"/>
    <w:rsid w:val="009B6205"/>
    <w:rsid w:val="009B64C8"/>
    <w:rsid w:val="009B64FA"/>
    <w:rsid w:val="009B661D"/>
    <w:rsid w:val="009B6644"/>
    <w:rsid w:val="009B6AB2"/>
    <w:rsid w:val="009B6BB7"/>
    <w:rsid w:val="009B6BC4"/>
    <w:rsid w:val="009B6E69"/>
    <w:rsid w:val="009B6F2E"/>
    <w:rsid w:val="009B6FD7"/>
    <w:rsid w:val="009B7159"/>
    <w:rsid w:val="009B71D5"/>
    <w:rsid w:val="009B72B8"/>
    <w:rsid w:val="009B76CF"/>
    <w:rsid w:val="009B7763"/>
    <w:rsid w:val="009B7841"/>
    <w:rsid w:val="009B784C"/>
    <w:rsid w:val="009B78E5"/>
    <w:rsid w:val="009B7D4B"/>
    <w:rsid w:val="009B7EF4"/>
    <w:rsid w:val="009B7F27"/>
    <w:rsid w:val="009C01DA"/>
    <w:rsid w:val="009C0224"/>
    <w:rsid w:val="009C025E"/>
    <w:rsid w:val="009C02E3"/>
    <w:rsid w:val="009C0398"/>
    <w:rsid w:val="009C03C2"/>
    <w:rsid w:val="009C0411"/>
    <w:rsid w:val="009C04F7"/>
    <w:rsid w:val="009C051D"/>
    <w:rsid w:val="009C0575"/>
    <w:rsid w:val="009C060C"/>
    <w:rsid w:val="009C072A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95"/>
    <w:rsid w:val="009C0FA5"/>
    <w:rsid w:val="009C0FFB"/>
    <w:rsid w:val="009C1445"/>
    <w:rsid w:val="009C15A4"/>
    <w:rsid w:val="009C15C7"/>
    <w:rsid w:val="009C166F"/>
    <w:rsid w:val="009C179E"/>
    <w:rsid w:val="009C1985"/>
    <w:rsid w:val="009C19A7"/>
    <w:rsid w:val="009C1A80"/>
    <w:rsid w:val="009C1B59"/>
    <w:rsid w:val="009C1CE2"/>
    <w:rsid w:val="009C1D64"/>
    <w:rsid w:val="009C1DCD"/>
    <w:rsid w:val="009C1F04"/>
    <w:rsid w:val="009C2245"/>
    <w:rsid w:val="009C24F7"/>
    <w:rsid w:val="009C25E5"/>
    <w:rsid w:val="009C2621"/>
    <w:rsid w:val="009C26FA"/>
    <w:rsid w:val="009C27F2"/>
    <w:rsid w:val="009C29E3"/>
    <w:rsid w:val="009C2E47"/>
    <w:rsid w:val="009C2E7A"/>
    <w:rsid w:val="009C30D8"/>
    <w:rsid w:val="009C30E1"/>
    <w:rsid w:val="009C31B4"/>
    <w:rsid w:val="009C31C9"/>
    <w:rsid w:val="009C368F"/>
    <w:rsid w:val="009C382D"/>
    <w:rsid w:val="009C3A53"/>
    <w:rsid w:val="009C3B36"/>
    <w:rsid w:val="009C3B56"/>
    <w:rsid w:val="009C3C04"/>
    <w:rsid w:val="009C3E33"/>
    <w:rsid w:val="009C3F75"/>
    <w:rsid w:val="009C408F"/>
    <w:rsid w:val="009C40E1"/>
    <w:rsid w:val="009C4117"/>
    <w:rsid w:val="009C41FB"/>
    <w:rsid w:val="009C4270"/>
    <w:rsid w:val="009C4593"/>
    <w:rsid w:val="009C45C2"/>
    <w:rsid w:val="009C493D"/>
    <w:rsid w:val="009C49F4"/>
    <w:rsid w:val="009C4B38"/>
    <w:rsid w:val="009C4CDC"/>
    <w:rsid w:val="009C4D07"/>
    <w:rsid w:val="009C4D6F"/>
    <w:rsid w:val="009C4E81"/>
    <w:rsid w:val="009C5015"/>
    <w:rsid w:val="009C5024"/>
    <w:rsid w:val="009C512D"/>
    <w:rsid w:val="009C51E7"/>
    <w:rsid w:val="009C51F6"/>
    <w:rsid w:val="009C525C"/>
    <w:rsid w:val="009C52EF"/>
    <w:rsid w:val="009C54E5"/>
    <w:rsid w:val="009C5604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1D7"/>
    <w:rsid w:val="009C6250"/>
    <w:rsid w:val="009C6377"/>
    <w:rsid w:val="009C648D"/>
    <w:rsid w:val="009C68CF"/>
    <w:rsid w:val="009C6912"/>
    <w:rsid w:val="009C6ACF"/>
    <w:rsid w:val="009C6EFA"/>
    <w:rsid w:val="009C7061"/>
    <w:rsid w:val="009C707A"/>
    <w:rsid w:val="009C71A0"/>
    <w:rsid w:val="009C71F4"/>
    <w:rsid w:val="009C7285"/>
    <w:rsid w:val="009C7296"/>
    <w:rsid w:val="009C72FC"/>
    <w:rsid w:val="009C7360"/>
    <w:rsid w:val="009C7383"/>
    <w:rsid w:val="009C7436"/>
    <w:rsid w:val="009C749B"/>
    <w:rsid w:val="009C76B7"/>
    <w:rsid w:val="009C7C4A"/>
    <w:rsid w:val="009C7C87"/>
    <w:rsid w:val="009C7E9B"/>
    <w:rsid w:val="009C7FEA"/>
    <w:rsid w:val="009D0095"/>
    <w:rsid w:val="009D00A8"/>
    <w:rsid w:val="009D0145"/>
    <w:rsid w:val="009D01E3"/>
    <w:rsid w:val="009D045B"/>
    <w:rsid w:val="009D04F4"/>
    <w:rsid w:val="009D0508"/>
    <w:rsid w:val="009D0633"/>
    <w:rsid w:val="009D073E"/>
    <w:rsid w:val="009D0776"/>
    <w:rsid w:val="009D089C"/>
    <w:rsid w:val="009D09CA"/>
    <w:rsid w:val="009D0ABE"/>
    <w:rsid w:val="009D0B0B"/>
    <w:rsid w:val="009D0C65"/>
    <w:rsid w:val="009D0CC7"/>
    <w:rsid w:val="009D0DD1"/>
    <w:rsid w:val="009D0FA8"/>
    <w:rsid w:val="009D10C2"/>
    <w:rsid w:val="009D1323"/>
    <w:rsid w:val="009D13D9"/>
    <w:rsid w:val="009D1873"/>
    <w:rsid w:val="009D199B"/>
    <w:rsid w:val="009D1BA9"/>
    <w:rsid w:val="009D2080"/>
    <w:rsid w:val="009D218E"/>
    <w:rsid w:val="009D21B0"/>
    <w:rsid w:val="009D234F"/>
    <w:rsid w:val="009D27CE"/>
    <w:rsid w:val="009D29A1"/>
    <w:rsid w:val="009D2C43"/>
    <w:rsid w:val="009D2DE1"/>
    <w:rsid w:val="009D2ECA"/>
    <w:rsid w:val="009D2FD3"/>
    <w:rsid w:val="009D329B"/>
    <w:rsid w:val="009D3480"/>
    <w:rsid w:val="009D35D6"/>
    <w:rsid w:val="009D38FC"/>
    <w:rsid w:val="009D3ADD"/>
    <w:rsid w:val="009D3BFA"/>
    <w:rsid w:val="009D3DAE"/>
    <w:rsid w:val="009D3F76"/>
    <w:rsid w:val="009D3FED"/>
    <w:rsid w:val="009D413A"/>
    <w:rsid w:val="009D436B"/>
    <w:rsid w:val="009D43F5"/>
    <w:rsid w:val="009D43FD"/>
    <w:rsid w:val="009D442A"/>
    <w:rsid w:val="009D44E3"/>
    <w:rsid w:val="009D455E"/>
    <w:rsid w:val="009D458D"/>
    <w:rsid w:val="009D46E7"/>
    <w:rsid w:val="009D4863"/>
    <w:rsid w:val="009D4874"/>
    <w:rsid w:val="009D4ADD"/>
    <w:rsid w:val="009D4BC4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5B"/>
    <w:rsid w:val="009D53C4"/>
    <w:rsid w:val="009D54E6"/>
    <w:rsid w:val="009D550E"/>
    <w:rsid w:val="009D563E"/>
    <w:rsid w:val="009D59F8"/>
    <w:rsid w:val="009D5A2D"/>
    <w:rsid w:val="009D5A6D"/>
    <w:rsid w:val="009D5AE3"/>
    <w:rsid w:val="009D5C79"/>
    <w:rsid w:val="009D5CAC"/>
    <w:rsid w:val="009D5CBF"/>
    <w:rsid w:val="009D5D4B"/>
    <w:rsid w:val="009D5D8A"/>
    <w:rsid w:val="009D5D9C"/>
    <w:rsid w:val="009D5E95"/>
    <w:rsid w:val="009D5FFC"/>
    <w:rsid w:val="009D6157"/>
    <w:rsid w:val="009D61C2"/>
    <w:rsid w:val="009D64BE"/>
    <w:rsid w:val="009D65D8"/>
    <w:rsid w:val="009D6706"/>
    <w:rsid w:val="009D6763"/>
    <w:rsid w:val="009D679D"/>
    <w:rsid w:val="009D68BD"/>
    <w:rsid w:val="009D6AED"/>
    <w:rsid w:val="009D6B35"/>
    <w:rsid w:val="009D6E25"/>
    <w:rsid w:val="009D6E99"/>
    <w:rsid w:val="009D706D"/>
    <w:rsid w:val="009D70A4"/>
    <w:rsid w:val="009D71A7"/>
    <w:rsid w:val="009D77EB"/>
    <w:rsid w:val="009D7920"/>
    <w:rsid w:val="009D7E8B"/>
    <w:rsid w:val="009D7F73"/>
    <w:rsid w:val="009D7F81"/>
    <w:rsid w:val="009E0157"/>
    <w:rsid w:val="009E06C2"/>
    <w:rsid w:val="009E06E0"/>
    <w:rsid w:val="009E08CD"/>
    <w:rsid w:val="009E0B71"/>
    <w:rsid w:val="009E0B72"/>
    <w:rsid w:val="009E0C41"/>
    <w:rsid w:val="009E0C8A"/>
    <w:rsid w:val="009E0C93"/>
    <w:rsid w:val="009E0D3A"/>
    <w:rsid w:val="009E0FE8"/>
    <w:rsid w:val="009E118F"/>
    <w:rsid w:val="009E11DC"/>
    <w:rsid w:val="009E1387"/>
    <w:rsid w:val="009E13E9"/>
    <w:rsid w:val="009E1429"/>
    <w:rsid w:val="009E14E5"/>
    <w:rsid w:val="009E14F7"/>
    <w:rsid w:val="009E1752"/>
    <w:rsid w:val="009E17CF"/>
    <w:rsid w:val="009E182B"/>
    <w:rsid w:val="009E189A"/>
    <w:rsid w:val="009E18F8"/>
    <w:rsid w:val="009E1A10"/>
    <w:rsid w:val="009E1A4F"/>
    <w:rsid w:val="009E1AAE"/>
    <w:rsid w:val="009E1CFF"/>
    <w:rsid w:val="009E1EF1"/>
    <w:rsid w:val="009E1F77"/>
    <w:rsid w:val="009E209C"/>
    <w:rsid w:val="009E216B"/>
    <w:rsid w:val="009E2215"/>
    <w:rsid w:val="009E225C"/>
    <w:rsid w:val="009E22E4"/>
    <w:rsid w:val="009E2477"/>
    <w:rsid w:val="009E24D7"/>
    <w:rsid w:val="009E25B7"/>
    <w:rsid w:val="009E26DD"/>
    <w:rsid w:val="009E2841"/>
    <w:rsid w:val="009E289C"/>
    <w:rsid w:val="009E2FC5"/>
    <w:rsid w:val="009E3034"/>
    <w:rsid w:val="009E31BE"/>
    <w:rsid w:val="009E3223"/>
    <w:rsid w:val="009E3498"/>
    <w:rsid w:val="009E359D"/>
    <w:rsid w:val="009E3667"/>
    <w:rsid w:val="009E373C"/>
    <w:rsid w:val="009E3881"/>
    <w:rsid w:val="009E3976"/>
    <w:rsid w:val="009E39D9"/>
    <w:rsid w:val="009E3A35"/>
    <w:rsid w:val="009E3A79"/>
    <w:rsid w:val="009E3E06"/>
    <w:rsid w:val="009E3E74"/>
    <w:rsid w:val="009E3E9D"/>
    <w:rsid w:val="009E42B8"/>
    <w:rsid w:val="009E43A9"/>
    <w:rsid w:val="009E46E6"/>
    <w:rsid w:val="009E46EF"/>
    <w:rsid w:val="009E47B6"/>
    <w:rsid w:val="009E4B3E"/>
    <w:rsid w:val="009E4BBE"/>
    <w:rsid w:val="009E4D2F"/>
    <w:rsid w:val="009E4D49"/>
    <w:rsid w:val="009E4E2D"/>
    <w:rsid w:val="009E508E"/>
    <w:rsid w:val="009E5103"/>
    <w:rsid w:val="009E523F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D7A"/>
    <w:rsid w:val="009E5E5F"/>
    <w:rsid w:val="009E5F4F"/>
    <w:rsid w:val="009E603C"/>
    <w:rsid w:val="009E61C3"/>
    <w:rsid w:val="009E65A9"/>
    <w:rsid w:val="009E66D2"/>
    <w:rsid w:val="009E67BE"/>
    <w:rsid w:val="009E67DA"/>
    <w:rsid w:val="009E68FE"/>
    <w:rsid w:val="009E6901"/>
    <w:rsid w:val="009E6A3C"/>
    <w:rsid w:val="009E6D2A"/>
    <w:rsid w:val="009E6D2D"/>
    <w:rsid w:val="009E6E13"/>
    <w:rsid w:val="009E6E75"/>
    <w:rsid w:val="009E6F52"/>
    <w:rsid w:val="009E6F80"/>
    <w:rsid w:val="009E7103"/>
    <w:rsid w:val="009E7122"/>
    <w:rsid w:val="009E7211"/>
    <w:rsid w:val="009E731B"/>
    <w:rsid w:val="009E73D9"/>
    <w:rsid w:val="009E7483"/>
    <w:rsid w:val="009E752D"/>
    <w:rsid w:val="009E7607"/>
    <w:rsid w:val="009E792C"/>
    <w:rsid w:val="009E7953"/>
    <w:rsid w:val="009E7A39"/>
    <w:rsid w:val="009E7C8A"/>
    <w:rsid w:val="009E7D62"/>
    <w:rsid w:val="009E7DD0"/>
    <w:rsid w:val="009F0049"/>
    <w:rsid w:val="009F010D"/>
    <w:rsid w:val="009F01E9"/>
    <w:rsid w:val="009F02FF"/>
    <w:rsid w:val="009F0740"/>
    <w:rsid w:val="009F0933"/>
    <w:rsid w:val="009F094D"/>
    <w:rsid w:val="009F095E"/>
    <w:rsid w:val="009F097A"/>
    <w:rsid w:val="009F0995"/>
    <w:rsid w:val="009F09CC"/>
    <w:rsid w:val="009F0B3D"/>
    <w:rsid w:val="009F0BB0"/>
    <w:rsid w:val="009F0DAF"/>
    <w:rsid w:val="009F0F9B"/>
    <w:rsid w:val="009F1155"/>
    <w:rsid w:val="009F118C"/>
    <w:rsid w:val="009F1218"/>
    <w:rsid w:val="009F1276"/>
    <w:rsid w:val="009F1282"/>
    <w:rsid w:val="009F141A"/>
    <w:rsid w:val="009F1728"/>
    <w:rsid w:val="009F17BA"/>
    <w:rsid w:val="009F1967"/>
    <w:rsid w:val="009F1DAC"/>
    <w:rsid w:val="009F1E9F"/>
    <w:rsid w:val="009F1F08"/>
    <w:rsid w:val="009F2165"/>
    <w:rsid w:val="009F2261"/>
    <w:rsid w:val="009F22E2"/>
    <w:rsid w:val="009F23C3"/>
    <w:rsid w:val="009F2914"/>
    <w:rsid w:val="009F2B09"/>
    <w:rsid w:val="009F2B65"/>
    <w:rsid w:val="009F2C73"/>
    <w:rsid w:val="009F2FA4"/>
    <w:rsid w:val="009F3080"/>
    <w:rsid w:val="009F315F"/>
    <w:rsid w:val="009F3448"/>
    <w:rsid w:val="009F34BB"/>
    <w:rsid w:val="009F34C6"/>
    <w:rsid w:val="009F3565"/>
    <w:rsid w:val="009F35CD"/>
    <w:rsid w:val="009F35CF"/>
    <w:rsid w:val="009F36A8"/>
    <w:rsid w:val="009F3834"/>
    <w:rsid w:val="009F38E6"/>
    <w:rsid w:val="009F3ADA"/>
    <w:rsid w:val="009F3CA5"/>
    <w:rsid w:val="009F3D00"/>
    <w:rsid w:val="009F3DB1"/>
    <w:rsid w:val="009F3DE5"/>
    <w:rsid w:val="009F3F72"/>
    <w:rsid w:val="009F4096"/>
    <w:rsid w:val="009F40AD"/>
    <w:rsid w:val="009F422C"/>
    <w:rsid w:val="009F4299"/>
    <w:rsid w:val="009F4454"/>
    <w:rsid w:val="009F45AD"/>
    <w:rsid w:val="009F45BA"/>
    <w:rsid w:val="009F45F5"/>
    <w:rsid w:val="009F4A7C"/>
    <w:rsid w:val="009F4C1D"/>
    <w:rsid w:val="009F4D5B"/>
    <w:rsid w:val="009F4DC4"/>
    <w:rsid w:val="009F50FD"/>
    <w:rsid w:val="009F5177"/>
    <w:rsid w:val="009F51AB"/>
    <w:rsid w:val="009F5431"/>
    <w:rsid w:val="009F54BB"/>
    <w:rsid w:val="009F571A"/>
    <w:rsid w:val="009F590A"/>
    <w:rsid w:val="009F59EC"/>
    <w:rsid w:val="009F5B81"/>
    <w:rsid w:val="009F5B9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1E"/>
    <w:rsid w:val="009F6B02"/>
    <w:rsid w:val="009F6DF5"/>
    <w:rsid w:val="009F6E56"/>
    <w:rsid w:val="009F6EFB"/>
    <w:rsid w:val="009F7154"/>
    <w:rsid w:val="009F71E2"/>
    <w:rsid w:val="009F72F4"/>
    <w:rsid w:val="009F73BC"/>
    <w:rsid w:val="009F741D"/>
    <w:rsid w:val="009F74D1"/>
    <w:rsid w:val="009F760C"/>
    <w:rsid w:val="009F773D"/>
    <w:rsid w:val="009F77AC"/>
    <w:rsid w:val="009F791A"/>
    <w:rsid w:val="009F7AF6"/>
    <w:rsid w:val="009F7B32"/>
    <w:rsid w:val="009F7D34"/>
    <w:rsid w:val="009F7D55"/>
    <w:rsid w:val="009F7DB9"/>
    <w:rsid w:val="009F7F42"/>
    <w:rsid w:val="00A00045"/>
    <w:rsid w:val="00A00112"/>
    <w:rsid w:val="00A003C4"/>
    <w:rsid w:val="00A004B1"/>
    <w:rsid w:val="00A00507"/>
    <w:rsid w:val="00A005FC"/>
    <w:rsid w:val="00A00756"/>
    <w:rsid w:val="00A00891"/>
    <w:rsid w:val="00A00A25"/>
    <w:rsid w:val="00A00AB5"/>
    <w:rsid w:val="00A00AEA"/>
    <w:rsid w:val="00A00F1E"/>
    <w:rsid w:val="00A01016"/>
    <w:rsid w:val="00A010DC"/>
    <w:rsid w:val="00A01205"/>
    <w:rsid w:val="00A01685"/>
    <w:rsid w:val="00A01ACE"/>
    <w:rsid w:val="00A01C67"/>
    <w:rsid w:val="00A01C7A"/>
    <w:rsid w:val="00A01EE6"/>
    <w:rsid w:val="00A01F99"/>
    <w:rsid w:val="00A02077"/>
    <w:rsid w:val="00A021A8"/>
    <w:rsid w:val="00A022FC"/>
    <w:rsid w:val="00A025A2"/>
    <w:rsid w:val="00A026A8"/>
    <w:rsid w:val="00A02AB7"/>
    <w:rsid w:val="00A02AC3"/>
    <w:rsid w:val="00A02B74"/>
    <w:rsid w:val="00A02BD2"/>
    <w:rsid w:val="00A02C54"/>
    <w:rsid w:val="00A02FFE"/>
    <w:rsid w:val="00A03081"/>
    <w:rsid w:val="00A03113"/>
    <w:rsid w:val="00A031D2"/>
    <w:rsid w:val="00A03279"/>
    <w:rsid w:val="00A03290"/>
    <w:rsid w:val="00A032A3"/>
    <w:rsid w:val="00A03339"/>
    <w:rsid w:val="00A03362"/>
    <w:rsid w:val="00A03408"/>
    <w:rsid w:val="00A0353E"/>
    <w:rsid w:val="00A036C1"/>
    <w:rsid w:val="00A039AB"/>
    <w:rsid w:val="00A03A9F"/>
    <w:rsid w:val="00A03DB6"/>
    <w:rsid w:val="00A03ED1"/>
    <w:rsid w:val="00A03F46"/>
    <w:rsid w:val="00A040E8"/>
    <w:rsid w:val="00A041C4"/>
    <w:rsid w:val="00A041C8"/>
    <w:rsid w:val="00A041FE"/>
    <w:rsid w:val="00A043A1"/>
    <w:rsid w:val="00A043D0"/>
    <w:rsid w:val="00A043F2"/>
    <w:rsid w:val="00A04433"/>
    <w:rsid w:val="00A04446"/>
    <w:rsid w:val="00A045B4"/>
    <w:rsid w:val="00A046DA"/>
    <w:rsid w:val="00A046DD"/>
    <w:rsid w:val="00A0481B"/>
    <w:rsid w:val="00A048F8"/>
    <w:rsid w:val="00A04AB2"/>
    <w:rsid w:val="00A04ABF"/>
    <w:rsid w:val="00A04BB2"/>
    <w:rsid w:val="00A04D20"/>
    <w:rsid w:val="00A04D54"/>
    <w:rsid w:val="00A04E61"/>
    <w:rsid w:val="00A04EBD"/>
    <w:rsid w:val="00A04EDF"/>
    <w:rsid w:val="00A0500C"/>
    <w:rsid w:val="00A051AD"/>
    <w:rsid w:val="00A0525A"/>
    <w:rsid w:val="00A05261"/>
    <w:rsid w:val="00A052D0"/>
    <w:rsid w:val="00A05452"/>
    <w:rsid w:val="00A054EF"/>
    <w:rsid w:val="00A057CE"/>
    <w:rsid w:val="00A05881"/>
    <w:rsid w:val="00A05AF2"/>
    <w:rsid w:val="00A05B49"/>
    <w:rsid w:val="00A05C1C"/>
    <w:rsid w:val="00A05D00"/>
    <w:rsid w:val="00A05E80"/>
    <w:rsid w:val="00A05EBE"/>
    <w:rsid w:val="00A05F61"/>
    <w:rsid w:val="00A06123"/>
    <w:rsid w:val="00A06151"/>
    <w:rsid w:val="00A0617A"/>
    <w:rsid w:val="00A063A0"/>
    <w:rsid w:val="00A06481"/>
    <w:rsid w:val="00A06777"/>
    <w:rsid w:val="00A067B1"/>
    <w:rsid w:val="00A067B7"/>
    <w:rsid w:val="00A0684A"/>
    <w:rsid w:val="00A06991"/>
    <w:rsid w:val="00A069E5"/>
    <w:rsid w:val="00A06A1D"/>
    <w:rsid w:val="00A06B19"/>
    <w:rsid w:val="00A06C91"/>
    <w:rsid w:val="00A06D20"/>
    <w:rsid w:val="00A06F72"/>
    <w:rsid w:val="00A07063"/>
    <w:rsid w:val="00A0707F"/>
    <w:rsid w:val="00A0725D"/>
    <w:rsid w:val="00A07367"/>
    <w:rsid w:val="00A0751F"/>
    <w:rsid w:val="00A078DC"/>
    <w:rsid w:val="00A079C5"/>
    <w:rsid w:val="00A07AB5"/>
    <w:rsid w:val="00A07BBC"/>
    <w:rsid w:val="00A07E3A"/>
    <w:rsid w:val="00A07F14"/>
    <w:rsid w:val="00A07F3F"/>
    <w:rsid w:val="00A07F97"/>
    <w:rsid w:val="00A10002"/>
    <w:rsid w:val="00A1007D"/>
    <w:rsid w:val="00A100F0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922"/>
    <w:rsid w:val="00A10B21"/>
    <w:rsid w:val="00A10C7F"/>
    <w:rsid w:val="00A10CD3"/>
    <w:rsid w:val="00A10D69"/>
    <w:rsid w:val="00A11249"/>
    <w:rsid w:val="00A11256"/>
    <w:rsid w:val="00A11470"/>
    <w:rsid w:val="00A11728"/>
    <w:rsid w:val="00A11971"/>
    <w:rsid w:val="00A11B3F"/>
    <w:rsid w:val="00A11D90"/>
    <w:rsid w:val="00A11E8A"/>
    <w:rsid w:val="00A11F33"/>
    <w:rsid w:val="00A11F66"/>
    <w:rsid w:val="00A12063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2F"/>
    <w:rsid w:val="00A12C30"/>
    <w:rsid w:val="00A12DC8"/>
    <w:rsid w:val="00A12E3E"/>
    <w:rsid w:val="00A136CD"/>
    <w:rsid w:val="00A137B6"/>
    <w:rsid w:val="00A13885"/>
    <w:rsid w:val="00A13B1C"/>
    <w:rsid w:val="00A13F4A"/>
    <w:rsid w:val="00A1414D"/>
    <w:rsid w:val="00A14214"/>
    <w:rsid w:val="00A143A8"/>
    <w:rsid w:val="00A1443A"/>
    <w:rsid w:val="00A14724"/>
    <w:rsid w:val="00A14D73"/>
    <w:rsid w:val="00A14DF0"/>
    <w:rsid w:val="00A14EC3"/>
    <w:rsid w:val="00A14FD7"/>
    <w:rsid w:val="00A150F9"/>
    <w:rsid w:val="00A15131"/>
    <w:rsid w:val="00A153AD"/>
    <w:rsid w:val="00A155A3"/>
    <w:rsid w:val="00A156EF"/>
    <w:rsid w:val="00A157D1"/>
    <w:rsid w:val="00A1581E"/>
    <w:rsid w:val="00A15940"/>
    <w:rsid w:val="00A1599B"/>
    <w:rsid w:val="00A15B28"/>
    <w:rsid w:val="00A15F88"/>
    <w:rsid w:val="00A15FAF"/>
    <w:rsid w:val="00A162D0"/>
    <w:rsid w:val="00A163C8"/>
    <w:rsid w:val="00A1662D"/>
    <w:rsid w:val="00A16814"/>
    <w:rsid w:val="00A169C3"/>
    <w:rsid w:val="00A16BA4"/>
    <w:rsid w:val="00A16C20"/>
    <w:rsid w:val="00A16D16"/>
    <w:rsid w:val="00A16D2B"/>
    <w:rsid w:val="00A16D93"/>
    <w:rsid w:val="00A17156"/>
    <w:rsid w:val="00A17216"/>
    <w:rsid w:val="00A17486"/>
    <w:rsid w:val="00A177D4"/>
    <w:rsid w:val="00A177E9"/>
    <w:rsid w:val="00A17888"/>
    <w:rsid w:val="00A17BC5"/>
    <w:rsid w:val="00A17BE8"/>
    <w:rsid w:val="00A17CA6"/>
    <w:rsid w:val="00A17E74"/>
    <w:rsid w:val="00A17E8B"/>
    <w:rsid w:val="00A20136"/>
    <w:rsid w:val="00A202A7"/>
    <w:rsid w:val="00A20329"/>
    <w:rsid w:val="00A20353"/>
    <w:rsid w:val="00A203AF"/>
    <w:rsid w:val="00A20421"/>
    <w:rsid w:val="00A207FE"/>
    <w:rsid w:val="00A208A3"/>
    <w:rsid w:val="00A20A85"/>
    <w:rsid w:val="00A20B22"/>
    <w:rsid w:val="00A20C4E"/>
    <w:rsid w:val="00A20CA0"/>
    <w:rsid w:val="00A20FDC"/>
    <w:rsid w:val="00A20FFB"/>
    <w:rsid w:val="00A215F4"/>
    <w:rsid w:val="00A2164F"/>
    <w:rsid w:val="00A2169F"/>
    <w:rsid w:val="00A2172A"/>
    <w:rsid w:val="00A21790"/>
    <w:rsid w:val="00A2181C"/>
    <w:rsid w:val="00A219CE"/>
    <w:rsid w:val="00A21A42"/>
    <w:rsid w:val="00A21B25"/>
    <w:rsid w:val="00A21C25"/>
    <w:rsid w:val="00A21D9E"/>
    <w:rsid w:val="00A21E8B"/>
    <w:rsid w:val="00A222EE"/>
    <w:rsid w:val="00A223A5"/>
    <w:rsid w:val="00A22762"/>
    <w:rsid w:val="00A22798"/>
    <w:rsid w:val="00A227E1"/>
    <w:rsid w:val="00A2294E"/>
    <w:rsid w:val="00A22B49"/>
    <w:rsid w:val="00A22DFD"/>
    <w:rsid w:val="00A22F7C"/>
    <w:rsid w:val="00A23015"/>
    <w:rsid w:val="00A23084"/>
    <w:rsid w:val="00A23103"/>
    <w:rsid w:val="00A23208"/>
    <w:rsid w:val="00A23238"/>
    <w:rsid w:val="00A232E6"/>
    <w:rsid w:val="00A23338"/>
    <w:rsid w:val="00A23455"/>
    <w:rsid w:val="00A23478"/>
    <w:rsid w:val="00A23495"/>
    <w:rsid w:val="00A2358E"/>
    <w:rsid w:val="00A2367A"/>
    <w:rsid w:val="00A237CB"/>
    <w:rsid w:val="00A2387A"/>
    <w:rsid w:val="00A23BDB"/>
    <w:rsid w:val="00A23CE4"/>
    <w:rsid w:val="00A23DC6"/>
    <w:rsid w:val="00A23E76"/>
    <w:rsid w:val="00A23EB8"/>
    <w:rsid w:val="00A23F62"/>
    <w:rsid w:val="00A23FB1"/>
    <w:rsid w:val="00A240CD"/>
    <w:rsid w:val="00A2416A"/>
    <w:rsid w:val="00A245DD"/>
    <w:rsid w:val="00A247DA"/>
    <w:rsid w:val="00A249A9"/>
    <w:rsid w:val="00A24B55"/>
    <w:rsid w:val="00A24B76"/>
    <w:rsid w:val="00A24D30"/>
    <w:rsid w:val="00A24D91"/>
    <w:rsid w:val="00A24D9F"/>
    <w:rsid w:val="00A24E09"/>
    <w:rsid w:val="00A24F6D"/>
    <w:rsid w:val="00A24F7F"/>
    <w:rsid w:val="00A24FCA"/>
    <w:rsid w:val="00A25057"/>
    <w:rsid w:val="00A2513B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093"/>
    <w:rsid w:val="00A26212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13"/>
    <w:rsid w:val="00A26C24"/>
    <w:rsid w:val="00A26F2C"/>
    <w:rsid w:val="00A26FB6"/>
    <w:rsid w:val="00A27168"/>
    <w:rsid w:val="00A27177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B3E"/>
    <w:rsid w:val="00A27E46"/>
    <w:rsid w:val="00A27E92"/>
    <w:rsid w:val="00A27FBF"/>
    <w:rsid w:val="00A300D3"/>
    <w:rsid w:val="00A30124"/>
    <w:rsid w:val="00A30134"/>
    <w:rsid w:val="00A30174"/>
    <w:rsid w:val="00A302CF"/>
    <w:rsid w:val="00A30570"/>
    <w:rsid w:val="00A30592"/>
    <w:rsid w:val="00A30617"/>
    <w:rsid w:val="00A306F7"/>
    <w:rsid w:val="00A30777"/>
    <w:rsid w:val="00A30784"/>
    <w:rsid w:val="00A30875"/>
    <w:rsid w:val="00A309E6"/>
    <w:rsid w:val="00A30BDA"/>
    <w:rsid w:val="00A30C2B"/>
    <w:rsid w:val="00A30D02"/>
    <w:rsid w:val="00A30D08"/>
    <w:rsid w:val="00A30D44"/>
    <w:rsid w:val="00A30DE2"/>
    <w:rsid w:val="00A30E67"/>
    <w:rsid w:val="00A30EB7"/>
    <w:rsid w:val="00A30F4A"/>
    <w:rsid w:val="00A30F7C"/>
    <w:rsid w:val="00A30FA3"/>
    <w:rsid w:val="00A30FAE"/>
    <w:rsid w:val="00A310AA"/>
    <w:rsid w:val="00A311EB"/>
    <w:rsid w:val="00A311F0"/>
    <w:rsid w:val="00A31288"/>
    <w:rsid w:val="00A312C9"/>
    <w:rsid w:val="00A31369"/>
    <w:rsid w:val="00A313A4"/>
    <w:rsid w:val="00A31562"/>
    <w:rsid w:val="00A3167A"/>
    <w:rsid w:val="00A31816"/>
    <w:rsid w:val="00A31921"/>
    <w:rsid w:val="00A31AE8"/>
    <w:rsid w:val="00A31B26"/>
    <w:rsid w:val="00A31DE9"/>
    <w:rsid w:val="00A31E88"/>
    <w:rsid w:val="00A31ECF"/>
    <w:rsid w:val="00A31EF4"/>
    <w:rsid w:val="00A3211E"/>
    <w:rsid w:val="00A32321"/>
    <w:rsid w:val="00A32345"/>
    <w:rsid w:val="00A323DD"/>
    <w:rsid w:val="00A32450"/>
    <w:rsid w:val="00A32549"/>
    <w:rsid w:val="00A325B7"/>
    <w:rsid w:val="00A32604"/>
    <w:rsid w:val="00A327E9"/>
    <w:rsid w:val="00A328A5"/>
    <w:rsid w:val="00A32E15"/>
    <w:rsid w:val="00A32F28"/>
    <w:rsid w:val="00A32FF3"/>
    <w:rsid w:val="00A3319C"/>
    <w:rsid w:val="00A33572"/>
    <w:rsid w:val="00A338DE"/>
    <w:rsid w:val="00A33B34"/>
    <w:rsid w:val="00A33BFE"/>
    <w:rsid w:val="00A33C4E"/>
    <w:rsid w:val="00A33C86"/>
    <w:rsid w:val="00A33C91"/>
    <w:rsid w:val="00A34067"/>
    <w:rsid w:val="00A34183"/>
    <w:rsid w:val="00A341E5"/>
    <w:rsid w:val="00A3423A"/>
    <w:rsid w:val="00A34310"/>
    <w:rsid w:val="00A344D6"/>
    <w:rsid w:val="00A34571"/>
    <w:rsid w:val="00A3458F"/>
    <w:rsid w:val="00A34871"/>
    <w:rsid w:val="00A3487B"/>
    <w:rsid w:val="00A34BF4"/>
    <w:rsid w:val="00A34D2B"/>
    <w:rsid w:val="00A34E50"/>
    <w:rsid w:val="00A34F79"/>
    <w:rsid w:val="00A353D5"/>
    <w:rsid w:val="00A35475"/>
    <w:rsid w:val="00A35792"/>
    <w:rsid w:val="00A35962"/>
    <w:rsid w:val="00A35A46"/>
    <w:rsid w:val="00A35B67"/>
    <w:rsid w:val="00A35BC4"/>
    <w:rsid w:val="00A35CD6"/>
    <w:rsid w:val="00A35DDA"/>
    <w:rsid w:val="00A3607B"/>
    <w:rsid w:val="00A36579"/>
    <w:rsid w:val="00A365A6"/>
    <w:rsid w:val="00A3680B"/>
    <w:rsid w:val="00A36827"/>
    <w:rsid w:val="00A3693A"/>
    <w:rsid w:val="00A36AD2"/>
    <w:rsid w:val="00A36D47"/>
    <w:rsid w:val="00A36D62"/>
    <w:rsid w:val="00A36E09"/>
    <w:rsid w:val="00A36E0A"/>
    <w:rsid w:val="00A36E0C"/>
    <w:rsid w:val="00A36F01"/>
    <w:rsid w:val="00A370F4"/>
    <w:rsid w:val="00A37157"/>
    <w:rsid w:val="00A3721A"/>
    <w:rsid w:val="00A375A0"/>
    <w:rsid w:val="00A37847"/>
    <w:rsid w:val="00A37987"/>
    <w:rsid w:val="00A37990"/>
    <w:rsid w:val="00A37ACB"/>
    <w:rsid w:val="00A37B92"/>
    <w:rsid w:val="00A37CA4"/>
    <w:rsid w:val="00A37DEF"/>
    <w:rsid w:val="00A37EDA"/>
    <w:rsid w:val="00A40075"/>
    <w:rsid w:val="00A40127"/>
    <w:rsid w:val="00A40480"/>
    <w:rsid w:val="00A405CB"/>
    <w:rsid w:val="00A405E5"/>
    <w:rsid w:val="00A40674"/>
    <w:rsid w:val="00A40701"/>
    <w:rsid w:val="00A408DE"/>
    <w:rsid w:val="00A40A6D"/>
    <w:rsid w:val="00A40B81"/>
    <w:rsid w:val="00A40C4C"/>
    <w:rsid w:val="00A40DA0"/>
    <w:rsid w:val="00A40E36"/>
    <w:rsid w:val="00A40EF8"/>
    <w:rsid w:val="00A40F83"/>
    <w:rsid w:val="00A411F6"/>
    <w:rsid w:val="00A411F8"/>
    <w:rsid w:val="00A4123C"/>
    <w:rsid w:val="00A41244"/>
    <w:rsid w:val="00A413CC"/>
    <w:rsid w:val="00A41509"/>
    <w:rsid w:val="00A41519"/>
    <w:rsid w:val="00A415CE"/>
    <w:rsid w:val="00A4197C"/>
    <w:rsid w:val="00A4197F"/>
    <w:rsid w:val="00A41ADC"/>
    <w:rsid w:val="00A41B30"/>
    <w:rsid w:val="00A41CD6"/>
    <w:rsid w:val="00A41DF5"/>
    <w:rsid w:val="00A41E73"/>
    <w:rsid w:val="00A41FB1"/>
    <w:rsid w:val="00A41FC6"/>
    <w:rsid w:val="00A41FF0"/>
    <w:rsid w:val="00A42096"/>
    <w:rsid w:val="00A420B3"/>
    <w:rsid w:val="00A42207"/>
    <w:rsid w:val="00A424F8"/>
    <w:rsid w:val="00A42516"/>
    <w:rsid w:val="00A425B2"/>
    <w:rsid w:val="00A426FC"/>
    <w:rsid w:val="00A427D7"/>
    <w:rsid w:val="00A427E7"/>
    <w:rsid w:val="00A4284C"/>
    <w:rsid w:val="00A4296A"/>
    <w:rsid w:val="00A42B35"/>
    <w:rsid w:val="00A42B8B"/>
    <w:rsid w:val="00A42CBF"/>
    <w:rsid w:val="00A430B8"/>
    <w:rsid w:val="00A430C4"/>
    <w:rsid w:val="00A430FB"/>
    <w:rsid w:val="00A431A2"/>
    <w:rsid w:val="00A4324A"/>
    <w:rsid w:val="00A4324B"/>
    <w:rsid w:val="00A43374"/>
    <w:rsid w:val="00A434F0"/>
    <w:rsid w:val="00A43675"/>
    <w:rsid w:val="00A4375C"/>
    <w:rsid w:val="00A43830"/>
    <w:rsid w:val="00A438AD"/>
    <w:rsid w:val="00A43A56"/>
    <w:rsid w:val="00A43BED"/>
    <w:rsid w:val="00A43D8D"/>
    <w:rsid w:val="00A43FDB"/>
    <w:rsid w:val="00A44145"/>
    <w:rsid w:val="00A4416D"/>
    <w:rsid w:val="00A44187"/>
    <w:rsid w:val="00A442D2"/>
    <w:rsid w:val="00A444FD"/>
    <w:rsid w:val="00A445B9"/>
    <w:rsid w:val="00A4466D"/>
    <w:rsid w:val="00A4486C"/>
    <w:rsid w:val="00A4494E"/>
    <w:rsid w:val="00A449D8"/>
    <w:rsid w:val="00A44B04"/>
    <w:rsid w:val="00A44DF8"/>
    <w:rsid w:val="00A44F34"/>
    <w:rsid w:val="00A4517E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3F8"/>
    <w:rsid w:val="00A4651A"/>
    <w:rsid w:val="00A465BC"/>
    <w:rsid w:val="00A46836"/>
    <w:rsid w:val="00A46B4D"/>
    <w:rsid w:val="00A46BFD"/>
    <w:rsid w:val="00A46F07"/>
    <w:rsid w:val="00A46F4E"/>
    <w:rsid w:val="00A47111"/>
    <w:rsid w:val="00A473FF"/>
    <w:rsid w:val="00A474A8"/>
    <w:rsid w:val="00A474DA"/>
    <w:rsid w:val="00A47548"/>
    <w:rsid w:val="00A47620"/>
    <w:rsid w:val="00A47AEA"/>
    <w:rsid w:val="00A47BE0"/>
    <w:rsid w:val="00A47BEE"/>
    <w:rsid w:val="00A47C31"/>
    <w:rsid w:val="00A47D4B"/>
    <w:rsid w:val="00A47E2F"/>
    <w:rsid w:val="00A47E53"/>
    <w:rsid w:val="00A47EA4"/>
    <w:rsid w:val="00A5002E"/>
    <w:rsid w:val="00A500CA"/>
    <w:rsid w:val="00A50344"/>
    <w:rsid w:val="00A5050C"/>
    <w:rsid w:val="00A50524"/>
    <w:rsid w:val="00A506DB"/>
    <w:rsid w:val="00A50B1D"/>
    <w:rsid w:val="00A510CE"/>
    <w:rsid w:val="00A51263"/>
    <w:rsid w:val="00A5145C"/>
    <w:rsid w:val="00A515BD"/>
    <w:rsid w:val="00A517DD"/>
    <w:rsid w:val="00A517E0"/>
    <w:rsid w:val="00A5180F"/>
    <w:rsid w:val="00A518C7"/>
    <w:rsid w:val="00A51C0C"/>
    <w:rsid w:val="00A51C3F"/>
    <w:rsid w:val="00A51CBE"/>
    <w:rsid w:val="00A51D4E"/>
    <w:rsid w:val="00A51DBC"/>
    <w:rsid w:val="00A51DBD"/>
    <w:rsid w:val="00A51F2C"/>
    <w:rsid w:val="00A51F38"/>
    <w:rsid w:val="00A52450"/>
    <w:rsid w:val="00A52473"/>
    <w:rsid w:val="00A52709"/>
    <w:rsid w:val="00A527AC"/>
    <w:rsid w:val="00A52866"/>
    <w:rsid w:val="00A52914"/>
    <w:rsid w:val="00A52A21"/>
    <w:rsid w:val="00A52AC9"/>
    <w:rsid w:val="00A52C6C"/>
    <w:rsid w:val="00A52FEA"/>
    <w:rsid w:val="00A530EF"/>
    <w:rsid w:val="00A5328B"/>
    <w:rsid w:val="00A53434"/>
    <w:rsid w:val="00A53483"/>
    <w:rsid w:val="00A53606"/>
    <w:rsid w:val="00A53843"/>
    <w:rsid w:val="00A539D2"/>
    <w:rsid w:val="00A53C78"/>
    <w:rsid w:val="00A53CEA"/>
    <w:rsid w:val="00A53D64"/>
    <w:rsid w:val="00A53DEE"/>
    <w:rsid w:val="00A53E1E"/>
    <w:rsid w:val="00A53F18"/>
    <w:rsid w:val="00A54032"/>
    <w:rsid w:val="00A540E5"/>
    <w:rsid w:val="00A5431D"/>
    <w:rsid w:val="00A54521"/>
    <w:rsid w:val="00A545C3"/>
    <w:rsid w:val="00A546AA"/>
    <w:rsid w:val="00A54A03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64D"/>
    <w:rsid w:val="00A5584E"/>
    <w:rsid w:val="00A558DC"/>
    <w:rsid w:val="00A55920"/>
    <w:rsid w:val="00A55A3F"/>
    <w:rsid w:val="00A55A6C"/>
    <w:rsid w:val="00A55AC8"/>
    <w:rsid w:val="00A55F62"/>
    <w:rsid w:val="00A56124"/>
    <w:rsid w:val="00A56221"/>
    <w:rsid w:val="00A5626C"/>
    <w:rsid w:val="00A562EA"/>
    <w:rsid w:val="00A56448"/>
    <w:rsid w:val="00A56496"/>
    <w:rsid w:val="00A56524"/>
    <w:rsid w:val="00A56591"/>
    <w:rsid w:val="00A565F5"/>
    <w:rsid w:val="00A566E9"/>
    <w:rsid w:val="00A567F1"/>
    <w:rsid w:val="00A56937"/>
    <w:rsid w:val="00A569E8"/>
    <w:rsid w:val="00A56A7A"/>
    <w:rsid w:val="00A56BF6"/>
    <w:rsid w:val="00A56C9E"/>
    <w:rsid w:val="00A56EFE"/>
    <w:rsid w:val="00A56F6A"/>
    <w:rsid w:val="00A57083"/>
    <w:rsid w:val="00A571C3"/>
    <w:rsid w:val="00A5731D"/>
    <w:rsid w:val="00A573B4"/>
    <w:rsid w:val="00A573D7"/>
    <w:rsid w:val="00A5741A"/>
    <w:rsid w:val="00A576DE"/>
    <w:rsid w:val="00A57815"/>
    <w:rsid w:val="00A578C3"/>
    <w:rsid w:val="00A5791A"/>
    <w:rsid w:val="00A5797A"/>
    <w:rsid w:val="00A57AB1"/>
    <w:rsid w:val="00A57B88"/>
    <w:rsid w:val="00A57BCF"/>
    <w:rsid w:val="00A57EC9"/>
    <w:rsid w:val="00A57EFA"/>
    <w:rsid w:val="00A57F6E"/>
    <w:rsid w:val="00A60076"/>
    <w:rsid w:val="00A60186"/>
    <w:rsid w:val="00A6043F"/>
    <w:rsid w:val="00A606E4"/>
    <w:rsid w:val="00A6082D"/>
    <w:rsid w:val="00A608A4"/>
    <w:rsid w:val="00A60924"/>
    <w:rsid w:val="00A60A48"/>
    <w:rsid w:val="00A60A53"/>
    <w:rsid w:val="00A60AF6"/>
    <w:rsid w:val="00A60B0D"/>
    <w:rsid w:val="00A60BA1"/>
    <w:rsid w:val="00A60BB2"/>
    <w:rsid w:val="00A60D2E"/>
    <w:rsid w:val="00A60EB4"/>
    <w:rsid w:val="00A60EE8"/>
    <w:rsid w:val="00A60FBD"/>
    <w:rsid w:val="00A6116F"/>
    <w:rsid w:val="00A611A7"/>
    <w:rsid w:val="00A612B1"/>
    <w:rsid w:val="00A612F5"/>
    <w:rsid w:val="00A613A7"/>
    <w:rsid w:val="00A613C5"/>
    <w:rsid w:val="00A61576"/>
    <w:rsid w:val="00A61577"/>
    <w:rsid w:val="00A6159E"/>
    <w:rsid w:val="00A615CD"/>
    <w:rsid w:val="00A6187E"/>
    <w:rsid w:val="00A618CF"/>
    <w:rsid w:val="00A618EF"/>
    <w:rsid w:val="00A619B0"/>
    <w:rsid w:val="00A619F9"/>
    <w:rsid w:val="00A61AA0"/>
    <w:rsid w:val="00A61B07"/>
    <w:rsid w:val="00A61B31"/>
    <w:rsid w:val="00A61B52"/>
    <w:rsid w:val="00A61C5E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12"/>
    <w:rsid w:val="00A62678"/>
    <w:rsid w:val="00A626F0"/>
    <w:rsid w:val="00A6278A"/>
    <w:rsid w:val="00A62D07"/>
    <w:rsid w:val="00A62D4E"/>
    <w:rsid w:val="00A62DFF"/>
    <w:rsid w:val="00A63293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274"/>
    <w:rsid w:val="00A64318"/>
    <w:rsid w:val="00A645C6"/>
    <w:rsid w:val="00A6477E"/>
    <w:rsid w:val="00A6478A"/>
    <w:rsid w:val="00A64826"/>
    <w:rsid w:val="00A64918"/>
    <w:rsid w:val="00A649EA"/>
    <w:rsid w:val="00A64ABA"/>
    <w:rsid w:val="00A64ADD"/>
    <w:rsid w:val="00A64BAB"/>
    <w:rsid w:val="00A64CD4"/>
    <w:rsid w:val="00A64DD1"/>
    <w:rsid w:val="00A64E96"/>
    <w:rsid w:val="00A64EDB"/>
    <w:rsid w:val="00A64F7F"/>
    <w:rsid w:val="00A65016"/>
    <w:rsid w:val="00A65083"/>
    <w:rsid w:val="00A65143"/>
    <w:rsid w:val="00A652B9"/>
    <w:rsid w:val="00A652CA"/>
    <w:rsid w:val="00A6531D"/>
    <w:rsid w:val="00A65345"/>
    <w:rsid w:val="00A653C5"/>
    <w:rsid w:val="00A654FB"/>
    <w:rsid w:val="00A655A1"/>
    <w:rsid w:val="00A65608"/>
    <w:rsid w:val="00A658D0"/>
    <w:rsid w:val="00A65AB7"/>
    <w:rsid w:val="00A65ACE"/>
    <w:rsid w:val="00A65B7F"/>
    <w:rsid w:val="00A65BAA"/>
    <w:rsid w:val="00A65C92"/>
    <w:rsid w:val="00A65D96"/>
    <w:rsid w:val="00A65EBD"/>
    <w:rsid w:val="00A65F18"/>
    <w:rsid w:val="00A6601E"/>
    <w:rsid w:val="00A6612C"/>
    <w:rsid w:val="00A66179"/>
    <w:rsid w:val="00A6629C"/>
    <w:rsid w:val="00A66430"/>
    <w:rsid w:val="00A66528"/>
    <w:rsid w:val="00A66558"/>
    <w:rsid w:val="00A66579"/>
    <w:rsid w:val="00A66626"/>
    <w:rsid w:val="00A668AC"/>
    <w:rsid w:val="00A668E9"/>
    <w:rsid w:val="00A66936"/>
    <w:rsid w:val="00A66A05"/>
    <w:rsid w:val="00A66B61"/>
    <w:rsid w:val="00A66C91"/>
    <w:rsid w:val="00A66DB9"/>
    <w:rsid w:val="00A66DFB"/>
    <w:rsid w:val="00A66E7D"/>
    <w:rsid w:val="00A66EA3"/>
    <w:rsid w:val="00A66EA4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880"/>
    <w:rsid w:val="00A6797E"/>
    <w:rsid w:val="00A679C1"/>
    <w:rsid w:val="00A67AAA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5D6"/>
    <w:rsid w:val="00A7067E"/>
    <w:rsid w:val="00A707E9"/>
    <w:rsid w:val="00A708FC"/>
    <w:rsid w:val="00A70A47"/>
    <w:rsid w:val="00A70B0C"/>
    <w:rsid w:val="00A70C6B"/>
    <w:rsid w:val="00A70CC1"/>
    <w:rsid w:val="00A70D96"/>
    <w:rsid w:val="00A70E57"/>
    <w:rsid w:val="00A70F03"/>
    <w:rsid w:val="00A70FC6"/>
    <w:rsid w:val="00A71039"/>
    <w:rsid w:val="00A710D8"/>
    <w:rsid w:val="00A71119"/>
    <w:rsid w:val="00A71177"/>
    <w:rsid w:val="00A713C2"/>
    <w:rsid w:val="00A713C4"/>
    <w:rsid w:val="00A714CD"/>
    <w:rsid w:val="00A71538"/>
    <w:rsid w:val="00A7155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A40"/>
    <w:rsid w:val="00A72B0F"/>
    <w:rsid w:val="00A72C41"/>
    <w:rsid w:val="00A72CB9"/>
    <w:rsid w:val="00A72D3B"/>
    <w:rsid w:val="00A72F20"/>
    <w:rsid w:val="00A73069"/>
    <w:rsid w:val="00A7319A"/>
    <w:rsid w:val="00A7324F"/>
    <w:rsid w:val="00A73276"/>
    <w:rsid w:val="00A7337D"/>
    <w:rsid w:val="00A734DC"/>
    <w:rsid w:val="00A734E5"/>
    <w:rsid w:val="00A73717"/>
    <w:rsid w:val="00A7375A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1E7"/>
    <w:rsid w:val="00A743A0"/>
    <w:rsid w:val="00A7455B"/>
    <w:rsid w:val="00A74846"/>
    <w:rsid w:val="00A74B1D"/>
    <w:rsid w:val="00A74BCD"/>
    <w:rsid w:val="00A74EAD"/>
    <w:rsid w:val="00A74F1A"/>
    <w:rsid w:val="00A74F6B"/>
    <w:rsid w:val="00A7506B"/>
    <w:rsid w:val="00A751F9"/>
    <w:rsid w:val="00A752C6"/>
    <w:rsid w:val="00A752D5"/>
    <w:rsid w:val="00A75322"/>
    <w:rsid w:val="00A753B3"/>
    <w:rsid w:val="00A755BF"/>
    <w:rsid w:val="00A756C9"/>
    <w:rsid w:val="00A7578D"/>
    <w:rsid w:val="00A75807"/>
    <w:rsid w:val="00A75AA7"/>
    <w:rsid w:val="00A75B4B"/>
    <w:rsid w:val="00A75D00"/>
    <w:rsid w:val="00A75F55"/>
    <w:rsid w:val="00A76076"/>
    <w:rsid w:val="00A76177"/>
    <w:rsid w:val="00A761C5"/>
    <w:rsid w:val="00A766A0"/>
    <w:rsid w:val="00A766C1"/>
    <w:rsid w:val="00A767B7"/>
    <w:rsid w:val="00A76834"/>
    <w:rsid w:val="00A76976"/>
    <w:rsid w:val="00A76A1B"/>
    <w:rsid w:val="00A76AFF"/>
    <w:rsid w:val="00A76BE8"/>
    <w:rsid w:val="00A76D21"/>
    <w:rsid w:val="00A76D56"/>
    <w:rsid w:val="00A76F1E"/>
    <w:rsid w:val="00A76F65"/>
    <w:rsid w:val="00A77023"/>
    <w:rsid w:val="00A77129"/>
    <w:rsid w:val="00A77132"/>
    <w:rsid w:val="00A77241"/>
    <w:rsid w:val="00A775F9"/>
    <w:rsid w:val="00A77702"/>
    <w:rsid w:val="00A777B5"/>
    <w:rsid w:val="00A777D2"/>
    <w:rsid w:val="00A778AC"/>
    <w:rsid w:val="00A77A5F"/>
    <w:rsid w:val="00A77B10"/>
    <w:rsid w:val="00A77B9D"/>
    <w:rsid w:val="00A77C7E"/>
    <w:rsid w:val="00A77DC2"/>
    <w:rsid w:val="00A77EC9"/>
    <w:rsid w:val="00A77F51"/>
    <w:rsid w:val="00A77FD0"/>
    <w:rsid w:val="00A80471"/>
    <w:rsid w:val="00A804F0"/>
    <w:rsid w:val="00A806AC"/>
    <w:rsid w:val="00A806FA"/>
    <w:rsid w:val="00A807A0"/>
    <w:rsid w:val="00A808A4"/>
    <w:rsid w:val="00A8090F"/>
    <w:rsid w:val="00A80D03"/>
    <w:rsid w:val="00A80E55"/>
    <w:rsid w:val="00A80E88"/>
    <w:rsid w:val="00A80F01"/>
    <w:rsid w:val="00A81196"/>
    <w:rsid w:val="00A811B0"/>
    <w:rsid w:val="00A81246"/>
    <w:rsid w:val="00A813CC"/>
    <w:rsid w:val="00A813FB"/>
    <w:rsid w:val="00A8162E"/>
    <w:rsid w:val="00A81652"/>
    <w:rsid w:val="00A81663"/>
    <w:rsid w:val="00A81838"/>
    <w:rsid w:val="00A81A4C"/>
    <w:rsid w:val="00A81BC8"/>
    <w:rsid w:val="00A81DA8"/>
    <w:rsid w:val="00A81DC6"/>
    <w:rsid w:val="00A81E36"/>
    <w:rsid w:val="00A820E5"/>
    <w:rsid w:val="00A82450"/>
    <w:rsid w:val="00A824F3"/>
    <w:rsid w:val="00A82646"/>
    <w:rsid w:val="00A82769"/>
    <w:rsid w:val="00A828E1"/>
    <w:rsid w:val="00A82AC8"/>
    <w:rsid w:val="00A82AD9"/>
    <w:rsid w:val="00A82BD6"/>
    <w:rsid w:val="00A82C5C"/>
    <w:rsid w:val="00A82D3E"/>
    <w:rsid w:val="00A82DE3"/>
    <w:rsid w:val="00A82E47"/>
    <w:rsid w:val="00A83099"/>
    <w:rsid w:val="00A83173"/>
    <w:rsid w:val="00A8319A"/>
    <w:rsid w:val="00A8329D"/>
    <w:rsid w:val="00A8337B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21"/>
    <w:rsid w:val="00A840CC"/>
    <w:rsid w:val="00A84137"/>
    <w:rsid w:val="00A841E5"/>
    <w:rsid w:val="00A84372"/>
    <w:rsid w:val="00A84461"/>
    <w:rsid w:val="00A84488"/>
    <w:rsid w:val="00A8448D"/>
    <w:rsid w:val="00A848A1"/>
    <w:rsid w:val="00A848B5"/>
    <w:rsid w:val="00A849B2"/>
    <w:rsid w:val="00A849DE"/>
    <w:rsid w:val="00A849F7"/>
    <w:rsid w:val="00A84D27"/>
    <w:rsid w:val="00A84DF1"/>
    <w:rsid w:val="00A84E05"/>
    <w:rsid w:val="00A84E7A"/>
    <w:rsid w:val="00A84EDD"/>
    <w:rsid w:val="00A84F30"/>
    <w:rsid w:val="00A850EA"/>
    <w:rsid w:val="00A853B8"/>
    <w:rsid w:val="00A85438"/>
    <w:rsid w:val="00A854F7"/>
    <w:rsid w:val="00A8556B"/>
    <w:rsid w:val="00A855FB"/>
    <w:rsid w:val="00A8563F"/>
    <w:rsid w:val="00A85726"/>
    <w:rsid w:val="00A8576B"/>
    <w:rsid w:val="00A85775"/>
    <w:rsid w:val="00A85B10"/>
    <w:rsid w:val="00A85B42"/>
    <w:rsid w:val="00A85CE8"/>
    <w:rsid w:val="00A85E60"/>
    <w:rsid w:val="00A86101"/>
    <w:rsid w:val="00A861E0"/>
    <w:rsid w:val="00A861EF"/>
    <w:rsid w:val="00A86350"/>
    <w:rsid w:val="00A86374"/>
    <w:rsid w:val="00A8639C"/>
    <w:rsid w:val="00A86413"/>
    <w:rsid w:val="00A8648E"/>
    <w:rsid w:val="00A865AC"/>
    <w:rsid w:val="00A865DD"/>
    <w:rsid w:val="00A866C0"/>
    <w:rsid w:val="00A868F0"/>
    <w:rsid w:val="00A86A23"/>
    <w:rsid w:val="00A86AA8"/>
    <w:rsid w:val="00A86BB0"/>
    <w:rsid w:val="00A86C28"/>
    <w:rsid w:val="00A86C29"/>
    <w:rsid w:val="00A86E47"/>
    <w:rsid w:val="00A86F47"/>
    <w:rsid w:val="00A870C6"/>
    <w:rsid w:val="00A870D3"/>
    <w:rsid w:val="00A87104"/>
    <w:rsid w:val="00A871E1"/>
    <w:rsid w:val="00A8721F"/>
    <w:rsid w:val="00A8758A"/>
    <w:rsid w:val="00A876C4"/>
    <w:rsid w:val="00A8776C"/>
    <w:rsid w:val="00A8780D"/>
    <w:rsid w:val="00A878BE"/>
    <w:rsid w:val="00A87900"/>
    <w:rsid w:val="00A87918"/>
    <w:rsid w:val="00A87A5B"/>
    <w:rsid w:val="00A87A5F"/>
    <w:rsid w:val="00A87D29"/>
    <w:rsid w:val="00A87DAC"/>
    <w:rsid w:val="00A87DD5"/>
    <w:rsid w:val="00A87E0D"/>
    <w:rsid w:val="00A87EE8"/>
    <w:rsid w:val="00A87EF0"/>
    <w:rsid w:val="00A87FFC"/>
    <w:rsid w:val="00A90154"/>
    <w:rsid w:val="00A9027F"/>
    <w:rsid w:val="00A9050F"/>
    <w:rsid w:val="00A90514"/>
    <w:rsid w:val="00A905F1"/>
    <w:rsid w:val="00A90667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54E"/>
    <w:rsid w:val="00A9166F"/>
    <w:rsid w:val="00A918A2"/>
    <w:rsid w:val="00A918BF"/>
    <w:rsid w:val="00A918CD"/>
    <w:rsid w:val="00A9195E"/>
    <w:rsid w:val="00A91A83"/>
    <w:rsid w:val="00A91CAE"/>
    <w:rsid w:val="00A91DBD"/>
    <w:rsid w:val="00A91F1B"/>
    <w:rsid w:val="00A91FF5"/>
    <w:rsid w:val="00A9218A"/>
    <w:rsid w:val="00A9223A"/>
    <w:rsid w:val="00A92254"/>
    <w:rsid w:val="00A922A9"/>
    <w:rsid w:val="00A9234F"/>
    <w:rsid w:val="00A9251D"/>
    <w:rsid w:val="00A925E6"/>
    <w:rsid w:val="00A9268E"/>
    <w:rsid w:val="00A92852"/>
    <w:rsid w:val="00A928C3"/>
    <w:rsid w:val="00A92900"/>
    <w:rsid w:val="00A92CD3"/>
    <w:rsid w:val="00A92D30"/>
    <w:rsid w:val="00A92D90"/>
    <w:rsid w:val="00A92E0B"/>
    <w:rsid w:val="00A92E4A"/>
    <w:rsid w:val="00A93045"/>
    <w:rsid w:val="00A93161"/>
    <w:rsid w:val="00A93233"/>
    <w:rsid w:val="00A93280"/>
    <w:rsid w:val="00A93300"/>
    <w:rsid w:val="00A9348F"/>
    <w:rsid w:val="00A934A9"/>
    <w:rsid w:val="00A9356E"/>
    <w:rsid w:val="00A93681"/>
    <w:rsid w:val="00A9368B"/>
    <w:rsid w:val="00A936F5"/>
    <w:rsid w:val="00A93C54"/>
    <w:rsid w:val="00A93E03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E23"/>
    <w:rsid w:val="00A950BC"/>
    <w:rsid w:val="00A950DB"/>
    <w:rsid w:val="00A95185"/>
    <w:rsid w:val="00A951F2"/>
    <w:rsid w:val="00A95271"/>
    <w:rsid w:val="00A953BB"/>
    <w:rsid w:val="00A953F4"/>
    <w:rsid w:val="00A954D1"/>
    <w:rsid w:val="00A95547"/>
    <w:rsid w:val="00A95647"/>
    <w:rsid w:val="00A959AC"/>
    <w:rsid w:val="00A95A7B"/>
    <w:rsid w:val="00A95B3A"/>
    <w:rsid w:val="00A95D2E"/>
    <w:rsid w:val="00A95D9A"/>
    <w:rsid w:val="00A95F80"/>
    <w:rsid w:val="00A95FC9"/>
    <w:rsid w:val="00A95FF2"/>
    <w:rsid w:val="00A96013"/>
    <w:rsid w:val="00A96097"/>
    <w:rsid w:val="00A960D7"/>
    <w:rsid w:val="00A9619F"/>
    <w:rsid w:val="00A962DE"/>
    <w:rsid w:val="00A96331"/>
    <w:rsid w:val="00A9636D"/>
    <w:rsid w:val="00A96523"/>
    <w:rsid w:val="00A9659F"/>
    <w:rsid w:val="00A965C9"/>
    <w:rsid w:val="00A967A8"/>
    <w:rsid w:val="00A96866"/>
    <w:rsid w:val="00A96D3B"/>
    <w:rsid w:val="00A96DEB"/>
    <w:rsid w:val="00A97337"/>
    <w:rsid w:val="00A9733F"/>
    <w:rsid w:val="00A973BB"/>
    <w:rsid w:val="00A97454"/>
    <w:rsid w:val="00A975F3"/>
    <w:rsid w:val="00A9774F"/>
    <w:rsid w:val="00A977D4"/>
    <w:rsid w:val="00A9798A"/>
    <w:rsid w:val="00A979E9"/>
    <w:rsid w:val="00A979F6"/>
    <w:rsid w:val="00A97A1A"/>
    <w:rsid w:val="00A97A9B"/>
    <w:rsid w:val="00A97C0E"/>
    <w:rsid w:val="00A97C18"/>
    <w:rsid w:val="00A97D4B"/>
    <w:rsid w:val="00A97FC3"/>
    <w:rsid w:val="00AA00AC"/>
    <w:rsid w:val="00AA01A4"/>
    <w:rsid w:val="00AA02F1"/>
    <w:rsid w:val="00AA04A7"/>
    <w:rsid w:val="00AA04DB"/>
    <w:rsid w:val="00AA0817"/>
    <w:rsid w:val="00AA08AB"/>
    <w:rsid w:val="00AA0977"/>
    <w:rsid w:val="00AA09F3"/>
    <w:rsid w:val="00AA0A65"/>
    <w:rsid w:val="00AA0C26"/>
    <w:rsid w:val="00AA0C9A"/>
    <w:rsid w:val="00AA0F02"/>
    <w:rsid w:val="00AA0FB9"/>
    <w:rsid w:val="00AA11F0"/>
    <w:rsid w:val="00AA1331"/>
    <w:rsid w:val="00AA142C"/>
    <w:rsid w:val="00AA14C1"/>
    <w:rsid w:val="00AA1786"/>
    <w:rsid w:val="00AA198E"/>
    <w:rsid w:val="00AA1BD1"/>
    <w:rsid w:val="00AA1C45"/>
    <w:rsid w:val="00AA1D13"/>
    <w:rsid w:val="00AA1E3E"/>
    <w:rsid w:val="00AA200A"/>
    <w:rsid w:val="00AA2541"/>
    <w:rsid w:val="00AA2558"/>
    <w:rsid w:val="00AA25A5"/>
    <w:rsid w:val="00AA27FC"/>
    <w:rsid w:val="00AA29F6"/>
    <w:rsid w:val="00AA2A20"/>
    <w:rsid w:val="00AA2CFC"/>
    <w:rsid w:val="00AA2EBD"/>
    <w:rsid w:val="00AA2F4A"/>
    <w:rsid w:val="00AA2F97"/>
    <w:rsid w:val="00AA3143"/>
    <w:rsid w:val="00AA331A"/>
    <w:rsid w:val="00AA335E"/>
    <w:rsid w:val="00AA3478"/>
    <w:rsid w:val="00AA36A3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8A0"/>
    <w:rsid w:val="00AA49E1"/>
    <w:rsid w:val="00AA4B6F"/>
    <w:rsid w:val="00AA4D15"/>
    <w:rsid w:val="00AA4DD8"/>
    <w:rsid w:val="00AA50CB"/>
    <w:rsid w:val="00AA512D"/>
    <w:rsid w:val="00AA5154"/>
    <w:rsid w:val="00AA54BC"/>
    <w:rsid w:val="00AA57F7"/>
    <w:rsid w:val="00AA58BF"/>
    <w:rsid w:val="00AA58C2"/>
    <w:rsid w:val="00AA58ED"/>
    <w:rsid w:val="00AA58F3"/>
    <w:rsid w:val="00AA59A5"/>
    <w:rsid w:val="00AA5A64"/>
    <w:rsid w:val="00AA5B0F"/>
    <w:rsid w:val="00AA5B2B"/>
    <w:rsid w:val="00AA5B44"/>
    <w:rsid w:val="00AA5B64"/>
    <w:rsid w:val="00AA5BE3"/>
    <w:rsid w:val="00AA5C6C"/>
    <w:rsid w:val="00AA5D9E"/>
    <w:rsid w:val="00AA5DDD"/>
    <w:rsid w:val="00AA5E43"/>
    <w:rsid w:val="00AA5F3D"/>
    <w:rsid w:val="00AA5FEE"/>
    <w:rsid w:val="00AA6042"/>
    <w:rsid w:val="00AA60D3"/>
    <w:rsid w:val="00AA649C"/>
    <w:rsid w:val="00AA677F"/>
    <w:rsid w:val="00AA6982"/>
    <w:rsid w:val="00AA6AC9"/>
    <w:rsid w:val="00AA6B23"/>
    <w:rsid w:val="00AA73C2"/>
    <w:rsid w:val="00AA766B"/>
    <w:rsid w:val="00AA76EB"/>
    <w:rsid w:val="00AA76F8"/>
    <w:rsid w:val="00AA7955"/>
    <w:rsid w:val="00AA799C"/>
    <w:rsid w:val="00AA79B6"/>
    <w:rsid w:val="00AA7BD8"/>
    <w:rsid w:val="00AA7D88"/>
    <w:rsid w:val="00AA7E7F"/>
    <w:rsid w:val="00AB006B"/>
    <w:rsid w:val="00AB0240"/>
    <w:rsid w:val="00AB0332"/>
    <w:rsid w:val="00AB03B6"/>
    <w:rsid w:val="00AB03CF"/>
    <w:rsid w:val="00AB03EE"/>
    <w:rsid w:val="00AB0521"/>
    <w:rsid w:val="00AB05B4"/>
    <w:rsid w:val="00AB0628"/>
    <w:rsid w:val="00AB077C"/>
    <w:rsid w:val="00AB07C1"/>
    <w:rsid w:val="00AB0943"/>
    <w:rsid w:val="00AB0B55"/>
    <w:rsid w:val="00AB0B5D"/>
    <w:rsid w:val="00AB0BFC"/>
    <w:rsid w:val="00AB0EC1"/>
    <w:rsid w:val="00AB0FEE"/>
    <w:rsid w:val="00AB1081"/>
    <w:rsid w:val="00AB1129"/>
    <w:rsid w:val="00AB11C8"/>
    <w:rsid w:val="00AB180B"/>
    <w:rsid w:val="00AB1877"/>
    <w:rsid w:val="00AB19CC"/>
    <w:rsid w:val="00AB1B3A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5AE"/>
    <w:rsid w:val="00AB26F7"/>
    <w:rsid w:val="00AB2B23"/>
    <w:rsid w:val="00AB2C51"/>
    <w:rsid w:val="00AB2D49"/>
    <w:rsid w:val="00AB2E30"/>
    <w:rsid w:val="00AB2F0E"/>
    <w:rsid w:val="00AB2F51"/>
    <w:rsid w:val="00AB2FCB"/>
    <w:rsid w:val="00AB303D"/>
    <w:rsid w:val="00AB3173"/>
    <w:rsid w:val="00AB3209"/>
    <w:rsid w:val="00AB3229"/>
    <w:rsid w:val="00AB361B"/>
    <w:rsid w:val="00AB3622"/>
    <w:rsid w:val="00AB3746"/>
    <w:rsid w:val="00AB3835"/>
    <w:rsid w:val="00AB38FA"/>
    <w:rsid w:val="00AB39FB"/>
    <w:rsid w:val="00AB3A25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425"/>
    <w:rsid w:val="00AB4451"/>
    <w:rsid w:val="00AB4667"/>
    <w:rsid w:val="00AB4A7E"/>
    <w:rsid w:val="00AB4AB1"/>
    <w:rsid w:val="00AB4B17"/>
    <w:rsid w:val="00AB4C50"/>
    <w:rsid w:val="00AB4FB0"/>
    <w:rsid w:val="00AB4FC2"/>
    <w:rsid w:val="00AB506C"/>
    <w:rsid w:val="00AB51B7"/>
    <w:rsid w:val="00AB54B2"/>
    <w:rsid w:val="00AB562A"/>
    <w:rsid w:val="00AB5EC6"/>
    <w:rsid w:val="00AB5FC3"/>
    <w:rsid w:val="00AB6121"/>
    <w:rsid w:val="00AB62D0"/>
    <w:rsid w:val="00AB6379"/>
    <w:rsid w:val="00AB65B4"/>
    <w:rsid w:val="00AB673F"/>
    <w:rsid w:val="00AB67C0"/>
    <w:rsid w:val="00AB693C"/>
    <w:rsid w:val="00AB69D2"/>
    <w:rsid w:val="00AB6A89"/>
    <w:rsid w:val="00AB6B40"/>
    <w:rsid w:val="00AB6B98"/>
    <w:rsid w:val="00AB6C1D"/>
    <w:rsid w:val="00AB6D92"/>
    <w:rsid w:val="00AB6E80"/>
    <w:rsid w:val="00AB6EE5"/>
    <w:rsid w:val="00AB6F3C"/>
    <w:rsid w:val="00AB6F4A"/>
    <w:rsid w:val="00AB7114"/>
    <w:rsid w:val="00AB727C"/>
    <w:rsid w:val="00AB7380"/>
    <w:rsid w:val="00AB7441"/>
    <w:rsid w:val="00AB744A"/>
    <w:rsid w:val="00AB74EE"/>
    <w:rsid w:val="00AB7542"/>
    <w:rsid w:val="00AB7692"/>
    <w:rsid w:val="00AB76C0"/>
    <w:rsid w:val="00AB78BF"/>
    <w:rsid w:val="00AB7A2F"/>
    <w:rsid w:val="00AB7A9C"/>
    <w:rsid w:val="00AB7AF6"/>
    <w:rsid w:val="00AB7BF1"/>
    <w:rsid w:val="00AB7D20"/>
    <w:rsid w:val="00AB7E09"/>
    <w:rsid w:val="00AB7E1C"/>
    <w:rsid w:val="00AB7E91"/>
    <w:rsid w:val="00AC007A"/>
    <w:rsid w:val="00AC025C"/>
    <w:rsid w:val="00AC0285"/>
    <w:rsid w:val="00AC02AB"/>
    <w:rsid w:val="00AC02E0"/>
    <w:rsid w:val="00AC03A4"/>
    <w:rsid w:val="00AC0643"/>
    <w:rsid w:val="00AC07FA"/>
    <w:rsid w:val="00AC081F"/>
    <w:rsid w:val="00AC0851"/>
    <w:rsid w:val="00AC0AD1"/>
    <w:rsid w:val="00AC0D92"/>
    <w:rsid w:val="00AC0E39"/>
    <w:rsid w:val="00AC1039"/>
    <w:rsid w:val="00AC1187"/>
    <w:rsid w:val="00AC15BF"/>
    <w:rsid w:val="00AC1630"/>
    <w:rsid w:val="00AC17D7"/>
    <w:rsid w:val="00AC1A43"/>
    <w:rsid w:val="00AC1B89"/>
    <w:rsid w:val="00AC1C38"/>
    <w:rsid w:val="00AC1CA5"/>
    <w:rsid w:val="00AC2074"/>
    <w:rsid w:val="00AC215C"/>
    <w:rsid w:val="00AC21C7"/>
    <w:rsid w:val="00AC2338"/>
    <w:rsid w:val="00AC255C"/>
    <w:rsid w:val="00AC257E"/>
    <w:rsid w:val="00AC25B1"/>
    <w:rsid w:val="00AC25DA"/>
    <w:rsid w:val="00AC2828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2BD"/>
    <w:rsid w:val="00AC3334"/>
    <w:rsid w:val="00AC3771"/>
    <w:rsid w:val="00AC37D8"/>
    <w:rsid w:val="00AC3958"/>
    <w:rsid w:val="00AC3B97"/>
    <w:rsid w:val="00AC3C1D"/>
    <w:rsid w:val="00AC3DCB"/>
    <w:rsid w:val="00AC402A"/>
    <w:rsid w:val="00AC4051"/>
    <w:rsid w:val="00AC4070"/>
    <w:rsid w:val="00AC4382"/>
    <w:rsid w:val="00AC47AC"/>
    <w:rsid w:val="00AC4959"/>
    <w:rsid w:val="00AC4BDE"/>
    <w:rsid w:val="00AC4C4B"/>
    <w:rsid w:val="00AC4C52"/>
    <w:rsid w:val="00AC4C9E"/>
    <w:rsid w:val="00AC4E36"/>
    <w:rsid w:val="00AC4E94"/>
    <w:rsid w:val="00AC4E96"/>
    <w:rsid w:val="00AC4EEB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C8A"/>
    <w:rsid w:val="00AC5E19"/>
    <w:rsid w:val="00AC5EB8"/>
    <w:rsid w:val="00AC5F6F"/>
    <w:rsid w:val="00AC5FE7"/>
    <w:rsid w:val="00AC6024"/>
    <w:rsid w:val="00AC6147"/>
    <w:rsid w:val="00AC6297"/>
    <w:rsid w:val="00AC6754"/>
    <w:rsid w:val="00AC67C7"/>
    <w:rsid w:val="00AC67CF"/>
    <w:rsid w:val="00AC6909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20D"/>
    <w:rsid w:val="00AD062C"/>
    <w:rsid w:val="00AD0A40"/>
    <w:rsid w:val="00AD0C78"/>
    <w:rsid w:val="00AD0E2D"/>
    <w:rsid w:val="00AD1005"/>
    <w:rsid w:val="00AD10A5"/>
    <w:rsid w:val="00AD115B"/>
    <w:rsid w:val="00AD11C4"/>
    <w:rsid w:val="00AD128B"/>
    <w:rsid w:val="00AD134C"/>
    <w:rsid w:val="00AD138C"/>
    <w:rsid w:val="00AD1416"/>
    <w:rsid w:val="00AD14DA"/>
    <w:rsid w:val="00AD15A5"/>
    <w:rsid w:val="00AD1636"/>
    <w:rsid w:val="00AD18F3"/>
    <w:rsid w:val="00AD18F6"/>
    <w:rsid w:val="00AD1914"/>
    <w:rsid w:val="00AD192C"/>
    <w:rsid w:val="00AD196D"/>
    <w:rsid w:val="00AD1AAF"/>
    <w:rsid w:val="00AD1BA3"/>
    <w:rsid w:val="00AD1D30"/>
    <w:rsid w:val="00AD1D9D"/>
    <w:rsid w:val="00AD1F82"/>
    <w:rsid w:val="00AD2236"/>
    <w:rsid w:val="00AD2544"/>
    <w:rsid w:val="00AD2621"/>
    <w:rsid w:val="00AD2673"/>
    <w:rsid w:val="00AD2764"/>
    <w:rsid w:val="00AD278C"/>
    <w:rsid w:val="00AD2864"/>
    <w:rsid w:val="00AD2C4B"/>
    <w:rsid w:val="00AD2D5F"/>
    <w:rsid w:val="00AD2E15"/>
    <w:rsid w:val="00AD2ED8"/>
    <w:rsid w:val="00AD2EF1"/>
    <w:rsid w:val="00AD30DB"/>
    <w:rsid w:val="00AD315C"/>
    <w:rsid w:val="00AD32B8"/>
    <w:rsid w:val="00AD336A"/>
    <w:rsid w:val="00AD3435"/>
    <w:rsid w:val="00AD34FE"/>
    <w:rsid w:val="00AD35D1"/>
    <w:rsid w:val="00AD377A"/>
    <w:rsid w:val="00AD37A3"/>
    <w:rsid w:val="00AD388B"/>
    <w:rsid w:val="00AD38BB"/>
    <w:rsid w:val="00AD38E5"/>
    <w:rsid w:val="00AD3A83"/>
    <w:rsid w:val="00AD3AFF"/>
    <w:rsid w:val="00AD3D02"/>
    <w:rsid w:val="00AD3E33"/>
    <w:rsid w:val="00AD3FAB"/>
    <w:rsid w:val="00AD40CA"/>
    <w:rsid w:val="00AD40F8"/>
    <w:rsid w:val="00AD41A4"/>
    <w:rsid w:val="00AD4351"/>
    <w:rsid w:val="00AD446E"/>
    <w:rsid w:val="00AD4592"/>
    <w:rsid w:val="00AD4A76"/>
    <w:rsid w:val="00AD501C"/>
    <w:rsid w:val="00AD508B"/>
    <w:rsid w:val="00AD5097"/>
    <w:rsid w:val="00AD516B"/>
    <w:rsid w:val="00AD517F"/>
    <w:rsid w:val="00AD54F3"/>
    <w:rsid w:val="00AD561B"/>
    <w:rsid w:val="00AD56FA"/>
    <w:rsid w:val="00AD5827"/>
    <w:rsid w:val="00AD58E7"/>
    <w:rsid w:val="00AD5A36"/>
    <w:rsid w:val="00AD5CA3"/>
    <w:rsid w:val="00AD5DD3"/>
    <w:rsid w:val="00AD5E3B"/>
    <w:rsid w:val="00AD5F44"/>
    <w:rsid w:val="00AD613A"/>
    <w:rsid w:val="00AD639D"/>
    <w:rsid w:val="00AD63AD"/>
    <w:rsid w:val="00AD63FB"/>
    <w:rsid w:val="00AD6440"/>
    <w:rsid w:val="00AD6454"/>
    <w:rsid w:val="00AD6500"/>
    <w:rsid w:val="00AD6509"/>
    <w:rsid w:val="00AD6652"/>
    <w:rsid w:val="00AD66BB"/>
    <w:rsid w:val="00AD6B79"/>
    <w:rsid w:val="00AD6C18"/>
    <w:rsid w:val="00AD6DA3"/>
    <w:rsid w:val="00AD6F25"/>
    <w:rsid w:val="00AD6F2C"/>
    <w:rsid w:val="00AD72D9"/>
    <w:rsid w:val="00AD73BF"/>
    <w:rsid w:val="00AD740F"/>
    <w:rsid w:val="00AD7443"/>
    <w:rsid w:val="00AD7636"/>
    <w:rsid w:val="00AD76DC"/>
    <w:rsid w:val="00AD78C5"/>
    <w:rsid w:val="00AD79D2"/>
    <w:rsid w:val="00AD7CB0"/>
    <w:rsid w:val="00AD7DED"/>
    <w:rsid w:val="00AD7F31"/>
    <w:rsid w:val="00AE04A4"/>
    <w:rsid w:val="00AE0623"/>
    <w:rsid w:val="00AE06B8"/>
    <w:rsid w:val="00AE06E0"/>
    <w:rsid w:val="00AE0A3C"/>
    <w:rsid w:val="00AE0BA9"/>
    <w:rsid w:val="00AE0C0F"/>
    <w:rsid w:val="00AE0F1F"/>
    <w:rsid w:val="00AE0FF4"/>
    <w:rsid w:val="00AE125B"/>
    <w:rsid w:val="00AE14BA"/>
    <w:rsid w:val="00AE150C"/>
    <w:rsid w:val="00AE181C"/>
    <w:rsid w:val="00AE186F"/>
    <w:rsid w:val="00AE19FB"/>
    <w:rsid w:val="00AE1AE6"/>
    <w:rsid w:val="00AE1C0A"/>
    <w:rsid w:val="00AE1C9F"/>
    <w:rsid w:val="00AE1D31"/>
    <w:rsid w:val="00AE1DE1"/>
    <w:rsid w:val="00AE1E3F"/>
    <w:rsid w:val="00AE1E6A"/>
    <w:rsid w:val="00AE1F30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BA"/>
    <w:rsid w:val="00AE311F"/>
    <w:rsid w:val="00AE33D1"/>
    <w:rsid w:val="00AE34D4"/>
    <w:rsid w:val="00AE3935"/>
    <w:rsid w:val="00AE3A6A"/>
    <w:rsid w:val="00AE3AC8"/>
    <w:rsid w:val="00AE3AEA"/>
    <w:rsid w:val="00AE3AF7"/>
    <w:rsid w:val="00AE3B92"/>
    <w:rsid w:val="00AE3B98"/>
    <w:rsid w:val="00AE3EAA"/>
    <w:rsid w:val="00AE4113"/>
    <w:rsid w:val="00AE4361"/>
    <w:rsid w:val="00AE43EB"/>
    <w:rsid w:val="00AE44C7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E2B"/>
    <w:rsid w:val="00AE4E43"/>
    <w:rsid w:val="00AE4EE9"/>
    <w:rsid w:val="00AE50F2"/>
    <w:rsid w:val="00AE5133"/>
    <w:rsid w:val="00AE52B5"/>
    <w:rsid w:val="00AE53E6"/>
    <w:rsid w:val="00AE53EB"/>
    <w:rsid w:val="00AE55F2"/>
    <w:rsid w:val="00AE5824"/>
    <w:rsid w:val="00AE5AC6"/>
    <w:rsid w:val="00AE5BFC"/>
    <w:rsid w:val="00AE5C12"/>
    <w:rsid w:val="00AE5D44"/>
    <w:rsid w:val="00AE60FB"/>
    <w:rsid w:val="00AE611C"/>
    <w:rsid w:val="00AE63C1"/>
    <w:rsid w:val="00AE6439"/>
    <w:rsid w:val="00AE646E"/>
    <w:rsid w:val="00AE6510"/>
    <w:rsid w:val="00AE6538"/>
    <w:rsid w:val="00AE660B"/>
    <w:rsid w:val="00AE671C"/>
    <w:rsid w:val="00AE6911"/>
    <w:rsid w:val="00AE6B57"/>
    <w:rsid w:val="00AE6E3D"/>
    <w:rsid w:val="00AE70CB"/>
    <w:rsid w:val="00AE73E0"/>
    <w:rsid w:val="00AE741E"/>
    <w:rsid w:val="00AE74B2"/>
    <w:rsid w:val="00AE754B"/>
    <w:rsid w:val="00AE7597"/>
    <w:rsid w:val="00AE794C"/>
    <w:rsid w:val="00AE7A12"/>
    <w:rsid w:val="00AE7A16"/>
    <w:rsid w:val="00AE7A6C"/>
    <w:rsid w:val="00AE7AA4"/>
    <w:rsid w:val="00AE7CC9"/>
    <w:rsid w:val="00AE7D26"/>
    <w:rsid w:val="00AE7D5B"/>
    <w:rsid w:val="00AE7E91"/>
    <w:rsid w:val="00AF01B1"/>
    <w:rsid w:val="00AF01DD"/>
    <w:rsid w:val="00AF0381"/>
    <w:rsid w:val="00AF0497"/>
    <w:rsid w:val="00AF04AA"/>
    <w:rsid w:val="00AF0650"/>
    <w:rsid w:val="00AF096A"/>
    <w:rsid w:val="00AF0BF4"/>
    <w:rsid w:val="00AF0C91"/>
    <w:rsid w:val="00AF0F56"/>
    <w:rsid w:val="00AF0FCF"/>
    <w:rsid w:val="00AF13F1"/>
    <w:rsid w:val="00AF13F4"/>
    <w:rsid w:val="00AF14E3"/>
    <w:rsid w:val="00AF1852"/>
    <w:rsid w:val="00AF19B0"/>
    <w:rsid w:val="00AF1DD0"/>
    <w:rsid w:val="00AF2029"/>
    <w:rsid w:val="00AF2031"/>
    <w:rsid w:val="00AF22EE"/>
    <w:rsid w:val="00AF2490"/>
    <w:rsid w:val="00AF257A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2E0F"/>
    <w:rsid w:val="00AF30CA"/>
    <w:rsid w:val="00AF30FC"/>
    <w:rsid w:val="00AF3164"/>
    <w:rsid w:val="00AF3289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39"/>
    <w:rsid w:val="00AF3F7C"/>
    <w:rsid w:val="00AF3FE0"/>
    <w:rsid w:val="00AF40F2"/>
    <w:rsid w:val="00AF4123"/>
    <w:rsid w:val="00AF426F"/>
    <w:rsid w:val="00AF4349"/>
    <w:rsid w:val="00AF43BF"/>
    <w:rsid w:val="00AF4491"/>
    <w:rsid w:val="00AF45E5"/>
    <w:rsid w:val="00AF46F8"/>
    <w:rsid w:val="00AF4806"/>
    <w:rsid w:val="00AF4821"/>
    <w:rsid w:val="00AF4B09"/>
    <w:rsid w:val="00AF4B7A"/>
    <w:rsid w:val="00AF4C91"/>
    <w:rsid w:val="00AF4CE1"/>
    <w:rsid w:val="00AF4D01"/>
    <w:rsid w:val="00AF4D10"/>
    <w:rsid w:val="00AF4D4A"/>
    <w:rsid w:val="00AF4E22"/>
    <w:rsid w:val="00AF4E3D"/>
    <w:rsid w:val="00AF4FFB"/>
    <w:rsid w:val="00AF5060"/>
    <w:rsid w:val="00AF5163"/>
    <w:rsid w:val="00AF52FB"/>
    <w:rsid w:val="00AF545C"/>
    <w:rsid w:val="00AF54D5"/>
    <w:rsid w:val="00AF55DD"/>
    <w:rsid w:val="00AF5792"/>
    <w:rsid w:val="00AF5CBE"/>
    <w:rsid w:val="00AF5D5E"/>
    <w:rsid w:val="00AF5D66"/>
    <w:rsid w:val="00AF5D73"/>
    <w:rsid w:val="00AF5F9F"/>
    <w:rsid w:val="00AF6281"/>
    <w:rsid w:val="00AF62E7"/>
    <w:rsid w:val="00AF6324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C3E"/>
    <w:rsid w:val="00AF6C9A"/>
    <w:rsid w:val="00AF6CA2"/>
    <w:rsid w:val="00AF6CCC"/>
    <w:rsid w:val="00AF6F6A"/>
    <w:rsid w:val="00AF739A"/>
    <w:rsid w:val="00AF75E1"/>
    <w:rsid w:val="00AF76A1"/>
    <w:rsid w:val="00AF778D"/>
    <w:rsid w:val="00AF7B77"/>
    <w:rsid w:val="00AF7BB8"/>
    <w:rsid w:val="00AF7EBD"/>
    <w:rsid w:val="00B003D8"/>
    <w:rsid w:val="00B00466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E8"/>
    <w:rsid w:val="00B02062"/>
    <w:rsid w:val="00B0218A"/>
    <w:rsid w:val="00B022DF"/>
    <w:rsid w:val="00B024E8"/>
    <w:rsid w:val="00B025A1"/>
    <w:rsid w:val="00B0277A"/>
    <w:rsid w:val="00B029BC"/>
    <w:rsid w:val="00B02BA8"/>
    <w:rsid w:val="00B02C2B"/>
    <w:rsid w:val="00B02C74"/>
    <w:rsid w:val="00B02C7F"/>
    <w:rsid w:val="00B02D0D"/>
    <w:rsid w:val="00B02D61"/>
    <w:rsid w:val="00B02E02"/>
    <w:rsid w:val="00B02E70"/>
    <w:rsid w:val="00B030E5"/>
    <w:rsid w:val="00B03687"/>
    <w:rsid w:val="00B036E8"/>
    <w:rsid w:val="00B037AE"/>
    <w:rsid w:val="00B037ED"/>
    <w:rsid w:val="00B03888"/>
    <w:rsid w:val="00B03A4F"/>
    <w:rsid w:val="00B03B1C"/>
    <w:rsid w:val="00B03B7D"/>
    <w:rsid w:val="00B040D6"/>
    <w:rsid w:val="00B04207"/>
    <w:rsid w:val="00B042BD"/>
    <w:rsid w:val="00B0432E"/>
    <w:rsid w:val="00B043CF"/>
    <w:rsid w:val="00B04483"/>
    <w:rsid w:val="00B044EE"/>
    <w:rsid w:val="00B0459A"/>
    <w:rsid w:val="00B0477C"/>
    <w:rsid w:val="00B04A76"/>
    <w:rsid w:val="00B04A7F"/>
    <w:rsid w:val="00B04C01"/>
    <w:rsid w:val="00B04C42"/>
    <w:rsid w:val="00B04F81"/>
    <w:rsid w:val="00B04FA3"/>
    <w:rsid w:val="00B04FC6"/>
    <w:rsid w:val="00B0518F"/>
    <w:rsid w:val="00B0519D"/>
    <w:rsid w:val="00B051DE"/>
    <w:rsid w:val="00B054A6"/>
    <w:rsid w:val="00B05501"/>
    <w:rsid w:val="00B05596"/>
    <w:rsid w:val="00B055CE"/>
    <w:rsid w:val="00B0573D"/>
    <w:rsid w:val="00B058A9"/>
    <w:rsid w:val="00B059E0"/>
    <w:rsid w:val="00B05A68"/>
    <w:rsid w:val="00B05D10"/>
    <w:rsid w:val="00B05EE3"/>
    <w:rsid w:val="00B05F4C"/>
    <w:rsid w:val="00B060DD"/>
    <w:rsid w:val="00B06179"/>
    <w:rsid w:val="00B063A7"/>
    <w:rsid w:val="00B064FA"/>
    <w:rsid w:val="00B06685"/>
    <w:rsid w:val="00B066D6"/>
    <w:rsid w:val="00B0678A"/>
    <w:rsid w:val="00B06843"/>
    <w:rsid w:val="00B06894"/>
    <w:rsid w:val="00B069EA"/>
    <w:rsid w:val="00B069F7"/>
    <w:rsid w:val="00B06DFB"/>
    <w:rsid w:val="00B06EA4"/>
    <w:rsid w:val="00B07072"/>
    <w:rsid w:val="00B07628"/>
    <w:rsid w:val="00B078FB"/>
    <w:rsid w:val="00B0797D"/>
    <w:rsid w:val="00B07A24"/>
    <w:rsid w:val="00B07A6E"/>
    <w:rsid w:val="00B07ABC"/>
    <w:rsid w:val="00B07B82"/>
    <w:rsid w:val="00B07BB6"/>
    <w:rsid w:val="00B07C19"/>
    <w:rsid w:val="00B07DFA"/>
    <w:rsid w:val="00B07E27"/>
    <w:rsid w:val="00B07E29"/>
    <w:rsid w:val="00B10169"/>
    <w:rsid w:val="00B102CB"/>
    <w:rsid w:val="00B103F8"/>
    <w:rsid w:val="00B10450"/>
    <w:rsid w:val="00B105B3"/>
    <w:rsid w:val="00B1081F"/>
    <w:rsid w:val="00B10A84"/>
    <w:rsid w:val="00B10AEE"/>
    <w:rsid w:val="00B10B11"/>
    <w:rsid w:val="00B10B97"/>
    <w:rsid w:val="00B10BE9"/>
    <w:rsid w:val="00B10CFF"/>
    <w:rsid w:val="00B10E63"/>
    <w:rsid w:val="00B11011"/>
    <w:rsid w:val="00B1127C"/>
    <w:rsid w:val="00B11287"/>
    <w:rsid w:val="00B11325"/>
    <w:rsid w:val="00B11723"/>
    <w:rsid w:val="00B117E8"/>
    <w:rsid w:val="00B1188C"/>
    <w:rsid w:val="00B11970"/>
    <w:rsid w:val="00B119EC"/>
    <w:rsid w:val="00B11A97"/>
    <w:rsid w:val="00B11AB4"/>
    <w:rsid w:val="00B11B27"/>
    <w:rsid w:val="00B11CA0"/>
    <w:rsid w:val="00B11DFA"/>
    <w:rsid w:val="00B11EC7"/>
    <w:rsid w:val="00B12039"/>
    <w:rsid w:val="00B12251"/>
    <w:rsid w:val="00B1234C"/>
    <w:rsid w:val="00B123D1"/>
    <w:rsid w:val="00B1249A"/>
    <w:rsid w:val="00B124ED"/>
    <w:rsid w:val="00B125FB"/>
    <w:rsid w:val="00B12610"/>
    <w:rsid w:val="00B126D8"/>
    <w:rsid w:val="00B12751"/>
    <w:rsid w:val="00B12861"/>
    <w:rsid w:val="00B12933"/>
    <w:rsid w:val="00B1293B"/>
    <w:rsid w:val="00B12B69"/>
    <w:rsid w:val="00B12DB0"/>
    <w:rsid w:val="00B12DD4"/>
    <w:rsid w:val="00B12E8A"/>
    <w:rsid w:val="00B12F22"/>
    <w:rsid w:val="00B130AE"/>
    <w:rsid w:val="00B130DB"/>
    <w:rsid w:val="00B131AB"/>
    <w:rsid w:val="00B1323E"/>
    <w:rsid w:val="00B13336"/>
    <w:rsid w:val="00B13343"/>
    <w:rsid w:val="00B1390B"/>
    <w:rsid w:val="00B13941"/>
    <w:rsid w:val="00B13D61"/>
    <w:rsid w:val="00B13E24"/>
    <w:rsid w:val="00B14073"/>
    <w:rsid w:val="00B14089"/>
    <w:rsid w:val="00B14383"/>
    <w:rsid w:val="00B144BB"/>
    <w:rsid w:val="00B145EF"/>
    <w:rsid w:val="00B14C39"/>
    <w:rsid w:val="00B14E97"/>
    <w:rsid w:val="00B14F9D"/>
    <w:rsid w:val="00B152B6"/>
    <w:rsid w:val="00B152D2"/>
    <w:rsid w:val="00B152E2"/>
    <w:rsid w:val="00B153A9"/>
    <w:rsid w:val="00B15404"/>
    <w:rsid w:val="00B1550A"/>
    <w:rsid w:val="00B15574"/>
    <w:rsid w:val="00B156B6"/>
    <w:rsid w:val="00B15859"/>
    <w:rsid w:val="00B15BC8"/>
    <w:rsid w:val="00B15C4E"/>
    <w:rsid w:val="00B15CA8"/>
    <w:rsid w:val="00B15CCF"/>
    <w:rsid w:val="00B15D6E"/>
    <w:rsid w:val="00B15E0D"/>
    <w:rsid w:val="00B15EE9"/>
    <w:rsid w:val="00B16070"/>
    <w:rsid w:val="00B16121"/>
    <w:rsid w:val="00B161D8"/>
    <w:rsid w:val="00B162D5"/>
    <w:rsid w:val="00B1636A"/>
    <w:rsid w:val="00B1658C"/>
    <w:rsid w:val="00B1694D"/>
    <w:rsid w:val="00B169BC"/>
    <w:rsid w:val="00B16A3A"/>
    <w:rsid w:val="00B16A9A"/>
    <w:rsid w:val="00B16BEF"/>
    <w:rsid w:val="00B16BF5"/>
    <w:rsid w:val="00B16D54"/>
    <w:rsid w:val="00B16F29"/>
    <w:rsid w:val="00B16F61"/>
    <w:rsid w:val="00B170D5"/>
    <w:rsid w:val="00B1710E"/>
    <w:rsid w:val="00B171CB"/>
    <w:rsid w:val="00B171D1"/>
    <w:rsid w:val="00B172C5"/>
    <w:rsid w:val="00B1732A"/>
    <w:rsid w:val="00B173F4"/>
    <w:rsid w:val="00B17410"/>
    <w:rsid w:val="00B17412"/>
    <w:rsid w:val="00B1756D"/>
    <w:rsid w:val="00B175FD"/>
    <w:rsid w:val="00B17657"/>
    <w:rsid w:val="00B1766E"/>
    <w:rsid w:val="00B176B2"/>
    <w:rsid w:val="00B17842"/>
    <w:rsid w:val="00B178AF"/>
    <w:rsid w:val="00B178EE"/>
    <w:rsid w:val="00B17952"/>
    <w:rsid w:val="00B17A39"/>
    <w:rsid w:val="00B17C81"/>
    <w:rsid w:val="00B17CAC"/>
    <w:rsid w:val="00B17E88"/>
    <w:rsid w:val="00B17EE0"/>
    <w:rsid w:val="00B17EE2"/>
    <w:rsid w:val="00B17FE4"/>
    <w:rsid w:val="00B20028"/>
    <w:rsid w:val="00B2026D"/>
    <w:rsid w:val="00B203ED"/>
    <w:rsid w:val="00B20476"/>
    <w:rsid w:val="00B2049F"/>
    <w:rsid w:val="00B2062F"/>
    <w:rsid w:val="00B207FF"/>
    <w:rsid w:val="00B2080D"/>
    <w:rsid w:val="00B208D3"/>
    <w:rsid w:val="00B20903"/>
    <w:rsid w:val="00B20A2D"/>
    <w:rsid w:val="00B20AF7"/>
    <w:rsid w:val="00B21098"/>
    <w:rsid w:val="00B21358"/>
    <w:rsid w:val="00B21363"/>
    <w:rsid w:val="00B21567"/>
    <w:rsid w:val="00B215DE"/>
    <w:rsid w:val="00B21632"/>
    <w:rsid w:val="00B21825"/>
    <w:rsid w:val="00B21BC2"/>
    <w:rsid w:val="00B21C4D"/>
    <w:rsid w:val="00B21C5B"/>
    <w:rsid w:val="00B21ECE"/>
    <w:rsid w:val="00B21F84"/>
    <w:rsid w:val="00B21FB3"/>
    <w:rsid w:val="00B220B1"/>
    <w:rsid w:val="00B22326"/>
    <w:rsid w:val="00B22622"/>
    <w:rsid w:val="00B228E9"/>
    <w:rsid w:val="00B22B00"/>
    <w:rsid w:val="00B22BEF"/>
    <w:rsid w:val="00B22E34"/>
    <w:rsid w:val="00B22F32"/>
    <w:rsid w:val="00B22FC0"/>
    <w:rsid w:val="00B23201"/>
    <w:rsid w:val="00B2324B"/>
    <w:rsid w:val="00B232B0"/>
    <w:rsid w:val="00B234B3"/>
    <w:rsid w:val="00B23595"/>
    <w:rsid w:val="00B235B2"/>
    <w:rsid w:val="00B235C7"/>
    <w:rsid w:val="00B235E3"/>
    <w:rsid w:val="00B236D6"/>
    <w:rsid w:val="00B236DF"/>
    <w:rsid w:val="00B23920"/>
    <w:rsid w:val="00B2399F"/>
    <w:rsid w:val="00B23E0B"/>
    <w:rsid w:val="00B23E5E"/>
    <w:rsid w:val="00B23E73"/>
    <w:rsid w:val="00B24171"/>
    <w:rsid w:val="00B241A6"/>
    <w:rsid w:val="00B24424"/>
    <w:rsid w:val="00B244E6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5AC"/>
    <w:rsid w:val="00B25611"/>
    <w:rsid w:val="00B25729"/>
    <w:rsid w:val="00B25739"/>
    <w:rsid w:val="00B258CA"/>
    <w:rsid w:val="00B258CD"/>
    <w:rsid w:val="00B25932"/>
    <w:rsid w:val="00B25AE7"/>
    <w:rsid w:val="00B25C8E"/>
    <w:rsid w:val="00B25D3D"/>
    <w:rsid w:val="00B25DD7"/>
    <w:rsid w:val="00B25E35"/>
    <w:rsid w:val="00B261BA"/>
    <w:rsid w:val="00B26259"/>
    <w:rsid w:val="00B2635E"/>
    <w:rsid w:val="00B263E9"/>
    <w:rsid w:val="00B2642C"/>
    <w:rsid w:val="00B265B2"/>
    <w:rsid w:val="00B26686"/>
    <w:rsid w:val="00B266C6"/>
    <w:rsid w:val="00B266CF"/>
    <w:rsid w:val="00B266FD"/>
    <w:rsid w:val="00B26843"/>
    <w:rsid w:val="00B268CF"/>
    <w:rsid w:val="00B26974"/>
    <w:rsid w:val="00B2698B"/>
    <w:rsid w:val="00B26A28"/>
    <w:rsid w:val="00B26F81"/>
    <w:rsid w:val="00B270CB"/>
    <w:rsid w:val="00B271E1"/>
    <w:rsid w:val="00B2722B"/>
    <w:rsid w:val="00B27369"/>
    <w:rsid w:val="00B2746F"/>
    <w:rsid w:val="00B2751B"/>
    <w:rsid w:val="00B27591"/>
    <w:rsid w:val="00B275B0"/>
    <w:rsid w:val="00B27639"/>
    <w:rsid w:val="00B27755"/>
    <w:rsid w:val="00B277B1"/>
    <w:rsid w:val="00B277C1"/>
    <w:rsid w:val="00B27842"/>
    <w:rsid w:val="00B27B86"/>
    <w:rsid w:val="00B27BE0"/>
    <w:rsid w:val="00B27C5A"/>
    <w:rsid w:val="00B27CE0"/>
    <w:rsid w:val="00B27D9D"/>
    <w:rsid w:val="00B27FAA"/>
    <w:rsid w:val="00B30267"/>
    <w:rsid w:val="00B302DB"/>
    <w:rsid w:val="00B3044D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0F68"/>
    <w:rsid w:val="00B31016"/>
    <w:rsid w:val="00B310B7"/>
    <w:rsid w:val="00B311D6"/>
    <w:rsid w:val="00B3123A"/>
    <w:rsid w:val="00B312C7"/>
    <w:rsid w:val="00B313F5"/>
    <w:rsid w:val="00B31568"/>
    <w:rsid w:val="00B315FF"/>
    <w:rsid w:val="00B316E8"/>
    <w:rsid w:val="00B31743"/>
    <w:rsid w:val="00B3175D"/>
    <w:rsid w:val="00B317EA"/>
    <w:rsid w:val="00B31810"/>
    <w:rsid w:val="00B3183B"/>
    <w:rsid w:val="00B31843"/>
    <w:rsid w:val="00B31973"/>
    <w:rsid w:val="00B31B15"/>
    <w:rsid w:val="00B31CF1"/>
    <w:rsid w:val="00B31F25"/>
    <w:rsid w:val="00B322D0"/>
    <w:rsid w:val="00B32307"/>
    <w:rsid w:val="00B3230D"/>
    <w:rsid w:val="00B3249E"/>
    <w:rsid w:val="00B3263F"/>
    <w:rsid w:val="00B327B0"/>
    <w:rsid w:val="00B3284B"/>
    <w:rsid w:val="00B329F3"/>
    <w:rsid w:val="00B32A5F"/>
    <w:rsid w:val="00B32C91"/>
    <w:rsid w:val="00B32F41"/>
    <w:rsid w:val="00B32FAC"/>
    <w:rsid w:val="00B32FDB"/>
    <w:rsid w:val="00B33016"/>
    <w:rsid w:val="00B330F3"/>
    <w:rsid w:val="00B330FF"/>
    <w:rsid w:val="00B33181"/>
    <w:rsid w:val="00B33190"/>
    <w:rsid w:val="00B332F2"/>
    <w:rsid w:val="00B33403"/>
    <w:rsid w:val="00B33746"/>
    <w:rsid w:val="00B3383B"/>
    <w:rsid w:val="00B3395C"/>
    <w:rsid w:val="00B33A1B"/>
    <w:rsid w:val="00B33A5F"/>
    <w:rsid w:val="00B33A66"/>
    <w:rsid w:val="00B33C70"/>
    <w:rsid w:val="00B33D52"/>
    <w:rsid w:val="00B33F4A"/>
    <w:rsid w:val="00B34168"/>
    <w:rsid w:val="00B34245"/>
    <w:rsid w:val="00B34322"/>
    <w:rsid w:val="00B343C0"/>
    <w:rsid w:val="00B34609"/>
    <w:rsid w:val="00B3490E"/>
    <w:rsid w:val="00B349A1"/>
    <w:rsid w:val="00B34BA5"/>
    <w:rsid w:val="00B34DF7"/>
    <w:rsid w:val="00B34E19"/>
    <w:rsid w:val="00B34E5B"/>
    <w:rsid w:val="00B34F57"/>
    <w:rsid w:val="00B34F89"/>
    <w:rsid w:val="00B350D1"/>
    <w:rsid w:val="00B3511E"/>
    <w:rsid w:val="00B352E6"/>
    <w:rsid w:val="00B3533E"/>
    <w:rsid w:val="00B35418"/>
    <w:rsid w:val="00B35431"/>
    <w:rsid w:val="00B35493"/>
    <w:rsid w:val="00B35638"/>
    <w:rsid w:val="00B3584D"/>
    <w:rsid w:val="00B35AC6"/>
    <w:rsid w:val="00B35BA6"/>
    <w:rsid w:val="00B35C5E"/>
    <w:rsid w:val="00B35CC3"/>
    <w:rsid w:val="00B35DA9"/>
    <w:rsid w:val="00B35EA8"/>
    <w:rsid w:val="00B35F48"/>
    <w:rsid w:val="00B35FEB"/>
    <w:rsid w:val="00B3613B"/>
    <w:rsid w:val="00B362F9"/>
    <w:rsid w:val="00B36369"/>
    <w:rsid w:val="00B363B3"/>
    <w:rsid w:val="00B36453"/>
    <w:rsid w:val="00B365A0"/>
    <w:rsid w:val="00B36613"/>
    <w:rsid w:val="00B36789"/>
    <w:rsid w:val="00B3698C"/>
    <w:rsid w:val="00B369EF"/>
    <w:rsid w:val="00B36AA3"/>
    <w:rsid w:val="00B36AE3"/>
    <w:rsid w:val="00B36CF2"/>
    <w:rsid w:val="00B36E25"/>
    <w:rsid w:val="00B36EBF"/>
    <w:rsid w:val="00B370EF"/>
    <w:rsid w:val="00B3720C"/>
    <w:rsid w:val="00B37305"/>
    <w:rsid w:val="00B37557"/>
    <w:rsid w:val="00B376DC"/>
    <w:rsid w:val="00B377AF"/>
    <w:rsid w:val="00B378C3"/>
    <w:rsid w:val="00B379D5"/>
    <w:rsid w:val="00B37B88"/>
    <w:rsid w:val="00B37C32"/>
    <w:rsid w:val="00B37C86"/>
    <w:rsid w:val="00B37E9A"/>
    <w:rsid w:val="00B400EA"/>
    <w:rsid w:val="00B40107"/>
    <w:rsid w:val="00B4013C"/>
    <w:rsid w:val="00B40285"/>
    <w:rsid w:val="00B4032C"/>
    <w:rsid w:val="00B40379"/>
    <w:rsid w:val="00B40606"/>
    <w:rsid w:val="00B408FD"/>
    <w:rsid w:val="00B409A1"/>
    <w:rsid w:val="00B40C41"/>
    <w:rsid w:val="00B40CC6"/>
    <w:rsid w:val="00B40E9E"/>
    <w:rsid w:val="00B41190"/>
    <w:rsid w:val="00B411C8"/>
    <w:rsid w:val="00B41213"/>
    <w:rsid w:val="00B412D6"/>
    <w:rsid w:val="00B413CF"/>
    <w:rsid w:val="00B4150C"/>
    <w:rsid w:val="00B41696"/>
    <w:rsid w:val="00B41768"/>
    <w:rsid w:val="00B4199B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C5D"/>
    <w:rsid w:val="00B42DAF"/>
    <w:rsid w:val="00B42E25"/>
    <w:rsid w:val="00B42E9E"/>
    <w:rsid w:val="00B42F20"/>
    <w:rsid w:val="00B42F4D"/>
    <w:rsid w:val="00B42F77"/>
    <w:rsid w:val="00B430D8"/>
    <w:rsid w:val="00B4339B"/>
    <w:rsid w:val="00B433D6"/>
    <w:rsid w:val="00B43473"/>
    <w:rsid w:val="00B434B2"/>
    <w:rsid w:val="00B43683"/>
    <w:rsid w:val="00B43791"/>
    <w:rsid w:val="00B437CC"/>
    <w:rsid w:val="00B43901"/>
    <w:rsid w:val="00B4391C"/>
    <w:rsid w:val="00B43A36"/>
    <w:rsid w:val="00B43BBE"/>
    <w:rsid w:val="00B43E1F"/>
    <w:rsid w:val="00B43EC1"/>
    <w:rsid w:val="00B44247"/>
    <w:rsid w:val="00B446DB"/>
    <w:rsid w:val="00B446ED"/>
    <w:rsid w:val="00B44766"/>
    <w:rsid w:val="00B447AF"/>
    <w:rsid w:val="00B4488A"/>
    <w:rsid w:val="00B44A40"/>
    <w:rsid w:val="00B44A8C"/>
    <w:rsid w:val="00B44D3C"/>
    <w:rsid w:val="00B44D7F"/>
    <w:rsid w:val="00B44DEA"/>
    <w:rsid w:val="00B44EC5"/>
    <w:rsid w:val="00B44FC0"/>
    <w:rsid w:val="00B44FE9"/>
    <w:rsid w:val="00B450C5"/>
    <w:rsid w:val="00B45111"/>
    <w:rsid w:val="00B452A6"/>
    <w:rsid w:val="00B45350"/>
    <w:rsid w:val="00B45394"/>
    <w:rsid w:val="00B45576"/>
    <w:rsid w:val="00B45630"/>
    <w:rsid w:val="00B45636"/>
    <w:rsid w:val="00B4575C"/>
    <w:rsid w:val="00B4599A"/>
    <w:rsid w:val="00B459DA"/>
    <w:rsid w:val="00B45B0A"/>
    <w:rsid w:val="00B45B5F"/>
    <w:rsid w:val="00B45C94"/>
    <w:rsid w:val="00B45F04"/>
    <w:rsid w:val="00B45F57"/>
    <w:rsid w:val="00B460FD"/>
    <w:rsid w:val="00B461E9"/>
    <w:rsid w:val="00B46205"/>
    <w:rsid w:val="00B46235"/>
    <w:rsid w:val="00B46576"/>
    <w:rsid w:val="00B467D8"/>
    <w:rsid w:val="00B46848"/>
    <w:rsid w:val="00B4698F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7AD"/>
    <w:rsid w:val="00B478A8"/>
    <w:rsid w:val="00B47B99"/>
    <w:rsid w:val="00B47D3E"/>
    <w:rsid w:val="00B47E22"/>
    <w:rsid w:val="00B47EB0"/>
    <w:rsid w:val="00B47EEE"/>
    <w:rsid w:val="00B47F38"/>
    <w:rsid w:val="00B47F62"/>
    <w:rsid w:val="00B504D9"/>
    <w:rsid w:val="00B50557"/>
    <w:rsid w:val="00B5059F"/>
    <w:rsid w:val="00B50691"/>
    <w:rsid w:val="00B50733"/>
    <w:rsid w:val="00B507F9"/>
    <w:rsid w:val="00B508B9"/>
    <w:rsid w:val="00B50C69"/>
    <w:rsid w:val="00B50D72"/>
    <w:rsid w:val="00B50DD5"/>
    <w:rsid w:val="00B50E0C"/>
    <w:rsid w:val="00B50EDB"/>
    <w:rsid w:val="00B50EED"/>
    <w:rsid w:val="00B50F9D"/>
    <w:rsid w:val="00B51044"/>
    <w:rsid w:val="00B511A5"/>
    <w:rsid w:val="00B511DB"/>
    <w:rsid w:val="00B51215"/>
    <w:rsid w:val="00B51279"/>
    <w:rsid w:val="00B51388"/>
    <w:rsid w:val="00B51413"/>
    <w:rsid w:val="00B514FE"/>
    <w:rsid w:val="00B51708"/>
    <w:rsid w:val="00B51762"/>
    <w:rsid w:val="00B517A0"/>
    <w:rsid w:val="00B51A35"/>
    <w:rsid w:val="00B51B14"/>
    <w:rsid w:val="00B51C14"/>
    <w:rsid w:val="00B51E41"/>
    <w:rsid w:val="00B51EE0"/>
    <w:rsid w:val="00B5239A"/>
    <w:rsid w:val="00B523DA"/>
    <w:rsid w:val="00B52403"/>
    <w:rsid w:val="00B52457"/>
    <w:rsid w:val="00B52480"/>
    <w:rsid w:val="00B52531"/>
    <w:rsid w:val="00B52542"/>
    <w:rsid w:val="00B52655"/>
    <w:rsid w:val="00B52686"/>
    <w:rsid w:val="00B526D1"/>
    <w:rsid w:val="00B527E4"/>
    <w:rsid w:val="00B528FA"/>
    <w:rsid w:val="00B52A8E"/>
    <w:rsid w:val="00B52B49"/>
    <w:rsid w:val="00B530E3"/>
    <w:rsid w:val="00B53293"/>
    <w:rsid w:val="00B53316"/>
    <w:rsid w:val="00B534C8"/>
    <w:rsid w:val="00B534E9"/>
    <w:rsid w:val="00B535C4"/>
    <w:rsid w:val="00B53A11"/>
    <w:rsid w:val="00B53A37"/>
    <w:rsid w:val="00B53CC5"/>
    <w:rsid w:val="00B53EDA"/>
    <w:rsid w:val="00B54092"/>
    <w:rsid w:val="00B5423A"/>
    <w:rsid w:val="00B5429D"/>
    <w:rsid w:val="00B54459"/>
    <w:rsid w:val="00B54533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4D3B"/>
    <w:rsid w:val="00B54F0C"/>
    <w:rsid w:val="00B550AB"/>
    <w:rsid w:val="00B55132"/>
    <w:rsid w:val="00B552CA"/>
    <w:rsid w:val="00B5536F"/>
    <w:rsid w:val="00B55402"/>
    <w:rsid w:val="00B5545A"/>
    <w:rsid w:val="00B554F9"/>
    <w:rsid w:val="00B555D9"/>
    <w:rsid w:val="00B5576E"/>
    <w:rsid w:val="00B5583A"/>
    <w:rsid w:val="00B55A95"/>
    <w:rsid w:val="00B55AF7"/>
    <w:rsid w:val="00B55B56"/>
    <w:rsid w:val="00B55BC8"/>
    <w:rsid w:val="00B56028"/>
    <w:rsid w:val="00B56106"/>
    <w:rsid w:val="00B564A8"/>
    <w:rsid w:val="00B567CD"/>
    <w:rsid w:val="00B567D5"/>
    <w:rsid w:val="00B567E5"/>
    <w:rsid w:val="00B56B5B"/>
    <w:rsid w:val="00B56C53"/>
    <w:rsid w:val="00B56C80"/>
    <w:rsid w:val="00B56EE1"/>
    <w:rsid w:val="00B56FC2"/>
    <w:rsid w:val="00B57167"/>
    <w:rsid w:val="00B5717B"/>
    <w:rsid w:val="00B57199"/>
    <w:rsid w:val="00B57214"/>
    <w:rsid w:val="00B57515"/>
    <w:rsid w:val="00B57781"/>
    <w:rsid w:val="00B5778A"/>
    <w:rsid w:val="00B578D7"/>
    <w:rsid w:val="00B57AF6"/>
    <w:rsid w:val="00B57B3A"/>
    <w:rsid w:val="00B57C19"/>
    <w:rsid w:val="00B57D03"/>
    <w:rsid w:val="00B57D62"/>
    <w:rsid w:val="00B57ED0"/>
    <w:rsid w:val="00B57F30"/>
    <w:rsid w:val="00B57F6D"/>
    <w:rsid w:val="00B57F7A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79D"/>
    <w:rsid w:val="00B6093B"/>
    <w:rsid w:val="00B60DF0"/>
    <w:rsid w:val="00B60FBB"/>
    <w:rsid w:val="00B60FBD"/>
    <w:rsid w:val="00B6100B"/>
    <w:rsid w:val="00B61112"/>
    <w:rsid w:val="00B6117B"/>
    <w:rsid w:val="00B613E7"/>
    <w:rsid w:val="00B6144A"/>
    <w:rsid w:val="00B61609"/>
    <w:rsid w:val="00B616B3"/>
    <w:rsid w:val="00B616F9"/>
    <w:rsid w:val="00B61721"/>
    <w:rsid w:val="00B619A8"/>
    <w:rsid w:val="00B61B3D"/>
    <w:rsid w:val="00B61B95"/>
    <w:rsid w:val="00B61E06"/>
    <w:rsid w:val="00B62020"/>
    <w:rsid w:val="00B62207"/>
    <w:rsid w:val="00B62491"/>
    <w:rsid w:val="00B626A5"/>
    <w:rsid w:val="00B62721"/>
    <w:rsid w:val="00B62913"/>
    <w:rsid w:val="00B6295A"/>
    <w:rsid w:val="00B62969"/>
    <w:rsid w:val="00B62982"/>
    <w:rsid w:val="00B629FE"/>
    <w:rsid w:val="00B62A44"/>
    <w:rsid w:val="00B62A73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841"/>
    <w:rsid w:val="00B6396E"/>
    <w:rsid w:val="00B63D22"/>
    <w:rsid w:val="00B63E21"/>
    <w:rsid w:val="00B63FDA"/>
    <w:rsid w:val="00B6405C"/>
    <w:rsid w:val="00B640F3"/>
    <w:rsid w:val="00B641B7"/>
    <w:rsid w:val="00B6422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FAC"/>
    <w:rsid w:val="00B650B3"/>
    <w:rsid w:val="00B6543D"/>
    <w:rsid w:val="00B6561B"/>
    <w:rsid w:val="00B65739"/>
    <w:rsid w:val="00B658AF"/>
    <w:rsid w:val="00B6598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798"/>
    <w:rsid w:val="00B6680C"/>
    <w:rsid w:val="00B669FA"/>
    <w:rsid w:val="00B66A59"/>
    <w:rsid w:val="00B66EEF"/>
    <w:rsid w:val="00B670BE"/>
    <w:rsid w:val="00B672A8"/>
    <w:rsid w:val="00B6742B"/>
    <w:rsid w:val="00B675DF"/>
    <w:rsid w:val="00B67700"/>
    <w:rsid w:val="00B67707"/>
    <w:rsid w:val="00B67749"/>
    <w:rsid w:val="00B679E1"/>
    <w:rsid w:val="00B67AFF"/>
    <w:rsid w:val="00B67B44"/>
    <w:rsid w:val="00B67BE4"/>
    <w:rsid w:val="00B67CBE"/>
    <w:rsid w:val="00B67CF8"/>
    <w:rsid w:val="00B67D3E"/>
    <w:rsid w:val="00B67DC0"/>
    <w:rsid w:val="00B67ED0"/>
    <w:rsid w:val="00B67FA3"/>
    <w:rsid w:val="00B700AB"/>
    <w:rsid w:val="00B70412"/>
    <w:rsid w:val="00B704FF"/>
    <w:rsid w:val="00B7055F"/>
    <w:rsid w:val="00B70563"/>
    <w:rsid w:val="00B706C0"/>
    <w:rsid w:val="00B70725"/>
    <w:rsid w:val="00B709E9"/>
    <w:rsid w:val="00B70A51"/>
    <w:rsid w:val="00B70F51"/>
    <w:rsid w:val="00B70F7B"/>
    <w:rsid w:val="00B7105B"/>
    <w:rsid w:val="00B71130"/>
    <w:rsid w:val="00B711DA"/>
    <w:rsid w:val="00B71253"/>
    <w:rsid w:val="00B71299"/>
    <w:rsid w:val="00B71345"/>
    <w:rsid w:val="00B713B4"/>
    <w:rsid w:val="00B71524"/>
    <w:rsid w:val="00B71570"/>
    <w:rsid w:val="00B7169C"/>
    <w:rsid w:val="00B716BB"/>
    <w:rsid w:val="00B71984"/>
    <w:rsid w:val="00B719BC"/>
    <w:rsid w:val="00B71C7D"/>
    <w:rsid w:val="00B71F0F"/>
    <w:rsid w:val="00B71FA6"/>
    <w:rsid w:val="00B71FEE"/>
    <w:rsid w:val="00B7215A"/>
    <w:rsid w:val="00B721D8"/>
    <w:rsid w:val="00B72218"/>
    <w:rsid w:val="00B7271E"/>
    <w:rsid w:val="00B72953"/>
    <w:rsid w:val="00B72CB0"/>
    <w:rsid w:val="00B72D73"/>
    <w:rsid w:val="00B72DBF"/>
    <w:rsid w:val="00B72F20"/>
    <w:rsid w:val="00B72FC5"/>
    <w:rsid w:val="00B72FE9"/>
    <w:rsid w:val="00B732D3"/>
    <w:rsid w:val="00B73348"/>
    <w:rsid w:val="00B73460"/>
    <w:rsid w:val="00B73556"/>
    <w:rsid w:val="00B7357C"/>
    <w:rsid w:val="00B7379E"/>
    <w:rsid w:val="00B7385A"/>
    <w:rsid w:val="00B738A9"/>
    <w:rsid w:val="00B7393F"/>
    <w:rsid w:val="00B73D2D"/>
    <w:rsid w:val="00B73D97"/>
    <w:rsid w:val="00B73DA2"/>
    <w:rsid w:val="00B73E61"/>
    <w:rsid w:val="00B73E82"/>
    <w:rsid w:val="00B740AF"/>
    <w:rsid w:val="00B741D3"/>
    <w:rsid w:val="00B748CC"/>
    <w:rsid w:val="00B74A12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2CA"/>
    <w:rsid w:val="00B75670"/>
    <w:rsid w:val="00B75696"/>
    <w:rsid w:val="00B756B4"/>
    <w:rsid w:val="00B75B76"/>
    <w:rsid w:val="00B75BD0"/>
    <w:rsid w:val="00B75C9B"/>
    <w:rsid w:val="00B75CD4"/>
    <w:rsid w:val="00B75E8E"/>
    <w:rsid w:val="00B760D3"/>
    <w:rsid w:val="00B761A0"/>
    <w:rsid w:val="00B7650E"/>
    <w:rsid w:val="00B765B0"/>
    <w:rsid w:val="00B765C7"/>
    <w:rsid w:val="00B76626"/>
    <w:rsid w:val="00B76708"/>
    <w:rsid w:val="00B7694E"/>
    <w:rsid w:val="00B76B24"/>
    <w:rsid w:val="00B76B3A"/>
    <w:rsid w:val="00B76B5E"/>
    <w:rsid w:val="00B76B74"/>
    <w:rsid w:val="00B76BAE"/>
    <w:rsid w:val="00B76C10"/>
    <w:rsid w:val="00B76EA6"/>
    <w:rsid w:val="00B76FAF"/>
    <w:rsid w:val="00B7721F"/>
    <w:rsid w:val="00B77287"/>
    <w:rsid w:val="00B772D1"/>
    <w:rsid w:val="00B77442"/>
    <w:rsid w:val="00B7752C"/>
    <w:rsid w:val="00B7760E"/>
    <w:rsid w:val="00B776CC"/>
    <w:rsid w:val="00B777B9"/>
    <w:rsid w:val="00B77A81"/>
    <w:rsid w:val="00B77DFF"/>
    <w:rsid w:val="00B77F39"/>
    <w:rsid w:val="00B77F89"/>
    <w:rsid w:val="00B803B4"/>
    <w:rsid w:val="00B8042E"/>
    <w:rsid w:val="00B804E3"/>
    <w:rsid w:val="00B8060E"/>
    <w:rsid w:val="00B80ADC"/>
    <w:rsid w:val="00B80AF6"/>
    <w:rsid w:val="00B80C0E"/>
    <w:rsid w:val="00B80C1F"/>
    <w:rsid w:val="00B80C24"/>
    <w:rsid w:val="00B80CC3"/>
    <w:rsid w:val="00B80D9D"/>
    <w:rsid w:val="00B80DE4"/>
    <w:rsid w:val="00B80E17"/>
    <w:rsid w:val="00B80F18"/>
    <w:rsid w:val="00B80F90"/>
    <w:rsid w:val="00B81080"/>
    <w:rsid w:val="00B81185"/>
    <w:rsid w:val="00B811DD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847"/>
    <w:rsid w:val="00B82B54"/>
    <w:rsid w:val="00B82B70"/>
    <w:rsid w:val="00B82F08"/>
    <w:rsid w:val="00B82FF0"/>
    <w:rsid w:val="00B8314E"/>
    <w:rsid w:val="00B832D0"/>
    <w:rsid w:val="00B834B4"/>
    <w:rsid w:val="00B8358A"/>
    <w:rsid w:val="00B8365F"/>
    <w:rsid w:val="00B83746"/>
    <w:rsid w:val="00B837AB"/>
    <w:rsid w:val="00B83F66"/>
    <w:rsid w:val="00B840C4"/>
    <w:rsid w:val="00B842E2"/>
    <w:rsid w:val="00B8434E"/>
    <w:rsid w:val="00B84368"/>
    <w:rsid w:val="00B8436C"/>
    <w:rsid w:val="00B84438"/>
    <w:rsid w:val="00B8451D"/>
    <w:rsid w:val="00B8465A"/>
    <w:rsid w:val="00B84727"/>
    <w:rsid w:val="00B84860"/>
    <w:rsid w:val="00B8492C"/>
    <w:rsid w:val="00B8493A"/>
    <w:rsid w:val="00B84AC4"/>
    <w:rsid w:val="00B84AEB"/>
    <w:rsid w:val="00B84BE1"/>
    <w:rsid w:val="00B84BEA"/>
    <w:rsid w:val="00B84CDF"/>
    <w:rsid w:val="00B84F1B"/>
    <w:rsid w:val="00B8504D"/>
    <w:rsid w:val="00B85051"/>
    <w:rsid w:val="00B850FD"/>
    <w:rsid w:val="00B85178"/>
    <w:rsid w:val="00B8521D"/>
    <w:rsid w:val="00B8523E"/>
    <w:rsid w:val="00B8525D"/>
    <w:rsid w:val="00B852A1"/>
    <w:rsid w:val="00B8555B"/>
    <w:rsid w:val="00B855A1"/>
    <w:rsid w:val="00B8566E"/>
    <w:rsid w:val="00B8575D"/>
    <w:rsid w:val="00B8582D"/>
    <w:rsid w:val="00B8587F"/>
    <w:rsid w:val="00B85997"/>
    <w:rsid w:val="00B859E3"/>
    <w:rsid w:val="00B85A15"/>
    <w:rsid w:val="00B85A6C"/>
    <w:rsid w:val="00B85B95"/>
    <w:rsid w:val="00B85B9D"/>
    <w:rsid w:val="00B85F77"/>
    <w:rsid w:val="00B85FA7"/>
    <w:rsid w:val="00B861B4"/>
    <w:rsid w:val="00B863D2"/>
    <w:rsid w:val="00B86660"/>
    <w:rsid w:val="00B8667C"/>
    <w:rsid w:val="00B866C6"/>
    <w:rsid w:val="00B86732"/>
    <w:rsid w:val="00B86744"/>
    <w:rsid w:val="00B8674D"/>
    <w:rsid w:val="00B86855"/>
    <w:rsid w:val="00B868EB"/>
    <w:rsid w:val="00B86923"/>
    <w:rsid w:val="00B86A67"/>
    <w:rsid w:val="00B86AA7"/>
    <w:rsid w:val="00B86C04"/>
    <w:rsid w:val="00B86C0A"/>
    <w:rsid w:val="00B87013"/>
    <w:rsid w:val="00B87223"/>
    <w:rsid w:val="00B872B0"/>
    <w:rsid w:val="00B874B3"/>
    <w:rsid w:val="00B87579"/>
    <w:rsid w:val="00B877DC"/>
    <w:rsid w:val="00B87896"/>
    <w:rsid w:val="00B87B3D"/>
    <w:rsid w:val="00B87C05"/>
    <w:rsid w:val="00B87D98"/>
    <w:rsid w:val="00B87DD3"/>
    <w:rsid w:val="00B87E46"/>
    <w:rsid w:val="00B87EF8"/>
    <w:rsid w:val="00B87EF9"/>
    <w:rsid w:val="00B87F7C"/>
    <w:rsid w:val="00B900B1"/>
    <w:rsid w:val="00B900DE"/>
    <w:rsid w:val="00B901A3"/>
    <w:rsid w:val="00B90269"/>
    <w:rsid w:val="00B9028B"/>
    <w:rsid w:val="00B90298"/>
    <w:rsid w:val="00B9030C"/>
    <w:rsid w:val="00B90338"/>
    <w:rsid w:val="00B903C8"/>
    <w:rsid w:val="00B903D4"/>
    <w:rsid w:val="00B90458"/>
    <w:rsid w:val="00B904A0"/>
    <w:rsid w:val="00B90512"/>
    <w:rsid w:val="00B90559"/>
    <w:rsid w:val="00B905B3"/>
    <w:rsid w:val="00B9062B"/>
    <w:rsid w:val="00B9078A"/>
    <w:rsid w:val="00B9079F"/>
    <w:rsid w:val="00B90835"/>
    <w:rsid w:val="00B90AE2"/>
    <w:rsid w:val="00B90AE3"/>
    <w:rsid w:val="00B90C87"/>
    <w:rsid w:val="00B90CC2"/>
    <w:rsid w:val="00B90D0D"/>
    <w:rsid w:val="00B90DFB"/>
    <w:rsid w:val="00B90E86"/>
    <w:rsid w:val="00B90FA3"/>
    <w:rsid w:val="00B90FF1"/>
    <w:rsid w:val="00B910A7"/>
    <w:rsid w:val="00B91172"/>
    <w:rsid w:val="00B912EF"/>
    <w:rsid w:val="00B9139F"/>
    <w:rsid w:val="00B91406"/>
    <w:rsid w:val="00B914B2"/>
    <w:rsid w:val="00B9158A"/>
    <w:rsid w:val="00B91717"/>
    <w:rsid w:val="00B91871"/>
    <w:rsid w:val="00B91A0B"/>
    <w:rsid w:val="00B91A25"/>
    <w:rsid w:val="00B91EBB"/>
    <w:rsid w:val="00B91ECB"/>
    <w:rsid w:val="00B91FC2"/>
    <w:rsid w:val="00B92001"/>
    <w:rsid w:val="00B92102"/>
    <w:rsid w:val="00B92364"/>
    <w:rsid w:val="00B92385"/>
    <w:rsid w:val="00B924C9"/>
    <w:rsid w:val="00B92613"/>
    <w:rsid w:val="00B92696"/>
    <w:rsid w:val="00B927FA"/>
    <w:rsid w:val="00B928CC"/>
    <w:rsid w:val="00B92C63"/>
    <w:rsid w:val="00B92C7D"/>
    <w:rsid w:val="00B92D5A"/>
    <w:rsid w:val="00B9323E"/>
    <w:rsid w:val="00B934E9"/>
    <w:rsid w:val="00B935F9"/>
    <w:rsid w:val="00B93747"/>
    <w:rsid w:val="00B937C4"/>
    <w:rsid w:val="00B937E2"/>
    <w:rsid w:val="00B9381F"/>
    <w:rsid w:val="00B93951"/>
    <w:rsid w:val="00B93967"/>
    <w:rsid w:val="00B93A24"/>
    <w:rsid w:val="00B93A8D"/>
    <w:rsid w:val="00B93B3A"/>
    <w:rsid w:val="00B93DE1"/>
    <w:rsid w:val="00B93E07"/>
    <w:rsid w:val="00B93F44"/>
    <w:rsid w:val="00B94207"/>
    <w:rsid w:val="00B942B1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C6E"/>
    <w:rsid w:val="00B94C91"/>
    <w:rsid w:val="00B94D71"/>
    <w:rsid w:val="00B94DFC"/>
    <w:rsid w:val="00B94FCE"/>
    <w:rsid w:val="00B95075"/>
    <w:rsid w:val="00B9526B"/>
    <w:rsid w:val="00B95352"/>
    <w:rsid w:val="00B9538E"/>
    <w:rsid w:val="00B953D7"/>
    <w:rsid w:val="00B95404"/>
    <w:rsid w:val="00B9543F"/>
    <w:rsid w:val="00B9571C"/>
    <w:rsid w:val="00B95823"/>
    <w:rsid w:val="00B95B62"/>
    <w:rsid w:val="00B95B9A"/>
    <w:rsid w:val="00B95F14"/>
    <w:rsid w:val="00B960FD"/>
    <w:rsid w:val="00B963AB"/>
    <w:rsid w:val="00B96646"/>
    <w:rsid w:val="00B96944"/>
    <w:rsid w:val="00B96AD0"/>
    <w:rsid w:val="00B96C43"/>
    <w:rsid w:val="00B96EA6"/>
    <w:rsid w:val="00B96EAD"/>
    <w:rsid w:val="00B97216"/>
    <w:rsid w:val="00B9738F"/>
    <w:rsid w:val="00B97567"/>
    <w:rsid w:val="00B97682"/>
    <w:rsid w:val="00B9799F"/>
    <w:rsid w:val="00B97B3F"/>
    <w:rsid w:val="00B97D23"/>
    <w:rsid w:val="00B97E27"/>
    <w:rsid w:val="00BA01C5"/>
    <w:rsid w:val="00BA0610"/>
    <w:rsid w:val="00BA09CD"/>
    <w:rsid w:val="00BA0E0E"/>
    <w:rsid w:val="00BA0E1A"/>
    <w:rsid w:val="00BA0E53"/>
    <w:rsid w:val="00BA0F26"/>
    <w:rsid w:val="00BA0F5F"/>
    <w:rsid w:val="00BA0FFF"/>
    <w:rsid w:val="00BA1050"/>
    <w:rsid w:val="00BA109A"/>
    <w:rsid w:val="00BA10F7"/>
    <w:rsid w:val="00BA1223"/>
    <w:rsid w:val="00BA1347"/>
    <w:rsid w:val="00BA1393"/>
    <w:rsid w:val="00BA13BD"/>
    <w:rsid w:val="00BA169C"/>
    <w:rsid w:val="00BA169F"/>
    <w:rsid w:val="00BA1742"/>
    <w:rsid w:val="00BA181F"/>
    <w:rsid w:val="00BA1823"/>
    <w:rsid w:val="00BA19DF"/>
    <w:rsid w:val="00BA1AAB"/>
    <w:rsid w:val="00BA1AD0"/>
    <w:rsid w:val="00BA1B7B"/>
    <w:rsid w:val="00BA1CBF"/>
    <w:rsid w:val="00BA1DF4"/>
    <w:rsid w:val="00BA1ED7"/>
    <w:rsid w:val="00BA1F01"/>
    <w:rsid w:val="00BA20A4"/>
    <w:rsid w:val="00BA2112"/>
    <w:rsid w:val="00BA2191"/>
    <w:rsid w:val="00BA2280"/>
    <w:rsid w:val="00BA22E4"/>
    <w:rsid w:val="00BA25A7"/>
    <w:rsid w:val="00BA262C"/>
    <w:rsid w:val="00BA26AF"/>
    <w:rsid w:val="00BA2739"/>
    <w:rsid w:val="00BA2757"/>
    <w:rsid w:val="00BA2802"/>
    <w:rsid w:val="00BA2A4C"/>
    <w:rsid w:val="00BA2BC2"/>
    <w:rsid w:val="00BA2C96"/>
    <w:rsid w:val="00BA2D5A"/>
    <w:rsid w:val="00BA2EA1"/>
    <w:rsid w:val="00BA2F04"/>
    <w:rsid w:val="00BA3073"/>
    <w:rsid w:val="00BA33FA"/>
    <w:rsid w:val="00BA34AF"/>
    <w:rsid w:val="00BA359D"/>
    <w:rsid w:val="00BA3A00"/>
    <w:rsid w:val="00BA3A1A"/>
    <w:rsid w:val="00BA3BD3"/>
    <w:rsid w:val="00BA3C61"/>
    <w:rsid w:val="00BA3C78"/>
    <w:rsid w:val="00BA3D4B"/>
    <w:rsid w:val="00BA3D78"/>
    <w:rsid w:val="00BA3E65"/>
    <w:rsid w:val="00BA41B6"/>
    <w:rsid w:val="00BA4248"/>
    <w:rsid w:val="00BA42F2"/>
    <w:rsid w:val="00BA4302"/>
    <w:rsid w:val="00BA443C"/>
    <w:rsid w:val="00BA486A"/>
    <w:rsid w:val="00BA489D"/>
    <w:rsid w:val="00BA4932"/>
    <w:rsid w:val="00BA4965"/>
    <w:rsid w:val="00BA4A49"/>
    <w:rsid w:val="00BA4B03"/>
    <w:rsid w:val="00BA4B6A"/>
    <w:rsid w:val="00BA4B71"/>
    <w:rsid w:val="00BA4C59"/>
    <w:rsid w:val="00BA4C62"/>
    <w:rsid w:val="00BA4C90"/>
    <w:rsid w:val="00BA4DBE"/>
    <w:rsid w:val="00BA4EC9"/>
    <w:rsid w:val="00BA4FFE"/>
    <w:rsid w:val="00BA50D4"/>
    <w:rsid w:val="00BA513F"/>
    <w:rsid w:val="00BA5335"/>
    <w:rsid w:val="00BA5367"/>
    <w:rsid w:val="00BA5430"/>
    <w:rsid w:val="00BA5463"/>
    <w:rsid w:val="00BA54EB"/>
    <w:rsid w:val="00BA56E6"/>
    <w:rsid w:val="00BA56F0"/>
    <w:rsid w:val="00BA587F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4BB"/>
    <w:rsid w:val="00BA65C6"/>
    <w:rsid w:val="00BA66E3"/>
    <w:rsid w:val="00BA68D4"/>
    <w:rsid w:val="00BA69AE"/>
    <w:rsid w:val="00BA6ADE"/>
    <w:rsid w:val="00BA6C06"/>
    <w:rsid w:val="00BA6C2B"/>
    <w:rsid w:val="00BA6CF9"/>
    <w:rsid w:val="00BA6DC0"/>
    <w:rsid w:val="00BA6F92"/>
    <w:rsid w:val="00BA6FAE"/>
    <w:rsid w:val="00BA6FFA"/>
    <w:rsid w:val="00BA7011"/>
    <w:rsid w:val="00BA7150"/>
    <w:rsid w:val="00BA71E5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843"/>
    <w:rsid w:val="00BA7949"/>
    <w:rsid w:val="00BA799D"/>
    <w:rsid w:val="00BA7A01"/>
    <w:rsid w:val="00BA7B08"/>
    <w:rsid w:val="00BA7B14"/>
    <w:rsid w:val="00BA7BB9"/>
    <w:rsid w:val="00BA7E1F"/>
    <w:rsid w:val="00BA7E87"/>
    <w:rsid w:val="00BB001B"/>
    <w:rsid w:val="00BB00D9"/>
    <w:rsid w:val="00BB01B5"/>
    <w:rsid w:val="00BB02F8"/>
    <w:rsid w:val="00BB0442"/>
    <w:rsid w:val="00BB0A6F"/>
    <w:rsid w:val="00BB0AB2"/>
    <w:rsid w:val="00BB0CD7"/>
    <w:rsid w:val="00BB0D61"/>
    <w:rsid w:val="00BB0DDA"/>
    <w:rsid w:val="00BB0E69"/>
    <w:rsid w:val="00BB0EE6"/>
    <w:rsid w:val="00BB1001"/>
    <w:rsid w:val="00BB102E"/>
    <w:rsid w:val="00BB11C2"/>
    <w:rsid w:val="00BB1316"/>
    <w:rsid w:val="00BB1594"/>
    <w:rsid w:val="00BB1637"/>
    <w:rsid w:val="00BB1A0C"/>
    <w:rsid w:val="00BB1A57"/>
    <w:rsid w:val="00BB1B34"/>
    <w:rsid w:val="00BB1F87"/>
    <w:rsid w:val="00BB1FE5"/>
    <w:rsid w:val="00BB2042"/>
    <w:rsid w:val="00BB2280"/>
    <w:rsid w:val="00BB23F8"/>
    <w:rsid w:val="00BB2563"/>
    <w:rsid w:val="00BB2636"/>
    <w:rsid w:val="00BB2653"/>
    <w:rsid w:val="00BB26D8"/>
    <w:rsid w:val="00BB29BB"/>
    <w:rsid w:val="00BB2A0B"/>
    <w:rsid w:val="00BB2A0F"/>
    <w:rsid w:val="00BB2A91"/>
    <w:rsid w:val="00BB2B3D"/>
    <w:rsid w:val="00BB2B78"/>
    <w:rsid w:val="00BB2CB1"/>
    <w:rsid w:val="00BB2D38"/>
    <w:rsid w:val="00BB2E15"/>
    <w:rsid w:val="00BB30B4"/>
    <w:rsid w:val="00BB30C5"/>
    <w:rsid w:val="00BB3130"/>
    <w:rsid w:val="00BB317F"/>
    <w:rsid w:val="00BB3587"/>
    <w:rsid w:val="00BB36CB"/>
    <w:rsid w:val="00BB36EB"/>
    <w:rsid w:val="00BB3929"/>
    <w:rsid w:val="00BB3A02"/>
    <w:rsid w:val="00BB3A52"/>
    <w:rsid w:val="00BB3B01"/>
    <w:rsid w:val="00BB3B17"/>
    <w:rsid w:val="00BB3B78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B5F"/>
    <w:rsid w:val="00BB4E5D"/>
    <w:rsid w:val="00BB4F40"/>
    <w:rsid w:val="00BB500F"/>
    <w:rsid w:val="00BB5115"/>
    <w:rsid w:val="00BB51B4"/>
    <w:rsid w:val="00BB53C7"/>
    <w:rsid w:val="00BB541A"/>
    <w:rsid w:val="00BB543E"/>
    <w:rsid w:val="00BB5496"/>
    <w:rsid w:val="00BB55D1"/>
    <w:rsid w:val="00BB566E"/>
    <w:rsid w:val="00BB57B3"/>
    <w:rsid w:val="00BB587E"/>
    <w:rsid w:val="00BB5AF6"/>
    <w:rsid w:val="00BB5B31"/>
    <w:rsid w:val="00BB5E7D"/>
    <w:rsid w:val="00BB5F23"/>
    <w:rsid w:val="00BB5FA5"/>
    <w:rsid w:val="00BB605F"/>
    <w:rsid w:val="00BB6342"/>
    <w:rsid w:val="00BB63F2"/>
    <w:rsid w:val="00BB63F7"/>
    <w:rsid w:val="00BB6627"/>
    <w:rsid w:val="00BB6711"/>
    <w:rsid w:val="00BB6857"/>
    <w:rsid w:val="00BB689E"/>
    <w:rsid w:val="00BB695B"/>
    <w:rsid w:val="00BB6A11"/>
    <w:rsid w:val="00BB6AD2"/>
    <w:rsid w:val="00BB6B98"/>
    <w:rsid w:val="00BB6D18"/>
    <w:rsid w:val="00BB6F55"/>
    <w:rsid w:val="00BB6FE2"/>
    <w:rsid w:val="00BB6FF1"/>
    <w:rsid w:val="00BB708D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810"/>
    <w:rsid w:val="00BB7826"/>
    <w:rsid w:val="00BB7832"/>
    <w:rsid w:val="00BB78CE"/>
    <w:rsid w:val="00BB7AF7"/>
    <w:rsid w:val="00BB7B4E"/>
    <w:rsid w:val="00BB7D3E"/>
    <w:rsid w:val="00BB7E13"/>
    <w:rsid w:val="00BB7E5E"/>
    <w:rsid w:val="00BB7EDD"/>
    <w:rsid w:val="00BB7F1D"/>
    <w:rsid w:val="00BC002E"/>
    <w:rsid w:val="00BC0074"/>
    <w:rsid w:val="00BC01AF"/>
    <w:rsid w:val="00BC021D"/>
    <w:rsid w:val="00BC0343"/>
    <w:rsid w:val="00BC035B"/>
    <w:rsid w:val="00BC06EF"/>
    <w:rsid w:val="00BC08C9"/>
    <w:rsid w:val="00BC08CA"/>
    <w:rsid w:val="00BC0A4B"/>
    <w:rsid w:val="00BC0ADB"/>
    <w:rsid w:val="00BC0CC4"/>
    <w:rsid w:val="00BC0DA5"/>
    <w:rsid w:val="00BC0E07"/>
    <w:rsid w:val="00BC0E67"/>
    <w:rsid w:val="00BC0F27"/>
    <w:rsid w:val="00BC0F46"/>
    <w:rsid w:val="00BC0F7E"/>
    <w:rsid w:val="00BC102E"/>
    <w:rsid w:val="00BC10B0"/>
    <w:rsid w:val="00BC126B"/>
    <w:rsid w:val="00BC1277"/>
    <w:rsid w:val="00BC137D"/>
    <w:rsid w:val="00BC1675"/>
    <w:rsid w:val="00BC16D8"/>
    <w:rsid w:val="00BC16E6"/>
    <w:rsid w:val="00BC17B4"/>
    <w:rsid w:val="00BC17BA"/>
    <w:rsid w:val="00BC180F"/>
    <w:rsid w:val="00BC1B9B"/>
    <w:rsid w:val="00BC1B9D"/>
    <w:rsid w:val="00BC1CFB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2B"/>
    <w:rsid w:val="00BC253B"/>
    <w:rsid w:val="00BC2577"/>
    <w:rsid w:val="00BC26CD"/>
    <w:rsid w:val="00BC29A5"/>
    <w:rsid w:val="00BC2A58"/>
    <w:rsid w:val="00BC2BBB"/>
    <w:rsid w:val="00BC2C10"/>
    <w:rsid w:val="00BC2C89"/>
    <w:rsid w:val="00BC2F40"/>
    <w:rsid w:val="00BC2F86"/>
    <w:rsid w:val="00BC31B7"/>
    <w:rsid w:val="00BC31EB"/>
    <w:rsid w:val="00BC3207"/>
    <w:rsid w:val="00BC3319"/>
    <w:rsid w:val="00BC34BE"/>
    <w:rsid w:val="00BC37CC"/>
    <w:rsid w:val="00BC390F"/>
    <w:rsid w:val="00BC39B7"/>
    <w:rsid w:val="00BC3AB4"/>
    <w:rsid w:val="00BC3BAB"/>
    <w:rsid w:val="00BC3BBA"/>
    <w:rsid w:val="00BC3BE3"/>
    <w:rsid w:val="00BC3E36"/>
    <w:rsid w:val="00BC3E93"/>
    <w:rsid w:val="00BC3EC5"/>
    <w:rsid w:val="00BC42D5"/>
    <w:rsid w:val="00BC440F"/>
    <w:rsid w:val="00BC44E7"/>
    <w:rsid w:val="00BC4772"/>
    <w:rsid w:val="00BC4796"/>
    <w:rsid w:val="00BC48F6"/>
    <w:rsid w:val="00BC49C2"/>
    <w:rsid w:val="00BC4A26"/>
    <w:rsid w:val="00BC4ABC"/>
    <w:rsid w:val="00BC4DD6"/>
    <w:rsid w:val="00BC5013"/>
    <w:rsid w:val="00BC502F"/>
    <w:rsid w:val="00BC5158"/>
    <w:rsid w:val="00BC518B"/>
    <w:rsid w:val="00BC5192"/>
    <w:rsid w:val="00BC5203"/>
    <w:rsid w:val="00BC5210"/>
    <w:rsid w:val="00BC5365"/>
    <w:rsid w:val="00BC5440"/>
    <w:rsid w:val="00BC5560"/>
    <w:rsid w:val="00BC5722"/>
    <w:rsid w:val="00BC5724"/>
    <w:rsid w:val="00BC5851"/>
    <w:rsid w:val="00BC589F"/>
    <w:rsid w:val="00BC58AC"/>
    <w:rsid w:val="00BC5A18"/>
    <w:rsid w:val="00BC5A93"/>
    <w:rsid w:val="00BC5B69"/>
    <w:rsid w:val="00BC5BE5"/>
    <w:rsid w:val="00BC5D4D"/>
    <w:rsid w:val="00BC5F7B"/>
    <w:rsid w:val="00BC60D9"/>
    <w:rsid w:val="00BC62F7"/>
    <w:rsid w:val="00BC6345"/>
    <w:rsid w:val="00BC6380"/>
    <w:rsid w:val="00BC671B"/>
    <w:rsid w:val="00BC6783"/>
    <w:rsid w:val="00BC67CF"/>
    <w:rsid w:val="00BC6853"/>
    <w:rsid w:val="00BC69AB"/>
    <w:rsid w:val="00BC69D6"/>
    <w:rsid w:val="00BC6B0B"/>
    <w:rsid w:val="00BC6DE8"/>
    <w:rsid w:val="00BC6EA8"/>
    <w:rsid w:val="00BC716A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F5"/>
    <w:rsid w:val="00BD0675"/>
    <w:rsid w:val="00BD07B0"/>
    <w:rsid w:val="00BD08E8"/>
    <w:rsid w:val="00BD09CD"/>
    <w:rsid w:val="00BD09F0"/>
    <w:rsid w:val="00BD0B5E"/>
    <w:rsid w:val="00BD0B67"/>
    <w:rsid w:val="00BD0C3D"/>
    <w:rsid w:val="00BD0C56"/>
    <w:rsid w:val="00BD0C76"/>
    <w:rsid w:val="00BD0E60"/>
    <w:rsid w:val="00BD100F"/>
    <w:rsid w:val="00BD11AA"/>
    <w:rsid w:val="00BD11CE"/>
    <w:rsid w:val="00BD1227"/>
    <w:rsid w:val="00BD141B"/>
    <w:rsid w:val="00BD1466"/>
    <w:rsid w:val="00BD159C"/>
    <w:rsid w:val="00BD1748"/>
    <w:rsid w:val="00BD17B1"/>
    <w:rsid w:val="00BD195A"/>
    <w:rsid w:val="00BD19E3"/>
    <w:rsid w:val="00BD1A31"/>
    <w:rsid w:val="00BD1B56"/>
    <w:rsid w:val="00BD1BB3"/>
    <w:rsid w:val="00BD1D6F"/>
    <w:rsid w:val="00BD1DB5"/>
    <w:rsid w:val="00BD1F57"/>
    <w:rsid w:val="00BD201C"/>
    <w:rsid w:val="00BD2085"/>
    <w:rsid w:val="00BD211B"/>
    <w:rsid w:val="00BD2260"/>
    <w:rsid w:val="00BD2277"/>
    <w:rsid w:val="00BD23D0"/>
    <w:rsid w:val="00BD25EF"/>
    <w:rsid w:val="00BD284D"/>
    <w:rsid w:val="00BD2895"/>
    <w:rsid w:val="00BD289A"/>
    <w:rsid w:val="00BD2B13"/>
    <w:rsid w:val="00BD2B44"/>
    <w:rsid w:val="00BD2C16"/>
    <w:rsid w:val="00BD2E9B"/>
    <w:rsid w:val="00BD2F2A"/>
    <w:rsid w:val="00BD3008"/>
    <w:rsid w:val="00BD3463"/>
    <w:rsid w:val="00BD3496"/>
    <w:rsid w:val="00BD3846"/>
    <w:rsid w:val="00BD38C7"/>
    <w:rsid w:val="00BD38FD"/>
    <w:rsid w:val="00BD391E"/>
    <w:rsid w:val="00BD3BC5"/>
    <w:rsid w:val="00BD3D6F"/>
    <w:rsid w:val="00BD3F74"/>
    <w:rsid w:val="00BD40C0"/>
    <w:rsid w:val="00BD41C2"/>
    <w:rsid w:val="00BD44C1"/>
    <w:rsid w:val="00BD45A8"/>
    <w:rsid w:val="00BD45CF"/>
    <w:rsid w:val="00BD45E0"/>
    <w:rsid w:val="00BD4788"/>
    <w:rsid w:val="00BD489F"/>
    <w:rsid w:val="00BD4D55"/>
    <w:rsid w:val="00BD4DE7"/>
    <w:rsid w:val="00BD5139"/>
    <w:rsid w:val="00BD533B"/>
    <w:rsid w:val="00BD5365"/>
    <w:rsid w:val="00BD53B1"/>
    <w:rsid w:val="00BD550F"/>
    <w:rsid w:val="00BD577B"/>
    <w:rsid w:val="00BD5797"/>
    <w:rsid w:val="00BD58EB"/>
    <w:rsid w:val="00BD59B5"/>
    <w:rsid w:val="00BD59D9"/>
    <w:rsid w:val="00BD5A75"/>
    <w:rsid w:val="00BD5AE8"/>
    <w:rsid w:val="00BD5C26"/>
    <w:rsid w:val="00BD5C8D"/>
    <w:rsid w:val="00BD5E98"/>
    <w:rsid w:val="00BD5F69"/>
    <w:rsid w:val="00BD5FAB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9A6"/>
    <w:rsid w:val="00BD6C11"/>
    <w:rsid w:val="00BD6D3A"/>
    <w:rsid w:val="00BD6E86"/>
    <w:rsid w:val="00BD6EC5"/>
    <w:rsid w:val="00BD6F56"/>
    <w:rsid w:val="00BD6F74"/>
    <w:rsid w:val="00BD6F99"/>
    <w:rsid w:val="00BD70A7"/>
    <w:rsid w:val="00BD71E8"/>
    <w:rsid w:val="00BD7239"/>
    <w:rsid w:val="00BD738A"/>
    <w:rsid w:val="00BD73C1"/>
    <w:rsid w:val="00BD7425"/>
    <w:rsid w:val="00BD758A"/>
    <w:rsid w:val="00BD76F6"/>
    <w:rsid w:val="00BD784B"/>
    <w:rsid w:val="00BD78B4"/>
    <w:rsid w:val="00BD7BB9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8E3"/>
    <w:rsid w:val="00BE0925"/>
    <w:rsid w:val="00BE0A99"/>
    <w:rsid w:val="00BE0AA7"/>
    <w:rsid w:val="00BE0C62"/>
    <w:rsid w:val="00BE0CE0"/>
    <w:rsid w:val="00BE0D82"/>
    <w:rsid w:val="00BE0D8E"/>
    <w:rsid w:val="00BE0D92"/>
    <w:rsid w:val="00BE0E58"/>
    <w:rsid w:val="00BE10E2"/>
    <w:rsid w:val="00BE10F4"/>
    <w:rsid w:val="00BE1200"/>
    <w:rsid w:val="00BE13C3"/>
    <w:rsid w:val="00BE13E1"/>
    <w:rsid w:val="00BE1405"/>
    <w:rsid w:val="00BE1446"/>
    <w:rsid w:val="00BE14B7"/>
    <w:rsid w:val="00BE14D9"/>
    <w:rsid w:val="00BE162E"/>
    <w:rsid w:val="00BE1706"/>
    <w:rsid w:val="00BE1991"/>
    <w:rsid w:val="00BE1EBC"/>
    <w:rsid w:val="00BE20BD"/>
    <w:rsid w:val="00BE234A"/>
    <w:rsid w:val="00BE23D9"/>
    <w:rsid w:val="00BE23FD"/>
    <w:rsid w:val="00BE2480"/>
    <w:rsid w:val="00BE25CB"/>
    <w:rsid w:val="00BE2684"/>
    <w:rsid w:val="00BE26C8"/>
    <w:rsid w:val="00BE2705"/>
    <w:rsid w:val="00BE2707"/>
    <w:rsid w:val="00BE281C"/>
    <w:rsid w:val="00BE292A"/>
    <w:rsid w:val="00BE29D3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7C8"/>
    <w:rsid w:val="00BE39C0"/>
    <w:rsid w:val="00BE3AF3"/>
    <w:rsid w:val="00BE3D4F"/>
    <w:rsid w:val="00BE3E4D"/>
    <w:rsid w:val="00BE3EB4"/>
    <w:rsid w:val="00BE4004"/>
    <w:rsid w:val="00BE4086"/>
    <w:rsid w:val="00BE4232"/>
    <w:rsid w:val="00BE424E"/>
    <w:rsid w:val="00BE4373"/>
    <w:rsid w:val="00BE43E5"/>
    <w:rsid w:val="00BE442F"/>
    <w:rsid w:val="00BE4451"/>
    <w:rsid w:val="00BE457B"/>
    <w:rsid w:val="00BE4919"/>
    <w:rsid w:val="00BE49E6"/>
    <w:rsid w:val="00BE4A5C"/>
    <w:rsid w:val="00BE4E44"/>
    <w:rsid w:val="00BE4F42"/>
    <w:rsid w:val="00BE5028"/>
    <w:rsid w:val="00BE519A"/>
    <w:rsid w:val="00BE51AD"/>
    <w:rsid w:val="00BE5290"/>
    <w:rsid w:val="00BE5291"/>
    <w:rsid w:val="00BE53A0"/>
    <w:rsid w:val="00BE54E5"/>
    <w:rsid w:val="00BE5533"/>
    <w:rsid w:val="00BE558B"/>
    <w:rsid w:val="00BE57FC"/>
    <w:rsid w:val="00BE5906"/>
    <w:rsid w:val="00BE5913"/>
    <w:rsid w:val="00BE5A3A"/>
    <w:rsid w:val="00BE5A4E"/>
    <w:rsid w:val="00BE5B6F"/>
    <w:rsid w:val="00BE5ED0"/>
    <w:rsid w:val="00BE5F1C"/>
    <w:rsid w:val="00BE5F97"/>
    <w:rsid w:val="00BE5FD5"/>
    <w:rsid w:val="00BE6086"/>
    <w:rsid w:val="00BE6303"/>
    <w:rsid w:val="00BE64C1"/>
    <w:rsid w:val="00BE681E"/>
    <w:rsid w:val="00BE6890"/>
    <w:rsid w:val="00BE6A5A"/>
    <w:rsid w:val="00BE6B0F"/>
    <w:rsid w:val="00BE6D84"/>
    <w:rsid w:val="00BE6E3B"/>
    <w:rsid w:val="00BE6ED8"/>
    <w:rsid w:val="00BE6FB0"/>
    <w:rsid w:val="00BE6FD3"/>
    <w:rsid w:val="00BE6FDC"/>
    <w:rsid w:val="00BE70CC"/>
    <w:rsid w:val="00BE734E"/>
    <w:rsid w:val="00BE7542"/>
    <w:rsid w:val="00BE7596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F02A3"/>
    <w:rsid w:val="00BF06F3"/>
    <w:rsid w:val="00BF0A10"/>
    <w:rsid w:val="00BF0B02"/>
    <w:rsid w:val="00BF0C77"/>
    <w:rsid w:val="00BF0F63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B44"/>
    <w:rsid w:val="00BF1B51"/>
    <w:rsid w:val="00BF1E6E"/>
    <w:rsid w:val="00BF1E75"/>
    <w:rsid w:val="00BF1EB1"/>
    <w:rsid w:val="00BF1EF9"/>
    <w:rsid w:val="00BF200E"/>
    <w:rsid w:val="00BF2030"/>
    <w:rsid w:val="00BF2052"/>
    <w:rsid w:val="00BF2079"/>
    <w:rsid w:val="00BF207F"/>
    <w:rsid w:val="00BF20DE"/>
    <w:rsid w:val="00BF2108"/>
    <w:rsid w:val="00BF2121"/>
    <w:rsid w:val="00BF21A2"/>
    <w:rsid w:val="00BF22A0"/>
    <w:rsid w:val="00BF2304"/>
    <w:rsid w:val="00BF2483"/>
    <w:rsid w:val="00BF2842"/>
    <w:rsid w:val="00BF2856"/>
    <w:rsid w:val="00BF2919"/>
    <w:rsid w:val="00BF297A"/>
    <w:rsid w:val="00BF2A1A"/>
    <w:rsid w:val="00BF2B6D"/>
    <w:rsid w:val="00BF2D17"/>
    <w:rsid w:val="00BF2D87"/>
    <w:rsid w:val="00BF30DC"/>
    <w:rsid w:val="00BF31F6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68"/>
    <w:rsid w:val="00BF387A"/>
    <w:rsid w:val="00BF38C3"/>
    <w:rsid w:val="00BF3A38"/>
    <w:rsid w:val="00BF3A7F"/>
    <w:rsid w:val="00BF3B16"/>
    <w:rsid w:val="00BF3DA5"/>
    <w:rsid w:val="00BF3E3F"/>
    <w:rsid w:val="00BF3ED7"/>
    <w:rsid w:val="00BF409F"/>
    <w:rsid w:val="00BF40CA"/>
    <w:rsid w:val="00BF4190"/>
    <w:rsid w:val="00BF445B"/>
    <w:rsid w:val="00BF44FE"/>
    <w:rsid w:val="00BF47FE"/>
    <w:rsid w:val="00BF4AEA"/>
    <w:rsid w:val="00BF4B9C"/>
    <w:rsid w:val="00BF4C11"/>
    <w:rsid w:val="00BF4E9A"/>
    <w:rsid w:val="00BF4EDB"/>
    <w:rsid w:val="00BF51EC"/>
    <w:rsid w:val="00BF5200"/>
    <w:rsid w:val="00BF52DC"/>
    <w:rsid w:val="00BF53C6"/>
    <w:rsid w:val="00BF53C9"/>
    <w:rsid w:val="00BF553F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5F66"/>
    <w:rsid w:val="00BF5FD3"/>
    <w:rsid w:val="00BF62D0"/>
    <w:rsid w:val="00BF6475"/>
    <w:rsid w:val="00BF64B3"/>
    <w:rsid w:val="00BF669A"/>
    <w:rsid w:val="00BF6754"/>
    <w:rsid w:val="00BF67DA"/>
    <w:rsid w:val="00BF6825"/>
    <w:rsid w:val="00BF68A7"/>
    <w:rsid w:val="00BF6B1F"/>
    <w:rsid w:val="00BF6C10"/>
    <w:rsid w:val="00BF6C27"/>
    <w:rsid w:val="00BF6C55"/>
    <w:rsid w:val="00BF6D3D"/>
    <w:rsid w:val="00BF7072"/>
    <w:rsid w:val="00BF70DC"/>
    <w:rsid w:val="00BF70F2"/>
    <w:rsid w:val="00BF7103"/>
    <w:rsid w:val="00BF711F"/>
    <w:rsid w:val="00BF7194"/>
    <w:rsid w:val="00BF7242"/>
    <w:rsid w:val="00BF73D7"/>
    <w:rsid w:val="00BF75C4"/>
    <w:rsid w:val="00BF76B2"/>
    <w:rsid w:val="00BF7A2A"/>
    <w:rsid w:val="00BF7AE0"/>
    <w:rsid w:val="00BF7B25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CBC"/>
    <w:rsid w:val="00C00D51"/>
    <w:rsid w:val="00C00E0C"/>
    <w:rsid w:val="00C00E78"/>
    <w:rsid w:val="00C00EC6"/>
    <w:rsid w:val="00C00F4D"/>
    <w:rsid w:val="00C01229"/>
    <w:rsid w:val="00C0123E"/>
    <w:rsid w:val="00C014BD"/>
    <w:rsid w:val="00C0153E"/>
    <w:rsid w:val="00C015EF"/>
    <w:rsid w:val="00C016CD"/>
    <w:rsid w:val="00C01826"/>
    <w:rsid w:val="00C01AB1"/>
    <w:rsid w:val="00C01C17"/>
    <w:rsid w:val="00C01F22"/>
    <w:rsid w:val="00C02050"/>
    <w:rsid w:val="00C020D2"/>
    <w:rsid w:val="00C0216F"/>
    <w:rsid w:val="00C02375"/>
    <w:rsid w:val="00C0242D"/>
    <w:rsid w:val="00C025BE"/>
    <w:rsid w:val="00C02614"/>
    <w:rsid w:val="00C0265C"/>
    <w:rsid w:val="00C026EE"/>
    <w:rsid w:val="00C0281D"/>
    <w:rsid w:val="00C02A97"/>
    <w:rsid w:val="00C02AC6"/>
    <w:rsid w:val="00C02BEB"/>
    <w:rsid w:val="00C02C74"/>
    <w:rsid w:val="00C02CF5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BB"/>
    <w:rsid w:val="00C031CF"/>
    <w:rsid w:val="00C03300"/>
    <w:rsid w:val="00C035AE"/>
    <w:rsid w:val="00C0385C"/>
    <w:rsid w:val="00C038D5"/>
    <w:rsid w:val="00C03A54"/>
    <w:rsid w:val="00C03D75"/>
    <w:rsid w:val="00C03F8E"/>
    <w:rsid w:val="00C04055"/>
    <w:rsid w:val="00C04087"/>
    <w:rsid w:val="00C041CA"/>
    <w:rsid w:val="00C04277"/>
    <w:rsid w:val="00C0432C"/>
    <w:rsid w:val="00C04641"/>
    <w:rsid w:val="00C04695"/>
    <w:rsid w:val="00C0471D"/>
    <w:rsid w:val="00C0474B"/>
    <w:rsid w:val="00C048BF"/>
    <w:rsid w:val="00C04BFC"/>
    <w:rsid w:val="00C04D8B"/>
    <w:rsid w:val="00C04E88"/>
    <w:rsid w:val="00C04FFF"/>
    <w:rsid w:val="00C0517A"/>
    <w:rsid w:val="00C052A9"/>
    <w:rsid w:val="00C05305"/>
    <w:rsid w:val="00C05434"/>
    <w:rsid w:val="00C05654"/>
    <w:rsid w:val="00C05738"/>
    <w:rsid w:val="00C058F6"/>
    <w:rsid w:val="00C05A90"/>
    <w:rsid w:val="00C05D9B"/>
    <w:rsid w:val="00C0618C"/>
    <w:rsid w:val="00C06210"/>
    <w:rsid w:val="00C0621D"/>
    <w:rsid w:val="00C0625F"/>
    <w:rsid w:val="00C06349"/>
    <w:rsid w:val="00C064B2"/>
    <w:rsid w:val="00C06713"/>
    <w:rsid w:val="00C0676C"/>
    <w:rsid w:val="00C069B6"/>
    <w:rsid w:val="00C06DAF"/>
    <w:rsid w:val="00C06F58"/>
    <w:rsid w:val="00C06FA6"/>
    <w:rsid w:val="00C071A6"/>
    <w:rsid w:val="00C071F0"/>
    <w:rsid w:val="00C073D9"/>
    <w:rsid w:val="00C076A8"/>
    <w:rsid w:val="00C076D3"/>
    <w:rsid w:val="00C077A0"/>
    <w:rsid w:val="00C07C33"/>
    <w:rsid w:val="00C07D88"/>
    <w:rsid w:val="00C07E86"/>
    <w:rsid w:val="00C10003"/>
    <w:rsid w:val="00C101E1"/>
    <w:rsid w:val="00C1027A"/>
    <w:rsid w:val="00C102D3"/>
    <w:rsid w:val="00C1035C"/>
    <w:rsid w:val="00C106CC"/>
    <w:rsid w:val="00C10A37"/>
    <w:rsid w:val="00C10CA0"/>
    <w:rsid w:val="00C10E31"/>
    <w:rsid w:val="00C10E4A"/>
    <w:rsid w:val="00C10FB7"/>
    <w:rsid w:val="00C10FE1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0A"/>
    <w:rsid w:val="00C11B7F"/>
    <w:rsid w:val="00C11E8C"/>
    <w:rsid w:val="00C11E95"/>
    <w:rsid w:val="00C11ED6"/>
    <w:rsid w:val="00C11F51"/>
    <w:rsid w:val="00C12123"/>
    <w:rsid w:val="00C12249"/>
    <w:rsid w:val="00C12347"/>
    <w:rsid w:val="00C123F1"/>
    <w:rsid w:val="00C12541"/>
    <w:rsid w:val="00C126E2"/>
    <w:rsid w:val="00C12769"/>
    <w:rsid w:val="00C127A6"/>
    <w:rsid w:val="00C127BC"/>
    <w:rsid w:val="00C12915"/>
    <w:rsid w:val="00C12A9C"/>
    <w:rsid w:val="00C12D97"/>
    <w:rsid w:val="00C12F6B"/>
    <w:rsid w:val="00C12FD5"/>
    <w:rsid w:val="00C130C2"/>
    <w:rsid w:val="00C1325E"/>
    <w:rsid w:val="00C132A9"/>
    <w:rsid w:val="00C132DD"/>
    <w:rsid w:val="00C1331D"/>
    <w:rsid w:val="00C134B0"/>
    <w:rsid w:val="00C134FF"/>
    <w:rsid w:val="00C13652"/>
    <w:rsid w:val="00C1369A"/>
    <w:rsid w:val="00C136AA"/>
    <w:rsid w:val="00C13887"/>
    <w:rsid w:val="00C1399B"/>
    <w:rsid w:val="00C13A72"/>
    <w:rsid w:val="00C13B11"/>
    <w:rsid w:val="00C13EE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D15"/>
    <w:rsid w:val="00C14E13"/>
    <w:rsid w:val="00C14EB6"/>
    <w:rsid w:val="00C14F1C"/>
    <w:rsid w:val="00C14F20"/>
    <w:rsid w:val="00C14FD4"/>
    <w:rsid w:val="00C1508B"/>
    <w:rsid w:val="00C150F1"/>
    <w:rsid w:val="00C1512C"/>
    <w:rsid w:val="00C151D2"/>
    <w:rsid w:val="00C1539D"/>
    <w:rsid w:val="00C1579B"/>
    <w:rsid w:val="00C157D8"/>
    <w:rsid w:val="00C15845"/>
    <w:rsid w:val="00C15A7A"/>
    <w:rsid w:val="00C15A7E"/>
    <w:rsid w:val="00C15AE1"/>
    <w:rsid w:val="00C15CCA"/>
    <w:rsid w:val="00C15F25"/>
    <w:rsid w:val="00C16007"/>
    <w:rsid w:val="00C1627E"/>
    <w:rsid w:val="00C16324"/>
    <w:rsid w:val="00C1639D"/>
    <w:rsid w:val="00C16464"/>
    <w:rsid w:val="00C1683F"/>
    <w:rsid w:val="00C168F1"/>
    <w:rsid w:val="00C16977"/>
    <w:rsid w:val="00C16A0B"/>
    <w:rsid w:val="00C16C69"/>
    <w:rsid w:val="00C16CE9"/>
    <w:rsid w:val="00C16D46"/>
    <w:rsid w:val="00C16F90"/>
    <w:rsid w:val="00C1706D"/>
    <w:rsid w:val="00C17213"/>
    <w:rsid w:val="00C17474"/>
    <w:rsid w:val="00C1747B"/>
    <w:rsid w:val="00C17577"/>
    <w:rsid w:val="00C1781E"/>
    <w:rsid w:val="00C17C59"/>
    <w:rsid w:val="00C17E21"/>
    <w:rsid w:val="00C17E2A"/>
    <w:rsid w:val="00C17F5C"/>
    <w:rsid w:val="00C17F6A"/>
    <w:rsid w:val="00C200B0"/>
    <w:rsid w:val="00C202C9"/>
    <w:rsid w:val="00C20657"/>
    <w:rsid w:val="00C206A4"/>
    <w:rsid w:val="00C20861"/>
    <w:rsid w:val="00C20892"/>
    <w:rsid w:val="00C20AB6"/>
    <w:rsid w:val="00C20CA8"/>
    <w:rsid w:val="00C20CD7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210D"/>
    <w:rsid w:val="00C22143"/>
    <w:rsid w:val="00C22251"/>
    <w:rsid w:val="00C2225E"/>
    <w:rsid w:val="00C224A1"/>
    <w:rsid w:val="00C225E3"/>
    <w:rsid w:val="00C2260A"/>
    <w:rsid w:val="00C22643"/>
    <w:rsid w:val="00C2273E"/>
    <w:rsid w:val="00C22A58"/>
    <w:rsid w:val="00C22AF8"/>
    <w:rsid w:val="00C22B47"/>
    <w:rsid w:val="00C22BF7"/>
    <w:rsid w:val="00C22F1D"/>
    <w:rsid w:val="00C22F4A"/>
    <w:rsid w:val="00C23189"/>
    <w:rsid w:val="00C23415"/>
    <w:rsid w:val="00C2354C"/>
    <w:rsid w:val="00C236B3"/>
    <w:rsid w:val="00C236C9"/>
    <w:rsid w:val="00C2377C"/>
    <w:rsid w:val="00C237B6"/>
    <w:rsid w:val="00C2383A"/>
    <w:rsid w:val="00C239A8"/>
    <w:rsid w:val="00C23B14"/>
    <w:rsid w:val="00C23B90"/>
    <w:rsid w:val="00C23CA4"/>
    <w:rsid w:val="00C23D07"/>
    <w:rsid w:val="00C23DAB"/>
    <w:rsid w:val="00C23DEB"/>
    <w:rsid w:val="00C23E1E"/>
    <w:rsid w:val="00C23E5B"/>
    <w:rsid w:val="00C23F07"/>
    <w:rsid w:val="00C23F6D"/>
    <w:rsid w:val="00C23F82"/>
    <w:rsid w:val="00C23FDF"/>
    <w:rsid w:val="00C24171"/>
    <w:rsid w:val="00C2430B"/>
    <w:rsid w:val="00C2433A"/>
    <w:rsid w:val="00C243EF"/>
    <w:rsid w:val="00C2440C"/>
    <w:rsid w:val="00C2465F"/>
    <w:rsid w:val="00C2484E"/>
    <w:rsid w:val="00C24851"/>
    <w:rsid w:val="00C24A8D"/>
    <w:rsid w:val="00C24AB8"/>
    <w:rsid w:val="00C24B8A"/>
    <w:rsid w:val="00C24C48"/>
    <w:rsid w:val="00C24CE5"/>
    <w:rsid w:val="00C24D0E"/>
    <w:rsid w:val="00C24D6F"/>
    <w:rsid w:val="00C24DA9"/>
    <w:rsid w:val="00C24F8D"/>
    <w:rsid w:val="00C24FD6"/>
    <w:rsid w:val="00C25148"/>
    <w:rsid w:val="00C2534D"/>
    <w:rsid w:val="00C258AE"/>
    <w:rsid w:val="00C259F2"/>
    <w:rsid w:val="00C25A6C"/>
    <w:rsid w:val="00C25BEF"/>
    <w:rsid w:val="00C25C8B"/>
    <w:rsid w:val="00C25DC4"/>
    <w:rsid w:val="00C25EA1"/>
    <w:rsid w:val="00C25F56"/>
    <w:rsid w:val="00C25F9A"/>
    <w:rsid w:val="00C262AB"/>
    <w:rsid w:val="00C262F1"/>
    <w:rsid w:val="00C26308"/>
    <w:rsid w:val="00C268B8"/>
    <w:rsid w:val="00C26AA9"/>
    <w:rsid w:val="00C26B48"/>
    <w:rsid w:val="00C26C65"/>
    <w:rsid w:val="00C26FE8"/>
    <w:rsid w:val="00C27129"/>
    <w:rsid w:val="00C27618"/>
    <w:rsid w:val="00C27788"/>
    <w:rsid w:val="00C278B9"/>
    <w:rsid w:val="00C27ADE"/>
    <w:rsid w:val="00C27BD4"/>
    <w:rsid w:val="00C27D83"/>
    <w:rsid w:val="00C27E32"/>
    <w:rsid w:val="00C27E85"/>
    <w:rsid w:val="00C30090"/>
    <w:rsid w:val="00C3015E"/>
    <w:rsid w:val="00C3027A"/>
    <w:rsid w:val="00C3029F"/>
    <w:rsid w:val="00C3047E"/>
    <w:rsid w:val="00C304F5"/>
    <w:rsid w:val="00C30520"/>
    <w:rsid w:val="00C30704"/>
    <w:rsid w:val="00C307BE"/>
    <w:rsid w:val="00C3084B"/>
    <w:rsid w:val="00C309B3"/>
    <w:rsid w:val="00C30AEE"/>
    <w:rsid w:val="00C30B05"/>
    <w:rsid w:val="00C30B0B"/>
    <w:rsid w:val="00C30B7C"/>
    <w:rsid w:val="00C30DCF"/>
    <w:rsid w:val="00C30E64"/>
    <w:rsid w:val="00C30FC8"/>
    <w:rsid w:val="00C31145"/>
    <w:rsid w:val="00C3116F"/>
    <w:rsid w:val="00C311E1"/>
    <w:rsid w:val="00C31261"/>
    <w:rsid w:val="00C312B5"/>
    <w:rsid w:val="00C312E4"/>
    <w:rsid w:val="00C3149C"/>
    <w:rsid w:val="00C3154B"/>
    <w:rsid w:val="00C31786"/>
    <w:rsid w:val="00C31918"/>
    <w:rsid w:val="00C31A3B"/>
    <w:rsid w:val="00C31A57"/>
    <w:rsid w:val="00C31B0E"/>
    <w:rsid w:val="00C31D53"/>
    <w:rsid w:val="00C31E32"/>
    <w:rsid w:val="00C31E69"/>
    <w:rsid w:val="00C31F95"/>
    <w:rsid w:val="00C31FE6"/>
    <w:rsid w:val="00C32122"/>
    <w:rsid w:val="00C3212D"/>
    <w:rsid w:val="00C32156"/>
    <w:rsid w:val="00C32399"/>
    <w:rsid w:val="00C32405"/>
    <w:rsid w:val="00C324CA"/>
    <w:rsid w:val="00C3268A"/>
    <w:rsid w:val="00C326F6"/>
    <w:rsid w:val="00C327AF"/>
    <w:rsid w:val="00C329EB"/>
    <w:rsid w:val="00C32A28"/>
    <w:rsid w:val="00C32B45"/>
    <w:rsid w:val="00C330E3"/>
    <w:rsid w:val="00C33498"/>
    <w:rsid w:val="00C334B0"/>
    <w:rsid w:val="00C335FA"/>
    <w:rsid w:val="00C33612"/>
    <w:rsid w:val="00C33872"/>
    <w:rsid w:val="00C339D9"/>
    <w:rsid w:val="00C33A31"/>
    <w:rsid w:val="00C33A80"/>
    <w:rsid w:val="00C33B61"/>
    <w:rsid w:val="00C33B88"/>
    <w:rsid w:val="00C33D00"/>
    <w:rsid w:val="00C33D46"/>
    <w:rsid w:val="00C33E0D"/>
    <w:rsid w:val="00C33E65"/>
    <w:rsid w:val="00C33EA2"/>
    <w:rsid w:val="00C33F48"/>
    <w:rsid w:val="00C33FE9"/>
    <w:rsid w:val="00C3428E"/>
    <w:rsid w:val="00C343AE"/>
    <w:rsid w:val="00C3465F"/>
    <w:rsid w:val="00C348B7"/>
    <w:rsid w:val="00C349F7"/>
    <w:rsid w:val="00C34A98"/>
    <w:rsid w:val="00C34BE3"/>
    <w:rsid w:val="00C34C44"/>
    <w:rsid w:val="00C34F0C"/>
    <w:rsid w:val="00C35192"/>
    <w:rsid w:val="00C35442"/>
    <w:rsid w:val="00C35906"/>
    <w:rsid w:val="00C359D4"/>
    <w:rsid w:val="00C35D56"/>
    <w:rsid w:val="00C35D69"/>
    <w:rsid w:val="00C35F5D"/>
    <w:rsid w:val="00C36017"/>
    <w:rsid w:val="00C360DE"/>
    <w:rsid w:val="00C3618E"/>
    <w:rsid w:val="00C36193"/>
    <w:rsid w:val="00C361F3"/>
    <w:rsid w:val="00C3620A"/>
    <w:rsid w:val="00C36346"/>
    <w:rsid w:val="00C363A6"/>
    <w:rsid w:val="00C363E0"/>
    <w:rsid w:val="00C36543"/>
    <w:rsid w:val="00C3661E"/>
    <w:rsid w:val="00C366AF"/>
    <w:rsid w:val="00C36804"/>
    <w:rsid w:val="00C3685B"/>
    <w:rsid w:val="00C3688A"/>
    <w:rsid w:val="00C368F4"/>
    <w:rsid w:val="00C36985"/>
    <w:rsid w:val="00C36D13"/>
    <w:rsid w:val="00C36DDB"/>
    <w:rsid w:val="00C36E07"/>
    <w:rsid w:val="00C3700E"/>
    <w:rsid w:val="00C37233"/>
    <w:rsid w:val="00C37258"/>
    <w:rsid w:val="00C372AA"/>
    <w:rsid w:val="00C372F0"/>
    <w:rsid w:val="00C3744E"/>
    <w:rsid w:val="00C37665"/>
    <w:rsid w:val="00C377C1"/>
    <w:rsid w:val="00C37810"/>
    <w:rsid w:val="00C3785A"/>
    <w:rsid w:val="00C37A6C"/>
    <w:rsid w:val="00C37E50"/>
    <w:rsid w:val="00C37EBE"/>
    <w:rsid w:val="00C401E7"/>
    <w:rsid w:val="00C402C2"/>
    <w:rsid w:val="00C40414"/>
    <w:rsid w:val="00C4078A"/>
    <w:rsid w:val="00C4079A"/>
    <w:rsid w:val="00C407AB"/>
    <w:rsid w:val="00C407B5"/>
    <w:rsid w:val="00C40A26"/>
    <w:rsid w:val="00C40B2A"/>
    <w:rsid w:val="00C40B7B"/>
    <w:rsid w:val="00C40DC9"/>
    <w:rsid w:val="00C40F0C"/>
    <w:rsid w:val="00C412E5"/>
    <w:rsid w:val="00C4146B"/>
    <w:rsid w:val="00C41521"/>
    <w:rsid w:val="00C4154E"/>
    <w:rsid w:val="00C415B5"/>
    <w:rsid w:val="00C416FB"/>
    <w:rsid w:val="00C4196B"/>
    <w:rsid w:val="00C419F0"/>
    <w:rsid w:val="00C41CAB"/>
    <w:rsid w:val="00C41CCB"/>
    <w:rsid w:val="00C41E96"/>
    <w:rsid w:val="00C41EAD"/>
    <w:rsid w:val="00C41EBD"/>
    <w:rsid w:val="00C41F68"/>
    <w:rsid w:val="00C41F81"/>
    <w:rsid w:val="00C42005"/>
    <w:rsid w:val="00C421C5"/>
    <w:rsid w:val="00C42216"/>
    <w:rsid w:val="00C4230C"/>
    <w:rsid w:val="00C42512"/>
    <w:rsid w:val="00C42609"/>
    <w:rsid w:val="00C428A7"/>
    <w:rsid w:val="00C429F8"/>
    <w:rsid w:val="00C42B57"/>
    <w:rsid w:val="00C42BED"/>
    <w:rsid w:val="00C42E3F"/>
    <w:rsid w:val="00C42FAB"/>
    <w:rsid w:val="00C430B9"/>
    <w:rsid w:val="00C43226"/>
    <w:rsid w:val="00C4343A"/>
    <w:rsid w:val="00C434DE"/>
    <w:rsid w:val="00C43632"/>
    <w:rsid w:val="00C43641"/>
    <w:rsid w:val="00C436A9"/>
    <w:rsid w:val="00C43712"/>
    <w:rsid w:val="00C438CA"/>
    <w:rsid w:val="00C438D9"/>
    <w:rsid w:val="00C439E0"/>
    <w:rsid w:val="00C43A78"/>
    <w:rsid w:val="00C43A8D"/>
    <w:rsid w:val="00C43B17"/>
    <w:rsid w:val="00C43BE4"/>
    <w:rsid w:val="00C43C60"/>
    <w:rsid w:val="00C43F03"/>
    <w:rsid w:val="00C44005"/>
    <w:rsid w:val="00C4400E"/>
    <w:rsid w:val="00C44126"/>
    <w:rsid w:val="00C4419E"/>
    <w:rsid w:val="00C442C6"/>
    <w:rsid w:val="00C44391"/>
    <w:rsid w:val="00C4455C"/>
    <w:rsid w:val="00C44718"/>
    <w:rsid w:val="00C4497C"/>
    <w:rsid w:val="00C44983"/>
    <w:rsid w:val="00C44A95"/>
    <w:rsid w:val="00C44AD0"/>
    <w:rsid w:val="00C44D35"/>
    <w:rsid w:val="00C45059"/>
    <w:rsid w:val="00C4509A"/>
    <w:rsid w:val="00C4517B"/>
    <w:rsid w:val="00C45528"/>
    <w:rsid w:val="00C45645"/>
    <w:rsid w:val="00C4582F"/>
    <w:rsid w:val="00C45893"/>
    <w:rsid w:val="00C4592F"/>
    <w:rsid w:val="00C45B13"/>
    <w:rsid w:val="00C45B1B"/>
    <w:rsid w:val="00C45BA6"/>
    <w:rsid w:val="00C45BE0"/>
    <w:rsid w:val="00C45C98"/>
    <w:rsid w:val="00C45D21"/>
    <w:rsid w:val="00C45D38"/>
    <w:rsid w:val="00C45E73"/>
    <w:rsid w:val="00C460AF"/>
    <w:rsid w:val="00C46160"/>
    <w:rsid w:val="00C46279"/>
    <w:rsid w:val="00C4628D"/>
    <w:rsid w:val="00C46303"/>
    <w:rsid w:val="00C46312"/>
    <w:rsid w:val="00C46314"/>
    <w:rsid w:val="00C46553"/>
    <w:rsid w:val="00C46681"/>
    <w:rsid w:val="00C4674A"/>
    <w:rsid w:val="00C4676A"/>
    <w:rsid w:val="00C46776"/>
    <w:rsid w:val="00C46812"/>
    <w:rsid w:val="00C46926"/>
    <w:rsid w:val="00C46A26"/>
    <w:rsid w:val="00C46AEC"/>
    <w:rsid w:val="00C46C15"/>
    <w:rsid w:val="00C46EC7"/>
    <w:rsid w:val="00C4705F"/>
    <w:rsid w:val="00C471D3"/>
    <w:rsid w:val="00C47257"/>
    <w:rsid w:val="00C472B8"/>
    <w:rsid w:val="00C4734C"/>
    <w:rsid w:val="00C4748F"/>
    <w:rsid w:val="00C47516"/>
    <w:rsid w:val="00C47619"/>
    <w:rsid w:val="00C476A1"/>
    <w:rsid w:val="00C477DF"/>
    <w:rsid w:val="00C47818"/>
    <w:rsid w:val="00C4799A"/>
    <w:rsid w:val="00C479AB"/>
    <w:rsid w:val="00C47B11"/>
    <w:rsid w:val="00C47DE9"/>
    <w:rsid w:val="00C50081"/>
    <w:rsid w:val="00C500AB"/>
    <w:rsid w:val="00C501EA"/>
    <w:rsid w:val="00C501F5"/>
    <w:rsid w:val="00C50306"/>
    <w:rsid w:val="00C50483"/>
    <w:rsid w:val="00C504BD"/>
    <w:rsid w:val="00C505D0"/>
    <w:rsid w:val="00C50870"/>
    <w:rsid w:val="00C5098F"/>
    <w:rsid w:val="00C50A0F"/>
    <w:rsid w:val="00C50A7C"/>
    <w:rsid w:val="00C50AC9"/>
    <w:rsid w:val="00C50BAE"/>
    <w:rsid w:val="00C50C8C"/>
    <w:rsid w:val="00C50E4F"/>
    <w:rsid w:val="00C51125"/>
    <w:rsid w:val="00C5113C"/>
    <w:rsid w:val="00C511F3"/>
    <w:rsid w:val="00C51353"/>
    <w:rsid w:val="00C51662"/>
    <w:rsid w:val="00C518F9"/>
    <w:rsid w:val="00C51A15"/>
    <w:rsid w:val="00C51B24"/>
    <w:rsid w:val="00C5213B"/>
    <w:rsid w:val="00C5217B"/>
    <w:rsid w:val="00C52215"/>
    <w:rsid w:val="00C523F6"/>
    <w:rsid w:val="00C52572"/>
    <w:rsid w:val="00C52846"/>
    <w:rsid w:val="00C5296E"/>
    <w:rsid w:val="00C52974"/>
    <w:rsid w:val="00C52CD5"/>
    <w:rsid w:val="00C52CFA"/>
    <w:rsid w:val="00C52CFF"/>
    <w:rsid w:val="00C52F25"/>
    <w:rsid w:val="00C53017"/>
    <w:rsid w:val="00C53166"/>
    <w:rsid w:val="00C53280"/>
    <w:rsid w:val="00C53389"/>
    <w:rsid w:val="00C53445"/>
    <w:rsid w:val="00C53494"/>
    <w:rsid w:val="00C5349A"/>
    <w:rsid w:val="00C536A9"/>
    <w:rsid w:val="00C536B6"/>
    <w:rsid w:val="00C53A2B"/>
    <w:rsid w:val="00C53A74"/>
    <w:rsid w:val="00C53ECF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88"/>
    <w:rsid w:val="00C54FB4"/>
    <w:rsid w:val="00C550E7"/>
    <w:rsid w:val="00C55124"/>
    <w:rsid w:val="00C55190"/>
    <w:rsid w:val="00C55240"/>
    <w:rsid w:val="00C55391"/>
    <w:rsid w:val="00C554BC"/>
    <w:rsid w:val="00C5564C"/>
    <w:rsid w:val="00C556C7"/>
    <w:rsid w:val="00C556C8"/>
    <w:rsid w:val="00C55783"/>
    <w:rsid w:val="00C5582C"/>
    <w:rsid w:val="00C559AE"/>
    <w:rsid w:val="00C55A81"/>
    <w:rsid w:val="00C55A9E"/>
    <w:rsid w:val="00C55C23"/>
    <w:rsid w:val="00C561AA"/>
    <w:rsid w:val="00C56210"/>
    <w:rsid w:val="00C56280"/>
    <w:rsid w:val="00C5630D"/>
    <w:rsid w:val="00C565FF"/>
    <w:rsid w:val="00C567EA"/>
    <w:rsid w:val="00C568D1"/>
    <w:rsid w:val="00C56E25"/>
    <w:rsid w:val="00C56F13"/>
    <w:rsid w:val="00C57051"/>
    <w:rsid w:val="00C57156"/>
    <w:rsid w:val="00C57203"/>
    <w:rsid w:val="00C57217"/>
    <w:rsid w:val="00C57333"/>
    <w:rsid w:val="00C57343"/>
    <w:rsid w:val="00C573C3"/>
    <w:rsid w:val="00C57448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64"/>
    <w:rsid w:val="00C602B4"/>
    <w:rsid w:val="00C602D1"/>
    <w:rsid w:val="00C604B7"/>
    <w:rsid w:val="00C60525"/>
    <w:rsid w:val="00C60629"/>
    <w:rsid w:val="00C607E6"/>
    <w:rsid w:val="00C6094E"/>
    <w:rsid w:val="00C60C95"/>
    <w:rsid w:val="00C60D61"/>
    <w:rsid w:val="00C60DC3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12B"/>
    <w:rsid w:val="00C622B6"/>
    <w:rsid w:val="00C62677"/>
    <w:rsid w:val="00C627BE"/>
    <w:rsid w:val="00C62919"/>
    <w:rsid w:val="00C629DE"/>
    <w:rsid w:val="00C62AE3"/>
    <w:rsid w:val="00C62B59"/>
    <w:rsid w:val="00C62C17"/>
    <w:rsid w:val="00C62D9B"/>
    <w:rsid w:val="00C62E35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4C3"/>
    <w:rsid w:val="00C63801"/>
    <w:rsid w:val="00C63962"/>
    <w:rsid w:val="00C6396C"/>
    <w:rsid w:val="00C639B6"/>
    <w:rsid w:val="00C63A62"/>
    <w:rsid w:val="00C63B02"/>
    <w:rsid w:val="00C63C3A"/>
    <w:rsid w:val="00C63D2A"/>
    <w:rsid w:val="00C63DA5"/>
    <w:rsid w:val="00C63E2D"/>
    <w:rsid w:val="00C63EBD"/>
    <w:rsid w:val="00C63EDD"/>
    <w:rsid w:val="00C6407B"/>
    <w:rsid w:val="00C64089"/>
    <w:rsid w:val="00C6422E"/>
    <w:rsid w:val="00C643A7"/>
    <w:rsid w:val="00C64435"/>
    <w:rsid w:val="00C64501"/>
    <w:rsid w:val="00C64575"/>
    <w:rsid w:val="00C6478D"/>
    <w:rsid w:val="00C649C0"/>
    <w:rsid w:val="00C649E1"/>
    <w:rsid w:val="00C64A97"/>
    <w:rsid w:val="00C64AC8"/>
    <w:rsid w:val="00C64BB0"/>
    <w:rsid w:val="00C6503F"/>
    <w:rsid w:val="00C65083"/>
    <w:rsid w:val="00C65261"/>
    <w:rsid w:val="00C65337"/>
    <w:rsid w:val="00C65378"/>
    <w:rsid w:val="00C654C8"/>
    <w:rsid w:val="00C65590"/>
    <w:rsid w:val="00C6573F"/>
    <w:rsid w:val="00C657A1"/>
    <w:rsid w:val="00C65816"/>
    <w:rsid w:val="00C65B02"/>
    <w:rsid w:val="00C65DE4"/>
    <w:rsid w:val="00C65ECA"/>
    <w:rsid w:val="00C65F0C"/>
    <w:rsid w:val="00C65FC7"/>
    <w:rsid w:val="00C65FE4"/>
    <w:rsid w:val="00C66057"/>
    <w:rsid w:val="00C661D2"/>
    <w:rsid w:val="00C662AC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DAC"/>
    <w:rsid w:val="00C66E16"/>
    <w:rsid w:val="00C66E4B"/>
    <w:rsid w:val="00C66F3C"/>
    <w:rsid w:val="00C66FF3"/>
    <w:rsid w:val="00C67130"/>
    <w:rsid w:val="00C672F4"/>
    <w:rsid w:val="00C676D5"/>
    <w:rsid w:val="00C67780"/>
    <w:rsid w:val="00C6778A"/>
    <w:rsid w:val="00C677AA"/>
    <w:rsid w:val="00C677F0"/>
    <w:rsid w:val="00C67972"/>
    <w:rsid w:val="00C679BA"/>
    <w:rsid w:val="00C679BE"/>
    <w:rsid w:val="00C67B16"/>
    <w:rsid w:val="00C67D57"/>
    <w:rsid w:val="00C67E93"/>
    <w:rsid w:val="00C70029"/>
    <w:rsid w:val="00C700B0"/>
    <w:rsid w:val="00C701D0"/>
    <w:rsid w:val="00C7026F"/>
    <w:rsid w:val="00C70339"/>
    <w:rsid w:val="00C70400"/>
    <w:rsid w:val="00C7052C"/>
    <w:rsid w:val="00C708B4"/>
    <w:rsid w:val="00C708F6"/>
    <w:rsid w:val="00C7092A"/>
    <w:rsid w:val="00C7099A"/>
    <w:rsid w:val="00C70B0C"/>
    <w:rsid w:val="00C70B8F"/>
    <w:rsid w:val="00C70C69"/>
    <w:rsid w:val="00C70CAC"/>
    <w:rsid w:val="00C70CC8"/>
    <w:rsid w:val="00C70D67"/>
    <w:rsid w:val="00C70DFA"/>
    <w:rsid w:val="00C70E41"/>
    <w:rsid w:val="00C7105D"/>
    <w:rsid w:val="00C710B4"/>
    <w:rsid w:val="00C713AE"/>
    <w:rsid w:val="00C71562"/>
    <w:rsid w:val="00C715EB"/>
    <w:rsid w:val="00C7184E"/>
    <w:rsid w:val="00C71892"/>
    <w:rsid w:val="00C718A2"/>
    <w:rsid w:val="00C7195B"/>
    <w:rsid w:val="00C719C8"/>
    <w:rsid w:val="00C719CA"/>
    <w:rsid w:val="00C71AFB"/>
    <w:rsid w:val="00C71DD2"/>
    <w:rsid w:val="00C71E6B"/>
    <w:rsid w:val="00C71ED5"/>
    <w:rsid w:val="00C71F74"/>
    <w:rsid w:val="00C71FE0"/>
    <w:rsid w:val="00C720EA"/>
    <w:rsid w:val="00C72376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01"/>
    <w:rsid w:val="00C72F71"/>
    <w:rsid w:val="00C730E3"/>
    <w:rsid w:val="00C73117"/>
    <w:rsid w:val="00C73157"/>
    <w:rsid w:val="00C73186"/>
    <w:rsid w:val="00C734B4"/>
    <w:rsid w:val="00C734B6"/>
    <w:rsid w:val="00C73618"/>
    <w:rsid w:val="00C736BB"/>
    <w:rsid w:val="00C7377D"/>
    <w:rsid w:val="00C738A8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3D8"/>
    <w:rsid w:val="00C74546"/>
    <w:rsid w:val="00C74757"/>
    <w:rsid w:val="00C74895"/>
    <w:rsid w:val="00C74ABD"/>
    <w:rsid w:val="00C74C46"/>
    <w:rsid w:val="00C74D05"/>
    <w:rsid w:val="00C74DE0"/>
    <w:rsid w:val="00C74FD0"/>
    <w:rsid w:val="00C75621"/>
    <w:rsid w:val="00C7564E"/>
    <w:rsid w:val="00C75854"/>
    <w:rsid w:val="00C759A3"/>
    <w:rsid w:val="00C759B5"/>
    <w:rsid w:val="00C75D35"/>
    <w:rsid w:val="00C75E00"/>
    <w:rsid w:val="00C76035"/>
    <w:rsid w:val="00C760F2"/>
    <w:rsid w:val="00C761C9"/>
    <w:rsid w:val="00C7638D"/>
    <w:rsid w:val="00C7655D"/>
    <w:rsid w:val="00C765EE"/>
    <w:rsid w:val="00C7664B"/>
    <w:rsid w:val="00C767B8"/>
    <w:rsid w:val="00C7690A"/>
    <w:rsid w:val="00C769A8"/>
    <w:rsid w:val="00C76ABB"/>
    <w:rsid w:val="00C76AFB"/>
    <w:rsid w:val="00C76CC1"/>
    <w:rsid w:val="00C76CEB"/>
    <w:rsid w:val="00C76CF2"/>
    <w:rsid w:val="00C76D8E"/>
    <w:rsid w:val="00C76DCE"/>
    <w:rsid w:val="00C76F57"/>
    <w:rsid w:val="00C770EC"/>
    <w:rsid w:val="00C77193"/>
    <w:rsid w:val="00C771C9"/>
    <w:rsid w:val="00C771F1"/>
    <w:rsid w:val="00C77408"/>
    <w:rsid w:val="00C7742A"/>
    <w:rsid w:val="00C7788F"/>
    <w:rsid w:val="00C77B44"/>
    <w:rsid w:val="00C77BC6"/>
    <w:rsid w:val="00C77D13"/>
    <w:rsid w:val="00C77D66"/>
    <w:rsid w:val="00C77E35"/>
    <w:rsid w:val="00C8008C"/>
    <w:rsid w:val="00C80121"/>
    <w:rsid w:val="00C80280"/>
    <w:rsid w:val="00C802F1"/>
    <w:rsid w:val="00C80362"/>
    <w:rsid w:val="00C8058C"/>
    <w:rsid w:val="00C806F6"/>
    <w:rsid w:val="00C80760"/>
    <w:rsid w:val="00C8085C"/>
    <w:rsid w:val="00C808ED"/>
    <w:rsid w:val="00C80AB2"/>
    <w:rsid w:val="00C80C7B"/>
    <w:rsid w:val="00C80D8E"/>
    <w:rsid w:val="00C810A8"/>
    <w:rsid w:val="00C811B7"/>
    <w:rsid w:val="00C81532"/>
    <w:rsid w:val="00C816ED"/>
    <w:rsid w:val="00C817F6"/>
    <w:rsid w:val="00C818D6"/>
    <w:rsid w:val="00C8193A"/>
    <w:rsid w:val="00C81A30"/>
    <w:rsid w:val="00C81B1B"/>
    <w:rsid w:val="00C81BA4"/>
    <w:rsid w:val="00C81D08"/>
    <w:rsid w:val="00C81FC0"/>
    <w:rsid w:val="00C82040"/>
    <w:rsid w:val="00C82062"/>
    <w:rsid w:val="00C82648"/>
    <w:rsid w:val="00C827A8"/>
    <w:rsid w:val="00C82840"/>
    <w:rsid w:val="00C82A9F"/>
    <w:rsid w:val="00C82BC5"/>
    <w:rsid w:val="00C82BD9"/>
    <w:rsid w:val="00C83101"/>
    <w:rsid w:val="00C831BE"/>
    <w:rsid w:val="00C83260"/>
    <w:rsid w:val="00C83450"/>
    <w:rsid w:val="00C83604"/>
    <w:rsid w:val="00C837EB"/>
    <w:rsid w:val="00C838C6"/>
    <w:rsid w:val="00C8392C"/>
    <w:rsid w:val="00C83A1D"/>
    <w:rsid w:val="00C83A9B"/>
    <w:rsid w:val="00C83ADC"/>
    <w:rsid w:val="00C83B66"/>
    <w:rsid w:val="00C83D8D"/>
    <w:rsid w:val="00C83D9B"/>
    <w:rsid w:val="00C84153"/>
    <w:rsid w:val="00C8422A"/>
    <w:rsid w:val="00C842EB"/>
    <w:rsid w:val="00C844B4"/>
    <w:rsid w:val="00C84751"/>
    <w:rsid w:val="00C848AE"/>
    <w:rsid w:val="00C848DF"/>
    <w:rsid w:val="00C84982"/>
    <w:rsid w:val="00C84A2B"/>
    <w:rsid w:val="00C84AB0"/>
    <w:rsid w:val="00C84CDA"/>
    <w:rsid w:val="00C84D20"/>
    <w:rsid w:val="00C84F63"/>
    <w:rsid w:val="00C84F81"/>
    <w:rsid w:val="00C84F96"/>
    <w:rsid w:val="00C85021"/>
    <w:rsid w:val="00C850E7"/>
    <w:rsid w:val="00C85391"/>
    <w:rsid w:val="00C85417"/>
    <w:rsid w:val="00C855D2"/>
    <w:rsid w:val="00C856D8"/>
    <w:rsid w:val="00C85852"/>
    <w:rsid w:val="00C85C4D"/>
    <w:rsid w:val="00C85D84"/>
    <w:rsid w:val="00C85EC2"/>
    <w:rsid w:val="00C85ECE"/>
    <w:rsid w:val="00C85F8C"/>
    <w:rsid w:val="00C85FF6"/>
    <w:rsid w:val="00C8600B"/>
    <w:rsid w:val="00C863CA"/>
    <w:rsid w:val="00C864C1"/>
    <w:rsid w:val="00C864D9"/>
    <w:rsid w:val="00C86524"/>
    <w:rsid w:val="00C866A1"/>
    <w:rsid w:val="00C86868"/>
    <w:rsid w:val="00C86954"/>
    <w:rsid w:val="00C86968"/>
    <w:rsid w:val="00C86A0B"/>
    <w:rsid w:val="00C86C2C"/>
    <w:rsid w:val="00C86D1F"/>
    <w:rsid w:val="00C86E8D"/>
    <w:rsid w:val="00C87414"/>
    <w:rsid w:val="00C87428"/>
    <w:rsid w:val="00C8746F"/>
    <w:rsid w:val="00C874FE"/>
    <w:rsid w:val="00C87511"/>
    <w:rsid w:val="00C87606"/>
    <w:rsid w:val="00C8785A"/>
    <w:rsid w:val="00C878C0"/>
    <w:rsid w:val="00C87905"/>
    <w:rsid w:val="00C87BBB"/>
    <w:rsid w:val="00C87BC6"/>
    <w:rsid w:val="00C87C9F"/>
    <w:rsid w:val="00C87E7A"/>
    <w:rsid w:val="00C9011C"/>
    <w:rsid w:val="00C90175"/>
    <w:rsid w:val="00C901C0"/>
    <w:rsid w:val="00C902BA"/>
    <w:rsid w:val="00C903DE"/>
    <w:rsid w:val="00C90494"/>
    <w:rsid w:val="00C90706"/>
    <w:rsid w:val="00C90844"/>
    <w:rsid w:val="00C90B82"/>
    <w:rsid w:val="00C90CE7"/>
    <w:rsid w:val="00C90D62"/>
    <w:rsid w:val="00C90EDA"/>
    <w:rsid w:val="00C90F59"/>
    <w:rsid w:val="00C9118F"/>
    <w:rsid w:val="00C91283"/>
    <w:rsid w:val="00C91292"/>
    <w:rsid w:val="00C91736"/>
    <w:rsid w:val="00C91910"/>
    <w:rsid w:val="00C91AF4"/>
    <w:rsid w:val="00C91F14"/>
    <w:rsid w:val="00C91FAD"/>
    <w:rsid w:val="00C92066"/>
    <w:rsid w:val="00C92095"/>
    <w:rsid w:val="00C92126"/>
    <w:rsid w:val="00C92169"/>
    <w:rsid w:val="00C92397"/>
    <w:rsid w:val="00C923BC"/>
    <w:rsid w:val="00C9245B"/>
    <w:rsid w:val="00C92549"/>
    <w:rsid w:val="00C92615"/>
    <w:rsid w:val="00C92668"/>
    <w:rsid w:val="00C9266D"/>
    <w:rsid w:val="00C9267A"/>
    <w:rsid w:val="00C926EE"/>
    <w:rsid w:val="00C9279B"/>
    <w:rsid w:val="00C92841"/>
    <w:rsid w:val="00C92A0E"/>
    <w:rsid w:val="00C92B1F"/>
    <w:rsid w:val="00C92C7B"/>
    <w:rsid w:val="00C92D75"/>
    <w:rsid w:val="00C92DA2"/>
    <w:rsid w:val="00C92FEA"/>
    <w:rsid w:val="00C93028"/>
    <w:rsid w:val="00C93054"/>
    <w:rsid w:val="00C930EE"/>
    <w:rsid w:val="00C931D4"/>
    <w:rsid w:val="00C9339A"/>
    <w:rsid w:val="00C9361B"/>
    <w:rsid w:val="00C93736"/>
    <w:rsid w:val="00C93741"/>
    <w:rsid w:val="00C9381E"/>
    <w:rsid w:val="00C93A26"/>
    <w:rsid w:val="00C93A63"/>
    <w:rsid w:val="00C93AC6"/>
    <w:rsid w:val="00C93B57"/>
    <w:rsid w:val="00C93C1F"/>
    <w:rsid w:val="00C93C21"/>
    <w:rsid w:val="00C93CB3"/>
    <w:rsid w:val="00C93D02"/>
    <w:rsid w:val="00C93D31"/>
    <w:rsid w:val="00C93E2A"/>
    <w:rsid w:val="00C93F64"/>
    <w:rsid w:val="00C9401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09"/>
    <w:rsid w:val="00C9454E"/>
    <w:rsid w:val="00C94620"/>
    <w:rsid w:val="00C94660"/>
    <w:rsid w:val="00C947C1"/>
    <w:rsid w:val="00C94850"/>
    <w:rsid w:val="00C94864"/>
    <w:rsid w:val="00C94B7B"/>
    <w:rsid w:val="00C94B7C"/>
    <w:rsid w:val="00C94D7D"/>
    <w:rsid w:val="00C94E7C"/>
    <w:rsid w:val="00C950B3"/>
    <w:rsid w:val="00C9510A"/>
    <w:rsid w:val="00C9516C"/>
    <w:rsid w:val="00C951B6"/>
    <w:rsid w:val="00C953C7"/>
    <w:rsid w:val="00C95528"/>
    <w:rsid w:val="00C95534"/>
    <w:rsid w:val="00C95572"/>
    <w:rsid w:val="00C95646"/>
    <w:rsid w:val="00C9573A"/>
    <w:rsid w:val="00C95780"/>
    <w:rsid w:val="00C957B5"/>
    <w:rsid w:val="00C959BB"/>
    <w:rsid w:val="00C959D2"/>
    <w:rsid w:val="00C95BA7"/>
    <w:rsid w:val="00C95DB0"/>
    <w:rsid w:val="00C95DE1"/>
    <w:rsid w:val="00C95EA6"/>
    <w:rsid w:val="00C95FB6"/>
    <w:rsid w:val="00C96009"/>
    <w:rsid w:val="00C962CB"/>
    <w:rsid w:val="00C963FA"/>
    <w:rsid w:val="00C9685A"/>
    <w:rsid w:val="00C96906"/>
    <w:rsid w:val="00C96A4D"/>
    <w:rsid w:val="00C96C32"/>
    <w:rsid w:val="00C96C35"/>
    <w:rsid w:val="00C96E67"/>
    <w:rsid w:val="00C9702A"/>
    <w:rsid w:val="00C97076"/>
    <w:rsid w:val="00C97517"/>
    <w:rsid w:val="00C977D4"/>
    <w:rsid w:val="00C97B31"/>
    <w:rsid w:val="00C97D0D"/>
    <w:rsid w:val="00C97D15"/>
    <w:rsid w:val="00C97D49"/>
    <w:rsid w:val="00C97DAB"/>
    <w:rsid w:val="00C97DF0"/>
    <w:rsid w:val="00C97ECB"/>
    <w:rsid w:val="00C97F1C"/>
    <w:rsid w:val="00C97FC9"/>
    <w:rsid w:val="00CA0069"/>
    <w:rsid w:val="00CA00BE"/>
    <w:rsid w:val="00CA0291"/>
    <w:rsid w:val="00CA02C4"/>
    <w:rsid w:val="00CA0426"/>
    <w:rsid w:val="00CA05F8"/>
    <w:rsid w:val="00CA0643"/>
    <w:rsid w:val="00CA0694"/>
    <w:rsid w:val="00CA0B20"/>
    <w:rsid w:val="00CA0B88"/>
    <w:rsid w:val="00CA0BF2"/>
    <w:rsid w:val="00CA0C4F"/>
    <w:rsid w:val="00CA0C94"/>
    <w:rsid w:val="00CA0CC6"/>
    <w:rsid w:val="00CA0F3C"/>
    <w:rsid w:val="00CA0F59"/>
    <w:rsid w:val="00CA0F85"/>
    <w:rsid w:val="00CA102B"/>
    <w:rsid w:val="00CA109E"/>
    <w:rsid w:val="00CA10B6"/>
    <w:rsid w:val="00CA11D2"/>
    <w:rsid w:val="00CA129F"/>
    <w:rsid w:val="00CA14DD"/>
    <w:rsid w:val="00CA1904"/>
    <w:rsid w:val="00CA19D3"/>
    <w:rsid w:val="00CA1B45"/>
    <w:rsid w:val="00CA1B58"/>
    <w:rsid w:val="00CA1CDD"/>
    <w:rsid w:val="00CA1F81"/>
    <w:rsid w:val="00CA239D"/>
    <w:rsid w:val="00CA2431"/>
    <w:rsid w:val="00CA275A"/>
    <w:rsid w:val="00CA285D"/>
    <w:rsid w:val="00CA2986"/>
    <w:rsid w:val="00CA2B74"/>
    <w:rsid w:val="00CA2BAF"/>
    <w:rsid w:val="00CA2BFB"/>
    <w:rsid w:val="00CA2C02"/>
    <w:rsid w:val="00CA2D13"/>
    <w:rsid w:val="00CA2E1A"/>
    <w:rsid w:val="00CA2F7D"/>
    <w:rsid w:val="00CA312C"/>
    <w:rsid w:val="00CA3172"/>
    <w:rsid w:val="00CA34E6"/>
    <w:rsid w:val="00CA353C"/>
    <w:rsid w:val="00CA39F2"/>
    <w:rsid w:val="00CA3D0C"/>
    <w:rsid w:val="00CA3D8A"/>
    <w:rsid w:val="00CA3E98"/>
    <w:rsid w:val="00CA3F43"/>
    <w:rsid w:val="00CA3F63"/>
    <w:rsid w:val="00CA4094"/>
    <w:rsid w:val="00CA4263"/>
    <w:rsid w:val="00CA43B6"/>
    <w:rsid w:val="00CA4409"/>
    <w:rsid w:val="00CA44C3"/>
    <w:rsid w:val="00CA49A3"/>
    <w:rsid w:val="00CA4B03"/>
    <w:rsid w:val="00CA4E07"/>
    <w:rsid w:val="00CA4FC5"/>
    <w:rsid w:val="00CA4FED"/>
    <w:rsid w:val="00CA506A"/>
    <w:rsid w:val="00CA5148"/>
    <w:rsid w:val="00CA51E1"/>
    <w:rsid w:val="00CA5207"/>
    <w:rsid w:val="00CA5227"/>
    <w:rsid w:val="00CA58DF"/>
    <w:rsid w:val="00CA5BEE"/>
    <w:rsid w:val="00CA5C7B"/>
    <w:rsid w:val="00CA5E84"/>
    <w:rsid w:val="00CA5EEE"/>
    <w:rsid w:val="00CA5F70"/>
    <w:rsid w:val="00CA6054"/>
    <w:rsid w:val="00CA6189"/>
    <w:rsid w:val="00CA619F"/>
    <w:rsid w:val="00CA61FB"/>
    <w:rsid w:val="00CA623A"/>
    <w:rsid w:val="00CA62C2"/>
    <w:rsid w:val="00CA6365"/>
    <w:rsid w:val="00CA6376"/>
    <w:rsid w:val="00CA6525"/>
    <w:rsid w:val="00CA6593"/>
    <w:rsid w:val="00CA68BE"/>
    <w:rsid w:val="00CA68C6"/>
    <w:rsid w:val="00CA6932"/>
    <w:rsid w:val="00CA697E"/>
    <w:rsid w:val="00CA6A61"/>
    <w:rsid w:val="00CA6ACE"/>
    <w:rsid w:val="00CA6BF4"/>
    <w:rsid w:val="00CA6C09"/>
    <w:rsid w:val="00CA6D3B"/>
    <w:rsid w:val="00CA6DC9"/>
    <w:rsid w:val="00CA6E2F"/>
    <w:rsid w:val="00CA6E77"/>
    <w:rsid w:val="00CA725E"/>
    <w:rsid w:val="00CA7331"/>
    <w:rsid w:val="00CA735C"/>
    <w:rsid w:val="00CA74EB"/>
    <w:rsid w:val="00CA74F8"/>
    <w:rsid w:val="00CA7631"/>
    <w:rsid w:val="00CA76C3"/>
    <w:rsid w:val="00CA77A0"/>
    <w:rsid w:val="00CA7823"/>
    <w:rsid w:val="00CA785D"/>
    <w:rsid w:val="00CA78AB"/>
    <w:rsid w:val="00CA7981"/>
    <w:rsid w:val="00CA79A0"/>
    <w:rsid w:val="00CA7A49"/>
    <w:rsid w:val="00CA7DA4"/>
    <w:rsid w:val="00CA7DDB"/>
    <w:rsid w:val="00CA7E80"/>
    <w:rsid w:val="00CA7E84"/>
    <w:rsid w:val="00CA7EB8"/>
    <w:rsid w:val="00CB001B"/>
    <w:rsid w:val="00CB00F0"/>
    <w:rsid w:val="00CB015E"/>
    <w:rsid w:val="00CB0215"/>
    <w:rsid w:val="00CB030C"/>
    <w:rsid w:val="00CB0443"/>
    <w:rsid w:val="00CB048B"/>
    <w:rsid w:val="00CB0568"/>
    <w:rsid w:val="00CB06A2"/>
    <w:rsid w:val="00CB080A"/>
    <w:rsid w:val="00CB0993"/>
    <w:rsid w:val="00CB0A2D"/>
    <w:rsid w:val="00CB0A6C"/>
    <w:rsid w:val="00CB0C92"/>
    <w:rsid w:val="00CB0CA1"/>
    <w:rsid w:val="00CB0E89"/>
    <w:rsid w:val="00CB0F48"/>
    <w:rsid w:val="00CB10ED"/>
    <w:rsid w:val="00CB1172"/>
    <w:rsid w:val="00CB133F"/>
    <w:rsid w:val="00CB155E"/>
    <w:rsid w:val="00CB1651"/>
    <w:rsid w:val="00CB1788"/>
    <w:rsid w:val="00CB184A"/>
    <w:rsid w:val="00CB1870"/>
    <w:rsid w:val="00CB1A9E"/>
    <w:rsid w:val="00CB1BF6"/>
    <w:rsid w:val="00CB1CC6"/>
    <w:rsid w:val="00CB1D9E"/>
    <w:rsid w:val="00CB1EE6"/>
    <w:rsid w:val="00CB1F66"/>
    <w:rsid w:val="00CB1FF5"/>
    <w:rsid w:val="00CB20E4"/>
    <w:rsid w:val="00CB230E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91D"/>
    <w:rsid w:val="00CB292E"/>
    <w:rsid w:val="00CB2B37"/>
    <w:rsid w:val="00CB2B64"/>
    <w:rsid w:val="00CB2B82"/>
    <w:rsid w:val="00CB2BFE"/>
    <w:rsid w:val="00CB2C8B"/>
    <w:rsid w:val="00CB2C8F"/>
    <w:rsid w:val="00CB2CFB"/>
    <w:rsid w:val="00CB2D95"/>
    <w:rsid w:val="00CB2EF7"/>
    <w:rsid w:val="00CB2F8C"/>
    <w:rsid w:val="00CB31F8"/>
    <w:rsid w:val="00CB3411"/>
    <w:rsid w:val="00CB3561"/>
    <w:rsid w:val="00CB3613"/>
    <w:rsid w:val="00CB38B0"/>
    <w:rsid w:val="00CB3A8F"/>
    <w:rsid w:val="00CB3BDD"/>
    <w:rsid w:val="00CB3C33"/>
    <w:rsid w:val="00CB3EAE"/>
    <w:rsid w:val="00CB412D"/>
    <w:rsid w:val="00CB4291"/>
    <w:rsid w:val="00CB4345"/>
    <w:rsid w:val="00CB452D"/>
    <w:rsid w:val="00CB4597"/>
    <w:rsid w:val="00CB4737"/>
    <w:rsid w:val="00CB4797"/>
    <w:rsid w:val="00CB4884"/>
    <w:rsid w:val="00CB49F4"/>
    <w:rsid w:val="00CB4A4A"/>
    <w:rsid w:val="00CB4BE9"/>
    <w:rsid w:val="00CB4D28"/>
    <w:rsid w:val="00CB4F42"/>
    <w:rsid w:val="00CB4FC8"/>
    <w:rsid w:val="00CB4FF7"/>
    <w:rsid w:val="00CB501A"/>
    <w:rsid w:val="00CB5273"/>
    <w:rsid w:val="00CB5354"/>
    <w:rsid w:val="00CB53C1"/>
    <w:rsid w:val="00CB54FF"/>
    <w:rsid w:val="00CB552C"/>
    <w:rsid w:val="00CB5583"/>
    <w:rsid w:val="00CB5607"/>
    <w:rsid w:val="00CB56D4"/>
    <w:rsid w:val="00CB587C"/>
    <w:rsid w:val="00CB5B06"/>
    <w:rsid w:val="00CB5B3D"/>
    <w:rsid w:val="00CB5B80"/>
    <w:rsid w:val="00CB5D61"/>
    <w:rsid w:val="00CB5EFB"/>
    <w:rsid w:val="00CB608F"/>
    <w:rsid w:val="00CB6112"/>
    <w:rsid w:val="00CB61EA"/>
    <w:rsid w:val="00CB62F1"/>
    <w:rsid w:val="00CB640D"/>
    <w:rsid w:val="00CB64CC"/>
    <w:rsid w:val="00CB65AA"/>
    <w:rsid w:val="00CB662F"/>
    <w:rsid w:val="00CB6723"/>
    <w:rsid w:val="00CB6918"/>
    <w:rsid w:val="00CB696A"/>
    <w:rsid w:val="00CB6A14"/>
    <w:rsid w:val="00CB6B8C"/>
    <w:rsid w:val="00CB6B97"/>
    <w:rsid w:val="00CB6C00"/>
    <w:rsid w:val="00CB6CE0"/>
    <w:rsid w:val="00CB6DC4"/>
    <w:rsid w:val="00CB7048"/>
    <w:rsid w:val="00CB724F"/>
    <w:rsid w:val="00CB7270"/>
    <w:rsid w:val="00CB729B"/>
    <w:rsid w:val="00CB74AE"/>
    <w:rsid w:val="00CB7642"/>
    <w:rsid w:val="00CB782B"/>
    <w:rsid w:val="00CB7C0A"/>
    <w:rsid w:val="00CB7C6D"/>
    <w:rsid w:val="00CB7C92"/>
    <w:rsid w:val="00CB7E27"/>
    <w:rsid w:val="00CB7E4A"/>
    <w:rsid w:val="00CB7E83"/>
    <w:rsid w:val="00CB7EB1"/>
    <w:rsid w:val="00CB7F34"/>
    <w:rsid w:val="00CC00CA"/>
    <w:rsid w:val="00CC0468"/>
    <w:rsid w:val="00CC047A"/>
    <w:rsid w:val="00CC04CD"/>
    <w:rsid w:val="00CC05AC"/>
    <w:rsid w:val="00CC0618"/>
    <w:rsid w:val="00CC0805"/>
    <w:rsid w:val="00CC088C"/>
    <w:rsid w:val="00CC0A7A"/>
    <w:rsid w:val="00CC0B97"/>
    <w:rsid w:val="00CC0C64"/>
    <w:rsid w:val="00CC0CFF"/>
    <w:rsid w:val="00CC0D00"/>
    <w:rsid w:val="00CC0D39"/>
    <w:rsid w:val="00CC0D44"/>
    <w:rsid w:val="00CC0DB7"/>
    <w:rsid w:val="00CC0F19"/>
    <w:rsid w:val="00CC10BE"/>
    <w:rsid w:val="00CC1102"/>
    <w:rsid w:val="00CC1211"/>
    <w:rsid w:val="00CC12C1"/>
    <w:rsid w:val="00CC1389"/>
    <w:rsid w:val="00CC14EE"/>
    <w:rsid w:val="00CC1501"/>
    <w:rsid w:val="00CC1611"/>
    <w:rsid w:val="00CC1633"/>
    <w:rsid w:val="00CC1673"/>
    <w:rsid w:val="00CC184D"/>
    <w:rsid w:val="00CC186A"/>
    <w:rsid w:val="00CC19AF"/>
    <w:rsid w:val="00CC1A8C"/>
    <w:rsid w:val="00CC1ACF"/>
    <w:rsid w:val="00CC1BF7"/>
    <w:rsid w:val="00CC1C08"/>
    <w:rsid w:val="00CC1C4E"/>
    <w:rsid w:val="00CC1F31"/>
    <w:rsid w:val="00CC226D"/>
    <w:rsid w:val="00CC22FA"/>
    <w:rsid w:val="00CC242E"/>
    <w:rsid w:val="00CC248D"/>
    <w:rsid w:val="00CC24CA"/>
    <w:rsid w:val="00CC2818"/>
    <w:rsid w:val="00CC29D0"/>
    <w:rsid w:val="00CC2CE6"/>
    <w:rsid w:val="00CC2D7E"/>
    <w:rsid w:val="00CC2E93"/>
    <w:rsid w:val="00CC2F4E"/>
    <w:rsid w:val="00CC2FCE"/>
    <w:rsid w:val="00CC3036"/>
    <w:rsid w:val="00CC3039"/>
    <w:rsid w:val="00CC3212"/>
    <w:rsid w:val="00CC3400"/>
    <w:rsid w:val="00CC36B6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250"/>
    <w:rsid w:val="00CC440B"/>
    <w:rsid w:val="00CC4597"/>
    <w:rsid w:val="00CC486C"/>
    <w:rsid w:val="00CC4870"/>
    <w:rsid w:val="00CC4979"/>
    <w:rsid w:val="00CC4B11"/>
    <w:rsid w:val="00CC4B3F"/>
    <w:rsid w:val="00CC4B5B"/>
    <w:rsid w:val="00CC4B70"/>
    <w:rsid w:val="00CC4C2D"/>
    <w:rsid w:val="00CC50DC"/>
    <w:rsid w:val="00CC5134"/>
    <w:rsid w:val="00CC5147"/>
    <w:rsid w:val="00CC5228"/>
    <w:rsid w:val="00CC56C1"/>
    <w:rsid w:val="00CC57FA"/>
    <w:rsid w:val="00CC59BC"/>
    <w:rsid w:val="00CC5ACA"/>
    <w:rsid w:val="00CC5B37"/>
    <w:rsid w:val="00CC5CA5"/>
    <w:rsid w:val="00CC5D03"/>
    <w:rsid w:val="00CC5F13"/>
    <w:rsid w:val="00CC6181"/>
    <w:rsid w:val="00CC6242"/>
    <w:rsid w:val="00CC6261"/>
    <w:rsid w:val="00CC6368"/>
    <w:rsid w:val="00CC650E"/>
    <w:rsid w:val="00CC6610"/>
    <w:rsid w:val="00CC66FB"/>
    <w:rsid w:val="00CC69F6"/>
    <w:rsid w:val="00CC6A8D"/>
    <w:rsid w:val="00CC6AB7"/>
    <w:rsid w:val="00CC6BDE"/>
    <w:rsid w:val="00CC6CD6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A81"/>
    <w:rsid w:val="00CC7B47"/>
    <w:rsid w:val="00CC7C11"/>
    <w:rsid w:val="00CC7DDF"/>
    <w:rsid w:val="00CD01FC"/>
    <w:rsid w:val="00CD0550"/>
    <w:rsid w:val="00CD0601"/>
    <w:rsid w:val="00CD075B"/>
    <w:rsid w:val="00CD0CAF"/>
    <w:rsid w:val="00CD0DD6"/>
    <w:rsid w:val="00CD0E08"/>
    <w:rsid w:val="00CD10BB"/>
    <w:rsid w:val="00CD1108"/>
    <w:rsid w:val="00CD11BC"/>
    <w:rsid w:val="00CD1535"/>
    <w:rsid w:val="00CD1540"/>
    <w:rsid w:val="00CD156E"/>
    <w:rsid w:val="00CD1666"/>
    <w:rsid w:val="00CD176F"/>
    <w:rsid w:val="00CD183E"/>
    <w:rsid w:val="00CD1C18"/>
    <w:rsid w:val="00CD1CF2"/>
    <w:rsid w:val="00CD1F60"/>
    <w:rsid w:val="00CD2425"/>
    <w:rsid w:val="00CD253D"/>
    <w:rsid w:val="00CD272C"/>
    <w:rsid w:val="00CD2742"/>
    <w:rsid w:val="00CD28AE"/>
    <w:rsid w:val="00CD2908"/>
    <w:rsid w:val="00CD2961"/>
    <w:rsid w:val="00CD29A8"/>
    <w:rsid w:val="00CD29E4"/>
    <w:rsid w:val="00CD29FD"/>
    <w:rsid w:val="00CD2ABE"/>
    <w:rsid w:val="00CD2BDA"/>
    <w:rsid w:val="00CD2C21"/>
    <w:rsid w:val="00CD2C46"/>
    <w:rsid w:val="00CD2E30"/>
    <w:rsid w:val="00CD2F00"/>
    <w:rsid w:val="00CD3006"/>
    <w:rsid w:val="00CD30A8"/>
    <w:rsid w:val="00CD315C"/>
    <w:rsid w:val="00CD342C"/>
    <w:rsid w:val="00CD347E"/>
    <w:rsid w:val="00CD3777"/>
    <w:rsid w:val="00CD38CF"/>
    <w:rsid w:val="00CD3BA0"/>
    <w:rsid w:val="00CD3D34"/>
    <w:rsid w:val="00CD3D64"/>
    <w:rsid w:val="00CD3DD6"/>
    <w:rsid w:val="00CD3FCF"/>
    <w:rsid w:val="00CD3FD8"/>
    <w:rsid w:val="00CD3FF4"/>
    <w:rsid w:val="00CD40BE"/>
    <w:rsid w:val="00CD4134"/>
    <w:rsid w:val="00CD41D0"/>
    <w:rsid w:val="00CD4248"/>
    <w:rsid w:val="00CD4324"/>
    <w:rsid w:val="00CD4328"/>
    <w:rsid w:val="00CD4503"/>
    <w:rsid w:val="00CD456C"/>
    <w:rsid w:val="00CD4836"/>
    <w:rsid w:val="00CD48D9"/>
    <w:rsid w:val="00CD4B25"/>
    <w:rsid w:val="00CD4FA5"/>
    <w:rsid w:val="00CD51E1"/>
    <w:rsid w:val="00CD536D"/>
    <w:rsid w:val="00CD55A9"/>
    <w:rsid w:val="00CD5669"/>
    <w:rsid w:val="00CD56A7"/>
    <w:rsid w:val="00CD56C8"/>
    <w:rsid w:val="00CD56E1"/>
    <w:rsid w:val="00CD5997"/>
    <w:rsid w:val="00CD59B5"/>
    <w:rsid w:val="00CD5A02"/>
    <w:rsid w:val="00CD5A39"/>
    <w:rsid w:val="00CD5A80"/>
    <w:rsid w:val="00CD5A8D"/>
    <w:rsid w:val="00CD5B17"/>
    <w:rsid w:val="00CD5B8C"/>
    <w:rsid w:val="00CD5BAE"/>
    <w:rsid w:val="00CD5D6B"/>
    <w:rsid w:val="00CD6062"/>
    <w:rsid w:val="00CD6134"/>
    <w:rsid w:val="00CD61AA"/>
    <w:rsid w:val="00CD6219"/>
    <w:rsid w:val="00CD62AE"/>
    <w:rsid w:val="00CD63E5"/>
    <w:rsid w:val="00CD64DA"/>
    <w:rsid w:val="00CD6522"/>
    <w:rsid w:val="00CD659A"/>
    <w:rsid w:val="00CD6787"/>
    <w:rsid w:val="00CD67A9"/>
    <w:rsid w:val="00CD6B43"/>
    <w:rsid w:val="00CD6F89"/>
    <w:rsid w:val="00CD6F98"/>
    <w:rsid w:val="00CD7188"/>
    <w:rsid w:val="00CD71DB"/>
    <w:rsid w:val="00CD7460"/>
    <w:rsid w:val="00CD7514"/>
    <w:rsid w:val="00CD7663"/>
    <w:rsid w:val="00CD776E"/>
    <w:rsid w:val="00CD7BF7"/>
    <w:rsid w:val="00CD7C92"/>
    <w:rsid w:val="00CD7D37"/>
    <w:rsid w:val="00CD7F95"/>
    <w:rsid w:val="00CD7FF7"/>
    <w:rsid w:val="00CE04F1"/>
    <w:rsid w:val="00CE057C"/>
    <w:rsid w:val="00CE071C"/>
    <w:rsid w:val="00CE0764"/>
    <w:rsid w:val="00CE07AE"/>
    <w:rsid w:val="00CE07FB"/>
    <w:rsid w:val="00CE0969"/>
    <w:rsid w:val="00CE0A25"/>
    <w:rsid w:val="00CE0C36"/>
    <w:rsid w:val="00CE0CC0"/>
    <w:rsid w:val="00CE0D6C"/>
    <w:rsid w:val="00CE0D93"/>
    <w:rsid w:val="00CE0E70"/>
    <w:rsid w:val="00CE0F77"/>
    <w:rsid w:val="00CE0FE9"/>
    <w:rsid w:val="00CE1231"/>
    <w:rsid w:val="00CE124C"/>
    <w:rsid w:val="00CE1438"/>
    <w:rsid w:val="00CE15DB"/>
    <w:rsid w:val="00CE170B"/>
    <w:rsid w:val="00CE1A22"/>
    <w:rsid w:val="00CE1AC5"/>
    <w:rsid w:val="00CE1C3E"/>
    <w:rsid w:val="00CE1E81"/>
    <w:rsid w:val="00CE1ED1"/>
    <w:rsid w:val="00CE1FC9"/>
    <w:rsid w:val="00CE218F"/>
    <w:rsid w:val="00CE21BD"/>
    <w:rsid w:val="00CE21EE"/>
    <w:rsid w:val="00CE2235"/>
    <w:rsid w:val="00CE22CD"/>
    <w:rsid w:val="00CE257D"/>
    <w:rsid w:val="00CE2A19"/>
    <w:rsid w:val="00CE2A5F"/>
    <w:rsid w:val="00CE2A92"/>
    <w:rsid w:val="00CE2C52"/>
    <w:rsid w:val="00CE2C68"/>
    <w:rsid w:val="00CE2D7F"/>
    <w:rsid w:val="00CE2E17"/>
    <w:rsid w:val="00CE3047"/>
    <w:rsid w:val="00CE306D"/>
    <w:rsid w:val="00CE31B5"/>
    <w:rsid w:val="00CE322D"/>
    <w:rsid w:val="00CE3240"/>
    <w:rsid w:val="00CE326F"/>
    <w:rsid w:val="00CE330A"/>
    <w:rsid w:val="00CE3344"/>
    <w:rsid w:val="00CE3393"/>
    <w:rsid w:val="00CE35CC"/>
    <w:rsid w:val="00CE3854"/>
    <w:rsid w:val="00CE388A"/>
    <w:rsid w:val="00CE38C6"/>
    <w:rsid w:val="00CE3B36"/>
    <w:rsid w:val="00CE3CA6"/>
    <w:rsid w:val="00CE3CC1"/>
    <w:rsid w:val="00CE3E76"/>
    <w:rsid w:val="00CE40D9"/>
    <w:rsid w:val="00CE42ED"/>
    <w:rsid w:val="00CE43AD"/>
    <w:rsid w:val="00CE43AF"/>
    <w:rsid w:val="00CE44EB"/>
    <w:rsid w:val="00CE46FE"/>
    <w:rsid w:val="00CE4766"/>
    <w:rsid w:val="00CE47CC"/>
    <w:rsid w:val="00CE4915"/>
    <w:rsid w:val="00CE4A51"/>
    <w:rsid w:val="00CE4A68"/>
    <w:rsid w:val="00CE4AB1"/>
    <w:rsid w:val="00CE4B28"/>
    <w:rsid w:val="00CE4D23"/>
    <w:rsid w:val="00CE4E9E"/>
    <w:rsid w:val="00CE4EE9"/>
    <w:rsid w:val="00CE51CB"/>
    <w:rsid w:val="00CE53F5"/>
    <w:rsid w:val="00CE5461"/>
    <w:rsid w:val="00CE56B2"/>
    <w:rsid w:val="00CE56D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3E"/>
    <w:rsid w:val="00CE5E8E"/>
    <w:rsid w:val="00CE5F4B"/>
    <w:rsid w:val="00CE5F6F"/>
    <w:rsid w:val="00CE5FCA"/>
    <w:rsid w:val="00CE6156"/>
    <w:rsid w:val="00CE6160"/>
    <w:rsid w:val="00CE6180"/>
    <w:rsid w:val="00CE631E"/>
    <w:rsid w:val="00CE636F"/>
    <w:rsid w:val="00CE64FC"/>
    <w:rsid w:val="00CE64FF"/>
    <w:rsid w:val="00CE6522"/>
    <w:rsid w:val="00CE6683"/>
    <w:rsid w:val="00CE6824"/>
    <w:rsid w:val="00CE6A70"/>
    <w:rsid w:val="00CE6C28"/>
    <w:rsid w:val="00CE6C7A"/>
    <w:rsid w:val="00CE6CA7"/>
    <w:rsid w:val="00CE6D8E"/>
    <w:rsid w:val="00CE6F6D"/>
    <w:rsid w:val="00CE7044"/>
    <w:rsid w:val="00CE70AC"/>
    <w:rsid w:val="00CE753F"/>
    <w:rsid w:val="00CE7545"/>
    <w:rsid w:val="00CE7824"/>
    <w:rsid w:val="00CE7934"/>
    <w:rsid w:val="00CE7AE5"/>
    <w:rsid w:val="00CE7CE0"/>
    <w:rsid w:val="00CE7D6A"/>
    <w:rsid w:val="00CE7FD1"/>
    <w:rsid w:val="00CF021E"/>
    <w:rsid w:val="00CF0261"/>
    <w:rsid w:val="00CF02E9"/>
    <w:rsid w:val="00CF03A9"/>
    <w:rsid w:val="00CF047A"/>
    <w:rsid w:val="00CF052E"/>
    <w:rsid w:val="00CF0611"/>
    <w:rsid w:val="00CF066E"/>
    <w:rsid w:val="00CF06ED"/>
    <w:rsid w:val="00CF06FB"/>
    <w:rsid w:val="00CF0757"/>
    <w:rsid w:val="00CF0906"/>
    <w:rsid w:val="00CF0C42"/>
    <w:rsid w:val="00CF0DF8"/>
    <w:rsid w:val="00CF0E69"/>
    <w:rsid w:val="00CF0E91"/>
    <w:rsid w:val="00CF11E8"/>
    <w:rsid w:val="00CF143F"/>
    <w:rsid w:val="00CF17AD"/>
    <w:rsid w:val="00CF186C"/>
    <w:rsid w:val="00CF18E8"/>
    <w:rsid w:val="00CF18F6"/>
    <w:rsid w:val="00CF19CE"/>
    <w:rsid w:val="00CF20A7"/>
    <w:rsid w:val="00CF20F9"/>
    <w:rsid w:val="00CF2241"/>
    <w:rsid w:val="00CF225E"/>
    <w:rsid w:val="00CF22A9"/>
    <w:rsid w:val="00CF235C"/>
    <w:rsid w:val="00CF2400"/>
    <w:rsid w:val="00CF24D9"/>
    <w:rsid w:val="00CF2525"/>
    <w:rsid w:val="00CF26FA"/>
    <w:rsid w:val="00CF2809"/>
    <w:rsid w:val="00CF2878"/>
    <w:rsid w:val="00CF28D5"/>
    <w:rsid w:val="00CF29A6"/>
    <w:rsid w:val="00CF2BA1"/>
    <w:rsid w:val="00CF2BA5"/>
    <w:rsid w:val="00CF2C62"/>
    <w:rsid w:val="00CF2D97"/>
    <w:rsid w:val="00CF2DE3"/>
    <w:rsid w:val="00CF2FA0"/>
    <w:rsid w:val="00CF304E"/>
    <w:rsid w:val="00CF3281"/>
    <w:rsid w:val="00CF344F"/>
    <w:rsid w:val="00CF34A4"/>
    <w:rsid w:val="00CF3555"/>
    <w:rsid w:val="00CF3CF1"/>
    <w:rsid w:val="00CF3DB6"/>
    <w:rsid w:val="00CF3E49"/>
    <w:rsid w:val="00CF3EA4"/>
    <w:rsid w:val="00CF3F14"/>
    <w:rsid w:val="00CF3F43"/>
    <w:rsid w:val="00CF4140"/>
    <w:rsid w:val="00CF441D"/>
    <w:rsid w:val="00CF449A"/>
    <w:rsid w:val="00CF44FF"/>
    <w:rsid w:val="00CF452A"/>
    <w:rsid w:val="00CF45CD"/>
    <w:rsid w:val="00CF4732"/>
    <w:rsid w:val="00CF47D4"/>
    <w:rsid w:val="00CF4D4F"/>
    <w:rsid w:val="00CF4D86"/>
    <w:rsid w:val="00CF4D9C"/>
    <w:rsid w:val="00CF4EB5"/>
    <w:rsid w:val="00CF4FA4"/>
    <w:rsid w:val="00CF4FD6"/>
    <w:rsid w:val="00CF50F6"/>
    <w:rsid w:val="00CF50FE"/>
    <w:rsid w:val="00CF5360"/>
    <w:rsid w:val="00CF53FB"/>
    <w:rsid w:val="00CF558A"/>
    <w:rsid w:val="00CF55C2"/>
    <w:rsid w:val="00CF5C1B"/>
    <w:rsid w:val="00CF5D76"/>
    <w:rsid w:val="00CF605E"/>
    <w:rsid w:val="00CF6214"/>
    <w:rsid w:val="00CF6377"/>
    <w:rsid w:val="00CF65E4"/>
    <w:rsid w:val="00CF6622"/>
    <w:rsid w:val="00CF669B"/>
    <w:rsid w:val="00CF685E"/>
    <w:rsid w:val="00CF69E2"/>
    <w:rsid w:val="00CF6CAA"/>
    <w:rsid w:val="00CF6CFE"/>
    <w:rsid w:val="00CF6D02"/>
    <w:rsid w:val="00CF6D5D"/>
    <w:rsid w:val="00CF6E46"/>
    <w:rsid w:val="00CF6F6D"/>
    <w:rsid w:val="00CF721C"/>
    <w:rsid w:val="00CF7349"/>
    <w:rsid w:val="00CF735E"/>
    <w:rsid w:val="00CF7379"/>
    <w:rsid w:val="00CF7490"/>
    <w:rsid w:val="00CF76E1"/>
    <w:rsid w:val="00CF797C"/>
    <w:rsid w:val="00CF7A23"/>
    <w:rsid w:val="00CF7A8A"/>
    <w:rsid w:val="00CF7AF7"/>
    <w:rsid w:val="00CF7B8B"/>
    <w:rsid w:val="00CF7BB0"/>
    <w:rsid w:val="00CF7F7F"/>
    <w:rsid w:val="00D00092"/>
    <w:rsid w:val="00D001A1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B8"/>
    <w:rsid w:val="00D011C8"/>
    <w:rsid w:val="00D015AC"/>
    <w:rsid w:val="00D01788"/>
    <w:rsid w:val="00D017BF"/>
    <w:rsid w:val="00D01897"/>
    <w:rsid w:val="00D01C53"/>
    <w:rsid w:val="00D01D01"/>
    <w:rsid w:val="00D01E2C"/>
    <w:rsid w:val="00D01EA4"/>
    <w:rsid w:val="00D01F04"/>
    <w:rsid w:val="00D02054"/>
    <w:rsid w:val="00D020F6"/>
    <w:rsid w:val="00D022A8"/>
    <w:rsid w:val="00D022EA"/>
    <w:rsid w:val="00D02381"/>
    <w:rsid w:val="00D023A0"/>
    <w:rsid w:val="00D025BB"/>
    <w:rsid w:val="00D0282C"/>
    <w:rsid w:val="00D0291E"/>
    <w:rsid w:val="00D0294D"/>
    <w:rsid w:val="00D02B16"/>
    <w:rsid w:val="00D02B35"/>
    <w:rsid w:val="00D02CEC"/>
    <w:rsid w:val="00D02DD8"/>
    <w:rsid w:val="00D02FC8"/>
    <w:rsid w:val="00D03003"/>
    <w:rsid w:val="00D0300E"/>
    <w:rsid w:val="00D033CC"/>
    <w:rsid w:val="00D0342E"/>
    <w:rsid w:val="00D03487"/>
    <w:rsid w:val="00D03490"/>
    <w:rsid w:val="00D035A9"/>
    <w:rsid w:val="00D0374B"/>
    <w:rsid w:val="00D03A2E"/>
    <w:rsid w:val="00D03E48"/>
    <w:rsid w:val="00D03E89"/>
    <w:rsid w:val="00D03F6C"/>
    <w:rsid w:val="00D03F72"/>
    <w:rsid w:val="00D03FB0"/>
    <w:rsid w:val="00D04098"/>
    <w:rsid w:val="00D041CF"/>
    <w:rsid w:val="00D04217"/>
    <w:rsid w:val="00D04586"/>
    <w:rsid w:val="00D045D0"/>
    <w:rsid w:val="00D046DC"/>
    <w:rsid w:val="00D049F2"/>
    <w:rsid w:val="00D04B29"/>
    <w:rsid w:val="00D04B99"/>
    <w:rsid w:val="00D04D3B"/>
    <w:rsid w:val="00D04D79"/>
    <w:rsid w:val="00D05238"/>
    <w:rsid w:val="00D0538A"/>
    <w:rsid w:val="00D05447"/>
    <w:rsid w:val="00D054C8"/>
    <w:rsid w:val="00D05501"/>
    <w:rsid w:val="00D05694"/>
    <w:rsid w:val="00D058CC"/>
    <w:rsid w:val="00D0592C"/>
    <w:rsid w:val="00D059F0"/>
    <w:rsid w:val="00D05A0E"/>
    <w:rsid w:val="00D05A14"/>
    <w:rsid w:val="00D05B02"/>
    <w:rsid w:val="00D05B16"/>
    <w:rsid w:val="00D05B8C"/>
    <w:rsid w:val="00D05C70"/>
    <w:rsid w:val="00D05FEE"/>
    <w:rsid w:val="00D06149"/>
    <w:rsid w:val="00D0636D"/>
    <w:rsid w:val="00D06392"/>
    <w:rsid w:val="00D06751"/>
    <w:rsid w:val="00D0680D"/>
    <w:rsid w:val="00D069A7"/>
    <w:rsid w:val="00D06FDE"/>
    <w:rsid w:val="00D07014"/>
    <w:rsid w:val="00D070D2"/>
    <w:rsid w:val="00D07296"/>
    <w:rsid w:val="00D07491"/>
    <w:rsid w:val="00D076CE"/>
    <w:rsid w:val="00D0788C"/>
    <w:rsid w:val="00D0790C"/>
    <w:rsid w:val="00D07A53"/>
    <w:rsid w:val="00D07B68"/>
    <w:rsid w:val="00D07CD7"/>
    <w:rsid w:val="00D07CEC"/>
    <w:rsid w:val="00D07FC5"/>
    <w:rsid w:val="00D07FD8"/>
    <w:rsid w:val="00D10071"/>
    <w:rsid w:val="00D1007F"/>
    <w:rsid w:val="00D104F3"/>
    <w:rsid w:val="00D10539"/>
    <w:rsid w:val="00D10834"/>
    <w:rsid w:val="00D1096F"/>
    <w:rsid w:val="00D10A1B"/>
    <w:rsid w:val="00D10AE7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67A"/>
    <w:rsid w:val="00D11887"/>
    <w:rsid w:val="00D11A1F"/>
    <w:rsid w:val="00D11A34"/>
    <w:rsid w:val="00D11B3D"/>
    <w:rsid w:val="00D11BC8"/>
    <w:rsid w:val="00D11C31"/>
    <w:rsid w:val="00D11F67"/>
    <w:rsid w:val="00D12146"/>
    <w:rsid w:val="00D1218F"/>
    <w:rsid w:val="00D1223E"/>
    <w:rsid w:val="00D123BF"/>
    <w:rsid w:val="00D123C3"/>
    <w:rsid w:val="00D126CF"/>
    <w:rsid w:val="00D12708"/>
    <w:rsid w:val="00D127E9"/>
    <w:rsid w:val="00D12913"/>
    <w:rsid w:val="00D12A23"/>
    <w:rsid w:val="00D12ACB"/>
    <w:rsid w:val="00D12B22"/>
    <w:rsid w:val="00D12B6E"/>
    <w:rsid w:val="00D12DD1"/>
    <w:rsid w:val="00D12E34"/>
    <w:rsid w:val="00D12ED4"/>
    <w:rsid w:val="00D1313D"/>
    <w:rsid w:val="00D132B7"/>
    <w:rsid w:val="00D13505"/>
    <w:rsid w:val="00D1358C"/>
    <w:rsid w:val="00D135A3"/>
    <w:rsid w:val="00D136AC"/>
    <w:rsid w:val="00D13A27"/>
    <w:rsid w:val="00D13BF1"/>
    <w:rsid w:val="00D13D94"/>
    <w:rsid w:val="00D13F59"/>
    <w:rsid w:val="00D13FBF"/>
    <w:rsid w:val="00D14027"/>
    <w:rsid w:val="00D14632"/>
    <w:rsid w:val="00D14935"/>
    <w:rsid w:val="00D14993"/>
    <w:rsid w:val="00D14C56"/>
    <w:rsid w:val="00D14D12"/>
    <w:rsid w:val="00D14E89"/>
    <w:rsid w:val="00D14EEA"/>
    <w:rsid w:val="00D14F14"/>
    <w:rsid w:val="00D150E4"/>
    <w:rsid w:val="00D1534A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128"/>
    <w:rsid w:val="00D1623F"/>
    <w:rsid w:val="00D16336"/>
    <w:rsid w:val="00D16553"/>
    <w:rsid w:val="00D165BB"/>
    <w:rsid w:val="00D165EB"/>
    <w:rsid w:val="00D1666A"/>
    <w:rsid w:val="00D16693"/>
    <w:rsid w:val="00D166B6"/>
    <w:rsid w:val="00D1676C"/>
    <w:rsid w:val="00D1687D"/>
    <w:rsid w:val="00D16909"/>
    <w:rsid w:val="00D16A73"/>
    <w:rsid w:val="00D16A7B"/>
    <w:rsid w:val="00D16B22"/>
    <w:rsid w:val="00D16B44"/>
    <w:rsid w:val="00D16BDF"/>
    <w:rsid w:val="00D16F86"/>
    <w:rsid w:val="00D16FAB"/>
    <w:rsid w:val="00D16FCE"/>
    <w:rsid w:val="00D17019"/>
    <w:rsid w:val="00D17069"/>
    <w:rsid w:val="00D170DE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13"/>
    <w:rsid w:val="00D179BF"/>
    <w:rsid w:val="00D17D15"/>
    <w:rsid w:val="00D17EA1"/>
    <w:rsid w:val="00D17FEF"/>
    <w:rsid w:val="00D20080"/>
    <w:rsid w:val="00D20167"/>
    <w:rsid w:val="00D203D3"/>
    <w:rsid w:val="00D204BA"/>
    <w:rsid w:val="00D205DB"/>
    <w:rsid w:val="00D20771"/>
    <w:rsid w:val="00D207FB"/>
    <w:rsid w:val="00D20979"/>
    <w:rsid w:val="00D2099D"/>
    <w:rsid w:val="00D20D10"/>
    <w:rsid w:val="00D20D1D"/>
    <w:rsid w:val="00D20E1D"/>
    <w:rsid w:val="00D211CB"/>
    <w:rsid w:val="00D213EE"/>
    <w:rsid w:val="00D214A3"/>
    <w:rsid w:val="00D2158C"/>
    <w:rsid w:val="00D21650"/>
    <w:rsid w:val="00D21804"/>
    <w:rsid w:val="00D21850"/>
    <w:rsid w:val="00D21898"/>
    <w:rsid w:val="00D218B3"/>
    <w:rsid w:val="00D21BAD"/>
    <w:rsid w:val="00D21E68"/>
    <w:rsid w:val="00D21F77"/>
    <w:rsid w:val="00D21FBB"/>
    <w:rsid w:val="00D22207"/>
    <w:rsid w:val="00D22355"/>
    <w:rsid w:val="00D22502"/>
    <w:rsid w:val="00D2260C"/>
    <w:rsid w:val="00D2263F"/>
    <w:rsid w:val="00D2270F"/>
    <w:rsid w:val="00D227D3"/>
    <w:rsid w:val="00D227F7"/>
    <w:rsid w:val="00D229D5"/>
    <w:rsid w:val="00D22AB7"/>
    <w:rsid w:val="00D22B7B"/>
    <w:rsid w:val="00D22C29"/>
    <w:rsid w:val="00D22C8F"/>
    <w:rsid w:val="00D22F47"/>
    <w:rsid w:val="00D22FB7"/>
    <w:rsid w:val="00D22FCE"/>
    <w:rsid w:val="00D23065"/>
    <w:rsid w:val="00D23193"/>
    <w:rsid w:val="00D2327C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C5"/>
    <w:rsid w:val="00D249FD"/>
    <w:rsid w:val="00D24B90"/>
    <w:rsid w:val="00D24BB3"/>
    <w:rsid w:val="00D24C47"/>
    <w:rsid w:val="00D24CD1"/>
    <w:rsid w:val="00D24D1C"/>
    <w:rsid w:val="00D24D51"/>
    <w:rsid w:val="00D24DDD"/>
    <w:rsid w:val="00D24EFE"/>
    <w:rsid w:val="00D24F25"/>
    <w:rsid w:val="00D24F78"/>
    <w:rsid w:val="00D24FA6"/>
    <w:rsid w:val="00D25002"/>
    <w:rsid w:val="00D250BB"/>
    <w:rsid w:val="00D25134"/>
    <w:rsid w:val="00D251B0"/>
    <w:rsid w:val="00D252D7"/>
    <w:rsid w:val="00D2548D"/>
    <w:rsid w:val="00D2559E"/>
    <w:rsid w:val="00D255BF"/>
    <w:rsid w:val="00D255ED"/>
    <w:rsid w:val="00D25636"/>
    <w:rsid w:val="00D256FA"/>
    <w:rsid w:val="00D257BA"/>
    <w:rsid w:val="00D25B0A"/>
    <w:rsid w:val="00D25C00"/>
    <w:rsid w:val="00D25EEB"/>
    <w:rsid w:val="00D25F10"/>
    <w:rsid w:val="00D25FE9"/>
    <w:rsid w:val="00D260A5"/>
    <w:rsid w:val="00D261BC"/>
    <w:rsid w:val="00D263C8"/>
    <w:rsid w:val="00D2643A"/>
    <w:rsid w:val="00D26496"/>
    <w:rsid w:val="00D2653B"/>
    <w:rsid w:val="00D26805"/>
    <w:rsid w:val="00D26812"/>
    <w:rsid w:val="00D26A71"/>
    <w:rsid w:val="00D26A7E"/>
    <w:rsid w:val="00D26C57"/>
    <w:rsid w:val="00D26D78"/>
    <w:rsid w:val="00D26F16"/>
    <w:rsid w:val="00D270C6"/>
    <w:rsid w:val="00D2712C"/>
    <w:rsid w:val="00D27424"/>
    <w:rsid w:val="00D27426"/>
    <w:rsid w:val="00D2752E"/>
    <w:rsid w:val="00D275F8"/>
    <w:rsid w:val="00D27798"/>
    <w:rsid w:val="00D278DD"/>
    <w:rsid w:val="00D278F5"/>
    <w:rsid w:val="00D27C81"/>
    <w:rsid w:val="00D27CB2"/>
    <w:rsid w:val="00D30269"/>
    <w:rsid w:val="00D3047B"/>
    <w:rsid w:val="00D3049B"/>
    <w:rsid w:val="00D30572"/>
    <w:rsid w:val="00D305FC"/>
    <w:rsid w:val="00D30682"/>
    <w:rsid w:val="00D307E4"/>
    <w:rsid w:val="00D307F9"/>
    <w:rsid w:val="00D30877"/>
    <w:rsid w:val="00D30B9A"/>
    <w:rsid w:val="00D30CAD"/>
    <w:rsid w:val="00D30DC3"/>
    <w:rsid w:val="00D31093"/>
    <w:rsid w:val="00D310BA"/>
    <w:rsid w:val="00D310CC"/>
    <w:rsid w:val="00D310D2"/>
    <w:rsid w:val="00D3121E"/>
    <w:rsid w:val="00D312D4"/>
    <w:rsid w:val="00D31783"/>
    <w:rsid w:val="00D3192E"/>
    <w:rsid w:val="00D31BF8"/>
    <w:rsid w:val="00D31C6B"/>
    <w:rsid w:val="00D31CAC"/>
    <w:rsid w:val="00D320B1"/>
    <w:rsid w:val="00D320E3"/>
    <w:rsid w:val="00D3218A"/>
    <w:rsid w:val="00D3222E"/>
    <w:rsid w:val="00D32348"/>
    <w:rsid w:val="00D3235E"/>
    <w:rsid w:val="00D323BA"/>
    <w:rsid w:val="00D325CC"/>
    <w:rsid w:val="00D32668"/>
    <w:rsid w:val="00D32800"/>
    <w:rsid w:val="00D32846"/>
    <w:rsid w:val="00D328D0"/>
    <w:rsid w:val="00D32BC7"/>
    <w:rsid w:val="00D32CA7"/>
    <w:rsid w:val="00D32F7B"/>
    <w:rsid w:val="00D33095"/>
    <w:rsid w:val="00D330E0"/>
    <w:rsid w:val="00D33360"/>
    <w:rsid w:val="00D33583"/>
    <w:rsid w:val="00D33589"/>
    <w:rsid w:val="00D33735"/>
    <w:rsid w:val="00D337A6"/>
    <w:rsid w:val="00D33978"/>
    <w:rsid w:val="00D33AEB"/>
    <w:rsid w:val="00D33CA5"/>
    <w:rsid w:val="00D33D6C"/>
    <w:rsid w:val="00D3420B"/>
    <w:rsid w:val="00D34235"/>
    <w:rsid w:val="00D342AC"/>
    <w:rsid w:val="00D3446F"/>
    <w:rsid w:val="00D344B7"/>
    <w:rsid w:val="00D344C6"/>
    <w:rsid w:val="00D345FB"/>
    <w:rsid w:val="00D3497F"/>
    <w:rsid w:val="00D349B5"/>
    <w:rsid w:val="00D34ADF"/>
    <w:rsid w:val="00D34BB1"/>
    <w:rsid w:val="00D34BD2"/>
    <w:rsid w:val="00D34DB9"/>
    <w:rsid w:val="00D34F2F"/>
    <w:rsid w:val="00D35008"/>
    <w:rsid w:val="00D35126"/>
    <w:rsid w:val="00D35172"/>
    <w:rsid w:val="00D352DC"/>
    <w:rsid w:val="00D352F2"/>
    <w:rsid w:val="00D353FD"/>
    <w:rsid w:val="00D35430"/>
    <w:rsid w:val="00D354C1"/>
    <w:rsid w:val="00D356CB"/>
    <w:rsid w:val="00D356FF"/>
    <w:rsid w:val="00D35749"/>
    <w:rsid w:val="00D357C5"/>
    <w:rsid w:val="00D357D1"/>
    <w:rsid w:val="00D3598A"/>
    <w:rsid w:val="00D35C7B"/>
    <w:rsid w:val="00D35EB6"/>
    <w:rsid w:val="00D35FE3"/>
    <w:rsid w:val="00D36287"/>
    <w:rsid w:val="00D36288"/>
    <w:rsid w:val="00D36465"/>
    <w:rsid w:val="00D3646F"/>
    <w:rsid w:val="00D36480"/>
    <w:rsid w:val="00D364FC"/>
    <w:rsid w:val="00D366B2"/>
    <w:rsid w:val="00D366BD"/>
    <w:rsid w:val="00D36914"/>
    <w:rsid w:val="00D3693B"/>
    <w:rsid w:val="00D36A02"/>
    <w:rsid w:val="00D36C7E"/>
    <w:rsid w:val="00D36DD5"/>
    <w:rsid w:val="00D36E03"/>
    <w:rsid w:val="00D36EAD"/>
    <w:rsid w:val="00D36FB4"/>
    <w:rsid w:val="00D36FF1"/>
    <w:rsid w:val="00D37118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D5C"/>
    <w:rsid w:val="00D37E11"/>
    <w:rsid w:val="00D37ED2"/>
    <w:rsid w:val="00D37EE3"/>
    <w:rsid w:val="00D37FC0"/>
    <w:rsid w:val="00D4005E"/>
    <w:rsid w:val="00D40168"/>
    <w:rsid w:val="00D401A9"/>
    <w:rsid w:val="00D40299"/>
    <w:rsid w:val="00D402DB"/>
    <w:rsid w:val="00D403DE"/>
    <w:rsid w:val="00D40882"/>
    <w:rsid w:val="00D409EB"/>
    <w:rsid w:val="00D40D1C"/>
    <w:rsid w:val="00D40E84"/>
    <w:rsid w:val="00D41021"/>
    <w:rsid w:val="00D410AE"/>
    <w:rsid w:val="00D415FC"/>
    <w:rsid w:val="00D416C0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B0C"/>
    <w:rsid w:val="00D42CC5"/>
    <w:rsid w:val="00D42E6D"/>
    <w:rsid w:val="00D42EE7"/>
    <w:rsid w:val="00D432A7"/>
    <w:rsid w:val="00D432FB"/>
    <w:rsid w:val="00D433C0"/>
    <w:rsid w:val="00D43426"/>
    <w:rsid w:val="00D4352E"/>
    <w:rsid w:val="00D437AA"/>
    <w:rsid w:val="00D437D2"/>
    <w:rsid w:val="00D438E3"/>
    <w:rsid w:val="00D43959"/>
    <w:rsid w:val="00D43A7D"/>
    <w:rsid w:val="00D43A86"/>
    <w:rsid w:val="00D43CC5"/>
    <w:rsid w:val="00D44039"/>
    <w:rsid w:val="00D44057"/>
    <w:rsid w:val="00D44078"/>
    <w:rsid w:val="00D44365"/>
    <w:rsid w:val="00D445FC"/>
    <w:rsid w:val="00D44625"/>
    <w:rsid w:val="00D446C9"/>
    <w:rsid w:val="00D44736"/>
    <w:rsid w:val="00D44790"/>
    <w:rsid w:val="00D4480F"/>
    <w:rsid w:val="00D4495A"/>
    <w:rsid w:val="00D44BD1"/>
    <w:rsid w:val="00D44BF6"/>
    <w:rsid w:val="00D44CCC"/>
    <w:rsid w:val="00D44D56"/>
    <w:rsid w:val="00D44D83"/>
    <w:rsid w:val="00D44DF1"/>
    <w:rsid w:val="00D45001"/>
    <w:rsid w:val="00D45108"/>
    <w:rsid w:val="00D45166"/>
    <w:rsid w:val="00D4544E"/>
    <w:rsid w:val="00D45687"/>
    <w:rsid w:val="00D45699"/>
    <w:rsid w:val="00D4569E"/>
    <w:rsid w:val="00D456D9"/>
    <w:rsid w:val="00D45867"/>
    <w:rsid w:val="00D4589C"/>
    <w:rsid w:val="00D458B7"/>
    <w:rsid w:val="00D45A69"/>
    <w:rsid w:val="00D45BD5"/>
    <w:rsid w:val="00D45CF2"/>
    <w:rsid w:val="00D45D80"/>
    <w:rsid w:val="00D45EBB"/>
    <w:rsid w:val="00D46110"/>
    <w:rsid w:val="00D46184"/>
    <w:rsid w:val="00D46202"/>
    <w:rsid w:val="00D46233"/>
    <w:rsid w:val="00D462CD"/>
    <w:rsid w:val="00D465CB"/>
    <w:rsid w:val="00D4668E"/>
    <w:rsid w:val="00D46809"/>
    <w:rsid w:val="00D46858"/>
    <w:rsid w:val="00D46A4B"/>
    <w:rsid w:val="00D46D36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A"/>
    <w:rsid w:val="00D477CF"/>
    <w:rsid w:val="00D4795B"/>
    <w:rsid w:val="00D479A2"/>
    <w:rsid w:val="00D47B1E"/>
    <w:rsid w:val="00D47B97"/>
    <w:rsid w:val="00D47CFC"/>
    <w:rsid w:val="00D50006"/>
    <w:rsid w:val="00D502A9"/>
    <w:rsid w:val="00D502DF"/>
    <w:rsid w:val="00D50352"/>
    <w:rsid w:val="00D503E7"/>
    <w:rsid w:val="00D50405"/>
    <w:rsid w:val="00D504D1"/>
    <w:rsid w:val="00D50766"/>
    <w:rsid w:val="00D509AA"/>
    <w:rsid w:val="00D50BA7"/>
    <w:rsid w:val="00D50DE4"/>
    <w:rsid w:val="00D50E33"/>
    <w:rsid w:val="00D50FE2"/>
    <w:rsid w:val="00D51215"/>
    <w:rsid w:val="00D5128C"/>
    <w:rsid w:val="00D51397"/>
    <w:rsid w:val="00D5139E"/>
    <w:rsid w:val="00D513AC"/>
    <w:rsid w:val="00D51498"/>
    <w:rsid w:val="00D514DC"/>
    <w:rsid w:val="00D516AA"/>
    <w:rsid w:val="00D517F6"/>
    <w:rsid w:val="00D51927"/>
    <w:rsid w:val="00D5194E"/>
    <w:rsid w:val="00D519E3"/>
    <w:rsid w:val="00D51A80"/>
    <w:rsid w:val="00D51BEE"/>
    <w:rsid w:val="00D51C38"/>
    <w:rsid w:val="00D51CA7"/>
    <w:rsid w:val="00D51E77"/>
    <w:rsid w:val="00D51E87"/>
    <w:rsid w:val="00D5227A"/>
    <w:rsid w:val="00D522EE"/>
    <w:rsid w:val="00D523F0"/>
    <w:rsid w:val="00D526D3"/>
    <w:rsid w:val="00D5278C"/>
    <w:rsid w:val="00D5295B"/>
    <w:rsid w:val="00D52AC9"/>
    <w:rsid w:val="00D52B6F"/>
    <w:rsid w:val="00D52BA8"/>
    <w:rsid w:val="00D52F6F"/>
    <w:rsid w:val="00D530F5"/>
    <w:rsid w:val="00D531A2"/>
    <w:rsid w:val="00D53377"/>
    <w:rsid w:val="00D53531"/>
    <w:rsid w:val="00D53549"/>
    <w:rsid w:val="00D53593"/>
    <w:rsid w:val="00D5365A"/>
    <w:rsid w:val="00D5382A"/>
    <w:rsid w:val="00D53B82"/>
    <w:rsid w:val="00D53F4B"/>
    <w:rsid w:val="00D54209"/>
    <w:rsid w:val="00D542F2"/>
    <w:rsid w:val="00D54781"/>
    <w:rsid w:val="00D54E7E"/>
    <w:rsid w:val="00D54EBA"/>
    <w:rsid w:val="00D54F62"/>
    <w:rsid w:val="00D55366"/>
    <w:rsid w:val="00D5537E"/>
    <w:rsid w:val="00D55393"/>
    <w:rsid w:val="00D554AB"/>
    <w:rsid w:val="00D55800"/>
    <w:rsid w:val="00D55850"/>
    <w:rsid w:val="00D55942"/>
    <w:rsid w:val="00D55AC2"/>
    <w:rsid w:val="00D55B8F"/>
    <w:rsid w:val="00D55C08"/>
    <w:rsid w:val="00D55C20"/>
    <w:rsid w:val="00D55C36"/>
    <w:rsid w:val="00D55C88"/>
    <w:rsid w:val="00D55E93"/>
    <w:rsid w:val="00D560C4"/>
    <w:rsid w:val="00D56122"/>
    <w:rsid w:val="00D5617C"/>
    <w:rsid w:val="00D56180"/>
    <w:rsid w:val="00D56193"/>
    <w:rsid w:val="00D561C7"/>
    <w:rsid w:val="00D563B7"/>
    <w:rsid w:val="00D563C2"/>
    <w:rsid w:val="00D56480"/>
    <w:rsid w:val="00D56500"/>
    <w:rsid w:val="00D56551"/>
    <w:rsid w:val="00D567C6"/>
    <w:rsid w:val="00D56931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547"/>
    <w:rsid w:val="00D575D4"/>
    <w:rsid w:val="00D5765D"/>
    <w:rsid w:val="00D5783F"/>
    <w:rsid w:val="00D578C5"/>
    <w:rsid w:val="00D578F9"/>
    <w:rsid w:val="00D57947"/>
    <w:rsid w:val="00D579D8"/>
    <w:rsid w:val="00D57E25"/>
    <w:rsid w:val="00D57EBA"/>
    <w:rsid w:val="00D60009"/>
    <w:rsid w:val="00D6010D"/>
    <w:rsid w:val="00D60167"/>
    <w:rsid w:val="00D6041A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FB3"/>
    <w:rsid w:val="00D61036"/>
    <w:rsid w:val="00D6106C"/>
    <w:rsid w:val="00D61389"/>
    <w:rsid w:val="00D616BB"/>
    <w:rsid w:val="00D617CC"/>
    <w:rsid w:val="00D61807"/>
    <w:rsid w:val="00D61CA0"/>
    <w:rsid w:val="00D61D25"/>
    <w:rsid w:val="00D61D9D"/>
    <w:rsid w:val="00D61E32"/>
    <w:rsid w:val="00D6208F"/>
    <w:rsid w:val="00D620F1"/>
    <w:rsid w:val="00D62106"/>
    <w:rsid w:val="00D6215F"/>
    <w:rsid w:val="00D621F8"/>
    <w:rsid w:val="00D6287A"/>
    <w:rsid w:val="00D6289A"/>
    <w:rsid w:val="00D62A78"/>
    <w:rsid w:val="00D62B32"/>
    <w:rsid w:val="00D62B97"/>
    <w:rsid w:val="00D62BFC"/>
    <w:rsid w:val="00D62C27"/>
    <w:rsid w:val="00D62D03"/>
    <w:rsid w:val="00D62E3E"/>
    <w:rsid w:val="00D62E6A"/>
    <w:rsid w:val="00D62F6C"/>
    <w:rsid w:val="00D632DE"/>
    <w:rsid w:val="00D63393"/>
    <w:rsid w:val="00D63476"/>
    <w:rsid w:val="00D6363B"/>
    <w:rsid w:val="00D63699"/>
    <w:rsid w:val="00D6374F"/>
    <w:rsid w:val="00D63788"/>
    <w:rsid w:val="00D63A92"/>
    <w:rsid w:val="00D63D15"/>
    <w:rsid w:val="00D63DE3"/>
    <w:rsid w:val="00D63F96"/>
    <w:rsid w:val="00D63FDE"/>
    <w:rsid w:val="00D64001"/>
    <w:rsid w:val="00D6426E"/>
    <w:rsid w:val="00D642B5"/>
    <w:rsid w:val="00D644CE"/>
    <w:rsid w:val="00D6461B"/>
    <w:rsid w:val="00D6472B"/>
    <w:rsid w:val="00D647C2"/>
    <w:rsid w:val="00D64975"/>
    <w:rsid w:val="00D64A47"/>
    <w:rsid w:val="00D64C57"/>
    <w:rsid w:val="00D64DFC"/>
    <w:rsid w:val="00D64F55"/>
    <w:rsid w:val="00D64FC6"/>
    <w:rsid w:val="00D650E2"/>
    <w:rsid w:val="00D65149"/>
    <w:rsid w:val="00D65224"/>
    <w:rsid w:val="00D653B8"/>
    <w:rsid w:val="00D65895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5B8"/>
    <w:rsid w:val="00D66744"/>
    <w:rsid w:val="00D667CD"/>
    <w:rsid w:val="00D667D3"/>
    <w:rsid w:val="00D6689E"/>
    <w:rsid w:val="00D6695F"/>
    <w:rsid w:val="00D6697E"/>
    <w:rsid w:val="00D66EC1"/>
    <w:rsid w:val="00D67009"/>
    <w:rsid w:val="00D6704E"/>
    <w:rsid w:val="00D670A4"/>
    <w:rsid w:val="00D670FF"/>
    <w:rsid w:val="00D67116"/>
    <w:rsid w:val="00D67143"/>
    <w:rsid w:val="00D67195"/>
    <w:rsid w:val="00D67542"/>
    <w:rsid w:val="00D67589"/>
    <w:rsid w:val="00D67606"/>
    <w:rsid w:val="00D678AB"/>
    <w:rsid w:val="00D678F2"/>
    <w:rsid w:val="00D679CA"/>
    <w:rsid w:val="00D67B1B"/>
    <w:rsid w:val="00D67C3C"/>
    <w:rsid w:val="00D67CEC"/>
    <w:rsid w:val="00D67D86"/>
    <w:rsid w:val="00D67DA8"/>
    <w:rsid w:val="00D67E14"/>
    <w:rsid w:val="00D67E29"/>
    <w:rsid w:val="00D67E8E"/>
    <w:rsid w:val="00D70068"/>
    <w:rsid w:val="00D700E1"/>
    <w:rsid w:val="00D70168"/>
    <w:rsid w:val="00D701BB"/>
    <w:rsid w:val="00D70336"/>
    <w:rsid w:val="00D709D5"/>
    <w:rsid w:val="00D70D60"/>
    <w:rsid w:val="00D70DE0"/>
    <w:rsid w:val="00D70E20"/>
    <w:rsid w:val="00D70F99"/>
    <w:rsid w:val="00D70FEE"/>
    <w:rsid w:val="00D710AF"/>
    <w:rsid w:val="00D711F2"/>
    <w:rsid w:val="00D7131F"/>
    <w:rsid w:val="00D71358"/>
    <w:rsid w:val="00D71374"/>
    <w:rsid w:val="00D713CD"/>
    <w:rsid w:val="00D716D6"/>
    <w:rsid w:val="00D717BA"/>
    <w:rsid w:val="00D717CB"/>
    <w:rsid w:val="00D717DA"/>
    <w:rsid w:val="00D71950"/>
    <w:rsid w:val="00D71B30"/>
    <w:rsid w:val="00D71B7D"/>
    <w:rsid w:val="00D71CE7"/>
    <w:rsid w:val="00D71E35"/>
    <w:rsid w:val="00D71FE9"/>
    <w:rsid w:val="00D72168"/>
    <w:rsid w:val="00D723FE"/>
    <w:rsid w:val="00D724BA"/>
    <w:rsid w:val="00D725C8"/>
    <w:rsid w:val="00D72624"/>
    <w:rsid w:val="00D7262D"/>
    <w:rsid w:val="00D72640"/>
    <w:rsid w:val="00D7269A"/>
    <w:rsid w:val="00D72CC6"/>
    <w:rsid w:val="00D72D95"/>
    <w:rsid w:val="00D72F54"/>
    <w:rsid w:val="00D73094"/>
    <w:rsid w:val="00D73380"/>
    <w:rsid w:val="00D734E2"/>
    <w:rsid w:val="00D737E8"/>
    <w:rsid w:val="00D73847"/>
    <w:rsid w:val="00D7391E"/>
    <w:rsid w:val="00D739B0"/>
    <w:rsid w:val="00D739BF"/>
    <w:rsid w:val="00D73B03"/>
    <w:rsid w:val="00D73B95"/>
    <w:rsid w:val="00D73E1A"/>
    <w:rsid w:val="00D73F5F"/>
    <w:rsid w:val="00D74072"/>
    <w:rsid w:val="00D7414D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DF2"/>
    <w:rsid w:val="00D74E00"/>
    <w:rsid w:val="00D74E09"/>
    <w:rsid w:val="00D74E3D"/>
    <w:rsid w:val="00D7500E"/>
    <w:rsid w:val="00D75172"/>
    <w:rsid w:val="00D752EE"/>
    <w:rsid w:val="00D7553F"/>
    <w:rsid w:val="00D756A3"/>
    <w:rsid w:val="00D75812"/>
    <w:rsid w:val="00D7581F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192"/>
    <w:rsid w:val="00D7619A"/>
    <w:rsid w:val="00D761E9"/>
    <w:rsid w:val="00D76279"/>
    <w:rsid w:val="00D762B8"/>
    <w:rsid w:val="00D762E6"/>
    <w:rsid w:val="00D764C9"/>
    <w:rsid w:val="00D764CA"/>
    <w:rsid w:val="00D766D0"/>
    <w:rsid w:val="00D76875"/>
    <w:rsid w:val="00D76951"/>
    <w:rsid w:val="00D76985"/>
    <w:rsid w:val="00D76A5E"/>
    <w:rsid w:val="00D76B6A"/>
    <w:rsid w:val="00D76D81"/>
    <w:rsid w:val="00D772BF"/>
    <w:rsid w:val="00D77324"/>
    <w:rsid w:val="00D77366"/>
    <w:rsid w:val="00D77463"/>
    <w:rsid w:val="00D7749A"/>
    <w:rsid w:val="00D775C4"/>
    <w:rsid w:val="00D778F3"/>
    <w:rsid w:val="00D77D55"/>
    <w:rsid w:val="00D77F2F"/>
    <w:rsid w:val="00D77F6C"/>
    <w:rsid w:val="00D8000D"/>
    <w:rsid w:val="00D8051B"/>
    <w:rsid w:val="00D805F1"/>
    <w:rsid w:val="00D808DB"/>
    <w:rsid w:val="00D80934"/>
    <w:rsid w:val="00D809A6"/>
    <w:rsid w:val="00D80B76"/>
    <w:rsid w:val="00D80BAD"/>
    <w:rsid w:val="00D80ED9"/>
    <w:rsid w:val="00D80F61"/>
    <w:rsid w:val="00D811BC"/>
    <w:rsid w:val="00D8127C"/>
    <w:rsid w:val="00D81340"/>
    <w:rsid w:val="00D813E0"/>
    <w:rsid w:val="00D81551"/>
    <w:rsid w:val="00D815F2"/>
    <w:rsid w:val="00D8165E"/>
    <w:rsid w:val="00D8178C"/>
    <w:rsid w:val="00D8179B"/>
    <w:rsid w:val="00D8198B"/>
    <w:rsid w:val="00D81A02"/>
    <w:rsid w:val="00D81A85"/>
    <w:rsid w:val="00D81AAA"/>
    <w:rsid w:val="00D81AD1"/>
    <w:rsid w:val="00D81CDC"/>
    <w:rsid w:val="00D81F5C"/>
    <w:rsid w:val="00D82010"/>
    <w:rsid w:val="00D8204C"/>
    <w:rsid w:val="00D82120"/>
    <w:rsid w:val="00D82155"/>
    <w:rsid w:val="00D821B1"/>
    <w:rsid w:val="00D8220F"/>
    <w:rsid w:val="00D82403"/>
    <w:rsid w:val="00D82439"/>
    <w:rsid w:val="00D8248A"/>
    <w:rsid w:val="00D825C3"/>
    <w:rsid w:val="00D82679"/>
    <w:rsid w:val="00D826C5"/>
    <w:rsid w:val="00D82703"/>
    <w:rsid w:val="00D8281E"/>
    <w:rsid w:val="00D82B1F"/>
    <w:rsid w:val="00D82B55"/>
    <w:rsid w:val="00D82C6D"/>
    <w:rsid w:val="00D82F2B"/>
    <w:rsid w:val="00D8325F"/>
    <w:rsid w:val="00D833D0"/>
    <w:rsid w:val="00D8341F"/>
    <w:rsid w:val="00D835DD"/>
    <w:rsid w:val="00D83645"/>
    <w:rsid w:val="00D83723"/>
    <w:rsid w:val="00D837B9"/>
    <w:rsid w:val="00D839CD"/>
    <w:rsid w:val="00D83A23"/>
    <w:rsid w:val="00D83A44"/>
    <w:rsid w:val="00D83BAC"/>
    <w:rsid w:val="00D83BD2"/>
    <w:rsid w:val="00D83C60"/>
    <w:rsid w:val="00D83C88"/>
    <w:rsid w:val="00D83CDD"/>
    <w:rsid w:val="00D83D5F"/>
    <w:rsid w:val="00D83FE3"/>
    <w:rsid w:val="00D8433B"/>
    <w:rsid w:val="00D84359"/>
    <w:rsid w:val="00D843DE"/>
    <w:rsid w:val="00D8448D"/>
    <w:rsid w:val="00D84635"/>
    <w:rsid w:val="00D8465C"/>
    <w:rsid w:val="00D8470D"/>
    <w:rsid w:val="00D847C9"/>
    <w:rsid w:val="00D84B91"/>
    <w:rsid w:val="00D84C4E"/>
    <w:rsid w:val="00D84CBB"/>
    <w:rsid w:val="00D84E2F"/>
    <w:rsid w:val="00D85001"/>
    <w:rsid w:val="00D8513C"/>
    <w:rsid w:val="00D8528E"/>
    <w:rsid w:val="00D85403"/>
    <w:rsid w:val="00D8568C"/>
    <w:rsid w:val="00D85B3E"/>
    <w:rsid w:val="00D85C14"/>
    <w:rsid w:val="00D85CD9"/>
    <w:rsid w:val="00D85EAA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0C"/>
    <w:rsid w:val="00D86976"/>
    <w:rsid w:val="00D86B27"/>
    <w:rsid w:val="00D86CFC"/>
    <w:rsid w:val="00D86DC9"/>
    <w:rsid w:val="00D87137"/>
    <w:rsid w:val="00D8744B"/>
    <w:rsid w:val="00D87465"/>
    <w:rsid w:val="00D8783D"/>
    <w:rsid w:val="00D878C6"/>
    <w:rsid w:val="00D879F7"/>
    <w:rsid w:val="00D87B9A"/>
    <w:rsid w:val="00D87CCF"/>
    <w:rsid w:val="00D87DAF"/>
    <w:rsid w:val="00D87FDD"/>
    <w:rsid w:val="00D9008F"/>
    <w:rsid w:val="00D901B5"/>
    <w:rsid w:val="00D90475"/>
    <w:rsid w:val="00D90587"/>
    <w:rsid w:val="00D9059C"/>
    <w:rsid w:val="00D906FA"/>
    <w:rsid w:val="00D90A3D"/>
    <w:rsid w:val="00D90B55"/>
    <w:rsid w:val="00D90C21"/>
    <w:rsid w:val="00D90C55"/>
    <w:rsid w:val="00D91357"/>
    <w:rsid w:val="00D913BF"/>
    <w:rsid w:val="00D913E2"/>
    <w:rsid w:val="00D91464"/>
    <w:rsid w:val="00D914DD"/>
    <w:rsid w:val="00D91618"/>
    <w:rsid w:val="00D91732"/>
    <w:rsid w:val="00D917A5"/>
    <w:rsid w:val="00D917D9"/>
    <w:rsid w:val="00D919B1"/>
    <w:rsid w:val="00D91A16"/>
    <w:rsid w:val="00D91B4A"/>
    <w:rsid w:val="00D91BC7"/>
    <w:rsid w:val="00D91CB4"/>
    <w:rsid w:val="00D91DEE"/>
    <w:rsid w:val="00D91E1F"/>
    <w:rsid w:val="00D91E62"/>
    <w:rsid w:val="00D91E96"/>
    <w:rsid w:val="00D92050"/>
    <w:rsid w:val="00D920AF"/>
    <w:rsid w:val="00D920CB"/>
    <w:rsid w:val="00D9247F"/>
    <w:rsid w:val="00D9267D"/>
    <w:rsid w:val="00D92754"/>
    <w:rsid w:val="00D927D5"/>
    <w:rsid w:val="00D928BD"/>
    <w:rsid w:val="00D92A41"/>
    <w:rsid w:val="00D92C11"/>
    <w:rsid w:val="00D92D37"/>
    <w:rsid w:val="00D92DCB"/>
    <w:rsid w:val="00D92E38"/>
    <w:rsid w:val="00D92E79"/>
    <w:rsid w:val="00D92FD8"/>
    <w:rsid w:val="00D9303D"/>
    <w:rsid w:val="00D93052"/>
    <w:rsid w:val="00D930EB"/>
    <w:rsid w:val="00D93410"/>
    <w:rsid w:val="00D93623"/>
    <w:rsid w:val="00D9364C"/>
    <w:rsid w:val="00D93760"/>
    <w:rsid w:val="00D93B30"/>
    <w:rsid w:val="00D93E11"/>
    <w:rsid w:val="00D93EFA"/>
    <w:rsid w:val="00D9406F"/>
    <w:rsid w:val="00D9408A"/>
    <w:rsid w:val="00D941AD"/>
    <w:rsid w:val="00D94425"/>
    <w:rsid w:val="00D94558"/>
    <w:rsid w:val="00D94564"/>
    <w:rsid w:val="00D94646"/>
    <w:rsid w:val="00D9470D"/>
    <w:rsid w:val="00D948B9"/>
    <w:rsid w:val="00D94906"/>
    <w:rsid w:val="00D94917"/>
    <w:rsid w:val="00D94E1F"/>
    <w:rsid w:val="00D94F0E"/>
    <w:rsid w:val="00D9505F"/>
    <w:rsid w:val="00D95067"/>
    <w:rsid w:val="00D950B8"/>
    <w:rsid w:val="00D95122"/>
    <w:rsid w:val="00D9517C"/>
    <w:rsid w:val="00D952C5"/>
    <w:rsid w:val="00D952CB"/>
    <w:rsid w:val="00D95524"/>
    <w:rsid w:val="00D95A0B"/>
    <w:rsid w:val="00D95A88"/>
    <w:rsid w:val="00D95C29"/>
    <w:rsid w:val="00D95EAE"/>
    <w:rsid w:val="00D95F79"/>
    <w:rsid w:val="00D9603C"/>
    <w:rsid w:val="00D96567"/>
    <w:rsid w:val="00D967D4"/>
    <w:rsid w:val="00D967DA"/>
    <w:rsid w:val="00D96916"/>
    <w:rsid w:val="00D96973"/>
    <w:rsid w:val="00D96997"/>
    <w:rsid w:val="00D96C37"/>
    <w:rsid w:val="00D96DCC"/>
    <w:rsid w:val="00D96E63"/>
    <w:rsid w:val="00D96F16"/>
    <w:rsid w:val="00D9714D"/>
    <w:rsid w:val="00D97595"/>
    <w:rsid w:val="00D975A8"/>
    <w:rsid w:val="00D975B9"/>
    <w:rsid w:val="00D978DD"/>
    <w:rsid w:val="00D979AF"/>
    <w:rsid w:val="00D97A23"/>
    <w:rsid w:val="00D97A39"/>
    <w:rsid w:val="00D97A99"/>
    <w:rsid w:val="00D97AE4"/>
    <w:rsid w:val="00D97AF7"/>
    <w:rsid w:val="00D97BCE"/>
    <w:rsid w:val="00D97D8F"/>
    <w:rsid w:val="00D97EB1"/>
    <w:rsid w:val="00D97ED1"/>
    <w:rsid w:val="00D97F42"/>
    <w:rsid w:val="00D97F99"/>
    <w:rsid w:val="00DA003E"/>
    <w:rsid w:val="00DA004E"/>
    <w:rsid w:val="00DA0095"/>
    <w:rsid w:val="00DA00E8"/>
    <w:rsid w:val="00DA0141"/>
    <w:rsid w:val="00DA02FD"/>
    <w:rsid w:val="00DA03EA"/>
    <w:rsid w:val="00DA0427"/>
    <w:rsid w:val="00DA06C5"/>
    <w:rsid w:val="00DA06F9"/>
    <w:rsid w:val="00DA079B"/>
    <w:rsid w:val="00DA07A6"/>
    <w:rsid w:val="00DA0899"/>
    <w:rsid w:val="00DA08E1"/>
    <w:rsid w:val="00DA0B6F"/>
    <w:rsid w:val="00DA0C94"/>
    <w:rsid w:val="00DA0CBD"/>
    <w:rsid w:val="00DA0CE0"/>
    <w:rsid w:val="00DA0E09"/>
    <w:rsid w:val="00DA0F1B"/>
    <w:rsid w:val="00DA0FBB"/>
    <w:rsid w:val="00DA0FD0"/>
    <w:rsid w:val="00DA1001"/>
    <w:rsid w:val="00DA1065"/>
    <w:rsid w:val="00DA10E2"/>
    <w:rsid w:val="00DA113D"/>
    <w:rsid w:val="00DA13AE"/>
    <w:rsid w:val="00DA151A"/>
    <w:rsid w:val="00DA179A"/>
    <w:rsid w:val="00DA17CE"/>
    <w:rsid w:val="00DA1CF5"/>
    <w:rsid w:val="00DA1D01"/>
    <w:rsid w:val="00DA1D3D"/>
    <w:rsid w:val="00DA1DB1"/>
    <w:rsid w:val="00DA1E3E"/>
    <w:rsid w:val="00DA1ED5"/>
    <w:rsid w:val="00DA217E"/>
    <w:rsid w:val="00DA2226"/>
    <w:rsid w:val="00DA24F6"/>
    <w:rsid w:val="00DA25AE"/>
    <w:rsid w:val="00DA25D7"/>
    <w:rsid w:val="00DA2858"/>
    <w:rsid w:val="00DA2881"/>
    <w:rsid w:val="00DA2B2D"/>
    <w:rsid w:val="00DA2BBC"/>
    <w:rsid w:val="00DA2FBC"/>
    <w:rsid w:val="00DA3001"/>
    <w:rsid w:val="00DA31C7"/>
    <w:rsid w:val="00DA32EF"/>
    <w:rsid w:val="00DA3310"/>
    <w:rsid w:val="00DA3326"/>
    <w:rsid w:val="00DA34F0"/>
    <w:rsid w:val="00DA35D1"/>
    <w:rsid w:val="00DA35E6"/>
    <w:rsid w:val="00DA3705"/>
    <w:rsid w:val="00DA3A9C"/>
    <w:rsid w:val="00DA3B51"/>
    <w:rsid w:val="00DA3C5A"/>
    <w:rsid w:val="00DA4192"/>
    <w:rsid w:val="00DA45A9"/>
    <w:rsid w:val="00DA4751"/>
    <w:rsid w:val="00DA4936"/>
    <w:rsid w:val="00DA4961"/>
    <w:rsid w:val="00DA49F2"/>
    <w:rsid w:val="00DA4A72"/>
    <w:rsid w:val="00DA4C0A"/>
    <w:rsid w:val="00DA4C60"/>
    <w:rsid w:val="00DA4C93"/>
    <w:rsid w:val="00DA4D50"/>
    <w:rsid w:val="00DA4D7C"/>
    <w:rsid w:val="00DA4FF2"/>
    <w:rsid w:val="00DA50BC"/>
    <w:rsid w:val="00DA50F9"/>
    <w:rsid w:val="00DA51E9"/>
    <w:rsid w:val="00DA539B"/>
    <w:rsid w:val="00DA5446"/>
    <w:rsid w:val="00DA54A4"/>
    <w:rsid w:val="00DA54C9"/>
    <w:rsid w:val="00DA57F4"/>
    <w:rsid w:val="00DA594C"/>
    <w:rsid w:val="00DA5963"/>
    <w:rsid w:val="00DA59A6"/>
    <w:rsid w:val="00DA5A60"/>
    <w:rsid w:val="00DA5ACE"/>
    <w:rsid w:val="00DA5CE4"/>
    <w:rsid w:val="00DA5D59"/>
    <w:rsid w:val="00DA601C"/>
    <w:rsid w:val="00DA61CC"/>
    <w:rsid w:val="00DA6327"/>
    <w:rsid w:val="00DA6328"/>
    <w:rsid w:val="00DA657F"/>
    <w:rsid w:val="00DA6A3F"/>
    <w:rsid w:val="00DA6B26"/>
    <w:rsid w:val="00DA6FDB"/>
    <w:rsid w:val="00DA71BA"/>
    <w:rsid w:val="00DA71FB"/>
    <w:rsid w:val="00DA7281"/>
    <w:rsid w:val="00DA73BB"/>
    <w:rsid w:val="00DA76BD"/>
    <w:rsid w:val="00DA7894"/>
    <w:rsid w:val="00DA7C7F"/>
    <w:rsid w:val="00DA7D5B"/>
    <w:rsid w:val="00DA7F6C"/>
    <w:rsid w:val="00DA7F89"/>
    <w:rsid w:val="00DB0196"/>
    <w:rsid w:val="00DB0249"/>
    <w:rsid w:val="00DB02D7"/>
    <w:rsid w:val="00DB0318"/>
    <w:rsid w:val="00DB0567"/>
    <w:rsid w:val="00DB05D8"/>
    <w:rsid w:val="00DB07C0"/>
    <w:rsid w:val="00DB0891"/>
    <w:rsid w:val="00DB08F3"/>
    <w:rsid w:val="00DB0AB8"/>
    <w:rsid w:val="00DB0B6F"/>
    <w:rsid w:val="00DB0B93"/>
    <w:rsid w:val="00DB0C1E"/>
    <w:rsid w:val="00DB0C97"/>
    <w:rsid w:val="00DB0EB8"/>
    <w:rsid w:val="00DB0F8D"/>
    <w:rsid w:val="00DB1060"/>
    <w:rsid w:val="00DB1078"/>
    <w:rsid w:val="00DB117F"/>
    <w:rsid w:val="00DB12D8"/>
    <w:rsid w:val="00DB13B3"/>
    <w:rsid w:val="00DB1446"/>
    <w:rsid w:val="00DB1501"/>
    <w:rsid w:val="00DB155D"/>
    <w:rsid w:val="00DB1691"/>
    <w:rsid w:val="00DB17AA"/>
    <w:rsid w:val="00DB17D2"/>
    <w:rsid w:val="00DB1963"/>
    <w:rsid w:val="00DB1A10"/>
    <w:rsid w:val="00DB1F7F"/>
    <w:rsid w:val="00DB230E"/>
    <w:rsid w:val="00DB25E8"/>
    <w:rsid w:val="00DB2BBE"/>
    <w:rsid w:val="00DB2BC7"/>
    <w:rsid w:val="00DB2BF5"/>
    <w:rsid w:val="00DB2C83"/>
    <w:rsid w:val="00DB2F2D"/>
    <w:rsid w:val="00DB2F2F"/>
    <w:rsid w:val="00DB3005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29"/>
    <w:rsid w:val="00DB41C4"/>
    <w:rsid w:val="00DB4391"/>
    <w:rsid w:val="00DB45BA"/>
    <w:rsid w:val="00DB4680"/>
    <w:rsid w:val="00DB4944"/>
    <w:rsid w:val="00DB499E"/>
    <w:rsid w:val="00DB4A52"/>
    <w:rsid w:val="00DB4AC4"/>
    <w:rsid w:val="00DB4B2E"/>
    <w:rsid w:val="00DB4D7E"/>
    <w:rsid w:val="00DB4E28"/>
    <w:rsid w:val="00DB4ED5"/>
    <w:rsid w:val="00DB4EF2"/>
    <w:rsid w:val="00DB5034"/>
    <w:rsid w:val="00DB532A"/>
    <w:rsid w:val="00DB5357"/>
    <w:rsid w:val="00DB55DE"/>
    <w:rsid w:val="00DB5682"/>
    <w:rsid w:val="00DB598C"/>
    <w:rsid w:val="00DB59C2"/>
    <w:rsid w:val="00DB5AD0"/>
    <w:rsid w:val="00DB5AF7"/>
    <w:rsid w:val="00DB5B7A"/>
    <w:rsid w:val="00DB5C36"/>
    <w:rsid w:val="00DB5CAB"/>
    <w:rsid w:val="00DB5D04"/>
    <w:rsid w:val="00DB600F"/>
    <w:rsid w:val="00DB6048"/>
    <w:rsid w:val="00DB62BC"/>
    <w:rsid w:val="00DB636A"/>
    <w:rsid w:val="00DB63B3"/>
    <w:rsid w:val="00DB63BD"/>
    <w:rsid w:val="00DB65DD"/>
    <w:rsid w:val="00DB65F6"/>
    <w:rsid w:val="00DB6946"/>
    <w:rsid w:val="00DB6948"/>
    <w:rsid w:val="00DB6958"/>
    <w:rsid w:val="00DB6993"/>
    <w:rsid w:val="00DB69A1"/>
    <w:rsid w:val="00DB6A9B"/>
    <w:rsid w:val="00DB6CDF"/>
    <w:rsid w:val="00DB6D8B"/>
    <w:rsid w:val="00DB6E6C"/>
    <w:rsid w:val="00DB6E7A"/>
    <w:rsid w:val="00DB6F91"/>
    <w:rsid w:val="00DB6FC9"/>
    <w:rsid w:val="00DB7200"/>
    <w:rsid w:val="00DB7277"/>
    <w:rsid w:val="00DB73BD"/>
    <w:rsid w:val="00DB7474"/>
    <w:rsid w:val="00DB77A7"/>
    <w:rsid w:val="00DB7860"/>
    <w:rsid w:val="00DB7A59"/>
    <w:rsid w:val="00DB7A9C"/>
    <w:rsid w:val="00DB7BA9"/>
    <w:rsid w:val="00DB7C68"/>
    <w:rsid w:val="00DB7DE6"/>
    <w:rsid w:val="00DB7F07"/>
    <w:rsid w:val="00DB7F5B"/>
    <w:rsid w:val="00DB7FD2"/>
    <w:rsid w:val="00DC01C5"/>
    <w:rsid w:val="00DC0303"/>
    <w:rsid w:val="00DC03B8"/>
    <w:rsid w:val="00DC03F3"/>
    <w:rsid w:val="00DC0457"/>
    <w:rsid w:val="00DC0465"/>
    <w:rsid w:val="00DC049B"/>
    <w:rsid w:val="00DC04DF"/>
    <w:rsid w:val="00DC0639"/>
    <w:rsid w:val="00DC06E7"/>
    <w:rsid w:val="00DC078D"/>
    <w:rsid w:val="00DC078E"/>
    <w:rsid w:val="00DC07C2"/>
    <w:rsid w:val="00DC09B3"/>
    <w:rsid w:val="00DC0A91"/>
    <w:rsid w:val="00DC0B74"/>
    <w:rsid w:val="00DC0B9D"/>
    <w:rsid w:val="00DC0D13"/>
    <w:rsid w:val="00DC0D38"/>
    <w:rsid w:val="00DC0DF2"/>
    <w:rsid w:val="00DC0E3C"/>
    <w:rsid w:val="00DC0E48"/>
    <w:rsid w:val="00DC1058"/>
    <w:rsid w:val="00DC10C0"/>
    <w:rsid w:val="00DC110F"/>
    <w:rsid w:val="00DC11BE"/>
    <w:rsid w:val="00DC127D"/>
    <w:rsid w:val="00DC13A8"/>
    <w:rsid w:val="00DC140E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84"/>
    <w:rsid w:val="00DC1C1A"/>
    <w:rsid w:val="00DC1CFC"/>
    <w:rsid w:val="00DC1DDD"/>
    <w:rsid w:val="00DC1E2C"/>
    <w:rsid w:val="00DC1E94"/>
    <w:rsid w:val="00DC2003"/>
    <w:rsid w:val="00DC2025"/>
    <w:rsid w:val="00DC2423"/>
    <w:rsid w:val="00DC2472"/>
    <w:rsid w:val="00DC24AC"/>
    <w:rsid w:val="00DC24EE"/>
    <w:rsid w:val="00DC2562"/>
    <w:rsid w:val="00DC26FD"/>
    <w:rsid w:val="00DC272C"/>
    <w:rsid w:val="00DC29D3"/>
    <w:rsid w:val="00DC2C10"/>
    <w:rsid w:val="00DC2FB5"/>
    <w:rsid w:val="00DC3071"/>
    <w:rsid w:val="00DC31B4"/>
    <w:rsid w:val="00DC328C"/>
    <w:rsid w:val="00DC3297"/>
    <w:rsid w:val="00DC3337"/>
    <w:rsid w:val="00DC33A3"/>
    <w:rsid w:val="00DC342C"/>
    <w:rsid w:val="00DC3545"/>
    <w:rsid w:val="00DC35DD"/>
    <w:rsid w:val="00DC37AB"/>
    <w:rsid w:val="00DC3837"/>
    <w:rsid w:val="00DC393E"/>
    <w:rsid w:val="00DC3B5B"/>
    <w:rsid w:val="00DC3EAD"/>
    <w:rsid w:val="00DC3EFA"/>
    <w:rsid w:val="00DC3F1A"/>
    <w:rsid w:val="00DC3F21"/>
    <w:rsid w:val="00DC4164"/>
    <w:rsid w:val="00DC422F"/>
    <w:rsid w:val="00DC4392"/>
    <w:rsid w:val="00DC448C"/>
    <w:rsid w:val="00DC456E"/>
    <w:rsid w:val="00DC4719"/>
    <w:rsid w:val="00DC473F"/>
    <w:rsid w:val="00DC4777"/>
    <w:rsid w:val="00DC4970"/>
    <w:rsid w:val="00DC49BA"/>
    <w:rsid w:val="00DC4A91"/>
    <w:rsid w:val="00DC4B09"/>
    <w:rsid w:val="00DC4B1C"/>
    <w:rsid w:val="00DC4D3D"/>
    <w:rsid w:val="00DC4EB4"/>
    <w:rsid w:val="00DC4EDF"/>
    <w:rsid w:val="00DC4F2D"/>
    <w:rsid w:val="00DC52C9"/>
    <w:rsid w:val="00DC53B5"/>
    <w:rsid w:val="00DC5538"/>
    <w:rsid w:val="00DC5578"/>
    <w:rsid w:val="00DC56DE"/>
    <w:rsid w:val="00DC5701"/>
    <w:rsid w:val="00DC5749"/>
    <w:rsid w:val="00DC57FD"/>
    <w:rsid w:val="00DC58A9"/>
    <w:rsid w:val="00DC591D"/>
    <w:rsid w:val="00DC59EA"/>
    <w:rsid w:val="00DC5B8C"/>
    <w:rsid w:val="00DC5C81"/>
    <w:rsid w:val="00DC5CB3"/>
    <w:rsid w:val="00DC5FFA"/>
    <w:rsid w:val="00DC605B"/>
    <w:rsid w:val="00DC6119"/>
    <w:rsid w:val="00DC6283"/>
    <w:rsid w:val="00DC6402"/>
    <w:rsid w:val="00DC6415"/>
    <w:rsid w:val="00DC6587"/>
    <w:rsid w:val="00DC6677"/>
    <w:rsid w:val="00DC6760"/>
    <w:rsid w:val="00DC67B6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1BF"/>
    <w:rsid w:val="00DC7297"/>
    <w:rsid w:val="00DC73AE"/>
    <w:rsid w:val="00DC73CB"/>
    <w:rsid w:val="00DC73D3"/>
    <w:rsid w:val="00DC766C"/>
    <w:rsid w:val="00DC772A"/>
    <w:rsid w:val="00DC7903"/>
    <w:rsid w:val="00DC7915"/>
    <w:rsid w:val="00DC791B"/>
    <w:rsid w:val="00DC7A18"/>
    <w:rsid w:val="00DC7A39"/>
    <w:rsid w:val="00DC7C1C"/>
    <w:rsid w:val="00DD009F"/>
    <w:rsid w:val="00DD02D1"/>
    <w:rsid w:val="00DD0675"/>
    <w:rsid w:val="00DD06FB"/>
    <w:rsid w:val="00DD082D"/>
    <w:rsid w:val="00DD08D0"/>
    <w:rsid w:val="00DD0BC6"/>
    <w:rsid w:val="00DD0C04"/>
    <w:rsid w:val="00DD0C80"/>
    <w:rsid w:val="00DD0D35"/>
    <w:rsid w:val="00DD0DEA"/>
    <w:rsid w:val="00DD0FD9"/>
    <w:rsid w:val="00DD1235"/>
    <w:rsid w:val="00DD1337"/>
    <w:rsid w:val="00DD134A"/>
    <w:rsid w:val="00DD135D"/>
    <w:rsid w:val="00DD1361"/>
    <w:rsid w:val="00DD13EE"/>
    <w:rsid w:val="00DD13F0"/>
    <w:rsid w:val="00DD1640"/>
    <w:rsid w:val="00DD16AE"/>
    <w:rsid w:val="00DD1975"/>
    <w:rsid w:val="00DD1C8B"/>
    <w:rsid w:val="00DD1C8D"/>
    <w:rsid w:val="00DD1DF5"/>
    <w:rsid w:val="00DD1EEC"/>
    <w:rsid w:val="00DD1F92"/>
    <w:rsid w:val="00DD20DE"/>
    <w:rsid w:val="00DD2153"/>
    <w:rsid w:val="00DD2181"/>
    <w:rsid w:val="00DD2187"/>
    <w:rsid w:val="00DD21A2"/>
    <w:rsid w:val="00DD23D2"/>
    <w:rsid w:val="00DD253E"/>
    <w:rsid w:val="00DD2716"/>
    <w:rsid w:val="00DD27B8"/>
    <w:rsid w:val="00DD27C6"/>
    <w:rsid w:val="00DD2AAA"/>
    <w:rsid w:val="00DD2D26"/>
    <w:rsid w:val="00DD30FE"/>
    <w:rsid w:val="00DD331D"/>
    <w:rsid w:val="00DD3327"/>
    <w:rsid w:val="00DD3415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70"/>
    <w:rsid w:val="00DD3A96"/>
    <w:rsid w:val="00DD3AA9"/>
    <w:rsid w:val="00DD4016"/>
    <w:rsid w:val="00DD4262"/>
    <w:rsid w:val="00DD42A3"/>
    <w:rsid w:val="00DD446D"/>
    <w:rsid w:val="00DD46BC"/>
    <w:rsid w:val="00DD47DD"/>
    <w:rsid w:val="00DD4990"/>
    <w:rsid w:val="00DD49BE"/>
    <w:rsid w:val="00DD4A18"/>
    <w:rsid w:val="00DD4A38"/>
    <w:rsid w:val="00DD4AA3"/>
    <w:rsid w:val="00DD4B05"/>
    <w:rsid w:val="00DD4ECD"/>
    <w:rsid w:val="00DD4F5F"/>
    <w:rsid w:val="00DD5023"/>
    <w:rsid w:val="00DD5489"/>
    <w:rsid w:val="00DD550C"/>
    <w:rsid w:val="00DD5608"/>
    <w:rsid w:val="00DD5A0E"/>
    <w:rsid w:val="00DD5A32"/>
    <w:rsid w:val="00DD5AE1"/>
    <w:rsid w:val="00DD5BA6"/>
    <w:rsid w:val="00DD5CBE"/>
    <w:rsid w:val="00DD5DCA"/>
    <w:rsid w:val="00DD5F6A"/>
    <w:rsid w:val="00DD5F87"/>
    <w:rsid w:val="00DD6095"/>
    <w:rsid w:val="00DD609C"/>
    <w:rsid w:val="00DD611E"/>
    <w:rsid w:val="00DD615C"/>
    <w:rsid w:val="00DD68BE"/>
    <w:rsid w:val="00DD6A48"/>
    <w:rsid w:val="00DD6E82"/>
    <w:rsid w:val="00DD6E9C"/>
    <w:rsid w:val="00DD6ECD"/>
    <w:rsid w:val="00DD6F2C"/>
    <w:rsid w:val="00DD6F68"/>
    <w:rsid w:val="00DD705E"/>
    <w:rsid w:val="00DD73C2"/>
    <w:rsid w:val="00DD74B2"/>
    <w:rsid w:val="00DD79A7"/>
    <w:rsid w:val="00DD7B66"/>
    <w:rsid w:val="00DD7C64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D"/>
    <w:rsid w:val="00DE0EA5"/>
    <w:rsid w:val="00DE0FFF"/>
    <w:rsid w:val="00DE105E"/>
    <w:rsid w:val="00DE118F"/>
    <w:rsid w:val="00DE12DB"/>
    <w:rsid w:val="00DE1375"/>
    <w:rsid w:val="00DE17A2"/>
    <w:rsid w:val="00DE1948"/>
    <w:rsid w:val="00DE1BB0"/>
    <w:rsid w:val="00DE1BFC"/>
    <w:rsid w:val="00DE1CA8"/>
    <w:rsid w:val="00DE1DD6"/>
    <w:rsid w:val="00DE1E28"/>
    <w:rsid w:val="00DE1E67"/>
    <w:rsid w:val="00DE20F1"/>
    <w:rsid w:val="00DE21DB"/>
    <w:rsid w:val="00DE220B"/>
    <w:rsid w:val="00DE2239"/>
    <w:rsid w:val="00DE2242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2F4D"/>
    <w:rsid w:val="00DE30D0"/>
    <w:rsid w:val="00DE30D7"/>
    <w:rsid w:val="00DE3182"/>
    <w:rsid w:val="00DE33E5"/>
    <w:rsid w:val="00DE3492"/>
    <w:rsid w:val="00DE34C6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25F"/>
    <w:rsid w:val="00DE43F7"/>
    <w:rsid w:val="00DE441E"/>
    <w:rsid w:val="00DE466E"/>
    <w:rsid w:val="00DE4692"/>
    <w:rsid w:val="00DE474E"/>
    <w:rsid w:val="00DE4A63"/>
    <w:rsid w:val="00DE4BB2"/>
    <w:rsid w:val="00DE4C6D"/>
    <w:rsid w:val="00DE4D04"/>
    <w:rsid w:val="00DE4FA2"/>
    <w:rsid w:val="00DE5071"/>
    <w:rsid w:val="00DE5095"/>
    <w:rsid w:val="00DE509A"/>
    <w:rsid w:val="00DE50B0"/>
    <w:rsid w:val="00DE5472"/>
    <w:rsid w:val="00DE54C4"/>
    <w:rsid w:val="00DE550E"/>
    <w:rsid w:val="00DE554B"/>
    <w:rsid w:val="00DE5577"/>
    <w:rsid w:val="00DE565B"/>
    <w:rsid w:val="00DE5713"/>
    <w:rsid w:val="00DE5722"/>
    <w:rsid w:val="00DE57BB"/>
    <w:rsid w:val="00DE5856"/>
    <w:rsid w:val="00DE59D6"/>
    <w:rsid w:val="00DE5A52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7ED"/>
    <w:rsid w:val="00DE6851"/>
    <w:rsid w:val="00DE6B37"/>
    <w:rsid w:val="00DE6CAD"/>
    <w:rsid w:val="00DE7086"/>
    <w:rsid w:val="00DE731C"/>
    <w:rsid w:val="00DE7391"/>
    <w:rsid w:val="00DE73B8"/>
    <w:rsid w:val="00DE73D3"/>
    <w:rsid w:val="00DE7615"/>
    <w:rsid w:val="00DE77AD"/>
    <w:rsid w:val="00DE7818"/>
    <w:rsid w:val="00DE786F"/>
    <w:rsid w:val="00DE7AAA"/>
    <w:rsid w:val="00DE7AE2"/>
    <w:rsid w:val="00DE7E82"/>
    <w:rsid w:val="00DE7EBF"/>
    <w:rsid w:val="00DE7EDE"/>
    <w:rsid w:val="00DE7F9E"/>
    <w:rsid w:val="00DE7FF3"/>
    <w:rsid w:val="00DF001B"/>
    <w:rsid w:val="00DF00E6"/>
    <w:rsid w:val="00DF0513"/>
    <w:rsid w:val="00DF0519"/>
    <w:rsid w:val="00DF053C"/>
    <w:rsid w:val="00DF06AD"/>
    <w:rsid w:val="00DF06DC"/>
    <w:rsid w:val="00DF0A5E"/>
    <w:rsid w:val="00DF0B0D"/>
    <w:rsid w:val="00DF0C2B"/>
    <w:rsid w:val="00DF0E1D"/>
    <w:rsid w:val="00DF0F98"/>
    <w:rsid w:val="00DF129D"/>
    <w:rsid w:val="00DF12ED"/>
    <w:rsid w:val="00DF12F3"/>
    <w:rsid w:val="00DF132F"/>
    <w:rsid w:val="00DF13A8"/>
    <w:rsid w:val="00DF14E7"/>
    <w:rsid w:val="00DF157E"/>
    <w:rsid w:val="00DF1652"/>
    <w:rsid w:val="00DF18C9"/>
    <w:rsid w:val="00DF1B41"/>
    <w:rsid w:val="00DF1BA2"/>
    <w:rsid w:val="00DF1C06"/>
    <w:rsid w:val="00DF1C20"/>
    <w:rsid w:val="00DF1CEC"/>
    <w:rsid w:val="00DF1E4D"/>
    <w:rsid w:val="00DF1F1D"/>
    <w:rsid w:val="00DF1F55"/>
    <w:rsid w:val="00DF1F73"/>
    <w:rsid w:val="00DF20D7"/>
    <w:rsid w:val="00DF2353"/>
    <w:rsid w:val="00DF243E"/>
    <w:rsid w:val="00DF25DE"/>
    <w:rsid w:val="00DF2713"/>
    <w:rsid w:val="00DF28DD"/>
    <w:rsid w:val="00DF2ACF"/>
    <w:rsid w:val="00DF2B49"/>
    <w:rsid w:val="00DF2BD9"/>
    <w:rsid w:val="00DF2C25"/>
    <w:rsid w:val="00DF2D06"/>
    <w:rsid w:val="00DF2F8B"/>
    <w:rsid w:val="00DF30B8"/>
    <w:rsid w:val="00DF30FC"/>
    <w:rsid w:val="00DF3150"/>
    <w:rsid w:val="00DF3257"/>
    <w:rsid w:val="00DF32B9"/>
    <w:rsid w:val="00DF338B"/>
    <w:rsid w:val="00DF33A9"/>
    <w:rsid w:val="00DF33BD"/>
    <w:rsid w:val="00DF3889"/>
    <w:rsid w:val="00DF38F5"/>
    <w:rsid w:val="00DF3955"/>
    <w:rsid w:val="00DF3A4B"/>
    <w:rsid w:val="00DF3B36"/>
    <w:rsid w:val="00DF3BAC"/>
    <w:rsid w:val="00DF3E37"/>
    <w:rsid w:val="00DF3E8A"/>
    <w:rsid w:val="00DF3E9F"/>
    <w:rsid w:val="00DF3EE5"/>
    <w:rsid w:val="00DF4018"/>
    <w:rsid w:val="00DF41D6"/>
    <w:rsid w:val="00DF41DE"/>
    <w:rsid w:val="00DF424B"/>
    <w:rsid w:val="00DF4283"/>
    <w:rsid w:val="00DF431E"/>
    <w:rsid w:val="00DF4434"/>
    <w:rsid w:val="00DF4679"/>
    <w:rsid w:val="00DF480D"/>
    <w:rsid w:val="00DF48E8"/>
    <w:rsid w:val="00DF4917"/>
    <w:rsid w:val="00DF4A52"/>
    <w:rsid w:val="00DF4C57"/>
    <w:rsid w:val="00DF4DBD"/>
    <w:rsid w:val="00DF4E52"/>
    <w:rsid w:val="00DF5200"/>
    <w:rsid w:val="00DF54D6"/>
    <w:rsid w:val="00DF55AE"/>
    <w:rsid w:val="00DF56C8"/>
    <w:rsid w:val="00DF589E"/>
    <w:rsid w:val="00DF5909"/>
    <w:rsid w:val="00DF5A45"/>
    <w:rsid w:val="00DF5A56"/>
    <w:rsid w:val="00DF5B3D"/>
    <w:rsid w:val="00DF61E4"/>
    <w:rsid w:val="00DF63D3"/>
    <w:rsid w:val="00DF6454"/>
    <w:rsid w:val="00DF6527"/>
    <w:rsid w:val="00DF65CD"/>
    <w:rsid w:val="00DF65FB"/>
    <w:rsid w:val="00DF6652"/>
    <w:rsid w:val="00DF6683"/>
    <w:rsid w:val="00DF6726"/>
    <w:rsid w:val="00DF691A"/>
    <w:rsid w:val="00DF69A8"/>
    <w:rsid w:val="00DF69D3"/>
    <w:rsid w:val="00DF69E9"/>
    <w:rsid w:val="00DF6AE3"/>
    <w:rsid w:val="00DF6AE5"/>
    <w:rsid w:val="00DF6CB6"/>
    <w:rsid w:val="00DF6D68"/>
    <w:rsid w:val="00DF6E3D"/>
    <w:rsid w:val="00DF6ED1"/>
    <w:rsid w:val="00DF6FAB"/>
    <w:rsid w:val="00DF6FCD"/>
    <w:rsid w:val="00DF7117"/>
    <w:rsid w:val="00DF7476"/>
    <w:rsid w:val="00DF754D"/>
    <w:rsid w:val="00DF7664"/>
    <w:rsid w:val="00DF794A"/>
    <w:rsid w:val="00DF795E"/>
    <w:rsid w:val="00DF7965"/>
    <w:rsid w:val="00DF7AC8"/>
    <w:rsid w:val="00DF7CF8"/>
    <w:rsid w:val="00DF7FA7"/>
    <w:rsid w:val="00E0003B"/>
    <w:rsid w:val="00E000A8"/>
    <w:rsid w:val="00E001C5"/>
    <w:rsid w:val="00E00247"/>
    <w:rsid w:val="00E00310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95A"/>
    <w:rsid w:val="00E00B1D"/>
    <w:rsid w:val="00E00E5F"/>
    <w:rsid w:val="00E00ECA"/>
    <w:rsid w:val="00E00FB3"/>
    <w:rsid w:val="00E010E1"/>
    <w:rsid w:val="00E011A4"/>
    <w:rsid w:val="00E01270"/>
    <w:rsid w:val="00E013CE"/>
    <w:rsid w:val="00E0146B"/>
    <w:rsid w:val="00E014C3"/>
    <w:rsid w:val="00E01543"/>
    <w:rsid w:val="00E01565"/>
    <w:rsid w:val="00E01586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1FB6"/>
    <w:rsid w:val="00E02051"/>
    <w:rsid w:val="00E02078"/>
    <w:rsid w:val="00E020EC"/>
    <w:rsid w:val="00E022BC"/>
    <w:rsid w:val="00E023C0"/>
    <w:rsid w:val="00E023D0"/>
    <w:rsid w:val="00E025B3"/>
    <w:rsid w:val="00E02787"/>
    <w:rsid w:val="00E027F8"/>
    <w:rsid w:val="00E02957"/>
    <w:rsid w:val="00E029FB"/>
    <w:rsid w:val="00E02BAA"/>
    <w:rsid w:val="00E02D21"/>
    <w:rsid w:val="00E03030"/>
    <w:rsid w:val="00E03279"/>
    <w:rsid w:val="00E03411"/>
    <w:rsid w:val="00E03588"/>
    <w:rsid w:val="00E0379E"/>
    <w:rsid w:val="00E037FD"/>
    <w:rsid w:val="00E03973"/>
    <w:rsid w:val="00E03AC0"/>
    <w:rsid w:val="00E03C15"/>
    <w:rsid w:val="00E03C9F"/>
    <w:rsid w:val="00E03CE3"/>
    <w:rsid w:val="00E03D43"/>
    <w:rsid w:val="00E03E39"/>
    <w:rsid w:val="00E03F31"/>
    <w:rsid w:val="00E03FB8"/>
    <w:rsid w:val="00E03FF8"/>
    <w:rsid w:val="00E041B1"/>
    <w:rsid w:val="00E04206"/>
    <w:rsid w:val="00E044B8"/>
    <w:rsid w:val="00E04562"/>
    <w:rsid w:val="00E045AF"/>
    <w:rsid w:val="00E045D5"/>
    <w:rsid w:val="00E045ED"/>
    <w:rsid w:val="00E04700"/>
    <w:rsid w:val="00E047AE"/>
    <w:rsid w:val="00E048BA"/>
    <w:rsid w:val="00E04A17"/>
    <w:rsid w:val="00E04E5D"/>
    <w:rsid w:val="00E0522B"/>
    <w:rsid w:val="00E053AB"/>
    <w:rsid w:val="00E05647"/>
    <w:rsid w:val="00E05B4B"/>
    <w:rsid w:val="00E05C75"/>
    <w:rsid w:val="00E05CD2"/>
    <w:rsid w:val="00E05D5F"/>
    <w:rsid w:val="00E06055"/>
    <w:rsid w:val="00E060A7"/>
    <w:rsid w:val="00E060CC"/>
    <w:rsid w:val="00E062BF"/>
    <w:rsid w:val="00E062D1"/>
    <w:rsid w:val="00E063BD"/>
    <w:rsid w:val="00E06469"/>
    <w:rsid w:val="00E0656C"/>
    <w:rsid w:val="00E06586"/>
    <w:rsid w:val="00E0663C"/>
    <w:rsid w:val="00E0675A"/>
    <w:rsid w:val="00E0681C"/>
    <w:rsid w:val="00E06972"/>
    <w:rsid w:val="00E06AAD"/>
    <w:rsid w:val="00E06AF9"/>
    <w:rsid w:val="00E06B9A"/>
    <w:rsid w:val="00E06C72"/>
    <w:rsid w:val="00E06FAC"/>
    <w:rsid w:val="00E070F4"/>
    <w:rsid w:val="00E071C2"/>
    <w:rsid w:val="00E07281"/>
    <w:rsid w:val="00E073D0"/>
    <w:rsid w:val="00E0740C"/>
    <w:rsid w:val="00E07507"/>
    <w:rsid w:val="00E07805"/>
    <w:rsid w:val="00E07DE1"/>
    <w:rsid w:val="00E10050"/>
    <w:rsid w:val="00E10055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D7"/>
    <w:rsid w:val="00E109F1"/>
    <w:rsid w:val="00E10A46"/>
    <w:rsid w:val="00E10A62"/>
    <w:rsid w:val="00E10C04"/>
    <w:rsid w:val="00E10D2D"/>
    <w:rsid w:val="00E10D5D"/>
    <w:rsid w:val="00E10E29"/>
    <w:rsid w:val="00E10E58"/>
    <w:rsid w:val="00E10F71"/>
    <w:rsid w:val="00E10F76"/>
    <w:rsid w:val="00E10F84"/>
    <w:rsid w:val="00E1120E"/>
    <w:rsid w:val="00E114F9"/>
    <w:rsid w:val="00E1172A"/>
    <w:rsid w:val="00E11762"/>
    <w:rsid w:val="00E1187B"/>
    <w:rsid w:val="00E11BA1"/>
    <w:rsid w:val="00E11C2A"/>
    <w:rsid w:val="00E11C77"/>
    <w:rsid w:val="00E11D0A"/>
    <w:rsid w:val="00E11D99"/>
    <w:rsid w:val="00E11F69"/>
    <w:rsid w:val="00E120CC"/>
    <w:rsid w:val="00E121EB"/>
    <w:rsid w:val="00E1252F"/>
    <w:rsid w:val="00E12620"/>
    <w:rsid w:val="00E126E4"/>
    <w:rsid w:val="00E12753"/>
    <w:rsid w:val="00E12756"/>
    <w:rsid w:val="00E1285B"/>
    <w:rsid w:val="00E12A47"/>
    <w:rsid w:val="00E12C97"/>
    <w:rsid w:val="00E12CD7"/>
    <w:rsid w:val="00E12FA0"/>
    <w:rsid w:val="00E12FD9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E3E"/>
    <w:rsid w:val="00E13E46"/>
    <w:rsid w:val="00E13F60"/>
    <w:rsid w:val="00E140D6"/>
    <w:rsid w:val="00E14229"/>
    <w:rsid w:val="00E14258"/>
    <w:rsid w:val="00E1426C"/>
    <w:rsid w:val="00E14458"/>
    <w:rsid w:val="00E144F4"/>
    <w:rsid w:val="00E14576"/>
    <w:rsid w:val="00E14588"/>
    <w:rsid w:val="00E14754"/>
    <w:rsid w:val="00E1477D"/>
    <w:rsid w:val="00E14806"/>
    <w:rsid w:val="00E14824"/>
    <w:rsid w:val="00E1497A"/>
    <w:rsid w:val="00E14A39"/>
    <w:rsid w:val="00E14BB4"/>
    <w:rsid w:val="00E14BD4"/>
    <w:rsid w:val="00E14D4E"/>
    <w:rsid w:val="00E14E5F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E61"/>
    <w:rsid w:val="00E15F2F"/>
    <w:rsid w:val="00E15F7D"/>
    <w:rsid w:val="00E15F8E"/>
    <w:rsid w:val="00E16141"/>
    <w:rsid w:val="00E16290"/>
    <w:rsid w:val="00E16935"/>
    <w:rsid w:val="00E16DF2"/>
    <w:rsid w:val="00E16E41"/>
    <w:rsid w:val="00E170AD"/>
    <w:rsid w:val="00E17118"/>
    <w:rsid w:val="00E1747B"/>
    <w:rsid w:val="00E174E5"/>
    <w:rsid w:val="00E17770"/>
    <w:rsid w:val="00E1778F"/>
    <w:rsid w:val="00E17818"/>
    <w:rsid w:val="00E179B9"/>
    <w:rsid w:val="00E17A0B"/>
    <w:rsid w:val="00E17A1D"/>
    <w:rsid w:val="00E17A3B"/>
    <w:rsid w:val="00E17ACB"/>
    <w:rsid w:val="00E17AF4"/>
    <w:rsid w:val="00E17B48"/>
    <w:rsid w:val="00E17D5B"/>
    <w:rsid w:val="00E17DD3"/>
    <w:rsid w:val="00E200DB"/>
    <w:rsid w:val="00E201BB"/>
    <w:rsid w:val="00E202EF"/>
    <w:rsid w:val="00E204EA"/>
    <w:rsid w:val="00E204F1"/>
    <w:rsid w:val="00E2057F"/>
    <w:rsid w:val="00E207F1"/>
    <w:rsid w:val="00E20963"/>
    <w:rsid w:val="00E20AE4"/>
    <w:rsid w:val="00E20E58"/>
    <w:rsid w:val="00E20EB8"/>
    <w:rsid w:val="00E20F06"/>
    <w:rsid w:val="00E21090"/>
    <w:rsid w:val="00E211B7"/>
    <w:rsid w:val="00E21432"/>
    <w:rsid w:val="00E21561"/>
    <w:rsid w:val="00E21580"/>
    <w:rsid w:val="00E216E0"/>
    <w:rsid w:val="00E217E2"/>
    <w:rsid w:val="00E21841"/>
    <w:rsid w:val="00E219C3"/>
    <w:rsid w:val="00E21B6A"/>
    <w:rsid w:val="00E21C20"/>
    <w:rsid w:val="00E21C49"/>
    <w:rsid w:val="00E21C6B"/>
    <w:rsid w:val="00E21DCB"/>
    <w:rsid w:val="00E225D6"/>
    <w:rsid w:val="00E226C9"/>
    <w:rsid w:val="00E22766"/>
    <w:rsid w:val="00E2277A"/>
    <w:rsid w:val="00E228A2"/>
    <w:rsid w:val="00E22A89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28"/>
    <w:rsid w:val="00E23978"/>
    <w:rsid w:val="00E23A78"/>
    <w:rsid w:val="00E23B7E"/>
    <w:rsid w:val="00E23C5B"/>
    <w:rsid w:val="00E23D21"/>
    <w:rsid w:val="00E23E61"/>
    <w:rsid w:val="00E23EB8"/>
    <w:rsid w:val="00E23F97"/>
    <w:rsid w:val="00E240EB"/>
    <w:rsid w:val="00E24256"/>
    <w:rsid w:val="00E243F5"/>
    <w:rsid w:val="00E24450"/>
    <w:rsid w:val="00E24480"/>
    <w:rsid w:val="00E244A2"/>
    <w:rsid w:val="00E244F2"/>
    <w:rsid w:val="00E2464A"/>
    <w:rsid w:val="00E24687"/>
    <w:rsid w:val="00E249A1"/>
    <w:rsid w:val="00E24A8C"/>
    <w:rsid w:val="00E24B8A"/>
    <w:rsid w:val="00E24C62"/>
    <w:rsid w:val="00E24D64"/>
    <w:rsid w:val="00E24E14"/>
    <w:rsid w:val="00E24EC1"/>
    <w:rsid w:val="00E24EE0"/>
    <w:rsid w:val="00E24FC0"/>
    <w:rsid w:val="00E2512B"/>
    <w:rsid w:val="00E253A4"/>
    <w:rsid w:val="00E255B6"/>
    <w:rsid w:val="00E25650"/>
    <w:rsid w:val="00E256F4"/>
    <w:rsid w:val="00E2570D"/>
    <w:rsid w:val="00E25775"/>
    <w:rsid w:val="00E257BD"/>
    <w:rsid w:val="00E25B1E"/>
    <w:rsid w:val="00E25EED"/>
    <w:rsid w:val="00E25F84"/>
    <w:rsid w:val="00E26080"/>
    <w:rsid w:val="00E26331"/>
    <w:rsid w:val="00E2634E"/>
    <w:rsid w:val="00E26375"/>
    <w:rsid w:val="00E264CC"/>
    <w:rsid w:val="00E265F9"/>
    <w:rsid w:val="00E26618"/>
    <w:rsid w:val="00E266B6"/>
    <w:rsid w:val="00E2679C"/>
    <w:rsid w:val="00E267FF"/>
    <w:rsid w:val="00E268F2"/>
    <w:rsid w:val="00E26968"/>
    <w:rsid w:val="00E269C7"/>
    <w:rsid w:val="00E26B15"/>
    <w:rsid w:val="00E26B99"/>
    <w:rsid w:val="00E26C44"/>
    <w:rsid w:val="00E26CEE"/>
    <w:rsid w:val="00E26DB0"/>
    <w:rsid w:val="00E26DC1"/>
    <w:rsid w:val="00E26DF8"/>
    <w:rsid w:val="00E27071"/>
    <w:rsid w:val="00E271CA"/>
    <w:rsid w:val="00E27240"/>
    <w:rsid w:val="00E2743F"/>
    <w:rsid w:val="00E27769"/>
    <w:rsid w:val="00E27821"/>
    <w:rsid w:val="00E278FC"/>
    <w:rsid w:val="00E27A48"/>
    <w:rsid w:val="00E27AAC"/>
    <w:rsid w:val="00E27B43"/>
    <w:rsid w:val="00E27D02"/>
    <w:rsid w:val="00E27D99"/>
    <w:rsid w:val="00E302C4"/>
    <w:rsid w:val="00E302C9"/>
    <w:rsid w:val="00E30447"/>
    <w:rsid w:val="00E304A4"/>
    <w:rsid w:val="00E30582"/>
    <w:rsid w:val="00E30583"/>
    <w:rsid w:val="00E30620"/>
    <w:rsid w:val="00E30C7F"/>
    <w:rsid w:val="00E30D57"/>
    <w:rsid w:val="00E30FB8"/>
    <w:rsid w:val="00E3110F"/>
    <w:rsid w:val="00E312DA"/>
    <w:rsid w:val="00E315D7"/>
    <w:rsid w:val="00E3166B"/>
    <w:rsid w:val="00E31763"/>
    <w:rsid w:val="00E31A25"/>
    <w:rsid w:val="00E31C45"/>
    <w:rsid w:val="00E31DC7"/>
    <w:rsid w:val="00E31E91"/>
    <w:rsid w:val="00E31E96"/>
    <w:rsid w:val="00E31F58"/>
    <w:rsid w:val="00E32002"/>
    <w:rsid w:val="00E32043"/>
    <w:rsid w:val="00E3214D"/>
    <w:rsid w:val="00E3215D"/>
    <w:rsid w:val="00E32296"/>
    <w:rsid w:val="00E323B1"/>
    <w:rsid w:val="00E32400"/>
    <w:rsid w:val="00E32601"/>
    <w:rsid w:val="00E32782"/>
    <w:rsid w:val="00E32C82"/>
    <w:rsid w:val="00E32CC0"/>
    <w:rsid w:val="00E32DE6"/>
    <w:rsid w:val="00E32E8B"/>
    <w:rsid w:val="00E3321F"/>
    <w:rsid w:val="00E3343A"/>
    <w:rsid w:val="00E33672"/>
    <w:rsid w:val="00E336B5"/>
    <w:rsid w:val="00E33927"/>
    <w:rsid w:val="00E339FF"/>
    <w:rsid w:val="00E33E96"/>
    <w:rsid w:val="00E33EBA"/>
    <w:rsid w:val="00E33F14"/>
    <w:rsid w:val="00E33FE2"/>
    <w:rsid w:val="00E340B7"/>
    <w:rsid w:val="00E3434E"/>
    <w:rsid w:val="00E34421"/>
    <w:rsid w:val="00E34618"/>
    <w:rsid w:val="00E34857"/>
    <w:rsid w:val="00E34A0C"/>
    <w:rsid w:val="00E34B05"/>
    <w:rsid w:val="00E34B71"/>
    <w:rsid w:val="00E34CD1"/>
    <w:rsid w:val="00E34F89"/>
    <w:rsid w:val="00E350C6"/>
    <w:rsid w:val="00E3521A"/>
    <w:rsid w:val="00E35253"/>
    <w:rsid w:val="00E35349"/>
    <w:rsid w:val="00E35350"/>
    <w:rsid w:val="00E3558B"/>
    <w:rsid w:val="00E355D5"/>
    <w:rsid w:val="00E35843"/>
    <w:rsid w:val="00E35864"/>
    <w:rsid w:val="00E3590B"/>
    <w:rsid w:val="00E35A94"/>
    <w:rsid w:val="00E35A96"/>
    <w:rsid w:val="00E35B2D"/>
    <w:rsid w:val="00E35C39"/>
    <w:rsid w:val="00E35C5A"/>
    <w:rsid w:val="00E35E47"/>
    <w:rsid w:val="00E35F5A"/>
    <w:rsid w:val="00E362F8"/>
    <w:rsid w:val="00E3672C"/>
    <w:rsid w:val="00E3688B"/>
    <w:rsid w:val="00E368B3"/>
    <w:rsid w:val="00E36905"/>
    <w:rsid w:val="00E36A5D"/>
    <w:rsid w:val="00E36C79"/>
    <w:rsid w:val="00E36DFF"/>
    <w:rsid w:val="00E36ECA"/>
    <w:rsid w:val="00E36F70"/>
    <w:rsid w:val="00E370C2"/>
    <w:rsid w:val="00E37536"/>
    <w:rsid w:val="00E3759A"/>
    <w:rsid w:val="00E37612"/>
    <w:rsid w:val="00E3770D"/>
    <w:rsid w:val="00E37ABF"/>
    <w:rsid w:val="00E37ACD"/>
    <w:rsid w:val="00E37B2B"/>
    <w:rsid w:val="00E37B9F"/>
    <w:rsid w:val="00E37C2F"/>
    <w:rsid w:val="00E37C65"/>
    <w:rsid w:val="00E37CD4"/>
    <w:rsid w:val="00E37DCC"/>
    <w:rsid w:val="00E37E71"/>
    <w:rsid w:val="00E37EB0"/>
    <w:rsid w:val="00E37F4A"/>
    <w:rsid w:val="00E37FC2"/>
    <w:rsid w:val="00E400AA"/>
    <w:rsid w:val="00E4012F"/>
    <w:rsid w:val="00E40329"/>
    <w:rsid w:val="00E40428"/>
    <w:rsid w:val="00E404C1"/>
    <w:rsid w:val="00E404EE"/>
    <w:rsid w:val="00E40703"/>
    <w:rsid w:val="00E407DE"/>
    <w:rsid w:val="00E40BCB"/>
    <w:rsid w:val="00E40D01"/>
    <w:rsid w:val="00E40D53"/>
    <w:rsid w:val="00E40D97"/>
    <w:rsid w:val="00E40E9E"/>
    <w:rsid w:val="00E40FBB"/>
    <w:rsid w:val="00E41004"/>
    <w:rsid w:val="00E410B1"/>
    <w:rsid w:val="00E4111A"/>
    <w:rsid w:val="00E411B0"/>
    <w:rsid w:val="00E414EB"/>
    <w:rsid w:val="00E41644"/>
    <w:rsid w:val="00E4176F"/>
    <w:rsid w:val="00E4178E"/>
    <w:rsid w:val="00E41F35"/>
    <w:rsid w:val="00E42247"/>
    <w:rsid w:val="00E4251A"/>
    <w:rsid w:val="00E425B5"/>
    <w:rsid w:val="00E4285C"/>
    <w:rsid w:val="00E42A56"/>
    <w:rsid w:val="00E42B34"/>
    <w:rsid w:val="00E42C94"/>
    <w:rsid w:val="00E42E0B"/>
    <w:rsid w:val="00E42E14"/>
    <w:rsid w:val="00E42EF5"/>
    <w:rsid w:val="00E42F21"/>
    <w:rsid w:val="00E42F5E"/>
    <w:rsid w:val="00E42FA8"/>
    <w:rsid w:val="00E42FB2"/>
    <w:rsid w:val="00E4313D"/>
    <w:rsid w:val="00E43158"/>
    <w:rsid w:val="00E4325D"/>
    <w:rsid w:val="00E4341B"/>
    <w:rsid w:val="00E43459"/>
    <w:rsid w:val="00E43541"/>
    <w:rsid w:val="00E435A9"/>
    <w:rsid w:val="00E435E1"/>
    <w:rsid w:val="00E43617"/>
    <w:rsid w:val="00E4361E"/>
    <w:rsid w:val="00E436ED"/>
    <w:rsid w:val="00E4370D"/>
    <w:rsid w:val="00E439F8"/>
    <w:rsid w:val="00E43AF8"/>
    <w:rsid w:val="00E43B2C"/>
    <w:rsid w:val="00E43B94"/>
    <w:rsid w:val="00E43E27"/>
    <w:rsid w:val="00E43E29"/>
    <w:rsid w:val="00E43EFF"/>
    <w:rsid w:val="00E43F35"/>
    <w:rsid w:val="00E44128"/>
    <w:rsid w:val="00E441E8"/>
    <w:rsid w:val="00E444A0"/>
    <w:rsid w:val="00E4450B"/>
    <w:rsid w:val="00E44633"/>
    <w:rsid w:val="00E4463A"/>
    <w:rsid w:val="00E44644"/>
    <w:rsid w:val="00E447DE"/>
    <w:rsid w:val="00E44987"/>
    <w:rsid w:val="00E44C66"/>
    <w:rsid w:val="00E44DBE"/>
    <w:rsid w:val="00E44E01"/>
    <w:rsid w:val="00E4541E"/>
    <w:rsid w:val="00E4544E"/>
    <w:rsid w:val="00E4548C"/>
    <w:rsid w:val="00E4548D"/>
    <w:rsid w:val="00E455A9"/>
    <w:rsid w:val="00E457E6"/>
    <w:rsid w:val="00E45845"/>
    <w:rsid w:val="00E459C6"/>
    <w:rsid w:val="00E45B61"/>
    <w:rsid w:val="00E45CE8"/>
    <w:rsid w:val="00E46126"/>
    <w:rsid w:val="00E46316"/>
    <w:rsid w:val="00E46345"/>
    <w:rsid w:val="00E46416"/>
    <w:rsid w:val="00E4657E"/>
    <w:rsid w:val="00E465D3"/>
    <w:rsid w:val="00E46634"/>
    <w:rsid w:val="00E466D3"/>
    <w:rsid w:val="00E46B08"/>
    <w:rsid w:val="00E46B66"/>
    <w:rsid w:val="00E46C75"/>
    <w:rsid w:val="00E46CEA"/>
    <w:rsid w:val="00E46D2D"/>
    <w:rsid w:val="00E46D8A"/>
    <w:rsid w:val="00E46F20"/>
    <w:rsid w:val="00E47106"/>
    <w:rsid w:val="00E47221"/>
    <w:rsid w:val="00E472C3"/>
    <w:rsid w:val="00E472E1"/>
    <w:rsid w:val="00E473FD"/>
    <w:rsid w:val="00E477D8"/>
    <w:rsid w:val="00E47A69"/>
    <w:rsid w:val="00E47BD3"/>
    <w:rsid w:val="00E47C04"/>
    <w:rsid w:val="00E47C13"/>
    <w:rsid w:val="00E47FF6"/>
    <w:rsid w:val="00E500BD"/>
    <w:rsid w:val="00E500C0"/>
    <w:rsid w:val="00E500FF"/>
    <w:rsid w:val="00E50205"/>
    <w:rsid w:val="00E504DE"/>
    <w:rsid w:val="00E5054E"/>
    <w:rsid w:val="00E50558"/>
    <w:rsid w:val="00E506CD"/>
    <w:rsid w:val="00E506ED"/>
    <w:rsid w:val="00E506F6"/>
    <w:rsid w:val="00E506F8"/>
    <w:rsid w:val="00E5072D"/>
    <w:rsid w:val="00E50950"/>
    <w:rsid w:val="00E50978"/>
    <w:rsid w:val="00E509CA"/>
    <w:rsid w:val="00E509F2"/>
    <w:rsid w:val="00E509F3"/>
    <w:rsid w:val="00E50AE0"/>
    <w:rsid w:val="00E50B1D"/>
    <w:rsid w:val="00E50B2E"/>
    <w:rsid w:val="00E50BB7"/>
    <w:rsid w:val="00E50E34"/>
    <w:rsid w:val="00E50EE2"/>
    <w:rsid w:val="00E50EF0"/>
    <w:rsid w:val="00E50F27"/>
    <w:rsid w:val="00E51025"/>
    <w:rsid w:val="00E510AC"/>
    <w:rsid w:val="00E510BB"/>
    <w:rsid w:val="00E510C8"/>
    <w:rsid w:val="00E51262"/>
    <w:rsid w:val="00E5133F"/>
    <w:rsid w:val="00E5150B"/>
    <w:rsid w:val="00E51581"/>
    <w:rsid w:val="00E515BE"/>
    <w:rsid w:val="00E51679"/>
    <w:rsid w:val="00E51A1E"/>
    <w:rsid w:val="00E51BD0"/>
    <w:rsid w:val="00E51CCD"/>
    <w:rsid w:val="00E51DE9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2DFF"/>
    <w:rsid w:val="00E52FC6"/>
    <w:rsid w:val="00E52FD1"/>
    <w:rsid w:val="00E530D8"/>
    <w:rsid w:val="00E53109"/>
    <w:rsid w:val="00E53220"/>
    <w:rsid w:val="00E532BD"/>
    <w:rsid w:val="00E5333B"/>
    <w:rsid w:val="00E535E8"/>
    <w:rsid w:val="00E53658"/>
    <w:rsid w:val="00E539DF"/>
    <w:rsid w:val="00E53AA4"/>
    <w:rsid w:val="00E53AF3"/>
    <w:rsid w:val="00E53D24"/>
    <w:rsid w:val="00E53E93"/>
    <w:rsid w:val="00E53EEE"/>
    <w:rsid w:val="00E53F6E"/>
    <w:rsid w:val="00E54080"/>
    <w:rsid w:val="00E5429A"/>
    <w:rsid w:val="00E5435D"/>
    <w:rsid w:val="00E543BA"/>
    <w:rsid w:val="00E5443E"/>
    <w:rsid w:val="00E54448"/>
    <w:rsid w:val="00E544BF"/>
    <w:rsid w:val="00E54624"/>
    <w:rsid w:val="00E54693"/>
    <w:rsid w:val="00E54B3D"/>
    <w:rsid w:val="00E54B89"/>
    <w:rsid w:val="00E54EA2"/>
    <w:rsid w:val="00E553C5"/>
    <w:rsid w:val="00E553E6"/>
    <w:rsid w:val="00E55434"/>
    <w:rsid w:val="00E55469"/>
    <w:rsid w:val="00E55590"/>
    <w:rsid w:val="00E5568F"/>
    <w:rsid w:val="00E556A5"/>
    <w:rsid w:val="00E55A71"/>
    <w:rsid w:val="00E55A75"/>
    <w:rsid w:val="00E55A9D"/>
    <w:rsid w:val="00E55AE5"/>
    <w:rsid w:val="00E55B3F"/>
    <w:rsid w:val="00E55E1D"/>
    <w:rsid w:val="00E55EB5"/>
    <w:rsid w:val="00E5608C"/>
    <w:rsid w:val="00E56390"/>
    <w:rsid w:val="00E56447"/>
    <w:rsid w:val="00E565A7"/>
    <w:rsid w:val="00E566AB"/>
    <w:rsid w:val="00E56808"/>
    <w:rsid w:val="00E56873"/>
    <w:rsid w:val="00E56C9F"/>
    <w:rsid w:val="00E56CC1"/>
    <w:rsid w:val="00E56EE9"/>
    <w:rsid w:val="00E56F46"/>
    <w:rsid w:val="00E56F93"/>
    <w:rsid w:val="00E5712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D6C"/>
    <w:rsid w:val="00E57F11"/>
    <w:rsid w:val="00E57F34"/>
    <w:rsid w:val="00E60064"/>
    <w:rsid w:val="00E6036C"/>
    <w:rsid w:val="00E6037E"/>
    <w:rsid w:val="00E603D5"/>
    <w:rsid w:val="00E604E9"/>
    <w:rsid w:val="00E6057F"/>
    <w:rsid w:val="00E60687"/>
    <w:rsid w:val="00E6073B"/>
    <w:rsid w:val="00E60B0D"/>
    <w:rsid w:val="00E60D09"/>
    <w:rsid w:val="00E60E2E"/>
    <w:rsid w:val="00E60F6A"/>
    <w:rsid w:val="00E61163"/>
    <w:rsid w:val="00E613CF"/>
    <w:rsid w:val="00E61611"/>
    <w:rsid w:val="00E6173C"/>
    <w:rsid w:val="00E61829"/>
    <w:rsid w:val="00E619AD"/>
    <w:rsid w:val="00E619F0"/>
    <w:rsid w:val="00E61A9E"/>
    <w:rsid w:val="00E61AA0"/>
    <w:rsid w:val="00E61B53"/>
    <w:rsid w:val="00E61C7C"/>
    <w:rsid w:val="00E61D34"/>
    <w:rsid w:val="00E61DDE"/>
    <w:rsid w:val="00E61F63"/>
    <w:rsid w:val="00E6222F"/>
    <w:rsid w:val="00E62290"/>
    <w:rsid w:val="00E62519"/>
    <w:rsid w:val="00E62536"/>
    <w:rsid w:val="00E6255B"/>
    <w:rsid w:val="00E62821"/>
    <w:rsid w:val="00E62950"/>
    <w:rsid w:val="00E62958"/>
    <w:rsid w:val="00E62A30"/>
    <w:rsid w:val="00E62A5F"/>
    <w:rsid w:val="00E62B87"/>
    <w:rsid w:val="00E62C06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39E"/>
    <w:rsid w:val="00E63662"/>
    <w:rsid w:val="00E6376E"/>
    <w:rsid w:val="00E63777"/>
    <w:rsid w:val="00E638D1"/>
    <w:rsid w:val="00E63B83"/>
    <w:rsid w:val="00E63D4C"/>
    <w:rsid w:val="00E63E81"/>
    <w:rsid w:val="00E63F53"/>
    <w:rsid w:val="00E645A0"/>
    <w:rsid w:val="00E6483B"/>
    <w:rsid w:val="00E6496A"/>
    <w:rsid w:val="00E64A3A"/>
    <w:rsid w:val="00E64AB6"/>
    <w:rsid w:val="00E64ADD"/>
    <w:rsid w:val="00E64B77"/>
    <w:rsid w:val="00E64BF2"/>
    <w:rsid w:val="00E64C35"/>
    <w:rsid w:val="00E64D4F"/>
    <w:rsid w:val="00E6515A"/>
    <w:rsid w:val="00E65389"/>
    <w:rsid w:val="00E658AF"/>
    <w:rsid w:val="00E6590A"/>
    <w:rsid w:val="00E659F1"/>
    <w:rsid w:val="00E65BC6"/>
    <w:rsid w:val="00E66041"/>
    <w:rsid w:val="00E66168"/>
    <w:rsid w:val="00E6633B"/>
    <w:rsid w:val="00E66367"/>
    <w:rsid w:val="00E6638F"/>
    <w:rsid w:val="00E66555"/>
    <w:rsid w:val="00E667BB"/>
    <w:rsid w:val="00E66A26"/>
    <w:rsid w:val="00E66B4C"/>
    <w:rsid w:val="00E66C25"/>
    <w:rsid w:val="00E66C8C"/>
    <w:rsid w:val="00E66CEC"/>
    <w:rsid w:val="00E66E22"/>
    <w:rsid w:val="00E66E28"/>
    <w:rsid w:val="00E66EFA"/>
    <w:rsid w:val="00E67087"/>
    <w:rsid w:val="00E67221"/>
    <w:rsid w:val="00E6733A"/>
    <w:rsid w:val="00E67431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C42"/>
    <w:rsid w:val="00E67DB5"/>
    <w:rsid w:val="00E67EB4"/>
    <w:rsid w:val="00E67ED2"/>
    <w:rsid w:val="00E67FD9"/>
    <w:rsid w:val="00E7005C"/>
    <w:rsid w:val="00E7012F"/>
    <w:rsid w:val="00E70203"/>
    <w:rsid w:val="00E703D6"/>
    <w:rsid w:val="00E7063C"/>
    <w:rsid w:val="00E7069F"/>
    <w:rsid w:val="00E706B8"/>
    <w:rsid w:val="00E7089A"/>
    <w:rsid w:val="00E70958"/>
    <w:rsid w:val="00E709AE"/>
    <w:rsid w:val="00E70C39"/>
    <w:rsid w:val="00E70CAA"/>
    <w:rsid w:val="00E70E4F"/>
    <w:rsid w:val="00E70E9E"/>
    <w:rsid w:val="00E70EC3"/>
    <w:rsid w:val="00E70FCE"/>
    <w:rsid w:val="00E71028"/>
    <w:rsid w:val="00E7108D"/>
    <w:rsid w:val="00E710D9"/>
    <w:rsid w:val="00E710DE"/>
    <w:rsid w:val="00E7111A"/>
    <w:rsid w:val="00E71173"/>
    <w:rsid w:val="00E712AF"/>
    <w:rsid w:val="00E71485"/>
    <w:rsid w:val="00E715EE"/>
    <w:rsid w:val="00E716D6"/>
    <w:rsid w:val="00E71824"/>
    <w:rsid w:val="00E719B4"/>
    <w:rsid w:val="00E71A26"/>
    <w:rsid w:val="00E71A50"/>
    <w:rsid w:val="00E71AEA"/>
    <w:rsid w:val="00E71BBB"/>
    <w:rsid w:val="00E71D8F"/>
    <w:rsid w:val="00E722DE"/>
    <w:rsid w:val="00E72537"/>
    <w:rsid w:val="00E7288D"/>
    <w:rsid w:val="00E728CB"/>
    <w:rsid w:val="00E7292C"/>
    <w:rsid w:val="00E72A6F"/>
    <w:rsid w:val="00E72C8B"/>
    <w:rsid w:val="00E72E4F"/>
    <w:rsid w:val="00E72F58"/>
    <w:rsid w:val="00E73099"/>
    <w:rsid w:val="00E7309A"/>
    <w:rsid w:val="00E731F6"/>
    <w:rsid w:val="00E73273"/>
    <w:rsid w:val="00E732FF"/>
    <w:rsid w:val="00E7331B"/>
    <w:rsid w:val="00E734BF"/>
    <w:rsid w:val="00E73509"/>
    <w:rsid w:val="00E7357A"/>
    <w:rsid w:val="00E73683"/>
    <w:rsid w:val="00E737C3"/>
    <w:rsid w:val="00E73847"/>
    <w:rsid w:val="00E7393F"/>
    <w:rsid w:val="00E73AE7"/>
    <w:rsid w:val="00E73B74"/>
    <w:rsid w:val="00E73CC3"/>
    <w:rsid w:val="00E73D60"/>
    <w:rsid w:val="00E73EBA"/>
    <w:rsid w:val="00E73ECB"/>
    <w:rsid w:val="00E73F6B"/>
    <w:rsid w:val="00E74295"/>
    <w:rsid w:val="00E742FA"/>
    <w:rsid w:val="00E744CB"/>
    <w:rsid w:val="00E7471E"/>
    <w:rsid w:val="00E7493F"/>
    <w:rsid w:val="00E74A15"/>
    <w:rsid w:val="00E74AD5"/>
    <w:rsid w:val="00E74BD7"/>
    <w:rsid w:val="00E74C1A"/>
    <w:rsid w:val="00E74C1D"/>
    <w:rsid w:val="00E74D6C"/>
    <w:rsid w:val="00E74E6C"/>
    <w:rsid w:val="00E74E85"/>
    <w:rsid w:val="00E74F6E"/>
    <w:rsid w:val="00E7504F"/>
    <w:rsid w:val="00E75132"/>
    <w:rsid w:val="00E75177"/>
    <w:rsid w:val="00E755CA"/>
    <w:rsid w:val="00E7570A"/>
    <w:rsid w:val="00E7576F"/>
    <w:rsid w:val="00E75785"/>
    <w:rsid w:val="00E757AA"/>
    <w:rsid w:val="00E75801"/>
    <w:rsid w:val="00E75A9D"/>
    <w:rsid w:val="00E75B14"/>
    <w:rsid w:val="00E75C8D"/>
    <w:rsid w:val="00E75D3E"/>
    <w:rsid w:val="00E75F07"/>
    <w:rsid w:val="00E7615B"/>
    <w:rsid w:val="00E761F2"/>
    <w:rsid w:val="00E762B6"/>
    <w:rsid w:val="00E763B1"/>
    <w:rsid w:val="00E76788"/>
    <w:rsid w:val="00E76798"/>
    <w:rsid w:val="00E76B75"/>
    <w:rsid w:val="00E76BAE"/>
    <w:rsid w:val="00E76C7A"/>
    <w:rsid w:val="00E76CA8"/>
    <w:rsid w:val="00E76E73"/>
    <w:rsid w:val="00E76F29"/>
    <w:rsid w:val="00E76F77"/>
    <w:rsid w:val="00E77219"/>
    <w:rsid w:val="00E77632"/>
    <w:rsid w:val="00E77673"/>
    <w:rsid w:val="00E77728"/>
    <w:rsid w:val="00E777E5"/>
    <w:rsid w:val="00E777E6"/>
    <w:rsid w:val="00E7798D"/>
    <w:rsid w:val="00E779DC"/>
    <w:rsid w:val="00E77A78"/>
    <w:rsid w:val="00E77B22"/>
    <w:rsid w:val="00E77CEC"/>
    <w:rsid w:val="00E77D88"/>
    <w:rsid w:val="00E80033"/>
    <w:rsid w:val="00E80034"/>
    <w:rsid w:val="00E8013B"/>
    <w:rsid w:val="00E804F9"/>
    <w:rsid w:val="00E80974"/>
    <w:rsid w:val="00E80A00"/>
    <w:rsid w:val="00E80A0E"/>
    <w:rsid w:val="00E80D09"/>
    <w:rsid w:val="00E80E26"/>
    <w:rsid w:val="00E81528"/>
    <w:rsid w:val="00E81607"/>
    <w:rsid w:val="00E817EE"/>
    <w:rsid w:val="00E81C21"/>
    <w:rsid w:val="00E81CD1"/>
    <w:rsid w:val="00E81DBD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B80"/>
    <w:rsid w:val="00E82D57"/>
    <w:rsid w:val="00E82DA5"/>
    <w:rsid w:val="00E82DCC"/>
    <w:rsid w:val="00E82E2A"/>
    <w:rsid w:val="00E82E38"/>
    <w:rsid w:val="00E82F11"/>
    <w:rsid w:val="00E82F53"/>
    <w:rsid w:val="00E83046"/>
    <w:rsid w:val="00E83199"/>
    <w:rsid w:val="00E831A0"/>
    <w:rsid w:val="00E83235"/>
    <w:rsid w:val="00E8329B"/>
    <w:rsid w:val="00E832BC"/>
    <w:rsid w:val="00E833C8"/>
    <w:rsid w:val="00E835DC"/>
    <w:rsid w:val="00E8364B"/>
    <w:rsid w:val="00E83909"/>
    <w:rsid w:val="00E8390E"/>
    <w:rsid w:val="00E8391D"/>
    <w:rsid w:val="00E839CF"/>
    <w:rsid w:val="00E83A5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5F6"/>
    <w:rsid w:val="00E84795"/>
    <w:rsid w:val="00E84816"/>
    <w:rsid w:val="00E8490C"/>
    <w:rsid w:val="00E84940"/>
    <w:rsid w:val="00E849E4"/>
    <w:rsid w:val="00E84A21"/>
    <w:rsid w:val="00E84CBF"/>
    <w:rsid w:val="00E84D5C"/>
    <w:rsid w:val="00E84E9C"/>
    <w:rsid w:val="00E85160"/>
    <w:rsid w:val="00E853C0"/>
    <w:rsid w:val="00E853E9"/>
    <w:rsid w:val="00E854B2"/>
    <w:rsid w:val="00E8556D"/>
    <w:rsid w:val="00E8558D"/>
    <w:rsid w:val="00E855E5"/>
    <w:rsid w:val="00E8579F"/>
    <w:rsid w:val="00E85905"/>
    <w:rsid w:val="00E85AF4"/>
    <w:rsid w:val="00E85DB6"/>
    <w:rsid w:val="00E85DD4"/>
    <w:rsid w:val="00E85DDB"/>
    <w:rsid w:val="00E85E0C"/>
    <w:rsid w:val="00E860EC"/>
    <w:rsid w:val="00E861FE"/>
    <w:rsid w:val="00E86255"/>
    <w:rsid w:val="00E863B7"/>
    <w:rsid w:val="00E863F5"/>
    <w:rsid w:val="00E8640D"/>
    <w:rsid w:val="00E86672"/>
    <w:rsid w:val="00E869B7"/>
    <w:rsid w:val="00E869D7"/>
    <w:rsid w:val="00E869EA"/>
    <w:rsid w:val="00E86A50"/>
    <w:rsid w:val="00E86BA8"/>
    <w:rsid w:val="00E86C2E"/>
    <w:rsid w:val="00E86CBD"/>
    <w:rsid w:val="00E86DDD"/>
    <w:rsid w:val="00E86EDE"/>
    <w:rsid w:val="00E8707D"/>
    <w:rsid w:val="00E87113"/>
    <w:rsid w:val="00E877EE"/>
    <w:rsid w:val="00E87896"/>
    <w:rsid w:val="00E878A1"/>
    <w:rsid w:val="00E878F5"/>
    <w:rsid w:val="00E87919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33B"/>
    <w:rsid w:val="00E903BD"/>
    <w:rsid w:val="00E907BD"/>
    <w:rsid w:val="00E908A1"/>
    <w:rsid w:val="00E908FB"/>
    <w:rsid w:val="00E90932"/>
    <w:rsid w:val="00E90945"/>
    <w:rsid w:val="00E90AA3"/>
    <w:rsid w:val="00E90AA6"/>
    <w:rsid w:val="00E90B1F"/>
    <w:rsid w:val="00E90DA2"/>
    <w:rsid w:val="00E90F19"/>
    <w:rsid w:val="00E910C0"/>
    <w:rsid w:val="00E910F0"/>
    <w:rsid w:val="00E91154"/>
    <w:rsid w:val="00E91441"/>
    <w:rsid w:val="00E9150C"/>
    <w:rsid w:val="00E91574"/>
    <w:rsid w:val="00E915C1"/>
    <w:rsid w:val="00E91687"/>
    <w:rsid w:val="00E91813"/>
    <w:rsid w:val="00E91873"/>
    <w:rsid w:val="00E91967"/>
    <w:rsid w:val="00E9198D"/>
    <w:rsid w:val="00E91AF6"/>
    <w:rsid w:val="00E91B2C"/>
    <w:rsid w:val="00E91B7B"/>
    <w:rsid w:val="00E91DC9"/>
    <w:rsid w:val="00E91F27"/>
    <w:rsid w:val="00E920D1"/>
    <w:rsid w:val="00E9233F"/>
    <w:rsid w:val="00E92438"/>
    <w:rsid w:val="00E92516"/>
    <w:rsid w:val="00E9262D"/>
    <w:rsid w:val="00E9272A"/>
    <w:rsid w:val="00E930C3"/>
    <w:rsid w:val="00E9331A"/>
    <w:rsid w:val="00E9337F"/>
    <w:rsid w:val="00E9357E"/>
    <w:rsid w:val="00E936DE"/>
    <w:rsid w:val="00E9376E"/>
    <w:rsid w:val="00E9383A"/>
    <w:rsid w:val="00E9390D"/>
    <w:rsid w:val="00E93926"/>
    <w:rsid w:val="00E939A6"/>
    <w:rsid w:val="00E939C9"/>
    <w:rsid w:val="00E93BCD"/>
    <w:rsid w:val="00E94028"/>
    <w:rsid w:val="00E94348"/>
    <w:rsid w:val="00E9453E"/>
    <w:rsid w:val="00E9459B"/>
    <w:rsid w:val="00E945B1"/>
    <w:rsid w:val="00E94638"/>
    <w:rsid w:val="00E94702"/>
    <w:rsid w:val="00E948AB"/>
    <w:rsid w:val="00E9490A"/>
    <w:rsid w:val="00E94B06"/>
    <w:rsid w:val="00E94EC0"/>
    <w:rsid w:val="00E950D9"/>
    <w:rsid w:val="00E953A3"/>
    <w:rsid w:val="00E95454"/>
    <w:rsid w:val="00E954A6"/>
    <w:rsid w:val="00E954D8"/>
    <w:rsid w:val="00E956A1"/>
    <w:rsid w:val="00E9573B"/>
    <w:rsid w:val="00E95839"/>
    <w:rsid w:val="00E95955"/>
    <w:rsid w:val="00E95A29"/>
    <w:rsid w:val="00E95A7A"/>
    <w:rsid w:val="00E95B74"/>
    <w:rsid w:val="00E95BAD"/>
    <w:rsid w:val="00E95D03"/>
    <w:rsid w:val="00E95D5B"/>
    <w:rsid w:val="00E95F70"/>
    <w:rsid w:val="00E96155"/>
    <w:rsid w:val="00E962BC"/>
    <w:rsid w:val="00E9638E"/>
    <w:rsid w:val="00E968C4"/>
    <w:rsid w:val="00E968C5"/>
    <w:rsid w:val="00E96A0E"/>
    <w:rsid w:val="00E96C02"/>
    <w:rsid w:val="00E96D1A"/>
    <w:rsid w:val="00E96D79"/>
    <w:rsid w:val="00E96DCA"/>
    <w:rsid w:val="00E96E2A"/>
    <w:rsid w:val="00E96EF8"/>
    <w:rsid w:val="00E9714B"/>
    <w:rsid w:val="00E97372"/>
    <w:rsid w:val="00E974D3"/>
    <w:rsid w:val="00E974FC"/>
    <w:rsid w:val="00E97588"/>
    <w:rsid w:val="00E975CC"/>
    <w:rsid w:val="00E9798B"/>
    <w:rsid w:val="00E97ADF"/>
    <w:rsid w:val="00E97CEC"/>
    <w:rsid w:val="00E97D83"/>
    <w:rsid w:val="00E97D98"/>
    <w:rsid w:val="00E97FF1"/>
    <w:rsid w:val="00EA0070"/>
    <w:rsid w:val="00EA02A7"/>
    <w:rsid w:val="00EA02BD"/>
    <w:rsid w:val="00EA02FC"/>
    <w:rsid w:val="00EA037F"/>
    <w:rsid w:val="00EA03CA"/>
    <w:rsid w:val="00EA06F4"/>
    <w:rsid w:val="00EA0924"/>
    <w:rsid w:val="00EA09A8"/>
    <w:rsid w:val="00EA09E2"/>
    <w:rsid w:val="00EA0AAD"/>
    <w:rsid w:val="00EA0C21"/>
    <w:rsid w:val="00EA0C5B"/>
    <w:rsid w:val="00EA0DF1"/>
    <w:rsid w:val="00EA0E7A"/>
    <w:rsid w:val="00EA0F29"/>
    <w:rsid w:val="00EA0F3F"/>
    <w:rsid w:val="00EA1099"/>
    <w:rsid w:val="00EA10B7"/>
    <w:rsid w:val="00EA110D"/>
    <w:rsid w:val="00EA1178"/>
    <w:rsid w:val="00EA1268"/>
    <w:rsid w:val="00EA13EF"/>
    <w:rsid w:val="00EA1598"/>
    <w:rsid w:val="00EA16D9"/>
    <w:rsid w:val="00EA1737"/>
    <w:rsid w:val="00EA1778"/>
    <w:rsid w:val="00EA187F"/>
    <w:rsid w:val="00EA1882"/>
    <w:rsid w:val="00EA18C0"/>
    <w:rsid w:val="00EA18DC"/>
    <w:rsid w:val="00EA19E0"/>
    <w:rsid w:val="00EA1AE0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260"/>
    <w:rsid w:val="00EA23FA"/>
    <w:rsid w:val="00EA2469"/>
    <w:rsid w:val="00EA24BE"/>
    <w:rsid w:val="00EA2546"/>
    <w:rsid w:val="00EA2573"/>
    <w:rsid w:val="00EA25FE"/>
    <w:rsid w:val="00EA278C"/>
    <w:rsid w:val="00EA27CB"/>
    <w:rsid w:val="00EA2859"/>
    <w:rsid w:val="00EA2935"/>
    <w:rsid w:val="00EA29BA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7D6"/>
    <w:rsid w:val="00EA383D"/>
    <w:rsid w:val="00EA3982"/>
    <w:rsid w:val="00EA39A2"/>
    <w:rsid w:val="00EA39B8"/>
    <w:rsid w:val="00EA3ABC"/>
    <w:rsid w:val="00EA3E58"/>
    <w:rsid w:val="00EA4158"/>
    <w:rsid w:val="00EA41B1"/>
    <w:rsid w:val="00EA41C2"/>
    <w:rsid w:val="00EA42C8"/>
    <w:rsid w:val="00EA4307"/>
    <w:rsid w:val="00EA43DB"/>
    <w:rsid w:val="00EA4444"/>
    <w:rsid w:val="00EA44B8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C8"/>
    <w:rsid w:val="00EA51DF"/>
    <w:rsid w:val="00EA5215"/>
    <w:rsid w:val="00EA5351"/>
    <w:rsid w:val="00EA53DF"/>
    <w:rsid w:val="00EA5400"/>
    <w:rsid w:val="00EA543F"/>
    <w:rsid w:val="00EA5444"/>
    <w:rsid w:val="00EA54B1"/>
    <w:rsid w:val="00EA5555"/>
    <w:rsid w:val="00EA56E0"/>
    <w:rsid w:val="00EA56EA"/>
    <w:rsid w:val="00EA57BE"/>
    <w:rsid w:val="00EA57D7"/>
    <w:rsid w:val="00EA5817"/>
    <w:rsid w:val="00EA5CE4"/>
    <w:rsid w:val="00EA5FEE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6"/>
    <w:rsid w:val="00EA6EE7"/>
    <w:rsid w:val="00EA75DE"/>
    <w:rsid w:val="00EA763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B7F"/>
    <w:rsid w:val="00EA7C05"/>
    <w:rsid w:val="00EA7C48"/>
    <w:rsid w:val="00EA7DE8"/>
    <w:rsid w:val="00EA7EBA"/>
    <w:rsid w:val="00EA7F6D"/>
    <w:rsid w:val="00EA7F94"/>
    <w:rsid w:val="00EA7FEA"/>
    <w:rsid w:val="00EB015E"/>
    <w:rsid w:val="00EB01D0"/>
    <w:rsid w:val="00EB0210"/>
    <w:rsid w:val="00EB03AE"/>
    <w:rsid w:val="00EB03F0"/>
    <w:rsid w:val="00EB03F9"/>
    <w:rsid w:val="00EB04C3"/>
    <w:rsid w:val="00EB05E3"/>
    <w:rsid w:val="00EB061E"/>
    <w:rsid w:val="00EB06FD"/>
    <w:rsid w:val="00EB095C"/>
    <w:rsid w:val="00EB0CED"/>
    <w:rsid w:val="00EB0DCB"/>
    <w:rsid w:val="00EB11BB"/>
    <w:rsid w:val="00EB124F"/>
    <w:rsid w:val="00EB12FA"/>
    <w:rsid w:val="00EB17CE"/>
    <w:rsid w:val="00EB1A74"/>
    <w:rsid w:val="00EB1AA5"/>
    <w:rsid w:val="00EB1B2F"/>
    <w:rsid w:val="00EB1CBC"/>
    <w:rsid w:val="00EB1DE3"/>
    <w:rsid w:val="00EB1E1F"/>
    <w:rsid w:val="00EB1F4F"/>
    <w:rsid w:val="00EB251A"/>
    <w:rsid w:val="00EB260A"/>
    <w:rsid w:val="00EB272B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32D"/>
    <w:rsid w:val="00EB35F7"/>
    <w:rsid w:val="00EB3798"/>
    <w:rsid w:val="00EB3A2D"/>
    <w:rsid w:val="00EB3B46"/>
    <w:rsid w:val="00EB3C25"/>
    <w:rsid w:val="00EB3D25"/>
    <w:rsid w:val="00EB3E4F"/>
    <w:rsid w:val="00EB4010"/>
    <w:rsid w:val="00EB4377"/>
    <w:rsid w:val="00EB4389"/>
    <w:rsid w:val="00EB4390"/>
    <w:rsid w:val="00EB43A3"/>
    <w:rsid w:val="00EB44BB"/>
    <w:rsid w:val="00EB44DC"/>
    <w:rsid w:val="00EB44EC"/>
    <w:rsid w:val="00EB458C"/>
    <w:rsid w:val="00EB4590"/>
    <w:rsid w:val="00EB4705"/>
    <w:rsid w:val="00EB484A"/>
    <w:rsid w:val="00EB486F"/>
    <w:rsid w:val="00EB4B07"/>
    <w:rsid w:val="00EB4BCA"/>
    <w:rsid w:val="00EB4C1A"/>
    <w:rsid w:val="00EB4CCC"/>
    <w:rsid w:val="00EB4E88"/>
    <w:rsid w:val="00EB4F59"/>
    <w:rsid w:val="00EB4FE5"/>
    <w:rsid w:val="00EB506F"/>
    <w:rsid w:val="00EB50A6"/>
    <w:rsid w:val="00EB51C5"/>
    <w:rsid w:val="00EB5237"/>
    <w:rsid w:val="00EB5372"/>
    <w:rsid w:val="00EB5728"/>
    <w:rsid w:val="00EB5786"/>
    <w:rsid w:val="00EB596F"/>
    <w:rsid w:val="00EB59AD"/>
    <w:rsid w:val="00EB5A45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74E"/>
    <w:rsid w:val="00EB6893"/>
    <w:rsid w:val="00EB6A9C"/>
    <w:rsid w:val="00EB6AE0"/>
    <w:rsid w:val="00EB6AFD"/>
    <w:rsid w:val="00EB6B52"/>
    <w:rsid w:val="00EB6C69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4F5"/>
    <w:rsid w:val="00EB7506"/>
    <w:rsid w:val="00EB756A"/>
    <w:rsid w:val="00EB768A"/>
    <w:rsid w:val="00EB77C7"/>
    <w:rsid w:val="00EB78C3"/>
    <w:rsid w:val="00EB7992"/>
    <w:rsid w:val="00EB7A1D"/>
    <w:rsid w:val="00EB7D4B"/>
    <w:rsid w:val="00EB7D5B"/>
    <w:rsid w:val="00EB7F1D"/>
    <w:rsid w:val="00EC0066"/>
    <w:rsid w:val="00EC0428"/>
    <w:rsid w:val="00EC0711"/>
    <w:rsid w:val="00EC0796"/>
    <w:rsid w:val="00EC0811"/>
    <w:rsid w:val="00EC097B"/>
    <w:rsid w:val="00EC0C47"/>
    <w:rsid w:val="00EC0C73"/>
    <w:rsid w:val="00EC100B"/>
    <w:rsid w:val="00EC12C4"/>
    <w:rsid w:val="00EC1606"/>
    <w:rsid w:val="00EC1806"/>
    <w:rsid w:val="00EC19BC"/>
    <w:rsid w:val="00EC1A9B"/>
    <w:rsid w:val="00EC1C01"/>
    <w:rsid w:val="00EC1CAF"/>
    <w:rsid w:val="00EC1F3E"/>
    <w:rsid w:val="00EC1FE3"/>
    <w:rsid w:val="00EC20D3"/>
    <w:rsid w:val="00EC21BF"/>
    <w:rsid w:val="00EC2353"/>
    <w:rsid w:val="00EC24D7"/>
    <w:rsid w:val="00EC2502"/>
    <w:rsid w:val="00EC2686"/>
    <w:rsid w:val="00EC27AF"/>
    <w:rsid w:val="00EC28A7"/>
    <w:rsid w:val="00EC2A11"/>
    <w:rsid w:val="00EC2AF2"/>
    <w:rsid w:val="00EC2AF7"/>
    <w:rsid w:val="00EC2BC2"/>
    <w:rsid w:val="00EC2C7E"/>
    <w:rsid w:val="00EC2CA9"/>
    <w:rsid w:val="00EC2D9E"/>
    <w:rsid w:val="00EC32C4"/>
    <w:rsid w:val="00EC32D1"/>
    <w:rsid w:val="00EC3411"/>
    <w:rsid w:val="00EC347D"/>
    <w:rsid w:val="00EC3514"/>
    <w:rsid w:val="00EC37E7"/>
    <w:rsid w:val="00EC389B"/>
    <w:rsid w:val="00EC39E5"/>
    <w:rsid w:val="00EC39FE"/>
    <w:rsid w:val="00EC3A1D"/>
    <w:rsid w:val="00EC3B51"/>
    <w:rsid w:val="00EC3B81"/>
    <w:rsid w:val="00EC3BBB"/>
    <w:rsid w:val="00EC3D44"/>
    <w:rsid w:val="00EC3E57"/>
    <w:rsid w:val="00EC3FFC"/>
    <w:rsid w:val="00EC4284"/>
    <w:rsid w:val="00EC448A"/>
    <w:rsid w:val="00EC4548"/>
    <w:rsid w:val="00EC4591"/>
    <w:rsid w:val="00EC47AF"/>
    <w:rsid w:val="00EC4825"/>
    <w:rsid w:val="00EC4CC2"/>
    <w:rsid w:val="00EC4E9C"/>
    <w:rsid w:val="00EC5021"/>
    <w:rsid w:val="00EC507A"/>
    <w:rsid w:val="00EC50E6"/>
    <w:rsid w:val="00EC51A4"/>
    <w:rsid w:val="00EC525B"/>
    <w:rsid w:val="00EC53C2"/>
    <w:rsid w:val="00EC53E2"/>
    <w:rsid w:val="00EC554E"/>
    <w:rsid w:val="00EC55E1"/>
    <w:rsid w:val="00EC5623"/>
    <w:rsid w:val="00EC589C"/>
    <w:rsid w:val="00EC5921"/>
    <w:rsid w:val="00EC597B"/>
    <w:rsid w:val="00EC5987"/>
    <w:rsid w:val="00EC59B6"/>
    <w:rsid w:val="00EC5A27"/>
    <w:rsid w:val="00EC5AD8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16"/>
    <w:rsid w:val="00EC66F8"/>
    <w:rsid w:val="00EC670E"/>
    <w:rsid w:val="00EC6779"/>
    <w:rsid w:val="00EC68E2"/>
    <w:rsid w:val="00EC6AA1"/>
    <w:rsid w:val="00EC6CBB"/>
    <w:rsid w:val="00EC6EFD"/>
    <w:rsid w:val="00EC70F4"/>
    <w:rsid w:val="00EC72DA"/>
    <w:rsid w:val="00EC732A"/>
    <w:rsid w:val="00EC7348"/>
    <w:rsid w:val="00EC78BE"/>
    <w:rsid w:val="00EC7940"/>
    <w:rsid w:val="00EC7ACE"/>
    <w:rsid w:val="00EC7BD6"/>
    <w:rsid w:val="00EC7CD8"/>
    <w:rsid w:val="00EC7DEA"/>
    <w:rsid w:val="00EC7F97"/>
    <w:rsid w:val="00EC7FEA"/>
    <w:rsid w:val="00ED00F8"/>
    <w:rsid w:val="00ED0203"/>
    <w:rsid w:val="00ED02EC"/>
    <w:rsid w:val="00ED0499"/>
    <w:rsid w:val="00ED06ED"/>
    <w:rsid w:val="00ED0824"/>
    <w:rsid w:val="00ED0C12"/>
    <w:rsid w:val="00ED0D7B"/>
    <w:rsid w:val="00ED1127"/>
    <w:rsid w:val="00ED127B"/>
    <w:rsid w:val="00ED153C"/>
    <w:rsid w:val="00ED1547"/>
    <w:rsid w:val="00ED15CC"/>
    <w:rsid w:val="00ED16CA"/>
    <w:rsid w:val="00ED170D"/>
    <w:rsid w:val="00ED18DC"/>
    <w:rsid w:val="00ED19BE"/>
    <w:rsid w:val="00ED1BA5"/>
    <w:rsid w:val="00ED1C28"/>
    <w:rsid w:val="00ED1D23"/>
    <w:rsid w:val="00ED1D5E"/>
    <w:rsid w:val="00ED1DFF"/>
    <w:rsid w:val="00ED25A6"/>
    <w:rsid w:val="00ED2A2E"/>
    <w:rsid w:val="00ED2AC4"/>
    <w:rsid w:val="00ED2BCA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5F2"/>
    <w:rsid w:val="00ED36AA"/>
    <w:rsid w:val="00ED3734"/>
    <w:rsid w:val="00ED3737"/>
    <w:rsid w:val="00ED3758"/>
    <w:rsid w:val="00ED3824"/>
    <w:rsid w:val="00ED39B4"/>
    <w:rsid w:val="00ED3B39"/>
    <w:rsid w:val="00ED3BE2"/>
    <w:rsid w:val="00ED3C19"/>
    <w:rsid w:val="00ED3D29"/>
    <w:rsid w:val="00ED3DBB"/>
    <w:rsid w:val="00ED3E16"/>
    <w:rsid w:val="00ED3EF1"/>
    <w:rsid w:val="00ED3EF7"/>
    <w:rsid w:val="00ED3FFB"/>
    <w:rsid w:val="00ED41A6"/>
    <w:rsid w:val="00ED424A"/>
    <w:rsid w:val="00ED424E"/>
    <w:rsid w:val="00ED433C"/>
    <w:rsid w:val="00ED4488"/>
    <w:rsid w:val="00ED4509"/>
    <w:rsid w:val="00ED47E4"/>
    <w:rsid w:val="00ED4B99"/>
    <w:rsid w:val="00ED4C36"/>
    <w:rsid w:val="00ED4DDD"/>
    <w:rsid w:val="00ED4E1C"/>
    <w:rsid w:val="00ED5473"/>
    <w:rsid w:val="00ED58D1"/>
    <w:rsid w:val="00ED5A78"/>
    <w:rsid w:val="00ED5AA2"/>
    <w:rsid w:val="00ED5C2E"/>
    <w:rsid w:val="00ED5CE4"/>
    <w:rsid w:val="00ED5D2E"/>
    <w:rsid w:val="00ED60AC"/>
    <w:rsid w:val="00ED61EF"/>
    <w:rsid w:val="00ED6252"/>
    <w:rsid w:val="00ED62D6"/>
    <w:rsid w:val="00ED63DB"/>
    <w:rsid w:val="00ED6556"/>
    <w:rsid w:val="00ED6885"/>
    <w:rsid w:val="00ED6974"/>
    <w:rsid w:val="00ED6990"/>
    <w:rsid w:val="00ED69B5"/>
    <w:rsid w:val="00ED6A61"/>
    <w:rsid w:val="00ED6BD9"/>
    <w:rsid w:val="00ED6BDB"/>
    <w:rsid w:val="00ED7038"/>
    <w:rsid w:val="00ED709E"/>
    <w:rsid w:val="00ED72FB"/>
    <w:rsid w:val="00ED730D"/>
    <w:rsid w:val="00ED7419"/>
    <w:rsid w:val="00ED74D7"/>
    <w:rsid w:val="00ED78B7"/>
    <w:rsid w:val="00ED7976"/>
    <w:rsid w:val="00ED7A1C"/>
    <w:rsid w:val="00ED7F46"/>
    <w:rsid w:val="00EE0194"/>
    <w:rsid w:val="00EE0250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5"/>
    <w:rsid w:val="00EE0F6F"/>
    <w:rsid w:val="00EE106E"/>
    <w:rsid w:val="00EE10B9"/>
    <w:rsid w:val="00EE1255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3F5"/>
    <w:rsid w:val="00EE2473"/>
    <w:rsid w:val="00EE24AE"/>
    <w:rsid w:val="00EE25DE"/>
    <w:rsid w:val="00EE2644"/>
    <w:rsid w:val="00EE271B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FF"/>
    <w:rsid w:val="00EE368C"/>
    <w:rsid w:val="00EE3AE8"/>
    <w:rsid w:val="00EE3B09"/>
    <w:rsid w:val="00EE3B90"/>
    <w:rsid w:val="00EE3BED"/>
    <w:rsid w:val="00EE3C73"/>
    <w:rsid w:val="00EE3D6D"/>
    <w:rsid w:val="00EE3D6E"/>
    <w:rsid w:val="00EE3D9D"/>
    <w:rsid w:val="00EE3EDC"/>
    <w:rsid w:val="00EE3F32"/>
    <w:rsid w:val="00EE3F38"/>
    <w:rsid w:val="00EE3FB8"/>
    <w:rsid w:val="00EE44E5"/>
    <w:rsid w:val="00EE48C9"/>
    <w:rsid w:val="00EE4900"/>
    <w:rsid w:val="00EE4A52"/>
    <w:rsid w:val="00EE4DED"/>
    <w:rsid w:val="00EE4E28"/>
    <w:rsid w:val="00EE500D"/>
    <w:rsid w:val="00EE510F"/>
    <w:rsid w:val="00EE5246"/>
    <w:rsid w:val="00EE52C9"/>
    <w:rsid w:val="00EE52E1"/>
    <w:rsid w:val="00EE533F"/>
    <w:rsid w:val="00EE5446"/>
    <w:rsid w:val="00EE548A"/>
    <w:rsid w:val="00EE5496"/>
    <w:rsid w:val="00EE556E"/>
    <w:rsid w:val="00EE5896"/>
    <w:rsid w:val="00EE59AF"/>
    <w:rsid w:val="00EE5D3B"/>
    <w:rsid w:val="00EE5D56"/>
    <w:rsid w:val="00EE62E4"/>
    <w:rsid w:val="00EE62F2"/>
    <w:rsid w:val="00EE632C"/>
    <w:rsid w:val="00EE639A"/>
    <w:rsid w:val="00EE63A5"/>
    <w:rsid w:val="00EE6491"/>
    <w:rsid w:val="00EE6518"/>
    <w:rsid w:val="00EE6576"/>
    <w:rsid w:val="00EE667D"/>
    <w:rsid w:val="00EE6838"/>
    <w:rsid w:val="00EE6A28"/>
    <w:rsid w:val="00EE6B71"/>
    <w:rsid w:val="00EE6B77"/>
    <w:rsid w:val="00EE6C9A"/>
    <w:rsid w:val="00EE6E8D"/>
    <w:rsid w:val="00EE6EA6"/>
    <w:rsid w:val="00EE701E"/>
    <w:rsid w:val="00EE7166"/>
    <w:rsid w:val="00EE72A6"/>
    <w:rsid w:val="00EE75FB"/>
    <w:rsid w:val="00EE7A62"/>
    <w:rsid w:val="00EE7AF9"/>
    <w:rsid w:val="00EE7B46"/>
    <w:rsid w:val="00EE7B86"/>
    <w:rsid w:val="00EE7BC7"/>
    <w:rsid w:val="00EE7D73"/>
    <w:rsid w:val="00EE7DD2"/>
    <w:rsid w:val="00EE7E57"/>
    <w:rsid w:val="00EE7FFD"/>
    <w:rsid w:val="00EF00AE"/>
    <w:rsid w:val="00EF03ED"/>
    <w:rsid w:val="00EF060E"/>
    <w:rsid w:val="00EF06EE"/>
    <w:rsid w:val="00EF0712"/>
    <w:rsid w:val="00EF089A"/>
    <w:rsid w:val="00EF08AE"/>
    <w:rsid w:val="00EF0CCA"/>
    <w:rsid w:val="00EF0CF1"/>
    <w:rsid w:val="00EF0CFC"/>
    <w:rsid w:val="00EF0F02"/>
    <w:rsid w:val="00EF1029"/>
    <w:rsid w:val="00EF1051"/>
    <w:rsid w:val="00EF10BE"/>
    <w:rsid w:val="00EF10D9"/>
    <w:rsid w:val="00EF1126"/>
    <w:rsid w:val="00EF1482"/>
    <w:rsid w:val="00EF1559"/>
    <w:rsid w:val="00EF15AF"/>
    <w:rsid w:val="00EF15E7"/>
    <w:rsid w:val="00EF1647"/>
    <w:rsid w:val="00EF16C6"/>
    <w:rsid w:val="00EF1785"/>
    <w:rsid w:val="00EF18FE"/>
    <w:rsid w:val="00EF1944"/>
    <w:rsid w:val="00EF1AAD"/>
    <w:rsid w:val="00EF1B98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9A"/>
    <w:rsid w:val="00EF27B8"/>
    <w:rsid w:val="00EF2935"/>
    <w:rsid w:val="00EF2A23"/>
    <w:rsid w:val="00EF2BBA"/>
    <w:rsid w:val="00EF3053"/>
    <w:rsid w:val="00EF309F"/>
    <w:rsid w:val="00EF315A"/>
    <w:rsid w:val="00EF3367"/>
    <w:rsid w:val="00EF339D"/>
    <w:rsid w:val="00EF3487"/>
    <w:rsid w:val="00EF3763"/>
    <w:rsid w:val="00EF3902"/>
    <w:rsid w:val="00EF3A52"/>
    <w:rsid w:val="00EF3ACB"/>
    <w:rsid w:val="00EF3B1C"/>
    <w:rsid w:val="00EF3EFF"/>
    <w:rsid w:val="00EF402A"/>
    <w:rsid w:val="00EF4142"/>
    <w:rsid w:val="00EF4438"/>
    <w:rsid w:val="00EF4960"/>
    <w:rsid w:val="00EF4B47"/>
    <w:rsid w:val="00EF4BEE"/>
    <w:rsid w:val="00EF4EF0"/>
    <w:rsid w:val="00EF4FE3"/>
    <w:rsid w:val="00EF507E"/>
    <w:rsid w:val="00EF5126"/>
    <w:rsid w:val="00EF524F"/>
    <w:rsid w:val="00EF5332"/>
    <w:rsid w:val="00EF535B"/>
    <w:rsid w:val="00EF55C1"/>
    <w:rsid w:val="00EF5839"/>
    <w:rsid w:val="00EF5A86"/>
    <w:rsid w:val="00EF5AC0"/>
    <w:rsid w:val="00EF5ADD"/>
    <w:rsid w:val="00EF5C00"/>
    <w:rsid w:val="00EF5C6E"/>
    <w:rsid w:val="00EF5CBE"/>
    <w:rsid w:val="00EF5DB8"/>
    <w:rsid w:val="00EF5E47"/>
    <w:rsid w:val="00EF5EBA"/>
    <w:rsid w:val="00EF600C"/>
    <w:rsid w:val="00EF60C4"/>
    <w:rsid w:val="00EF6154"/>
    <w:rsid w:val="00EF62C2"/>
    <w:rsid w:val="00EF6509"/>
    <w:rsid w:val="00EF66B5"/>
    <w:rsid w:val="00EF66F3"/>
    <w:rsid w:val="00EF680F"/>
    <w:rsid w:val="00EF6902"/>
    <w:rsid w:val="00EF6B24"/>
    <w:rsid w:val="00EF6B76"/>
    <w:rsid w:val="00EF6CFA"/>
    <w:rsid w:val="00EF6DDF"/>
    <w:rsid w:val="00EF6EBF"/>
    <w:rsid w:val="00EF729A"/>
    <w:rsid w:val="00EF72D9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CE9"/>
    <w:rsid w:val="00EF7DBB"/>
    <w:rsid w:val="00EF7EBA"/>
    <w:rsid w:val="00EF7F60"/>
    <w:rsid w:val="00F0040C"/>
    <w:rsid w:val="00F0048E"/>
    <w:rsid w:val="00F006C1"/>
    <w:rsid w:val="00F009B3"/>
    <w:rsid w:val="00F009FF"/>
    <w:rsid w:val="00F00AF3"/>
    <w:rsid w:val="00F00DFF"/>
    <w:rsid w:val="00F0100D"/>
    <w:rsid w:val="00F010BA"/>
    <w:rsid w:val="00F011D3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5D"/>
    <w:rsid w:val="00F01CD7"/>
    <w:rsid w:val="00F01D28"/>
    <w:rsid w:val="00F01DF6"/>
    <w:rsid w:val="00F01E88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2F"/>
    <w:rsid w:val="00F02B54"/>
    <w:rsid w:val="00F02BE5"/>
    <w:rsid w:val="00F02CBC"/>
    <w:rsid w:val="00F02F27"/>
    <w:rsid w:val="00F02FC1"/>
    <w:rsid w:val="00F034DE"/>
    <w:rsid w:val="00F03537"/>
    <w:rsid w:val="00F03572"/>
    <w:rsid w:val="00F03636"/>
    <w:rsid w:val="00F038CE"/>
    <w:rsid w:val="00F03A30"/>
    <w:rsid w:val="00F03ADC"/>
    <w:rsid w:val="00F03C6B"/>
    <w:rsid w:val="00F03CCC"/>
    <w:rsid w:val="00F03DA2"/>
    <w:rsid w:val="00F03F97"/>
    <w:rsid w:val="00F040C8"/>
    <w:rsid w:val="00F04434"/>
    <w:rsid w:val="00F044E5"/>
    <w:rsid w:val="00F0460C"/>
    <w:rsid w:val="00F04765"/>
    <w:rsid w:val="00F049E8"/>
    <w:rsid w:val="00F04C12"/>
    <w:rsid w:val="00F04C50"/>
    <w:rsid w:val="00F04CD9"/>
    <w:rsid w:val="00F04D00"/>
    <w:rsid w:val="00F04DD8"/>
    <w:rsid w:val="00F05285"/>
    <w:rsid w:val="00F054F9"/>
    <w:rsid w:val="00F05785"/>
    <w:rsid w:val="00F0586A"/>
    <w:rsid w:val="00F05892"/>
    <w:rsid w:val="00F058AF"/>
    <w:rsid w:val="00F058C2"/>
    <w:rsid w:val="00F059A6"/>
    <w:rsid w:val="00F05AC9"/>
    <w:rsid w:val="00F05BF2"/>
    <w:rsid w:val="00F05EFC"/>
    <w:rsid w:val="00F05F51"/>
    <w:rsid w:val="00F06153"/>
    <w:rsid w:val="00F06224"/>
    <w:rsid w:val="00F06328"/>
    <w:rsid w:val="00F063E5"/>
    <w:rsid w:val="00F065B5"/>
    <w:rsid w:val="00F065F5"/>
    <w:rsid w:val="00F065FB"/>
    <w:rsid w:val="00F066DD"/>
    <w:rsid w:val="00F067A8"/>
    <w:rsid w:val="00F06A1F"/>
    <w:rsid w:val="00F06A29"/>
    <w:rsid w:val="00F06AED"/>
    <w:rsid w:val="00F06AF0"/>
    <w:rsid w:val="00F06D2E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5B"/>
    <w:rsid w:val="00F0799D"/>
    <w:rsid w:val="00F07B6A"/>
    <w:rsid w:val="00F07C58"/>
    <w:rsid w:val="00F07F82"/>
    <w:rsid w:val="00F07FFE"/>
    <w:rsid w:val="00F1010C"/>
    <w:rsid w:val="00F1014A"/>
    <w:rsid w:val="00F10214"/>
    <w:rsid w:val="00F1026C"/>
    <w:rsid w:val="00F105C8"/>
    <w:rsid w:val="00F106A0"/>
    <w:rsid w:val="00F106AC"/>
    <w:rsid w:val="00F10BED"/>
    <w:rsid w:val="00F10C13"/>
    <w:rsid w:val="00F10D0D"/>
    <w:rsid w:val="00F1112A"/>
    <w:rsid w:val="00F11396"/>
    <w:rsid w:val="00F11528"/>
    <w:rsid w:val="00F11637"/>
    <w:rsid w:val="00F1191B"/>
    <w:rsid w:val="00F119C1"/>
    <w:rsid w:val="00F11CC6"/>
    <w:rsid w:val="00F11D3C"/>
    <w:rsid w:val="00F11FAB"/>
    <w:rsid w:val="00F12086"/>
    <w:rsid w:val="00F1208A"/>
    <w:rsid w:val="00F1211B"/>
    <w:rsid w:val="00F12328"/>
    <w:rsid w:val="00F124D4"/>
    <w:rsid w:val="00F1279E"/>
    <w:rsid w:val="00F127CB"/>
    <w:rsid w:val="00F1299A"/>
    <w:rsid w:val="00F129D5"/>
    <w:rsid w:val="00F129E3"/>
    <w:rsid w:val="00F12AA2"/>
    <w:rsid w:val="00F12BB6"/>
    <w:rsid w:val="00F12BF4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A11"/>
    <w:rsid w:val="00F13DF9"/>
    <w:rsid w:val="00F140AD"/>
    <w:rsid w:val="00F140E7"/>
    <w:rsid w:val="00F140F0"/>
    <w:rsid w:val="00F143ED"/>
    <w:rsid w:val="00F14631"/>
    <w:rsid w:val="00F146F3"/>
    <w:rsid w:val="00F14770"/>
    <w:rsid w:val="00F148CE"/>
    <w:rsid w:val="00F14BD0"/>
    <w:rsid w:val="00F14C4C"/>
    <w:rsid w:val="00F14D26"/>
    <w:rsid w:val="00F14E61"/>
    <w:rsid w:val="00F15081"/>
    <w:rsid w:val="00F150CC"/>
    <w:rsid w:val="00F152D7"/>
    <w:rsid w:val="00F153D5"/>
    <w:rsid w:val="00F155BB"/>
    <w:rsid w:val="00F1586C"/>
    <w:rsid w:val="00F15882"/>
    <w:rsid w:val="00F1589C"/>
    <w:rsid w:val="00F1595A"/>
    <w:rsid w:val="00F15A11"/>
    <w:rsid w:val="00F15AF9"/>
    <w:rsid w:val="00F15BF6"/>
    <w:rsid w:val="00F15CCD"/>
    <w:rsid w:val="00F15D8E"/>
    <w:rsid w:val="00F15E77"/>
    <w:rsid w:val="00F15E9A"/>
    <w:rsid w:val="00F15EFA"/>
    <w:rsid w:val="00F1651D"/>
    <w:rsid w:val="00F166B8"/>
    <w:rsid w:val="00F16808"/>
    <w:rsid w:val="00F16841"/>
    <w:rsid w:val="00F16B58"/>
    <w:rsid w:val="00F16E72"/>
    <w:rsid w:val="00F16FC9"/>
    <w:rsid w:val="00F17101"/>
    <w:rsid w:val="00F17111"/>
    <w:rsid w:val="00F1712D"/>
    <w:rsid w:val="00F1720B"/>
    <w:rsid w:val="00F17376"/>
    <w:rsid w:val="00F1739C"/>
    <w:rsid w:val="00F173FA"/>
    <w:rsid w:val="00F174B9"/>
    <w:rsid w:val="00F175F6"/>
    <w:rsid w:val="00F17603"/>
    <w:rsid w:val="00F176B4"/>
    <w:rsid w:val="00F178F7"/>
    <w:rsid w:val="00F17952"/>
    <w:rsid w:val="00F17990"/>
    <w:rsid w:val="00F17F0F"/>
    <w:rsid w:val="00F17F2A"/>
    <w:rsid w:val="00F17F78"/>
    <w:rsid w:val="00F17FE6"/>
    <w:rsid w:val="00F20055"/>
    <w:rsid w:val="00F200B1"/>
    <w:rsid w:val="00F20198"/>
    <w:rsid w:val="00F205D1"/>
    <w:rsid w:val="00F208C5"/>
    <w:rsid w:val="00F20911"/>
    <w:rsid w:val="00F20AAE"/>
    <w:rsid w:val="00F20B93"/>
    <w:rsid w:val="00F20BC5"/>
    <w:rsid w:val="00F20D05"/>
    <w:rsid w:val="00F20D23"/>
    <w:rsid w:val="00F20D85"/>
    <w:rsid w:val="00F20DFD"/>
    <w:rsid w:val="00F20E04"/>
    <w:rsid w:val="00F2129C"/>
    <w:rsid w:val="00F213AC"/>
    <w:rsid w:val="00F21483"/>
    <w:rsid w:val="00F2149E"/>
    <w:rsid w:val="00F214A0"/>
    <w:rsid w:val="00F215A0"/>
    <w:rsid w:val="00F216AE"/>
    <w:rsid w:val="00F216F6"/>
    <w:rsid w:val="00F21751"/>
    <w:rsid w:val="00F21793"/>
    <w:rsid w:val="00F217BC"/>
    <w:rsid w:val="00F21827"/>
    <w:rsid w:val="00F21906"/>
    <w:rsid w:val="00F219D6"/>
    <w:rsid w:val="00F21A51"/>
    <w:rsid w:val="00F21B98"/>
    <w:rsid w:val="00F21F03"/>
    <w:rsid w:val="00F2209D"/>
    <w:rsid w:val="00F221CF"/>
    <w:rsid w:val="00F22223"/>
    <w:rsid w:val="00F22374"/>
    <w:rsid w:val="00F223FD"/>
    <w:rsid w:val="00F22451"/>
    <w:rsid w:val="00F224E2"/>
    <w:rsid w:val="00F22504"/>
    <w:rsid w:val="00F22516"/>
    <w:rsid w:val="00F22526"/>
    <w:rsid w:val="00F22574"/>
    <w:rsid w:val="00F22A22"/>
    <w:rsid w:val="00F22B63"/>
    <w:rsid w:val="00F22E56"/>
    <w:rsid w:val="00F22F3A"/>
    <w:rsid w:val="00F22F88"/>
    <w:rsid w:val="00F23083"/>
    <w:rsid w:val="00F23372"/>
    <w:rsid w:val="00F233A4"/>
    <w:rsid w:val="00F2340F"/>
    <w:rsid w:val="00F23480"/>
    <w:rsid w:val="00F2365E"/>
    <w:rsid w:val="00F237CE"/>
    <w:rsid w:val="00F23A97"/>
    <w:rsid w:val="00F23ACF"/>
    <w:rsid w:val="00F23CFB"/>
    <w:rsid w:val="00F23E32"/>
    <w:rsid w:val="00F23F39"/>
    <w:rsid w:val="00F242AE"/>
    <w:rsid w:val="00F24485"/>
    <w:rsid w:val="00F24657"/>
    <w:rsid w:val="00F24735"/>
    <w:rsid w:val="00F2474A"/>
    <w:rsid w:val="00F2477D"/>
    <w:rsid w:val="00F248B1"/>
    <w:rsid w:val="00F24918"/>
    <w:rsid w:val="00F24968"/>
    <w:rsid w:val="00F24992"/>
    <w:rsid w:val="00F24BE5"/>
    <w:rsid w:val="00F24BF4"/>
    <w:rsid w:val="00F24C73"/>
    <w:rsid w:val="00F24D9F"/>
    <w:rsid w:val="00F24E82"/>
    <w:rsid w:val="00F24EFE"/>
    <w:rsid w:val="00F25004"/>
    <w:rsid w:val="00F25129"/>
    <w:rsid w:val="00F25155"/>
    <w:rsid w:val="00F2516C"/>
    <w:rsid w:val="00F25321"/>
    <w:rsid w:val="00F254D1"/>
    <w:rsid w:val="00F254E1"/>
    <w:rsid w:val="00F25550"/>
    <w:rsid w:val="00F25592"/>
    <w:rsid w:val="00F25596"/>
    <w:rsid w:val="00F25A36"/>
    <w:rsid w:val="00F25B22"/>
    <w:rsid w:val="00F25CB0"/>
    <w:rsid w:val="00F25D9A"/>
    <w:rsid w:val="00F25E83"/>
    <w:rsid w:val="00F261AB"/>
    <w:rsid w:val="00F261EB"/>
    <w:rsid w:val="00F2623E"/>
    <w:rsid w:val="00F26262"/>
    <w:rsid w:val="00F262F3"/>
    <w:rsid w:val="00F264EC"/>
    <w:rsid w:val="00F2652E"/>
    <w:rsid w:val="00F2659C"/>
    <w:rsid w:val="00F2664A"/>
    <w:rsid w:val="00F2673A"/>
    <w:rsid w:val="00F2689A"/>
    <w:rsid w:val="00F26B4F"/>
    <w:rsid w:val="00F26C14"/>
    <w:rsid w:val="00F26D35"/>
    <w:rsid w:val="00F26E7C"/>
    <w:rsid w:val="00F26F06"/>
    <w:rsid w:val="00F26F82"/>
    <w:rsid w:val="00F27085"/>
    <w:rsid w:val="00F274A6"/>
    <w:rsid w:val="00F27530"/>
    <w:rsid w:val="00F276C9"/>
    <w:rsid w:val="00F27841"/>
    <w:rsid w:val="00F27880"/>
    <w:rsid w:val="00F27959"/>
    <w:rsid w:val="00F279DB"/>
    <w:rsid w:val="00F27A76"/>
    <w:rsid w:val="00F27BD3"/>
    <w:rsid w:val="00F300D8"/>
    <w:rsid w:val="00F30563"/>
    <w:rsid w:val="00F305DC"/>
    <w:rsid w:val="00F3063A"/>
    <w:rsid w:val="00F30733"/>
    <w:rsid w:val="00F3073A"/>
    <w:rsid w:val="00F30D85"/>
    <w:rsid w:val="00F30F9D"/>
    <w:rsid w:val="00F311E1"/>
    <w:rsid w:val="00F311FF"/>
    <w:rsid w:val="00F3152E"/>
    <w:rsid w:val="00F31716"/>
    <w:rsid w:val="00F318C9"/>
    <w:rsid w:val="00F31A19"/>
    <w:rsid w:val="00F31A62"/>
    <w:rsid w:val="00F31BC3"/>
    <w:rsid w:val="00F31C9D"/>
    <w:rsid w:val="00F31D93"/>
    <w:rsid w:val="00F31E7A"/>
    <w:rsid w:val="00F31EBB"/>
    <w:rsid w:val="00F31EBD"/>
    <w:rsid w:val="00F31F24"/>
    <w:rsid w:val="00F324A8"/>
    <w:rsid w:val="00F324C0"/>
    <w:rsid w:val="00F324EC"/>
    <w:rsid w:val="00F3255F"/>
    <w:rsid w:val="00F3269D"/>
    <w:rsid w:val="00F32A23"/>
    <w:rsid w:val="00F32AF1"/>
    <w:rsid w:val="00F32C74"/>
    <w:rsid w:val="00F32CCB"/>
    <w:rsid w:val="00F32D34"/>
    <w:rsid w:val="00F32E36"/>
    <w:rsid w:val="00F32F57"/>
    <w:rsid w:val="00F33075"/>
    <w:rsid w:val="00F3314B"/>
    <w:rsid w:val="00F3324F"/>
    <w:rsid w:val="00F33455"/>
    <w:rsid w:val="00F33578"/>
    <w:rsid w:val="00F33676"/>
    <w:rsid w:val="00F336B9"/>
    <w:rsid w:val="00F337E5"/>
    <w:rsid w:val="00F3393C"/>
    <w:rsid w:val="00F33969"/>
    <w:rsid w:val="00F339CB"/>
    <w:rsid w:val="00F33B1A"/>
    <w:rsid w:val="00F33BCF"/>
    <w:rsid w:val="00F33D90"/>
    <w:rsid w:val="00F33E45"/>
    <w:rsid w:val="00F34440"/>
    <w:rsid w:val="00F34496"/>
    <w:rsid w:val="00F34497"/>
    <w:rsid w:val="00F344A0"/>
    <w:rsid w:val="00F34531"/>
    <w:rsid w:val="00F3461B"/>
    <w:rsid w:val="00F34663"/>
    <w:rsid w:val="00F34716"/>
    <w:rsid w:val="00F3487C"/>
    <w:rsid w:val="00F348E3"/>
    <w:rsid w:val="00F3497B"/>
    <w:rsid w:val="00F34A4D"/>
    <w:rsid w:val="00F34A7F"/>
    <w:rsid w:val="00F34AEF"/>
    <w:rsid w:val="00F34D1E"/>
    <w:rsid w:val="00F34F5E"/>
    <w:rsid w:val="00F34FC9"/>
    <w:rsid w:val="00F350AE"/>
    <w:rsid w:val="00F352A1"/>
    <w:rsid w:val="00F352E7"/>
    <w:rsid w:val="00F352EF"/>
    <w:rsid w:val="00F35330"/>
    <w:rsid w:val="00F35360"/>
    <w:rsid w:val="00F354A7"/>
    <w:rsid w:val="00F354C2"/>
    <w:rsid w:val="00F35788"/>
    <w:rsid w:val="00F35808"/>
    <w:rsid w:val="00F358CC"/>
    <w:rsid w:val="00F359E6"/>
    <w:rsid w:val="00F35AC4"/>
    <w:rsid w:val="00F35FB2"/>
    <w:rsid w:val="00F36099"/>
    <w:rsid w:val="00F3611A"/>
    <w:rsid w:val="00F36374"/>
    <w:rsid w:val="00F365DA"/>
    <w:rsid w:val="00F36709"/>
    <w:rsid w:val="00F368FB"/>
    <w:rsid w:val="00F369DF"/>
    <w:rsid w:val="00F36C1A"/>
    <w:rsid w:val="00F36E51"/>
    <w:rsid w:val="00F36E53"/>
    <w:rsid w:val="00F3715B"/>
    <w:rsid w:val="00F371AA"/>
    <w:rsid w:val="00F37238"/>
    <w:rsid w:val="00F3728A"/>
    <w:rsid w:val="00F3738C"/>
    <w:rsid w:val="00F373DA"/>
    <w:rsid w:val="00F373E5"/>
    <w:rsid w:val="00F376F8"/>
    <w:rsid w:val="00F377A7"/>
    <w:rsid w:val="00F377D1"/>
    <w:rsid w:val="00F37817"/>
    <w:rsid w:val="00F3781E"/>
    <w:rsid w:val="00F379F3"/>
    <w:rsid w:val="00F37A11"/>
    <w:rsid w:val="00F37A3A"/>
    <w:rsid w:val="00F37C05"/>
    <w:rsid w:val="00F37E05"/>
    <w:rsid w:val="00F37EB8"/>
    <w:rsid w:val="00F37F02"/>
    <w:rsid w:val="00F40257"/>
    <w:rsid w:val="00F40300"/>
    <w:rsid w:val="00F40351"/>
    <w:rsid w:val="00F40491"/>
    <w:rsid w:val="00F404F8"/>
    <w:rsid w:val="00F405C2"/>
    <w:rsid w:val="00F40801"/>
    <w:rsid w:val="00F40824"/>
    <w:rsid w:val="00F409E6"/>
    <w:rsid w:val="00F40A07"/>
    <w:rsid w:val="00F40D1C"/>
    <w:rsid w:val="00F40ED2"/>
    <w:rsid w:val="00F40EDC"/>
    <w:rsid w:val="00F411DA"/>
    <w:rsid w:val="00F41395"/>
    <w:rsid w:val="00F4158F"/>
    <w:rsid w:val="00F41678"/>
    <w:rsid w:val="00F417EC"/>
    <w:rsid w:val="00F4190F"/>
    <w:rsid w:val="00F41B02"/>
    <w:rsid w:val="00F41B32"/>
    <w:rsid w:val="00F41B6F"/>
    <w:rsid w:val="00F41C9B"/>
    <w:rsid w:val="00F41CDC"/>
    <w:rsid w:val="00F41D24"/>
    <w:rsid w:val="00F41E04"/>
    <w:rsid w:val="00F4210D"/>
    <w:rsid w:val="00F4233F"/>
    <w:rsid w:val="00F42424"/>
    <w:rsid w:val="00F42499"/>
    <w:rsid w:val="00F42594"/>
    <w:rsid w:val="00F426D7"/>
    <w:rsid w:val="00F4277F"/>
    <w:rsid w:val="00F429AE"/>
    <w:rsid w:val="00F42D6D"/>
    <w:rsid w:val="00F42D7B"/>
    <w:rsid w:val="00F42DF0"/>
    <w:rsid w:val="00F4305A"/>
    <w:rsid w:val="00F43150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445F"/>
    <w:rsid w:val="00F444DD"/>
    <w:rsid w:val="00F4462E"/>
    <w:rsid w:val="00F44653"/>
    <w:rsid w:val="00F446D6"/>
    <w:rsid w:val="00F44951"/>
    <w:rsid w:val="00F4499E"/>
    <w:rsid w:val="00F449C7"/>
    <w:rsid w:val="00F44A03"/>
    <w:rsid w:val="00F44A64"/>
    <w:rsid w:val="00F44B2C"/>
    <w:rsid w:val="00F44B7E"/>
    <w:rsid w:val="00F44B8A"/>
    <w:rsid w:val="00F44B90"/>
    <w:rsid w:val="00F44CE3"/>
    <w:rsid w:val="00F44D72"/>
    <w:rsid w:val="00F44E25"/>
    <w:rsid w:val="00F44E40"/>
    <w:rsid w:val="00F44F0A"/>
    <w:rsid w:val="00F44F93"/>
    <w:rsid w:val="00F452FF"/>
    <w:rsid w:val="00F45417"/>
    <w:rsid w:val="00F456D4"/>
    <w:rsid w:val="00F4585C"/>
    <w:rsid w:val="00F459FB"/>
    <w:rsid w:val="00F45CDE"/>
    <w:rsid w:val="00F45EA1"/>
    <w:rsid w:val="00F45FDD"/>
    <w:rsid w:val="00F4602C"/>
    <w:rsid w:val="00F46411"/>
    <w:rsid w:val="00F46518"/>
    <w:rsid w:val="00F467F9"/>
    <w:rsid w:val="00F469BE"/>
    <w:rsid w:val="00F46CC2"/>
    <w:rsid w:val="00F46F21"/>
    <w:rsid w:val="00F4704D"/>
    <w:rsid w:val="00F470C1"/>
    <w:rsid w:val="00F470C6"/>
    <w:rsid w:val="00F471BE"/>
    <w:rsid w:val="00F4720C"/>
    <w:rsid w:val="00F4732E"/>
    <w:rsid w:val="00F47588"/>
    <w:rsid w:val="00F4761D"/>
    <w:rsid w:val="00F476C1"/>
    <w:rsid w:val="00F47771"/>
    <w:rsid w:val="00F4789B"/>
    <w:rsid w:val="00F47973"/>
    <w:rsid w:val="00F47B55"/>
    <w:rsid w:val="00F47B82"/>
    <w:rsid w:val="00F50084"/>
    <w:rsid w:val="00F500BF"/>
    <w:rsid w:val="00F5014D"/>
    <w:rsid w:val="00F50588"/>
    <w:rsid w:val="00F507F7"/>
    <w:rsid w:val="00F508CE"/>
    <w:rsid w:val="00F5090C"/>
    <w:rsid w:val="00F50A13"/>
    <w:rsid w:val="00F50A45"/>
    <w:rsid w:val="00F50BD9"/>
    <w:rsid w:val="00F50C2E"/>
    <w:rsid w:val="00F50CE8"/>
    <w:rsid w:val="00F50EE5"/>
    <w:rsid w:val="00F51105"/>
    <w:rsid w:val="00F51250"/>
    <w:rsid w:val="00F51364"/>
    <w:rsid w:val="00F51485"/>
    <w:rsid w:val="00F51492"/>
    <w:rsid w:val="00F51904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62D"/>
    <w:rsid w:val="00F527D2"/>
    <w:rsid w:val="00F52834"/>
    <w:rsid w:val="00F528CD"/>
    <w:rsid w:val="00F528F6"/>
    <w:rsid w:val="00F52944"/>
    <w:rsid w:val="00F52948"/>
    <w:rsid w:val="00F52A2F"/>
    <w:rsid w:val="00F52C37"/>
    <w:rsid w:val="00F52C4C"/>
    <w:rsid w:val="00F52CA8"/>
    <w:rsid w:val="00F52D3D"/>
    <w:rsid w:val="00F52E65"/>
    <w:rsid w:val="00F52F52"/>
    <w:rsid w:val="00F52FD9"/>
    <w:rsid w:val="00F52FF4"/>
    <w:rsid w:val="00F53130"/>
    <w:rsid w:val="00F533E3"/>
    <w:rsid w:val="00F5356B"/>
    <w:rsid w:val="00F5356D"/>
    <w:rsid w:val="00F535EE"/>
    <w:rsid w:val="00F53658"/>
    <w:rsid w:val="00F5370B"/>
    <w:rsid w:val="00F539DB"/>
    <w:rsid w:val="00F53B27"/>
    <w:rsid w:val="00F53C91"/>
    <w:rsid w:val="00F53E3D"/>
    <w:rsid w:val="00F53EFE"/>
    <w:rsid w:val="00F53FC8"/>
    <w:rsid w:val="00F54149"/>
    <w:rsid w:val="00F5419B"/>
    <w:rsid w:val="00F541BE"/>
    <w:rsid w:val="00F541CB"/>
    <w:rsid w:val="00F5439A"/>
    <w:rsid w:val="00F543F4"/>
    <w:rsid w:val="00F54531"/>
    <w:rsid w:val="00F5459A"/>
    <w:rsid w:val="00F547D3"/>
    <w:rsid w:val="00F5483D"/>
    <w:rsid w:val="00F5486C"/>
    <w:rsid w:val="00F54A2F"/>
    <w:rsid w:val="00F54AAC"/>
    <w:rsid w:val="00F54BAA"/>
    <w:rsid w:val="00F54C01"/>
    <w:rsid w:val="00F54CB2"/>
    <w:rsid w:val="00F54EFF"/>
    <w:rsid w:val="00F55063"/>
    <w:rsid w:val="00F55070"/>
    <w:rsid w:val="00F55103"/>
    <w:rsid w:val="00F5514E"/>
    <w:rsid w:val="00F5526D"/>
    <w:rsid w:val="00F552FF"/>
    <w:rsid w:val="00F553BD"/>
    <w:rsid w:val="00F554A5"/>
    <w:rsid w:val="00F55551"/>
    <w:rsid w:val="00F55590"/>
    <w:rsid w:val="00F557E7"/>
    <w:rsid w:val="00F55816"/>
    <w:rsid w:val="00F55941"/>
    <w:rsid w:val="00F55B35"/>
    <w:rsid w:val="00F55C77"/>
    <w:rsid w:val="00F55D10"/>
    <w:rsid w:val="00F55D2C"/>
    <w:rsid w:val="00F55DD9"/>
    <w:rsid w:val="00F55E1D"/>
    <w:rsid w:val="00F55E99"/>
    <w:rsid w:val="00F55F98"/>
    <w:rsid w:val="00F5618F"/>
    <w:rsid w:val="00F563C3"/>
    <w:rsid w:val="00F5645F"/>
    <w:rsid w:val="00F564CD"/>
    <w:rsid w:val="00F56855"/>
    <w:rsid w:val="00F56ADE"/>
    <w:rsid w:val="00F56B10"/>
    <w:rsid w:val="00F56CD0"/>
    <w:rsid w:val="00F56D8C"/>
    <w:rsid w:val="00F56D90"/>
    <w:rsid w:val="00F56DC1"/>
    <w:rsid w:val="00F56E4E"/>
    <w:rsid w:val="00F57295"/>
    <w:rsid w:val="00F572F4"/>
    <w:rsid w:val="00F57379"/>
    <w:rsid w:val="00F575C9"/>
    <w:rsid w:val="00F5798A"/>
    <w:rsid w:val="00F57CD3"/>
    <w:rsid w:val="00F57D41"/>
    <w:rsid w:val="00F57DF2"/>
    <w:rsid w:val="00F57EBF"/>
    <w:rsid w:val="00F57FEF"/>
    <w:rsid w:val="00F60047"/>
    <w:rsid w:val="00F60256"/>
    <w:rsid w:val="00F60374"/>
    <w:rsid w:val="00F60560"/>
    <w:rsid w:val="00F605A6"/>
    <w:rsid w:val="00F606CD"/>
    <w:rsid w:val="00F608CB"/>
    <w:rsid w:val="00F60A44"/>
    <w:rsid w:val="00F60BE1"/>
    <w:rsid w:val="00F60D2D"/>
    <w:rsid w:val="00F60D37"/>
    <w:rsid w:val="00F60D41"/>
    <w:rsid w:val="00F60DD1"/>
    <w:rsid w:val="00F60DF9"/>
    <w:rsid w:val="00F60E0E"/>
    <w:rsid w:val="00F60E9A"/>
    <w:rsid w:val="00F60F12"/>
    <w:rsid w:val="00F60FCF"/>
    <w:rsid w:val="00F610A0"/>
    <w:rsid w:val="00F610E5"/>
    <w:rsid w:val="00F611E5"/>
    <w:rsid w:val="00F613F6"/>
    <w:rsid w:val="00F615D0"/>
    <w:rsid w:val="00F615E2"/>
    <w:rsid w:val="00F617FF"/>
    <w:rsid w:val="00F618C3"/>
    <w:rsid w:val="00F61960"/>
    <w:rsid w:val="00F61A13"/>
    <w:rsid w:val="00F61B19"/>
    <w:rsid w:val="00F61B3A"/>
    <w:rsid w:val="00F61B63"/>
    <w:rsid w:val="00F61BC9"/>
    <w:rsid w:val="00F61C7A"/>
    <w:rsid w:val="00F61F4A"/>
    <w:rsid w:val="00F61F58"/>
    <w:rsid w:val="00F61FE0"/>
    <w:rsid w:val="00F62001"/>
    <w:rsid w:val="00F62125"/>
    <w:rsid w:val="00F625A8"/>
    <w:rsid w:val="00F62AC1"/>
    <w:rsid w:val="00F62CA5"/>
    <w:rsid w:val="00F62D06"/>
    <w:rsid w:val="00F62D9C"/>
    <w:rsid w:val="00F62E41"/>
    <w:rsid w:val="00F62FD3"/>
    <w:rsid w:val="00F63033"/>
    <w:rsid w:val="00F6309E"/>
    <w:rsid w:val="00F630BF"/>
    <w:rsid w:val="00F63176"/>
    <w:rsid w:val="00F631A9"/>
    <w:rsid w:val="00F634F8"/>
    <w:rsid w:val="00F63527"/>
    <w:rsid w:val="00F63544"/>
    <w:rsid w:val="00F6367B"/>
    <w:rsid w:val="00F63757"/>
    <w:rsid w:val="00F6398B"/>
    <w:rsid w:val="00F63A94"/>
    <w:rsid w:val="00F63CD0"/>
    <w:rsid w:val="00F63F56"/>
    <w:rsid w:val="00F6431D"/>
    <w:rsid w:val="00F64324"/>
    <w:rsid w:val="00F643F9"/>
    <w:rsid w:val="00F644FC"/>
    <w:rsid w:val="00F6456D"/>
    <w:rsid w:val="00F645B4"/>
    <w:rsid w:val="00F64619"/>
    <w:rsid w:val="00F6461D"/>
    <w:rsid w:val="00F647CD"/>
    <w:rsid w:val="00F64A70"/>
    <w:rsid w:val="00F64B8D"/>
    <w:rsid w:val="00F64C30"/>
    <w:rsid w:val="00F64C4A"/>
    <w:rsid w:val="00F64DE6"/>
    <w:rsid w:val="00F64E4D"/>
    <w:rsid w:val="00F65065"/>
    <w:rsid w:val="00F650AF"/>
    <w:rsid w:val="00F651C9"/>
    <w:rsid w:val="00F65273"/>
    <w:rsid w:val="00F652C3"/>
    <w:rsid w:val="00F6530B"/>
    <w:rsid w:val="00F65325"/>
    <w:rsid w:val="00F653A9"/>
    <w:rsid w:val="00F65540"/>
    <w:rsid w:val="00F6594F"/>
    <w:rsid w:val="00F659BD"/>
    <w:rsid w:val="00F659DD"/>
    <w:rsid w:val="00F65BD1"/>
    <w:rsid w:val="00F65C67"/>
    <w:rsid w:val="00F65CB2"/>
    <w:rsid w:val="00F65CBA"/>
    <w:rsid w:val="00F65D14"/>
    <w:rsid w:val="00F65DA6"/>
    <w:rsid w:val="00F65E2F"/>
    <w:rsid w:val="00F65F88"/>
    <w:rsid w:val="00F66057"/>
    <w:rsid w:val="00F66198"/>
    <w:rsid w:val="00F663C7"/>
    <w:rsid w:val="00F667DA"/>
    <w:rsid w:val="00F667F4"/>
    <w:rsid w:val="00F66998"/>
    <w:rsid w:val="00F66B43"/>
    <w:rsid w:val="00F66BB4"/>
    <w:rsid w:val="00F66BF2"/>
    <w:rsid w:val="00F66E35"/>
    <w:rsid w:val="00F66EA3"/>
    <w:rsid w:val="00F66F14"/>
    <w:rsid w:val="00F66FB3"/>
    <w:rsid w:val="00F6722F"/>
    <w:rsid w:val="00F67377"/>
    <w:rsid w:val="00F67380"/>
    <w:rsid w:val="00F673E0"/>
    <w:rsid w:val="00F6744E"/>
    <w:rsid w:val="00F67457"/>
    <w:rsid w:val="00F6777F"/>
    <w:rsid w:val="00F67883"/>
    <w:rsid w:val="00F678C5"/>
    <w:rsid w:val="00F6795B"/>
    <w:rsid w:val="00F6799F"/>
    <w:rsid w:val="00F67B4D"/>
    <w:rsid w:val="00F67D3A"/>
    <w:rsid w:val="00F67DE1"/>
    <w:rsid w:val="00F67F28"/>
    <w:rsid w:val="00F7000B"/>
    <w:rsid w:val="00F7003E"/>
    <w:rsid w:val="00F70099"/>
    <w:rsid w:val="00F700C5"/>
    <w:rsid w:val="00F701C0"/>
    <w:rsid w:val="00F702F3"/>
    <w:rsid w:val="00F70340"/>
    <w:rsid w:val="00F706B7"/>
    <w:rsid w:val="00F70794"/>
    <w:rsid w:val="00F70929"/>
    <w:rsid w:val="00F70B56"/>
    <w:rsid w:val="00F70BAB"/>
    <w:rsid w:val="00F70D67"/>
    <w:rsid w:val="00F70F6D"/>
    <w:rsid w:val="00F70FAD"/>
    <w:rsid w:val="00F7112B"/>
    <w:rsid w:val="00F71198"/>
    <w:rsid w:val="00F71820"/>
    <w:rsid w:val="00F71883"/>
    <w:rsid w:val="00F7195D"/>
    <w:rsid w:val="00F71ED5"/>
    <w:rsid w:val="00F71FA8"/>
    <w:rsid w:val="00F72079"/>
    <w:rsid w:val="00F720D2"/>
    <w:rsid w:val="00F7226F"/>
    <w:rsid w:val="00F722AD"/>
    <w:rsid w:val="00F724CB"/>
    <w:rsid w:val="00F727D9"/>
    <w:rsid w:val="00F7288D"/>
    <w:rsid w:val="00F728F9"/>
    <w:rsid w:val="00F7295D"/>
    <w:rsid w:val="00F729EB"/>
    <w:rsid w:val="00F72A4C"/>
    <w:rsid w:val="00F72A6C"/>
    <w:rsid w:val="00F72A93"/>
    <w:rsid w:val="00F72B8F"/>
    <w:rsid w:val="00F72C5D"/>
    <w:rsid w:val="00F72E3F"/>
    <w:rsid w:val="00F72F40"/>
    <w:rsid w:val="00F72FBB"/>
    <w:rsid w:val="00F73009"/>
    <w:rsid w:val="00F73010"/>
    <w:rsid w:val="00F73101"/>
    <w:rsid w:val="00F73371"/>
    <w:rsid w:val="00F73902"/>
    <w:rsid w:val="00F73928"/>
    <w:rsid w:val="00F7398C"/>
    <w:rsid w:val="00F739A6"/>
    <w:rsid w:val="00F73C7F"/>
    <w:rsid w:val="00F7401D"/>
    <w:rsid w:val="00F7408B"/>
    <w:rsid w:val="00F742CD"/>
    <w:rsid w:val="00F74314"/>
    <w:rsid w:val="00F7432D"/>
    <w:rsid w:val="00F74941"/>
    <w:rsid w:val="00F74C87"/>
    <w:rsid w:val="00F74DA6"/>
    <w:rsid w:val="00F74DFF"/>
    <w:rsid w:val="00F74FF8"/>
    <w:rsid w:val="00F752C2"/>
    <w:rsid w:val="00F753A6"/>
    <w:rsid w:val="00F753D8"/>
    <w:rsid w:val="00F75412"/>
    <w:rsid w:val="00F7594E"/>
    <w:rsid w:val="00F759D2"/>
    <w:rsid w:val="00F75CDC"/>
    <w:rsid w:val="00F75E77"/>
    <w:rsid w:val="00F75F4F"/>
    <w:rsid w:val="00F7607C"/>
    <w:rsid w:val="00F762E1"/>
    <w:rsid w:val="00F76419"/>
    <w:rsid w:val="00F76492"/>
    <w:rsid w:val="00F765BC"/>
    <w:rsid w:val="00F76691"/>
    <w:rsid w:val="00F76704"/>
    <w:rsid w:val="00F76744"/>
    <w:rsid w:val="00F769DA"/>
    <w:rsid w:val="00F76B3E"/>
    <w:rsid w:val="00F76CF9"/>
    <w:rsid w:val="00F76D48"/>
    <w:rsid w:val="00F76D75"/>
    <w:rsid w:val="00F76D91"/>
    <w:rsid w:val="00F76DA3"/>
    <w:rsid w:val="00F76EB5"/>
    <w:rsid w:val="00F76F18"/>
    <w:rsid w:val="00F76F4E"/>
    <w:rsid w:val="00F76FA3"/>
    <w:rsid w:val="00F76FB8"/>
    <w:rsid w:val="00F77170"/>
    <w:rsid w:val="00F771BE"/>
    <w:rsid w:val="00F7748C"/>
    <w:rsid w:val="00F776E5"/>
    <w:rsid w:val="00F77A00"/>
    <w:rsid w:val="00F77A5E"/>
    <w:rsid w:val="00F77B08"/>
    <w:rsid w:val="00F77B82"/>
    <w:rsid w:val="00F80040"/>
    <w:rsid w:val="00F801C9"/>
    <w:rsid w:val="00F8022A"/>
    <w:rsid w:val="00F80391"/>
    <w:rsid w:val="00F803BF"/>
    <w:rsid w:val="00F8042A"/>
    <w:rsid w:val="00F80446"/>
    <w:rsid w:val="00F8068F"/>
    <w:rsid w:val="00F806AC"/>
    <w:rsid w:val="00F806CA"/>
    <w:rsid w:val="00F80749"/>
    <w:rsid w:val="00F80957"/>
    <w:rsid w:val="00F80A6E"/>
    <w:rsid w:val="00F80A88"/>
    <w:rsid w:val="00F80CAA"/>
    <w:rsid w:val="00F811BC"/>
    <w:rsid w:val="00F811D2"/>
    <w:rsid w:val="00F8135E"/>
    <w:rsid w:val="00F813CF"/>
    <w:rsid w:val="00F81434"/>
    <w:rsid w:val="00F814D4"/>
    <w:rsid w:val="00F814F3"/>
    <w:rsid w:val="00F816CF"/>
    <w:rsid w:val="00F819C4"/>
    <w:rsid w:val="00F819E4"/>
    <w:rsid w:val="00F81A68"/>
    <w:rsid w:val="00F81C2A"/>
    <w:rsid w:val="00F81E59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B25"/>
    <w:rsid w:val="00F82B36"/>
    <w:rsid w:val="00F82B5B"/>
    <w:rsid w:val="00F82CC4"/>
    <w:rsid w:val="00F82CE5"/>
    <w:rsid w:val="00F82E7C"/>
    <w:rsid w:val="00F82F46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A9A"/>
    <w:rsid w:val="00F83C71"/>
    <w:rsid w:val="00F84144"/>
    <w:rsid w:val="00F841A9"/>
    <w:rsid w:val="00F842BB"/>
    <w:rsid w:val="00F843C6"/>
    <w:rsid w:val="00F8440C"/>
    <w:rsid w:val="00F844B5"/>
    <w:rsid w:val="00F844D2"/>
    <w:rsid w:val="00F845A0"/>
    <w:rsid w:val="00F845FF"/>
    <w:rsid w:val="00F84661"/>
    <w:rsid w:val="00F848E7"/>
    <w:rsid w:val="00F84A47"/>
    <w:rsid w:val="00F84B2F"/>
    <w:rsid w:val="00F84BAE"/>
    <w:rsid w:val="00F84C0F"/>
    <w:rsid w:val="00F84C49"/>
    <w:rsid w:val="00F84CAE"/>
    <w:rsid w:val="00F84CCB"/>
    <w:rsid w:val="00F84E64"/>
    <w:rsid w:val="00F85163"/>
    <w:rsid w:val="00F851A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ADE"/>
    <w:rsid w:val="00F85B19"/>
    <w:rsid w:val="00F85BE0"/>
    <w:rsid w:val="00F85BEB"/>
    <w:rsid w:val="00F85EC0"/>
    <w:rsid w:val="00F85FD0"/>
    <w:rsid w:val="00F860E2"/>
    <w:rsid w:val="00F861EE"/>
    <w:rsid w:val="00F864C8"/>
    <w:rsid w:val="00F864F5"/>
    <w:rsid w:val="00F86506"/>
    <w:rsid w:val="00F865B4"/>
    <w:rsid w:val="00F86781"/>
    <w:rsid w:val="00F868D8"/>
    <w:rsid w:val="00F86B73"/>
    <w:rsid w:val="00F86C91"/>
    <w:rsid w:val="00F86D16"/>
    <w:rsid w:val="00F86ED8"/>
    <w:rsid w:val="00F8727C"/>
    <w:rsid w:val="00F872D4"/>
    <w:rsid w:val="00F878A7"/>
    <w:rsid w:val="00F878EB"/>
    <w:rsid w:val="00F87937"/>
    <w:rsid w:val="00F87A18"/>
    <w:rsid w:val="00F87B21"/>
    <w:rsid w:val="00F87B4A"/>
    <w:rsid w:val="00F87C6A"/>
    <w:rsid w:val="00F87D14"/>
    <w:rsid w:val="00F87DBB"/>
    <w:rsid w:val="00F90095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AD"/>
    <w:rsid w:val="00F912B2"/>
    <w:rsid w:val="00F91379"/>
    <w:rsid w:val="00F91393"/>
    <w:rsid w:val="00F9142F"/>
    <w:rsid w:val="00F91462"/>
    <w:rsid w:val="00F91472"/>
    <w:rsid w:val="00F91567"/>
    <w:rsid w:val="00F91707"/>
    <w:rsid w:val="00F91827"/>
    <w:rsid w:val="00F91980"/>
    <w:rsid w:val="00F9199D"/>
    <w:rsid w:val="00F91B89"/>
    <w:rsid w:val="00F91B93"/>
    <w:rsid w:val="00F91C90"/>
    <w:rsid w:val="00F91E90"/>
    <w:rsid w:val="00F920AD"/>
    <w:rsid w:val="00F920D7"/>
    <w:rsid w:val="00F923BF"/>
    <w:rsid w:val="00F92408"/>
    <w:rsid w:val="00F924CC"/>
    <w:rsid w:val="00F924FD"/>
    <w:rsid w:val="00F925A6"/>
    <w:rsid w:val="00F926B1"/>
    <w:rsid w:val="00F927F1"/>
    <w:rsid w:val="00F92949"/>
    <w:rsid w:val="00F92AE7"/>
    <w:rsid w:val="00F92C9B"/>
    <w:rsid w:val="00F92D7C"/>
    <w:rsid w:val="00F92DDB"/>
    <w:rsid w:val="00F92EEB"/>
    <w:rsid w:val="00F93089"/>
    <w:rsid w:val="00F9309A"/>
    <w:rsid w:val="00F93116"/>
    <w:rsid w:val="00F931FF"/>
    <w:rsid w:val="00F93272"/>
    <w:rsid w:val="00F9328C"/>
    <w:rsid w:val="00F93464"/>
    <w:rsid w:val="00F93526"/>
    <w:rsid w:val="00F93723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133"/>
    <w:rsid w:val="00F94364"/>
    <w:rsid w:val="00F948F3"/>
    <w:rsid w:val="00F9493A"/>
    <w:rsid w:val="00F949C6"/>
    <w:rsid w:val="00F949ED"/>
    <w:rsid w:val="00F949F4"/>
    <w:rsid w:val="00F94A9A"/>
    <w:rsid w:val="00F94B6D"/>
    <w:rsid w:val="00F94C05"/>
    <w:rsid w:val="00F94EC6"/>
    <w:rsid w:val="00F9505F"/>
    <w:rsid w:val="00F951EC"/>
    <w:rsid w:val="00F95325"/>
    <w:rsid w:val="00F9544F"/>
    <w:rsid w:val="00F95504"/>
    <w:rsid w:val="00F95527"/>
    <w:rsid w:val="00F955D2"/>
    <w:rsid w:val="00F9575E"/>
    <w:rsid w:val="00F95861"/>
    <w:rsid w:val="00F958F6"/>
    <w:rsid w:val="00F959AA"/>
    <w:rsid w:val="00F95B0C"/>
    <w:rsid w:val="00F95C94"/>
    <w:rsid w:val="00F95DF6"/>
    <w:rsid w:val="00F95E67"/>
    <w:rsid w:val="00F963F2"/>
    <w:rsid w:val="00F96467"/>
    <w:rsid w:val="00F9651A"/>
    <w:rsid w:val="00F96676"/>
    <w:rsid w:val="00F9675B"/>
    <w:rsid w:val="00F967A2"/>
    <w:rsid w:val="00F967F1"/>
    <w:rsid w:val="00F96812"/>
    <w:rsid w:val="00F96825"/>
    <w:rsid w:val="00F969BE"/>
    <w:rsid w:val="00F969EE"/>
    <w:rsid w:val="00F96B51"/>
    <w:rsid w:val="00F96BE1"/>
    <w:rsid w:val="00F96C50"/>
    <w:rsid w:val="00F96C56"/>
    <w:rsid w:val="00F96DD5"/>
    <w:rsid w:val="00F96E07"/>
    <w:rsid w:val="00F96FE2"/>
    <w:rsid w:val="00F970B5"/>
    <w:rsid w:val="00F97193"/>
    <w:rsid w:val="00F9727C"/>
    <w:rsid w:val="00F973DC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467"/>
    <w:rsid w:val="00FA050E"/>
    <w:rsid w:val="00FA05F4"/>
    <w:rsid w:val="00FA076E"/>
    <w:rsid w:val="00FA08F1"/>
    <w:rsid w:val="00FA0943"/>
    <w:rsid w:val="00FA0A8A"/>
    <w:rsid w:val="00FA0C30"/>
    <w:rsid w:val="00FA0F2B"/>
    <w:rsid w:val="00FA0F7C"/>
    <w:rsid w:val="00FA0FF2"/>
    <w:rsid w:val="00FA109F"/>
    <w:rsid w:val="00FA10C8"/>
    <w:rsid w:val="00FA1325"/>
    <w:rsid w:val="00FA1379"/>
    <w:rsid w:val="00FA1447"/>
    <w:rsid w:val="00FA14D4"/>
    <w:rsid w:val="00FA185E"/>
    <w:rsid w:val="00FA19AA"/>
    <w:rsid w:val="00FA1B0A"/>
    <w:rsid w:val="00FA1DDA"/>
    <w:rsid w:val="00FA1DF8"/>
    <w:rsid w:val="00FA1E14"/>
    <w:rsid w:val="00FA1E34"/>
    <w:rsid w:val="00FA1EA3"/>
    <w:rsid w:val="00FA1EA6"/>
    <w:rsid w:val="00FA1F49"/>
    <w:rsid w:val="00FA202F"/>
    <w:rsid w:val="00FA2190"/>
    <w:rsid w:val="00FA228B"/>
    <w:rsid w:val="00FA23AC"/>
    <w:rsid w:val="00FA254F"/>
    <w:rsid w:val="00FA28E5"/>
    <w:rsid w:val="00FA292A"/>
    <w:rsid w:val="00FA2A63"/>
    <w:rsid w:val="00FA2A78"/>
    <w:rsid w:val="00FA2B1A"/>
    <w:rsid w:val="00FA2BBD"/>
    <w:rsid w:val="00FA2CCE"/>
    <w:rsid w:val="00FA2D1A"/>
    <w:rsid w:val="00FA2DB6"/>
    <w:rsid w:val="00FA2F2E"/>
    <w:rsid w:val="00FA3080"/>
    <w:rsid w:val="00FA30A7"/>
    <w:rsid w:val="00FA317A"/>
    <w:rsid w:val="00FA3327"/>
    <w:rsid w:val="00FA3379"/>
    <w:rsid w:val="00FA3539"/>
    <w:rsid w:val="00FA37CA"/>
    <w:rsid w:val="00FA3B2A"/>
    <w:rsid w:val="00FA3CB0"/>
    <w:rsid w:val="00FA3E3E"/>
    <w:rsid w:val="00FA3F1A"/>
    <w:rsid w:val="00FA3F8A"/>
    <w:rsid w:val="00FA408E"/>
    <w:rsid w:val="00FA4209"/>
    <w:rsid w:val="00FA4258"/>
    <w:rsid w:val="00FA42DF"/>
    <w:rsid w:val="00FA43A3"/>
    <w:rsid w:val="00FA4654"/>
    <w:rsid w:val="00FA478D"/>
    <w:rsid w:val="00FA4888"/>
    <w:rsid w:val="00FA4A1D"/>
    <w:rsid w:val="00FA4AD9"/>
    <w:rsid w:val="00FA4ADD"/>
    <w:rsid w:val="00FA4B08"/>
    <w:rsid w:val="00FA4B19"/>
    <w:rsid w:val="00FA5142"/>
    <w:rsid w:val="00FA53A0"/>
    <w:rsid w:val="00FA53E7"/>
    <w:rsid w:val="00FA545B"/>
    <w:rsid w:val="00FA5561"/>
    <w:rsid w:val="00FA570D"/>
    <w:rsid w:val="00FA5928"/>
    <w:rsid w:val="00FA5A0E"/>
    <w:rsid w:val="00FA5AA4"/>
    <w:rsid w:val="00FA5ACD"/>
    <w:rsid w:val="00FA5D27"/>
    <w:rsid w:val="00FA5DA7"/>
    <w:rsid w:val="00FA5DC9"/>
    <w:rsid w:val="00FA5DDC"/>
    <w:rsid w:val="00FA5E39"/>
    <w:rsid w:val="00FA5EDC"/>
    <w:rsid w:val="00FA5F80"/>
    <w:rsid w:val="00FA5FCD"/>
    <w:rsid w:val="00FA5FF4"/>
    <w:rsid w:val="00FA6022"/>
    <w:rsid w:val="00FA6351"/>
    <w:rsid w:val="00FA6534"/>
    <w:rsid w:val="00FA6620"/>
    <w:rsid w:val="00FA673C"/>
    <w:rsid w:val="00FA67BE"/>
    <w:rsid w:val="00FA67E6"/>
    <w:rsid w:val="00FA6884"/>
    <w:rsid w:val="00FA691E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6C1"/>
    <w:rsid w:val="00FA77F2"/>
    <w:rsid w:val="00FA7828"/>
    <w:rsid w:val="00FA79A4"/>
    <w:rsid w:val="00FA7ABE"/>
    <w:rsid w:val="00FA7BEF"/>
    <w:rsid w:val="00FA7C50"/>
    <w:rsid w:val="00FA7D59"/>
    <w:rsid w:val="00FA7E68"/>
    <w:rsid w:val="00FA7F2D"/>
    <w:rsid w:val="00FA7F38"/>
    <w:rsid w:val="00FA7F3F"/>
    <w:rsid w:val="00FB0265"/>
    <w:rsid w:val="00FB0601"/>
    <w:rsid w:val="00FB0728"/>
    <w:rsid w:val="00FB084A"/>
    <w:rsid w:val="00FB0A0F"/>
    <w:rsid w:val="00FB0ABC"/>
    <w:rsid w:val="00FB0ACD"/>
    <w:rsid w:val="00FB0BC6"/>
    <w:rsid w:val="00FB0DF9"/>
    <w:rsid w:val="00FB0E06"/>
    <w:rsid w:val="00FB1180"/>
    <w:rsid w:val="00FB1440"/>
    <w:rsid w:val="00FB162C"/>
    <w:rsid w:val="00FB181A"/>
    <w:rsid w:val="00FB1828"/>
    <w:rsid w:val="00FB1852"/>
    <w:rsid w:val="00FB1A78"/>
    <w:rsid w:val="00FB1BFA"/>
    <w:rsid w:val="00FB1C0C"/>
    <w:rsid w:val="00FB1C84"/>
    <w:rsid w:val="00FB1C98"/>
    <w:rsid w:val="00FB1CCB"/>
    <w:rsid w:val="00FB1FB2"/>
    <w:rsid w:val="00FB20C4"/>
    <w:rsid w:val="00FB21F4"/>
    <w:rsid w:val="00FB2244"/>
    <w:rsid w:val="00FB237D"/>
    <w:rsid w:val="00FB2569"/>
    <w:rsid w:val="00FB2612"/>
    <w:rsid w:val="00FB298A"/>
    <w:rsid w:val="00FB29CC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A4"/>
    <w:rsid w:val="00FB350C"/>
    <w:rsid w:val="00FB35F7"/>
    <w:rsid w:val="00FB363A"/>
    <w:rsid w:val="00FB364A"/>
    <w:rsid w:val="00FB382F"/>
    <w:rsid w:val="00FB38ED"/>
    <w:rsid w:val="00FB39D1"/>
    <w:rsid w:val="00FB3A1C"/>
    <w:rsid w:val="00FB3AE5"/>
    <w:rsid w:val="00FB3B0B"/>
    <w:rsid w:val="00FB3B68"/>
    <w:rsid w:val="00FB3CB8"/>
    <w:rsid w:val="00FB3CEF"/>
    <w:rsid w:val="00FB3D2F"/>
    <w:rsid w:val="00FB3FEC"/>
    <w:rsid w:val="00FB401D"/>
    <w:rsid w:val="00FB416D"/>
    <w:rsid w:val="00FB423E"/>
    <w:rsid w:val="00FB432D"/>
    <w:rsid w:val="00FB435E"/>
    <w:rsid w:val="00FB43BD"/>
    <w:rsid w:val="00FB43C0"/>
    <w:rsid w:val="00FB43E5"/>
    <w:rsid w:val="00FB453D"/>
    <w:rsid w:val="00FB45F9"/>
    <w:rsid w:val="00FB462E"/>
    <w:rsid w:val="00FB47B1"/>
    <w:rsid w:val="00FB47E4"/>
    <w:rsid w:val="00FB48A8"/>
    <w:rsid w:val="00FB4BAF"/>
    <w:rsid w:val="00FB500F"/>
    <w:rsid w:val="00FB52C7"/>
    <w:rsid w:val="00FB5771"/>
    <w:rsid w:val="00FB5E21"/>
    <w:rsid w:val="00FB5E7A"/>
    <w:rsid w:val="00FB5F12"/>
    <w:rsid w:val="00FB5F4D"/>
    <w:rsid w:val="00FB6029"/>
    <w:rsid w:val="00FB60B1"/>
    <w:rsid w:val="00FB610D"/>
    <w:rsid w:val="00FB6154"/>
    <w:rsid w:val="00FB624C"/>
    <w:rsid w:val="00FB62BA"/>
    <w:rsid w:val="00FB6456"/>
    <w:rsid w:val="00FB6459"/>
    <w:rsid w:val="00FB645D"/>
    <w:rsid w:val="00FB64E1"/>
    <w:rsid w:val="00FB68AF"/>
    <w:rsid w:val="00FB6ABB"/>
    <w:rsid w:val="00FB6C52"/>
    <w:rsid w:val="00FB6F0F"/>
    <w:rsid w:val="00FB6FA6"/>
    <w:rsid w:val="00FB7162"/>
    <w:rsid w:val="00FB7280"/>
    <w:rsid w:val="00FB73BD"/>
    <w:rsid w:val="00FB7621"/>
    <w:rsid w:val="00FB77C2"/>
    <w:rsid w:val="00FB7819"/>
    <w:rsid w:val="00FB7867"/>
    <w:rsid w:val="00FB78B1"/>
    <w:rsid w:val="00FB795C"/>
    <w:rsid w:val="00FB7992"/>
    <w:rsid w:val="00FB7CD1"/>
    <w:rsid w:val="00FB7D7A"/>
    <w:rsid w:val="00FB7E5E"/>
    <w:rsid w:val="00FB7F14"/>
    <w:rsid w:val="00FB7FC4"/>
    <w:rsid w:val="00FC0079"/>
    <w:rsid w:val="00FC00CB"/>
    <w:rsid w:val="00FC0280"/>
    <w:rsid w:val="00FC0281"/>
    <w:rsid w:val="00FC0458"/>
    <w:rsid w:val="00FC0501"/>
    <w:rsid w:val="00FC06C3"/>
    <w:rsid w:val="00FC073B"/>
    <w:rsid w:val="00FC08CB"/>
    <w:rsid w:val="00FC08CC"/>
    <w:rsid w:val="00FC0B9D"/>
    <w:rsid w:val="00FC0D9B"/>
    <w:rsid w:val="00FC0E42"/>
    <w:rsid w:val="00FC0EB9"/>
    <w:rsid w:val="00FC0EF1"/>
    <w:rsid w:val="00FC1182"/>
    <w:rsid w:val="00FC1317"/>
    <w:rsid w:val="00FC14A3"/>
    <w:rsid w:val="00FC1780"/>
    <w:rsid w:val="00FC19EF"/>
    <w:rsid w:val="00FC1A33"/>
    <w:rsid w:val="00FC1BDD"/>
    <w:rsid w:val="00FC1C32"/>
    <w:rsid w:val="00FC1D3F"/>
    <w:rsid w:val="00FC1E8A"/>
    <w:rsid w:val="00FC2069"/>
    <w:rsid w:val="00FC2242"/>
    <w:rsid w:val="00FC22BB"/>
    <w:rsid w:val="00FC2327"/>
    <w:rsid w:val="00FC25CC"/>
    <w:rsid w:val="00FC26AD"/>
    <w:rsid w:val="00FC274F"/>
    <w:rsid w:val="00FC29BC"/>
    <w:rsid w:val="00FC2A9C"/>
    <w:rsid w:val="00FC2ABF"/>
    <w:rsid w:val="00FC2AC6"/>
    <w:rsid w:val="00FC2AD7"/>
    <w:rsid w:val="00FC2DFF"/>
    <w:rsid w:val="00FC2E58"/>
    <w:rsid w:val="00FC2E9B"/>
    <w:rsid w:val="00FC2EF8"/>
    <w:rsid w:val="00FC2F53"/>
    <w:rsid w:val="00FC31F9"/>
    <w:rsid w:val="00FC3289"/>
    <w:rsid w:val="00FC3490"/>
    <w:rsid w:val="00FC3546"/>
    <w:rsid w:val="00FC37D1"/>
    <w:rsid w:val="00FC37F0"/>
    <w:rsid w:val="00FC385B"/>
    <w:rsid w:val="00FC3B26"/>
    <w:rsid w:val="00FC3D62"/>
    <w:rsid w:val="00FC4069"/>
    <w:rsid w:val="00FC409C"/>
    <w:rsid w:val="00FC40AB"/>
    <w:rsid w:val="00FC4124"/>
    <w:rsid w:val="00FC4169"/>
    <w:rsid w:val="00FC418F"/>
    <w:rsid w:val="00FC4201"/>
    <w:rsid w:val="00FC422D"/>
    <w:rsid w:val="00FC4266"/>
    <w:rsid w:val="00FC43AF"/>
    <w:rsid w:val="00FC43D1"/>
    <w:rsid w:val="00FC458E"/>
    <w:rsid w:val="00FC46D7"/>
    <w:rsid w:val="00FC488A"/>
    <w:rsid w:val="00FC4A8B"/>
    <w:rsid w:val="00FC4A93"/>
    <w:rsid w:val="00FC4C9B"/>
    <w:rsid w:val="00FC507A"/>
    <w:rsid w:val="00FC5385"/>
    <w:rsid w:val="00FC53B5"/>
    <w:rsid w:val="00FC54C3"/>
    <w:rsid w:val="00FC54D1"/>
    <w:rsid w:val="00FC552F"/>
    <w:rsid w:val="00FC5535"/>
    <w:rsid w:val="00FC55C1"/>
    <w:rsid w:val="00FC56BB"/>
    <w:rsid w:val="00FC5773"/>
    <w:rsid w:val="00FC58CC"/>
    <w:rsid w:val="00FC58CF"/>
    <w:rsid w:val="00FC5B63"/>
    <w:rsid w:val="00FC5C31"/>
    <w:rsid w:val="00FC5D64"/>
    <w:rsid w:val="00FC5E03"/>
    <w:rsid w:val="00FC5E3B"/>
    <w:rsid w:val="00FC60E0"/>
    <w:rsid w:val="00FC6140"/>
    <w:rsid w:val="00FC6152"/>
    <w:rsid w:val="00FC616B"/>
    <w:rsid w:val="00FC61D2"/>
    <w:rsid w:val="00FC62AB"/>
    <w:rsid w:val="00FC640F"/>
    <w:rsid w:val="00FC6484"/>
    <w:rsid w:val="00FC66E6"/>
    <w:rsid w:val="00FC68A6"/>
    <w:rsid w:val="00FC6D14"/>
    <w:rsid w:val="00FC6D6A"/>
    <w:rsid w:val="00FC6E38"/>
    <w:rsid w:val="00FC70EE"/>
    <w:rsid w:val="00FC72B9"/>
    <w:rsid w:val="00FC72D2"/>
    <w:rsid w:val="00FC72FA"/>
    <w:rsid w:val="00FC7766"/>
    <w:rsid w:val="00FC7788"/>
    <w:rsid w:val="00FC7A4F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18C"/>
    <w:rsid w:val="00FD0410"/>
    <w:rsid w:val="00FD0564"/>
    <w:rsid w:val="00FD05AA"/>
    <w:rsid w:val="00FD05DA"/>
    <w:rsid w:val="00FD08A3"/>
    <w:rsid w:val="00FD0B5A"/>
    <w:rsid w:val="00FD0C6B"/>
    <w:rsid w:val="00FD0CAD"/>
    <w:rsid w:val="00FD0E3D"/>
    <w:rsid w:val="00FD0E45"/>
    <w:rsid w:val="00FD0F16"/>
    <w:rsid w:val="00FD1105"/>
    <w:rsid w:val="00FD122E"/>
    <w:rsid w:val="00FD126C"/>
    <w:rsid w:val="00FD12AC"/>
    <w:rsid w:val="00FD14EC"/>
    <w:rsid w:val="00FD165D"/>
    <w:rsid w:val="00FD1848"/>
    <w:rsid w:val="00FD1849"/>
    <w:rsid w:val="00FD1A16"/>
    <w:rsid w:val="00FD1C2A"/>
    <w:rsid w:val="00FD1C73"/>
    <w:rsid w:val="00FD1C82"/>
    <w:rsid w:val="00FD1DC5"/>
    <w:rsid w:val="00FD1E79"/>
    <w:rsid w:val="00FD1F45"/>
    <w:rsid w:val="00FD1F54"/>
    <w:rsid w:val="00FD2065"/>
    <w:rsid w:val="00FD20F4"/>
    <w:rsid w:val="00FD2169"/>
    <w:rsid w:val="00FD2171"/>
    <w:rsid w:val="00FD24C0"/>
    <w:rsid w:val="00FD24C1"/>
    <w:rsid w:val="00FD24D4"/>
    <w:rsid w:val="00FD25F6"/>
    <w:rsid w:val="00FD2647"/>
    <w:rsid w:val="00FD268E"/>
    <w:rsid w:val="00FD29CE"/>
    <w:rsid w:val="00FD2A5E"/>
    <w:rsid w:val="00FD2BBB"/>
    <w:rsid w:val="00FD2D4C"/>
    <w:rsid w:val="00FD2E66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B64"/>
    <w:rsid w:val="00FD3DEA"/>
    <w:rsid w:val="00FD3E6C"/>
    <w:rsid w:val="00FD3F41"/>
    <w:rsid w:val="00FD41C8"/>
    <w:rsid w:val="00FD429B"/>
    <w:rsid w:val="00FD4333"/>
    <w:rsid w:val="00FD438F"/>
    <w:rsid w:val="00FD43CB"/>
    <w:rsid w:val="00FD440A"/>
    <w:rsid w:val="00FD4868"/>
    <w:rsid w:val="00FD4957"/>
    <w:rsid w:val="00FD49F0"/>
    <w:rsid w:val="00FD4AD9"/>
    <w:rsid w:val="00FD4C60"/>
    <w:rsid w:val="00FD4D4F"/>
    <w:rsid w:val="00FD4E8F"/>
    <w:rsid w:val="00FD4F15"/>
    <w:rsid w:val="00FD4F27"/>
    <w:rsid w:val="00FD5084"/>
    <w:rsid w:val="00FD510C"/>
    <w:rsid w:val="00FD5134"/>
    <w:rsid w:val="00FD5183"/>
    <w:rsid w:val="00FD51B5"/>
    <w:rsid w:val="00FD5362"/>
    <w:rsid w:val="00FD5385"/>
    <w:rsid w:val="00FD53B2"/>
    <w:rsid w:val="00FD54A1"/>
    <w:rsid w:val="00FD5536"/>
    <w:rsid w:val="00FD5577"/>
    <w:rsid w:val="00FD55AC"/>
    <w:rsid w:val="00FD56EC"/>
    <w:rsid w:val="00FD57D5"/>
    <w:rsid w:val="00FD5910"/>
    <w:rsid w:val="00FD5B1C"/>
    <w:rsid w:val="00FD5B29"/>
    <w:rsid w:val="00FD5BA1"/>
    <w:rsid w:val="00FD5CCD"/>
    <w:rsid w:val="00FD5D72"/>
    <w:rsid w:val="00FD5D73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65F"/>
    <w:rsid w:val="00FD680A"/>
    <w:rsid w:val="00FD6908"/>
    <w:rsid w:val="00FD6911"/>
    <w:rsid w:val="00FD6999"/>
    <w:rsid w:val="00FD69F4"/>
    <w:rsid w:val="00FD6BB8"/>
    <w:rsid w:val="00FD6F28"/>
    <w:rsid w:val="00FD6F98"/>
    <w:rsid w:val="00FD7167"/>
    <w:rsid w:val="00FD72F3"/>
    <w:rsid w:val="00FD734C"/>
    <w:rsid w:val="00FD73FE"/>
    <w:rsid w:val="00FD74E5"/>
    <w:rsid w:val="00FD74F7"/>
    <w:rsid w:val="00FD7640"/>
    <w:rsid w:val="00FD7705"/>
    <w:rsid w:val="00FD77F7"/>
    <w:rsid w:val="00FD7AA3"/>
    <w:rsid w:val="00FD7B3A"/>
    <w:rsid w:val="00FD7C49"/>
    <w:rsid w:val="00FD7D14"/>
    <w:rsid w:val="00FE004D"/>
    <w:rsid w:val="00FE02A4"/>
    <w:rsid w:val="00FE02E6"/>
    <w:rsid w:val="00FE0359"/>
    <w:rsid w:val="00FE054C"/>
    <w:rsid w:val="00FE05A4"/>
    <w:rsid w:val="00FE074A"/>
    <w:rsid w:val="00FE0908"/>
    <w:rsid w:val="00FE0C36"/>
    <w:rsid w:val="00FE0E84"/>
    <w:rsid w:val="00FE0F1C"/>
    <w:rsid w:val="00FE0FFF"/>
    <w:rsid w:val="00FE1000"/>
    <w:rsid w:val="00FE1024"/>
    <w:rsid w:val="00FE13F2"/>
    <w:rsid w:val="00FE1581"/>
    <w:rsid w:val="00FE1679"/>
    <w:rsid w:val="00FE1959"/>
    <w:rsid w:val="00FE1A19"/>
    <w:rsid w:val="00FE1B3D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5CE"/>
    <w:rsid w:val="00FE29BF"/>
    <w:rsid w:val="00FE2A56"/>
    <w:rsid w:val="00FE2B9C"/>
    <w:rsid w:val="00FE2BB7"/>
    <w:rsid w:val="00FE2C5C"/>
    <w:rsid w:val="00FE2D31"/>
    <w:rsid w:val="00FE2D6B"/>
    <w:rsid w:val="00FE2F6E"/>
    <w:rsid w:val="00FE32BA"/>
    <w:rsid w:val="00FE344B"/>
    <w:rsid w:val="00FE3568"/>
    <w:rsid w:val="00FE35B2"/>
    <w:rsid w:val="00FE367F"/>
    <w:rsid w:val="00FE3837"/>
    <w:rsid w:val="00FE392F"/>
    <w:rsid w:val="00FE3998"/>
    <w:rsid w:val="00FE3A43"/>
    <w:rsid w:val="00FE3B1D"/>
    <w:rsid w:val="00FE3BA8"/>
    <w:rsid w:val="00FE3BC8"/>
    <w:rsid w:val="00FE3C54"/>
    <w:rsid w:val="00FE3D0C"/>
    <w:rsid w:val="00FE3E1E"/>
    <w:rsid w:val="00FE3E41"/>
    <w:rsid w:val="00FE40DF"/>
    <w:rsid w:val="00FE4103"/>
    <w:rsid w:val="00FE410E"/>
    <w:rsid w:val="00FE43C8"/>
    <w:rsid w:val="00FE445B"/>
    <w:rsid w:val="00FE44AA"/>
    <w:rsid w:val="00FE44C6"/>
    <w:rsid w:val="00FE47D8"/>
    <w:rsid w:val="00FE492E"/>
    <w:rsid w:val="00FE4976"/>
    <w:rsid w:val="00FE49DF"/>
    <w:rsid w:val="00FE4A1B"/>
    <w:rsid w:val="00FE4A58"/>
    <w:rsid w:val="00FE4B3F"/>
    <w:rsid w:val="00FE4D10"/>
    <w:rsid w:val="00FE4D45"/>
    <w:rsid w:val="00FE4DE6"/>
    <w:rsid w:val="00FE4FBF"/>
    <w:rsid w:val="00FE504D"/>
    <w:rsid w:val="00FE5052"/>
    <w:rsid w:val="00FE54AB"/>
    <w:rsid w:val="00FE5597"/>
    <w:rsid w:val="00FE56F3"/>
    <w:rsid w:val="00FE58C4"/>
    <w:rsid w:val="00FE58EA"/>
    <w:rsid w:val="00FE59E1"/>
    <w:rsid w:val="00FE5B6F"/>
    <w:rsid w:val="00FE5CE6"/>
    <w:rsid w:val="00FE5DBC"/>
    <w:rsid w:val="00FE5E4C"/>
    <w:rsid w:val="00FE5EC7"/>
    <w:rsid w:val="00FE6102"/>
    <w:rsid w:val="00FE61EF"/>
    <w:rsid w:val="00FE624C"/>
    <w:rsid w:val="00FE62A6"/>
    <w:rsid w:val="00FE6327"/>
    <w:rsid w:val="00FE6470"/>
    <w:rsid w:val="00FE6673"/>
    <w:rsid w:val="00FE67BE"/>
    <w:rsid w:val="00FE67D4"/>
    <w:rsid w:val="00FE6828"/>
    <w:rsid w:val="00FE6A49"/>
    <w:rsid w:val="00FE6AB1"/>
    <w:rsid w:val="00FE6CAA"/>
    <w:rsid w:val="00FE70B4"/>
    <w:rsid w:val="00FE72A1"/>
    <w:rsid w:val="00FE733E"/>
    <w:rsid w:val="00FE735E"/>
    <w:rsid w:val="00FE73C4"/>
    <w:rsid w:val="00FE7468"/>
    <w:rsid w:val="00FE7510"/>
    <w:rsid w:val="00FE7592"/>
    <w:rsid w:val="00FE77C4"/>
    <w:rsid w:val="00FE77C8"/>
    <w:rsid w:val="00FE7841"/>
    <w:rsid w:val="00FE78AA"/>
    <w:rsid w:val="00FE7C4A"/>
    <w:rsid w:val="00FE7E8E"/>
    <w:rsid w:val="00FF02D7"/>
    <w:rsid w:val="00FF0309"/>
    <w:rsid w:val="00FF0317"/>
    <w:rsid w:val="00FF045B"/>
    <w:rsid w:val="00FF0517"/>
    <w:rsid w:val="00FF058F"/>
    <w:rsid w:val="00FF07FD"/>
    <w:rsid w:val="00FF0AAC"/>
    <w:rsid w:val="00FF0B0D"/>
    <w:rsid w:val="00FF0CD9"/>
    <w:rsid w:val="00FF1016"/>
    <w:rsid w:val="00FF104F"/>
    <w:rsid w:val="00FF115A"/>
    <w:rsid w:val="00FF126F"/>
    <w:rsid w:val="00FF1302"/>
    <w:rsid w:val="00FF132B"/>
    <w:rsid w:val="00FF1481"/>
    <w:rsid w:val="00FF152D"/>
    <w:rsid w:val="00FF157F"/>
    <w:rsid w:val="00FF1AB9"/>
    <w:rsid w:val="00FF1CBE"/>
    <w:rsid w:val="00FF1D8D"/>
    <w:rsid w:val="00FF1EAF"/>
    <w:rsid w:val="00FF1FC9"/>
    <w:rsid w:val="00FF204A"/>
    <w:rsid w:val="00FF2197"/>
    <w:rsid w:val="00FF21FA"/>
    <w:rsid w:val="00FF221A"/>
    <w:rsid w:val="00FF2301"/>
    <w:rsid w:val="00FF2355"/>
    <w:rsid w:val="00FF2454"/>
    <w:rsid w:val="00FF261F"/>
    <w:rsid w:val="00FF26A6"/>
    <w:rsid w:val="00FF26BB"/>
    <w:rsid w:val="00FF26D5"/>
    <w:rsid w:val="00FF27B0"/>
    <w:rsid w:val="00FF289E"/>
    <w:rsid w:val="00FF2C3F"/>
    <w:rsid w:val="00FF2E03"/>
    <w:rsid w:val="00FF2E30"/>
    <w:rsid w:val="00FF2E44"/>
    <w:rsid w:val="00FF3105"/>
    <w:rsid w:val="00FF3124"/>
    <w:rsid w:val="00FF31DC"/>
    <w:rsid w:val="00FF323F"/>
    <w:rsid w:val="00FF3249"/>
    <w:rsid w:val="00FF327D"/>
    <w:rsid w:val="00FF33A4"/>
    <w:rsid w:val="00FF3517"/>
    <w:rsid w:val="00FF3608"/>
    <w:rsid w:val="00FF3652"/>
    <w:rsid w:val="00FF3685"/>
    <w:rsid w:val="00FF3AE5"/>
    <w:rsid w:val="00FF3C21"/>
    <w:rsid w:val="00FF3D3B"/>
    <w:rsid w:val="00FF4149"/>
    <w:rsid w:val="00FF41AD"/>
    <w:rsid w:val="00FF41EE"/>
    <w:rsid w:val="00FF43CA"/>
    <w:rsid w:val="00FF4746"/>
    <w:rsid w:val="00FF47AC"/>
    <w:rsid w:val="00FF49A1"/>
    <w:rsid w:val="00FF4EB5"/>
    <w:rsid w:val="00FF4FD0"/>
    <w:rsid w:val="00FF5300"/>
    <w:rsid w:val="00FF56A4"/>
    <w:rsid w:val="00FF57BE"/>
    <w:rsid w:val="00FF5824"/>
    <w:rsid w:val="00FF5907"/>
    <w:rsid w:val="00FF5914"/>
    <w:rsid w:val="00FF5A13"/>
    <w:rsid w:val="00FF5A61"/>
    <w:rsid w:val="00FF5A76"/>
    <w:rsid w:val="00FF5C7C"/>
    <w:rsid w:val="00FF5D3E"/>
    <w:rsid w:val="00FF5F80"/>
    <w:rsid w:val="00FF5FBE"/>
    <w:rsid w:val="00FF6076"/>
    <w:rsid w:val="00FF629B"/>
    <w:rsid w:val="00FF6412"/>
    <w:rsid w:val="00FF647F"/>
    <w:rsid w:val="00FF65EA"/>
    <w:rsid w:val="00FF65FC"/>
    <w:rsid w:val="00FF67C3"/>
    <w:rsid w:val="00FF6875"/>
    <w:rsid w:val="00FF6983"/>
    <w:rsid w:val="00FF69A7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8D3"/>
    <w:rsid w:val="00FF7A5B"/>
    <w:rsid w:val="00FF7A62"/>
    <w:rsid w:val="00FF7A8B"/>
    <w:rsid w:val="00FF7AF3"/>
    <w:rsid w:val="00FF7B31"/>
    <w:rsid w:val="00FF7D68"/>
    <w:rsid w:val="00FF7DA3"/>
    <w:rsid w:val="00FF7DDC"/>
    <w:rsid w:val="00FF7EE4"/>
    <w:rsid w:val="00FF7F3B"/>
    <w:rsid w:val="00FF7F72"/>
    <w:rsid w:val="00FF7FAC"/>
    <w:rsid w:val="00FF7FDE"/>
    <w:rsid w:val="1F6F57F6"/>
    <w:rsid w:val="6D109D7C"/>
    <w:rsid w:val="726AD26B"/>
    <w:rsid w:val="7A038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B33FFDD8-50DC-4E66-A388-9D402311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uiPriority w:val="99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39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B3968"/>
  </w:style>
  <w:style w:type="character" w:customStyle="1" w:styleId="Heading5Char">
    <w:name w:val="Heading 5 Char"/>
    <w:basedOn w:val="DefaultParagraphFont"/>
    <w:link w:val="Heading5"/>
    <w:rsid w:val="003602F6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MDYJPH7RTKF3-899612618-3009735</_dlc_DocId>
    <_dlc_DocIdUrl xmlns="4280bfd0-8d39-4c8f-a2d7-e53cc45df9c8">
      <Url>https://assetworldcorpth.sharepoint.com/sites/File_Sharing/_layouts/15/DocIdRedir.aspx?ID=MDYJPH7RTKF3-899612618-3009735</Url>
      <Description>MDYJPH7RTKF3-899612618-3009735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8C7B5-F63F-4FA3-9ED5-322EBC0149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5F0875-AE04-412C-BC69-E6411CA16A86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6.xml><?xml version="1.0" encoding="utf-8"?>
<ds:datastoreItem xmlns:ds="http://schemas.openxmlformats.org/officeDocument/2006/customXml" ds:itemID="{3BE9D4FB-1CA6-4DE1-B6C1-60249662A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59</TotalTime>
  <Pages>7</Pages>
  <Words>2089</Words>
  <Characters>8303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Kornsiri, Chongaksorn</cp:lastModifiedBy>
  <cp:revision>8</cp:revision>
  <cp:lastPrinted>2025-02-25T16:06:00Z</cp:lastPrinted>
  <dcterms:created xsi:type="dcterms:W3CDTF">2025-02-26T06:07:00Z</dcterms:created>
  <dcterms:modified xsi:type="dcterms:W3CDTF">2025-02-26T08:20:00Z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cb88c47d-c594-4f8c-beb6-708ec6c4c92c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  <property fmtid="{D5CDD505-2E9C-101B-9397-08002B2CF9AE}" pid="11" name="GrammarlyDocumentId">
    <vt:lpwstr>be8297ad1fcbcc7f1788d6f914d064a8f3bee5cb34c506ad44bbaaf7f8bcd29b</vt:lpwstr>
  </property>
</Properties>
</file>