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header12.xml" ContentType="application/vnd.openxmlformats-officedocument.wordprocessingml.header+xml"/>
  <Override PartName="/word/footer8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775"/>
      </w:tblGrid>
      <w:tr w:rsidR="0070183C" w:rsidRPr="00BE5913" w14:paraId="7ADF7F3C" w14:textId="77777777" w:rsidTr="00185E79">
        <w:trPr>
          <w:trHeight w:val="83"/>
          <w:tblHeader/>
        </w:trPr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43D3E00F" w14:textId="77777777" w:rsidR="0070183C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19124"/>
            <w:r w:rsidRPr="00BE591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775" w:type="dxa"/>
            <w:tcBorders>
              <w:top w:val="nil"/>
              <w:left w:val="nil"/>
              <w:bottom w:val="nil"/>
              <w:right w:val="nil"/>
            </w:tcBorders>
          </w:tcPr>
          <w:p w14:paraId="32477851" w14:textId="77777777" w:rsidR="0070183C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70183C" w:rsidRPr="00BE5913" w14:paraId="56902A64" w14:textId="77777777" w:rsidTr="00F216A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62" w:type="dxa"/>
          </w:tcPr>
          <w:p w14:paraId="6B210965" w14:textId="77777777" w:rsidR="0070183C" w:rsidRPr="00185E79" w:rsidRDefault="0070183C" w:rsidP="00185E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775" w:type="dxa"/>
          </w:tcPr>
          <w:p w14:paraId="6D725768" w14:textId="77777777" w:rsidR="0070183C" w:rsidRPr="00185E79" w:rsidRDefault="0070183C" w:rsidP="00185E7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"/>
                <w:szCs w:val="2"/>
              </w:rPr>
            </w:pPr>
          </w:p>
        </w:tc>
      </w:tr>
      <w:tr w:rsidR="0070183C" w:rsidRPr="00BE5913" w14:paraId="2901E8B9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62" w:type="dxa"/>
          </w:tcPr>
          <w:p w14:paraId="73B710AC" w14:textId="4BE79242" w:rsidR="0070183C" w:rsidRPr="00BE5913" w:rsidRDefault="0070183C" w:rsidP="00BE5913">
            <w:pPr>
              <w:pStyle w:val="TOC2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72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bookmarkStart w:id="1" w:name="_Hlk90492029"/>
          </w:p>
        </w:tc>
        <w:tc>
          <w:tcPr>
            <w:tcW w:w="7775" w:type="dxa"/>
          </w:tcPr>
          <w:p w14:paraId="5107883A" w14:textId="294DCE16" w:rsidR="00284919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</w:t>
            </w:r>
            <w:r w:rsidR="00284919"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ป </w:t>
            </w:r>
          </w:p>
        </w:tc>
      </w:tr>
      <w:tr w:rsidR="0070183C" w:rsidRPr="00BE5913" w14:paraId="0A7D6694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1262" w:type="dxa"/>
          </w:tcPr>
          <w:p w14:paraId="4949B7E8" w14:textId="0815C793" w:rsidR="00284919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775" w:type="dxa"/>
          </w:tcPr>
          <w:p w14:paraId="2C2109B0" w14:textId="53258FEF" w:rsidR="00284919" w:rsidRPr="00BE5913" w:rsidRDefault="0070183C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774DE5" w:rsidRPr="00BE5913" w14:paraId="3E67FBFE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1262" w:type="dxa"/>
          </w:tcPr>
          <w:p w14:paraId="07D4F3BE" w14:textId="3B02F0AF" w:rsidR="00284919" w:rsidRPr="00BE5913" w:rsidRDefault="00F04DD8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775" w:type="dxa"/>
          </w:tcPr>
          <w:p w14:paraId="0F976770" w14:textId="11DE8D96" w:rsidR="00284919" w:rsidRPr="00BE5913" w:rsidRDefault="00DB6958" w:rsidP="00BE591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B695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602327" w:rsidRPr="00BE5913" w14:paraId="4F842808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17C55E1" w14:textId="33FB8D76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775" w:type="dxa"/>
          </w:tcPr>
          <w:p w14:paraId="69F74E4F" w14:textId="383DCC9D" w:rsidR="00602327" w:rsidRPr="00BE5913" w:rsidRDefault="00DB6958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นโยบายการบัญชี</w:t>
            </w: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มีสาระสำคัญ</w:t>
            </w:r>
          </w:p>
        </w:tc>
      </w:tr>
      <w:tr w:rsidR="00602327" w:rsidRPr="00BE5913" w14:paraId="6008CED6" w14:textId="77777777" w:rsidTr="002E1B1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193613E6" w14:textId="3463D875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775" w:type="dxa"/>
          </w:tcPr>
          <w:p w14:paraId="4AA611E1" w14:textId="44AEE2D3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</w:t>
            </w:r>
          </w:p>
        </w:tc>
      </w:tr>
      <w:tr w:rsidR="00602327" w:rsidRPr="00BE5913" w14:paraId="69256649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7E13CE90" w14:textId="77F99A3C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775" w:type="dxa"/>
          </w:tcPr>
          <w:p w14:paraId="58E876E0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602327" w:rsidRPr="00BE5913" w14:paraId="71193058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5AD1E279" w14:textId="125C24ED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775" w:type="dxa"/>
          </w:tcPr>
          <w:p w14:paraId="40EA21A3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602327" w:rsidRPr="00BE5913" w14:paraId="458C777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42017F21" w14:textId="72F91E56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775" w:type="dxa"/>
          </w:tcPr>
          <w:p w14:paraId="4E76FB1D" w14:textId="0F15A0DB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602327" w:rsidRPr="00BE5913" w14:paraId="0E27AE6A" w14:textId="77777777" w:rsidTr="00CA1B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  <w:shd w:val="clear" w:color="auto" w:fill="auto"/>
          </w:tcPr>
          <w:p w14:paraId="16C9D4FC" w14:textId="5BBCC5C4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775" w:type="dxa"/>
          </w:tcPr>
          <w:p w14:paraId="57FC892F" w14:textId="7C304F7B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602327" w:rsidRPr="00BE5913" w14:paraId="6C4C3B8E" w14:textId="77777777" w:rsidTr="00E0156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62" w:type="dxa"/>
            <w:shd w:val="clear" w:color="auto" w:fill="auto"/>
          </w:tcPr>
          <w:p w14:paraId="63EF880D" w14:textId="20099C92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775" w:type="dxa"/>
          </w:tcPr>
          <w:p w14:paraId="77434F75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602327" w:rsidRPr="00BE5913" w14:paraId="1C2F777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395A0C2" w14:textId="4117234F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775" w:type="dxa"/>
          </w:tcPr>
          <w:p w14:paraId="5E451B26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602327" w:rsidRPr="00BE5913" w14:paraId="49AE86E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407EBD2" w14:textId="697D335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775" w:type="dxa"/>
          </w:tcPr>
          <w:p w14:paraId="1EEEC955" w14:textId="111F0075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602327" w:rsidRPr="00BE5913" w14:paraId="1AFC92C8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6DEC016" w14:textId="1A9E63EA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7775" w:type="dxa"/>
          </w:tcPr>
          <w:p w14:paraId="1A7BD08E" w14:textId="5BA4B7CC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602327" w:rsidRPr="00BE5913" w14:paraId="1A75124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8DE9755" w14:textId="48FDFEF1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7775" w:type="dxa"/>
          </w:tcPr>
          <w:p w14:paraId="3E60965C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สินทรัพย์ไม่มีตัวตนอื่น</w:t>
            </w:r>
          </w:p>
        </w:tc>
      </w:tr>
      <w:tr w:rsidR="00602327" w:rsidRPr="00BE5913" w14:paraId="6FE298E5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E8E2999" w14:textId="14ECA93D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7775" w:type="dxa"/>
          </w:tcPr>
          <w:p w14:paraId="6EDEAEBE" w14:textId="5567751C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602327" w:rsidRPr="00BE5913" w14:paraId="6A9EC91C" w14:textId="77777777" w:rsidTr="00E46D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4"/>
        </w:trPr>
        <w:tc>
          <w:tcPr>
            <w:tcW w:w="1262" w:type="dxa"/>
          </w:tcPr>
          <w:p w14:paraId="229776CB" w14:textId="6E5A61F6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7775" w:type="dxa"/>
          </w:tcPr>
          <w:p w14:paraId="27B52024" w14:textId="67997FB5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602327" w:rsidRPr="00BE5913" w14:paraId="6C201D3A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5D72B24" w14:textId="1E3160ED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7775" w:type="dxa"/>
          </w:tcPr>
          <w:p w14:paraId="6A9EE0BA" w14:textId="202612DB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602327" w:rsidRPr="00BE5913" w14:paraId="0C699CDE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270E3C39" w14:textId="7043A83B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7775" w:type="dxa"/>
          </w:tcPr>
          <w:p w14:paraId="68291DD0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602327" w:rsidRPr="00BE5913" w14:paraId="3AEAF2BF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4AB39E21" w14:textId="1DAFBE36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7775" w:type="dxa"/>
          </w:tcPr>
          <w:p w14:paraId="67C63BA4" w14:textId="0686798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602327" w:rsidRPr="00BE5913" w14:paraId="7FFD7E1C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626F6001" w14:textId="5AF9353F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7775" w:type="dxa"/>
          </w:tcPr>
          <w:p w14:paraId="65C2DF4D" w14:textId="7D048EBB" w:rsidR="00602327" w:rsidRPr="00BE5913" w:rsidRDefault="00602327" w:rsidP="0060232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ส่วนงานดำเนินงาน </w:t>
            </w:r>
          </w:p>
        </w:tc>
      </w:tr>
      <w:tr w:rsidR="00602327" w:rsidRPr="00BE5913" w14:paraId="460159F7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03EFC28" w14:textId="39AC865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</w:t>
            </w:r>
          </w:p>
        </w:tc>
        <w:tc>
          <w:tcPr>
            <w:tcW w:w="7775" w:type="dxa"/>
          </w:tcPr>
          <w:p w14:paraId="1B5C7BAD" w14:textId="43B8309D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602327" w:rsidRPr="00BE5913" w14:paraId="36A1D73D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0CF8D7F9" w14:textId="6DA8C7ED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</w:t>
            </w:r>
          </w:p>
        </w:tc>
        <w:tc>
          <w:tcPr>
            <w:tcW w:w="7775" w:type="dxa"/>
          </w:tcPr>
          <w:p w14:paraId="41821664" w14:textId="61A2F8C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602327" w:rsidRPr="00BE5913" w14:paraId="53EA1D03" w14:textId="77777777" w:rsidTr="0041404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CE52276" w14:textId="5C1E95F6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</w:t>
            </w:r>
          </w:p>
        </w:tc>
        <w:tc>
          <w:tcPr>
            <w:tcW w:w="7775" w:type="dxa"/>
          </w:tcPr>
          <w:p w14:paraId="3D67D884" w14:textId="7777777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02327" w:rsidRPr="00BE5913" w14:paraId="3208CD49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5767ECDB" w14:textId="71662E82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</w:t>
            </w:r>
          </w:p>
        </w:tc>
        <w:tc>
          <w:tcPr>
            <w:tcW w:w="7775" w:type="dxa"/>
          </w:tcPr>
          <w:p w14:paraId="48F6758F" w14:textId="5F2F3CF9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602327" w:rsidRPr="00BE5913" w14:paraId="678E230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77C30D3" w14:textId="117EF02E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</w:t>
            </w:r>
          </w:p>
        </w:tc>
        <w:tc>
          <w:tcPr>
            <w:tcW w:w="7775" w:type="dxa"/>
          </w:tcPr>
          <w:p w14:paraId="7269FFFB" w14:textId="45AA8DA9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02327" w:rsidRPr="00BE5913" w14:paraId="25D3DE54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62" w:type="dxa"/>
          </w:tcPr>
          <w:p w14:paraId="550D51A7" w14:textId="5DA26AD9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</w:t>
            </w:r>
          </w:p>
        </w:tc>
        <w:tc>
          <w:tcPr>
            <w:tcW w:w="7775" w:type="dxa"/>
          </w:tcPr>
          <w:p w14:paraId="7B02646F" w14:textId="77906B52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02327" w:rsidRPr="00BE5913" w14:paraId="6997C3B6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62" w:type="dxa"/>
          </w:tcPr>
          <w:p w14:paraId="16B8374C" w14:textId="3DCF44F2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7775" w:type="dxa"/>
          </w:tcPr>
          <w:p w14:paraId="342E26EB" w14:textId="7A7219C7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602327" w:rsidRPr="00BE5913" w14:paraId="53A1CD63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7E3BFBC0" w14:textId="0C150F42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7775" w:type="dxa"/>
          </w:tcPr>
          <w:p w14:paraId="5E35DE66" w14:textId="0653E434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02327" w:rsidRPr="00BE5913" w14:paraId="2D1A00F9" w14:textId="77777777" w:rsidTr="00185E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37"/>
        </w:trPr>
        <w:tc>
          <w:tcPr>
            <w:tcW w:w="1262" w:type="dxa"/>
          </w:tcPr>
          <w:p w14:paraId="4F733631" w14:textId="07F6C331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7775" w:type="dxa"/>
          </w:tcPr>
          <w:p w14:paraId="11F2DD21" w14:textId="02FC4176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602327" w:rsidRPr="00BE5913" w14:paraId="1CEC8DE7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140FFA4D" w14:textId="415B7BEE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7775" w:type="dxa"/>
          </w:tcPr>
          <w:p w14:paraId="440207A8" w14:textId="38FEC344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02327" w:rsidRPr="00BE5913" w14:paraId="4CE71FFB" w14:textId="77777777" w:rsidTr="00C941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2" w:type="dxa"/>
          </w:tcPr>
          <w:p w14:paraId="314CCFB7" w14:textId="4E7A2813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7775" w:type="dxa"/>
          </w:tcPr>
          <w:p w14:paraId="6AC97053" w14:textId="448DF4A2" w:rsidR="00602327" w:rsidRPr="00BE5913" w:rsidRDefault="00602327" w:rsidP="00602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bookmarkEnd w:id="0"/>
      <w:bookmarkEnd w:id="1"/>
    </w:tbl>
    <w:p w14:paraId="3A0C908A" w14:textId="77777777" w:rsidR="00AB3746" w:rsidRPr="00BE5913" w:rsidRDefault="009F3F7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br w:type="page"/>
      </w:r>
      <w:r w:rsidR="005208F4" w:rsidRPr="00BE5913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11CBC3" w14:textId="77777777" w:rsidR="00AB3746" w:rsidRPr="00BE5913" w:rsidRDefault="00AB374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</w:rPr>
      </w:pPr>
    </w:p>
    <w:p w14:paraId="38C2B236" w14:textId="58BEA5BC" w:rsidR="000A25F0" w:rsidRPr="00BE5913" w:rsidRDefault="005208F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51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442BC6" w:rsidRPr="00BE5913">
        <w:rPr>
          <w:rFonts w:ascii="Angsana New" w:hAnsi="Angsana New"/>
          <w:sz w:val="30"/>
          <w:szCs w:val="30"/>
          <w:cs/>
        </w:rPr>
        <w:t>คณะ</w:t>
      </w:r>
      <w:r w:rsidRPr="00BE591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CB27CB" w:rsidRPr="00BE5913">
        <w:rPr>
          <w:rFonts w:ascii="Angsana New" w:hAnsi="Angsana New"/>
          <w:sz w:val="30"/>
          <w:szCs w:val="30"/>
        </w:rPr>
        <w:t xml:space="preserve"> </w:t>
      </w:r>
      <w:r w:rsidR="007304F8" w:rsidRPr="00BE5913">
        <w:rPr>
          <w:rFonts w:ascii="Angsana New" w:hAnsi="Angsana New"/>
          <w:sz w:val="30"/>
          <w:szCs w:val="30"/>
        </w:rPr>
        <w:t>2</w:t>
      </w:r>
      <w:r w:rsidR="005F3488" w:rsidRPr="00BE5913">
        <w:rPr>
          <w:rFonts w:ascii="Angsana New" w:hAnsi="Angsana New"/>
          <w:sz w:val="30"/>
          <w:szCs w:val="30"/>
        </w:rPr>
        <w:t>6</w:t>
      </w:r>
      <w:r w:rsidR="00D1763C" w:rsidRPr="00BE5913">
        <w:rPr>
          <w:rFonts w:ascii="Angsana New" w:hAnsi="Angsana New"/>
          <w:sz w:val="30"/>
          <w:szCs w:val="30"/>
        </w:rPr>
        <w:t xml:space="preserve"> </w:t>
      </w:r>
      <w:r w:rsidR="00CB27CB" w:rsidRPr="00BE591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D644CE">
        <w:rPr>
          <w:rFonts w:ascii="Angsana New" w:hAnsi="Angsana New"/>
          <w:sz w:val="30"/>
          <w:szCs w:val="30"/>
        </w:rPr>
        <w:t>2568</w:t>
      </w:r>
    </w:p>
    <w:p w14:paraId="203B8834" w14:textId="77777777" w:rsidR="00AB3746" w:rsidRPr="00EB3798" w:rsidRDefault="00AB3746" w:rsidP="00EB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rPr>
          <w:rFonts w:ascii="Angsana New" w:hAnsi="Angsana New"/>
          <w:sz w:val="22"/>
          <w:szCs w:val="22"/>
          <w:cs/>
        </w:rPr>
      </w:pPr>
    </w:p>
    <w:p w14:paraId="26E4EA6A" w14:textId="77777777" w:rsidR="00AB3746" w:rsidRPr="00BE5913" w:rsidRDefault="00AB3746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701AED6" w14:textId="77777777" w:rsidR="00AB3746" w:rsidRPr="00BE5913" w:rsidRDefault="00AB374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sz w:val="22"/>
          <w:szCs w:val="22"/>
        </w:rPr>
      </w:pPr>
    </w:p>
    <w:p w14:paraId="569D28C6" w14:textId="6D6602B7" w:rsidR="00AB3746" w:rsidRPr="00BE5913" w:rsidRDefault="00F7670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บริษัท แอสเสท เวิรด์</w:t>
      </w:r>
      <w:r w:rsidR="00F55551" w:rsidRPr="00BE5913">
        <w:rPr>
          <w:rFonts w:ascii="Angsana New" w:hAnsi="Angsana New"/>
          <w:sz w:val="30"/>
          <w:szCs w:val="30"/>
          <w:cs/>
        </w:rPr>
        <w:t xml:space="preserve"> </w:t>
      </w:r>
      <w:r w:rsidR="0039136C" w:rsidRPr="00BE5913">
        <w:rPr>
          <w:rFonts w:ascii="Angsana New" w:hAnsi="Angsana New" w:hint="cs"/>
          <w:sz w:val="30"/>
          <w:szCs w:val="30"/>
          <w:cs/>
        </w:rPr>
        <w:t xml:space="preserve">คอร์ป </w:t>
      </w:r>
      <w:r w:rsidR="00F55551" w:rsidRPr="00BE5913">
        <w:rPr>
          <w:rFonts w:ascii="Angsana New" w:hAnsi="Angsana New"/>
          <w:sz w:val="30"/>
          <w:szCs w:val="30"/>
          <w:cs/>
        </w:rPr>
        <w:t>จำกัด</w:t>
      </w:r>
      <w:r w:rsidR="00442BC6" w:rsidRPr="00BE5913">
        <w:rPr>
          <w:rFonts w:ascii="Angsana New" w:hAnsi="Angsana New"/>
          <w:sz w:val="30"/>
          <w:szCs w:val="30"/>
        </w:rPr>
        <w:t xml:space="preserve"> (</w:t>
      </w:r>
      <w:r w:rsidR="00442BC6" w:rsidRPr="00BE5913">
        <w:rPr>
          <w:rFonts w:ascii="Angsana New" w:hAnsi="Angsana New" w:hint="cs"/>
          <w:sz w:val="30"/>
          <w:szCs w:val="30"/>
          <w:cs/>
        </w:rPr>
        <w:t>มหาชน)</w:t>
      </w:r>
      <w:r w:rsidR="001600DF" w:rsidRPr="00BE5913">
        <w:rPr>
          <w:rFonts w:ascii="Angsana New" w:hAnsi="Angsana New"/>
          <w:sz w:val="30"/>
          <w:szCs w:val="30"/>
        </w:rPr>
        <w:t xml:space="preserve"> </w:t>
      </w:r>
      <w:r w:rsidR="00D62A78" w:rsidRPr="00BE5913">
        <w:rPr>
          <w:rFonts w:ascii="Angsana New" w:hAnsi="Angsana New"/>
          <w:sz w:val="30"/>
          <w:szCs w:val="30"/>
        </w:rPr>
        <w:t>“</w:t>
      </w:r>
      <w:r w:rsidR="00D62A78" w:rsidRPr="00BE5913">
        <w:rPr>
          <w:rFonts w:ascii="Angsana New" w:hAnsi="Angsana New"/>
          <w:sz w:val="30"/>
          <w:szCs w:val="30"/>
          <w:cs/>
        </w:rPr>
        <w:t>บริษัท</w:t>
      </w:r>
      <w:r w:rsidR="00D62A78" w:rsidRPr="00BE5913">
        <w:rPr>
          <w:rFonts w:ascii="Angsana New" w:hAnsi="Angsana New"/>
          <w:sz w:val="30"/>
          <w:szCs w:val="30"/>
        </w:rPr>
        <w:t xml:space="preserve">” </w:t>
      </w:r>
      <w:r w:rsidR="00D62A78" w:rsidRPr="00BE5913">
        <w:rPr>
          <w:rFonts w:ascii="Angsana New" w:hAnsi="Angsana New" w:hint="cs"/>
          <w:sz w:val="30"/>
          <w:szCs w:val="30"/>
          <w:cs/>
        </w:rPr>
        <w:t>เป็นนิติบุคคลที่จัดตั้ง</w:t>
      </w:r>
      <w:r w:rsidR="00592A73" w:rsidRPr="00BE5913">
        <w:rPr>
          <w:rFonts w:ascii="Angsana New" w:hAnsi="Angsana New" w:hint="cs"/>
          <w:sz w:val="30"/>
          <w:szCs w:val="30"/>
          <w:cs/>
        </w:rPr>
        <w:t>ขึ้น</w:t>
      </w:r>
      <w:r w:rsidR="00D62A78" w:rsidRPr="00BE5913">
        <w:rPr>
          <w:rFonts w:ascii="Angsana New" w:hAnsi="Angsana New"/>
          <w:sz w:val="30"/>
          <w:szCs w:val="30"/>
          <w:cs/>
        </w:rPr>
        <w:t>ในประเทศ</w:t>
      </w:r>
      <w:r w:rsidR="001D2D67" w:rsidRPr="00BE5913">
        <w:rPr>
          <w:rFonts w:ascii="Angsana New" w:hAnsi="Angsana New" w:hint="cs"/>
          <w:sz w:val="30"/>
          <w:szCs w:val="30"/>
          <w:cs/>
        </w:rPr>
        <w:t>ไทย</w:t>
      </w:r>
      <w:r w:rsidR="00A70076" w:rsidRPr="00BE5913">
        <w:rPr>
          <w:rFonts w:ascii="Angsana New" w:hAnsi="Angsana New"/>
          <w:sz w:val="30"/>
          <w:szCs w:val="30"/>
        </w:rPr>
        <w:t xml:space="preserve"> </w:t>
      </w:r>
      <w:r w:rsidR="00A86A23" w:rsidRPr="00BE5913">
        <w:rPr>
          <w:rFonts w:ascii="Angsana New" w:hAnsi="Angsana New"/>
          <w:sz w:val="30"/>
          <w:szCs w:val="30"/>
          <w:cs/>
        </w:rPr>
        <w:t>และจดทะเบียนกับตลาดหลักทรัพย์แห่งประเทศไทย</w:t>
      </w:r>
      <w:r w:rsidR="00A86A23" w:rsidRPr="00BE5913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24672387"/>
      <w:r w:rsidR="0015042B" w:rsidRPr="00BE5913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2728A" w:rsidRPr="00BE5913">
        <w:rPr>
          <w:rFonts w:ascii="Angsana New" w:hAnsi="Angsana New"/>
          <w:sz w:val="30"/>
          <w:szCs w:val="30"/>
        </w:rPr>
        <w:t>10</w:t>
      </w:r>
      <w:r w:rsidR="0015042B" w:rsidRPr="00BE5913">
        <w:rPr>
          <w:rFonts w:ascii="Angsana New" w:hAnsi="Angsana New" w:hint="cs"/>
          <w:sz w:val="30"/>
          <w:szCs w:val="30"/>
          <w:cs/>
        </w:rPr>
        <w:t xml:space="preserve"> ตุลาคม </w:t>
      </w:r>
      <w:r w:rsidR="0015042B" w:rsidRPr="00BE5913">
        <w:rPr>
          <w:rFonts w:ascii="Angsana New" w:hAnsi="Angsana New"/>
          <w:sz w:val="30"/>
          <w:szCs w:val="30"/>
        </w:rPr>
        <w:t>25</w:t>
      </w:r>
      <w:r w:rsidR="0062728A" w:rsidRPr="00BE5913">
        <w:rPr>
          <w:rFonts w:ascii="Angsana New" w:hAnsi="Angsana New"/>
          <w:sz w:val="30"/>
          <w:szCs w:val="30"/>
        </w:rPr>
        <w:t>62</w:t>
      </w:r>
      <w:r w:rsidR="006361A1" w:rsidRPr="00BE5913">
        <w:rPr>
          <w:rFonts w:ascii="Angsana New" w:hAnsi="Angsana New"/>
          <w:sz w:val="30"/>
          <w:szCs w:val="30"/>
        </w:rPr>
        <w:t xml:space="preserve"> </w:t>
      </w:r>
      <w:r w:rsidR="00A86A23" w:rsidRPr="00BE5913">
        <w:rPr>
          <w:rFonts w:ascii="Angsana New" w:hAnsi="Angsana New"/>
          <w:sz w:val="30"/>
          <w:szCs w:val="30"/>
          <w:cs/>
        </w:rPr>
        <w:t>โดยมีที่อยู่จดทะเบียน</w:t>
      </w:r>
      <w:bookmarkStart w:id="3" w:name="_Hlk24672360"/>
      <w:r w:rsidR="00A86A23" w:rsidRPr="00BE5913">
        <w:rPr>
          <w:rFonts w:ascii="Angsana New" w:hAnsi="Angsana New"/>
          <w:sz w:val="30"/>
          <w:szCs w:val="30"/>
          <w:cs/>
        </w:rPr>
        <w:t>ของบริษัท</w:t>
      </w:r>
      <w:bookmarkEnd w:id="2"/>
      <w:bookmarkEnd w:id="3"/>
      <w:r w:rsidR="00A86A23" w:rsidRPr="00BE5913">
        <w:rPr>
          <w:rFonts w:ascii="Angsana New" w:hAnsi="Angsana New"/>
          <w:sz w:val="30"/>
          <w:szCs w:val="30"/>
          <w:cs/>
        </w:rPr>
        <w:t>ตั้งอยู่</w:t>
      </w:r>
      <w:r w:rsidR="0062728A" w:rsidRPr="00BE5913">
        <w:rPr>
          <w:rFonts w:ascii="Angsana New" w:hAnsi="Angsana New" w:hint="cs"/>
          <w:sz w:val="30"/>
          <w:szCs w:val="30"/>
          <w:cs/>
        </w:rPr>
        <w:t>เลขที่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/>
          <w:sz w:val="30"/>
          <w:szCs w:val="30"/>
        </w:rPr>
        <w:t>1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 </w:t>
      </w:r>
      <w:r w:rsidR="0062728A" w:rsidRPr="00BE5913">
        <w:rPr>
          <w:rFonts w:ascii="Angsana New" w:hAnsi="Angsana New" w:hint="cs"/>
          <w:sz w:val="30"/>
          <w:szCs w:val="30"/>
          <w:cs/>
        </w:rPr>
        <w:t>อาคารเอ็มไพร์ทาวเวอร์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ชั้น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/>
          <w:sz w:val="30"/>
          <w:szCs w:val="30"/>
        </w:rPr>
        <w:t>54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ถนนสาทรใต้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แขวงยานนาวา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เขตสาทร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  <w:r w:rsidR="0062728A" w:rsidRPr="00BE5913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62728A" w:rsidRPr="00BE5913">
        <w:rPr>
          <w:rFonts w:ascii="Angsana New" w:hAnsi="Angsana New"/>
          <w:sz w:val="30"/>
          <w:szCs w:val="30"/>
          <w:cs/>
        </w:rPr>
        <w:t xml:space="preserve"> </w:t>
      </w:r>
    </w:p>
    <w:p w14:paraId="66321662" w14:textId="77777777" w:rsidR="00464295" w:rsidRPr="00BE5913" w:rsidRDefault="00464295" w:rsidP="00BE591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738A50AD" w14:textId="77777777" w:rsidR="00DC04DF" w:rsidRPr="00BE5913" w:rsidRDefault="00DC04DF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bookmarkStart w:id="4" w:name="_Hlk32174630"/>
      <w:r w:rsidRPr="00BE5913">
        <w:rPr>
          <w:rFonts w:ascii="Angsana New" w:hAnsi="Angsana New"/>
          <w:sz w:val="30"/>
          <w:szCs w:val="30"/>
          <w:cs/>
        </w:rPr>
        <w:t xml:space="preserve">ผู้ถือหุ้นรายใหญ่ในระหว่างปี ได้แก่ บริษัท ทีซีซี บริหารธุรกิจ จำกัด ซึ่งเป็นนิติบุคคลที่จัดตั้งขึ้นในประเทศไทย (ถือหุ้นร้อยละ </w:t>
      </w:r>
      <w:r w:rsidRPr="00BE5913">
        <w:rPr>
          <w:rFonts w:ascii="Angsana New" w:hAnsi="Angsana New"/>
          <w:sz w:val="30"/>
          <w:szCs w:val="30"/>
        </w:rPr>
        <w:t>44.99</w:t>
      </w:r>
      <w:r w:rsidRPr="00BE5913">
        <w:rPr>
          <w:rFonts w:ascii="Angsana New" w:hAnsi="Angsana New"/>
          <w:sz w:val="30"/>
          <w:szCs w:val="30"/>
          <w:cs/>
        </w:rPr>
        <w:t xml:space="preserve">) </w:t>
      </w:r>
      <w:r w:rsidRPr="00BE5913">
        <w:rPr>
          <w:rFonts w:ascii="Angsana New" w:hAnsi="Angsana New" w:hint="cs"/>
          <w:sz w:val="30"/>
          <w:szCs w:val="30"/>
          <w:cs/>
        </w:rPr>
        <w:t>และ 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ซึ่งเป็นนิติบุคคลที่จัดตั้งขึ้นในประเทศไทย (ถือหุ้นร้อยละ </w:t>
      </w:r>
      <w:r w:rsidRPr="00BE5913">
        <w:rPr>
          <w:rFonts w:ascii="Angsana New" w:hAnsi="Angsana New"/>
          <w:sz w:val="30"/>
          <w:szCs w:val="30"/>
        </w:rPr>
        <w:t>30.00</w:t>
      </w:r>
      <w:r w:rsidRPr="00BE5913">
        <w:rPr>
          <w:rFonts w:ascii="Angsana New" w:hAnsi="Angsana New"/>
          <w:sz w:val="30"/>
          <w:szCs w:val="30"/>
          <w:cs/>
        </w:rPr>
        <w:t xml:space="preserve">) </w:t>
      </w:r>
    </w:p>
    <w:bookmarkEnd w:id="4"/>
    <w:p w14:paraId="4811BECD" w14:textId="77777777" w:rsidR="00DB2C83" w:rsidRPr="00BE5913" w:rsidRDefault="00DB2C83" w:rsidP="00BE591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21216D26" w14:textId="2996BA34" w:rsidR="00D255BF" w:rsidRPr="00BE5913" w:rsidRDefault="00D255BF" w:rsidP="00BE5913">
      <w:pPr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บริษัทดำเนินธุรกิจหลักเกี่ยวกับกิจกรรมลงทุน และ</w:t>
      </w:r>
      <w:r w:rsidR="00DB2C83" w:rsidRPr="00BE5913">
        <w:rPr>
          <w:rFonts w:ascii="Angsana New" w:hAnsi="Angsana New"/>
          <w:sz w:val="30"/>
          <w:szCs w:val="30"/>
          <w:cs/>
        </w:rPr>
        <w:t>การให้บริการการบริหารงาน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กลุ่มบริษัทดำเนินธุรกิจหลักเกี่ยวกับโรงแรม และบริการที่เกี่ยวข้อง และการ</w:t>
      </w:r>
      <w:r w:rsidR="00DB2C83" w:rsidRPr="00BE5913">
        <w:rPr>
          <w:rFonts w:ascii="Angsana New" w:hAnsi="Angsana New"/>
          <w:sz w:val="30"/>
          <w:szCs w:val="30"/>
          <w:cs/>
        </w:rPr>
        <w:t>ให้เช่าและให้บริการอาคารพาณิชยกรรม</w:t>
      </w:r>
      <w:r w:rsidR="00DB2C83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โดยรายละเอียดของ</w:t>
      </w:r>
      <w:r w:rsidR="00E47A69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 xml:space="preserve">บริษัทย่อย ณ วันที่ </w:t>
      </w:r>
      <w:r w:rsidRPr="00BE5913">
        <w:rPr>
          <w:rFonts w:ascii="Angsana New" w:hAnsi="Angsana New"/>
          <w:sz w:val="30"/>
          <w:szCs w:val="30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E510AC" w:rsidRPr="00BE5913">
        <w:rPr>
          <w:rFonts w:ascii="Angsana New" w:hAnsi="Angsana New"/>
          <w:sz w:val="30"/>
          <w:szCs w:val="30"/>
        </w:rPr>
        <w:t>7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E510AC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 w:hint="cs"/>
          <w:sz w:val="30"/>
          <w:szCs w:val="30"/>
          <w:cs/>
        </w:rPr>
        <w:t xml:space="preserve"> ได้เปิดเผยไว้ในหมายเหตุ</w:t>
      </w:r>
      <w:r w:rsidR="00BF0C77" w:rsidRPr="00BE5913">
        <w:rPr>
          <w:rFonts w:ascii="Angsana New" w:hAnsi="Angsana New" w:hint="cs"/>
          <w:sz w:val="30"/>
          <w:szCs w:val="30"/>
          <w:cs/>
        </w:rPr>
        <w:t>ข้อ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DB6958">
        <w:rPr>
          <w:rFonts w:ascii="Angsana New" w:hAnsi="Angsana New"/>
          <w:sz w:val="30"/>
          <w:szCs w:val="30"/>
        </w:rPr>
        <w:t>10</w:t>
      </w:r>
    </w:p>
    <w:p w14:paraId="6C36A411" w14:textId="77777777" w:rsidR="00044156" w:rsidRPr="00BE5913" w:rsidRDefault="00044156" w:rsidP="00BE5913">
      <w:pPr>
        <w:spacing w:line="240" w:lineRule="auto"/>
        <w:ind w:left="567" w:hanging="27"/>
        <w:jc w:val="thaiDistribute"/>
        <w:rPr>
          <w:rFonts w:ascii="Angsana New" w:hAnsi="Angsana New"/>
          <w:sz w:val="22"/>
          <w:szCs w:val="22"/>
        </w:rPr>
      </w:pPr>
    </w:p>
    <w:p w14:paraId="688623BC" w14:textId="77777777" w:rsidR="00C9411A" w:rsidRPr="00BE5913" w:rsidRDefault="00AB3746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D15CCDE" w14:textId="77777777" w:rsidR="007847D5" w:rsidRPr="00BE5913" w:rsidRDefault="007847D5" w:rsidP="00BE591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FD00FDC" w14:textId="32AB23A6" w:rsidR="00663760" w:rsidRPr="00BE5913" w:rsidRDefault="0025044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งบการเงิน</w:t>
      </w:r>
      <w:r w:rsidRPr="00BE5913">
        <w:rPr>
          <w:rFonts w:ascii="Angsana New" w:hAnsi="Angsana New" w:hint="cs"/>
          <w:sz w:val="30"/>
          <w:szCs w:val="30"/>
          <w:cs/>
        </w:rPr>
        <w:t>นี้</w:t>
      </w:r>
      <w:r w:rsidRPr="00BE5913">
        <w:rPr>
          <w:rFonts w:ascii="Angsana New" w:hAnsi="Angsana New"/>
          <w:sz w:val="30"/>
          <w:szCs w:val="30"/>
          <w:cs/>
        </w:rPr>
        <w:t>จัดทำขึ้นตาม</w:t>
      </w:r>
      <w:r w:rsidRPr="00BE591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BE591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BE5913">
        <w:rPr>
          <w:rFonts w:ascii="Angsana New" w:hAnsi="Angsana New" w:hint="cs"/>
          <w:sz w:val="30"/>
          <w:szCs w:val="30"/>
          <w:cs/>
        </w:rPr>
        <w:t xml:space="preserve">ฯ </w:t>
      </w:r>
      <w:r w:rsidR="00663760" w:rsidRPr="00BE5913">
        <w:rPr>
          <w:rFonts w:ascii="Angsana New" w:hAnsi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74A18" w:rsidRPr="00BE5913">
        <w:rPr>
          <w:rFonts w:ascii="Angsana New" w:hAnsi="Angsana New"/>
          <w:sz w:val="30"/>
          <w:szCs w:val="30"/>
          <w:cs/>
        </w:rPr>
        <w:br/>
      </w:r>
      <w:r w:rsidR="00474A18" w:rsidRPr="00BE5913">
        <w:rPr>
          <w:rFonts w:ascii="Angsana New" w:hAnsi="Angsana New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474A18" w:rsidRPr="00BE5913">
        <w:rPr>
          <w:rFonts w:ascii="Angsana New" w:hAnsi="Angsana New"/>
          <w:sz w:val="30"/>
          <w:szCs w:val="30"/>
          <w:cs/>
        </w:rPr>
        <w:t xml:space="preserve"> </w:t>
      </w:r>
      <w:r w:rsidR="00474A18" w:rsidRPr="00BE5913">
        <w:rPr>
          <w:rFonts w:ascii="Angsana New" w:hAnsi="Angsana New" w:hint="cs"/>
          <w:sz w:val="30"/>
          <w:szCs w:val="30"/>
          <w:cs/>
        </w:rPr>
        <w:t>นโยบายการบัญชีที่เปิดเผยในหมายเหตุข้อ</w:t>
      </w:r>
      <w:r w:rsidR="00BC5B69" w:rsidRPr="00BE5913">
        <w:rPr>
          <w:rFonts w:ascii="Angsana New" w:hAnsi="Angsana New"/>
          <w:sz w:val="30"/>
          <w:szCs w:val="30"/>
        </w:rPr>
        <w:t xml:space="preserve"> </w:t>
      </w:r>
      <w:r w:rsidR="00DB6958">
        <w:rPr>
          <w:rFonts w:ascii="Angsana New" w:hAnsi="Angsana New"/>
          <w:sz w:val="30"/>
          <w:szCs w:val="30"/>
        </w:rPr>
        <w:t>4</w:t>
      </w:r>
      <w:r w:rsidR="00BC5B69" w:rsidRPr="00BE5913">
        <w:rPr>
          <w:rFonts w:ascii="Angsana New" w:hAnsi="Angsana New"/>
          <w:sz w:val="30"/>
          <w:szCs w:val="30"/>
        </w:rPr>
        <w:t xml:space="preserve"> </w:t>
      </w:r>
      <w:r w:rsidR="00474A18" w:rsidRPr="00BE5913">
        <w:rPr>
          <w:rFonts w:ascii="Angsana New" w:hAnsi="Angsana New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BC5B69" w:rsidRPr="00BE5913">
        <w:rPr>
          <w:rFonts w:ascii="Angsana New" w:hAnsi="Angsana New"/>
          <w:sz w:val="30"/>
          <w:szCs w:val="30"/>
        </w:rPr>
        <w:t xml:space="preserve"> </w:t>
      </w:r>
    </w:p>
    <w:p w14:paraId="3CBC82D0" w14:textId="77777777" w:rsidR="001C215B" w:rsidRPr="00BE5913" w:rsidRDefault="001C215B" w:rsidP="00BE591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086862A9" w14:textId="56B5080D" w:rsidR="002A6812" w:rsidRPr="00BE5913" w:rsidRDefault="009707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ผู้บริหารใช้วิจารณญาณ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การประมาณการและข้อสมมติหลายประการ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ซึ่งมีผลกระทบต่อการปฏิบัติตามนโยบายการบัญชีของกลุ่มบริษัท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ทั้งนี้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ประมาณการและข้อสมมติที่ใช้ในการจัดทำงบการเงินซึ่งเปิดเผยใน</w:t>
      </w:r>
      <w:r w:rsidR="006E34F7" w:rsidRPr="00BE5913">
        <w:rPr>
          <w:rFonts w:ascii="Angsana New" w:hAnsi="Angsana New"/>
          <w:sz w:val="30"/>
          <w:szCs w:val="30"/>
        </w:rPr>
        <w:t xml:space="preserve">                   </w:t>
      </w:r>
      <w:r w:rsidRPr="00BE5913">
        <w:rPr>
          <w:rFonts w:ascii="Angsana New" w:hAnsi="Angsana New" w:hint="cs"/>
          <w:sz w:val="30"/>
          <w:szCs w:val="30"/>
          <w:cs/>
        </w:rPr>
        <w:t>หมายเหตุแต่ละข้อจะได้รับการทบทวนอย่างต่อเนื่อง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</w:t>
      </w:r>
      <w:r w:rsidR="006E34F7" w:rsidRPr="00BE5913">
        <w:rPr>
          <w:rFonts w:ascii="Angsana New" w:hAnsi="Angsana New"/>
          <w:sz w:val="30"/>
          <w:szCs w:val="30"/>
        </w:rPr>
        <w:t xml:space="preserve">           </w:t>
      </w:r>
      <w:r w:rsidRPr="00BE5913">
        <w:rPr>
          <w:rFonts w:ascii="Angsana New" w:hAnsi="Angsana New" w:hint="cs"/>
          <w:sz w:val="30"/>
          <w:szCs w:val="30"/>
          <w:cs/>
        </w:rPr>
        <w:t>เป็นต้นไป</w:t>
      </w:r>
    </w:p>
    <w:p w14:paraId="7C67B68D" w14:textId="73D71FCA" w:rsidR="007304F8" w:rsidRPr="00BE5913" w:rsidRDefault="007304F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  <w:r w:rsidRPr="00BE5913">
        <w:rPr>
          <w:rFonts w:ascii="Angsana New" w:hAnsi="Angsana New"/>
          <w:b/>
          <w:bCs/>
          <w:sz w:val="22"/>
          <w:szCs w:val="22"/>
        </w:rPr>
        <w:br w:type="page"/>
      </w:r>
    </w:p>
    <w:p w14:paraId="31ED6047" w14:textId="4B35C2DF" w:rsidR="005208F4" w:rsidRDefault="00DB6958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B6958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การเปลี่ยนแปลงนโยบายการบัญชีที่มีสาระสำคัญ</w:t>
      </w:r>
    </w:p>
    <w:p w14:paraId="5036F07D" w14:textId="77777777" w:rsidR="00DB6958" w:rsidRPr="004C1B4F" w:rsidRDefault="00DB6958" w:rsidP="004C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highlight w:val="cyan"/>
        </w:rPr>
      </w:pPr>
    </w:p>
    <w:p w14:paraId="3B4DB439" w14:textId="77777777" w:rsidR="004C1B4F" w:rsidRPr="004C1B4F" w:rsidRDefault="004C1B4F" w:rsidP="004C1B4F">
      <w:pPr>
        <w:pStyle w:val="ListParagraph"/>
        <w:numPr>
          <w:ilvl w:val="0"/>
          <w:numId w:val="37"/>
        </w:numPr>
        <w:tabs>
          <w:tab w:val="clear" w:pos="454"/>
          <w:tab w:val="clear" w:pos="907"/>
          <w:tab w:val="left" w:pos="540"/>
        </w:tabs>
        <w:spacing w:line="240" w:lineRule="auto"/>
        <w:ind w:left="1170" w:hanging="117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  <w:shd w:val="clear" w:color="auto" w:fill="D9D9D9" w:themeFill="background1" w:themeFillShade="D9"/>
        </w:rPr>
      </w:pPr>
      <w:bookmarkStart w:id="5" w:name="_Hlk156239716"/>
      <w:r w:rsidRPr="004C1B4F">
        <w:rPr>
          <w:rFonts w:asciiTheme="majorBidi" w:hAnsiTheme="majorBidi" w:cstheme="majorBidi"/>
          <w:bCs/>
          <w:i/>
          <w:iCs/>
          <w:spacing w:val="6"/>
          <w:sz w:val="30"/>
          <w:szCs w:val="30"/>
          <w:cs/>
        </w:rPr>
        <w:t>ม</w:t>
      </w:r>
      <w:r w:rsidRPr="004C1B4F">
        <w:rPr>
          <w:rFonts w:asciiTheme="majorBidi" w:hAnsiTheme="majorBidi" w:cstheme="majorBidi"/>
          <w:bCs/>
          <w:i/>
          <w:iCs/>
          <w:spacing w:val="-2"/>
          <w:sz w:val="30"/>
          <w:szCs w:val="30"/>
          <w:cs/>
        </w:rPr>
        <w:t>าตรฐานการบัญชี ฉบับที่</w:t>
      </w:r>
      <w:r w:rsidRPr="00102E4F">
        <w:rPr>
          <w:rFonts w:asciiTheme="majorBidi" w:hAnsiTheme="majorBidi" w:cstheme="majorBidi"/>
          <w:b/>
          <w:i/>
          <w:iCs/>
          <w:spacing w:val="-2"/>
          <w:sz w:val="30"/>
          <w:szCs w:val="30"/>
          <w:cs/>
        </w:rPr>
        <w:t xml:space="preserve"> </w:t>
      </w:r>
      <w:r w:rsidRPr="00102E4F">
        <w:rPr>
          <w:rFonts w:asciiTheme="majorBidi" w:hAnsiTheme="majorBidi" w:cstheme="majorBidi"/>
          <w:b/>
          <w:i/>
          <w:iCs/>
          <w:spacing w:val="-2"/>
          <w:sz w:val="30"/>
          <w:szCs w:val="30"/>
        </w:rPr>
        <w:t>12</w:t>
      </w:r>
      <w:r w:rsidRPr="004C1B4F">
        <w:rPr>
          <w:rFonts w:asciiTheme="majorBidi" w:hAnsiTheme="majorBidi" w:cstheme="majorBidi"/>
          <w:bCs/>
          <w:i/>
          <w:iCs/>
          <w:spacing w:val="-2"/>
          <w:sz w:val="30"/>
          <w:szCs w:val="30"/>
        </w:rPr>
        <w:t xml:space="preserve"> </w:t>
      </w:r>
      <w:r w:rsidRPr="004C1B4F">
        <w:rPr>
          <w:rFonts w:asciiTheme="majorBidi" w:hAnsiTheme="majorBidi" w:cstheme="majorBidi"/>
          <w:bCs/>
          <w:i/>
          <w:iCs/>
          <w:spacing w:val="-2"/>
          <w:sz w:val="30"/>
          <w:szCs w:val="30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7582A23C" w14:textId="77777777" w:rsidR="004C1B4F" w:rsidRPr="004C1B4F" w:rsidRDefault="004C1B4F" w:rsidP="004C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F07CFF7" w14:textId="73BEE77F" w:rsidR="004C1B4F" w:rsidRPr="004C1B4F" w:rsidRDefault="004C1B4F" w:rsidP="004C1B4F">
      <w:pPr>
        <w:tabs>
          <w:tab w:val="clear" w:pos="454"/>
          <w:tab w:val="clear" w:pos="680"/>
          <w:tab w:val="clear" w:pos="907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1B4F">
        <w:rPr>
          <w:rFonts w:ascii="Angsana New" w:hAnsi="Angsana New"/>
          <w:sz w:val="30"/>
          <w:szCs w:val="30"/>
          <w:cs/>
        </w:rPr>
        <w:t>กลุ่มบริษัท</w:t>
      </w:r>
      <w:bookmarkEnd w:id="5"/>
      <w:r w:rsidRPr="004C1B4F">
        <w:rPr>
          <w:rFonts w:ascii="Angsana New" w:hAnsi="Angsana New" w:hint="cs"/>
          <w:sz w:val="30"/>
          <w:szCs w:val="30"/>
          <w:cs/>
        </w:rPr>
        <w:t>ได้ถือปฏิบัติตาม</w:t>
      </w:r>
      <w:r w:rsidRPr="004C1B4F">
        <w:rPr>
          <w:rFonts w:ascii="Angsana New" w:hAnsi="Angsana New"/>
          <w:sz w:val="30"/>
          <w:szCs w:val="30"/>
          <w:cs/>
        </w:rPr>
        <w:t>การปรับปรุง</w:t>
      </w:r>
      <w:r w:rsidRPr="004C1B4F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4C1B4F">
        <w:rPr>
          <w:rFonts w:ascii="Angsana New" w:hAnsi="Angsana New"/>
          <w:sz w:val="30"/>
          <w:szCs w:val="30"/>
        </w:rPr>
        <w:t>12</w:t>
      </w:r>
      <w:r w:rsidRPr="004C1B4F">
        <w:rPr>
          <w:rFonts w:ascii="Angsana New" w:hAnsi="Angsana New" w:hint="cs"/>
          <w:sz w:val="30"/>
          <w:szCs w:val="30"/>
          <w:cs/>
        </w:rPr>
        <w:t xml:space="preserve"> </w:t>
      </w:r>
      <w:r w:rsidRPr="004C1B4F">
        <w:rPr>
          <w:rFonts w:ascii="Angsana New" w:hAnsi="Angsana New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4C1B4F">
        <w:rPr>
          <w:rFonts w:ascii="Angsana New" w:hAnsi="Angsana New"/>
          <w:sz w:val="30"/>
          <w:szCs w:val="30"/>
        </w:rPr>
        <w:t xml:space="preserve"> 1 </w:t>
      </w:r>
      <w:r w:rsidRPr="004C1B4F">
        <w:rPr>
          <w:rFonts w:ascii="Angsana New" w:hAnsi="Angsana New"/>
          <w:sz w:val="30"/>
          <w:szCs w:val="30"/>
          <w:cs/>
        </w:rPr>
        <w:t xml:space="preserve">มกราคม </w:t>
      </w:r>
      <w:r w:rsidRPr="004C1B4F">
        <w:rPr>
          <w:rFonts w:ascii="Angsana New" w:hAnsi="Angsana New"/>
          <w:sz w:val="30"/>
          <w:szCs w:val="30"/>
        </w:rPr>
        <w:t>2567</w:t>
      </w:r>
      <w:r w:rsidRPr="004C1B4F">
        <w:rPr>
          <w:rFonts w:ascii="Angsana New" w:hAnsi="Angsana New"/>
          <w:sz w:val="30"/>
          <w:szCs w:val="30"/>
          <w:cs/>
        </w:rPr>
        <w:t xml:space="preserve"> </w:t>
      </w:r>
      <w:r w:rsidRPr="004C1B4F">
        <w:rPr>
          <w:rFonts w:ascii="Angsana New" w:hAnsi="Angsana New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4C1B4F">
        <w:rPr>
          <w:rFonts w:ascii="Angsana New" w:hAnsi="Angsana New"/>
          <w:sz w:val="30"/>
          <w:szCs w:val="30"/>
          <w:cs/>
        </w:rPr>
        <w:t>ผลแตกต่างชั่วคราวในจำนวนที่เท่ากันและ</w:t>
      </w:r>
      <w:r w:rsidRPr="004C1B4F">
        <w:rPr>
          <w:rFonts w:ascii="Angsana New" w:hAnsi="Angsana New" w:hint="cs"/>
          <w:sz w:val="30"/>
          <w:szCs w:val="30"/>
          <w:cs/>
        </w:rPr>
        <w:t xml:space="preserve"> </w:t>
      </w:r>
      <w:r w:rsidRPr="004C1B4F">
        <w:rPr>
          <w:rFonts w:ascii="Angsana New" w:hAnsi="Angsana New"/>
          <w:sz w:val="30"/>
          <w:szCs w:val="30"/>
          <w:cs/>
        </w:rPr>
        <w:t>หักกลบกัน</w:t>
      </w:r>
      <w:r w:rsidRPr="004C1B4F">
        <w:rPr>
          <w:rFonts w:ascii="Angsana New" w:hAnsi="Angsana New"/>
          <w:sz w:val="30"/>
          <w:szCs w:val="30"/>
        </w:rPr>
        <w:t xml:space="preserve"> </w:t>
      </w:r>
      <w:r w:rsidRPr="004C1B4F">
        <w:rPr>
          <w:rFonts w:ascii="Angsana New" w:hAnsi="Angsana New"/>
          <w:sz w:val="30"/>
          <w:szCs w:val="30"/>
          <w:cs/>
        </w:rPr>
        <w:t>เช่น สัญญาเช่าและประมาณการค่ารื้อถอน</w:t>
      </w:r>
      <w:r w:rsidRPr="004C1B4F">
        <w:rPr>
          <w:rFonts w:ascii="Angsana New" w:hAnsi="Angsana New"/>
          <w:sz w:val="30"/>
          <w:szCs w:val="30"/>
        </w:rPr>
        <w:t xml:space="preserve"> </w:t>
      </w:r>
      <w:r w:rsidRPr="004C1B4F">
        <w:rPr>
          <w:rFonts w:ascii="Angsana New" w:hAnsi="Angsana New"/>
          <w:sz w:val="30"/>
          <w:szCs w:val="30"/>
          <w:cs/>
        </w:rPr>
        <w:t>โดยกลุ่มบริษัท ต้องรับรู้สินทรัพย์ภาษีเงินได้รอการตัดบัญชีและหนี้สินภาษีเงินได้รอการตัดบัญชี</w:t>
      </w:r>
      <w:r w:rsidRPr="004C1B4F">
        <w:rPr>
          <w:rFonts w:ascii="Angsana New" w:hAnsi="Angsana New" w:hint="cs"/>
          <w:sz w:val="30"/>
          <w:szCs w:val="30"/>
          <w:cs/>
        </w:rPr>
        <w:t>ที่เกี่ยวข้องกับ</w:t>
      </w:r>
      <w:r w:rsidRPr="004C1B4F">
        <w:rPr>
          <w:rFonts w:ascii="Angsana New" w:hAnsi="Angsana New"/>
          <w:sz w:val="30"/>
          <w:szCs w:val="30"/>
          <w:cs/>
        </w:rPr>
        <w:t>สัญญาเช่าและประมาณ</w:t>
      </w:r>
      <w:r w:rsidRPr="004C1B4F">
        <w:rPr>
          <w:rFonts w:ascii="Angsana New" w:hAnsi="Angsana New" w:hint="cs"/>
          <w:sz w:val="30"/>
          <w:szCs w:val="30"/>
          <w:cs/>
        </w:rPr>
        <w:t>การ</w:t>
      </w:r>
      <w:r w:rsidRPr="004C1B4F">
        <w:rPr>
          <w:rFonts w:ascii="Angsana New" w:hAnsi="Angsana New"/>
          <w:sz w:val="30"/>
          <w:szCs w:val="30"/>
          <w:cs/>
        </w:rPr>
        <w:t>ค่ารื้อถอน</w:t>
      </w:r>
      <w:r w:rsidRPr="004C1B4F">
        <w:rPr>
          <w:rFonts w:ascii="Angsana New" w:hAnsi="Angsana New" w:hint="cs"/>
          <w:sz w:val="30"/>
          <w:szCs w:val="30"/>
          <w:cs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4C1B4F">
        <w:rPr>
          <w:rFonts w:ascii="Angsana New" w:hAnsi="Angsana New"/>
          <w:sz w:val="30"/>
          <w:szCs w:val="30"/>
          <w:cs/>
        </w:rPr>
        <w:t xml:space="preserve">องค์ประกอบอื่นของส่วนของผู้ถือหุ้น ณ </w:t>
      </w:r>
      <w:r w:rsidRPr="004C1B4F">
        <w:rPr>
          <w:rFonts w:ascii="Angsana New" w:hAnsi="Angsana New" w:hint="cs"/>
          <w:sz w:val="30"/>
          <w:szCs w:val="30"/>
          <w:cs/>
        </w:rPr>
        <w:t>วันดังกล่าว และ</w:t>
      </w:r>
      <w:r w:rsidRPr="004C1B4F">
        <w:rPr>
          <w:rFonts w:ascii="Angsana New" w:hAnsi="Angsana New"/>
          <w:sz w:val="30"/>
          <w:szCs w:val="30"/>
          <w:cs/>
        </w:rPr>
        <w:t>กลุ่มบริษัทนำ</w:t>
      </w:r>
      <w:r w:rsidRPr="004C1B4F">
        <w:rPr>
          <w:rFonts w:ascii="Angsana New" w:hAnsi="Angsana New" w:hint="cs"/>
          <w:sz w:val="30"/>
          <w:szCs w:val="30"/>
          <w:cs/>
        </w:rPr>
        <w:t>การ</w:t>
      </w:r>
      <w:r w:rsidRPr="004C1B4F">
        <w:rPr>
          <w:rFonts w:ascii="Angsana New" w:hAnsi="Angsana New"/>
          <w:sz w:val="30"/>
          <w:szCs w:val="30"/>
          <w:cs/>
        </w:rPr>
        <w:t>ปรับปรุง</w:t>
      </w:r>
      <w:r w:rsidRPr="004C1B4F">
        <w:rPr>
          <w:rFonts w:ascii="Angsana New" w:hAnsi="Angsana New" w:hint="cs"/>
          <w:sz w:val="30"/>
          <w:szCs w:val="30"/>
          <w:cs/>
        </w:rPr>
        <w:t>ดังกล่าวมาถือปฏิบัติกับ</w:t>
      </w:r>
      <w:r w:rsidRPr="004C1B4F">
        <w:rPr>
          <w:rFonts w:ascii="Angsana New" w:hAnsi="Angsana New"/>
          <w:sz w:val="30"/>
          <w:szCs w:val="30"/>
          <w:cs/>
        </w:rPr>
        <w:t>รายการ</w:t>
      </w:r>
      <w:r w:rsidRPr="004C1B4F">
        <w:rPr>
          <w:rFonts w:ascii="Angsana New" w:hAnsi="Angsana New" w:hint="cs"/>
          <w:sz w:val="30"/>
          <w:szCs w:val="30"/>
          <w:cs/>
        </w:rPr>
        <w:t>อื่น</w:t>
      </w:r>
      <w:r w:rsidRPr="004C1B4F">
        <w:rPr>
          <w:rFonts w:ascii="Angsana New" w:hAnsi="Angsana New"/>
          <w:sz w:val="30"/>
          <w:szCs w:val="30"/>
          <w:cs/>
        </w:rPr>
        <w:t>ที่เกิดขึ้นหลัง</w:t>
      </w:r>
      <w:r w:rsidRPr="004C1B4F">
        <w:rPr>
          <w:rFonts w:ascii="Angsana New" w:hAnsi="Angsana New" w:hint="cs"/>
          <w:sz w:val="30"/>
          <w:szCs w:val="30"/>
          <w:cs/>
        </w:rPr>
        <w:t xml:space="preserve">วันเริ่มต้นของรอบระยะเวลาเปรียบเทียบแรกสุดที่นำเสนอ </w:t>
      </w:r>
      <w:r w:rsidRPr="004C1B4F">
        <w:rPr>
          <w:rFonts w:ascii="Angsana New" w:hAnsi="Angsana New"/>
          <w:sz w:val="30"/>
          <w:szCs w:val="30"/>
          <w:cs/>
        </w:rPr>
        <w:t>โดยก่อนหน้านี้</w:t>
      </w:r>
      <w:r w:rsidRPr="004C1B4F">
        <w:rPr>
          <w:rFonts w:ascii="Angsana New" w:hAnsi="Angsana New"/>
          <w:sz w:val="30"/>
          <w:szCs w:val="30"/>
        </w:rPr>
        <w:t xml:space="preserve"> </w:t>
      </w:r>
      <w:r w:rsidRPr="004C1B4F">
        <w:rPr>
          <w:rFonts w:ascii="Angsana New" w:hAnsi="Angsana New"/>
          <w:sz w:val="30"/>
          <w:szCs w:val="30"/>
          <w:cs/>
        </w:rPr>
        <w:t xml:space="preserve"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 </w:t>
      </w:r>
    </w:p>
    <w:p w14:paraId="59C207BA" w14:textId="77777777" w:rsidR="004C1B4F" w:rsidRPr="004C1B4F" w:rsidRDefault="004C1B4F" w:rsidP="004C1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3AF51FA" w14:textId="34C488B4" w:rsidR="004C1B4F" w:rsidRPr="004C1B4F" w:rsidRDefault="004C1B4F" w:rsidP="004C1B4F">
      <w:pPr>
        <w:tabs>
          <w:tab w:val="clear" w:pos="454"/>
          <w:tab w:val="clear" w:pos="680"/>
          <w:tab w:val="clear" w:pos="907"/>
          <w:tab w:val="left" w:pos="135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4C1B4F">
        <w:rPr>
          <w:rFonts w:ascii="Angsana New" w:hAnsi="Angsana New" w:hint="cs"/>
          <w:sz w:val="30"/>
          <w:szCs w:val="30"/>
          <w:cs/>
        </w:rPr>
        <w:t xml:space="preserve">จากการปรับปรุงดังกล่าว </w:t>
      </w:r>
      <w:r w:rsidRPr="004C1B4F">
        <w:rPr>
          <w:rFonts w:ascii="Angsana New" w:hAnsi="Angsana New"/>
          <w:sz w:val="30"/>
          <w:szCs w:val="30"/>
          <w:cs/>
        </w:rPr>
        <w:t>กลุ่มบริษัท</w:t>
      </w:r>
      <w:r w:rsidRPr="004C1B4F">
        <w:rPr>
          <w:rFonts w:ascii="Angsana New" w:hAnsi="Angsana New" w:hint="cs"/>
          <w:sz w:val="30"/>
          <w:szCs w:val="30"/>
          <w:cs/>
        </w:rPr>
        <w:t xml:space="preserve">รับรู้รายการสินทรัพย์ภาษีเงินได้รอการตัดบัญชีที่เกี่ยวข้องกับหนี้สิน </w:t>
      </w:r>
      <w:r w:rsidR="00E02957">
        <w:rPr>
          <w:rFonts w:ascii="Angsana New" w:hAnsi="Angsana New"/>
          <w:sz w:val="30"/>
          <w:szCs w:val="30"/>
          <w:cs/>
        </w:rPr>
        <w:br/>
      </w:r>
      <w:r w:rsidRPr="004C1B4F">
        <w:rPr>
          <w:rFonts w:ascii="Angsana New" w:hAnsi="Angsana New" w:hint="cs"/>
          <w:sz w:val="30"/>
          <w:szCs w:val="30"/>
          <w:cs/>
        </w:rPr>
        <w:t xml:space="preserve">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4C1B4F">
        <w:rPr>
          <w:rFonts w:ascii="Angsana New" w:hAnsi="Angsana New"/>
          <w:sz w:val="30"/>
          <w:szCs w:val="30"/>
        </w:rPr>
        <w:t xml:space="preserve">12 </w:t>
      </w:r>
      <w:r w:rsidRPr="004C1B4F">
        <w:rPr>
          <w:rFonts w:ascii="Angsana New" w:hAnsi="Angsana New" w:hint="cs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4C1B4F">
        <w:rPr>
          <w:rFonts w:ascii="Angsana New" w:hAnsi="Angsana New"/>
          <w:sz w:val="30"/>
          <w:szCs w:val="30"/>
        </w:rPr>
        <w:t xml:space="preserve">1 </w:t>
      </w:r>
      <w:r w:rsidRPr="004C1B4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4C1B4F">
        <w:rPr>
          <w:rFonts w:ascii="Angsana New" w:hAnsi="Angsana New"/>
          <w:sz w:val="30"/>
          <w:szCs w:val="30"/>
        </w:rPr>
        <w:t xml:space="preserve">2566 </w:t>
      </w:r>
      <w:r w:rsidRPr="004C1B4F">
        <w:rPr>
          <w:rFonts w:ascii="Angsana New" w:hAnsi="Angsana New" w:hint="cs"/>
          <w:sz w:val="30"/>
          <w:szCs w:val="30"/>
          <w:cs/>
        </w:rPr>
        <w:t>ทั้งนี้ ผลกระทบที่สำคัญต่อ</w:t>
      </w:r>
      <w:r w:rsidRPr="004C1B4F">
        <w:rPr>
          <w:rFonts w:ascii="Angsana New" w:hAnsi="Angsana New"/>
          <w:sz w:val="30"/>
          <w:szCs w:val="30"/>
          <w:cs/>
        </w:rPr>
        <w:t>กลุ่มบริษัท</w:t>
      </w:r>
      <w:r w:rsidRPr="004C1B4F">
        <w:rPr>
          <w:rFonts w:ascii="Angsana New" w:hAnsi="Angsana New" w:hint="cs"/>
          <w:sz w:val="30"/>
          <w:szCs w:val="30"/>
          <w:cs/>
        </w:rPr>
        <w:t>เป็นการเปิดเผยข้อมูล</w:t>
      </w:r>
      <w:r w:rsidRPr="004C1B4F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</w:t>
      </w:r>
      <w:r w:rsidRPr="004C1B4F">
        <w:rPr>
          <w:rFonts w:ascii="Angsana New" w:hAnsi="Angsana New" w:hint="cs"/>
          <w:sz w:val="30"/>
          <w:szCs w:val="30"/>
          <w:cs/>
        </w:rPr>
        <w:t>และ</w:t>
      </w:r>
      <w:r w:rsidR="00E02957">
        <w:rPr>
          <w:rFonts w:ascii="Angsana New" w:hAnsi="Angsana New"/>
          <w:sz w:val="30"/>
          <w:szCs w:val="30"/>
          <w:cs/>
        </w:rPr>
        <w:br/>
      </w:r>
      <w:r w:rsidRPr="004C1B4F">
        <w:rPr>
          <w:rFonts w:ascii="Angsana New" w:hAnsi="Angsana New" w:hint="cs"/>
          <w:sz w:val="30"/>
          <w:szCs w:val="30"/>
          <w:cs/>
        </w:rPr>
        <w:t xml:space="preserve">หนี้สินภาษีเงินได้รอการตัดบัญชีที่รับรู้ (ดูหมายเหตุข้อ </w:t>
      </w:r>
      <w:r w:rsidRPr="004C1B4F">
        <w:rPr>
          <w:rFonts w:ascii="Angsana New" w:hAnsi="Angsana New"/>
          <w:sz w:val="30"/>
          <w:szCs w:val="30"/>
        </w:rPr>
        <w:t>23)</w:t>
      </w:r>
    </w:p>
    <w:p w14:paraId="40B7F1A5" w14:textId="77777777" w:rsidR="00DB6958" w:rsidRPr="00DB6958" w:rsidRDefault="00DB6958" w:rsidP="00DB6958">
      <w:pPr>
        <w:spacing w:line="240" w:lineRule="auto"/>
        <w:ind w:left="540" w:right="47"/>
        <w:jc w:val="thaiDistribute"/>
        <w:rPr>
          <w:rFonts w:asciiTheme="majorBidi" w:hAnsiTheme="majorBidi" w:cstheme="majorBidi"/>
          <w:sz w:val="22"/>
          <w:szCs w:val="22"/>
        </w:rPr>
      </w:pPr>
    </w:p>
    <w:p w14:paraId="4B2BDD11" w14:textId="1271D55B" w:rsidR="00DB6958" w:rsidRPr="00DB6958" w:rsidRDefault="00DB6958" w:rsidP="00DB6958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นโยบายการบัญชีที</w:t>
      </w:r>
      <w:r>
        <w:rPr>
          <w:rFonts w:ascii="Angsana New" w:hAnsi="Angsana New" w:hint="cs"/>
          <w:b/>
          <w:bCs/>
          <w:sz w:val="30"/>
          <w:szCs w:val="30"/>
          <w:cs/>
        </w:rPr>
        <w:t>่มีสาระ</w:t>
      </w:r>
      <w:r w:rsidRPr="00BE5913">
        <w:rPr>
          <w:rFonts w:ascii="Angsana New" w:hAnsi="Angsana New"/>
          <w:b/>
          <w:bCs/>
          <w:sz w:val="30"/>
          <w:szCs w:val="30"/>
          <w:cs/>
        </w:rPr>
        <w:t>สำคัญ</w:t>
      </w:r>
    </w:p>
    <w:p w14:paraId="7A93590F" w14:textId="77777777" w:rsidR="005208F4" w:rsidRPr="00BE5913" w:rsidRDefault="005208F4" w:rsidP="00BE591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A365EC9" w14:textId="66B1D6A7" w:rsidR="0023333B" w:rsidRPr="00BE5913" w:rsidRDefault="0023333B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C831D58" w14:textId="77777777" w:rsidR="00393715" w:rsidRPr="00BE5913" w:rsidRDefault="00393715" w:rsidP="00BE5913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D097331" w14:textId="6AD67C5D" w:rsidR="00393715" w:rsidRPr="00BE5913" w:rsidRDefault="00393715" w:rsidP="00BE5913">
      <w:pPr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</w:t>
      </w:r>
      <w:r w:rsidR="009F6528" w:rsidRPr="00BE5913">
        <w:rPr>
          <w:rFonts w:ascii="Angsana New" w:hAnsi="Angsana New"/>
          <w:sz w:val="30"/>
          <w:szCs w:val="30"/>
          <w:cs/>
        </w:rPr>
        <w:t>ินของบริษัทและ</w:t>
      </w:r>
      <w:r w:rsidRPr="00BE5913">
        <w:rPr>
          <w:rFonts w:ascii="Angsana New" w:hAnsi="Angsana New"/>
          <w:sz w:val="30"/>
          <w:szCs w:val="30"/>
          <w:cs/>
        </w:rPr>
        <w:t xml:space="preserve">บริษัทย่อย (รวมกันเรียกว่า </w:t>
      </w:r>
      <w:r w:rsidRPr="00BE5913">
        <w:rPr>
          <w:rFonts w:ascii="Angsana New" w:hAnsi="Angsana New"/>
          <w:sz w:val="30"/>
          <w:szCs w:val="30"/>
        </w:rPr>
        <w:t>“</w:t>
      </w:r>
      <w:r w:rsidRPr="00BE5913">
        <w:rPr>
          <w:rFonts w:ascii="Angsana New" w:hAnsi="Angsana New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</w:rPr>
        <w:t xml:space="preserve">”) </w:t>
      </w:r>
      <w:r w:rsidRPr="00BE5913">
        <w:rPr>
          <w:rFonts w:ascii="Angsana New" w:hAnsi="Angsana New"/>
          <w:sz w:val="30"/>
          <w:szCs w:val="30"/>
          <w:cs/>
        </w:rPr>
        <w:t>และส่วนได้เสียของกลุ่มบริษัท</w:t>
      </w:r>
      <w:r w:rsidR="00636B1D" w:rsidRPr="00BE5913">
        <w:rPr>
          <w:rFonts w:ascii="Angsana New" w:hAnsi="Angsana New" w:hint="cs"/>
          <w:sz w:val="30"/>
          <w:szCs w:val="30"/>
          <w:cs/>
        </w:rPr>
        <w:t>ใน</w:t>
      </w:r>
      <w:r w:rsidR="00A0751F" w:rsidRPr="00BE5913">
        <w:rPr>
          <w:rFonts w:ascii="Angsana New" w:hAnsi="Angsana New" w:hint="cs"/>
          <w:sz w:val="30"/>
          <w:szCs w:val="30"/>
          <w:cs/>
        </w:rPr>
        <w:t>การร่วมค้า</w:t>
      </w:r>
    </w:p>
    <w:p w14:paraId="4078D395" w14:textId="77777777" w:rsidR="00F166B8" w:rsidRPr="00BE5913" w:rsidRDefault="00F166B8" w:rsidP="00EB3798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BD32D97" w14:textId="4E643DC1" w:rsidR="00EC27AF" w:rsidRPr="00BE5913" w:rsidRDefault="00353A1B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6" w:name="_Hlk611689"/>
      <w:r w:rsidRPr="00BE5913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bookmarkEnd w:id="6"/>
    </w:p>
    <w:p w14:paraId="5A60C9EB" w14:textId="454D2866" w:rsidR="00847117" w:rsidRPr="00BE5913" w:rsidRDefault="00353A1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lastRenderedPageBreak/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="00847117" w:rsidRPr="00BE5913">
        <w:rPr>
          <w:rFonts w:ascii="Angsana New" w:hAnsi="Angsana New"/>
          <w:sz w:val="30"/>
          <w:szCs w:val="30"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847117" w:rsidRPr="00BE5913">
        <w:rPr>
          <w:rFonts w:ascii="Angsana New" w:hAnsi="Angsana New"/>
          <w:sz w:val="30"/>
          <w:szCs w:val="30"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47117" w:rsidRPr="00BE5913">
        <w:rPr>
          <w:rFonts w:ascii="Angsana New" w:hAnsi="Angsana New"/>
          <w:sz w:val="30"/>
          <w:szCs w:val="30"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หรือรับจากการได้มาหรือจำหน่ายไป</w:t>
      </w:r>
      <w:r w:rsidR="00790768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847117" w:rsidRPr="00BE5913">
        <w:rPr>
          <w:rFonts w:ascii="Angsana New" w:hAnsi="Angsana New"/>
          <w:sz w:val="30"/>
          <w:szCs w:val="30"/>
          <w:cs/>
        </w:rPr>
        <w:t>ซึ่งส่วนได้เสียที่ไม่มีอำนาจควบคุมโดยอำนาจควบคุมไม่เปลี่ยนแปลงรับรู้เป็นส่วนเกิน</w:t>
      </w:r>
      <w:r w:rsidR="00847117" w:rsidRPr="00BE5913">
        <w:rPr>
          <w:rFonts w:ascii="Angsana New" w:hAnsi="Angsana New"/>
          <w:sz w:val="30"/>
          <w:szCs w:val="30"/>
        </w:rPr>
        <w:t>/</w:t>
      </w:r>
      <w:r w:rsidR="00847117" w:rsidRPr="00BE5913">
        <w:rPr>
          <w:rFonts w:ascii="Angsana New" w:hAnsi="Angsana New"/>
          <w:sz w:val="30"/>
          <w:szCs w:val="30"/>
          <w:cs/>
        </w:rPr>
        <w:t xml:space="preserve">ส่วนต่ำกว่าทุนอื่นในส่วนของเจ้าของ </w:t>
      </w:r>
    </w:p>
    <w:p w14:paraId="3C13B409" w14:textId="77777777" w:rsidR="00A0751F" w:rsidRPr="00BE5913" w:rsidRDefault="00A0751F" w:rsidP="00BE5913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0211A929" w14:textId="63FFAE2E" w:rsidR="00847117" w:rsidRPr="00BE5913" w:rsidRDefault="00847117" w:rsidP="00BE5913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BE5913">
        <w:rPr>
          <w:rFonts w:ascii="Angsana New" w:hAnsi="Angsana New" w:cs="Angsana New"/>
          <w:b w:val="0"/>
          <w:bCs w:val="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กำไรหรือขาดทุนที่เกิดขึ้นจากการสูญเสียการควบคุมในบริษัทย่อย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DDBC86A" w14:textId="77777777" w:rsidR="00704667" w:rsidRPr="00BE5913" w:rsidRDefault="00704667" w:rsidP="00BE5913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43A44D0B" w14:textId="7398E9DA" w:rsidR="00704667" w:rsidRPr="00BE5913" w:rsidRDefault="00704667" w:rsidP="00BE5913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BE5913">
        <w:rPr>
          <w:rFonts w:ascii="Angsana New" w:hAnsi="Angsana New" w:cs="Angsana New"/>
          <w:b w:val="0"/>
          <w:bCs w:val="0"/>
          <w:cs/>
          <w:lang w:val="en-US"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12C843A" w14:textId="77777777" w:rsidR="00704667" w:rsidRPr="00BE5913" w:rsidRDefault="00704667" w:rsidP="00EB3798">
      <w:pPr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3D967C1" w14:textId="403143C7" w:rsidR="00704667" w:rsidRDefault="00704667" w:rsidP="00BE5913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กลุ่มบริษัทรับรู้เงินลงทุนในการร่วมค้าในงบการเงินรวมด้วยวิธีส่วนได้เสีย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โดยรับรู้รายการเมื่อเริ่มแรกด้วยราคาทุนซึ่งรวมถึงต้นทุนการทำรายการ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ภายหลังการรับรู้รายการเริ่มแรก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เงินปันผลรับ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</w:t>
      </w:r>
      <w:r w:rsidRPr="00BE5913">
        <w:rPr>
          <w:rFonts w:ascii="Angsana New" w:hAnsi="Angsana New" w:cs="Angsana New"/>
          <w:b w:val="0"/>
          <w:bCs w:val="0"/>
          <w:cs/>
          <w:lang w:val="en-US"/>
        </w:rPr>
        <w:t xml:space="preserve"> </w:t>
      </w:r>
      <w:r w:rsidRPr="00BE5913">
        <w:rPr>
          <w:rFonts w:ascii="Angsana New" w:hAnsi="Angsana New" w:cs="Angsana New" w:hint="cs"/>
          <w:b w:val="0"/>
          <w:bCs w:val="0"/>
          <w:cs/>
          <w:lang w:val="en-US"/>
        </w:rPr>
        <w:t>จะถูกบันทึกในงบการเงินรวมจนถึงวันที่การควบคุมร่วมสิ้นสุดลง</w:t>
      </w:r>
    </w:p>
    <w:p w14:paraId="0D781D0F" w14:textId="77777777" w:rsidR="004C1B4F" w:rsidRPr="00BE5913" w:rsidRDefault="004C1B4F" w:rsidP="00BE5913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</w:p>
    <w:p w14:paraId="68B45475" w14:textId="770C45D5" w:rsidR="008A77F3" w:rsidRPr="00BE5913" w:rsidRDefault="008A77F3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="00674945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รวม</w:t>
      </w: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ธุรกิจภายใต้การควบคุมเดียวกัน</w:t>
      </w:r>
    </w:p>
    <w:p w14:paraId="69190BA8" w14:textId="77777777" w:rsidR="008A77F3" w:rsidRPr="00E4548C" w:rsidRDefault="008A77F3" w:rsidP="00E4548C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</w:p>
    <w:p w14:paraId="00E10F3E" w14:textId="77777777" w:rsidR="008A77F3" w:rsidRPr="00BE5913" w:rsidRDefault="008A77F3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5125D84" w14:textId="77777777" w:rsidR="008A77F3" w:rsidRPr="00E4548C" w:rsidRDefault="008A77F3" w:rsidP="00E4548C">
      <w:pPr>
        <w:pStyle w:val="BodyText2"/>
        <w:spacing w:line="240" w:lineRule="atLeast"/>
        <w:ind w:left="540" w:right="47"/>
        <w:jc w:val="thaiDistribute"/>
        <w:rPr>
          <w:rFonts w:ascii="Angsana New" w:hAnsi="Angsana New" w:cs="Angsana New"/>
          <w:b w:val="0"/>
          <w:bCs w:val="0"/>
          <w:lang w:val="en-US"/>
        </w:rPr>
      </w:pPr>
    </w:p>
    <w:p w14:paraId="76ED8DE6" w14:textId="0A1F7E2E" w:rsidR="00F524D6" w:rsidRPr="00BE5913" w:rsidRDefault="008D4000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วันที่เกิดรายการ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ส่วนต่างระหว่างมูลค่าสินทรัพย์สุทธิของธุรกิจที่ถูกนำมารวมดังกล่าว</w:t>
      </w:r>
      <w:r w:rsidR="009C166F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="00D2643A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ผู้ถือหุ้น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D2643A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</w:t>
      </w:r>
    </w:p>
    <w:p w14:paraId="36E89278" w14:textId="77777777" w:rsidR="008D4000" w:rsidRPr="00BE5913" w:rsidRDefault="008D4000" w:rsidP="00BE5913">
      <w:pPr>
        <w:ind w:left="567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023D91A6" w14:textId="77777777" w:rsidR="00E4548C" w:rsidRDefault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C941D08" w14:textId="0CF3DBA2" w:rsidR="008A77F3" w:rsidRPr="00BE5913" w:rsidRDefault="008A77F3" w:rsidP="00BE5913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กิจการภายใต้การควบคุมเดียวกัน</w:t>
      </w:r>
    </w:p>
    <w:p w14:paraId="692A8D5A" w14:textId="77777777" w:rsidR="008A77F3" w:rsidRPr="00E4548C" w:rsidRDefault="008A77F3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66904112" w14:textId="7F8769C4" w:rsidR="00EC27AF" w:rsidRPr="00BE5913" w:rsidRDefault="008A77F3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กิจการภายใต้การควบคุมเดียว</w:t>
      </w:r>
      <w:r w:rsidR="00AC0D92" w:rsidRPr="00BE5913">
        <w:rPr>
          <w:rFonts w:ascii="Angsana New" w:hAnsi="Angsana New" w:hint="cs"/>
          <w:sz w:val="30"/>
          <w:szCs w:val="30"/>
          <w:cs/>
        </w:rPr>
        <w:t>กัน</w:t>
      </w:r>
      <w:r w:rsidRPr="00BE5913">
        <w:rPr>
          <w:rFonts w:ascii="Angsana New" w:hAnsi="Angsana New" w:hint="cs"/>
          <w:sz w:val="30"/>
          <w:szCs w:val="30"/>
          <w:cs/>
        </w:rPr>
        <w:t>เป็นกิจการหรือธุรกิจที่อยู่ภายใต้การควบคุมในระดับสูงสุดของกิจการหนึ่งหรือหลายกิจการหรือบุคคลที่เกี่ยวข้องกัน ทั้งก่อนและหลังการซื้อธุรกิจ ตามแนวปฏิบัติทางบัญชีที่ประกาศใช้โดย</w:t>
      </w:r>
      <w:r w:rsidR="00D2643A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สภาวิชาชีพบัญชีฯ สมาชิกในครอบครัวที่ใกล้ชิดถือเป็นกลุ่มบุคคลเดียวกัน สมาชิกในครอบครัวที่ใกล้ชิดหมายถึงบิดา มารดา สามี ภรรยา บุตร บุตรของสามีหรือภรรยา บิดามารดาของสามีหรือภรรยา และ พี่น้องของบุคคลนั้นที่เกี่ยวข้องกันเว้นแต่พิสูจน์ได้ว่าไม่มีอิทธิพลในการตัดสินใจต่อกัน</w:t>
      </w:r>
    </w:p>
    <w:p w14:paraId="6DFD4144" w14:textId="587072C0" w:rsidR="008166CF" w:rsidRPr="00E4548C" w:rsidRDefault="008166CF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79D13E17" w14:textId="6A487D5E" w:rsidR="00992CFF" w:rsidRPr="00BE5913" w:rsidRDefault="00992CFF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  <w:r w:rsidR="00EC27AF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ในบริษัทย่อย</w:t>
      </w:r>
      <w:r w:rsidR="00704667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และการร่วมค้า</w:t>
      </w:r>
      <w:r w:rsidR="00D218B3"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0EABF4B" w14:textId="77777777" w:rsidR="00992CFF" w:rsidRPr="00E4548C" w:rsidRDefault="00992CFF" w:rsidP="00BE5913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5B596989" w14:textId="1FC022C8" w:rsidR="00380290" w:rsidRDefault="0038029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  <w:r w:rsidR="00704667" w:rsidRPr="00BE591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BE5913">
        <w:rPr>
          <w:rFonts w:ascii="Angsana New" w:hAnsi="Angsana New"/>
          <w:sz w:val="30"/>
          <w:szCs w:val="30"/>
          <w:cs/>
        </w:rPr>
        <w:t>ในงบการเงินเฉพาะกิจการวัดมูลค่าด้วยราคาทุนหักค่าเผื่อการด้อยค่า</w:t>
      </w:r>
      <w:r w:rsidR="00704667"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กำไร</w:t>
      </w:r>
      <w:r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/>
          <w:sz w:val="30"/>
          <w:szCs w:val="30"/>
          <w:cs/>
        </w:rPr>
        <w:t xml:space="preserve">ขาดทุนจากการขายเงินลงทุนบันทึกในกำไรหรือขาดทุน </w:t>
      </w:r>
    </w:p>
    <w:p w14:paraId="70BC4DB1" w14:textId="77777777" w:rsidR="00E4548C" w:rsidRPr="00BE5913" w:rsidRDefault="00E4548C" w:rsidP="00E4548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180949A0" w14:textId="50842D78" w:rsidR="00393715" w:rsidRPr="00BE5913" w:rsidRDefault="000B4701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375A2F4E" w14:textId="77777777" w:rsidR="00393715" w:rsidRPr="00BE5913" w:rsidRDefault="00393715" w:rsidP="00E4548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3E48BFB0" w14:textId="185D3F44" w:rsidR="00353A1B" w:rsidRPr="00BE5913" w:rsidRDefault="00353A1B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</w:t>
      </w:r>
      <w:r w:rsidRPr="00BE5913">
        <w:rPr>
          <w:rFonts w:ascii="Angsana New" w:hAnsi="Angsana New" w:hint="cs"/>
          <w:sz w:val="30"/>
          <w:szCs w:val="30"/>
          <w:cs/>
        </w:rPr>
        <w:t>ร</w:t>
      </w:r>
      <w:r w:rsidR="00661E89" w:rsidRPr="00BE5913">
        <w:rPr>
          <w:rFonts w:ascii="Angsana New" w:hAnsi="Angsana New" w:hint="cs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ณ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วันที่รายงาน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แปลงค่าโดยใช้อัตราแลกเปลี่ยน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ณ</w:t>
      </w:r>
      <w:r w:rsidR="00661E89" w:rsidRPr="00BE5913">
        <w:rPr>
          <w:rFonts w:ascii="Angsana New" w:hAnsi="Angsana New"/>
          <w:sz w:val="30"/>
          <w:szCs w:val="30"/>
          <w:cs/>
        </w:rPr>
        <w:t xml:space="preserve"> </w:t>
      </w:r>
      <w:r w:rsidR="00661E89" w:rsidRPr="00BE5913">
        <w:rPr>
          <w:rFonts w:ascii="Angsana New" w:hAnsi="Angsana New" w:hint="cs"/>
          <w:sz w:val="30"/>
          <w:szCs w:val="30"/>
          <w:cs/>
        </w:rPr>
        <w:t>วันที่มีการวัดมูลค่ายุติธรรม</w:t>
      </w:r>
    </w:p>
    <w:p w14:paraId="4FD69EB2" w14:textId="7792E7A1" w:rsidR="000117A3" w:rsidRPr="00BE5913" w:rsidRDefault="000117A3" w:rsidP="00E4548C">
      <w:pPr>
        <w:ind w:left="567"/>
        <w:jc w:val="thaiDistribute"/>
        <w:rPr>
          <w:rFonts w:ascii="Angsana New" w:hAnsi="Angsana New"/>
          <w:sz w:val="30"/>
          <w:szCs w:val="30"/>
        </w:rPr>
      </w:pPr>
    </w:p>
    <w:p w14:paraId="0EBCF63A" w14:textId="4482D8FE" w:rsidR="004B0EB5" w:rsidRPr="00BE5913" w:rsidRDefault="000117A3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6651A46" w14:textId="77777777" w:rsidR="00E436ED" w:rsidRPr="00BE5913" w:rsidRDefault="00E436ED" w:rsidP="00E4548C">
      <w:pPr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0891D06" w14:textId="327396FF" w:rsidR="00B3230D" w:rsidRPr="00BE5913" w:rsidRDefault="00B3230D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3EFF3347" w14:textId="77777777" w:rsidR="00B3230D" w:rsidRPr="00BE5913" w:rsidRDefault="00B3230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5F0022" w14:textId="14B7B9E6" w:rsidR="00B3230D" w:rsidRPr="00BE5913" w:rsidRDefault="00B3230D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BE5913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992CFF" w:rsidRPr="00BE5913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จ</w:t>
      </w:r>
      <w:r w:rsidRPr="00BE5913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.1) </w:t>
      </w:r>
      <w:r w:rsidR="007F5CB1" w:rsidRPr="00BE5913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A951448" w14:textId="77777777" w:rsidR="00B3230D" w:rsidRPr="00BE5913" w:rsidRDefault="00B3230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06DB3B" w14:textId="1211227F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4C1B4F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(</w:t>
      </w:r>
      <w:r w:rsidR="00F96C50"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ช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E34618" w:rsidRPr="00BE5913">
        <w:rPr>
          <w:rFonts w:asciiTheme="majorBidi" w:hAnsiTheme="majorBidi" w:hint="cs"/>
          <w:color w:val="000000"/>
          <w:sz w:val="30"/>
          <w:szCs w:val="30"/>
          <w:cs/>
        </w:rPr>
        <w:t>เมื่อเริ่มแรก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E34618"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E34618" w:rsidRPr="00BE5913">
        <w:rPr>
          <w:rFonts w:asciiTheme="majorBidi" w:hAnsiTheme="majorBidi" w:hint="cs"/>
          <w:color w:val="000000"/>
          <w:sz w:val="30"/>
          <w:szCs w:val="30"/>
          <w:cs/>
        </w:rPr>
        <w:t>ทั้งนี้</w:t>
      </w:r>
      <w:r w:rsidR="00E34618" w:rsidRPr="00BE591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E34618" w:rsidRPr="00BE5913">
        <w:rPr>
          <w:rFonts w:asciiTheme="majorBidi" w:hAnsiTheme="majorBidi" w:hint="cs"/>
          <w:color w:val="000000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="00131993" w:rsidRPr="00BE5913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1F2A5C4C" w14:textId="3738D802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</w:t>
      </w:r>
      <w:r w:rsidR="006E34F7"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                       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การวัดมูลค่าด้วยราคาทุนตัดจำหน่าย มูลค่ายุติธรรมผ่านกำไรขาดทุนเบ็ดเสร็จอื่น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72380FD" w14:textId="77777777" w:rsidR="008D1C1E" w:rsidRPr="00BE5913" w:rsidRDefault="008D1C1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8183848" w14:textId="4C1A862F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="00D87DAF"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หรือมูลค่ายุติธรรมผ่านกำไรหรือขาดทุน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04342236" w14:textId="77777777" w:rsidR="008D1C1E" w:rsidRPr="00BE5913" w:rsidRDefault="008D1C1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2F4D1FD" w14:textId="4C496996" w:rsidR="008D1C1E" w:rsidRPr="00BE5913" w:rsidRDefault="008D1C1E" w:rsidP="00BE5913">
      <w:pPr>
        <w:pStyle w:val="BodyText"/>
        <w:tabs>
          <w:tab w:val="clear" w:pos="454"/>
          <w:tab w:val="clear" w:pos="680"/>
          <w:tab w:val="clear" w:pos="907"/>
          <w:tab w:val="left" w:pos="90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</w:t>
      </w:r>
      <w:r w:rsidR="006E34F7"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การตัดรายการออกจากบัญชีรับรู้ในกำไรหรือขาดทุน</w:t>
      </w:r>
    </w:p>
    <w:p w14:paraId="747B7F66" w14:textId="77777777" w:rsidR="007F5CB1" w:rsidRPr="00E4548C" w:rsidRDefault="007F5CB1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6DBF450" w14:textId="07A56BE8" w:rsidR="00B3230D" w:rsidRPr="00BE5913" w:rsidRDefault="00B3230D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4243A7" w:rsidRPr="00BE5913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7F5CB1" w:rsidRPr="00BE5913">
        <w:rPr>
          <w:rFonts w:ascii="Angsana New" w:hAnsi="Angsana New"/>
          <w:i/>
          <w:iCs/>
          <w:sz w:val="30"/>
          <w:szCs w:val="30"/>
        </w:rPr>
        <w:t>2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  <w:r w:rsidR="007F5CB1" w:rsidRPr="00BE5913">
        <w:rPr>
          <w:rFonts w:ascii="Angsana New" w:hAnsi="Angsana New" w:hint="cs"/>
          <w:i/>
          <w:iCs/>
          <w:sz w:val="30"/>
          <w:szCs w:val="30"/>
          <w:cs/>
        </w:rPr>
        <w:t>และการหักกลบ</w:t>
      </w:r>
    </w:p>
    <w:p w14:paraId="2F386BFE" w14:textId="77777777" w:rsidR="00B3230D" w:rsidRPr="00E4548C" w:rsidRDefault="00B3230D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35FAF2" w14:textId="33914833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DE8C74A" w14:textId="77777777" w:rsidR="007F5CB1" w:rsidRPr="00E4548C" w:rsidRDefault="007F5CB1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632569F" w14:textId="71AE4A82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C9FEFBA" w14:textId="77777777" w:rsidR="009E4E2D" w:rsidRPr="00E4548C" w:rsidRDefault="009E4E2D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A2284E0" w14:textId="277DB82D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9506701" w14:textId="77777777" w:rsidR="007F5CB1" w:rsidRPr="00E4548C" w:rsidRDefault="007F5CB1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B79A0" w14:textId="6FE9423E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AF5FBE8" w14:textId="77777777" w:rsidR="00704667" w:rsidRPr="00BE5913" w:rsidRDefault="00704667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2E799D00" w14:textId="7BC44FB9" w:rsidR="00B3230D" w:rsidRPr="00BE5913" w:rsidRDefault="00B3230D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4243A7" w:rsidRPr="00BE5913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7F5CB1" w:rsidRPr="00BE5913">
        <w:rPr>
          <w:rFonts w:ascii="Angsana New" w:hAnsi="Angsana New"/>
          <w:i/>
          <w:iCs/>
          <w:sz w:val="30"/>
          <w:szCs w:val="30"/>
        </w:rPr>
        <w:t>3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อนุพันธ์</w:t>
      </w:r>
    </w:p>
    <w:p w14:paraId="0A88E0F8" w14:textId="77777777" w:rsidR="00B3230D" w:rsidRPr="00BE5913" w:rsidRDefault="00B3230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02B4703" w14:textId="60EC4355" w:rsidR="00B3230D" w:rsidRPr="00BE5913" w:rsidRDefault="00B3230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อนุพันธ์รับรู้ด้วยมูลค่ายุติธรรม และวัดมูลค่ายุติธรรม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ทุ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DC04DF" w:rsidRPr="00BE5913">
        <w:rPr>
          <w:rFonts w:asciiTheme="majorBidi" w:hAnsiTheme="majorBidi" w:hint="cs"/>
          <w:color w:val="000000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="00DC04DF" w:rsidRPr="00BE5913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4C1B4F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BA2A4C"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.</w:t>
      </w:r>
      <w:r w:rsidR="00D87DAF" w:rsidRPr="00BE5913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>))</w:t>
      </w:r>
    </w:p>
    <w:p w14:paraId="2C558E48" w14:textId="79CDDB47" w:rsidR="00F31EBD" w:rsidRPr="00BE5913" w:rsidRDefault="00F31EB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4D2CCBB" w14:textId="03677184" w:rsidR="00B3230D" w:rsidRPr="00BE5913" w:rsidRDefault="00B3230D" w:rsidP="00BE5913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="004243A7" w:rsidRPr="00BE5913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BE5913">
        <w:rPr>
          <w:rFonts w:ascii="Angsana New" w:hAnsi="Angsana New"/>
          <w:i/>
          <w:iCs/>
          <w:sz w:val="30"/>
          <w:szCs w:val="30"/>
        </w:rPr>
        <w:t>.</w:t>
      </w:r>
      <w:r w:rsidR="007F5CB1" w:rsidRPr="00BE5913">
        <w:rPr>
          <w:rFonts w:ascii="Angsana New" w:hAnsi="Angsana New"/>
          <w:i/>
          <w:iCs/>
          <w:sz w:val="30"/>
          <w:szCs w:val="30"/>
        </w:rPr>
        <w:t>4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)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1604F901" w14:textId="73A8D84A" w:rsidR="00B3230D" w:rsidRPr="00BE5913" w:rsidRDefault="00B3230D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45EAB86" w14:textId="44DDF536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  <w:r w:rsidRPr="00BE5913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14:paraId="1214F143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E70AD1" w14:textId="5C62FAFE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ส่วนที่มีประสิทธิผลที่รับรู้ในกำไรขาดทุนเบ็ดเสร็จอื่นจะไม่เกินกว่าผลสะสมของการเปลี่ยนแปลงในมูลค่ายุติธรรมของรายการที่มีการป้องกันความเสี่ยง</w:t>
      </w:r>
      <w:r w:rsidR="0076069E" w:rsidRPr="0076069E">
        <w:rPr>
          <w:rFonts w:asciiTheme="majorBidi" w:hAnsiTheme="majorBidi"/>
          <w:color w:val="000000"/>
          <w:sz w:val="30"/>
          <w:szCs w:val="30"/>
          <w:cs/>
        </w:rPr>
        <w:t xml:space="preserve"> (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โดยใช้มูลค่าปัจจุบัน</w:t>
      </w:r>
      <w:r w:rsidR="0076069E" w:rsidRPr="0076069E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นับจากการเริ่มต้นของการป้องกันความเสี่ยง</w:t>
      </w:r>
      <w:r w:rsidR="0076069E" w:rsidRPr="0076069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76069E" w:rsidRPr="0076069E">
        <w:rPr>
          <w:rFonts w:asciiTheme="majorBidi" w:hAnsiTheme="majorBidi" w:hint="cs"/>
          <w:color w:val="000000"/>
          <w:sz w:val="30"/>
          <w:szCs w:val="30"/>
          <w:cs/>
        </w:rPr>
        <w:t>ส่วน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ที่ไม่มีประสิทธิผลจะรับรู้ทันทีในกำไรหรือขาดทุน </w:t>
      </w:r>
    </w:p>
    <w:p w14:paraId="0096FDA6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8D7763" w14:textId="6D05D215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(Spot element)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ใน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 การเปลี่ยนแปลงในมูลค่ายุติธรรมขององค์ประกอบราคาล่วงหน้าของสัญญา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ซื้อขายเงินตราต่างประเทศล่วงหน้า</w:t>
      </w:r>
      <w:r w:rsidR="00DF795E" w:rsidRPr="00DF795E">
        <w:rPr>
          <w:rFonts w:asciiTheme="majorBidi" w:hAnsiTheme="majorBidi" w:hint="cs"/>
          <w:color w:val="000000"/>
          <w:sz w:val="30"/>
          <w:szCs w:val="30"/>
          <w:cs/>
        </w:rPr>
        <w:t>จะบันทึกแยกต่างหากเป็นต้นทุนการป้องกันความเสี่ยง</w:t>
      </w:r>
      <w:r w:rsidR="00DF795E" w:rsidRPr="00DF795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DF795E" w:rsidRPr="00DF795E">
        <w:rPr>
          <w:rFonts w:asciiTheme="majorBidi" w:hAnsiTheme="majorBidi" w:hint="cs"/>
          <w:color w:val="000000"/>
          <w:sz w:val="30"/>
          <w:szCs w:val="30"/>
          <w:cs/>
        </w:rPr>
        <w:t>รับรู้ในกำไรขาดทุนเบ็ดเสร็จอื่นและสะสมไว้ในสำรองต้นทุนการป้องกันความเสี่ยง</w:t>
      </w:r>
    </w:p>
    <w:p w14:paraId="3D29DFA4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A75713F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จะนำไปรวม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5686291F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3E45CAE" w14:textId="721449F8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อื่น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จำนวนเงินที่สะสมไว้ในสำรองการป้องกันความเสี่ยง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1AC477EC" w14:textId="77777777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39642F" w14:textId="2730FDE2" w:rsidR="007F5CB1" w:rsidRPr="00BE5913" w:rsidRDefault="007F5CB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จะยังคงอยู่ในส่วนของเจ้าของจนกระทั่ง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มีการ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รับรู้รายการที่ไม่ใช่ตัวเงิน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จากรายการป้องกันความเสี่ยงดังกล่าว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สำหรับการ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ป้องกันความเสี่ยงในกระแสเงินสดอื่น จำนวนเงินที่สะสม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จะถูก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AC55BE7" w14:textId="77777777" w:rsidR="007F5CB1" w:rsidRPr="00BE5913" w:rsidRDefault="007F5CB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00639E70" w14:textId="3640FDA8" w:rsidR="007F5CB1" w:rsidRPr="00BE5913" w:rsidRDefault="007F5CB1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Pr="00BE5913">
        <w:rPr>
          <w:rFonts w:asciiTheme="majorBidi" w:hAnsiTheme="majorBidi" w:cstheme="majorBidi" w:hint="cs"/>
          <w:color w:val="000000"/>
          <w:sz w:val="30"/>
          <w:szCs w:val="30"/>
          <w:cs/>
        </w:rPr>
        <w:t>กระแสเงินสด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5CA73FB2" w14:textId="3020C25A" w:rsidR="000B6EC0" w:rsidRPr="00BE5913" w:rsidRDefault="000B6EC0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29E9D4E4" w14:textId="79D3FD02" w:rsidR="00BF47FE" w:rsidRPr="00BE5913" w:rsidRDefault="00BF47FE" w:rsidP="00BE5913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</w:rPr>
        <w:t>(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จ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.5) </w:t>
      </w:r>
      <w:r w:rsidRPr="00BE5913">
        <w:rPr>
          <w:rFonts w:asciiTheme="majorBidi" w:hAnsi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F53DE4" w14:textId="77777777" w:rsidR="00BF47FE" w:rsidRPr="00BE5913" w:rsidRDefault="00BF47FE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0A990945" w14:textId="7DCE736E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 </w:t>
      </w:r>
    </w:p>
    <w:p w14:paraId="2C0558C3" w14:textId="77777777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642AE942" w14:textId="403D93D7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ค่าเผื่อผลขาดทุนด้วยผลขาดทุนด้านเครดิตที่คาดว่าจะเกิดขึ้นตลอดอายุของสัญญา </w:t>
      </w:r>
    </w:p>
    <w:p w14:paraId="5D438090" w14:textId="77777777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1A7EA42" w14:textId="3F6E3CA5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03281B53" w14:textId="77777777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4ACEA80" w14:textId="7C86F8DD" w:rsidR="00BF47FE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54097" w:rsidRPr="00BE5913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5A73CE" w:rsidRPr="00BE5913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 </w:t>
      </w:r>
    </w:p>
    <w:p w14:paraId="25D2E26F" w14:textId="77777777" w:rsidR="004A50E2" w:rsidRPr="00BE5913" w:rsidRDefault="004A50E2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F072026" w14:textId="4547E949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5F693B01" w14:textId="0615CD5D" w:rsidR="00BF47FE" w:rsidRPr="00BE5913" w:rsidRDefault="00BF47FE" w:rsidP="00BE5913">
      <w:pPr>
        <w:pStyle w:val="BodyText"/>
        <w:tabs>
          <w:tab w:val="clear" w:pos="454"/>
          <w:tab w:val="clear" w:pos="680"/>
          <w:tab w:val="clear" w:pos="907"/>
          <w:tab w:val="left" w:pos="1170"/>
          <w:tab w:val="left" w:pos="2070"/>
        </w:tabs>
        <w:spacing w:after="0" w:line="240" w:lineRule="auto"/>
        <w:ind w:left="162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09701A" w14:textId="55BF309A" w:rsidR="00BF47FE" w:rsidRDefault="00BF47FE" w:rsidP="00BE5913">
      <w:pPr>
        <w:pStyle w:val="BodyText"/>
        <w:tabs>
          <w:tab w:val="clear" w:pos="454"/>
          <w:tab w:val="clear" w:pos="680"/>
          <w:tab w:val="clear" w:pos="907"/>
          <w:tab w:val="clear" w:pos="1644"/>
          <w:tab w:val="left" w:pos="1620"/>
          <w:tab w:val="left" w:pos="2070"/>
        </w:tabs>
        <w:spacing w:after="0" w:line="240" w:lineRule="auto"/>
        <w:ind w:left="990" w:firstLine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C54097" w:rsidRPr="00BE5913">
        <w:rPr>
          <w:rFonts w:asciiTheme="majorBidi" w:hAnsiTheme="majorBidi" w:cstheme="majorBidi"/>
          <w:color w:val="000000"/>
          <w:sz w:val="30"/>
          <w:szCs w:val="30"/>
        </w:rPr>
        <w:t>18</w:t>
      </w:r>
      <w:r w:rsidR="00E73509" w:rsidRPr="00BE5913">
        <w:rPr>
          <w:rFonts w:asciiTheme="majorBidi" w:hAnsiTheme="majorBidi" w:cstheme="majorBidi"/>
          <w:color w:val="000000"/>
          <w:sz w:val="30"/>
          <w:szCs w:val="30"/>
        </w:rPr>
        <w:t>0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692BAC9D" w14:textId="77777777" w:rsidR="00E4548C" w:rsidRPr="00BE5913" w:rsidRDefault="00E4548C" w:rsidP="00BE5913">
      <w:pPr>
        <w:pStyle w:val="BodyText"/>
        <w:tabs>
          <w:tab w:val="clear" w:pos="454"/>
          <w:tab w:val="clear" w:pos="680"/>
          <w:tab w:val="clear" w:pos="907"/>
          <w:tab w:val="clear" w:pos="1644"/>
          <w:tab w:val="left" w:pos="1620"/>
          <w:tab w:val="left" w:pos="2070"/>
        </w:tabs>
        <w:spacing w:after="0" w:line="240" w:lineRule="auto"/>
        <w:ind w:left="990" w:firstLine="3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66F3764" w14:textId="6D1A6BD3" w:rsidR="00BF47FE" w:rsidRPr="00BE5913" w:rsidRDefault="00BF47FE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i/>
          <w:iCs/>
          <w:sz w:val="30"/>
          <w:szCs w:val="30"/>
        </w:rPr>
        <w:t>(</w:t>
      </w:r>
      <w:r w:rsidRPr="00BE5913">
        <w:rPr>
          <w:rFonts w:asciiTheme="majorBidi" w:hAnsiTheme="majorBidi" w:hint="cs"/>
          <w:i/>
          <w:iCs/>
          <w:sz w:val="30"/>
          <w:szCs w:val="30"/>
          <w:cs/>
        </w:rPr>
        <w:t>จ</w:t>
      </w:r>
      <w:r w:rsidRPr="00BE5913">
        <w:rPr>
          <w:rFonts w:asciiTheme="majorBidi" w:hAnsiTheme="majorBidi"/>
          <w:i/>
          <w:iCs/>
          <w:sz w:val="30"/>
          <w:szCs w:val="30"/>
        </w:rPr>
        <w:t xml:space="preserve">.6) </w:t>
      </w:r>
      <w:r w:rsidRPr="00BE5913">
        <w:rPr>
          <w:rFonts w:asciiTheme="majorBidi" w:hAnsiTheme="majorBidi"/>
          <w:i/>
          <w:iCs/>
          <w:sz w:val="30"/>
          <w:szCs w:val="30"/>
          <w:cs/>
        </w:rPr>
        <w:t xml:space="preserve">การตัดจำหน่าย </w:t>
      </w:r>
    </w:p>
    <w:p w14:paraId="06F64024" w14:textId="77777777" w:rsidR="00BF47FE" w:rsidRPr="00EB3798" w:rsidRDefault="00BF47FE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ACCA1F" w14:textId="0D7423D5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6D2FC72" w14:textId="77777777" w:rsidR="00BF47FE" w:rsidRPr="00EB3798" w:rsidRDefault="00BF47FE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2BA4EB" w14:textId="5FA822C2" w:rsidR="00BF47FE" w:rsidRPr="00BE5913" w:rsidRDefault="00BF47FE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จ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.7)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504A615D" w14:textId="77777777" w:rsidR="00BF47FE" w:rsidRPr="00EB3798" w:rsidRDefault="00BF47FE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627676" w14:textId="43AAAA82" w:rsidR="00BF47FE" w:rsidRPr="00BE5913" w:rsidRDefault="00BF47FE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D2643A" w:rsidRPr="00BE591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8D57379" w14:textId="77777777" w:rsidR="003071E7" w:rsidRPr="00EB3798" w:rsidRDefault="003071E7" w:rsidP="00BE5913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BC473D0" w14:textId="1C4D6EAC" w:rsidR="004E0F49" w:rsidRPr="00BE5913" w:rsidRDefault="004E0F49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4A9BC0B6" w14:textId="77777777" w:rsidR="006F6C08" w:rsidRPr="00EB3798" w:rsidRDefault="006F6C08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7BA3721" w14:textId="771732A1" w:rsidR="00E436ED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</w:t>
      </w:r>
      <w:r w:rsidR="00EE5D56" w:rsidRPr="00BE5913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BE5913">
        <w:rPr>
          <w:rFonts w:asciiTheme="majorBidi" w:hAnsiTheme="majorBidi" w:cstheme="majorBidi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27DC55D6" w14:textId="25CBE287" w:rsidR="00E4548C" w:rsidRDefault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41008DCD" w14:textId="469007C7" w:rsidR="00EA7B5B" w:rsidRPr="00BE5913" w:rsidRDefault="00EA7B5B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</w:t>
      </w: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4D4CD1FB" w14:textId="77777777" w:rsidR="00EA7B5B" w:rsidRPr="00EB3798" w:rsidRDefault="00EA7B5B" w:rsidP="00EB3798">
      <w:pPr>
        <w:pStyle w:val="BodyText"/>
        <w:tabs>
          <w:tab w:val="clear" w:pos="454"/>
          <w:tab w:val="clear" w:pos="680"/>
          <w:tab w:val="left" w:pos="207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ABEC154" w14:textId="0AC1663B" w:rsidR="006E34F7" w:rsidRPr="00BE5913" w:rsidRDefault="00EE5D56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B3798">
        <w:rPr>
          <w:rFonts w:asciiTheme="majorBidi" w:hAnsiTheme="majorBidi" w:cstheme="majorBidi" w:hint="cs"/>
          <w:sz w:val="30"/>
          <w:szCs w:val="30"/>
          <w:cs/>
        </w:rPr>
        <w:t xml:space="preserve">ลูกหนี้การค้ารับรู้เมื่อกลุ่มบริษัทมีสิทธิที่ปราศจากเงื่อนไขในการได้รับสิ่งตอบแทนตามสัญญา </w:t>
      </w:r>
      <w:r w:rsidR="000F39A3" w:rsidRPr="00EB3798">
        <w:rPr>
          <w:rFonts w:asciiTheme="majorBidi" w:hAnsiTheme="majorBidi" w:cstheme="majorBidi"/>
          <w:sz w:val="30"/>
          <w:szCs w:val="30"/>
          <w:cs/>
        </w:rPr>
        <w:t xml:space="preserve"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 </w:t>
      </w:r>
      <w:r w:rsidR="00EB379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C04DF" w:rsidRPr="00EB3798">
        <w:rPr>
          <w:rFonts w:asciiTheme="majorBidi" w:hAnsiTheme="majorBidi"/>
          <w:sz w:val="30"/>
          <w:szCs w:val="30"/>
          <w:cs/>
        </w:rPr>
        <w:t>ไม่สามารถ</w:t>
      </w:r>
      <w:r w:rsidR="00DC04DF" w:rsidRPr="00BE5913">
        <w:rPr>
          <w:rFonts w:asciiTheme="majorBidi" w:hAnsiTheme="majorBidi"/>
          <w:sz w:val="30"/>
          <w:szCs w:val="30"/>
          <w:cs/>
        </w:rPr>
        <w:t>คาดการณ์ได้อย่างสมเหตุสมผลว่าจะได้รับคืนเงิน</w:t>
      </w:r>
      <w:r w:rsidR="00DC04DF" w:rsidRPr="00BE591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C04DF" w:rsidRPr="00BE591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50650EF4" w14:textId="7569E68E" w:rsidR="00EA7B5B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BE5913">
        <w:rPr>
          <w:rFonts w:asciiTheme="majorBidi" w:hAnsiTheme="majorBidi" w:cstheme="majorBidi"/>
          <w:sz w:val="20"/>
          <w:szCs w:val="20"/>
          <w:cs/>
        </w:rPr>
        <w:t xml:space="preserve">  </w:t>
      </w:r>
    </w:p>
    <w:p w14:paraId="07D17FE2" w14:textId="5479E46A" w:rsidR="000F39A3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D2643A"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D2643A"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3A6A87B" w14:textId="77777777" w:rsidR="00DC04DF" w:rsidRPr="00BE5913" w:rsidRDefault="00DC04DF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B030BD" w14:textId="6A776832" w:rsidR="009164E6" w:rsidRPr="00BE5913" w:rsidRDefault="001600DF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484AB0CF" w14:textId="39E34177" w:rsidR="007847D5" w:rsidRPr="00BE5913" w:rsidRDefault="007847D5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20C8CE" w14:textId="5D9AC9BD" w:rsidR="009A0C9C" w:rsidRPr="00BE5913" w:rsidRDefault="000F39A3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7" w:name="_Hlk87562734"/>
      <w:r w:rsidRPr="00BE5913">
        <w:rPr>
          <w:rFonts w:asciiTheme="majorBidi" w:hAnsiTheme="majorBidi" w:cstheme="majorBidi"/>
          <w:sz w:val="30"/>
          <w:szCs w:val="30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7"/>
      <w:r w:rsidRPr="00BE5913">
        <w:rPr>
          <w:rFonts w:asciiTheme="majorBidi" w:hAnsiTheme="majorBidi" w:cstheme="majorBidi"/>
          <w:sz w:val="30"/>
          <w:szCs w:val="30"/>
          <w:cs/>
        </w:rPr>
        <w:t>สำหรับสินค้าสำเร็จรูป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="00C82062"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C390DCB" w14:textId="77777777" w:rsidR="00334001" w:rsidRPr="00BE5913" w:rsidRDefault="00334001" w:rsidP="00BE5913">
      <w:pPr>
        <w:pStyle w:val="AccPolicyHeading"/>
        <w:rPr>
          <w:rFonts w:asciiTheme="majorBidi" w:hAnsiTheme="majorBidi" w:cstheme="majorBidi"/>
        </w:rPr>
      </w:pPr>
    </w:p>
    <w:p w14:paraId="5C68656F" w14:textId="12D0981C" w:rsidR="00077026" w:rsidRPr="00BE5913" w:rsidRDefault="000F2A61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64528EC0" w14:textId="7819646E" w:rsidR="000F2A61" w:rsidRPr="00BE5913" w:rsidRDefault="000F2A6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FF26CF" w14:textId="5B0EF9D5" w:rsidR="00A313A4" w:rsidRPr="00BE5913" w:rsidRDefault="00A313A4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</w:t>
      </w:r>
      <w:r w:rsidR="0076069E">
        <w:rPr>
          <w:rFonts w:asciiTheme="majorBidi" w:hAnsiTheme="majorBidi" w:cstheme="majorBidi"/>
          <w:sz w:val="30"/>
          <w:szCs w:val="30"/>
        </w:rPr>
        <w:t xml:space="preserve"> </w:t>
      </w:r>
      <w:r w:rsidR="0076069E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การเปลี่ยนแปลงในมูลค่ายุติธรรมบันทึกในกำไรหรือขาดทุน </w:t>
      </w:r>
      <w:bookmarkStart w:id="8" w:name="_Hlk89992675"/>
      <w:r w:rsidRPr="00BE5913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CB7EB05" w14:textId="77777777" w:rsidR="002C4EBD" w:rsidRPr="00BE5913" w:rsidRDefault="002C4EBD" w:rsidP="00BE591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B74030D" w14:textId="76B6BF46" w:rsidR="00A313A4" w:rsidRPr="00BE5913" w:rsidRDefault="00A313A4" w:rsidP="00BE591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bookmarkStart w:id="9" w:name="_Hlk86851434"/>
      <w:bookmarkEnd w:id="8"/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bookmarkEnd w:id="9"/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 xml:space="preserve">อสังหาริมทรัพย์เพื่อการลงทุนรับรู้ในกำไรหรือขาดทุน </w:t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เมื่อมีการขายอสังหาริมทรัพย์เพื่อการลงทุนที่เคยจัดประเภทเป็นที่ดิน อาคารและอุปกรณ์</w:t>
      </w:r>
      <w:r w:rsidR="00D2643A" w:rsidRPr="00BE5913">
        <w:rPr>
          <w:rFonts w:asciiTheme="majorBidi" w:hAnsiTheme="majorBidi" w:cstheme="majorBidi"/>
          <w:color w:val="auto"/>
          <w:sz w:val="30"/>
          <w:szCs w:val="30"/>
        </w:rPr>
        <w:br/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(ดูหมายเหตุข้อ</w:t>
      </w:r>
      <w:r w:rsidR="00815810" w:rsidRPr="00BE591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="0076069E">
        <w:rPr>
          <w:rFonts w:asciiTheme="majorBidi" w:hAnsiTheme="majorBidi" w:cstheme="majorBidi"/>
          <w:color w:val="auto"/>
          <w:sz w:val="30"/>
          <w:szCs w:val="30"/>
        </w:rPr>
        <w:t>4</w:t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 xml:space="preserve"> (</w:t>
      </w:r>
      <w:r w:rsidR="00704667"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ญ</w:t>
      </w:r>
      <w:r w:rsidRPr="00BE5913">
        <w:rPr>
          <w:rFonts w:asciiTheme="majorBidi" w:hAnsiTheme="majorBidi" w:cstheme="majorBidi" w:hint="cs"/>
          <w:color w:val="auto"/>
          <w:sz w:val="30"/>
          <w:szCs w:val="30"/>
          <w:cs/>
        </w:rPr>
        <w:t>)) จำนวนเงินที่บันทึกอยู่ในสำรองจากการตีราคาสินทรัพย์จะถูกโอนไปยังกำไรสะสม</w:t>
      </w:r>
    </w:p>
    <w:p w14:paraId="206E9BA3" w14:textId="227C42BB" w:rsidR="00E4548C" w:rsidRDefault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0503C70" w14:textId="6F500BA9" w:rsidR="001F321C" w:rsidRPr="00BE5913" w:rsidRDefault="00572EC4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ที่ดิน </w:t>
      </w:r>
      <w:r w:rsidR="001F321C"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</w:p>
    <w:p w14:paraId="412B5846" w14:textId="77777777" w:rsidR="001F321C" w:rsidRPr="00BE5913" w:rsidRDefault="001F321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2B541FA" w14:textId="229D3A53" w:rsidR="000F39A3" w:rsidRDefault="000F39A3" w:rsidP="00BE59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ยกเว้นที่ดินที่วัดมูลค่าด้วยราคาที่ตีใหม่ 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</w:t>
      </w:r>
      <w:r w:rsidR="00D2643A"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การด้อยค่าของสินทรัพย์</w:t>
      </w:r>
    </w:p>
    <w:p w14:paraId="1197CE92" w14:textId="77777777" w:rsidR="0076069E" w:rsidRPr="00BE5913" w:rsidRDefault="0076069E" w:rsidP="00BE591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D33919" w14:textId="5AFD73A8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 ต้นทุนในการรื้อถอน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76069E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</w:t>
      </w:r>
      <w:r w:rsidR="004A50E2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</w:p>
    <w:p w14:paraId="3606F65F" w14:textId="77777777" w:rsidR="00DC04DF" w:rsidRPr="00BE5913" w:rsidRDefault="00DC04D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B3A5E0" w14:textId="6B5AF0B5" w:rsidR="000F39A3" w:rsidRDefault="000F39A3" w:rsidP="00BE591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228D94FB" w14:textId="77777777" w:rsidR="00E4548C" w:rsidRPr="00BE5913" w:rsidRDefault="00E4548C" w:rsidP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07FE5" w14:textId="779FD0A0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BE5913">
        <w:rPr>
          <w:rFonts w:asciiTheme="majorBidi" w:hAnsiTheme="majorBidi" w:cstheme="majorBidi"/>
          <w:sz w:val="30"/>
          <w:szCs w:val="30"/>
        </w:rPr>
        <w:t>“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BE5913">
        <w:rPr>
          <w:rFonts w:asciiTheme="majorBidi" w:hAnsiTheme="majorBidi" w:cstheme="majorBidi"/>
          <w:sz w:val="30"/>
          <w:szCs w:val="30"/>
        </w:rPr>
        <w:t>”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A34067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3D4C75E4" w14:textId="77777777" w:rsidR="00A34067" w:rsidRPr="00BE5913" w:rsidRDefault="00A3406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6C91DE" w14:textId="0631930D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กลุ่ม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</w:t>
      </w:r>
      <w:r w:rsidRPr="00BE5913">
        <w:rPr>
          <w:rFonts w:asciiTheme="majorBidi" w:hAnsiTheme="majorBidi" w:cstheme="majorBidi"/>
          <w:sz w:val="30"/>
          <w:szCs w:val="30"/>
        </w:rPr>
        <w:t>“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BE5913">
        <w:rPr>
          <w:rFonts w:asciiTheme="majorBidi" w:hAnsiTheme="majorBidi" w:cstheme="majorBidi"/>
          <w:sz w:val="30"/>
          <w:szCs w:val="30"/>
        </w:rPr>
        <w:t xml:space="preserve">” </w:t>
      </w:r>
      <w:r w:rsidRPr="00BE5913">
        <w:rPr>
          <w:rFonts w:asciiTheme="majorBidi" w:hAnsiTheme="majorBidi" w:cstheme="majorBidi"/>
          <w:sz w:val="30"/>
          <w:szCs w:val="30"/>
          <w:cs/>
        </w:rPr>
        <w:t>ในองค์ประกอบอื่นของส่วนของผู้ถือหุ้น 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BE5913">
        <w:rPr>
          <w:rFonts w:asciiTheme="majorBidi" w:hAnsiTheme="majorBidi" w:cstheme="majorBidi"/>
          <w:sz w:val="30"/>
          <w:szCs w:val="30"/>
        </w:rPr>
        <w:t xml:space="preserve"> “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</w:t>
      </w:r>
      <w:r w:rsidRPr="00BE5913">
        <w:rPr>
          <w:rFonts w:asciiTheme="majorBidi" w:hAnsiTheme="majorBidi" w:cstheme="majorBidi"/>
          <w:sz w:val="30"/>
          <w:szCs w:val="30"/>
        </w:rPr>
        <w:t xml:space="preserve">”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 </w:t>
      </w:r>
    </w:p>
    <w:p w14:paraId="5224C3D9" w14:textId="77777777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59AE277" w14:textId="36CE9250" w:rsidR="000F39A3" w:rsidRPr="00BE5913" w:rsidRDefault="000F39A3" w:rsidP="00BE5913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BE591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</w:t>
      </w:r>
      <w:r w:rsidRPr="00BE5913">
        <w:rPr>
          <w:rFonts w:asciiTheme="majorBidi" w:hAnsiTheme="majorBidi" w:cstheme="majorBidi"/>
          <w:color w:val="auto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8E8BC49" w14:textId="77777777" w:rsidR="006574BB" w:rsidRPr="00BE5913" w:rsidRDefault="006574B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9A070" w14:textId="6E0D8D0A" w:rsidR="00A34067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BE591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BE591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และรับรู้ในกำไรหรือขาดทุน ทั้งนี้ กลุ่มบริษัทไม่คิด</w:t>
      </w:r>
      <w:r w:rsidRPr="00BE5913">
        <w:rPr>
          <w:rFonts w:asciiTheme="majorBidi" w:hAnsiTheme="majorBidi" w:cstheme="majorBidi"/>
          <w:sz w:val="30"/>
          <w:szCs w:val="30"/>
          <w:cs/>
        </w:rPr>
        <w:t>ค่าเสื่อมราคาสำหรับที่ดินและสินทรัพย์ที่อยู่ระหว่างการก่อสร้าง</w:t>
      </w:r>
      <w:r w:rsidR="009E4E2D" w:rsidRPr="00BE5913">
        <w:rPr>
          <w:rFonts w:asciiTheme="majorBidi" w:hAnsiTheme="majorBidi" w:cstheme="majorBidi" w:hint="cs"/>
          <w:sz w:val="30"/>
          <w:szCs w:val="30"/>
          <w:cs/>
        </w:rPr>
        <w:t>และติดตั้ง</w:t>
      </w:r>
    </w:p>
    <w:p w14:paraId="0EB85B7F" w14:textId="77777777" w:rsidR="00DC04DF" w:rsidRPr="00BE5913" w:rsidRDefault="00DC04D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C0FC1" w14:textId="185D1830" w:rsidR="00A34067" w:rsidRPr="00BE5913" w:rsidRDefault="00A3406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14F5C18E" w14:textId="658CD050" w:rsidR="000F39A3" w:rsidRPr="00BE5913" w:rsidRDefault="000F39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8182" w:type="dxa"/>
        <w:tblInd w:w="558" w:type="dxa"/>
        <w:tblLook w:val="0000" w:firstRow="0" w:lastRow="0" w:firstColumn="0" w:lastColumn="0" w:noHBand="0" w:noVBand="0"/>
      </w:tblPr>
      <w:tblGrid>
        <w:gridCol w:w="3865"/>
        <w:gridCol w:w="2672"/>
        <w:gridCol w:w="918"/>
        <w:gridCol w:w="727"/>
      </w:tblGrid>
      <w:tr w:rsidR="00D84E2F" w:rsidRPr="00BE5913" w14:paraId="76A72D8F" w14:textId="77777777" w:rsidTr="00913C63">
        <w:tc>
          <w:tcPr>
            <w:tcW w:w="3865" w:type="dxa"/>
            <w:vAlign w:val="bottom"/>
          </w:tcPr>
          <w:p w14:paraId="7C14A995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672" w:type="dxa"/>
          </w:tcPr>
          <w:p w14:paraId="63D87768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FBAB283" w14:textId="3F4D8E62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58"/>
                <w:tab w:val="right" w:pos="595"/>
              </w:tabs>
              <w:ind w:left="-129" w:right="7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BE5913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Pr="00BE5913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727" w:type="dxa"/>
          </w:tcPr>
          <w:p w14:paraId="785F2F51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BE5913" w14:paraId="554BEDC9" w14:textId="77777777" w:rsidTr="00913C63">
        <w:tc>
          <w:tcPr>
            <w:tcW w:w="3865" w:type="dxa"/>
            <w:vAlign w:val="bottom"/>
          </w:tcPr>
          <w:p w14:paraId="068BBFF6" w14:textId="5E3E55D8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2672" w:type="dxa"/>
          </w:tcPr>
          <w:p w14:paraId="2E723D04" w14:textId="57ED4399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="00052677"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  <w:tc>
          <w:tcPr>
            <w:tcW w:w="918" w:type="dxa"/>
          </w:tcPr>
          <w:p w14:paraId="3A500155" w14:textId="55233771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10 - </w:t>
            </w:r>
            <w:r w:rsidR="00A2367A" w:rsidRPr="00BE591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727" w:type="dxa"/>
          </w:tcPr>
          <w:p w14:paraId="2A4FDFDD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BE5913" w14:paraId="2D907425" w14:textId="77777777" w:rsidTr="00913C63">
        <w:tc>
          <w:tcPr>
            <w:tcW w:w="3865" w:type="dxa"/>
            <w:vAlign w:val="bottom"/>
          </w:tcPr>
          <w:p w14:paraId="5CEE2351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2672" w:type="dxa"/>
          </w:tcPr>
          <w:p w14:paraId="3E5DA237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6CDB876" w14:textId="3D1B69EC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BE59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E5913">
              <w:rPr>
                <w:rFonts w:ascii="Angsana New" w:hAnsi="Angsana New"/>
                <w:sz w:val="30"/>
                <w:szCs w:val="30"/>
              </w:rPr>
              <w:t>3 - 10</w:t>
            </w:r>
          </w:p>
        </w:tc>
        <w:tc>
          <w:tcPr>
            <w:tcW w:w="727" w:type="dxa"/>
          </w:tcPr>
          <w:p w14:paraId="0D2A5F23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D84E2F" w:rsidRPr="00BE5913" w14:paraId="6C3EEB89" w14:textId="77777777" w:rsidTr="00913C63">
        <w:tc>
          <w:tcPr>
            <w:tcW w:w="3865" w:type="dxa"/>
            <w:shd w:val="clear" w:color="auto" w:fill="auto"/>
            <w:vAlign w:val="bottom"/>
          </w:tcPr>
          <w:p w14:paraId="19C46C49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672" w:type="dxa"/>
          </w:tcPr>
          <w:p w14:paraId="0B0743D3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F7AF2E1" w14:textId="2FDB9C18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BB5FA5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27" w:type="dxa"/>
            <w:shd w:val="clear" w:color="auto" w:fill="auto"/>
          </w:tcPr>
          <w:p w14:paraId="4AC46AB8" w14:textId="77777777" w:rsidR="00D84E2F" w:rsidRPr="00BE5913" w:rsidRDefault="00D84E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13C63" w:rsidRPr="00BE5913" w14:paraId="07117DE1" w14:textId="77777777" w:rsidTr="00F01CD7">
        <w:tc>
          <w:tcPr>
            <w:tcW w:w="3865" w:type="dxa"/>
            <w:shd w:val="clear" w:color="auto" w:fill="auto"/>
            <w:vAlign w:val="bottom"/>
          </w:tcPr>
          <w:p w14:paraId="2C37A904" w14:textId="0F9A6585" w:rsidR="00913C63" w:rsidRPr="00BE5913" w:rsidRDefault="00913C6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  <w:t xml:space="preserve"> </w:t>
            </w:r>
          </w:p>
        </w:tc>
        <w:tc>
          <w:tcPr>
            <w:tcW w:w="4317" w:type="dxa"/>
            <w:gridSpan w:val="3"/>
          </w:tcPr>
          <w:p w14:paraId="2A0B1AD7" w14:textId="5FAFF94A" w:rsidR="00913C63" w:rsidRPr="00BE5913" w:rsidRDefault="00913C6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                           ตามอายุสัญญา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</w:tbl>
    <w:p w14:paraId="08E86E3D" w14:textId="77777777" w:rsidR="006C5465" w:rsidRPr="00BE5913" w:rsidRDefault="006C546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673034" w14:textId="76E246FC" w:rsidR="0024251F" w:rsidRPr="00BE5913" w:rsidRDefault="0024251F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2FB11E3F" w14:textId="149FA436" w:rsidR="0024251F" w:rsidRPr="00BE5913" w:rsidRDefault="0024251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E27DE" w14:textId="0479FEC8" w:rsidR="00A34067" w:rsidRPr="00BE5913" w:rsidRDefault="00A34067" w:rsidP="00BE59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6B713A" w14:textId="73E38E17" w:rsidR="00A34067" w:rsidRPr="00BE5913" w:rsidRDefault="00A3406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F0841" w14:textId="73100A0B" w:rsidR="00A34067" w:rsidRPr="00BE5913" w:rsidRDefault="00A34067" w:rsidP="00BE5913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</w:t>
      </w:r>
      <w:r w:rsidRPr="00BE5913">
        <w:rPr>
          <w:rFonts w:ascii="Angsana New" w:hAnsi="Angsana New" w:hint="cs"/>
          <w:sz w:val="30"/>
          <w:szCs w:val="30"/>
          <w:cs/>
        </w:rPr>
        <w:t xml:space="preserve">ของโปรแกรมคอมพิวเตอร์และลิขสิทธิ์ซอฟต์แวร์คือ </w:t>
      </w:r>
      <w:r w:rsidRPr="00BE5913">
        <w:rPr>
          <w:rFonts w:ascii="Angsana New" w:hAnsi="Angsana New"/>
          <w:sz w:val="30"/>
          <w:szCs w:val="30"/>
        </w:rPr>
        <w:t xml:space="preserve">3 - 10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</w:p>
    <w:p w14:paraId="6047AF55" w14:textId="77777777" w:rsidR="00725809" w:rsidRPr="00BE5913" w:rsidRDefault="007258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BF8A0" w14:textId="1EEBBF19" w:rsidR="00881543" w:rsidRPr="00BE5913" w:rsidRDefault="00881543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สัญญาเช่า </w:t>
      </w:r>
    </w:p>
    <w:p w14:paraId="46AD5461" w14:textId="4E687837" w:rsidR="00881543" w:rsidRPr="00BE5913" w:rsidRDefault="0088154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11D134" w14:textId="063B2560" w:rsidR="00A34067" w:rsidRPr="00BE5913" w:rsidRDefault="00A34067" w:rsidP="00BE59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16F1E5F5" w14:textId="77777777" w:rsidR="009A76CD" w:rsidRPr="00BE5913" w:rsidRDefault="009A76C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130A5" w14:textId="77777777" w:rsidR="00E4548C" w:rsidRDefault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3C843758" w14:textId="08316DE2" w:rsidR="00881543" w:rsidRPr="00BE5913" w:rsidRDefault="00881543" w:rsidP="00BE5913">
      <w:pPr>
        <w:tabs>
          <w:tab w:val="clear" w:pos="68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t>ในฐานะผู้เช่า</w:t>
      </w:r>
    </w:p>
    <w:p w14:paraId="374BEDE1" w14:textId="77777777" w:rsidR="00881543" w:rsidRPr="00BE5913" w:rsidRDefault="00881543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6BC474" w14:textId="7954B983" w:rsidR="00AF4D01" w:rsidRPr="00BE5913" w:rsidRDefault="00AF4D01" w:rsidP="00BE5913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BE5913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1175114C" w14:textId="77777777" w:rsidR="00765C4D" w:rsidRPr="00BE5913" w:rsidRDefault="00765C4D" w:rsidP="00BE591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5BA1D" w14:textId="5827F519" w:rsidR="00704667" w:rsidRPr="00BE5913" w:rsidRDefault="00765C4D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กลุ่ม</w:t>
      </w:r>
      <w:r w:rsidR="00881543" w:rsidRPr="00BE5913">
        <w:rPr>
          <w:rFonts w:ascii="Angsana New" w:hAnsi="Angsana New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A103882" w14:textId="77777777" w:rsidR="009A76CD" w:rsidRPr="00BE5913" w:rsidRDefault="009A76CD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00DD2A" w14:textId="2A1FC286" w:rsidR="00881543" w:rsidRPr="00BE5913" w:rsidRDefault="00881543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</w:t>
      </w:r>
      <w:r w:rsidR="00D0636D" w:rsidRPr="00BE5913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="00E03C15" w:rsidRPr="00BE5913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เงินจ่ายล่วงหน้ารวมกับต้นทุนทางตรงเริ่มแรก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</w:t>
      </w:r>
      <w:r w:rsidR="00DC07C2" w:rsidRPr="00BE5913">
        <w:rPr>
          <w:rFonts w:asciiTheme="majorBidi" w:hAnsiTheme="majorBidi" w:cstheme="majorBidi" w:hint="cs"/>
          <w:b/>
          <w:sz w:val="30"/>
          <w:szCs w:val="30"/>
          <w:cs/>
        </w:rPr>
        <w:t>า</w:t>
      </w:r>
      <w:r w:rsidR="00131993" w:rsidRPr="00BE591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</w:t>
      </w:r>
      <w:r w:rsidR="00D0636D" w:rsidRPr="00BE5913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โอนกรรมสิทธิ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</w:t>
      </w:r>
      <w:r w:rsidR="007A52AF" w:rsidRPr="00BE5913">
        <w:rPr>
          <w:rFonts w:asciiTheme="majorBidi" w:hAnsiTheme="majorBidi" w:cstheme="majorBidi" w:hint="cs"/>
          <w:b/>
          <w:sz w:val="30"/>
          <w:szCs w:val="30"/>
          <w:cs/>
        </w:rPr>
        <w:t>เมื่อ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สิ้นสุดสัญญาเช่า หรือ</w:t>
      </w:r>
      <w:r w:rsidR="00E03C15" w:rsidRPr="00BE5913">
        <w:rPr>
          <w:rFonts w:asciiTheme="majorBidi" w:hAnsiTheme="majorBidi" w:cstheme="majorBidi" w:hint="cs"/>
          <w:b/>
          <w:sz w:val="30"/>
          <w:szCs w:val="30"/>
          <w:cs/>
        </w:rPr>
        <w:t>กลุ่มบริษัทจะใช้สิทธิในการซื้อสินทรัพย์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 ในกรณีนี้จะบันทึกค่าเสื่อมราคาตลอดอายุการใช้ประโยชน์ของสินทรัพย์ที่เช่า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กำหนดตามเกณฑ์เดียวกันกับสินทรัพย์และอุปกรณ์ที่เกี่ยวข้อง </w:t>
      </w:r>
    </w:p>
    <w:p w14:paraId="2E315167" w14:textId="77777777" w:rsidR="00881543" w:rsidRPr="00BE5913" w:rsidRDefault="00881543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9C9B386" w14:textId="68BBBE7F" w:rsidR="00151147" w:rsidRPr="00BE5913" w:rsidRDefault="00151147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สัญญา ทั้งนี้กลุ่มบริษัทใช้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>อั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ตราดอกเบี้ยเงินกู้ยืมส่วนเพิ่มของกลุ่มบริษัทในการคิดลดเป็นมูลค่าปัจจุบัน</w:t>
      </w:r>
      <w:r w:rsidRPr="00BE59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</w:t>
      </w:r>
      <w:r w:rsidR="00E34B71" w:rsidRPr="00BE5913">
        <w:rPr>
          <w:rFonts w:asciiTheme="majorBidi" w:hAnsiTheme="majorBidi" w:cstheme="majorBidi" w:hint="cs"/>
          <w:b/>
          <w:sz w:val="30"/>
          <w:szCs w:val="30"/>
          <w:cs/>
        </w:rPr>
        <w:t>เช่า</w:t>
      </w:r>
    </w:p>
    <w:p w14:paraId="523FBAD6" w14:textId="77777777" w:rsidR="00151147" w:rsidRPr="00BE5913" w:rsidRDefault="00151147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30C9D9B" w14:textId="2EE7CA85" w:rsidR="00881543" w:rsidRPr="00BE5913" w:rsidRDefault="00151147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</w:t>
      </w:r>
      <w:r w:rsidR="00D2643A" w:rsidRPr="00BE5913">
        <w:rPr>
          <w:rFonts w:asciiTheme="majorBidi" w:hAnsiTheme="majorBidi" w:cstheme="majorBidi"/>
          <w:b/>
          <w:sz w:val="30"/>
          <w:szCs w:val="30"/>
          <w:cs/>
        </w:rPr>
        <w:br/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34BAC83" w14:textId="77777777" w:rsidR="005D4B20" w:rsidRPr="00BE5913" w:rsidRDefault="005D4B20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color w:val="0000FF"/>
          <w:sz w:val="24"/>
          <w:szCs w:val="24"/>
        </w:rPr>
      </w:pPr>
    </w:p>
    <w:p w14:paraId="16087C57" w14:textId="6BF5CA4D" w:rsidR="004171F9" w:rsidRPr="00BE5913" w:rsidRDefault="004171F9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5E96DC90" w14:textId="77777777" w:rsidR="004171F9" w:rsidRPr="00BE5913" w:rsidRDefault="004171F9" w:rsidP="00BE5913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518B6B50" w14:textId="00B265A3" w:rsidR="00151147" w:rsidRPr="00BE5913" w:rsidRDefault="0015114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ณ วันเริ่มต้นของสัญญาเช่าหรือวันที่มีการเปลี่ยนแปลงสัญญาเช่า กลุ่มบริษัทจะปัน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 xml:space="preserve">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1F726C06" w14:textId="77777777" w:rsidR="00151147" w:rsidRPr="00BE5913" w:rsidRDefault="00151147" w:rsidP="00BE5913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33C0EFCC" w14:textId="0B52FBDA" w:rsidR="00151147" w:rsidRPr="00BE5913" w:rsidRDefault="00151147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9949086" w14:textId="23790C3E" w:rsidR="00673951" w:rsidRPr="00BE5913" w:rsidRDefault="00673951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6DA47AA" w14:textId="47B9E8A0" w:rsidR="00673951" w:rsidRPr="00BE5913" w:rsidRDefault="00673951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3E4AFAC3" w14:textId="77777777" w:rsidR="00E134BC" w:rsidRPr="00BE5913" w:rsidRDefault="00E134BC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5D77CC3" w14:textId="357400AF" w:rsidR="00673951" w:rsidRPr="00BE5913" w:rsidRDefault="00673951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BE5913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E5913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ค่าเช่าที่อาจเกิดขึ้นรับรู้เป็นรายได้ค่าเช่าในรอบระยะเวลาบัญชีที่ได้รับ</w:t>
      </w:r>
    </w:p>
    <w:p w14:paraId="5F4C7A9D" w14:textId="6C87A896" w:rsidR="007A77E0" w:rsidRPr="00EB3798" w:rsidRDefault="007A77E0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2B5B72F6" w14:textId="484AE34D" w:rsidR="001433D4" w:rsidRPr="00BE5913" w:rsidRDefault="001433D4" w:rsidP="00BE5913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E5913">
        <w:rPr>
          <w:rFonts w:asciiTheme="majorBidi" w:hAnsiTheme="majorBidi" w:hint="cs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ซึ่งประมาณการโดยใช้ตารางการตั้งสำรองเพื่อหาอัตราผลขาดทุนด้านเครดิตที่คาดว่าจะเกิดขึ้น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โดยนำข้อมูลผลขาดทุนที่เกิดขึ้นในอดีต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การปรับปรุงปัจจัยที่มีความเฉพาะเจาะจงกับลูกหนี้นั้นๆ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ณ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วันที่รายงาน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b/>
          <w:sz w:val="30"/>
          <w:szCs w:val="30"/>
          <w:cs/>
        </w:rPr>
        <w:t>กลุ่มบริษัทตัดรายการลูกหนี้สัญญาเช่าตามที่เปิดเผยในหมายเหตุข้อ</w:t>
      </w:r>
      <w:r w:rsidRPr="00BE5913">
        <w:rPr>
          <w:rFonts w:asciiTheme="majorBidi" w:hAnsiTheme="majorBidi"/>
          <w:b/>
          <w:sz w:val="30"/>
          <w:szCs w:val="30"/>
          <w:cs/>
        </w:rPr>
        <w:t xml:space="preserve"> </w:t>
      </w:r>
      <w:r w:rsidR="0076069E">
        <w:rPr>
          <w:rFonts w:asciiTheme="majorBidi" w:hAnsiTheme="majorBidi" w:cstheme="majorBidi"/>
          <w:bCs/>
          <w:sz w:val="30"/>
          <w:szCs w:val="30"/>
        </w:rPr>
        <w:t>4</w:t>
      </w:r>
      <w:r w:rsidR="004A50E2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b/>
          <w:sz w:val="30"/>
          <w:szCs w:val="30"/>
          <w:cs/>
        </w:rPr>
        <w:t>(</w:t>
      </w:r>
      <w:r w:rsidRPr="00BE5913">
        <w:rPr>
          <w:rFonts w:asciiTheme="majorBidi" w:hAnsiTheme="majorBidi" w:cstheme="majorBidi" w:hint="cs"/>
          <w:b/>
          <w:sz w:val="30"/>
          <w:szCs w:val="30"/>
          <w:cs/>
        </w:rPr>
        <w:t>จ</w:t>
      </w:r>
      <w:r w:rsidR="00992CBE" w:rsidRPr="00BE5913">
        <w:rPr>
          <w:rFonts w:asciiTheme="majorBidi" w:hAnsiTheme="majorBidi" w:cstheme="majorBidi"/>
          <w:b/>
          <w:sz w:val="30"/>
          <w:szCs w:val="30"/>
        </w:rPr>
        <w:t>.</w:t>
      </w:r>
      <w:r w:rsidRPr="00BE5913">
        <w:rPr>
          <w:rFonts w:asciiTheme="majorBidi" w:hAnsiTheme="majorBidi" w:cstheme="majorBidi"/>
          <w:bCs/>
          <w:sz w:val="30"/>
          <w:szCs w:val="30"/>
        </w:rPr>
        <w:t>5</w:t>
      </w:r>
      <w:r w:rsidRPr="00BE5913">
        <w:rPr>
          <w:rFonts w:ascii="Angsana New" w:hAnsi="Angsana New"/>
          <w:bCs/>
          <w:sz w:val="30"/>
          <w:szCs w:val="30"/>
        </w:rPr>
        <w:t>)</w:t>
      </w:r>
    </w:p>
    <w:p w14:paraId="4D3322AA" w14:textId="77777777" w:rsidR="00673951" w:rsidRPr="00EB3798" w:rsidRDefault="00673951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E592A5E" w14:textId="37225727" w:rsidR="002C7887" w:rsidRPr="00BE5913" w:rsidRDefault="00C96E67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การ</w:t>
      </w: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ด้อย</w:t>
      </w: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ค่าสินทรัพย์ที่ไม่ใช่สินทรัพย์ทางการเงิน</w:t>
      </w:r>
    </w:p>
    <w:p w14:paraId="3DBB5D39" w14:textId="08D1C73B" w:rsidR="004267ED" w:rsidRPr="00EB3798" w:rsidRDefault="004267ED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7222F29" w14:textId="1738A1A1" w:rsidR="00C96E67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การทบทวน ณ ทุกวันที่รายงานว่ามีข้อบ่งชี้เรื่องการด้อยค่าหรือไม่</w:t>
      </w:r>
      <w:r w:rsidR="00D2643A"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78104F" w14:textId="77777777" w:rsidR="00C96E67" w:rsidRPr="00EB3798" w:rsidRDefault="00C96E67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7A168D6C" w14:textId="5A606200" w:rsidR="00C96E67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BE5913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4E3C698F" w14:textId="77777777" w:rsidR="00C96E67" w:rsidRPr="00EB3798" w:rsidRDefault="00C96E67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7EAA8091" w14:textId="1BAC2195" w:rsidR="00C96E67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Pr="00BE5913">
        <w:rPr>
          <w:rFonts w:asciiTheme="majorBidi" w:hAnsiTheme="majorBidi" w:cstheme="majorBidi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สินทรัพย์นั้น</w:t>
      </w:r>
      <w:r w:rsidRPr="00BE5913">
        <w:rPr>
          <w:rFonts w:asciiTheme="majorBidi" w:hAnsiTheme="majorBidi" w:cstheme="majorBidi"/>
          <w:sz w:val="30"/>
          <w:szCs w:val="30"/>
          <w:cs/>
        </w:rPr>
        <w:t>เกี่ยวข้อง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4997E092" w14:textId="77777777" w:rsidR="006E34F7" w:rsidRPr="00BE5913" w:rsidRDefault="006E34F7" w:rsidP="00BE591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22"/>
        </w:rPr>
      </w:pPr>
    </w:p>
    <w:p w14:paraId="41DF4142" w14:textId="0F86DE70" w:rsidR="00A83173" w:rsidRPr="00BE5913" w:rsidRDefault="00C96E6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E5913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25496F75" w14:textId="77777777" w:rsidR="006E34F7" w:rsidRPr="00BE5913" w:rsidRDefault="006E34F7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0731493" w14:textId="6180E121" w:rsidR="00DF3EE5" w:rsidRPr="00BE5913" w:rsidRDefault="00DF3EE5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0" w:name="OLE_LINK7"/>
      <w:bookmarkStart w:id="11" w:name="OLE_LINK8"/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59E907F1" w14:textId="77777777" w:rsidR="00F05892" w:rsidRPr="00BE5913" w:rsidRDefault="00F0589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14:paraId="7E57359F" w14:textId="06025748" w:rsidR="00835DF6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ภาระผูกพันในการสมทบเข้า</w:t>
      </w:r>
      <w:r w:rsidR="00C96E67" w:rsidRPr="00BE5913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กองทุนสำรองเลี้ยงชีพสำหรับพนักงานของ</w:t>
      </w:r>
      <w:r w:rsidR="00C96E67" w:rsidRPr="00BE5913">
        <w:rPr>
          <w:rFonts w:asciiTheme="majorBidi" w:eastAsia="Calibri" w:hAnsiTheme="majorBidi" w:cstheme="majorBidi" w:hint="cs"/>
          <w:color w:val="000000"/>
          <w:sz w:val="30"/>
          <w:szCs w:val="30"/>
          <w:cs/>
          <w:lang w:eastAsia="en-GB"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C7F465E" w14:textId="77777777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  <w:cs/>
        </w:rPr>
      </w:pPr>
    </w:p>
    <w:p w14:paraId="59BB3D3E" w14:textId="50DC3DC8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</w:t>
      </w:r>
      <w:r w:rsidR="00C96E67" w:rsidRPr="00BE5913">
        <w:rPr>
          <w:rFonts w:ascii="Angsana New" w:hAnsi="Angsana New" w:hint="cs"/>
          <w:sz w:val="30"/>
          <w:szCs w:val="30"/>
          <w:cs/>
        </w:rPr>
        <w:t>จาก</w:t>
      </w:r>
      <w:r w:rsidRPr="00BE5913">
        <w:rPr>
          <w:rFonts w:ascii="Angsana New" w:hAnsi="Angsana New"/>
          <w:sz w:val="30"/>
          <w:szCs w:val="30"/>
          <w:cs/>
        </w:rPr>
        <w:t>การประมาณผลประโยชน์ในอนาคตที่เกิดจากการทำงานของพนักงานใน</w:t>
      </w:r>
      <w:r w:rsidRPr="00BE5913">
        <w:rPr>
          <w:rFonts w:ascii="Angsana New" w:hAnsi="Angsana New" w:hint="cs"/>
          <w:sz w:val="30"/>
          <w:szCs w:val="30"/>
          <w:cs/>
        </w:rPr>
        <w:t>งวด</w:t>
      </w:r>
      <w:r w:rsidRPr="00BE5913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BE5913">
        <w:rPr>
          <w:rFonts w:ascii="Angsana New" w:hAnsi="Angsana New" w:hint="cs"/>
          <w:sz w:val="30"/>
          <w:szCs w:val="30"/>
          <w:cs/>
        </w:rPr>
        <w:t xml:space="preserve">ๆ </w:t>
      </w:r>
      <w:r w:rsidRPr="00BE5913">
        <w:rPr>
          <w:rFonts w:ascii="Angsana New" w:hAnsi="Angsana New"/>
          <w:sz w:val="30"/>
          <w:szCs w:val="30"/>
          <w:cs/>
        </w:rPr>
        <w:t>ผลประโยชน์ดังกล่าวได้มีการคิดลดกระแสเงิน</w:t>
      </w:r>
      <w:r w:rsidRPr="00BE5913">
        <w:rPr>
          <w:rFonts w:ascii="Angsana New" w:hAnsi="Angsana New" w:hint="cs"/>
          <w:sz w:val="30"/>
          <w:szCs w:val="30"/>
          <w:cs/>
        </w:rPr>
        <w:t>ส</w:t>
      </w:r>
      <w:r w:rsidRPr="00BE5913">
        <w:rPr>
          <w:rFonts w:ascii="Angsana New" w:hAnsi="Angsana New"/>
          <w:sz w:val="30"/>
          <w:szCs w:val="30"/>
          <w:cs/>
        </w:rPr>
        <w:t xml:space="preserve">ดเพื่อให้เป็นมูลค่าปัจจุบัน </w:t>
      </w:r>
      <w:r w:rsidR="006C2977" w:rsidRPr="00BE5913">
        <w:rPr>
          <w:rFonts w:ascii="Angsana New" w:hAnsi="Angsana New" w:hint="cs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ซึ่งจัดทำโดยนักคณิตศาสตร์ประกันภัยที่ได้รับอนุญาตเป็นประจำทุกปี</w:t>
      </w:r>
      <w:r w:rsidR="006C29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6C2977" w:rsidRPr="00BE5913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7AEC4C9E" w14:textId="77777777" w:rsidR="00734580" w:rsidRPr="00BE5913" w:rsidRDefault="0073458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AD3112" w14:textId="7ADCD3F4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ใน</w:t>
      </w:r>
      <w:r w:rsidRPr="00BE5913">
        <w:rPr>
          <w:rFonts w:ascii="Angsana New" w:hAnsi="Angsana New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กำไร</w:t>
      </w:r>
      <w:r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BE5913">
        <w:rPr>
          <w:rFonts w:ascii="Angsana New" w:hAnsi="Angsana New" w:hint="cs"/>
          <w:sz w:val="30"/>
          <w:szCs w:val="30"/>
          <w:cs/>
        </w:rPr>
        <w:t>จะถูก</w:t>
      </w:r>
      <w:r w:rsidRPr="00BE5913">
        <w:rPr>
          <w:rFonts w:ascii="Angsana New" w:hAnsi="Angsana New"/>
          <w:sz w:val="30"/>
          <w:szCs w:val="30"/>
          <w:cs/>
        </w:rPr>
        <w:t>รับรู้รายการในกำไรขาดทุนเบ็ดเสร็จอื่น</w:t>
      </w:r>
      <w:r w:rsidRPr="00BE5913">
        <w:rPr>
          <w:rFonts w:ascii="Angsana New" w:hAnsi="Angsana New" w:hint="cs"/>
          <w:sz w:val="30"/>
          <w:szCs w:val="30"/>
          <w:cs/>
        </w:rPr>
        <w:t>ทันที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กำหนดดอกเบี้ยจ่าย</w:t>
      </w:r>
      <w:r w:rsidRPr="00BE5913">
        <w:rPr>
          <w:rFonts w:ascii="Angsana New" w:hAnsi="Angsana New" w:hint="cs"/>
          <w:sz w:val="30"/>
          <w:szCs w:val="30"/>
          <w:cs/>
        </w:rPr>
        <w:t>ของ</w:t>
      </w:r>
      <w:r w:rsidRPr="00BE5913">
        <w:rPr>
          <w:rFonts w:ascii="Angsana New" w:hAnsi="Angsana New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ณ ต้นปี โดยคำนึงถึงการเปลี่ยนแปลงใดๆ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 xml:space="preserve">ที่เกี่ยวข้องกับโครงการผลประโยชน์รับรู้ในกำไรหรือขาดทุน </w:t>
      </w:r>
    </w:p>
    <w:p w14:paraId="11406DFD" w14:textId="77777777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6FC82C58" w14:textId="04BC38D2" w:rsidR="00DF3EE5" w:rsidRPr="00BE5913" w:rsidRDefault="00DF3EE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เมื่อมีการ</w:t>
      </w:r>
      <w:r w:rsidRPr="00BE5913">
        <w:rPr>
          <w:rFonts w:ascii="Angsana New" w:hAnsi="Angsana New" w:hint="cs"/>
          <w:sz w:val="30"/>
          <w:szCs w:val="30"/>
          <w:cs/>
        </w:rPr>
        <w:t>เปลี่ยนแปลง</w:t>
      </w:r>
      <w:r w:rsidRPr="00BE5913">
        <w:rPr>
          <w:rFonts w:ascii="Angsana New" w:hAnsi="Angsana New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</w:t>
      </w:r>
      <w:r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กลุ่มบริษัท</w:t>
      </w:r>
      <w:r w:rsidRPr="00BE5913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BE5913">
        <w:rPr>
          <w:rFonts w:ascii="Angsana New" w:hAnsi="Angsana New" w:hint="cs"/>
          <w:sz w:val="30"/>
          <w:szCs w:val="30"/>
          <w:cs/>
        </w:rPr>
        <w:t>พนักงาน</w:t>
      </w:r>
      <w:r w:rsidRPr="00BE5913">
        <w:rPr>
          <w:rFonts w:ascii="Angsana New" w:hAnsi="Angsana New"/>
          <w:sz w:val="30"/>
          <w:szCs w:val="30"/>
          <w:cs/>
        </w:rPr>
        <w:t>เมื่อเกิดขึ้น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D3AA870" w14:textId="77777777" w:rsidR="00B6093B" w:rsidRPr="00BE5913" w:rsidRDefault="00B609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3E5CAEF3" w14:textId="01ECE4BD" w:rsidR="00B6093B" w:rsidRPr="00BE5913" w:rsidRDefault="00B609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การทำงาน</w:t>
      </w:r>
      <w:r w:rsidRPr="00BE5913">
        <w:rPr>
          <w:rFonts w:ascii="Angsana New" w:hAnsi="Angsana New" w:hint="cs"/>
          <w:sz w:val="30"/>
          <w:szCs w:val="30"/>
          <w:cs/>
        </w:rPr>
        <w:t>ของ</w:t>
      </w:r>
      <w:r w:rsidRPr="00BE5913">
        <w:rPr>
          <w:rFonts w:ascii="Angsana New" w:hAnsi="Angsana New"/>
          <w:sz w:val="30"/>
          <w:szCs w:val="30"/>
          <w:cs/>
        </w:rPr>
        <w:t>พนักงานใน</w:t>
      </w:r>
      <w:r w:rsidRPr="00BE5913">
        <w:rPr>
          <w:rFonts w:ascii="Angsana New" w:hAnsi="Angsana New" w:hint="cs"/>
          <w:sz w:val="30"/>
          <w:szCs w:val="30"/>
          <w:cs/>
        </w:rPr>
        <w:t>งวด</w:t>
      </w:r>
      <w:r w:rsidRPr="00BE5913">
        <w:rPr>
          <w:rFonts w:ascii="Angsana New" w:hAnsi="Angsana New"/>
          <w:sz w:val="30"/>
          <w:szCs w:val="30"/>
          <w:cs/>
        </w:rPr>
        <w:t>ปัจจุบันและงวดก่อน</w:t>
      </w:r>
      <w:r w:rsidRPr="00BE5913">
        <w:rPr>
          <w:rFonts w:ascii="Angsana New" w:hAnsi="Angsana New" w:hint="cs"/>
          <w:sz w:val="30"/>
          <w:szCs w:val="30"/>
          <w:cs/>
        </w:rPr>
        <w:t>ๆ</w:t>
      </w:r>
      <w:r w:rsidRPr="00BE5913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17118434" w14:textId="77777777" w:rsidR="000421CC" w:rsidRPr="00BE5913" w:rsidRDefault="000421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0AE8176" w14:textId="3CA1D869" w:rsidR="0089025E" w:rsidRPr="00BE5913" w:rsidRDefault="000421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หรือเมื่อกลุ่มบริษัทรับรู้ต้นทุนสำหรับการปรับโครงสร้าง</w:t>
      </w:r>
      <w:r w:rsidR="002D1714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BE5913">
        <w:rPr>
          <w:rFonts w:ascii="Angsana New" w:hAnsi="Angsana New"/>
          <w:sz w:val="30"/>
          <w:szCs w:val="30"/>
        </w:rPr>
        <w:t xml:space="preserve">12 </w:t>
      </w:r>
      <w:r w:rsidRPr="00BE5913">
        <w:rPr>
          <w:rFonts w:ascii="Angsana New" w:hAnsi="Angsana New"/>
          <w:sz w:val="30"/>
          <w:szCs w:val="30"/>
          <w:cs/>
        </w:rPr>
        <w:t>เดือนนับจากวัน</w:t>
      </w:r>
      <w:r w:rsidRPr="00BE5913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BE5913">
        <w:rPr>
          <w:rFonts w:ascii="Angsana New" w:hAnsi="Angsana New"/>
          <w:sz w:val="30"/>
          <w:szCs w:val="30"/>
          <w:cs/>
        </w:rPr>
        <w:t>รายงาน</w:t>
      </w:r>
      <w:r w:rsidRPr="00BE5913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14B339FD" w14:textId="77777777" w:rsidR="00FC72B9" w:rsidRPr="00BE5913" w:rsidRDefault="00FC72B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59F1270" w14:textId="700B65FC" w:rsidR="009311EE" w:rsidRPr="00BE5913" w:rsidRDefault="009311E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ผลประโยชน์ระยะสั้นของพนักงาน</w:t>
      </w:r>
      <w:r w:rsidRPr="00BE5913">
        <w:rPr>
          <w:rFonts w:ascii="Angsana New" w:hAnsi="Angsana New" w:hint="cs"/>
          <w:sz w:val="30"/>
          <w:szCs w:val="30"/>
          <w:cs/>
        </w:rPr>
        <w:t>รับรู้</w:t>
      </w:r>
      <w:r w:rsidRPr="00BE5913">
        <w:rPr>
          <w:rFonts w:ascii="Angsana New" w:hAnsi="Angsana New"/>
          <w:sz w:val="30"/>
          <w:szCs w:val="30"/>
          <w:cs/>
        </w:rPr>
        <w:t>เป็นค่าใช้จ่ายเมื่อพนักงานทำงานให้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054676B" w14:textId="77777777" w:rsidR="00432049" w:rsidRPr="00BE5913" w:rsidRDefault="004320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10"/>
    <w:bookmarkEnd w:id="11"/>
    <w:p w14:paraId="68E687BF" w14:textId="6FC8D42F" w:rsidR="00434438" w:rsidRPr="00BE5913" w:rsidRDefault="00434438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การจ่ายโดยใช้หุ้นเป็นเกณฑ์</w:t>
      </w:r>
    </w:p>
    <w:p w14:paraId="636F86C5" w14:textId="77777777" w:rsidR="00434438" w:rsidRPr="00BE5913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8679C9D" w14:textId="7A5597E5" w:rsidR="00434438" w:rsidRPr="00BE5913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รายจ่ายสำหรับโครงการจ่ายโบนัสด้วยหุ้นสามัญสำหรับพนักงาน</w:t>
      </w:r>
      <w:r w:rsidR="00E77D88" w:rsidRPr="00BE5913">
        <w:rPr>
          <w:rFonts w:ascii="Angsana New" w:hAnsi="Angsana New" w:hint="cs"/>
          <w:sz w:val="30"/>
          <w:szCs w:val="30"/>
          <w:cs/>
        </w:rPr>
        <w:t xml:space="preserve">ของกลุ่มบริษัท </w:t>
      </w:r>
      <w:r w:rsidR="00E77D88" w:rsidRPr="00BE5913">
        <w:rPr>
          <w:rFonts w:ascii="Angsana New" w:hAnsi="Angsana New"/>
          <w:sz w:val="30"/>
          <w:szCs w:val="30"/>
        </w:rPr>
        <w:t>(</w:t>
      </w:r>
      <w:r w:rsidR="00E77D88" w:rsidRPr="00BE5913">
        <w:rPr>
          <w:rFonts w:ascii="Angsana New" w:hAnsi="Angsana New" w:hint="cs"/>
          <w:sz w:val="30"/>
          <w:szCs w:val="30"/>
          <w:cs/>
        </w:rPr>
        <w:t>โครงการ</w:t>
      </w:r>
      <w:r w:rsidR="00E77D88" w:rsidRPr="00BE5913">
        <w:rPr>
          <w:rFonts w:ascii="Angsana New" w:hAnsi="Angsana New"/>
          <w:sz w:val="30"/>
          <w:szCs w:val="30"/>
        </w:rPr>
        <w:t xml:space="preserve">) (AWC Shares Plan 2020) </w:t>
      </w:r>
      <w:r w:rsidRPr="00BE5913">
        <w:rPr>
          <w:rFonts w:ascii="Angsana New" w:hAnsi="Angsana New" w:hint="cs"/>
          <w:sz w:val="30"/>
          <w:szCs w:val="30"/>
          <w:cs/>
        </w:rPr>
        <w:t>รับรู้เมื่อได้รับบริการจากพนักงานแล้ว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โดยวัดมูลค่าของรายจ่ายโครงการโดยอ้างอิงกับมูลค่ายุติธรรมของตราสารทุน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วันที่ให้สิทธิ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</w:p>
    <w:p w14:paraId="59EFE35D" w14:textId="77777777" w:rsidR="00434438" w:rsidRPr="00BE5913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093DDA" w14:textId="2B9538B4" w:rsidR="0076124D" w:rsidRDefault="0043443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รายจ่ายโครงการรับรู้เป็นค่าใช้จ่ายในกำไรหรือขาดทุนโดยในขณะเดียวกันบันทึกเป็นส่วนเพิ่มในรายการ</w:t>
      </w:r>
      <w:r w:rsidRPr="00BE5913">
        <w:rPr>
          <w:rFonts w:ascii="Angsana New" w:hAnsi="Angsana New"/>
          <w:sz w:val="30"/>
          <w:szCs w:val="30"/>
          <w:cs/>
        </w:rPr>
        <w:br/>
        <w:t>“</w:t>
      </w:r>
      <w:r w:rsidR="006F5B02" w:rsidRPr="00BE5913">
        <w:rPr>
          <w:rFonts w:ascii="Angsana New" w:hAnsi="Angsana New" w:hint="cs"/>
          <w:sz w:val="30"/>
          <w:szCs w:val="30"/>
          <w:cs/>
        </w:rPr>
        <w:t>สำรอง</w:t>
      </w:r>
      <w:r w:rsidRPr="00BE5913">
        <w:rPr>
          <w:rFonts w:ascii="Angsana New" w:hAnsi="Angsana New" w:hint="cs"/>
          <w:sz w:val="30"/>
          <w:szCs w:val="30"/>
          <w:cs/>
        </w:rPr>
        <w:t>การจ่ายโดยใช้หุ้นเป็นเกณฑ์</w:t>
      </w:r>
      <w:r w:rsidRPr="00BE5913">
        <w:rPr>
          <w:rFonts w:ascii="Angsana New" w:hAnsi="Angsana New" w:hint="eastAsia"/>
          <w:sz w:val="30"/>
          <w:szCs w:val="30"/>
          <w:cs/>
        </w:rPr>
        <w:t>”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ในส่วนของผู้ถือหุ้น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ตลอดระยะเวลาที่เงื่อนไขของระยะเวลาการให้บริการโดยพนักงาน</w:t>
      </w:r>
      <w:r w:rsidR="00E77D88" w:rsidRPr="00BE5913">
        <w:rPr>
          <w:rFonts w:ascii="Angsana New" w:hAnsi="Angsana New" w:hint="cs"/>
          <w:sz w:val="30"/>
          <w:szCs w:val="30"/>
          <w:cs/>
        </w:rPr>
        <w:t>และเงื่อนไขเกี่ยวกับคุณสมบัติที่กำหนดไว้ในโครงการเป็นผลสำเร็จ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รับรู้รายจ่ายโครงการสะสมทุกวันสิ้นรอบระยะเวลารายงานจนถึงวันที่ได้รับสิทธิโดยรายจ่ายโครงการสะสมคำนวณตามจำนวนหุ้นสามัญที่คาดว่าจะได้รับสิทธิที่ประมาณการอย่างดีที่สุดโดยฝ่ายบริหารของบริษัท</w:t>
      </w:r>
      <w:r w:rsidR="00197188" w:rsidRPr="00BE5913">
        <w:rPr>
          <w:rFonts w:ascii="Angsana New" w:hAnsi="Angsana New"/>
          <w:sz w:val="30"/>
          <w:szCs w:val="30"/>
        </w:rPr>
        <w:t xml:space="preserve"> </w:t>
      </w:r>
      <w:bookmarkStart w:id="12" w:name="_Hlk122078109"/>
      <w:r w:rsidRPr="00BE5913">
        <w:rPr>
          <w:rFonts w:ascii="Angsana New" w:hAnsi="Angsana New" w:hint="cs"/>
          <w:sz w:val="30"/>
          <w:szCs w:val="30"/>
          <w:cs/>
        </w:rPr>
        <w:t>จำนวนที่รับรู้เป็นค่าใช้จ่ายจะถูกปรับปรุงเพื่อให้สะท้อนถึงจำนวนหุ้นที่แท้จริงซึ่งเข้าเงื่อนไขการให้บริการที่เกี่ยวข้อง 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วันที่ได้รับสิทธิ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การเปลี่ยนแปลงของรายจ่ายโครงการสะสม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วันต้นปี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และวันสิ้นรอบระยะเวลารายงานรับรู้เป็นค่าใช้จ่ายหรือรายการโอน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กลับค่าใช้จ่ายในส่วนของกำไรหรือขาดทุน</w:t>
      </w:r>
      <w:bookmarkEnd w:id="12"/>
    </w:p>
    <w:p w14:paraId="15C5A413" w14:textId="672602EC" w:rsidR="00E4548C" w:rsidRDefault="00E45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FD06AC6" w14:textId="2F5DF087" w:rsidR="006E7149" w:rsidRPr="00BE5913" w:rsidRDefault="006E7149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499CDBB6" w14:textId="77777777" w:rsidR="006E7149" w:rsidRPr="00BE5913" w:rsidRDefault="006E71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1A5AE49" w14:textId="07EC5CDD" w:rsidR="00FD4D4F" w:rsidRDefault="00B609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</w:t>
      </w:r>
      <w:r w:rsidR="00C82062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="00C82062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="00C82062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A699AFD" w14:textId="77777777" w:rsidR="00E4548C" w:rsidRPr="00BE5913" w:rsidRDefault="00E454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5D261E" w14:textId="2B547547" w:rsidR="006877AB" w:rsidRPr="00BE5913" w:rsidRDefault="006877AB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8C0A30" w14:textId="77777777" w:rsidR="006877AB" w:rsidRPr="00EB3798" w:rsidRDefault="006877AB" w:rsidP="00EB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5AFE7EE" w14:textId="696CB741" w:rsidR="006877AB" w:rsidRPr="00BE5913" w:rsidRDefault="002B6BA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BE5913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สามารถเข้าถึงได้ในวันดังกล่าว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0ABF2184" w14:textId="77777777" w:rsidR="00FC72B9" w:rsidRPr="00BE5913" w:rsidRDefault="00FC72B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BAF158" w14:textId="780AF893" w:rsidR="002B6BA9" w:rsidRPr="00BE5913" w:rsidRDefault="002B6BA9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ของสินทรัพย์หรือหนี้สิน</w:t>
      </w:r>
      <w:r w:rsidRPr="00BE591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</w:t>
      </w:r>
      <w:r w:rsidRPr="00BE5913">
        <w:rPr>
          <w:rFonts w:asciiTheme="majorBidi" w:hAnsiTheme="majorBidi" w:cstheme="majorBidi"/>
          <w:sz w:val="30"/>
          <w:szCs w:val="30"/>
          <w:cs/>
        </w:rPr>
        <w:t>ที่ใช้ในการประเมินมูลค่า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EF2406" w14:textId="77777777" w:rsidR="002B6BA9" w:rsidRPr="0076069E" w:rsidRDefault="002B6BA9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9A497" w14:textId="3C4C0695" w:rsidR="002B6BA9" w:rsidRPr="00BE5913" w:rsidRDefault="002B6BA9" w:rsidP="00BE5913">
      <w:pPr>
        <w:pStyle w:val="block"/>
        <w:numPr>
          <w:ilvl w:val="0"/>
          <w:numId w:val="22"/>
        </w:numPr>
        <w:tabs>
          <w:tab w:val="left" w:pos="2070"/>
          <w:tab w:val="left" w:pos="2160"/>
        </w:tabs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3BC3D13" w14:textId="753F2AF5" w:rsidR="002B6BA9" w:rsidRPr="00BE5913" w:rsidRDefault="002B6BA9" w:rsidP="00BE5913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F2FA4AE" w14:textId="4BA56974" w:rsidR="00752D75" w:rsidRPr="00BE5913" w:rsidRDefault="002B6BA9" w:rsidP="00BE5913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BE5913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3E63E66" w14:textId="4BE164C4" w:rsidR="00A22B49" w:rsidRPr="0076069E" w:rsidRDefault="00A22B49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A7E1331" w14:textId="624D83DB" w:rsidR="006C2977" w:rsidRPr="00BE5913" w:rsidRDefault="006C2977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01B326BB" w14:textId="77777777" w:rsidR="006C2977" w:rsidRPr="0076069E" w:rsidRDefault="006C2977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E184F0" w14:textId="430EABC2" w:rsidR="006C2977" w:rsidRPr="00BE5913" w:rsidRDefault="006C2977" w:rsidP="00BE5913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ะ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6B5BD15" w14:textId="77777777" w:rsidR="006C2977" w:rsidRPr="0076069E" w:rsidRDefault="006C2977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38C72" w14:textId="3523D3ED" w:rsidR="006C2977" w:rsidRDefault="006C2977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431CDC34" w14:textId="77777777" w:rsidR="0076069E" w:rsidRPr="0076069E" w:rsidRDefault="0076069E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67133A" w14:textId="351A32EC" w:rsidR="005B2A34" w:rsidRPr="00BE5913" w:rsidRDefault="006E7149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01593C91" w14:textId="36FC8385" w:rsidR="005B2A34" w:rsidRPr="0076069E" w:rsidRDefault="005B2A34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7302523" w14:textId="33E51D93" w:rsidR="006C2977" w:rsidRPr="00BE5913" w:rsidRDefault="006C29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</w:t>
      </w:r>
    </w:p>
    <w:p w14:paraId="104E586A" w14:textId="28A29ED8" w:rsidR="006C2977" w:rsidRPr="0076069E" w:rsidRDefault="006C2977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6CB4A2" w14:textId="6A9C3768" w:rsidR="00D11468" w:rsidRPr="00BE5913" w:rsidRDefault="00D114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รายได้จากการให้บริการรับรู้ตลอดช่วงเวลาหนึ่ง</w:t>
      </w:r>
      <w:r w:rsidR="00C9510A" w:rsidRPr="00BE5913">
        <w:rPr>
          <w:rFonts w:ascii="Angsana New" w:hAnsi="Angsana New" w:hint="cs"/>
          <w:sz w:val="30"/>
          <w:szCs w:val="30"/>
          <w:cs/>
        </w:rPr>
        <w:t>หรือ</w:t>
      </w:r>
      <w:r w:rsidRPr="00BE5913">
        <w:rPr>
          <w:rFonts w:ascii="Angsana New" w:hAnsi="Angsana New" w:hint="cs"/>
          <w:sz w:val="30"/>
          <w:szCs w:val="30"/>
          <w:cs/>
        </w:rPr>
        <w:t>เมื่อได้ให้บริการ</w:t>
      </w:r>
      <w:r w:rsidR="007103E4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ต้นทุนที่เกี่ยวข้องรับรู้ในกำไรหรือขาดทุน</w:t>
      </w:r>
      <w:r w:rsidR="00EC5BF7"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เมื่อเกิดขึ้น</w:t>
      </w:r>
    </w:p>
    <w:p w14:paraId="0DBCB015" w14:textId="24E019DB" w:rsidR="006C5465" w:rsidRPr="0076069E" w:rsidRDefault="006C5465" w:rsidP="007606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AFCF03B" w14:textId="7260FC51" w:rsidR="00E33672" w:rsidRPr="00BE5913" w:rsidRDefault="00E33672" w:rsidP="00BE5913">
      <w:pPr>
        <w:pStyle w:val="BodyText"/>
        <w:spacing w:after="0" w:line="226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t>รายได้จากการ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ประกอบกิจการโรงแรมและบริการที่เกี่ยวข้อง</w:t>
      </w:r>
    </w:p>
    <w:p w14:paraId="7498C758" w14:textId="77777777" w:rsidR="00E33672" w:rsidRPr="00EB3798" w:rsidRDefault="00E33672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060CF" w14:textId="4396E136" w:rsidR="00EF524F" w:rsidRPr="00BE5913" w:rsidRDefault="0068782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รายได้ในกิจการโรงแรมจากค่าห้อง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ค่าอาหารและเครื่องดื่ม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และรายได้ค่าบริการอื่น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บันทึกเป็นรายได้เมื่อแขกเข้าพักในห้อง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มีการขายอาหารและเครื่องดื่มและเมื่อมีการให้บริการแล้ว</w:t>
      </w:r>
    </w:p>
    <w:p w14:paraId="7D5F2071" w14:textId="77777777" w:rsidR="00F970B5" w:rsidRPr="00EB3798" w:rsidRDefault="00F970B5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47F601" w14:textId="41DF5724" w:rsidR="0089025E" w:rsidRPr="00BE5913" w:rsidRDefault="0089025E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t>โปรแกรมสิทธิพิเศษแก่ลูกค้า</w:t>
      </w:r>
    </w:p>
    <w:p w14:paraId="79B5301E" w14:textId="12D9C509" w:rsidR="0089025E" w:rsidRPr="00EB3798" w:rsidRDefault="0089025E" w:rsidP="00BE5913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68A624" w14:textId="1844B74C" w:rsidR="0020026C" w:rsidRDefault="0020026C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26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สำหรับโปรแกรมสิทธิพิเศษที่กลุ่มบริษัทมีให้ลูกค้า 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มีความน่าจะเป็นน้อยมากที่ลูกค้าจะใช้สิทธิแลกคะแนนดังกล่าว ทั้งนี้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ราคาขายที่เป็นเอกเทศของคะแนนประมาณการโดยอ้างอิงกับส่วนลดที่ให้แก่ลูกค้าและความน่าจะเป็นที่ลูกค้าจะใช้สิทธิแลกคะแนน และจะได้รับการทบทวนการประมาณการดังกล่าว ณ วันสิ้นรอบระยะเวลารายงาน</w:t>
      </w:r>
    </w:p>
    <w:p w14:paraId="0F08738D" w14:textId="77777777" w:rsidR="00EB3798" w:rsidRPr="00EB3798" w:rsidRDefault="00EB3798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9A68E" w14:textId="77777777" w:rsidR="00EB3798" w:rsidRPr="00EB3798" w:rsidRDefault="00817B1C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16"/>
          <w:szCs w:val="16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024B1E43" w14:textId="1B7A9779" w:rsidR="000450F5" w:rsidRPr="00EB3798" w:rsidRDefault="000450F5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D4958" w14:textId="4667D33F" w:rsidR="000418AD" w:rsidRPr="00BE5913" w:rsidRDefault="00970E7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6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รายได้</w:t>
      </w:r>
      <w:r w:rsidR="002B6BA9" w:rsidRPr="00BE5913">
        <w:rPr>
          <w:rFonts w:ascii="Angsana New" w:hAnsi="Angsana New" w:hint="cs"/>
          <w:sz w:val="30"/>
          <w:szCs w:val="30"/>
          <w:cs/>
        </w:rPr>
        <w:t>อื่น</w:t>
      </w:r>
      <w:r w:rsidRPr="00BE5913">
        <w:rPr>
          <w:rFonts w:ascii="Angsana New" w:hAnsi="Angsana New" w:hint="cs"/>
          <w:sz w:val="30"/>
          <w:szCs w:val="30"/>
          <w:cs/>
        </w:rPr>
        <w:t>ประกอบด้วยเงินปันผลและดอกเบี้ยรับ</w:t>
      </w:r>
      <w:r w:rsidR="002B6BA9" w:rsidRPr="00BE5913">
        <w:rPr>
          <w:rFonts w:ascii="Angsana New" w:hAnsi="Angsana New" w:hint="cs"/>
          <w:sz w:val="30"/>
          <w:szCs w:val="30"/>
          <w:cs/>
        </w:rPr>
        <w:t>และอื่นๆ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</w:t>
      </w:r>
      <w:r w:rsidR="00C335FA" w:rsidRPr="00BE5913">
        <w:rPr>
          <w:rFonts w:ascii="Angsana New" w:hAnsi="Angsana New" w:hint="cs"/>
          <w:sz w:val="30"/>
          <w:szCs w:val="30"/>
          <w:cs/>
        </w:rPr>
        <w:t>กลุ่ม</w:t>
      </w:r>
      <w:r w:rsidRPr="00BE5913">
        <w:rPr>
          <w:rFonts w:ascii="Angsana New" w:hAnsi="Angsana New" w:hint="cs"/>
          <w:sz w:val="30"/>
          <w:szCs w:val="30"/>
          <w:cs/>
        </w:rPr>
        <w:t>บริษัทมีสิทธิได้รับเงินปันผล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F970B5" w:rsidRPr="00BE5913">
        <w:rPr>
          <w:rFonts w:ascii="Angsana New" w:hAnsi="Angsana New" w:hint="cs"/>
          <w:sz w:val="30"/>
          <w:szCs w:val="30"/>
          <w:cs/>
        </w:rPr>
        <w:t>รายได้อื่นบันทึกในกำไรหรือขาดทุนตามเกณฑ์คงค้าง</w:t>
      </w:r>
    </w:p>
    <w:p w14:paraId="3C1D487E" w14:textId="77777777" w:rsidR="000418AD" w:rsidRPr="00EB3798" w:rsidRDefault="000418AD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977193" w14:textId="7770CB3E" w:rsidR="009E7C8A" w:rsidRPr="00BE5913" w:rsidRDefault="009E7C8A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ภาษีเงินได้</w:t>
      </w:r>
    </w:p>
    <w:p w14:paraId="0BECDF09" w14:textId="5C9CD007" w:rsidR="009E7C8A" w:rsidRPr="00EB3798" w:rsidRDefault="009E7C8A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AADC79" w14:textId="2ACDE87F" w:rsidR="0020026C" w:rsidRPr="00BE5913" w:rsidRDefault="0020026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</w:t>
      </w:r>
      <w:r w:rsidR="00685FC1" w:rsidRPr="00BE5913">
        <w:rPr>
          <w:rFonts w:asciiTheme="majorBidi" w:hAnsiTheme="majorBidi" w:cstheme="majorBidi" w:hint="cs"/>
          <w:sz w:val="30"/>
          <w:szCs w:val="30"/>
          <w:cs/>
        </w:rPr>
        <w:t>เกี่ยวข้องในการรวมธุรกิจหรือ</w:t>
      </w:r>
      <w:r w:rsidR="00131993" w:rsidRPr="00BE5913">
        <w:rPr>
          <w:rFonts w:asciiTheme="majorBidi" w:hAnsiTheme="majorBidi" w:cstheme="majorBidi" w:hint="cs"/>
          <w:sz w:val="30"/>
          <w:szCs w:val="30"/>
          <w:cs/>
        </w:rPr>
        <w:t>รายการที่</w:t>
      </w:r>
      <w:r w:rsidRPr="00BE5913">
        <w:rPr>
          <w:rFonts w:asciiTheme="majorBidi" w:hAnsiTheme="majorBidi" w:cstheme="majorBidi"/>
          <w:sz w:val="30"/>
          <w:szCs w:val="30"/>
          <w:cs/>
        </w:rPr>
        <w:t>รับรู้โดยตรงใน</w:t>
      </w:r>
      <w:r w:rsidR="00131993" w:rsidRPr="00BE5913">
        <w:rPr>
          <w:rFonts w:asciiTheme="majorBidi" w:hAnsiTheme="majorBidi" w:hint="cs"/>
          <w:sz w:val="30"/>
          <w:szCs w:val="30"/>
          <w:cs/>
        </w:rPr>
        <w:t>ส่วนของผู้ถือหุ้นหรือ</w:t>
      </w:r>
      <w:r w:rsidRPr="00BE5913">
        <w:rPr>
          <w:rFonts w:asciiTheme="majorBidi" w:hAnsiTheme="majorBidi" w:cstheme="majorBidi"/>
          <w:sz w:val="30"/>
          <w:szCs w:val="30"/>
          <w:cs/>
        </w:rPr>
        <w:t>กำไรขาดทุนเบ็ดเสร็จอื่น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68D8F907" w14:textId="77777777" w:rsidR="0020026C" w:rsidRPr="00EB3798" w:rsidRDefault="0020026C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67109" w14:textId="6BBF2330" w:rsidR="0020026C" w:rsidRPr="00BE5913" w:rsidRDefault="0020026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BE5913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40BF56F2" w14:textId="77777777" w:rsidR="002C4EBD" w:rsidRPr="00EB3798" w:rsidRDefault="002C4EBD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353138" w14:textId="1E4FA536" w:rsidR="0020026C" w:rsidRPr="00BE5913" w:rsidRDefault="0020026C" w:rsidP="00BE5913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865249" w:rsidRPr="00BE5913">
        <w:rPr>
          <w:rFonts w:asciiTheme="majorBidi" w:hAnsiTheme="majorBidi" w:cstheme="majorBidi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="00865249" w:rsidRPr="00BE591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A50E2">
        <w:rPr>
          <w:rFonts w:asciiTheme="majorBidi" w:hAnsiTheme="majorBidi" w:cstheme="majorBidi" w:hint="cs"/>
          <w:sz w:val="30"/>
          <w:szCs w:val="30"/>
          <w:cs/>
        </w:rPr>
        <w:t>และผลแตกต่างที่เกี่ยวข้องกับเงิรสงทุนในบริษัทย่อน</w:t>
      </w:r>
      <w:r w:rsidR="00CA0291" w:rsidRPr="00BE5913">
        <w:rPr>
          <w:rFonts w:asciiTheme="majorBidi" w:hAnsiTheme="majorBidi" w:hint="cs"/>
          <w:sz w:val="30"/>
          <w:szCs w:val="30"/>
          <w:cs/>
        </w:rPr>
        <w:t>และการร่วมค้าหากเป็นไปได้ว่าจะไม่มีการกลับรายการในอนาคตอันใกล้</w:t>
      </w:r>
    </w:p>
    <w:p w14:paraId="72AE1F1C" w14:textId="77777777" w:rsidR="0020026C" w:rsidRPr="00EB3798" w:rsidRDefault="0020026C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EC796C" w14:textId="1CC979EB" w:rsidR="0020026C" w:rsidRPr="00BE5913" w:rsidRDefault="0020026C" w:rsidP="00BE5913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FAEEA4" w14:textId="77777777" w:rsidR="0020026C" w:rsidRPr="00EB3798" w:rsidRDefault="0020026C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A1CB37" w14:textId="65C2E40C" w:rsidR="0020026C" w:rsidRPr="00BE5913" w:rsidRDefault="0020026C" w:rsidP="00BE5913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00B39FAB" w14:textId="77777777" w:rsidR="00AD2D5F" w:rsidRPr="00EB3798" w:rsidRDefault="00AD2D5F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320CB3" w14:textId="5A46C908" w:rsidR="005101C2" w:rsidRPr="00BE5913" w:rsidRDefault="005101C2" w:rsidP="00BE591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311DEF64" w14:textId="77777777" w:rsidR="005101C2" w:rsidRPr="00EB3798" w:rsidRDefault="005101C2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5AA4A" w14:textId="747911AF" w:rsidR="009861BD" w:rsidRPr="00BE5913" w:rsidRDefault="005101C2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</w:t>
      </w:r>
      <w:r w:rsidRPr="00BE5913">
        <w:rPr>
          <w:rFonts w:ascii="Angsana New" w:hAnsi="Angsana New"/>
          <w:sz w:val="30"/>
          <w:szCs w:val="30"/>
          <w:cs/>
        </w:rPr>
        <w:t>บริษัท ด้วย</w:t>
      </w:r>
      <w:r w:rsidRPr="00BE5913">
        <w:rPr>
          <w:rFonts w:ascii="Angsana New" w:hAnsi="Angsana New" w:hint="cs"/>
          <w:sz w:val="30"/>
          <w:szCs w:val="30"/>
          <w:cs/>
        </w:rPr>
        <w:t>จำนวนหุ้นสามัญถัวเฉลี่ยถ่วงน้ำหนักที่ออกจำหน่ายระหว่างปี</w:t>
      </w:r>
      <w:r w:rsidR="007211B2" w:rsidRPr="00BE5913">
        <w:rPr>
          <w:rFonts w:ascii="Angsana New" w:hAnsi="Angsana New"/>
          <w:sz w:val="30"/>
          <w:szCs w:val="30"/>
        </w:rPr>
        <w:t xml:space="preserve"> </w:t>
      </w:r>
      <w:r w:rsidR="007211B2" w:rsidRPr="00BE5913">
        <w:rPr>
          <w:rFonts w:ascii="Angsana New" w:hAnsi="Angsana New" w:hint="cs"/>
          <w:sz w:val="30"/>
          <w:szCs w:val="30"/>
          <w:cs/>
        </w:rPr>
        <w:t>กำไรต่อหุ้นปรับลดสำหรับหุ้นสามัญ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="007211B2" w:rsidRPr="00BE5913">
        <w:rPr>
          <w:rFonts w:ascii="Angsana New" w:hAnsi="Angsana New"/>
          <w:sz w:val="30"/>
          <w:szCs w:val="30"/>
          <w:cs/>
        </w:rPr>
        <w:t xml:space="preserve"> </w:t>
      </w:r>
      <w:r w:rsidR="007211B2" w:rsidRPr="00BE5913">
        <w:rPr>
          <w:rFonts w:ascii="Angsana New" w:hAnsi="Angsana New" w:hint="cs"/>
          <w:sz w:val="30"/>
          <w:szCs w:val="30"/>
          <w:cs/>
        </w:rPr>
        <w:t>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740FA71C" w14:textId="21613AFC" w:rsidR="00EB3798" w:rsidRDefault="00EB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44506B" w14:textId="52EF2AA0" w:rsidR="001164CA" w:rsidRPr="00BE5913" w:rsidRDefault="009E1A1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6762C676" w14:textId="77777777" w:rsidR="00D94558" w:rsidRPr="00EB3798" w:rsidRDefault="00D94558" w:rsidP="00EB3798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6AB9DA" w14:textId="77777777" w:rsidR="00865249" w:rsidRPr="00BE5913" w:rsidRDefault="008652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เมษายน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เวิรด์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เข้าลงทุนเพิ่มเติมในโครงการ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โอพี การ์เด้น ของ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br/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Pr="00BE5913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209.23 </w:t>
      </w:r>
      <w:r w:rsidRPr="00BE5913">
        <w:rPr>
          <w:rFonts w:ascii="Angsana New" w:hAnsi="Angsana New" w:hint="cs"/>
          <w:sz w:val="30"/>
          <w:szCs w:val="30"/>
          <w:cs/>
        </w:rPr>
        <w:t>ล้านบาทสำหรับการซื้อสินทรัพย์สุทธิของโครงการ โอพี การ์เด้นและให้บริษัท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เอดับบลิวซี เจริญกรุง แอสเสท จำกัด </w:t>
      </w:r>
      <w:r w:rsidRPr="00BE5913">
        <w:rPr>
          <w:rFonts w:ascii="Angsana New" w:hAnsi="Angsana New" w:hint="cs"/>
          <w:sz w:val="30"/>
          <w:szCs w:val="30"/>
          <w:cs/>
        </w:rPr>
        <w:t>กู้ยืมเงินจำนวน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232.55 </w:t>
      </w:r>
      <w:r w:rsidRPr="00BE5913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ล้านบาทเพื่อจ่ายชำระคืนเงินกู้ยืมจากผู้ถือหุ้นเดิมที่มีอยู่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Pr="00BE5913">
        <w:rPr>
          <w:rFonts w:ascii="Angsana New" w:hAnsi="Angsana New"/>
          <w:sz w:val="30"/>
          <w:szCs w:val="30"/>
        </w:rPr>
        <w:t xml:space="preserve"> </w:t>
      </w:r>
    </w:p>
    <w:p w14:paraId="2868C5F3" w14:textId="77777777" w:rsidR="00865249" w:rsidRPr="00BE5913" w:rsidRDefault="00865249" w:rsidP="00BE5913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67EC861" w14:textId="77777777" w:rsidR="00865249" w:rsidRPr="00BE5913" w:rsidRDefault="00865249" w:rsidP="00BE5913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BE5913">
        <w:rPr>
          <w:rFonts w:ascii="Angsana New" w:hAnsi="Angsana New" w:hint="cs"/>
          <w:sz w:val="30"/>
          <w:szCs w:val="30"/>
          <w:cs/>
        </w:rPr>
        <w:t>ตั้งแต่ก่อนวันที่</w:t>
      </w:r>
      <w:r w:rsidRPr="00BE5913">
        <w:rPr>
          <w:rFonts w:ascii="Angsana New" w:hAnsi="Angsana New"/>
          <w:sz w:val="30"/>
          <w:szCs w:val="30"/>
        </w:rPr>
        <w:br/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มกราคม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โครงการ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โอพี การ์เด้น </w:t>
      </w:r>
      <w:r w:rsidRPr="00BE5913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มกราคม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ถึงแม้ว่าความสัมพันธ์ของกลุ่มบริษัทกับโครงการ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โอพี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การ์เด้น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</w:p>
    <w:p w14:paraId="58DA078E" w14:textId="77777777" w:rsidR="00865249" w:rsidRPr="00BE5913" w:rsidRDefault="00865249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3F60B604" w14:textId="77777777" w:rsidR="00865249" w:rsidRPr="00BE5913" w:rsidRDefault="00865249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ข้อมูลของส่วนเกินทุนจากการรวมธุรกิจภายใต้การควบคุมเดียวกัน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มูลค่าสินทรัพย์ที่ได้มาและหนี้สินที่รับมาแต่ละประเภทที่สำคัญที่รับรู้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วันที่ซื้อ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C3392B6" w14:textId="77777777" w:rsidR="00865249" w:rsidRPr="00BE5913" w:rsidRDefault="00865249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8640" w:type="dxa"/>
        <w:tblLayout w:type="fixed"/>
        <w:tblLook w:val="01E0" w:firstRow="1" w:lastRow="1" w:firstColumn="1" w:lastColumn="1" w:noHBand="0" w:noVBand="0"/>
      </w:tblPr>
      <w:tblGrid>
        <w:gridCol w:w="4842"/>
        <w:gridCol w:w="540"/>
        <w:gridCol w:w="1008"/>
        <w:gridCol w:w="2250"/>
      </w:tblGrid>
      <w:tr w:rsidR="00865249" w:rsidRPr="00BE5913" w14:paraId="66A9D2DD" w14:textId="77777777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61905976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540" w:type="dxa"/>
            <w:shd w:val="clear" w:color="auto" w:fill="auto"/>
          </w:tcPr>
          <w:p w14:paraId="79C4DBC1" w14:textId="77777777" w:rsidR="00865249" w:rsidRPr="00BE5913" w:rsidRDefault="00865249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02F7DCB" w14:textId="77777777" w:rsidR="00865249" w:rsidRPr="00BE5913" w:rsidRDefault="00865249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08F97FD5" w14:textId="77777777" w:rsidR="00865249" w:rsidRPr="00BE5913" w:rsidRDefault="00865249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E591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โครงการ</w:t>
            </w:r>
            <w:r w:rsidRPr="00BE591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E591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โอพี</w:t>
            </w:r>
            <w:r w:rsidRPr="00BE591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BE5913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 w:bidi="th-TH"/>
              </w:rPr>
              <w:t>การ์เด้น</w:t>
            </w:r>
          </w:p>
        </w:tc>
      </w:tr>
      <w:tr w:rsidR="00865249" w:rsidRPr="00BE5913" w14:paraId="236B7476" w14:textId="77777777">
        <w:trPr>
          <w:tblHeader/>
        </w:trPr>
        <w:tc>
          <w:tcPr>
            <w:tcW w:w="4842" w:type="dxa"/>
            <w:shd w:val="clear" w:color="auto" w:fill="auto"/>
            <w:vAlign w:val="bottom"/>
          </w:tcPr>
          <w:p w14:paraId="1C0B42E0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77115600" w14:textId="77777777" w:rsidR="00865249" w:rsidRPr="00BE5913" w:rsidRDefault="00865249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F1D3AE7" w14:textId="77777777" w:rsidR="00865249" w:rsidRPr="00BE5913" w:rsidRDefault="00865249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14:paraId="4F69A854" w14:textId="77777777" w:rsidR="00865249" w:rsidRPr="00BE5913" w:rsidRDefault="00865249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65249" w:rsidRPr="00BE5913" w14:paraId="36980802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6C5F9374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29A8B903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8CE62E9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shd w:val="clear" w:color="auto" w:fill="auto"/>
          </w:tcPr>
          <w:p w14:paraId="30B54EAD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</w:p>
        </w:tc>
      </w:tr>
      <w:tr w:rsidR="00865249" w:rsidRPr="00BE5913" w14:paraId="405A4DD9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0178014F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540" w:type="dxa"/>
            <w:shd w:val="clear" w:color="auto" w:fill="auto"/>
          </w:tcPr>
          <w:p w14:paraId="73D6D93C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458D314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EA66415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65249" w:rsidRPr="00BE5913" w14:paraId="43E1C11E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63695DF7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540" w:type="dxa"/>
            <w:shd w:val="clear" w:color="auto" w:fill="auto"/>
          </w:tcPr>
          <w:p w14:paraId="5C46A84B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1DB31DBD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7B88A2FD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65249" w:rsidRPr="00BE5913" w14:paraId="60C312E8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46BA6374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40" w:type="dxa"/>
            <w:shd w:val="clear" w:color="auto" w:fill="auto"/>
          </w:tcPr>
          <w:p w14:paraId="778644E2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750D99F2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5D7BEE5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</w:tr>
      <w:tr w:rsidR="00865249" w:rsidRPr="00BE5913" w14:paraId="74F2E8C3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36B94591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40" w:type="dxa"/>
            <w:shd w:val="clear" w:color="auto" w:fill="auto"/>
          </w:tcPr>
          <w:p w14:paraId="7CAEAC1B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540D7F3E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4D75C0B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</w:tr>
      <w:tr w:rsidR="00865249" w:rsidRPr="00BE5913" w14:paraId="13D10B2A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25D867B8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40" w:type="dxa"/>
            <w:shd w:val="clear" w:color="auto" w:fill="auto"/>
          </w:tcPr>
          <w:p w14:paraId="7A0FC074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49570E56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BCDDE2C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</w:tr>
      <w:tr w:rsidR="00865249" w:rsidRPr="00BE5913" w14:paraId="3C55CC4E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55A6012E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540" w:type="dxa"/>
            <w:shd w:val="clear" w:color="auto" w:fill="auto"/>
          </w:tcPr>
          <w:p w14:paraId="5C882105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</w:tcPr>
          <w:p w14:paraId="6D679874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left" w:pos="1332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A50799A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415</w:t>
            </w:r>
          </w:p>
        </w:tc>
      </w:tr>
      <w:tr w:rsidR="00865249" w:rsidRPr="00BE5913" w14:paraId="21321D28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428BB17D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"/>
              </w:tabs>
              <w:ind w:left="144" w:hanging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ผลต่าง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424EA7F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44B4B3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41D4F119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865249" w:rsidRPr="00BE5913" w14:paraId="0850AC63" w14:textId="77777777">
        <w:trPr>
          <w:trHeight w:val="290"/>
        </w:trPr>
        <w:tc>
          <w:tcPr>
            <w:tcW w:w="4842" w:type="dxa"/>
            <w:shd w:val="clear" w:color="auto" w:fill="auto"/>
          </w:tcPr>
          <w:p w14:paraId="1A954F8A" w14:textId="77777777" w:rsidR="00865249" w:rsidRPr="00BE5913" w:rsidRDefault="008652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540" w:type="dxa"/>
            <w:shd w:val="clear" w:color="auto" w:fill="auto"/>
          </w:tcPr>
          <w:p w14:paraId="6D1929F6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796BB17C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CA46" w14:textId="77777777" w:rsidR="00865249" w:rsidRPr="00BE5913" w:rsidRDefault="00865249" w:rsidP="00BE5913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7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442</w:t>
            </w:r>
          </w:p>
        </w:tc>
      </w:tr>
    </w:tbl>
    <w:p w14:paraId="06EDAC22" w14:textId="77777777" w:rsidR="00865249" w:rsidRPr="00BE5913" w:rsidRDefault="00865249" w:rsidP="00BE5913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8BFDAB" w14:textId="77777777" w:rsidR="0030207E" w:rsidRPr="00BE5913" w:rsidRDefault="0030207E" w:rsidP="00BE5913">
      <w:pPr>
        <w:pStyle w:val="BodyText"/>
        <w:spacing w:after="0"/>
        <w:ind w:right="27"/>
        <w:jc w:val="thaiDistribute"/>
        <w:rPr>
          <w:rFonts w:ascii="Angsana New" w:hAnsi="Angsana New"/>
          <w:sz w:val="30"/>
          <w:szCs w:val="30"/>
        </w:rPr>
      </w:pPr>
    </w:p>
    <w:p w14:paraId="67388519" w14:textId="47542040" w:rsidR="0030207E" w:rsidRPr="00BE5913" w:rsidRDefault="0030207E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  <w:sectPr w:rsidR="0030207E" w:rsidRPr="00BE5913" w:rsidSect="00185E79">
          <w:headerReference w:type="default" r:id="rId13"/>
          <w:footerReference w:type="default" r:id="rId14"/>
          <w:pgSz w:w="11909" w:h="16834" w:code="9"/>
          <w:pgMar w:top="691" w:right="1152" w:bottom="450" w:left="1170" w:header="720" w:footer="720" w:gutter="0"/>
          <w:pgNumType w:start="18"/>
          <w:cols w:space="720"/>
          <w:docGrid w:linePitch="245"/>
        </w:sectPr>
      </w:pPr>
    </w:p>
    <w:p w14:paraId="4C13137A" w14:textId="3395D0E6" w:rsidR="0030207E" w:rsidRPr="00BE5913" w:rsidRDefault="0030207E" w:rsidP="009C4D6F">
      <w:pPr>
        <w:tabs>
          <w:tab w:val="clear" w:pos="454"/>
          <w:tab w:val="clear" w:pos="680"/>
          <w:tab w:val="clear" w:pos="907"/>
          <w:tab w:val="left" w:pos="1440"/>
        </w:tabs>
        <w:spacing w:line="221" w:lineRule="auto"/>
        <w:ind w:left="990" w:right="44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ผลกระทบของ</w:t>
      </w:r>
      <w:r w:rsidRPr="00BE5913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BE5913">
        <w:rPr>
          <w:rFonts w:ascii="Angsana New" w:hAnsi="Angsana New" w:hint="cs"/>
          <w:sz w:val="30"/>
          <w:szCs w:val="30"/>
          <w:cs/>
        </w:rPr>
        <w:t>ต่องบฐานะการเงินรวม ณ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BE5913">
        <w:rPr>
          <w:rFonts w:ascii="Angsana New" w:hAnsi="Angsana New"/>
          <w:sz w:val="30"/>
          <w:szCs w:val="30"/>
        </w:rPr>
        <w:t>256</w:t>
      </w:r>
      <w:r w:rsidR="009A76CD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E5913">
        <w:rPr>
          <w:rFonts w:ascii="Angsana New" w:hAnsi="Angsana New"/>
          <w:sz w:val="30"/>
          <w:szCs w:val="30"/>
        </w:rPr>
        <w:t>31</w:t>
      </w:r>
      <w:r w:rsidRPr="00BE591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E5913">
        <w:rPr>
          <w:rFonts w:ascii="Angsana New" w:hAnsi="Angsana New"/>
          <w:sz w:val="30"/>
          <w:szCs w:val="30"/>
        </w:rPr>
        <w:t>256</w:t>
      </w:r>
      <w:r w:rsidR="009A76CD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 w:hint="cs"/>
          <w:sz w:val="30"/>
          <w:szCs w:val="30"/>
          <w:cs/>
        </w:rPr>
        <w:t xml:space="preserve"> และ งบกำไรขาดทุน</w:t>
      </w:r>
      <w:r w:rsidRPr="00BE5913">
        <w:rPr>
          <w:rFonts w:ascii="Angsana New" w:hAnsi="Angsana New"/>
          <w:sz w:val="30"/>
          <w:szCs w:val="30"/>
          <w:cs/>
        </w:rPr>
        <w:t>เบ็ดเสร็จสำหรับ</w:t>
      </w:r>
      <w:r w:rsidR="00442FC2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442FC2" w:rsidRPr="00BE5913">
        <w:rPr>
          <w:rFonts w:ascii="Angsana New" w:hAnsi="Angsana New"/>
          <w:sz w:val="30"/>
          <w:szCs w:val="30"/>
        </w:rPr>
        <w:t xml:space="preserve">31 </w:t>
      </w:r>
      <w:r w:rsidR="00442FC2"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9A76CD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9C4D6F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ของกลุ่มบริษัทมีดังนี้</w:t>
      </w:r>
    </w:p>
    <w:tbl>
      <w:tblPr>
        <w:tblpPr w:leftFromText="180" w:rightFromText="180" w:vertAnchor="text" w:tblpX="900" w:tblpY="1"/>
        <w:tblOverlap w:val="never"/>
        <w:tblW w:w="14222" w:type="dxa"/>
        <w:tblLayout w:type="fixed"/>
        <w:tblLook w:val="01E0" w:firstRow="1" w:lastRow="1" w:firstColumn="1" w:lastColumn="1" w:noHBand="0" w:noVBand="0"/>
      </w:tblPr>
      <w:tblGrid>
        <w:gridCol w:w="4320"/>
        <w:gridCol w:w="270"/>
        <w:gridCol w:w="270"/>
        <w:gridCol w:w="1350"/>
        <w:gridCol w:w="270"/>
        <w:gridCol w:w="1260"/>
        <w:gridCol w:w="270"/>
        <w:gridCol w:w="1350"/>
        <w:gridCol w:w="360"/>
        <w:gridCol w:w="1350"/>
        <w:gridCol w:w="270"/>
        <w:gridCol w:w="1352"/>
        <w:gridCol w:w="252"/>
        <w:gridCol w:w="1266"/>
        <w:gridCol w:w="6"/>
        <w:gridCol w:w="6"/>
      </w:tblGrid>
      <w:tr w:rsidR="00C03A54" w:rsidRPr="00B20903" w14:paraId="672340CF" w14:textId="77777777" w:rsidTr="00C73157">
        <w:trPr>
          <w:gridAfter w:val="2"/>
          <w:wAfter w:w="12" w:type="dxa"/>
          <w:trHeight w:val="20"/>
          <w:tblHeader/>
        </w:trPr>
        <w:tc>
          <w:tcPr>
            <w:tcW w:w="4320" w:type="dxa"/>
            <w:shd w:val="clear" w:color="auto" w:fill="auto"/>
          </w:tcPr>
          <w:p w14:paraId="12DF0EDB" w14:textId="77777777" w:rsidR="00C03A54" w:rsidRPr="00B20903" w:rsidRDefault="00C03A54" w:rsidP="00BE5913">
            <w:pPr>
              <w:tabs>
                <w:tab w:val="left" w:pos="4014"/>
              </w:tabs>
              <w:spacing w:line="18" w:lineRule="atLeast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49B1BE" w14:textId="77777777" w:rsidR="00C03A54" w:rsidRPr="00B20903" w:rsidRDefault="00C03A54" w:rsidP="00BE591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9620" w:type="dxa"/>
            <w:gridSpan w:val="12"/>
            <w:vAlign w:val="bottom"/>
          </w:tcPr>
          <w:p w14:paraId="303472C2" w14:textId="01FC7BA1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03A54" w:rsidRPr="00B20903" w14:paraId="5C39D9D3" w14:textId="77777777" w:rsidTr="00C73157">
        <w:trPr>
          <w:gridAfter w:val="1"/>
          <w:wAfter w:w="6" w:type="dxa"/>
          <w:trHeight w:val="318"/>
          <w:tblHeader/>
        </w:trPr>
        <w:tc>
          <w:tcPr>
            <w:tcW w:w="4320" w:type="dxa"/>
            <w:shd w:val="clear" w:color="auto" w:fill="auto"/>
          </w:tcPr>
          <w:p w14:paraId="4E7A3837" w14:textId="77777777" w:rsidR="00C03A54" w:rsidRPr="00B20903" w:rsidRDefault="00C03A54" w:rsidP="00BE5913">
            <w:pPr>
              <w:tabs>
                <w:tab w:val="left" w:pos="4014"/>
              </w:tabs>
              <w:spacing w:line="18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งบฐานะการเงิน ณ วันที่</w:t>
            </w:r>
          </w:p>
        </w:tc>
        <w:tc>
          <w:tcPr>
            <w:tcW w:w="270" w:type="dxa"/>
          </w:tcPr>
          <w:p w14:paraId="41CB68DA" w14:textId="77777777" w:rsidR="00C03A54" w:rsidRPr="00B20903" w:rsidRDefault="00C03A54" w:rsidP="00BE5913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4770" w:type="dxa"/>
            <w:gridSpan w:val="6"/>
            <w:vAlign w:val="bottom"/>
          </w:tcPr>
          <w:p w14:paraId="338248FD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B2090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360" w:type="dxa"/>
          </w:tcPr>
          <w:p w14:paraId="2836EAED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496" w:type="dxa"/>
            <w:gridSpan w:val="6"/>
            <w:vAlign w:val="bottom"/>
          </w:tcPr>
          <w:p w14:paraId="5DDF57D8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20903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C03A54" w:rsidRPr="00B20903" w14:paraId="60D7F980" w14:textId="77777777" w:rsidTr="00C73157">
        <w:trPr>
          <w:trHeight w:val="20"/>
          <w:tblHeader/>
        </w:trPr>
        <w:tc>
          <w:tcPr>
            <w:tcW w:w="4320" w:type="dxa"/>
            <w:shd w:val="clear" w:color="auto" w:fill="auto"/>
          </w:tcPr>
          <w:p w14:paraId="3266641F" w14:textId="77777777" w:rsidR="00C03A54" w:rsidRPr="00B20903" w:rsidRDefault="00C03A54" w:rsidP="00BE5913">
            <w:pPr>
              <w:tabs>
                <w:tab w:val="left" w:pos="4014"/>
              </w:tabs>
              <w:spacing w:line="18" w:lineRule="atLeast"/>
              <w:ind w:right="-115" w:firstLine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1BC564" w14:textId="77777777" w:rsidR="00C03A54" w:rsidRPr="00B20903" w:rsidRDefault="00C03A54" w:rsidP="00BE5913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D7055C9" w14:textId="77777777" w:rsidR="00C03A54" w:rsidRPr="00B20903" w:rsidRDefault="00C03A54" w:rsidP="00BE5913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6997CC4B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903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F855600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412866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903">
              <w:rPr>
                <w:rFonts w:asciiTheme="majorBidi" w:hAnsiTheme="majorBidi" w:cstheme="majorBidi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13B7A833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7BC6986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903">
              <w:rPr>
                <w:rFonts w:asciiTheme="majorBidi" w:hAnsiTheme="majorBidi" w:cstheme="majorBidi"/>
                <w:szCs w:val="22"/>
                <w:cs/>
                <w:lang w:bidi="th-TH"/>
              </w:rPr>
              <w:t>ปรับปรุงใหม่</w:t>
            </w:r>
          </w:p>
        </w:tc>
        <w:tc>
          <w:tcPr>
            <w:tcW w:w="360" w:type="dxa"/>
          </w:tcPr>
          <w:p w14:paraId="6228E79C" w14:textId="77777777" w:rsidR="00C03A54" w:rsidRPr="00B20903" w:rsidRDefault="00C03A54" w:rsidP="00BE5913">
            <w:pPr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564A32C6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903">
              <w:rPr>
                <w:rFonts w:asciiTheme="majorBidi" w:hAnsiTheme="majorBidi" w:cstheme="majorBidi"/>
                <w:szCs w:val="22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78AAD5E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1E29EE61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903">
              <w:rPr>
                <w:rFonts w:asciiTheme="majorBidi" w:hAnsiTheme="majorBidi" w:cstheme="majorBidi"/>
                <w:szCs w:val="22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49AAC333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370F4BB4" w14:textId="77777777" w:rsidR="00C03A54" w:rsidRPr="00B20903" w:rsidRDefault="00C03A54" w:rsidP="00BE5913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20903">
              <w:rPr>
                <w:rFonts w:asciiTheme="majorBidi" w:hAnsiTheme="majorBidi" w:cstheme="majorBidi"/>
                <w:szCs w:val="22"/>
                <w:cs/>
                <w:lang w:bidi="th-TH"/>
              </w:rPr>
              <w:t>ปรับปรุงใหม่</w:t>
            </w:r>
          </w:p>
        </w:tc>
      </w:tr>
      <w:tr w:rsidR="00C03A54" w:rsidRPr="00B20903" w14:paraId="3E15AA3E" w14:textId="77777777" w:rsidTr="00C73157">
        <w:trPr>
          <w:gridAfter w:val="2"/>
          <w:wAfter w:w="12" w:type="dxa"/>
          <w:trHeight w:val="275"/>
          <w:tblHeader/>
        </w:trPr>
        <w:tc>
          <w:tcPr>
            <w:tcW w:w="4320" w:type="dxa"/>
            <w:shd w:val="clear" w:color="auto" w:fill="auto"/>
          </w:tcPr>
          <w:p w14:paraId="588B9DC8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30EC47" w14:textId="77777777" w:rsidR="00C03A54" w:rsidRPr="00B20903" w:rsidRDefault="00C03A54" w:rsidP="00BE5913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E54BD8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0" w:type="dxa"/>
            <w:gridSpan w:val="11"/>
            <w:vAlign w:val="bottom"/>
          </w:tcPr>
          <w:p w14:paraId="019B4E40" w14:textId="77777777" w:rsidR="00C03A54" w:rsidRPr="00B20903" w:rsidRDefault="00C03A54" w:rsidP="00BE5913">
            <w:pPr>
              <w:pStyle w:val="acctfourfigures"/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Cs w:val="22"/>
              </w:rPr>
            </w:pPr>
            <w:r w:rsidRPr="00B20903">
              <w:rPr>
                <w:rFonts w:asciiTheme="majorBidi" w:hAnsiTheme="majorBidi" w:cstheme="majorBidi"/>
                <w:i/>
                <w:iCs/>
                <w:szCs w:val="22"/>
                <w:cs/>
              </w:rPr>
              <w:t>(ล้านบาท)</w:t>
            </w:r>
          </w:p>
        </w:tc>
      </w:tr>
      <w:tr w:rsidR="00C03A54" w:rsidRPr="00B20903" w14:paraId="152D7958" w14:textId="77777777" w:rsidTr="00EB3798">
        <w:trPr>
          <w:gridAfter w:val="2"/>
          <w:wAfter w:w="12" w:type="dxa"/>
          <w:trHeight w:val="249"/>
        </w:trPr>
        <w:tc>
          <w:tcPr>
            <w:tcW w:w="4320" w:type="dxa"/>
            <w:shd w:val="clear" w:color="auto" w:fill="auto"/>
          </w:tcPr>
          <w:p w14:paraId="6030E0D1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E2DA47E" w14:textId="77777777" w:rsidR="00C03A54" w:rsidRPr="00B20903" w:rsidRDefault="00C03A54" w:rsidP="00BE5913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80C4532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50" w:type="dxa"/>
            <w:gridSpan w:val="11"/>
            <w:vAlign w:val="bottom"/>
          </w:tcPr>
          <w:p w14:paraId="19C77DB0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</w:tr>
      <w:tr w:rsidR="00C03A54" w:rsidRPr="00B20903" w14:paraId="7101B2C7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0C94E57C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47348895" w14:textId="77777777" w:rsidR="00C03A54" w:rsidRPr="00B20903" w:rsidRDefault="00C03A54" w:rsidP="00BE5913">
            <w:pPr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568A15B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03091B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8143F9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7198844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98D6641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98A560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0B0D44F2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1AAF10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BAC6A9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19643709" w14:textId="77777777" w:rsidR="00C03A54" w:rsidRPr="00B20903" w:rsidRDefault="00C03A54" w:rsidP="00BE5913">
            <w:pPr>
              <w:tabs>
                <w:tab w:val="decimal" w:pos="63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34A00EA4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 w:firstLine="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B5E7028" w14:textId="77777777" w:rsidR="00C03A54" w:rsidRPr="00B20903" w:rsidRDefault="00C03A54" w:rsidP="00BE5913">
            <w:pPr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3A54" w:rsidRPr="00B20903" w14:paraId="3618C821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69346D0F" w14:textId="77777777" w:rsidR="00C03A54" w:rsidRPr="00B20903" w:rsidRDefault="00C03A54" w:rsidP="00BE5913">
            <w:pPr>
              <w:spacing w:line="18" w:lineRule="atLeast"/>
              <w:ind w:left="144" w:right="610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1B48C087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10EB9FB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D01C23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284 </w:t>
            </w:r>
          </w:p>
        </w:tc>
        <w:tc>
          <w:tcPr>
            <w:tcW w:w="270" w:type="dxa"/>
          </w:tcPr>
          <w:p w14:paraId="07840D93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0097B3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6C903BD" w14:textId="77777777" w:rsidR="00C03A54" w:rsidRPr="00B20903" w:rsidRDefault="00C03A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18" w:lineRule="atLeast"/>
              <w:ind w:right="6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8A12ED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284 </w:t>
            </w:r>
          </w:p>
        </w:tc>
        <w:tc>
          <w:tcPr>
            <w:tcW w:w="360" w:type="dxa"/>
          </w:tcPr>
          <w:p w14:paraId="3A8DFADE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3DDE28C" w14:textId="368C053C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509 </w:t>
            </w:r>
          </w:p>
        </w:tc>
        <w:tc>
          <w:tcPr>
            <w:tcW w:w="270" w:type="dxa"/>
            <w:shd w:val="clear" w:color="auto" w:fill="auto"/>
          </w:tcPr>
          <w:p w14:paraId="2249152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68BCB85A" w14:textId="1C6340A0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AF9505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398B751E" w14:textId="3B6B866F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509 </w:t>
            </w:r>
          </w:p>
        </w:tc>
      </w:tr>
      <w:tr w:rsidR="00C03A54" w:rsidRPr="00B20903" w14:paraId="007F2270" w14:textId="77777777" w:rsidTr="00C73157">
        <w:trPr>
          <w:trHeight w:val="90"/>
        </w:trPr>
        <w:tc>
          <w:tcPr>
            <w:tcW w:w="4320" w:type="dxa"/>
            <w:shd w:val="clear" w:color="auto" w:fill="auto"/>
          </w:tcPr>
          <w:p w14:paraId="6FC277B9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1277D6F7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7E84CB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2B9290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858 </w:t>
            </w:r>
          </w:p>
        </w:tc>
        <w:tc>
          <w:tcPr>
            <w:tcW w:w="270" w:type="dxa"/>
          </w:tcPr>
          <w:p w14:paraId="1467BDB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6AE717D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E8965B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810380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858 </w:t>
            </w:r>
          </w:p>
        </w:tc>
        <w:tc>
          <w:tcPr>
            <w:tcW w:w="360" w:type="dxa"/>
          </w:tcPr>
          <w:p w14:paraId="614366B9" w14:textId="77777777" w:rsidR="00C03A54" w:rsidRPr="00B20903" w:rsidRDefault="00C03A54" w:rsidP="00BE5913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71C8A7C9" w14:textId="57F8C586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971 </w:t>
            </w:r>
          </w:p>
        </w:tc>
        <w:tc>
          <w:tcPr>
            <w:tcW w:w="270" w:type="dxa"/>
            <w:shd w:val="clear" w:color="auto" w:fill="auto"/>
          </w:tcPr>
          <w:p w14:paraId="39D9CF6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73F61574" w14:textId="12DDE41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</w:t>
            </w:r>
            <w:r w:rsidR="00372300"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42A1F31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59F754DA" w14:textId="09666189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976</w:t>
            </w:r>
            <w:r w:rsidR="00372300"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C03A54" w:rsidRPr="00B20903" w14:paraId="032293A6" w14:textId="77777777" w:rsidTr="00EB3798">
        <w:trPr>
          <w:trHeight w:val="68"/>
        </w:trPr>
        <w:tc>
          <w:tcPr>
            <w:tcW w:w="4320" w:type="dxa"/>
            <w:shd w:val="clear" w:color="auto" w:fill="auto"/>
          </w:tcPr>
          <w:p w14:paraId="2858E41A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753382E0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30B104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B03BC6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62 </w:t>
            </w:r>
          </w:p>
        </w:tc>
        <w:tc>
          <w:tcPr>
            <w:tcW w:w="270" w:type="dxa"/>
          </w:tcPr>
          <w:p w14:paraId="095F55A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2965649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D10A4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B838D8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62 </w:t>
            </w:r>
          </w:p>
        </w:tc>
        <w:tc>
          <w:tcPr>
            <w:tcW w:w="360" w:type="dxa"/>
          </w:tcPr>
          <w:p w14:paraId="40D917B6" w14:textId="77777777" w:rsidR="00C03A54" w:rsidRPr="00B20903" w:rsidRDefault="00C03A54" w:rsidP="00BE5913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636F6646" w14:textId="388875FA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74 </w:t>
            </w:r>
          </w:p>
        </w:tc>
        <w:tc>
          <w:tcPr>
            <w:tcW w:w="270" w:type="dxa"/>
            <w:shd w:val="clear" w:color="auto" w:fill="auto"/>
          </w:tcPr>
          <w:p w14:paraId="43B37E5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5803CE6A" w14:textId="5F7361D8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2512926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548811E0" w14:textId="3094232A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74 </w:t>
            </w:r>
          </w:p>
        </w:tc>
      </w:tr>
      <w:tr w:rsidR="00C03A54" w:rsidRPr="00B20903" w14:paraId="06D109A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6086EF8A" w14:textId="77777777" w:rsidR="00C03A54" w:rsidRPr="00B20903" w:rsidRDefault="00C03A54" w:rsidP="00BE5913">
            <w:pPr>
              <w:spacing w:line="18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3A06FBB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CEB274F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44FDB6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82 </w:t>
            </w:r>
          </w:p>
        </w:tc>
        <w:tc>
          <w:tcPr>
            <w:tcW w:w="270" w:type="dxa"/>
          </w:tcPr>
          <w:p w14:paraId="16A04F1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1F05FA7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 </w:t>
            </w:r>
          </w:p>
        </w:tc>
        <w:tc>
          <w:tcPr>
            <w:tcW w:w="270" w:type="dxa"/>
          </w:tcPr>
          <w:p w14:paraId="4365B4E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FD961A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83 </w:t>
            </w:r>
          </w:p>
        </w:tc>
        <w:tc>
          <w:tcPr>
            <w:tcW w:w="360" w:type="dxa"/>
          </w:tcPr>
          <w:p w14:paraId="418305F3" w14:textId="77777777" w:rsidR="00C03A54" w:rsidRPr="00B20903" w:rsidRDefault="00C03A54" w:rsidP="00BE5913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A881869" w14:textId="66B247E0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159 </w:t>
            </w:r>
          </w:p>
        </w:tc>
        <w:tc>
          <w:tcPr>
            <w:tcW w:w="270" w:type="dxa"/>
            <w:shd w:val="clear" w:color="auto" w:fill="auto"/>
          </w:tcPr>
          <w:p w14:paraId="321D6BE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shd w:val="clear" w:color="auto" w:fill="auto"/>
          </w:tcPr>
          <w:p w14:paraId="2DC07A9E" w14:textId="19861EA7" w:rsidR="00C03A54" w:rsidRPr="00B20903" w:rsidRDefault="00372300" w:rsidP="00EB3798">
            <w:pPr>
              <w:pStyle w:val="acctfourfigures"/>
              <w:tabs>
                <w:tab w:val="clear" w:pos="765"/>
                <w:tab w:val="decimal" w:pos="520"/>
              </w:tabs>
              <w:spacing w:line="18" w:lineRule="atLeast"/>
              <w:ind w:right="16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 </w:t>
            </w:r>
          </w:p>
        </w:tc>
        <w:tc>
          <w:tcPr>
            <w:tcW w:w="252" w:type="dxa"/>
            <w:shd w:val="clear" w:color="auto" w:fill="auto"/>
          </w:tcPr>
          <w:p w14:paraId="4C2CDE1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7051A26C" w14:textId="04DE9A33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72300" w:rsidRPr="00B20903">
              <w:rPr>
                <w:rFonts w:asciiTheme="majorBidi" w:hAnsiTheme="majorBidi" w:cstheme="majorBidi"/>
                <w:szCs w:val="22"/>
                <w:lang w:val="en-US" w:bidi="th-TH"/>
              </w:rPr>
              <w:t>160</w:t>
            </w: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C03A54" w:rsidRPr="00B20903" w14:paraId="6B6BF78C" w14:textId="77777777" w:rsidTr="00EB3798">
        <w:trPr>
          <w:trHeight w:val="59"/>
        </w:trPr>
        <w:tc>
          <w:tcPr>
            <w:tcW w:w="4320" w:type="dxa"/>
            <w:shd w:val="clear" w:color="auto" w:fill="auto"/>
          </w:tcPr>
          <w:p w14:paraId="1C6C7F20" w14:textId="77777777" w:rsidR="00C03A54" w:rsidRPr="00B20903" w:rsidRDefault="00C03A54" w:rsidP="00BE5913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0955A33A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563AF2E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4439A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1,286 </w:t>
            </w:r>
          </w:p>
        </w:tc>
        <w:tc>
          <w:tcPr>
            <w:tcW w:w="270" w:type="dxa"/>
          </w:tcPr>
          <w:p w14:paraId="7064692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722BA7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 </w:t>
            </w:r>
          </w:p>
        </w:tc>
        <w:tc>
          <w:tcPr>
            <w:tcW w:w="270" w:type="dxa"/>
          </w:tcPr>
          <w:p w14:paraId="6A580AD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A3FED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1,287 </w:t>
            </w:r>
          </w:p>
        </w:tc>
        <w:tc>
          <w:tcPr>
            <w:tcW w:w="360" w:type="dxa"/>
          </w:tcPr>
          <w:p w14:paraId="0474752C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FBE27" w14:textId="06E2DB13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1,713 </w:t>
            </w:r>
          </w:p>
        </w:tc>
        <w:tc>
          <w:tcPr>
            <w:tcW w:w="270" w:type="dxa"/>
            <w:shd w:val="clear" w:color="auto" w:fill="auto"/>
          </w:tcPr>
          <w:p w14:paraId="10EE953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03269" w14:textId="067BB3BE" w:rsidR="00C03A54" w:rsidRPr="00B20903" w:rsidRDefault="00372300" w:rsidP="00BE5913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</w:t>
            </w:r>
            <w:r w:rsidR="00C03A54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252" w:type="dxa"/>
            <w:shd w:val="clear" w:color="auto" w:fill="auto"/>
          </w:tcPr>
          <w:p w14:paraId="52FAAA2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F7DDA" w14:textId="0DC3BD16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1,</w:t>
            </w:r>
            <w:r w:rsidR="00372300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719 </w:t>
            </w:r>
          </w:p>
        </w:tc>
      </w:tr>
      <w:tr w:rsidR="00C03A54" w:rsidRPr="00B20903" w14:paraId="30122FBD" w14:textId="77777777" w:rsidTr="00EB3798">
        <w:trPr>
          <w:trHeight w:val="58"/>
        </w:trPr>
        <w:tc>
          <w:tcPr>
            <w:tcW w:w="4320" w:type="dxa"/>
            <w:shd w:val="clear" w:color="auto" w:fill="auto"/>
          </w:tcPr>
          <w:p w14:paraId="2804B0AB" w14:textId="77777777" w:rsidR="00C03A54" w:rsidRPr="00B20903" w:rsidRDefault="00C03A54" w:rsidP="00BE5913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56FA5EDF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E16672E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81253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217D1F6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82A47E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</w:tcPr>
          <w:p w14:paraId="6916079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2E2A6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360" w:type="dxa"/>
          </w:tcPr>
          <w:p w14:paraId="3F1DCFF7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5C01E0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64DEB6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564DCDF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14:paraId="01E3C2B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9B0D61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C03A54" w:rsidRPr="00B20903" w14:paraId="3BDA567A" w14:textId="77777777" w:rsidTr="00EB3798">
        <w:trPr>
          <w:trHeight w:val="69"/>
        </w:trPr>
        <w:tc>
          <w:tcPr>
            <w:tcW w:w="4320" w:type="dxa"/>
            <w:shd w:val="clear" w:color="auto" w:fill="auto"/>
          </w:tcPr>
          <w:p w14:paraId="44BE280C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4E132BA6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07E7098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DB269A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08B53B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C16F0C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7204B6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CF975F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92FBD47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77D353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706D7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4923E47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0101781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3068B45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</w:tr>
      <w:tr w:rsidR="00C03A54" w:rsidRPr="00B20903" w14:paraId="391EFF99" w14:textId="77777777" w:rsidTr="00EB3798">
        <w:trPr>
          <w:trHeight w:val="105"/>
        </w:trPr>
        <w:tc>
          <w:tcPr>
            <w:tcW w:w="4320" w:type="dxa"/>
            <w:shd w:val="clear" w:color="auto" w:fill="auto"/>
          </w:tcPr>
          <w:p w14:paraId="42345D80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270" w:type="dxa"/>
          </w:tcPr>
          <w:p w14:paraId="6DF3CB1E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CC43303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DE5D05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B209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76295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41CCDF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017458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7D2B44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B2090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360" w:type="dxa"/>
            <w:vAlign w:val="bottom"/>
          </w:tcPr>
          <w:p w14:paraId="295B64D5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2381313" w14:textId="2DF5EC2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1,390 </w:t>
            </w:r>
          </w:p>
        </w:tc>
        <w:tc>
          <w:tcPr>
            <w:tcW w:w="270" w:type="dxa"/>
          </w:tcPr>
          <w:p w14:paraId="2C40959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4B8C6CF" w14:textId="6190016F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7FAFC91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5C17129" w14:textId="0320C25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1,390 </w:t>
            </w:r>
          </w:p>
        </w:tc>
      </w:tr>
      <w:tr w:rsidR="00C03A54" w:rsidRPr="00B20903" w14:paraId="1A45B4A2" w14:textId="77777777" w:rsidTr="00EB3798">
        <w:trPr>
          <w:trHeight w:val="150"/>
        </w:trPr>
        <w:tc>
          <w:tcPr>
            <w:tcW w:w="4320" w:type="dxa"/>
            <w:shd w:val="clear" w:color="auto" w:fill="auto"/>
          </w:tcPr>
          <w:p w14:paraId="754051EB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3F938D32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A9C9580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4201D4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116 </w:t>
            </w:r>
          </w:p>
        </w:tc>
        <w:tc>
          <w:tcPr>
            <w:tcW w:w="270" w:type="dxa"/>
          </w:tcPr>
          <w:p w14:paraId="5F0FF51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23AA4C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ED091A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2709D5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116 </w:t>
            </w:r>
          </w:p>
        </w:tc>
        <w:tc>
          <w:tcPr>
            <w:tcW w:w="360" w:type="dxa"/>
          </w:tcPr>
          <w:p w14:paraId="7550219C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E26612C" w14:textId="2A1053C9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82 </w:t>
            </w:r>
          </w:p>
        </w:tc>
        <w:tc>
          <w:tcPr>
            <w:tcW w:w="270" w:type="dxa"/>
          </w:tcPr>
          <w:p w14:paraId="416AA66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37FB4CF" w14:textId="574E1F29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54843C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05D6704" w14:textId="1CEE3B9E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82 </w:t>
            </w:r>
          </w:p>
        </w:tc>
      </w:tr>
      <w:tr w:rsidR="00C03A54" w:rsidRPr="00B20903" w14:paraId="76216392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F2F7CD2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70" w:type="dxa"/>
          </w:tcPr>
          <w:p w14:paraId="5BD487EB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36F298D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99BE4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2531C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48F4BCB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F9D07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DBF405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0D144504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DA86425" w14:textId="7E48B320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52 </w:t>
            </w:r>
          </w:p>
        </w:tc>
        <w:tc>
          <w:tcPr>
            <w:tcW w:w="270" w:type="dxa"/>
          </w:tcPr>
          <w:p w14:paraId="2016DA6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7C557AB" w14:textId="74E9E1CB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8C1021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F7993A0" w14:textId="41C2E229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52 </w:t>
            </w:r>
          </w:p>
        </w:tc>
      </w:tr>
      <w:tr w:rsidR="00C03A54" w:rsidRPr="00B20903" w14:paraId="3A5ACE60" w14:textId="77777777" w:rsidTr="00C73157">
        <w:trPr>
          <w:trHeight w:val="108"/>
        </w:trPr>
        <w:tc>
          <w:tcPr>
            <w:tcW w:w="4320" w:type="dxa"/>
            <w:shd w:val="clear" w:color="auto" w:fill="auto"/>
          </w:tcPr>
          <w:p w14:paraId="79F5E161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68D4447E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547229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AC674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77,906 </w:t>
            </w:r>
          </w:p>
        </w:tc>
        <w:tc>
          <w:tcPr>
            <w:tcW w:w="270" w:type="dxa"/>
          </w:tcPr>
          <w:p w14:paraId="2D04286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138FB8A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453</w:t>
            </w:r>
          </w:p>
        </w:tc>
        <w:tc>
          <w:tcPr>
            <w:tcW w:w="270" w:type="dxa"/>
          </w:tcPr>
          <w:p w14:paraId="0BAB134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D0FE21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78,359</w:t>
            </w:r>
          </w:p>
        </w:tc>
        <w:tc>
          <w:tcPr>
            <w:tcW w:w="360" w:type="dxa"/>
          </w:tcPr>
          <w:p w14:paraId="25605409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14:paraId="7B849709" w14:textId="6222672B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84,074 </w:t>
            </w:r>
          </w:p>
        </w:tc>
        <w:tc>
          <w:tcPr>
            <w:tcW w:w="270" w:type="dxa"/>
          </w:tcPr>
          <w:p w14:paraId="28A3363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1862F4CF" w14:textId="1BE8CC2D" w:rsidR="00C03A54" w:rsidRPr="00B20903" w:rsidRDefault="00C03A54" w:rsidP="00BE5913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451</w:t>
            </w:r>
          </w:p>
        </w:tc>
        <w:tc>
          <w:tcPr>
            <w:tcW w:w="252" w:type="dxa"/>
          </w:tcPr>
          <w:p w14:paraId="2756581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67ED269" w14:textId="549F78B2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84,525 </w:t>
            </w:r>
          </w:p>
        </w:tc>
      </w:tr>
      <w:tr w:rsidR="00C03A54" w:rsidRPr="00B20903" w14:paraId="24DC48E9" w14:textId="77777777" w:rsidTr="00C73157">
        <w:trPr>
          <w:trHeight w:val="81"/>
        </w:trPr>
        <w:tc>
          <w:tcPr>
            <w:tcW w:w="4320" w:type="dxa"/>
            <w:shd w:val="clear" w:color="auto" w:fill="auto"/>
          </w:tcPr>
          <w:p w14:paraId="48AC169C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CEC416E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96DBDF" w14:textId="77777777" w:rsidR="00C03A54" w:rsidRPr="00B20903" w:rsidRDefault="00C03A54" w:rsidP="00BE5913">
            <w:pPr>
              <w:spacing w:line="18" w:lineRule="atLeas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C7DDBB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80,343 </w:t>
            </w:r>
          </w:p>
        </w:tc>
        <w:tc>
          <w:tcPr>
            <w:tcW w:w="270" w:type="dxa"/>
          </w:tcPr>
          <w:p w14:paraId="6362F64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668F438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14:paraId="211F942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3834F6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80,343 </w:t>
            </w:r>
          </w:p>
        </w:tc>
        <w:tc>
          <w:tcPr>
            <w:tcW w:w="360" w:type="dxa"/>
          </w:tcPr>
          <w:p w14:paraId="6F8A9F00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14:paraId="3402A8C1" w14:textId="0E9CA4F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82,593 </w:t>
            </w:r>
          </w:p>
        </w:tc>
        <w:tc>
          <w:tcPr>
            <w:tcW w:w="270" w:type="dxa"/>
          </w:tcPr>
          <w:p w14:paraId="6510C15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ED6F10A" w14:textId="460C65D3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6E9E7D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66F3F4C" w14:textId="6BB6E7CD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82,593</w:t>
            </w:r>
          </w:p>
        </w:tc>
      </w:tr>
      <w:tr w:rsidR="00C03A54" w:rsidRPr="00B20903" w14:paraId="0B9CF0F3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31E5E7B0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5BF62AFF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DDC4D3C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8BAD0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247 </w:t>
            </w:r>
          </w:p>
        </w:tc>
        <w:tc>
          <w:tcPr>
            <w:tcW w:w="270" w:type="dxa"/>
          </w:tcPr>
          <w:p w14:paraId="247A6C5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79A39C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7D67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BDB9C8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247 </w:t>
            </w:r>
          </w:p>
        </w:tc>
        <w:tc>
          <w:tcPr>
            <w:tcW w:w="360" w:type="dxa"/>
          </w:tcPr>
          <w:p w14:paraId="730FAB58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14:paraId="3B2D4ECC" w14:textId="66772F88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300 </w:t>
            </w:r>
          </w:p>
        </w:tc>
        <w:tc>
          <w:tcPr>
            <w:tcW w:w="270" w:type="dxa"/>
          </w:tcPr>
          <w:p w14:paraId="5434BD7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654E0B6" w14:textId="68E3A50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13D6A3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2C21112F" w14:textId="0A434974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300 </w:t>
            </w:r>
          </w:p>
        </w:tc>
      </w:tr>
      <w:tr w:rsidR="00C03A54" w:rsidRPr="00B20903" w14:paraId="5F92C920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1ED45416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2AA9BDB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62A0A2B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5D5017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1,431 </w:t>
            </w:r>
          </w:p>
        </w:tc>
        <w:tc>
          <w:tcPr>
            <w:tcW w:w="270" w:type="dxa"/>
          </w:tcPr>
          <w:p w14:paraId="17A6172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9D34D1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4088D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8CDE5F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1,431 </w:t>
            </w:r>
          </w:p>
        </w:tc>
        <w:tc>
          <w:tcPr>
            <w:tcW w:w="360" w:type="dxa"/>
          </w:tcPr>
          <w:p w14:paraId="4DFBEA01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350" w:type="dxa"/>
          </w:tcPr>
          <w:p w14:paraId="544D07D2" w14:textId="1D992E9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1,319 </w:t>
            </w:r>
          </w:p>
        </w:tc>
        <w:tc>
          <w:tcPr>
            <w:tcW w:w="270" w:type="dxa"/>
          </w:tcPr>
          <w:p w14:paraId="2A31ECD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858B180" w14:textId="505392C8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D9E65D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20B51FD4" w14:textId="08305B14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1,319 </w:t>
            </w:r>
          </w:p>
        </w:tc>
      </w:tr>
      <w:tr w:rsidR="00C03A54" w:rsidRPr="00B20903" w14:paraId="3B7F1A44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1D3ACAE9" w14:textId="77777777" w:rsidR="00C03A54" w:rsidRPr="00B20903" w:rsidRDefault="00C03A54" w:rsidP="00BE5913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สินทรัพย์อนุพันธ์</w:t>
            </w:r>
          </w:p>
        </w:tc>
        <w:tc>
          <w:tcPr>
            <w:tcW w:w="270" w:type="dxa"/>
          </w:tcPr>
          <w:p w14:paraId="738710E7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A059F8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5A82FD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39 </w:t>
            </w:r>
          </w:p>
        </w:tc>
        <w:tc>
          <w:tcPr>
            <w:tcW w:w="270" w:type="dxa"/>
          </w:tcPr>
          <w:p w14:paraId="0041615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6741277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93012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7A01AF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39 </w:t>
            </w:r>
          </w:p>
        </w:tc>
        <w:tc>
          <w:tcPr>
            <w:tcW w:w="360" w:type="dxa"/>
          </w:tcPr>
          <w:p w14:paraId="44387CB5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614FDF3" w14:textId="4AD9C2E9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33 </w:t>
            </w:r>
          </w:p>
        </w:tc>
        <w:tc>
          <w:tcPr>
            <w:tcW w:w="270" w:type="dxa"/>
          </w:tcPr>
          <w:p w14:paraId="2E5F371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15D0F85F" w14:textId="59D90BD0" w:rsidR="00C03A54" w:rsidRPr="00B20903" w:rsidRDefault="00C03A54" w:rsidP="007F3C08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0CD522E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7A83827" w14:textId="01BC8572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33 </w:t>
            </w:r>
          </w:p>
        </w:tc>
      </w:tr>
      <w:tr w:rsidR="00C03A54" w:rsidRPr="00B20903" w14:paraId="3EBC77FA" w14:textId="77777777" w:rsidTr="00EB3798">
        <w:trPr>
          <w:trHeight w:val="68"/>
        </w:trPr>
        <w:tc>
          <w:tcPr>
            <w:tcW w:w="4320" w:type="dxa"/>
            <w:shd w:val="clear" w:color="auto" w:fill="auto"/>
          </w:tcPr>
          <w:p w14:paraId="161F8456" w14:textId="77777777" w:rsidR="00C03A54" w:rsidRPr="00B20903" w:rsidRDefault="00C03A54" w:rsidP="00BE5913">
            <w:pPr>
              <w:spacing w:line="18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5224A4B8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2CFF9A3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A8D76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769 </w:t>
            </w:r>
          </w:p>
        </w:tc>
        <w:tc>
          <w:tcPr>
            <w:tcW w:w="270" w:type="dxa"/>
          </w:tcPr>
          <w:p w14:paraId="6B5C678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FD83F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69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BC320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D8498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769 </w:t>
            </w:r>
          </w:p>
        </w:tc>
        <w:tc>
          <w:tcPr>
            <w:tcW w:w="360" w:type="dxa"/>
          </w:tcPr>
          <w:p w14:paraId="4C8A8E99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8D5E64" w14:textId="26DA920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881 </w:t>
            </w:r>
          </w:p>
        </w:tc>
        <w:tc>
          <w:tcPr>
            <w:tcW w:w="270" w:type="dxa"/>
          </w:tcPr>
          <w:p w14:paraId="1C6B283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5F30353" w14:textId="414D148A" w:rsidR="00C03A54" w:rsidRPr="00B20903" w:rsidRDefault="00C03A54" w:rsidP="00BE5913">
            <w:pPr>
              <w:pStyle w:val="acctfourfigures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 </w:t>
            </w:r>
          </w:p>
        </w:tc>
        <w:tc>
          <w:tcPr>
            <w:tcW w:w="252" w:type="dxa"/>
          </w:tcPr>
          <w:p w14:paraId="66D3613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645618E" w14:textId="09D27FB6" w:rsidR="00C03A54" w:rsidRPr="00B20903" w:rsidRDefault="00C03A54" w:rsidP="00BE5913">
            <w:pPr>
              <w:pStyle w:val="acctfourfigures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885</w:t>
            </w:r>
          </w:p>
        </w:tc>
      </w:tr>
      <w:tr w:rsidR="00C03A54" w:rsidRPr="00B20903" w14:paraId="6337537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5F53812B" w14:textId="77777777" w:rsidR="00C03A54" w:rsidRPr="00B20903" w:rsidRDefault="00C03A54" w:rsidP="00BE5913">
            <w:pPr>
              <w:spacing w:line="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218F362D" w14:textId="77777777" w:rsidR="00C03A54" w:rsidRPr="00B20903" w:rsidRDefault="00C03A54" w:rsidP="00BE591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E1E10E0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7A218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160,851 </w:t>
            </w:r>
          </w:p>
        </w:tc>
        <w:tc>
          <w:tcPr>
            <w:tcW w:w="270" w:type="dxa"/>
          </w:tcPr>
          <w:p w14:paraId="12648B0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35C59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453 </w:t>
            </w:r>
          </w:p>
        </w:tc>
        <w:tc>
          <w:tcPr>
            <w:tcW w:w="270" w:type="dxa"/>
          </w:tcPr>
          <w:p w14:paraId="47E8E62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D1380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161,304</w:t>
            </w:r>
          </w:p>
        </w:tc>
        <w:tc>
          <w:tcPr>
            <w:tcW w:w="360" w:type="dxa"/>
          </w:tcPr>
          <w:p w14:paraId="115F8604" w14:textId="77777777" w:rsidR="00C03A54" w:rsidRPr="00B20903" w:rsidRDefault="00C03A54" w:rsidP="00BE591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8A50BA4" w14:textId="458B31B2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170,724 </w:t>
            </w:r>
          </w:p>
        </w:tc>
        <w:tc>
          <w:tcPr>
            <w:tcW w:w="270" w:type="dxa"/>
          </w:tcPr>
          <w:p w14:paraId="0EBC514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6987855B" w14:textId="40AE665E" w:rsidR="00C03A54" w:rsidRPr="00B20903" w:rsidRDefault="00C03A54" w:rsidP="00BE5913">
            <w:pPr>
              <w:pStyle w:val="acctfourfigures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455</w:t>
            </w:r>
          </w:p>
        </w:tc>
        <w:tc>
          <w:tcPr>
            <w:tcW w:w="252" w:type="dxa"/>
          </w:tcPr>
          <w:p w14:paraId="0F13EF7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D6884B" w14:textId="15787E31" w:rsidR="00C03A54" w:rsidRPr="00B20903" w:rsidRDefault="00C03A54" w:rsidP="00BE5913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171,179 </w:t>
            </w:r>
          </w:p>
        </w:tc>
      </w:tr>
      <w:tr w:rsidR="00C03A54" w:rsidRPr="00B20903" w14:paraId="720D730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5C8A4BEE" w14:textId="77777777" w:rsidR="00C03A54" w:rsidRPr="00B20903" w:rsidRDefault="00C03A54" w:rsidP="00BE5913">
            <w:pPr>
              <w:spacing w:line="16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408FD6C8" w14:textId="77777777" w:rsidR="00C03A54" w:rsidRPr="00B20903" w:rsidRDefault="00C03A54" w:rsidP="00BE5913">
            <w:pPr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92F9105" w14:textId="77777777" w:rsidR="00C03A54" w:rsidRPr="00B20903" w:rsidRDefault="00C03A54" w:rsidP="00BE5913">
            <w:pPr>
              <w:spacing w:line="1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DB48E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162,137 </w:t>
            </w:r>
          </w:p>
        </w:tc>
        <w:tc>
          <w:tcPr>
            <w:tcW w:w="270" w:type="dxa"/>
          </w:tcPr>
          <w:p w14:paraId="5788A8D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C1778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454</w:t>
            </w:r>
          </w:p>
        </w:tc>
        <w:tc>
          <w:tcPr>
            <w:tcW w:w="270" w:type="dxa"/>
          </w:tcPr>
          <w:p w14:paraId="091242F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C9FD2E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162,591</w:t>
            </w:r>
          </w:p>
        </w:tc>
        <w:tc>
          <w:tcPr>
            <w:tcW w:w="360" w:type="dxa"/>
            <w:vAlign w:val="bottom"/>
          </w:tcPr>
          <w:p w14:paraId="3A6B95BB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5BF349" w14:textId="3F1DD16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172,437 </w:t>
            </w:r>
          </w:p>
        </w:tc>
        <w:tc>
          <w:tcPr>
            <w:tcW w:w="270" w:type="dxa"/>
          </w:tcPr>
          <w:p w14:paraId="7E9114E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1EDAE205" w14:textId="1B5024C1" w:rsidR="00C03A54" w:rsidRPr="00B20903" w:rsidRDefault="00C83604" w:rsidP="00BE5913">
            <w:pPr>
              <w:pStyle w:val="acctfourfigures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461 </w:t>
            </w:r>
          </w:p>
        </w:tc>
        <w:tc>
          <w:tcPr>
            <w:tcW w:w="252" w:type="dxa"/>
          </w:tcPr>
          <w:p w14:paraId="4E1D8B0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E6C0BCC" w14:textId="22535763" w:rsidR="00C03A54" w:rsidRPr="00B20903" w:rsidRDefault="00C03A54" w:rsidP="00BE5913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172,</w:t>
            </w:r>
            <w:r w:rsidR="00C83604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898 </w:t>
            </w:r>
          </w:p>
        </w:tc>
      </w:tr>
      <w:tr w:rsidR="00C03A54" w:rsidRPr="00B20903" w14:paraId="27E64B30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09032FFC" w14:textId="77777777" w:rsidR="00C03A54" w:rsidRPr="00B20903" w:rsidRDefault="00C03A54" w:rsidP="00B20903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A549902" w14:textId="77777777" w:rsidR="00C03A54" w:rsidRPr="00B20903" w:rsidRDefault="00C03A54" w:rsidP="00B20903">
            <w:pPr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EBFFC" w14:textId="77777777" w:rsidR="00C03A54" w:rsidRPr="00B20903" w:rsidRDefault="00C03A54" w:rsidP="00B20903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9813B7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4394658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4C8957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73DB39B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203BD1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00A39A18" w14:textId="77777777" w:rsidR="00C03A54" w:rsidRPr="00B20903" w:rsidRDefault="00C03A54" w:rsidP="00B20903">
            <w:pPr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5B440B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B4E0BC1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C259B1B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59BC2E8A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2352507B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</w:tr>
      <w:tr w:rsidR="00C03A54" w:rsidRPr="00B20903" w14:paraId="26DF9284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48DF355F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360F5B8C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637E221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EABE6B" w14:textId="77777777" w:rsidR="00C03A54" w:rsidRPr="00B20903" w:rsidRDefault="00C03A54" w:rsidP="00BE591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97CBB6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A6EF1D6" w14:textId="77777777" w:rsidR="00C03A54" w:rsidRPr="00B20903" w:rsidRDefault="00C03A54" w:rsidP="00BE591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408E16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097B8AE" w14:textId="77777777" w:rsidR="00C03A54" w:rsidRPr="00B20903" w:rsidRDefault="00C03A54" w:rsidP="00BE591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0794F17C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800E8B3" w14:textId="77777777" w:rsidR="00C03A54" w:rsidRPr="00B20903" w:rsidRDefault="00C03A54" w:rsidP="00BE591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EC263E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5F84053E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66CA0ADD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00FBD56" w14:textId="77777777" w:rsidR="00C03A54" w:rsidRPr="00B20903" w:rsidRDefault="00C03A54" w:rsidP="00BE591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3A54" w:rsidRPr="00B20903" w14:paraId="7BE83E74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6A04989C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4D5F7D86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35F6A40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E7BFAA8" w14:textId="77777777" w:rsidR="00C03A54" w:rsidRPr="00B20903" w:rsidRDefault="00C03A54" w:rsidP="00BE591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4BDDF7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A8F2BE3" w14:textId="77777777" w:rsidR="00C03A54" w:rsidRPr="00B20903" w:rsidRDefault="00C03A54" w:rsidP="00BE591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939787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628FDBE" w14:textId="77777777" w:rsidR="00C03A54" w:rsidRPr="00B20903" w:rsidRDefault="00C03A54" w:rsidP="00BE591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7D9B4AD8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9934517" w14:textId="77777777" w:rsidR="00C03A54" w:rsidRPr="00B20903" w:rsidRDefault="00C03A54" w:rsidP="00BE5913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CE70AD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57C57736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4D7B2EB4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9BB924D" w14:textId="77777777" w:rsidR="00C03A54" w:rsidRPr="00B20903" w:rsidRDefault="00C03A54" w:rsidP="00BE591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3A54" w:rsidRPr="00B20903" w14:paraId="5C7F0BFB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17B0E7F9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78BFEA6F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591A041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BDC83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2,038 </w:t>
            </w:r>
          </w:p>
        </w:tc>
        <w:tc>
          <w:tcPr>
            <w:tcW w:w="270" w:type="dxa"/>
          </w:tcPr>
          <w:p w14:paraId="01B791E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A65C26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DFE80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4D6043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2,038 </w:t>
            </w:r>
          </w:p>
        </w:tc>
        <w:tc>
          <w:tcPr>
            <w:tcW w:w="360" w:type="dxa"/>
          </w:tcPr>
          <w:p w14:paraId="416D062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0E92D5C6" w14:textId="3006F23E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2,778 </w:t>
            </w:r>
          </w:p>
        </w:tc>
        <w:tc>
          <w:tcPr>
            <w:tcW w:w="270" w:type="dxa"/>
          </w:tcPr>
          <w:p w14:paraId="321FD63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A69A1D3" w14:textId="1AFE6C9D" w:rsidR="00C03A54" w:rsidRPr="00B20903" w:rsidRDefault="002D696A" w:rsidP="00BE5913">
            <w:pPr>
              <w:pStyle w:val="acctfourfigures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  <w:r w:rsidR="00C03A54"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1171C4B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49468A3" w14:textId="74306814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2,</w:t>
            </w:r>
            <w:r w:rsidR="002D696A" w:rsidRPr="00B20903">
              <w:rPr>
                <w:rFonts w:asciiTheme="majorBidi" w:hAnsiTheme="majorBidi" w:cstheme="majorBidi"/>
                <w:szCs w:val="22"/>
                <w:lang w:val="en-US" w:bidi="th-TH"/>
              </w:rPr>
              <w:t>785</w:t>
            </w: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</w:p>
        </w:tc>
      </w:tr>
      <w:tr w:rsidR="00C03A54" w:rsidRPr="00B20903" w14:paraId="7349EF3C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10FB8310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ส่วนของหนี้สินระยะยาวถึงกำหนดชำระภายในหนึ่งปี</w:t>
            </w:r>
          </w:p>
        </w:tc>
        <w:tc>
          <w:tcPr>
            <w:tcW w:w="270" w:type="dxa"/>
          </w:tcPr>
          <w:p w14:paraId="1BDFBF5A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BC9E8F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1BBCF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667 </w:t>
            </w:r>
          </w:p>
        </w:tc>
        <w:tc>
          <w:tcPr>
            <w:tcW w:w="270" w:type="dxa"/>
          </w:tcPr>
          <w:p w14:paraId="7F2E75F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46FDA1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0EBD6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A8628A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667 </w:t>
            </w:r>
          </w:p>
        </w:tc>
        <w:tc>
          <w:tcPr>
            <w:tcW w:w="360" w:type="dxa"/>
          </w:tcPr>
          <w:p w14:paraId="17D3A7D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2DDB2DB7" w14:textId="5AE6228E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8,800 </w:t>
            </w:r>
          </w:p>
        </w:tc>
        <w:tc>
          <w:tcPr>
            <w:tcW w:w="270" w:type="dxa"/>
          </w:tcPr>
          <w:p w14:paraId="4C757EF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2941654" w14:textId="2BDD7C4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6297D7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0C0109B" w14:textId="670190CA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8,800 </w:t>
            </w:r>
          </w:p>
        </w:tc>
      </w:tr>
      <w:tr w:rsidR="00C03A54" w:rsidRPr="00B20903" w14:paraId="5477618C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66BC455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1F57F4AE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527E2C" w14:textId="77777777" w:rsidR="00C03A54" w:rsidRPr="00B20903" w:rsidRDefault="00C03A54" w:rsidP="00BE59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3BF11F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5,550 </w:t>
            </w:r>
          </w:p>
        </w:tc>
        <w:tc>
          <w:tcPr>
            <w:tcW w:w="270" w:type="dxa"/>
          </w:tcPr>
          <w:p w14:paraId="6421CCA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FB445C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E4F45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77DEDB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5,550 </w:t>
            </w:r>
          </w:p>
        </w:tc>
        <w:tc>
          <w:tcPr>
            <w:tcW w:w="360" w:type="dxa"/>
            <w:vAlign w:val="bottom"/>
          </w:tcPr>
          <w:p w14:paraId="05147B7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7DD147BD" w14:textId="5D9DAD6C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6,320 </w:t>
            </w:r>
          </w:p>
        </w:tc>
        <w:tc>
          <w:tcPr>
            <w:tcW w:w="270" w:type="dxa"/>
          </w:tcPr>
          <w:p w14:paraId="60BA10C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D216F96" w14:textId="41A2B720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6C2C58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920A56E" w14:textId="40D4130F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6,320 </w:t>
            </w:r>
          </w:p>
        </w:tc>
      </w:tr>
      <w:tr w:rsidR="00C03A54" w:rsidRPr="00B20903" w14:paraId="2CA9100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02E629FB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52E527CC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C349DFF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99E04C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270" w:type="dxa"/>
          </w:tcPr>
          <w:p w14:paraId="4E2AD2B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BE175D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72930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D7EFF7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25 </w:t>
            </w:r>
          </w:p>
        </w:tc>
        <w:tc>
          <w:tcPr>
            <w:tcW w:w="360" w:type="dxa"/>
            <w:vAlign w:val="bottom"/>
          </w:tcPr>
          <w:p w14:paraId="5C1B00D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12FC5A67" w14:textId="535262DD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60 </w:t>
            </w:r>
          </w:p>
        </w:tc>
        <w:tc>
          <w:tcPr>
            <w:tcW w:w="270" w:type="dxa"/>
          </w:tcPr>
          <w:p w14:paraId="7624E58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0864A28" w14:textId="2B1ED5F8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AD7996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C24D916" w14:textId="6FEE1165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60 </w:t>
            </w:r>
          </w:p>
        </w:tc>
      </w:tr>
      <w:tr w:rsidR="00C03A54" w:rsidRPr="00B20903" w14:paraId="53582397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6CD90A99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5D788DE9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4E90712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AC13F2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12 </w:t>
            </w:r>
          </w:p>
        </w:tc>
        <w:tc>
          <w:tcPr>
            <w:tcW w:w="270" w:type="dxa"/>
          </w:tcPr>
          <w:p w14:paraId="52A1116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824E8B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00A7F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337C53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12 </w:t>
            </w:r>
          </w:p>
        </w:tc>
        <w:tc>
          <w:tcPr>
            <w:tcW w:w="360" w:type="dxa"/>
          </w:tcPr>
          <w:p w14:paraId="7D964BD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09E9388D" w14:textId="7114C22A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2B35F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BC310AA" w14:textId="2841F79E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56316D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570CC3E" w14:textId="7BC18D5F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C03A54" w:rsidRPr="00B20903" w14:paraId="2BA45D3E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75A331D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5A67E8E1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F5DD7A1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2617C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189 </w:t>
            </w:r>
          </w:p>
        </w:tc>
        <w:tc>
          <w:tcPr>
            <w:tcW w:w="270" w:type="dxa"/>
          </w:tcPr>
          <w:p w14:paraId="066BE4E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439F63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1   </w:t>
            </w:r>
          </w:p>
        </w:tc>
        <w:tc>
          <w:tcPr>
            <w:tcW w:w="270" w:type="dxa"/>
          </w:tcPr>
          <w:p w14:paraId="6EA79CE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F3C478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190 </w:t>
            </w:r>
          </w:p>
        </w:tc>
        <w:tc>
          <w:tcPr>
            <w:tcW w:w="360" w:type="dxa"/>
          </w:tcPr>
          <w:p w14:paraId="3690E3A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6F796C4E" w14:textId="41B822A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439 </w:t>
            </w:r>
          </w:p>
        </w:tc>
        <w:tc>
          <w:tcPr>
            <w:tcW w:w="270" w:type="dxa"/>
          </w:tcPr>
          <w:p w14:paraId="203CDDD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A17D53A" w14:textId="73AC0AB2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52" w:type="dxa"/>
          </w:tcPr>
          <w:p w14:paraId="5F5BF48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5C0AC71" w14:textId="283944F3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440 </w:t>
            </w:r>
          </w:p>
        </w:tc>
      </w:tr>
      <w:tr w:rsidR="00C03A54" w:rsidRPr="00B20903" w14:paraId="108CFFB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5B99E678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3A2B665B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E0285F4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1D9B3C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8,481 </w:t>
            </w:r>
          </w:p>
        </w:tc>
        <w:tc>
          <w:tcPr>
            <w:tcW w:w="270" w:type="dxa"/>
          </w:tcPr>
          <w:p w14:paraId="07D21CA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2A2F4B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1   </w:t>
            </w:r>
          </w:p>
        </w:tc>
        <w:tc>
          <w:tcPr>
            <w:tcW w:w="270" w:type="dxa"/>
          </w:tcPr>
          <w:p w14:paraId="6092B81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E341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8,482 </w:t>
            </w:r>
          </w:p>
        </w:tc>
        <w:tc>
          <w:tcPr>
            <w:tcW w:w="360" w:type="dxa"/>
          </w:tcPr>
          <w:p w14:paraId="7111EE8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F7F76C" w14:textId="6373117E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18,397 </w:t>
            </w:r>
          </w:p>
        </w:tc>
        <w:tc>
          <w:tcPr>
            <w:tcW w:w="270" w:type="dxa"/>
          </w:tcPr>
          <w:p w14:paraId="5EDBD05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31D5495E" w14:textId="659FE631" w:rsidR="00C03A54" w:rsidRPr="00B20903" w:rsidRDefault="002D696A" w:rsidP="00BE5913">
            <w:pPr>
              <w:pStyle w:val="acctfourfigures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5E6C5CD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334939" w14:textId="67A9A83B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18,</w:t>
            </w:r>
            <w:r w:rsidR="002D696A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405</w:t>
            </w: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</w:tr>
      <w:tr w:rsidR="00C03A54" w:rsidRPr="00B20903" w14:paraId="256ABA41" w14:textId="77777777" w:rsidTr="00B20903">
        <w:trPr>
          <w:trHeight w:val="20"/>
        </w:trPr>
        <w:tc>
          <w:tcPr>
            <w:tcW w:w="4320" w:type="dxa"/>
            <w:shd w:val="clear" w:color="auto" w:fill="auto"/>
            <w:vAlign w:val="center"/>
          </w:tcPr>
          <w:p w14:paraId="0C3B4B54" w14:textId="77777777" w:rsidR="00C03A54" w:rsidRPr="00B20903" w:rsidRDefault="00C03A54" w:rsidP="00B20903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center"/>
          </w:tcPr>
          <w:p w14:paraId="59C5974D" w14:textId="77777777" w:rsidR="00C03A54" w:rsidRPr="00B20903" w:rsidRDefault="00C03A54" w:rsidP="00B20903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center"/>
          </w:tcPr>
          <w:p w14:paraId="0C4A513F" w14:textId="77777777" w:rsidR="00C03A54" w:rsidRPr="00B20903" w:rsidRDefault="00C03A54" w:rsidP="00B20903">
            <w:pPr>
              <w:tabs>
                <w:tab w:val="decimal" w:pos="648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A1BA36C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1592F4A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578078B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8C63B49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57DD268D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360" w:type="dxa"/>
            <w:vAlign w:val="center"/>
          </w:tcPr>
          <w:p w14:paraId="5A1CD08E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1E79AF8E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D509781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center"/>
          </w:tcPr>
          <w:p w14:paraId="57D0FD30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875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52" w:type="dxa"/>
            <w:vAlign w:val="center"/>
          </w:tcPr>
          <w:p w14:paraId="078E05AA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  <w:vAlign w:val="center"/>
          </w:tcPr>
          <w:p w14:paraId="6E7BFB75" w14:textId="77777777" w:rsidR="00C03A54" w:rsidRPr="00B20903" w:rsidRDefault="00C03A54" w:rsidP="00B2090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rPr>
                <w:rFonts w:asciiTheme="majorBidi" w:hAnsiTheme="majorBidi" w:cstheme="majorBidi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C03A54" w:rsidRPr="00B20903" w14:paraId="0327DF86" w14:textId="77777777" w:rsidTr="00C73157">
        <w:trPr>
          <w:trHeight w:val="63"/>
        </w:trPr>
        <w:tc>
          <w:tcPr>
            <w:tcW w:w="4320" w:type="dxa"/>
            <w:shd w:val="clear" w:color="auto" w:fill="auto"/>
          </w:tcPr>
          <w:p w14:paraId="0A78281B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3EA75B24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5604AEC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27073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4CADC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6B2D11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0BD1C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17C374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25628E0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EF11C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E89254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vAlign w:val="bottom"/>
          </w:tcPr>
          <w:p w14:paraId="6E68F56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4B9B692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241CE27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03A54" w:rsidRPr="00B20903" w14:paraId="24085E09" w14:textId="77777777" w:rsidTr="00C73157">
        <w:trPr>
          <w:trHeight w:val="189"/>
        </w:trPr>
        <w:tc>
          <w:tcPr>
            <w:tcW w:w="4320" w:type="dxa"/>
            <w:shd w:val="clear" w:color="auto" w:fill="auto"/>
          </w:tcPr>
          <w:p w14:paraId="2BB6BC52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1C6368D0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CB8C7EF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DAE38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55,890 </w:t>
            </w:r>
          </w:p>
        </w:tc>
        <w:tc>
          <w:tcPr>
            <w:tcW w:w="270" w:type="dxa"/>
          </w:tcPr>
          <w:p w14:paraId="3357ABB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4563D7C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224 </w:t>
            </w:r>
          </w:p>
        </w:tc>
        <w:tc>
          <w:tcPr>
            <w:tcW w:w="270" w:type="dxa"/>
          </w:tcPr>
          <w:p w14:paraId="225B06D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922AD3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56,114 </w:t>
            </w:r>
          </w:p>
        </w:tc>
        <w:tc>
          <w:tcPr>
            <w:tcW w:w="360" w:type="dxa"/>
          </w:tcPr>
          <w:p w14:paraId="625AFC0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57838078" w14:textId="42D47CE5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51,212 </w:t>
            </w:r>
          </w:p>
        </w:tc>
        <w:tc>
          <w:tcPr>
            <w:tcW w:w="270" w:type="dxa"/>
          </w:tcPr>
          <w:p w14:paraId="6AE452F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44F7943" w14:textId="5789A45D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225 </w:t>
            </w:r>
          </w:p>
        </w:tc>
        <w:tc>
          <w:tcPr>
            <w:tcW w:w="252" w:type="dxa"/>
          </w:tcPr>
          <w:p w14:paraId="07EBEDB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010B27F4" w14:textId="22A7D720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51,437</w:t>
            </w:r>
          </w:p>
        </w:tc>
      </w:tr>
      <w:tr w:rsidR="00C03A54" w:rsidRPr="00B20903" w14:paraId="6B463EEE" w14:textId="77777777" w:rsidTr="00C73157">
        <w:trPr>
          <w:trHeight w:val="234"/>
        </w:trPr>
        <w:tc>
          <w:tcPr>
            <w:tcW w:w="4320" w:type="dxa"/>
            <w:shd w:val="clear" w:color="auto" w:fill="auto"/>
          </w:tcPr>
          <w:p w14:paraId="700C410E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2128ADDC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A2A538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A9161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4,381 </w:t>
            </w:r>
          </w:p>
        </w:tc>
        <w:tc>
          <w:tcPr>
            <w:tcW w:w="270" w:type="dxa"/>
          </w:tcPr>
          <w:p w14:paraId="73C0FB1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4D6CBA6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37EBB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7F5BA83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4,381 </w:t>
            </w:r>
          </w:p>
        </w:tc>
        <w:tc>
          <w:tcPr>
            <w:tcW w:w="360" w:type="dxa"/>
            <w:vAlign w:val="bottom"/>
          </w:tcPr>
          <w:p w14:paraId="7A506DA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7A8B0092" w14:textId="17156C14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4,433 </w:t>
            </w:r>
          </w:p>
        </w:tc>
        <w:tc>
          <w:tcPr>
            <w:tcW w:w="270" w:type="dxa"/>
          </w:tcPr>
          <w:p w14:paraId="41A1D2B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781D325B" w14:textId="4A7A6DD0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1321CDA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2DAB45E" w14:textId="343112EB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4,433 </w:t>
            </w:r>
          </w:p>
        </w:tc>
      </w:tr>
      <w:tr w:rsidR="00C03A54" w:rsidRPr="00B20903" w14:paraId="4C66E7E6" w14:textId="77777777" w:rsidTr="00C73157">
        <w:trPr>
          <w:trHeight w:val="234"/>
        </w:trPr>
        <w:tc>
          <w:tcPr>
            <w:tcW w:w="4320" w:type="dxa"/>
            <w:shd w:val="clear" w:color="auto" w:fill="auto"/>
          </w:tcPr>
          <w:p w14:paraId="00E926ED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B870C52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F05E6F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E63B9F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492 </w:t>
            </w:r>
          </w:p>
        </w:tc>
        <w:tc>
          <w:tcPr>
            <w:tcW w:w="270" w:type="dxa"/>
          </w:tcPr>
          <w:p w14:paraId="32E19DE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1473A61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B6E3B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A4BDCB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492 </w:t>
            </w:r>
          </w:p>
        </w:tc>
        <w:tc>
          <w:tcPr>
            <w:tcW w:w="360" w:type="dxa"/>
            <w:vAlign w:val="bottom"/>
          </w:tcPr>
          <w:p w14:paraId="1B60545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599170D7" w14:textId="3C75AB3E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479 </w:t>
            </w:r>
          </w:p>
        </w:tc>
        <w:tc>
          <w:tcPr>
            <w:tcW w:w="270" w:type="dxa"/>
          </w:tcPr>
          <w:p w14:paraId="3BA2C80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6EE0081C" w14:textId="29EC03C4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3A3FF0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57B75E6" w14:textId="223B54DC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479 </w:t>
            </w:r>
          </w:p>
        </w:tc>
      </w:tr>
      <w:tr w:rsidR="00C03A54" w:rsidRPr="00B20903" w14:paraId="443E8586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22DB3940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4F3005CB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005B29C5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45E290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711 </w:t>
            </w:r>
          </w:p>
        </w:tc>
        <w:tc>
          <w:tcPr>
            <w:tcW w:w="270" w:type="dxa"/>
          </w:tcPr>
          <w:p w14:paraId="6B59EAA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38C1ED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875EC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214C590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711 </w:t>
            </w:r>
          </w:p>
        </w:tc>
        <w:tc>
          <w:tcPr>
            <w:tcW w:w="360" w:type="dxa"/>
          </w:tcPr>
          <w:p w14:paraId="08FF4B3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44F62EC3" w14:textId="211D6F23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423 </w:t>
            </w:r>
          </w:p>
        </w:tc>
        <w:tc>
          <w:tcPr>
            <w:tcW w:w="270" w:type="dxa"/>
          </w:tcPr>
          <w:p w14:paraId="336CD33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70F0DAA5" w14:textId="268E7ABC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300E61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348743BD" w14:textId="073848A8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423 </w:t>
            </w:r>
          </w:p>
        </w:tc>
      </w:tr>
      <w:tr w:rsidR="00C03A54" w:rsidRPr="00B20903" w14:paraId="5C63C24C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2D9533AE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4FEC776C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AE4293" w14:textId="77777777" w:rsidR="00C03A54" w:rsidRPr="00B20903" w:rsidRDefault="00C03A54" w:rsidP="00BE59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13CE12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8,349 </w:t>
            </w:r>
          </w:p>
        </w:tc>
        <w:tc>
          <w:tcPr>
            <w:tcW w:w="270" w:type="dxa"/>
          </w:tcPr>
          <w:p w14:paraId="7796C0F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6D7623E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46 </w:t>
            </w:r>
          </w:p>
        </w:tc>
        <w:tc>
          <w:tcPr>
            <w:tcW w:w="270" w:type="dxa"/>
          </w:tcPr>
          <w:p w14:paraId="684CB3D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619BB48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8,395 </w:t>
            </w:r>
          </w:p>
        </w:tc>
        <w:tc>
          <w:tcPr>
            <w:tcW w:w="360" w:type="dxa"/>
          </w:tcPr>
          <w:p w14:paraId="2D69FAE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55CA8764" w14:textId="089D87D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9,527 </w:t>
            </w:r>
          </w:p>
        </w:tc>
        <w:tc>
          <w:tcPr>
            <w:tcW w:w="270" w:type="dxa"/>
          </w:tcPr>
          <w:p w14:paraId="55B8F89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426B7D1" w14:textId="6F7C9A9E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5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46 </w:t>
            </w:r>
          </w:p>
        </w:tc>
        <w:tc>
          <w:tcPr>
            <w:tcW w:w="252" w:type="dxa"/>
          </w:tcPr>
          <w:p w14:paraId="4C668E6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57248E9" w14:textId="51FFB2E8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9,573 </w:t>
            </w:r>
          </w:p>
        </w:tc>
      </w:tr>
      <w:tr w:rsidR="00C03A54" w:rsidRPr="00B20903" w14:paraId="13831E29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A21CB87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7D89E5C9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E415804" w14:textId="77777777" w:rsidR="00C03A54" w:rsidRPr="00B20903" w:rsidRDefault="00C03A54" w:rsidP="00BE59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BDA5F0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7B832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46253B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318AC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16A71B6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360" w:type="dxa"/>
          </w:tcPr>
          <w:p w14:paraId="23D380C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</w:tcPr>
          <w:p w14:paraId="0400593E" w14:textId="03A8374F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34 </w:t>
            </w:r>
          </w:p>
        </w:tc>
        <w:tc>
          <w:tcPr>
            <w:tcW w:w="270" w:type="dxa"/>
          </w:tcPr>
          <w:p w14:paraId="1C6C582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37F4FC1" w14:textId="2E25582C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623425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1B47897" w14:textId="44CBE92F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34 </w:t>
            </w:r>
          </w:p>
        </w:tc>
      </w:tr>
      <w:tr w:rsidR="00C03A54" w:rsidRPr="00B20903" w14:paraId="689554B2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2828D48D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416EEDE7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7A99819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3CE77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213 </w:t>
            </w:r>
          </w:p>
        </w:tc>
        <w:tc>
          <w:tcPr>
            <w:tcW w:w="270" w:type="dxa"/>
          </w:tcPr>
          <w:p w14:paraId="5B88F87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B1534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1DD3FD3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A70D6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214 </w:t>
            </w:r>
          </w:p>
        </w:tc>
        <w:tc>
          <w:tcPr>
            <w:tcW w:w="360" w:type="dxa"/>
          </w:tcPr>
          <w:p w14:paraId="6BBB5A5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851DCA" w14:textId="4BBF8369" w:rsidR="00C03A54" w:rsidRPr="00B20903" w:rsidRDefault="00C03A54" w:rsidP="00BE5913">
            <w:pPr>
              <w:pStyle w:val="acctfourfigures"/>
              <w:tabs>
                <w:tab w:val="clear" w:pos="765"/>
                <w:tab w:val="decimal" w:pos="94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456 </w:t>
            </w:r>
          </w:p>
        </w:tc>
        <w:tc>
          <w:tcPr>
            <w:tcW w:w="270" w:type="dxa"/>
          </w:tcPr>
          <w:p w14:paraId="46D476C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FDD39BB" w14:textId="4F5413DC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4FCB6C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2DFD46E4" w14:textId="53571A8D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456 </w:t>
            </w:r>
          </w:p>
        </w:tc>
      </w:tr>
      <w:tr w:rsidR="00C03A54" w:rsidRPr="00B20903" w14:paraId="2A936923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43DF0F86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5F635FDE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261BFD6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B0935B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70,036 </w:t>
            </w:r>
          </w:p>
        </w:tc>
        <w:tc>
          <w:tcPr>
            <w:tcW w:w="270" w:type="dxa"/>
          </w:tcPr>
          <w:p w14:paraId="2B5E26B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601043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271 </w:t>
            </w:r>
          </w:p>
        </w:tc>
        <w:tc>
          <w:tcPr>
            <w:tcW w:w="270" w:type="dxa"/>
          </w:tcPr>
          <w:p w14:paraId="000C815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CB812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70,307 </w:t>
            </w:r>
          </w:p>
        </w:tc>
        <w:tc>
          <w:tcPr>
            <w:tcW w:w="360" w:type="dxa"/>
          </w:tcPr>
          <w:p w14:paraId="6C26DA7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97BCF5" w14:textId="2410FE11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66,564 </w:t>
            </w:r>
          </w:p>
        </w:tc>
        <w:tc>
          <w:tcPr>
            <w:tcW w:w="270" w:type="dxa"/>
          </w:tcPr>
          <w:p w14:paraId="3D38BF9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451C0E94" w14:textId="1370F7A0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271 </w:t>
            </w:r>
          </w:p>
        </w:tc>
        <w:tc>
          <w:tcPr>
            <w:tcW w:w="252" w:type="dxa"/>
          </w:tcPr>
          <w:p w14:paraId="6068191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981CBE" w14:textId="5DC13BA4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66,835 </w:t>
            </w:r>
          </w:p>
        </w:tc>
      </w:tr>
      <w:tr w:rsidR="00C03A54" w:rsidRPr="00B20903" w14:paraId="2A70B25D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4351B75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346B5D1A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5DF8331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B8B2F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78,517 </w:t>
            </w:r>
          </w:p>
        </w:tc>
        <w:tc>
          <w:tcPr>
            <w:tcW w:w="270" w:type="dxa"/>
          </w:tcPr>
          <w:p w14:paraId="5AB752A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E99F3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272</w:t>
            </w:r>
          </w:p>
        </w:tc>
        <w:tc>
          <w:tcPr>
            <w:tcW w:w="270" w:type="dxa"/>
          </w:tcPr>
          <w:p w14:paraId="2E8EBC3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D6F6F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78,789</w:t>
            </w:r>
          </w:p>
        </w:tc>
        <w:tc>
          <w:tcPr>
            <w:tcW w:w="360" w:type="dxa"/>
          </w:tcPr>
          <w:p w14:paraId="35CC9CD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AAF3A1" w14:textId="508002AA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84,961 </w:t>
            </w:r>
          </w:p>
        </w:tc>
        <w:tc>
          <w:tcPr>
            <w:tcW w:w="270" w:type="dxa"/>
          </w:tcPr>
          <w:p w14:paraId="0A51081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1AFE7FE" w14:textId="5B0487C6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5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  <w:r w:rsidR="00622D89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279</w:t>
            </w: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252" w:type="dxa"/>
          </w:tcPr>
          <w:p w14:paraId="3463D75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04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549C753" w14:textId="4FE16F41" w:rsidR="00C03A54" w:rsidRPr="00B20903" w:rsidRDefault="00C03A54" w:rsidP="00BE5913">
            <w:pPr>
              <w:pStyle w:val="acctfourfigures"/>
              <w:tabs>
                <w:tab w:val="clear" w:pos="765"/>
                <w:tab w:val="decimal" w:pos="870"/>
                <w:tab w:val="decimal" w:pos="920"/>
              </w:tabs>
              <w:spacing w:line="18" w:lineRule="atLeast"/>
              <w:ind w:left="-79" w:right="71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85,</w:t>
            </w:r>
            <w:r w:rsidR="00622D89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240</w:t>
            </w: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</w:tr>
      <w:tr w:rsidR="00C03A54" w:rsidRPr="00B20903" w14:paraId="2FE5F04F" w14:textId="77777777" w:rsidTr="00B20903">
        <w:trPr>
          <w:trHeight w:val="20"/>
        </w:trPr>
        <w:tc>
          <w:tcPr>
            <w:tcW w:w="4320" w:type="dxa"/>
            <w:shd w:val="clear" w:color="auto" w:fill="auto"/>
          </w:tcPr>
          <w:p w14:paraId="40777353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1901350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41CDF0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2A863CEA" w14:textId="77777777" w:rsidR="00C03A54" w:rsidRPr="00B20903" w:rsidRDefault="00C03A54" w:rsidP="00BE591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7ADBB6D8" w14:textId="77777777" w:rsidR="00C03A54" w:rsidRPr="00B20903" w:rsidRDefault="00C03A54" w:rsidP="00BE5913">
            <w:pPr>
              <w:ind w:right="-1350" w:firstLine="4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A027481" w14:textId="77777777" w:rsidR="00C03A54" w:rsidRPr="00B20903" w:rsidRDefault="00C03A54" w:rsidP="00BE591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B3C5267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4321594" w14:textId="77777777" w:rsidR="00C03A54" w:rsidRPr="00B20903" w:rsidRDefault="00C03A54" w:rsidP="00BE591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5072B8A3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C22384E" w14:textId="77777777" w:rsidR="00C03A54" w:rsidRPr="00B20903" w:rsidRDefault="00C03A54" w:rsidP="00BE591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D6E22D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79AFAA04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631A5B34" w14:textId="77777777" w:rsidR="00C03A54" w:rsidRPr="00B20903" w:rsidRDefault="00C03A54" w:rsidP="00BE591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0529CE8F" w14:textId="77777777" w:rsidR="00C03A54" w:rsidRPr="00B20903" w:rsidRDefault="00C03A54" w:rsidP="00BE591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20903" w:rsidRPr="00B20903" w14:paraId="35D1CB5B" w14:textId="77777777" w:rsidTr="00B20903">
        <w:trPr>
          <w:trHeight w:val="20"/>
        </w:trPr>
        <w:tc>
          <w:tcPr>
            <w:tcW w:w="4320" w:type="dxa"/>
            <w:shd w:val="clear" w:color="auto" w:fill="auto"/>
          </w:tcPr>
          <w:p w14:paraId="5132A1A1" w14:textId="77777777" w:rsidR="00B20903" w:rsidRPr="00B20903" w:rsidRDefault="00B20903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E6F8DE2" w14:textId="77777777" w:rsidR="00B20903" w:rsidRPr="00B20903" w:rsidRDefault="00B20903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8A2DC43" w14:textId="77777777" w:rsidR="00B20903" w:rsidRPr="00B20903" w:rsidRDefault="00B20903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AE8C2EA" w14:textId="77777777" w:rsidR="00B20903" w:rsidRPr="00B20903" w:rsidRDefault="00B20903" w:rsidP="00BE591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8A7D46" w14:textId="77777777" w:rsidR="00B20903" w:rsidRPr="00B20903" w:rsidRDefault="00B20903" w:rsidP="00BE5913">
            <w:pPr>
              <w:ind w:right="-1350" w:firstLine="4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1F4C059" w14:textId="77777777" w:rsidR="00B20903" w:rsidRPr="00B20903" w:rsidRDefault="00B20903" w:rsidP="00BE591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583C89B" w14:textId="77777777" w:rsidR="00B20903" w:rsidRPr="00B20903" w:rsidRDefault="00B20903" w:rsidP="00BE591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B3DDF0" w14:textId="77777777" w:rsidR="00B20903" w:rsidRPr="00B20903" w:rsidRDefault="00B20903" w:rsidP="00BE591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1E56354E" w14:textId="77777777" w:rsidR="00B20903" w:rsidRPr="00B20903" w:rsidRDefault="00B20903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47A123" w14:textId="77777777" w:rsidR="00B20903" w:rsidRPr="00B20903" w:rsidRDefault="00B20903" w:rsidP="00BE591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FDB793" w14:textId="77777777" w:rsidR="00B20903" w:rsidRPr="00B20903" w:rsidRDefault="00B20903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</w:tcPr>
          <w:p w14:paraId="2A783F9F" w14:textId="77777777" w:rsidR="00B20903" w:rsidRPr="00B20903" w:rsidRDefault="00B20903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622D7999" w14:textId="77777777" w:rsidR="00B20903" w:rsidRPr="00B20903" w:rsidRDefault="00B20903" w:rsidP="00BE591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3"/>
          </w:tcPr>
          <w:p w14:paraId="059EBD53" w14:textId="77777777" w:rsidR="00B20903" w:rsidRPr="00B20903" w:rsidRDefault="00B20903" w:rsidP="00BE591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B20903" w:rsidRPr="00B20903" w14:paraId="218593DC" w14:textId="77777777" w:rsidTr="00B20903">
        <w:trPr>
          <w:trHeight w:val="20"/>
        </w:trPr>
        <w:tc>
          <w:tcPr>
            <w:tcW w:w="4320" w:type="dxa"/>
            <w:shd w:val="clear" w:color="auto" w:fill="auto"/>
          </w:tcPr>
          <w:p w14:paraId="1BD07D2F" w14:textId="77777777" w:rsidR="00B20903" w:rsidRPr="00B20903" w:rsidRDefault="00B20903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85F4453" w14:textId="77777777" w:rsidR="00B20903" w:rsidRPr="00B20903" w:rsidRDefault="00B20903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9CCEC3B" w14:textId="77777777" w:rsidR="00B20903" w:rsidRPr="00B20903" w:rsidRDefault="00B20903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58F8998" w14:textId="77777777" w:rsidR="00B20903" w:rsidRPr="00B20903" w:rsidRDefault="00B20903" w:rsidP="00BE5913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1E9E7738" w14:textId="77777777" w:rsidR="00B20903" w:rsidRPr="00B20903" w:rsidRDefault="00B20903" w:rsidP="00BE5913">
            <w:pPr>
              <w:ind w:right="-1350" w:firstLine="4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0506181" w14:textId="77777777" w:rsidR="00B20903" w:rsidRPr="00B20903" w:rsidRDefault="00B20903" w:rsidP="00BE591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97A9C" w14:textId="77777777" w:rsidR="00B20903" w:rsidRPr="00B20903" w:rsidRDefault="00B20903" w:rsidP="00BE591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4A1B053" w14:textId="77777777" w:rsidR="00B20903" w:rsidRPr="00B20903" w:rsidRDefault="00B20903" w:rsidP="00BE5913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0" w:type="dxa"/>
          </w:tcPr>
          <w:p w14:paraId="79F65171" w14:textId="77777777" w:rsidR="00B20903" w:rsidRPr="00B20903" w:rsidRDefault="00B20903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799F4E77" w14:textId="77777777" w:rsidR="00B20903" w:rsidRPr="00B20903" w:rsidRDefault="00B20903" w:rsidP="00BE5913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F921327" w14:textId="77777777" w:rsidR="00B20903" w:rsidRPr="00B20903" w:rsidRDefault="00B20903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2" w:type="dxa"/>
          </w:tcPr>
          <w:p w14:paraId="51F5BCF9" w14:textId="77777777" w:rsidR="00B20903" w:rsidRPr="00B20903" w:rsidRDefault="00B20903" w:rsidP="00BE5913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14:paraId="5B5F7565" w14:textId="77777777" w:rsidR="00B20903" w:rsidRPr="00B20903" w:rsidRDefault="00B20903" w:rsidP="00BE5913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8" w:type="dxa"/>
            <w:gridSpan w:val="3"/>
          </w:tcPr>
          <w:p w14:paraId="782794D4" w14:textId="77777777" w:rsidR="00B20903" w:rsidRPr="00B20903" w:rsidRDefault="00B20903" w:rsidP="00BE5913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03A54" w:rsidRPr="00B20903" w14:paraId="4511439B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2340CE8F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eastAsia="Calibr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0840FED9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07D7577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103DA2" w14:textId="77777777" w:rsidR="00C03A54" w:rsidRPr="00B20903" w:rsidRDefault="00C03A54" w:rsidP="00BE5913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193CCE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D3E7337" w14:textId="77777777" w:rsidR="00C03A54" w:rsidRPr="00B20903" w:rsidRDefault="00C03A54" w:rsidP="00BE591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D6F0A8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DB1142" w14:textId="77777777" w:rsidR="00C03A54" w:rsidRPr="00B20903" w:rsidRDefault="00C03A54" w:rsidP="00BE5913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4631DB9B" w14:textId="77777777" w:rsidR="00C03A54" w:rsidRPr="00B20903" w:rsidRDefault="00C03A54" w:rsidP="00BE5913">
            <w:pPr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1C29FDB" w14:textId="77777777" w:rsidR="00C03A54" w:rsidRPr="00B20903" w:rsidRDefault="00C03A54" w:rsidP="00BE591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7B402B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  <w:vAlign w:val="bottom"/>
          </w:tcPr>
          <w:p w14:paraId="6D598085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1DA4696D" w14:textId="77777777" w:rsidR="00C03A54" w:rsidRPr="00B20903" w:rsidRDefault="00C03A54" w:rsidP="00BE5913">
            <w:pPr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476D3EDB" w14:textId="77777777" w:rsidR="00C03A54" w:rsidRPr="00B20903" w:rsidRDefault="00C03A54" w:rsidP="00BE5913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3A54" w:rsidRPr="00B20903" w14:paraId="3A527F2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425B684D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47BD2764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9D03DD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AA1BA4" w14:textId="77777777" w:rsidR="00C03A54" w:rsidRPr="00B20903" w:rsidRDefault="00C03A54" w:rsidP="00BE591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F31AB4" w14:textId="77777777" w:rsidR="00C03A54" w:rsidRPr="00B20903" w:rsidRDefault="00C03A54" w:rsidP="00BE5913">
            <w:pPr>
              <w:ind w:right="-1350" w:firstLine="41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95420BE" w14:textId="77777777" w:rsidR="00C03A54" w:rsidRPr="00B20903" w:rsidRDefault="00C03A54" w:rsidP="00BE5913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78D917" w14:textId="77777777" w:rsidR="00C03A54" w:rsidRPr="00B20903" w:rsidRDefault="00C03A54" w:rsidP="00BE5913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62D0673" w14:textId="77777777" w:rsidR="00C03A54" w:rsidRPr="00B20903" w:rsidRDefault="00C03A54" w:rsidP="00BE5913">
            <w:pPr>
              <w:tabs>
                <w:tab w:val="decimal" w:pos="880"/>
              </w:tabs>
              <w:ind w:right="-1350" w:firstLine="70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60" w:type="dxa"/>
            <w:vAlign w:val="bottom"/>
          </w:tcPr>
          <w:p w14:paraId="085D1B02" w14:textId="77777777" w:rsidR="00C03A54" w:rsidRPr="00B20903" w:rsidRDefault="00C03A54" w:rsidP="00BE5913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6E1DC29" w14:textId="77777777" w:rsidR="00C03A54" w:rsidRPr="00B20903" w:rsidRDefault="00C03A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1C81930" w14:textId="77777777" w:rsidR="00C03A54" w:rsidRPr="00B20903" w:rsidRDefault="00C03A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2" w:type="dxa"/>
          </w:tcPr>
          <w:p w14:paraId="047B2FDE" w14:textId="77777777" w:rsidR="00C03A54" w:rsidRPr="00B20903" w:rsidRDefault="00C03A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52" w:type="dxa"/>
            <w:vAlign w:val="bottom"/>
          </w:tcPr>
          <w:p w14:paraId="04E7FA92" w14:textId="77777777" w:rsidR="00C03A54" w:rsidRPr="00B20903" w:rsidRDefault="00C03A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3"/>
          </w:tcPr>
          <w:p w14:paraId="528458E1" w14:textId="77777777" w:rsidR="00C03A54" w:rsidRPr="00B20903" w:rsidRDefault="00C03A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03A54" w:rsidRPr="00B20903" w14:paraId="65D86A0B" w14:textId="77777777" w:rsidTr="00C73157">
        <w:trPr>
          <w:trHeight w:val="324"/>
        </w:trPr>
        <w:tc>
          <w:tcPr>
            <w:tcW w:w="4320" w:type="dxa"/>
            <w:shd w:val="clear" w:color="auto" w:fill="auto"/>
          </w:tcPr>
          <w:p w14:paraId="09E5366B" w14:textId="77777777" w:rsidR="00C03A54" w:rsidRPr="00B20903" w:rsidRDefault="00C03A54" w:rsidP="00BE5913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39655747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D1FF4D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63C3C3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32,150 </w:t>
            </w:r>
          </w:p>
        </w:tc>
        <w:tc>
          <w:tcPr>
            <w:tcW w:w="270" w:type="dxa"/>
          </w:tcPr>
          <w:p w14:paraId="3FDFAF0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34A623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A73E3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60B649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32,150 </w:t>
            </w:r>
          </w:p>
        </w:tc>
        <w:tc>
          <w:tcPr>
            <w:tcW w:w="360" w:type="dxa"/>
            <w:vAlign w:val="bottom"/>
          </w:tcPr>
          <w:p w14:paraId="3E1F72DD" w14:textId="77777777" w:rsidR="00C03A54" w:rsidRPr="00B20903" w:rsidRDefault="00C03A54" w:rsidP="00BE5913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8658F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32,150 </w:t>
            </w:r>
          </w:p>
        </w:tc>
        <w:tc>
          <w:tcPr>
            <w:tcW w:w="270" w:type="dxa"/>
          </w:tcPr>
          <w:p w14:paraId="5810871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D1AC15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677ED7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1DEA7C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32,150 </w:t>
            </w:r>
          </w:p>
        </w:tc>
      </w:tr>
      <w:tr w:rsidR="00C03A54" w:rsidRPr="00B20903" w14:paraId="61B6B092" w14:textId="77777777" w:rsidTr="00C73157">
        <w:trPr>
          <w:trHeight w:val="324"/>
        </w:trPr>
        <w:tc>
          <w:tcPr>
            <w:tcW w:w="4320" w:type="dxa"/>
            <w:shd w:val="clear" w:color="auto" w:fill="auto"/>
          </w:tcPr>
          <w:p w14:paraId="3A690A87" w14:textId="77777777" w:rsidR="00C03A54" w:rsidRPr="00B20903" w:rsidRDefault="00C03A54" w:rsidP="00BE5913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6AC5B169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33F737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D9FCC6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32,001 </w:t>
            </w:r>
          </w:p>
        </w:tc>
        <w:tc>
          <w:tcPr>
            <w:tcW w:w="270" w:type="dxa"/>
          </w:tcPr>
          <w:p w14:paraId="46705F1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FFC8B2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73784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6D9906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32,001 </w:t>
            </w:r>
          </w:p>
        </w:tc>
        <w:tc>
          <w:tcPr>
            <w:tcW w:w="360" w:type="dxa"/>
            <w:vAlign w:val="bottom"/>
          </w:tcPr>
          <w:p w14:paraId="2385DF8B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1DD915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32,002 </w:t>
            </w:r>
          </w:p>
        </w:tc>
        <w:tc>
          <w:tcPr>
            <w:tcW w:w="270" w:type="dxa"/>
          </w:tcPr>
          <w:p w14:paraId="0C1D992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688A81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23A51BB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1024755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32,002 </w:t>
            </w:r>
          </w:p>
        </w:tc>
      </w:tr>
      <w:tr w:rsidR="00C03A54" w:rsidRPr="00B20903" w14:paraId="4066CE8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38A0B7B1" w14:textId="77777777" w:rsidR="00C03A54" w:rsidRPr="00B20903" w:rsidRDefault="00C03A54" w:rsidP="00BE5913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270" w:type="dxa"/>
          </w:tcPr>
          <w:p w14:paraId="08B3D54D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60A8FD6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E3CECA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39,329 </w:t>
            </w:r>
          </w:p>
        </w:tc>
        <w:tc>
          <w:tcPr>
            <w:tcW w:w="270" w:type="dxa"/>
          </w:tcPr>
          <w:p w14:paraId="5250339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69D6F42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6624C8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341E72E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39,329 </w:t>
            </w:r>
          </w:p>
        </w:tc>
        <w:tc>
          <w:tcPr>
            <w:tcW w:w="360" w:type="dxa"/>
            <w:vAlign w:val="bottom"/>
          </w:tcPr>
          <w:p w14:paraId="0F2B6ABB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FAA34B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39,335  </w:t>
            </w:r>
          </w:p>
        </w:tc>
        <w:tc>
          <w:tcPr>
            <w:tcW w:w="270" w:type="dxa"/>
          </w:tcPr>
          <w:p w14:paraId="0FB6285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A35E70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0ED8A9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3EB2E9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39,335  </w:t>
            </w:r>
          </w:p>
        </w:tc>
      </w:tr>
      <w:tr w:rsidR="00C03A54" w:rsidRPr="00B20903" w14:paraId="0207883B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430E57C1" w14:textId="77777777" w:rsidR="00C03A54" w:rsidRPr="00B20903" w:rsidRDefault="00C03A54" w:rsidP="00BE5913">
            <w:pPr>
              <w:spacing w:line="240" w:lineRule="auto"/>
              <w:ind w:left="144" w:right="-108" w:hanging="223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กำไรสะสม</w:t>
            </w:r>
          </w:p>
        </w:tc>
        <w:tc>
          <w:tcPr>
            <w:tcW w:w="270" w:type="dxa"/>
          </w:tcPr>
          <w:p w14:paraId="184955DE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06FD574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5C98A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458625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1DC21F4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B3738B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088A93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360" w:type="dxa"/>
            <w:vAlign w:val="bottom"/>
          </w:tcPr>
          <w:p w14:paraId="25D074CE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91DC3C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ED557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4CF4360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52" w:type="dxa"/>
          </w:tcPr>
          <w:p w14:paraId="4FC8AFA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107C46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03A54" w:rsidRPr="00B20903" w14:paraId="5E380845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601F1DB" w14:textId="77777777" w:rsidR="00C03A54" w:rsidRPr="00B20903" w:rsidRDefault="00C03A54" w:rsidP="00BE5913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43A86821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AF976D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150F77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95 </w:t>
            </w:r>
          </w:p>
        </w:tc>
        <w:tc>
          <w:tcPr>
            <w:tcW w:w="270" w:type="dxa"/>
          </w:tcPr>
          <w:p w14:paraId="3A32FD1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5123C87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CEAC7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67BC0BC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95 </w:t>
            </w:r>
          </w:p>
        </w:tc>
        <w:tc>
          <w:tcPr>
            <w:tcW w:w="360" w:type="dxa"/>
            <w:vAlign w:val="bottom"/>
          </w:tcPr>
          <w:p w14:paraId="341CBF5D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DE6261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cs/>
                <w:lang w:val="en-US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181 </w:t>
            </w:r>
          </w:p>
        </w:tc>
        <w:tc>
          <w:tcPr>
            <w:tcW w:w="270" w:type="dxa"/>
          </w:tcPr>
          <w:p w14:paraId="1150B30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FF1BA0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779D91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7889EC3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181 </w:t>
            </w:r>
          </w:p>
        </w:tc>
      </w:tr>
      <w:tr w:rsidR="00C03A54" w:rsidRPr="00B20903" w14:paraId="289AC471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26A21682" w14:textId="77777777" w:rsidR="00C03A54" w:rsidRPr="00B20903" w:rsidRDefault="00C03A54" w:rsidP="00BE5913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ยังไม่ได้จัดสรร</w:t>
            </w:r>
            <w:r w:rsidRPr="00B20903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270" w:type="dxa"/>
          </w:tcPr>
          <w:p w14:paraId="33465218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C82688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87AF1A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10,262 </w:t>
            </w:r>
          </w:p>
        </w:tc>
        <w:tc>
          <w:tcPr>
            <w:tcW w:w="270" w:type="dxa"/>
          </w:tcPr>
          <w:p w14:paraId="5F95104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749F06C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D3F1F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44F632F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10,262 </w:t>
            </w:r>
          </w:p>
        </w:tc>
        <w:tc>
          <w:tcPr>
            <w:tcW w:w="360" w:type="dxa"/>
            <w:vAlign w:val="center"/>
          </w:tcPr>
          <w:p w14:paraId="340E54AC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D318A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14,257 </w:t>
            </w:r>
          </w:p>
        </w:tc>
        <w:tc>
          <w:tcPr>
            <w:tcW w:w="270" w:type="dxa"/>
          </w:tcPr>
          <w:p w14:paraId="5164EA0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771D21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5495E99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62F1DE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14,257 </w:t>
            </w:r>
          </w:p>
        </w:tc>
      </w:tr>
      <w:tr w:rsidR="00C03A54" w:rsidRPr="00B20903" w14:paraId="07111623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546EEC41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สำรองการตีราคาที่ดินใหม่</w:t>
            </w:r>
          </w:p>
        </w:tc>
        <w:tc>
          <w:tcPr>
            <w:tcW w:w="270" w:type="dxa"/>
          </w:tcPr>
          <w:p w14:paraId="3E6A6536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B99C2A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5A8BF0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7,306 </w:t>
            </w:r>
          </w:p>
        </w:tc>
        <w:tc>
          <w:tcPr>
            <w:tcW w:w="270" w:type="dxa"/>
          </w:tcPr>
          <w:p w14:paraId="65B5BCE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81D7EE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9B381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53C3BD1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7,306 </w:t>
            </w:r>
          </w:p>
        </w:tc>
        <w:tc>
          <w:tcPr>
            <w:tcW w:w="360" w:type="dxa"/>
            <w:vAlign w:val="bottom"/>
          </w:tcPr>
          <w:p w14:paraId="173938FA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94B95B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7,595 </w:t>
            </w:r>
          </w:p>
        </w:tc>
        <w:tc>
          <w:tcPr>
            <w:tcW w:w="270" w:type="dxa"/>
          </w:tcPr>
          <w:p w14:paraId="33BAEDC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2541183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4D4B4B9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5CA0275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7,595 </w:t>
            </w:r>
          </w:p>
        </w:tc>
      </w:tr>
      <w:tr w:rsidR="00C03A54" w:rsidRPr="00B20903" w14:paraId="4D75BC7A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358AE9AC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สำรองการป้องกันความเสี่ยง</w:t>
            </w:r>
          </w:p>
        </w:tc>
        <w:tc>
          <w:tcPr>
            <w:tcW w:w="270" w:type="dxa"/>
          </w:tcPr>
          <w:p w14:paraId="2D3344BA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E053DC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2FDF2E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 </w:t>
            </w:r>
          </w:p>
        </w:tc>
        <w:tc>
          <w:tcPr>
            <w:tcW w:w="270" w:type="dxa"/>
          </w:tcPr>
          <w:p w14:paraId="335CEC9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EED918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F3FF9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DA13C1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 </w:t>
            </w:r>
          </w:p>
        </w:tc>
        <w:tc>
          <w:tcPr>
            <w:tcW w:w="360" w:type="dxa"/>
            <w:vAlign w:val="bottom"/>
          </w:tcPr>
          <w:p w14:paraId="7D8C12D3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BB373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26 </w:t>
            </w:r>
          </w:p>
        </w:tc>
        <w:tc>
          <w:tcPr>
            <w:tcW w:w="270" w:type="dxa"/>
          </w:tcPr>
          <w:p w14:paraId="0643127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56289AB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EC3C7B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7D0B9D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26 </w:t>
            </w:r>
          </w:p>
        </w:tc>
      </w:tr>
      <w:tr w:rsidR="00C03A54" w:rsidRPr="00B20903" w14:paraId="43D11B76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38CC7295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70" w:type="dxa"/>
          </w:tcPr>
          <w:p w14:paraId="165484F0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37CB79D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9CE65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17 </w:t>
            </w:r>
          </w:p>
        </w:tc>
        <w:tc>
          <w:tcPr>
            <w:tcW w:w="270" w:type="dxa"/>
          </w:tcPr>
          <w:p w14:paraId="783E5FF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0BF3787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60637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0AD3981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17 </w:t>
            </w:r>
          </w:p>
        </w:tc>
        <w:tc>
          <w:tcPr>
            <w:tcW w:w="360" w:type="dxa"/>
            <w:vAlign w:val="bottom"/>
          </w:tcPr>
          <w:p w14:paraId="727F042B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DCFE6F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26 </w:t>
            </w:r>
          </w:p>
        </w:tc>
        <w:tc>
          <w:tcPr>
            <w:tcW w:w="270" w:type="dxa"/>
          </w:tcPr>
          <w:p w14:paraId="7BDBBF8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384FBAA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5B817B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6271D3A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26 </w:t>
            </w:r>
          </w:p>
        </w:tc>
      </w:tr>
      <w:tr w:rsidR="00C03A54" w:rsidRPr="00B20903" w14:paraId="2FE6B7D0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48175263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270" w:type="dxa"/>
          </w:tcPr>
          <w:p w14:paraId="41C0759C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6CACC1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72C1BB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31014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</w:tcPr>
          <w:p w14:paraId="3D0A853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A55DF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</w:tcPr>
          <w:p w14:paraId="7E1244B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360" w:type="dxa"/>
            <w:vAlign w:val="bottom"/>
          </w:tcPr>
          <w:p w14:paraId="1DE2E99D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528EA4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17 </w:t>
            </w:r>
          </w:p>
        </w:tc>
        <w:tc>
          <w:tcPr>
            <w:tcW w:w="270" w:type="dxa"/>
          </w:tcPr>
          <w:p w14:paraId="2DB163A4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</w:tcPr>
          <w:p w14:paraId="094851F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367E0E5C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</w:tcPr>
          <w:p w14:paraId="1CF9A2C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17 </w:t>
            </w:r>
          </w:p>
        </w:tc>
      </w:tr>
      <w:tr w:rsidR="00C03A54" w:rsidRPr="00B20903" w14:paraId="0C503673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41266248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78953513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2220B4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4D442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(6,153)</w:t>
            </w:r>
          </w:p>
        </w:tc>
        <w:tc>
          <w:tcPr>
            <w:tcW w:w="270" w:type="dxa"/>
          </w:tcPr>
          <w:p w14:paraId="4E3D415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FFD1D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22D46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3BCB2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(6,153)</w:t>
            </w:r>
          </w:p>
        </w:tc>
        <w:tc>
          <w:tcPr>
            <w:tcW w:w="360" w:type="dxa"/>
            <w:vAlign w:val="bottom"/>
          </w:tcPr>
          <w:p w14:paraId="06ECD563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C2D82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(5,963)</w:t>
            </w:r>
          </w:p>
        </w:tc>
        <w:tc>
          <w:tcPr>
            <w:tcW w:w="270" w:type="dxa"/>
          </w:tcPr>
          <w:p w14:paraId="3BEB624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0261F4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52" w:type="dxa"/>
          </w:tcPr>
          <w:p w14:paraId="618AA65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1F1BE5E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(5,963)</w:t>
            </w:r>
          </w:p>
        </w:tc>
      </w:tr>
      <w:tr w:rsidR="00C03A54" w:rsidRPr="00B20903" w14:paraId="4F17EFD8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7C459797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รวมส่วนของผู้ถือหุ้นของบริษัทใหญ่</w:t>
            </w:r>
          </w:p>
        </w:tc>
        <w:tc>
          <w:tcPr>
            <w:tcW w:w="270" w:type="dxa"/>
          </w:tcPr>
          <w:p w14:paraId="14D57671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2D86D2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99A01D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82,859 </w:t>
            </w:r>
          </w:p>
        </w:tc>
        <w:tc>
          <w:tcPr>
            <w:tcW w:w="270" w:type="dxa"/>
          </w:tcPr>
          <w:p w14:paraId="0445E0B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C9874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791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95738E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2F0A2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82,859 </w:t>
            </w:r>
          </w:p>
        </w:tc>
        <w:tc>
          <w:tcPr>
            <w:tcW w:w="360" w:type="dxa"/>
            <w:vAlign w:val="bottom"/>
          </w:tcPr>
          <w:p w14:paraId="61A45267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7FA1F05" w14:textId="0D97CE13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87,476 </w:t>
            </w:r>
          </w:p>
        </w:tc>
        <w:tc>
          <w:tcPr>
            <w:tcW w:w="270" w:type="dxa"/>
          </w:tcPr>
          <w:p w14:paraId="5184FF59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644CEF9" w14:textId="2F573A58" w:rsidR="00C03A54" w:rsidRPr="00B20903" w:rsidRDefault="00C03A54" w:rsidP="00BE5913">
            <w:pPr>
              <w:pStyle w:val="acctfourfigures"/>
              <w:tabs>
                <w:tab w:val="clear" w:pos="765"/>
                <w:tab w:val="decimal" w:pos="79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252" w:type="dxa"/>
          </w:tcPr>
          <w:p w14:paraId="48C517E6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4C32ACB1" w14:textId="2565C6FB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87,476 </w:t>
            </w:r>
          </w:p>
        </w:tc>
      </w:tr>
      <w:tr w:rsidR="00C03A54" w:rsidRPr="00B20903" w14:paraId="2FAA3521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645920BC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sz w:val="22"/>
                <w:szCs w:val="22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</w:tcPr>
          <w:p w14:paraId="4A49C262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B30DA2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1EC62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761 </w:t>
            </w:r>
          </w:p>
        </w:tc>
        <w:tc>
          <w:tcPr>
            <w:tcW w:w="270" w:type="dxa"/>
          </w:tcPr>
          <w:p w14:paraId="41A3EEB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0A306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182</w:t>
            </w:r>
          </w:p>
        </w:tc>
        <w:tc>
          <w:tcPr>
            <w:tcW w:w="270" w:type="dxa"/>
          </w:tcPr>
          <w:p w14:paraId="26EEFF23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BEABE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943 </w:t>
            </w:r>
          </w:p>
        </w:tc>
        <w:tc>
          <w:tcPr>
            <w:tcW w:w="360" w:type="dxa"/>
            <w:vAlign w:val="bottom"/>
          </w:tcPr>
          <w:p w14:paraId="62D54349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833238" w14:textId="31324ABC" w:rsidR="00C03A54" w:rsidRPr="00B20903" w:rsidRDefault="00C03A54" w:rsidP="00BE5913">
            <w:pPr>
              <w:pStyle w:val="acctfourfigures"/>
              <w:tabs>
                <w:tab w:val="clear" w:pos="765"/>
                <w:tab w:val="decimal" w:pos="786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2A5B00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21F1BB82" w14:textId="07BECF99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182 </w:t>
            </w:r>
          </w:p>
        </w:tc>
        <w:tc>
          <w:tcPr>
            <w:tcW w:w="252" w:type="dxa"/>
          </w:tcPr>
          <w:p w14:paraId="51B3400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64ABD8D4" w14:textId="23BE29D1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182</w:t>
            </w:r>
          </w:p>
        </w:tc>
      </w:tr>
      <w:tr w:rsidR="00C03A54" w:rsidRPr="00B20903" w14:paraId="3A83039C" w14:textId="77777777" w:rsidTr="00C73157">
        <w:trPr>
          <w:trHeight w:val="20"/>
        </w:trPr>
        <w:tc>
          <w:tcPr>
            <w:tcW w:w="4320" w:type="dxa"/>
            <w:shd w:val="clear" w:color="auto" w:fill="auto"/>
          </w:tcPr>
          <w:p w14:paraId="2FC4ECFC" w14:textId="77777777" w:rsidR="00C03A54" w:rsidRPr="00B20903" w:rsidRDefault="00C03A54" w:rsidP="00BE5913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รวมส่วนผู้ถือหุ้น</w:t>
            </w:r>
          </w:p>
        </w:tc>
        <w:tc>
          <w:tcPr>
            <w:tcW w:w="270" w:type="dxa"/>
          </w:tcPr>
          <w:p w14:paraId="30C449A7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4A57CB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16F591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83,620 </w:t>
            </w:r>
          </w:p>
        </w:tc>
        <w:tc>
          <w:tcPr>
            <w:tcW w:w="270" w:type="dxa"/>
          </w:tcPr>
          <w:p w14:paraId="4BD78807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8A51E8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182</w:t>
            </w:r>
          </w:p>
        </w:tc>
        <w:tc>
          <w:tcPr>
            <w:tcW w:w="270" w:type="dxa"/>
          </w:tcPr>
          <w:p w14:paraId="2374F13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855E2AE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83,802 </w:t>
            </w:r>
          </w:p>
        </w:tc>
        <w:tc>
          <w:tcPr>
            <w:tcW w:w="360" w:type="dxa"/>
            <w:vAlign w:val="bottom"/>
          </w:tcPr>
          <w:p w14:paraId="71E60D0B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8F450D" w14:textId="0F6DF774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87,476 </w:t>
            </w:r>
          </w:p>
        </w:tc>
        <w:tc>
          <w:tcPr>
            <w:tcW w:w="270" w:type="dxa"/>
          </w:tcPr>
          <w:p w14:paraId="1058C67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8C356D1" w14:textId="03B979DD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182 </w:t>
            </w:r>
          </w:p>
        </w:tc>
        <w:tc>
          <w:tcPr>
            <w:tcW w:w="252" w:type="dxa"/>
          </w:tcPr>
          <w:p w14:paraId="38E66C9D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7AE190F5" w14:textId="6BEC1FF0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87,658 </w:t>
            </w:r>
          </w:p>
        </w:tc>
      </w:tr>
      <w:tr w:rsidR="00C03A54" w:rsidRPr="00B20903" w14:paraId="0B06263E" w14:textId="77777777" w:rsidTr="00C73157">
        <w:trPr>
          <w:trHeight w:val="321"/>
        </w:trPr>
        <w:tc>
          <w:tcPr>
            <w:tcW w:w="4320" w:type="dxa"/>
            <w:shd w:val="clear" w:color="auto" w:fill="auto"/>
          </w:tcPr>
          <w:p w14:paraId="4F2E5435" w14:textId="77777777" w:rsidR="00C03A54" w:rsidRPr="00B20903" w:rsidRDefault="00C03A54" w:rsidP="00BE5913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20903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3F615B9B" w14:textId="77777777" w:rsidR="00C03A54" w:rsidRPr="00B20903" w:rsidRDefault="00C03A54" w:rsidP="00BE5913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50427CC" w14:textId="77777777" w:rsidR="00C03A54" w:rsidRPr="00B20903" w:rsidRDefault="00C03A54" w:rsidP="00BE5913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77727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162,137 </w:t>
            </w:r>
          </w:p>
        </w:tc>
        <w:tc>
          <w:tcPr>
            <w:tcW w:w="270" w:type="dxa"/>
          </w:tcPr>
          <w:p w14:paraId="106ED8EF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78507E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454</w:t>
            </w:r>
          </w:p>
        </w:tc>
        <w:tc>
          <w:tcPr>
            <w:tcW w:w="270" w:type="dxa"/>
          </w:tcPr>
          <w:p w14:paraId="158D739A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989B62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162,591</w:t>
            </w:r>
          </w:p>
        </w:tc>
        <w:tc>
          <w:tcPr>
            <w:tcW w:w="360" w:type="dxa"/>
          </w:tcPr>
          <w:p w14:paraId="6F8DE088" w14:textId="77777777" w:rsidR="00C03A54" w:rsidRPr="00B20903" w:rsidRDefault="00C03A54" w:rsidP="00BE5913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EBAAD5" w14:textId="6E69FC02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172,437 </w:t>
            </w:r>
          </w:p>
        </w:tc>
        <w:tc>
          <w:tcPr>
            <w:tcW w:w="270" w:type="dxa"/>
          </w:tcPr>
          <w:p w14:paraId="5C0576BB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8A8DD77" w14:textId="58F53DCC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461 </w:t>
            </w:r>
          </w:p>
        </w:tc>
        <w:tc>
          <w:tcPr>
            <w:tcW w:w="252" w:type="dxa"/>
          </w:tcPr>
          <w:p w14:paraId="61450FE5" w14:textId="77777777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17FB316" w14:textId="547D8AD0" w:rsidR="00C03A54" w:rsidRPr="00B20903" w:rsidRDefault="00C03A54" w:rsidP="00BE5913">
            <w:pPr>
              <w:pStyle w:val="acctfourfigures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172,</w:t>
            </w:r>
            <w:r w:rsidR="00BC3207"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898</w:t>
            </w:r>
            <w:r w:rsidRPr="00B20903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 xml:space="preserve"> </w:t>
            </w:r>
          </w:p>
        </w:tc>
      </w:tr>
    </w:tbl>
    <w:p w14:paraId="5F9409C7" w14:textId="6EF51AD3" w:rsidR="00A10735" w:rsidRPr="00BE5913" w:rsidRDefault="00A10735" w:rsidP="00BE5913">
      <w:pPr>
        <w:pStyle w:val="BodyText"/>
        <w:tabs>
          <w:tab w:val="clear" w:pos="454"/>
          <w:tab w:val="clear" w:pos="680"/>
          <w:tab w:val="left" w:pos="1170"/>
        </w:tabs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FBF569B" w14:textId="77777777" w:rsidR="00A10735" w:rsidRPr="00BE5913" w:rsidRDefault="00A10735" w:rsidP="00BE5913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993E7DC" w14:textId="77777777" w:rsidR="00E010E1" w:rsidRPr="00BE5913" w:rsidRDefault="00E010E1" w:rsidP="00BE5913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08FDB6" w14:textId="18303153" w:rsidR="00E010E1" w:rsidRPr="00BE5913" w:rsidRDefault="00E010E1" w:rsidP="00BE5913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E010E1" w:rsidRPr="00BE5913" w:rsidSect="00891371">
          <w:headerReference w:type="default" r:id="rId15"/>
          <w:footerReference w:type="default" r:id="rId16"/>
          <w:pgSz w:w="16834" w:h="11909" w:orient="landscape" w:code="9"/>
          <w:pgMar w:top="1170" w:right="691" w:bottom="1152" w:left="576" w:header="720" w:footer="720" w:gutter="0"/>
          <w:cols w:space="720"/>
          <w:docGrid w:linePitch="245"/>
        </w:sectPr>
      </w:pPr>
    </w:p>
    <w:tbl>
      <w:tblPr>
        <w:tblW w:w="96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87"/>
        <w:gridCol w:w="708"/>
        <w:gridCol w:w="1134"/>
        <w:gridCol w:w="284"/>
        <w:gridCol w:w="1077"/>
        <w:gridCol w:w="236"/>
        <w:gridCol w:w="1008"/>
      </w:tblGrid>
      <w:tr w:rsidR="00144322" w:rsidRPr="00BE5913" w14:paraId="12B57160" w14:textId="77777777" w:rsidTr="000E0A0A">
        <w:trPr>
          <w:trHeight w:val="20"/>
          <w:tblHeader/>
        </w:trPr>
        <w:tc>
          <w:tcPr>
            <w:tcW w:w="5895" w:type="dxa"/>
            <w:gridSpan w:val="2"/>
            <w:shd w:val="clear" w:color="auto" w:fill="auto"/>
          </w:tcPr>
          <w:p w14:paraId="07817ED4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0DEB30A2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144322" w:rsidRPr="00BE5913" w14:paraId="45DDD22D" w14:textId="77777777" w:rsidTr="000E0A0A">
        <w:trPr>
          <w:trHeight w:val="20"/>
          <w:tblHeader/>
        </w:trPr>
        <w:tc>
          <w:tcPr>
            <w:tcW w:w="5187" w:type="dxa"/>
            <w:shd w:val="clear" w:color="auto" w:fill="auto"/>
            <w:vAlign w:val="bottom"/>
          </w:tcPr>
          <w:p w14:paraId="55CB1E08" w14:textId="38E308BF" w:rsidR="00144322" w:rsidRPr="00BE5913" w:rsidRDefault="00144322" w:rsidP="00BE5913">
            <w:pPr>
              <w:tabs>
                <w:tab w:val="left" w:pos="4014"/>
              </w:tabs>
              <w:spacing w:line="240" w:lineRule="auto"/>
              <w:ind w:right="-115" w:hanging="18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งบกำไรขาดทุนเบ็ดเสร็จสำหรับปีสิ้นสุดวันที่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31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</w:t>
            </w:r>
            <w:r w:rsidR="00865249"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14:paraId="6C4BEE8C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  <w:p w14:paraId="380B624D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27C6FE1D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ที่รายงาน</w:t>
            </w:r>
            <w:r w:rsidRPr="00BE59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180F65B8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21BE0CC0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12FBF17A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08" w:type="dxa"/>
            <w:vAlign w:val="bottom"/>
          </w:tcPr>
          <w:p w14:paraId="666B92FC" w14:textId="77777777" w:rsidR="00144322" w:rsidRPr="00BE5913" w:rsidRDefault="00144322" w:rsidP="00BE5913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ปรับปรุง</w:t>
            </w:r>
          </w:p>
          <w:p w14:paraId="47F2BA31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ใหม่</w:t>
            </w:r>
          </w:p>
        </w:tc>
      </w:tr>
      <w:tr w:rsidR="00144322" w:rsidRPr="00BE5913" w14:paraId="107B392D" w14:textId="77777777" w:rsidTr="000E0A0A">
        <w:trPr>
          <w:trHeight w:val="20"/>
          <w:tblHeader/>
        </w:trPr>
        <w:tc>
          <w:tcPr>
            <w:tcW w:w="5187" w:type="dxa"/>
            <w:shd w:val="clear" w:color="auto" w:fill="auto"/>
          </w:tcPr>
          <w:p w14:paraId="69D4E329" w14:textId="77777777" w:rsidR="00144322" w:rsidRPr="00BE5913" w:rsidRDefault="00144322" w:rsidP="00BE5913">
            <w:pPr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14:paraId="271B7B6E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3739" w:type="dxa"/>
            <w:gridSpan w:val="5"/>
            <w:vAlign w:val="bottom"/>
          </w:tcPr>
          <w:p w14:paraId="645AF523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144322" w:rsidRPr="00BE5913" w14:paraId="69D2C59D" w14:textId="77777777" w:rsidTr="000E0A0A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24D37AE" w14:textId="77777777" w:rsidR="00144322" w:rsidRPr="00BE5913" w:rsidRDefault="00144322" w:rsidP="00BE59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BE5913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รายได้</w:t>
            </w:r>
          </w:p>
        </w:tc>
        <w:tc>
          <w:tcPr>
            <w:tcW w:w="708" w:type="dxa"/>
            <w:vAlign w:val="center"/>
          </w:tcPr>
          <w:p w14:paraId="475E013A" w14:textId="77777777" w:rsidR="00144322" w:rsidRPr="00BE5913" w:rsidRDefault="00144322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7C61E0F0" w14:textId="77777777" w:rsidR="00144322" w:rsidRPr="00BE5913" w:rsidRDefault="00144322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1FF5358" w14:textId="77777777" w:rsidR="00144322" w:rsidRPr="00BE5913" w:rsidRDefault="00144322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4B2D300F" w14:textId="77777777" w:rsidR="00144322" w:rsidRPr="00BE5913" w:rsidRDefault="00144322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99882B" w14:textId="77777777" w:rsidR="00144322" w:rsidRPr="00BE5913" w:rsidRDefault="00144322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0098F7E" w14:textId="77777777" w:rsidR="00144322" w:rsidRPr="00BE5913" w:rsidRDefault="00144322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2A418E" w:rsidRPr="00BE5913" w14:paraId="2DDBA119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5F40701" w14:textId="77777777" w:rsidR="002A418E" w:rsidRPr="00BE5913" w:rsidRDefault="002A418E" w:rsidP="00BE59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0DBD8B95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BA07AEB" w14:textId="29782A1D" w:rsidR="002A418E" w:rsidRPr="00BE5913" w:rsidRDefault="006125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10,175 </w:t>
            </w:r>
          </w:p>
        </w:tc>
        <w:tc>
          <w:tcPr>
            <w:tcW w:w="284" w:type="dxa"/>
          </w:tcPr>
          <w:p w14:paraId="16984E28" w14:textId="77777777" w:rsidR="002A418E" w:rsidRPr="00BE5913" w:rsidRDefault="002A418E" w:rsidP="00BE5913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BFB24A1" w14:textId="307DA015" w:rsidR="002A418E" w:rsidRPr="00BE5913" w:rsidRDefault="002A418E" w:rsidP="00DF12E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1CB91500" w14:textId="77777777" w:rsidR="002A418E" w:rsidRPr="00BE5913" w:rsidRDefault="002A418E" w:rsidP="00BE5913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36752AE" w14:textId="6C7D23C2" w:rsidR="002A418E" w:rsidRPr="00BE5913" w:rsidRDefault="006125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10,175 </w:t>
            </w:r>
          </w:p>
        </w:tc>
      </w:tr>
      <w:tr w:rsidR="002A418E" w:rsidRPr="00BE5913" w14:paraId="7D97150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DC00549" w14:textId="77777777" w:rsidR="002A418E" w:rsidRPr="00BE5913" w:rsidRDefault="002A418E" w:rsidP="00BE591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2A97AD1E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7D92B72" w14:textId="61F73AC9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3,526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01647C33" w14:textId="77777777" w:rsidR="002A418E" w:rsidRPr="00BE5913" w:rsidRDefault="002A418E" w:rsidP="00BE5913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FD6475" w14:textId="166AD357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5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42038B43" w14:textId="77777777" w:rsidR="002A418E" w:rsidRPr="00BE5913" w:rsidRDefault="002A418E" w:rsidP="00BE5913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D025582" w14:textId="2B9C9A1A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3,531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A418E" w:rsidRPr="00BE5913" w14:paraId="5DB8006D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80E54E2" w14:textId="77777777" w:rsidR="002A418E" w:rsidRPr="00BE5913" w:rsidRDefault="002A418E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รายได้ค่าบริหารงาน</w:t>
            </w:r>
          </w:p>
        </w:tc>
        <w:tc>
          <w:tcPr>
            <w:tcW w:w="708" w:type="dxa"/>
            <w:vAlign w:val="center"/>
          </w:tcPr>
          <w:p w14:paraId="48DB2384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19EE4863" w14:textId="2C7642FB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283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655BB1BD" w14:textId="77777777" w:rsidR="002A418E" w:rsidRPr="00BE5913" w:rsidRDefault="002A418E" w:rsidP="00BE591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9BE8D35" w14:textId="047A9124" w:rsidR="002A418E" w:rsidRPr="00BE5913" w:rsidRDefault="002A418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6E3BF328" w14:textId="77777777" w:rsidR="002A418E" w:rsidRPr="00BE5913" w:rsidRDefault="002A418E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CEC3B9F" w14:textId="0141B50E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283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A418E" w:rsidRPr="00BE5913" w14:paraId="4E7B2FF1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6F5423E" w14:textId="77777777" w:rsidR="002A418E" w:rsidRPr="00BE5913" w:rsidRDefault="002A418E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708" w:type="dxa"/>
            <w:vAlign w:val="center"/>
          </w:tcPr>
          <w:p w14:paraId="39FB2CE6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73F64E71" w14:textId="2C7599D0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4B2C2B8D" w14:textId="77777777" w:rsidR="002A418E" w:rsidRPr="00BE5913" w:rsidRDefault="002A418E" w:rsidP="00BE591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88FACA4" w14:textId="2B54451C" w:rsidR="002A418E" w:rsidRPr="00BE5913" w:rsidRDefault="002A418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3ADF096A" w14:textId="77777777" w:rsidR="002A418E" w:rsidRPr="00BE5913" w:rsidRDefault="002A418E" w:rsidP="00BE5913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978E879" w14:textId="363A2699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A418E" w:rsidRPr="00BE5913" w14:paraId="46CFF10F" w14:textId="77777777">
        <w:trPr>
          <w:trHeight w:val="60"/>
        </w:trPr>
        <w:tc>
          <w:tcPr>
            <w:tcW w:w="5187" w:type="dxa"/>
            <w:shd w:val="clear" w:color="auto" w:fill="auto"/>
          </w:tcPr>
          <w:p w14:paraId="66EAFD0D" w14:textId="77777777" w:rsidR="002A418E" w:rsidRPr="00BE5913" w:rsidRDefault="002A418E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08" w:type="dxa"/>
            <w:vAlign w:val="center"/>
          </w:tcPr>
          <w:p w14:paraId="5FFAC705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2B1E8DA" w14:textId="22E33BD4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47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6E3ECB75" w14:textId="77777777" w:rsidR="002A418E" w:rsidRPr="00BE5913" w:rsidRDefault="002A418E" w:rsidP="00BE591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A1046A7" w14:textId="4579201C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5D737E4F" w14:textId="77777777" w:rsidR="002A418E" w:rsidRPr="00BE5913" w:rsidRDefault="002A418E" w:rsidP="00BE5913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C19077" w14:textId="51F749CC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51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A418E" w:rsidRPr="00BE5913" w14:paraId="0577828E" w14:textId="77777777">
        <w:trPr>
          <w:trHeight w:val="60"/>
        </w:trPr>
        <w:tc>
          <w:tcPr>
            <w:tcW w:w="5187" w:type="dxa"/>
            <w:shd w:val="clear" w:color="auto" w:fill="auto"/>
          </w:tcPr>
          <w:p w14:paraId="325F9F65" w14:textId="77777777" w:rsidR="002A418E" w:rsidRPr="00BE5913" w:rsidRDefault="002A418E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708" w:type="dxa"/>
            <w:vAlign w:val="center"/>
          </w:tcPr>
          <w:p w14:paraId="1972C275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9AB108" w14:textId="4FC3C1FE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4,975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63867864" w14:textId="77777777" w:rsidR="002A418E" w:rsidRPr="00BE5913" w:rsidRDefault="002A418E" w:rsidP="00BE5913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38C5712A" w14:textId="23E76891" w:rsidR="002A418E" w:rsidRPr="00BE5913" w:rsidRDefault="002A418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09933420" w14:textId="77777777" w:rsidR="002A418E" w:rsidRPr="00BE5913" w:rsidRDefault="002A418E" w:rsidP="00BE5913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435742" w14:textId="1A3799C5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sz w:val="24"/>
                <w:szCs w:val="24"/>
              </w:rPr>
              <w:t>4,975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A418E" w:rsidRPr="00BE5913" w14:paraId="42D2F542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4D83390" w14:textId="77777777" w:rsidR="002A418E" w:rsidRPr="00BE5913" w:rsidRDefault="002A418E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08" w:type="dxa"/>
            <w:vAlign w:val="center"/>
          </w:tcPr>
          <w:p w14:paraId="053EFB13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32C09F" w14:textId="0623F16C" w:rsidR="002A418E" w:rsidRPr="00BE5913" w:rsidRDefault="006125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19,010 </w:t>
            </w:r>
          </w:p>
        </w:tc>
        <w:tc>
          <w:tcPr>
            <w:tcW w:w="284" w:type="dxa"/>
          </w:tcPr>
          <w:p w14:paraId="221480DC" w14:textId="77777777" w:rsidR="002A418E" w:rsidRPr="00BE5913" w:rsidRDefault="002A418E" w:rsidP="00BE5913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7A03D62" w14:textId="68EFC3EF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125FA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295F9AB1" w14:textId="77777777" w:rsidR="002A418E" w:rsidRPr="00BE5913" w:rsidRDefault="002A418E" w:rsidP="00BE5913">
            <w:pPr>
              <w:tabs>
                <w:tab w:val="decimal" w:pos="64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3BE33B8" w14:textId="1AF934E7" w:rsidR="002A418E" w:rsidRPr="00BE5913" w:rsidRDefault="006125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19,019 </w:t>
            </w:r>
          </w:p>
        </w:tc>
      </w:tr>
      <w:tr w:rsidR="002A418E" w:rsidRPr="00BE5913" w14:paraId="5AC7873C" w14:textId="77777777" w:rsidTr="00B20903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217AF88" w14:textId="77777777" w:rsidR="002A418E" w:rsidRPr="00B20903" w:rsidRDefault="002A418E" w:rsidP="00B2090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1B5C3FB" w14:textId="77777777" w:rsidR="002A418E" w:rsidRPr="00B20903" w:rsidRDefault="002A418E" w:rsidP="00B20903">
            <w:pPr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52C4A47" w14:textId="77777777" w:rsidR="002A418E" w:rsidRPr="00B20903" w:rsidRDefault="002A418E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F2A5451" w14:textId="77777777" w:rsidR="002A418E" w:rsidRPr="00B20903" w:rsidRDefault="002A418E" w:rsidP="00B209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25F18F0E" w14:textId="77777777" w:rsidR="002A418E" w:rsidRPr="00B20903" w:rsidRDefault="002A418E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3F09C794" w14:textId="77777777" w:rsidR="002A418E" w:rsidRPr="00B20903" w:rsidRDefault="002A418E" w:rsidP="00B209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53A5B25" w14:textId="77777777" w:rsidR="002A418E" w:rsidRPr="00B20903" w:rsidRDefault="002A418E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A418E" w:rsidRPr="00BE5913" w14:paraId="597FC296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339BFF1C" w14:textId="77777777" w:rsidR="002A418E" w:rsidRPr="00BE5913" w:rsidRDefault="002A418E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24"/>
                <w:szCs w:val="24"/>
              </w:rPr>
            </w:pPr>
            <w:r w:rsidRPr="00BE5913">
              <w:rPr>
                <w:rFonts w:ascii="Angsana New" w:hAnsi="Angsana New"/>
                <w:bCs/>
                <w:iCs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708" w:type="dxa"/>
            <w:vAlign w:val="center"/>
          </w:tcPr>
          <w:p w14:paraId="0296A7BF" w14:textId="77777777" w:rsidR="002A418E" w:rsidRPr="00BE5913" w:rsidRDefault="002A418E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  <w:vAlign w:val="center"/>
          </w:tcPr>
          <w:p w14:paraId="68AE044E" w14:textId="77777777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E80DD6" w14:textId="77777777" w:rsidR="002A418E" w:rsidRPr="00BE5913" w:rsidRDefault="002A418E" w:rsidP="00BE591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3F67B1FE" w14:textId="77777777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82442CE" w14:textId="77777777" w:rsidR="002A418E" w:rsidRPr="00BE5913" w:rsidRDefault="002A418E" w:rsidP="00BE591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72239108" w14:textId="77777777" w:rsidR="002A418E" w:rsidRPr="00BE5913" w:rsidRDefault="002A41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394" w:rsidRPr="00BE5913" w14:paraId="3660569D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558D6E0" w14:textId="77777777" w:rsidR="002F5394" w:rsidRPr="00BE5913" w:rsidRDefault="002F5394" w:rsidP="00BE5913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708" w:type="dxa"/>
            <w:vAlign w:val="center"/>
          </w:tcPr>
          <w:p w14:paraId="0C3815D0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A97625" w14:textId="3B879521" w:rsidR="002F5394" w:rsidRPr="00BE5913" w:rsidRDefault="00787A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5,118 </w:t>
            </w:r>
          </w:p>
        </w:tc>
        <w:tc>
          <w:tcPr>
            <w:tcW w:w="284" w:type="dxa"/>
          </w:tcPr>
          <w:p w14:paraId="26266261" w14:textId="77777777" w:rsidR="002F5394" w:rsidRPr="00BE5913" w:rsidRDefault="002F5394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998DD29" w14:textId="4B1ABE07" w:rsidR="002F5394" w:rsidRPr="00BE5913" w:rsidRDefault="00787A9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68693107" w14:textId="77777777" w:rsidR="002F5394" w:rsidRPr="00BE5913" w:rsidRDefault="002F5394" w:rsidP="00BE5913">
            <w:pPr>
              <w:tabs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68AD028" w14:textId="748ADB55" w:rsidR="002F5394" w:rsidRPr="00BE5913" w:rsidRDefault="00787A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5,118 </w:t>
            </w:r>
          </w:p>
        </w:tc>
      </w:tr>
      <w:tr w:rsidR="002F5394" w:rsidRPr="00BE5913" w14:paraId="34C2D216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8E794D6" w14:textId="77777777" w:rsidR="002F5394" w:rsidRPr="00BE5913" w:rsidRDefault="002F5394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708" w:type="dxa"/>
            <w:vAlign w:val="center"/>
          </w:tcPr>
          <w:p w14:paraId="57459A60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403D67" w14:textId="2E241F46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1,391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4F805ACE" w14:textId="77777777" w:rsidR="002F5394" w:rsidRPr="00BE5913" w:rsidRDefault="002F5394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A286822" w14:textId="7008B73E" w:rsidR="002F5394" w:rsidRPr="00BE5913" w:rsidRDefault="00787A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3 </w:t>
            </w:r>
          </w:p>
        </w:tc>
        <w:tc>
          <w:tcPr>
            <w:tcW w:w="236" w:type="dxa"/>
          </w:tcPr>
          <w:p w14:paraId="4B2F84EB" w14:textId="7777777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90AF76C" w14:textId="30B19C6C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1,394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5394" w:rsidRPr="00BE5913" w14:paraId="4B8E526A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102668B" w14:textId="77777777" w:rsidR="002F5394" w:rsidRPr="00BE5913" w:rsidRDefault="002F5394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ต้นทุนค่าบริหารงาน</w:t>
            </w:r>
          </w:p>
        </w:tc>
        <w:tc>
          <w:tcPr>
            <w:tcW w:w="708" w:type="dxa"/>
            <w:vAlign w:val="center"/>
          </w:tcPr>
          <w:p w14:paraId="4424A016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1E51AB" w14:textId="0474815D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180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422FF99E" w14:textId="77777777" w:rsidR="002F5394" w:rsidRPr="00BE5913" w:rsidRDefault="002F5394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587FCD6" w14:textId="642FC4CC" w:rsidR="002F5394" w:rsidRPr="00BE5913" w:rsidRDefault="00787A9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0CFB80CD" w14:textId="7777777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2788F0E5" w14:textId="3B783134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180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5394" w:rsidRPr="00BE5913" w14:paraId="3B6D89B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DFC8274" w14:textId="77777777" w:rsidR="002F5394" w:rsidRPr="00BE5913" w:rsidRDefault="002F5394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708" w:type="dxa"/>
            <w:vAlign w:val="center"/>
          </w:tcPr>
          <w:p w14:paraId="4B255CBA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633B6F" w14:textId="7ECB21C2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683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40EC18CB" w14:textId="77777777" w:rsidR="002F5394" w:rsidRPr="00BE5913" w:rsidRDefault="002F5394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C800D2C" w14:textId="21D11DA5" w:rsidR="002F5394" w:rsidRPr="00BE5913" w:rsidRDefault="00787A9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17861A44" w14:textId="77777777" w:rsidR="002F5394" w:rsidRPr="00BE5913" w:rsidRDefault="002F5394" w:rsidP="00BE5913">
            <w:pPr>
              <w:tabs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AA6EE9" w14:textId="1D28BCF6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683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5394" w:rsidRPr="00BE5913" w14:paraId="5911D3D5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448ACE8" w14:textId="77777777" w:rsidR="002F5394" w:rsidRPr="00BE5913" w:rsidRDefault="002F5394" w:rsidP="00BE5913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08" w:type="dxa"/>
            <w:vAlign w:val="center"/>
          </w:tcPr>
          <w:p w14:paraId="231E3D6A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6CC2B" w14:textId="14DFEA6D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3,564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1D738476" w14:textId="77777777" w:rsidR="002F5394" w:rsidRPr="00BE5913" w:rsidRDefault="002F5394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3AD597D" w14:textId="6E76AA6A" w:rsidR="002F5394" w:rsidRPr="00BE5913" w:rsidRDefault="00787A9E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5C4EFA35" w14:textId="77777777" w:rsidR="002F5394" w:rsidRPr="00BE5913" w:rsidRDefault="002F5394" w:rsidP="00BE5913">
            <w:pPr>
              <w:tabs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E1AF60" w14:textId="17E4B70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87A9E" w:rsidRPr="00BE5913">
              <w:rPr>
                <w:rFonts w:ascii="Angsana New" w:hAnsi="Angsana New"/>
                <w:sz w:val="24"/>
                <w:szCs w:val="24"/>
              </w:rPr>
              <w:t>3,564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2F5394" w:rsidRPr="00BE5913" w14:paraId="1BADCDCE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BF88A0B" w14:textId="77777777" w:rsidR="002F5394" w:rsidRPr="00BE5913" w:rsidRDefault="002F5394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708" w:type="dxa"/>
            <w:vAlign w:val="center"/>
          </w:tcPr>
          <w:p w14:paraId="28D47E8C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B077D53" w14:textId="24A1CDCB" w:rsidR="002F5394" w:rsidRPr="00BE5913" w:rsidRDefault="00787A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10,936 </w:t>
            </w:r>
          </w:p>
        </w:tc>
        <w:tc>
          <w:tcPr>
            <w:tcW w:w="284" w:type="dxa"/>
          </w:tcPr>
          <w:p w14:paraId="695FC965" w14:textId="77777777" w:rsidR="002F5394" w:rsidRPr="00BE5913" w:rsidRDefault="002F5394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1ABE056E" w14:textId="0FCA1A2F" w:rsidR="002F5394" w:rsidRPr="00BE5913" w:rsidRDefault="00787A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 </w:t>
            </w:r>
          </w:p>
        </w:tc>
        <w:tc>
          <w:tcPr>
            <w:tcW w:w="236" w:type="dxa"/>
          </w:tcPr>
          <w:p w14:paraId="06E3095B" w14:textId="77777777" w:rsidR="002F5394" w:rsidRPr="00BE5913" w:rsidRDefault="002F5394" w:rsidP="00BE5913">
            <w:pPr>
              <w:tabs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EEAAAF8" w14:textId="641CB7F5" w:rsidR="002F5394" w:rsidRPr="00BE5913" w:rsidRDefault="00787A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10,939 </w:t>
            </w:r>
          </w:p>
        </w:tc>
      </w:tr>
      <w:tr w:rsidR="002F5394" w:rsidRPr="00BE5913" w14:paraId="28815978" w14:textId="77777777" w:rsidTr="00B20903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75BD05EA" w14:textId="77777777" w:rsidR="002F5394" w:rsidRPr="00B20903" w:rsidRDefault="002F5394" w:rsidP="00B2090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6F98D70B" w14:textId="77777777" w:rsidR="002F5394" w:rsidRPr="00B20903" w:rsidRDefault="002F5394" w:rsidP="00B20903">
            <w:pPr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57EB6B5" w14:textId="77777777" w:rsidR="002F5394" w:rsidRPr="00B20903" w:rsidRDefault="002F5394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9342560" w14:textId="77777777" w:rsidR="002F5394" w:rsidRPr="00B20903" w:rsidRDefault="002F5394" w:rsidP="00B20903">
            <w:pPr>
              <w:tabs>
                <w:tab w:val="clear" w:pos="680"/>
                <w:tab w:val="decimal" w:pos="390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608ADC18" w14:textId="77777777" w:rsidR="002F5394" w:rsidRPr="00B20903" w:rsidRDefault="002F5394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4A2A6740" w14:textId="77777777" w:rsidR="002F5394" w:rsidRPr="00B20903" w:rsidRDefault="002F5394" w:rsidP="00B20903">
            <w:pPr>
              <w:tabs>
                <w:tab w:val="clear" w:pos="680"/>
                <w:tab w:val="decimal" w:pos="390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57C7D69E" w14:textId="77777777" w:rsidR="002F5394" w:rsidRPr="00B20903" w:rsidRDefault="002F5394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left="144" w:right="80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C09A0" w:rsidRPr="00BE5913" w14:paraId="20F22534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55223EB" w14:textId="77777777" w:rsidR="002C09A0" w:rsidRPr="00BE5913" w:rsidRDefault="002C09A0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708" w:type="dxa"/>
            <w:vAlign w:val="center"/>
          </w:tcPr>
          <w:p w14:paraId="3B38A13F" w14:textId="77777777" w:rsidR="002C09A0" w:rsidRPr="00BE5913" w:rsidRDefault="002C09A0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8ED48B" w14:textId="5C2EE33A" w:rsidR="002C09A0" w:rsidRPr="00BE5913" w:rsidRDefault="00EA24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8,074 </w:t>
            </w:r>
          </w:p>
        </w:tc>
        <w:tc>
          <w:tcPr>
            <w:tcW w:w="284" w:type="dxa"/>
          </w:tcPr>
          <w:p w14:paraId="307C8621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</w:tcPr>
          <w:p w14:paraId="34326B38" w14:textId="7FC0BAFE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4BE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</w:tcPr>
          <w:p w14:paraId="0D4804E9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1EF10FA6" w14:textId="604D2589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4BE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8,080</w:t>
            </w:r>
          </w:p>
        </w:tc>
      </w:tr>
      <w:tr w:rsidR="002C09A0" w:rsidRPr="00BE5913" w14:paraId="0E84BF5A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6848AFC" w14:textId="15FDA46E" w:rsidR="002C09A0" w:rsidRPr="00BE5913" w:rsidRDefault="00591980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ส่วนแบ่ง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708" w:type="dxa"/>
            <w:vAlign w:val="center"/>
          </w:tcPr>
          <w:p w14:paraId="75D4A35C" w14:textId="77777777" w:rsidR="002C09A0" w:rsidRPr="00BE5913" w:rsidRDefault="002C09A0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BFB00" w14:textId="30817014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35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0A293580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9F624C6" w14:textId="6596E7A0" w:rsidR="002C09A0" w:rsidRPr="00BE5913" w:rsidRDefault="00DF12ED" w:rsidP="00DF12ED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ED9F64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108828B" w14:textId="0DAFC7F4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35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C09A0" w:rsidRPr="00BE5913" w14:paraId="2FCB181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4F8B3E3E" w14:textId="576AFC52" w:rsidR="002C09A0" w:rsidRPr="00BE5913" w:rsidRDefault="002C09A0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08" w:type="dxa"/>
            <w:vAlign w:val="center"/>
          </w:tcPr>
          <w:p w14:paraId="2BDFA8DE" w14:textId="77777777" w:rsidR="002C09A0" w:rsidRPr="00BE5913" w:rsidRDefault="002C09A0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14:paraId="3E5E060B" w14:textId="490EAE4E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1,686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381AB315" w14:textId="77777777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354F35C" w14:textId="1BE9765C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6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1D08FC3F" w14:textId="77777777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CC1BF0C" w14:textId="3414CA8B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1,692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C09A0" w:rsidRPr="00BE5913" w14:paraId="7D58C28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F80AD59" w14:textId="77777777" w:rsidR="002C09A0" w:rsidRPr="00BE5913" w:rsidRDefault="002C09A0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708" w:type="dxa"/>
            <w:vAlign w:val="center"/>
          </w:tcPr>
          <w:p w14:paraId="4687135C" w14:textId="77777777" w:rsidR="002C09A0" w:rsidRPr="00BE5913" w:rsidRDefault="002C09A0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FE9D11" w14:textId="6A5F1C3F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4BE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6,353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30DC7D8D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15C9650A" w14:textId="4F8F7A7B" w:rsidR="002C09A0" w:rsidRPr="00BE5913" w:rsidRDefault="002C09A0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6A35E9CD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574E04" w14:textId="6AF0BF5A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4BE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6,353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C09A0" w:rsidRPr="00BE5913" w14:paraId="2C22DACA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12C5F8E" w14:textId="77777777" w:rsidR="002C09A0" w:rsidRPr="00BE5913" w:rsidRDefault="002C09A0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08" w:type="dxa"/>
            <w:vAlign w:val="center"/>
          </w:tcPr>
          <w:p w14:paraId="2E5ABD9A" w14:textId="77777777" w:rsidR="002C09A0" w:rsidRPr="00BE5913" w:rsidRDefault="002C09A0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A288FD0" w14:textId="141D5050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1,248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</w:tcPr>
          <w:p w14:paraId="31221AB8" w14:textId="77777777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467DDDD" w14:textId="7E98F896" w:rsidR="002C09A0" w:rsidRPr="00BE5913" w:rsidRDefault="002C09A0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1FB712AC" w14:textId="77777777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D540A7A" w14:textId="132E3A0A" w:rsidR="002C09A0" w:rsidRPr="00BE5913" w:rsidRDefault="002C09A0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EA24BE" w:rsidRPr="00BE5913">
              <w:rPr>
                <w:rFonts w:ascii="Angsana New" w:hAnsi="Angsana New"/>
                <w:sz w:val="24"/>
                <w:szCs w:val="24"/>
              </w:rPr>
              <w:t>1,248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2C09A0" w:rsidRPr="00BE5913" w14:paraId="6C42D127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0304382" w14:textId="77777777" w:rsidR="002C09A0" w:rsidRPr="00BE5913" w:rsidRDefault="002C09A0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669AC10B" w14:textId="77777777" w:rsidR="002C09A0" w:rsidRPr="00BE5913" w:rsidRDefault="002C09A0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9ECB5A3" w14:textId="0424EF9A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4BE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5,105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6901049B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671A98B4" w14:textId="0F5FF50E" w:rsidR="002C09A0" w:rsidRPr="00BE5913" w:rsidRDefault="002C09A0" w:rsidP="00BE5913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02612EE6" w14:textId="77777777" w:rsidR="002C09A0" w:rsidRPr="00BE5913" w:rsidRDefault="002C09A0" w:rsidP="00BE5913">
            <w:pPr>
              <w:tabs>
                <w:tab w:val="clear" w:pos="680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50EA8B" w14:textId="3A596563" w:rsidR="002C09A0" w:rsidRPr="00BE5913" w:rsidRDefault="002C09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EA24BE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5,105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F5394" w:rsidRPr="00BE5913" w14:paraId="27187489" w14:textId="77777777" w:rsidTr="000E0A0A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A5EC345" w14:textId="77777777" w:rsidR="002F5394" w:rsidRPr="00B20903" w:rsidRDefault="002F5394" w:rsidP="00B2090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708" w:type="dxa"/>
            <w:vAlign w:val="center"/>
          </w:tcPr>
          <w:p w14:paraId="007622E2" w14:textId="77777777" w:rsidR="002F5394" w:rsidRPr="00B20903" w:rsidRDefault="002F5394" w:rsidP="00B20903">
            <w:pPr>
              <w:spacing w:line="240" w:lineRule="auto"/>
              <w:ind w:left="144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center"/>
          </w:tcPr>
          <w:p w14:paraId="4F24F265" w14:textId="77777777" w:rsidR="002F5394" w:rsidRPr="00B20903" w:rsidRDefault="002F5394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144" w:right="-117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73F2AB" w14:textId="77777777" w:rsidR="002F5394" w:rsidRPr="00B20903" w:rsidRDefault="002F5394" w:rsidP="00B20903">
            <w:pPr>
              <w:pStyle w:val="acctfourfigures"/>
              <w:tabs>
                <w:tab w:val="clear" w:pos="765"/>
                <w:tab w:val="left" w:pos="227"/>
                <w:tab w:val="decimal" w:pos="684"/>
              </w:tabs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center"/>
          </w:tcPr>
          <w:p w14:paraId="16317798" w14:textId="77777777" w:rsidR="002F5394" w:rsidRPr="00B20903" w:rsidRDefault="002F5394" w:rsidP="00B20903">
            <w:pPr>
              <w:pStyle w:val="acctfourfigures"/>
              <w:tabs>
                <w:tab w:val="clear" w:pos="765"/>
                <w:tab w:val="left" w:pos="227"/>
                <w:tab w:val="decimal" w:pos="612"/>
              </w:tabs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02C5C429" w14:textId="77777777" w:rsidR="002F5394" w:rsidRPr="00B20903" w:rsidRDefault="002F5394" w:rsidP="00B20903">
            <w:pPr>
              <w:pStyle w:val="acctfourfigures"/>
              <w:tabs>
                <w:tab w:val="clear" w:pos="765"/>
                <w:tab w:val="left" w:pos="227"/>
                <w:tab w:val="decimal" w:pos="684"/>
              </w:tabs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center"/>
          </w:tcPr>
          <w:p w14:paraId="7803065F" w14:textId="77777777" w:rsidR="002F5394" w:rsidRPr="00B20903" w:rsidRDefault="002F5394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144" w:right="-117" w:hanging="144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F5394" w:rsidRPr="00BE5913" w14:paraId="2775045A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703B6649" w14:textId="77777777" w:rsidR="002F5394" w:rsidRPr="00BE5913" w:rsidRDefault="002F5394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708" w:type="dxa"/>
            <w:vAlign w:val="center"/>
          </w:tcPr>
          <w:p w14:paraId="31CFF967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29FBA10" w14:textId="7777777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4B1C2E5" w14:textId="77777777" w:rsidR="002F5394" w:rsidRPr="00BE5913" w:rsidRDefault="002F5394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28E7ED2" w14:textId="77777777" w:rsidR="002F5394" w:rsidRPr="00BE5913" w:rsidRDefault="002F5394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2FA3F789" w14:textId="77777777" w:rsidR="002F5394" w:rsidRPr="00BE5913" w:rsidRDefault="002F5394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05C13EB" w14:textId="7777777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F5394" w:rsidRPr="00BE5913" w14:paraId="2F97D9C9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F34AC56" w14:textId="77777777" w:rsidR="002F5394" w:rsidRPr="00BE5913" w:rsidRDefault="002F5394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อาจ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32C44F90" w14:textId="77777777" w:rsidR="002F5394" w:rsidRPr="00BE5913" w:rsidRDefault="002F5394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2D0581" w14:textId="7777777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A38F690" w14:textId="77777777" w:rsidR="002F5394" w:rsidRPr="00BE5913" w:rsidRDefault="002F5394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0657BDD8" w14:textId="77777777" w:rsidR="002F5394" w:rsidRPr="00BE5913" w:rsidRDefault="002F5394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6F1ABE8A" w14:textId="77777777" w:rsidR="002F5394" w:rsidRPr="00BE5913" w:rsidRDefault="002F5394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700CA160" w14:textId="77777777" w:rsidR="002F5394" w:rsidRPr="00BE5913" w:rsidRDefault="002F53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04FA5" w:rsidRPr="00BE5913" w14:paraId="31F45CC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6F8ABBE0" w14:textId="77777777" w:rsidR="00804FA5" w:rsidRPr="00BE5913" w:rsidRDefault="00804FA5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708" w:type="dxa"/>
            <w:vAlign w:val="center"/>
          </w:tcPr>
          <w:p w14:paraId="385661A2" w14:textId="77777777" w:rsidR="00804FA5" w:rsidRPr="00BE5913" w:rsidRDefault="00804FA5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EC54FF" w14:textId="716EF703" w:rsidR="00804FA5" w:rsidRPr="00BE5913" w:rsidRDefault="00A666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30</w:t>
            </w:r>
          </w:p>
        </w:tc>
        <w:tc>
          <w:tcPr>
            <w:tcW w:w="284" w:type="dxa"/>
            <w:vAlign w:val="center"/>
          </w:tcPr>
          <w:p w14:paraId="5985AFF9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</w:tcPr>
          <w:p w14:paraId="78BCCE87" w14:textId="592A27DD" w:rsidR="00804FA5" w:rsidRPr="00BE5913" w:rsidRDefault="00804FA5" w:rsidP="00DF12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7E4C0088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4BD6C66" w14:textId="0276653A" w:rsidR="00804FA5" w:rsidRPr="00BE5913" w:rsidRDefault="000D7C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30</w:t>
            </w:r>
          </w:p>
        </w:tc>
      </w:tr>
      <w:tr w:rsidR="00804FA5" w:rsidRPr="00BE5913" w14:paraId="32A17FD6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5F4C3C8" w14:textId="73F45179" w:rsidR="00804FA5" w:rsidRPr="00BE5913" w:rsidRDefault="00804FA5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ส่วนแบ่งกำไรขาดทุนเบ็ดเสร็จอื่นของการร่วมค้าที่ใช้วิธีส่วนได้เสีย</w:t>
            </w:r>
          </w:p>
        </w:tc>
        <w:tc>
          <w:tcPr>
            <w:tcW w:w="708" w:type="dxa"/>
            <w:vAlign w:val="center"/>
          </w:tcPr>
          <w:p w14:paraId="6A0787A0" w14:textId="77777777" w:rsidR="00804FA5" w:rsidRPr="00BE5913" w:rsidRDefault="00804FA5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DEAF944" w14:textId="676024E1" w:rsidR="00804FA5" w:rsidRPr="00BE5913" w:rsidRDefault="00A666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17</w:t>
            </w:r>
          </w:p>
        </w:tc>
        <w:tc>
          <w:tcPr>
            <w:tcW w:w="284" w:type="dxa"/>
            <w:vAlign w:val="center"/>
          </w:tcPr>
          <w:p w14:paraId="7A696E01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</w:tcPr>
          <w:p w14:paraId="39AE276E" w14:textId="414829A5" w:rsidR="00804FA5" w:rsidRPr="00BE5913" w:rsidRDefault="00804FA5" w:rsidP="00DF12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92B8598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45B101DE" w14:textId="4E8DCCD4" w:rsidR="00804FA5" w:rsidRPr="00BE5913" w:rsidRDefault="00804F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1</w:t>
            </w:r>
            <w:r w:rsidR="000D7C6D" w:rsidRPr="00BE5913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804FA5" w:rsidRPr="00BE5913" w14:paraId="173F881C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0698CC7D" w14:textId="77777777" w:rsidR="00804FA5" w:rsidRPr="00BE5913" w:rsidRDefault="00804FA5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2EE98ABD" w14:textId="77777777" w:rsidR="00804FA5" w:rsidRPr="00BE5913" w:rsidRDefault="00804FA5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07C3865" w14:textId="6961255F" w:rsidR="00804FA5" w:rsidRPr="00BE5913" w:rsidRDefault="00804FA5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A66626" w:rsidRPr="00BE5913">
              <w:rPr>
                <w:rFonts w:ascii="Angsana New" w:hAnsi="Angsana New"/>
                <w:sz w:val="24"/>
                <w:szCs w:val="24"/>
              </w:rPr>
              <w:t>6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center"/>
          </w:tcPr>
          <w:p w14:paraId="488C5C53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BBEA9A1" w14:textId="0872690D" w:rsidR="00804FA5" w:rsidRPr="00BE5913" w:rsidRDefault="00804FA5" w:rsidP="00DF12ED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21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6C7E5848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460DB758" w14:textId="2E23AE90" w:rsidR="00804FA5" w:rsidRPr="00BE5913" w:rsidRDefault="00804FA5" w:rsidP="00ED74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3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0D7C6D" w:rsidRPr="00BE5913">
              <w:rPr>
                <w:rFonts w:ascii="Angsana New" w:hAnsi="Angsana New"/>
                <w:sz w:val="24"/>
                <w:szCs w:val="24"/>
              </w:rPr>
              <w:t>6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804FA5" w:rsidRPr="00BE5913" w14:paraId="5A60B49E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B55452D" w14:textId="77777777" w:rsidR="00804FA5" w:rsidRPr="00BE5913" w:rsidRDefault="00804FA5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114BD998" w14:textId="77777777" w:rsidR="00804FA5" w:rsidRPr="00BE5913" w:rsidRDefault="00804FA5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754A4" w14:textId="3E5B984B" w:rsidR="00804FA5" w:rsidRPr="00BE5913" w:rsidRDefault="00A666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84" w:type="dxa"/>
            <w:vAlign w:val="center"/>
          </w:tcPr>
          <w:p w14:paraId="36A6E8CD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3C3DD66A" w14:textId="2834BD7D" w:rsidR="00804FA5" w:rsidRPr="00BE5913" w:rsidRDefault="00804FA5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14:paraId="2B578776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F4835F" w14:textId="557D83D2" w:rsidR="00804FA5" w:rsidRPr="00BE5913" w:rsidRDefault="000D7C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41</w:t>
            </w:r>
          </w:p>
        </w:tc>
      </w:tr>
      <w:tr w:rsidR="00804FA5" w:rsidRPr="00BE5913" w14:paraId="3C98CC7E" w14:textId="77777777" w:rsidTr="00B20903">
        <w:trPr>
          <w:trHeight w:val="60"/>
        </w:trPr>
        <w:tc>
          <w:tcPr>
            <w:tcW w:w="5187" w:type="dxa"/>
            <w:shd w:val="clear" w:color="auto" w:fill="auto"/>
          </w:tcPr>
          <w:p w14:paraId="4AFDFAD2" w14:textId="77777777" w:rsidR="00804FA5" w:rsidRPr="00B20903" w:rsidRDefault="00804FA5" w:rsidP="00B2090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08" w:type="dxa"/>
            <w:vAlign w:val="center"/>
          </w:tcPr>
          <w:p w14:paraId="0C8C39F0" w14:textId="77777777" w:rsidR="00804FA5" w:rsidRPr="00B20903" w:rsidRDefault="00804FA5" w:rsidP="00B20903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A975206" w14:textId="77777777" w:rsidR="00804FA5" w:rsidRPr="00B20903" w:rsidRDefault="00804FA5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  <w:vAlign w:val="center"/>
          </w:tcPr>
          <w:p w14:paraId="1A32A5F8" w14:textId="77777777" w:rsidR="00804FA5" w:rsidRPr="00B20903" w:rsidRDefault="00804FA5" w:rsidP="00B20903">
            <w:pPr>
              <w:pStyle w:val="acctfourfigures"/>
              <w:tabs>
                <w:tab w:val="clear" w:pos="765"/>
                <w:tab w:val="left" w:pos="227"/>
                <w:tab w:val="decimal" w:pos="684"/>
              </w:tabs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14:paraId="2415E340" w14:textId="77777777" w:rsidR="00804FA5" w:rsidRPr="00B20903" w:rsidRDefault="00804FA5" w:rsidP="00B20903">
            <w:pPr>
              <w:pStyle w:val="acctfourfigures"/>
              <w:tabs>
                <w:tab w:val="clear" w:pos="765"/>
                <w:tab w:val="left" w:pos="227"/>
                <w:tab w:val="decimal" w:pos="612"/>
              </w:tabs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76BBE504" w14:textId="77777777" w:rsidR="00804FA5" w:rsidRPr="00B20903" w:rsidRDefault="00804FA5" w:rsidP="00B20903">
            <w:pPr>
              <w:pStyle w:val="acctfourfigures"/>
              <w:tabs>
                <w:tab w:val="clear" w:pos="765"/>
                <w:tab w:val="left" w:pos="227"/>
                <w:tab w:val="decimal" w:pos="684"/>
              </w:tabs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214DB155" w14:textId="77777777" w:rsidR="00804FA5" w:rsidRPr="00B20903" w:rsidRDefault="00804FA5" w:rsidP="00B20903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20903" w:rsidRPr="00B20903" w14:paraId="64BE36A2" w14:textId="77777777" w:rsidTr="00B20903">
        <w:trPr>
          <w:trHeight w:val="60"/>
        </w:trPr>
        <w:tc>
          <w:tcPr>
            <w:tcW w:w="5187" w:type="dxa"/>
            <w:shd w:val="clear" w:color="auto" w:fill="auto"/>
          </w:tcPr>
          <w:p w14:paraId="1D4ECFEC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738B4AE0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1C471C7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84DC99E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B3C8292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B6A0283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5CEF55DF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20903" w:rsidRPr="00B20903" w14:paraId="3FEDA377" w14:textId="77777777" w:rsidTr="00B20903">
        <w:trPr>
          <w:trHeight w:val="60"/>
        </w:trPr>
        <w:tc>
          <w:tcPr>
            <w:tcW w:w="5187" w:type="dxa"/>
            <w:shd w:val="clear" w:color="auto" w:fill="auto"/>
          </w:tcPr>
          <w:p w14:paraId="4BD22F39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596A6F14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3343625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50E0826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665B8A6B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60DA2B4C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CBBE930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20903" w:rsidRPr="00B20903" w14:paraId="4D8BA80C" w14:textId="77777777" w:rsidTr="00B20903">
        <w:trPr>
          <w:trHeight w:val="60"/>
        </w:trPr>
        <w:tc>
          <w:tcPr>
            <w:tcW w:w="5187" w:type="dxa"/>
            <w:shd w:val="clear" w:color="auto" w:fill="auto"/>
          </w:tcPr>
          <w:p w14:paraId="1DCD8A06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7134CA0A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137D4E0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5EE56F0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438A0C8E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2210757C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6C77DDFA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B20903" w:rsidRPr="00B20903" w14:paraId="36CCBB38" w14:textId="77777777" w:rsidTr="00B20903">
        <w:trPr>
          <w:trHeight w:val="60"/>
        </w:trPr>
        <w:tc>
          <w:tcPr>
            <w:tcW w:w="5187" w:type="dxa"/>
            <w:shd w:val="clear" w:color="auto" w:fill="auto"/>
          </w:tcPr>
          <w:p w14:paraId="7AB6C4E0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50ABC19B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2F3771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66EC59C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29FF087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1CDB3274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202B4397" w14:textId="77777777" w:rsidR="00B20903" w:rsidRPr="00B20903" w:rsidRDefault="00B20903" w:rsidP="00B2090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04FA5" w:rsidRPr="00BE5913" w14:paraId="7CCEF5D0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CE9C39B" w14:textId="77777777" w:rsidR="00804FA5" w:rsidRPr="00BE5913" w:rsidRDefault="00804FA5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3F01F63D" w14:textId="77777777" w:rsidR="00804FA5" w:rsidRPr="00BE5913" w:rsidRDefault="00804FA5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504F56" w14:textId="77777777" w:rsidR="00804FA5" w:rsidRPr="00BE5913" w:rsidRDefault="00804F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29007388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115CE15B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333E1555" w14:textId="77777777" w:rsidR="00804FA5" w:rsidRPr="00BE5913" w:rsidRDefault="00804FA5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6FC53D56" w14:textId="77777777" w:rsidR="00804FA5" w:rsidRPr="00BE5913" w:rsidRDefault="00804F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D7C6D" w:rsidRPr="00BE5913" w14:paraId="1B0EA6A9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4B9A6A1B" w14:textId="20CFBBF7" w:rsidR="000D7C6D" w:rsidRPr="00BE5913" w:rsidRDefault="00580D77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ผลกำไรจากการตีราคาที่ดินใหม่</w:t>
            </w:r>
          </w:p>
        </w:tc>
        <w:tc>
          <w:tcPr>
            <w:tcW w:w="708" w:type="dxa"/>
            <w:vAlign w:val="center"/>
          </w:tcPr>
          <w:p w14:paraId="7DE576C8" w14:textId="77777777" w:rsidR="000D7C6D" w:rsidRPr="00BE5913" w:rsidRDefault="000D7C6D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0AC2DA" w14:textId="4F73F883" w:rsidR="000D7C6D" w:rsidRPr="00BE5913" w:rsidRDefault="000D7C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52</w:t>
            </w:r>
            <w:r w:rsidR="009B6FD7" w:rsidRPr="00BE591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84" w:type="dxa"/>
            <w:vAlign w:val="center"/>
          </w:tcPr>
          <w:p w14:paraId="22E20A20" w14:textId="77777777" w:rsidR="000D7C6D" w:rsidRPr="00BE5913" w:rsidRDefault="000D7C6D" w:rsidP="00BE591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8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  <w:vAlign w:val="center"/>
          </w:tcPr>
          <w:p w14:paraId="54AB3ACD" w14:textId="17B9A874" w:rsidR="000D7C6D" w:rsidRPr="00BE5913" w:rsidRDefault="008B2936" w:rsidP="00DF12E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              -</w:t>
            </w:r>
          </w:p>
        </w:tc>
        <w:tc>
          <w:tcPr>
            <w:tcW w:w="236" w:type="dxa"/>
            <w:vAlign w:val="center"/>
          </w:tcPr>
          <w:p w14:paraId="47FBA7C2" w14:textId="77777777" w:rsidR="000D7C6D" w:rsidRPr="00BE5913" w:rsidRDefault="000D7C6D" w:rsidP="00BE591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  <w:vAlign w:val="center"/>
          </w:tcPr>
          <w:p w14:paraId="1C5F9CCA" w14:textId="4F887DAF" w:rsidR="000D7C6D" w:rsidRPr="00BE5913" w:rsidRDefault="008B29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52</w:t>
            </w:r>
            <w:r w:rsidR="009B6FD7" w:rsidRPr="00BE5913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8580C" w:rsidRPr="00BE5913" w14:paraId="48F3FE20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2AB92A38" w14:textId="76B628B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708" w:type="dxa"/>
            <w:vAlign w:val="center"/>
          </w:tcPr>
          <w:p w14:paraId="1C957159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2A365B" w14:textId="0B500BC6" w:rsidR="0068580C" w:rsidRPr="00BE5913" w:rsidRDefault="008B2936" w:rsidP="00794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284" w:type="dxa"/>
            <w:vAlign w:val="center"/>
          </w:tcPr>
          <w:p w14:paraId="6A73FE6C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7" w:type="dxa"/>
          </w:tcPr>
          <w:p w14:paraId="7EF46C5E" w14:textId="5D312D87" w:rsidR="0068580C" w:rsidRPr="00BE5913" w:rsidRDefault="0068580C" w:rsidP="00DF12ED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01EE4B03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8" w:type="dxa"/>
          </w:tcPr>
          <w:p w14:paraId="2DC0651E" w14:textId="3C7266FF" w:rsidR="0068580C" w:rsidRPr="00BE5913" w:rsidRDefault="008B29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ind w:right="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83</w:t>
            </w:r>
          </w:p>
        </w:tc>
      </w:tr>
      <w:tr w:rsidR="0068580C" w:rsidRPr="00BE5913" w14:paraId="40FE9904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368F461" w14:textId="7777777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E5913">
              <w:rPr>
                <w:rFonts w:ascii="Angsana New" w:hAnsi="Angsana New"/>
                <w:spacing w:val="-4"/>
                <w:sz w:val="24"/>
                <w:szCs w:val="24"/>
                <w:cs/>
              </w:rPr>
              <w:t>ภาษีเงินได้ของรายการที่จะไม่ถูกจัดประเภทใหม่ไว้ในกำไรหรือขาดทุนในภายหลัง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7C741682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90814D" w14:textId="50640E1A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8B2936" w:rsidRPr="00BE5913">
              <w:rPr>
                <w:rFonts w:ascii="Angsana New" w:hAnsi="Angsana New"/>
                <w:sz w:val="24"/>
                <w:szCs w:val="24"/>
              </w:rPr>
              <w:t>121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84" w:type="dxa"/>
            <w:vAlign w:val="bottom"/>
          </w:tcPr>
          <w:p w14:paraId="1EBD150E" w14:textId="77777777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6DD88C2" w14:textId="42AC8AA8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BD4700B" w14:textId="77777777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FDB093F" w14:textId="1D71BCA5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  <w:tab w:val="decimal" w:pos="559"/>
              </w:tabs>
              <w:ind w:right="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8B2936" w:rsidRPr="00BE5913">
              <w:rPr>
                <w:rFonts w:ascii="Angsana New" w:hAnsi="Angsana New"/>
                <w:sz w:val="24"/>
                <w:szCs w:val="24"/>
              </w:rPr>
              <w:t>121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68580C" w:rsidRPr="00BE5913" w14:paraId="20036601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02411449" w14:textId="7777777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รวมรายการที่จะไม่ถูกจัดประเภทใหม่ไว้ในกำไรหรือขาดทุนในภายหลัง</w:t>
            </w:r>
          </w:p>
        </w:tc>
        <w:tc>
          <w:tcPr>
            <w:tcW w:w="708" w:type="dxa"/>
            <w:vAlign w:val="center"/>
          </w:tcPr>
          <w:p w14:paraId="15B3E23B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FA9D45" w14:textId="417F1E8E" w:rsidR="0068580C" w:rsidRPr="00BE5913" w:rsidRDefault="004F2F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48</w:t>
            </w:r>
            <w:r w:rsidR="009B6FD7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" w:type="dxa"/>
            <w:vAlign w:val="bottom"/>
          </w:tcPr>
          <w:p w14:paraId="19703483" w14:textId="77777777" w:rsidR="0068580C" w:rsidRPr="00BE5913" w:rsidRDefault="0068580C" w:rsidP="00BE5913">
            <w:pPr>
              <w:ind w:right="8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009B5445" w14:textId="7F0BA308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FC83E7" w14:textId="77777777" w:rsidR="0068580C" w:rsidRPr="00BE5913" w:rsidRDefault="0068580C" w:rsidP="00BE5913">
            <w:pPr>
              <w:tabs>
                <w:tab w:val="decimal" w:pos="590"/>
              </w:tabs>
              <w:ind w:left="-21" w:right="8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F5D0E89" w14:textId="315CB82F" w:rsidR="0068580C" w:rsidRPr="00BE5913" w:rsidRDefault="004F2FBB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48</w:t>
            </w:r>
            <w:r w:rsidR="009B6FD7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</w:p>
        </w:tc>
      </w:tr>
      <w:tr w:rsidR="0068580C" w:rsidRPr="00BE5913" w14:paraId="0762F4CF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3D6CEBBC" w14:textId="7777777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บ็ดเสร็จอื่นสำหรับปี - สุทธิจากภาษีเงินได้</w:t>
            </w:r>
          </w:p>
        </w:tc>
        <w:tc>
          <w:tcPr>
            <w:tcW w:w="708" w:type="dxa"/>
            <w:vAlign w:val="center"/>
          </w:tcPr>
          <w:p w14:paraId="169C6E0E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A36D200" w14:textId="2FB3EE64" w:rsidR="0068580C" w:rsidRPr="00BE5913" w:rsidRDefault="004F2F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 w:rsidR="009B6FD7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bottom"/>
          </w:tcPr>
          <w:p w14:paraId="74230557" w14:textId="77777777" w:rsidR="0068580C" w:rsidRPr="00BE5913" w:rsidRDefault="0068580C" w:rsidP="00BE5913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7E90D569" w14:textId="7C7A580C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581243" w14:textId="77777777" w:rsidR="0068580C" w:rsidRPr="00BE5913" w:rsidRDefault="0068580C" w:rsidP="00BE5913">
            <w:pPr>
              <w:tabs>
                <w:tab w:val="decimal" w:pos="590"/>
              </w:tabs>
              <w:ind w:left="-2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C14437" w14:textId="61EC19EE" w:rsidR="0068580C" w:rsidRPr="00BE5913" w:rsidRDefault="004F2FBB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52</w:t>
            </w:r>
            <w:r w:rsidR="009B6FD7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</w:p>
        </w:tc>
      </w:tr>
      <w:tr w:rsidR="0068580C" w:rsidRPr="00BE5913" w14:paraId="6E9306A3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7A56625E" w14:textId="7777777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5F08A0B0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909798B" w14:textId="7196EECF" w:rsidR="0068580C" w:rsidRPr="00BE5913" w:rsidRDefault="004F2F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8580C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  <w:r w:rsidR="009B6FD7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" w:type="dxa"/>
            <w:vAlign w:val="center"/>
          </w:tcPr>
          <w:p w14:paraId="2B88C222" w14:textId="77777777" w:rsidR="0068580C" w:rsidRPr="00BE5913" w:rsidRDefault="0068580C" w:rsidP="00BE591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88C56C3" w14:textId="7C90C528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7AE94A75" w14:textId="77777777" w:rsidR="0068580C" w:rsidRPr="00BE5913" w:rsidRDefault="0068580C" w:rsidP="00BE5913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2DA5F9D" w14:textId="09107A89" w:rsidR="0068580C" w:rsidRPr="00BE5913" w:rsidRDefault="004F2FBB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8580C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63</w:t>
            </w:r>
            <w:r w:rsidR="009B6FD7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68580C" w:rsidRPr="00BE5913" w14:paraId="269F72EB" w14:textId="77777777" w:rsidTr="00AD2D5F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58800117" w14:textId="77777777" w:rsidR="0068580C" w:rsidRPr="00B2090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41B6AB84" w14:textId="77777777" w:rsidR="0068580C" w:rsidRPr="00B2090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7DED0D4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9FE21BE" w14:textId="77777777" w:rsidR="0068580C" w:rsidRPr="00B20903" w:rsidRDefault="0068580C" w:rsidP="00BE5913">
            <w:pPr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05614FDE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141A2F6" w14:textId="77777777" w:rsidR="0068580C" w:rsidRPr="00B20903" w:rsidRDefault="0068580C" w:rsidP="00BE5913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E156A65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8580C" w:rsidRPr="00BE5913" w14:paraId="39E29618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0A468F7E" w14:textId="7777777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vAlign w:val="center"/>
          </w:tcPr>
          <w:p w14:paraId="4FFB8028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E705EE3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7F51AEF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77" w:type="dxa"/>
            <w:vAlign w:val="center"/>
          </w:tcPr>
          <w:p w14:paraId="51170F07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CA84EF7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08" w:type="dxa"/>
            <w:vAlign w:val="center"/>
          </w:tcPr>
          <w:p w14:paraId="5FEA4840" w14:textId="77777777" w:rsidR="0068580C" w:rsidRPr="00BE5913" w:rsidRDefault="0068580C" w:rsidP="00BE5913">
            <w:pPr>
              <w:pStyle w:val="acctfourfigures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393527" w:rsidRPr="00BE5913" w14:paraId="02ECFE30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4D433C8" w14:textId="44C09A06" w:rsidR="00393527" w:rsidRPr="00BE5913" w:rsidRDefault="00393527" w:rsidP="00BE591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6BD3523A" w14:textId="77777777" w:rsidR="00393527" w:rsidRPr="00BE5913" w:rsidRDefault="00393527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065B5B" w14:textId="1111DE01" w:rsidR="00393527" w:rsidRPr="0079426D" w:rsidRDefault="0039352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7D29" w:rsidRPr="0079426D">
              <w:rPr>
                <w:rFonts w:ascii="Angsana New" w:hAnsi="Angsana New"/>
                <w:sz w:val="24"/>
                <w:szCs w:val="24"/>
              </w:rPr>
              <w:t>5,038</w:t>
            </w: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7FEB7544" w14:textId="77777777" w:rsidR="00393527" w:rsidRPr="0079426D" w:rsidRDefault="00393527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FEAF49" w14:textId="53207E78" w:rsidR="00393527" w:rsidRPr="0079426D" w:rsidRDefault="00393527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42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7397477A" w14:textId="77777777" w:rsidR="00393527" w:rsidRPr="0079426D" w:rsidRDefault="0039352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D9E09DC" w14:textId="1A049628" w:rsidR="00393527" w:rsidRPr="0079426D" w:rsidRDefault="0039352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7D29" w:rsidRPr="0079426D">
              <w:rPr>
                <w:rFonts w:ascii="Angsana New" w:hAnsi="Angsana New"/>
                <w:sz w:val="24"/>
                <w:szCs w:val="24"/>
              </w:rPr>
              <w:t>5,038</w:t>
            </w: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A87D29" w:rsidRPr="00BE5913" w14:paraId="6E450090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7D7A67C9" w14:textId="116EA0FD" w:rsidR="00A87D29" w:rsidRPr="00BE5913" w:rsidRDefault="0074471A" w:rsidP="00BE591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5BEC86D9" w14:textId="77777777" w:rsidR="00A87D29" w:rsidRPr="00BE5913" w:rsidRDefault="00A87D29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FE245A" w14:textId="3D013A59" w:rsidR="00A87D29" w:rsidRPr="0079426D" w:rsidRDefault="00A87D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67 </w:t>
            </w:r>
          </w:p>
        </w:tc>
        <w:tc>
          <w:tcPr>
            <w:tcW w:w="284" w:type="dxa"/>
          </w:tcPr>
          <w:p w14:paraId="7FC54B49" w14:textId="77777777" w:rsidR="00A87D29" w:rsidRPr="0079426D" w:rsidRDefault="00A87D29" w:rsidP="00BE5913">
            <w:pPr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EE6315F" w14:textId="7DD63C04" w:rsidR="00A87D29" w:rsidRPr="0079426D" w:rsidRDefault="00A87D29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42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7000DB1B" w14:textId="77777777" w:rsidR="00A87D29" w:rsidRPr="0079426D" w:rsidRDefault="00A87D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6BE29397" w14:textId="69A7CD5A" w:rsidR="00A87D29" w:rsidRPr="0079426D" w:rsidRDefault="00A87D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67 </w:t>
            </w:r>
          </w:p>
        </w:tc>
      </w:tr>
      <w:tr w:rsidR="00393527" w:rsidRPr="00BE5913" w14:paraId="6107D58A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58E032EE" w14:textId="77777777" w:rsidR="00393527" w:rsidRPr="00BE5913" w:rsidRDefault="00393527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708" w:type="dxa"/>
            <w:vAlign w:val="center"/>
          </w:tcPr>
          <w:p w14:paraId="2C0EB6D8" w14:textId="77777777" w:rsidR="00393527" w:rsidRPr="00BE5913" w:rsidRDefault="00393527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B8959E7" w14:textId="2C944720" w:rsidR="00393527" w:rsidRPr="00BE5913" w:rsidRDefault="00A87D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5,105 </w:t>
            </w:r>
          </w:p>
        </w:tc>
        <w:tc>
          <w:tcPr>
            <w:tcW w:w="284" w:type="dxa"/>
          </w:tcPr>
          <w:p w14:paraId="6F4AE029" w14:textId="77777777" w:rsidR="00393527" w:rsidRPr="00BE5913" w:rsidRDefault="00393527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26867EA8" w14:textId="19C01285" w:rsidR="00393527" w:rsidRPr="00BE5913" w:rsidRDefault="00393527" w:rsidP="00BE5913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10B5ACF4" w14:textId="77777777" w:rsidR="00393527" w:rsidRPr="00BE5913" w:rsidRDefault="0039352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4B8CFC7" w14:textId="2577C8C4" w:rsidR="00393527" w:rsidRPr="00BE5913" w:rsidRDefault="0039352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A87D29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5,105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8580C" w:rsidRPr="00BE5913" w14:paraId="3A9A5382" w14:textId="77777777" w:rsidTr="00AD2D5F">
        <w:trPr>
          <w:trHeight w:val="20"/>
        </w:trPr>
        <w:tc>
          <w:tcPr>
            <w:tcW w:w="5187" w:type="dxa"/>
            <w:shd w:val="clear" w:color="auto" w:fill="auto"/>
          </w:tcPr>
          <w:p w14:paraId="0EF6E32E" w14:textId="77777777" w:rsidR="0068580C" w:rsidRPr="00B2090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8" w:type="dxa"/>
            <w:vAlign w:val="center"/>
          </w:tcPr>
          <w:p w14:paraId="30762165" w14:textId="77777777" w:rsidR="0068580C" w:rsidRPr="00B2090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EEBF6AF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7D636CFD" w14:textId="77777777" w:rsidR="0068580C" w:rsidRPr="00B20903" w:rsidRDefault="0068580C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6A5928CF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797F739F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983A694" w14:textId="77777777" w:rsidR="0068580C" w:rsidRPr="00B2090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8580C" w:rsidRPr="00BE5913" w14:paraId="1AA1E2B0" w14:textId="77777777" w:rsidTr="000E0A0A">
        <w:trPr>
          <w:trHeight w:val="20"/>
        </w:trPr>
        <w:tc>
          <w:tcPr>
            <w:tcW w:w="5187" w:type="dxa"/>
            <w:shd w:val="clear" w:color="auto" w:fill="auto"/>
          </w:tcPr>
          <w:p w14:paraId="0497FD95" w14:textId="77777777" w:rsidR="0068580C" w:rsidRPr="00BE5913" w:rsidRDefault="0068580C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708" w:type="dxa"/>
            <w:vAlign w:val="center"/>
          </w:tcPr>
          <w:p w14:paraId="55E7E690" w14:textId="77777777" w:rsidR="0068580C" w:rsidRPr="00BE5913" w:rsidRDefault="0068580C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C850D50" w14:textId="77777777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5C7839" w14:textId="77777777" w:rsidR="0068580C" w:rsidRPr="00BE5913" w:rsidRDefault="0068580C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14:paraId="117D0B76" w14:textId="77777777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center"/>
          </w:tcPr>
          <w:p w14:paraId="052D5ECD" w14:textId="77777777" w:rsidR="0068580C" w:rsidRPr="00BE5913" w:rsidRDefault="0068580C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center"/>
          </w:tcPr>
          <w:p w14:paraId="389A830A" w14:textId="77777777" w:rsidR="0068580C" w:rsidRPr="00BE5913" w:rsidRDefault="006858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43012" w:rsidRPr="00BE5913" w14:paraId="0C28FD01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30F0A049" w14:textId="317F7977" w:rsidR="00243012" w:rsidRPr="00BE5913" w:rsidRDefault="00243012" w:rsidP="00BE591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708" w:type="dxa"/>
            <w:vAlign w:val="center"/>
          </w:tcPr>
          <w:p w14:paraId="1A41CE57" w14:textId="77777777" w:rsidR="00243012" w:rsidRPr="00BE5913" w:rsidRDefault="00243012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58D76" w14:textId="3B56127B" w:rsidR="00243012" w:rsidRPr="0079426D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46709" w:rsidRPr="0079426D">
              <w:rPr>
                <w:rFonts w:ascii="Angsana New" w:hAnsi="Angsana New"/>
                <w:sz w:val="24"/>
                <w:szCs w:val="24"/>
              </w:rPr>
              <w:t>5,434</w:t>
            </w: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2960C800" w14:textId="77777777" w:rsidR="00243012" w:rsidRPr="0079426D" w:rsidRDefault="00243012" w:rsidP="00BE5913">
            <w:pPr>
              <w:tabs>
                <w:tab w:val="clear" w:pos="680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0E58391" w14:textId="504CFA07" w:rsidR="00243012" w:rsidRPr="0079426D" w:rsidRDefault="00243012" w:rsidP="00DF12ED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42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7FF503CD" w14:textId="77777777" w:rsidR="00243012" w:rsidRPr="0079426D" w:rsidRDefault="00243012" w:rsidP="00BE5913">
            <w:pPr>
              <w:tabs>
                <w:tab w:val="clear" w:pos="680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59FBD2A" w14:textId="03EC7D6B" w:rsidR="00243012" w:rsidRPr="0079426D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46709" w:rsidRPr="0079426D">
              <w:rPr>
                <w:rFonts w:ascii="Angsana New" w:hAnsi="Angsana New"/>
                <w:sz w:val="24"/>
                <w:szCs w:val="24"/>
              </w:rPr>
              <w:t>5,434</w:t>
            </w:r>
            <w:r w:rsidRPr="0079426D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046709" w:rsidRPr="00BE5913" w14:paraId="7B6A98AD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2B500695" w14:textId="478E1EDB" w:rsidR="00046709" w:rsidRPr="00BE5913" w:rsidRDefault="0074471A" w:rsidP="00BE591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708" w:type="dxa"/>
            <w:vAlign w:val="center"/>
          </w:tcPr>
          <w:p w14:paraId="38194737" w14:textId="77777777" w:rsidR="00046709" w:rsidRPr="00BE5913" w:rsidRDefault="00046709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CDCE97" w14:textId="22942CB1" w:rsidR="00046709" w:rsidRPr="0079426D" w:rsidRDefault="000467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197 </w:t>
            </w:r>
          </w:p>
        </w:tc>
        <w:tc>
          <w:tcPr>
            <w:tcW w:w="284" w:type="dxa"/>
          </w:tcPr>
          <w:p w14:paraId="3E7B46E1" w14:textId="77777777" w:rsidR="00046709" w:rsidRPr="0079426D" w:rsidRDefault="00046709" w:rsidP="00BE5913">
            <w:pPr>
              <w:tabs>
                <w:tab w:val="clear" w:pos="680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A5AFF48" w14:textId="13242561" w:rsidR="00046709" w:rsidRPr="0079426D" w:rsidRDefault="00046709" w:rsidP="00BE591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21" w:right="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9426D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300022F5" w14:textId="77777777" w:rsidR="00046709" w:rsidRPr="0079426D" w:rsidRDefault="00046709" w:rsidP="00BE5913">
            <w:pPr>
              <w:tabs>
                <w:tab w:val="clear" w:pos="680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049D484" w14:textId="2D141E0A" w:rsidR="00046709" w:rsidRPr="0079426D" w:rsidRDefault="000467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9426D">
              <w:rPr>
                <w:rFonts w:ascii="Angsana New" w:hAnsi="Angsana New"/>
                <w:sz w:val="24"/>
                <w:szCs w:val="24"/>
              </w:rPr>
              <w:t xml:space="preserve"> 197 </w:t>
            </w:r>
          </w:p>
        </w:tc>
      </w:tr>
      <w:tr w:rsidR="00243012" w:rsidRPr="00BE5913" w14:paraId="17713C16" w14:textId="77777777">
        <w:trPr>
          <w:trHeight w:val="20"/>
        </w:trPr>
        <w:tc>
          <w:tcPr>
            <w:tcW w:w="5187" w:type="dxa"/>
            <w:shd w:val="clear" w:color="auto" w:fill="auto"/>
          </w:tcPr>
          <w:p w14:paraId="1B7ED5E0" w14:textId="77777777" w:rsidR="00243012" w:rsidRPr="00BE5913" w:rsidRDefault="00243012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ขาดทุน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เบ็ดเสร็จรวมสำหรับปี</w:t>
            </w:r>
          </w:p>
        </w:tc>
        <w:tc>
          <w:tcPr>
            <w:tcW w:w="708" w:type="dxa"/>
            <w:vAlign w:val="center"/>
          </w:tcPr>
          <w:p w14:paraId="6BDFA2ED" w14:textId="77777777" w:rsidR="00243012" w:rsidRPr="00BE5913" w:rsidRDefault="00243012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D7A52E8" w14:textId="7C57667C" w:rsidR="00243012" w:rsidRPr="00BE591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46709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5,63</w:t>
            </w:r>
            <w:r w:rsidR="00923366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</w:tcPr>
          <w:p w14:paraId="58CB9560" w14:textId="77777777" w:rsidR="00243012" w:rsidRPr="00BE5913" w:rsidRDefault="00243012" w:rsidP="00BE5913">
            <w:pPr>
              <w:tabs>
                <w:tab w:val="clear" w:pos="680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52E70E6" w14:textId="61D2499A" w:rsidR="00243012" w:rsidRPr="00BE5913" w:rsidRDefault="00243012" w:rsidP="00BE591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36" w:type="dxa"/>
          </w:tcPr>
          <w:p w14:paraId="31ADE60C" w14:textId="77777777" w:rsidR="00243012" w:rsidRPr="00BE5913" w:rsidRDefault="00243012" w:rsidP="00BE5913">
            <w:pPr>
              <w:tabs>
                <w:tab w:val="clear" w:pos="680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5F2090" w14:textId="64DA342B" w:rsidR="00243012" w:rsidRPr="00BE591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046709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5,63</w:t>
            </w:r>
            <w:r w:rsidR="00923366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43012" w:rsidRPr="00BE5913" w14:paraId="5A54576A" w14:textId="77777777">
        <w:trPr>
          <w:trHeight w:val="20"/>
        </w:trPr>
        <w:tc>
          <w:tcPr>
            <w:tcW w:w="5187" w:type="dxa"/>
            <w:shd w:val="clear" w:color="auto" w:fill="auto"/>
            <w:vAlign w:val="center"/>
          </w:tcPr>
          <w:p w14:paraId="6E1AD090" w14:textId="77777777" w:rsidR="00243012" w:rsidRPr="00B20903" w:rsidRDefault="00243012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15C00379" w14:textId="77777777" w:rsidR="00243012" w:rsidRPr="00B20903" w:rsidRDefault="00243012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025206D0" w14:textId="77777777" w:rsidR="00243012" w:rsidRPr="00B2090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1FDC027A" w14:textId="77777777" w:rsidR="00243012" w:rsidRPr="00B20903" w:rsidRDefault="00243012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5657BC8A" w14:textId="77777777" w:rsidR="00243012" w:rsidRPr="00B2090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EE8F024" w14:textId="77777777" w:rsidR="00243012" w:rsidRPr="00B20903" w:rsidRDefault="00243012" w:rsidP="00BE5913">
            <w:pPr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49519881" w14:textId="77777777" w:rsidR="00243012" w:rsidRPr="00B2090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43012" w:rsidRPr="00BE5913" w14:paraId="52BA5FC7" w14:textId="77777777" w:rsidTr="00AF4821">
        <w:trPr>
          <w:trHeight w:val="66"/>
        </w:trPr>
        <w:tc>
          <w:tcPr>
            <w:tcW w:w="5187" w:type="dxa"/>
            <w:shd w:val="clear" w:color="auto" w:fill="auto"/>
          </w:tcPr>
          <w:p w14:paraId="70AA7371" w14:textId="77777777" w:rsidR="00243012" w:rsidRPr="00BE5913" w:rsidRDefault="00243012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กำไรต่อหุ้นขั้นพื้นฐาน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561BB281" w14:textId="77777777" w:rsidR="00243012" w:rsidRPr="00BE5913" w:rsidRDefault="00243012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7F9BF3D3" w14:textId="78D3244E" w:rsidR="00243012" w:rsidRPr="00BE591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0.</w:t>
            </w:r>
            <w:r w:rsidR="00923366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1574</w:t>
            </w:r>
          </w:p>
        </w:tc>
        <w:tc>
          <w:tcPr>
            <w:tcW w:w="284" w:type="dxa"/>
            <w:vAlign w:val="bottom"/>
          </w:tcPr>
          <w:p w14:paraId="1CE5D440" w14:textId="77777777" w:rsidR="00243012" w:rsidRPr="00BE5913" w:rsidRDefault="00243012" w:rsidP="00BE5913">
            <w:pPr>
              <w:tabs>
                <w:tab w:val="clear" w:pos="680"/>
                <w:tab w:val="decimal" w:pos="671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vAlign w:val="bottom"/>
          </w:tcPr>
          <w:p w14:paraId="380C529F" w14:textId="45B1548E" w:rsidR="00243012" w:rsidRPr="00BE5913" w:rsidRDefault="00243012" w:rsidP="00BE591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BCA8084" w14:textId="77777777" w:rsidR="00243012" w:rsidRPr="00BE5913" w:rsidRDefault="00243012" w:rsidP="00BE5913">
            <w:pPr>
              <w:tabs>
                <w:tab w:val="clear" w:pos="680"/>
                <w:tab w:val="decimal" w:pos="671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2B1313A" w14:textId="60E64750" w:rsidR="00243012" w:rsidRPr="00BE591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0.</w:t>
            </w:r>
            <w:r w:rsidR="00923366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1574</w:t>
            </w:r>
          </w:p>
        </w:tc>
      </w:tr>
      <w:tr w:rsidR="00243012" w:rsidRPr="00BE5913" w14:paraId="4B89BE2A" w14:textId="77777777" w:rsidTr="00AF4821">
        <w:trPr>
          <w:trHeight w:val="66"/>
        </w:trPr>
        <w:tc>
          <w:tcPr>
            <w:tcW w:w="5187" w:type="dxa"/>
            <w:shd w:val="clear" w:color="auto" w:fill="auto"/>
          </w:tcPr>
          <w:p w14:paraId="4AD3ED63" w14:textId="1EA3AEC2" w:rsidR="00243012" w:rsidRPr="00BE5913" w:rsidRDefault="00243012" w:rsidP="00BE5913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กำไรต่อหุ้น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708" w:type="dxa"/>
          </w:tcPr>
          <w:p w14:paraId="3F46D086" w14:textId="77777777" w:rsidR="00243012" w:rsidRPr="00BE5913" w:rsidRDefault="00243012" w:rsidP="00BE5913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BA6B31" w14:textId="0B02366F" w:rsidR="00243012" w:rsidRPr="00BE591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0.</w:t>
            </w:r>
            <w:r w:rsidR="00923366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1574</w:t>
            </w:r>
          </w:p>
        </w:tc>
        <w:tc>
          <w:tcPr>
            <w:tcW w:w="284" w:type="dxa"/>
            <w:vAlign w:val="bottom"/>
          </w:tcPr>
          <w:p w14:paraId="7CAEE75A" w14:textId="77777777" w:rsidR="00243012" w:rsidRPr="00BE5913" w:rsidRDefault="00243012" w:rsidP="00BE5913">
            <w:pPr>
              <w:tabs>
                <w:tab w:val="clear" w:pos="680"/>
                <w:tab w:val="decimal" w:pos="671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EE5C82" w14:textId="3B16E2A8" w:rsidR="00243012" w:rsidRPr="00BE5913" w:rsidRDefault="00243012" w:rsidP="00BE5913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21" w:right="-108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5FC7F6" w14:textId="77777777" w:rsidR="00243012" w:rsidRPr="00BE5913" w:rsidRDefault="00243012" w:rsidP="00BE5913">
            <w:pPr>
              <w:tabs>
                <w:tab w:val="clear" w:pos="680"/>
                <w:tab w:val="decimal" w:pos="671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886EEF3" w14:textId="37F4B5C2" w:rsidR="00243012" w:rsidRPr="00BE5913" w:rsidRDefault="00243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85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0.</w:t>
            </w:r>
            <w:r w:rsidR="00923366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1574</w:t>
            </w:r>
          </w:p>
        </w:tc>
      </w:tr>
    </w:tbl>
    <w:p w14:paraId="7E37D020" w14:textId="77777777" w:rsidR="00E010E1" w:rsidRPr="00B20903" w:rsidRDefault="00E010E1" w:rsidP="00BE5913">
      <w:pPr>
        <w:tabs>
          <w:tab w:val="left" w:pos="72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8C32F57" w14:textId="6ED64BBD" w:rsidR="005101C2" w:rsidRPr="00BE5913" w:rsidRDefault="005101C2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45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2FC1F0E" w14:textId="6F318487" w:rsidR="005101C2" w:rsidRPr="00BE5913" w:rsidRDefault="005101C2" w:rsidP="00BE5913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8C6AD6" w14:textId="16C767DE" w:rsidR="009707CC" w:rsidRPr="00BE5913" w:rsidRDefault="009707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E5913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หมายถึง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บุคคลหรือกิจการที่มีอำนาจควบคุม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หรือควบคุมร่วมกัน ท</w:t>
      </w:r>
      <w:r w:rsidR="002E5024" w:rsidRPr="00BE5913">
        <w:rPr>
          <w:rFonts w:ascii="Angsana New" w:hAnsi="Angsana New" w:hint="cs"/>
          <w:b/>
          <w:sz w:val="30"/>
          <w:szCs w:val="30"/>
          <w:cs/>
        </w:rPr>
        <w:t>ั้ง</w:t>
      </w:r>
      <w:r w:rsidRPr="00BE5913">
        <w:rPr>
          <w:rFonts w:ascii="Angsana New" w:hAnsi="Angsana New" w:hint="cs"/>
          <w:b/>
          <w:sz w:val="30"/>
          <w:szCs w:val="30"/>
          <w:cs/>
        </w:rPr>
        <w:t>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</w:t>
      </w:r>
      <w:r w:rsidR="00E34B71" w:rsidRPr="00BE5913">
        <w:rPr>
          <w:rFonts w:ascii="Angsana New" w:hAnsi="Angsana New" w:hint="cs"/>
          <w:b/>
          <w:sz w:val="30"/>
          <w:szCs w:val="30"/>
          <w:cs/>
        </w:rPr>
        <w:t xml:space="preserve">           </w:t>
      </w:r>
      <w:r w:rsidRPr="00BE5913">
        <w:rPr>
          <w:rFonts w:ascii="Angsana New" w:hAnsi="Angsana New" w:hint="cs"/>
          <w:b/>
          <w:sz w:val="30"/>
          <w:szCs w:val="30"/>
          <w:cs/>
        </w:rPr>
        <w:t>กลุ่มบริษัทมีอำนาจควบคุมหรือควบคุมร่วมกันท</w:t>
      </w:r>
      <w:r w:rsidR="00D35172" w:rsidRPr="00BE5913">
        <w:rPr>
          <w:rFonts w:ascii="Angsana New" w:hAnsi="Angsana New" w:hint="cs"/>
          <w:b/>
          <w:sz w:val="30"/>
          <w:szCs w:val="30"/>
          <w:cs/>
        </w:rPr>
        <w:t>ั้</w:t>
      </w:r>
      <w:r w:rsidRPr="00BE5913">
        <w:rPr>
          <w:rFonts w:ascii="Angsana New" w:hAnsi="Angsana New" w:hint="cs"/>
          <w:b/>
          <w:sz w:val="30"/>
          <w:szCs w:val="30"/>
          <w:cs/>
        </w:rPr>
        <w:t>งทางตรงและทางอ้อม</w:t>
      </w:r>
      <w:r w:rsidRPr="00BE5913">
        <w:rPr>
          <w:rFonts w:ascii="Angsana New" w:hAnsi="Angsana New"/>
          <w:b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b/>
          <w:sz w:val="30"/>
          <w:szCs w:val="30"/>
          <w:cs/>
        </w:rPr>
        <w:t>หรือมีอิทธิพลอย่างมีสาระสำคัญใน</w:t>
      </w:r>
      <w:r w:rsidR="00E34B71" w:rsidRPr="00BE5913">
        <w:rPr>
          <w:rFonts w:ascii="Angsana New" w:hAnsi="Angsana New" w:hint="cs"/>
          <w:b/>
          <w:sz w:val="30"/>
          <w:szCs w:val="30"/>
          <w:cs/>
        </w:rPr>
        <w:t xml:space="preserve">                 </w:t>
      </w:r>
      <w:r w:rsidRPr="00BE5913">
        <w:rPr>
          <w:rFonts w:ascii="Angsana New" w:hAnsi="Angsana New" w:hint="cs"/>
          <w:b/>
          <w:sz w:val="30"/>
          <w:szCs w:val="30"/>
          <w:cs/>
        </w:rPr>
        <w:t>การตัดสินใจทางการเงินและการบริหารต่อบุคคลหรือกิจการน</w:t>
      </w:r>
      <w:r w:rsidR="00432049" w:rsidRPr="00BE5913">
        <w:rPr>
          <w:rFonts w:ascii="Angsana New" w:hAnsi="Angsana New" w:hint="cs"/>
          <w:b/>
          <w:sz w:val="30"/>
          <w:szCs w:val="30"/>
          <w:cs/>
        </w:rPr>
        <w:t>ั้</w:t>
      </w:r>
      <w:r w:rsidRPr="00BE5913">
        <w:rPr>
          <w:rFonts w:ascii="Angsana New" w:hAnsi="Angsana New" w:hint="cs"/>
          <w:b/>
          <w:sz w:val="30"/>
          <w:szCs w:val="30"/>
          <w:cs/>
        </w:rPr>
        <w:t>น</w:t>
      </w:r>
    </w:p>
    <w:p w14:paraId="56C6BA82" w14:textId="77777777" w:rsidR="00725809" w:rsidRPr="00BE5913" w:rsidRDefault="00725809" w:rsidP="00BE5913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DED5FF" w14:textId="0434F22F" w:rsidR="00B2026D" w:rsidRPr="00BE5913" w:rsidRDefault="00B2026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BE5913">
        <w:rPr>
          <w:rFonts w:ascii="Angsana New" w:hAnsi="Angsana New"/>
          <w:b/>
          <w:spacing w:val="-2"/>
          <w:sz w:val="30"/>
          <w:szCs w:val="30"/>
          <w:cs/>
        </w:rPr>
        <w:t>ความสัมพันธ์ที่มีกับบริษัทย่อย</w:t>
      </w:r>
      <w:r w:rsidRPr="00BE5913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="002B79F6" w:rsidRPr="00BE5913">
        <w:rPr>
          <w:rFonts w:ascii="Angsana New" w:hAnsi="Angsana New"/>
          <w:b/>
          <w:spacing w:val="-2"/>
          <w:sz w:val="30"/>
          <w:szCs w:val="30"/>
          <w:cs/>
        </w:rPr>
        <w:t>และการร่วมค้า</w:t>
      </w:r>
      <w:r w:rsidRPr="00BE5913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Pr="00BE5913">
        <w:rPr>
          <w:rFonts w:ascii="Angsana New" w:hAnsi="Angsana New"/>
          <w:bCs/>
          <w:sz w:val="30"/>
          <w:szCs w:val="30"/>
          <w:cs/>
        </w:rPr>
        <w:t xml:space="preserve"> </w:t>
      </w:r>
      <w:r w:rsidR="0079426D">
        <w:rPr>
          <w:rFonts w:ascii="Angsana New" w:hAnsi="Angsana New"/>
          <w:bCs/>
          <w:sz w:val="30"/>
          <w:szCs w:val="30"/>
        </w:rPr>
        <w:t>9</w:t>
      </w:r>
      <w:r w:rsidR="002B79F6" w:rsidRPr="00BE5913">
        <w:rPr>
          <w:rFonts w:ascii="Angsana New" w:hAnsi="Angsana New"/>
          <w:bCs/>
          <w:sz w:val="30"/>
          <w:szCs w:val="30"/>
        </w:rPr>
        <w:t xml:space="preserve"> </w:t>
      </w:r>
      <w:r w:rsidR="002B79F6" w:rsidRPr="00BE5913">
        <w:rPr>
          <w:rFonts w:ascii="Angsana New" w:hAnsi="Angsana New" w:hint="cs"/>
          <w:b/>
          <w:sz w:val="30"/>
          <w:szCs w:val="30"/>
          <w:cs/>
        </w:rPr>
        <w:t>และ</w:t>
      </w:r>
      <w:r w:rsidR="00D6374F" w:rsidRPr="00BE5913">
        <w:rPr>
          <w:rFonts w:ascii="Angsana New" w:hAnsi="Angsana New" w:hint="cs"/>
          <w:b/>
          <w:sz w:val="30"/>
          <w:szCs w:val="30"/>
          <w:cs/>
        </w:rPr>
        <w:t>ข้อ</w:t>
      </w:r>
      <w:r w:rsidR="00AD2D5F" w:rsidRPr="00BE5913">
        <w:rPr>
          <w:rFonts w:ascii="Angsana New" w:hAnsi="Angsana New"/>
          <w:b/>
          <w:sz w:val="30"/>
          <w:szCs w:val="30"/>
        </w:rPr>
        <w:t xml:space="preserve"> </w:t>
      </w:r>
      <w:r w:rsidR="0079426D">
        <w:rPr>
          <w:rFonts w:ascii="Angsana New" w:hAnsi="Angsana New"/>
          <w:bCs/>
          <w:sz w:val="30"/>
          <w:szCs w:val="30"/>
        </w:rPr>
        <w:t>10</w:t>
      </w:r>
      <w:r w:rsidR="00AD2D5F" w:rsidRPr="00BE5913">
        <w:rPr>
          <w:rFonts w:ascii="Angsana New" w:hAnsi="Angsana New"/>
          <w:bCs/>
          <w:sz w:val="30"/>
          <w:szCs w:val="30"/>
        </w:rPr>
        <w:t xml:space="preserve"> </w:t>
      </w:r>
      <w:r w:rsidR="002B79F6" w:rsidRPr="00BE5913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BE5913">
        <w:rPr>
          <w:rFonts w:ascii="Angsana New" w:hAnsi="Angsana New"/>
          <w:b/>
          <w:sz w:val="30"/>
          <w:szCs w:val="30"/>
          <w:cs/>
        </w:rPr>
        <w:t>บุคคลหรือกิจการอื่น</w:t>
      </w:r>
      <w:r w:rsidR="00B477AD">
        <w:rPr>
          <w:rFonts w:ascii="Angsana New" w:hAnsi="Angsana New"/>
          <w:b/>
          <w:sz w:val="30"/>
          <w:szCs w:val="30"/>
        </w:rPr>
        <w:br/>
      </w:r>
      <w:r w:rsidRPr="00BE5913">
        <w:rPr>
          <w:rFonts w:ascii="Angsana New" w:hAnsi="Angsana New"/>
          <w:b/>
          <w:sz w:val="30"/>
          <w:szCs w:val="30"/>
          <w:cs/>
        </w:rPr>
        <w:t>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7F2EBF2" w14:textId="5EB28A50" w:rsidR="008A5A44" w:rsidRPr="00BE5913" w:rsidRDefault="008A5A44" w:rsidP="00BE5913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312" w:type="dxa"/>
        <w:tblInd w:w="450" w:type="dxa"/>
        <w:tblLook w:val="04A0" w:firstRow="1" w:lastRow="0" w:firstColumn="1" w:lastColumn="0" w:noHBand="0" w:noVBand="1"/>
      </w:tblPr>
      <w:tblGrid>
        <w:gridCol w:w="3600"/>
        <w:gridCol w:w="2292"/>
        <w:gridCol w:w="3420"/>
      </w:tblGrid>
      <w:tr w:rsidR="008A5A44" w:rsidRPr="00BE5913" w14:paraId="210AB6B1" w14:textId="77777777" w:rsidTr="000434B4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2D0F6B" w14:textId="69D10815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32FFFBF" w14:textId="77777777" w:rsidR="008A5A44" w:rsidRPr="00BE5913" w:rsidRDefault="008A5A44" w:rsidP="00BE5913">
            <w:pPr>
              <w:spacing w:line="214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DB56E71" w14:textId="33730E5D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5A8E1E" w14:textId="5FFAE6AA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A5A44" w:rsidRPr="00BE5913" w14:paraId="1079F9F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30F7B12" w14:textId="41CE2562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73F1220D" w14:textId="1C7CE5FD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4B435A0" w14:textId="7E8FD606" w:rsidR="008A5A44" w:rsidRPr="00BE5913" w:rsidRDefault="008A5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F92949" w:rsidRPr="00BE5913" w14:paraId="3CC1146B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CDAAB5A" w14:textId="3B10F899" w:rsidR="00F92949" w:rsidRPr="00BE5913" w:rsidRDefault="00F92949" w:rsidP="00840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4061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ไชน่าทาวน์ เดสติเนชั่น (ไทยแลนด์)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BEC8CC4" w14:textId="53B0DFAE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CE0F26D" w14:textId="60259D03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357D28B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D40DFD" w14:textId="151DC98C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9"/>
              </w:tabs>
              <w:spacing w:line="228" w:lineRule="auto"/>
              <w:ind w:left="429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5299CD3" w14:textId="4381E735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71EC26" w14:textId="1E055DE0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30B5966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E20794" w14:textId="32C9A9AC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F499D05" w14:textId="698FC3A7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619A401" w14:textId="4EEF0F6C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551425BF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57F897" w14:textId="7D7EEC98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9E8A101" w14:textId="4B51D0FB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C758FA2" w14:textId="442F9327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1DC23F7A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A83A37" w14:textId="09477D81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2CE0B2D" w14:textId="1CCB1BEE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8F83DA" w14:textId="702D0EBD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50F6752D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2FAB9D9" w14:textId="14CF9303" w:rsidR="00F92949" w:rsidRPr="00BE5913" w:rsidRDefault="00240E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ปากซอง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แคปปิตอล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7B87D91" w14:textId="36FB3EC5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B6054F" w14:textId="0B9B651F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240EDB" w:rsidRPr="00BE5913" w14:paraId="6E0D3966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DEFB73" w14:textId="087D52B8" w:rsidR="00240EDB" w:rsidRPr="00BE5913" w:rsidRDefault="00240E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ป้อมทิพย์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/>
                <w:sz w:val="30"/>
                <w:szCs w:val="30"/>
              </w:rPr>
              <w:t>(2012)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4612E5E" w14:textId="650597EC" w:rsidR="00240EDB" w:rsidRPr="00BE5913" w:rsidRDefault="00240E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3C797B" w14:textId="22A21FEA" w:rsidR="00240EDB" w:rsidRPr="00BE5913" w:rsidRDefault="00240E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425B3353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F9C1C5" w14:textId="0CDACB50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68B9488" w14:textId="5FA3E614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3CE09CF" w14:textId="6382FE7F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0A89EB14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61BC4D8" w14:textId="40B66CB1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25B6A24" w14:textId="2DBE774A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8038820" w14:textId="336A3CBB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74654BB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223E7C9" w14:textId="317497B8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เดอะ คิวเอสอาร์ ออฟ เอเชีย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67FD147" w14:textId="7EF32C8B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8C60AB" w14:textId="0DA8AFAC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92949" w:rsidRPr="00BE5913" w14:paraId="523257A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7E6593" w14:textId="0A4B5198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450B76BE" w14:textId="03170301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D735A8" w14:textId="227CB309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="00CB7E4A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3235CE99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0A96A7A" w14:textId="0685EC58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spacing w:line="228" w:lineRule="auto"/>
              <w:ind w:left="429" w:hanging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E668704" w14:textId="24DAF051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E565CDF" w14:textId="50BEA0F5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1439A1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3CFFA2" w14:textId="5AC8A151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6727B527" w14:textId="7E421AAE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95D880F" w14:textId="59C47B5B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07307BF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1D0B48" w14:textId="5DE186DA" w:rsidR="00CB7E4A" w:rsidRPr="00BE5913" w:rsidRDefault="00CB7E4A" w:rsidP="00BE5913">
            <w:pPr>
              <w:pStyle w:val="Caption"/>
              <w:tabs>
                <w:tab w:val="clear" w:pos="227"/>
                <w:tab w:val="left" w:pos="610"/>
              </w:tabs>
              <w:spacing w:line="228" w:lineRule="auto"/>
              <w:ind w:left="430" w:hanging="43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2F4689BF" w14:textId="49069273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01F2DE5" w14:textId="315E0753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54C57" w:rsidRPr="00BE5913" w14:paraId="49A7910E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AB0A3D3" w14:textId="223CD92B" w:rsidR="00954C57" w:rsidRPr="00BE5913" w:rsidRDefault="00B11CA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อาคเนย์แคปปิตอล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1589D196" w14:textId="27B2CD34" w:rsidR="00954C57" w:rsidRPr="00BE5913" w:rsidRDefault="00954C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33A2B9A" w14:textId="1176FCC4" w:rsidR="00954C57" w:rsidRPr="00BE5913" w:rsidRDefault="00954C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612FD31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352651D" w14:textId="2FFF3EA6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3AFDF3DC" w14:textId="1C2D2EC1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B810F2C" w14:textId="16D2F884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7D352C30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12461D" w14:textId="6E133DE5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แลนด์ อินเตอร์เนชั่นแนล (ประเทศไทย) จำกัด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57186F12" w14:textId="0C6767F3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69E9A4" w14:textId="7CDD3526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B7E4A" w:rsidRPr="00BE5913" w14:paraId="0A71FF61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30476D" w14:textId="733A60FD" w:rsidR="00CB7E4A" w:rsidRPr="00BE5913" w:rsidRDefault="00CB7E4A" w:rsidP="00BE5913">
            <w:pPr>
              <w:pStyle w:val="Caption"/>
              <w:spacing w:line="228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930FF89" w14:textId="760B93D7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7C7E391" w14:textId="18BACC04" w:rsidR="00CB7E4A" w:rsidRPr="00BE5913" w:rsidRDefault="00CB7E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F92949" w:rsidRPr="00BE5913" w14:paraId="32FA95E8" w14:textId="77777777" w:rsidTr="000434B4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7CBCC94" w14:textId="21A7D235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2292" w:type="dxa"/>
            <w:tcBorders>
              <w:top w:val="nil"/>
              <w:left w:val="nil"/>
              <w:bottom w:val="nil"/>
              <w:right w:val="nil"/>
            </w:tcBorders>
          </w:tcPr>
          <w:p w14:paraId="00740749" w14:textId="353392A5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4833DD" w14:textId="0701935D" w:rsidR="00F92949" w:rsidRPr="00BE5913" w:rsidRDefault="00F929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4"/>
              </w:tabs>
              <w:spacing w:line="228" w:lineRule="auto"/>
              <w:ind w:left="304" w:hanging="30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1A47ABF0" w14:textId="44E4F8D3" w:rsidR="00432049" w:rsidRPr="00B20903" w:rsidRDefault="00432049" w:rsidP="00BE5913">
      <w:pPr>
        <w:pStyle w:val="BodyText"/>
        <w:tabs>
          <w:tab w:val="clear" w:pos="680"/>
          <w:tab w:val="left" w:pos="810"/>
        </w:tabs>
        <w:spacing w:after="0"/>
        <w:ind w:left="540" w:right="27" w:firstLine="90"/>
        <w:jc w:val="thaiDistribute"/>
        <w:rPr>
          <w:rFonts w:ascii="Angsana New" w:hAnsi="Angsana New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69"/>
        <w:gridCol w:w="1171"/>
        <w:gridCol w:w="272"/>
        <w:gridCol w:w="1048"/>
        <w:gridCol w:w="269"/>
        <w:gridCol w:w="1111"/>
      </w:tblGrid>
      <w:tr w:rsidR="00B019A5" w:rsidRPr="00BE5913" w14:paraId="0B62BC1A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04EC8A11" w14:textId="0FB0134A" w:rsidR="00B019A5" w:rsidRPr="00BE5913" w:rsidRDefault="002B228C" w:rsidP="00BE5913">
            <w:pPr>
              <w:spacing w:line="235" w:lineRule="auto"/>
              <w:ind w:left="327" w:right="160" w:hanging="3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0179506B" w14:textId="5CE0A138" w:rsidR="00B019A5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  <w:shd w:val="clear" w:color="auto" w:fill="auto"/>
          </w:tcPr>
          <w:p w14:paraId="260EB999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3"/>
            <w:shd w:val="clear" w:color="auto" w:fill="auto"/>
          </w:tcPr>
          <w:p w14:paraId="1DF2EC5F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0F65" w:rsidRPr="00BE5913" w14:paraId="70088454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65D6DEC6" w14:textId="77777777" w:rsidR="00EE0F65" w:rsidRPr="00BE5913" w:rsidRDefault="00EE0F65" w:rsidP="00BE5913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7F2D4E02" w14:textId="69636D9B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08169B24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664A63A8" w14:textId="4969BD6A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3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2" w:type="dxa"/>
            <w:shd w:val="clear" w:color="auto" w:fill="auto"/>
          </w:tcPr>
          <w:p w14:paraId="4EDE0AF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37582F0D" w14:textId="7DFB53F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</w:tcPr>
          <w:p w14:paraId="4D11E6D4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42D13C71" w14:textId="4E93AB89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E0F65" w:rsidRPr="00BE5913" w14:paraId="1A213C3E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7F9CF924" w14:textId="77777777" w:rsidR="00EE0F65" w:rsidRPr="00BE5913" w:rsidRDefault="00EE0F65" w:rsidP="00BE5913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0EE72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AC737AA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7AF1C79" w14:textId="0A149C62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3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</w:t>
            </w:r>
            <w:r w:rsidRPr="00BE59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2" w:type="dxa"/>
            <w:shd w:val="clear" w:color="auto" w:fill="auto"/>
          </w:tcPr>
          <w:p w14:paraId="33E40BC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4EA47F2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7AEB4F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shd w:val="clear" w:color="auto" w:fill="auto"/>
          </w:tcPr>
          <w:p w14:paraId="246036C0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A4888" w:rsidRPr="00BE5913" w14:paraId="0A86BE02" w14:textId="77777777" w:rsidTr="00D70FEE">
        <w:trPr>
          <w:tblHeader/>
        </w:trPr>
        <w:tc>
          <w:tcPr>
            <w:tcW w:w="4410" w:type="dxa"/>
            <w:shd w:val="clear" w:color="auto" w:fill="auto"/>
          </w:tcPr>
          <w:p w14:paraId="1D322813" w14:textId="77777777" w:rsidR="00FA4888" w:rsidRPr="00BE5913" w:rsidRDefault="00FA4888" w:rsidP="00BE5913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283814E8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4888" w:rsidRPr="00BE5913" w14:paraId="150FE8D2" w14:textId="77777777" w:rsidTr="00D70FEE">
        <w:tc>
          <w:tcPr>
            <w:tcW w:w="4410" w:type="dxa"/>
          </w:tcPr>
          <w:p w14:paraId="6E340F44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3A9AEA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955DC8D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FAC306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581880B0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F0DD307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0658D63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2EDBA47" w14:textId="77777777" w:rsidR="00FA4888" w:rsidRPr="00BE5913" w:rsidRDefault="00FA48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0F65" w:rsidRPr="00BE5913" w14:paraId="6EDC2D17" w14:textId="77777777" w:rsidTr="00D70FEE">
        <w:tc>
          <w:tcPr>
            <w:tcW w:w="4410" w:type="dxa"/>
          </w:tcPr>
          <w:p w14:paraId="10B696F3" w14:textId="01007D4E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7C9B53B" w14:textId="7870EFBC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203A60D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A0F73B" w14:textId="579D74A4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C399350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17D527BA" w14:textId="3DF3BCBB" w:rsidR="00EE0F65" w:rsidRPr="00BE5913" w:rsidRDefault="001B0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2,961,837</w:t>
            </w:r>
          </w:p>
        </w:tc>
        <w:tc>
          <w:tcPr>
            <w:tcW w:w="269" w:type="dxa"/>
          </w:tcPr>
          <w:p w14:paraId="6761BED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BE4429C" w14:textId="155110A8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1,448,381 </w:t>
            </w:r>
          </w:p>
        </w:tc>
      </w:tr>
      <w:tr w:rsidR="00EE0F65" w:rsidRPr="00BE5913" w14:paraId="2B8A5241" w14:textId="77777777" w:rsidTr="00D70FEE">
        <w:tc>
          <w:tcPr>
            <w:tcW w:w="4410" w:type="dxa"/>
          </w:tcPr>
          <w:p w14:paraId="7CD0319C" w14:textId="0D352B73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5A0C22A2" w14:textId="1A5B9763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E998F8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423C606" w14:textId="02FBBEAF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B708C7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7C9016D" w14:textId="2B27FD65" w:rsidR="00EE0F65" w:rsidRPr="00BE5913" w:rsidRDefault="001B0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35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2,800,300</w:t>
            </w:r>
          </w:p>
        </w:tc>
        <w:tc>
          <w:tcPr>
            <w:tcW w:w="269" w:type="dxa"/>
          </w:tcPr>
          <w:p w14:paraId="554890E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BECEE99" w14:textId="1D2DB62D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2,923,877 </w:t>
            </w:r>
          </w:p>
        </w:tc>
      </w:tr>
      <w:tr w:rsidR="00EE0F65" w:rsidRPr="00BE5913" w14:paraId="042101E2" w14:textId="77777777" w:rsidTr="00D70FEE">
        <w:tc>
          <w:tcPr>
            <w:tcW w:w="4410" w:type="dxa"/>
          </w:tcPr>
          <w:p w14:paraId="3EF6F499" w14:textId="797AEE74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31265F4" w14:textId="470E09EC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3DE095A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8196EA7" w14:textId="009F7C4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2B6D5E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B390BF0" w14:textId="1D2F10D4" w:rsidR="00EE0F65" w:rsidRPr="00BE5913" w:rsidRDefault="004445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3,794</w:t>
            </w:r>
          </w:p>
        </w:tc>
        <w:tc>
          <w:tcPr>
            <w:tcW w:w="269" w:type="dxa"/>
          </w:tcPr>
          <w:p w14:paraId="268BA3D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6187A84" w14:textId="489488AF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4,158 </w:t>
            </w:r>
          </w:p>
        </w:tc>
      </w:tr>
      <w:tr w:rsidR="00EE0F65" w:rsidRPr="00BE5913" w14:paraId="12C8F152" w14:textId="77777777" w:rsidTr="00D70FEE">
        <w:tc>
          <w:tcPr>
            <w:tcW w:w="4410" w:type="dxa"/>
          </w:tcPr>
          <w:p w14:paraId="3258C71C" w14:textId="1EEB74EC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2DB397E" w14:textId="49789D6A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F3952B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5271C4F" w14:textId="15682C05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875D6D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BBFF5A2" w14:textId="6B06479D" w:rsidR="00EE0F65" w:rsidRPr="00BE5913" w:rsidRDefault="000622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2,660,395</w:t>
            </w:r>
          </w:p>
        </w:tc>
        <w:tc>
          <w:tcPr>
            <w:tcW w:w="269" w:type="dxa"/>
          </w:tcPr>
          <w:p w14:paraId="4E3F278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7DC8AE2" w14:textId="61586C7D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1,050,985 </w:t>
            </w:r>
          </w:p>
        </w:tc>
      </w:tr>
      <w:tr w:rsidR="00EE0F65" w:rsidRPr="00BE5913" w14:paraId="10B35A8B" w14:textId="77777777">
        <w:tc>
          <w:tcPr>
            <w:tcW w:w="4410" w:type="dxa"/>
          </w:tcPr>
          <w:p w14:paraId="12623304" w14:textId="5DD5139D" w:rsidR="00EE0F65" w:rsidRPr="00BE5913" w:rsidRDefault="00EE0F65" w:rsidP="00BE5913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</w:tcPr>
          <w:p w14:paraId="5C4BCB89" w14:textId="33F4AF33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62CC319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E9854FC" w14:textId="0180B52F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501388A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AE2DCAC" w14:textId="58D7E580" w:rsidR="00EE0F65" w:rsidRPr="00BE5913" w:rsidRDefault="000622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36,029</w:t>
            </w:r>
          </w:p>
        </w:tc>
        <w:tc>
          <w:tcPr>
            <w:tcW w:w="269" w:type="dxa"/>
          </w:tcPr>
          <w:p w14:paraId="4C38AAD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4FE0931" w14:textId="73FDE612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42,072 </w:t>
            </w:r>
          </w:p>
        </w:tc>
      </w:tr>
      <w:tr w:rsidR="00EE0F65" w:rsidRPr="00BE5913" w14:paraId="0CFE7B53" w14:textId="77777777" w:rsidTr="00D70FEE">
        <w:tc>
          <w:tcPr>
            <w:tcW w:w="4410" w:type="dxa"/>
          </w:tcPr>
          <w:p w14:paraId="38CAF281" w14:textId="5EE9265B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5CC60DE9" w14:textId="7684C388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51095B0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84B45F2" w14:textId="79828E8E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AC739E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805C084" w14:textId="1E4B9AC0" w:rsidR="00EE0F65" w:rsidRPr="00BE5913" w:rsidRDefault="004A46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47,110</w:t>
            </w:r>
          </w:p>
        </w:tc>
        <w:tc>
          <w:tcPr>
            <w:tcW w:w="269" w:type="dxa"/>
          </w:tcPr>
          <w:p w14:paraId="7FB7611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9159B95" w14:textId="5F153CF2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6,812 </w:t>
            </w:r>
          </w:p>
        </w:tc>
      </w:tr>
      <w:tr w:rsidR="00EE0F65" w:rsidRPr="00BE5913" w14:paraId="679223B4" w14:textId="77777777" w:rsidTr="00D70FEE">
        <w:tc>
          <w:tcPr>
            <w:tcW w:w="4410" w:type="dxa"/>
          </w:tcPr>
          <w:p w14:paraId="11E4D193" w14:textId="2A33C78F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489D51" w14:textId="5EAD6FBD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6C7E6A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DE826F3" w14:textId="4C25D059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E2B1E6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73A455D" w14:textId="468D6F25" w:rsidR="00EE0F65" w:rsidRPr="00BE5913" w:rsidRDefault="00F357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431,219</w:t>
            </w:r>
          </w:p>
        </w:tc>
        <w:tc>
          <w:tcPr>
            <w:tcW w:w="269" w:type="dxa"/>
          </w:tcPr>
          <w:p w14:paraId="0183C280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6C96771" w14:textId="642CAA66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33,520  </w:t>
            </w:r>
          </w:p>
        </w:tc>
      </w:tr>
      <w:tr w:rsidR="00EE0F65" w:rsidRPr="00BE5913" w14:paraId="15AFE416" w14:textId="77777777" w:rsidTr="00D70FEE">
        <w:tc>
          <w:tcPr>
            <w:tcW w:w="4410" w:type="dxa"/>
          </w:tcPr>
          <w:p w14:paraId="2458C237" w14:textId="3BD799D6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7C1F7232" w14:textId="739E50CA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6CED8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6E186E6" w14:textId="3F25854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00EF2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FE2D36E" w14:textId="3AEDBA44" w:rsidR="00EE0F65" w:rsidRPr="00BE5913" w:rsidRDefault="00F3578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21,127</w:t>
            </w:r>
          </w:p>
        </w:tc>
        <w:tc>
          <w:tcPr>
            <w:tcW w:w="269" w:type="dxa"/>
          </w:tcPr>
          <w:p w14:paraId="0BD5E1E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7482493" w14:textId="18E72CC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22,337 </w:t>
            </w:r>
          </w:p>
        </w:tc>
      </w:tr>
      <w:tr w:rsidR="00EE0F65" w:rsidRPr="00BE5913" w14:paraId="559A1E0D" w14:textId="77777777" w:rsidTr="00D70FEE">
        <w:tc>
          <w:tcPr>
            <w:tcW w:w="4410" w:type="dxa"/>
          </w:tcPr>
          <w:p w14:paraId="5FA7BE14" w14:textId="5214C7A3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</w:tcPr>
          <w:p w14:paraId="4133EDB8" w14:textId="74C0E7EA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0337E4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7FC90C" w14:textId="0D259489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B50C31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4599A55" w14:textId="53290F23" w:rsidR="00EE0F65" w:rsidRPr="00BE5913" w:rsidRDefault="004A464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1,290</w:t>
            </w:r>
          </w:p>
        </w:tc>
        <w:tc>
          <w:tcPr>
            <w:tcW w:w="269" w:type="dxa"/>
          </w:tcPr>
          <w:p w14:paraId="6C82793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470C749" w14:textId="59D90BE3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979 </w:t>
            </w:r>
          </w:p>
        </w:tc>
      </w:tr>
      <w:tr w:rsidR="00532F19" w:rsidRPr="00BE5913" w14:paraId="41AF38B9" w14:textId="77777777" w:rsidTr="008D0119">
        <w:tc>
          <w:tcPr>
            <w:tcW w:w="4410" w:type="dxa"/>
            <w:vAlign w:val="center"/>
          </w:tcPr>
          <w:p w14:paraId="4B1BDC43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center"/>
          </w:tcPr>
          <w:p w14:paraId="06DDDF3E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08CA0C64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1" w:type="dxa"/>
            <w:vAlign w:val="center"/>
          </w:tcPr>
          <w:p w14:paraId="4A4A1B04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2" w:type="dxa"/>
            <w:vAlign w:val="center"/>
          </w:tcPr>
          <w:p w14:paraId="17FB3542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048" w:type="dxa"/>
            <w:vAlign w:val="center"/>
          </w:tcPr>
          <w:p w14:paraId="1B36DF6C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  <w:vAlign w:val="center"/>
          </w:tcPr>
          <w:p w14:paraId="2325FFCA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11" w:type="dxa"/>
            <w:vAlign w:val="center"/>
          </w:tcPr>
          <w:p w14:paraId="03D29BCA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2F19" w:rsidRPr="00BE5913" w14:paraId="4134D73A" w14:textId="77777777" w:rsidTr="00D70FEE">
        <w:tc>
          <w:tcPr>
            <w:tcW w:w="4410" w:type="dxa"/>
          </w:tcPr>
          <w:p w14:paraId="2CB8005A" w14:textId="62DA9DF1" w:rsidR="00532F19" w:rsidRPr="00BE5913" w:rsidRDefault="00532F19" w:rsidP="00BE5913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9F24CF2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F7EA7FF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8FFB16F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46DA53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D326450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</w:tcPr>
          <w:p w14:paraId="113F39D1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199B801" w14:textId="77777777" w:rsidR="00532F19" w:rsidRPr="00BE5913" w:rsidRDefault="00532F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914B0" w:rsidRPr="00BE5913" w14:paraId="692A449D" w14:textId="77777777" w:rsidTr="00D70FEE">
        <w:tc>
          <w:tcPr>
            <w:tcW w:w="4410" w:type="dxa"/>
          </w:tcPr>
          <w:p w14:paraId="71EA608A" w14:textId="3168205A" w:rsidR="004914B0" w:rsidRPr="00BE5913" w:rsidRDefault="004914B0" w:rsidP="00BE5913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4786923B" w14:textId="4E84D2AE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150,312</w:t>
            </w:r>
          </w:p>
        </w:tc>
        <w:tc>
          <w:tcPr>
            <w:tcW w:w="269" w:type="dxa"/>
          </w:tcPr>
          <w:p w14:paraId="10A4C444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0A2E96" w14:textId="201A881E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277,972 </w:t>
            </w:r>
          </w:p>
        </w:tc>
        <w:tc>
          <w:tcPr>
            <w:tcW w:w="272" w:type="dxa"/>
          </w:tcPr>
          <w:p w14:paraId="4DA9E7B7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A2B2C4E" w14:textId="1E99D51F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150,312</w:t>
            </w:r>
          </w:p>
        </w:tc>
        <w:tc>
          <w:tcPr>
            <w:tcW w:w="269" w:type="dxa"/>
          </w:tcPr>
          <w:p w14:paraId="354F5120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E81995" w14:textId="7F84D86D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277,972 </w:t>
            </w:r>
          </w:p>
        </w:tc>
      </w:tr>
      <w:tr w:rsidR="004914B0" w:rsidRPr="00BE5913" w14:paraId="37878B6B" w14:textId="77777777" w:rsidTr="00D70FEE">
        <w:tc>
          <w:tcPr>
            <w:tcW w:w="4410" w:type="dxa"/>
          </w:tcPr>
          <w:p w14:paraId="64C9DB6D" w14:textId="02ADF7E3" w:rsidR="004914B0" w:rsidRPr="00BE5913" w:rsidRDefault="004914B0" w:rsidP="00BE5913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080" w:type="dxa"/>
          </w:tcPr>
          <w:p w14:paraId="2EF3D8D0" w14:textId="39386A69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269" w:type="dxa"/>
          </w:tcPr>
          <w:p w14:paraId="5BD172D6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D2F5C54" w14:textId="458F522B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810 </w:t>
            </w:r>
          </w:p>
        </w:tc>
        <w:tc>
          <w:tcPr>
            <w:tcW w:w="272" w:type="dxa"/>
          </w:tcPr>
          <w:p w14:paraId="6CF5BB29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A19FA06" w14:textId="0E91D829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2,484</w:t>
            </w:r>
          </w:p>
        </w:tc>
        <w:tc>
          <w:tcPr>
            <w:tcW w:w="269" w:type="dxa"/>
          </w:tcPr>
          <w:p w14:paraId="419981D6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916B76C" w14:textId="2C536AE8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810 </w:t>
            </w:r>
          </w:p>
        </w:tc>
      </w:tr>
      <w:tr w:rsidR="004914B0" w:rsidRPr="00BE5913" w14:paraId="0403015C" w14:textId="77777777" w:rsidTr="00D70FEE">
        <w:tc>
          <w:tcPr>
            <w:tcW w:w="4410" w:type="dxa"/>
          </w:tcPr>
          <w:p w14:paraId="07BA21F6" w14:textId="3D98B57A" w:rsidR="004914B0" w:rsidRPr="00BE5913" w:rsidRDefault="004914B0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0AB58F92" w14:textId="445720D3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251862A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C94E6F4" w14:textId="0D6538FE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72" w:type="dxa"/>
          </w:tcPr>
          <w:p w14:paraId="376CF57C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A125D87" w14:textId="0C1E64D4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D9AE8D2" w14:textId="77777777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AE2A5E5" w14:textId="2E100192" w:rsidR="004914B0" w:rsidRPr="00BE5913" w:rsidRDefault="004914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</w:tr>
      <w:tr w:rsidR="00202192" w:rsidRPr="00B20903" w14:paraId="10ECC37D" w14:textId="77777777" w:rsidTr="00D70FEE">
        <w:tc>
          <w:tcPr>
            <w:tcW w:w="4410" w:type="dxa"/>
          </w:tcPr>
          <w:p w14:paraId="6C9F7B7B" w14:textId="77777777" w:rsidR="00202192" w:rsidRPr="00B20903" w:rsidRDefault="00202192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D510E87" w14:textId="77777777" w:rsidR="00202192" w:rsidRPr="00B20903" w:rsidRDefault="00202192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69A719CC" w14:textId="77777777" w:rsidR="00202192" w:rsidRPr="00B20903" w:rsidRDefault="00202192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1171" w:type="dxa"/>
          </w:tcPr>
          <w:p w14:paraId="4A958F42" w14:textId="77777777" w:rsidR="00202192" w:rsidRPr="00B20903" w:rsidRDefault="00202192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272" w:type="dxa"/>
          </w:tcPr>
          <w:p w14:paraId="66A5C33F" w14:textId="77777777" w:rsidR="00202192" w:rsidRPr="00B20903" w:rsidRDefault="00202192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1048" w:type="dxa"/>
          </w:tcPr>
          <w:p w14:paraId="004033CA" w14:textId="77777777" w:rsidR="00202192" w:rsidRPr="00B20903" w:rsidRDefault="0020219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269" w:type="dxa"/>
          </w:tcPr>
          <w:p w14:paraId="3A0F6F13" w14:textId="77777777" w:rsidR="00202192" w:rsidRPr="00B20903" w:rsidRDefault="00202192" w:rsidP="00B20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  <w:tc>
          <w:tcPr>
            <w:tcW w:w="1111" w:type="dxa"/>
          </w:tcPr>
          <w:p w14:paraId="7D250990" w14:textId="77777777" w:rsidR="00202192" w:rsidRPr="00B20903" w:rsidRDefault="0020219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</w:rPr>
            </w:pPr>
          </w:p>
        </w:tc>
      </w:tr>
      <w:tr w:rsidR="00EE0F65" w:rsidRPr="00BE5913" w14:paraId="2F8ABB02" w14:textId="77777777" w:rsidTr="00D70FEE">
        <w:tc>
          <w:tcPr>
            <w:tcW w:w="4410" w:type="dxa"/>
          </w:tcPr>
          <w:p w14:paraId="5CCCF321" w14:textId="7834FEAC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3D982DC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221F22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B52C1F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0E802B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0FBDD69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0DF29A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C4E366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0F65" w:rsidRPr="00BE5913" w14:paraId="22F8BCD9" w14:textId="77777777" w:rsidTr="00D70FEE">
        <w:tc>
          <w:tcPr>
            <w:tcW w:w="4410" w:type="dxa"/>
          </w:tcPr>
          <w:p w14:paraId="627FDECA" w14:textId="3B718761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92D07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15419F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275873A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1D19C2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15F729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5BB9ABF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92C48F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2BB" w:rsidRPr="00BE5913" w14:paraId="3343AE63" w14:textId="77777777" w:rsidTr="00D70FEE">
        <w:tc>
          <w:tcPr>
            <w:tcW w:w="4410" w:type="dxa"/>
          </w:tcPr>
          <w:p w14:paraId="5E3FE6F1" w14:textId="69616D91" w:rsidR="000B22BB" w:rsidRPr="00BE5913" w:rsidRDefault="000B22BB" w:rsidP="00BE5913">
            <w:pPr>
              <w:tabs>
                <w:tab w:val="clear" w:pos="227"/>
                <w:tab w:val="left" w:pos="867"/>
              </w:tabs>
              <w:ind w:left="417" w:right="160" w:hanging="4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48BA4DC" w14:textId="582F68AB" w:rsidR="000B22BB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175,424</w:t>
            </w:r>
          </w:p>
        </w:tc>
        <w:tc>
          <w:tcPr>
            <w:tcW w:w="269" w:type="dxa"/>
          </w:tcPr>
          <w:p w14:paraId="0C4068B0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DFCD678" w14:textId="0C210924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203,992</w:t>
            </w:r>
          </w:p>
        </w:tc>
        <w:tc>
          <w:tcPr>
            <w:tcW w:w="272" w:type="dxa"/>
          </w:tcPr>
          <w:p w14:paraId="07BC8BB8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48C851" w14:textId="077B1EC0" w:rsidR="000B22BB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175,424</w:t>
            </w:r>
          </w:p>
        </w:tc>
        <w:tc>
          <w:tcPr>
            <w:tcW w:w="269" w:type="dxa"/>
          </w:tcPr>
          <w:p w14:paraId="6E39A749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4D38FE2" w14:textId="57B60FEB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203,992</w:t>
            </w:r>
          </w:p>
        </w:tc>
      </w:tr>
      <w:tr w:rsidR="000B22BB" w:rsidRPr="00BE5913" w14:paraId="7D5630C3" w14:textId="77777777" w:rsidTr="00D70FEE">
        <w:tc>
          <w:tcPr>
            <w:tcW w:w="4410" w:type="dxa"/>
          </w:tcPr>
          <w:p w14:paraId="2D838E21" w14:textId="0B113026" w:rsidR="000B22BB" w:rsidRPr="00BE5913" w:rsidRDefault="000B22BB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2AF054F1" w14:textId="1B8DBC84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  <w:tc>
          <w:tcPr>
            <w:tcW w:w="269" w:type="dxa"/>
          </w:tcPr>
          <w:p w14:paraId="60F769EE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EA7BB23" w14:textId="424411F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4,412 </w:t>
            </w:r>
          </w:p>
        </w:tc>
        <w:tc>
          <w:tcPr>
            <w:tcW w:w="272" w:type="dxa"/>
          </w:tcPr>
          <w:p w14:paraId="53C2E1DD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65FC54E" w14:textId="5E49CDBA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4,183</w:t>
            </w:r>
          </w:p>
        </w:tc>
        <w:tc>
          <w:tcPr>
            <w:tcW w:w="269" w:type="dxa"/>
          </w:tcPr>
          <w:p w14:paraId="5321425D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DFBBB88" w14:textId="193D98F3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4,412 </w:t>
            </w:r>
          </w:p>
        </w:tc>
      </w:tr>
      <w:tr w:rsidR="000B22BB" w:rsidRPr="00BE5913" w14:paraId="7D9A04A6" w14:textId="77777777" w:rsidTr="00D70FEE">
        <w:tc>
          <w:tcPr>
            <w:tcW w:w="4410" w:type="dxa"/>
          </w:tcPr>
          <w:p w14:paraId="4A30BB16" w14:textId="25522F97" w:rsidR="000B22BB" w:rsidRPr="00BE5913" w:rsidRDefault="000B22BB" w:rsidP="00BE5913">
            <w:pPr>
              <w:ind w:right="160" w:firstLine="1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8620BF" w14:textId="423F0C76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15,375</w:t>
            </w:r>
          </w:p>
        </w:tc>
        <w:tc>
          <w:tcPr>
            <w:tcW w:w="269" w:type="dxa"/>
          </w:tcPr>
          <w:p w14:paraId="16A30C7E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822EDBB" w14:textId="56E778EC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7,766 </w:t>
            </w:r>
          </w:p>
        </w:tc>
        <w:tc>
          <w:tcPr>
            <w:tcW w:w="272" w:type="dxa"/>
          </w:tcPr>
          <w:p w14:paraId="3F06DC00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532C744" w14:textId="50664763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15,375</w:t>
            </w:r>
          </w:p>
        </w:tc>
        <w:tc>
          <w:tcPr>
            <w:tcW w:w="269" w:type="dxa"/>
          </w:tcPr>
          <w:p w14:paraId="08133853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6464799A" w14:textId="7D83E980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7,766 </w:t>
            </w:r>
          </w:p>
        </w:tc>
      </w:tr>
      <w:tr w:rsidR="000B22BB" w:rsidRPr="00BE5913" w14:paraId="28BCFE82" w14:textId="77777777" w:rsidTr="00D70FEE">
        <w:tc>
          <w:tcPr>
            <w:tcW w:w="4410" w:type="dxa"/>
          </w:tcPr>
          <w:p w14:paraId="787C019F" w14:textId="757C7D77" w:rsidR="000B22BB" w:rsidRPr="00BE5913" w:rsidRDefault="000B22BB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5715FD" w14:textId="4F5ED52A" w:rsidR="000B22BB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194,982</w:t>
            </w:r>
          </w:p>
        </w:tc>
        <w:tc>
          <w:tcPr>
            <w:tcW w:w="269" w:type="dxa"/>
          </w:tcPr>
          <w:p w14:paraId="4FF37409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9B7510A" w14:textId="4B87C7AD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216,170 </w:t>
            </w:r>
          </w:p>
        </w:tc>
        <w:tc>
          <w:tcPr>
            <w:tcW w:w="272" w:type="dxa"/>
          </w:tcPr>
          <w:p w14:paraId="18ACC952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37B41CB7" w14:textId="73663194" w:rsidR="000B22BB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194,982</w:t>
            </w:r>
          </w:p>
        </w:tc>
        <w:tc>
          <w:tcPr>
            <w:tcW w:w="269" w:type="dxa"/>
          </w:tcPr>
          <w:p w14:paraId="13BE6EBA" w14:textId="77777777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</w:tcPr>
          <w:p w14:paraId="0BAA8BAC" w14:textId="01BC83BB" w:rsidR="000B22BB" w:rsidRPr="00BE5913" w:rsidRDefault="000B22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216,170 </w:t>
            </w:r>
          </w:p>
        </w:tc>
      </w:tr>
      <w:tr w:rsidR="0016267A" w:rsidRPr="00BE5913" w14:paraId="7DEC8293" w14:textId="77777777" w:rsidTr="00CA275A">
        <w:tc>
          <w:tcPr>
            <w:tcW w:w="4410" w:type="dxa"/>
          </w:tcPr>
          <w:p w14:paraId="1EBCFB0A" w14:textId="04DA95D2" w:rsidR="0016267A" w:rsidRPr="00BE5913" w:rsidRDefault="0016267A" w:rsidP="00BE5913">
            <w:pPr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2F779A3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B02353B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EC12287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25665E3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78FB54A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2AD396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041D81" w14:textId="77777777" w:rsidR="0016267A" w:rsidRPr="00BE5913" w:rsidRDefault="001626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0F65" w:rsidRPr="00BE5913" w14:paraId="07387902" w14:textId="77777777" w:rsidTr="00D70FEE">
        <w:tc>
          <w:tcPr>
            <w:tcW w:w="4410" w:type="dxa"/>
          </w:tcPr>
          <w:p w14:paraId="3E8A4267" w14:textId="77777777" w:rsidR="00EE0F65" w:rsidRPr="00BE5913" w:rsidRDefault="00EE0F65" w:rsidP="00BE5913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8037890" w14:textId="59224FFE" w:rsidR="00EE0F65" w:rsidRPr="00BE5913" w:rsidRDefault="00EE0F65" w:rsidP="00BE5913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0" w:type="dxa"/>
          </w:tcPr>
          <w:p w14:paraId="48A6A40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352DDD" w14:textId="27252741" w:rsidR="002668DE" w:rsidRPr="00BE5913" w:rsidRDefault="002668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57,135</w:t>
            </w:r>
          </w:p>
        </w:tc>
        <w:tc>
          <w:tcPr>
            <w:tcW w:w="269" w:type="dxa"/>
          </w:tcPr>
          <w:p w14:paraId="6B2D535F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F5E9F3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E4466B" w14:textId="4C0F9221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65,805</w:t>
            </w:r>
          </w:p>
        </w:tc>
        <w:tc>
          <w:tcPr>
            <w:tcW w:w="272" w:type="dxa"/>
          </w:tcPr>
          <w:p w14:paraId="046E47B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CFE93C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C23750" w14:textId="4D784C60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6D0A6E4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0C351DA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9F66D3" w14:textId="5027F884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F65" w:rsidRPr="00BE5913" w14:paraId="4CB6A36A" w14:textId="77777777" w:rsidTr="00D70FEE">
        <w:tc>
          <w:tcPr>
            <w:tcW w:w="4410" w:type="dxa"/>
          </w:tcPr>
          <w:p w14:paraId="4072513B" w14:textId="77777777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0F66C051" w14:textId="7CA3258A" w:rsidR="00EE0F65" w:rsidRPr="00BE5913" w:rsidRDefault="00EE0F65" w:rsidP="00BE5913">
            <w:pPr>
              <w:ind w:left="147"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0" w:type="dxa"/>
          </w:tcPr>
          <w:p w14:paraId="0D8BC6A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ECAA01" w14:textId="7B3D6BF7" w:rsidR="002668DE" w:rsidRPr="00BE5913" w:rsidRDefault="00A546A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182,568</w:t>
            </w:r>
          </w:p>
        </w:tc>
        <w:tc>
          <w:tcPr>
            <w:tcW w:w="269" w:type="dxa"/>
          </w:tcPr>
          <w:p w14:paraId="5942EC9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A3352E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7C0D70" w14:textId="7086EBAB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D72F1" w:rsidRPr="00BE5913">
              <w:rPr>
                <w:rFonts w:asciiTheme="majorBidi" w:hAnsiTheme="majorBidi" w:cstheme="majorBidi"/>
                <w:sz w:val="30"/>
                <w:szCs w:val="30"/>
              </w:rPr>
              <w:t>7,559</w:t>
            </w:r>
          </w:p>
        </w:tc>
        <w:tc>
          <w:tcPr>
            <w:tcW w:w="272" w:type="dxa"/>
          </w:tcPr>
          <w:p w14:paraId="6D1C69AF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9C090E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60F6345" w14:textId="4B83F011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760424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764028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firstLine="15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DB9381" w14:textId="62C18740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F65" w:rsidRPr="00BE5913" w14:paraId="29FA42F7" w14:textId="77777777" w:rsidTr="00D70FEE">
        <w:tc>
          <w:tcPr>
            <w:tcW w:w="4410" w:type="dxa"/>
          </w:tcPr>
          <w:p w14:paraId="09A11C16" w14:textId="0612BF87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0" w:type="dxa"/>
          </w:tcPr>
          <w:p w14:paraId="04BF2D1F" w14:textId="7B7E0131" w:rsidR="00EE0F65" w:rsidRPr="00BE5913" w:rsidRDefault="00560E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22,516</w:t>
            </w:r>
          </w:p>
        </w:tc>
        <w:tc>
          <w:tcPr>
            <w:tcW w:w="269" w:type="dxa"/>
          </w:tcPr>
          <w:p w14:paraId="3532A96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9A5FAF" w14:textId="53C8A506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196 </w:t>
            </w:r>
          </w:p>
        </w:tc>
        <w:tc>
          <w:tcPr>
            <w:tcW w:w="272" w:type="dxa"/>
          </w:tcPr>
          <w:p w14:paraId="0455B96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7B695EF" w14:textId="7A45C0FB" w:rsidR="00EE0F65" w:rsidRPr="00BE5913" w:rsidRDefault="005878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22,516</w:t>
            </w:r>
          </w:p>
        </w:tc>
        <w:tc>
          <w:tcPr>
            <w:tcW w:w="269" w:type="dxa"/>
          </w:tcPr>
          <w:p w14:paraId="62A2D2C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1B7D1E25" w14:textId="5320944B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196 </w:t>
            </w:r>
          </w:p>
        </w:tc>
      </w:tr>
      <w:tr w:rsidR="00EE0F65" w:rsidRPr="00BE5913" w14:paraId="35373C26" w14:textId="77777777" w:rsidTr="00D70FEE">
        <w:tc>
          <w:tcPr>
            <w:tcW w:w="4410" w:type="dxa"/>
          </w:tcPr>
          <w:p w14:paraId="462E05A5" w14:textId="5CD702D0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6E9B6826" w14:textId="6D4685FD" w:rsidR="00EE0F65" w:rsidRPr="00BE5913" w:rsidRDefault="008644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8,820</w:t>
            </w:r>
          </w:p>
        </w:tc>
        <w:tc>
          <w:tcPr>
            <w:tcW w:w="269" w:type="dxa"/>
          </w:tcPr>
          <w:p w14:paraId="5AF7788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2D6F30F" w14:textId="0111A588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1,144 </w:t>
            </w:r>
          </w:p>
        </w:tc>
        <w:tc>
          <w:tcPr>
            <w:tcW w:w="272" w:type="dxa"/>
          </w:tcPr>
          <w:p w14:paraId="6B376C80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84A5379" w14:textId="2FB23CE9" w:rsidR="00EE0F65" w:rsidRPr="00BE5913" w:rsidRDefault="005878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69" w:type="dxa"/>
          </w:tcPr>
          <w:p w14:paraId="6671353A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2013DDF8" w14:textId="46461351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123 </w:t>
            </w:r>
          </w:p>
        </w:tc>
      </w:tr>
      <w:tr w:rsidR="00EE0F65" w:rsidRPr="00BE5913" w14:paraId="5827DFCD" w14:textId="77777777" w:rsidTr="00D70FEE">
        <w:tc>
          <w:tcPr>
            <w:tcW w:w="4410" w:type="dxa"/>
          </w:tcPr>
          <w:p w14:paraId="55BA6822" w14:textId="6CE4BE65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080" w:type="dxa"/>
          </w:tcPr>
          <w:p w14:paraId="6B39D40A" w14:textId="3D761B2E" w:rsidR="00EE0F65" w:rsidRPr="00BE5913" w:rsidRDefault="004127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34,579</w:t>
            </w:r>
          </w:p>
        </w:tc>
        <w:tc>
          <w:tcPr>
            <w:tcW w:w="269" w:type="dxa"/>
          </w:tcPr>
          <w:p w14:paraId="24886ED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119EB4" w14:textId="594F0FD5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30,870 </w:t>
            </w:r>
          </w:p>
        </w:tc>
        <w:tc>
          <w:tcPr>
            <w:tcW w:w="272" w:type="dxa"/>
          </w:tcPr>
          <w:p w14:paraId="3C021C6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3807AFE6" w14:textId="4A83BDBA" w:rsidR="00EE0F65" w:rsidRPr="00BE5913" w:rsidRDefault="007A73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19F3CB4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8CAD3B0" w14:textId="3E631AC6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0F65" w:rsidRPr="00BE5913" w14:paraId="7E536107" w14:textId="77777777" w:rsidTr="00D70FEE">
        <w:tc>
          <w:tcPr>
            <w:tcW w:w="4410" w:type="dxa"/>
          </w:tcPr>
          <w:p w14:paraId="1CC0F6B5" w14:textId="6829C635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1080" w:type="dxa"/>
          </w:tcPr>
          <w:p w14:paraId="31C5471C" w14:textId="735ED401" w:rsidR="00EE0F65" w:rsidRPr="00BE5913" w:rsidRDefault="00CB6D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37,095</w:t>
            </w:r>
          </w:p>
        </w:tc>
        <w:tc>
          <w:tcPr>
            <w:tcW w:w="269" w:type="dxa"/>
          </w:tcPr>
          <w:p w14:paraId="7845D05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9568B46" w14:textId="4EFA2FB0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44,375 </w:t>
            </w:r>
          </w:p>
        </w:tc>
        <w:tc>
          <w:tcPr>
            <w:tcW w:w="272" w:type="dxa"/>
          </w:tcPr>
          <w:p w14:paraId="7829C50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7578C47B" w14:textId="11DC007A" w:rsidR="00EE0F65" w:rsidRPr="00BE5913" w:rsidRDefault="000207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35" w:lineRule="auto"/>
              <w:ind w:right="-1257" w:hanging="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3516973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EB34463" w14:textId="534B2A09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50 </w:t>
            </w:r>
          </w:p>
        </w:tc>
      </w:tr>
      <w:tr w:rsidR="00EE0F65" w:rsidRPr="00BE5913" w14:paraId="323C018B" w14:textId="77777777" w:rsidTr="00D70FEE">
        <w:tc>
          <w:tcPr>
            <w:tcW w:w="4410" w:type="dxa"/>
          </w:tcPr>
          <w:p w14:paraId="7EE9BDB0" w14:textId="34F1E0A6" w:rsidR="00EE0F65" w:rsidRPr="00BE5913" w:rsidRDefault="00EE0F65" w:rsidP="00BE5913">
            <w:pPr>
              <w:tabs>
                <w:tab w:val="clear" w:pos="227"/>
                <w:tab w:val="left" w:pos="140"/>
              </w:tabs>
              <w:ind w:left="140" w:right="160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1080" w:type="dxa"/>
          </w:tcPr>
          <w:p w14:paraId="681F13DA" w14:textId="49E9BD88" w:rsidR="00EE0F65" w:rsidRPr="00BE5913" w:rsidRDefault="0052362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38,401</w:t>
            </w:r>
          </w:p>
        </w:tc>
        <w:tc>
          <w:tcPr>
            <w:tcW w:w="269" w:type="dxa"/>
          </w:tcPr>
          <w:p w14:paraId="0B49896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F29343F" w14:textId="132A7E28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32,030 </w:t>
            </w:r>
          </w:p>
        </w:tc>
        <w:tc>
          <w:tcPr>
            <w:tcW w:w="272" w:type="dxa"/>
          </w:tcPr>
          <w:p w14:paraId="0AC62A1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F492F42" w14:textId="360EB374" w:rsidR="00EE0F65" w:rsidRPr="00BE5913" w:rsidRDefault="002A6AF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3,688</w:t>
            </w:r>
          </w:p>
        </w:tc>
        <w:tc>
          <w:tcPr>
            <w:tcW w:w="269" w:type="dxa"/>
          </w:tcPr>
          <w:p w14:paraId="65A6E9B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F6008BC" w14:textId="436D14E1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3,591 </w:t>
            </w:r>
          </w:p>
        </w:tc>
      </w:tr>
      <w:tr w:rsidR="00EE0F65" w:rsidRPr="00BE5913" w14:paraId="7B4D85CD" w14:textId="77777777" w:rsidTr="00D70FEE">
        <w:tc>
          <w:tcPr>
            <w:tcW w:w="4410" w:type="dxa"/>
          </w:tcPr>
          <w:p w14:paraId="431404E4" w14:textId="78C01185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1080" w:type="dxa"/>
          </w:tcPr>
          <w:p w14:paraId="720C7F09" w14:textId="04F7AB01" w:rsidR="00EE0F65" w:rsidRPr="00BE5913" w:rsidRDefault="0052362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12,431</w:t>
            </w:r>
          </w:p>
        </w:tc>
        <w:tc>
          <w:tcPr>
            <w:tcW w:w="269" w:type="dxa"/>
          </w:tcPr>
          <w:p w14:paraId="64725EC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ABB2EC" w14:textId="276F9654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13,926 </w:t>
            </w:r>
          </w:p>
        </w:tc>
        <w:tc>
          <w:tcPr>
            <w:tcW w:w="272" w:type="dxa"/>
          </w:tcPr>
          <w:p w14:paraId="5FFBB00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559D8B8F" w14:textId="7309F047" w:rsidR="00EE0F65" w:rsidRPr="00BE5913" w:rsidRDefault="00B94C9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9,670</w:t>
            </w:r>
          </w:p>
        </w:tc>
        <w:tc>
          <w:tcPr>
            <w:tcW w:w="269" w:type="dxa"/>
          </w:tcPr>
          <w:p w14:paraId="17FFC69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A716571" w14:textId="4AC28C01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10,955 </w:t>
            </w:r>
          </w:p>
        </w:tc>
      </w:tr>
      <w:tr w:rsidR="00EE0F65" w:rsidRPr="00BE5913" w14:paraId="6652BCE2" w14:textId="77777777" w:rsidTr="00D70FEE">
        <w:tc>
          <w:tcPr>
            <w:tcW w:w="4410" w:type="dxa"/>
          </w:tcPr>
          <w:p w14:paraId="6812FCEF" w14:textId="3C8625CF" w:rsidR="00EE0F65" w:rsidRPr="00BE5913" w:rsidRDefault="00EE0F65" w:rsidP="00BE5913">
            <w:pPr>
              <w:ind w:left="327" w:right="160" w:hanging="3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080" w:type="dxa"/>
          </w:tcPr>
          <w:p w14:paraId="3B7E5995" w14:textId="67A8BA35" w:rsidR="00EE0F65" w:rsidRPr="00BE5913" w:rsidRDefault="002477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12,545</w:t>
            </w:r>
          </w:p>
        </w:tc>
        <w:tc>
          <w:tcPr>
            <w:tcW w:w="269" w:type="dxa"/>
          </w:tcPr>
          <w:p w14:paraId="793F6D2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14BBB67" w14:textId="7892D5EC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17,251</w:t>
            </w:r>
          </w:p>
        </w:tc>
        <w:tc>
          <w:tcPr>
            <w:tcW w:w="272" w:type="dxa"/>
          </w:tcPr>
          <w:p w14:paraId="21611B7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25683F50" w14:textId="2E23CD85" w:rsidR="00EE0F65" w:rsidRPr="00BE5913" w:rsidRDefault="00B94C9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69" w:type="dxa"/>
          </w:tcPr>
          <w:p w14:paraId="2B519CA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4F49706" w14:textId="25008788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1,099 </w:t>
            </w:r>
          </w:p>
        </w:tc>
      </w:tr>
      <w:tr w:rsidR="00EE0F65" w:rsidRPr="00BE5913" w14:paraId="4F2C2773" w14:textId="77777777" w:rsidTr="00D70FEE">
        <w:tc>
          <w:tcPr>
            <w:tcW w:w="4410" w:type="dxa"/>
          </w:tcPr>
          <w:p w14:paraId="0965D29A" w14:textId="186FFC04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24D1339" w14:textId="2DAA640E" w:rsidR="00EE0F65" w:rsidRPr="00BE5913" w:rsidRDefault="002D72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107,629</w:t>
            </w:r>
          </w:p>
        </w:tc>
        <w:tc>
          <w:tcPr>
            <w:tcW w:w="269" w:type="dxa"/>
          </w:tcPr>
          <w:p w14:paraId="01E72AC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C61E40D" w14:textId="265757BB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92,369 </w:t>
            </w:r>
          </w:p>
        </w:tc>
        <w:tc>
          <w:tcPr>
            <w:tcW w:w="272" w:type="dxa"/>
          </w:tcPr>
          <w:p w14:paraId="7276779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5D643BB" w14:textId="35DD1973" w:rsidR="00EE0F65" w:rsidRPr="00BE5913" w:rsidRDefault="003D75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5,558</w:t>
            </w:r>
          </w:p>
        </w:tc>
        <w:tc>
          <w:tcPr>
            <w:tcW w:w="269" w:type="dxa"/>
          </w:tcPr>
          <w:p w14:paraId="47F1243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9063BAE" w14:textId="09FDAA3E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6,047 </w:t>
            </w:r>
          </w:p>
        </w:tc>
      </w:tr>
      <w:tr w:rsidR="00EE0F65" w:rsidRPr="00BE5913" w14:paraId="7D82D787" w14:textId="77777777" w:rsidTr="00D70FEE">
        <w:tc>
          <w:tcPr>
            <w:tcW w:w="4410" w:type="dxa"/>
          </w:tcPr>
          <w:p w14:paraId="5ADFD465" w14:textId="7DB743BB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080" w:type="dxa"/>
          </w:tcPr>
          <w:p w14:paraId="57E3FAE9" w14:textId="3C9A7B9E" w:rsidR="00EE0F65" w:rsidRPr="00BE5913" w:rsidRDefault="002D72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5,721</w:t>
            </w:r>
          </w:p>
        </w:tc>
        <w:tc>
          <w:tcPr>
            <w:tcW w:w="269" w:type="dxa"/>
          </w:tcPr>
          <w:p w14:paraId="601D9CC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B1459DA" w14:textId="05E69265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1,052 </w:t>
            </w:r>
          </w:p>
        </w:tc>
        <w:tc>
          <w:tcPr>
            <w:tcW w:w="272" w:type="dxa"/>
          </w:tcPr>
          <w:p w14:paraId="06C7FF0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41905D21" w14:textId="75AD1FB2" w:rsidR="00EE0F65" w:rsidRPr="00BE5913" w:rsidRDefault="003D75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668</w:t>
            </w:r>
          </w:p>
        </w:tc>
        <w:tc>
          <w:tcPr>
            <w:tcW w:w="269" w:type="dxa"/>
          </w:tcPr>
          <w:p w14:paraId="5A5198C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075FB3D6" w14:textId="29D51866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406 </w:t>
            </w:r>
          </w:p>
        </w:tc>
      </w:tr>
      <w:tr w:rsidR="00EE0F65" w:rsidRPr="00BE5913" w14:paraId="26343B01" w14:textId="77777777" w:rsidTr="00D70FEE">
        <w:tc>
          <w:tcPr>
            <w:tcW w:w="4410" w:type="dxa"/>
          </w:tcPr>
          <w:p w14:paraId="0F25261C" w14:textId="6DF1C979" w:rsidR="00EE0F65" w:rsidRPr="00BE5913" w:rsidRDefault="00EE0F65" w:rsidP="00BE591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1F33CB41" w14:textId="1D0A7D71" w:rsidR="00EE0F65" w:rsidRPr="00BE5913" w:rsidRDefault="00037DF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45,577</w:t>
            </w:r>
          </w:p>
        </w:tc>
        <w:tc>
          <w:tcPr>
            <w:tcW w:w="269" w:type="dxa"/>
          </w:tcPr>
          <w:p w14:paraId="2109303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8C73C4" w14:textId="303E1306" w:rsidR="00EE0F65" w:rsidRPr="00BE5913" w:rsidRDefault="005878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61,434</w:t>
            </w:r>
          </w:p>
        </w:tc>
        <w:tc>
          <w:tcPr>
            <w:tcW w:w="272" w:type="dxa"/>
          </w:tcPr>
          <w:p w14:paraId="3F421DB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8" w:type="dxa"/>
          </w:tcPr>
          <w:p w14:paraId="667AC487" w14:textId="60584139" w:rsidR="00EE0F65" w:rsidRPr="00BE5913" w:rsidRDefault="003D75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7,414</w:t>
            </w:r>
          </w:p>
        </w:tc>
        <w:tc>
          <w:tcPr>
            <w:tcW w:w="269" w:type="dxa"/>
          </w:tcPr>
          <w:p w14:paraId="0ED2611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7E34E01" w14:textId="3208B10F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3,107</w:t>
            </w:r>
          </w:p>
        </w:tc>
      </w:tr>
    </w:tbl>
    <w:p w14:paraId="1A2C617A" w14:textId="5358758A" w:rsidR="008D197A" w:rsidRPr="00B20903" w:rsidRDefault="008D197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305E551" w14:textId="7C1A5B45" w:rsidR="00B019A5" w:rsidRPr="00BE5913" w:rsidRDefault="00B019A5" w:rsidP="00BE5913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F2129C" w:rsidRPr="00BE5913">
        <w:rPr>
          <w:rFonts w:ascii="Angsana New" w:hAnsi="Angsana New"/>
          <w:sz w:val="30"/>
          <w:szCs w:val="30"/>
        </w:rPr>
        <w:t>31</w:t>
      </w:r>
      <w:r w:rsidRPr="00BE5913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43B0308" w14:textId="77777777" w:rsidR="00B019A5" w:rsidRPr="00B20903" w:rsidRDefault="00B019A5" w:rsidP="00B2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3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580"/>
        <w:gridCol w:w="1352"/>
        <w:gridCol w:w="266"/>
        <w:gridCol w:w="1352"/>
        <w:gridCol w:w="270"/>
        <w:gridCol w:w="1172"/>
        <w:gridCol w:w="257"/>
        <w:gridCol w:w="1189"/>
      </w:tblGrid>
      <w:tr w:rsidR="00B019A5" w:rsidRPr="00BE5913" w14:paraId="25DAECF2" w14:textId="77777777" w:rsidTr="00EE0F65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46F022FF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573" w:type="pct"/>
            <w:gridSpan w:val="3"/>
            <w:shd w:val="clear" w:color="auto" w:fill="auto"/>
          </w:tcPr>
          <w:p w14:paraId="057B695B" w14:textId="7F85B36E" w:rsidR="00B019A5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6A857DEE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shd w:val="clear" w:color="auto" w:fill="auto"/>
          </w:tcPr>
          <w:p w14:paraId="1E3D044E" w14:textId="77777777" w:rsidR="00B019A5" w:rsidRPr="00BE5913" w:rsidRDefault="00B019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EE0F65" w:rsidRPr="00BE5913" w14:paraId="0C2C734F" w14:textId="77777777" w:rsidTr="00D2260C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5AC0B3C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2DBD345B" w14:textId="6DC13DAD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1" w:type="pct"/>
            <w:shd w:val="clear" w:color="auto" w:fill="auto"/>
          </w:tcPr>
          <w:p w14:paraId="4E8E4BD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4006D91" w14:textId="1462D91A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5F78342F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176C71E" w14:textId="4C0E4C15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6" w:type="pct"/>
            <w:shd w:val="clear" w:color="auto" w:fill="auto"/>
          </w:tcPr>
          <w:p w14:paraId="64C18DC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0692139" w14:textId="4BC75D9D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E0F65" w:rsidRPr="00BE5913" w14:paraId="62A82B7B" w14:textId="77777777" w:rsidTr="00D2260C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6577880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35AA2C7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C77B1D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76EF1159" w14:textId="4EFC3A13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3" w:type="pct"/>
            <w:shd w:val="clear" w:color="auto" w:fill="auto"/>
          </w:tcPr>
          <w:p w14:paraId="4C7967A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688AA0A0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940F8F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C9CB3B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BA1DF4" w:rsidRPr="00BE5913" w14:paraId="0AE6B0CC" w14:textId="77777777" w:rsidTr="00D2260C">
        <w:trPr>
          <w:trHeight w:val="20"/>
          <w:tblHeader/>
        </w:trPr>
        <w:tc>
          <w:tcPr>
            <w:tcW w:w="1897" w:type="pct"/>
            <w:shd w:val="clear" w:color="auto" w:fill="auto"/>
          </w:tcPr>
          <w:p w14:paraId="0903908E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103" w:type="pct"/>
            <w:gridSpan w:val="7"/>
            <w:shd w:val="clear" w:color="auto" w:fill="auto"/>
            <w:vAlign w:val="center"/>
          </w:tcPr>
          <w:p w14:paraId="38D2D29D" w14:textId="676DAEB4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A1DF4" w:rsidRPr="00BE5913" w14:paraId="70E6D118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451897CA" w14:textId="74763399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103" w:type="pct"/>
            <w:gridSpan w:val="7"/>
            <w:shd w:val="clear" w:color="auto" w:fill="auto"/>
          </w:tcPr>
          <w:p w14:paraId="5B83F8A6" w14:textId="75D42553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BA1DF4" w:rsidRPr="00BE5913" w14:paraId="45EABA16" w14:textId="77777777" w:rsidTr="00D2260C">
        <w:trPr>
          <w:trHeight w:val="335"/>
        </w:trPr>
        <w:tc>
          <w:tcPr>
            <w:tcW w:w="1897" w:type="pct"/>
            <w:shd w:val="clear" w:color="auto" w:fill="auto"/>
          </w:tcPr>
          <w:p w14:paraId="61F068EC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BE5913">
              <w:rPr>
                <w:rFonts w:ascii="Angsana New" w:hAnsi="Angsana New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5EF61274" w14:textId="79D77BB4" w:rsidR="00BA1DF4" w:rsidRPr="00BE5913" w:rsidRDefault="007F74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24,967</w:t>
            </w:r>
          </w:p>
        </w:tc>
        <w:tc>
          <w:tcPr>
            <w:tcW w:w="141" w:type="pct"/>
            <w:shd w:val="clear" w:color="auto" w:fill="auto"/>
          </w:tcPr>
          <w:p w14:paraId="212EDB7C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DA6FABE" w14:textId="2A7F529B" w:rsidR="00BA1DF4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21,976</w:t>
            </w:r>
          </w:p>
        </w:tc>
        <w:tc>
          <w:tcPr>
            <w:tcW w:w="143" w:type="pct"/>
            <w:shd w:val="clear" w:color="auto" w:fill="auto"/>
          </w:tcPr>
          <w:p w14:paraId="29EE049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2B321BB3" w14:textId="5AB19C27" w:rsidR="00BA1DF4" w:rsidRPr="00BE5913" w:rsidRDefault="007F74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C5D6085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654C9486" w14:textId="08F862AC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990" w:firstLine="69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A1DF4" w:rsidRPr="00BE5913" w14:paraId="37A2CCBF" w14:textId="77777777" w:rsidTr="00B20903">
        <w:trPr>
          <w:trHeight w:val="20"/>
        </w:trPr>
        <w:tc>
          <w:tcPr>
            <w:tcW w:w="1897" w:type="pct"/>
            <w:shd w:val="clear" w:color="auto" w:fill="auto"/>
          </w:tcPr>
          <w:p w14:paraId="1171EB1E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14:paraId="5A5594D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03B1B9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  <w:shd w:val="clear" w:color="auto" w:fill="auto"/>
          </w:tcPr>
          <w:p w14:paraId="169E9839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D427BCD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  <w:shd w:val="clear" w:color="auto" w:fill="auto"/>
          </w:tcPr>
          <w:p w14:paraId="5A94510C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6F61094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shd w:val="clear" w:color="auto" w:fill="auto"/>
          </w:tcPr>
          <w:p w14:paraId="28E6C1B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903" w:rsidRPr="00BE5913" w14:paraId="44A3A72E" w14:textId="77777777" w:rsidTr="00B20903">
        <w:trPr>
          <w:trHeight w:val="20"/>
        </w:trPr>
        <w:tc>
          <w:tcPr>
            <w:tcW w:w="1897" w:type="pct"/>
            <w:shd w:val="clear" w:color="auto" w:fill="auto"/>
          </w:tcPr>
          <w:p w14:paraId="1D566511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166FECAF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ED7AF31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1368DECB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937CC1E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C9E617B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530E8991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C0705E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903" w:rsidRPr="00BE5913" w14:paraId="115683AD" w14:textId="77777777" w:rsidTr="00B20903">
        <w:trPr>
          <w:trHeight w:val="20"/>
        </w:trPr>
        <w:tc>
          <w:tcPr>
            <w:tcW w:w="1897" w:type="pct"/>
            <w:shd w:val="clear" w:color="auto" w:fill="auto"/>
          </w:tcPr>
          <w:p w14:paraId="166D1E86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7338A78F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5F811195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758C6C0C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71A1048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2DEF60D1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5361F06A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F50FF14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903" w:rsidRPr="00BE5913" w14:paraId="327B4FBB" w14:textId="77777777" w:rsidTr="00B20903">
        <w:trPr>
          <w:trHeight w:val="20"/>
        </w:trPr>
        <w:tc>
          <w:tcPr>
            <w:tcW w:w="1897" w:type="pct"/>
            <w:shd w:val="clear" w:color="auto" w:fill="auto"/>
          </w:tcPr>
          <w:p w14:paraId="55516CCE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2FC7FA98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5E5784E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6F450F11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75FEAFF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5C72129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03500AA6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B5333C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20903" w:rsidRPr="00BE5913" w14:paraId="46E9607B" w14:textId="77777777" w:rsidTr="00B20903">
        <w:trPr>
          <w:trHeight w:val="20"/>
        </w:trPr>
        <w:tc>
          <w:tcPr>
            <w:tcW w:w="1897" w:type="pct"/>
            <w:shd w:val="clear" w:color="auto" w:fill="auto"/>
          </w:tcPr>
          <w:p w14:paraId="56E2B39B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16"/>
                <w:szCs w:val="16"/>
                <w:cs/>
              </w:rPr>
            </w:pPr>
          </w:p>
        </w:tc>
        <w:tc>
          <w:tcPr>
            <w:tcW w:w="716" w:type="pct"/>
            <w:shd w:val="clear" w:color="auto" w:fill="auto"/>
          </w:tcPr>
          <w:p w14:paraId="52112197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642875A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714F7E4E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1AD64DC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4402FC67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4199C2E6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42D6D655" w14:textId="77777777" w:rsidR="00B20903" w:rsidRPr="00BE5913" w:rsidRDefault="00B209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DF4" w:rsidRPr="00BE5913" w14:paraId="1BF7D25B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6B301C4" w14:textId="699CEEC9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ลูกหนี้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716" w:type="pct"/>
            <w:shd w:val="clear" w:color="auto" w:fill="auto"/>
          </w:tcPr>
          <w:p w14:paraId="2C5794D8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36F5F7BD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152DDC43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B67BE93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06C4C5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7CB7C2AF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B49D00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0F65" w:rsidRPr="00BE5913" w14:paraId="16BA66B9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BF92BF3" w14:textId="0C998D1A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16" w:type="pct"/>
            <w:shd w:val="clear" w:color="auto" w:fill="auto"/>
          </w:tcPr>
          <w:p w14:paraId="0117DDCD" w14:textId="392C4A3C" w:rsidR="00EE0F65" w:rsidRPr="00BE5913" w:rsidRDefault="00364B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72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BA4B0C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81DA731" w14:textId="19434C52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6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43" w:type="pct"/>
            <w:shd w:val="clear" w:color="auto" w:fill="auto"/>
          </w:tcPr>
          <w:p w14:paraId="34A3E84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0F134D2E" w14:textId="452C97A2" w:rsidR="00EE0F65" w:rsidRPr="00BE5913" w:rsidRDefault="003A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7,258,779</w:t>
            </w:r>
          </w:p>
        </w:tc>
        <w:tc>
          <w:tcPr>
            <w:tcW w:w="136" w:type="pct"/>
            <w:shd w:val="clear" w:color="auto" w:fill="auto"/>
          </w:tcPr>
          <w:p w14:paraId="72849F9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4EA9747" w14:textId="3ABD9A0E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2,553,931 </w:t>
            </w:r>
          </w:p>
        </w:tc>
      </w:tr>
      <w:tr w:rsidR="00EE0F65" w:rsidRPr="00BE5913" w14:paraId="6B8CDD98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2C350897" w14:textId="6D0918F6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716" w:type="pct"/>
            <w:shd w:val="clear" w:color="auto" w:fill="auto"/>
          </w:tcPr>
          <w:p w14:paraId="099764CC" w14:textId="647AEE66" w:rsidR="00EE0F65" w:rsidRPr="00BE5913" w:rsidRDefault="00364B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316,87</w:t>
            </w:r>
            <w:r w:rsidR="003A7551" w:rsidRPr="00BE59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  <w:shd w:val="clear" w:color="auto" w:fill="auto"/>
          </w:tcPr>
          <w:p w14:paraId="100294B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4E100992" w14:textId="2D8A38DC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  <w:tc>
          <w:tcPr>
            <w:tcW w:w="143" w:type="pct"/>
            <w:shd w:val="clear" w:color="auto" w:fill="auto"/>
          </w:tcPr>
          <w:p w14:paraId="584BFEC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76790E59" w14:textId="01593730" w:rsidR="00EE0F65" w:rsidRPr="00BE5913" w:rsidRDefault="003A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316,875</w:t>
            </w:r>
          </w:p>
        </w:tc>
        <w:tc>
          <w:tcPr>
            <w:tcW w:w="136" w:type="pct"/>
            <w:shd w:val="clear" w:color="auto" w:fill="auto"/>
          </w:tcPr>
          <w:p w14:paraId="1D285D2D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08B501B" w14:textId="24AA65D6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16" w:lineRule="auto"/>
              <w:ind w:right="-633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194,650 </w:t>
            </w:r>
          </w:p>
        </w:tc>
      </w:tr>
      <w:tr w:rsidR="00EE0F65" w:rsidRPr="00BE5913" w14:paraId="415A05DB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C73347D" w14:textId="79C6CA6D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4AB17700" w14:textId="1FE18924" w:rsidR="00EE0F65" w:rsidRPr="00BE5913" w:rsidRDefault="000F7C6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16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13,090</w:t>
            </w:r>
          </w:p>
        </w:tc>
        <w:tc>
          <w:tcPr>
            <w:tcW w:w="141" w:type="pct"/>
            <w:shd w:val="clear" w:color="auto" w:fill="auto"/>
          </w:tcPr>
          <w:p w14:paraId="152F21CE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4C309767" w14:textId="584F0214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16" w:lineRule="auto"/>
              <w:ind w:right="-1623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40,200 </w:t>
            </w:r>
          </w:p>
        </w:tc>
        <w:tc>
          <w:tcPr>
            <w:tcW w:w="143" w:type="pct"/>
            <w:shd w:val="clear" w:color="auto" w:fill="auto"/>
          </w:tcPr>
          <w:p w14:paraId="7F2D33C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</w:tcPr>
          <w:p w14:paraId="0427CEE2" w14:textId="663E55B9" w:rsidR="00EE0F65" w:rsidRPr="00BE5913" w:rsidRDefault="003A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11,247</w:t>
            </w:r>
          </w:p>
        </w:tc>
        <w:tc>
          <w:tcPr>
            <w:tcW w:w="136" w:type="pct"/>
            <w:shd w:val="clear" w:color="auto" w:fill="auto"/>
          </w:tcPr>
          <w:p w14:paraId="06385E24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</w:tcPr>
          <w:p w14:paraId="3B803ABC" w14:textId="12A8E03B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16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7,511 </w:t>
            </w:r>
          </w:p>
        </w:tc>
      </w:tr>
      <w:tr w:rsidR="00EE0F65" w:rsidRPr="00BE5913" w14:paraId="3209E184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6696F0B4" w14:textId="1EDA8563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0F38" w14:textId="1D88CD1B" w:rsidR="00EE0F65" w:rsidRPr="00BE5913" w:rsidRDefault="003850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329,966</w:t>
            </w:r>
          </w:p>
        </w:tc>
        <w:tc>
          <w:tcPr>
            <w:tcW w:w="141" w:type="pct"/>
            <w:shd w:val="clear" w:color="auto" w:fill="auto"/>
          </w:tcPr>
          <w:p w14:paraId="6F5DAB6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85D3B3" w14:textId="727CE520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234,850 </w:t>
            </w:r>
          </w:p>
        </w:tc>
        <w:tc>
          <w:tcPr>
            <w:tcW w:w="143" w:type="pct"/>
            <w:shd w:val="clear" w:color="auto" w:fill="auto"/>
          </w:tcPr>
          <w:p w14:paraId="6417844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3A29D9" w14:textId="0243AF93" w:rsidR="00EE0F65" w:rsidRPr="00BE5913" w:rsidRDefault="003A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7,586,901</w:t>
            </w:r>
          </w:p>
        </w:tc>
        <w:tc>
          <w:tcPr>
            <w:tcW w:w="136" w:type="pct"/>
            <w:shd w:val="clear" w:color="auto" w:fill="auto"/>
          </w:tcPr>
          <w:p w14:paraId="5364616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FA1BD0" w14:textId="1BA439B8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2,756,092</w:t>
            </w:r>
          </w:p>
        </w:tc>
      </w:tr>
      <w:tr w:rsidR="00BA1DF4" w:rsidRPr="00BE5913" w14:paraId="380A1372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B8071AC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995A83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2D63A39F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288C97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35" w:lineRule="auto"/>
              <w:ind w:right="-1623" w:firstLine="4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4A6286F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6569FF5E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E769935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29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16E05AD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16" w:lineRule="auto"/>
              <w:ind w:right="-990" w:firstLine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DF4" w:rsidRPr="00BE5913" w14:paraId="0FBFE405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2E897D93" w14:textId="50CA0E9C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   </w:t>
            </w:r>
          </w:p>
        </w:tc>
        <w:tc>
          <w:tcPr>
            <w:tcW w:w="716" w:type="pct"/>
            <w:shd w:val="clear" w:color="auto" w:fill="auto"/>
          </w:tcPr>
          <w:p w14:paraId="6BA34A17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25E3E74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shd w:val="clear" w:color="auto" w:fill="auto"/>
          </w:tcPr>
          <w:p w14:paraId="248EC9C6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7"/>
              </w:tabs>
              <w:spacing w:line="235" w:lineRule="auto"/>
              <w:ind w:right="-1623" w:firstLine="4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14DF7E7C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5D040E7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14:paraId="7FAB1C7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62707831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35" w:lineRule="auto"/>
              <w:ind w:right="-6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1DF4" w:rsidRPr="00BE5913" w14:paraId="37F3FE12" w14:textId="77777777" w:rsidTr="00D2260C">
        <w:trPr>
          <w:trHeight w:val="20"/>
        </w:trPr>
        <w:tc>
          <w:tcPr>
            <w:tcW w:w="1897" w:type="pct"/>
            <w:shd w:val="clear" w:color="auto" w:fill="auto"/>
          </w:tcPr>
          <w:p w14:paraId="528A2DF6" w14:textId="7C6BFE49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716" w:type="pct"/>
            <w:tcBorders>
              <w:bottom w:val="double" w:sz="4" w:space="0" w:color="auto"/>
            </w:tcBorders>
            <w:shd w:val="clear" w:color="auto" w:fill="auto"/>
          </w:tcPr>
          <w:p w14:paraId="1A121108" w14:textId="39FBFDDE" w:rsidR="00BA1DF4" w:rsidRPr="00BE5913" w:rsidRDefault="003A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41" w:type="pct"/>
            <w:shd w:val="clear" w:color="auto" w:fill="auto"/>
          </w:tcPr>
          <w:p w14:paraId="42243181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  <w:shd w:val="clear" w:color="auto" w:fill="auto"/>
          </w:tcPr>
          <w:p w14:paraId="018BF44A" w14:textId="545FF365" w:rsidR="00BA1DF4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43" w:type="pct"/>
            <w:shd w:val="clear" w:color="auto" w:fill="auto"/>
          </w:tcPr>
          <w:p w14:paraId="712766DD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0FA21E08" w14:textId="1346F176" w:rsidR="00BA1DF4" w:rsidRPr="00BE5913" w:rsidRDefault="003A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5966CD94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shd w:val="clear" w:color="auto" w:fill="auto"/>
          </w:tcPr>
          <w:p w14:paraId="57E99B34" w14:textId="07F116CF" w:rsidR="00BA1DF4" w:rsidRPr="00BE5913" w:rsidRDefault="00D852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633" w:firstLine="6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5101B10" w14:textId="67EFFC58" w:rsidR="00432049" w:rsidRPr="00BE5913" w:rsidRDefault="004320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59"/>
        <w:gridCol w:w="989"/>
        <w:gridCol w:w="270"/>
        <w:gridCol w:w="991"/>
        <w:gridCol w:w="254"/>
        <w:gridCol w:w="1025"/>
        <w:gridCol w:w="236"/>
        <w:gridCol w:w="1122"/>
        <w:gridCol w:w="240"/>
        <w:gridCol w:w="1279"/>
        <w:gridCol w:w="254"/>
        <w:gridCol w:w="1089"/>
        <w:gridCol w:w="6"/>
      </w:tblGrid>
      <w:tr w:rsidR="00D2260C" w:rsidRPr="00BE5913" w14:paraId="70A04D64" w14:textId="77777777" w:rsidTr="000D0E39">
        <w:trPr>
          <w:gridAfter w:val="1"/>
          <w:wAfter w:w="3" w:type="pct"/>
          <w:trHeight w:val="362"/>
          <w:tblHeader/>
        </w:trPr>
        <w:tc>
          <w:tcPr>
            <w:tcW w:w="1089" w:type="pct"/>
            <w:shd w:val="clear" w:color="auto" w:fill="auto"/>
            <w:vAlign w:val="bottom"/>
          </w:tcPr>
          <w:p w14:paraId="23BCC49E" w14:textId="3329BEBF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135" w:type="pct"/>
            <w:gridSpan w:val="3"/>
            <w:shd w:val="clear" w:color="auto" w:fill="auto"/>
            <w:vAlign w:val="bottom"/>
          </w:tcPr>
          <w:p w14:paraId="1BCFB5EC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8" w:type="pct"/>
          </w:tcPr>
          <w:p w14:paraId="0A82CE05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45" w:type="pct"/>
            <w:gridSpan w:val="7"/>
            <w:shd w:val="clear" w:color="auto" w:fill="auto"/>
            <w:vAlign w:val="bottom"/>
          </w:tcPr>
          <w:p w14:paraId="57263A88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2260C" w:rsidRPr="00BE5913" w14:paraId="6284EBFE" w14:textId="77777777">
        <w:trPr>
          <w:tblHeader/>
        </w:trPr>
        <w:tc>
          <w:tcPr>
            <w:tcW w:w="1089" w:type="pct"/>
            <w:shd w:val="clear" w:color="auto" w:fill="auto"/>
          </w:tcPr>
          <w:p w14:paraId="50C5FB4D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E591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56468A1E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499" w:type="pct"/>
            <w:shd w:val="clear" w:color="auto" w:fill="auto"/>
            <w:hideMark/>
          </w:tcPr>
          <w:p w14:paraId="6B2D963C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EE966DE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B1C4237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36252394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9D2B84F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</w:tcPr>
          <w:p w14:paraId="33F59CD8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shd w:val="clear" w:color="auto" w:fill="auto"/>
            <w:vAlign w:val="bottom"/>
            <w:hideMark/>
          </w:tcPr>
          <w:p w14:paraId="708EE4C1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4EABB99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C2B9D3F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03C4A5D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43FD8868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7066E794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  <w:vAlign w:val="bottom"/>
          </w:tcPr>
          <w:p w14:paraId="36CF04E3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  <w:hideMark/>
          </w:tcPr>
          <w:p w14:paraId="3EFB5680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B3244C4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2260C" w:rsidRPr="00BE5913" w14:paraId="3DE9A286" w14:textId="77777777">
        <w:trPr>
          <w:tblHeader/>
        </w:trPr>
        <w:tc>
          <w:tcPr>
            <w:tcW w:w="1089" w:type="pct"/>
            <w:shd w:val="clear" w:color="auto" w:fill="auto"/>
          </w:tcPr>
          <w:p w14:paraId="205E527B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499" w:type="pct"/>
            <w:shd w:val="clear" w:color="auto" w:fill="auto"/>
          </w:tcPr>
          <w:p w14:paraId="5D8EFF0A" w14:textId="6149D60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</w:t>
            </w:r>
            <w:r w:rsidR="00865F02" w:rsidRPr="00BE591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1DB11FA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0" w:type="pct"/>
            <w:vAlign w:val="bottom"/>
          </w:tcPr>
          <w:p w14:paraId="5C4D7A83" w14:textId="131FE8CA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</w:t>
            </w:r>
            <w:r w:rsidR="00865F02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2361D380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7" w:type="pct"/>
            <w:shd w:val="clear" w:color="auto" w:fill="auto"/>
            <w:vAlign w:val="bottom"/>
          </w:tcPr>
          <w:p w14:paraId="7AFB9C27" w14:textId="0C42EAF4" w:rsidR="00D2260C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1A28F63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74638F52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2A7E2C22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5" w:type="pct"/>
            <w:shd w:val="clear" w:color="auto" w:fill="auto"/>
            <w:vAlign w:val="bottom"/>
          </w:tcPr>
          <w:p w14:paraId="456FEB32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19EA4A5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2" w:type="pct"/>
            <w:gridSpan w:val="2"/>
            <w:shd w:val="clear" w:color="auto" w:fill="auto"/>
            <w:vAlign w:val="bottom"/>
          </w:tcPr>
          <w:p w14:paraId="6E1F32B8" w14:textId="692FA082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</w:t>
            </w:r>
            <w:r w:rsidR="00865F02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2260C" w:rsidRPr="00BE5913" w14:paraId="48F51B9A" w14:textId="77777777">
        <w:trPr>
          <w:gridAfter w:val="1"/>
          <w:wAfter w:w="3" w:type="pct"/>
          <w:tblHeader/>
        </w:trPr>
        <w:tc>
          <w:tcPr>
            <w:tcW w:w="1089" w:type="pct"/>
            <w:shd w:val="clear" w:color="auto" w:fill="auto"/>
            <w:vAlign w:val="bottom"/>
          </w:tcPr>
          <w:p w14:paraId="470CB4E3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35" w:type="pct"/>
            <w:gridSpan w:val="3"/>
            <w:shd w:val="clear" w:color="auto" w:fill="auto"/>
            <w:vAlign w:val="bottom"/>
          </w:tcPr>
          <w:p w14:paraId="4D8449DF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28" w:type="pct"/>
          </w:tcPr>
          <w:p w14:paraId="6712CEF2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45" w:type="pct"/>
            <w:gridSpan w:val="7"/>
            <w:shd w:val="clear" w:color="auto" w:fill="auto"/>
            <w:vAlign w:val="bottom"/>
          </w:tcPr>
          <w:p w14:paraId="5799F912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E0F65" w:rsidRPr="00BE5913" w14:paraId="695E91B7" w14:textId="77777777">
        <w:tc>
          <w:tcPr>
            <w:tcW w:w="1089" w:type="pct"/>
            <w:shd w:val="clear" w:color="auto" w:fill="auto"/>
          </w:tcPr>
          <w:p w14:paraId="7E30CAA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499" w:type="pct"/>
            <w:shd w:val="clear" w:color="auto" w:fill="auto"/>
          </w:tcPr>
          <w:p w14:paraId="30DB04C4" w14:textId="44002E14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136" w:type="pct"/>
            <w:shd w:val="clear" w:color="auto" w:fill="auto"/>
          </w:tcPr>
          <w:p w14:paraId="5D52B18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4871C8E8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128" w:type="pct"/>
          </w:tcPr>
          <w:p w14:paraId="50355AF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29EF00FC" w14:textId="5F129E3F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119" w:type="pct"/>
            <w:shd w:val="clear" w:color="auto" w:fill="auto"/>
          </w:tcPr>
          <w:p w14:paraId="51057BD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5A6BEA93" w14:textId="72C49E2F" w:rsidR="00EE0F65" w:rsidRPr="00BE5913" w:rsidRDefault="00786E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006</w:t>
            </w:r>
          </w:p>
        </w:tc>
        <w:tc>
          <w:tcPr>
            <w:tcW w:w="121" w:type="pct"/>
            <w:shd w:val="clear" w:color="auto" w:fill="auto"/>
          </w:tcPr>
          <w:p w14:paraId="7912E79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654B4BB1" w14:textId="32F43CE3" w:rsidR="00EE0F65" w:rsidRPr="00BE5913" w:rsidRDefault="00786E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14A3BC37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784792" w14:textId="109D52D7" w:rsidR="00EE0F65" w:rsidRPr="00BE5913" w:rsidRDefault="00786E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62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414</w:t>
            </w:r>
          </w:p>
        </w:tc>
      </w:tr>
      <w:tr w:rsidR="00EE0F65" w:rsidRPr="00BE5913" w14:paraId="1ABB3E10" w14:textId="77777777">
        <w:tc>
          <w:tcPr>
            <w:tcW w:w="1089" w:type="pct"/>
            <w:shd w:val="clear" w:color="auto" w:fill="auto"/>
          </w:tcPr>
          <w:p w14:paraId="6C0905F9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9" w:type="pct"/>
            <w:shd w:val="clear" w:color="auto" w:fill="auto"/>
          </w:tcPr>
          <w:p w14:paraId="31372243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shd w:val="clear" w:color="auto" w:fill="auto"/>
          </w:tcPr>
          <w:p w14:paraId="2B2A211C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0A44EE91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180D76B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4D3D4" w14:textId="0ADD1A94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52,408 </w:t>
            </w:r>
          </w:p>
        </w:tc>
        <w:tc>
          <w:tcPr>
            <w:tcW w:w="119" w:type="pct"/>
            <w:shd w:val="clear" w:color="auto" w:fill="auto"/>
          </w:tcPr>
          <w:p w14:paraId="7DCF2914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</w:tcPr>
          <w:p w14:paraId="0F67E5E5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" w:type="pct"/>
            <w:shd w:val="clear" w:color="auto" w:fill="auto"/>
          </w:tcPr>
          <w:p w14:paraId="1FEB3EF6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1EDB22C2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57D13994" w14:textId="77777777" w:rsidR="00EE0F65" w:rsidRPr="00BE5913" w:rsidRDefault="00EE0F6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AB916" w14:textId="02B6BA34" w:rsidR="00EE0F65" w:rsidRPr="00BE5913" w:rsidRDefault="00786E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62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414</w:t>
            </w:r>
          </w:p>
        </w:tc>
      </w:tr>
    </w:tbl>
    <w:p w14:paraId="7CB0BC64" w14:textId="441F602C" w:rsidR="00A84E7A" w:rsidRPr="00BE5913" w:rsidRDefault="00A84E7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851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007"/>
        <w:gridCol w:w="1080"/>
        <w:gridCol w:w="270"/>
        <w:gridCol w:w="990"/>
        <w:gridCol w:w="253"/>
        <w:gridCol w:w="1025"/>
        <w:gridCol w:w="236"/>
        <w:gridCol w:w="1123"/>
        <w:gridCol w:w="239"/>
        <w:gridCol w:w="1277"/>
        <w:gridCol w:w="253"/>
        <w:gridCol w:w="1092"/>
        <w:gridCol w:w="6"/>
      </w:tblGrid>
      <w:tr w:rsidR="00D17D15" w:rsidRPr="00BE5913" w14:paraId="53FCFB8B" w14:textId="77777777" w:rsidTr="00865F02">
        <w:trPr>
          <w:gridAfter w:val="1"/>
          <w:wAfter w:w="6" w:type="dxa"/>
          <w:trHeight w:val="70"/>
          <w:tblHeader/>
        </w:trPr>
        <w:tc>
          <w:tcPr>
            <w:tcW w:w="2007" w:type="dxa"/>
            <w:shd w:val="clear" w:color="auto" w:fill="auto"/>
            <w:vAlign w:val="bottom"/>
          </w:tcPr>
          <w:p w14:paraId="3C49DA85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850F91A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55716403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7A16B3CF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17D15" w:rsidRPr="00BE5913" w14:paraId="592FAB59" w14:textId="77777777" w:rsidTr="00865F02">
        <w:trPr>
          <w:tblHeader/>
        </w:trPr>
        <w:tc>
          <w:tcPr>
            <w:tcW w:w="2007" w:type="dxa"/>
            <w:shd w:val="clear" w:color="auto" w:fill="auto"/>
          </w:tcPr>
          <w:p w14:paraId="2B4ADA57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E591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1A70316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1080" w:type="dxa"/>
            <w:shd w:val="clear" w:color="auto" w:fill="auto"/>
            <w:hideMark/>
          </w:tcPr>
          <w:p w14:paraId="2F2E47C6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D84363F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1D504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0F5FB41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7B4CFBF" w14:textId="26065082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>3</w:t>
            </w:r>
            <w:r w:rsidR="00BA1DF4" w:rsidRPr="00BE5913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1DF4"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3" w:type="dxa"/>
          </w:tcPr>
          <w:p w14:paraId="3E9291C7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17EF4C66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2529502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2B5128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29D546CC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609BCB9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E9A0362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2580C24F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57AB2657" w14:textId="77777777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BEAC90C" w14:textId="58DE02D3" w:rsidR="00D17D15" w:rsidRPr="00BE5913" w:rsidRDefault="00D17D15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>3</w:t>
            </w:r>
            <w:r w:rsidR="00BA1DF4" w:rsidRPr="00BE5913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A1DF4"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65F02" w:rsidRPr="00BE5913" w14:paraId="7BA765E3" w14:textId="77777777" w:rsidTr="00865F02">
        <w:trPr>
          <w:tblHeader/>
        </w:trPr>
        <w:tc>
          <w:tcPr>
            <w:tcW w:w="2007" w:type="dxa"/>
            <w:shd w:val="clear" w:color="auto" w:fill="auto"/>
          </w:tcPr>
          <w:p w14:paraId="14CD54F2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44072B3" w14:textId="1FEA04C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7D0C00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3424712" w14:textId="1B5BF19A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53" w:type="dxa"/>
          </w:tcPr>
          <w:p w14:paraId="50AD6D08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83CB089" w14:textId="70F48E3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4D4F70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FED4319" w14:textId="4640B32F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33CD8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A609DC5" w14:textId="61A7E57C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7914D6F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6C545E02" w14:textId="1F18F360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865F02" w:rsidRPr="00BE5913" w14:paraId="2FF7D131" w14:textId="77777777" w:rsidTr="00865F02">
        <w:trPr>
          <w:gridAfter w:val="1"/>
          <w:wAfter w:w="6" w:type="dxa"/>
          <w:tblHeader/>
        </w:trPr>
        <w:tc>
          <w:tcPr>
            <w:tcW w:w="2007" w:type="dxa"/>
            <w:shd w:val="clear" w:color="auto" w:fill="auto"/>
            <w:vAlign w:val="bottom"/>
          </w:tcPr>
          <w:p w14:paraId="5FFCBCB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DE066B5" w14:textId="1FC539BF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24D130B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08473CE5" w14:textId="30807D0E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F02" w:rsidRPr="00BE5913" w14:paraId="26E1631E" w14:textId="77777777" w:rsidTr="00865F02">
        <w:tc>
          <w:tcPr>
            <w:tcW w:w="2007" w:type="dxa"/>
            <w:shd w:val="clear" w:color="auto" w:fill="auto"/>
          </w:tcPr>
          <w:p w14:paraId="512120E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7EF7875E" w14:textId="5B5F28A6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70" w:type="dxa"/>
            <w:shd w:val="clear" w:color="auto" w:fill="auto"/>
          </w:tcPr>
          <w:p w14:paraId="7911185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E05AF7" w14:textId="68D7C92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4.01 - 5.08</w:t>
            </w:r>
          </w:p>
        </w:tc>
        <w:tc>
          <w:tcPr>
            <w:tcW w:w="253" w:type="dxa"/>
          </w:tcPr>
          <w:p w14:paraId="7D0E6B9A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2D42E3CA" w14:textId="45D503F6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50,999,151</w:t>
            </w:r>
          </w:p>
        </w:tc>
        <w:tc>
          <w:tcPr>
            <w:tcW w:w="236" w:type="dxa"/>
            <w:shd w:val="clear" w:color="auto" w:fill="auto"/>
          </w:tcPr>
          <w:p w14:paraId="7A29852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25E577DE" w14:textId="129E47A3" w:rsidR="00865F02" w:rsidRPr="00BE5913" w:rsidRDefault="0089091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69</w:t>
            </w:r>
            <w:r w:rsidRPr="00BE5913">
              <w:rPr>
                <w:rFonts w:asciiTheme="majorBidi" w:hAnsi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340</w:t>
            </w:r>
            <w:r w:rsidRPr="00BE5913">
              <w:rPr>
                <w:rFonts w:asciiTheme="majorBidi" w:hAnsi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877</w:t>
            </w:r>
          </w:p>
        </w:tc>
        <w:tc>
          <w:tcPr>
            <w:tcW w:w="239" w:type="dxa"/>
            <w:shd w:val="clear" w:color="auto" w:fill="auto"/>
          </w:tcPr>
          <w:p w14:paraId="6F3445B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43630439" w14:textId="3451E0EA" w:rsidR="00865F02" w:rsidRPr="00BE5913" w:rsidRDefault="00C731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left" w:pos="957"/>
              </w:tabs>
              <w:spacing w:line="240" w:lineRule="auto"/>
              <w:ind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(66</w:t>
            </w:r>
            <w:r w:rsidRPr="00BE5913">
              <w:rPr>
                <w:rFonts w:asciiTheme="majorBidi" w:hAnsi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134</w:t>
            </w:r>
            <w:r w:rsidRPr="00BE5913">
              <w:rPr>
                <w:rFonts w:asciiTheme="majorBidi" w:hAnsi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018)</w:t>
            </w:r>
          </w:p>
        </w:tc>
        <w:tc>
          <w:tcPr>
            <w:tcW w:w="253" w:type="dxa"/>
            <w:shd w:val="clear" w:color="auto" w:fill="auto"/>
          </w:tcPr>
          <w:p w14:paraId="48A5E608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1F76AD41" w14:textId="404CC344" w:rsidR="00865F02" w:rsidRPr="00BE5913" w:rsidRDefault="001F57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206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010</w:t>
            </w:r>
          </w:p>
        </w:tc>
      </w:tr>
      <w:tr w:rsidR="00865F02" w:rsidRPr="00BE5913" w14:paraId="20576346" w14:textId="77777777" w:rsidTr="00865F02">
        <w:tc>
          <w:tcPr>
            <w:tcW w:w="2007" w:type="dxa"/>
            <w:shd w:val="clear" w:color="auto" w:fill="auto"/>
          </w:tcPr>
          <w:p w14:paraId="2FA43AD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A71DB6A" w14:textId="7991373D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70" w:type="dxa"/>
            <w:shd w:val="clear" w:color="auto" w:fill="auto"/>
          </w:tcPr>
          <w:p w14:paraId="0CFB49C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4A09B9" w14:textId="6EC9512F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4.01</w:t>
            </w:r>
          </w:p>
        </w:tc>
        <w:tc>
          <w:tcPr>
            <w:tcW w:w="253" w:type="dxa"/>
          </w:tcPr>
          <w:p w14:paraId="7663BB0C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6B0BA814" w14:textId="76C52EC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52,408 </w:t>
            </w:r>
          </w:p>
        </w:tc>
        <w:tc>
          <w:tcPr>
            <w:tcW w:w="236" w:type="dxa"/>
            <w:shd w:val="clear" w:color="auto" w:fill="auto"/>
          </w:tcPr>
          <w:p w14:paraId="393BF6AF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4C73754F" w14:textId="03F05AE5" w:rsidR="00865F02" w:rsidRPr="00BE5913" w:rsidRDefault="001F57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006</w:t>
            </w:r>
          </w:p>
        </w:tc>
        <w:tc>
          <w:tcPr>
            <w:tcW w:w="239" w:type="dxa"/>
            <w:shd w:val="clear" w:color="auto" w:fill="auto"/>
          </w:tcPr>
          <w:p w14:paraId="04683A7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D975D6B" w14:textId="498EE8B7" w:rsidR="00865F02" w:rsidRPr="00BE5913" w:rsidRDefault="001F57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2E78D3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14B6D" w14:textId="26A2484B" w:rsidR="00865F02" w:rsidRPr="00BE5913" w:rsidRDefault="001F57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62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414</w:t>
            </w:r>
          </w:p>
        </w:tc>
      </w:tr>
      <w:tr w:rsidR="00865F02" w:rsidRPr="00BE5913" w14:paraId="57616B39" w14:textId="77777777" w:rsidTr="00865F02">
        <w:tc>
          <w:tcPr>
            <w:tcW w:w="2007" w:type="dxa"/>
            <w:shd w:val="clear" w:color="auto" w:fill="auto"/>
          </w:tcPr>
          <w:p w14:paraId="538843A1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D97511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0F359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872E2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600281A1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33FA2B" w14:textId="1FC701B6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51,051,559 </w:t>
            </w:r>
          </w:p>
        </w:tc>
        <w:tc>
          <w:tcPr>
            <w:tcW w:w="236" w:type="dxa"/>
            <w:shd w:val="clear" w:color="auto" w:fill="auto"/>
          </w:tcPr>
          <w:p w14:paraId="7411270C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5113F8FC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643BEAE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6FF6D899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BE0590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C4F7C1" w14:textId="3B56E268" w:rsidR="00865F02" w:rsidRPr="00BE5913" w:rsidRDefault="001F57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54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268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424</w:t>
            </w:r>
          </w:p>
        </w:tc>
      </w:tr>
    </w:tbl>
    <w:p w14:paraId="13ECDD17" w14:textId="0AE62DCF" w:rsidR="00527C7D" w:rsidRPr="00BE5913" w:rsidRDefault="00527C7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 w:right="63" w:hanging="540"/>
        <w:jc w:val="thaiDistribute"/>
        <w:rPr>
          <w:rFonts w:ascii="Angsana New" w:hAnsi="Angsana New"/>
          <w:sz w:val="28"/>
          <w:szCs w:val="28"/>
        </w:rPr>
      </w:pPr>
    </w:p>
    <w:p w14:paraId="550EDDF8" w14:textId="3FAE75A0" w:rsidR="00435D06" w:rsidRPr="00BE5913" w:rsidRDefault="00865F02" w:rsidP="00B20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ยอดคงเหลือดอกเบี้ยค้างรับของบริษัทที่มีกับบริษัทย่อย จำนวนเงิน </w:t>
      </w:r>
      <w:r w:rsidRPr="00BE5913">
        <w:rPr>
          <w:rFonts w:ascii="Angsana New" w:hAnsi="Angsana New"/>
          <w:sz w:val="30"/>
          <w:szCs w:val="30"/>
          <w:lang w:eastAsia="zh-CN"/>
        </w:rPr>
        <w:t>0.</w:t>
      </w:r>
      <w:r w:rsidR="001F5779" w:rsidRPr="00BE5913">
        <w:rPr>
          <w:rFonts w:ascii="Angsana New" w:hAnsi="Angsana New" w:hint="cs"/>
          <w:sz w:val="30"/>
          <w:szCs w:val="30"/>
          <w:cs/>
          <w:lang w:eastAsia="zh-CN"/>
        </w:rPr>
        <w:t>94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 นำมารวมเป็นส่วนหนึ่งของเงินให้กู้ระยะยาวแก่บริษัทย่อยเพิ่มขึ้นในระหว่างงวด</w:t>
      </w: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259"/>
        <w:gridCol w:w="254"/>
        <w:gridCol w:w="15"/>
        <w:gridCol w:w="1250"/>
        <w:gridCol w:w="23"/>
        <w:gridCol w:w="254"/>
        <w:gridCol w:w="13"/>
        <w:gridCol w:w="1268"/>
        <w:gridCol w:w="252"/>
        <w:gridCol w:w="8"/>
        <w:gridCol w:w="1264"/>
      </w:tblGrid>
      <w:tr w:rsidR="009F34C6" w:rsidRPr="00BE5913" w14:paraId="51B35833" w14:textId="77777777" w:rsidTr="00293C7B">
        <w:trPr>
          <w:trHeight w:val="20"/>
          <w:tblHeader/>
        </w:trPr>
        <w:tc>
          <w:tcPr>
            <w:tcW w:w="1903" w:type="pct"/>
            <w:shd w:val="clear" w:color="auto" w:fill="auto"/>
          </w:tcPr>
          <w:p w14:paraId="6D77D857" w14:textId="0C997525" w:rsidR="009F34C6" w:rsidRPr="00BE5913" w:rsidRDefault="009F3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68" w:type="pct"/>
            <w:gridSpan w:val="4"/>
            <w:shd w:val="clear" w:color="auto" w:fill="auto"/>
          </w:tcPr>
          <w:p w14:paraId="29B38615" w14:textId="3E4F5DF4" w:rsidR="009F34C6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672B8C7F" w14:textId="77777777" w:rsidR="009F34C6" w:rsidRPr="00BE5913" w:rsidRDefault="009F3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pct"/>
            <w:gridSpan w:val="5"/>
            <w:shd w:val="clear" w:color="auto" w:fill="auto"/>
          </w:tcPr>
          <w:p w14:paraId="0CB9DF2C" w14:textId="77777777" w:rsidR="009F34C6" w:rsidRPr="00BE5913" w:rsidRDefault="009F3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865F02" w:rsidRPr="00BE5913" w14:paraId="3C718A19" w14:textId="77777777" w:rsidTr="00293C7B">
        <w:trPr>
          <w:trHeight w:val="20"/>
          <w:tblHeader/>
        </w:trPr>
        <w:tc>
          <w:tcPr>
            <w:tcW w:w="1903" w:type="pct"/>
            <w:shd w:val="clear" w:color="auto" w:fill="auto"/>
          </w:tcPr>
          <w:p w14:paraId="684B85B9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  <w:vAlign w:val="center"/>
          </w:tcPr>
          <w:p w14:paraId="34560B4F" w14:textId="1307D2BA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4" w:type="pct"/>
            <w:shd w:val="clear" w:color="auto" w:fill="auto"/>
            <w:vAlign w:val="center"/>
          </w:tcPr>
          <w:p w14:paraId="63FCAE4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shd w:val="clear" w:color="auto" w:fill="auto"/>
            <w:vAlign w:val="center"/>
          </w:tcPr>
          <w:p w14:paraId="6FB63500" w14:textId="643EE1DB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43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C1C3A16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shd w:val="clear" w:color="auto" w:fill="auto"/>
            <w:vAlign w:val="center"/>
          </w:tcPr>
          <w:p w14:paraId="21ED25DA" w14:textId="468A74F2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7" w:type="pct"/>
            <w:gridSpan w:val="2"/>
            <w:shd w:val="clear" w:color="auto" w:fill="auto"/>
            <w:vAlign w:val="center"/>
          </w:tcPr>
          <w:p w14:paraId="21D1D71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14:paraId="0A355E5B" w14:textId="6C6EDD5F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</w:tr>
      <w:tr w:rsidR="00865F02" w:rsidRPr="00BE5913" w14:paraId="7C3D2CB1" w14:textId="77777777" w:rsidTr="00293C7B">
        <w:trPr>
          <w:trHeight w:val="20"/>
          <w:tblHeader/>
        </w:trPr>
        <w:tc>
          <w:tcPr>
            <w:tcW w:w="1903" w:type="pct"/>
            <w:shd w:val="clear" w:color="auto" w:fill="auto"/>
          </w:tcPr>
          <w:p w14:paraId="77201C8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" w:type="pct"/>
            <w:shd w:val="clear" w:color="auto" w:fill="auto"/>
          </w:tcPr>
          <w:p w14:paraId="25F31606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79A0B9D2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14:paraId="26059EBB" w14:textId="7EE9128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40A7461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6C380E1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3D812AE6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F57895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813BC8" w:rsidRPr="00BE5913" w14:paraId="302451FF" w14:textId="77777777" w:rsidTr="00293C7B">
        <w:trPr>
          <w:trHeight w:val="20"/>
          <w:tblHeader/>
        </w:trPr>
        <w:tc>
          <w:tcPr>
            <w:tcW w:w="1903" w:type="pct"/>
            <w:shd w:val="clear" w:color="auto" w:fill="auto"/>
          </w:tcPr>
          <w:p w14:paraId="14CB895C" w14:textId="53AD072E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97" w:type="pct"/>
            <w:gridSpan w:val="11"/>
            <w:shd w:val="clear" w:color="auto" w:fill="auto"/>
          </w:tcPr>
          <w:p w14:paraId="5F613B14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3BC8" w:rsidRPr="00BE5913" w14:paraId="58D5454A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37F187CB" w14:textId="2FF96234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ินทรัพย์ไม่หมุนเวียนอื่น</w:t>
            </w:r>
          </w:p>
        </w:tc>
        <w:tc>
          <w:tcPr>
            <w:tcW w:w="3097" w:type="pct"/>
            <w:gridSpan w:val="11"/>
            <w:shd w:val="clear" w:color="auto" w:fill="auto"/>
          </w:tcPr>
          <w:p w14:paraId="47F338C2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865F02" w:rsidRPr="00BE5913" w14:paraId="6378C0C4" w14:textId="77777777" w:rsidTr="00293C7B">
        <w:trPr>
          <w:trHeight w:val="333"/>
        </w:trPr>
        <w:tc>
          <w:tcPr>
            <w:tcW w:w="1903" w:type="pct"/>
            <w:shd w:val="clear" w:color="auto" w:fill="auto"/>
          </w:tcPr>
          <w:p w14:paraId="7C6A7468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  <w:shd w:val="clear" w:color="auto" w:fill="auto"/>
          </w:tcPr>
          <w:p w14:paraId="1B00B2A5" w14:textId="2A7ECF90" w:rsidR="00865F02" w:rsidRPr="00BE5913" w:rsidRDefault="00A844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4D216F9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shd w:val="clear" w:color="auto" w:fill="auto"/>
          </w:tcPr>
          <w:p w14:paraId="0AC7F653" w14:textId="52A5938D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3441738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shd w:val="clear" w:color="auto" w:fill="auto"/>
          </w:tcPr>
          <w:p w14:paraId="4DFA6779" w14:textId="67D99129" w:rsidR="00865F02" w:rsidRPr="00BE5913" w:rsidRDefault="003A44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11,27</w:t>
            </w:r>
            <w:r w:rsidR="00666AFF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1A606DD8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062A5A1" w14:textId="1B8D6C29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21,309</w:t>
            </w:r>
          </w:p>
        </w:tc>
      </w:tr>
      <w:tr w:rsidR="00865F02" w:rsidRPr="00BE5913" w14:paraId="1E2BC04D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2A8810A6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</w:tcPr>
          <w:p w14:paraId="40F37251" w14:textId="697D4D82" w:rsidR="00865F02" w:rsidRPr="00BE5913" w:rsidRDefault="003A44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134" w:type="pct"/>
            <w:shd w:val="clear" w:color="auto" w:fill="auto"/>
          </w:tcPr>
          <w:p w14:paraId="5675683D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2CCBB1" w14:textId="506A5A5C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6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7,326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5E8F35D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1172B7" w14:textId="55F6AE02" w:rsidR="00865F02" w:rsidRPr="00BE5913" w:rsidRDefault="003A44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336AA8C1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DD8B886" w14:textId="5D8F94C0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679</w:t>
            </w:r>
          </w:p>
        </w:tc>
      </w:tr>
      <w:tr w:rsidR="00865F02" w:rsidRPr="00BE5913" w14:paraId="4F90F028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0F7D18BA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A4760" w14:textId="6B0F9DC3" w:rsidR="00865F02" w:rsidRPr="00BE5913" w:rsidRDefault="003A44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7,537</w:t>
            </w:r>
          </w:p>
        </w:tc>
        <w:tc>
          <w:tcPr>
            <w:tcW w:w="134" w:type="pct"/>
            <w:shd w:val="clear" w:color="auto" w:fill="auto"/>
          </w:tcPr>
          <w:p w14:paraId="6A01035E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B10A7" w14:textId="3989333D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7,326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BEAB8E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C42E69" w14:textId="0BDD9792" w:rsidR="00865F02" w:rsidRPr="00BE5913" w:rsidRDefault="00BC0D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12,077</w:t>
            </w:r>
          </w:p>
        </w:tc>
        <w:tc>
          <w:tcPr>
            <w:tcW w:w="137" w:type="pct"/>
            <w:gridSpan w:val="2"/>
            <w:shd w:val="clear" w:color="auto" w:fill="auto"/>
          </w:tcPr>
          <w:p w14:paraId="0F3570B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154DA" w14:textId="0D5655EE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21,988</w:t>
            </w:r>
          </w:p>
        </w:tc>
      </w:tr>
      <w:tr w:rsidR="008D1CFA" w:rsidRPr="00BE5913" w14:paraId="7B870116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32C4AA98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</w:tcPr>
          <w:p w14:paraId="3DD14756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20AA77F9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6C95B1B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5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5B8F7DF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551" w:firstLine="5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409F06B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  <w:gridSpan w:val="2"/>
            <w:shd w:val="clear" w:color="auto" w:fill="auto"/>
          </w:tcPr>
          <w:p w14:paraId="5C58FA82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5C8F2B8F" w14:textId="77777777" w:rsidR="008D1CFA" w:rsidRPr="00BE5913" w:rsidRDefault="008D1C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4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3BC8" w:rsidRPr="00BE5913" w14:paraId="4DCB7797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25D51218" w14:textId="12E6371C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BE5913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หนี้การค้</w:t>
            </w: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า</w:t>
            </w:r>
          </w:p>
        </w:tc>
        <w:tc>
          <w:tcPr>
            <w:tcW w:w="3097" w:type="pct"/>
            <w:gridSpan w:val="11"/>
            <w:shd w:val="clear" w:color="auto" w:fill="auto"/>
          </w:tcPr>
          <w:p w14:paraId="7A23E314" w14:textId="55CB1E0D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</w:rPr>
            </w:pPr>
          </w:p>
        </w:tc>
      </w:tr>
      <w:tr w:rsidR="00813BC8" w:rsidRPr="00BE5913" w14:paraId="6C9133FE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11B7C97B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  <w:r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52B91D31" w14:textId="741C8F15" w:rsidR="00813BC8" w:rsidRPr="00BE5913" w:rsidRDefault="00666AF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24,299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2A1D2C5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1F8D9C" w14:textId="08DC815B" w:rsidR="00813BC8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13,471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6885C70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shd w:val="clear" w:color="auto" w:fill="auto"/>
          </w:tcPr>
          <w:p w14:paraId="084EE219" w14:textId="7FDC3F4C" w:rsidR="00813BC8" w:rsidRPr="00BE5913" w:rsidRDefault="003F72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55448F67" w14:textId="77777777" w:rsidR="00813BC8" w:rsidRPr="00BE5913" w:rsidRDefault="00813BC8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23E56B5" w14:textId="5E54F16A" w:rsidR="00813BC8" w:rsidRPr="00BE5913" w:rsidRDefault="008B12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13BC8" w:rsidRPr="00BE5913" w14:paraId="58B79B45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6E023215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654843B1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2059C514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2EEA59B2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F7FDBCD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0" w:type="pct"/>
            <w:shd w:val="clear" w:color="auto" w:fill="auto"/>
          </w:tcPr>
          <w:p w14:paraId="17203505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</w:tcPr>
          <w:p w14:paraId="499EC9DF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673" w:type="pct"/>
            <w:gridSpan w:val="2"/>
            <w:shd w:val="clear" w:color="auto" w:fill="auto"/>
          </w:tcPr>
          <w:p w14:paraId="6BB34DAB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</w:rPr>
            </w:pPr>
          </w:p>
        </w:tc>
      </w:tr>
      <w:tr w:rsidR="00813BC8" w:rsidRPr="00BE5913" w14:paraId="44B7E365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68D4D8F4" w14:textId="06E5B25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เจ้า</w:t>
            </w:r>
            <w:r w:rsidRPr="00BE5913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หนี้</w:t>
            </w:r>
            <w:r w:rsidRPr="00BE5913">
              <w:rPr>
                <w:rFonts w:asciiTheme="majorBidi" w:hAnsiTheme="majorBidi" w:cstheme="majorBidi" w:hint="cs"/>
                <w:bCs/>
                <w:i/>
                <w:iCs/>
                <w:color w:val="000000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666" w:type="pct"/>
            <w:tcBorders>
              <w:bottom w:val="nil"/>
            </w:tcBorders>
            <w:shd w:val="clear" w:color="auto" w:fill="auto"/>
          </w:tcPr>
          <w:p w14:paraId="4893F4D6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6F249AAB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</w:tcPr>
          <w:p w14:paraId="6A4E85A9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</w:tcPr>
          <w:p w14:paraId="616A81D4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shd w:val="clear" w:color="auto" w:fill="auto"/>
          </w:tcPr>
          <w:p w14:paraId="4E038F43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  <w:tcBorders>
              <w:bottom w:val="nil"/>
            </w:tcBorders>
            <w:shd w:val="clear" w:color="auto" w:fill="auto"/>
          </w:tcPr>
          <w:p w14:paraId="799BD0BB" w14:textId="77777777" w:rsidR="00813BC8" w:rsidRPr="00BE5913" w:rsidRDefault="00813BC8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</w:tcPr>
          <w:p w14:paraId="69A39C81" w14:textId="77777777" w:rsidR="00813BC8" w:rsidRPr="00BE5913" w:rsidRDefault="00813B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5F02" w:rsidRPr="00BE5913" w14:paraId="53CA33BF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591CC6E6" w14:textId="6D46B7A2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6" w:type="pct"/>
            <w:tcBorders>
              <w:bottom w:val="nil"/>
            </w:tcBorders>
            <w:shd w:val="clear" w:color="auto" w:fill="auto"/>
            <w:vAlign w:val="bottom"/>
          </w:tcPr>
          <w:p w14:paraId="40073AF9" w14:textId="5BC9C852" w:rsidR="00865F02" w:rsidRPr="00BE5913" w:rsidRDefault="00C828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35" w:lineRule="auto"/>
              <w:ind w:left="150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706E3EFE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0737CA0" w14:textId="5CB268A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</w:tcPr>
          <w:p w14:paraId="7980E4C2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bottom"/>
          </w:tcPr>
          <w:p w14:paraId="60D4D020" w14:textId="76D6B06E" w:rsidR="00865F02" w:rsidRPr="00BE5913" w:rsidRDefault="002D2D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260,900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</w:tcPr>
          <w:p w14:paraId="5F4139F5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4596024" w14:textId="1AE3FF74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38,372</w:t>
            </w:r>
          </w:p>
        </w:tc>
      </w:tr>
      <w:tr w:rsidR="00A918A2" w:rsidRPr="00BE5913" w14:paraId="766F82A2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56DC8DB6" w14:textId="17470093" w:rsidR="00A918A2" w:rsidRPr="00BE5913" w:rsidRDefault="009F7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6" w:type="pct"/>
            <w:tcBorders>
              <w:bottom w:val="nil"/>
            </w:tcBorders>
            <w:shd w:val="clear" w:color="auto" w:fill="auto"/>
            <w:vAlign w:val="bottom"/>
          </w:tcPr>
          <w:p w14:paraId="6635543C" w14:textId="0F2A289F" w:rsidR="00A918A2" w:rsidRPr="00BE5913" w:rsidRDefault="009F7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29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26ED68D3" w14:textId="77777777" w:rsidR="00A918A2" w:rsidRPr="00BE5913" w:rsidRDefault="00A918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</w:tcPr>
          <w:p w14:paraId="7CDB371F" w14:textId="652F0DA9" w:rsidR="00A918A2" w:rsidRPr="00BE5913" w:rsidRDefault="009F7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1551" w:firstLine="7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</w:tcPr>
          <w:p w14:paraId="00DEA39D" w14:textId="77777777" w:rsidR="00A918A2" w:rsidRPr="00BE5913" w:rsidRDefault="00A918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bottom"/>
          </w:tcPr>
          <w:p w14:paraId="7837818B" w14:textId="1AE28BE2" w:rsidR="00A918A2" w:rsidRPr="00BE5913" w:rsidRDefault="009F7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</w:tcPr>
          <w:p w14:paraId="0471A497" w14:textId="77777777" w:rsidR="00A918A2" w:rsidRPr="00BE5913" w:rsidRDefault="00A918A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6C3F3DF" w14:textId="001D0F9C" w:rsidR="00A918A2" w:rsidRPr="00BE5913" w:rsidRDefault="009F7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865F02" w:rsidRPr="00BE5913" w14:paraId="45A93F52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6A486242" w14:textId="1652A139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6" w:type="pct"/>
            <w:tcBorders>
              <w:bottom w:val="nil"/>
            </w:tcBorders>
            <w:shd w:val="clear" w:color="auto" w:fill="auto"/>
            <w:vAlign w:val="bottom"/>
          </w:tcPr>
          <w:p w14:paraId="75EE5AF6" w14:textId="452C2CA0" w:rsidR="00865F02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63,582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</w:tcPr>
          <w:p w14:paraId="5424792A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</w:tcPr>
          <w:p w14:paraId="16492C62" w14:textId="3D8A542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87,843 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</w:tcPr>
          <w:p w14:paraId="1038633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nil"/>
            </w:tcBorders>
            <w:shd w:val="clear" w:color="auto" w:fill="auto"/>
            <w:vAlign w:val="bottom"/>
          </w:tcPr>
          <w:p w14:paraId="5E426CD3" w14:textId="3FBC73D3" w:rsidR="00865F02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63,582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</w:tcPr>
          <w:p w14:paraId="3555B790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46FF225" w14:textId="1EA7095D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87,843</w:t>
            </w:r>
          </w:p>
        </w:tc>
      </w:tr>
      <w:tr w:rsidR="00865F02" w:rsidRPr="00BE5913" w14:paraId="319A5380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2A7D9625" w14:textId="3FB79A29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DCEA" w14:textId="37844EF2" w:rsidR="00865F02" w:rsidRPr="00BE5913" w:rsidRDefault="00A918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18,796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928BDD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06FFB4" w14:textId="45E6490C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20,306 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68C4AC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521C" w14:textId="7A023F3B" w:rsidR="00865F02" w:rsidRPr="00BE5913" w:rsidRDefault="002D2D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4,116</w:t>
            </w:r>
          </w:p>
        </w:tc>
        <w:tc>
          <w:tcPr>
            <w:tcW w:w="133" w:type="pct"/>
            <w:shd w:val="clear" w:color="auto" w:fill="auto"/>
          </w:tcPr>
          <w:p w14:paraId="22E407C4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AACF7" w14:textId="05367C2F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4,290</w:t>
            </w:r>
          </w:p>
        </w:tc>
      </w:tr>
      <w:tr w:rsidR="00865F02" w:rsidRPr="00BE5913" w14:paraId="5B8BFAFE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094E5DBB" w14:textId="3EA6EFE3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E8FC0" w14:textId="098A9466" w:rsidR="00865F02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82,407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128D87C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F332D" w14:textId="7B097AD0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108,149 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287B1EED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5E3687" w14:textId="2C949443" w:rsidR="00865F02" w:rsidRPr="00BE5913" w:rsidRDefault="002675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328,598</w:t>
            </w:r>
          </w:p>
        </w:tc>
        <w:tc>
          <w:tcPr>
            <w:tcW w:w="133" w:type="pct"/>
            <w:shd w:val="clear" w:color="auto" w:fill="auto"/>
          </w:tcPr>
          <w:p w14:paraId="375E9702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409E2" w14:textId="34459B5D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130,505</w:t>
            </w:r>
          </w:p>
        </w:tc>
      </w:tr>
      <w:tr w:rsidR="00865F02" w:rsidRPr="00BE5913" w14:paraId="47DA201C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65BBEB1A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73D7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633D726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475A4BD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6E1CEF1E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0E3494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</w:tcPr>
          <w:p w14:paraId="2703F426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BA1C3C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865F02" w:rsidRPr="00BE5913" w14:paraId="0BD694F4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1D3F67ED" w14:textId="1072A242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666" w:type="pct"/>
            <w:shd w:val="clear" w:color="auto" w:fill="auto"/>
          </w:tcPr>
          <w:p w14:paraId="2482A00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42" w:type="pct"/>
            <w:gridSpan w:val="2"/>
            <w:shd w:val="clear" w:color="auto" w:fill="auto"/>
            <w:vAlign w:val="bottom"/>
          </w:tcPr>
          <w:p w14:paraId="4241F779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77BFA902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gridSpan w:val="2"/>
            <w:shd w:val="clear" w:color="auto" w:fill="auto"/>
            <w:vAlign w:val="bottom"/>
          </w:tcPr>
          <w:p w14:paraId="0EC39995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shd w:val="clear" w:color="auto" w:fill="auto"/>
          </w:tcPr>
          <w:p w14:paraId="00E79351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F0B4804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shd w:val="clear" w:color="auto" w:fill="auto"/>
            <w:vAlign w:val="bottom"/>
          </w:tcPr>
          <w:p w14:paraId="7ED6A721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</w:p>
        </w:tc>
      </w:tr>
      <w:tr w:rsidR="00865F02" w:rsidRPr="00BE5913" w14:paraId="03A6027B" w14:textId="77777777" w:rsidTr="00293C7B">
        <w:trPr>
          <w:trHeight w:val="20"/>
        </w:trPr>
        <w:tc>
          <w:tcPr>
            <w:tcW w:w="1903" w:type="pct"/>
            <w:shd w:val="clear" w:color="auto" w:fill="auto"/>
          </w:tcPr>
          <w:p w14:paraId="7BD2C047" w14:textId="18C78756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66" w:type="pct"/>
            <w:tcBorders>
              <w:bottom w:val="double" w:sz="4" w:space="0" w:color="auto"/>
            </w:tcBorders>
            <w:shd w:val="clear" w:color="auto" w:fill="auto"/>
          </w:tcPr>
          <w:p w14:paraId="5F275A41" w14:textId="7A28BE27" w:rsidR="00865F02" w:rsidRPr="00BE5913" w:rsidRDefault="008246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8,233</w:t>
            </w:r>
          </w:p>
        </w:tc>
        <w:tc>
          <w:tcPr>
            <w:tcW w:w="14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3BE503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176D2D" w14:textId="3B0C0D0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2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18,375</w:t>
            </w:r>
          </w:p>
        </w:tc>
        <w:tc>
          <w:tcPr>
            <w:tcW w:w="141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8C4171D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shd w:val="clear" w:color="auto" w:fill="auto"/>
          </w:tcPr>
          <w:p w14:paraId="35B77D1E" w14:textId="585C8E13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  <w:tcBorders>
              <w:bottom w:val="nil"/>
            </w:tcBorders>
            <w:shd w:val="clear" w:color="auto" w:fill="auto"/>
            <w:vAlign w:val="bottom"/>
          </w:tcPr>
          <w:p w14:paraId="5B47A99C" w14:textId="77777777" w:rsidR="00865F02" w:rsidRPr="00BE5913" w:rsidRDefault="00865F02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42AAF9" w14:textId="71C3422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14:paraId="031351A1" w14:textId="77777777" w:rsidR="00865F02" w:rsidRPr="00BE5913" w:rsidRDefault="00865F02" w:rsidP="00BE5913">
      <w:pPr>
        <w:rPr>
          <w:rFonts w:ascii="Angsana New" w:hAnsi="Angsana New"/>
          <w:sz w:val="24"/>
          <w:szCs w:val="24"/>
        </w:rPr>
      </w:pPr>
    </w:p>
    <w:tbl>
      <w:tblPr>
        <w:tblW w:w="96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38"/>
        <w:gridCol w:w="1254"/>
        <w:gridCol w:w="236"/>
        <w:gridCol w:w="1024"/>
        <w:gridCol w:w="270"/>
        <w:gridCol w:w="990"/>
        <w:gridCol w:w="236"/>
        <w:gridCol w:w="1051"/>
        <w:gridCol w:w="7"/>
      </w:tblGrid>
      <w:tr w:rsidR="00BA1DF4" w:rsidRPr="00BE5913" w14:paraId="0C8E5F93" w14:textId="77777777" w:rsidTr="000E0A0A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1D8F6854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21A22D58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65B23FBD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02442D66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1DF4" w:rsidRPr="00BE5913" w14:paraId="5869D787" w14:textId="77777777" w:rsidTr="000E0A0A">
        <w:trPr>
          <w:tblHeader/>
        </w:trPr>
        <w:tc>
          <w:tcPr>
            <w:tcW w:w="2140" w:type="dxa"/>
            <w:shd w:val="clear" w:color="auto" w:fill="auto"/>
          </w:tcPr>
          <w:p w14:paraId="4CF542C0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E591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780EA0FF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64433EB6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2C9B180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AB25C3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6D46E67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E9C379E" w14:textId="54135439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8" w:type="dxa"/>
          </w:tcPr>
          <w:p w14:paraId="3A0E65D7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5565C0D8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BA41335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1B1F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A9454A7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8045F0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07D5A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9CAD8D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47BAEF69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97F6C47" w14:textId="5601EACE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65F02" w:rsidRPr="00BE5913" w14:paraId="5DFC2D0A" w14:textId="77777777" w:rsidTr="000E0A0A">
        <w:trPr>
          <w:tblHeader/>
        </w:trPr>
        <w:tc>
          <w:tcPr>
            <w:tcW w:w="2140" w:type="dxa"/>
            <w:shd w:val="clear" w:color="auto" w:fill="auto"/>
          </w:tcPr>
          <w:p w14:paraId="6F7E39E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880F171" w14:textId="28AF61FA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BB6CA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244B62F" w14:textId="3FD9BB5A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010E0FA8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137B46B3" w14:textId="40F27C08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3EA0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456824" w14:textId="0AAB03B4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916A7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A6DBE3" w14:textId="3B486590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4E576D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457CC0C5" w14:textId="69B04B1A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BA1DF4" w:rsidRPr="00BE5913" w14:paraId="0E0228C9" w14:textId="77777777" w:rsidTr="000E0A0A">
        <w:trPr>
          <w:tblHeader/>
        </w:trPr>
        <w:tc>
          <w:tcPr>
            <w:tcW w:w="2140" w:type="dxa"/>
            <w:shd w:val="clear" w:color="auto" w:fill="auto"/>
          </w:tcPr>
          <w:p w14:paraId="2E58D2EB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0A045A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9C1D89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6325E7C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38F94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64BF3583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74C8F2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4DA40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9AC8FB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D2B9D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1EE520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1D48D438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1DF4" w:rsidRPr="00BE5913" w14:paraId="0995253D" w14:textId="77777777" w:rsidTr="000E0A0A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03E36297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4549FDD7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429C09C8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77300DFA" w14:textId="77777777" w:rsidR="00BA1DF4" w:rsidRPr="00BE5913" w:rsidRDefault="00BA1DF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5F02" w:rsidRPr="00BE5913" w14:paraId="6C4386D0" w14:textId="77777777" w:rsidTr="000E0A0A">
        <w:tc>
          <w:tcPr>
            <w:tcW w:w="2140" w:type="dxa"/>
            <w:shd w:val="clear" w:color="auto" w:fill="auto"/>
            <w:hideMark/>
          </w:tcPr>
          <w:p w14:paraId="39C23A8D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B4CFF33" w14:textId="53C54911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03E7286A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560618BD" w14:textId="1CB74893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EFE746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08882F64" w14:textId="367CB51D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224,559</w:t>
            </w:r>
          </w:p>
        </w:tc>
        <w:tc>
          <w:tcPr>
            <w:tcW w:w="236" w:type="dxa"/>
            <w:shd w:val="clear" w:color="auto" w:fill="auto"/>
          </w:tcPr>
          <w:p w14:paraId="6B8EC353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E8499A" w14:textId="5F9F9A9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5C7BEE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0B0AEA" w14:textId="0315CBD1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(224,559)</w:t>
            </w:r>
          </w:p>
        </w:tc>
        <w:tc>
          <w:tcPr>
            <w:tcW w:w="236" w:type="dxa"/>
            <w:shd w:val="clear" w:color="auto" w:fill="auto"/>
          </w:tcPr>
          <w:p w14:paraId="0DAE885B" w14:textId="77777777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B1BA43" w14:textId="78E50B55" w:rsidR="00865F02" w:rsidRPr="00BE5913" w:rsidRDefault="00865F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E7249D" w14:textId="51B0DA97" w:rsidR="002B1E9F" w:rsidRPr="00BE5913" w:rsidRDefault="002B1E9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20"/>
          <w:szCs w:val="20"/>
        </w:rPr>
      </w:pPr>
    </w:p>
    <w:p w14:paraId="63D6D1B8" w14:textId="7EF2EA37" w:rsidR="00BA1DF4" w:rsidRPr="00BE5913" w:rsidRDefault="00BA1DF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D46D36" w:rsidRPr="00BE5913" w14:paraId="7F5FA931" w14:textId="77777777" w:rsidTr="00D12146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5F60EA96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24146A4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E3D6A27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51E1D87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D36" w:rsidRPr="00BE5913" w14:paraId="6EF4008C" w14:textId="77777777" w:rsidTr="00D12146">
        <w:trPr>
          <w:tblHeader/>
        </w:trPr>
        <w:tc>
          <w:tcPr>
            <w:tcW w:w="2140" w:type="dxa"/>
            <w:shd w:val="clear" w:color="auto" w:fill="auto"/>
          </w:tcPr>
          <w:p w14:paraId="13EAC540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BE5913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309DD2E3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0CABC99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A4F94D0" w14:textId="3560DB61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0CDE4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51451F68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026213F" w14:textId="63D2BD68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D60B2F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B5EBEF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18F06A4" w14:textId="6CD10DE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FEB591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4885C6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4DEEB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CC3375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ADED9E9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032FB8CF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1E857E" w14:textId="58D19FE2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D46D36" w:rsidRPr="00BE5913" w14:paraId="5C16A13A" w14:textId="77777777" w:rsidTr="00D12146">
        <w:trPr>
          <w:tblHeader/>
        </w:trPr>
        <w:tc>
          <w:tcPr>
            <w:tcW w:w="2140" w:type="dxa"/>
            <w:shd w:val="clear" w:color="auto" w:fill="auto"/>
          </w:tcPr>
          <w:p w14:paraId="21C5E988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409CC4D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3791E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3E4BD5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9412A9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40CD215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E42B9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E6865D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8C9B7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FF6A0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93E58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68D8B14C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D46D36" w:rsidRPr="00BE5913" w14:paraId="60C672EB" w14:textId="77777777" w:rsidTr="00D12146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B34082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4628E6E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2A300590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F523BA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6D36" w:rsidRPr="00BE5913" w14:paraId="3D7B6060" w14:textId="77777777" w:rsidTr="00D12146">
        <w:tc>
          <w:tcPr>
            <w:tcW w:w="2140" w:type="dxa"/>
            <w:shd w:val="clear" w:color="auto" w:fill="auto"/>
            <w:hideMark/>
          </w:tcPr>
          <w:p w14:paraId="38337CA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2A4135D5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2.81</w:t>
            </w:r>
          </w:p>
        </w:tc>
        <w:tc>
          <w:tcPr>
            <w:tcW w:w="236" w:type="dxa"/>
            <w:shd w:val="clear" w:color="auto" w:fill="auto"/>
          </w:tcPr>
          <w:p w14:paraId="22BB043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7B9CC781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2.72</w:t>
            </w:r>
          </w:p>
        </w:tc>
        <w:tc>
          <w:tcPr>
            <w:tcW w:w="270" w:type="dxa"/>
          </w:tcPr>
          <w:p w14:paraId="489E9BC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7CBA55F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  <w:tc>
          <w:tcPr>
            <w:tcW w:w="236" w:type="dxa"/>
            <w:shd w:val="clear" w:color="auto" w:fill="auto"/>
          </w:tcPr>
          <w:p w14:paraId="2A93F33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8E59C29" w14:textId="05D3B825" w:rsidR="00D46D36" w:rsidRPr="00BE5913" w:rsidRDefault="00E47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35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405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483</w:t>
            </w:r>
          </w:p>
        </w:tc>
        <w:tc>
          <w:tcPr>
            <w:tcW w:w="270" w:type="dxa"/>
            <w:shd w:val="clear" w:color="auto" w:fill="auto"/>
          </w:tcPr>
          <w:p w14:paraId="6BA47FF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CD69D1" w14:textId="140A9EDB" w:rsidR="00D46D36" w:rsidRPr="00BE5913" w:rsidRDefault="001E622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E59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(34</w:t>
            </w:r>
            <w:r w:rsidRPr="00BE59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471</w:t>
            </w:r>
            <w:r w:rsidRPr="00BE5913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979)</w:t>
            </w:r>
          </w:p>
        </w:tc>
        <w:tc>
          <w:tcPr>
            <w:tcW w:w="236" w:type="dxa"/>
            <w:shd w:val="clear" w:color="auto" w:fill="auto"/>
          </w:tcPr>
          <w:p w14:paraId="036136FE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3876D5D" w14:textId="31CD2462" w:rsidR="00D46D36" w:rsidRPr="00BE5913" w:rsidRDefault="001E622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851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029</w:t>
            </w:r>
          </w:p>
        </w:tc>
      </w:tr>
    </w:tbl>
    <w:p w14:paraId="7C527F6F" w14:textId="77777777" w:rsidR="00D46D36" w:rsidRPr="00293C7B" w:rsidRDefault="00D46D3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741" w:tblpY="46"/>
        <w:tblW w:w="9162" w:type="dxa"/>
        <w:tblLayout w:type="fixed"/>
        <w:tblLook w:val="0000" w:firstRow="0" w:lastRow="0" w:firstColumn="0" w:lastColumn="0" w:noHBand="0" w:noVBand="0"/>
      </w:tblPr>
      <w:tblGrid>
        <w:gridCol w:w="3510"/>
        <w:gridCol w:w="1261"/>
        <w:gridCol w:w="254"/>
        <w:gridCol w:w="1261"/>
        <w:gridCol w:w="281"/>
        <w:gridCol w:w="1160"/>
        <w:gridCol w:w="261"/>
        <w:gridCol w:w="1174"/>
      </w:tblGrid>
      <w:tr w:rsidR="00046070" w:rsidRPr="00BE5913" w14:paraId="648898FF" w14:textId="77777777" w:rsidTr="00293C7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13AA06D0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76" w:type="dxa"/>
            <w:gridSpan w:val="3"/>
            <w:shd w:val="clear" w:color="auto" w:fill="auto"/>
          </w:tcPr>
          <w:p w14:paraId="7CD405B1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" w:type="dxa"/>
            <w:shd w:val="clear" w:color="auto" w:fill="auto"/>
          </w:tcPr>
          <w:p w14:paraId="6CEB56FA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5" w:type="dxa"/>
            <w:gridSpan w:val="3"/>
            <w:shd w:val="clear" w:color="auto" w:fill="auto"/>
          </w:tcPr>
          <w:p w14:paraId="1B74A271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046070" w:rsidRPr="00BE5913" w14:paraId="55745047" w14:textId="77777777" w:rsidTr="00293C7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67626792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52C2C52" w14:textId="3B993C50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7833AE"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54" w:type="dxa"/>
            <w:shd w:val="clear" w:color="auto" w:fill="auto"/>
          </w:tcPr>
          <w:p w14:paraId="4AAD2F4A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0DB7B270" w14:textId="506AAE0F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7833AE"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  <w:tc>
          <w:tcPr>
            <w:tcW w:w="281" w:type="dxa"/>
            <w:shd w:val="clear" w:color="auto" w:fill="auto"/>
          </w:tcPr>
          <w:p w14:paraId="5B451C45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55A7C01" w14:textId="67209465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7833AE"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61" w:type="dxa"/>
            <w:shd w:val="clear" w:color="auto" w:fill="auto"/>
          </w:tcPr>
          <w:p w14:paraId="7B53EC48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D9C6FA7" w14:textId="0F54FE85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</w:t>
            </w:r>
            <w:r w:rsidR="007833AE" w:rsidRPr="00BE5913">
              <w:rPr>
                <w:rFonts w:ascii="Angsana New" w:hAnsi="Angsana New"/>
                <w:bCs/>
                <w:color w:val="000000"/>
                <w:sz w:val="30"/>
                <w:szCs w:val="30"/>
              </w:rPr>
              <w:t>6</w:t>
            </w:r>
          </w:p>
        </w:tc>
      </w:tr>
      <w:tr w:rsidR="00D46D36" w:rsidRPr="00BE5913" w14:paraId="7CEC8D63" w14:textId="77777777" w:rsidTr="00293C7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21FEFE4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4E6D3EA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008B513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9178D24" w14:textId="00BC8DE9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1" w:right="-142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1" w:type="dxa"/>
            <w:shd w:val="clear" w:color="auto" w:fill="auto"/>
          </w:tcPr>
          <w:p w14:paraId="178E85D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51B1EC10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1BA02EC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480EDACC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046070" w:rsidRPr="00BE5913" w14:paraId="484E1B00" w14:textId="77777777" w:rsidTr="00293C7B">
        <w:trPr>
          <w:trHeight w:val="20"/>
          <w:tblHeader/>
        </w:trPr>
        <w:tc>
          <w:tcPr>
            <w:tcW w:w="3510" w:type="dxa"/>
            <w:shd w:val="clear" w:color="auto" w:fill="auto"/>
          </w:tcPr>
          <w:p w14:paraId="6A38A23C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2" w:type="dxa"/>
            <w:gridSpan w:val="7"/>
            <w:shd w:val="clear" w:color="auto" w:fill="auto"/>
          </w:tcPr>
          <w:p w14:paraId="19B4CDF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046070" w:rsidRPr="00BE5913" w14:paraId="0A870F3C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776EB78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1" w:type="dxa"/>
            <w:shd w:val="clear" w:color="auto" w:fill="auto"/>
          </w:tcPr>
          <w:p w14:paraId="6D83786D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7AFEB6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2E6A75B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45AF3F33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6F186C01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16F45275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360C2227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6D36" w:rsidRPr="00BE5913" w14:paraId="7EB499F6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7A6014D6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1" w:type="dxa"/>
            <w:shd w:val="clear" w:color="auto" w:fill="auto"/>
          </w:tcPr>
          <w:p w14:paraId="530C3DBE" w14:textId="16235ACB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35" w:lineRule="auto"/>
              <w:ind w:right="233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54" w:type="dxa"/>
            <w:shd w:val="clear" w:color="auto" w:fill="auto"/>
          </w:tcPr>
          <w:p w14:paraId="17A9805C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CAE1732" w14:textId="0AAC8050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1" w:type="dxa"/>
            <w:shd w:val="clear" w:color="auto" w:fill="auto"/>
          </w:tcPr>
          <w:p w14:paraId="1DBCC7D6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  <w:vAlign w:val="bottom"/>
          </w:tcPr>
          <w:p w14:paraId="6E4B1B14" w14:textId="50BCAE96" w:rsidR="00D46D36" w:rsidRPr="00BE5913" w:rsidRDefault="00010E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Times New Roman" w:hAnsiTheme="majorBidi" w:cstheme="majorBidi"/>
                <w:sz w:val="30"/>
                <w:szCs w:val="30"/>
              </w:rPr>
              <w:t>168,389</w:t>
            </w:r>
          </w:p>
        </w:tc>
        <w:tc>
          <w:tcPr>
            <w:tcW w:w="261" w:type="dxa"/>
            <w:shd w:val="clear" w:color="auto" w:fill="auto"/>
          </w:tcPr>
          <w:p w14:paraId="525AD343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1679B11" w14:textId="62A9793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Times New Roman" w:hAnsiTheme="majorBidi" w:cstheme="majorBidi"/>
                <w:sz w:val="30"/>
                <w:szCs w:val="30"/>
              </w:rPr>
              <w:t>41,612</w:t>
            </w:r>
          </w:p>
        </w:tc>
      </w:tr>
      <w:tr w:rsidR="00D46D36" w:rsidRPr="00BE5913" w14:paraId="22A0333E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71837ACF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C0B5A19" w14:textId="2017A985" w:rsidR="00D46D36" w:rsidRPr="00BE5913" w:rsidRDefault="006D508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782,374</w:t>
            </w:r>
          </w:p>
        </w:tc>
        <w:tc>
          <w:tcPr>
            <w:tcW w:w="254" w:type="dxa"/>
            <w:shd w:val="clear" w:color="auto" w:fill="auto"/>
          </w:tcPr>
          <w:p w14:paraId="3A8C5782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505FBAE" w14:textId="582CFB2F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818,232 </w:t>
            </w:r>
          </w:p>
        </w:tc>
        <w:tc>
          <w:tcPr>
            <w:tcW w:w="281" w:type="dxa"/>
            <w:shd w:val="clear" w:color="auto" w:fill="auto"/>
          </w:tcPr>
          <w:p w14:paraId="419519CD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100BB447" w14:textId="718689FE" w:rsidR="00D46D36" w:rsidRPr="00BE5913" w:rsidRDefault="00010E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61" w:type="dxa"/>
            <w:shd w:val="clear" w:color="auto" w:fill="auto"/>
          </w:tcPr>
          <w:p w14:paraId="2C0FC35D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3C689C5" w14:textId="7279055E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1,090 </w:t>
            </w:r>
          </w:p>
        </w:tc>
      </w:tr>
      <w:tr w:rsidR="00D46D36" w:rsidRPr="00BE5913" w14:paraId="1756A612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76DAA1E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2B0C1" w14:textId="46160D21" w:rsidR="00D46D36" w:rsidRPr="00BE5913" w:rsidRDefault="006D508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782,374</w:t>
            </w:r>
          </w:p>
        </w:tc>
        <w:tc>
          <w:tcPr>
            <w:tcW w:w="254" w:type="dxa"/>
            <w:shd w:val="clear" w:color="auto" w:fill="auto"/>
          </w:tcPr>
          <w:p w14:paraId="7CC3A3AB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AC2DD" w14:textId="1D6B6C74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6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818,232 </w:t>
            </w:r>
          </w:p>
        </w:tc>
        <w:tc>
          <w:tcPr>
            <w:tcW w:w="281" w:type="dxa"/>
            <w:shd w:val="clear" w:color="auto" w:fill="auto"/>
          </w:tcPr>
          <w:p w14:paraId="32C2A048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BB7B4" w14:textId="00AE0438" w:rsidR="00D46D36" w:rsidRPr="00BE5913" w:rsidRDefault="00FE44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</w:t>
            </w:r>
            <w:r w:rsidR="00010E7A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,889</w:t>
            </w:r>
          </w:p>
        </w:tc>
        <w:tc>
          <w:tcPr>
            <w:tcW w:w="261" w:type="dxa"/>
            <w:shd w:val="clear" w:color="auto" w:fill="auto"/>
          </w:tcPr>
          <w:p w14:paraId="5E137484" w14:textId="77777777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9DD2C" w14:textId="6D727EDF" w:rsidR="00D46D36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42,702</w:t>
            </w:r>
          </w:p>
        </w:tc>
      </w:tr>
      <w:tr w:rsidR="00046070" w:rsidRPr="00BE5913" w14:paraId="692DE637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722DC625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61176FD4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5B29F18E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7324B0BF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619D7942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7141CC23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44161E4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B550F04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070" w:rsidRPr="00BE5913" w14:paraId="76E182D2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20E5BD0D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1" w:type="dxa"/>
            <w:shd w:val="clear" w:color="auto" w:fill="auto"/>
          </w:tcPr>
          <w:p w14:paraId="289252DF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108202DE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66B4A78F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3B8CF988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2A4DB56B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023589A4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AEDFBCB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6070" w:rsidRPr="00BE5913" w14:paraId="0FF8551B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4464AE98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8AE43E" w14:textId="26B63A2A" w:rsidR="00046070" w:rsidRPr="00BE5913" w:rsidRDefault="00F71FA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34,518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auto"/>
          </w:tcPr>
          <w:p w14:paraId="1C63155D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374769" w14:textId="10B00E8D" w:rsidR="00046070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17,770</w:t>
            </w:r>
          </w:p>
        </w:tc>
        <w:tc>
          <w:tcPr>
            <w:tcW w:w="281" w:type="dxa"/>
            <w:tcBorders>
              <w:bottom w:val="nil"/>
            </w:tcBorders>
            <w:shd w:val="clear" w:color="auto" w:fill="auto"/>
          </w:tcPr>
          <w:p w14:paraId="03BB4A96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4328FBE3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shd w:val="clear" w:color="auto" w:fill="auto"/>
          </w:tcPr>
          <w:p w14:paraId="1654116E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322D53E5" w14:textId="77777777" w:rsidR="00046070" w:rsidRPr="00BE5913" w:rsidRDefault="0004607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71006" w:rsidRPr="00BE5913" w14:paraId="3DE7C9DF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04021A97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C2D012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FB52BBD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BCC65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00BD3DA0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76F1CB35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50DB747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6A3CE9F2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71006" w:rsidRPr="00BE5913" w14:paraId="16D53E03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128EB56D" w14:textId="5985F072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1" w:type="dxa"/>
            <w:shd w:val="clear" w:color="auto" w:fill="auto"/>
          </w:tcPr>
          <w:p w14:paraId="07D2CBE0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3CE40979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34C2A2C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6BFA8AD6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05AD1E12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D67426C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5D6C17AD" w14:textId="77777777" w:rsidR="00471006" w:rsidRPr="00BE5913" w:rsidRDefault="004710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60C" w:rsidRPr="00BE5913" w14:paraId="6CB1FAC8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2FA0F1E6" w14:textId="221CB92D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6CD10E" w14:textId="622E77F5" w:rsidR="00D2260C" w:rsidRPr="00BE5913" w:rsidRDefault="00856F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54" w:type="dxa"/>
            <w:shd w:val="clear" w:color="auto" w:fill="auto"/>
          </w:tcPr>
          <w:p w14:paraId="059CF163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0E51AA2" w14:textId="66C7947B" w:rsidR="00D2260C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  <w:tc>
          <w:tcPr>
            <w:tcW w:w="281" w:type="dxa"/>
            <w:shd w:val="clear" w:color="auto" w:fill="auto"/>
          </w:tcPr>
          <w:p w14:paraId="203BB77C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</w:tcPr>
          <w:p w14:paraId="2DFAC2A0" w14:textId="4F58B0CD" w:rsidR="00D2260C" w:rsidRPr="00BE5913" w:rsidRDefault="00856F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140,202</w:t>
            </w:r>
          </w:p>
        </w:tc>
        <w:tc>
          <w:tcPr>
            <w:tcW w:w="261" w:type="dxa"/>
            <w:shd w:val="clear" w:color="auto" w:fill="auto"/>
          </w:tcPr>
          <w:p w14:paraId="08093EE8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65BF0865" w14:textId="43484C76" w:rsidR="00D2260C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140,228</w:t>
            </w:r>
          </w:p>
        </w:tc>
      </w:tr>
      <w:tr w:rsidR="00D2260C" w:rsidRPr="00BE5913" w14:paraId="0D1446A8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03BDB79F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6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3A0DEE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E351BA8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72DEB7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7FD6CE7F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double" w:sz="4" w:space="0" w:color="auto"/>
            </w:tcBorders>
            <w:shd w:val="clear" w:color="auto" w:fill="auto"/>
          </w:tcPr>
          <w:p w14:paraId="6EBCCAEE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5BC202C5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</w:tcPr>
          <w:p w14:paraId="3CF13893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60C" w:rsidRPr="00BE5913" w14:paraId="57D5110C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5DE75A0B" w14:textId="019B8BA1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261" w:type="dxa"/>
            <w:shd w:val="clear" w:color="auto" w:fill="auto"/>
          </w:tcPr>
          <w:p w14:paraId="0F764EFC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48C0DE1B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A15935E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1" w:type="dxa"/>
            <w:shd w:val="clear" w:color="auto" w:fill="auto"/>
          </w:tcPr>
          <w:p w14:paraId="18C343A9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shd w:val="clear" w:color="auto" w:fill="auto"/>
          </w:tcPr>
          <w:p w14:paraId="16075AF3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338EABA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</w:tcPr>
          <w:p w14:paraId="2991C23B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2260C" w:rsidRPr="00BE5913" w14:paraId="712FC138" w14:textId="77777777" w:rsidTr="00293C7B">
        <w:trPr>
          <w:trHeight w:val="20"/>
        </w:trPr>
        <w:tc>
          <w:tcPr>
            <w:tcW w:w="3510" w:type="dxa"/>
            <w:shd w:val="clear" w:color="auto" w:fill="auto"/>
          </w:tcPr>
          <w:p w14:paraId="23FBDB5E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B6F1B" w14:textId="430EAA61" w:rsidR="00D2260C" w:rsidRPr="00BE5913" w:rsidRDefault="00856F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  <w:tc>
          <w:tcPr>
            <w:tcW w:w="254" w:type="dxa"/>
            <w:shd w:val="clear" w:color="auto" w:fill="auto"/>
          </w:tcPr>
          <w:p w14:paraId="07821D01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59F59B3" w14:textId="344F9B1E" w:rsidR="00D2260C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  <w:tc>
          <w:tcPr>
            <w:tcW w:w="281" w:type="dxa"/>
            <w:shd w:val="clear" w:color="auto" w:fill="auto"/>
          </w:tcPr>
          <w:p w14:paraId="6D40F38D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CC6C05" w14:textId="283F29DE" w:rsidR="00D2260C" w:rsidRPr="00BE5913" w:rsidRDefault="00856F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10,454</w:t>
            </w:r>
          </w:p>
        </w:tc>
        <w:tc>
          <w:tcPr>
            <w:tcW w:w="261" w:type="dxa"/>
            <w:shd w:val="clear" w:color="auto" w:fill="auto"/>
          </w:tcPr>
          <w:p w14:paraId="1058E924" w14:textId="77777777" w:rsidR="00D2260C" w:rsidRPr="00BE5913" w:rsidRDefault="00D226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shd w:val="clear" w:color="auto" w:fill="auto"/>
          </w:tcPr>
          <w:p w14:paraId="3DF4BE27" w14:textId="01504582" w:rsidR="00D2260C" w:rsidRPr="00BE5913" w:rsidRDefault="00D4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3,054</w:t>
            </w:r>
          </w:p>
        </w:tc>
      </w:tr>
    </w:tbl>
    <w:p w14:paraId="0BFBD23C" w14:textId="25813D1D" w:rsidR="005869D3" w:rsidRPr="00BE5913" w:rsidRDefault="005869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0B004C" w14:textId="77777777" w:rsidR="00856F03" w:rsidRPr="00BE5913" w:rsidRDefault="00856F0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2E46B72" w14:textId="4227EF10" w:rsidR="00B019A5" w:rsidRPr="00BE5913" w:rsidRDefault="00B019A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FFA9B15" w14:textId="77777777" w:rsidR="00B019A5" w:rsidRPr="00BE5913" w:rsidRDefault="00B019A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3B5C197B" w14:textId="293E8394" w:rsidR="00C71F74" w:rsidRPr="00BE5913" w:rsidRDefault="00CE07F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3" w:name="_Hlk877604"/>
      <w:r w:rsidRPr="00BE5913">
        <w:rPr>
          <w:rFonts w:ascii="Angsana New" w:hAnsi="Angsana New" w:hint="cs"/>
          <w:i/>
          <w:iCs/>
          <w:sz w:val="30"/>
          <w:szCs w:val="30"/>
          <w:cs/>
        </w:rPr>
        <w:t>สัญญาให้ค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ำ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ปรึกษางานศึกษาการวางแผนกลยุทธ์และการพัฒนาโครงการ</w:t>
      </w:r>
    </w:p>
    <w:p w14:paraId="144C7A98" w14:textId="77777777" w:rsidR="00CE07FB" w:rsidRPr="00BE5913" w:rsidRDefault="00CE07F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3DEBE3A" w14:textId="08F96610" w:rsidR="002B625E" w:rsidRPr="00BE5913" w:rsidRDefault="00C71F74" w:rsidP="00BE5913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ในระหว่างปี </w:t>
      </w:r>
      <w:r w:rsidRPr="00BE5913">
        <w:rPr>
          <w:rFonts w:ascii="Angsana New" w:hAnsi="Angsana New"/>
          <w:sz w:val="30"/>
          <w:szCs w:val="30"/>
          <w:lang w:eastAsia="zh-CN"/>
        </w:rPr>
        <w:t>256</w:t>
      </w:r>
      <w:r w:rsidR="00D46D36" w:rsidRPr="00BE5913">
        <w:rPr>
          <w:rFonts w:ascii="Angsana New" w:hAnsi="Angsana New"/>
          <w:sz w:val="30"/>
          <w:szCs w:val="30"/>
          <w:lang w:eastAsia="zh-CN"/>
        </w:rPr>
        <w:t>7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="00CA0291"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="002278A8" w:rsidRPr="00BE5913">
        <w:rPr>
          <w:rFonts w:ascii="Angsana New" w:hAnsi="Angsana New" w:hint="cs"/>
          <w:sz w:val="30"/>
          <w:szCs w:val="30"/>
          <w:cs/>
          <w:lang w:eastAsia="zh-CN"/>
        </w:rPr>
        <w:t>ได้ให้บริการที่ปรึกษาสำหรับงานศึกษา</w:t>
      </w:r>
      <w:r w:rsidR="002278A8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BE5913">
        <w:rPr>
          <w:rFonts w:ascii="Angsana New" w:hAnsi="Angsana New" w:hint="cs"/>
          <w:sz w:val="30"/>
          <w:szCs w:val="30"/>
          <w:cs/>
          <w:lang w:eastAsia="zh-CN"/>
        </w:rPr>
        <w:t>การวางแผนกลยุทธ์และการพัฒนาโครงการกับบริษัทย่อยหลายแห่ง</w:t>
      </w:r>
      <w:r w:rsidR="002278A8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BE5913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เพื่อให้บริการที่ปรึกษาด้านการดำเนินงานตามที่กำหนดขอบเขตไว้ในสัญญา</w:t>
      </w:r>
      <w:r w:rsidR="002278A8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BE5913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ซึ่งบริษัทจะได้รับค่าจ้างตามความสำเร็จของงานแต่ละขั้นตอนตามสัญญา</w:t>
      </w:r>
      <w:r w:rsidR="002278A8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2278A8" w:rsidRPr="00BE5913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7D330B2A" w14:textId="6E172206" w:rsidR="002B625E" w:rsidRPr="00BE5913" w:rsidRDefault="002B625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zh-CN"/>
        </w:rPr>
      </w:pPr>
    </w:p>
    <w:p w14:paraId="4933033E" w14:textId="33346C7F" w:rsidR="004A3245" w:rsidRPr="00BE5913" w:rsidRDefault="004A3245" w:rsidP="00BE5913">
      <w:pPr>
        <w:ind w:left="540"/>
        <w:jc w:val="thaiDistribute"/>
        <w:rPr>
          <w:rFonts w:ascii="Angsana New" w:hAnsi="Angsana New"/>
          <w:sz w:val="30"/>
          <w:szCs w:val="30"/>
          <w:cs/>
          <w:lang w:eastAsia="zh-CN"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693AD031" w14:textId="77777777" w:rsidR="002B625E" w:rsidRPr="00BE5913" w:rsidRDefault="002B625E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19CDDB74" w14:textId="72ED791D" w:rsidR="004A3245" w:rsidRPr="00BE5913" w:rsidRDefault="004A3245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E5913">
        <w:rPr>
          <w:rFonts w:ascii="Angsana New" w:hAnsi="Angsana New" w:hint="cs"/>
          <w:sz w:val="30"/>
          <w:szCs w:val="30"/>
          <w:cs/>
          <w:lang w:eastAsia="zh-CN"/>
        </w:rPr>
        <w:t>ใน</w:t>
      </w:r>
      <w:r w:rsidR="008062A4"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ระหว่างปี </w:t>
      </w:r>
      <w:r w:rsidR="008062A4" w:rsidRPr="00BE5913">
        <w:rPr>
          <w:rFonts w:ascii="Angsana New" w:hAnsi="Angsana New"/>
          <w:sz w:val="30"/>
          <w:szCs w:val="30"/>
          <w:lang w:eastAsia="zh-CN"/>
        </w:rPr>
        <w:t>256</w:t>
      </w:r>
      <w:r w:rsidR="00D46D36" w:rsidRPr="00BE5913">
        <w:rPr>
          <w:rFonts w:ascii="Angsana New" w:hAnsi="Angsana New"/>
          <w:sz w:val="30"/>
          <w:szCs w:val="30"/>
          <w:lang w:eastAsia="zh-CN"/>
        </w:rPr>
        <w:t>7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B86C0A"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="00B86C0A"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กิจการร่วมค้า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และกิจการ</w:t>
      </w:r>
      <w:r w:rsidR="00B86C0A" w:rsidRPr="00BE5913">
        <w:rPr>
          <w:rFonts w:ascii="Angsana New" w:hAnsi="Angsana New" w:hint="cs"/>
          <w:sz w:val="30"/>
          <w:szCs w:val="30"/>
          <w:cs/>
          <w:lang w:eastAsia="zh-CN"/>
        </w:rPr>
        <w:t>อื่น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ที่เกี่ยวข้องกันหลายแห่ง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B86C0A"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  <w:r w:rsidR="00034694"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="00207AA7" w:rsidRPr="00BE5913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โดยปัจจุบันสัญญาบางส่วนอยู่ในระหว่างลงนาม</w:t>
      </w:r>
    </w:p>
    <w:p w14:paraId="04073B16" w14:textId="77777777" w:rsidR="00554DC4" w:rsidRPr="00BE5913" w:rsidRDefault="00554DC4" w:rsidP="00BE5913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0F2F6B2F" w14:textId="170965F0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bookmarkStart w:id="14" w:name="_Hlk32495321"/>
      <w:r w:rsidRPr="00BE5913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292FAE43" w14:textId="77777777" w:rsidR="004A3245" w:rsidRPr="00BE5913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35E1BAFD" w14:textId="3CBF3589" w:rsidR="00D46D36" w:rsidRPr="00BE5913" w:rsidRDefault="00D46D36" w:rsidP="00BE5913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ในระหว่างปี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บริษัทได้ทำสัญญาให้บริการบริหารธุรกิจและการให้คำปรึกษาเกี่ยวกับการดำเนินธุรกิจและ</w:t>
      </w:r>
      <w:r w:rsidR="00440D4D" w:rsidRPr="00BE5913">
        <w:rPr>
          <w:rFonts w:ascii="Angsana New" w:hAnsi="Angsana New"/>
          <w:sz w:val="30"/>
          <w:szCs w:val="30"/>
          <w:lang w:eastAsia="zh-CN"/>
        </w:rPr>
        <w:br/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การลงทุนกับบริษัทย่อยหลายแห่ง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ซึ่งให้บริการให้คำปรึกษา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คำแนะนำ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สัญญามีผลบังคับใช้เป็นระยะเวลา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ถึงวันที่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บริษัทจะได้รับค่าตอบแทนในอัตราที่ตกลงกันไว้ในสัญญา</w:t>
      </w:r>
      <w:r w:rsidR="00792251"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 โดยปัจจุบันสัญญาใหม่อยู</w:t>
      </w:r>
      <w:r w:rsidR="00DA7281" w:rsidRPr="00BE5913">
        <w:rPr>
          <w:rFonts w:ascii="Angsana New" w:hAnsi="Angsana New" w:hint="cs"/>
          <w:sz w:val="30"/>
          <w:szCs w:val="30"/>
          <w:cs/>
          <w:lang w:eastAsia="zh-CN"/>
        </w:rPr>
        <w:t>่ในขั้นตอนการพิจารณาจากบริษัทและบริษัทย่อย</w:t>
      </w:r>
    </w:p>
    <w:p w14:paraId="05071731" w14:textId="4EFC0928" w:rsidR="00DA2BBC" w:rsidRPr="00BE5913" w:rsidRDefault="00DA2BBC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2140D57C" w14:textId="77777777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  <w:lang w:eastAsia="zh-CN"/>
        </w:rPr>
        <w:t>สัญญาเช่าอาคารพาณิชยกรรม</w:t>
      </w:r>
    </w:p>
    <w:p w14:paraId="4F4AA939" w14:textId="77777777" w:rsidR="004A3245" w:rsidRPr="00BE5913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5D909313" w14:textId="238B7760" w:rsidR="002A18DC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กลุ่มบริษัทเข้าทำสัญญาเช่าอาคารพาณิชยกรรมและบริการที่เกี่ยวข้องกับกิจการที่เกี่ยวข้องกันหลายแห่ง กิจการที่เกี่ยวข้องกันเหล่านั้นตกลงที่จะจ่ายเงินค่าเช่ารายเดือนและค่าธรรมเนียมบริการ สัญญาแต่ละฉบับไม่สามารถยกเลิกได้</w:t>
      </w:r>
      <w:r w:rsidRPr="00BE5913">
        <w:rPr>
          <w:rFonts w:ascii="Angsana New" w:hAnsi="Angsana New" w:hint="cs"/>
          <w:sz w:val="30"/>
          <w:szCs w:val="30"/>
          <w:cs/>
        </w:rPr>
        <w:t>โดยสัญญามี</w:t>
      </w:r>
      <w:r w:rsidRPr="00BE5913">
        <w:rPr>
          <w:rFonts w:ascii="Angsana New" w:hAnsi="Angsana New"/>
          <w:sz w:val="30"/>
          <w:szCs w:val="30"/>
          <w:cs/>
        </w:rPr>
        <w:t xml:space="preserve">ระยะเวลา </w:t>
      </w:r>
      <w:r w:rsidRPr="00BE5913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ปี</w:t>
      </w:r>
    </w:p>
    <w:p w14:paraId="386F6223" w14:textId="24149E66" w:rsidR="002272EC" w:rsidRPr="00BE5913" w:rsidRDefault="002272EC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2B53FA7C" w14:textId="0E672BBA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639689A6" w14:textId="77777777" w:rsidR="003507FB" w:rsidRPr="00BE5913" w:rsidRDefault="003507FB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FBD217E" w14:textId="77777777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2"/>
          <w:szCs w:val="2"/>
          <w:cs/>
        </w:rPr>
      </w:pPr>
    </w:p>
    <w:bookmarkEnd w:id="14"/>
    <w:p w14:paraId="11EA75CD" w14:textId="7FD67699" w:rsidR="002A18DC" w:rsidRPr="00BE5913" w:rsidRDefault="002A18D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BE5913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Pr="00BE5913">
        <w:rPr>
          <w:rFonts w:ascii="Angsana New" w:hAnsi="Angsana New"/>
          <w:spacing w:val="-6"/>
          <w:sz w:val="30"/>
          <w:szCs w:val="30"/>
        </w:rPr>
        <w:t xml:space="preserve"> </w:t>
      </w:r>
      <w:r w:rsidR="009F45BA" w:rsidRPr="00BE5913">
        <w:rPr>
          <w:rFonts w:ascii="Angsana New" w:hAnsi="Angsana New"/>
          <w:sz w:val="30"/>
          <w:szCs w:val="30"/>
        </w:rPr>
        <w:t>1</w:t>
      </w:r>
      <w:r w:rsidR="009F45BA" w:rsidRPr="00BE5913">
        <w:rPr>
          <w:rFonts w:ascii="Angsana New" w:hAnsi="Angsana New"/>
          <w:sz w:val="30"/>
          <w:szCs w:val="30"/>
          <w:cs/>
        </w:rPr>
        <w:t xml:space="preserve"> </w:t>
      </w:r>
      <w:r w:rsidR="009F45BA" w:rsidRPr="00BE5913">
        <w:rPr>
          <w:rFonts w:ascii="Angsana New" w:hAnsi="Angsana New" w:hint="cs"/>
          <w:sz w:val="30"/>
          <w:szCs w:val="30"/>
          <w:cs/>
        </w:rPr>
        <w:t>มกราคม</w:t>
      </w:r>
      <w:r w:rsidR="009F45BA" w:rsidRPr="00BE5913">
        <w:rPr>
          <w:rFonts w:ascii="Angsana New" w:hAnsi="Angsana New"/>
          <w:sz w:val="30"/>
          <w:szCs w:val="30"/>
        </w:rPr>
        <w:t xml:space="preserve"> 2566</w:t>
      </w:r>
      <w:r w:rsidR="009F45BA" w:rsidRPr="00BE5913">
        <w:rPr>
          <w:rFonts w:ascii="Angsana New" w:hAnsi="Angsana New"/>
          <w:sz w:val="30"/>
          <w:szCs w:val="30"/>
          <w:cs/>
        </w:rPr>
        <w:t xml:space="preserve"> </w:t>
      </w:r>
      <w:r w:rsidR="009F45BA" w:rsidRPr="00BE5913">
        <w:rPr>
          <w:rFonts w:ascii="Angsana New" w:hAnsi="Angsana New" w:hint="cs"/>
          <w:sz w:val="30"/>
          <w:szCs w:val="30"/>
          <w:cs/>
        </w:rPr>
        <w:t>ถึง</w:t>
      </w:r>
      <w:r w:rsidR="009F45BA" w:rsidRPr="00BE5913">
        <w:rPr>
          <w:rFonts w:ascii="Angsana New" w:hAnsi="Angsana New"/>
          <w:sz w:val="30"/>
          <w:szCs w:val="30"/>
          <w:cs/>
        </w:rPr>
        <w:t xml:space="preserve"> </w:t>
      </w:r>
      <w:r w:rsidR="009F45BA" w:rsidRPr="00BE5913">
        <w:rPr>
          <w:rFonts w:ascii="Angsana New" w:hAnsi="Angsana New"/>
          <w:sz w:val="30"/>
          <w:szCs w:val="30"/>
        </w:rPr>
        <w:t xml:space="preserve">31 </w:t>
      </w:r>
      <w:r w:rsidR="009F45BA"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="009F45BA" w:rsidRPr="00BE5913">
        <w:rPr>
          <w:rFonts w:ascii="Angsana New" w:hAnsi="Angsana New"/>
          <w:sz w:val="30"/>
          <w:szCs w:val="30"/>
        </w:rPr>
        <w:t xml:space="preserve"> 256</w:t>
      </w:r>
      <w:r w:rsidR="00860F0A" w:rsidRPr="00BE5913">
        <w:rPr>
          <w:rFonts w:ascii="Angsana New" w:hAnsi="Angsana New"/>
          <w:sz w:val="30"/>
          <w:szCs w:val="30"/>
        </w:rPr>
        <w:t>8</w:t>
      </w:r>
      <w:r w:rsidR="009F45BA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</w:p>
    <w:p w14:paraId="00F20DB7" w14:textId="77777777" w:rsidR="009C0FFB" w:rsidRPr="00BE5913" w:rsidRDefault="009C0FFB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C2F207E" w14:textId="27110FDB" w:rsidR="009C0FFB" w:rsidRPr="00BE5913" w:rsidRDefault="002625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ตุลาคม</w:t>
      </w:r>
      <w:r w:rsidR="006F6A6B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6F6A6B" w:rsidRPr="00BE5913">
        <w:rPr>
          <w:rFonts w:ascii="Angsana New" w:hAnsi="Angsana New"/>
          <w:sz w:val="30"/>
          <w:szCs w:val="30"/>
        </w:rPr>
        <w:t xml:space="preserve">2566 </w:t>
      </w:r>
      <w:r w:rsidR="00CC4C2D"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="00CA5F70" w:rsidRPr="00BE5913">
        <w:rPr>
          <w:rFonts w:ascii="Angsana New" w:hAnsi="Angsana New" w:hint="cs"/>
          <w:sz w:val="30"/>
          <w:szCs w:val="30"/>
          <w:cs/>
        </w:rPr>
        <w:t>ได้ทำบันทึกข้อตกลงเพิ่มเติมกับบริษัทย่อย</w:t>
      </w:r>
      <w:r w:rsidR="004A60A7" w:rsidRPr="00BE5913">
        <w:rPr>
          <w:rFonts w:ascii="Angsana New" w:hAnsi="Angsana New" w:hint="cs"/>
          <w:sz w:val="30"/>
          <w:szCs w:val="30"/>
          <w:cs/>
        </w:rPr>
        <w:t>ดังกล่าว เพื่อปรับลด</w:t>
      </w:r>
      <w:r w:rsidR="00AD18F6" w:rsidRPr="00BE5913">
        <w:rPr>
          <w:rFonts w:ascii="Angsana New" w:hAnsi="Angsana New" w:hint="cs"/>
          <w:sz w:val="30"/>
          <w:szCs w:val="30"/>
          <w:cs/>
        </w:rPr>
        <w:t>พื้นที่</w:t>
      </w:r>
      <w:r w:rsidR="00D3047B" w:rsidRPr="00BE5913">
        <w:rPr>
          <w:rFonts w:ascii="Angsana New" w:hAnsi="Angsana New" w:hint="cs"/>
          <w:sz w:val="30"/>
          <w:szCs w:val="30"/>
          <w:cs/>
        </w:rPr>
        <w:t>เช่า</w:t>
      </w:r>
      <w:r w:rsidR="008C58A3" w:rsidRPr="00BE5913">
        <w:rPr>
          <w:rFonts w:ascii="Angsana New" w:hAnsi="Angsana New" w:hint="cs"/>
          <w:sz w:val="30"/>
          <w:szCs w:val="30"/>
          <w:cs/>
        </w:rPr>
        <w:t xml:space="preserve"> โดยปรับลดค่าเช่าและ</w:t>
      </w:r>
      <w:r w:rsidR="00D3047B" w:rsidRPr="00BE5913">
        <w:rPr>
          <w:rFonts w:ascii="Angsana New" w:hAnsi="Angsana New" w:hint="cs"/>
          <w:sz w:val="30"/>
          <w:szCs w:val="30"/>
          <w:cs/>
        </w:rPr>
        <w:t>ค่า</w:t>
      </w:r>
      <w:r w:rsidR="008C58A3" w:rsidRPr="00BE5913">
        <w:rPr>
          <w:rFonts w:ascii="Angsana New" w:hAnsi="Angsana New" w:hint="cs"/>
          <w:sz w:val="30"/>
          <w:szCs w:val="30"/>
          <w:cs/>
        </w:rPr>
        <w:t>บริการ</w:t>
      </w:r>
      <w:r w:rsidR="00824687" w:rsidRPr="00BE5913">
        <w:rPr>
          <w:rFonts w:ascii="Angsana New" w:hAnsi="Angsana New" w:hint="cs"/>
          <w:sz w:val="30"/>
          <w:szCs w:val="30"/>
          <w:cs/>
        </w:rPr>
        <w:t>ให้แก่บริษัทเป็นระยะเวลา</w:t>
      </w:r>
      <w:r w:rsidR="00CE6A70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CE6A70" w:rsidRPr="00BE5913">
        <w:rPr>
          <w:rFonts w:ascii="Angsana New" w:hAnsi="Angsana New"/>
          <w:sz w:val="30"/>
          <w:szCs w:val="30"/>
        </w:rPr>
        <w:t xml:space="preserve">27 </w:t>
      </w:r>
      <w:r w:rsidR="00CE6A70" w:rsidRPr="00BE5913">
        <w:rPr>
          <w:rFonts w:ascii="Angsana New" w:hAnsi="Angsana New" w:hint="cs"/>
          <w:sz w:val="30"/>
          <w:szCs w:val="30"/>
          <w:cs/>
        </w:rPr>
        <w:t>เดือนตั้งแต่</w:t>
      </w:r>
      <w:r w:rsidR="00025DA2" w:rsidRPr="00BE5913">
        <w:rPr>
          <w:rFonts w:ascii="Angsana New" w:hAnsi="Angsana New" w:hint="cs"/>
          <w:sz w:val="30"/>
          <w:szCs w:val="30"/>
          <w:cs/>
        </w:rPr>
        <w:t>เดือน</w:t>
      </w:r>
      <w:r w:rsidR="00CE6A70" w:rsidRPr="00BE5913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CE6A70" w:rsidRPr="00BE5913">
        <w:rPr>
          <w:rFonts w:ascii="Angsana New" w:hAnsi="Angsana New"/>
          <w:sz w:val="30"/>
          <w:szCs w:val="30"/>
        </w:rPr>
        <w:t xml:space="preserve">2566 </w:t>
      </w:r>
      <w:r w:rsidR="00CE6A70" w:rsidRPr="00BE5913">
        <w:rPr>
          <w:rFonts w:ascii="Angsana New" w:hAnsi="Angsana New" w:hint="cs"/>
          <w:sz w:val="30"/>
          <w:szCs w:val="30"/>
          <w:cs/>
        </w:rPr>
        <w:t>ถึงเดือน</w:t>
      </w:r>
      <w:r w:rsidR="00D3047B"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D3047B" w:rsidRPr="00BE5913">
        <w:rPr>
          <w:rFonts w:ascii="Angsana New" w:hAnsi="Angsana New"/>
          <w:sz w:val="30"/>
          <w:szCs w:val="30"/>
        </w:rPr>
        <w:t>2568</w:t>
      </w:r>
    </w:p>
    <w:p w14:paraId="01929DDF" w14:textId="19DF1A5B" w:rsidR="009402D8" w:rsidRPr="00BE5913" w:rsidRDefault="009402D8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78C29312" w14:textId="745E3002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5B911D69" w14:textId="77777777" w:rsidR="004A3245" w:rsidRPr="00BE5913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0FF4DB2" w14:textId="62763BD4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กลุ่มบริษัทได้ทำสัญญาบริการกับกิจการที่เกี่ยวข้องกันหลายแห่ง เกี่ยวกับการบริการสาธารณูปโภคต่างๆ โดยมีกำหนดระยะเวลาตั้งแต่วันที่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1306B"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41306B" w:rsidRPr="00BE5913">
        <w:rPr>
          <w:rFonts w:ascii="Angsana New" w:hAnsi="Angsana New"/>
          <w:sz w:val="30"/>
          <w:szCs w:val="30"/>
        </w:rPr>
        <w:t xml:space="preserve">31 </w:t>
      </w:r>
      <w:r w:rsidR="0041306B"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41306B" w:rsidRPr="00BE5913">
        <w:rPr>
          <w:rFonts w:ascii="Angsana New" w:hAnsi="Angsana New"/>
          <w:sz w:val="30"/>
          <w:szCs w:val="30"/>
        </w:rPr>
        <w:t>2568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ทั้งนี้ กลุ่มบริษัทต้องชำระค่าบริการเป็น</w:t>
      </w:r>
      <w:r w:rsidR="00515FC2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รายเดือนตามอัตราที่ระบุไว้ในสัญญา</w:t>
      </w:r>
    </w:p>
    <w:p w14:paraId="4A0B179F" w14:textId="77777777" w:rsidR="00E53220" w:rsidRPr="00BE5913" w:rsidRDefault="00E53220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EAEFDE5" w14:textId="77777777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สัญญาบริการพื้นที่ส่วนกลาง</w:t>
      </w:r>
    </w:p>
    <w:p w14:paraId="4A4F2052" w14:textId="77777777" w:rsidR="004A3245" w:rsidRPr="00BE5913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5897B371" w14:textId="0E82A1A1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สิงหาคม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2560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ตรงแห่งหนึ่งได้ลงนามในสัญญาเปลี่ยนตัวคู่สัญญาสำหรับสัญญาบริการระหว่างทรัสต์เพื่อการลงทุนในสิทธิการเช่าอสังหาริมทรัพย์โกลเด้นเวนเจอร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และบริษัทย่อยทางอ้อมแห่งหนึ่ง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โดยบริษัท</w:t>
      </w:r>
      <w:r w:rsidR="00B87C05">
        <w:rPr>
          <w:rFonts w:ascii="Angsana New" w:hAnsi="Angsana New" w:hint="cs"/>
          <w:sz w:val="30"/>
          <w:szCs w:val="30"/>
          <w:cs/>
        </w:rPr>
        <w:t>ย่อยทางตรง</w:t>
      </w:r>
      <w:r w:rsidRPr="00BE5913">
        <w:rPr>
          <w:rFonts w:ascii="Angsana New" w:hAnsi="Angsana New" w:hint="cs"/>
          <w:sz w:val="30"/>
          <w:szCs w:val="30"/>
          <w:cs/>
        </w:rPr>
        <w:t>ได้รับโอนสิทธิและหน้าที่ตามสัญญาบริการเพื่อรับบริการสำหรับพื้นที่ส่วนกลางของอาคาร</w:t>
      </w:r>
      <w:r w:rsidR="009402D8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</w:rPr>
        <w:t xml:space="preserve">Park Venture </w:t>
      </w:r>
      <w:proofErr w:type="spellStart"/>
      <w:r w:rsidRPr="00BE5913">
        <w:rPr>
          <w:rFonts w:ascii="Angsana New" w:hAnsi="Angsana New"/>
          <w:sz w:val="30"/>
          <w:szCs w:val="30"/>
        </w:rPr>
        <w:t>Ecoplex</w:t>
      </w:r>
      <w:proofErr w:type="spellEnd"/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ตามสัญญาบริการลงวันที่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18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2555 </w:t>
      </w:r>
      <w:r w:rsidRPr="00BE5913">
        <w:rPr>
          <w:rFonts w:ascii="Angsana New" w:hAnsi="Angsana New" w:hint="cs"/>
          <w:sz w:val="30"/>
          <w:szCs w:val="30"/>
          <w:cs/>
        </w:rPr>
        <w:t>และบันทึกข้อตกลงแก้ไขเพิ่มเติมการเปลี่ยนตัวคู่สัญญา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สัญญาสิ้นสุดวันที่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5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2584 </w:t>
      </w:r>
      <w:r w:rsidRPr="00BE5913">
        <w:rPr>
          <w:rFonts w:ascii="Angsana New" w:hAnsi="Angsana New" w:hint="cs"/>
          <w:sz w:val="30"/>
          <w:szCs w:val="30"/>
          <w:cs/>
        </w:rPr>
        <w:t>บริษัทมีภาระผูกพันที่จะจ่ายค่าบริการตามที่ระบุไว้ในสัญญา</w:t>
      </w:r>
    </w:p>
    <w:p w14:paraId="4ECBE518" w14:textId="77777777" w:rsidR="004A3245" w:rsidRPr="00BE5913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7F20AAE6" w14:textId="77777777" w:rsidR="004A3245" w:rsidRPr="00BE5913" w:rsidRDefault="004A324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สัญญาเช่าช่วงที่ดินและสิ่งปลูกสร้าง</w:t>
      </w:r>
    </w:p>
    <w:p w14:paraId="234929F3" w14:textId="77777777" w:rsidR="004A3245" w:rsidRPr="00BE5913" w:rsidRDefault="004A3245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8DB1470" w14:textId="6540216F" w:rsidR="004A3245" w:rsidRPr="00BE5913" w:rsidRDefault="00961AD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ไลฟ์สไตล์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คอมเมอร์เชียล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พร็อพเพอร์ตี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ที</w:t>
      </w:r>
      <w:r w:rsidRPr="00BE5913">
        <w:rPr>
          <w:rFonts w:ascii="Angsana New" w:hAnsi="Angsana New"/>
          <w:spacing w:val="-4"/>
          <w:sz w:val="30"/>
          <w:szCs w:val="30"/>
          <w:cs/>
        </w:rPr>
        <w:t>.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ซี</w:t>
      </w:r>
      <w:r w:rsidRPr="00BE5913">
        <w:rPr>
          <w:rFonts w:ascii="Angsana New" w:hAnsi="Angsana New"/>
          <w:spacing w:val="-4"/>
          <w:sz w:val="30"/>
          <w:szCs w:val="30"/>
          <w:cs/>
        </w:rPr>
        <w:t>.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ซี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.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คอมเมอร์เชียล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พร็อพเพอร์ตี้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  <w:r w:rsidR="00BD5FAB" w:rsidRPr="00BE5913">
        <w:rPr>
          <w:rFonts w:ascii="Angsana New" w:hAnsi="Angsana New"/>
          <w:sz w:val="30"/>
          <w:szCs w:val="30"/>
        </w:rPr>
        <w:t xml:space="preserve"> </w:t>
      </w:r>
      <w:r w:rsidR="004A3245" w:rsidRPr="00BE5913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="00B87C05">
        <w:rPr>
          <w:rFonts w:ascii="Angsana New" w:hAnsi="Angsana New" w:hint="cs"/>
          <w:sz w:val="30"/>
          <w:szCs w:val="30"/>
          <w:cs/>
        </w:rPr>
        <w:t>ทางอ้อม</w:t>
      </w:r>
      <w:r w:rsidR="004A3245" w:rsidRPr="00BE5913">
        <w:rPr>
          <w:rFonts w:ascii="Angsana New" w:hAnsi="Angsana New" w:hint="cs"/>
          <w:sz w:val="30"/>
          <w:szCs w:val="30"/>
          <w:cs/>
        </w:rPr>
        <w:t>ของบริษัทมีสัญญาการเช่าช่วงที่ดินและสิ่งปลูกสร้างของโครงการอาคารสำนักงานกับกิจการที่เกี่ยวข้องกันโดยได้ซื้อสิทธิการเช่าช่วงที่ดินและสิ่งปลูกสร้างของโครงการอาคารสำนักงานจากกกองทุนรวมอสังหาริมทรัพย์และสิทธิการเช่าไทยคอมเมอร์เชียล</w:t>
      </w:r>
      <w:r w:rsidR="004A3245" w:rsidRPr="00BE5913">
        <w:rPr>
          <w:rFonts w:ascii="Angsana New" w:hAnsi="Angsana New"/>
          <w:sz w:val="30"/>
          <w:szCs w:val="30"/>
        </w:rPr>
        <w:t xml:space="preserve"> 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อินเวสเม้นต์ เมื่อวันที่ </w:t>
      </w:r>
      <w:r w:rsidR="004A3245" w:rsidRPr="00BE5913">
        <w:rPr>
          <w:rFonts w:ascii="Angsana New" w:hAnsi="Angsana New"/>
          <w:sz w:val="30"/>
          <w:szCs w:val="30"/>
        </w:rPr>
        <w:t xml:space="preserve">19 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A3245" w:rsidRPr="00BE5913">
        <w:rPr>
          <w:rFonts w:ascii="Angsana New" w:hAnsi="Angsana New"/>
          <w:sz w:val="30"/>
          <w:szCs w:val="30"/>
        </w:rPr>
        <w:t>2560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 โดยกองทุนรวมได้โอนสิทธิและหน้าที่ตามสัญญาเช่าเดิมให้แก่บริษัท</w:t>
      </w:r>
      <w:r w:rsidR="00B87C05">
        <w:rPr>
          <w:rFonts w:ascii="Angsana New" w:hAnsi="Angsana New" w:hint="cs"/>
          <w:sz w:val="30"/>
          <w:szCs w:val="30"/>
          <w:cs/>
        </w:rPr>
        <w:t>ย่อยทางอ้อม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 และบริษัท</w:t>
      </w:r>
      <w:r w:rsidR="00B87C05">
        <w:rPr>
          <w:rFonts w:ascii="Angsana New" w:hAnsi="Angsana New" w:hint="cs"/>
          <w:sz w:val="30"/>
          <w:szCs w:val="30"/>
          <w:cs/>
        </w:rPr>
        <w:t>ย่อยทางอ้อม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ตกลงเข้าผูกพันและถือปฏิบัติตามสิทธิและหน้าที่ภายใต้ สัญญาเช่าเดิมแทนกองทุนรวมตามระยะเวลาเช่าช่วงที่เหลืออยู่ </w:t>
      </w:r>
      <w:r w:rsidR="004A3245" w:rsidRPr="00BE5913">
        <w:rPr>
          <w:rFonts w:ascii="Angsana New" w:hAnsi="Angsana New"/>
          <w:sz w:val="30"/>
          <w:szCs w:val="30"/>
        </w:rPr>
        <w:t xml:space="preserve">32 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ปี สัญญาเช่าช่วงจะครบกำหนดในปี </w:t>
      </w:r>
      <w:r w:rsidR="004A3245" w:rsidRPr="00BE5913">
        <w:rPr>
          <w:rFonts w:ascii="Angsana New" w:hAnsi="Angsana New"/>
          <w:sz w:val="30"/>
          <w:szCs w:val="30"/>
        </w:rPr>
        <w:t xml:space="preserve">2592 </w:t>
      </w:r>
      <w:r w:rsidR="004A3245" w:rsidRPr="00BE5913">
        <w:rPr>
          <w:rFonts w:ascii="Angsana New" w:hAnsi="Angsana New" w:hint="cs"/>
          <w:sz w:val="30"/>
          <w:szCs w:val="30"/>
          <w:cs/>
        </w:rPr>
        <w:t xml:space="preserve">ทั้งนี้บริษัทต้องชำระค่าเช่าช่วงเป็นรายเดือนตามอัตราที่ระบุไว้ในสัญญา </w:t>
      </w:r>
    </w:p>
    <w:p w14:paraId="173F79AC" w14:textId="77777777" w:rsidR="002A18DC" w:rsidRPr="00BE5913" w:rsidRDefault="002A18DC" w:rsidP="00BE5913">
      <w:pPr>
        <w:jc w:val="thaiDistribute"/>
        <w:rPr>
          <w:rFonts w:ascii="Angsana New" w:hAnsi="Angsana New"/>
          <w:sz w:val="22"/>
          <w:szCs w:val="22"/>
          <w:cs/>
          <w:lang w:eastAsia="zh-CN"/>
        </w:rPr>
      </w:pPr>
    </w:p>
    <w:p w14:paraId="792B71E1" w14:textId="77777777" w:rsidR="002A18DC" w:rsidRPr="00BE5913" w:rsidRDefault="002A18D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12BCC000" w14:textId="77777777" w:rsidR="002A18DC" w:rsidRPr="00BE5913" w:rsidRDefault="002A18DC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6E1E6BD5" w14:textId="77777777" w:rsidR="002A18DC" w:rsidRPr="00BE5913" w:rsidRDefault="002A18DC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2.95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1.20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201BAE30" w14:textId="77777777" w:rsidR="002A18DC" w:rsidRDefault="002A18DC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3D59BF02" w14:textId="77777777" w:rsidR="00293C7B" w:rsidRDefault="00293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zh-CN"/>
        </w:rPr>
      </w:pPr>
      <w:r>
        <w:rPr>
          <w:rFonts w:ascii="Angsana New" w:hAnsi="Angsana New"/>
          <w:sz w:val="30"/>
          <w:szCs w:val="30"/>
          <w:cs/>
          <w:lang w:eastAsia="zh-CN"/>
        </w:rPr>
        <w:br w:type="page"/>
      </w:r>
    </w:p>
    <w:p w14:paraId="7828B990" w14:textId="32E0B4F3" w:rsidR="00085780" w:rsidRPr="00085780" w:rsidRDefault="00085780" w:rsidP="00085780">
      <w:pPr>
        <w:ind w:left="540"/>
        <w:rPr>
          <w:rFonts w:ascii="Angsana New" w:hAnsi="Angsana New"/>
          <w:sz w:val="30"/>
          <w:szCs w:val="30"/>
          <w:lang w:eastAsia="zh-CN"/>
        </w:rPr>
      </w:pPr>
      <w:r w:rsidRPr="00085780">
        <w:rPr>
          <w:rFonts w:ascii="Angsana New" w:hAnsi="Angsana New" w:hint="cs"/>
          <w:sz w:val="30"/>
          <w:szCs w:val="30"/>
          <w:cs/>
          <w:lang w:eastAsia="zh-CN"/>
        </w:rPr>
        <w:t>ในเดือนมกราคม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/>
          <w:sz w:val="30"/>
          <w:szCs w:val="30"/>
          <w:lang w:eastAsia="zh-CN"/>
        </w:rPr>
        <w:t>2567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กลุ่มบริษัทอนุมัติการปรับอัตราดอกเบี้ยเงินให้กู้ยืมเงินและกู้ยืมเงิน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/>
          <w:sz w:val="30"/>
          <w:szCs w:val="30"/>
          <w:lang w:eastAsia="zh-CN"/>
        </w:rPr>
        <w:t>4.01 - 5.08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/>
          <w:sz w:val="30"/>
          <w:szCs w:val="30"/>
          <w:lang w:eastAsia="zh-CN"/>
        </w:rPr>
        <w:t>2.72</w:t>
      </w:r>
      <w:r w:rsidRPr="00085780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085780">
        <w:rPr>
          <w:rFonts w:ascii="Angsana New" w:hAnsi="Angsana New" w:hint="cs"/>
          <w:sz w:val="30"/>
          <w:szCs w:val="30"/>
          <w:cs/>
          <w:lang w:eastAsia="zh-CN"/>
        </w:rPr>
        <w:t>ต่อปี</w:t>
      </w:r>
    </w:p>
    <w:p w14:paraId="26D36642" w14:textId="77777777" w:rsidR="002A18DC" w:rsidRPr="00BE5913" w:rsidRDefault="002A18DC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706C4C6" w14:textId="43ADF325" w:rsidR="002A18DC" w:rsidRPr="00BE5913" w:rsidRDefault="002A18DC" w:rsidP="00BE5913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E5913">
        <w:rPr>
          <w:rFonts w:ascii="Angsana New" w:hAnsi="Angsana New" w:hint="cs"/>
          <w:sz w:val="30"/>
          <w:szCs w:val="30"/>
          <w:cs/>
          <w:lang w:eastAsia="zh-CN"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>2</w:t>
      </w:r>
      <w:r w:rsidR="004A62AA" w:rsidRPr="00BE5913">
        <w:rPr>
          <w:rFonts w:ascii="Angsana New" w:hAnsi="Angsana New"/>
          <w:sz w:val="30"/>
          <w:szCs w:val="30"/>
          <w:lang w:eastAsia="zh-CN"/>
        </w:rPr>
        <w:t xml:space="preserve">7 </w:t>
      </w:r>
      <w:r w:rsidR="004A62AA" w:rsidRPr="00BE5913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>256</w:t>
      </w:r>
      <w:r w:rsidR="00487220" w:rsidRPr="00BE5913">
        <w:rPr>
          <w:rFonts w:ascii="Angsana New" w:hAnsi="Angsana New" w:hint="cs"/>
          <w:sz w:val="30"/>
          <w:szCs w:val="30"/>
          <w:cs/>
          <w:lang w:eastAsia="zh-CN"/>
        </w:rPr>
        <w:t>7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="00487220" w:rsidRPr="00BE5913">
        <w:rPr>
          <w:rFonts w:ascii="Angsana New" w:hAnsi="Angsana New" w:hint="cs"/>
          <w:sz w:val="30"/>
          <w:szCs w:val="30"/>
          <w:cs/>
          <w:lang w:eastAsia="zh-CN"/>
        </w:rPr>
        <w:t>กลุ่ม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บริษัทได้ออกหนังสือไม่เรียกชำระคืนเงินให้กู้ยืมจากบริษัทย่อยและการร่วมค้ารวมทั้งหมด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>6</w:t>
      </w:r>
      <w:r w:rsidR="004A62AA" w:rsidRPr="00BE5913">
        <w:rPr>
          <w:rFonts w:ascii="Angsana New" w:hAnsi="Angsana New"/>
          <w:sz w:val="30"/>
          <w:szCs w:val="30"/>
          <w:lang w:eastAsia="zh-CN"/>
        </w:rPr>
        <w:t>3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ภายในรอบระยะเวลา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12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เดือน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ณ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วันที่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z w:val="30"/>
          <w:szCs w:val="30"/>
          <w:lang w:eastAsia="zh-CN"/>
        </w:rPr>
        <w:t>3</w:t>
      </w:r>
      <w:r w:rsidR="004A62AA" w:rsidRPr="00BE5913">
        <w:rPr>
          <w:rFonts w:ascii="Angsana New" w:hAnsi="Angsana New"/>
          <w:sz w:val="30"/>
          <w:szCs w:val="30"/>
          <w:lang w:eastAsia="zh-CN"/>
        </w:rPr>
        <w:t xml:space="preserve">1 </w:t>
      </w:r>
      <w:r w:rsidR="004A62AA"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ธันวาคม </w:t>
      </w:r>
      <w:r w:rsidRPr="00BE5913">
        <w:rPr>
          <w:rFonts w:ascii="Angsana New" w:hAnsi="Angsana New"/>
          <w:sz w:val="30"/>
          <w:szCs w:val="30"/>
          <w:lang w:eastAsia="zh-CN"/>
        </w:rPr>
        <w:t>256</w:t>
      </w:r>
      <w:r w:rsidR="00A753B3" w:rsidRPr="00BE5913">
        <w:rPr>
          <w:rFonts w:ascii="Angsana New" w:hAnsi="Angsana New"/>
          <w:sz w:val="30"/>
          <w:szCs w:val="30"/>
          <w:lang w:eastAsia="zh-CN"/>
        </w:rPr>
        <w:t>7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และในวันเดียวกัน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บริษัทย่อย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836EA6" w:rsidRPr="00BE5913">
        <w:rPr>
          <w:rFonts w:ascii="Angsana New" w:hAnsi="Angsana New"/>
          <w:sz w:val="30"/>
          <w:szCs w:val="30"/>
          <w:lang w:eastAsia="zh-CN"/>
        </w:rPr>
        <w:t>9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BE591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BE591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pacing w:val="-4"/>
          <w:sz w:val="30"/>
          <w:szCs w:val="30"/>
          <w:lang w:eastAsia="zh-CN"/>
        </w:rPr>
        <w:t xml:space="preserve">12 </w:t>
      </w:r>
      <w:r w:rsidRPr="00BE591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เดือน</w:t>
      </w:r>
      <w:r w:rsidRPr="00BE591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BE591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ณ</w:t>
      </w:r>
      <w:r w:rsidRPr="00BE591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BE5913">
        <w:rPr>
          <w:rFonts w:ascii="Angsana New" w:hAnsi="Angsana New"/>
          <w:spacing w:val="-4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/>
          <w:spacing w:val="-4"/>
          <w:sz w:val="30"/>
          <w:szCs w:val="30"/>
          <w:lang w:eastAsia="zh-CN"/>
        </w:rPr>
        <w:t>3</w:t>
      </w:r>
      <w:r w:rsidR="004A62AA" w:rsidRPr="00BE5913">
        <w:rPr>
          <w:rFonts w:ascii="Angsana New" w:hAnsi="Angsana New"/>
          <w:spacing w:val="-4"/>
          <w:sz w:val="30"/>
          <w:szCs w:val="30"/>
          <w:lang w:eastAsia="zh-CN"/>
        </w:rPr>
        <w:t>1</w:t>
      </w:r>
      <w:r w:rsidRPr="00BE5913">
        <w:rPr>
          <w:rFonts w:ascii="Angsana New" w:hAnsi="Angsana New"/>
          <w:spacing w:val="-4"/>
          <w:sz w:val="30"/>
          <w:szCs w:val="30"/>
          <w:lang w:eastAsia="zh-CN"/>
        </w:rPr>
        <w:t xml:space="preserve"> </w:t>
      </w:r>
      <w:r w:rsidR="004A62AA" w:rsidRPr="00BE5913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ธันวาคม </w:t>
      </w:r>
      <w:r w:rsidRPr="00BE5913">
        <w:rPr>
          <w:rFonts w:ascii="Angsana New" w:hAnsi="Angsana New"/>
          <w:spacing w:val="-4"/>
          <w:sz w:val="30"/>
          <w:szCs w:val="30"/>
          <w:lang w:eastAsia="zh-CN"/>
        </w:rPr>
        <w:t>256</w:t>
      </w:r>
      <w:r w:rsidR="00A753B3" w:rsidRPr="00BE5913">
        <w:rPr>
          <w:rFonts w:ascii="Angsana New" w:hAnsi="Angsana New"/>
          <w:spacing w:val="-4"/>
          <w:sz w:val="30"/>
          <w:szCs w:val="30"/>
          <w:lang w:eastAsia="zh-CN"/>
        </w:rPr>
        <w:t>7</w:t>
      </w:r>
    </w:p>
    <w:p w14:paraId="14744570" w14:textId="77777777" w:rsidR="003849B2" w:rsidRPr="00BE5913" w:rsidRDefault="003849B2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4B98A07F" w14:textId="29F0D5CA" w:rsidR="003849B2" w:rsidRPr="00BE5913" w:rsidRDefault="003849B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สัญญาให้บริการบริหารธุรกิจกับกิจการร่วมค้า</w:t>
      </w:r>
    </w:p>
    <w:p w14:paraId="3951F490" w14:textId="77777777" w:rsidR="003849B2" w:rsidRPr="00BE5913" w:rsidRDefault="003849B2" w:rsidP="00BE5913">
      <w:pPr>
        <w:ind w:left="540"/>
        <w:jc w:val="thaiDistribute"/>
        <w:rPr>
          <w:rFonts w:ascii="Angsana New" w:hAnsi="Angsana New"/>
          <w:sz w:val="22"/>
          <w:szCs w:val="22"/>
          <w:lang w:eastAsia="zh-CN"/>
        </w:rPr>
      </w:pPr>
    </w:p>
    <w:p w14:paraId="18201CA5" w14:textId="77777777" w:rsidR="003849B2" w:rsidRPr="00BE5913" w:rsidRDefault="003849B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14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2565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บริษัทได้เข้าทำสัญญาให้บริการบริหารธุรกิจกับกิจการร่วมค้า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โดยบริษัทจะให้บริการบริหารจัดการโครงการ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จัดหาแหล่งเงินทุน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วิเคราะห์การซื้อขายทรัพย์สินต่างๆ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และการให้บริการด้านการบริหารแก่กิจการร่วมค้า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รวมถึงการให้บริการอื่นใดที่มีความจำเป็นต่อการบริหารเงินทุน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ทั้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งนี้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สัญญามีผลบังคับใช้เป็นระยะเวลา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8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ปี</w:t>
      </w:r>
      <w:r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และบริษัทจะได้รับค่าตอบแทนในอัตราที่ตกลงกันตามสัญญา</w:t>
      </w:r>
    </w:p>
    <w:p w14:paraId="7FF8BE90" w14:textId="77777777" w:rsidR="00840672" w:rsidRDefault="0084067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  <w:lang w:eastAsia="zh-CN"/>
        </w:rPr>
      </w:pPr>
    </w:p>
    <w:p w14:paraId="599DAA52" w14:textId="751A29EB" w:rsidR="000E44F5" w:rsidRPr="000E44F5" w:rsidRDefault="000E44F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E44F5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12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บริษัทได้เข้าทำสัญญาให้บริการบริหารธุรกิจกับกิจการที่เกี่ยวข้องกันแห่งหนึ่ง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โดยบริษัทจะให้บริการบริหารจัดการโครงการ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การบริหารงบประมาณ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การคัดเลือกและบริหารผู้ขาย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การออกแบบและวางแผน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การควบคุมคุณภาพ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การรักษาความปลอดภัย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และการบริหารความเสี่ยง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สัญญามีผลบังคับใช้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เป็นระยะเวลา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เดือน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เริ่มตั้งแต่วันที่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26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2566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ถึงวันที่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31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2567</w:t>
      </w:r>
      <w:r w:rsidRPr="000E44F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z w:val="30"/>
          <w:szCs w:val="30"/>
          <w:cs/>
        </w:rPr>
        <w:t>บริษัทจะได้รับค่าตอบแทน</w:t>
      </w:r>
      <w:r w:rsidRPr="000E44F5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ในอัตราที่ตกลงกันไว้ในสัญญา</w:t>
      </w:r>
      <w:r w:rsidRPr="000E44F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0E44F5">
        <w:rPr>
          <w:rFonts w:ascii="Angsana New" w:hAnsi="Angsana New" w:hint="cs"/>
          <w:color w:val="000000"/>
          <w:spacing w:val="-6"/>
          <w:sz w:val="30"/>
          <w:szCs w:val="30"/>
          <w:cs/>
        </w:rPr>
        <w:t>โดยปัจจุบันสัญญาใหม่อยู่ในขั้นตอนการพิจารณาจากบริษัทและกิจการที่เกี่ยวข้องกัน</w:t>
      </w:r>
    </w:p>
    <w:p w14:paraId="47A86474" w14:textId="77777777" w:rsidR="000E44F5" w:rsidRPr="00BE5913" w:rsidRDefault="000E44F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20"/>
          <w:szCs w:val="20"/>
          <w:lang w:eastAsia="zh-CN"/>
        </w:rPr>
      </w:pPr>
    </w:p>
    <w:p w14:paraId="7A919C62" w14:textId="506CCA72" w:rsidR="00840672" w:rsidRPr="00BE5913" w:rsidRDefault="006D0E1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พฤศจิกายน</w:t>
      </w:r>
      <w:r w:rsidR="00627C87" w:rsidRPr="00BE5913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627C87" w:rsidRPr="00BE5913">
        <w:rPr>
          <w:rFonts w:ascii="Angsana New" w:hAnsi="Angsana New"/>
          <w:sz w:val="30"/>
          <w:szCs w:val="30"/>
          <w:lang w:eastAsia="zh-CN"/>
        </w:rPr>
        <w:t xml:space="preserve">2567 </w:t>
      </w:r>
      <w:r w:rsidR="009E1EF1"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ให้บริการบริหารธุรกิจและการให้คำปรึกษาเกี่ยวกับการดำเนินธุรกิจและการลงทุนกับกิจการร่วมค้าหลายแห่ง ซึ่งให้บริการให้คำปรึกษา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คำแนะนำ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และประสานงานเกี่ยวกับการกำหนดนโยบายให้เป็นแนวทางตามมาตรฐานสากล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การดำเนินธุรกิจ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การหาแหล่งเงินทุนและการลงทุน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สัญญามีผลบังคับใช้เป็นระยะเวลา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7926D6" w:rsidRPr="00BE5913">
        <w:rPr>
          <w:rFonts w:ascii="Angsana New" w:hAnsi="Angsana New"/>
          <w:sz w:val="30"/>
          <w:szCs w:val="30"/>
          <w:lang w:eastAsia="zh-CN"/>
        </w:rPr>
        <w:t>8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7926D6" w:rsidRPr="00BE5913">
        <w:rPr>
          <w:rFonts w:ascii="Angsana New" w:hAnsi="Angsana New" w:hint="cs"/>
          <w:sz w:val="30"/>
          <w:szCs w:val="30"/>
          <w:cs/>
          <w:lang w:eastAsia="zh-CN"/>
        </w:rPr>
        <w:t>เดือน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เริ่มตั้งแต่วันที่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5E4C" w:rsidRPr="00BE5913">
        <w:rPr>
          <w:rFonts w:ascii="Angsana New" w:hAnsi="Angsana New"/>
          <w:sz w:val="30"/>
          <w:szCs w:val="30"/>
          <w:lang w:eastAsia="zh-CN"/>
        </w:rPr>
        <w:t>1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217BA" w:rsidRPr="00BE5913">
        <w:rPr>
          <w:rFonts w:ascii="Angsana New" w:hAnsi="Angsana New" w:hint="cs"/>
          <w:sz w:val="30"/>
          <w:szCs w:val="30"/>
          <w:cs/>
          <w:lang w:eastAsia="zh-CN"/>
        </w:rPr>
        <w:t>พฤษภาคม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5E4C" w:rsidRPr="00BE5913">
        <w:rPr>
          <w:rFonts w:ascii="Angsana New" w:hAnsi="Angsana New"/>
          <w:sz w:val="30"/>
          <w:szCs w:val="30"/>
          <w:lang w:eastAsia="zh-CN"/>
        </w:rPr>
        <w:t xml:space="preserve">2567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ถึงวันที่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5E4C" w:rsidRPr="00BE5913">
        <w:rPr>
          <w:rFonts w:ascii="Angsana New" w:hAnsi="Angsana New"/>
          <w:sz w:val="30"/>
          <w:szCs w:val="30"/>
          <w:lang w:eastAsia="zh-CN"/>
        </w:rPr>
        <w:t xml:space="preserve">31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="00F62FD3" w:rsidRPr="00BE5913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945E4C" w:rsidRPr="00BE5913">
        <w:rPr>
          <w:rFonts w:ascii="Angsana New" w:hAnsi="Angsana New"/>
          <w:sz w:val="30"/>
          <w:szCs w:val="30"/>
          <w:lang w:eastAsia="zh-CN"/>
        </w:rPr>
        <w:t xml:space="preserve">2567 </w:t>
      </w:r>
      <w:r w:rsidR="00F62FD3" w:rsidRPr="00BE5913">
        <w:rPr>
          <w:rFonts w:ascii="Angsana New" w:hAnsi="Angsana New" w:hint="cs"/>
          <w:sz w:val="30"/>
          <w:szCs w:val="30"/>
          <w:cs/>
          <w:lang w:eastAsia="zh-CN"/>
        </w:rPr>
        <w:t>บริษัทจะได้รับค่าตอบแทนในอัตราที่ตกลงกันไว้ในสัญญา</w:t>
      </w:r>
      <w:r w:rsidR="00712E9F"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="00712E9F" w:rsidRPr="00BE5913">
        <w:rPr>
          <w:rFonts w:ascii="Angsana New" w:hAnsi="Angsana New" w:hint="cs"/>
          <w:sz w:val="30"/>
          <w:szCs w:val="30"/>
          <w:cs/>
          <w:lang w:eastAsia="zh-CN"/>
        </w:rPr>
        <w:t>โดยปัจจุบันสัญญาใหม่อยู่ในขั้นตอนการพิจารณาจากบริษัทและกิจการร่วมค้า</w:t>
      </w:r>
    </w:p>
    <w:p w14:paraId="4BEC9F39" w14:textId="77777777" w:rsidR="00152755" w:rsidRPr="00BE5913" w:rsidRDefault="0015275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01474F5" w14:textId="5E80675B" w:rsidR="009301F4" w:rsidRPr="00BE5913" w:rsidRDefault="009301F4" w:rsidP="009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</w:t>
      </w:r>
      <w:r w:rsidR="007D3912" w:rsidRPr="007D391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ซื้อขายหุ้นสามัญ</w:t>
      </w:r>
    </w:p>
    <w:p w14:paraId="145673EA" w14:textId="77777777" w:rsidR="009301F4" w:rsidRDefault="009301F4" w:rsidP="009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6D5DB6" w14:textId="39B9183D" w:rsidR="009301F4" w:rsidRPr="009301F4" w:rsidRDefault="009301F4" w:rsidP="009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9301F4">
        <w:rPr>
          <w:rFonts w:ascii="Angsana New" w:hAnsi="Angsana New" w:hint="cs"/>
          <w:sz w:val="30"/>
          <w:szCs w:val="30"/>
          <w:cs/>
          <w:lang w:eastAsia="zh-CN"/>
        </w:rPr>
        <w:t>ในระหว่างปี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/>
          <w:sz w:val="30"/>
          <w:szCs w:val="30"/>
          <w:lang w:eastAsia="zh-CN"/>
        </w:rPr>
        <w:t>2564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กลุ่มบริษัทได้เข้าทำสัญญาซื้อขายหุ้นสามัญของบริษัท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ไชน่าทาวน์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เดสติเนชั่น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(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ไทยแลนด์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)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จำกัด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(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เดิมชื่อ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บริษัท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ทีซีซี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เวิ้งนาครเขษม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จำกัด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)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คิดเป็นส่วนได้เสียร้อยละ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/>
          <w:sz w:val="30"/>
          <w:szCs w:val="30"/>
          <w:lang w:eastAsia="zh-CN"/>
        </w:rPr>
        <w:t>100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ของหุ้นที่ออกและชำระแล้ว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lang w:eastAsia="zh-CN"/>
        </w:rPr>
        <w:br/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โดยมีมูลค่าการเข้าซื้อหุ้นขั้นต้นเป็นเงินจำนวน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/>
          <w:sz w:val="30"/>
          <w:szCs w:val="30"/>
          <w:lang w:eastAsia="zh-CN"/>
        </w:rPr>
        <w:t>8,265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กลุ่มบริษัทจะเป็นผู้กำหนดวันซื้อขายโดย</w:t>
      </w:r>
      <w:r>
        <w:rPr>
          <w:rFonts w:ascii="Angsana New" w:hAnsi="Angsana New"/>
          <w:sz w:val="30"/>
          <w:szCs w:val="30"/>
          <w:lang w:eastAsia="zh-CN"/>
        </w:rPr>
        <w:br/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ส่งหนังสือแจ้งความจำนงแก่ผู้ขายล่วงหน้า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ณ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วันที่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/>
          <w:sz w:val="30"/>
          <w:szCs w:val="30"/>
          <w:lang w:eastAsia="zh-CN"/>
        </w:rPr>
        <w:t>31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/>
          <w:sz w:val="30"/>
          <w:szCs w:val="30"/>
          <w:lang w:eastAsia="zh-CN"/>
        </w:rPr>
        <w:t>256</w:t>
      </w:r>
      <w:r w:rsidR="007D3912">
        <w:rPr>
          <w:rFonts w:ascii="Angsana New" w:hAnsi="Angsana New"/>
          <w:sz w:val="30"/>
          <w:szCs w:val="30"/>
          <w:lang w:eastAsia="zh-CN"/>
        </w:rPr>
        <w:t>7</w:t>
      </w:r>
      <w:r w:rsidRPr="009301F4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9301F4">
        <w:rPr>
          <w:rFonts w:ascii="Angsana New" w:hAnsi="Angsana New" w:hint="cs"/>
          <w:sz w:val="30"/>
          <w:szCs w:val="30"/>
          <w:cs/>
          <w:lang w:eastAsia="zh-CN"/>
        </w:rPr>
        <w:t>ยังไม่มีการซื้อขาย</w:t>
      </w:r>
    </w:p>
    <w:p w14:paraId="50D6738C" w14:textId="5DB10D5F" w:rsidR="00293C7B" w:rsidRDefault="009301F4" w:rsidP="009301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9301F4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293C7B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5F19BB5" w14:textId="3701884B" w:rsidR="00171D04" w:rsidRPr="00BE5913" w:rsidRDefault="00171D0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20EF3125" w14:textId="77777777" w:rsidR="00171D04" w:rsidRPr="00BE5913" w:rsidRDefault="00171D0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6"/>
        <w:gridCol w:w="1105"/>
        <w:gridCol w:w="272"/>
        <w:gridCol w:w="1237"/>
        <w:gridCol w:w="272"/>
        <w:gridCol w:w="1170"/>
        <w:gridCol w:w="252"/>
        <w:gridCol w:w="1096"/>
      </w:tblGrid>
      <w:tr w:rsidR="00171D04" w:rsidRPr="00BE5913" w14:paraId="7E79FC01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133D095F" w14:textId="77777777" w:rsidR="00171D04" w:rsidRPr="00BE5913" w:rsidRDefault="00171D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4" w:type="pct"/>
            <w:gridSpan w:val="3"/>
          </w:tcPr>
          <w:p w14:paraId="279D4C71" w14:textId="6FA66F62" w:rsidR="00171D04" w:rsidRPr="00BE5913" w:rsidRDefault="00297A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88A571A" w14:textId="77777777" w:rsidR="00171D04" w:rsidRPr="00BE5913" w:rsidRDefault="00171D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4E3C684C" w14:textId="77777777" w:rsidR="00171D04" w:rsidRPr="00BE5913" w:rsidRDefault="00171D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23E8" w:rsidRPr="00BE5913" w14:paraId="29F1A1EE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28C5AEBF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42CD9CF2" w14:textId="501FE941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8" w:type="pct"/>
            <w:vAlign w:val="bottom"/>
          </w:tcPr>
          <w:p w14:paraId="650AB54C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vAlign w:val="bottom"/>
          </w:tcPr>
          <w:p w14:paraId="66DA0617" w14:textId="735B6719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5288642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0EB36D05" w14:textId="07AE78E2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" w:type="pct"/>
            <w:vAlign w:val="bottom"/>
          </w:tcPr>
          <w:p w14:paraId="146A0088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vAlign w:val="bottom"/>
          </w:tcPr>
          <w:p w14:paraId="41A31F39" w14:textId="4178B7D6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E10F4" w:rsidRPr="00BE5913" w14:paraId="30C4B6D8" w14:textId="77777777" w:rsidTr="00774692">
        <w:trPr>
          <w:cantSplit/>
          <w:trHeight w:val="420"/>
          <w:tblHeader/>
        </w:trPr>
        <w:tc>
          <w:tcPr>
            <w:tcW w:w="2057" w:type="pct"/>
          </w:tcPr>
          <w:p w14:paraId="0C80AB2C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43" w:type="pct"/>
            <w:gridSpan w:val="7"/>
          </w:tcPr>
          <w:p w14:paraId="3F335EB2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E10F4" w:rsidRPr="00BE5913" w14:paraId="1054923D" w14:textId="77777777" w:rsidTr="009B40A4">
        <w:trPr>
          <w:trHeight w:val="420"/>
        </w:trPr>
        <w:tc>
          <w:tcPr>
            <w:tcW w:w="2057" w:type="pct"/>
          </w:tcPr>
          <w:p w14:paraId="05A750B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02" w:type="pct"/>
          </w:tcPr>
          <w:p w14:paraId="7ECF501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23F9E19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0DA12417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F23555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F4F9CF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602064D2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5C8B856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0F4" w:rsidRPr="00BE5913" w14:paraId="7568B628" w14:textId="77777777" w:rsidTr="00324C7E">
        <w:trPr>
          <w:trHeight w:val="420"/>
        </w:trPr>
        <w:tc>
          <w:tcPr>
            <w:tcW w:w="2057" w:type="pct"/>
          </w:tcPr>
          <w:p w14:paraId="177ADD38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02" w:type="pct"/>
          </w:tcPr>
          <w:p w14:paraId="5F856384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47A54F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269D7FD3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33D770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680B216D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0E0E380E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52893951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23E8" w:rsidRPr="00BE5913" w14:paraId="3A358202" w14:textId="77777777" w:rsidTr="003A1AF7">
        <w:trPr>
          <w:trHeight w:val="420"/>
        </w:trPr>
        <w:tc>
          <w:tcPr>
            <w:tcW w:w="2057" w:type="pct"/>
          </w:tcPr>
          <w:p w14:paraId="06A52439" w14:textId="199B1386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02" w:type="pct"/>
            <w:shd w:val="clear" w:color="auto" w:fill="FFFFFF"/>
          </w:tcPr>
          <w:p w14:paraId="086B613F" w14:textId="6D48BCF1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11,876</w:t>
            </w:r>
          </w:p>
        </w:tc>
        <w:tc>
          <w:tcPr>
            <w:tcW w:w="148" w:type="pct"/>
          </w:tcPr>
          <w:p w14:paraId="1A7E6CC1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7F1EEACC" w14:textId="1A854B69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48" w:type="pct"/>
          </w:tcPr>
          <w:p w14:paraId="60228746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AC6950" w14:textId="06AAB751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C50F696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691087C5" w14:textId="5E474C6E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606</w:t>
            </w:r>
          </w:p>
        </w:tc>
      </w:tr>
      <w:tr w:rsidR="008223E8" w:rsidRPr="00BE5913" w14:paraId="6DBB7835" w14:textId="77777777" w:rsidTr="003A1AF7">
        <w:trPr>
          <w:trHeight w:val="420"/>
        </w:trPr>
        <w:tc>
          <w:tcPr>
            <w:tcW w:w="2057" w:type="pct"/>
          </w:tcPr>
          <w:p w14:paraId="07C9E6B7" w14:textId="496DBD38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02" w:type="pct"/>
            <w:shd w:val="clear" w:color="auto" w:fill="FFFFFF"/>
          </w:tcPr>
          <w:p w14:paraId="67A4A87C" w14:textId="4AB704F5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288</w:t>
            </w:r>
          </w:p>
        </w:tc>
        <w:tc>
          <w:tcPr>
            <w:tcW w:w="148" w:type="pct"/>
          </w:tcPr>
          <w:p w14:paraId="32E08B1E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</w:tcPr>
          <w:p w14:paraId="6B45D137" w14:textId="1BBBBE11" w:rsidR="008223E8" w:rsidRPr="00BE5913" w:rsidRDefault="006172B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9,019</w:t>
            </w:r>
          </w:p>
        </w:tc>
        <w:tc>
          <w:tcPr>
            <w:tcW w:w="148" w:type="pct"/>
          </w:tcPr>
          <w:p w14:paraId="70782A95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4D067CDB" w14:textId="565ECD59" w:rsidR="008223E8" w:rsidRPr="00BE5913" w:rsidRDefault="00D440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CF0B89A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</w:tcPr>
          <w:p w14:paraId="09E693A9" w14:textId="19535994" w:rsidR="008223E8" w:rsidRPr="00BE5913" w:rsidRDefault="006172BD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23E8" w:rsidRPr="00BE5913" w14:paraId="378A5C6B" w14:textId="77777777" w:rsidTr="003A1AF7">
        <w:trPr>
          <w:trHeight w:val="420"/>
        </w:trPr>
        <w:tc>
          <w:tcPr>
            <w:tcW w:w="2057" w:type="pct"/>
          </w:tcPr>
          <w:p w14:paraId="2586287A" w14:textId="77A4D27B" w:rsidR="008223E8" w:rsidRPr="00BE5913" w:rsidRDefault="004B5E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FFFFFF"/>
          </w:tcPr>
          <w:p w14:paraId="26CBA537" w14:textId="092BA6E8" w:rsidR="008223E8" w:rsidRPr="00BE5913" w:rsidRDefault="004B5E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2,347</w:t>
            </w:r>
          </w:p>
        </w:tc>
        <w:tc>
          <w:tcPr>
            <w:tcW w:w="148" w:type="pct"/>
          </w:tcPr>
          <w:p w14:paraId="6D8E0119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BCD1F47" w14:textId="6AAECD3F" w:rsidR="008223E8" w:rsidRPr="00BE5913" w:rsidRDefault="004B5E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48" w:type="pct"/>
          </w:tcPr>
          <w:p w14:paraId="0735E919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A3C12C3" w14:textId="4F04E837" w:rsidR="008223E8" w:rsidRPr="00BE5913" w:rsidRDefault="004B5E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2,347</w:t>
            </w:r>
          </w:p>
        </w:tc>
        <w:tc>
          <w:tcPr>
            <w:tcW w:w="137" w:type="pct"/>
          </w:tcPr>
          <w:p w14:paraId="2DA8A2E6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97E2626" w14:textId="0A4D6944" w:rsidR="008223E8" w:rsidRPr="00BE5913" w:rsidRDefault="004B5E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8223E8" w:rsidRPr="00BE5913" w14:paraId="0AC6A273" w14:textId="77777777" w:rsidTr="00431AE0">
        <w:trPr>
          <w:trHeight w:val="420"/>
        </w:trPr>
        <w:tc>
          <w:tcPr>
            <w:tcW w:w="2057" w:type="pct"/>
          </w:tcPr>
          <w:p w14:paraId="4D2125A6" w14:textId="5A78D6AE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BAE3ABB" w14:textId="4317EB83" w:rsidR="008223E8" w:rsidRPr="00BE5913" w:rsidRDefault="00102CA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14,511</w:t>
            </w:r>
          </w:p>
        </w:tc>
        <w:tc>
          <w:tcPr>
            <w:tcW w:w="148" w:type="pct"/>
          </w:tcPr>
          <w:p w14:paraId="360FE137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1A3FC72F" w14:textId="62A22721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9,885</w:t>
            </w:r>
          </w:p>
        </w:tc>
        <w:tc>
          <w:tcPr>
            <w:tcW w:w="148" w:type="pct"/>
          </w:tcPr>
          <w:p w14:paraId="1BC92580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6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EB067A9" w14:textId="067C3899" w:rsidR="008223E8" w:rsidRPr="00BE5913" w:rsidRDefault="00D4405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6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2,347</w:t>
            </w:r>
          </w:p>
        </w:tc>
        <w:tc>
          <w:tcPr>
            <w:tcW w:w="137" w:type="pct"/>
          </w:tcPr>
          <w:p w14:paraId="20856ECD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39F86EFD" w14:textId="7D50EA83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858</w:t>
            </w:r>
          </w:p>
        </w:tc>
      </w:tr>
      <w:tr w:rsidR="00324C7E" w:rsidRPr="00DF12ED" w14:paraId="13A66823" w14:textId="77777777" w:rsidTr="004E21D8">
        <w:trPr>
          <w:trHeight w:val="143"/>
        </w:trPr>
        <w:tc>
          <w:tcPr>
            <w:tcW w:w="2057" w:type="pct"/>
          </w:tcPr>
          <w:p w14:paraId="24059EF1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FFFFFF"/>
          </w:tcPr>
          <w:p w14:paraId="06AF3BC0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B93F112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double" w:sz="4" w:space="0" w:color="auto"/>
            </w:tcBorders>
          </w:tcPr>
          <w:p w14:paraId="4593FB7B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238383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2790CA9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8E78197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246361A9" w14:textId="77777777" w:rsidR="00324C7E" w:rsidRPr="00DF12ED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4C7E" w:rsidRPr="00BE5913" w14:paraId="1EBDFB98" w14:textId="77777777" w:rsidTr="00D41D27">
        <w:trPr>
          <w:trHeight w:val="420"/>
        </w:trPr>
        <w:tc>
          <w:tcPr>
            <w:tcW w:w="5000" w:type="pct"/>
            <w:gridSpan w:val="8"/>
          </w:tcPr>
          <w:p w14:paraId="067056C8" w14:textId="303DE72D" w:rsidR="00324C7E" w:rsidRPr="00BE5913" w:rsidRDefault="00324C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</w:tr>
      <w:tr w:rsidR="008223E8" w:rsidRPr="00BE5913" w14:paraId="69B05565" w14:textId="77777777" w:rsidTr="003A1AF7">
        <w:trPr>
          <w:trHeight w:val="420"/>
        </w:trPr>
        <w:tc>
          <w:tcPr>
            <w:tcW w:w="2057" w:type="pct"/>
          </w:tcPr>
          <w:p w14:paraId="78CECE10" w14:textId="027688DF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02" w:type="pct"/>
            <w:shd w:val="clear" w:color="auto" w:fill="auto"/>
          </w:tcPr>
          <w:p w14:paraId="30C43A71" w14:textId="47D9DD26" w:rsidR="008223E8" w:rsidRPr="00BE5913" w:rsidRDefault="004839D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3,655</w:t>
            </w:r>
          </w:p>
        </w:tc>
        <w:tc>
          <w:tcPr>
            <w:tcW w:w="148" w:type="pct"/>
          </w:tcPr>
          <w:p w14:paraId="7302D9FD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4F71B00D" w14:textId="3DC082C8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3,010</w:t>
            </w:r>
          </w:p>
        </w:tc>
        <w:tc>
          <w:tcPr>
            <w:tcW w:w="148" w:type="pct"/>
          </w:tcPr>
          <w:p w14:paraId="577BC75A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9B9F5D" w14:textId="0C05DF70" w:rsidR="008223E8" w:rsidRPr="00BE5913" w:rsidRDefault="004839D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73D7A31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3C85879D" w14:textId="02E4DE12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23E8" w:rsidRPr="00BE5913" w14:paraId="71767540" w14:textId="77777777" w:rsidTr="005B2122">
        <w:trPr>
          <w:trHeight w:val="420"/>
        </w:trPr>
        <w:tc>
          <w:tcPr>
            <w:tcW w:w="2057" w:type="pct"/>
          </w:tcPr>
          <w:p w14:paraId="6708BA8C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02" w:type="pct"/>
            <w:shd w:val="clear" w:color="auto" w:fill="auto"/>
          </w:tcPr>
          <w:p w14:paraId="54E97CF3" w14:textId="779CFB2F" w:rsidR="008223E8" w:rsidRPr="00BE5913" w:rsidRDefault="006C567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138,077</w:t>
            </w:r>
          </w:p>
        </w:tc>
        <w:tc>
          <w:tcPr>
            <w:tcW w:w="148" w:type="pct"/>
          </w:tcPr>
          <w:p w14:paraId="1C6B6C4B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</w:tcPr>
          <w:p w14:paraId="60262FF1" w14:textId="6E4DBD91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153,801</w:t>
            </w:r>
          </w:p>
        </w:tc>
        <w:tc>
          <w:tcPr>
            <w:tcW w:w="148" w:type="pct"/>
          </w:tcPr>
          <w:p w14:paraId="340A2152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3AD086E" w14:textId="22D32BF5" w:rsidR="008223E8" w:rsidRPr="00BE5913" w:rsidRDefault="00D07CD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63,443</w:t>
            </w:r>
          </w:p>
        </w:tc>
        <w:tc>
          <w:tcPr>
            <w:tcW w:w="137" w:type="pct"/>
          </w:tcPr>
          <w:p w14:paraId="20291BEF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4216D99" w14:textId="3317197F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53,056</w:t>
            </w:r>
          </w:p>
        </w:tc>
      </w:tr>
      <w:tr w:rsidR="005B2122" w:rsidRPr="00BE5913" w14:paraId="2C482A21" w14:textId="77777777" w:rsidTr="005B2122">
        <w:trPr>
          <w:trHeight w:val="420"/>
        </w:trPr>
        <w:tc>
          <w:tcPr>
            <w:tcW w:w="2057" w:type="pct"/>
          </w:tcPr>
          <w:p w14:paraId="4E07F4D9" w14:textId="79F79486" w:rsidR="005B2122" w:rsidRPr="00BE5913" w:rsidRDefault="00AA09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248FD34" w14:textId="6DD9F166" w:rsidR="005B2122" w:rsidRPr="00BE5913" w:rsidRDefault="00C9206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48" w:type="pct"/>
          </w:tcPr>
          <w:p w14:paraId="65267B98" w14:textId="77777777" w:rsidR="005B2122" w:rsidRPr="00BE5913" w:rsidRDefault="005B212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10606FE8" w14:textId="30B0A99A" w:rsidR="005B2122" w:rsidRPr="00BE5913" w:rsidRDefault="005B212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B1CA28" w14:textId="77777777" w:rsidR="005B2122" w:rsidRPr="00BE5913" w:rsidRDefault="005B212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5A5472E" w14:textId="0C458AFF" w:rsidR="005B2122" w:rsidRPr="00BE5913" w:rsidRDefault="00C9206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0A8AA12" w14:textId="77777777" w:rsidR="005B2122" w:rsidRPr="00BE5913" w:rsidRDefault="005B212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1913FC5" w14:textId="3DF70807" w:rsidR="005B2122" w:rsidRPr="00BE5913" w:rsidRDefault="00C9206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61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23E8" w:rsidRPr="00BE5913" w14:paraId="20F28CB2" w14:textId="77777777" w:rsidTr="003A1AF7">
        <w:trPr>
          <w:trHeight w:val="420"/>
        </w:trPr>
        <w:tc>
          <w:tcPr>
            <w:tcW w:w="2057" w:type="pct"/>
          </w:tcPr>
          <w:p w14:paraId="296F9C86" w14:textId="1FE5EDC8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D483BE" w14:textId="1C8C88AC" w:rsidR="008223E8" w:rsidRPr="00BE5913" w:rsidRDefault="00AA09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141,799</w:t>
            </w:r>
          </w:p>
        </w:tc>
        <w:tc>
          <w:tcPr>
            <w:tcW w:w="148" w:type="pct"/>
          </w:tcPr>
          <w:p w14:paraId="28CED94E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273518A" w14:textId="1DB8E5FE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156,811</w:t>
            </w:r>
          </w:p>
        </w:tc>
        <w:tc>
          <w:tcPr>
            <w:tcW w:w="148" w:type="pct"/>
          </w:tcPr>
          <w:p w14:paraId="3D0BEA8F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D32381C" w14:textId="57875A35" w:rsidR="008223E8" w:rsidRPr="00BE5913" w:rsidRDefault="00D07CD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-6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C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63,443</w:t>
            </w:r>
          </w:p>
        </w:tc>
        <w:tc>
          <w:tcPr>
            <w:tcW w:w="137" w:type="pct"/>
          </w:tcPr>
          <w:p w14:paraId="5A9F3A93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9970048" w14:textId="7ED3B3E2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53,056</w:t>
            </w:r>
          </w:p>
        </w:tc>
      </w:tr>
      <w:bookmarkEnd w:id="13"/>
    </w:tbl>
    <w:p w14:paraId="31C7F4BE" w14:textId="070648FE" w:rsidR="009402D8" w:rsidRPr="00DF12ED" w:rsidRDefault="009402D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9D9FA88" w14:textId="6842281C" w:rsidR="00991C18" w:rsidRDefault="00991C18" w:rsidP="00BE5913">
      <w:pPr>
        <w:pStyle w:val="ListParagraph"/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0" w:right="29" w:firstLine="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3E223510" w14:textId="77777777" w:rsidR="00DF12ED" w:rsidRPr="00DF12ED" w:rsidRDefault="00DF12ED" w:rsidP="00DF1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080"/>
        <w:gridCol w:w="270"/>
        <w:gridCol w:w="1080"/>
      </w:tblGrid>
      <w:tr w:rsidR="006029FC" w:rsidRPr="00BE5913" w14:paraId="6E9EA955" w14:textId="77777777" w:rsidTr="001353DD">
        <w:tc>
          <w:tcPr>
            <w:tcW w:w="3762" w:type="dxa"/>
          </w:tcPr>
          <w:p w14:paraId="78AFACDE" w14:textId="77777777" w:rsidR="006029FC" w:rsidRPr="00BE5913" w:rsidRDefault="006029FC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687C8DF" w14:textId="27DF3E18" w:rsidR="006029FC" w:rsidRPr="00BE5913" w:rsidRDefault="00297AC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231CF2E" w14:textId="77777777" w:rsidR="006029FC" w:rsidRPr="00BE5913" w:rsidRDefault="006029FC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BE5EC14" w14:textId="77777777" w:rsidR="006029FC" w:rsidRPr="00BE5913" w:rsidRDefault="006029FC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223E8" w:rsidRPr="00BE5913" w14:paraId="55601D2E" w14:textId="77777777" w:rsidTr="001353DD">
        <w:tc>
          <w:tcPr>
            <w:tcW w:w="3762" w:type="dxa"/>
          </w:tcPr>
          <w:p w14:paraId="57D31BA3" w14:textId="77777777" w:rsidR="008223E8" w:rsidRPr="00BE5913" w:rsidRDefault="008223E8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D81C7F" w14:textId="5D2F570F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75CA1DA2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DFC676" w14:textId="34D29F7E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54CD8B63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692BBB" w14:textId="2154D5E3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9BF8BD0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4636D2C" w14:textId="2600FB41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BA68D4" w:rsidRPr="00BE5913" w14:paraId="0086DB0E" w14:textId="77777777" w:rsidTr="001353DD">
        <w:tc>
          <w:tcPr>
            <w:tcW w:w="3762" w:type="dxa"/>
          </w:tcPr>
          <w:p w14:paraId="0F1D5003" w14:textId="77777777" w:rsidR="00BA68D4" w:rsidRPr="00BE5913" w:rsidRDefault="00BA68D4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2932A0D" w14:textId="77777777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C11FF3" w14:textId="77777777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35E0F" w14:textId="4CFC8583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346C2271" w14:textId="77777777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721D59" w14:textId="77777777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DCA012" w14:textId="77777777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F5A9FC" w14:textId="77777777" w:rsidR="00BA68D4" w:rsidRPr="00BE5913" w:rsidRDefault="00BA68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8D4" w:rsidRPr="00BE5913" w14:paraId="1D1A7D9D" w14:textId="77777777" w:rsidTr="001353DD">
        <w:tc>
          <w:tcPr>
            <w:tcW w:w="3762" w:type="dxa"/>
          </w:tcPr>
          <w:p w14:paraId="48772B24" w14:textId="77777777" w:rsidR="00BA68D4" w:rsidRPr="00BE5913" w:rsidRDefault="00BA68D4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EBEE9C2" w14:textId="77777777" w:rsidR="00BA68D4" w:rsidRPr="00BE5913" w:rsidRDefault="00BA68D4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223E8" w:rsidRPr="00BE5913" w14:paraId="0AAD967B" w14:textId="77777777" w:rsidTr="00DD1975">
        <w:tc>
          <w:tcPr>
            <w:tcW w:w="3762" w:type="dxa"/>
          </w:tcPr>
          <w:p w14:paraId="1C51A41D" w14:textId="77777777" w:rsidR="008223E8" w:rsidRPr="00BE5913" w:rsidRDefault="008223E8" w:rsidP="00BE591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เงินสด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ในมือ</w:t>
            </w:r>
          </w:p>
        </w:tc>
        <w:tc>
          <w:tcPr>
            <w:tcW w:w="1170" w:type="dxa"/>
            <w:shd w:val="clear" w:color="auto" w:fill="auto"/>
          </w:tcPr>
          <w:p w14:paraId="0311A93B" w14:textId="3EEAA60A" w:rsidR="008223E8" w:rsidRPr="00BE5913" w:rsidRDefault="00E2397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34,33</w:t>
            </w:r>
            <w:r w:rsidR="005E6F21" w:rsidRPr="00BE5913">
              <w:rPr>
                <w:rFonts w:ascii="Angsana New" w:hAnsi="Angsana New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</w:tcPr>
          <w:p w14:paraId="5795F4DA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DF46C9" w14:textId="046843FD" w:rsidR="008223E8" w:rsidRPr="00BE5913" w:rsidRDefault="007E4A6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</w:t>
            </w:r>
            <w:r w:rsidR="003064D1" w:rsidRPr="00BE5913">
              <w:rPr>
                <w:rFonts w:ascii="Angsana New" w:eastAsia="MS Mincho" w:hAnsi="Angsana New"/>
                <w:sz w:val="30"/>
                <w:szCs w:val="30"/>
              </w:rPr>
              <w:t>5,878</w:t>
            </w:r>
          </w:p>
        </w:tc>
        <w:tc>
          <w:tcPr>
            <w:tcW w:w="270" w:type="dxa"/>
          </w:tcPr>
          <w:p w14:paraId="46AB539A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B318D5" w14:textId="76DAF9E5" w:rsidR="008223E8" w:rsidRPr="00BE5913" w:rsidRDefault="00E2397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32CC6DB5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79999C9" w14:textId="2A897006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240</w:t>
            </w:r>
          </w:p>
        </w:tc>
      </w:tr>
      <w:tr w:rsidR="008223E8" w:rsidRPr="00BE5913" w14:paraId="67903EC7" w14:textId="77777777" w:rsidTr="00DD1975">
        <w:tc>
          <w:tcPr>
            <w:tcW w:w="3762" w:type="dxa"/>
          </w:tcPr>
          <w:p w14:paraId="360356D8" w14:textId="23C53C53" w:rsidR="008223E8" w:rsidRPr="00BE5913" w:rsidRDefault="008223E8" w:rsidP="00BE591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shd w:val="clear" w:color="auto" w:fill="auto"/>
          </w:tcPr>
          <w:p w14:paraId="39276DD7" w14:textId="4C5D7F25" w:rsidR="008223E8" w:rsidRPr="00BE5913" w:rsidRDefault="00E2397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430,078</w:t>
            </w:r>
          </w:p>
        </w:tc>
        <w:tc>
          <w:tcPr>
            <w:tcW w:w="270" w:type="dxa"/>
          </w:tcPr>
          <w:p w14:paraId="38ADB4FC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050641" w14:textId="5256D25B" w:rsidR="008223E8" w:rsidRPr="00BE5913" w:rsidRDefault="003064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>483,</w:t>
            </w:r>
            <w:r w:rsidR="00E962BC" w:rsidRPr="00BE5913">
              <w:rPr>
                <w:rFonts w:ascii="Angsana New" w:hAnsi="Angsana New"/>
                <w:sz w:val="30"/>
                <w:szCs w:val="30"/>
                <w:lang w:eastAsia="zh-CN"/>
              </w:rPr>
              <w:t>317</w:t>
            </w:r>
          </w:p>
        </w:tc>
        <w:tc>
          <w:tcPr>
            <w:tcW w:w="270" w:type="dxa"/>
          </w:tcPr>
          <w:p w14:paraId="0ACDDC3C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69D93" w14:textId="25D2C1F5" w:rsidR="008223E8" w:rsidRPr="00BE5913" w:rsidRDefault="00E2397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124,542</w:t>
            </w:r>
          </w:p>
        </w:tc>
        <w:tc>
          <w:tcPr>
            <w:tcW w:w="270" w:type="dxa"/>
          </w:tcPr>
          <w:p w14:paraId="4557D796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F65E65" w14:textId="630930D2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202,074</w:t>
            </w:r>
          </w:p>
        </w:tc>
      </w:tr>
      <w:tr w:rsidR="008223E8" w:rsidRPr="00BE5913" w14:paraId="3DFE78BD" w14:textId="77777777" w:rsidTr="00DD1975">
        <w:tc>
          <w:tcPr>
            <w:tcW w:w="3762" w:type="dxa"/>
          </w:tcPr>
          <w:p w14:paraId="13E77113" w14:textId="64360379" w:rsidR="008223E8" w:rsidRPr="00BE5913" w:rsidRDefault="008223E8" w:rsidP="00BE5913">
            <w:pPr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E997E1" w14:textId="24425D26" w:rsidR="008223E8" w:rsidRPr="00BE5913" w:rsidRDefault="00E2397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464,412</w:t>
            </w:r>
          </w:p>
        </w:tc>
        <w:tc>
          <w:tcPr>
            <w:tcW w:w="270" w:type="dxa"/>
          </w:tcPr>
          <w:p w14:paraId="0C747280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95138" w14:textId="2B539CC0" w:rsidR="008223E8" w:rsidRPr="00BE5913" w:rsidRDefault="0089268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509,1</w:t>
            </w:r>
            <w:r w:rsidR="00E962BC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7F8DBE70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CFBA82" w14:textId="73506BB4" w:rsidR="008223E8" w:rsidRPr="00BE5913" w:rsidRDefault="00E2397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124,782</w:t>
            </w:r>
          </w:p>
        </w:tc>
        <w:tc>
          <w:tcPr>
            <w:tcW w:w="270" w:type="dxa"/>
          </w:tcPr>
          <w:p w14:paraId="6B32F5C0" w14:textId="77777777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D0AAF94" w14:textId="6ABEA97C" w:rsidR="008223E8" w:rsidRPr="00BE5913" w:rsidRDefault="008223E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202,314</w:t>
            </w:r>
          </w:p>
        </w:tc>
      </w:tr>
    </w:tbl>
    <w:p w14:paraId="05986663" w14:textId="49C79BBF" w:rsidR="00B055CE" w:rsidRPr="00BE5913" w:rsidRDefault="00B055C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BE5913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F5C54BB" w14:textId="2228F764" w:rsidR="0065640E" w:rsidRPr="00BE5913" w:rsidRDefault="0065640E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5359C9BD" w14:textId="0696D992" w:rsidR="0065640E" w:rsidRPr="00BE5913" w:rsidRDefault="0065640E" w:rsidP="00BE5913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540"/>
        <w:rPr>
          <w:rFonts w:ascii="Angsana New" w:hAnsi="Angsana New"/>
          <w:b/>
          <w:bCs/>
          <w:sz w:val="22"/>
          <w:szCs w:val="22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990"/>
        <w:gridCol w:w="1080"/>
        <w:gridCol w:w="270"/>
        <w:gridCol w:w="1260"/>
        <w:gridCol w:w="270"/>
        <w:gridCol w:w="1169"/>
        <w:gridCol w:w="270"/>
        <w:gridCol w:w="1081"/>
      </w:tblGrid>
      <w:tr w:rsidR="00AE0F1F" w:rsidRPr="00BE5913" w14:paraId="0DB07EC1" w14:textId="77777777" w:rsidTr="00293C7B">
        <w:trPr>
          <w:tblHeader/>
        </w:trPr>
        <w:tc>
          <w:tcPr>
            <w:tcW w:w="3312" w:type="dxa"/>
          </w:tcPr>
          <w:p w14:paraId="34C386F8" w14:textId="77777777" w:rsidR="00AE0F1F" w:rsidRPr="00BE5913" w:rsidRDefault="00AE0F1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DAFAF" w14:textId="1D638E31" w:rsidR="00AE0F1F" w:rsidRPr="00BE5913" w:rsidRDefault="00AE0F1F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9E9B361" w14:textId="6DA87F91" w:rsidR="00AE0F1F" w:rsidRPr="00BE5913" w:rsidRDefault="00297ACB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5934BCF" w14:textId="77777777" w:rsidR="00AE0F1F" w:rsidRPr="00BE5913" w:rsidRDefault="00AE0F1F" w:rsidP="00BE5913">
            <w:pPr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ED0072E" w14:textId="77777777" w:rsidR="00AE0F1F" w:rsidRPr="00BE5913" w:rsidRDefault="00AE0F1F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A6C" w:rsidRPr="00BE5913" w14:paraId="11055D66" w14:textId="77777777" w:rsidTr="00293C7B">
        <w:trPr>
          <w:tblHeader/>
        </w:trPr>
        <w:tc>
          <w:tcPr>
            <w:tcW w:w="3312" w:type="dxa"/>
          </w:tcPr>
          <w:p w14:paraId="46FB5C26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0AF3D3" w14:textId="475803D1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38AD36" w14:textId="395968EF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5059B600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A7FF7C" w14:textId="2C2FAE08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400F795" w14:textId="77777777" w:rsidR="00A55A6C" w:rsidRPr="00BE5913" w:rsidRDefault="00A55A6C" w:rsidP="00BE5913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271087" w14:textId="5B4AE8F0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9B1FF8E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CA5D5BC" w14:textId="4DD6B3FE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</w:tr>
      <w:tr w:rsidR="008166CF" w:rsidRPr="00BE5913" w14:paraId="74DCA480" w14:textId="77777777" w:rsidTr="00293C7B">
        <w:trPr>
          <w:tblHeader/>
        </w:trPr>
        <w:tc>
          <w:tcPr>
            <w:tcW w:w="3312" w:type="dxa"/>
          </w:tcPr>
          <w:p w14:paraId="24834012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3DBC7E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751255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F4CF136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CE9683" w14:textId="3BAA6B6B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200" w:right="-20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170D6AB" w14:textId="77777777" w:rsidR="008166CF" w:rsidRPr="00BE5913" w:rsidRDefault="008166CF" w:rsidP="00BE5913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0E7FEA3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20ACFA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398B821" w14:textId="77777777" w:rsidR="008166CF" w:rsidRPr="00BE5913" w:rsidRDefault="008166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F4D10" w:rsidRPr="00BE5913" w14:paraId="4FDC418F" w14:textId="77777777" w:rsidTr="00293C7B">
        <w:trPr>
          <w:tblHeader/>
        </w:trPr>
        <w:tc>
          <w:tcPr>
            <w:tcW w:w="3312" w:type="dxa"/>
          </w:tcPr>
          <w:p w14:paraId="7390C30D" w14:textId="77777777" w:rsidR="00AF4D10" w:rsidRPr="00BE5913" w:rsidRDefault="00AF4D1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97CD73" w14:textId="081681C1" w:rsidR="00AF4D10" w:rsidRPr="00BE5913" w:rsidRDefault="00AF4D10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41B174D7" w14:textId="77777777" w:rsidR="00AF4D10" w:rsidRPr="00BE5913" w:rsidRDefault="00AF4D10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5A6C" w:rsidRPr="00BE5913" w14:paraId="66F1050B" w14:textId="77777777" w:rsidTr="00293C7B">
        <w:tc>
          <w:tcPr>
            <w:tcW w:w="3312" w:type="dxa"/>
          </w:tcPr>
          <w:p w14:paraId="4FCBE28A" w14:textId="4653C8D4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BBEAEEF" w14:textId="4B8C49D5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49E8C2" w14:textId="28BB4FCA" w:rsidR="00A55A6C" w:rsidRPr="00BE5913" w:rsidRDefault="0048349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596</w:t>
            </w:r>
            <w:r w:rsidR="00961528" w:rsidRPr="00BE5913">
              <w:rPr>
                <w:rFonts w:ascii="Angsana New" w:eastAsia="MS Mincho" w:hAnsi="Angsana New"/>
                <w:sz w:val="30"/>
                <w:szCs w:val="30"/>
              </w:rPr>
              <w:t>,468</w:t>
            </w:r>
          </w:p>
        </w:tc>
        <w:tc>
          <w:tcPr>
            <w:tcW w:w="270" w:type="dxa"/>
          </w:tcPr>
          <w:p w14:paraId="57731D76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3E208A" w14:textId="06B79E76" w:rsidR="00A55A6C" w:rsidRPr="00BE5913" w:rsidRDefault="007B25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568,971 </w:t>
            </w:r>
          </w:p>
        </w:tc>
        <w:tc>
          <w:tcPr>
            <w:tcW w:w="270" w:type="dxa"/>
            <w:vAlign w:val="bottom"/>
          </w:tcPr>
          <w:p w14:paraId="487344D2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0923FB58" w14:textId="0C09FF64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6E0448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A72987" w14:textId="5BE3BE45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55A6C" w:rsidRPr="00BE5913" w14:paraId="28154B5C" w14:textId="77777777" w:rsidTr="00293C7B">
        <w:tc>
          <w:tcPr>
            <w:tcW w:w="3312" w:type="dxa"/>
          </w:tcPr>
          <w:p w14:paraId="7184A6A9" w14:textId="6D773F78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</w:tcPr>
          <w:p w14:paraId="08FAA4AC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8C16F4" w14:textId="7E4D5D08" w:rsidR="00A55A6C" w:rsidRPr="00BE5913" w:rsidRDefault="0096152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662,807</w:t>
            </w:r>
          </w:p>
        </w:tc>
        <w:tc>
          <w:tcPr>
            <w:tcW w:w="270" w:type="dxa"/>
          </w:tcPr>
          <w:p w14:paraId="23595886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5A5C3E7" w14:textId="315DD42C" w:rsidR="00A55A6C" w:rsidRPr="00BE5913" w:rsidRDefault="007B25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407,119 </w:t>
            </w:r>
          </w:p>
        </w:tc>
        <w:tc>
          <w:tcPr>
            <w:tcW w:w="270" w:type="dxa"/>
            <w:vAlign w:val="bottom"/>
          </w:tcPr>
          <w:p w14:paraId="335949BD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036EA2D1" w14:textId="3B424611" w:rsidR="00A55A6C" w:rsidRPr="00BE5913" w:rsidRDefault="00DC0E4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7,62</w:t>
            </w:r>
            <w:r w:rsidR="003A478E" w:rsidRPr="00BE5913">
              <w:rPr>
                <w:rFonts w:ascii="Angsana New" w:eastAsia="MS Mincho" w:hAnsi="Angsana New"/>
                <w:sz w:val="30"/>
                <w:szCs w:val="30"/>
              </w:rPr>
              <w:t>4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,283</w:t>
            </w:r>
          </w:p>
        </w:tc>
        <w:tc>
          <w:tcPr>
            <w:tcW w:w="270" w:type="dxa"/>
          </w:tcPr>
          <w:p w14:paraId="4668E685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16057CE" w14:textId="6F4AEE85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2,778,256</w:t>
            </w:r>
          </w:p>
        </w:tc>
      </w:tr>
      <w:tr w:rsidR="00A55A6C" w:rsidRPr="00BE5913" w14:paraId="5B078EF4" w14:textId="77777777" w:rsidTr="00293C7B">
        <w:tc>
          <w:tcPr>
            <w:tcW w:w="3312" w:type="dxa"/>
          </w:tcPr>
          <w:p w14:paraId="28188F06" w14:textId="635BAC53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133AD06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681A2D6" w14:textId="72149DF4" w:rsidR="00A55A6C" w:rsidRPr="00BE5913" w:rsidRDefault="004652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1,259,275</w:t>
            </w:r>
          </w:p>
        </w:tc>
        <w:tc>
          <w:tcPr>
            <w:tcW w:w="270" w:type="dxa"/>
          </w:tcPr>
          <w:p w14:paraId="7650B58B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79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151927B" w14:textId="2BFBD396" w:rsidR="00A55A6C" w:rsidRPr="00BE5913" w:rsidRDefault="007B25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976,090</w:t>
            </w:r>
          </w:p>
        </w:tc>
        <w:tc>
          <w:tcPr>
            <w:tcW w:w="270" w:type="dxa"/>
            <w:vAlign w:val="bottom"/>
          </w:tcPr>
          <w:p w14:paraId="016D2B44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5421741E" w14:textId="2E43C70E" w:rsidR="00A55A6C" w:rsidRPr="00BE5913" w:rsidRDefault="001B56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7,62</w:t>
            </w:r>
            <w:r w:rsidR="00764625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,283</w:t>
            </w:r>
          </w:p>
        </w:tc>
        <w:tc>
          <w:tcPr>
            <w:tcW w:w="270" w:type="dxa"/>
          </w:tcPr>
          <w:p w14:paraId="22708761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5206696E" w14:textId="1BF3B6BA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2,778,256</w:t>
            </w:r>
          </w:p>
        </w:tc>
      </w:tr>
      <w:tr w:rsidR="00F44B2C" w:rsidRPr="00BE5913" w14:paraId="1DD0D309" w14:textId="77777777" w:rsidTr="00293C7B">
        <w:tc>
          <w:tcPr>
            <w:tcW w:w="3312" w:type="dxa"/>
          </w:tcPr>
          <w:p w14:paraId="4ED0A30D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350C0FC7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AC607E8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0A2A151E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8DE78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6FB4868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61159B11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4EABA7D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0C0102B0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14"/>
                <w:szCs w:val="14"/>
              </w:rPr>
            </w:pPr>
          </w:p>
        </w:tc>
      </w:tr>
      <w:tr w:rsidR="00F44B2C" w:rsidRPr="00BE5913" w14:paraId="71D509C7" w14:textId="77777777" w:rsidTr="00293C7B">
        <w:tc>
          <w:tcPr>
            <w:tcW w:w="3312" w:type="dxa"/>
          </w:tcPr>
          <w:p w14:paraId="55F2ABEE" w14:textId="570CD2A0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9BA9CB4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1A9E06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D36F5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A20242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3D9317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40C687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CF58B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B34C0CB" w14:textId="77777777" w:rsidR="00F44B2C" w:rsidRPr="00BE5913" w:rsidRDefault="00F44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821B6" w:rsidRPr="00BE5913" w14:paraId="1D460DB6" w14:textId="77777777" w:rsidTr="00293C7B">
        <w:tc>
          <w:tcPr>
            <w:tcW w:w="3312" w:type="dxa"/>
          </w:tcPr>
          <w:p w14:paraId="0566B372" w14:textId="78B1F9E8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4FFED2F6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F00A32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41067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B64385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6" w:lineRule="auto"/>
              <w:ind w:left="-1210" w:right="-126" w:hanging="292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34901C8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32D645E6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446623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80F47E6" w14:textId="77777777" w:rsidR="004821B6" w:rsidRPr="00BE5913" w:rsidRDefault="004821B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A55A6C" w:rsidRPr="00BE5913" w14:paraId="5F776472" w14:textId="77777777" w:rsidTr="00293C7B">
        <w:tc>
          <w:tcPr>
            <w:tcW w:w="3312" w:type="dxa"/>
          </w:tcPr>
          <w:p w14:paraId="74849601" w14:textId="2DF2414C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D7B8EC4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20A5FC" w14:textId="5C5A68A3" w:rsidR="00A55A6C" w:rsidRPr="00BE5913" w:rsidRDefault="00260B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388,903</w:t>
            </w:r>
          </w:p>
        </w:tc>
        <w:tc>
          <w:tcPr>
            <w:tcW w:w="270" w:type="dxa"/>
          </w:tcPr>
          <w:p w14:paraId="078C718B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C8F6E" w14:textId="2159ACDE" w:rsidR="00A55A6C" w:rsidRPr="00BE5913" w:rsidRDefault="00B650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336,430</w:t>
            </w:r>
          </w:p>
        </w:tc>
        <w:tc>
          <w:tcPr>
            <w:tcW w:w="270" w:type="dxa"/>
            <w:vAlign w:val="bottom"/>
          </w:tcPr>
          <w:p w14:paraId="5B472FB3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4FDBD78" w14:textId="42973B35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A7D76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8BDBAE" w14:textId="544C2219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55A6C" w:rsidRPr="00BE5913" w14:paraId="768BB708" w14:textId="77777777" w:rsidTr="00293C7B">
        <w:tc>
          <w:tcPr>
            <w:tcW w:w="3312" w:type="dxa"/>
          </w:tcPr>
          <w:p w14:paraId="212996B5" w14:textId="09A5A4A0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990" w:type="dxa"/>
          </w:tcPr>
          <w:p w14:paraId="53875B6B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B0485" w14:textId="36ED5BE2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792454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38555" w14:textId="0883246C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EC70D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B707E7" w14:textId="38D872E0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B6FC03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6EEE9C9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2267C" w:rsidRPr="00BE5913" w14:paraId="097961CA" w14:textId="77777777" w:rsidTr="00293C7B">
        <w:tc>
          <w:tcPr>
            <w:tcW w:w="3312" w:type="dxa"/>
          </w:tcPr>
          <w:p w14:paraId="18445C9B" w14:textId="74F34490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  1 - 30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11A15BF6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51A1F0" w14:textId="35EB5BDB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37,422 </w:t>
            </w:r>
          </w:p>
        </w:tc>
        <w:tc>
          <w:tcPr>
            <w:tcW w:w="270" w:type="dxa"/>
          </w:tcPr>
          <w:p w14:paraId="34BE6F85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C91A8F" w14:textId="43D34D9D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35,673 </w:t>
            </w:r>
          </w:p>
        </w:tc>
        <w:tc>
          <w:tcPr>
            <w:tcW w:w="270" w:type="dxa"/>
            <w:vAlign w:val="bottom"/>
          </w:tcPr>
          <w:p w14:paraId="260CA03D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D6C1827" w14:textId="2DC497B8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E781C2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A69D767" w14:textId="69FD437C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2267C" w:rsidRPr="00BE5913" w14:paraId="4388C3F9" w14:textId="77777777" w:rsidTr="00293C7B">
        <w:tc>
          <w:tcPr>
            <w:tcW w:w="3312" w:type="dxa"/>
          </w:tcPr>
          <w:p w14:paraId="24E304F2" w14:textId="339A418C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  31 - 60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441731C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E9BFAE" w14:textId="212FB468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6,942 </w:t>
            </w:r>
          </w:p>
        </w:tc>
        <w:tc>
          <w:tcPr>
            <w:tcW w:w="270" w:type="dxa"/>
          </w:tcPr>
          <w:p w14:paraId="1B6B4D21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7AB96F" w14:textId="131204C8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15,644 </w:t>
            </w:r>
          </w:p>
        </w:tc>
        <w:tc>
          <w:tcPr>
            <w:tcW w:w="270" w:type="dxa"/>
            <w:vAlign w:val="bottom"/>
          </w:tcPr>
          <w:p w14:paraId="4528DE58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E6BC18" w14:textId="152E2FB0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CAD4A9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94D3F79" w14:textId="27E83C12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2267C" w:rsidRPr="00BE5913" w14:paraId="1A56A4EF" w14:textId="77777777" w:rsidTr="00293C7B">
        <w:tc>
          <w:tcPr>
            <w:tcW w:w="3312" w:type="dxa"/>
          </w:tcPr>
          <w:p w14:paraId="6F1D2A9B" w14:textId="3FD16DCD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  61 - 90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4CF86AFA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2CDD99" w14:textId="3E28B713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11,680 </w:t>
            </w:r>
          </w:p>
        </w:tc>
        <w:tc>
          <w:tcPr>
            <w:tcW w:w="270" w:type="dxa"/>
          </w:tcPr>
          <w:p w14:paraId="613E1C2F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CC1C9B" w14:textId="1119AB31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1,467 </w:t>
            </w:r>
          </w:p>
        </w:tc>
        <w:tc>
          <w:tcPr>
            <w:tcW w:w="270" w:type="dxa"/>
            <w:vAlign w:val="bottom"/>
          </w:tcPr>
          <w:p w14:paraId="7F721E80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8091D8B" w14:textId="38A7C6A0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BF3FE0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402612B" w14:textId="6310F852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2267C" w:rsidRPr="00BE5913" w14:paraId="3B23DCFC" w14:textId="77777777" w:rsidTr="00293C7B">
        <w:tc>
          <w:tcPr>
            <w:tcW w:w="3312" w:type="dxa"/>
          </w:tcPr>
          <w:p w14:paraId="60CE9D5A" w14:textId="606E386C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มากกว่า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>90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</w:tcPr>
          <w:p w14:paraId="71776BAC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6A877E" w14:textId="54401F39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="00260B2C">
              <w:rPr>
                <w:rFonts w:ascii="Angsana New" w:eastAsia="MS Mincho" w:hAnsi="Angsana New"/>
                <w:sz w:val="30"/>
                <w:szCs w:val="30"/>
              </w:rPr>
              <w:t>67,117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DCB6BA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5AE221" w14:textId="60259A70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72,150 </w:t>
            </w:r>
          </w:p>
        </w:tc>
        <w:tc>
          <w:tcPr>
            <w:tcW w:w="270" w:type="dxa"/>
            <w:vAlign w:val="bottom"/>
          </w:tcPr>
          <w:p w14:paraId="09A1B654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BDC59AF" w14:textId="177BAD5D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6945A5" w14:textId="77777777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4A1B830" w14:textId="278518AA" w:rsidR="0082267C" w:rsidRPr="00BE5913" w:rsidRDefault="0082267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55A6C" w:rsidRPr="00BE5913" w14:paraId="43E7CA77" w14:textId="77777777" w:rsidTr="00293C7B">
        <w:tc>
          <w:tcPr>
            <w:tcW w:w="3312" w:type="dxa"/>
          </w:tcPr>
          <w:p w14:paraId="056CE4BA" w14:textId="7F777719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D8F5BE2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C4BC4D" w14:textId="62FF809D" w:rsidR="00A55A6C" w:rsidRPr="00BE5913" w:rsidRDefault="006F359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512,064</w:t>
            </w:r>
          </w:p>
        </w:tc>
        <w:tc>
          <w:tcPr>
            <w:tcW w:w="270" w:type="dxa"/>
          </w:tcPr>
          <w:p w14:paraId="7978AF95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F4F0A0" w14:textId="0667F708" w:rsidR="00A55A6C" w:rsidRPr="00BE5913" w:rsidRDefault="00B650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461,364</w:t>
            </w:r>
          </w:p>
        </w:tc>
        <w:tc>
          <w:tcPr>
            <w:tcW w:w="270" w:type="dxa"/>
            <w:vAlign w:val="bottom"/>
          </w:tcPr>
          <w:p w14:paraId="40BFE997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D7119ED" w14:textId="7EB675F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FC6B4C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CAD000C" w14:textId="58945588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E21D8" w:rsidRPr="00BE5913" w14:paraId="3F7DFEEE" w14:textId="77777777" w:rsidTr="00293C7B">
        <w:tc>
          <w:tcPr>
            <w:tcW w:w="3312" w:type="dxa"/>
          </w:tcPr>
          <w:p w14:paraId="473B692E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4D3EE93E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86E012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E4EBF46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CA4C5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619CB5B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69B4395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D7C5AF0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76B95850" w14:textId="77777777" w:rsidR="004E21D8" w:rsidRPr="00BE5913" w:rsidRDefault="004E21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201"/>
              <w:rPr>
                <w:rFonts w:ascii="Angsana New" w:eastAsia="MS Mincho" w:hAnsi="Angsana New"/>
                <w:b/>
                <w:bCs/>
                <w:sz w:val="14"/>
                <w:szCs w:val="14"/>
              </w:rPr>
            </w:pPr>
          </w:p>
        </w:tc>
      </w:tr>
      <w:tr w:rsidR="00A55A6C" w:rsidRPr="00BE5913" w14:paraId="31147C9A" w14:textId="77777777" w:rsidTr="00293C7B">
        <w:tc>
          <w:tcPr>
            <w:tcW w:w="3312" w:type="dxa"/>
          </w:tcPr>
          <w:p w14:paraId="60B2D6F7" w14:textId="62417069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990" w:type="dxa"/>
          </w:tcPr>
          <w:p w14:paraId="47ED9E31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A9D30" w14:textId="38C9FE57" w:rsidR="00A55A6C" w:rsidRPr="00BE5913" w:rsidRDefault="001C78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85,</w:t>
            </w:r>
            <w:r w:rsidR="00C35D56" w:rsidRPr="00BE5913">
              <w:rPr>
                <w:rFonts w:ascii="Angsana New" w:eastAsia="MS Mincho" w:hAnsi="Angsana New"/>
                <w:sz w:val="30"/>
                <w:szCs w:val="30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3ACCF6AE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4204C8D" w14:textId="77CDBE2F" w:rsidR="00A55A6C" w:rsidRPr="00BE5913" w:rsidRDefault="00B650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84,992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2597D0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</w:tcPr>
          <w:p w14:paraId="2B3DD131" w14:textId="1A72C523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8F1B57" w14:textId="5040C9A2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618D0F0" w14:textId="273F7B32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5" w:hanging="291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              -</w:t>
            </w:r>
          </w:p>
        </w:tc>
      </w:tr>
      <w:tr w:rsidR="00A55A6C" w:rsidRPr="00BE5913" w14:paraId="347861A4" w14:textId="77777777" w:rsidTr="00DF12ED">
        <w:tc>
          <w:tcPr>
            <w:tcW w:w="3312" w:type="dxa"/>
          </w:tcPr>
          <w:p w14:paraId="4584DBE1" w14:textId="0D2EF88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ลูกหนี้ตามสัญญาเช่าดำเนินงานที่ยังไม่เรียกชำระ</w:t>
            </w:r>
          </w:p>
        </w:tc>
        <w:tc>
          <w:tcPr>
            <w:tcW w:w="990" w:type="dxa"/>
          </w:tcPr>
          <w:p w14:paraId="14F42467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2538D7" w14:textId="0523B661" w:rsidR="00A55A6C" w:rsidRPr="00BE5913" w:rsidRDefault="00910C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60,</w:t>
            </w:r>
            <w:r w:rsidR="003B6BBC" w:rsidRPr="00BE5913">
              <w:rPr>
                <w:rFonts w:ascii="Angsana New" w:eastAsia="MS Mincho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27D81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A9578D4" w14:textId="7349CA61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 74,958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495B59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0422240" w14:textId="650FD9D2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28BE93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A240FA0" w14:textId="16B65E63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55A6C" w:rsidRPr="00BE5913" w14:paraId="1BBFA10A" w14:textId="77777777" w:rsidTr="00DF12ED">
        <w:tc>
          <w:tcPr>
            <w:tcW w:w="3312" w:type="dxa"/>
          </w:tcPr>
          <w:p w14:paraId="2F35D858" w14:textId="65EA1670" w:rsidR="00A55A6C" w:rsidRPr="00BE5913" w:rsidRDefault="00A55A6C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ind w:left="237" w:hanging="237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</w:tcPr>
          <w:p w14:paraId="3FB9669C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42D1" w14:textId="529F3883" w:rsidR="00A55A6C" w:rsidRPr="00BE5913" w:rsidRDefault="003B6BBC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(61,668)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EA2517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  <w:tab w:val="decimal" w:pos="864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DC30B" w14:textId="4AE3B0EA" w:rsidR="00A55A6C" w:rsidRPr="00BE5913" w:rsidRDefault="00A55A6C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(52,343)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502EBF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E469B" w14:textId="337F65AE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876D77" w14:textId="60842AC9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F612B" w14:textId="219E10E3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75" w:hanging="93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A55A6C" w:rsidRPr="00BE5913" w14:paraId="13864F5F" w14:textId="77777777" w:rsidTr="00293C7B">
        <w:trPr>
          <w:trHeight w:val="344"/>
        </w:trPr>
        <w:tc>
          <w:tcPr>
            <w:tcW w:w="3312" w:type="dxa"/>
          </w:tcPr>
          <w:p w14:paraId="164BD771" w14:textId="7E4567A5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694BE93" w14:textId="274047DC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FF3E8" w14:textId="198ABB1B" w:rsidR="00A55A6C" w:rsidRPr="00DF12ED" w:rsidRDefault="00BB2D38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6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DF12E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596,468</w:t>
            </w:r>
          </w:p>
        </w:tc>
        <w:tc>
          <w:tcPr>
            <w:tcW w:w="270" w:type="dxa"/>
            <w:shd w:val="clear" w:color="auto" w:fill="auto"/>
          </w:tcPr>
          <w:p w14:paraId="531CD157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12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7CA14" w14:textId="25483A14" w:rsidR="00A55A6C" w:rsidRPr="00BE5913" w:rsidRDefault="00B650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75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568,971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02214" w14:textId="77777777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108" w:right="90" w:hanging="380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9837AC" w14:textId="5C5D8C7D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9CBC97" w14:textId="496A402E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64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BD77A" w14:textId="72CD883E" w:rsidR="00A55A6C" w:rsidRPr="00BE5913" w:rsidRDefault="00A55A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C0C20DE" w14:textId="06CB3DF8" w:rsidR="006E4BCF" w:rsidRPr="00BE5913" w:rsidRDefault="006E4BCF" w:rsidP="00BE5913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540"/>
        </w:tabs>
        <w:spacing w:after="0" w:line="240" w:lineRule="auto"/>
        <w:ind w:left="0"/>
        <w:rPr>
          <w:rFonts w:ascii="Angsana New" w:hAnsi="Angsana New"/>
          <w:b/>
          <w:bCs/>
          <w:sz w:val="20"/>
        </w:rPr>
      </w:pPr>
    </w:p>
    <w:tbl>
      <w:tblPr>
        <w:tblW w:w="97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450"/>
        <w:gridCol w:w="1080"/>
        <w:gridCol w:w="270"/>
        <w:gridCol w:w="1260"/>
        <w:gridCol w:w="270"/>
        <w:gridCol w:w="1169"/>
        <w:gridCol w:w="270"/>
        <w:gridCol w:w="1081"/>
      </w:tblGrid>
      <w:tr w:rsidR="00090E8C" w:rsidRPr="00BE5913" w14:paraId="778AE685" w14:textId="77777777" w:rsidTr="00C81B1B">
        <w:trPr>
          <w:tblHeader/>
        </w:trPr>
        <w:tc>
          <w:tcPr>
            <w:tcW w:w="3870" w:type="dxa"/>
            <w:vAlign w:val="bottom"/>
            <w:hideMark/>
          </w:tcPr>
          <w:p w14:paraId="3D458E7E" w14:textId="7550D14D" w:rsidR="00090E8C" w:rsidRPr="00BE5913" w:rsidRDefault="0048401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6"/>
              </w:tabs>
              <w:spacing w:line="226" w:lineRule="auto"/>
              <w:ind w:left="246" w:hanging="24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50" w:type="dxa"/>
          </w:tcPr>
          <w:p w14:paraId="30785AAE" w14:textId="77777777" w:rsidR="00090E8C" w:rsidRPr="00BE5913" w:rsidRDefault="00090E8C" w:rsidP="00BE5913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143B9610" w14:textId="6C7A8097" w:rsidR="00090E8C" w:rsidRPr="00BE5913" w:rsidRDefault="00297ACB" w:rsidP="00BE5913">
            <w:pPr>
              <w:tabs>
                <w:tab w:val="center" w:pos="4536"/>
                <w:tab w:val="right" w:pos="9072"/>
              </w:tabs>
              <w:spacing w:line="240" w:lineRule="auto"/>
              <w:ind w:right="-14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F896EA" w14:textId="77777777" w:rsidR="00090E8C" w:rsidRPr="00BE5913" w:rsidRDefault="00090E8C" w:rsidP="00BE591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77C26433" w14:textId="11916A5C" w:rsidR="00090E8C" w:rsidRPr="00BE5913" w:rsidRDefault="00090E8C" w:rsidP="00BE5913">
            <w:pPr>
              <w:tabs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2FB0" w:rsidRPr="00BE5913" w14:paraId="10B08A0C" w14:textId="77777777" w:rsidTr="00C81B1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26BA6F09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59426357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2E9EDD9" w14:textId="19BF1DB4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43569797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C025C10" w14:textId="502E84F5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192B458" w14:textId="77777777" w:rsidR="006F2FB0" w:rsidRPr="00BE5913" w:rsidRDefault="006F2FB0" w:rsidP="00BE5913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41D6869" w14:textId="1E0135BB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573B792E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FA4CF47" w14:textId="05E0F83F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2566</w:t>
            </w:r>
          </w:p>
        </w:tc>
      </w:tr>
      <w:tr w:rsidR="00BE10F4" w:rsidRPr="00BE5913" w14:paraId="797523B6" w14:textId="77777777" w:rsidTr="00C81B1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27FB01C9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63804839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B5F9922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D8292CE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46C06E" w14:textId="0E38449A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0650FC67" w14:textId="77777777" w:rsidR="00BE10F4" w:rsidRPr="00BE5913" w:rsidRDefault="00BE10F4" w:rsidP="00BE5913">
            <w:pPr>
              <w:spacing w:line="226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6BEFB6FC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64BCAE5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B39C05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E10F4" w:rsidRPr="00BE5913" w14:paraId="17546E00" w14:textId="77777777" w:rsidTr="00C81B1B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870" w:type="dxa"/>
          </w:tcPr>
          <w:p w14:paraId="5FACAB20" w14:textId="77777777" w:rsidR="00BE10F4" w:rsidRPr="00BE5913" w:rsidRDefault="00BE10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450" w:type="dxa"/>
          </w:tcPr>
          <w:p w14:paraId="7E2DD060" w14:textId="77777777" w:rsidR="00BE10F4" w:rsidRPr="00BE5913" w:rsidRDefault="00BE10F4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3E9FE657" w14:textId="77777777" w:rsidR="00BE10F4" w:rsidRPr="00BE5913" w:rsidRDefault="00BE10F4" w:rsidP="00BE5913">
            <w:pPr>
              <w:tabs>
                <w:tab w:val="left" w:pos="540"/>
              </w:tabs>
              <w:spacing w:line="226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F2FB0" w:rsidRPr="00BE5913" w14:paraId="646B0A4F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1D0CBA0A" w14:textId="56F8F29F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</w:rPr>
              <w:t xml:space="preserve"> 1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50" w:type="dxa"/>
          </w:tcPr>
          <w:p w14:paraId="0C49C26A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B41981" w14:textId="57C72585" w:rsidR="006F2FB0" w:rsidRPr="00BE5913" w:rsidRDefault="006E733A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26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52,343</w:t>
            </w:r>
          </w:p>
        </w:tc>
        <w:tc>
          <w:tcPr>
            <w:tcW w:w="270" w:type="dxa"/>
            <w:shd w:val="clear" w:color="auto" w:fill="auto"/>
          </w:tcPr>
          <w:p w14:paraId="0C4317CC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4F4ADDA" w14:textId="00E9CABE" w:rsidR="006F2FB0" w:rsidRPr="00BE5913" w:rsidRDefault="006F2FB0" w:rsidP="001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76,163</w:t>
            </w:r>
          </w:p>
        </w:tc>
        <w:tc>
          <w:tcPr>
            <w:tcW w:w="270" w:type="dxa"/>
            <w:vAlign w:val="bottom"/>
          </w:tcPr>
          <w:p w14:paraId="39BE3546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0E974B" w14:textId="1D7C880D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F026C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B9CAB79" w14:textId="7A8F7FA5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F2FB0" w:rsidRPr="00BE5913" w14:paraId="682ED7AE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5A25DB1" w14:textId="54DFD7C5" w:rsidR="006F2FB0" w:rsidRPr="00BE5913" w:rsidRDefault="0040181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2FB0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00F12EB0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98D22E" w14:textId="4BD8DC23" w:rsidR="006F2FB0" w:rsidRPr="00BE5913" w:rsidRDefault="00FD1C2A" w:rsidP="001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9"/>
                <w:tab w:val="decimal" w:pos="519"/>
              </w:tabs>
              <w:spacing w:line="226" w:lineRule="auto"/>
              <w:ind w:left="-1210" w:right="7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11</w:t>
            </w:r>
            <w:r w:rsidR="00586208" w:rsidRPr="00BE5913">
              <w:rPr>
                <w:rFonts w:ascii="Angsana New" w:eastAsia="MS Mincho" w:hAnsi="Angsana New"/>
                <w:sz w:val="30"/>
                <w:szCs w:val="30"/>
              </w:rPr>
              <w:t>,398</w:t>
            </w:r>
          </w:p>
        </w:tc>
        <w:tc>
          <w:tcPr>
            <w:tcW w:w="270" w:type="dxa"/>
            <w:shd w:val="clear" w:color="auto" w:fill="auto"/>
          </w:tcPr>
          <w:p w14:paraId="64C40A0C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108" w:hanging="38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C263C5" w14:textId="1CA7DDAD" w:rsidR="006F2FB0" w:rsidRPr="00BE5913" w:rsidRDefault="006F2FB0" w:rsidP="001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26" w:lineRule="auto"/>
              <w:ind w:left="-1210" w:right="2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(18,174)</w:t>
            </w:r>
          </w:p>
        </w:tc>
        <w:tc>
          <w:tcPr>
            <w:tcW w:w="270" w:type="dxa"/>
            <w:vAlign w:val="bottom"/>
          </w:tcPr>
          <w:p w14:paraId="6F7A6E9B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46F21BAE" w14:textId="4D7C1EDF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CC74A" w14:textId="77777777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8163CFF" w14:textId="6E20CFE1" w:rsidR="006F2FB0" w:rsidRPr="00BE5913" w:rsidRDefault="006F2FB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0E18" w:rsidRPr="00BE5913" w14:paraId="71D33EA2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4D162974" w14:textId="424688AC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450" w:type="dxa"/>
          </w:tcPr>
          <w:p w14:paraId="66412C11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447BB6" w14:textId="7DA54719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26" w:lineRule="auto"/>
              <w:ind w:left="-121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  (2,073) </w:t>
            </w:r>
          </w:p>
        </w:tc>
        <w:tc>
          <w:tcPr>
            <w:tcW w:w="270" w:type="dxa"/>
            <w:shd w:val="clear" w:color="auto" w:fill="auto"/>
          </w:tcPr>
          <w:p w14:paraId="774AF8C3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365697" w14:textId="07D2147E" w:rsidR="008E0E18" w:rsidRPr="00BE5913" w:rsidRDefault="008E0E18" w:rsidP="00177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26" w:lineRule="auto"/>
              <w:ind w:left="-1210" w:right="2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(5,646) </w:t>
            </w:r>
          </w:p>
        </w:tc>
        <w:tc>
          <w:tcPr>
            <w:tcW w:w="270" w:type="dxa"/>
            <w:vAlign w:val="bottom"/>
          </w:tcPr>
          <w:p w14:paraId="49A49B2C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4AE1C94A" w14:textId="2DB91F6D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F401B6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5F2772F" w14:textId="7BD3DD2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8E0E18" w:rsidRPr="00BE5913" w14:paraId="0BDE3678" w14:textId="77777777" w:rsidTr="00C81B1B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73107266" w14:textId="26F600C2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6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50" w:type="dxa"/>
          </w:tcPr>
          <w:p w14:paraId="5901AE9C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6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484BE" w14:textId="3C4224C9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61,668</w:t>
            </w:r>
          </w:p>
        </w:tc>
        <w:tc>
          <w:tcPr>
            <w:tcW w:w="270" w:type="dxa"/>
            <w:shd w:val="clear" w:color="auto" w:fill="auto"/>
          </w:tcPr>
          <w:p w14:paraId="4CB54058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724935" w14:textId="4E353FFE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8"/>
              </w:tabs>
              <w:spacing w:line="226" w:lineRule="auto"/>
              <w:ind w:left="-1210" w:right="74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52,343</w:t>
            </w:r>
          </w:p>
        </w:tc>
        <w:tc>
          <w:tcPr>
            <w:tcW w:w="270" w:type="dxa"/>
            <w:vAlign w:val="bottom"/>
          </w:tcPr>
          <w:p w14:paraId="1B6F5CE9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26" w:lineRule="auto"/>
              <w:ind w:left="-79" w:right="-108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A4C0447" w14:textId="31F762A1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4CE305" w14:textId="77777777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6" w:lineRule="auto"/>
              <w:ind w:left="-7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DAE1EBE" w14:textId="09D80919" w:rsidR="008E0E18" w:rsidRPr="00BE5913" w:rsidRDefault="008E0E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26" w:lineRule="auto"/>
              <w:ind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7C49582" w14:textId="77777777" w:rsidR="00E51581" w:rsidRPr="00BE5913" w:rsidRDefault="00E5158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E51581" w:rsidRPr="00BE5913" w:rsidSect="00891371">
          <w:headerReference w:type="default" r:id="rId17"/>
          <w:pgSz w:w="11909" w:h="16834" w:code="9"/>
          <w:pgMar w:top="691" w:right="1152" w:bottom="576" w:left="1170" w:header="720" w:footer="720" w:gutter="0"/>
          <w:cols w:space="720"/>
          <w:docGrid w:linePitch="245"/>
        </w:sectPr>
      </w:pPr>
    </w:p>
    <w:p w14:paraId="240AC86F" w14:textId="1440AF51" w:rsidR="008166CF" w:rsidRPr="00BE5913" w:rsidRDefault="008166CF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15" w:name="_Hlk16248"/>
      <w:r w:rsidRPr="00BE5913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เงินลงทุนในการร่วมค้า</w:t>
      </w:r>
    </w:p>
    <w:p w14:paraId="1092827B" w14:textId="77777777" w:rsidR="004E7901" w:rsidRPr="00BE5913" w:rsidRDefault="004E790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8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90"/>
        <w:gridCol w:w="720"/>
        <w:gridCol w:w="180"/>
        <w:gridCol w:w="624"/>
        <w:gridCol w:w="6"/>
        <w:gridCol w:w="174"/>
        <w:gridCol w:w="6"/>
        <w:gridCol w:w="900"/>
        <w:gridCol w:w="180"/>
        <w:gridCol w:w="894"/>
        <w:gridCol w:w="6"/>
        <w:gridCol w:w="174"/>
        <w:gridCol w:w="6"/>
        <w:gridCol w:w="807"/>
        <w:gridCol w:w="180"/>
        <w:gridCol w:w="813"/>
        <w:gridCol w:w="180"/>
        <w:gridCol w:w="720"/>
        <w:gridCol w:w="180"/>
        <w:gridCol w:w="810"/>
        <w:gridCol w:w="180"/>
        <w:gridCol w:w="890"/>
        <w:gridCol w:w="180"/>
        <w:gridCol w:w="904"/>
        <w:gridCol w:w="6"/>
      </w:tblGrid>
      <w:tr w:rsidR="00F57DF2" w:rsidRPr="00BE5913" w14:paraId="22E64963" w14:textId="77777777" w:rsidTr="00293C7B">
        <w:trPr>
          <w:gridAfter w:val="1"/>
          <w:wAfter w:w="6" w:type="dxa"/>
          <w:cantSplit/>
          <w:trHeight w:val="20"/>
          <w:tblHeader/>
        </w:trPr>
        <w:tc>
          <w:tcPr>
            <w:tcW w:w="6654" w:type="dxa"/>
            <w:gridSpan w:val="6"/>
          </w:tcPr>
          <w:p w14:paraId="26CC926D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gridSpan w:val="2"/>
          </w:tcPr>
          <w:p w14:paraId="111A158D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tcBorders>
              <w:left w:val="nil"/>
            </w:tcBorders>
          </w:tcPr>
          <w:p w14:paraId="30B96D4F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  <w:gridSpan w:val="2"/>
          </w:tcPr>
          <w:p w14:paraId="54A3342F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5850" w:type="dxa"/>
            <w:gridSpan w:val="12"/>
          </w:tcPr>
          <w:p w14:paraId="1415C9AA" w14:textId="77777777" w:rsidR="00F57DF2" w:rsidRPr="00BE5913" w:rsidRDefault="00F57DF2" w:rsidP="00BE5913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  <w:r w:rsidRPr="00BE5913">
              <w:rPr>
                <w:rFonts w:asciiTheme="majorBidi" w:hAnsiTheme="majorBidi" w:cstheme="majorBidi"/>
                <w:bCs/>
                <w:color w:val="FF0000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F57DF2" w:rsidRPr="00BE5913" w14:paraId="2A796790" w14:textId="77777777" w:rsidTr="004C1823">
        <w:trPr>
          <w:cantSplit/>
          <w:trHeight w:val="20"/>
          <w:tblHeader/>
        </w:trPr>
        <w:tc>
          <w:tcPr>
            <w:tcW w:w="2700" w:type="dxa"/>
            <w:vAlign w:val="bottom"/>
          </w:tcPr>
          <w:p w14:paraId="779A3181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E7BE594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5A22FC4B" w14:textId="77777777" w:rsidR="00F57DF2" w:rsidRPr="00BE5913" w:rsidRDefault="00F57DF2" w:rsidP="00BE5913">
            <w:pPr>
              <w:tabs>
                <w:tab w:val="clear" w:pos="907"/>
                <w:tab w:val="left" w:pos="549"/>
              </w:tabs>
              <w:spacing w:line="240" w:lineRule="auto"/>
              <w:ind w:left="-171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0B35AA22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ind w:left="-171" w:right="-1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30" w:type="dxa"/>
            <w:gridSpan w:val="4"/>
            <w:vAlign w:val="bottom"/>
          </w:tcPr>
          <w:p w14:paraId="24CC8882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</w:t>
            </w:r>
          </w:p>
          <w:p w14:paraId="559DB8DE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180" w:type="dxa"/>
            <w:gridSpan w:val="2"/>
            <w:vAlign w:val="bottom"/>
          </w:tcPr>
          <w:p w14:paraId="1ECA0E18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tcBorders>
              <w:left w:val="nil"/>
            </w:tcBorders>
            <w:vAlign w:val="bottom"/>
          </w:tcPr>
          <w:p w14:paraId="2648A994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</w:t>
            </w:r>
          </w:p>
          <w:p w14:paraId="4C9E63EA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gridSpan w:val="2"/>
            <w:vAlign w:val="bottom"/>
          </w:tcPr>
          <w:p w14:paraId="736BD6FB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B234642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34B1B2E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5E9F4F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0126D3E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0DF5D1AC" w14:textId="77777777" w:rsidR="00F57DF2" w:rsidRPr="00BE5913" w:rsidRDefault="00F57DF2" w:rsidP="00BE5913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ราคาทุน-สุทธิ</w:t>
            </w:r>
          </w:p>
        </w:tc>
      </w:tr>
      <w:tr w:rsidR="006F2FB0" w:rsidRPr="00BE5913" w14:paraId="5AB2BA87" w14:textId="77777777" w:rsidTr="00293C7B">
        <w:trPr>
          <w:cantSplit/>
          <w:trHeight w:val="20"/>
          <w:tblHeader/>
        </w:trPr>
        <w:tc>
          <w:tcPr>
            <w:tcW w:w="2700" w:type="dxa"/>
          </w:tcPr>
          <w:p w14:paraId="0E86BC02" w14:textId="77777777" w:rsidR="006F2FB0" w:rsidRPr="00BE5913" w:rsidRDefault="006F2FB0" w:rsidP="00BE591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1E75125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20F008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4A5127C" w14:textId="442F1BEB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BC30601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3CA0E82" w14:textId="7DE7ECEA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099B6945" w14:textId="77777777" w:rsidR="006F2FB0" w:rsidRPr="00BE5913" w:rsidRDefault="006F2FB0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2A223FF4" w14:textId="19B50578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7EFC3CD8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14:paraId="2DB71611" w14:textId="116E6ACF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  <w:gridSpan w:val="2"/>
          </w:tcPr>
          <w:p w14:paraId="63D65DB8" w14:textId="77777777" w:rsidR="006F2FB0" w:rsidRPr="00BE5913" w:rsidRDefault="006F2FB0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 w14:paraId="31D649FD" w14:textId="1029B822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04E14934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center"/>
          </w:tcPr>
          <w:p w14:paraId="51C1FEA5" w14:textId="5C5B96CC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A52E6F8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79738890" w14:textId="6ACA4EB5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604AFFA9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83EE045" w14:textId="5192E35B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F2E83CB" w14:textId="77777777" w:rsidR="006F2FB0" w:rsidRPr="00BE5913" w:rsidRDefault="006F2FB0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14:paraId="1682DC97" w14:textId="2FCD5C9D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3555382A" w14:textId="77777777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center"/>
          </w:tcPr>
          <w:p w14:paraId="21587CA6" w14:textId="278F1662" w:rsidR="006F2FB0" w:rsidRPr="00BE5913" w:rsidRDefault="006F2FB0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F57DF2" w:rsidRPr="00BE5913" w14:paraId="02C2265D" w14:textId="77777777" w:rsidTr="00293C7B">
        <w:trPr>
          <w:cantSplit/>
          <w:trHeight w:val="20"/>
          <w:tblHeader/>
        </w:trPr>
        <w:tc>
          <w:tcPr>
            <w:tcW w:w="2700" w:type="dxa"/>
          </w:tcPr>
          <w:p w14:paraId="15AABF29" w14:textId="77777777" w:rsidR="00F57DF2" w:rsidRPr="00BE5913" w:rsidRDefault="00F57DF2" w:rsidP="00BE591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7453DF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C272E5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4"/>
            <w:vAlign w:val="center"/>
          </w:tcPr>
          <w:p w14:paraId="65BE8FB5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  <w:gridSpan w:val="2"/>
          </w:tcPr>
          <w:p w14:paraId="5A9C0EC2" w14:textId="77777777" w:rsidR="00F57DF2" w:rsidRPr="00BE5913" w:rsidRDefault="00F57DF2" w:rsidP="00BE5913">
            <w:pPr>
              <w:pStyle w:val="acctmergecolhdg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18"/>
            <w:vAlign w:val="center"/>
          </w:tcPr>
          <w:p w14:paraId="2FEF19EB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F57DF2" w:rsidRPr="00BE5913" w14:paraId="53019159" w14:textId="77777777" w:rsidTr="00293C7B">
        <w:trPr>
          <w:cantSplit/>
          <w:trHeight w:val="20"/>
        </w:trPr>
        <w:tc>
          <w:tcPr>
            <w:tcW w:w="2700" w:type="dxa"/>
          </w:tcPr>
          <w:p w14:paraId="6D467707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3513F0E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EECE211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</w:tcPr>
          <w:p w14:paraId="00A961D3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14:paraId="7D1A7F3D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30" w:type="dxa"/>
            <w:gridSpan w:val="2"/>
          </w:tcPr>
          <w:p w14:paraId="7C905213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47A9A581" w14:textId="77777777" w:rsidR="00F57DF2" w:rsidRPr="00BE5913" w:rsidRDefault="00F57DF2" w:rsidP="00BE5913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3F106B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865A872" w14:textId="77777777" w:rsidR="00F57DF2" w:rsidRPr="00BE5913" w:rsidRDefault="00F57DF2" w:rsidP="00BE59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4EFBF382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32B990C1" w14:textId="77777777" w:rsidR="00F57DF2" w:rsidRPr="00BE5913" w:rsidRDefault="00F57DF2" w:rsidP="00BE59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3F2FD61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EF2DBB" w14:textId="77777777" w:rsidR="00F57DF2" w:rsidRPr="00BE5913" w:rsidRDefault="00F57DF2" w:rsidP="00BE59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</w:tcPr>
          <w:p w14:paraId="51BA4150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16886EE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0D55BE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9F2879" w14:textId="77777777" w:rsidR="00F57DF2" w:rsidRPr="00BE5913" w:rsidRDefault="00F57DF2" w:rsidP="00BE59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E08A9D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328F03" w14:textId="77777777" w:rsidR="00F57DF2" w:rsidRPr="00BE5913" w:rsidRDefault="00F57DF2" w:rsidP="00BE591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53A54818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6CBB10A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</w:tcPr>
          <w:p w14:paraId="4F538AD3" w14:textId="77777777" w:rsidR="00F57DF2" w:rsidRPr="00BE5913" w:rsidRDefault="00F57DF2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47CD" w:rsidRPr="00BE5913" w14:paraId="21B1C0CE" w14:textId="77777777" w:rsidTr="00293C7B">
        <w:trPr>
          <w:cantSplit/>
          <w:trHeight w:val="20"/>
        </w:trPr>
        <w:tc>
          <w:tcPr>
            <w:tcW w:w="2700" w:type="dxa"/>
          </w:tcPr>
          <w:p w14:paraId="7E31F538" w14:textId="31EAA2BD" w:rsidR="004647CD" w:rsidRPr="00BE5913" w:rsidRDefault="004647CD" w:rsidP="00BE5913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เอดับบลิวซี ฮอสปิทอลลิตี้ </w:t>
            </w:r>
            <w:r w:rsidRPr="00BE591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เดเวลอปเมนท์ จำกัด</w:t>
            </w:r>
          </w:p>
        </w:tc>
        <w:tc>
          <w:tcPr>
            <w:tcW w:w="1440" w:type="dxa"/>
            <w:vAlign w:val="bottom"/>
          </w:tcPr>
          <w:p w14:paraId="5D996924" w14:textId="646C9F01" w:rsidR="004647CD" w:rsidRPr="00BE5913" w:rsidRDefault="004647CD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990" w:type="dxa"/>
            <w:vAlign w:val="bottom"/>
          </w:tcPr>
          <w:p w14:paraId="61637766" w14:textId="357CA5B2" w:rsidR="004647CD" w:rsidRPr="00BE5913" w:rsidRDefault="004647CD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FE85E6B" w14:textId="551B7A24" w:rsidR="004647CD" w:rsidRPr="00BE5913" w:rsidRDefault="004647CD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07B0AF5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B603BE9" w14:textId="67F15ACE" w:rsidR="004647CD" w:rsidRPr="00BE5913" w:rsidRDefault="004647CD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</w:p>
        </w:tc>
        <w:tc>
          <w:tcPr>
            <w:tcW w:w="180" w:type="dxa"/>
            <w:gridSpan w:val="2"/>
            <w:vAlign w:val="bottom"/>
          </w:tcPr>
          <w:p w14:paraId="55E72A7E" w14:textId="77777777" w:rsidR="004647CD" w:rsidRPr="00BE5913" w:rsidRDefault="004647CD" w:rsidP="00BE591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29FCA0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55FD3D" w14:textId="26189572" w:rsidR="004647CD" w:rsidRPr="00BE5913" w:rsidRDefault="004647CD" w:rsidP="00BE5913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1DE0E25B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75884B0" w14:textId="6FE51600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9E746A6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45CC716E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88E5208" w14:textId="40A99BD8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510 </w:t>
            </w:r>
          </w:p>
        </w:tc>
        <w:tc>
          <w:tcPr>
            <w:tcW w:w="180" w:type="dxa"/>
            <w:vAlign w:val="bottom"/>
          </w:tcPr>
          <w:p w14:paraId="46EDBCF8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29775B8C" w14:textId="0D5B7FF0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510</w:t>
            </w:r>
          </w:p>
        </w:tc>
        <w:tc>
          <w:tcPr>
            <w:tcW w:w="180" w:type="dxa"/>
            <w:vAlign w:val="bottom"/>
          </w:tcPr>
          <w:p w14:paraId="62FFE173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D78DF95" w14:textId="4746ADCD" w:rsidR="004647CD" w:rsidRPr="00BE5913" w:rsidRDefault="004647CD" w:rsidP="00BE591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2612B2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A82003" w14:textId="534D7A09" w:rsidR="004647CD" w:rsidRPr="00BE5913" w:rsidRDefault="004647CD" w:rsidP="00BE591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E0FBEA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1E4B77E8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A2D1E45" w14:textId="5043AEA3" w:rsidR="004647CD" w:rsidRPr="00BE5913" w:rsidRDefault="004647CD" w:rsidP="00BE591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510 </w:t>
            </w:r>
          </w:p>
        </w:tc>
        <w:tc>
          <w:tcPr>
            <w:tcW w:w="180" w:type="dxa"/>
            <w:vAlign w:val="bottom"/>
          </w:tcPr>
          <w:p w14:paraId="1FEF03E0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2F7474CE" w14:textId="01C4BC2F" w:rsidR="004647CD" w:rsidRPr="00BE5913" w:rsidRDefault="004647CD" w:rsidP="00374A8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510</w:t>
            </w:r>
          </w:p>
        </w:tc>
      </w:tr>
      <w:tr w:rsidR="004647CD" w:rsidRPr="00BE5913" w14:paraId="693B4B62" w14:textId="77777777" w:rsidTr="00293C7B">
        <w:trPr>
          <w:cantSplit/>
          <w:trHeight w:val="20"/>
        </w:trPr>
        <w:tc>
          <w:tcPr>
            <w:tcW w:w="2700" w:type="dxa"/>
          </w:tcPr>
          <w:p w14:paraId="5BAD79CD" w14:textId="55BF84A5" w:rsidR="004647CD" w:rsidRPr="00BE5913" w:rsidRDefault="004647CD" w:rsidP="00BE5913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พลาซ่า แอทธินี โฮลดิ้ง </w:t>
            </w:r>
            <w:r w:rsidR="00D07CD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BE5913">
              <w:rPr>
                <w:rFonts w:asciiTheme="majorBidi" w:hAnsiTheme="majorBidi" w:cstheme="majorBidi"/>
                <w:sz w:val="24"/>
                <w:szCs w:val="24"/>
                <w:cs/>
              </w:rPr>
              <w:t>(ไทยแลนด์) จำกัด</w:t>
            </w:r>
          </w:p>
        </w:tc>
        <w:tc>
          <w:tcPr>
            <w:tcW w:w="1440" w:type="dxa"/>
            <w:vAlign w:val="bottom"/>
          </w:tcPr>
          <w:p w14:paraId="29268A3C" w14:textId="471E2E05" w:rsidR="004647CD" w:rsidRPr="00BE5913" w:rsidRDefault="004647CD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990" w:type="dxa"/>
            <w:vAlign w:val="bottom"/>
          </w:tcPr>
          <w:p w14:paraId="4691F4B1" w14:textId="6BD83FFE" w:rsidR="004647CD" w:rsidRPr="00BE5913" w:rsidRDefault="004647CD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6864FC6C" w14:textId="1A298754" w:rsidR="004647CD" w:rsidRPr="00BE5913" w:rsidRDefault="004647CD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05349813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DBAC667" w14:textId="6F015EB1" w:rsidR="004647CD" w:rsidRPr="00BE5913" w:rsidRDefault="004647CD" w:rsidP="00BE5913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gridSpan w:val="2"/>
            <w:vAlign w:val="bottom"/>
          </w:tcPr>
          <w:p w14:paraId="115A2B6C" w14:textId="77777777" w:rsidR="004647CD" w:rsidRPr="00BE5913" w:rsidRDefault="004647CD" w:rsidP="00BE5913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1D6A76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B408515" w14:textId="212DBC2E" w:rsidR="004647CD" w:rsidRPr="00BE5913" w:rsidRDefault="004647CD" w:rsidP="00BE5913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1,4</w:t>
            </w:r>
            <w:r w:rsidR="00620B5B"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620B5B"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="00293C7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81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53E4EF9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685FDA" w14:textId="43A4BA28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1,390,097</w:t>
            </w:r>
          </w:p>
        </w:tc>
        <w:tc>
          <w:tcPr>
            <w:tcW w:w="180" w:type="dxa"/>
            <w:gridSpan w:val="2"/>
            <w:vAlign w:val="bottom"/>
          </w:tcPr>
          <w:p w14:paraId="39320D48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59F054D4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03449E3" w14:textId="4F285922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1,409,810 </w:t>
            </w:r>
          </w:p>
        </w:tc>
        <w:tc>
          <w:tcPr>
            <w:tcW w:w="180" w:type="dxa"/>
            <w:vAlign w:val="bottom"/>
          </w:tcPr>
          <w:p w14:paraId="0103754A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7CB759F7" w14:textId="2C30BFEF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1,408,505</w:t>
            </w:r>
          </w:p>
        </w:tc>
        <w:tc>
          <w:tcPr>
            <w:tcW w:w="180" w:type="dxa"/>
            <w:vAlign w:val="bottom"/>
          </w:tcPr>
          <w:p w14:paraId="210360E1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9A85867" w14:textId="7DBA5C88" w:rsidR="004647CD" w:rsidRPr="00BE5913" w:rsidRDefault="004647CD" w:rsidP="00BE591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5437E4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BF102D1" w14:textId="717CD865" w:rsidR="004647CD" w:rsidRPr="00BE5913" w:rsidRDefault="004647CD" w:rsidP="00BE5913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805CF5D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4F8F7543" w14:textId="77777777" w:rsidR="004647CD" w:rsidRPr="00BE5913" w:rsidRDefault="004647CD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F0E88C" w14:textId="4D926135" w:rsidR="004647CD" w:rsidRPr="00BE5913" w:rsidRDefault="004647CD" w:rsidP="00BE5913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1,409,810 </w:t>
            </w:r>
          </w:p>
        </w:tc>
        <w:tc>
          <w:tcPr>
            <w:tcW w:w="180" w:type="dxa"/>
            <w:vAlign w:val="bottom"/>
          </w:tcPr>
          <w:p w14:paraId="1215FA76" w14:textId="77777777" w:rsidR="004647CD" w:rsidRPr="00BE5913" w:rsidRDefault="004647CD" w:rsidP="00BE5913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70362BCD" w14:textId="18F6F13D" w:rsidR="004647CD" w:rsidRPr="00BE5913" w:rsidRDefault="004647CD" w:rsidP="00BE5913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1,408,505</w:t>
            </w:r>
          </w:p>
        </w:tc>
      </w:tr>
      <w:tr w:rsidR="00293C7B" w:rsidRPr="00BE5913" w14:paraId="2F36B98D" w14:textId="77777777" w:rsidTr="00293C7B">
        <w:trPr>
          <w:cantSplit/>
          <w:trHeight w:val="20"/>
        </w:trPr>
        <w:tc>
          <w:tcPr>
            <w:tcW w:w="2700" w:type="dxa"/>
          </w:tcPr>
          <w:p w14:paraId="2750738A" w14:textId="1B745133" w:rsidR="00293C7B" w:rsidRPr="00BE5913" w:rsidRDefault="00293C7B" w:rsidP="002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72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ลักซูรี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โฮเทล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ดีเวลลอปเม้นท์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สุขุมวิท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D07CD7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เดิมชื่อ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ดีเวลลอปเม้นท์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546D3918" w14:textId="467859ED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990" w:type="dxa"/>
            <w:vAlign w:val="bottom"/>
          </w:tcPr>
          <w:p w14:paraId="7D341DE3" w14:textId="1D497835" w:rsidR="00293C7B" w:rsidRPr="00BE5913" w:rsidRDefault="00293C7B" w:rsidP="00293C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536B9B4E" w14:textId="61DCF668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6231D354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C852F1C" w14:textId="4B17DF8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C6D06BD" w14:textId="77777777" w:rsidR="00293C7B" w:rsidRPr="00BE5913" w:rsidRDefault="00293C7B" w:rsidP="00293C7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42D086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3595B83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DA831AA" w14:textId="3BF94BDA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107,206</w:t>
            </w:r>
          </w:p>
        </w:tc>
        <w:tc>
          <w:tcPr>
            <w:tcW w:w="180" w:type="dxa"/>
            <w:vAlign w:val="bottom"/>
          </w:tcPr>
          <w:p w14:paraId="488618A7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B6CACF6" w14:textId="655D72EC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73344197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3F8C9E4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39144B4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C53119" w14:textId="0EF560CD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180,465</w:t>
            </w:r>
          </w:p>
        </w:tc>
        <w:tc>
          <w:tcPr>
            <w:tcW w:w="180" w:type="dxa"/>
            <w:vAlign w:val="bottom"/>
          </w:tcPr>
          <w:p w14:paraId="45F94DA5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08248A50" w14:textId="06C99325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DACA98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09B1783" w14:textId="068400B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E1E4D2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13F2E0" w14:textId="6A81897A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1596A1E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7CBC90E1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90EF522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E48EC92" w14:textId="7DDEFAAE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180,465</w:t>
            </w:r>
          </w:p>
        </w:tc>
        <w:tc>
          <w:tcPr>
            <w:tcW w:w="180" w:type="dxa"/>
            <w:vAlign w:val="bottom"/>
          </w:tcPr>
          <w:p w14:paraId="0EA8778E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6FFF463E" w14:textId="69A09F80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93C7B" w:rsidRPr="00BE5913" w14:paraId="0724DC39" w14:textId="77777777" w:rsidTr="00293C7B">
        <w:trPr>
          <w:cantSplit/>
          <w:trHeight w:val="20"/>
        </w:trPr>
        <w:tc>
          <w:tcPr>
            <w:tcW w:w="2700" w:type="dxa"/>
          </w:tcPr>
          <w:p w14:paraId="02C59AD0" w14:textId="6E812DB8" w:rsidR="00293C7B" w:rsidRPr="00BE5913" w:rsidRDefault="00293C7B" w:rsidP="002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เดอะ พลาซ่า เชียงใหม่ จำกัด</w:t>
            </w:r>
          </w:p>
        </w:tc>
        <w:tc>
          <w:tcPr>
            <w:tcW w:w="1440" w:type="dxa"/>
            <w:vAlign w:val="bottom"/>
          </w:tcPr>
          <w:p w14:paraId="71D0D05D" w14:textId="53BB593B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90" w:type="dxa"/>
            <w:vAlign w:val="bottom"/>
          </w:tcPr>
          <w:p w14:paraId="72D66AF7" w14:textId="3D060BCD" w:rsidR="00293C7B" w:rsidRPr="00BE5913" w:rsidRDefault="00293C7B" w:rsidP="00293C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26D27BE5" w14:textId="74E5D4CF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73E7C4E6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D799B0D" w14:textId="53F0FD44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D3DFFFD" w14:textId="77777777" w:rsidR="00293C7B" w:rsidRPr="00BE5913" w:rsidRDefault="00293C7B" w:rsidP="00293C7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926494" w14:textId="60EE073F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103,329 </w:t>
            </w:r>
          </w:p>
        </w:tc>
        <w:tc>
          <w:tcPr>
            <w:tcW w:w="180" w:type="dxa"/>
            <w:vAlign w:val="bottom"/>
          </w:tcPr>
          <w:p w14:paraId="4129492C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7E8FACB" w14:textId="4D0EAA44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6FEA2778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4F90BC0" w14:textId="5E66C8F2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117,533 </w:t>
            </w:r>
          </w:p>
        </w:tc>
        <w:tc>
          <w:tcPr>
            <w:tcW w:w="180" w:type="dxa"/>
            <w:vAlign w:val="bottom"/>
          </w:tcPr>
          <w:p w14:paraId="6144809E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1C070C43" w14:textId="7E1E944E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6E182B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BA1FB71" w14:textId="111C1578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380561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33204C" w14:textId="7D705DC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6AD714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1CA0172" w14:textId="3D7D0890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117,533 </w:t>
            </w:r>
          </w:p>
        </w:tc>
        <w:tc>
          <w:tcPr>
            <w:tcW w:w="180" w:type="dxa"/>
            <w:vAlign w:val="bottom"/>
          </w:tcPr>
          <w:p w14:paraId="5DA62A75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AB7C59C" w14:textId="5213D035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93C7B" w:rsidRPr="00BE5913" w14:paraId="1B3E0E40" w14:textId="77777777" w:rsidTr="00293C7B">
        <w:trPr>
          <w:cantSplit/>
          <w:trHeight w:val="20"/>
        </w:trPr>
        <w:tc>
          <w:tcPr>
            <w:tcW w:w="2700" w:type="dxa"/>
          </w:tcPr>
          <w:p w14:paraId="2CF602F3" w14:textId="43BA242F" w:rsidR="00293C7B" w:rsidRPr="00BE5913" w:rsidRDefault="00293C7B" w:rsidP="002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372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ลานนาทีค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บาซ่าร์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เดิมชื่อ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เพิ่มทรัพย์สิริ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00D07CD7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จำกัด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4DBEE61" w14:textId="6E52A6C1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90" w:type="dxa"/>
            <w:vAlign w:val="bottom"/>
          </w:tcPr>
          <w:p w14:paraId="3454F1BB" w14:textId="027CCD1D" w:rsidR="00293C7B" w:rsidRPr="00BE5913" w:rsidRDefault="00293C7B" w:rsidP="00293C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39CA5B64" w14:textId="30221205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2320D79B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DFC2BB4" w14:textId="760155E3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E255C6E" w14:textId="77777777" w:rsidR="00293C7B" w:rsidRPr="00BE5913" w:rsidRDefault="00293C7B" w:rsidP="00293C7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71BBD9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A5798BD" w14:textId="16020818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18,477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D8B6E04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0863C0" w14:textId="46A6C713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1E77D7D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147E8DFE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  <w:p w14:paraId="48C5FBDA" w14:textId="7AED980A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62,613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E5BB30F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4EF1309F" w14:textId="762C786E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5E32C70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72C9503" w14:textId="5ACA9C8B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5D6324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DB127C1" w14:textId="29E46713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04F027C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1356541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  <w:p w14:paraId="221F340D" w14:textId="187A4250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62,613</w:t>
            </w: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21CAADF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40D3DFD0" w14:textId="5D2771DF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93C7B" w:rsidRPr="00BE5913" w14:paraId="7E85B0C6" w14:textId="77777777" w:rsidTr="00293C7B">
        <w:trPr>
          <w:cantSplit/>
          <w:trHeight w:val="20"/>
        </w:trPr>
        <w:tc>
          <w:tcPr>
            <w:tcW w:w="2700" w:type="dxa"/>
          </w:tcPr>
          <w:p w14:paraId="31F9C22B" w14:textId="2D588729" w:rsidR="00293C7B" w:rsidRPr="00BE5913" w:rsidRDefault="00293C7B" w:rsidP="00293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บริษัท กาแล ช้างคลาน เชียงใหม่ จำกัด</w:t>
            </w:r>
          </w:p>
        </w:tc>
        <w:tc>
          <w:tcPr>
            <w:tcW w:w="1440" w:type="dxa"/>
            <w:vAlign w:val="bottom"/>
          </w:tcPr>
          <w:p w14:paraId="559AADDB" w14:textId="6A799DA2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4"/>
                <w:szCs w:val="24"/>
                <w:cs/>
                <w:lang w:bidi="th-TH"/>
              </w:rPr>
              <w:t>ให้เช่าอสังหาริมทรัพย์</w:t>
            </w:r>
          </w:p>
        </w:tc>
        <w:tc>
          <w:tcPr>
            <w:tcW w:w="990" w:type="dxa"/>
            <w:vAlign w:val="bottom"/>
          </w:tcPr>
          <w:p w14:paraId="2A0C9A47" w14:textId="70866B40" w:rsidR="00293C7B" w:rsidRPr="00BE5913" w:rsidRDefault="00293C7B" w:rsidP="00293C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  <w:r w:rsidRPr="00BE5913">
              <w:rPr>
                <w:rFonts w:asciiTheme="majorBidi" w:hAnsiTheme="majorBidi" w:cstheme="majorBidi" w:hint="cs"/>
                <w:sz w:val="24"/>
                <w:szCs w:val="24"/>
                <w:cs/>
                <w:lang w:val="en-US" w:eastAsia="zh-CN" w:bidi="th-TH"/>
              </w:rPr>
              <w:t>ไทย</w:t>
            </w:r>
          </w:p>
        </w:tc>
        <w:tc>
          <w:tcPr>
            <w:tcW w:w="720" w:type="dxa"/>
            <w:vAlign w:val="bottom"/>
          </w:tcPr>
          <w:p w14:paraId="408768F7" w14:textId="261A175E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80" w:type="dxa"/>
            <w:vAlign w:val="bottom"/>
          </w:tcPr>
          <w:p w14:paraId="25D29709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AF8FCCD" w14:textId="019FF9E4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D0717B7" w14:textId="77777777" w:rsidR="00293C7B" w:rsidRPr="00BE5913" w:rsidRDefault="00293C7B" w:rsidP="00293C7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25C01D" w14:textId="6B6C8C6B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348,189</w:t>
            </w:r>
          </w:p>
        </w:tc>
        <w:tc>
          <w:tcPr>
            <w:tcW w:w="180" w:type="dxa"/>
            <w:vAlign w:val="bottom"/>
          </w:tcPr>
          <w:p w14:paraId="6748034E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0B3C165" w14:textId="072FEB9D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1B0F1569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2CB52F31" w14:textId="7FBCAD2B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443,004</w:t>
            </w:r>
          </w:p>
        </w:tc>
        <w:tc>
          <w:tcPr>
            <w:tcW w:w="180" w:type="dxa"/>
            <w:vAlign w:val="bottom"/>
          </w:tcPr>
          <w:p w14:paraId="3DE040AB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5F1DC01A" w14:textId="23151D28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5F9970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8E180E" w14:textId="3A5310EE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73DBE08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6B016CB" w14:textId="1FBD49D0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673413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</w:tcPr>
          <w:p w14:paraId="2E459DF0" w14:textId="570C6511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443,004</w:t>
            </w:r>
          </w:p>
        </w:tc>
        <w:tc>
          <w:tcPr>
            <w:tcW w:w="180" w:type="dxa"/>
            <w:vAlign w:val="bottom"/>
          </w:tcPr>
          <w:p w14:paraId="3FC8BC48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2EBE38F" w14:textId="4D485213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93C7B" w:rsidRPr="00BE5913" w14:paraId="1955CD0E" w14:textId="77777777" w:rsidTr="00293C7B">
        <w:trPr>
          <w:cantSplit/>
          <w:trHeight w:val="20"/>
        </w:trPr>
        <w:tc>
          <w:tcPr>
            <w:tcW w:w="2700" w:type="dxa"/>
          </w:tcPr>
          <w:p w14:paraId="5B928D1A" w14:textId="77777777" w:rsidR="00293C7B" w:rsidRPr="00BE5913" w:rsidRDefault="00293C7B" w:rsidP="00293C7B">
            <w:pPr>
              <w:tabs>
                <w:tab w:val="left" w:pos="720"/>
              </w:tabs>
              <w:spacing w:line="240" w:lineRule="auto"/>
              <w:ind w:left="374" w:hanging="36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03C045A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97FA55F" w14:textId="77777777" w:rsidR="00293C7B" w:rsidRPr="00BE5913" w:rsidRDefault="00293C7B" w:rsidP="00293C7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zh-CN" w:bidi="th-TH"/>
              </w:rPr>
            </w:pPr>
          </w:p>
        </w:tc>
        <w:tc>
          <w:tcPr>
            <w:tcW w:w="720" w:type="dxa"/>
            <w:vAlign w:val="bottom"/>
          </w:tcPr>
          <w:p w14:paraId="70F7FB96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7B8DAB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2F6D3C7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2276079" w14:textId="77777777" w:rsidR="00293C7B" w:rsidRPr="00BE5913" w:rsidRDefault="00293C7B" w:rsidP="00293C7B">
            <w:pPr>
              <w:tabs>
                <w:tab w:val="clear" w:pos="454"/>
                <w:tab w:val="decimal" w:pos="281"/>
                <w:tab w:val="decimal" w:pos="461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ACBA02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688D1B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FA2F5B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5F79B4A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070D2893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DA35D8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3" w:type="dxa"/>
            <w:vAlign w:val="bottom"/>
          </w:tcPr>
          <w:p w14:paraId="345059EA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9963390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244CEB6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BB0D30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6F5A196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44C557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153903E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DD17B1B" w14:textId="77777777" w:rsidR="00293C7B" w:rsidRPr="00BE5913" w:rsidRDefault="00293C7B" w:rsidP="00293C7B">
            <w:pPr>
              <w:pStyle w:val="acctfourfigures"/>
              <w:tabs>
                <w:tab w:val="decimal" w:pos="551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0" w:type="dxa"/>
            <w:gridSpan w:val="2"/>
            <w:vAlign w:val="bottom"/>
          </w:tcPr>
          <w:p w14:paraId="186C99D2" w14:textId="77777777" w:rsidR="00293C7B" w:rsidRPr="00BE5913" w:rsidRDefault="00293C7B" w:rsidP="00293C7B">
            <w:pPr>
              <w:pStyle w:val="acctfourfigures"/>
              <w:tabs>
                <w:tab w:val="clear" w:pos="765"/>
                <w:tab w:val="decimal" w:pos="44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</w:tbl>
    <w:p w14:paraId="74097CF1" w14:textId="28ACBA2E" w:rsidR="008166CF" w:rsidRPr="00BE5913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C16DC25" w14:textId="61BA02F6" w:rsidR="008166CF" w:rsidRPr="00BE5913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การร่วมค้าจดทะเบียนจัดตั้งและดำเนินธุรกิจในประเทศไทย</w:t>
      </w:r>
      <w:r w:rsidR="007D3EBB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7D3EBB" w:rsidRPr="00BE5913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7D3EBB" w:rsidRPr="00BE5913">
        <w:rPr>
          <w:rFonts w:asciiTheme="majorBidi" w:hAnsiTheme="majorBidi" w:hint="cs"/>
          <w:sz w:val="30"/>
          <w:szCs w:val="30"/>
          <w:cs/>
        </w:rPr>
        <w:t>บริษัท</w:t>
      </w:r>
      <w:r w:rsidR="007D3EBB"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7D3EBB" w:rsidRPr="00BE5913">
        <w:rPr>
          <w:rFonts w:asciiTheme="majorBidi" w:hAnsiTheme="majorBidi" w:hint="cs"/>
          <w:sz w:val="30"/>
          <w:szCs w:val="30"/>
          <w:cs/>
        </w:rPr>
        <w:t>พลาซ่า</w:t>
      </w:r>
      <w:r w:rsidR="007D3EBB"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7D3EBB" w:rsidRPr="00BE5913">
        <w:rPr>
          <w:rFonts w:asciiTheme="majorBidi" w:hAnsiTheme="majorBidi" w:hint="cs"/>
          <w:sz w:val="30"/>
          <w:szCs w:val="30"/>
          <w:cs/>
        </w:rPr>
        <w:t>แอทธินี</w:t>
      </w:r>
      <w:r w:rsidR="007D3EBB"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7D3EBB" w:rsidRPr="00BE5913">
        <w:rPr>
          <w:rFonts w:asciiTheme="majorBidi" w:hAnsiTheme="majorBidi" w:hint="cs"/>
          <w:sz w:val="30"/>
          <w:szCs w:val="30"/>
          <w:cs/>
        </w:rPr>
        <w:t>โฮลดิ้ง</w:t>
      </w:r>
      <w:r w:rsidR="007D3EBB" w:rsidRPr="00BE5913">
        <w:rPr>
          <w:rFonts w:asciiTheme="majorBidi" w:hAnsiTheme="majorBidi"/>
          <w:sz w:val="30"/>
          <w:szCs w:val="30"/>
          <w:cs/>
        </w:rPr>
        <w:t xml:space="preserve"> (</w:t>
      </w:r>
      <w:r w:rsidR="007D3EBB" w:rsidRPr="00BE5913">
        <w:rPr>
          <w:rFonts w:asciiTheme="majorBidi" w:hAnsiTheme="majorBidi" w:hint="cs"/>
          <w:sz w:val="30"/>
          <w:szCs w:val="30"/>
          <w:cs/>
        </w:rPr>
        <w:t>ไทยแลนด์</w:t>
      </w:r>
      <w:r w:rsidR="007D3EBB" w:rsidRPr="00BE5913">
        <w:rPr>
          <w:rFonts w:asciiTheme="majorBidi" w:hAnsiTheme="majorBidi"/>
          <w:sz w:val="30"/>
          <w:szCs w:val="30"/>
          <w:cs/>
        </w:rPr>
        <w:t xml:space="preserve">) </w:t>
      </w:r>
      <w:r w:rsidR="007D3EBB" w:rsidRPr="00BE5913">
        <w:rPr>
          <w:rFonts w:asciiTheme="majorBidi" w:hAnsiTheme="majorBidi" w:hint="cs"/>
          <w:sz w:val="30"/>
          <w:szCs w:val="30"/>
          <w:cs/>
        </w:rPr>
        <w:t>จำกัด ที่มีบริษัทย่อยดำเนินธุรกิจในสหรัฐอเมริกา</w:t>
      </w:r>
    </w:p>
    <w:p w14:paraId="14086EBB" w14:textId="77777777" w:rsidR="008166CF" w:rsidRPr="00BE5913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75DFF45" w14:textId="617927F8" w:rsidR="008166CF" w:rsidRPr="00BE5913" w:rsidRDefault="008166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26"/>
          <w:szCs w:val="26"/>
          <w:cs/>
        </w:rPr>
      </w:pPr>
      <w:bookmarkStart w:id="16" w:name="_Hlk114077274"/>
      <w:r w:rsidRPr="00BE5913">
        <w:rPr>
          <w:rFonts w:asciiTheme="majorBidi" w:hAnsiTheme="majorBidi" w:cstheme="majorBidi"/>
          <w:sz w:val="30"/>
          <w:szCs w:val="30"/>
          <w:cs/>
        </w:rPr>
        <w:t xml:space="preserve">ไม่มีการร่วมค้าของกลุ่มบริษัทที่จดทะเบียนในตลาดสาธารณะ ดังนั้นจึงไม่มีการประกาศราคาที่เสนอซื้อ </w:t>
      </w:r>
      <w:bookmarkEnd w:id="16"/>
    </w:p>
    <w:p w14:paraId="05DE6987" w14:textId="77777777" w:rsidR="00EA16D9" w:rsidRPr="00BE5913" w:rsidRDefault="00EA16D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  <w:sectPr w:rsidR="00EA16D9" w:rsidRPr="00BE5913" w:rsidSect="00891371">
          <w:footerReference w:type="defaul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450" w:type="dxa"/>
        <w:tblInd w:w="81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80"/>
        <w:gridCol w:w="990"/>
        <w:gridCol w:w="180"/>
        <w:gridCol w:w="990"/>
        <w:gridCol w:w="180"/>
        <w:gridCol w:w="990"/>
      </w:tblGrid>
      <w:tr w:rsidR="00EA16D9" w:rsidRPr="00BE5913" w14:paraId="05FB136C" w14:textId="77777777" w:rsidTr="00D07CD7">
        <w:trPr>
          <w:cantSplit/>
          <w:tblHeader/>
        </w:trPr>
        <w:tc>
          <w:tcPr>
            <w:tcW w:w="4860" w:type="dxa"/>
          </w:tcPr>
          <w:p w14:paraId="0E7903FF" w14:textId="77777777" w:rsidR="00EA16D9" w:rsidRPr="00BE5913" w:rsidRDefault="00EA16D9" w:rsidP="00BE59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รายการเคลื่อนไหวที่มีสาระสำคัญ</w:t>
            </w:r>
          </w:p>
        </w:tc>
        <w:tc>
          <w:tcPr>
            <w:tcW w:w="2250" w:type="dxa"/>
            <w:gridSpan w:val="3"/>
            <w:vAlign w:val="bottom"/>
          </w:tcPr>
          <w:p w14:paraId="539B10B2" w14:textId="67B63604" w:rsidR="00EA16D9" w:rsidRPr="00BE5913" w:rsidRDefault="00297ACB" w:rsidP="00BE59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DC6C4E" w14:textId="77777777" w:rsidR="00EA16D9" w:rsidRPr="00BE5913" w:rsidRDefault="00EA16D9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933DEE6" w14:textId="77777777" w:rsidR="00EA16D9" w:rsidRPr="00BE5913" w:rsidRDefault="00EA16D9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A16D9" w:rsidRPr="00BE5913" w14:paraId="412E2FFA" w14:textId="77777777" w:rsidTr="00D07CD7">
        <w:trPr>
          <w:cantSplit/>
          <w:tblHeader/>
        </w:trPr>
        <w:tc>
          <w:tcPr>
            <w:tcW w:w="4860" w:type="dxa"/>
          </w:tcPr>
          <w:p w14:paraId="0C24BF00" w14:textId="77777777" w:rsidR="00EA16D9" w:rsidRPr="00BE5913" w:rsidRDefault="00EA16D9" w:rsidP="00BE59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78C00F48" w14:textId="10860B7B" w:rsidR="00EA16D9" w:rsidRPr="00BE5913" w:rsidRDefault="00EA16D9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</w:t>
            </w:r>
            <w:r w:rsidR="006F2FB0" w:rsidRPr="00BE5913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7B172467" w14:textId="77777777" w:rsidR="00EA16D9" w:rsidRPr="00BE5913" w:rsidRDefault="00EA16D9" w:rsidP="00BE591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DC8F4F" w14:textId="395E9B57" w:rsidR="00EA16D9" w:rsidRPr="00BE5913" w:rsidRDefault="00EA16D9" w:rsidP="00BE5913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6F2FB0" w:rsidRPr="00BE5913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4572A855" w14:textId="77777777" w:rsidR="00EA16D9" w:rsidRPr="00BE5913" w:rsidRDefault="00EA16D9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AB0AE87" w14:textId="5191BFC2" w:rsidR="00EA16D9" w:rsidRPr="00BE5913" w:rsidRDefault="00EA16D9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F2FB0" w:rsidRPr="00BE59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47244F3A" w14:textId="77777777" w:rsidR="00EA16D9" w:rsidRPr="00BE5913" w:rsidRDefault="00EA16D9" w:rsidP="00BE591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004A45" w14:textId="5B2F0CAE" w:rsidR="00EA16D9" w:rsidRPr="00BE5913" w:rsidRDefault="00EA16D9" w:rsidP="00BE59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 w:val="0"/>
                <w:sz w:val="30"/>
                <w:szCs w:val="30"/>
              </w:rPr>
              <w:t>256</w:t>
            </w:r>
            <w:r w:rsidR="006F2FB0" w:rsidRPr="00BE5913">
              <w:rPr>
                <w:rFonts w:asciiTheme="majorBidi" w:hAnsiTheme="majorBidi" w:cstheme="majorBidi"/>
                <w:b w:val="0"/>
                <w:sz w:val="30"/>
                <w:szCs w:val="30"/>
              </w:rPr>
              <w:t>6</w:t>
            </w:r>
          </w:p>
        </w:tc>
      </w:tr>
      <w:tr w:rsidR="00EA16D9" w:rsidRPr="00BE5913" w14:paraId="0FBA68CF" w14:textId="77777777" w:rsidTr="00D07CD7">
        <w:trPr>
          <w:cantSplit/>
          <w:tblHeader/>
        </w:trPr>
        <w:tc>
          <w:tcPr>
            <w:tcW w:w="4860" w:type="dxa"/>
          </w:tcPr>
          <w:p w14:paraId="23F36DC7" w14:textId="77777777" w:rsidR="00EA16D9" w:rsidRPr="00BE5913" w:rsidRDefault="00EA16D9" w:rsidP="00BE59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4CC72A9B" w14:textId="77777777" w:rsidR="00EA16D9" w:rsidRPr="00BE5913" w:rsidRDefault="00EA16D9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A16D9" w:rsidRPr="00BE5913" w14:paraId="1C5657EB" w14:textId="77777777" w:rsidTr="00D07CD7">
        <w:trPr>
          <w:cantSplit/>
        </w:trPr>
        <w:tc>
          <w:tcPr>
            <w:tcW w:w="4860" w:type="dxa"/>
          </w:tcPr>
          <w:p w14:paraId="7D538145" w14:textId="77777777" w:rsidR="00EA16D9" w:rsidRPr="00BE5913" w:rsidRDefault="00EA16D9" w:rsidP="00BE591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7933D7D" w14:textId="77777777" w:rsidR="00EA16D9" w:rsidRPr="00BE5913" w:rsidRDefault="00EA16D9" w:rsidP="00BE591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6AA9CFB" w14:textId="77777777" w:rsidR="00EA16D9" w:rsidRPr="00BE5913" w:rsidRDefault="00EA16D9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552858" w14:textId="77777777" w:rsidR="00EA16D9" w:rsidRPr="00BE5913" w:rsidRDefault="00EA16D9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F985AB" w14:textId="77777777" w:rsidR="00EA16D9" w:rsidRPr="00BE5913" w:rsidRDefault="00EA16D9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89D8D2" w14:textId="77777777" w:rsidR="00EA16D9" w:rsidRPr="00BE5913" w:rsidRDefault="00EA16D9" w:rsidP="00BE59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FD91D" w14:textId="77777777" w:rsidR="00EA16D9" w:rsidRPr="00BE5913" w:rsidRDefault="00EA16D9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490BCB" w14:textId="77777777" w:rsidR="00EA16D9" w:rsidRPr="00BE5913" w:rsidRDefault="00EA16D9" w:rsidP="00BE59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A9B" w:rsidRPr="00BE5913" w14:paraId="1C4F3ADC" w14:textId="77777777" w:rsidTr="00997A0A">
        <w:trPr>
          <w:cantSplit/>
        </w:trPr>
        <w:tc>
          <w:tcPr>
            <w:tcW w:w="4860" w:type="dxa"/>
          </w:tcPr>
          <w:p w14:paraId="37779ECC" w14:textId="6682E1A0" w:rsidR="00EC1A9B" w:rsidRPr="00BE5913" w:rsidRDefault="00EC1A9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80" w:type="dxa"/>
            <w:vAlign w:val="bottom"/>
          </w:tcPr>
          <w:p w14:paraId="0313DC71" w14:textId="50A49F3F" w:rsidR="00EC1A9B" w:rsidRPr="00BE5913" w:rsidRDefault="005A1A15" w:rsidP="00374A85">
            <w:pPr>
              <w:pStyle w:val="acctfourfigures"/>
              <w:tabs>
                <w:tab w:val="clear" w:pos="765"/>
                <w:tab w:val="left" w:pos="375"/>
                <w:tab w:val="decimal" w:pos="46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1,390,097</w:t>
            </w:r>
          </w:p>
        </w:tc>
        <w:tc>
          <w:tcPr>
            <w:tcW w:w="180" w:type="dxa"/>
            <w:vAlign w:val="bottom"/>
          </w:tcPr>
          <w:p w14:paraId="2BFC96D8" w14:textId="77777777" w:rsidR="00EC1A9B" w:rsidRPr="00BE5913" w:rsidRDefault="00EC1A9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33B45D" w14:textId="3834E284" w:rsidR="00EC1A9B" w:rsidRPr="00BE5913" w:rsidRDefault="00EC1A9B" w:rsidP="00BE591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9B20BD" w14:textId="77777777" w:rsidR="00EC1A9B" w:rsidRPr="00BE5913" w:rsidRDefault="00EC1A9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43BB0B" w14:textId="69A27990" w:rsidR="00EC1A9B" w:rsidRPr="00BE5913" w:rsidRDefault="005A1A15" w:rsidP="00374A8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1,409,015</w:t>
            </w:r>
          </w:p>
        </w:tc>
        <w:tc>
          <w:tcPr>
            <w:tcW w:w="180" w:type="dxa"/>
            <w:vAlign w:val="bottom"/>
          </w:tcPr>
          <w:p w14:paraId="016B5A4F" w14:textId="77777777" w:rsidR="00EC1A9B" w:rsidRPr="00BE5913" w:rsidRDefault="00EC1A9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743CDA" w14:textId="7198C0F1" w:rsidR="00EC1A9B" w:rsidRPr="00BE5913" w:rsidRDefault="00EC1A9B" w:rsidP="00374A8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510 </w:t>
            </w:r>
          </w:p>
        </w:tc>
      </w:tr>
      <w:tr w:rsidR="00766EEB" w:rsidRPr="00BE5913" w14:paraId="6045C7B6" w14:textId="77777777" w:rsidTr="00997A0A">
        <w:trPr>
          <w:cantSplit/>
        </w:trPr>
        <w:tc>
          <w:tcPr>
            <w:tcW w:w="4860" w:type="dxa"/>
          </w:tcPr>
          <w:p w14:paraId="1EBE1731" w14:textId="10DC5E0B" w:rsidR="00766EEB" w:rsidRPr="00BE5913" w:rsidRDefault="00766EE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ซื้อเงินลงทุนในการร่วมค้า</w:t>
            </w:r>
          </w:p>
        </w:tc>
        <w:tc>
          <w:tcPr>
            <w:tcW w:w="1080" w:type="dxa"/>
            <w:vAlign w:val="bottom"/>
          </w:tcPr>
          <w:p w14:paraId="7D8C76C2" w14:textId="37139224" w:rsidR="00766EEB" w:rsidRPr="00BE5913" w:rsidRDefault="00766EEB" w:rsidP="00374A85">
            <w:pPr>
              <w:pStyle w:val="acctfourfigures"/>
              <w:tabs>
                <w:tab w:val="clear" w:pos="765"/>
                <w:tab w:val="left" w:pos="375"/>
                <w:tab w:val="decimal" w:pos="4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804,920 </w:t>
            </w:r>
          </w:p>
        </w:tc>
        <w:tc>
          <w:tcPr>
            <w:tcW w:w="180" w:type="dxa"/>
            <w:vAlign w:val="bottom"/>
          </w:tcPr>
          <w:p w14:paraId="10B4FE05" w14:textId="77777777" w:rsidR="00766EEB" w:rsidRPr="00BE5913" w:rsidRDefault="00766EE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81BDF1" w14:textId="15B60A2A" w:rsidR="00766EEB" w:rsidRPr="00BE5913" w:rsidRDefault="00766EEB" w:rsidP="00DF12ED">
            <w:pPr>
              <w:pStyle w:val="acctfourfigures"/>
              <w:tabs>
                <w:tab w:val="clear" w:pos="76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1,408,505 </w:t>
            </w:r>
          </w:p>
        </w:tc>
        <w:tc>
          <w:tcPr>
            <w:tcW w:w="180" w:type="dxa"/>
            <w:vAlign w:val="bottom"/>
          </w:tcPr>
          <w:p w14:paraId="2E607BE7" w14:textId="77777777" w:rsidR="00766EEB" w:rsidRPr="00BE5913" w:rsidRDefault="00766EE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67E0CFB" w14:textId="57B7D2C3" w:rsidR="00766EEB" w:rsidRPr="00BE5913" w:rsidRDefault="00BC48F6" w:rsidP="00374A8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804,920</w:t>
            </w:r>
          </w:p>
        </w:tc>
        <w:tc>
          <w:tcPr>
            <w:tcW w:w="180" w:type="dxa"/>
            <w:vAlign w:val="bottom"/>
          </w:tcPr>
          <w:p w14:paraId="6CC4DEA2" w14:textId="77777777" w:rsidR="00766EEB" w:rsidRPr="00BE5913" w:rsidRDefault="00766EE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79DEACE" w14:textId="79C22C1A" w:rsidR="00766EEB" w:rsidRPr="00BE5913" w:rsidRDefault="00766EEB" w:rsidP="00374A8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1,408,505 </w:t>
            </w:r>
          </w:p>
        </w:tc>
      </w:tr>
      <w:tr w:rsidR="00935597" w:rsidRPr="00BE5913" w14:paraId="3344A745" w14:textId="77777777" w:rsidTr="00997A0A">
        <w:trPr>
          <w:cantSplit/>
        </w:trPr>
        <w:tc>
          <w:tcPr>
            <w:tcW w:w="4860" w:type="dxa"/>
          </w:tcPr>
          <w:p w14:paraId="14F09156" w14:textId="17420A88" w:rsidR="00935597" w:rsidRPr="00DF12ED" w:rsidRDefault="00935597" w:rsidP="00DF12ED">
            <w:pPr>
              <w:spacing w:line="240" w:lineRule="auto"/>
              <w:ind w:left="285" w:hanging="28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12ED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ผลต่างจากการ</w:t>
            </w:r>
            <w:r w:rsidR="00374A85" w:rsidRPr="00DF12ED">
              <w:rPr>
                <w:rFonts w:asciiTheme="majorBidi" w:hAnsiTheme="majorBidi" w:hint="cs"/>
                <w:sz w:val="30"/>
                <w:szCs w:val="30"/>
                <w:cs/>
              </w:rPr>
              <w:t>ซื้อส่วนได้เสียในการร่วมค้า</w:t>
            </w:r>
            <w:r w:rsidRPr="00DF12ED">
              <w:rPr>
                <w:rFonts w:asciiTheme="majorBidi" w:hAnsiTheme="majorBidi" w:hint="cs"/>
                <w:sz w:val="30"/>
                <w:szCs w:val="30"/>
                <w:cs/>
              </w:rPr>
              <w:t>ภายใต้</w:t>
            </w:r>
            <w:r w:rsidR="00997A0A" w:rsidRPr="00DF12ED">
              <w:rPr>
                <w:rFonts w:asciiTheme="majorBidi" w:hAnsiTheme="majorBidi"/>
                <w:sz w:val="30"/>
                <w:szCs w:val="30"/>
              </w:rPr>
              <w:br/>
            </w:r>
            <w:r w:rsidRPr="00DF12ED">
              <w:rPr>
                <w:rFonts w:asciiTheme="majorBidi" w:hAnsiTheme="majorBidi" w:hint="cs"/>
                <w:sz w:val="30"/>
                <w:szCs w:val="30"/>
                <w:cs/>
              </w:rPr>
              <w:t>การควบคุมเดียวกัน</w:t>
            </w:r>
          </w:p>
        </w:tc>
        <w:tc>
          <w:tcPr>
            <w:tcW w:w="1080" w:type="dxa"/>
            <w:vAlign w:val="bottom"/>
          </w:tcPr>
          <w:p w14:paraId="6C045819" w14:textId="04DA3D3B" w:rsidR="00935597" w:rsidRPr="00BE5913" w:rsidRDefault="00935597" w:rsidP="00DF12ED">
            <w:pPr>
              <w:pStyle w:val="acctfourfigures"/>
              <w:tabs>
                <w:tab w:val="clear" w:pos="765"/>
                <w:tab w:val="left" w:pos="375"/>
                <w:tab w:val="decimal" w:pos="4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(230,181)</w:t>
            </w:r>
          </w:p>
        </w:tc>
        <w:tc>
          <w:tcPr>
            <w:tcW w:w="180" w:type="dxa"/>
            <w:vAlign w:val="bottom"/>
          </w:tcPr>
          <w:p w14:paraId="7DB49856" w14:textId="77777777" w:rsidR="00935597" w:rsidRPr="00BE5913" w:rsidRDefault="00935597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4512C1" w14:textId="0B5B3637" w:rsidR="00935597" w:rsidRPr="00BE5913" w:rsidRDefault="00935597" w:rsidP="00374A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8ED452A" w14:textId="77777777" w:rsidR="00935597" w:rsidRPr="00BE5913" w:rsidRDefault="00935597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8327F1" w14:textId="2EF83FF2" w:rsidR="00935597" w:rsidRPr="00BE5913" w:rsidRDefault="00935597" w:rsidP="00BE59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F9FE733" w14:textId="77777777" w:rsidR="00935597" w:rsidRPr="00BE5913" w:rsidRDefault="00935597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754E2B" w14:textId="04B9E9FB" w:rsidR="00935597" w:rsidRPr="00BE5913" w:rsidRDefault="00935597" w:rsidP="00374A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6EEB" w:rsidRPr="00BE5913" w14:paraId="1B1F5CFA" w14:textId="77777777" w:rsidTr="00997A0A">
        <w:trPr>
          <w:cantSplit/>
        </w:trPr>
        <w:tc>
          <w:tcPr>
            <w:tcW w:w="4860" w:type="dxa"/>
          </w:tcPr>
          <w:p w14:paraId="3BC884C8" w14:textId="4641249A" w:rsidR="00766EEB" w:rsidRPr="00BE5913" w:rsidRDefault="00766EE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9F2261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 w:rsidR="009F2261"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9F2261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สุทธิจากเงินลงทุนใน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169AB8B6" w14:textId="436BC538" w:rsidR="00766EEB" w:rsidRPr="00BE5913" w:rsidRDefault="00766EEB" w:rsidP="00374A85">
            <w:pPr>
              <w:pStyle w:val="acctfourfigures"/>
              <w:tabs>
                <w:tab w:val="clear" w:pos="765"/>
                <w:tab w:val="left" w:pos="375"/>
                <w:tab w:val="decimal" w:pos="460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71,146 </w:t>
            </w:r>
          </w:p>
        </w:tc>
        <w:tc>
          <w:tcPr>
            <w:tcW w:w="180" w:type="dxa"/>
            <w:vAlign w:val="bottom"/>
          </w:tcPr>
          <w:p w14:paraId="48ACDF9B" w14:textId="77777777" w:rsidR="00766EEB" w:rsidRPr="00BE5913" w:rsidRDefault="00766EE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B0DB5" w14:textId="70461339" w:rsidR="00766EEB" w:rsidRPr="00BE5913" w:rsidRDefault="00766EEB" w:rsidP="00DF12ED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-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(35,418)</w:t>
            </w:r>
          </w:p>
        </w:tc>
        <w:tc>
          <w:tcPr>
            <w:tcW w:w="180" w:type="dxa"/>
            <w:vAlign w:val="bottom"/>
          </w:tcPr>
          <w:p w14:paraId="6219AEC5" w14:textId="77777777" w:rsidR="00766EEB" w:rsidRPr="00BE5913" w:rsidRDefault="00766EE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52A97D" w14:textId="768E3BCD" w:rsidR="00766EEB" w:rsidRPr="00BE5913" w:rsidRDefault="00766EEB" w:rsidP="003254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43CE5CC" w14:textId="77777777" w:rsidR="00766EEB" w:rsidRPr="00BE5913" w:rsidRDefault="00766EE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487E39" w14:textId="6B51E519" w:rsidR="00766EEB" w:rsidRPr="00BE5913" w:rsidRDefault="00766EEB" w:rsidP="00374A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66EEB" w:rsidRPr="00BE5913" w14:paraId="2511B589" w14:textId="77777777" w:rsidTr="00997A0A">
        <w:trPr>
          <w:cantSplit/>
        </w:trPr>
        <w:tc>
          <w:tcPr>
            <w:tcW w:w="4860" w:type="dxa"/>
          </w:tcPr>
          <w:p w14:paraId="71BC7355" w14:textId="08C3846D" w:rsidR="00766EEB" w:rsidRPr="00BE5913" w:rsidRDefault="00766EEB" w:rsidP="00997A0A">
            <w:pPr>
              <w:spacing w:line="240" w:lineRule="auto"/>
              <w:ind w:left="285" w:hanging="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  <w:r w:rsidR="00997A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A17AF0" w14:textId="2B125BA5" w:rsidR="00766EEB" w:rsidRPr="00BE5913" w:rsidRDefault="00766EEB" w:rsidP="00374A85">
            <w:pPr>
              <w:pStyle w:val="acctfourfigures"/>
              <w:tabs>
                <w:tab w:val="clear" w:pos="765"/>
                <w:tab w:val="left" w:pos="375"/>
                <w:tab w:val="decimal" w:pos="4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20B5B" w:rsidRPr="00BE5913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A5D82" w:rsidRPr="00BE5913">
              <w:rPr>
                <w:rFonts w:asciiTheme="majorBidi" w:hAnsiTheme="majorBidi" w:cstheme="majorBidi"/>
                <w:sz w:val="30"/>
                <w:szCs w:val="30"/>
              </w:rPr>
              <w:t>900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EF63B26" w14:textId="77777777" w:rsidR="00766EEB" w:rsidRPr="00BE5913" w:rsidRDefault="00766EE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7482B92" w14:textId="4746C775" w:rsidR="00766EEB" w:rsidRPr="00BE5913" w:rsidRDefault="00766EEB" w:rsidP="00DF12ED">
            <w:pPr>
              <w:pStyle w:val="acctfourfigures"/>
              <w:tabs>
                <w:tab w:val="decimal" w:pos="46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17,010 </w:t>
            </w:r>
          </w:p>
        </w:tc>
        <w:tc>
          <w:tcPr>
            <w:tcW w:w="180" w:type="dxa"/>
            <w:vAlign w:val="bottom"/>
          </w:tcPr>
          <w:p w14:paraId="36BC692A" w14:textId="77777777" w:rsidR="00766EEB" w:rsidRPr="00BE5913" w:rsidRDefault="00766EE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1B4406" w14:textId="6034BF65" w:rsidR="00766EEB" w:rsidRPr="00BE5913" w:rsidRDefault="00766EEB" w:rsidP="003254C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20D9D3B" w14:textId="77777777" w:rsidR="00766EEB" w:rsidRPr="00BE5913" w:rsidRDefault="00766EE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5AE6F" w14:textId="3FCEE2A6" w:rsidR="00766EEB" w:rsidRPr="00BE5913" w:rsidRDefault="00766EEB" w:rsidP="00374A85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19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1A9B" w:rsidRPr="00BE5913" w14:paraId="3ADE4929" w14:textId="77777777" w:rsidTr="00D07CD7">
        <w:trPr>
          <w:cantSplit/>
        </w:trPr>
        <w:tc>
          <w:tcPr>
            <w:tcW w:w="4860" w:type="dxa"/>
          </w:tcPr>
          <w:p w14:paraId="0977C428" w14:textId="171F0D10" w:rsidR="00EC1A9B" w:rsidRPr="00BE5913" w:rsidRDefault="00EC1A9B" w:rsidP="00BE59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ACEB7A" w14:textId="5248ACF1" w:rsidR="00EC1A9B" w:rsidRPr="00374A85" w:rsidRDefault="00D617CC" w:rsidP="00374A85">
            <w:pPr>
              <w:pStyle w:val="acctfourfigures"/>
              <w:tabs>
                <w:tab w:val="clear" w:pos="765"/>
                <w:tab w:val="left" w:pos="375"/>
                <w:tab w:val="decimal" w:pos="465"/>
              </w:tabs>
              <w:spacing w:line="240" w:lineRule="auto"/>
              <w:ind w:left="-79" w:right="4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2,04</w:t>
            </w:r>
            <w:r w:rsidR="002A5D82"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A5D82"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80" w:type="dxa"/>
          </w:tcPr>
          <w:p w14:paraId="4ED282F5" w14:textId="77777777" w:rsidR="00EC1A9B" w:rsidRPr="00BE5913" w:rsidRDefault="00EC1A9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F6D076" w14:textId="27E7DDBF" w:rsidR="00EC1A9B" w:rsidRPr="00BE5913" w:rsidRDefault="00EC1A9B" w:rsidP="00BE5913">
            <w:pPr>
              <w:pStyle w:val="acctfourfigures"/>
              <w:tabs>
                <w:tab w:val="decimal" w:pos="46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1,390,097 </w:t>
            </w:r>
          </w:p>
        </w:tc>
        <w:tc>
          <w:tcPr>
            <w:tcW w:w="180" w:type="dxa"/>
          </w:tcPr>
          <w:p w14:paraId="23A82871" w14:textId="77777777" w:rsidR="00EC1A9B" w:rsidRPr="00BE5913" w:rsidRDefault="00EC1A9B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244E59" w14:textId="4AF9B730" w:rsidR="00EC1A9B" w:rsidRPr="00BE5913" w:rsidRDefault="00D617CC" w:rsidP="00374A8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2,213,935</w:t>
            </w:r>
          </w:p>
        </w:tc>
        <w:tc>
          <w:tcPr>
            <w:tcW w:w="180" w:type="dxa"/>
          </w:tcPr>
          <w:p w14:paraId="5CDE50E5" w14:textId="77777777" w:rsidR="00EC1A9B" w:rsidRPr="00BE5913" w:rsidRDefault="00EC1A9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D2539B" w14:textId="306AD247" w:rsidR="00EC1A9B" w:rsidRPr="00374A85" w:rsidRDefault="00EC1A9B" w:rsidP="00374A85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74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1,409,015 </w:t>
            </w:r>
          </w:p>
        </w:tc>
      </w:tr>
    </w:tbl>
    <w:p w14:paraId="325F127C" w14:textId="77777777" w:rsidR="00BE10F4" w:rsidRPr="00BE5913" w:rsidRDefault="00BE10F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AD6B844" w14:textId="4E708ED1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การซื้อเงินลงทุนในการร่วมค้าในระหว่างปีสิ้นสุดวันที่ </w:t>
      </w:r>
      <w:r w:rsidRPr="00BE5913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i/>
          <w:iCs/>
          <w:color w:val="000000"/>
          <w:sz w:val="30"/>
          <w:szCs w:val="30"/>
        </w:rPr>
        <w:t>2567</w:t>
      </w:r>
    </w:p>
    <w:p w14:paraId="47CC08B9" w14:textId="77777777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6BCFF01C" w14:textId="035F91B4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eastAsia="th-TH"/>
        </w:rPr>
        <w:t>26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เมษายน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2567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บริษัทได้ลงนามในสัญญาซื้อขายหุ้นของกิจการที่เกี่ยวข้องกันจำนวน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4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แห่ง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="00A37987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คิดเป็นส่วนได้เสียร้อยละ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100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ของหุ้นที่ออกและชำระแล้ว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รวมเป็นจำนวนเงิน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4,446.00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มูลค่าการเข้าซื้อหุ้นขั้นต้นเป็นจำนวนร้อยละ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18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ของหุ้นที่ออกและชำระแล้ว </w:t>
      </w:r>
    </w:p>
    <w:p w14:paraId="233B6167" w14:textId="77777777" w:rsidR="00EC1A9B" w:rsidRPr="00BE5913" w:rsidRDefault="00EC1A9B" w:rsidP="00D07CD7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38147061" w14:textId="5A6C45FE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บริษัทตกลงจะเข้าซื้อหุ้นส่วนที่เหลือโดยซื้อครั้งเดียวหรือทยอยซื้อหลายครั้ง</w:t>
      </w:r>
      <w:r w:rsidR="004C1823" w:rsidRPr="00BE5913">
        <w:rPr>
          <w:rFonts w:ascii="Angsana New" w:hAnsi="Angsana New" w:hint="cs"/>
          <w:color w:val="000000"/>
          <w:sz w:val="30"/>
          <w:szCs w:val="30"/>
          <w:cs/>
        </w:rPr>
        <w:t>ตามเงื่อนไขที่กำหนดไว้ในสัญญาซื้อ</w:t>
      </w:r>
      <w:r w:rsidR="006B7EB7">
        <w:rPr>
          <w:rFonts w:ascii="Angsana New" w:hAnsi="Angsana New" w:hint="cs"/>
          <w:color w:val="000000"/>
          <w:sz w:val="30"/>
          <w:szCs w:val="30"/>
          <w:cs/>
        </w:rPr>
        <w:t>ขายหุ้น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และจะมีสิทธิซื้อหุ้นเพิ่มเติมเกินกว่าร้อยละ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36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ภายหลังวันที่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1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มกราคม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2571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รายชื่อบริษัทที่ถูกซื้อ</w:t>
      </w: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มีดังนี้</w:t>
      </w:r>
    </w:p>
    <w:p w14:paraId="0328096A" w14:textId="77777777" w:rsidR="00EC1A9B" w:rsidRPr="00BE5913" w:rsidRDefault="00EC1A9B" w:rsidP="00D07CD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สุขุมวิท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38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38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1FDE89F" w14:textId="77777777" w:rsidR="00EC1A9B" w:rsidRPr="00BE5913" w:rsidRDefault="00EC1A9B" w:rsidP="00D07CD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 เดอะ พลาซ่า เชียงใหม่ จำกัด</w:t>
      </w:r>
    </w:p>
    <w:p w14:paraId="74D1EFAE" w14:textId="5489751F" w:rsidR="00EC1A9B" w:rsidRPr="00BE5913" w:rsidRDefault="00EC1A9B" w:rsidP="00D07CD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ลานนาทีค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บา</w:t>
      </w:r>
      <w:r w:rsidR="00293C7B">
        <w:rPr>
          <w:rFonts w:ascii="Angsana New" w:hAnsi="Angsana New" w:hint="cs"/>
          <w:color w:val="000000"/>
          <w:sz w:val="30"/>
          <w:szCs w:val="30"/>
          <w:cs/>
        </w:rPr>
        <w:t>ร์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ซ่าร์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เพิ่มทรัพย์สิริ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2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>)</w:t>
      </w:r>
    </w:p>
    <w:p w14:paraId="34E4E7D7" w14:textId="77777777" w:rsidR="00EC1A9B" w:rsidRPr="00BE5913" w:rsidRDefault="00EC1A9B" w:rsidP="00D07CD7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35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 กาแล ช้างคลาน เชียงใหม่ จำกัด</w:t>
      </w:r>
    </w:p>
    <w:p w14:paraId="5FBEFFE7" w14:textId="77777777" w:rsidR="004D1FFC" w:rsidRPr="00BE5913" w:rsidRDefault="004D1FFC" w:rsidP="00D07C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4C9EDFDF" w14:textId="77777777" w:rsidR="00EC1A9B" w:rsidRPr="00BE5913" w:rsidRDefault="00EC1A9B" w:rsidP="00D07C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ในวันเดียวกันบริษัทได้ลงนามในสัญญาระหว่างผู้ถือหุ้นกับก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05FF53C5" w14:textId="77777777" w:rsidR="00EC1A9B" w:rsidRPr="00BE5913" w:rsidRDefault="00EC1A9B" w:rsidP="00D07CD7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439BD14D" w14:textId="77777777" w:rsidR="00D07CD7" w:rsidRDefault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snapToGrid w:val="0"/>
          <w:sz w:val="30"/>
          <w:szCs w:val="30"/>
          <w:lang w:val="en-GB" w:eastAsia="th-TH"/>
        </w:rPr>
        <w:br w:type="page"/>
      </w:r>
    </w:p>
    <w:p w14:paraId="2F3D534E" w14:textId="2AFC6FA6" w:rsidR="00EC1A9B" w:rsidRPr="00BE5913" w:rsidRDefault="00EC1A9B" w:rsidP="00D07C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มูลค่าสิ่งตอบแทนที่โอนให้ในการเข้าซื้อหุ้นขั้นต้นเป็นจำนวนเงิน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803.62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 ซึ่งเงินลงทุนในการร่วมค้าดังกล่าวตามวิธีส่วนได้เสียเป็นจำนวน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573.44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 ทำให้เกิดผลต่างระหว่างเงินจ่ายซื้อและมูลค่าเงินลงทุนใน</w:t>
      </w:r>
      <w:r w:rsidR="00D07CD7">
        <w:rPr>
          <w:rFonts w:ascii="Angsana New" w:hAnsi="Angsana New"/>
          <w:snapToGrid w:val="0"/>
          <w:sz w:val="30"/>
          <w:szCs w:val="30"/>
          <w:lang w:val="en-GB" w:eastAsia="th-TH"/>
        </w:rPr>
        <w:br/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การร่วมค้าตามวิธีส่วนได้เสียจำนวน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230.18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 ถูกบันทึกเป็นผลต่างจากการรวมธุรกิจภายใต้การควบคุมเดียวกันในงบการเงินรวม</w:t>
      </w:r>
    </w:p>
    <w:p w14:paraId="5EB1ADA7" w14:textId="77777777" w:rsidR="00EC1A9B" w:rsidRPr="00BE5913" w:rsidRDefault="00EC1A9B" w:rsidP="00BE5913">
      <w:pPr>
        <w:pStyle w:val="ListParagraph"/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8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31CC7159" w14:textId="6BA97C63" w:rsidR="00EC1A9B" w:rsidRPr="00BE5913" w:rsidRDefault="00EC1A9B" w:rsidP="00D07C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ในระหว่าง</w:t>
      </w:r>
      <w:r w:rsidR="00FF3124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ปี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สิ้นสุดวันที่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3</w:t>
      </w:r>
      <w:r w:rsidR="00A32450" w:rsidRPr="00BE5913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</w:t>
      </w:r>
      <w:r w:rsidR="00A32450"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ธันวาคม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2567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บริษัทได้จ่ายเงินเพิ่มเติมสำหรับการซื้อหุ้นของบริษัท พลาซ่า แอทธินี </w:t>
      </w:r>
      <w:r w:rsidR="002C6347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br/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โฮลดิ้ง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(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ไทยแลนด์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) 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จำกัด จำนวน </w:t>
      </w:r>
      <w:r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1.30</w:t>
      </w:r>
      <w:r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ล้านบาท</w:t>
      </w:r>
    </w:p>
    <w:p w14:paraId="37B4A6A2" w14:textId="77777777" w:rsidR="00AB6A89" w:rsidRPr="00BE5913" w:rsidRDefault="00AB6A89" w:rsidP="00D07C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0B251FF4" w14:textId="4D09B48C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การเปลี่ยน</w:t>
      </w:r>
      <w:r w:rsidR="002C3852" w:rsidRPr="002C3852">
        <w:rPr>
          <w:rFonts w:ascii="Angsana New" w:hAnsi="Angsana New" w:hint="cs"/>
          <w:i/>
          <w:iCs/>
          <w:sz w:val="30"/>
          <w:szCs w:val="30"/>
          <w:cs/>
        </w:rPr>
        <w:t>ชื่อกิจการร่วมค้า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2C3852" w:rsidRPr="002C3852">
        <w:rPr>
          <w:rFonts w:ascii="Angsana New" w:hAnsi="Angsana New" w:hint="cs"/>
          <w:i/>
          <w:iCs/>
          <w:sz w:val="30"/>
          <w:szCs w:val="30"/>
          <w:cs/>
        </w:rPr>
        <w:t>ในระหว่างปีสิ้นสุดวันที่</w:t>
      </w:r>
      <w:r w:rsidR="002C3852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3</w:t>
      </w:r>
      <w:r w:rsidR="00394166" w:rsidRPr="00BE5913">
        <w:rPr>
          <w:rFonts w:ascii="Angsana New" w:hAnsi="Angsana New"/>
          <w:i/>
          <w:iCs/>
          <w:sz w:val="30"/>
          <w:szCs w:val="30"/>
        </w:rPr>
        <w:t>1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394166" w:rsidRPr="00BE591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2567</w:t>
      </w:r>
    </w:p>
    <w:p w14:paraId="2A478518" w14:textId="77777777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4C9BF11" w14:textId="77777777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23 </w:t>
      </w:r>
      <w:r w:rsidRPr="00BE5913">
        <w:rPr>
          <w:rFonts w:ascii="Angsana New" w:hAnsi="Angsana New" w:hint="cs"/>
          <w:sz w:val="30"/>
          <w:szCs w:val="30"/>
          <w:cs/>
        </w:rPr>
        <w:t>กรกฎาคม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38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ดีเวลลอปเม้นท์ จำกัด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ลักซูรี โฮเทล ดีเวลลอปเม้นท์ สุขุมวิท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38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1AB39E62" w14:textId="77777777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7CFD9B5" w14:textId="11E22043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ในวันเดียวกัน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เพิ่มทรัพย์สิริ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2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 ซึ่งเป็นกิจการร่วมค้า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ได้ดำเนินการจดทะเบียนเปลี่ยนชื่อบริษัทเป็น</w:t>
      </w:r>
      <w:r w:rsidR="00D07CD7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 ลานนาทีค บา</w:t>
      </w:r>
      <w:r w:rsidR="002C6347">
        <w:rPr>
          <w:rFonts w:ascii="Angsana New" w:hAnsi="Angsana New" w:hint="cs"/>
          <w:color w:val="000000"/>
          <w:sz w:val="30"/>
          <w:szCs w:val="30"/>
          <w:cs/>
        </w:rPr>
        <w:t>ร์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ซ่าร์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จำกัด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14DFD25" w14:textId="77777777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75E4CC5" w14:textId="2F375626" w:rsidR="004A7FE1" w:rsidRPr="00BE5913" w:rsidRDefault="004A7FE1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การซื้อเงินลงทุนในการร่วมค้าในระหว่างปีสิ้นสุดวันที่ </w:t>
      </w:r>
      <w:r w:rsidRPr="00BE5913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i/>
          <w:iCs/>
          <w:color w:val="000000"/>
          <w:sz w:val="30"/>
          <w:szCs w:val="30"/>
        </w:rPr>
        <w:t>2566</w:t>
      </w:r>
    </w:p>
    <w:p w14:paraId="680F0800" w14:textId="77777777" w:rsidR="004A7FE1" w:rsidRPr="00BE5913" w:rsidRDefault="004A7FE1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B652AC" w14:textId="5516BF1D" w:rsidR="004A7FE1" w:rsidRPr="00BE5913" w:rsidRDefault="004A7FE1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29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E5913">
        <w:rPr>
          <w:rFonts w:ascii="Angsana New" w:hAnsi="Angsana New" w:hint="cs"/>
          <w:color w:val="000000"/>
          <w:sz w:val="30"/>
          <w:szCs w:val="30"/>
        </w:rPr>
        <w:t xml:space="preserve"> 26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กรกฎาคม </w:t>
      </w:r>
      <w:r w:rsidRPr="00BE5913">
        <w:rPr>
          <w:rFonts w:ascii="Angsana New" w:hAnsi="Angsana New" w:hint="cs"/>
          <w:color w:val="000000"/>
          <w:sz w:val="30"/>
          <w:szCs w:val="30"/>
        </w:rPr>
        <w:t>2566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บริษัทได้ลงนามในสัญญาการเข้าซื้อหุ้นสามัญและสัญญาซื้อขายหุ้นของบริษัท พลาซ่า แอทธินี จำกัด คิดเป็นส่วนได้เสียร้อยละ </w:t>
      </w:r>
      <w:r w:rsidRPr="00BE5913">
        <w:rPr>
          <w:rFonts w:ascii="Angsana New" w:hAnsi="Angsana New" w:hint="cs"/>
          <w:color w:val="000000"/>
          <w:sz w:val="30"/>
          <w:szCs w:val="30"/>
        </w:rPr>
        <w:t>100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ของหุ้นที่ออกและชำระแล้วจากกิจการที่เกี่ยวข้องกัน เพื่อให้ได้มาซึ่งกิจการโรงแรมพลาซ่า แอทธินี นิวยอร์ก และอาคารทาวน์เฮ้าส์ รวมเป็นจำนวนเงินประมาณ </w:t>
      </w:r>
      <w:r w:rsidRPr="00BE5913">
        <w:rPr>
          <w:rFonts w:ascii="Angsana New" w:hAnsi="Angsana New" w:hint="cs"/>
          <w:color w:val="000000"/>
          <w:sz w:val="30"/>
          <w:szCs w:val="30"/>
        </w:rPr>
        <w:t>7,789.00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โดยมีมูลค่าการเข้าซื้อหุ้นขั้นต้นเป็นจำนวนเงิน </w:t>
      </w:r>
      <w:r w:rsidRPr="00BE5913">
        <w:rPr>
          <w:rFonts w:ascii="Angsana New" w:hAnsi="Angsana New" w:hint="cs"/>
          <w:color w:val="000000"/>
          <w:sz w:val="30"/>
          <w:szCs w:val="30"/>
        </w:rPr>
        <w:t>1,402.05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ล้านบาท หรือร้อยละ </w:t>
      </w:r>
      <w:r w:rsidRPr="00BE5913">
        <w:rPr>
          <w:rFonts w:ascii="Angsana New" w:hAnsi="Angsana New" w:hint="cs"/>
          <w:color w:val="000000"/>
          <w:sz w:val="30"/>
          <w:szCs w:val="30"/>
        </w:rPr>
        <w:t xml:space="preserve">18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ของหุ้นที่ออกและชำระแล้ว </w:t>
      </w:r>
      <w:r w:rsidR="00446281"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และมีค่าใช้จ่ายในการซื้อหุ้น </w:t>
      </w:r>
      <w:r w:rsidR="00446281" w:rsidRPr="00BE5913">
        <w:rPr>
          <w:rFonts w:ascii="Angsana New" w:hAnsi="Angsana New" w:hint="cs"/>
          <w:color w:val="000000"/>
          <w:sz w:val="30"/>
          <w:szCs w:val="30"/>
        </w:rPr>
        <w:t xml:space="preserve">3.73 </w:t>
      </w:r>
      <w:r w:rsidR="00446281" w:rsidRPr="00BE5913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และบริษัทตกลงจะเข้าซื้อหุ้นส่วนที่เหลือ</w:t>
      </w:r>
      <w:r w:rsidR="004C1823"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โดยซื้อครั้งเดียวหรือทยอยซื้อหลายครั้ง</w:t>
      </w:r>
      <w:r w:rsidR="004C1823" w:rsidRPr="00BE5913">
        <w:rPr>
          <w:rFonts w:ascii="Angsana New" w:hAnsi="Angsana New" w:hint="cs"/>
          <w:color w:val="000000"/>
          <w:sz w:val="30"/>
          <w:szCs w:val="30"/>
          <w:cs/>
        </w:rPr>
        <w:t>ตามเงื่อนไขที่กำหนดไว้ในสัญญาซื้อเงินลงทุน</w:t>
      </w:r>
      <w:r w:rsidR="004C1823"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 xml:space="preserve"> และจะมีสิทธิซื้อหุ้นเพิ่มเติมเกินกว่าร้อยละ</w:t>
      </w:r>
      <w:r w:rsidR="004C1823"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4C1823"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36</w:t>
      </w:r>
      <w:r w:rsidR="004C1823"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4C1823"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ภายหลังวันที่</w:t>
      </w:r>
      <w:r w:rsidR="004C1823"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4C1823">
        <w:rPr>
          <w:rFonts w:ascii="Angsana New" w:hAnsi="Angsana New"/>
          <w:snapToGrid w:val="0"/>
          <w:sz w:val="30"/>
          <w:szCs w:val="30"/>
          <w:lang w:val="en-GB" w:eastAsia="th-TH"/>
        </w:rPr>
        <w:br/>
      </w:r>
      <w:r w:rsidR="004C1823"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1</w:t>
      </w:r>
      <w:r w:rsidR="004C1823"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4C1823" w:rsidRPr="00BE5913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มกราคม</w:t>
      </w:r>
      <w:r w:rsidR="004C1823" w:rsidRPr="00BE5913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4C1823" w:rsidRPr="00BE5913">
        <w:rPr>
          <w:rFonts w:ascii="Angsana New" w:hAnsi="Angsana New"/>
          <w:snapToGrid w:val="0"/>
          <w:sz w:val="30"/>
          <w:szCs w:val="30"/>
          <w:lang w:val="en-GB" w:eastAsia="th-TH"/>
        </w:rPr>
        <w:t>257</w:t>
      </w:r>
      <w:r w:rsidR="004C1823">
        <w:rPr>
          <w:rFonts w:ascii="Angsana New" w:hAnsi="Angsana New"/>
          <w:snapToGrid w:val="0"/>
          <w:sz w:val="30"/>
          <w:szCs w:val="30"/>
          <w:lang w:eastAsia="th-TH"/>
        </w:rPr>
        <w:t xml:space="preserve">4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ในวันเดียวกันบริษัทได้ลงนามในสัญญาระหว่าง ผู้ถือหุ้นกับกิจการที่เกี่ยวข้องกันและได้จัดประเภทเงินลงทุนดังกล่าวเป็นเงินลงทุนในการร่วมค้า</w:t>
      </w:r>
    </w:p>
    <w:p w14:paraId="76E4D4F0" w14:textId="77777777" w:rsidR="00446281" w:rsidRPr="00BE5913" w:rsidRDefault="00446281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B07C53" w14:textId="77777777" w:rsidR="00A37987" w:rsidRPr="00BE5913" w:rsidRDefault="00A37987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การเปลี่ยนชื่อกิจการร่วมค้าในระหว่างปีสิ้นสุดวันที่ </w:t>
      </w:r>
      <w:r w:rsidRPr="00BE5913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i/>
          <w:iCs/>
          <w:color w:val="000000"/>
          <w:sz w:val="30"/>
          <w:szCs w:val="30"/>
        </w:rPr>
        <w:t>2566</w:t>
      </w:r>
    </w:p>
    <w:p w14:paraId="149E5A57" w14:textId="77777777" w:rsidR="00A37987" w:rsidRPr="00BE5913" w:rsidRDefault="00A37987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900" w:righ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FC7B72" w14:textId="77777777" w:rsidR="00A37987" w:rsidRPr="00BE5913" w:rsidRDefault="00A37987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28" w:lineRule="auto"/>
        <w:ind w:left="900" w:right="562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5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ตุลาคม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พลาซ่า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แอทธินี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ซึ่งเป็นกิจการร่วมค้าได้ดำเนินการจดทะเบียนเปลี่ยนชื่อบริษัทเป็น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พลาซ่า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แอทธินี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โฮลดิ้ง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ไทยแลนด์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กับกระทรวงพาณิชย์เป็นที่เรียบร้อยแล้ว</w:t>
      </w:r>
    </w:p>
    <w:p w14:paraId="6BAD82F4" w14:textId="38AD6952" w:rsidR="00EC1A9B" w:rsidRPr="00BE5913" w:rsidRDefault="00EC1A9B" w:rsidP="00D07C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/>
          <w:i/>
          <w:iCs/>
          <w:sz w:val="30"/>
          <w:szCs w:val="30"/>
          <w:lang w:val="en-GB"/>
        </w:rPr>
        <w:sectPr w:rsidR="00EC1A9B" w:rsidRPr="00BE5913" w:rsidSect="00293C7B">
          <w:headerReference w:type="default" r:id="rId19"/>
          <w:pgSz w:w="11909" w:h="16834" w:code="9"/>
          <w:pgMar w:top="1152" w:right="1109" w:bottom="1152" w:left="691" w:header="720" w:footer="720" w:gutter="0"/>
          <w:cols w:space="720"/>
          <w:docGrid w:linePitch="245"/>
        </w:sectPr>
      </w:pPr>
    </w:p>
    <w:p w14:paraId="02D5A643" w14:textId="410C3093" w:rsidR="004067C0" w:rsidRPr="00BE5913" w:rsidRDefault="004067C0" w:rsidP="00BE5913">
      <w:pPr>
        <w:ind w:left="630"/>
        <w:rPr>
          <w:rFonts w:asciiTheme="majorBidi" w:hAnsiTheme="majorBidi"/>
          <w:i/>
          <w:iCs/>
          <w:sz w:val="30"/>
          <w:szCs w:val="30"/>
          <w:lang w:val="en-GB"/>
        </w:rPr>
      </w:pPr>
      <w:r w:rsidRPr="00BE5913">
        <w:rPr>
          <w:rFonts w:asciiTheme="majorBidi" w:hAnsiTheme="majorBidi"/>
          <w:i/>
          <w:iCs/>
          <w:sz w:val="30"/>
          <w:szCs w:val="30"/>
          <w:cs/>
          <w:lang w:val="en-GB"/>
        </w:rPr>
        <w:t>การร่วมค้าที่มีสาระสำคัญ</w:t>
      </w:r>
    </w:p>
    <w:p w14:paraId="595807D8" w14:textId="77777777" w:rsidR="004067C0" w:rsidRPr="00BE5913" w:rsidRDefault="004067C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12"/>
          <w:szCs w:val="12"/>
        </w:rPr>
      </w:pPr>
    </w:p>
    <w:p w14:paraId="2131C975" w14:textId="264DBC9D" w:rsidR="004067C0" w:rsidRPr="00BE5913" w:rsidRDefault="004067C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652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sz w:val="30"/>
          <w:szCs w:val="30"/>
          <w:cs/>
        </w:rPr>
        <w:t>ตารางต่อไปนี้สรุปข้อมูลทางการเงินของการร่วมค้าที่มีสาระสำคัญ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60FA44FF" w14:textId="7C35D28F" w:rsidR="004067C0" w:rsidRPr="00BE5913" w:rsidRDefault="004067C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 w:right="562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138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1350"/>
        <w:gridCol w:w="180"/>
        <w:gridCol w:w="1316"/>
        <w:gridCol w:w="187"/>
        <w:gridCol w:w="1449"/>
        <w:gridCol w:w="180"/>
        <w:gridCol w:w="1530"/>
        <w:gridCol w:w="180"/>
        <w:gridCol w:w="1620"/>
        <w:gridCol w:w="180"/>
        <w:gridCol w:w="1890"/>
      </w:tblGrid>
      <w:tr w:rsidR="00D12ED4" w:rsidRPr="00BE5913" w14:paraId="19A0E14C" w14:textId="65F5BC6A" w:rsidTr="004C1823">
        <w:trPr>
          <w:cantSplit/>
          <w:tblHeader/>
        </w:trPr>
        <w:tc>
          <w:tcPr>
            <w:tcW w:w="3600" w:type="dxa"/>
          </w:tcPr>
          <w:p w14:paraId="2D7E38A4" w14:textId="2472905C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5E4FC26B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846" w:type="dxa"/>
            <w:gridSpan w:val="3"/>
            <w:vAlign w:val="bottom"/>
          </w:tcPr>
          <w:p w14:paraId="4B18B3AE" w14:textId="4E2CB09C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พลาซ่า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แอทธินี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lang w:bidi="th-TH"/>
              </w:rPr>
              <w:br/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โฮลดิ้ง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(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ไทยแลนด์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)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  <w:r w:rsidR="004C1823">
              <w:rPr>
                <w:rFonts w:asciiTheme="majorBidi" w:hAnsiTheme="majorBidi" w:cs="Angsana New"/>
                <w:bCs/>
                <w:sz w:val="23"/>
                <w:szCs w:val="23"/>
                <w:lang w:bidi="th-TH"/>
              </w:rPr>
              <w:t xml:space="preserve"> </w:t>
            </w:r>
            <w:r w:rsidR="004C182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และบริษัทย่อย</w:t>
            </w:r>
          </w:p>
        </w:tc>
        <w:tc>
          <w:tcPr>
            <w:tcW w:w="187" w:type="dxa"/>
            <w:vAlign w:val="bottom"/>
          </w:tcPr>
          <w:p w14:paraId="0BAE4ED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449" w:type="dxa"/>
            <w:tcBorders>
              <w:left w:val="nil"/>
            </w:tcBorders>
            <w:vAlign w:val="bottom"/>
          </w:tcPr>
          <w:p w14:paraId="35A7B189" w14:textId="32C9203E" w:rsidR="00D12ED4" w:rsidRPr="00BE5913" w:rsidRDefault="00C850E7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ลานนาทีค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="00617DFA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br/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บา</w:t>
            </w:r>
            <w:r w:rsidR="002C6347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ร์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ซ่าร์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  <w:r w:rsidR="00D716D6" w:rsidRPr="00BE5913">
              <w:rPr>
                <w:rFonts w:asciiTheme="majorBidi" w:hAnsiTheme="majorBidi" w:cs="Angsana New"/>
                <w:bCs/>
                <w:sz w:val="23"/>
                <w:szCs w:val="23"/>
                <w:lang w:bidi="th-TH"/>
              </w:rPr>
              <w:br/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>(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เดิมชื่อ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เพิ่มทรัพย์สิริ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val="en-US" w:bidi="th-TH"/>
              </w:rPr>
              <w:t>2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D50304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78B305D5" w14:textId="60B1F851" w:rsidR="00D12ED4" w:rsidRPr="00BE5913" w:rsidRDefault="00C850E7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เดอะ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พลาซ่า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เชียงใหม่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A24BA9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CE5E546" w14:textId="1107DA40" w:rsidR="00D12ED4" w:rsidRPr="00BE5913" w:rsidRDefault="00C850E7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กาแล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ช้างคลาน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เชียงใหม่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63EA78C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73C52D4B" w14:textId="11F963D7" w:rsidR="00EA0C21" w:rsidRPr="00BE5913" w:rsidRDefault="0090719A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ลักซูรี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โฮเทล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ดีเวลลอปเม้นท์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val="en-US" w:bidi="th-TH"/>
              </w:rPr>
              <w:t>38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</w:p>
          <w:p w14:paraId="1F4A0A13" w14:textId="3E0DEE9A" w:rsidR="00D12ED4" w:rsidRPr="00BE5913" w:rsidRDefault="0090719A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(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เดิมชื่อ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บริษัท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val="en-US" w:bidi="th-TH"/>
              </w:rPr>
              <w:t>38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ดีเวลลอปเม้นท์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 xml:space="preserve"> </w:t>
            </w:r>
            <w:r w:rsidRPr="00BE5913">
              <w:rPr>
                <w:rFonts w:asciiTheme="majorBidi" w:hAnsiTheme="majorBidi" w:cs="Angsana New" w:hint="cs"/>
                <w:bCs/>
                <w:sz w:val="23"/>
                <w:szCs w:val="23"/>
                <w:cs/>
                <w:lang w:bidi="th-TH"/>
              </w:rPr>
              <w:t>จำกัด</w:t>
            </w:r>
            <w:r w:rsidRPr="00BE5913">
              <w:rPr>
                <w:rFonts w:asciiTheme="majorBidi" w:hAnsiTheme="majorBidi" w:cs="Angsana New"/>
                <w:bCs/>
                <w:sz w:val="23"/>
                <w:szCs w:val="23"/>
                <w:cs/>
                <w:lang w:bidi="th-TH"/>
              </w:rPr>
              <w:t>)</w:t>
            </w:r>
          </w:p>
        </w:tc>
      </w:tr>
      <w:tr w:rsidR="00D12ED4" w:rsidRPr="00BE5913" w14:paraId="499564F3" w14:textId="76712D07" w:rsidTr="002C6347">
        <w:trPr>
          <w:cantSplit/>
          <w:tblHeader/>
        </w:trPr>
        <w:tc>
          <w:tcPr>
            <w:tcW w:w="3600" w:type="dxa"/>
          </w:tcPr>
          <w:p w14:paraId="2BAA43E3" w14:textId="77777777" w:rsidR="00D12ED4" w:rsidRPr="00BE5913" w:rsidRDefault="00D12ED4" w:rsidP="00BE59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  <w:lang w:bidi="th-TH"/>
              </w:rPr>
            </w:pPr>
          </w:p>
        </w:tc>
        <w:tc>
          <w:tcPr>
            <w:tcW w:w="180" w:type="dxa"/>
          </w:tcPr>
          <w:p w14:paraId="2DE98BEA" w14:textId="77777777" w:rsidR="00D12ED4" w:rsidRPr="00BE5913" w:rsidRDefault="00D12ED4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3A94C52" w14:textId="546856E7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3424E634" w14:textId="77777777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  <w:vAlign w:val="bottom"/>
          </w:tcPr>
          <w:p w14:paraId="7EA76B7F" w14:textId="304D5146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2566</w:t>
            </w:r>
          </w:p>
        </w:tc>
        <w:tc>
          <w:tcPr>
            <w:tcW w:w="187" w:type="dxa"/>
          </w:tcPr>
          <w:p w14:paraId="14A1BE0B" w14:textId="77777777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  <w:vAlign w:val="bottom"/>
          </w:tcPr>
          <w:p w14:paraId="641075BC" w14:textId="46425171" w:rsidR="00D12ED4" w:rsidRPr="00BE5913" w:rsidRDefault="006E139E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47813FBA" w14:textId="77777777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vAlign w:val="bottom"/>
          </w:tcPr>
          <w:p w14:paraId="4BE1DC8E" w14:textId="6FBA0CC7" w:rsidR="00D12ED4" w:rsidRPr="00BE5913" w:rsidRDefault="006E139E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6F21B9C0" w14:textId="77777777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14:paraId="60AE6973" w14:textId="3CC3B395" w:rsidR="00D12ED4" w:rsidRPr="00BE5913" w:rsidRDefault="006E139E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  <w:tc>
          <w:tcPr>
            <w:tcW w:w="180" w:type="dxa"/>
          </w:tcPr>
          <w:p w14:paraId="41189927" w14:textId="77777777" w:rsidR="00D12ED4" w:rsidRPr="00BE5913" w:rsidRDefault="00D12ED4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  <w:vAlign w:val="bottom"/>
          </w:tcPr>
          <w:p w14:paraId="6ED9533C" w14:textId="1DA789E3" w:rsidR="00D12ED4" w:rsidRPr="00BE5913" w:rsidRDefault="006E139E" w:rsidP="00BE5913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2567</w:t>
            </w:r>
          </w:p>
        </w:tc>
      </w:tr>
      <w:tr w:rsidR="002C6347" w:rsidRPr="00BE5913" w14:paraId="70463E83" w14:textId="225B2201" w:rsidTr="00C3702E">
        <w:trPr>
          <w:cantSplit/>
          <w:tblHeader/>
        </w:trPr>
        <w:tc>
          <w:tcPr>
            <w:tcW w:w="3600" w:type="dxa"/>
          </w:tcPr>
          <w:p w14:paraId="23E9A291" w14:textId="77777777" w:rsidR="002C6347" w:rsidRPr="00BE5913" w:rsidRDefault="002C6347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550E679F" w14:textId="77777777" w:rsidR="002C6347" w:rsidRPr="00BE5913" w:rsidRDefault="002C6347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062" w:type="dxa"/>
            <w:gridSpan w:val="11"/>
          </w:tcPr>
          <w:p w14:paraId="1D3447EC" w14:textId="3EA1EB1C" w:rsidR="002C6347" w:rsidRPr="00BE5913" w:rsidRDefault="002C6347" w:rsidP="00BE5913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  <w:lang w:bidi="th-TH"/>
              </w:rPr>
              <w:t>(ล้านบาท)</w:t>
            </w:r>
          </w:p>
        </w:tc>
      </w:tr>
      <w:tr w:rsidR="00D12ED4" w:rsidRPr="00BE5913" w14:paraId="559DB721" w14:textId="79B7EE1D" w:rsidTr="002C6347">
        <w:trPr>
          <w:cantSplit/>
        </w:trPr>
        <w:tc>
          <w:tcPr>
            <w:tcW w:w="3600" w:type="dxa"/>
          </w:tcPr>
          <w:p w14:paraId="45DFC682" w14:textId="77777777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รายได้</w:t>
            </w:r>
          </w:p>
        </w:tc>
        <w:tc>
          <w:tcPr>
            <w:tcW w:w="180" w:type="dxa"/>
          </w:tcPr>
          <w:p w14:paraId="47F749FE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4DE6C30" w14:textId="5E2CE4CA" w:rsidR="00D12ED4" w:rsidRPr="00BE5913" w:rsidRDefault="006E139E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375</w:t>
            </w:r>
          </w:p>
        </w:tc>
        <w:tc>
          <w:tcPr>
            <w:tcW w:w="180" w:type="dxa"/>
          </w:tcPr>
          <w:p w14:paraId="49124B8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316" w:type="dxa"/>
          </w:tcPr>
          <w:p w14:paraId="0CDD750D" w14:textId="56CA2198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96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87" w:type="dxa"/>
          </w:tcPr>
          <w:p w14:paraId="68135C4D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2440BF78" w14:textId="618C7C97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</w:t>
            </w:r>
          </w:p>
        </w:tc>
        <w:tc>
          <w:tcPr>
            <w:tcW w:w="180" w:type="dxa"/>
          </w:tcPr>
          <w:p w14:paraId="1A3CE10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530" w:type="dxa"/>
          </w:tcPr>
          <w:p w14:paraId="00938F58" w14:textId="37071FE4" w:rsidR="00D12ED4" w:rsidRPr="00BE5913" w:rsidRDefault="00957D7E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</w:t>
            </w:r>
          </w:p>
        </w:tc>
        <w:tc>
          <w:tcPr>
            <w:tcW w:w="180" w:type="dxa"/>
          </w:tcPr>
          <w:p w14:paraId="6DA8DB8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620" w:type="dxa"/>
          </w:tcPr>
          <w:p w14:paraId="298465DA" w14:textId="58A2EDEC" w:rsidR="00D12ED4" w:rsidRPr="00BE5913" w:rsidRDefault="003549F9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08E728E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90" w:type="dxa"/>
          </w:tcPr>
          <w:p w14:paraId="2036D662" w14:textId="4C72AD1C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</w:t>
            </w:r>
          </w:p>
        </w:tc>
      </w:tr>
      <w:tr w:rsidR="00D12ED4" w:rsidRPr="00BE5913" w14:paraId="612A634D" w14:textId="72CB2D37" w:rsidTr="002C6347">
        <w:trPr>
          <w:cantSplit/>
        </w:trPr>
        <w:tc>
          <w:tcPr>
            <w:tcW w:w="3600" w:type="dxa"/>
          </w:tcPr>
          <w:p w14:paraId="043A9C22" w14:textId="43189A90" w:rsidR="00D12ED4" w:rsidRPr="00BE5913" w:rsidRDefault="006E139E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hint="cs"/>
                <w:sz w:val="23"/>
                <w:szCs w:val="23"/>
                <w:cs/>
              </w:rPr>
              <w:t>กำไร (</w:t>
            </w:r>
            <w:r w:rsidR="00D12ED4" w:rsidRPr="00BE5913">
              <w:rPr>
                <w:rFonts w:asciiTheme="majorBidi" w:hAnsiTheme="majorBidi" w:hint="cs"/>
                <w:sz w:val="23"/>
                <w:szCs w:val="23"/>
                <w:cs/>
              </w:rPr>
              <w:t>ขาดทุน</w:t>
            </w:r>
            <w:r w:rsidRPr="00BE5913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="00D12ED4" w:rsidRPr="00BE5913">
              <w:rPr>
                <w:rFonts w:asciiTheme="majorBidi" w:hAnsiTheme="majorBidi" w:hint="cs"/>
                <w:sz w:val="23"/>
                <w:szCs w:val="23"/>
                <w:cs/>
              </w:rPr>
              <w:t>จากการดำเนินงานอย่างต่อเนื่อง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="002C6347"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ก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5784858A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203DA06" w14:textId="4DF542B0" w:rsidR="00D12ED4" w:rsidRPr="00BE5913" w:rsidRDefault="00D930EB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vertAlign w:val="superscript"/>
                <w:lang w:bidi="th-TH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374</w:t>
            </w:r>
          </w:p>
        </w:tc>
        <w:tc>
          <w:tcPr>
            <w:tcW w:w="180" w:type="dxa"/>
          </w:tcPr>
          <w:p w14:paraId="292AFDE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7FCE26E3" w14:textId="0C6E2B35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(197)</w:t>
            </w:r>
          </w:p>
        </w:tc>
        <w:tc>
          <w:tcPr>
            <w:tcW w:w="187" w:type="dxa"/>
          </w:tcPr>
          <w:p w14:paraId="3A65B2E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4D82CF19" w14:textId="120D1564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  <w:tc>
          <w:tcPr>
            <w:tcW w:w="180" w:type="dxa"/>
          </w:tcPr>
          <w:p w14:paraId="4A15CA4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600D4BF1" w14:textId="7C7D2170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16237D6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6AA3D970" w14:textId="6E91B30D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</w:t>
            </w:r>
          </w:p>
        </w:tc>
        <w:tc>
          <w:tcPr>
            <w:tcW w:w="180" w:type="dxa"/>
          </w:tcPr>
          <w:p w14:paraId="0A9BE7A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779278FC" w14:textId="3A816759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</w:tr>
      <w:tr w:rsidR="00D12ED4" w:rsidRPr="00BE5913" w14:paraId="6DB92280" w14:textId="49384BDD" w:rsidTr="002C6347">
        <w:trPr>
          <w:cantSplit/>
        </w:trPr>
        <w:tc>
          <w:tcPr>
            <w:tcW w:w="3600" w:type="dxa"/>
          </w:tcPr>
          <w:p w14:paraId="0158CD32" w14:textId="59CC4AED" w:rsidR="00D12ED4" w:rsidRPr="00BE5913" w:rsidRDefault="00D930EB" w:rsidP="00BE5913">
            <w:pPr>
              <w:spacing w:line="240" w:lineRule="auto"/>
              <w:rPr>
                <w:rFonts w:asciiTheme="majorBidi" w:hAnsi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hint="cs"/>
                <w:sz w:val="23"/>
                <w:szCs w:val="23"/>
                <w:cs/>
              </w:rPr>
              <w:t>กำไร (</w:t>
            </w:r>
            <w:r w:rsidR="00D12ED4" w:rsidRPr="00BE5913">
              <w:rPr>
                <w:rFonts w:asciiTheme="majorBidi" w:hAnsiTheme="majorBidi" w:hint="cs"/>
                <w:sz w:val="23"/>
                <w:szCs w:val="23"/>
                <w:cs/>
              </w:rPr>
              <w:t>ขาดทุน</w:t>
            </w:r>
            <w:r w:rsidRPr="00BE5913">
              <w:rPr>
                <w:rFonts w:asciiTheme="majorBidi" w:hAnsiTheme="majorBidi" w:hint="cs"/>
                <w:sz w:val="23"/>
                <w:szCs w:val="23"/>
                <w:cs/>
              </w:rPr>
              <w:t xml:space="preserve">) </w:t>
            </w:r>
            <w:r w:rsidR="00D12ED4" w:rsidRPr="00BE5913">
              <w:rPr>
                <w:rFonts w:asciiTheme="majorBidi" w:hAnsiTheme="majorBidi" w:hint="cs"/>
                <w:sz w:val="23"/>
                <w:szCs w:val="23"/>
                <w:cs/>
              </w:rPr>
              <w:t>เบ็ดเสร็จอื่น</w:t>
            </w:r>
          </w:p>
        </w:tc>
        <w:tc>
          <w:tcPr>
            <w:tcW w:w="180" w:type="dxa"/>
          </w:tcPr>
          <w:p w14:paraId="46C49A9B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6C02EC" w14:textId="7BEB8FFA" w:rsidR="00D12ED4" w:rsidRPr="00BE5913" w:rsidRDefault="00957D7E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77</w:t>
            </w:r>
          </w:p>
        </w:tc>
        <w:tc>
          <w:tcPr>
            <w:tcW w:w="180" w:type="dxa"/>
          </w:tcPr>
          <w:p w14:paraId="72020B1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9190EC0" w14:textId="426FAF29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95</w:t>
            </w:r>
          </w:p>
        </w:tc>
        <w:tc>
          <w:tcPr>
            <w:tcW w:w="187" w:type="dxa"/>
          </w:tcPr>
          <w:p w14:paraId="1E8EE8B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</w:tcBorders>
          </w:tcPr>
          <w:p w14:paraId="499088E7" w14:textId="131EC73D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6293A86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041AD4A" w14:textId="6A34C082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2A29E98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55AD5BC" w14:textId="1CCDFEED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59BD9DF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FC341EB" w14:textId="3CA9802A" w:rsidR="00D12ED4" w:rsidRPr="00BE5913" w:rsidRDefault="00D716D6" w:rsidP="002C634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D12ED4" w:rsidRPr="00BE5913" w14:paraId="48C74ADA" w14:textId="50C485AC" w:rsidTr="002C6347">
        <w:trPr>
          <w:cantSplit/>
        </w:trPr>
        <w:tc>
          <w:tcPr>
            <w:tcW w:w="3600" w:type="dxa"/>
          </w:tcPr>
          <w:p w14:paraId="06BCDDA7" w14:textId="7DFA1B7C" w:rsidR="00D12ED4" w:rsidRPr="00BE5913" w:rsidRDefault="00D930EB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</w:rPr>
              <w:t>กำไร (</w:t>
            </w:r>
            <w:r w:rsidR="00D12ED4"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ขาดทุน</w:t>
            </w: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) </w:t>
            </w:r>
            <w:r w:rsidR="00D12ED4"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เบ็ดเสร็จรวม</w:t>
            </w:r>
            <w:r w:rsidR="00D12ED4" w:rsidRPr="00BE5913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D12ED4"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ร้อยละ </w:t>
            </w:r>
            <w:r w:rsidR="00D12ED4" w:rsidRPr="00BE5913">
              <w:rPr>
                <w:rFonts w:asciiTheme="majorBidi" w:hAnsiTheme="majorBidi" w:cstheme="majorBidi"/>
                <w:sz w:val="23"/>
                <w:szCs w:val="23"/>
              </w:rPr>
              <w:t>100)</w:t>
            </w:r>
          </w:p>
        </w:tc>
        <w:tc>
          <w:tcPr>
            <w:tcW w:w="180" w:type="dxa"/>
          </w:tcPr>
          <w:p w14:paraId="49B1EDAF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F82106" w14:textId="5B046788" w:rsidR="00D12ED4" w:rsidRPr="00BE5913" w:rsidRDefault="00957D7E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451</w:t>
            </w:r>
          </w:p>
        </w:tc>
        <w:tc>
          <w:tcPr>
            <w:tcW w:w="180" w:type="dxa"/>
          </w:tcPr>
          <w:p w14:paraId="473B57F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C069D3B" w14:textId="519F89DE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(102)</w:t>
            </w:r>
          </w:p>
        </w:tc>
        <w:tc>
          <w:tcPr>
            <w:tcW w:w="187" w:type="dxa"/>
          </w:tcPr>
          <w:p w14:paraId="66EE6C5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037202" w14:textId="1ECE2FAD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  <w:tc>
          <w:tcPr>
            <w:tcW w:w="180" w:type="dxa"/>
          </w:tcPr>
          <w:p w14:paraId="63EE736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E0499A" w14:textId="04CA22B5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48B7D87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482956C" w14:textId="58441FE0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14</w:t>
            </w:r>
          </w:p>
        </w:tc>
        <w:tc>
          <w:tcPr>
            <w:tcW w:w="180" w:type="dxa"/>
          </w:tcPr>
          <w:p w14:paraId="5F5186A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E490542" w14:textId="4DA6A6F8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</w:tr>
      <w:tr w:rsidR="00D12ED4" w:rsidRPr="00BE5913" w14:paraId="0AF39838" w14:textId="725B6C6C" w:rsidTr="002C6347">
        <w:trPr>
          <w:cantSplit/>
        </w:trPr>
        <w:tc>
          <w:tcPr>
            <w:tcW w:w="3600" w:type="dxa"/>
          </w:tcPr>
          <w:p w14:paraId="4728E873" w14:textId="3A532BB8" w:rsidR="00D12ED4" w:rsidRPr="00BE5913" w:rsidRDefault="00D930EB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กำไร (</w:t>
            </w:r>
            <w:r w:rsidR="00D12ED4"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ขาดทุน</w:t>
            </w:r>
            <w:r w:rsidRPr="00BE591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 xml:space="preserve">) </w:t>
            </w:r>
            <w:r w:rsidR="00D12ED4"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180" w:type="dxa"/>
          </w:tcPr>
          <w:p w14:paraId="3D571E60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351394" w14:textId="28D054EE" w:rsidR="00D12ED4" w:rsidRPr="00BE5913" w:rsidRDefault="00957D7E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 w:bidi="th-TH"/>
              </w:rPr>
              <w:t>81</w:t>
            </w:r>
          </w:p>
        </w:tc>
        <w:tc>
          <w:tcPr>
            <w:tcW w:w="180" w:type="dxa"/>
          </w:tcPr>
          <w:p w14:paraId="6D77A66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ADB4058" w14:textId="7078D88C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(18)</w:t>
            </w:r>
          </w:p>
        </w:tc>
        <w:tc>
          <w:tcPr>
            <w:tcW w:w="187" w:type="dxa"/>
          </w:tcPr>
          <w:p w14:paraId="26739EE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3CD96E" w14:textId="6707C262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</w:t>
            </w:r>
          </w:p>
        </w:tc>
        <w:tc>
          <w:tcPr>
            <w:tcW w:w="180" w:type="dxa"/>
          </w:tcPr>
          <w:p w14:paraId="781E457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DA8C69" w14:textId="59A2274F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074044A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0BF14FC" w14:textId="0CA6844C" w:rsidR="00D12ED4" w:rsidRPr="00BE5913" w:rsidRDefault="00957D7E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2</w:t>
            </w:r>
          </w:p>
        </w:tc>
        <w:tc>
          <w:tcPr>
            <w:tcW w:w="180" w:type="dxa"/>
          </w:tcPr>
          <w:p w14:paraId="2FFAAF9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85B54F6" w14:textId="0D605E86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</w:t>
            </w:r>
          </w:p>
        </w:tc>
      </w:tr>
      <w:tr w:rsidR="00D12ED4" w:rsidRPr="002C6347" w14:paraId="104C6F3A" w14:textId="22D7203C" w:rsidTr="002C6347">
        <w:trPr>
          <w:cantSplit/>
          <w:trHeight w:val="78"/>
        </w:trPr>
        <w:tc>
          <w:tcPr>
            <w:tcW w:w="3600" w:type="dxa"/>
          </w:tcPr>
          <w:p w14:paraId="312FA019" w14:textId="77777777" w:rsidR="00D12ED4" w:rsidRPr="002C6347" w:rsidRDefault="00D12ED4" w:rsidP="00BE5913">
            <w:pPr>
              <w:spacing w:line="240" w:lineRule="auto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0" w:type="dxa"/>
          </w:tcPr>
          <w:p w14:paraId="2BB3E72E" w14:textId="77777777" w:rsidR="00D12ED4" w:rsidRPr="002C6347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50" w:type="dxa"/>
          </w:tcPr>
          <w:p w14:paraId="2FB89060" w14:textId="77777777" w:rsidR="00D12ED4" w:rsidRPr="002C6347" w:rsidRDefault="00D12ED4" w:rsidP="00BE591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</w:tcPr>
          <w:p w14:paraId="3F60E780" w14:textId="77777777" w:rsidR="00D12ED4" w:rsidRPr="002C6347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316" w:type="dxa"/>
          </w:tcPr>
          <w:p w14:paraId="02993BB0" w14:textId="77777777" w:rsidR="00D12ED4" w:rsidRPr="002C6347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7" w:type="dxa"/>
          </w:tcPr>
          <w:p w14:paraId="59B1ED5C" w14:textId="77777777" w:rsidR="00D12ED4" w:rsidRPr="002C6347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7E72095A" w14:textId="77777777" w:rsidR="00D12ED4" w:rsidRPr="002C6347" w:rsidRDefault="00D12ED4" w:rsidP="002C6347">
            <w:pPr>
              <w:pStyle w:val="acctfourfigures"/>
              <w:tabs>
                <w:tab w:val="clear" w:pos="765"/>
                <w:tab w:val="decimal" w:pos="1032"/>
                <w:tab w:val="decimal" w:pos="1231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</w:tcPr>
          <w:p w14:paraId="0B871F88" w14:textId="77777777" w:rsidR="00D12ED4" w:rsidRPr="002C6347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530" w:type="dxa"/>
          </w:tcPr>
          <w:p w14:paraId="31F7759E" w14:textId="77777777" w:rsidR="00D12ED4" w:rsidRPr="002C6347" w:rsidRDefault="00D12ED4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</w:tcPr>
          <w:p w14:paraId="6E043607" w14:textId="77777777" w:rsidR="00D12ED4" w:rsidRPr="002C6347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620" w:type="dxa"/>
          </w:tcPr>
          <w:p w14:paraId="1DAC88CB" w14:textId="77777777" w:rsidR="00D12ED4" w:rsidRPr="002C6347" w:rsidRDefault="00D12ED4" w:rsidP="002C6347">
            <w:pPr>
              <w:pStyle w:val="acctfourfigures"/>
              <w:tabs>
                <w:tab w:val="clear" w:pos="765"/>
                <w:tab w:val="decimal" w:pos="876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0" w:type="dxa"/>
          </w:tcPr>
          <w:p w14:paraId="649593D4" w14:textId="77777777" w:rsidR="00D12ED4" w:rsidRPr="002C6347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1890" w:type="dxa"/>
          </w:tcPr>
          <w:p w14:paraId="31FC607C" w14:textId="77777777" w:rsidR="00D12ED4" w:rsidRPr="002C6347" w:rsidRDefault="00D12ED4" w:rsidP="002C6347">
            <w:pPr>
              <w:pStyle w:val="acctfourfigures"/>
              <w:tabs>
                <w:tab w:val="clear" w:pos="765"/>
                <w:tab w:val="decimal" w:pos="876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D12ED4" w:rsidRPr="00BE5913" w14:paraId="00C65A25" w14:textId="3A0E41D9" w:rsidTr="002C6347">
        <w:trPr>
          <w:cantSplit/>
        </w:trPr>
        <w:tc>
          <w:tcPr>
            <w:tcW w:w="3600" w:type="dxa"/>
          </w:tcPr>
          <w:p w14:paraId="5F53C9D4" w14:textId="623EC290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="002C6347"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ข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4B53C207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74776C9" w14:textId="3CCE9CCE" w:rsidR="00D12ED4" w:rsidRPr="00BE5913" w:rsidRDefault="00CC2CE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5BE0D58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776052C3" w14:textId="0DCA209A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61</w:t>
            </w:r>
          </w:p>
        </w:tc>
        <w:tc>
          <w:tcPr>
            <w:tcW w:w="187" w:type="dxa"/>
          </w:tcPr>
          <w:p w14:paraId="036E6A58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11EE6019" w14:textId="7D3D9AB9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</w:t>
            </w:r>
          </w:p>
        </w:tc>
        <w:tc>
          <w:tcPr>
            <w:tcW w:w="180" w:type="dxa"/>
          </w:tcPr>
          <w:p w14:paraId="4FF1619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1BA66E1D" w14:textId="671A2837" w:rsidR="00D12ED4" w:rsidRPr="00BE5913" w:rsidRDefault="00D716D6" w:rsidP="00957D7E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  <w:tc>
          <w:tcPr>
            <w:tcW w:w="180" w:type="dxa"/>
          </w:tcPr>
          <w:p w14:paraId="4C2CB3A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08AADFAE" w14:textId="38E3EE97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21</w:t>
            </w:r>
          </w:p>
        </w:tc>
        <w:tc>
          <w:tcPr>
            <w:tcW w:w="180" w:type="dxa"/>
          </w:tcPr>
          <w:p w14:paraId="2EF0C72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500102A4" w14:textId="30880154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10</w:t>
            </w:r>
          </w:p>
        </w:tc>
      </w:tr>
      <w:tr w:rsidR="00D12ED4" w:rsidRPr="00BE5913" w14:paraId="4C77AEA5" w14:textId="51CF1B21" w:rsidTr="002C6347">
        <w:trPr>
          <w:cantSplit/>
        </w:trPr>
        <w:tc>
          <w:tcPr>
            <w:tcW w:w="3600" w:type="dxa"/>
          </w:tcPr>
          <w:p w14:paraId="547CF809" w14:textId="77777777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57E8C0E1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73C55B4" w14:textId="2A23FCF5" w:rsidR="00D12ED4" w:rsidRPr="00BE5913" w:rsidRDefault="00CC2CE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  <w:lang w:val="en-US" w:bidi="th-TH"/>
              </w:rPr>
              <w:t>8</w:t>
            </w:r>
            <w:r w:rsidRPr="00BE5913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,</w:t>
            </w:r>
            <w:r w:rsidR="00026602"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  <w:r w:rsidR="00957D7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15</w:t>
            </w:r>
          </w:p>
        </w:tc>
        <w:tc>
          <w:tcPr>
            <w:tcW w:w="180" w:type="dxa"/>
          </w:tcPr>
          <w:p w14:paraId="07A9461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41F47AF4" w14:textId="0AAB3339" w:rsidR="00D12ED4" w:rsidRPr="00BE5913" w:rsidRDefault="00FF47AC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7,813</w:t>
            </w:r>
            <w:r w:rsidR="00D12ED4" w:rsidRPr="00BE59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187" w:type="dxa"/>
          </w:tcPr>
          <w:p w14:paraId="16B79D4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12280897" w14:textId="66ED33A0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174</w:t>
            </w:r>
          </w:p>
        </w:tc>
        <w:tc>
          <w:tcPr>
            <w:tcW w:w="180" w:type="dxa"/>
          </w:tcPr>
          <w:p w14:paraId="155CC16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1FE033A4" w14:textId="4F2B82B7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667</w:t>
            </w:r>
          </w:p>
        </w:tc>
        <w:tc>
          <w:tcPr>
            <w:tcW w:w="180" w:type="dxa"/>
          </w:tcPr>
          <w:p w14:paraId="7114F268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0F7E75D6" w14:textId="48F65551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2,107</w:t>
            </w:r>
          </w:p>
        </w:tc>
        <w:tc>
          <w:tcPr>
            <w:tcW w:w="180" w:type="dxa"/>
          </w:tcPr>
          <w:p w14:paraId="6606155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11509AC1" w14:textId="5E413B8C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614</w:t>
            </w:r>
          </w:p>
        </w:tc>
      </w:tr>
      <w:tr w:rsidR="00D12ED4" w:rsidRPr="00BE5913" w14:paraId="3DBEAA07" w14:textId="5C4DA8D1" w:rsidTr="002C6347">
        <w:trPr>
          <w:cantSplit/>
        </w:trPr>
        <w:tc>
          <w:tcPr>
            <w:tcW w:w="3600" w:type="dxa"/>
          </w:tcPr>
          <w:p w14:paraId="2673C553" w14:textId="213C2CF9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หนี้สินหมุนเวียน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="002C6347"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ค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2C034C6D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597AA8C" w14:textId="70206435" w:rsidR="00D12ED4" w:rsidRPr="00BE5913" w:rsidRDefault="00CC2CE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</w:t>
            </w:r>
            <w:r w:rsidR="00026602"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  <w:r w:rsidR="00957D7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44</w:t>
            </w: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)</w:t>
            </w:r>
          </w:p>
        </w:tc>
        <w:tc>
          <w:tcPr>
            <w:tcW w:w="180" w:type="dxa"/>
          </w:tcPr>
          <w:p w14:paraId="0DE72F7E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1FF11F8E" w14:textId="6C17BE20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F47AC">
              <w:rPr>
                <w:rFonts w:asciiTheme="majorBidi" w:hAnsiTheme="majorBidi" w:cstheme="majorBidi"/>
                <w:sz w:val="23"/>
                <w:szCs w:val="23"/>
              </w:rPr>
              <w:t>314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87" w:type="dxa"/>
          </w:tcPr>
          <w:p w14:paraId="5C33BEB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7D7B1D83" w14:textId="7C943416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</w:t>
            </w:r>
          </w:p>
        </w:tc>
        <w:tc>
          <w:tcPr>
            <w:tcW w:w="180" w:type="dxa"/>
          </w:tcPr>
          <w:p w14:paraId="72AFB77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1E228F19" w14:textId="3CA4655B" w:rsidR="00D12ED4" w:rsidRPr="00BE5913" w:rsidRDefault="00D716D6" w:rsidP="00957D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(25)</w:t>
            </w:r>
          </w:p>
        </w:tc>
        <w:tc>
          <w:tcPr>
            <w:tcW w:w="180" w:type="dxa"/>
          </w:tcPr>
          <w:p w14:paraId="00DD179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733B8D40" w14:textId="2ACA1FEB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(11)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27919A4E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2A523770" w14:textId="399A5109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(28)</w:t>
            </w:r>
          </w:p>
        </w:tc>
      </w:tr>
      <w:tr w:rsidR="00D12ED4" w:rsidRPr="00BE5913" w14:paraId="458D8398" w14:textId="2F25918A" w:rsidTr="002C6347">
        <w:trPr>
          <w:cantSplit/>
        </w:trPr>
        <w:tc>
          <w:tcPr>
            <w:tcW w:w="3600" w:type="dxa"/>
          </w:tcPr>
          <w:p w14:paraId="568DA935" w14:textId="2BB1FCE5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</w:t>
            </w:r>
            <w:r w:rsidR="002C6347"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(</w:t>
            </w:r>
            <w:r w:rsidR="002C6347" w:rsidRPr="00BE5913">
              <w:rPr>
                <w:rFonts w:asciiTheme="majorBidi" w:hAnsiTheme="majorBidi" w:cstheme="majorBidi" w:hint="cs"/>
                <w:sz w:val="23"/>
                <w:szCs w:val="23"/>
                <w:vertAlign w:val="superscript"/>
                <w:cs/>
              </w:rPr>
              <w:t>ง</w:t>
            </w:r>
            <w:r w:rsidR="002C634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80" w:type="dxa"/>
          </w:tcPr>
          <w:p w14:paraId="7EE375C3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29AFB3" w14:textId="65DF3274" w:rsidR="00D12ED4" w:rsidRPr="00BE5913" w:rsidRDefault="00CC2CE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</w:t>
            </w:r>
            <w:r w:rsidR="00957D7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2,759</w:t>
            </w: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)</w:t>
            </w:r>
          </w:p>
        </w:tc>
        <w:tc>
          <w:tcPr>
            <w:tcW w:w="180" w:type="dxa"/>
          </w:tcPr>
          <w:p w14:paraId="4E5D570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CE60614" w14:textId="60CDB5CF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(3,</w:t>
            </w:r>
            <w:r w:rsidR="00FF47AC">
              <w:rPr>
                <w:rFonts w:asciiTheme="majorBidi" w:hAnsiTheme="majorBidi" w:cstheme="majorBidi"/>
                <w:sz w:val="23"/>
                <w:szCs w:val="23"/>
              </w:rPr>
              <w:t>344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187" w:type="dxa"/>
          </w:tcPr>
          <w:p w14:paraId="4EC5234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</w:tcBorders>
          </w:tcPr>
          <w:p w14:paraId="5C9AFCF8" w14:textId="3F6595FB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(87)</w:t>
            </w:r>
          </w:p>
        </w:tc>
        <w:tc>
          <w:tcPr>
            <w:tcW w:w="180" w:type="dxa"/>
          </w:tcPr>
          <w:p w14:paraId="49E066C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3013F7A" w14:textId="1789E151" w:rsidR="00D12ED4" w:rsidRPr="00BE5913" w:rsidRDefault="00D716D6" w:rsidP="00957D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(72)</w:t>
            </w:r>
          </w:p>
        </w:tc>
        <w:tc>
          <w:tcPr>
            <w:tcW w:w="180" w:type="dxa"/>
          </w:tcPr>
          <w:p w14:paraId="31922C8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1089FE" w14:textId="0C6E817A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(182)</w:t>
            </w:r>
            <w:r w:rsidRPr="00BE5913">
              <w:rPr>
                <w:rFonts w:asciiTheme="majorBidi" w:hAnsiTheme="majorBidi" w:cstheme="majorBidi"/>
                <w:sz w:val="23"/>
                <w:szCs w:val="23"/>
                <w:vertAlign w:val="superscript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0867769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F4D2A68" w14:textId="61C15D8F" w:rsidR="00D12ED4" w:rsidRPr="00BE5913" w:rsidRDefault="00D716D6" w:rsidP="002C6347">
            <w:pPr>
              <w:pStyle w:val="acctfourfigures"/>
              <w:tabs>
                <w:tab w:val="clear" w:pos="765"/>
                <w:tab w:val="decimal" w:pos="9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D12ED4" w:rsidRPr="00BE5913" w14:paraId="212D08D6" w14:textId="5E60B85D" w:rsidTr="002C6347">
        <w:trPr>
          <w:cantSplit/>
        </w:trPr>
        <w:tc>
          <w:tcPr>
            <w:tcW w:w="3600" w:type="dxa"/>
          </w:tcPr>
          <w:p w14:paraId="60FE3FD9" w14:textId="77777777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สินทรัพย์สุทธิ (ร้อยละ 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>100)</w:t>
            </w:r>
          </w:p>
        </w:tc>
        <w:tc>
          <w:tcPr>
            <w:tcW w:w="180" w:type="dxa"/>
          </w:tcPr>
          <w:p w14:paraId="3B259A52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9E0D2A" w14:textId="2B6DCD78" w:rsidR="00D12ED4" w:rsidRPr="00BE5913" w:rsidRDefault="00026602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  <w:r w:rsidR="00C518F9"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,</w:t>
            </w:r>
            <w:r w:rsidR="00957D7E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924</w:t>
            </w:r>
          </w:p>
        </w:tc>
        <w:tc>
          <w:tcPr>
            <w:tcW w:w="180" w:type="dxa"/>
          </w:tcPr>
          <w:p w14:paraId="30CBAB3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473B4FF" w14:textId="01DB64B0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4,</w:t>
            </w:r>
            <w:r w:rsidR="00FF47AC">
              <w:rPr>
                <w:rFonts w:asciiTheme="majorBidi" w:hAnsiTheme="majorBidi" w:cstheme="majorBidi"/>
                <w:sz w:val="23"/>
                <w:szCs w:val="23"/>
              </w:rPr>
              <w:t>216</w:t>
            </w:r>
          </w:p>
        </w:tc>
        <w:tc>
          <w:tcPr>
            <w:tcW w:w="187" w:type="dxa"/>
          </w:tcPr>
          <w:p w14:paraId="7CADA8D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691D5F" w14:textId="18F05A9D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98</w:t>
            </w:r>
          </w:p>
        </w:tc>
        <w:tc>
          <w:tcPr>
            <w:tcW w:w="180" w:type="dxa"/>
          </w:tcPr>
          <w:p w14:paraId="005CD09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DE2FC72" w14:textId="71D5F49A" w:rsidR="00D12ED4" w:rsidRPr="00BE5913" w:rsidRDefault="00D716D6" w:rsidP="00957D7E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574</w:t>
            </w:r>
          </w:p>
        </w:tc>
        <w:tc>
          <w:tcPr>
            <w:tcW w:w="180" w:type="dxa"/>
          </w:tcPr>
          <w:p w14:paraId="17A29C0D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410D3396" w14:textId="73F46E57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1,935</w:t>
            </w:r>
          </w:p>
        </w:tc>
        <w:tc>
          <w:tcPr>
            <w:tcW w:w="180" w:type="dxa"/>
          </w:tcPr>
          <w:p w14:paraId="557CE4A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F8DA6CB" w14:textId="6AC7B6DD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596</w:t>
            </w:r>
          </w:p>
        </w:tc>
      </w:tr>
      <w:tr w:rsidR="00FE78AA" w:rsidRPr="00BE5913" w14:paraId="1399E9F1" w14:textId="347C1EAD" w:rsidTr="002C6347">
        <w:trPr>
          <w:cantSplit/>
        </w:trPr>
        <w:tc>
          <w:tcPr>
            <w:tcW w:w="3600" w:type="dxa"/>
          </w:tcPr>
          <w:p w14:paraId="4704BA6A" w14:textId="6F57B5FC" w:rsidR="00FE78AA" w:rsidRPr="00BE5913" w:rsidRDefault="00FE78AA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80" w:type="dxa"/>
          </w:tcPr>
          <w:p w14:paraId="75DCCDB7" w14:textId="77777777" w:rsidR="00FE78AA" w:rsidRPr="00BE5913" w:rsidRDefault="00FE78AA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CCCA56" w14:textId="70ECCB4D" w:rsidR="00FE78AA" w:rsidRPr="00BE5913" w:rsidRDefault="00FE78AA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1,</w:t>
            </w:r>
            <w:r w:rsidR="00067BD0"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4</w:t>
            </w:r>
            <w:r w:rsidR="000476A0"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7</w:t>
            </w:r>
            <w:r w:rsidR="00957D7E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2</w:t>
            </w:r>
          </w:p>
        </w:tc>
        <w:tc>
          <w:tcPr>
            <w:tcW w:w="180" w:type="dxa"/>
          </w:tcPr>
          <w:p w14:paraId="1AD92452" w14:textId="77777777" w:rsidR="00FE78AA" w:rsidRPr="00BE5913" w:rsidRDefault="00FE78AA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4CC1D232" w14:textId="6B2BC7D2" w:rsidR="00FE78AA" w:rsidRPr="00BE5913" w:rsidRDefault="00FE78AA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1,390</w:t>
            </w:r>
          </w:p>
        </w:tc>
        <w:tc>
          <w:tcPr>
            <w:tcW w:w="187" w:type="dxa"/>
          </w:tcPr>
          <w:p w14:paraId="7EB69A1D" w14:textId="77777777" w:rsidR="00FE78AA" w:rsidRPr="00BE5913" w:rsidRDefault="00FE78AA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FB34F88" w14:textId="420572A6" w:rsidR="00FE78AA" w:rsidRPr="00BE5913" w:rsidRDefault="00FE78AA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18</w:t>
            </w:r>
          </w:p>
        </w:tc>
        <w:tc>
          <w:tcPr>
            <w:tcW w:w="180" w:type="dxa"/>
          </w:tcPr>
          <w:p w14:paraId="49AC9BF2" w14:textId="77777777" w:rsidR="00FE78AA" w:rsidRPr="00BE5913" w:rsidRDefault="00FE78AA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206A1EC" w14:textId="78E2277C" w:rsidR="00FE78AA" w:rsidRPr="00BE5913" w:rsidRDefault="00FE78AA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103</w:t>
            </w:r>
          </w:p>
        </w:tc>
        <w:tc>
          <w:tcPr>
            <w:tcW w:w="180" w:type="dxa"/>
          </w:tcPr>
          <w:p w14:paraId="6DAB7697" w14:textId="77777777" w:rsidR="00FE78AA" w:rsidRPr="00BE5913" w:rsidRDefault="00FE78AA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9CB2C68" w14:textId="1C93A53F" w:rsidR="00FE78AA" w:rsidRPr="00BE5913" w:rsidRDefault="00FE78AA" w:rsidP="002C6347">
            <w:pPr>
              <w:pStyle w:val="acctfourfigures"/>
              <w:tabs>
                <w:tab w:val="clear" w:pos="765"/>
                <w:tab w:val="decimal" w:pos="1025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348</w:t>
            </w:r>
          </w:p>
        </w:tc>
        <w:tc>
          <w:tcPr>
            <w:tcW w:w="180" w:type="dxa"/>
          </w:tcPr>
          <w:p w14:paraId="7DC8DB49" w14:textId="77777777" w:rsidR="00FE78AA" w:rsidRPr="00BE5913" w:rsidRDefault="00FE78AA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8B19B88" w14:textId="4A2F6072" w:rsidR="00FE78AA" w:rsidRPr="00BE5913" w:rsidRDefault="00FE78AA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107</w:t>
            </w:r>
          </w:p>
        </w:tc>
      </w:tr>
      <w:tr w:rsidR="00D12ED4" w:rsidRPr="00BE5913" w14:paraId="638E6A37" w14:textId="70A86B39" w:rsidTr="002C6347">
        <w:trPr>
          <w:cantSplit/>
          <w:trHeight w:val="222"/>
        </w:trPr>
        <w:tc>
          <w:tcPr>
            <w:tcW w:w="3600" w:type="dxa"/>
          </w:tcPr>
          <w:p w14:paraId="12B08A09" w14:textId="77777777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38021B03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3D3056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6A625D02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01488B93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" w:type="dxa"/>
          </w:tcPr>
          <w:p w14:paraId="389C6F21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top w:val="double" w:sz="4" w:space="0" w:color="auto"/>
              <w:left w:val="nil"/>
            </w:tcBorders>
          </w:tcPr>
          <w:p w14:paraId="076C021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3371CC35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8310A2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7C98B4B6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067AAC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6F990813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8265A1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12ED4" w:rsidRPr="00BE5913" w14:paraId="0AE0E034" w14:textId="425B5C9B" w:rsidTr="002C6347">
        <w:trPr>
          <w:cantSplit/>
        </w:trPr>
        <w:tc>
          <w:tcPr>
            <w:tcW w:w="3600" w:type="dxa"/>
          </w:tcPr>
          <w:p w14:paraId="698DA3EF" w14:textId="4935371F" w:rsidR="00D12ED4" w:rsidRPr="00BE5913" w:rsidRDefault="00D12ED4" w:rsidP="00BE59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17E3F3F6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F12DCC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6FAA2EB8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61C8D7C2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" w:type="dxa"/>
          </w:tcPr>
          <w:p w14:paraId="559727AE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5088699D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220BE888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1037E1A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4D9A981F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74F433C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5B576325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45FC72E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7987" w:rsidRPr="00BE5913" w14:paraId="322C5B23" w14:textId="77777777" w:rsidTr="002C6347">
        <w:trPr>
          <w:cantSplit/>
        </w:trPr>
        <w:tc>
          <w:tcPr>
            <w:tcW w:w="3600" w:type="dxa"/>
          </w:tcPr>
          <w:p w14:paraId="0045A8E8" w14:textId="77777777" w:rsidR="00A37987" w:rsidRPr="00BE5913" w:rsidRDefault="00A37987" w:rsidP="00BE591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0B6D8408" w14:textId="77777777" w:rsidR="00A37987" w:rsidRPr="00BE5913" w:rsidRDefault="00A37987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36EDFC8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4F8BB857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3E2BB122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" w:type="dxa"/>
          </w:tcPr>
          <w:p w14:paraId="2D373BE5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3B01922A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46512428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31E4F6A3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37D69877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3EA3F17C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3273FD3C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26C6C2D0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A37987" w:rsidRPr="00BE5913" w14:paraId="19A50C01" w14:textId="77777777" w:rsidTr="002C6347">
        <w:trPr>
          <w:cantSplit/>
        </w:trPr>
        <w:tc>
          <w:tcPr>
            <w:tcW w:w="3600" w:type="dxa"/>
          </w:tcPr>
          <w:p w14:paraId="25E7BF2E" w14:textId="19906D37" w:rsidR="00A37987" w:rsidRPr="00BE5913" w:rsidRDefault="00A37987" w:rsidP="00BE5913">
            <w:pPr>
              <w:spacing w:line="240" w:lineRule="auto"/>
              <w:rPr>
                <w:rFonts w:asciiTheme="majorBidi" w:eastAsia="Calibr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eastAsia="Calibri" w:hAnsiTheme="majorBidi" w:cstheme="majorBidi"/>
                <w:color w:val="000000" w:themeColor="text1"/>
                <w:sz w:val="23"/>
                <w:szCs w:val="23"/>
                <w:cs/>
              </w:rPr>
              <w:t>หมายเหตุ</w:t>
            </w:r>
          </w:p>
        </w:tc>
        <w:tc>
          <w:tcPr>
            <w:tcW w:w="180" w:type="dxa"/>
          </w:tcPr>
          <w:p w14:paraId="469E0F91" w14:textId="77777777" w:rsidR="00A37987" w:rsidRPr="00BE5913" w:rsidRDefault="00A37987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8C80EEF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6DF1B7D2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6D25DAB0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" w:type="dxa"/>
          </w:tcPr>
          <w:p w14:paraId="60438540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195BD712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735699D0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5C57BD51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2D06B6E6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75A373A9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1A991FFF" w14:textId="77777777" w:rsidR="00A37987" w:rsidRPr="00BE5913" w:rsidRDefault="00A37987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7F6D2804" w14:textId="77777777" w:rsidR="00A37987" w:rsidRPr="00BE5913" w:rsidRDefault="00A37987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12ED4" w:rsidRPr="00BE5913" w14:paraId="753D0459" w14:textId="00D03A5F" w:rsidTr="002C6347">
        <w:trPr>
          <w:cantSplit/>
        </w:trPr>
        <w:tc>
          <w:tcPr>
            <w:tcW w:w="3600" w:type="dxa"/>
          </w:tcPr>
          <w:p w14:paraId="7005F465" w14:textId="77777777" w:rsidR="00D12ED4" w:rsidRPr="00BE5913" w:rsidRDefault="00D12ED4" w:rsidP="00BE591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eastAsia="Calibr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รวมรายการต่อไปนี้</w:t>
            </w:r>
          </w:p>
        </w:tc>
        <w:tc>
          <w:tcPr>
            <w:tcW w:w="180" w:type="dxa"/>
          </w:tcPr>
          <w:p w14:paraId="590E01ED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96CC78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0" w:type="dxa"/>
          </w:tcPr>
          <w:p w14:paraId="1EE1FDC0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2ABE8978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7" w:type="dxa"/>
          </w:tcPr>
          <w:p w14:paraId="2488D482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2539349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01E52110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471B50D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0404396B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70E6741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0" w:type="dxa"/>
          </w:tcPr>
          <w:p w14:paraId="45891B8B" w14:textId="77777777" w:rsidR="00D12ED4" w:rsidRPr="00BE5913" w:rsidRDefault="00D12ED4" w:rsidP="00BE5913">
            <w:pPr>
              <w:pStyle w:val="acctfourfigures"/>
              <w:tabs>
                <w:tab w:val="decimal" w:pos="701"/>
                <w:tab w:val="decimal" w:pos="181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4F5C021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D12ED4" w:rsidRPr="00BE5913" w14:paraId="6C1E7C40" w14:textId="17C7F875" w:rsidTr="002C6347">
        <w:trPr>
          <w:cantSplit/>
        </w:trPr>
        <w:tc>
          <w:tcPr>
            <w:tcW w:w="3600" w:type="dxa"/>
          </w:tcPr>
          <w:p w14:paraId="3D123B06" w14:textId="7A1FDFC9" w:rsidR="00D12ED4" w:rsidRPr="00BE5913" w:rsidRDefault="00D12ED4" w:rsidP="00BE5913">
            <w:pPr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 xml:space="preserve">- </w:t>
            </w:r>
            <w:r w:rsidRPr="00BE591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3C9F486E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5AA7F26" w14:textId="4A338DDF" w:rsidR="00D12ED4" w:rsidRPr="00BE5913" w:rsidRDefault="00BB5496" w:rsidP="00BE5913">
            <w:pPr>
              <w:pStyle w:val="acctfourfigures"/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7D0FC8D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316" w:type="dxa"/>
            <w:vAlign w:val="bottom"/>
          </w:tcPr>
          <w:p w14:paraId="76075B89" w14:textId="1A91E548" w:rsidR="00D12ED4" w:rsidRPr="00BE5913" w:rsidRDefault="003C5FE5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35</w:t>
            </w:r>
          </w:p>
        </w:tc>
        <w:tc>
          <w:tcPr>
            <w:tcW w:w="187" w:type="dxa"/>
          </w:tcPr>
          <w:p w14:paraId="1F1FF83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569D982A" w14:textId="5C19FD73" w:rsidR="00D12ED4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73CFD81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530" w:type="dxa"/>
          </w:tcPr>
          <w:p w14:paraId="710FC44B" w14:textId="61DDE1EF" w:rsidR="00D12ED4" w:rsidRPr="00BE5913" w:rsidRDefault="00D716D6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</w:t>
            </w:r>
          </w:p>
        </w:tc>
        <w:tc>
          <w:tcPr>
            <w:tcW w:w="180" w:type="dxa"/>
          </w:tcPr>
          <w:p w14:paraId="078CF5D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620" w:type="dxa"/>
          </w:tcPr>
          <w:p w14:paraId="49E6F414" w14:textId="304901EA" w:rsidR="00D12ED4" w:rsidRPr="00BE5913" w:rsidRDefault="00D716D6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6B800C4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90" w:type="dxa"/>
          </w:tcPr>
          <w:p w14:paraId="6D935ADF" w14:textId="4A43C2AF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</w:t>
            </w:r>
          </w:p>
        </w:tc>
      </w:tr>
      <w:tr w:rsidR="00BB5496" w:rsidRPr="00BE5913" w14:paraId="042D1C23" w14:textId="77777777" w:rsidTr="002C6347">
        <w:trPr>
          <w:cantSplit/>
        </w:trPr>
        <w:tc>
          <w:tcPr>
            <w:tcW w:w="3600" w:type="dxa"/>
          </w:tcPr>
          <w:p w14:paraId="2BFAADB8" w14:textId="038CA908" w:rsidR="00BB5496" w:rsidRPr="00BE5913" w:rsidRDefault="00BB5496" w:rsidP="00BE5913">
            <w:pPr>
              <w:spacing w:line="240" w:lineRule="auto"/>
              <w:ind w:left="285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 w:hint="cs"/>
                <w:color w:val="000000" w:themeColor="text1"/>
                <w:sz w:val="23"/>
                <w:szCs w:val="23"/>
                <w:cs/>
              </w:rPr>
              <w:t>- ค่าใช้จ่ายภาษีเงินได้</w:t>
            </w:r>
          </w:p>
        </w:tc>
        <w:tc>
          <w:tcPr>
            <w:tcW w:w="180" w:type="dxa"/>
          </w:tcPr>
          <w:p w14:paraId="4AE742E9" w14:textId="77777777" w:rsidR="00BB5496" w:rsidRPr="00BE5913" w:rsidRDefault="00BB5496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4FEC108" w14:textId="3B0A8208" w:rsidR="00BB5496" w:rsidRPr="00BE5913" w:rsidRDefault="00D716D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(9)</w:t>
            </w:r>
          </w:p>
        </w:tc>
        <w:tc>
          <w:tcPr>
            <w:tcW w:w="180" w:type="dxa"/>
          </w:tcPr>
          <w:p w14:paraId="5C402852" w14:textId="77777777" w:rsidR="00BB5496" w:rsidRPr="00BE5913" w:rsidRDefault="00BB5496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316" w:type="dxa"/>
            <w:vAlign w:val="bottom"/>
          </w:tcPr>
          <w:p w14:paraId="2457B885" w14:textId="4C0AF9B2" w:rsidR="00BB5496" w:rsidRPr="00BE5913" w:rsidRDefault="00D716D6" w:rsidP="00BE5913">
            <w:pPr>
              <w:pStyle w:val="acctfourfigures"/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87" w:type="dxa"/>
          </w:tcPr>
          <w:p w14:paraId="544E7AEA" w14:textId="77777777" w:rsidR="00BB5496" w:rsidRPr="00BE5913" w:rsidRDefault="00BB5496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61CE507A" w14:textId="6C1D122C" w:rsidR="00BB5496" w:rsidRPr="00BE5913" w:rsidRDefault="00D716D6" w:rsidP="002C6347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42F2409F" w14:textId="77777777" w:rsidR="00BB5496" w:rsidRPr="00BE5913" w:rsidRDefault="00BB5496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530" w:type="dxa"/>
          </w:tcPr>
          <w:p w14:paraId="62A5E79B" w14:textId="183183EA" w:rsidR="00BB5496" w:rsidRPr="00BE5913" w:rsidRDefault="00D716D6" w:rsidP="00BE591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11B308F7" w14:textId="77777777" w:rsidR="00BB5496" w:rsidRPr="00BE5913" w:rsidRDefault="00BB5496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620" w:type="dxa"/>
          </w:tcPr>
          <w:p w14:paraId="1C6BB58A" w14:textId="7BDB40E0" w:rsidR="00BB5496" w:rsidRPr="00BE5913" w:rsidRDefault="00D716D6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  <w:tc>
          <w:tcPr>
            <w:tcW w:w="180" w:type="dxa"/>
          </w:tcPr>
          <w:p w14:paraId="6B201F62" w14:textId="77777777" w:rsidR="00BB5496" w:rsidRPr="00BE5913" w:rsidRDefault="00BB5496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</w:tc>
        <w:tc>
          <w:tcPr>
            <w:tcW w:w="1890" w:type="dxa"/>
          </w:tcPr>
          <w:p w14:paraId="4A60F1E8" w14:textId="24908B9E" w:rsidR="00BB5496" w:rsidRPr="00BE5913" w:rsidRDefault="00D716D6" w:rsidP="00EC347D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  <w:tr w:rsidR="00D12ED4" w:rsidRPr="00BE5913" w14:paraId="620A6501" w14:textId="491209F5" w:rsidTr="002C6347">
        <w:trPr>
          <w:cantSplit/>
        </w:trPr>
        <w:tc>
          <w:tcPr>
            <w:tcW w:w="3600" w:type="dxa"/>
          </w:tcPr>
          <w:p w14:paraId="590AED5C" w14:textId="77777777" w:rsidR="00D12ED4" w:rsidRPr="00BE5913" w:rsidRDefault="00D12ED4" w:rsidP="00BE591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80" w:type="dxa"/>
          </w:tcPr>
          <w:p w14:paraId="65D9E563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341EEAA" w14:textId="1EB6510A" w:rsidR="00D12ED4" w:rsidRPr="00BE5913" w:rsidRDefault="00D716D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11</w:t>
            </w:r>
          </w:p>
        </w:tc>
        <w:tc>
          <w:tcPr>
            <w:tcW w:w="180" w:type="dxa"/>
          </w:tcPr>
          <w:p w14:paraId="26B2B60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6C4643E5" w14:textId="6A15C110" w:rsidR="00D12ED4" w:rsidRPr="00BE5913" w:rsidRDefault="003C5FE5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187" w:type="dxa"/>
          </w:tcPr>
          <w:p w14:paraId="3121B65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  <w:tcBorders>
              <w:left w:val="nil"/>
            </w:tcBorders>
          </w:tcPr>
          <w:p w14:paraId="0B7759C2" w14:textId="324F0351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5</w:t>
            </w:r>
          </w:p>
        </w:tc>
        <w:tc>
          <w:tcPr>
            <w:tcW w:w="180" w:type="dxa"/>
          </w:tcPr>
          <w:p w14:paraId="4A650A0D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2E0CBD2F" w14:textId="3E9E65AD" w:rsidR="00D12ED4" w:rsidRPr="00BE5913" w:rsidRDefault="00D716D6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  <w:tc>
          <w:tcPr>
            <w:tcW w:w="180" w:type="dxa"/>
          </w:tcPr>
          <w:p w14:paraId="6F767B3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5FE3D692" w14:textId="415DB37F" w:rsidR="00D12ED4" w:rsidRPr="00BE5913" w:rsidRDefault="00D716D6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20</w:t>
            </w:r>
          </w:p>
        </w:tc>
        <w:tc>
          <w:tcPr>
            <w:tcW w:w="180" w:type="dxa"/>
          </w:tcPr>
          <w:p w14:paraId="47A017E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5414DA0A" w14:textId="5848F048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</w:tr>
      <w:tr w:rsidR="00D12ED4" w:rsidRPr="00BE5913" w14:paraId="5E64A1EC" w14:textId="3EFD89E6" w:rsidTr="002C6347">
        <w:trPr>
          <w:cantSplit/>
        </w:trPr>
        <w:tc>
          <w:tcPr>
            <w:tcW w:w="3600" w:type="dxa"/>
          </w:tcPr>
          <w:p w14:paraId="43D1C608" w14:textId="23C10F22" w:rsidR="00D12ED4" w:rsidRPr="00BE5913" w:rsidRDefault="00D12ED4" w:rsidP="00BE591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รวมรายการหนี้สินทางการเงินหมุนเวียน (ไม่รวมเจ้าหนี้การค้า เจ้าหนี้อื่น และประมาณการหนี้สิน)</w:t>
            </w:r>
          </w:p>
        </w:tc>
        <w:tc>
          <w:tcPr>
            <w:tcW w:w="180" w:type="dxa"/>
          </w:tcPr>
          <w:p w14:paraId="2FFBC6BC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7ECB6E" w14:textId="77777777" w:rsidR="00D716D6" w:rsidRPr="00BE5913" w:rsidRDefault="00D716D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903DA22" w14:textId="34BDE13F" w:rsidR="00D12ED4" w:rsidRPr="00BE5913" w:rsidRDefault="00D716D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36</w:t>
            </w:r>
            <w:r w:rsidR="00EC347D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</w:t>
            </w:r>
          </w:p>
        </w:tc>
        <w:tc>
          <w:tcPr>
            <w:tcW w:w="180" w:type="dxa"/>
          </w:tcPr>
          <w:p w14:paraId="25A0262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5F9C6EB5" w14:textId="77777777" w:rsidR="003C5FE5" w:rsidRPr="00BE5913" w:rsidRDefault="003C5FE5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FE8A88A" w14:textId="0F50052D" w:rsidR="00D12ED4" w:rsidRPr="00BE5913" w:rsidRDefault="003C5FE5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34</w:t>
            </w:r>
          </w:p>
        </w:tc>
        <w:tc>
          <w:tcPr>
            <w:tcW w:w="187" w:type="dxa"/>
          </w:tcPr>
          <w:p w14:paraId="017C5DC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</w:tcPr>
          <w:p w14:paraId="3AB4497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30FA54D5" w14:textId="3173BCE4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4</w:t>
            </w:r>
          </w:p>
        </w:tc>
        <w:tc>
          <w:tcPr>
            <w:tcW w:w="180" w:type="dxa"/>
          </w:tcPr>
          <w:p w14:paraId="1BA6634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2CA12E5D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778EBE64" w14:textId="3E7C8099" w:rsidR="00D12ED4" w:rsidRPr="00BE5913" w:rsidRDefault="00D716D6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</w:t>
            </w:r>
          </w:p>
        </w:tc>
        <w:tc>
          <w:tcPr>
            <w:tcW w:w="180" w:type="dxa"/>
          </w:tcPr>
          <w:p w14:paraId="46C43CD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3DBA726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4BBE4E11" w14:textId="34C4D6CE" w:rsidR="00D12ED4" w:rsidRPr="00BE5913" w:rsidRDefault="00D716D6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</w:t>
            </w:r>
          </w:p>
        </w:tc>
        <w:tc>
          <w:tcPr>
            <w:tcW w:w="180" w:type="dxa"/>
          </w:tcPr>
          <w:p w14:paraId="3B8EF6C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32B149CE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1FA01559" w14:textId="56693762" w:rsidR="00D12ED4" w:rsidRPr="00BE5913" w:rsidRDefault="00D716D6" w:rsidP="002C6347">
            <w:pPr>
              <w:pStyle w:val="acctfourfigures"/>
              <w:tabs>
                <w:tab w:val="clear" w:pos="765"/>
                <w:tab w:val="decimal" w:pos="1375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</w:t>
            </w:r>
          </w:p>
        </w:tc>
      </w:tr>
      <w:tr w:rsidR="00D12ED4" w:rsidRPr="00BE5913" w14:paraId="171CAAD5" w14:textId="5B5FB42C" w:rsidTr="002C6347">
        <w:trPr>
          <w:cantSplit/>
        </w:trPr>
        <w:tc>
          <w:tcPr>
            <w:tcW w:w="3600" w:type="dxa"/>
          </w:tcPr>
          <w:p w14:paraId="2D7BFCE0" w14:textId="47069758" w:rsidR="00D12ED4" w:rsidRPr="00BE5913" w:rsidRDefault="00D12ED4" w:rsidP="00BE5913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5" w:hanging="270"/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3"/>
                <w:szCs w:val="23"/>
                <w:cs/>
              </w:rPr>
              <w:t>รวมรายการหนี้สินทางการเงินไม่หมุนเวียน (ไม่รวมเจ้าหนี้การค้า เจ้าหนี้อื่นและประมาณการหนี้สิน)</w:t>
            </w:r>
          </w:p>
        </w:tc>
        <w:tc>
          <w:tcPr>
            <w:tcW w:w="180" w:type="dxa"/>
          </w:tcPr>
          <w:p w14:paraId="15D428CD" w14:textId="77777777" w:rsidR="00D12ED4" w:rsidRPr="00BE5913" w:rsidRDefault="00D12ED4" w:rsidP="00BE591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8EF646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72E0111" w14:textId="0B0285B4" w:rsidR="00D12ED4" w:rsidRPr="00BE5913" w:rsidRDefault="00D716D6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2,017</w:t>
            </w:r>
          </w:p>
        </w:tc>
        <w:tc>
          <w:tcPr>
            <w:tcW w:w="180" w:type="dxa"/>
          </w:tcPr>
          <w:p w14:paraId="0466FFB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16" w:type="dxa"/>
          </w:tcPr>
          <w:p w14:paraId="0BE346A6" w14:textId="77777777" w:rsidR="003C5FE5" w:rsidRPr="00BE5913" w:rsidRDefault="003C5FE5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5C151E7F" w14:textId="4EBD3031" w:rsidR="00D12ED4" w:rsidRPr="00BE5913" w:rsidRDefault="00FF47AC" w:rsidP="00BE5913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1,900</w:t>
            </w:r>
          </w:p>
        </w:tc>
        <w:tc>
          <w:tcPr>
            <w:tcW w:w="187" w:type="dxa"/>
          </w:tcPr>
          <w:p w14:paraId="339563E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449" w:type="dxa"/>
          </w:tcPr>
          <w:p w14:paraId="7C67055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49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CD3E14D" w14:textId="5BD53F54" w:rsidR="00D12ED4" w:rsidRPr="00BE5913" w:rsidRDefault="00D716D6" w:rsidP="002C6347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85</w:t>
            </w:r>
          </w:p>
        </w:tc>
        <w:tc>
          <w:tcPr>
            <w:tcW w:w="180" w:type="dxa"/>
          </w:tcPr>
          <w:p w14:paraId="616ABB2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530" w:type="dxa"/>
          </w:tcPr>
          <w:p w14:paraId="41C1421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20743CEA" w14:textId="557CD01E" w:rsidR="00D12ED4" w:rsidRPr="00BE5913" w:rsidRDefault="00D716D6" w:rsidP="00BE5913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72</w:t>
            </w:r>
          </w:p>
        </w:tc>
        <w:tc>
          <w:tcPr>
            <w:tcW w:w="180" w:type="dxa"/>
          </w:tcPr>
          <w:p w14:paraId="706CBB2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620" w:type="dxa"/>
          </w:tcPr>
          <w:p w14:paraId="5F4D7A4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64C1C07E" w14:textId="71544E10" w:rsidR="00D12ED4" w:rsidRPr="00BE5913" w:rsidRDefault="00D716D6" w:rsidP="00BE5913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181</w:t>
            </w:r>
          </w:p>
        </w:tc>
        <w:tc>
          <w:tcPr>
            <w:tcW w:w="180" w:type="dxa"/>
          </w:tcPr>
          <w:p w14:paraId="37F7B3B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810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890" w:type="dxa"/>
          </w:tcPr>
          <w:p w14:paraId="18B0300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1687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bidi="th-TH"/>
              </w:rPr>
            </w:pPr>
          </w:p>
          <w:p w14:paraId="018FE8B6" w14:textId="3A2E553B" w:rsidR="00D12ED4" w:rsidRPr="000916F4" w:rsidRDefault="00D716D6" w:rsidP="00EC347D">
            <w:pPr>
              <w:pStyle w:val="acctfourfigures"/>
              <w:tabs>
                <w:tab w:val="clear" w:pos="765"/>
                <w:tab w:val="decimal" w:pos="1200"/>
              </w:tabs>
              <w:spacing w:line="240" w:lineRule="auto"/>
              <w:ind w:left="-79" w:right="-77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  <w:lang w:bidi="th-TH"/>
              </w:rPr>
              <w:t>-</w:t>
            </w:r>
          </w:p>
        </w:tc>
      </w:tr>
    </w:tbl>
    <w:p w14:paraId="6603A208" w14:textId="62663CE3" w:rsidR="004B0FC7" w:rsidRPr="00BE5913" w:rsidRDefault="004B0FC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14"/>
          <w:szCs w:val="14"/>
          <w:cs/>
          <w:lang w:val="en-GB"/>
        </w:rPr>
      </w:pPr>
    </w:p>
    <w:p w14:paraId="780282E1" w14:textId="77777777" w:rsidR="00EC1A9B" w:rsidRPr="00BE5913" w:rsidRDefault="00EC1A9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/>
          <w:i/>
          <w:iCs/>
          <w:sz w:val="30"/>
          <w:szCs w:val="30"/>
          <w:lang w:val="en-GB"/>
        </w:rPr>
        <w:sectPr w:rsidR="00EC1A9B" w:rsidRPr="00BE5913" w:rsidSect="00EC1A9B">
          <w:head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4B4CE4" w14:textId="1363DB2A" w:rsidR="00A766C1" w:rsidRPr="00BE5913" w:rsidRDefault="00046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/>
          <w:i/>
          <w:iCs/>
          <w:sz w:val="30"/>
          <w:szCs w:val="30"/>
          <w:lang w:val="en-GB"/>
        </w:rPr>
      </w:pPr>
      <w:r w:rsidRPr="00BE5913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การร่วมค้าที่ไม่มีสาระสำคัญ</w:t>
      </w:r>
    </w:p>
    <w:p w14:paraId="2082D8C5" w14:textId="77777777" w:rsidR="00046BA1" w:rsidRPr="00BE5913" w:rsidRDefault="00046BA1" w:rsidP="00BE5913">
      <w:pPr>
        <w:ind w:left="630"/>
        <w:rPr>
          <w:rFonts w:asciiTheme="majorBidi" w:hAnsiTheme="majorBidi" w:cstheme="majorBidi"/>
          <w:sz w:val="30"/>
          <w:szCs w:val="30"/>
        </w:rPr>
      </w:pPr>
    </w:p>
    <w:p w14:paraId="6B0FEAA1" w14:textId="32B8E4DF" w:rsidR="00A766C1" w:rsidRPr="00BE5913" w:rsidRDefault="00046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652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การร่วมค้าที่ไม่มีสาระสำคัญจากจำนวนเงิน</w:t>
      </w:r>
      <w:r w:rsidR="00627058" w:rsidRPr="00BE5913">
        <w:rPr>
          <w:rFonts w:asciiTheme="majorBidi" w:hAnsiTheme="majorBidi"/>
          <w:sz w:val="30"/>
          <w:szCs w:val="30"/>
        </w:rPr>
        <w:br/>
      </w:r>
      <w:r w:rsidRPr="00BE5913">
        <w:rPr>
          <w:rFonts w:asciiTheme="majorBidi" w:hAnsiTheme="majorBidi" w:hint="cs"/>
          <w:sz w:val="30"/>
          <w:szCs w:val="30"/>
          <w:cs/>
        </w:rPr>
        <w:t>ที่รายงานในงบการเงินรวมของกลุ่มบริษัท</w:t>
      </w:r>
    </w:p>
    <w:p w14:paraId="27AFFA38" w14:textId="77777777" w:rsidR="00046BA1" w:rsidRPr="00BE5913" w:rsidRDefault="00046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tbl>
      <w:tblPr>
        <w:tblW w:w="963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200"/>
        <w:gridCol w:w="1170"/>
        <w:gridCol w:w="180"/>
        <w:gridCol w:w="1082"/>
      </w:tblGrid>
      <w:tr w:rsidR="00A766C1" w:rsidRPr="00BE5913" w14:paraId="2207BDD5" w14:textId="77777777" w:rsidTr="005B62D8">
        <w:trPr>
          <w:cantSplit/>
          <w:tblHeader/>
        </w:trPr>
        <w:tc>
          <w:tcPr>
            <w:tcW w:w="7200" w:type="dxa"/>
          </w:tcPr>
          <w:p w14:paraId="7398DE44" w14:textId="77777777" w:rsidR="00A766C1" w:rsidRPr="00BE5913" w:rsidRDefault="00A766C1" w:rsidP="00BE59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4A93C560" w14:textId="1AD6FCA2" w:rsidR="00A766C1" w:rsidRPr="00BE5913" w:rsidRDefault="005B62D8" w:rsidP="00BE591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การร่วมค้าที่ไม่มีสาระสำคัญ</w:t>
            </w:r>
          </w:p>
        </w:tc>
      </w:tr>
      <w:tr w:rsidR="00554EF8" w:rsidRPr="00BE5913" w14:paraId="323A3912" w14:textId="77777777">
        <w:trPr>
          <w:cantSplit/>
          <w:trHeight w:val="135"/>
        </w:trPr>
        <w:tc>
          <w:tcPr>
            <w:tcW w:w="7200" w:type="dxa"/>
          </w:tcPr>
          <w:p w14:paraId="756A5F48" w14:textId="77777777" w:rsidR="00554EF8" w:rsidRPr="00BE5913" w:rsidRDefault="00554EF8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639A8" w14:textId="3B366219" w:rsidR="00554EF8" w:rsidRPr="00BE5913" w:rsidRDefault="00554EF8" w:rsidP="00BE5913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1A9B" w:rsidRPr="00BE59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116E961C" w14:textId="77777777" w:rsidR="00554EF8" w:rsidRPr="00BE5913" w:rsidRDefault="00554EF8" w:rsidP="00BE591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A816CDD" w14:textId="28A65B7A" w:rsidR="00554EF8" w:rsidRPr="00BE5913" w:rsidRDefault="00554EF8" w:rsidP="00BE59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C1A9B" w:rsidRPr="00BE59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766C1" w:rsidRPr="00BE5913" w14:paraId="6E884F51" w14:textId="77777777" w:rsidTr="005B62D8">
        <w:trPr>
          <w:cantSplit/>
          <w:tblHeader/>
        </w:trPr>
        <w:tc>
          <w:tcPr>
            <w:tcW w:w="7200" w:type="dxa"/>
          </w:tcPr>
          <w:p w14:paraId="1CA18E3F" w14:textId="77777777" w:rsidR="00A766C1" w:rsidRPr="00BE5913" w:rsidRDefault="00A766C1" w:rsidP="00BE591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432" w:type="dxa"/>
            <w:gridSpan w:val="3"/>
            <w:vAlign w:val="bottom"/>
          </w:tcPr>
          <w:p w14:paraId="7CDABCC2" w14:textId="77777777" w:rsidR="00A766C1" w:rsidRPr="00BE5913" w:rsidRDefault="00A766C1" w:rsidP="00BE591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1A9B" w:rsidRPr="00BE5913" w14:paraId="1B5A9650" w14:textId="77777777" w:rsidTr="005B62D8">
        <w:trPr>
          <w:cantSplit/>
          <w:trHeight w:val="135"/>
        </w:trPr>
        <w:tc>
          <w:tcPr>
            <w:tcW w:w="7200" w:type="dxa"/>
          </w:tcPr>
          <w:p w14:paraId="0C00BDA4" w14:textId="6167DDB1" w:rsidR="00EC1A9B" w:rsidRPr="00BE5913" w:rsidRDefault="00EC1A9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มูลค่าตามบัญชีของส่วนได้เสียในการร่วมค้าที่ไม่มีสาระสำคัญ</w:t>
            </w:r>
          </w:p>
        </w:tc>
        <w:tc>
          <w:tcPr>
            <w:tcW w:w="1170" w:type="dxa"/>
          </w:tcPr>
          <w:p w14:paraId="1377F9CC" w14:textId="61674A62" w:rsidR="00EC1A9B" w:rsidRPr="00172600" w:rsidRDefault="00EC1A9B" w:rsidP="00BE591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CB6C9F1" w14:textId="77777777" w:rsidR="00EC1A9B" w:rsidRPr="00BE5913" w:rsidRDefault="00EC1A9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6E23A8" w14:textId="1FC8DADB" w:rsidR="00EC1A9B" w:rsidRPr="00BE5913" w:rsidRDefault="00EC1A9B" w:rsidP="00BE59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C1A9B" w:rsidRPr="00BE5913" w14:paraId="35DEC0AC" w14:textId="77777777" w:rsidTr="005B62D8">
        <w:trPr>
          <w:cantSplit/>
          <w:trHeight w:val="135"/>
        </w:trPr>
        <w:tc>
          <w:tcPr>
            <w:tcW w:w="7200" w:type="dxa"/>
          </w:tcPr>
          <w:p w14:paraId="4A04392C" w14:textId="77777777" w:rsidR="00EC1A9B" w:rsidRPr="00BE5913" w:rsidRDefault="00EC1A9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122ADF" w14:textId="77777777" w:rsidR="00EC1A9B" w:rsidRPr="00BE5913" w:rsidRDefault="00EC1A9B" w:rsidP="00BE5913">
            <w:pPr>
              <w:pStyle w:val="acctfourfigures"/>
              <w:tabs>
                <w:tab w:val="decimal" w:pos="701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037758" w14:textId="77777777" w:rsidR="00EC1A9B" w:rsidRPr="00BE5913" w:rsidRDefault="00EC1A9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B0625A2" w14:textId="77777777" w:rsidR="00EC1A9B" w:rsidRPr="00BE5913" w:rsidRDefault="00EC1A9B" w:rsidP="00BE5913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9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1A9B" w:rsidRPr="00BE5913" w14:paraId="5D7C1E1B" w14:textId="77777777">
        <w:trPr>
          <w:cantSplit/>
          <w:trHeight w:val="135"/>
        </w:trPr>
        <w:tc>
          <w:tcPr>
            <w:tcW w:w="7200" w:type="dxa"/>
          </w:tcPr>
          <w:p w14:paraId="528B00DE" w14:textId="5E16E302" w:rsidR="00EC1A9B" w:rsidRPr="00BE5913" w:rsidRDefault="00EC1A9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ส่วนแบ่งขาดทุนของกลุ่มบริษัทในขาดทุนเบ็ดเสร็จรวม</w:t>
            </w:r>
          </w:p>
        </w:tc>
        <w:tc>
          <w:tcPr>
            <w:tcW w:w="1170" w:type="dxa"/>
          </w:tcPr>
          <w:p w14:paraId="39AD2B13" w14:textId="51E4ADCC" w:rsidR="00EC1A9B" w:rsidRPr="00BE5913" w:rsidRDefault="0060077F" w:rsidP="00BE591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35A5D5B" w14:textId="77777777" w:rsidR="00EC1A9B" w:rsidRPr="00BE5913" w:rsidRDefault="00EC1A9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CBC43A5" w14:textId="1FCF87E2" w:rsidR="00EC1A9B" w:rsidRPr="00BE5913" w:rsidRDefault="00EC1A9B" w:rsidP="006952C6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C1A9B" w:rsidRPr="00BE5913" w14:paraId="3F962108" w14:textId="77777777" w:rsidTr="005B62D8">
        <w:trPr>
          <w:cantSplit/>
        </w:trPr>
        <w:tc>
          <w:tcPr>
            <w:tcW w:w="7200" w:type="dxa"/>
          </w:tcPr>
          <w:p w14:paraId="59536343" w14:textId="77777777" w:rsidR="00EC1A9B" w:rsidRPr="00BE5913" w:rsidRDefault="00EC1A9B" w:rsidP="00BE591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13F7CD" w14:textId="77777777" w:rsidR="00EC1A9B" w:rsidRPr="00BE5913" w:rsidRDefault="00EC1A9B" w:rsidP="00BE5913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1653FA" w14:textId="77777777" w:rsidR="00EC1A9B" w:rsidRPr="00BE5913" w:rsidRDefault="00EC1A9B" w:rsidP="00BE591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FA09C3A" w14:textId="77777777" w:rsidR="00EC1A9B" w:rsidRPr="00BE5913" w:rsidRDefault="00EC1A9B" w:rsidP="00BE591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1068E97" w14:textId="77777777" w:rsidR="00A766C1" w:rsidRPr="00BE5913" w:rsidRDefault="00A766C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64FAEAE7" w14:textId="77777777" w:rsidR="00EA16D9" w:rsidRPr="00BE5913" w:rsidRDefault="00EA16D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="Angsana New" w:hAnsi="Angsana New"/>
          <w:b/>
          <w:bCs/>
          <w:sz w:val="26"/>
          <w:szCs w:val="26"/>
        </w:rPr>
      </w:pPr>
    </w:p>
    <w:p w14:paraId="35D8F7A7" w14:textId="3937E1E5" w:rsidR="00EA16D9" w:rsidRPr="00BE5913" w:rsidRDefault="00EA16D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  <w:sectPr w:rsidR="00EA16D9" w:rsidRPr="00BE5913" w:rsidSect="00EC1A9B">
          <w:pgSz w:w="11909" w:h="16834" w:code="9"/>
          <w:pgMar w:top="1152" w:right="576" w:bottom="1152" w:left="691" w:header="720" w:footer="720" w:gutter="0"/>
          <w:cols w:space="720"/>
          <w:docGrid w:linePitch="245"/>
        </w:sectPr>
      </w:pPr>
    </w:p>
    <w:p w14:paraId="2E5F8A45" w14:textId="77E4EAA6" w:rsidR="00E3590B" w:rsidRPr="00BE5913" w:rsidRDefault="00E3590B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26"/>
          <w:szCs w:val="26"/>
        </w:rPr>
      </w:pPr>
      <w:r w:rsidRPr="00BE5913">
        <w:rPr>
          <w:rFonts w:ascii="Angsana New" w:hAnsi="Angsana New" w:hint="cs"/>
          <w:b/>
          <w:bCs/>
          <w:sz w:val="26"/>
          <w:szCs w:val="26"/>
          <w:cs/>
        </w:rPr>
        <w:t>เงินลงทุนในบริษัทย่อย</w:t>
      </w:r>
    </w:p>
    <w:p w14:paraId="4CA9EFC1" w14:textId="77777777" w:rsidR="00E3590B" w:rsidRPr="00BE5913" w:rsidRDefault="00E3590B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BA86A74" w14:textId="1823B612" w:rsidR="006E767F" w:rsidRPr="00BE5913" w:rsidRDefault="006E767F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26"/>
          <w:szCs w:val="26"/>
        </w:rPr>
      </w:pPr>
      <w:r w:rsidRPr="00BE5913">
        <w:rPr>
          <w:rFonts w:asciiTheme="majorBidi" w:hAnsiTheme="majorBidi" w:cstheme="majorBidi"/>
          <w:sz w:val="26"/>
          <w:szCs w:val="26"/>
          <w:cs/>
        </w:rPr>
        <w:t>เงินลงทุน</w:t>
      </w:r>
      <w:r w:rsidR="00B07B82" w:rsidRPr="00BE5913">
        <w:rPr>
          <w:rFonts w:asciiTheme="majorBidi" w:hAnsiTheme="majorBidi" w:cstheme="majorBidi"/>
          <w:sz w:val="26"/>
          <w:szCs w:val="26"/>
          <w:cs/>
        </w:rPr>
        <w:t>ใน</w:t>
      </w:r>
      <w:r w:rsidR="00516898" w:rsidRPr="00BE5913">
        <w:rPr>
          <w:rFonts w:asciiTheme="majorBidi" w:hAnsiTheme="majorBidi" w:cstheme="majorBidi"/>
          <w:sz w:val="26"/>
          <w:szCs w:val="26"/>
          <w:cs/>
        </w:rPr>
        <w:t>บริษัท</w:t>
      </w:r>
      <w:r w:rsidR="00B07B82" w:rsidRPr="00BE5913">
        <w:rPr>
          <w:rFonts w:asciiTheme="majorBidi" w:hAnsiTheme="majorBidi" w:cstheme="majorBidi"/>
          <w:sz w:val="26"/>
          <w:szCs w:val="26"/>
          <w:cs/>
        </w:rPr>
        <w:t>ย่อย</w:t>
      </w:r>
      <w:r w:rsidRPr="00BE5913">
        <w:rPr>
          <w:rFonts w:asciiTheme="majorBidi" w:hAnsiTheme="majorBidi" w:cstheme="majorBidi"/>
          <w:sz w:val="26"/>
          <w:szCs w:val="26"/>
          <w:cs/>
        </w:rPr>
        <w:t xml:space="preserve"> ณ วันที่</w:t>
      </w:r>
      <w:r w:rsidR="00431D39"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="002C6347">
        <w:rPr>
          <w:rFonts w:asciiTheme="majorBidi" w:hAnsiTheme="majorBidi" w:cstheme="majorBidi"/>
          <w:sz w:val="26"/>
          <w:szCs w:val="26"/>
        </w:rPr>
        <w:t>31</w:t>
      </w:r>
      <w:r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Pr="00BE5913">
        <w:rPr>
          <w:rFonts w:asciiTheme="majorBidi" w:hAnsiTheme="majorBidi" w:cstheme="majorBidi"/>
          <w:sz w:val="26"/>
          <w:szCs w:val="26"/>
          <w:cs/>
        </w:rPr>
        <w:t xml:space="preserve">ธันวาคม </w:t>
      </w:r>
      <w:r w:rsidR="002C6347">
        <w:rPr>
          <w:rFonts w:asciiTheme="majorBidi" w:hAnsiTheme="majorBidi" w:cstheme="majorBidi"/>
          <w:sz w:val="26"/>
          <w:szCs w:val="26"/>
        </w:rPr>
        <w:t>2567</w:t>
      </w:r>
      <w:r w:rsidR="00933478"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="00933478" w:rsidRPr="00BE5913">
        <w:rPr>
          <w:rFonts w:asciiTheme="majorBidi" w:hAnsiTheme="majorBidi" w:cstheme="majorBidi"/>
          <w:sz w:val="26"/>
          <w:szCs w:val="26"/>
          <w:cs/>
        </w:rPr>
        <w:t xml:space="preserve">และ </w:t>
      </w:r>
      <w:r w:rsidR="00431D39" w:rsidRPr="00BE5913">
        <w:rPr>
          <w:rFonts w:asciiTheme="majorBidi" w:hAnsiTheme="majorBidi" w:cstheme="majorBidi"/>
          <w:sz w:val="26"/>
          <w:szCs w:val="26"/>
        </w:rPr>
        <w:t>256</w:t>
      </w:r>
      <w:r w:rsidR="00D12ED4" w:rsidRPr="00BE5913">
        <w:rPr>
          <w:rFonts w:asciiTheme="majorBidi" w:hAnsiTheme="majorBidi" w:cstheme="majorBidi"/>
          <w:sz w:val="26"/>
          <w:szCs w:val="26"/>
        </w:rPr>
        <w:t>6</w:t>
      </w:r>
      <w:r w:rsidR="00B15CA8" w:rsidRPr="00BE5913">
        <w:rPr>
          <w:rFonts w:asciiTheme="majorBidi" w:hAnsiTheme="majorBidi" w:cstheme="majorBidi"/>
          <w:sz w:val="26"/>
          <w:szCs w:val="26"/>
        </w:rPr>
        <w:t xml:space="preserve"> </w:t>
      </w:r>
      <w:r w:rsidRPr="00BE5913">
        <w:rPr>
          <w:rFonts w:asciiTheme="majorBidi" w:hAnsiTheme="majorBidi" w:cstheme="majorBidi"/>
          <w:sz w:val="26"/>
          <w:szCs w:val="26"/>
          <w:cs/>
        </w:rPr>
        <w:t>มีดังนี้</w:t>
      </w:r>
    </w:p>
    <w:p w14:paraId="3E5B595C" w14:textId="77777777" w:rsidR="00971F84" w:rsidRPr="00BE5913" w:rsidRDefault="00971F84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 w:firstLine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9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08"/>
        <w:gridCol w:w="1888"/>
        <w:gridCol w:w="180"/>
        <w:gridCol w:w="990"/>
        <w:gridCol w:w="183"/>
        <w:gridCol w:w="989"/>
        <w:gridCol w:w="184"/>
        <w:gridCol w:w="986"/>
        <w:gridCol w:w="178"/>
        <w:gridCol w:w="1000"/>
        <w:gridCol w:w="182"/>
        <w:gridCol w:w="957"/>
        <w:gridCol w:w="178"/>
        <w:gridCol w:w="1101"/>
        <w:gridCol w:w="182"/>
        <w:gridCol w:w="818"/>
        <w:gridCol w:w="208"/>
        <w:gridCol w:w="1228"/>
      </w:tblGrid>
      <w:tr w:rsidR="00EE18B0" w:rsidRPr="00BE5913" w14:paraId="698631C1" w14:textId="6D63E167" w:rsidTr="00F216F6">
        <w:trPr>
          <w:cantSplit/>
          <w:tblHeader/>
        </w:trPr>
        <w:tc>
          <w:tcPr>
            <w:tcW w:w="3508" w:type="dxa"/>
          </w:tcPr>
          <w:p w14:paraId="23167812" w14:textId="77777777" w:rsidR="00EE18B0" w:rsidRPr="00BE5913" w:rsidRDefault="00EE18B0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17" w:name="_Hlk16116"/>
            <w:bookmarkEnd w:id="15"/>
          </w:p>
        </w:tc>
        <w:tc>
          <w:tcPr>
            <w:tcW w:w="11432" w:type="dxa"/>
            <w:gridSpan w:val="17"/>
            <w:vAlign w:val="center"/>
          </w:tcPr>
          <w:p w14:paraId="2BCB274D" w14:textId="2236FA25" w:rsidR="00EE18B0" w:rsidRPr="00BE5913" w:rsidRDefault="00EE18B0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A674F" w:rsidRPr="00BE5913" w14:paraId="5019A37C" w14:textId="2BAF8A9E" w:rsidTr="00F216F6">
        <w:trPr>
          <w:cantSplit/>
          <w:tblHeader/>
        </w:trPr>
        <w:tc>
          <w:tcPr>
            <w:tcW w:w="3508" w:type="dxa"/>
          </w:tcPr>
          <w:p w14:paraId="5C2FA070" w14:textId="77777777" w:rsidR="009A674F" w:rsidRPr="00BE5913" w:rsidRDefault="009A674F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8" w:type="dxa"/>
            <w:vAlign w:val="center"/>
          </w:tcPr>
          <w:p w14:paraId="2A2AD509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483B86C5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EAE1EDD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68E2E251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4" w:type="dxa"/>
            <w:gridSpan w:val="3"/>
          </w:tcPr>
          <w:p w14:paraId="63113C0E" w14:textId="77777777" w:rsidR="009A674F" w:rsidRPr="00BE5913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14:paraId="2739BDE1" w14:textId="77777777" w:rsidR="009A674F" w:rsidRPr="00BE5913" w:rsidDel="00685444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gridSpan w:val="3"/>
          </w:tcPr>
          <w:p w14:paraId="6D361D94" w14:textId="77777777" w:rsidR="009A674F" w:rsidRPr="00BE5913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436" w:type="dxa"/>
            <w:gridSpan w:val="4"/>
          </w:tcPr>
          <w:p w14:paraId="08659A7B" w14:textId="298A8AD8" w:rsidR="009A674F" w:rsidRPr="00BE5913" w:rsidRDefault="009A674F" w:rsidP="00BE5913">
            <w:pPr>
              <w:pStyle w:val="acctfourfigures"/>
              <w:tabs>
                <w:tab w:val="clear" w:pos="765"/>
              </w:tabs>
              <w:spacing w:line="216" w:lineRule="auto"/>
              <w:ind w:right="9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D12ED4" w:rsidRPr="00BE5913" w14:paraId="1D0F37E1" w14:textId="3CE4144F" w:rsidTr="00F216F6">
        <w:trPr>
          <w:cantSplit/>
          <w:tblHeader/>
        </w:trPr>
        <w:tc>
          <w:tcPr>
            <w:tcW w:w="3508" w:type="dxa"/>
          </w:tcPr>
          <w:p w14:paraId="02A1BB78" w14:textId="77777777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88" w:type="dxa"/>
          </w:tcPr>
          <w:p w14:paraId="11A1A1E5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0CC839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0E2226F" w14:textId="02989FFE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3E4FD497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vAlign w:val="center"/>
          </w:tcPr>
          <w:p w14:paraId="179B891D" w14:textId="323CB2FA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44E7D25C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vAlign w:val="center"/>
          </w:tcPr>
          <w:p w14:paraId="0C7DEF70" w14:textId="7E232E9D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56575143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ED54C4E" w14:textId="39E888AA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07DD4BCB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vAlign w:val="center"/>
          </w:tcPr>
          <w:p w14:paraId="4FB15D2C" w14:textId="0B34EF89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62504430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C54D229" w14:textId="14FEEECE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  <w:vAlign w:val="center"/>
          </w:tcPr>
          <w:p w14:paraId="7D26E31C" w14:textId="6CBD591F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center"/>
          </w:tcPr>
          <w:p w14:paraId="57E3960B" w14:textId="79F6C94D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08" w:type="dxa"/>
            <w:vAlign w:val="center"/>
          </w:tcPr>
          <w:p w14:paraId="4F8DE613" w14:textId="25374D1C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14EBFA50" w14:textId="04D33564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AF4D10" w:rsidRPr="00BE5913" w14:paraId="78287D54" w14:textId="3BEE79D9" w:rsidTr="00F216F6">
        <w:trPr>
          <w:cantSplit/>
          <w:tblHeader/>
        </w:trPr>
        <w:tc>
          <w:tcPr>
            <w:tcW w:w="3508" w:type="dxa"/>
          </w:tcPr>
          <w:p w14:paraId="6BDF6311" w14:textId="77777777" w:rsidR="00AF4D10" w:rsidRPr="00BE5913" w:rsidRDefault="00AF4D10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88" w:type="dxa"/>
          </w:tcPr>
          <w:p w14:paraId="73E86315" w14:textId="77777777" w:rsidR="00AF4D10" w:rsidRPr="00BE5913" w:rsidRDefault="00AF4D10" w:rsidP="00BE5913">
            <w:pPr>
              <w:pStyle w:val="acctfourfigures"/>
              <w:tabs>
                <w:tab w:val="clear" w:pos="765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352E09A7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42350A3C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07D66CFA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790" w:type="dxa"/>
            <w:gridSpan w:val="10"/>
          </w:tcPr>
          <w:p w14:paraId="183B624B" w14:textId="66E7DA62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  <w:tc>
          <w:tcPr>
            <w:tcW w:w="1228" w:type="dxa"/>
          </w:tcPr>
          <w:p w14:paraId="46C548CE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AF4D10" w:rsidRPr="00BE5913" w14:paraId="4709C2C4" w14:textId="1986F1E9" w:rsidTr="00F216F6">
        <w:trPr>
          <w:cantSplit/>
        </w:trPr>
        <w:tc>
          <w:tcPr>
            <w:tcW w:w="3508" w:type="dxa"/>
          </w:tcPr>
          <w:p w14:paraId="445D0184" w14:textId="22AE5B61" w:rsidR="00AF4D10" w:rsidRPr="00BE5913" w:rsidRDefault="00AF4D10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1888" w:type="dxa"/>
          </w:tcPr>
          <w:p w14:paraId="3F10047D" w14:textId="77777777" w:rsidR="00AF4D10" w:rsidRPr="00BE5913" w:rsidRDefault="00AF4D10" w:rsidP="00BE5913">
            <w:pPr>
              <w:pStyle w:val="acctfourfigures"/>
              <w:tabs>
                <w:tab w:val="clear" w:pos="765"/>
              </w:tabs>
              <w:spacing w:line="216" w:lineRule="auto"/>
              <w:ind w:left="-264" w:right="467" w:hanging="45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6488F996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5DBE8F3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10849CFA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9" w:type="dxa"/>
          </w:tcPr>
          <w:p w14:paraId="4A86EF79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</w:tcPr>
          <w:p w14:paraId="359DC7D4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0107E5D0" w14:textId="3157D43C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7080F37" w14:textId="77777777" w:rsidR="00AF4D10" w:rsidRPr="00BE5913" w:rsidRDefault="00AF4D10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7B3C82BA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5B70056E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57" w:type="dxa"/>
          </w:tcPr>
          <w:p w14:paraId="738D25C0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8EE19F5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3166925D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A53AC62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8" w:type="dxa"/>
          </w:tcPr>
          <w:p w14:paraId="77092DAD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C7D4C7D" w14:textId="2B8A7914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28" w:type="dxa"/>
          </w:tcPr>
          <w:p w14:paraId="68FB40C6" w14:textId="77777777" w:rsidR="00AF4D10" w:rsidRPr="00BE5913" w:rsidRDefault="00AF4D10" w:rsidP="00BE5913">
            <w:pPr>
              <w:pStyle w:val="acctfourfigures"/>
              <w:tabs>
                <w:tab w:val="clear" w:pos="765"/>
                <w:tab w:val="decimal" w:pos="771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124F9" w:rsidRPr="00BE5913" w14:paraId="05D19FA8" w14:textId="09F0D090" w:rsidTr="009E5D7A">
        <w:trPr>
          <w:cantSplit/>
        </w:trPr>
        <w:tc>
          <w:tcPr>
            <w:tcW w:w="3508" w:type="dxa"/>
          </w:tcPr>
          <w:p w14:paraId="3BB38EF7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เวิรด์ รีเทล จำกัด</w:t>
            </w:r>
          </w:p>
        </w:tc>
        <w:tc>
          <w:tcPr>
            <w:tcW w:w="1888" w:type="dxa"/>
          </w:tcPr>
          <w:p w14:paraId="72807777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73F2F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3D96F9" w14:textId="44FF4A5C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99.99</w:t>
            </w:r>
          </w:p>
        </w:tc>
        <w:tc>
          <w:tcPr>
            <w:tcW w:w="183" w:type="dxa"/>
            <w:shd w:val="clear" w:color="auto" w:fill="auto"/>
          </w:tcPr>
          <w:p w14:paraId="31D597BD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6A2AF9DC" w14:textId="6F211904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99.99</w:t>
            </w:r>
          </w:p>
        </w:tc>
        <w:tc>
          <w:tcPr>
            <w:tcW w:w="184" w:type="dxa"/>
            <w:shd w:val="clear" w:color="auto" w:fill="auto"/>
          </w:tcPr>
          <w:p w14:paraId="0DC062B6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897A846" w14:textId="041E749B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32,015,000</w:t>
            </w:r>
          </w:p>
        </w:tc>
        <w:tc>
          <w:tcPr>
            <w:tcW w:w="178" w:type="dxa"/>
          </w:tcPr>
          <w:p w14:paraId="5D1F5C32" w14:textId="77777777" w:rsidR="006124F9" w:rsidRPr="00BE5913" w:rsidRDefault="006124F9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20D10B" w14:textId="4EA6587D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32,015,000</w:t>
            </w:r>
          </w:p>
        </w:tc>
        <w:tc>
          <w:tcPr>
            <w:tcW w:w="182" w:type="dxa"/>
          </w:tcPr>
          <w:p w14:paraId="61005588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4DE27A2" w14:textId="591535C8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31,997,000 </w:t>
            </w:r>
          </w:p>
        </w:tc>
        <w:tc>
          <w:tcPr>
            <w:tcW w:w="178" w:type="dxa"/>
          </w:tcPr>
          <w:p w14:paraId="39A35AE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4AE31CB8" w14:textId="7509B262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31,997,000</w:t>
            </w:r>
          </w:p>
        </w:tc>
        <w:tc>
          <w:tcPr>
            <w:tcW w:w="182" w:type="dxa"/>
          </w:tcPr>
          <w:p w14:paraId="0AF15EF6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8D4BB90" w14:textId="50FD7502" w:rsidR="006124F9" w:rsidRPr="00BE5913" w:rsidRDefault="006124F9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384,180 </w:t>
            </w:r>
          </w:p>
        </w:tc>
        <w:tc>
          <w:tcPr>
            <w:tcW w:w="208" w:type="dxa"/>
          </w:tcPr>
          <w:p w14:paraId="1CFE69D3" w14:textId="362A2C4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67DD59D" w14:textId="0694CD82" w:rsidR="006124F9" w:rsidRPr="00BE5913" w:rsidRDefault="006124F9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192,130 </w:t>
            </w:r>
          </w:p>
        </w:tc>
      </w:tr>
      <w:tr w:rsidR="006124F9" w:rsidRPr="00BE5913" w14:paraId="7503C078" w14:textId="5478D5CE" w:rsidTr="009E5D7A">
        <w:trPr>
          <w:cantSplit/>
        </w:trPr>
        <w:tc>
          <w:tcPr>
            <w:tcW w:w="3508" w:type="dxa"/>
          </w:tcPr>
          <w:p w14:paraId="55E69738" w14:textId="5C92621B" w:rsidR="006124F9" w:rsidRPr="00BE5913" w:rsidRDefault="006124F9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82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ทีซีซี โฮเทล แอสเสท แมนเนจเม้นท์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7D1E2676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8411DF" w14:textId="606E28C0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2AE9BE2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230B21" w14:textId="77777777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F9F2151" w14:textId="689B4C68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183" w:type="dxa"/>
            <w:shd w:val="clear" w:color="auto" w:fill="auto"/>
          </w:tcPr>
          <w:p w14:paraId="06CDEFC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2C1F87F" w14:textId="77777777" w:rsidR="006124F9" w:rsidRPr="00BE5913" w:rsidRDefault="006124F9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8C5791" w14:textId="5666FAE0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80.69</w:t>
            </w:r>
          </w:p>
        </w:tc>
        <w:tc>
          <w:tcPr>
            <w:tcW w:w="184" w:type="dxa"/>
            <w:shd w:val="clear" w:color="auto" w:fill="auto"/>
          </w:tcPr>
          <w:p w14:paraId="0C08628B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F6C0D5E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B9348E" w14:textId="0F498553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40,000,000</w:t>
            </w:r>
          </w:p>
        </w:tc>
        <w:tc>
          <w:tcPr>
            <w:tcW w:w="178" w:type="dxa"/>
          </w:tcPr>
          <w:p w14:paraId="3421FF0F" w14:textId="77777777" w:rsidR="006124F9" w:rsidRPr="00BE5913" w:rsidRDefault="006124F9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BB113E6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7E1FBF" w14:textId="33553553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40,000,000</w:t>
            </w:r>
          </w:p>
        </w:tc>
        <w:tc>
          <w:tcPr>
            <w:tcW w:w="182" w:type="dxa"/>
          </w:tcPr>
          <w:p w14:paraId="6B94DD7E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8F4123B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9021565" w14:textId="07EFE36A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44,183,648 </w:t>
            </w:r>
          </w:p>
        </w:tc>
        <w:tc>
          <w:tcPr>
            <w:tcW w:w="178" w:type="dxa"/>
          </w:tcPr>
          <w:p w14:paraId="6FFBAFCF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B9421A5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1459220" w14:textId="2CDBB7F8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35,156,630</w:t>
            </w:r>
          </w:p>
        </w:tc>
        <w:tc>
          <w:tcPr>
            <w:tcW w:w="182" w:type="dxa"/>
          </w:tcPr>
          <w:p w14:paraId="7651A394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727957E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D4A98" w14:textId="342E72AB" w:rsidR="006124F9" w:rsidRPr="00BE5913" w:rsidRDefault="006124F9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1,927,273 </w:t>
            </w:r>
          </w:p>
        </w:tc>
        <w:tc>
          <w:tcPr>
            <w:tcW w:w="208" w:type="dxa"/>
          </w:tcPr>
          <w:p w14:paraId="7EADE6DC" w14:textId="442C65FE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5B462EB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AAF1DB9" w14:textId="33A5AB96" w:rsidR="006124F9" w:rsidRPr="00BE5913" w:rsidRDefault="006124F9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683,932 </w:t>
            </w:r>
          </w:p>
        </w:tc>
      </w:tr>
      <w:tr w:rsidR="006124F9" w:rsidRPr="00BE5913" w14:paraId="19D5EF6A" w14:textId="77777777" w:rsidTr="009E5D7A">
        <w:trPr>
          <w:cantSplit/>
        </w:trPr>
        <w:tc>
          <w:tcPr>
            <w:tcW w:w="3508" w:type="dxa"/>
          </w:tcPr>
          <w:p w14:paraId="1257AA7A" w14:textId="61CE5034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เวิรด์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แอทแทรคชั่น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แอนด์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รีเทล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เดิมชื่อ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6"/>
                <w:szCs w:val="26"/>
              </w:rPr>
              <w:t>1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026CC7B7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4833C464" w14:textId="598946C5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5020168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B5C54A8" w14:textId="77777777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DB7E671" w14:textId="77777777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CD6E26D" w14:textId="34E80EF6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3" w:type="dxa"/>
            <w:shd w:val="clear" w:color="auto" w:fill="auto"/>
          </w:tcPr>
          <w:p w14:paraId="6AB95EB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20F5ADA" w14:textId="77777777" w:rsidR="006124F9" w:rsidRPr="00BE5913" w:rsidRDefault="006124F9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B3C495" w14:textId="77777777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345EC3" w14:textId="46C5A0B9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99.98</w:t>
            </w:r>
          </w:p>
        </w:tc>
        <w:tc>
          <w:tcPr>
            <w:tcW w:w="184" w:type="dxa"/>
            <w:shd w:val="clear" w:color="auto" w:fill="auto"/>
          </w:tcPr>
          <w:p w14:paraId="1D242460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28C8125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33432090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8656B1F" w14:textId="3145100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5CB600D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746FA8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1C982BD8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363099C1" w14:textId="22366A49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1876273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E4DBF14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473043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CE7785" w14:textId="67A84AB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</w:p>
        </w:tc>
        <w:tc>
          <w:tcPr>
            <w:tcW w:w="178" w:type="dxa"/>
          </w:tcPr>
          <w:p w14:paraId="4DCC021B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5F34F676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0E7F60D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679A904" w14:textId="14D6C63A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455C4D0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0AB199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80CF69D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5C3331" w14:textId="0C1C48C8" w:rsidR="006124F9" w:rsidRPr="00BE5913" w:rsidRDefault="006124F9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D249859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50BAB9E9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9FDB679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CA52C4" w14:textId="267B0F11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124F9" w:rsidRPr="00BE5913" w14:paraId="565C7F48" w14:textId="77777777" w:rsidTr="00F216F6">
        <w:trPr>
          <w:cantSplit/>
        </w:trPr>
        <w:tc>
          <w:tcPr>
            <w:tcW w:w="3508" w:type="dxa"/>
          </w:tcPr>
          <w:p w14:paraId="3F4E708D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เอดับบลิวซีเพื่อธุรกิจ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6"/>
                <w:szCs w:val="26"/>
              </w:rPr>
              <w:t>2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3F40B028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</w:t>
            </w:r>
          </w:p>
        </w:tc>
        <w:tc>
          <w:tcPr>
            <w:tcW w:w="180" w:type="dxa"/>
          </w:tcPr>
          <w:p w14:paraId="2FB2CDB1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C74597F" w14:textId="77777777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8A60B4" w14:textId="669A1601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3" w:type="dxa"/>
            <w:shd w:val="clear" w:color="auto" w:fill="auto"/>
          </w:tcPr>
          <w:p w14:paraId="75AC9BD9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40FC1C54" w14:textId="77777777" w:rsidR="006124F9" w:rsidRPr="00BE5913" w:rsidRDefault="006124F9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3C776" w14:textId="22D79384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99.98</w:t>
            </w:r>
          </w:p>
        </w:tc>
        <w:tc>
          <w:tcPr>
            <w:tcW w:w="184" w:type="dxa"/>
            <w:shd w:val="clear" w:color="auto" w:fill="auto"/>
          </w:tcPr>
          <w:p w14:paraId="0737D44F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1849C9B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2734B61D" w14:textId="1778CBC4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2C3B47C2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F37F3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93CB36B" w14:textId="6D643DD0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28BBF6D3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CCD97AB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DC8D61" w14:textId="4C1355C0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</w:p>
        </w:tc>
        <w:tc>
          <w:tcPr>
            <w:tcW w:w="178" w:type="dxa"/>
          </w:tcPr>
          <w:p w14:paraId="3728A36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9103CF8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2D123044" w14:textId="0EFFC260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2DD265DD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A9610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470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5A392F" w14:textId="55C1EFE0" w:rsidR="006124F9" w:rsidRPr="00BE5913" w:rsidRDefault="006124F9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150C06E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8EC69E1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0B8A345" w14:textId="0B5B407D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124F9" w:rsidRPr="00BE5913" w14:paraId="3A88DEA3" w14:textId="77777777" w:rsidTr="00F216F6">
        <w:trPr>
          <w:cantSplit/>
        </w:trPr>
        <w:tc>
          <w:tcPr>
            <w:tcW w:w="3508" w:type="dxa"/>
          </w:tcPr>
          <w:p w14:paraId="358BD89B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เดอะ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แกลเลอรี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พัฒนา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510177EB" w14:textId="77777777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40624265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499F63C" w14:textId="404B1F65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3" w:type="dxa"/>
            <w:shd w:val="clear" w:color="auto" w:fill="auto"/>
          </w:tcPr>
          <w:p w14:paraId="71881198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0C17DE19" w14:textId="1B71EA00" w:rsidR="006124F9" w:rsidRPr="00BE5913" w:rsidRDefault="006124F9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99.98</w:t>
            </w:r>
          </w:p>
        </w:tc>
        <w:tc>
          <w:tcPr>
            <w:tcW w:w="184" w:type="dxa"/>
            <w:shd w:val="clear" w:color="auto" w:fill="auto"/>
          </w:tcPr>
          <w:p w14:paraId="0AB00B86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EB6CE20" w14:textId="102DCF6F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660E6F2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2CBEB1C" w14:textId="70A25188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7407823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F1C3BAB" w14:textId="15122B18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</w:p>
        </w:tc>
        <w:tc>
          <w:tcPr>
            <w:tcW w:w="178" w:type="dxa"/>
          </w:tcPr>
          <w:p w14:paraId="592A0355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CEC984" w14:textId="4FBA6451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715AD8A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5AF3FC7" w14:textId="233224FE" w:rsidR="006124F9" w:rsidRPr="00BE5913" w:rsidRDefault="006124F9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F2E9B6C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0A0D47D1" w14:textId="23A6642D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124F9" w:rsidRPr="00BE5913" w14:paraId="497F7ACB" w14:textId="77777777" w:rsidTr="00F216F6">
        <w:trPr>
          <w:cantSplit/>
        </w:trPr>
        <w:tc>
          <w:tcPr>
            <w:tcW w:w="3508" w:type="dxa"/>
          </w:tcPr>
          <w:p w14:paraId="453EE56D" w14:textId="7D752016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 ศาลเจ้าแม่ หม่าโจ้ว จำกัด</w:t>
            </w:r>
          </w:p>
        </w:tc>
        <w:tc>
          <w:tcPr>
            <w:tcW w:w="1888" w:type="dxa"/>
            <w:shd w:val="clear" w:color="auto" w:fill="auto"/>
          </w:tcPr>
          <w:p w14:paraId="18F4598C" w14:textId="110A3CEF" w:rsidR="006124F9" w:rsidRPr="00BE5913" w:rsidRDefault="006124F9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วิสาหกิจเพื่อสังคม</w:t>
            </w:r>
          </w:p>
        </w:tc>
        <w:tc>
          <w:tcPr>
            <w:tcW w:w="180" w:type="dxa"/>
          </w:tcPr>
          <w:p w14:paraId="711C0641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B28E6DE" w14:textId="1D004946" w:rsidR="006124F9" w:rsidRPr="00BE5913" w:rsidRDefault="006124F9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99.98</w:t>
            </w:r>
          </w:p>
        </w:tc>
        <w:tc>
          <w:tcPr>
            <w:tcW w:w="183" w:type="dxa"/>
            <w:shd w:val="clear" w:color="auto" w:fill="auto"/>
          </w:tcPr>
          <w:p w14:paraId="4B2DCB35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36D9940F" w14:textId="05004C9A" w:rsidR="006124F9" w:rsidRPr="00BE5913" w:rsidRDefault="006124F9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99.98</w:t>
            </w:r>
          </w:p>
        </w:tc>
        <w:tc>
          <w:tcPr>
            <w:tcW w:w="184" w:type="dxa"/>
            <w:shd w:val="clear" w:color="auto" w:fill="auto"/>
          </w:tcPr>
          <w:p w14:paraId="5411DB30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C12B52D" w14:textId="487B95C3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04BD590A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F0D985E" w14:textId="1BC14CD6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779B2FC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784D936" w14:textId="750BFA6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100 </w:t>
            </w:r>
          </w:p>
        </w:tc>
        <w:tc>
          <w:tcPr>
            <w:tcW w:w="178" w:type="dxa"/>
          </w:tcPr>
          <w:p w14:paraId="5E8DA017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A438A63" w14:textId="797DF407" w:rsidR="006124F9" w:rsidRPr="00BE5913" w:rsidRDefault="006124F9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0C20F7B9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7CC1C24" w14:textId="0F935BB7" w:rsidR="006124F9" w:rsidRPr="00BE5913" w:rsidRDefault="006124F9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1C608A2A" w14:textId="77777777" w:rsidR="006124F9" w:rsidRPr="00BE5913" w:rsidRDefault="006124F9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EA1351D" w14:textId="48B6DC14" w:rsidR="006124F9" w:rsidRPr="00BE5913" w:rsidRDefault="006124F9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12ED4" w:rsidRPr="00BE5913" w14:paraId="6B2F29FB" w14:textId="77777777" w:rsidTr="00F216F6">
        <w:trPr>
          <w:cantSplit/>
        </w:trPr>
        <w:tc>
          <w:tcPr>
            <w:tcW w:w="3508" w:type="dxa"/>
          </w:tcPr>
          <w:p w14:paraId="181F5CEB" w14:textId="77777777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88" w:type="dxa"/>
          </w:tcPr>
          <w:p w14:paraId="063C6550" w14:textId="77777777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" w:type="dxa"/>
          </w:tcPr>
          <w:p w14:paraId="56075B8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auto"/>
          </w:tcPr>
          <w:p w14:paraId="734FC726" w14:textId="77777777" w:rsidR="00D12ED4" w:rsidRPr="00BE5913" w:rsidRDefault="00D12ED4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697ECF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1D6AE327" w14:textId="77777777" w:rsidR="00D12ED4" w:rsidRPr="00BE5913" w:rsidRDefault="00D12ED4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89908B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1F01B24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434DF292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000" w:type="dxa"/>
          </w:tcPr>
          <w:p w14:paraId="205F914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0D53FF4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957" w:type="dxa"/>
          </w:tcPr>
          <w:p w14:paraId="6A75BF2E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78" w:type="dxa"/>
          </w:tcPr>
          <w:p w14:paraId="423426D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101" w:type="dxa"/>
          </w:tcPr>
          <w:p w14:paraId="65C406B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82" w:type="dxa"/>
          </w:tcPr>
          <w:p w14:paraId="2C425BD2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818" w:type="dxa"/>
          </w:tcPr>
          <w:p w14:paraId="08C949C1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208" w:type="dxa"/>
          </w:tcPr>
          <w:p w14:paraId="2D1F290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28" w:type="dxa"/>
          </w:tcPr>
          <w:p w14:paraId="1F751EE6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12ED4" w:rsidRPr="00BE5913" w14:paraId="50BC027A" w14:textId="77777777" w:rsidTr="00F216F6">
        <w:trPr>
          <w:cantSplit/>
        </w:trPr>
        <w:tc>
          <w:tcPr>
            <w:tcW w:w="3508" w:type="dxa"/>
          </w:tcPr>
          <w:p w14:paraId="681F6989" w14:textId="707CA408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888" w:type="dxa"/>
          </w:tcPr>
          <w:p w14:paraId="1820ACD3" w14:textId="77777777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892DE6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6A5D98" w14:textId="77777777" w:rsidR="00D12ED4" w:rsidRPr="00BE5913" w:rsidRDefault="00D12ED4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0C95841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5EF80665" w14:textId="77777777" w:rsidR="00D12ED4" w:rsidRPr="00BE5913" w:rsidRDefault="00D12ED4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6C1A2D7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34E900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F87B77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52A5680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E94F90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421B678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61CCE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EFF3D7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0E60639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4389AC8C" w14:textId="57FCC5AA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08" w:type="dxa"/>
          </w:tcPr>
          <w:p w14:paraId="13AD49C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</w:tcPr>
          <w:p w14:paraId="79F54098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10B1C" w:rsidRPr="00BE5913" w14:paraId="6FD71DD3" w14:textId="77777777" w:rsidTr="00F216F6">
        <w:trPr>
          <w:cantSplit/>
        </w:trPr>
        <w:tc>
          <w:tcPr>
            <w:tcW w:w="3508" w:type="dxa"/>
          </w:tcPr>
          <w:p w14:paraId="2F96C4F2" w14:textId="7B44BFA9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201" w:hanging="18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ไลฟ์สไตล์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คอมเมอร์เชียล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พร็อพเพอร์ตี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(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เดิมชื่อ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ที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ซี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ซี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.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คอมเมอร์เชียล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พร็อพเพอร์ตี้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แมนเนจเม้นท์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888" w:type="dxa"/>
          </w:tcPr>
          <w:p w14:paraId="71F82690" w14:textId="7777777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F1E557" w14:textId="7777777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71C9A" w14:textId="7777777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firstLine="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0E4278" w14:textId="2443D1E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C18C52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4154D27" w14:textId="77777777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3DBE6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BEBBE6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50D8B7" w14:textId="5F3B6D20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196B30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</w:tcPr>
          <w:p w14:paraId="222E7EB1" w14:textId="77777777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57C88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43E01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D5E14FC" w14:textId="57B51718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1D580FC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50D3B90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</w:t>
            </w:r>
          </w:p>
          <w:p w14:paraId="656F021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6EAFE21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661B4BC" w14:textId="6C80FC2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4,200,000 </w:t>
            </w:r>
          </w:p>
        </w:tc>
        <w:tc>
          <w:tcPr>
            <w:tcW w:w="178" w:type="dxa"/>
          </w:tcPr>
          <w:p w14:paraId="7D5F64AA" w14:textId="77777777" w:rsidR="00010B1C" w:rsidRPr="00BE5913" w:rsidRDefault="00010B1C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0974B02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</w:t>
            </w:r>
          </w:p>
          <w:p w14:paraId="0EF3759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AC6B15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4FA5BBD4" w14:textId="2CF2D449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4,200,000 </w:t>
            </w:r>
          </w:p>
        </w:tc>
        <w:tc>
          <w:tcPr>
            <w:tcW w:w="182" w:type="dxa"/>
          </w:tcPr>
          <w:p w14:paraId="2423876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A17BA7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E64E0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1E705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0EA75B" w14:textId="024D50B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1,047,030 </w:t>
            </w:r>
          </w:p>
        </w:tc>
        <w:tc>
          <w:tcPr>
            <w:tcW w:w="178" w:type="dxa"/>
          </w:tcPr>
          <w:p w14:paraId="07370A3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713FAAB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0786B8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C4AA1E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902771" w14:textId="76C0C4CB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1,047,030</w:t>
            </w:r>
          </w:p>
        </w:tc>
        <w:tc>
          <w:tcPr>
            <w:tcW w:w="182" w:type="dxa"/>
          </w:tcPr>
          <w:p w14:paraId="6645F8C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2C7D5FF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EE56E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0114D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64BF15" w14:textId="3F89C2C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35,595 </w:t>
            </w:r>
          </w:p>
        </w:tc>
        <w:tc>
          <w:tcPr>
            <w:tcW w:w="208" w:type="dxa"/>
          </w:tcPr>
          <w:p w14:paraId="2503609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</w:tcPr>
          <w:p w14:paraId="06522B1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CF92AB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01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1DD8E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01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D9D8A81" w14:textId="72EFF1A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48,979</w:t>
            </w:r>
          </w:p>
        </w:tc>
      </w:tr>
      <w:tr w:rsidR="00010B1C" w:rsidRPr="00BE5913" w14:paraId="7BE1629D" w14:textId="6B140C89" w:rsidTr="00F216F6">
        <w:trPr>
          <w:cantSplit/>
        </w:trPr>
        <w:tc>
          <w:tcPr>
            <w:tcW w:w="3508" w:type="dxa"/>
          </w:tcPr>
          <w:p w14:paraId="2BFBBC8C" w14:textId="7A47D6FC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737D118F" w14:textId="310F8B6B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0179ED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534D281" w14:textId="05D64729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167C6E2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E9A154C" w14:textId="6D2764B6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82FE39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03C0A87" w14:textId="2B56F4D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A6CA6A0" w14:textId="77777777" w:rsidR="00010B1C" w:rsidRPr="00BE5913" w:rsidRDefault="00010B1C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center"/>
          </w:tcPr>
          <w:p w14:paraId="754109D6" w14:textId="7EA6097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5B233C0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1C36203" w14:textId="2607C5B3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557 </w:t>
            </w:r>
          </w:p>
        </w:tc>
        <w:tc>
          <w:tcPr>
            <w:tcW w:w="178" w:type="dxa"/>
          </w:tcPr>
          <w:p w14:paraId="6F93FC2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1B3C85B0" w14:textId="152FCC4B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557</w:t>
            </w:r>
          </w:p>
        </w:tc>
        <w:tc>
          <w:tcPr>
            <w:tcW w:w="182" w:type="dxa"/>
          </w:tcPr>
          <w:p w14:paraId="108D31F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2171D" w14:textId="1FA56A86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580 </w:t>
            </w:r>
          </w:p>
        </w:tc>
        <w:tc>
          <w:tcPr>
            <w:tcW w:w="208" w:type="dxa"/>
          </w:tcPr>
          <w:p w14:paraId="4233FCA1" w14:textId="74237D5C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</w:tcPr>
          <w:p w14:paraId="7B31C4CC" w14:textId="20ADF656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788</w:t>
            </w:r>
          </w:p>
        </w:tc>
      </w:tr>
      <w:tr w:rsidR="00010B1C" w:rsidRPr="00BE5913" w14:paraId="5F98FB09" w14:textId="77777777" w:rsidTr="00F216F6">
        <w:trPr>
          <w:cantSplit/>
        </w:trPr>
        <w:tc>
          <w:tcPr>
            <w:tcW w:w="3508" w:type="dxa"/>
          </w:tcPr>
          <w:p w14:paraId="72336F25" w14:textId="5528BB6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พันธุ์ทิพย์ประตูน้ำ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A3BDD98" w14:textId="16AA305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5B0F38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07A42D4" w14:textId="08749DE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D6283E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769FF72" w14:textId="5761933A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8796E7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58E971B" w14:textId="41FB68E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A47A72C" w14:textId="77777777" w:rsidR="00010B1C" w:rsidRPr="00BE5913" w:rsidRDefault="00010B1C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  <w:vAlign w:val="center"/>
          </w:tcPr>
          <w:p w14:paraId="69E51DF2" w14:textId="302DF54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15BABA6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78D29E7" w14:textId="1338364D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346 </w:t>
            </w:r>
          </w:p>
        </w:tc>
        <w:tc>
          <w:tcPr>
            <w:tcW w:w="178" w:type="dxa"/>
          </w:tcPr>
          <w:p w14:paraId="3D8D56C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72465A7E" w14:textId="21BD59F3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346</w:t>
            </w:r>
          </w:p>
        </w:tc>
        <w:tc>
          <w:tcPr>
            <w:tcW w:w="182" w:type="dxa"/>
          </w:tcPr>
          <w:p w14:paraId="100A83F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48B3D" w14:textId="66C7274C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580 </w:t>
            </w:r>
          </w:p>
        </w:tc>
        <w:tc>
          <w:tcPr>
            <w:tcW w:w="208" w:type="dxa"/>
          </w:tcPr>
          <w:p w14:paraId="580EA96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</w:tcPr>
          <w:p w14:paraId="4586CDFB" w14:textId="64CBBBE5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788</w:t>
            </w:r>
          </w:p>
        </w:tc>
      </w:tr>
      <w:tr w:rsidR="00010B1C" w:rsidRPr="00BE5913" w14:paraId="102CD039" w14:textId="77777777" w:rsidTr="009E5D7A">
        <w:trPr>
          <w:cantSplit/>
        </w:trPr>
        <w:tc>
          <w:tcPr>
            <w:tcW w:w="3508" w:type="dxa"/>
          </w:tcPr>
          <w:p w14:paraId="4C727B14" w14:textId="387F6B0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เอเชียทีค ริเวอร์ฟร้อนท์ จำกัด </w:t>
            </w:r>
          </w:p>
        </w:tc>
        <w:tc>
          <w:tcPr>
            <w:tcW w:w="1888" w:type="dxa"/>
          </w:tcPr>
          <w:p w14:paraId="5EE89717" w14:textId="187B79D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373" w:hanging="36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1BF92B9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DA6E9F" w14:textId="7777777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D2C372" w14:textId="7777777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0B1335" w14:textId="4AA0C5A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0ECA4A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5470D07" w14:textId="7777777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1CB8C34" w14:textId="7777777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1768B8A" w14:textId="78CE6561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6BD40F4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64F4DB8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96DA4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15B61EC" w14:textId="7E0DF1D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9C8850E" w14:textId="77777777" w:rsidR="00010B1C" w:rsidRPr="00BE5913" w:rsidRDefault="00010B1C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17D2C86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5ED41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A5609F" w14:textId="6E8B6C2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F789B3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1007C5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88AF1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E84714" w14:textId="1AAE29DC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738 </w:t>
            </w:r>
          </w:p>
        </w:tc>
        <w:tc>
          <w:tcPr>
            <w:tcW w:w="178" w:type="dxa"/>
          </w:tcPr>
          <w:p w14:paraId="79FBB4E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64A97D0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2E274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575483" w14:textId="66A6597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738</w:t>
            </w:r>
          </w:p>
        </w:tc>
        <w:tc>
          <w:tcPr>
            <w:tcW w:w="182" w:type="dxa"/>
          </w:tcPr>
          <w:p w14:paraId="5951FCB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94FF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6F3FD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959754A" w14:textId="54CD9238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7F56C2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467"/>
              </w:tabs>
              <w:spacing w:line="216" w:lineRule="auto"/>
              <w:ind w:left="-73" w:right="101" w:hanging="1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</w:tcPr>
          <w:p w14:paraId="5AFA0E4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603B94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43E173" w14:textId="17E7A4B3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2DD32F61" w14:textId="3F57CF01" w:rsidTr="009E5D7A">
        <w:trPr>
          <w:cantSplit/>
        </w:trPr>
        <w:tc>
          <w:tcPr>
            <w:tcW w:w="3508" w:type="dxa"/>
          </w:tcPr>
          <w:p w14:paraId="10910B49" w14:textId="69EE0C3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276AB8E0" w14:textId="253E07DF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33C8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2769229" w14:textId="14CB7E53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9D21DC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CCDA1A2" w14:textId="1D21CB9D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47BE6FD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6FD5301E" w14:textId="7751B76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0A3E4C2" w14:textId="77777777" w:rsidR="00010B1C" w:rsidRPr="00BE5913" w:rsidRDefault="00010B1C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0A8BDC0B" w14:textId="5337FBFD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285454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DBE6504" w14:textId="6F843F38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771 </w:t>
            </w:r>
          </w:p>
        </w:tc>
        <w:tc>
          <w:tcPr>
            <w:tcW w:w="178" w:type="dxa"/>
          </w:tcPr>
          <w:p w14:paraId="4C36303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55E42E5B" w14:textId="4F63BC0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2" w:type="dxa"/>
          </w:tcPr>
          <w:p w14:paraId="713A3AA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A1168" w14:textId="11C155E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331 </w:t>
            </w:r>
          </w:p>
        </w:tc>
        <w:tc>
          <w:tcPr>
            <w:tcW w:w="208" w:type="dxa"/>
          </w:tcPr>
          <w:p w14:paraId="5413DB1A" w14:textId="17FD733A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26AD2DCF" w14:textId="7B56786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448 </w:t>
            </w:r>
          </w:p>
        </w:tc>
      </w:tr>
      <w:tr w:rsidR="00010B1C" w:rsidRPr="00BE5913" w14:paraId="6495367B" w14:textId="5CC32CDF" w:rsidTr="009E5D7A">
        <w:trPr>
          <w:cantSplit/>
        </w:trPr>
        <w:tc>
          <w:tcPr>
            <w:tcW w:w="3508" w:type="dxa"/>
          </w:tcPr>
          <w:p w14:paraId="19CD594F" w14:textId="017D35F5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3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5BA03090" w14:textId="1038C67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B73DC3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6D39335" w14:textId="5DB9E3C8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4DC3035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C587DF2" w14:textId="1EB48F1E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9E4778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0CCAE60B" w14:textId="7800083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5EE7DF9A" w14:textId="77777777" w:rsidR="00010B1C" w:rsidRPr="00BE5913" w:rsidRDefault="00010B1C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0" w:type="dxa"/>
          </w:tcPr>
          <w:p w14:paraId="6533315B" w14:textId="382B10E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7F963A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71AD34" w14:textId="3F7A3C75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771 </w:t>
            </w:r>
          </w:p>
        </w:tc>
        <w:tc>
          <w:tcPr>
            <w:tcW w:w="178" w:type="dxa"/>
          </w:tcPr>
          <w:p w14:paraId="650E772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01" w:type="dxa"/>
          </w:tcPr>
          <w:p w14:paraId="6E58ED51" w14:textId="446D97C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2" w:type="dxa"/>
          </w:tcPr>
          <w:p w14:paraId="0CF0BE4C" w14:textId="0256D90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120AF" w14:textId="1BA23E8D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331 </w:t>
            </w:r>
          </w:p>
        </w:tc>
        <w:tc>
          <w:tcPr>
            <w:tcW w:w="208" w:type="dxa"/>
          </w:tcPr>
          <w:p w14:paraId="7E349388" w14:textId="6BAAA7B5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69D5C93" w14:textId="61BFD878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448 </w:t>
            </w:r>
          </w:p>
        </w:tc>
      </w:tr>
      <w:tr w:rsidR="00010B1C" w:rsidRPr="00BE5913" w14:paraId="7B3E2CED" w14:textId="1DF54D05" w:rsidTr="009E5D7A">
        <w:trPr>
          <w:cantSplit/>
        </w:trPr>
        <w:tc>
          <w:tcPr>
            <w:tcW w:w="3508" w:type="dxa"/>
          </w:tcPr>
          <w:p w14:paraId="4B5808D7" w14:textId="795252F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เอเชียทีค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0B57F920" w14:textId="289B97D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FCEC0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9F6E916" w14:textId="3F64613F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058BB1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70E7A35" w14:textId="1C08D86A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173321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B54DD91" w14:textId="48E8A78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71C4D54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736B0DA" w14:textId="61700F29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2B6D8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51638E0" w14:textId="4F6E2ABF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771 </w:t>
            </w:r>
          </w:p>
        </w:tc>
        <w:tc>
          <w:tcPr>
            <w:tcW w:w="178" w:type="dxa"/>
          </w:tcPr>
          <w:p w14:paraId="3090B90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3B16F83E" w14:textId="26798C9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182" w:type="dxa"/>
          </w:tcPr>
          <w:p w14:paraId="288B7BE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06C4" w14:textId="3B4E317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331 </w:t>
            </w:r>
          </w:p>
        </w:tc>
        <w:tc>
          <w:tcPr>
            <w:tcW w:w="208" w:type="dxa"/>
          </w:tcPr>
          <w:p w14:paraId="002B1268" w14:textId="2E0FA075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66987595" w14:textId="183A511F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448 </w:t>
            </w:r>
          </w:p>
        </w:tc>
      </w:tr>
      <w:tr w:rsidR="00010B1C" w:rsidRPr="00BE5913" w14:paraId="6B94EC75" w14:textId="01E3BAE3" w:rsidTr="009E5D7A">
        <w:trPr>
          <w:cantSplit/>
        </w:trPr>
        <w:tc>
          <w:tcPr>
            <w:tcW w:w="3508" w:type="dxa"/>
          </w:tcPr>
          <w:p w14:paraId="1B4E681A" w14:textId="76968CD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29FC656B" w14:textId="4FCDF18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2CB87A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1FB39C" w14:textId="08F395D1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C3A4C6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390DD83" w14:textId="67F94D3D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78EADE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7B14890" w14:textId="31059D2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07397C2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35CB4B7" w14:textId="5CEDD9F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8DB46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54FEC01" w14:textId="506ABDD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253 </w:t>
            </w:r>
          </w:p>
        </w:tc>
        <w:tc>
          <w:tcPr>
            <w:tcW w:w="178" w:type="dxa"/>
          </w:tcPr>
          <w:p w14:paraId="361DA87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AD5EA94" w14:textId="193AF52F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182" w:type="dxa"/>
          </w:tcPr>
          <w:p w14:paraId="11A095E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8A2C6CF" w14:textId="0671E2B5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07CDD1D" w14:textId="16994960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28" w:type="dxa"/>
          </w:tcPr>
          <w:p w14:paraId="18853D35" w14:textId="078F84A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40181AAE" w14:textId="4A89CA36" w:rsidTr="009E5D7A">
        <w:trPr>
          <w:cantSplit/>
        </w:trPr>
        <w:tc>
          <w:tcPr>
            <w:tcW w:w="3508" w:type="dxa"/>
          </w:tcPr>
          <w:p w14:paraId="4B40234A" w14:textId="53B3E3D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76969F2D" w14:textId="680BB2F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B6584A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09DAA97" w14:textId="03C723EF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4BA6531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6CEC3AB" w14:textId="5CC1453A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5354BF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68AF27B4" w14:textId="5EAB470A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293055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D4102D1" w14:textId="53C9CC99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21603D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19D0E03" w14:textId="2A020D38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1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254 </w:t>
            </w:r>
          </w:p>
        </w:tc>
        <w:tc>
          <w:tcPr>
            <w:tcW w:w="178" w:type="dxa"/>
          </w:tcPr>
          <w:p w14:paraId="612F85E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73179BC" w14:textId="0533C1C8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2" w:type="dxa"/>
          </w:tcPr>
          <w:p w14:paraId="7A19B58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756EF50" w14:textId="23577FC8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6E187832" w14:textId="77B1C684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231F4DB0" w14:textId="72462A72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4149E96" w14:textId="77777777" w:rsidTr="009E5D7A">
        <w:trPr>
          <w:cantSplit/>
        </w:trPr>
        <w:tc>
          <w:tcPr>
            <w:tcW w:w="3508" w:type="dxa"/>
          </w:tcPr>
          <w:p w14:paraId="385BBC3E" w14:textId="24B7A93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2516413" w14:textId="34E3B5F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7906A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90198D2" w14:textId="09BA335C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50B43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C1F5D0E" w14:textId="24799C72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41B43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55AB3217" w14:textId="42CCD43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3AD783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0E9CA58" w14:textId="66D0446A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4046F2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92A100E" w14:textId="2BC1D99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254 </w:t>
            </w:r>
          </w:p>
        </w:tc>
        <w:tc>
          <w:tcPr>
            <w:tcW w:w="178" w:type="dxa"/>
          </w:tcPr>
          <w:p w14:paraId="4DB6A27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8427C4" w14:textId="177C631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2" w:type="dxa"/>
          </w:tcPr>
          <w:p w14:paraId="52F6774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44B8A6E" w14:textId="68E09966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0A866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BD34BED" w14:textId="471587E8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5433424" w14:textId="77777777" w:rsidTr="009E5D7A">
        <w:trPr>
          <w:cantSplit/>
        </w:trPr>
        <w:tc>
          <w:tcPr>
            <w:tcW w:w="3508" w:type="dxa"/>
          </w:tcPr>
          <w:p w14:paraId="38980BBC" w14:textId="26D69CF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ตลาดตะวันนา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C06F9D3" w14:textId="12505C3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AAD4E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EB6F6DE" w14:textId="4751185A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C295ED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A274C4C" w14:textId="34013657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A6C77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93F017D" w14:textId="70A4929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128E96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98F222E" w14:textId="00261DE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631F320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ECEFEED" w14:textId="46C52AD4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254 </w:t>
            </w:r>
          </w:p>
        </w:tc>
        <w:tc>
          <w:tcPr>
            <w:tcW w:w="178" w:type="dxa"/>
          </w:tcPr>
          <w:p w14:paraId="26168F6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4A88634B" w14:textId="5F3629D5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254</w:t>
            </w:r>
          </w:p>
        </w:tc>
        <w:tc>
          <w:tcPr>
            <w:tcW w:w="182" w:type="dxa"/>
          </w:tcPr>
          <w:p w14:paraId="6D561E4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BD417BB" w14:textId="77695CAE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29F32A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20681D92" w14:textId="7D29DBFD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71BC0E0" w14:textId="77777777" w:rsidTr="009E5D7A">
        <w:trPr>
          <w:cantSplit/>
        </w:trPr>
        <w:tc>
          <w:tcPr>
            <w:tcW w:w="3508" w:type="dxa"/>
          </w:tcPr>
          <w:p w14:paraId="01108578" w14:textId="7BF6B9D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1888" w:type="dxa"/>
          </w:tcPr>
          <w:p w14:paraId="71DD0C35" w14:textId="4344AF5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82A2F4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563F2D6" w14:textId="4BFAA8D9" w:rsidR="00010B1C" w:rsidRPr="00BE5913" w:rsidRDefault="00010B1C" w:rsidP="00BE5913">
            <w:pPr>
              <w:pStyle w:val="acctfourfigures"/>
              <w:tabs>
                <w:tab w:val="clear" w:pos="765"/>
                <w:tab w:val="decimal" w:pos="59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  <w:shd w:val="clear" w:color="auto" w:fill="auto"/>
          </w:tcPr>
          <w:p w14:paraId="3667B8E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42C9855" w14:textId="4EDAC628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DDCD3B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BB3D1DA" w14:textId="6566A263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5C866A17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2BA0E2A7" w14:textId="136C973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5623E287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9B64849" w14:textId="5879FF90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8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20FFD9EF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586F42" w14:textId="79559EFB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</w:t>
            </w:r>
          </w:p>
        </w:tc>
        <w:tc>
          <w:tcPr>
            <w:tcW w:w="182" w:type="dxa"/>
          </w:tcPr>
          <w:p w14:paraId="65B0EAC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F2AB54B" w14:textId="72E5A15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479ED84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499B0AD" w14:textId="19B6234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53 </w:t>
            </w:r>
          </w:p>
        </w:tc>
      </w:tr>
      <w:tr w:rsidR="00010B1C" w:rsidRPr="00BE5913" w14:paraId="08E0379D" w14:textId="77777777" w:rsidTr="009E5D7A">
        <w:trPr>
          <w:cantSplit/>
        </w:trPr>
        <w:tc>
          <w:tcPr>
            <w:tcW w:w="3508" w:type="dxa"/>
          </w:tcPr>
          <w:p w14:paraId="1AED3FB7" w14:textId="1BBA9F25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พันธุ์ทิพย์พลาซ่างามวงศ์วานจำกัด</w:t>
            </w:r>
          </w:p>
        </w:tc>
        <w:tc>
          <w:tcPr>
            <w:tcW w:w="1888" w:type="dxa"/>
          </w:tcPr>
          <w:p w14:paraId="1AB218FD" w14:textId="537E4B1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755CA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705C17" w14:textId="2402569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389CE0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8B0A233" w14:textId="6347CF95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B4B7451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08BA0F96" w14:textId="41ED4938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4F49DE5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175A4112" w14:textId="014CBE19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C7F121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1E54822" w14:textId="1311076E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257 </w:t>
            </w:r>
          </w:p>
        </w:tc>
        <w:tc>
          <w:tcPr>
            <w:tcW w:w="178" w:type="dxa"/>
          </w:tcPr>
          <w:p w14:paraId="440D031D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23D434E" w14:textId="59757843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</w:t>
            </w:r>
          </w:p>
        </w:tc>
        <w:tc>
          <w:tcPr>
            <w:tcW w:w="182" w:type="dxa"/>
          </w:tcPr>
          <w:p w14:paraId="434BE406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77881B" w14:textId="2B8782BF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AD4A0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1FFEB130" w14:textId="4516D898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BD19408" w14:textId="77777777" w:rsidTr="009E5D7A">
        <w:trPr>
          <w:cantSplit/>
        </w:trPr>
        <w:tc>
          <w:tcPr>
            <w:tcW w:w="3508" w:type="dxa"/>
          </w:tcPr>
          <w:p w14:paraId="25FDBC5F" w14:textId="14555A1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1888" w:type="dxa"/>
          </w:tcPr>
          <w:p w14:paraId="12303EEA" w14:textId="296E38C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5FEA458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97A9141" w14:textId="08C18674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E234773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A78E2A4" w14:textId="1871550B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A9B7B95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9E0B9FA" w14:textId="4E27B34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2D4B842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19F8A7" w14:textId="46E4EF16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064FDC1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D679BD9" w14:textId="0F56B652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106 </w:t>
            </w:r>
          </w:p>
        </w:tc>
        <w:tc>
          <w:tcPr>
            <w:tcW w:w="178" w:type="dxa"/>
          </w:tcPr>
          <w:p w14:paraId="5AD2994A" w14:textId="51626392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5C4F9455" w14:textId="5A03C05E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106</w:t>
            </w:r>
          </w:p>
        </w:tc>
        <w:tc>
          <w:tcPr>
            <w:tcW w:w="182" w:type="dxa"/>
          </w:tcPr>
          <w:p w14:paraId="73FA62A8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7A7C8CE" w14:textId="373D842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71 </w:t>
            </w:r>
          </w:p>
        </w:tc>
        <w:tc>
          <w:tcPr>
            <w:tcW w:w="208" w:type="dxa"/>
          </w:tcPr>
          <w:p w14:paraId="2ACF77C1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431F6AF" w14:textId="06B855D4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65 </w:t>
            </w:r>
          </w:p>
        </w:tc>
      </w:tr>
      <w:tr w:rsidR="00010B1C" w:rsidRPr="00BE5913" w14:paraId="308AEA7A" w14:textId="77777777" w:rsidTr="009E5D7A">
        <w:trPr>
          <w:cantSplit/>
        </w:trPr>
        <w:tc>
          <w:tcPr>
            <w:tcW w:w="3508" w:type="dxa"/>
          </w:tcPr>
          <w:p w14:paraId="634AD261" w14:textId="19BBF9AB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4875B013" w14:textId="5B65D3AF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F0A4C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EDC134" w14:textId="034FB336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4B19C51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6AB4EC9" w14:textId="5A982AFD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64FA54C7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72933560" w14:textId="5333E6A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47390F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308D65EB" w14:textId="4220E42F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B8BAA75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8172C48" w14:textId="0C9D137A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341,311 </w:t>
            </w:r>
          </w:p>
        </w:tc>
        <w:tc>
          <w:tcPr>
            <w:tcW w:w="178" w:type="dxa"/>
          </w:tcPr>
          <w:p w14:paraId="2C0AC7EF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34A4E661" w14:textId="2962FDD4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341,311</w:t>
            </w:r>
          </w:p>
        </w:tc>
        <w:tc>
          <w:tcPr>
            <w:tcW w:w="182" w:type="dxa"/>
          </w:tcPr>
          <w:p w14:paraId="3526E6D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18FA8" w14:textId="7E773BB6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932 </w:t>
            </w:r>
          </w:p>
        </w:tc>
        <w:tc>
          <w:tcPr>
            <w:tcW w:w="208" w:type="dxa"/>
          </w:tcPr>
          <w:p w14:paraId="0FA0EE8F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2BECA537" w14:textId="5F2DEA7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1,370 </w:t>
            </w:r>
          </w:p>
        </w:tc>
      </w:tr>
      <w:tr w:rsidR="00010B1C" w:rsidRPr="00BE5913" w14:paraId="53F2620A" w14:textId="77777777" w:rsidTr="009E5D7A">
        <w:trPr>
          <w:cantSplit/>
        </w:trPr>
        <w:tc>
          <w:tcPr>
            <w:tcW w:w="3508" w:type="dxa"/>
          </w:tcPr>
          <w:p w14:paraId="44972B94" w14:textId="7B61A8F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ควีนส์ปาร์ค แบงค็อก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766FB7AF" w14:textId="6C9B21A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6E6BC7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DA1ACB" w14:textId="239AD265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642C29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A305428" w14:textId="533871B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B193D94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25C0F56" w14:textId="361532E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C53568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789E7E1E" w14:textId="0BBE8B58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3592C9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10D268" w14:textId="0100DED4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341,311 </w:t>
            </w:r>
          </w:p>
        </w:tc>
        <w:tc>
          <w:tcPr>
            <w:tcW w:w="178" w:type="dxa"/>
          </w:tcPr>
          <w:p w14:paraId="0364BE1F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ADE52AC" w14:textId="6D6A6FFB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341,311</w:t>
            </w:r>
          </w:p>
        </w:tc>
        <w:tc>
          <w:tcPr>
            <w:tcW w:w="182" w:type="dxa"/>
          </w:tcPr>
          <w:p w14:paraId="4E167F27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8DFDF" w14:textId="4B0B73F2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932 </w:t>
            </w:r>
          </w:p>
        </w:tc>
        <w:tc>
          <w:tcPr>
            <w:tcW w:w="208" w:type="dxa"/>
          </w:tcPr>
          <w:p w14:paraId="65514CA5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AF63F96" w14:textId="17E11A1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1,370 </w:t>
            </w:r>
          </w:p>
        </w:tc>
      </w:tr>
      <w:tr w:rsidR="00010B1C" w:rsidRPr="00BE5913" w14:paraId="4D390C3E" w14:textId="77777777" w:rsidTr="009E5D7A">
        <w:trPr>
          <w:cantSplit/>
        </w:trPr>
        <w:tc>
          <w:tcPr>
            <w:tcW w:w="3508" w:type="dxa"/>
          </w:tcPr>
          <w:p w14:paraId="14A7FFEA" w14:textId="7E9DF465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88" w:type="dxa"/>
          </w:tcPr>
          <w:p w14:paraId="0C11652A" w14:textId="42728495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62B5B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E2869F" w14:textId="058633E1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0536AB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B329A91" w14:textId="6002C9C0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5F60989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17CA0876" w14:textId="64CDA87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CB34E2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</w:tcPr>
          <w:p w14:paraId="45CA7D0C" w14:textId="4AD45C45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42BFC65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67E69A9" w14:textId="197124A3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120,115 </w:t>
            </w:r>
          </w:p>
        </w:tc>
        <w:tc>
          <w:tcPr>
            <w:tcW w:w="178" w:type="dxa"/>
          </w:tcPr>
          <w:p w14:paraId="5AA8505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61FBCB5" w14:textId="4D7635F4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120,115</w:t>
            </w:r>
          </w:p>
        </w:tc>
        <w:tc>
          <w:tcPr>
            <w:tcW w:w="182" w:type="dxa"/>
          </w:tcPr>
          <w:p w14:paraId="0A9712B8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5E1B4" w14:textId="7416A791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128 </w:t>
            </w:r>
          </w:p>
        </w:tc>
        <w:tc>
          <w:tcPr>
            <w:tcW w:w="208" w:type="dxa"/>
          </w:tcPr>
          <w:p w14:paraId="3CA08D75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65F9DE3" w14:textId="4464F8F3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232 </w:t>
            </w:r>
          </w:p>
        </w:tc>
      </w:tr>
      <w:tr w:rsidR="00010B1C" w:rsidRPr="00BE5913" w14:paraId="6B3B4AB5" w14:textId="77777777" w:rsidTr="009E5D7A">
        <w:trPr>
          <w:cantSplit/>
        </w:trPr>
        <w:tc>
          <w:tcPr>
            <w:tcW w:w="3508" w:type="dxa"/>
          </w:tcPr>
          <w:p w14:paraId="366982E6" w14:textId="0CB5B7E9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โฮเตล สุขุมวิท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888" w:type="dxa"/>
          </w:tcPr>
          <w:p w14:paraId="08CF86E7" w14:textId="4334F41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C76FB2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8CBEBD" w14:textId="0880F849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017E106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C484504" w14:textId="0FD5767F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5B8C7F1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7F5B74E" w14:textId="0F9DEAE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68860C8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99B1458" w14:textId="4FDFEE2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D685F7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824316D" w14:textId="24974ED8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120,115 </w:t>
            </w:r>
          </w:p>
        </w:tc>
        <w:tc>
          <w:tcPr>
            <w:tcW w:w="178" w:type="dxa"/>
          </w:tcPr>
          <w:p w14:paraId="5F88F57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43DD263" w14:textId="7726582B" w:rsidR="00010B1C" w:rsidRPr="00BE5913" w:rsidRDefault="00010B1C" w:rsidP="00BE591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120,115</w:t>
            </w:r>
          </w:p>
        </w:tc>
        <w:tc>
          <w:tcPr>
            <w:tcW w:w="182" w:type="dxa"/>
          </w:tcPr>
          <w:p w14:paraId="72BCF8F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886EE" w14:textId="139F3B6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129 </w:t>
            </w:r>
          </w:p>
        </w:tc>
        <w:tc>
          <w:tcPr>
            <w:tcW w:w="208" w:type="dxa"/>
          </w:tcPr>
          <w:p w14:paraId="1A4D38E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1F8C7A44" w14:textId="0F9F1CE8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232 </w:t>
            </w:r>
          </w:p>
        </w:tc>
      </w:tr>
      <w:tr w:rsidR="00010B1C" w:rsidRPr="00BE5913" w14:paraId="7A35089A" w14:textId="77777777" w:rsidTr="009E5D7A">
        <w:trPr>
          <w:cantSplit/>
        </w:trPr>
        <w:tc>
          <w:tcPr>
            <w:tcW w:w="3508" w:type="dxa"/>
          </w:tcPr>
          <w:p w14:paraId="5CADF0F2" w14:textId="325D2ACE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โฮเตล สุขุมวิท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1888" w:type="dxa"/>
          </w:tcPr>
          <w:p w14:paraId="18016309" w14:textId="39D8538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841120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5E8F5C" w14:textId="56C1CF2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1DAE81F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ABC5D0F" w14:textId="3A3C43B1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374AE61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F6A9BF5" w14:textId="415B8F3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7EDF36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0E9F7164" w14:textId="54E308B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15CDBAE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0891FBF" w14:textId="5BB87A5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162,375 </w:t>
            </w:r>
          </w:p>
        </w:tc>
        <w:tc>
          <w:tcPr>
            <w:tcW w:w="178" w:type="dxa"/>
          </w:tcPr>
          <w:p w14:paraId="7793895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209068D" w14:textId="54DC9A71" w:rsidR="00010B1C" w:rsidRPr="00BE5913" w:rsidRDefault="00010B1C" w:rsidP="00BE5913">
            <w:pPr>
              <w:pStyle w:val="acctfourfigures"/>
              <w:tabs>
                <w:tab w:val="clear" w:pos="765"/>
                <w:tab w:val="center" w:pos="277"/>
                <w:tab w:val="right" w:pos="457"/>
                <w:tab w:val="decimal" w:pos="547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162,375</w:t>
            </w:r>
          </w:p>
        </w:tc>
        <w:tc>
          <w:tcPr>
            <w:tcW w:w="182" w:type="dxa"/>
          </w:tcPr>
          <w:p w14:paraId="5F4D4CB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55F00" w14:textId="0DF91D4B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552 </w:t>
            </w:r>
          </w:p>
        </w:tc>
        <w:tc>
          <w:tcPr>
            <w:tcW w:w="208" w:type="dxa"/>
          </w:tcPr>
          <w:p w14:paraId="1E9A5E4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231F1352" w14:textId="25C5257F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792 </w:t>
            </w:r>
          </w:p>
        </w:tc>
      </w:tr>
      <w:tr w:rsidR="00010B1C" w:rsidRPr="00BE5913" w14:paraId="5959E062" w14:textId="77777777" w:rsidTr="009E5D7A">
        <w:trPr>
          <w:cantSplit/>
        </w:trPr>
        <w:tc>
          <w:tcPr>
            <w:tcW w:w="3508" w:type="dxa"/>
          </w:tcPr>
          <w:p w14:paraId="5F97F7A6" w14:textId="221107F7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บีเคเค จำกัด</w:t>
            </w:r>
          </w:p>
        </w:tc>
        <w:tc>
          <w:tcPr>
            <w:tcW w:w="1888" w:type="dxa"/>
          </w:tcPr>
          <w:p w14:paraId="6404974F" w14:textId="632A265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F2DA32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4D87611" w14:textId="6435D633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F3649C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0B9752C" w14:textId="05D7A133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35D0C1A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4A2AF2A" w14:textId="57A5750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026A34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35524CB5" w14:textId="3E405E3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31558FE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3A7E43B8" w14:textId="4F3A30D6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149,424 </w:t>
            </w:r>
          </w:p>
        </w:tc>
        <w:tc>
          <w:tcPr>
            <w:tcW w:w="178" w:type="dxa"/>
          </w:tcPr>
          <w:p w14:paraId="18F8C98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581829" w14:textId="448C3A8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149,424</w:t>
            </w:r>
          </w:p>
        </w:tc>
        <w:tc>
          <w:tcPr>
            <w:tcW w:w="182" w:type="dxa"/>
          </w:tcPr>
          <w:p w14:paraId="1DA3A7C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735D6" w14:textId="06B7DD2B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531 </w:t>
            </w:r>
          </w:p>
        </w:tc>
        <w:tc>
          <w:tcPr>
            <w:tcW w:w="208" w:type="dxa"/>
          </w:tcPr>
          <w:p w14:paraId="5489185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2A7804B8" w14:textId="7DE0EE2A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754 </w:t>
            </w:r>
          </w:p>
        </w:tc>
      </w:tr>
      <w:tr w:rsidR="00010B1C" w:rsidRPr="00BE5913" w14:paraId="7960E6B1" w14:textId="77777777" w:rsidTr="009E5D7A">
        <w:trPr>
          <w:cantSplit/>
        </w:trPr>
        <w:tc>
          <w:tcPr>
            <w:tcW w:w="3508" w:type="dxa"/>
          </w:tcPr>
          <w:p w14:paraId="6801EBC3" w14:textId="522F5011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หาดละไม จำกัด </w:t>
            </w:r>
          </w:p>
        </w:tc>
        <w:tc>
          <w:tcPr>
            <w:tcW w:w="1888" w:type="dxa"/>
          </w:tcPr>
          <w:p w14:paraId="2CBE81B7" w14:textId="1855886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383163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F7C917" w14:textId="00674F1A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1AEA6F6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EC028DE" w14:textId="5F0A0941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CECA8D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E14F713" w14:textId="7B4BEDB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455760A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422DA54" w14:textId="1C230A4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081E9A3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90DFCD4" w14:textId="06706001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211,446 </w:t>
            </w:r>
          </w:p>
        </w:tc>
        <w:tc>
          <w:tcPr>
            <w:tcW w:w="178" w:type="dxa"/>
          </w:tcPr>
          <w:p w14:paraId="48A91F3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205947" w14:textId="7DF6DF31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211,446</w:t>
            </w:r>
          </w:p>
        </w:tc>
        <w:tc>
          <w:tcPr>
            <w:tcW w:w="182" w:type="dxa"/>
          </w:tcPr>
          <w:p w14:paraId="430DC4C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29A74" w14:textId="2E7EB879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1,207 </w:t>
            </w:r>
          </w:p>
        </w:tc>
        <w:tc>
          <w:tcPr>
            <w:tcW w:w="208" w:type="dxa"/>
          </w:tcPr>
          <w:p w14:paraId="502C024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360F341" w14:textId="45711F2A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1,797 </w:t>
            </w:r>
          </w:p>
        </w:tc>
      </w:tr>
      <w:tr w:rsidR="00010B1C" w:rsidRPr="00BE5913" w14:paraId="2B3F2484" w14:textId="77777777" w:rsidTr="009E5D7A">
        <w:trPr>
          <w:cantSplit/>
        </w:trPr>
        <w:tc>
          <w:tcPr>
            <w:tcW w:w="3508" w:type="dxa"/>
          </w:tcPr>
          <w:p w14:paraId="157F0B97" w14:textId="20A0F62B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เฉวง บีช โฮเทล จำกัด</w:t>
            </w:r>
          </w:p>
        </w:tc>
        <w:tc>
          <w:tcPr>
            <w:tcW w:w="1888" w:type="dxa"/>
          </w:tcPr>
          <w:p w14:paraId="45EC59ED" w14:textId="3C92695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" w:hanging="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742AA2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8721FD" w14:textId="1652537E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222FD61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0359291" w14:textId="1056655C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4244867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59E74923" w14:textId="4AFDB55D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18EDAF9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76E316" w14:textId="2A92366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78F2C70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4C9C065" w14:textId="201FCD2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39,964 </w:t>
            </w:r>
          </w:p>
        </w:tc>
        <w:tc>
          <w:tcPr>
            <w:tcW w:w="178" w:type="dxa"/>
          </w:tcPr>
          <w:p w14:paraId="1AE6916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A63C993" w14:textId="01F31BF0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39,964</w:t>
            </w:r>
          </w:p>
        </w:tc>
        <w:tc>
          <w:tcPr>
            <w:tcW w:w="182" w:type="dxa"/>
          </w:tcPr>
          <w:p w14:paraId="0138BAA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CB576" w14:textId="6452FE4F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486 </w:t>
            </w:r>
          </w:p>
        </w:tc>
        <w:tc>
          <w:tcPr>
            <w:tcW w:w="208" w:type="dxa"/>
          </w:tcPr>
          <w:p w14:paraId="17AA5D3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DC5E069" w14:textId="75DADA5C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711 </w:t>
            </w:r>
          </w:p>
        </w:tc>
      </w:tr>
      <w:tr w:rsidR="00010B1C" w:rsidRPr="00BE5913" w14:paraId="4BB988D0" w14:textId="77777777" w:rsidTr="009E5D7A">
        <w:trPr>
          <w:cantSplit/>
        </w:trPr>
        <w:tc>
          <w:tcPr>
            <w:tcW w:w="3508" w:type="dxa"/>
          </w:tcPr>
          <w:p w14:paraId="3068A5E9" w14:textId="08A56DF4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วนา เบลล์ เอ ลักซ์ซูรี่ สมุย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9B199D6" w14:textId="0BC758F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D67777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55DF594" w14:textId="6F59C158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70A30C3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A17EDC6" w14:textId="5C1AC584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4309987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622B481A" w14:textId="3C00BC6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78" w:type="dxa"/>
          </w:tcPr>
          <w:p w14:paraId="3179E7B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2CBBEC6B" w14:textId="398F15A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100</w:t>
            </w:r>
          </w:p>
        </w:tc>
        <w:tc>
          <w:tcPr>
            <w:tcW w:w="182" w:type="dxa"/>
          </w:tcPr>
          <w:p w14:paraId="4069858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B34A93E" w14:textId="7F0EDD68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69,578 </w:t>
            </w:r>
          </w:p>
        </w:tc>
        <w:tc>
          <w:tcPr>
            <w:tcW w:w="178" w:type="dxa"/>
          </w:tcPr>
          <w:p w14:paraId="1E4D8C8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0144107" w14:textId="5CE7F70A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  <w:tab w:val="decimal" w:pos="99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69,578</w:t>
            </w:r>
          </w:p>
        </w:tc>
        <w:tc>
          <w:tcPr>
            <w:tcW w:w="182" w:type="dxa"/>
          </w:tcPr>
          <w:p w14:paraId="440F6F4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DBAEF" w14:textId="2B1C6FF8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714 </w:t>
            </w:r>
          </w:p>
        </w:tc>
        <w:tc>
          <w:tcPr>
            <w:tcW w:w="208" w:type="dxa"/>
          </w:tcPr>
          <w:p w14:paraId="3869341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3701662C" w14:textId="2E046BB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1,029 </w:t>
            </w:r>
          </w:p>
        </w:tc>
      </w:tr>
      <w:tr w:rsidR="00010B1C" w:rsidRPr="00BE5913" w14:paraId="6FBAF64B" w14:textId="77777777" w:rsidTr="009E5D7A">
        <w:trPr>
          <w:cantSplit/>
          <w:trHeight w:val="77"/>
        </w:trPr>
        <w:tc>
          <w:tcPr>
            <w:tcW w:w="3508" w:type="dxa"/>
          </w:tcPr>
          <w:p w14:paraId="06D7615F" w14:textId="2EC43E4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1888" w:type="dxa"/>
          </w:tcPr>
          <w:p w14:paraId="0FBF2CD7" w14:textId="39966B8F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427F7D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C5BD4BC" w14:textId="615B3A7E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69FD242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F6025A9" w14:textId="2BDD62F3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691A12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BE0506C" w14:textId="41AAB6F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77A37B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6B86AAE" w14:textId="452F397A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2BE17113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BB3E8" w14:textId="7850E978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50,848 </w:t>
            </w:r>
          </w:p>
        </w:tc>
        <w:tc>
          <w:tcPr>
            <w:tcW w:w="178" w:type="dxa"/>
          </w:tcPr>
          <w:p w14:paraId="75F1822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D1A0455" w14:textId="41D629E9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50,848</w:t>
            </w:r>
          </w:p>
        </w:tc>
        <w:tc>
          <w:tcPr>
            <w:tcW w:w="182" w:type="dxa"/>
          </w:tcPr>
          <w:p w14:paraId="7A250146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ED6CF" w14:textId="0E2B61FF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392 </w:t>
            </w:r>
          </w:p>
        </w:tc>
        <w:tc>
          <w:tcPr>
            <w:tcW w:w="208" w:type="dxa"/>
          </w:tcPr>
          <w:p w14:paraId="6673B11E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F5EB7B7" w14:textId="37D6060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557 </w:t>
            </w:r>
          </w:p>
        </w:tc>
      </w:tr>
      <w:tr w:rsidR="00010B1C" w:rsidRPr="00BE5913" w14:paraId="3191D97C" w14:textId="77777777" w:rsidTr="009E5D7A">
        <w:trPr>
          <w:cantSplit/>
        </w:trPr>
        <w:tc>
          <w:tcPr>
            <w:tcW w:w="3508" w:type="dxa"/>
          </w:tcPr>
          <w:p w14:paraId="72877D2D" w14:textId="10430DF2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ทีซีซี โฮเทล เชียงใหม่ จำกัด</w:t>
            </w:r>
          </w:p>
        </w:tc>
        <w:tc>
          <w:tcPr>
            <w:tcW w:w="1888" w:type="dxa"/>
          </w:tcPr>
          <w:p w14:paraId="52DA10C5" w14:textId="5FD91763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2C2454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270" w:right="-79" w:hanging="270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1E8D4B1" w14:textId="03DFEAF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1C34559B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EC4E3D7" w14:textId="49E7F15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0265825B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B4688F8" w14:textId="4D3B36C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2C01568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A607D7A" w14:textId="4C6B9C7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72BA8E1E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EB007E" w14:textId="5319A930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87,098 </w:t>
            </w:r>
          </w:p>
        </w:tc>
        <w:tc>
          <w:tcPr>
            <w:tcW w:w="178" w:type="dxa"/>
          </w:tcPr>
          <w:p w14:paraId="477EDBAF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68BE906E" w14:textId="74A9C67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87,098</w:t>
            </w:r>
          </w:p>
        </w:tc>
        <w:tc>
          <w:tcPr>
            <w:tcW w:w="182" w:type="dxa"/>
          </w:tcPr>
          <w:p w14:paraId="71B7AD37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0E58" w14:textId="0FE461A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444 </w:t>
            </w:r>
          </w:p>
        </w:tc>
        <w:tc>
          <w:tcPr>
            <w:tcW w:w="208" w:type="dxa"/>
          </w:tcPr>
          <w:p w14:paraId="0E9C0716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12C8848D" w14:textId="2F7A3BBF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619 </w:t>
            </w:r>
          </w:p>
        </w:tc>
      </w:tr>
      <w:tr w:rsidR="00010B1C" w:rsidRPr="00BE5913" w14:paraId="2A249B2C" w14:textId="77777777" w:rsidTr="00F216F6">
        <w:trPr>
          <w:cantSplit/>
        </w:trPr>
        <w:tc>
          <w:tcPr>
            <w:tcW w:w="3508" w:type="dxa"/>
          </w:tcPr>
          <w:p w14:paraId="43512FBB" w14:textId="6FBE036B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1CA0EFEE" w14:textId="67960FB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65212C8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4B5A07D" w14:textId="40469F03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06DAC1C4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1483454" w14:textId="5F8B2836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A0C2FDE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09517B6" w14:textId="73B1E1A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52BB869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7F2666A0" w14:textId="79578873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7F3C154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F0999D1" w14:textId="1A7C7560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18,237 </w:t>
            </w:r>
          </w:p>
        </w:tc>
        <w:tc>
          <w:tcPr>
            <w:tcW w:w="178" w:type="dxa"/>
          </w:tcPr>
          <w:p w14:paraId="6E5EA9F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0AC1831" w14:textId="51729133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18,237</w:t>
            </w:r>
          </w:p>
        </w:tc>
        <w:tc>
          <w:tcPr>
            <w:tcW w:w="182" w:type="dxa"/>
          </w:tcPr>
          <w:p w14:paraId="2528DC28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2A188" w14:textId="1A34CD13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34B9E5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7705874D" w14:textId="286D8439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0E0C8776" w14:textId="77777777" w:rsidTr="00F216F6">
        <w:trPr>
          <w:cantSplit/>
        </w:trPr>
        <w:tc>
          <w:tcPr>
            <w:tcW w:w="3508" w:type="dxa"/>
          </w:tcPr>
          <w:p w14:paraId="027A8C98" w14:textId="30F63BA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เดอะ เมโทรโพล ภูเก็ต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27055F2" w14:textId="715B4863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1A9DFDA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17FCBB" w14:textId="704F0B48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4547535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C5546C3" w14:textId="29F08526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4E8880F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5C8E45D" w14:textId="0A2A0688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6EDB30D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7FAEFCF" w14:textId="4D2BDBD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00CEBC3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1617E9B8" w14:textId="33AF9CA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18,237 </w:t>
            </w:r>
          </w:p>
        </w:tc>
        <w:tc>
          <w:tcPr>
            <w:tcW w:w="178" w:type="dxa"/>
          </w:tcPr>
          <w:p w14:paraId="2E6DF9D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C172CDF" w14:textId="333EA6F3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18,237</w:t>
            </w:r>
          </w:p>
        </w:tc>
        <w:tc>
          <w:tcPr>
            <w:tcW w:w="182" w:type="dxa"/>
          </w:tcPr>
          <w:p w14:paraId="3021553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E29CC" w14:textId="421D577A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526274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63BE13DA" w14:textId="2E503CA9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502808F" w14:textId="77777777" w:rsidTr="00F216F6">
        <w:trPr>
          <w:cantSplit/>
        </w:trPr>
        <w:tc>
          <w:tcPr>
            <w:tcW w:w="3508" w:type="dxa"/>
          </w:tcPr>
          <w:p w14:paraId="11B5779C" w14:textId="548BE84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ทีซีซี อินเตอร์ลิงค์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79BA68EB" w14:textId="165AEE8C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F5809F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F840A3F" w14:textId="2370B72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789FCE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3B85162" w14:textId="6740B4A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1116F52C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8C840EC" w14:textId="09493A7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756F7074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F3A005C" w14:textId="27DB6905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7F2CAAC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F9F8614" w14:textId="731A402F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 </w:t>
            </w:r>
          </w:p>
        </w:tc>
        <w:tc>
          <w:tcPr>
            <w:tcW w:w="178" w:type="dxa"/>
          </w:tcPr>
          <w:p w14:paraId="55E790B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FA6D801" w14:textId="235A343C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2" w:type="dxa"/>
          </w:tcPr>
          <w:p w14:paraId="2EB961F3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8EF7AFA" w14:textId="0FC99E89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4D782D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55082865" w14:textId="7DAE5E55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26821F7D" w14:textId="77777777" w:rsidTr="009E5D7A">
        <w:trPr>
          <w:cantSplit/>
        </w:trPr>
        <w:tc>
          <w:tcPr>
            <w:tcW w:w="3508" w:type="dxa"/>
          </w:tcPr>
          <w:p w14:paraId="3C0ACDEF" w14:textId="3DE50D8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208 - 1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058B1774" w14:textId="1744C11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0F778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068A32D" w14:textId="362F1F85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948ACDE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41CB158" w14:textId="3DCD931E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BCC37A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47F4AAB" w14:textId="5955B84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0260760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99D1109" w14:textId="0DCB9BEE" w:rsidR="00010B1C" w:rsidRPr="00BE5913" w:rsidRDefault="00010B1C" w:rsidP="00BE5913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29A350F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796654F8" w14:textId="511D32C6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112 </w:t>
            </w:r>
          </w:p>
        </w:tc>
        <w:tc>
          <w:tcPr>
            <w:tcW w:w="178" w:type="dxa"/>
          </w:tcPr>
          <w:p w14:paraId="65D6993D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74C1AFC5" w14:textId="549FE01F" w:rsidR="00010B1C" w:rsidRPr="00BE5913" w:rsidRDefault="00010B1C" w:rsidP="00BE5913">
            <w:pPr>
              <w:pStyle w:val="acctfourfigures"/>
              <w:tabs>
                <w:tab w:val="clear" w:pos="765"/>
                <w:tab w:val="decimal" w:pos="9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2" w:type="dxa"/>
          </w:tcPr>
          <w:p w14:paraId="45810703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6CE0B" w14:textId="6D6BF832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208" w:type="dxa"/>
          </w:tcPr>
          <w:p w14:paraId="744B2833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0252332E" w14:textId="4DBD514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472 </w:t>
            </w:r>
          </w:p>
        </w:tc>
      </w:tr>
      <w:tr w:rsidR="00010B1C" w:rsidRPr="00BE5913" w14:paraId="6749D4DB" w14:textId="77777777" w:rsidTr="009E5D7A">
        <w:trPr>
          <w:cantSplit/>
        </w:trPr>
        <w:tc>
          <w:tcPr>
            <w:tcW w:w="3508" w:type="dxa"/>
          </w:tcPr>
          <w:p w14:paraId="68FEC598" w14:textId="7DA54D1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อาคารสำนักงาน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208 - 2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10EF3821" w14:textId="498B702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44910A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2106ECC" w14:textId="48D90EA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B774E52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B045AD4" w14:textId="7C3C09EA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11D7C4F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336E84D" w14:textId="488A969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C7A805B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29AE73E" w14:textId="740A6E4C" w:rsidR="00010B1C" w:rsidRPr="00BE5913" w:rsidRDefault="00010B1C" w:rsidP="00BE5913">
            <w:pPr>
              <w:pStyle w:val="acctfourfigures"/>
              <w:tabs>
                <w:tab w:val="clear" w:pos="765"/>
                <w:tab w:val="decimal" w:pos="8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4BA61A9A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E57610F" w14:textId="6831BEC1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112 </w:t>
            </w:r>
          </w:p>
        </w:tc>
        <w:tc>
          <w:tcPr>
            <w:tcW w:w="178" w:type="dxa"/>
          </w:tcPr>
          <w:p w14:paraId="3933517E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CA2ED6" w14:textId="23F3113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</w:p>
        </w:tc>
        <w:tc>
          <w:tcPr>
            <w:tcW w:w="182" w:type="dxa"/>
          </w:tcPr>
          <w:p w14:paraId="677375F9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1AE12" w14:textId="20305329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234 </w:t>
            </w:r>
          </w:p>
        </w:tc>
        <w:tc>
          <w:tcPr>
            <w:tcW w:w="208" w:type="dxa"/>
          </w:tcPr>
          <w:p w14:paraId="30FFBAF6" w14:textId="17E1CEFD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5DB441B6" w14:textId="44ABE62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472 </w:t>
            </w:r>
          </w:p>
        </w:tc>
      </w:tr>
      <w:tr w:rsidR="00010B1C" w:rsidRPr="00BE5913" w14:paraId="6986B665" w14:textId="77777777" w:rsidTr="009E5D7A">
        <w:trPr>
          <w:cantSplit/>
        </w:trPr>
        <w:tc>
          <w:tcPr>
            <w:tcW w:w="3508" w:type="dxa"/>
          </w:tcPr>
          <w:p w14:paraId="1677CB6C" w14:textId="79D0355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0CC3BD5D" w14:textId="439A486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C44451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1A846D" w14:textId="4A14E920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E572EF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1B1FD84" w14:textId="33A25E5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457A2E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111F5DA" w14:textId="07BF034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91175E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5DE5D4BF" w14:textId="72263D7C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551F807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348F862F" w14:textId="576FD05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147 </w:t>
            </w:r>
          </w:p>
        </w:tc>
        <w:tc>
          <w:tcPr>
            <w:tcW w:w="178" w:type="dxa"/>
          </w:tcPr>
          <w:p w14:paraId="011B7AB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63F7674" w14:textId="5076851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1BB00DE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2C42E" w14:textId="21A55E5C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353 </w:t>
            </w:r>
          </w:p>
        </w:tc>
        <w:tc>
          <w:tcPr>
            <w:tcW w:w="208" w:type="dxa"/>
          </w:tcPr>
          <w:p w14:paraId="06FCE5B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2F04E30A" w14:textId="2781C1F3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701 </w:t>
            </w:r>
          </w:p>
        </w:tc>
      </w:tr>
      <w:tr w:rsidR="00010B1C" w:rsidRPr="00BE5913" w14:paraId="54CEF83D" w14:textId="77777777" w:rsidTr="009E5D7A">
        <w:trPr>
          <w:cantSplit/>
        </w:trPr>
        <w:tc>
          <w:tcPr>
            <w:tcW w:w="3508" w:type="dxa"/>
          </w:tcPr>
          <w:p w14:paraId="701030A2" w14:textId="103BF5E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8269EEE" w14:textId="6755D5B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CABCF7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6434BF2" w14:textId="1F404825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EC5477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153CE83" w14:textId="2CD872BE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726649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6EE9999" w14:textId="45EE9DE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A87762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59CB608C" w14:textId="7FE83B2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6A43BA2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349DF42" w14:textId="7799B9A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147 </w:t>
            </w:r>
          </w:p>
        </w:tc>
        <w:tc>
          <w:tcPr>
            <w:tcW w:w="178" w:type="dxa"/>
          </w:tcPr>
          <w:p w14:paraId="0406C67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12F779E7" w14:textId="50BEA09E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3B0C43C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C6E3" w14:textId="09E5700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353 </w:t>
            </w:r>
          </w:p>
        </w:tc>
        <w:tc>
          <w:tcPr>
            <w:tcW w:w="208" w:type="dxa"/>
          </w:tcPr>
          <w:p w14:paraId="2D2AE90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62398C79" w14:textId="17B7F840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701 </w:t>
            </w:r>
          </w:p>
        </w:tc>
      </w:tr>
      <w:tr w:rsidR="00010B1C" w:rsidRPr="00BE5913" w14:paraId="0A1B8C8E" w14:textId="77777777" w:rsidTr="009E5D7A">
        <w:trPr>
          <w:cantSplit/>
        </w:trPr>
        <w:tc>
          <w:tcPr>
            <w:tcW w:w="3508" w:type="dxa"/>
          </w:tcPr>
          <w:p w14:paraId="5C5464B3" w14:textId="148F8D85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2CA80C08" w14:textId="6234EDAC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5E2630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FEC2E4" w14:textId="001C6CEA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0875E2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433AFEB" w14:textId="26FA6FB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DF0BB9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596068" w14:textId="6E2B92B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0AD4336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09C3A931" w14:textId="39CDF1A4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323E82E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331E544" w14:textId="5F753B00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147 </w:t>
            </w:r>
          </w:p>
        </w:tc>
        <w:tc>
          <w:tcPr>
            <w:tcW w:w="178" w:type="dxa"/>
          </w:tcPr>
          <w:p w14:paraId="4C351E6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2CDBE77A" w14:textId="6860FC1A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0B4C048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71E6F" w14:textId="23B72A6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353 </w:t>
            </w:r>
          </w:p>
        </w:tc>
        <w:tc>
          <w:tcPr>
            <w:tcW w:w="208" w:type="dxa"/>
          </w:tcPr>
          <w:p w14:paraId="6F3795A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2747E3C" w14:textId="3D4B2E46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701 </w:t>
            </w:r>
          </w:p>
        </w:tc>
      </w:tr>
      <w:tr w:rsidR="00010B1C" w:rsidRPr="00BE5913" w14:paraId="381A3013" w14:textId="77777777" w:rsidTr="009E5D7A">
        <w:trPr>
          <w:cantSplit/>
        </w:trPr>
        <w:tc>
          <w:tcPr>
            <w:tcW w:w="3508" w:type="dxa"/>
          </w:tcPr>
          <w:p w14:paraId="5DEBE55F" w14:textId="74D5B19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ทรัพย์ อาคารเอ็มไพร์ทาวเวอร์ 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DCB59C9" w14:textId="450BEF5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D40398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ECC5A4" w14:textId="5D8B0CB2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D67023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3CDB9F3" w14:textId="1A3542D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4663664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E58C607" w14:textId="18A81F0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5EB1F8D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6CA56670" w14:textId="3E9779AE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2057D85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65125831" w14:textId="2F65535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147 </w:t>
            </w:r>
          </w:p>
        </w:tc>
        <w:tc>
          <w:tcPr>
            <w:tcW w:w="178" w:type="dxa"/>
          </w:tcPr>
          <w:p w14:paraId="0BCE358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00E955B1" w14:textId="017C216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2" w:type="dxa"/>
          </w:tcPr>
          <w:p w14:paraId="1289174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DFC0C" w14:textId="2CA42AE3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353 </w:t>
            </w:r>
          </w:p>
        </w:tc>
        <w:tc>
          <w:tcPr>
            <w:tcW w:w="208" w:type="dxa"/>
          </w:tcPr>
          <w:p w14:paraId="3ACB18C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1C81BC1C" w14:textId="5C0BA6A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701 </w:t>
            </w:r>
          </w:p>
        </w:tc>
      </w:tr>
      <w:tr w:rsidR="00010B1C" w:rsidRPr="00BE5913" w14:paraId="236C3DF1" w14:textId="77777777" w:rsidTr="009E5D7A">
        <w:trPr>
          <w:cantSplit/>
        </w:trPr>
        <w:tc>
          <w:tcPr>
            <w:tcW w:w="3508" w:type="dxa"/>
          </w:tcPr>
          <w:p w14:paraId="4EF9C7E9" w14:textId="37F9394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ทรัพย์ อาคารอินเตอร์ลิ</w:t>
            </w: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>้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งค์ บางนา จำกัด</w:t>
            </w:r>
          </w:p>
        </w:tc>
        <w:tc>
          <w:tcPr>
            <w:tcW w:w="1888" w:type="dxa"/>
          </w:tcPr>
          <w:p w14:paraId="5F771EFE" w14:textId="7BB8C21B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7ECDEF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31E099" w14:textId="3A72F1A4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58242F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150FC51" w14:textId="22A88F0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AEC749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C416B12" w14:textId="04BAC0A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14B55D7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0CCE91F8" w14:textId="7CA460EC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6BC2895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211CD6C8" w14:textId="5D3A9FA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122 </w:t>
            </w:r>
          </w:p>
        </w:tc>
        <w:tc>
          <w:tcPr>
            <w:tcW w:w="178" w:type="dxa"/>
          </w:tcPr>
          <w:p w14:paraId="6A68856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</w:tcPr>
          <w:p w14:paraId="46D2BCF3" w14:textId="7003CDE8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122</w:t>
            </w:r>
          </w:p>
        </w:tc>
        <w:tc>
          <w:tcPr>
            <w:tcW w:w="182" w:type="dxa"/>
          </w:tcPr>
          <w:p w14:paraId="1DA78BC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FA9E812" w14:textId="350B261E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438DCC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47A506D" w14:textId="503D7E3E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616 </w:t>
            </w:r>
          </w:p>
        </w:tc>
      </w:tr>
      <w:tr w:rsidR="00010B1C" w:rsidRPr="00BE5913" w14:paraId="3308F2B8" w14:textId="77777777" w:rsidTr="009E5D7A">
        <w:trPr>
          <w:cantSplit/>
          <w:trHeight w:val="200"/>
        </w:trPr>
        <w:tc>
          <w:tcPr>
            <w:tcW w:w="3508" w:type="dxa"/>
          </w:tcPr>
          <w:p w14:paraId="0A90FFF3" w14:textId="5504801A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เอดับบลิวซี บาย ริเวอร์ฟรอนท์ จำกัด </w:t>
            </w:r>
          </w:p>
        </w:tc>
        <w:tc>
          <w:tcPr>
            <w:tcW w:w="1888" w:type="dxa"/>
            <w:vAlign w:val="bottom"/>
          </w:tcPr>
          <w:p w14:paraId="77B7C5FF" w14:textId="2F372F2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6033B4B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AA955C2" w14:textId="66ACF4CC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4BB59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C813718" w14:textId="5637AD4B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42B6F2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15335E8" w14:textId="0B7CDB1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  <w:vAlign w:val="bottom"/>
          </w:tcPr>
          <w:p w14:paraId="3047D4E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4EC08B85" w14:textId="7F9A27D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  <w:vAlign w:val="bottom"/>
          </w:tcPr>
          <w:p w14:paraId="4BB55E1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7E733A2" w14:textId="2D0C6160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18 </w:t>
            </w:r>
          </w:p>
        </w:tc>
        <w:tc>
          <w:tcPr>
            <w:tcW w:w="178" w:type="dxa"/>
            <w:vAlign w:val="bottom"/>
          </w:tcPr>
          <w:p w14:paraId="4BB485D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677EBD6D" w14:textId="432ACAD5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</w:t>
            </w:r>
          </w:p>
        </w:tc>
        <w:tc>
          <w:tcPr>
            <w:tcW w:w="182" w:type="dxa"/>
          </w:tcPr>
          <w:p w14:paraId="0435ED4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3DC2E69" w14:textId="3E0755D3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ED2A6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5810E28" w14:textId="247DFB71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7031EF39" w14:textId="77777777" w:rsidTr="009E5D7A">
        <w:trPr>
          <w:cantSplit/>
        </w:trPr>
        <w:tc>
          <w:tcPr>
            <w:tcW w:w="3508" w:type="dxa"/>
          </w:tcPr>
          <w:p w14:paraId="3FFD324F" w14:textId="28B35790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พัทยา </w:t>
            </w:r>
            <w:r w:rsidRPr="00BE5913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พัฒนา</w:t>
            </w: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แอสเสท จำกัด </w:t>
            </w:r>
          </w:p>
        </w:tc>
        <w:tc>
          <w:tcPr>
            <w:tcW w:w="1888" w:type="dxa"/>
            <w:vAlign w:val="bottom"/>
          </w:tcPr>
          <w:p w14:paraId="6F7FCE8C" w14:textId="3EBC666C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6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523C68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371" w:right="-79" w:hanging="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882D6DF" w14:textId="1438163F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E79EF9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6E9781A" w14:textId="664B466B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5B16E3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2DDF59F" w14:textId="4FED21A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  <w:vAlign w:val="bottom"/>
          </w:tcPr>
          <w:p w14:paraId="68248CB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371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000" w:type="dxa"/>
            <w:vAlign w:val="center"/>
          </w:tcPr>
          <w:p w14:paraId="5D37D612" w14:textId="6850D2F3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  <w:vAlign w:val="bottom"/>
          </w:tcPr>
          <w:p w14:paraId="421C5F3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557D58F5" w14:textId="4F007C30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21 </w:t>
            </w:r>
          </w:p>
        </w:tc>
        <w:tc>
          <w:tcPr>
            <w:tcW w:w="178" w:type="dxa"/>
            <w:vAlign w:val="bottom"/>
          </w:tcPr>
          <w:p w14:paraId="44CA8DA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</w:p>
        </w:tc>
        <w:tc>
          <w:tcPr>
            <w:tcW w:w="1101" w:type="dxa"/>
            <w:vAlign w:val="bottom"/>
          </w:tcPr>
          <w:p w14:paraId="29A88FDE" w14:textId="2931C271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21</w:t>
            </w:r>
          </w:p>
        </w:tc>
        <w:tc>
          <w:tcPr>
            <w:tcW w:w="182" w:type="dxa"/>
          </w:tcPr>
          <w:p w14:paraId="42A3EF7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626B4CC" w14:textId="1BF62FD2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5F2C6A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371" w:right="-79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DBBFEFC" w14:textId="4B0CE3FD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0CDEC438" w14:textId="77777777" w:rsidTr="009E5D7A">
        <w:trPr>
          <w:cantSplit/>
        </w:trPr>
        <w:tc>
          <w:tcPr>
            <w:tcW w:w="3508" w:type="dxa"/>
          </w:tcPr>
          <w:p w14:paraId="52AA6EF3" w14:textId="01937F80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</w:tabs>
              <w:spacing w:line="216" w:lineRule="auto"/>
              <w:ind w:left="192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888" w:type="dxa"/>
            <w:vAlign w:val="bottom"/>
          </w:tcPr>
          <w:p w14:paraId="6F6F43DB" w14:textId="2B9FD90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1A8B11C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4351A36" w14:textId="46BA2416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43B888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AF23128" w14:textId="6191A762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854C49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707A942" w14:textId="57319F0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420,000   </w:t>
            </w:r>
          </w:p>
        </w:tc>
        <w:tc>
          <w:tcPr>
            <w:tcW w:w="178" w:type="dxa"/>
            <w:vAlign w:val="bottom"/>
          </w:tcPr>
          <w:p w14:paraId="4BF503D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1A25303" w14:textId="0F98E38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37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420,000   </w:t>
            </w:r>
          </w:p>
        </w:tc>
        <w:tc>
          <w:tcPr>
            <w:tcW w:w="182" w:type="dxa"/>
            <w:vAlign w:val="bottom"/>
          </w:tcPr>
          <w:p w14:paraId="1B575B2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014FCDF2" w14:textId="60A90EE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232,677 </w:t>
            </w:r>
          </w:p>
        </w:tc>
        <w:tc>
          <w:tcPr>
            <w:tcW w:w="178" w:type="dxa"/>
            <w:vAlign w:val="bottom"/>
          </w:tcPr>
          <w:p w14:paraId="6D9C5EE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2F2BC23" w14:textId="2E364D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232,677</w:t>
            </w:r>
          </w:p>
        </w:tc>
        <w:tc>
          <w:tcPr>
            <w:tcW w:w="182" w:type="dxa"/>
          </w:tcPr>
          <w:p w14:paraId="55284A7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5BE1A44" w14:textId="06A847B3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47A12" w:rsidRPr="00BE5913">
              <w:rPr>
                <w:rFonts w:asciiTheme="majorBidi" w:hAnsiTheme="majorBidi" w:cstheme="majorBidi"/>
                <w:sz w:val="26"/>
                <w:szCs w:val="26"/>
              </w:rPr>
              <w:t>7,770</w:t>
            </w: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08" w:type="dxa"/>
          </w:tcPr>
          <w:p w14:paraId="6902646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1BD31BD0" w14:textId="52EB6D4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11,655 </w:t>
            </w:r>
          </w:p>
        </w:tc>
      </w:tr>
      <w:tr w:rsidR="00010B1C" w:rsidRPr="00BE5913" w14:paraId="382D617E" w14:textId="77777777" w:rsidTr="009E5D7A">
        <w:trPr>
          <w:cantSplit/>
        </w:trPr>
        <w:tc>
          <w:tcPr>
            <w:tcW w:w="3508" w:type="dxa"/>
          </w:tcPr>
          <w:p w14:paraId="4FCB301F" w14:textId="128EF80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เดอะ โฮเทล สุขุมวิท </w:t>
            </w: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50 </w:t>
            </w: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4101EC07" w14:textId="6EF1DA4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bottom"/>
          </w:tcPr>
          <w:p w14:paraId="01C8AF6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FE84C6" w14:textId="6E07387B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1385EC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A9991CA" w14:textId="49F00422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7ACD3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21ED6B4" w14:textId="25AF67DA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600,000   </w:t>
            </w:r>
          </w:p>
        </w:tc>
        <w:tc>
          <w:tcPr>
            <w:tcW w:w="178" w:type="dxa"/>
            <w:vAlign w:val="bottom"/>
          </w:tcPr>
          <w:p w14:paraId="741F5B3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1FADED9" w14:textId="545A390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36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600,000   </w:t>
            </w:r>
          </w:p>
        </w:tc>
        <w:tc>
          <w:tcPr>
            <w:tcW w:w="182" w:type="dxa"/>
            <w:vAlign w:val="bottom"/>
          </w:tcPr>
          <w:p w14:paraId="40440D3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0DBBBD7E" w14:textId="50ACDEF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255,706 </w:t>
            </w:r>
          </w:p>
        </w:tc>
        <w:tc>
          <w:tcPr>
            <w:tcW w:w="178" w:type="dxa"/>
            <w:vAlign w:val="bottom"/>
          </w:tcPr>
          <w:p w14:paraId="76613B5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B2DD3F8" w14:textId="539F63BF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71" w:right="15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255,706</w:t>
            </w:r>
          </w:p>
        </w:tc>
        <w:tc>
          <w:tcPr>
            <w:tcW w:w="182" w:type="dxa"/>
          </w:tcPr>
          <w:p w14:paraId="78298B7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CD81ACF" w14:textId="7104929D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9897B9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6A5774EC" w14:textId="5041FB4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0788DB39" w14:textId="77777777" w:rsidTr="009E5D7A">
        <w:trPr>
          <w:cantSplit/>
        </w:trPr>
        <w:tc>
          <w:tcPr>
            <w:tcW w:w="3508" w:type="dxa"/>
          </w:tcPr>
          <w:p w14:paraId="0ACD5B2B" w14:textId="5F360C4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เวิรด์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โฮเทล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พัทยา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2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 xml:space="preserve">จำกัด   </w:t>
            </w:r>
          </w:p>
        </w:tc>
        <w:tc>
          <w:tcPr>
            <w:tcW w:w="1888" w:type="dxa"/>
          </w:tcPr>
          <w:p w14:paraId="032F274A" w14:textId="464A5773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4302EAD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1F92E33" w14:textId="260EB461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6E4C6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576824F" w14:textId="312A5A0B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E71D79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684287" w14:textId="552FDD8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300 </w:t>
            </w:r>
          </w:p>
        </w:tc>
        <w:tc>
          <w:tcPr>
            <w:tcW w:w="178" w:type="dxa"/>
            <w:vAlign w:val="bottom"/>
          </w:tcPr>
          <w:p w14:paraId="0ACCEEE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2F55CFE" w14:textId="2FAA9E2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300 </w:t>
            </w:r>
          </w:p>
        </w:tc>
        <w:tc>
          <w:tcPr>
            <w:tcW w:w="182" w:type="dxa"/>
            <w:vAlign w:val="bottom"/>
          </w:tcPr>
          <w:p w14:paraId="49FD770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1BCB4F96" w14:textId="12F1EAD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 </w:t>
            </w:r>
          </w:p>
        </w:tc>
        <w:tc>
          <w:tcPr>
            <w:tcW w:w="178" w:type="dxa"/>
            <w:vAlign w:val="bottom"/>
          </w:tcPr>
          <w:p w14:paraId="61B8E86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DB7EEF7" w14:textId="55718F0C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2" w:type="dxa"/>
          </w:tcPr>
          <w:p w14:paraId="64573AC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1766486" w14:textId="6B6FBDCE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5FB0AB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7AD63A55" w14:textId="5F52818F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D367A06" w14:textId="77777777" w:rsidTr="00F216F6">
        <w:trPr>
          <w:cantSplit/>
        </w:trPr>
        <w:tc>
          <w:tcPr>
            <w:tcW w:w="3508" w:type="dxa"/>
          </w:tcPr>
          <w:p w14:paraId="7DF55F6E" w14:textId="4F475F1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บริษัท สุรเศรษฐ์ จำกัด</w:t>
            </w:r>
          </w:p>
        </w:tc>
        <w:tc>
          <w:tcPr>
            <w:tcW w:w="1888" w:type="dxa"/>
          </w:tcPr>
          <w:p w14:paraId="495AF98B" w14:textId="0018B24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22429A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5DE10E" w14:textId="1D2AC415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C8F883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9696D51" w14:textId="180C924D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C937B4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0EDAEEF" w14:textId="28525AE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2,600,000 </w:t>
            </w:r>
          </w:p>
        </w:tc>
        <w:tc>
          <w:tcPr>
            <w:tcW w:w="178" w:type="dxa"/>
          </w:tcPr>
          <w:p w14:paraId="795CD3C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93541AC" w14:textId="218078A9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92" w:hanging="18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2,600,000 </w:t>
            </w:r>
          </w:p>
        </w:tc>
        <w:tc>
          <w:tcPr>
            <w:tcW w:w="182" w:type="dxa"/>
          </w:tcPr>
          <w:p w14:paraId="0B254F4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31604BDD" w14:textId="65CC114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953,650 </w:t>
            </w:r>
          </w:p>
        </w:tc>
        <w:tc>
          <w:tcPr>
            <w:tcW w:w="178" w:type="dxa"/>
          </w:tcPr>
          <w:p w14:paraId="564B1FA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B0AE0C7" w14:textId="3BBB34B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953,650</w:t>
            </w:r>
          </w:p>
        </w:tc>
        <w:tc>
          <w:tcPr>
            <w:tcW w:w="182" w:type="dxa"/>
          </w:tcPr>
          <w:p w14:paraId="0B5DFD3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FC83FC3" w14:textId="5690F9A8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042DD5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1031AFEB" w14:textId="114EFB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AF0FF09" w14:textId="77777777" w:rsidTr="009E5D7A">
        <w:trPr>
          <w:cantSplit/>
        </w:trPr>
        <w:tc>
          <w:tcPr>
            <w:tcW w:w="3508" w:type="dxa"/>
          </w:tcPr>
          <w:p w14:paraId="21546AB9" w14:textId="0EA3DC1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บริษัท นำทรัพย์พัฒนา </w:t>
            </w: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888" w:type="dxa"/>
          </w:tcPr>
          <w:p w14:paraId="3E8EF6DA" w14:textId="214F0A7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DA0D32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DD13D5B" w14:textId="0CB1211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F2BC31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CE947DE" w14:textId="24664FA8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3C76CDB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4BDC210" w14:textId="7A757DF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42,000 </w:t>
            </w:r>
          </w:p>
        </w:tc>
        <w:tc>
          <w:tcPr>
            <w:tcW w:w="178" w:type="dxa"/>
          </w:tcPr>
          <w:p w14:paraId="6ECAB39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15837D0" w14:textId="4D2D2D9A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371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42,000 </w:t>
            </w:r>
          </w:p>
        </w:tc>
        <w:tc>
          <w:tcPr>
            <w:tcW w:w="182" w:type="dxa"/>
          </w:tcPr>
          <w:p w14:paraId="60621AE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EAFD362" w14:textId="60BFA75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9,375 </w:t>
            </w:r>
          </w:p>
        </w:tc>
        <w:tc>
          <w:tcPr>
            <w:tcW w:w="178" w:type="dxa"/>
          </w:tcPr>
          <w:p w14:paraId="2A4D35E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6F1A0747" w14:textId="3F74A058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9,375</w:t>
            </w:r>
          </w:p>
        </w:tc>
        <w:tc>
          <w:tcPr>
            <w:tcW w:w="182" w:type="dxa"/>
          </w:tcPr>
          <w:p w14:paraId="5496349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16D54C3" w14:textId="501922F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3,350 </w:t>
            </w:r>
          </w:p>
        </w:tc>
        <w:tc>
          <w:tcPr>
            <w:tcW w:w="208" w:type="dxa"/>
          </w:tcPr>
          <w:p w14:paraId="7A597BA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55E8B192" w14:textId="2B67CDE8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746 </w:t>
            </w:r>
          </w:p>
        </w:tc>
      </w:tr>
      <w:tr w:rsidR="00010B1C" w:rsidRPr="00BE5913" w14:paraId="0C790C4D" w14:textId="77777777" w:rsidTr="009E5D7A">
        <w:trPr>
          <w:cantSplit/>
        </w:trPr>
        <w:tc>
          <w:tcPr>
            <w:tcW w:w="3508" w:type="dxa"/>
          </w:tcPr>
          <w:p w14:paraId="69AE1F1E" w14:textId="22E6CED8" w:rsidR="00010B1C" w:rsidRPr="00BE5913" w:rsidRDefault="00010B1C" w:rsidP="00BE5913">
            <w:pPr>
              <w:tabs>
                <w:tab w:val="clear" w:pos="227"/>
                <w:tab w:val="clear" w:pos="454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350"/>
              </w:tabs>
              <w:spacing w:line="216" w:lineRule="auto"/>
              <w:ind w:left="270" w:hanging="27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ฟีนิกซ์บอกซ์</w:t>
            </w:r>
            <w:r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Theme="majorBidi" w:hAnsiTheme="majorBidi" w:hint="cs"/>
                <w:color w:val="000000" w:themeColor="text1"/>
                <w:sz w:val="26"/>
                <w:szCs w:val="26"/>
                <w:cs/>
              </w:rPr>
              <w:t>จำกัด</w:t>
            </w:r>
            <w:r w:rsidR="003C04DC"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ab/>
            </w:r>
            <w:r w:rsidR="003C04DC" w:rsidRPr="00BE5913"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  <w:tab/>
            </w:r>
          </w:p>
        </w:tc>
        <w:tc>
          <w:tcPr>
            <w:tcW w:w="1888" w:type="dxa"/>
          </w:tcPr>
          <w:p w14:paraId="57ECB091" w14:textId="5CE8586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2E3E8F6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10F5AE0" w14:textId="025013F4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51E06A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BF25F94" w14:textId="28B7C6A3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C4996F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2E3178A5" w14:textId="1325757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2,000,000 </w:t>
            </w:r>
          </w:p>
        </w:tc>
        <w:tc>
          <w:tcPr>
            <w:tcW w:w="178" w:type="dxa"/>
          </w:tcPr>
          <w:p w14:paraId="3AEE0F9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20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59D999F4" w14:textId="54D79F0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32,000,000 </w:t>
            </w:r>
          </w:p>
        </w:tc>
        <w:tc>
          <w:tcPr>
            <w:tcW w:w="182" w:type="dxa"/>
          </w:tcPr>
          <w:p w14:paraId="0BF40E0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57" w:type="dxa"/>
          </w:tcPr>
          <w:p w14:paraId="2CCA8A45" w14:textId="3383603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579,293 </w:t>
            </w:r>
          </w:p>
        </w:tc>
        <w:tc>
          <w:tcPr>
            <w:tcW w:w="178" w:type="dxa"/>
          </w:tcPr>
          <w:p w14:paraId="7127323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7BF1858" w14:textId="475A8FB7" w:rsidR="00010B1C" w:rsidRPr="00BE5913" w:rsidRDefault="00313E33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8,079,293</w:t>
            </w:r>
          </w:p>
        </w:tc>
        <w:tc>
          <w:tcPr>
            <w:tcW w:w="182" w:type="dxa"/>
          </w:tcPr>
          <w:p w14:paraId="491594D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left="-79" w:right="-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BFC4177" w14:textId="35AF6D82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243,425 </w:t>
            </w:r>
          </w:p>
        </w:tc>
        <w:tc>
          <w:tcPr>
            <w:tcW w:w="208" w:type="dxa"/>
          </w:tcPr>
          <w:p w14:paraId="77685D0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0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79C4C2FB" w14:textId="349429F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29,520 </w:t>
            </w:r>
          </w:p>
        </w:tc>
      </w:tr>
      <w:tr w:rsidR="00010B1C" w:rsidRPr="00BE5913" w14:paraId="3172FD3F" w14:textId="77777777" w:rsidTr="00F216F6">
        <w:trPr>
          <w:cantSplit/>
        </w:trPr>
        <w:tc>
          <w:tcPr>
            <w:tcW w:w="3508" w:type="dxa"/>
          </w:tcPr>
          <w:p w14:paraId="7655CD32" w14:textId="4EEE471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แอสเสท เวิ</w:t>
            </w:r>
            <w:r w:rsidRPr="00BE591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รด์</w:t>
            </w: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เทรดดิ้ง จำกัด</w:t>
            </w:r>
          </w:p>
        </w:tc>
        <w:tc>
          <w:tcPr>
            <w:tcW w:w="1888" w:type="dxa"/>
          </w:tcPr>
          <w:p w14:paraId="54ADFB90" w14:textId="0022256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hint="cs"/>
                <w:sz w:val="26"/>
                <w:szCs w:val="26"/>
                <w:cs/>
              </w:rPr>
              <w:t>พาณิชย์อิเล็กทรอนิกส์</w:t>
            </w:r>
          </w:p>
        </w:tc>
        <w:tc>
          <w:tcPr>
            <w:tcW w:w="180" w:type="dxa"/>
          </w:tcPr>
          <w:p w14:paraId="31989BA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98356D" w14:textId="551A36E1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584675A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21D814F" w14:textId="025CEB74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60F6792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A92DBFB" w14:textId="6E7B18FA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10,000 </w:t>
            </w:r>
          </w:p>
        </w:tc>
        <w:tc>
          <w:tcPr>
            <w:tcW w:w="178" w:type="dxa"/>
          </w:tcPr>
          <w:p w14:paraId="1F0E0DF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93A9824" w14:textId="7DCDB292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280" w:right="-43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10,000 </w:t>
            </w:r>
          </w:p>
        </w:tc>
        <w:tc>
          <w:tcPr>
            <w:tcW w:w="182" w:type="dxa"/>
          </w:tcPr>
          <w:p w14:paraId="57EB8DF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2B33F4A" w14:textId="520EECE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</w:p>
        </w:tc>
        <w:tc>
          <w:tcPr>
            <w:tcW w:w="178" w:type="dxa"/>
          </w:tcPr>
          <w:p w14:paraId="318FB09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0760E88" w14:textId="106CF5A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7C18766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1836F7D" w14:textId="73ED0AD4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A58E40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7F31B829" w14:textId="6271ED0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188DEB10" w14:textId="77777777" w:rsidTr="009E5D7A">
        <w:trPr>
          <w:cantSplit/>
        </w:trPr>
        <w:tc>
          <w:tcPr>
            <w:tcW w:w="3508" w:type="dxa"/>
          </w:tcPr>
          <w:p w14:paraId="6E641D15" w14:textId="0486C78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เกตเวย์ สาขาเอกมัย จำกัด </w:t>
            </w:r>
          </w:p>
        </w:tc>
        <w:tc>
          <w:tcPr>
            <w:tcW w:w="1888" w:type="dxa"/>
          </w:tcPr>
          <w:p w14:paraId="11BCAFBC" w14:textId="436D4ED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0EAE719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547E9AB" w14:textId="69B83B44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42DC3A1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5AD263A" w14:textId="354D66F4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2EA0367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556FCE" w14:textId="037A1B5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4,200,000 </w:t>
            </w:r>
          </w:p>
        </w:tc>
        <w:tc>
          <w:tcPr>
            <w:tcW w:w="178" w:type="dxa"/>
          </w:tcPr>
          <w:p w14:paraId="0FAF1B1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BAFE2E1" w14:textId="145AA38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4,200,000 </w:t>
            </w:r>
          </w:p>
        </w:tc>
        <w:tc>
          <w:tcPr>
            <w:tcW w:w="182" w:type="dxa"/>
          </w:tcPr>
          <w:p w14:paraId="359FA62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48B727C0" w14:textId="21A257D8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1,050,000 </w:t>
            </w:r>
          </w:p>
        </w:tc>
        <w:tc>
          <w:tcPr>
            <w:tcW w:w="178" w:type="dxa"/>
          </w:tcPr>
          <w:p w14:paraId="357CBFF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0DDCA6E5" w14:textId="41E1DE8F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5" w:right="-79" w:firstLine="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1,050,000</w:t>
            </w:r>
          </w:p>
        </w:tc>
        <w:tc>
          <w:tcPr>
            <w:tcW w:w="182" w:type="dxa"/>
          </w:tcPr>
          <w:p w14:paraId="64FB5BF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A03ABC2" w14:textId="57ECAE53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19E0FE9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67934A15" w14:textId="3BF14AA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452 </w:t>
            </w:r>
          </w:p>
        </w:tc>
      </w:tr>
      <w:tr w:rsidR="00010B1C" w:rsidRPr="00BE5913" w14:paraId="778D1AD0" w14:textId="77777777" w:rsidTr="00F216F6">
        <w:trPr>
          <w:cantSplit/>
          <w:trHeight w:val="632"/>
        </w:trPr>
        <w:tc>
          <w:tcPr>
            <w:tcW w:w="3508" w:type="dxa"/>
          </w:tcPr>
          <w:p w14:paraId="2A19F82B" w14:textId="38A2218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 เอดับบลิวซี คอนเน็กท์ ไลฟ์สไตล์ จำกัด</w:t>
            </w:r>
          </w:p>
        </w:tc>
        <w:tc>
          <w:tcPr>
            <w:tcW w:w="1888" w:type="dxa"/>
          </w:tcPr>
          <w:p w14:paraId="41524138" w14:textId="4257286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83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แพลตฟอร์มดิจิทัลเพื่อ การพาณิชย์       </w:t>
            </w:r>
          </w:p>
        </w:tc>
        <w:tc>
          <w:tcPr>
            <w:tcW w:w="180" w:type="dxa"/>
          </w:tcPr>
          <w:p w14:paraId="0B9CD2A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BC69544" w14:textId="77777777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49BA7E" w14:textId="6C592B51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50.00</w:t>
            </w:r>
          </w:p>
        </w:tc>
        <w:tc>
          <w:tcPr>
            <w:tcW w:w="183" w:type="dxa"/>
            <w:shd w:val="clear" w:color="auto" w:fill="auto"/>
          </w:tcPr>
          <w:p w14:paraId="1984303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8CB04E6" w14:textId="77777777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3B8466" w14:textId="4F87D521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3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50.00</w:t>
            </w:r>
          </w:p>
        </w:tc>
        <w:tc>
          <w:tcPr>
            <w:tcW w:w="184" w:type="dxa"/>
            <w:shd w:val="clear" w:color="auto" w:fill="auto"/>
          </w:tcPr>
          <w:p w14:paraId="2953410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9F19841" w14:textId="7E76CCDC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1,000 </w:t>
            </w:r>
          </w:p>
        </w:tc>
        <w:tc>
          <w:tcPr>
            <w:tcW w:w="178" w:type="dxa"/>
          </w:tcPr>
          <w:p w14:paraId="446AEE1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553D11EB" w14:textId="7EACC0B9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right="-79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1,000 </w:t>
            </w:r>
          </w:p>
        </w:tc>
        <w:tc>
          <w:tcPr>
            <w:tcW w:w="182" w:type="dxa"/>
          </w:tcPr>
          <w:p w14:paraId="22E5403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57" w:type="dxa"/>
          </w:tcPr>
          <w:p w14:paraId="0F8ED9CE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DE0BCC" w14:textId="23690919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937 </w:t>
            </w:r>
          </w:p>
        </w:tc>
        <w:tc>
          <w:tcPr>
            <w:tcW w:w="178" w:type="dxa"/>
          </w:tcPr>
          <w:p w14:paraId="14776E5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9693B70" w14:textId="77777777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4D01821" w14:textId="4519FC19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35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937</w:t>
            </w:r>
          </w:p>
        </w:tc>
        <w:tc>
          <w:tcPr>
            <w:tcW w:w="182" w:type="dxa"/>
          </w:tcPr>
          <w:p w14:paraId="7E3A89B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20799F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C34379" w14:textId="3652D023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C003FC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1698D0A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09B0EA2" w14:textId="7F89CEC3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1FFD248" w14:textId="77777777" w:rsidTr="009E5D7A">
        <w:trPr>
          <w:cantSplit/>
        </w:trPr>
        <w:tc>
          <w:tcPr>
            <w:tcW w:w="3508" w:type="dxa"/>
          </w:tcPr>
          <w:p w14:paraId="2D6D4D7A" w14:textId="2CBA93F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40" w:lineRule="auto"/>
              <w:ind w:left="274" w:hanging="27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บริษัท นิวมัลตี้ไมน์ จำกัด</w:t>
            </w:r>
          </w:p>
        </w:tc>
        <w:tc>
          <w:tcPr>
            <w:tcW w:w="1888" w:type="dxa"/>
          </w:tcPr>
          <w:p w14:paraId="55420761" w14:textId="0CCB704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121E7B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C2F1EE" w14:textId="33DFA58F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DC815E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FFBE0C1" w14:textId="3947F737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CEA36A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103FD67A" w14:textId="2E9E1D5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1,050,000</w:t>
            </w:r>
          </w:p>
        </w:tc>
        <w:tc>
          <w:tcPr>
            <w:tcW w:w="178" w:type="dxa"/>
          </w:tcPr>
          <w:p w14:paraId="7C13BB1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BFC7696" w14:textId="40FD62B5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1,050,000</w:t>
            </w:r>
          </w:p>
        </w:tc>
        <w:tc>
          <w:tcPr>
            <w:tcW w:w="182" w:type="dxa"/>
          </w:tcPr>
          <w:p w14:paraId="3F5E124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6EF6FE8" w14:textId="5AA46519" w:rsidR="00010B1C" w:rsidRPr="00BE5913" w:rsidRDefault="00010B1C" w:rsidP="00BE5913">
            <w:pPr>
              <w:pStyle w:val="acctfourfigures"/>
              <w:tabs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409,721 </w:t>
            </w:r>
          </w:p>
        </w:tc>
        <w:tc>
          <w:tcPr>
            <w:tcW w:w="178" w:type="dxa"/>
          </w:tcPr>
          <w:p w14:paraId="7AA4C96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</w:tcPr>
          <w:p w14:paraId="1ECF887B" w14:textId="5A4BAE24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409,721</w:t>
            </w:r>
          </w:p>
        </w:tc>
        <w:tc>
          <w:tcPr>
            <w:tcW w:w="182" w:type="dxa"/>
          </w:tcPr>
          <w:p w14:paraId="1AB3872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551DBD" w14:textId="573AB64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7,901 </w:t>
            </w:r>
          </w:p>
        </w:tc>
        <w:tc>
          <w:tcPr>
            <w:tcW w:w="208" w:type="dxa"/>
          </w:tcPr>
          <w:p w14:paraId="0062C07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677D6E5D" w14:textId="51D03766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1,313 </w:t>
            </w:r>
          </w:p>
        </w:tc>
      </w:tr>
      <w:tr w:rsidR="00010B1C" w:rsidRPr="00BE5913" w14:paraId="6DC51F55" w14:textId="77777777" w:rsidTr="009E5D7A">
        <w:trPr>
          <w:cantSplit/>
          <w:trHeight w:val="218"/>
        </w:trPr>
        <w:tc>
          <w:tcPr>
            <w:tcW w:w="3508" w:type="dxa"/>
          </w:tcPr>
          <w:p w14:paraId="252C3198" w14:textId="739E3B5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888" w:type="dxa"/>
          </w:tcPr>
          <w:p w14:paraId="2B775196" w14:textId="185653C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B81B84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86DB33" w14:textId="25DF1E6A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2940CD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4BD81BB" w14:textId="75A8C4A4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5268C7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2E6D402" w14:textId="02D8718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3,300,000</w:t>
            </w:r>
          </w:p>
        </w:tc>
        <w:tc>
          <w:tcPr>
            <w:tcW w:w="178" w:type="dxa"/>
          </w:tcPr>
          <w:p w14:paraId="4C60434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240263AC" w14:textId="1B97FAAA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3,300,000</w:t>
            </w:r>
          </w:p>
        </w:tc>
        <w:tc>
          <w:tcPr>
            <w:tcW w:w="182" w:type="dxa"/>
          </w:tcPr>
          <w:p w14:paraId="0AB685A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731BB59" w14:textId="6FC74B6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1,726,977 </w:t>
            </w:r>
          </w:p>
        </w:tc>
        <w:tc>
          <w:tcPr>
            <w:tcW w:w="178" w:type="dxa"/>
          </w:tcPr>
          <w:p w14:paraId="69ED05D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06185E" w14:textId="3C595361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1,726,977</w:t>
            </w:r>
          </w:p>
        </w:tc>
        <w:tc>
          <w:tcPr>
            <w:tcW w:w="182" w:type="dxa"/>
          </w:tcPr>
          <w:p w14:paraId="15E1B36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EAB52EE" w14:textId="7CC6B5ED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33,000 </w:t>
            </w:r>
          </w:p>
        </w:tc>
        <w:tc>
          <w:tcPr>
            <w:tcW w:w="208" w:type="dxa"/>
          </w:tcPr>
          <w:p w14:paraId="5D991AE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55A9CA5C" w14:textId="1F6FCD08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33,825 </w:t>
            </w:r>
          </w:p>
        </w:tc>
      </w:tr>
      <w:tr w:rsidR="00010B1C" w:rsidRPr="00BE5913" w14:paraId="02895FBD" w14:textId="77777777" w:rsidTr="009E5D7A">
        <w:trPr>
          <w:cantSplit/>
        </w:trPr>
        <w:tc>
          <w:tcPr>
            <w:tcW w:w="3508" w:type="dxa"/>
          </w:tcPr>
          <w:p w14:paraId="7044E50E" w14:textId="42D848A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บริษัท ทีซีซี โฮเทล คอลเล็คชั่น จำกัด</w:t>
            </w:r>
          </w:p>
        </w:tc>
        <w:tc>
          <w:tcPr>
            <w:tcW w:w="1888" w:type="dxa"/>
          </w:tcPr>
          <w:p w14:paraId="1E143C5B" w14:textId="7E68800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95C22B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EAB732F" w14:textId="7B9E9C93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026EA33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697890AE" w14:textId="40F5FF8C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1534E4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3EF26A8" w14:textId="44889A4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4,200,000</w:t>
            </w:r>
          </w:p>
        </w:tc>
        <w:tc>
          <w:tcPr>
            <w:tcW w:w="178" w:type="dxa"/>
          </w:tcPr>
          <w:p w14:paraId="08AAB03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7379FED" w14:textId="07D2039A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4,200,000</w:t>
            </w:r>
          </w:p>
        </w:tc>
        <w:tc>
          <w:tcPr>
            <w:tcW w:w="182" w:type="dxa"/>
          </w:tcPr>
          <w:p w14:paraId="4BFF0E6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12D968CE" w14:textId="4BA531D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1,680,827 </w:t>
            </w:r>
          </w:p>
        </w:tc>
        <w:tc>
          <w:tcPr>
            <w:tcW w:w="178" w:type="dxa"/>
          </w:tcPr>
          <w:p w14:paraId="39966E5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B12FE34" w14:textId="4790C241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1,680,827</w:t>
            </w:r>
          </w:p>
        </w:tc>
        <w:tc>
          <w:tcPr>
            <w:tcW w:w="182" w:type="dxa"/>
          </w:tcPr>
          <w:p w14:paraId="02AEF67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D33254E" w14:textId="62B3E926" w:rsidR="00010B1C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7,350 </w:t>
            </w:r>
          </w:p>
        </w:tc>
        <w:tc>
          <w:tcPr>
            <w:tcW w:w="208" w:type="dxa"/>
          </w:tcPr>
          <w:p w14:paraId="7E2AD98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CE83014" w14:textId="2B2AE740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31,500 </w:t>
            </w:r>
          </w:p>
        </w:tc>
      </w:tr>
      <w:tr w:rsidR="00010B1C" w:rsidRPr="00BE5913" w14:paraId="6FC6AE8D" w14:textId="77777777" w:rsidTr="009E5D7A">
        <w:trPr>
          <w:cantSplit/>
        </w:trPr>
        <w:tc>
          <w:tcPr>
            <w:tcW w:w="3508" w:type="dxa"/>
          </w:tcPr>
          <w:p w14:paraId="2C495DAE" w14:textId="3F8212C3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สุรวงศ์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พร๊อพเพอตี้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</w:tcPr>
          <w:p w14:paraId="159BAE2F" w14:textId="31CA348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0760FF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C4FA790" w14:textId="0EE9ABF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3" w:type="dxa"/>
            <w:shd w:val="clear" w:color="auto" w:fill="auto"/>
          </w:tcPr>
          <w:p w14:paraId="36DC0C9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2DAD491" w14:textId="0F026AD5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49.98</w:t>
            </w:r>
          </w:p>
        </w:tc>
        <w:tc>
          <w:tcPr>
            <w:tcW w:w="184" w:type="dxa"/>
            <w:shd w:val="clear" w:color="auto" w:fill="auto"/>
          </w:tcPr>
          <w:p w14:paraId="101999D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1308F4C" w14:textId="4793FCF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7EF6328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5FDF9D4" w14:textId="19BD921F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82" w:type="dxa"/>
          </w:tcPr>
          <w:p w14:paraId="3B66134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5FD8B44" w14:textId="1B75192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11,962 </w:t>
            </w:r>
          </w:p>
        </w:tc>
        <w:tc>
          <w:tcPr>
            <w:tcW w:w="178" w:type="dxa"/>
          </w:tcPr>
          <w:p w14:paraId="7AD483B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5CD3541" w14:textId="1B5FF82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11,962</w:t>
            </w:r>
          </w:p>
        </w:tc>
        <w:tc>
          <w:tcPr>
            <w:tcW w:w="182" w:type="dxa"/>
          </w:tcPr>
          <w:p w14:paraId="6C80E68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8191380" w14:textId="0CB2948A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650DE78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6178BBBA" w14:textId="3795AF18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68 </w:t>
            </w:r>
          </w:p>
        </w:tc>
      </w:tr>
      <w:tr w:rsidR="00010B1C" w:rsidRPr="00BE5913" w14:paraId="6771ED55" w14:textId="77777777" w:rsidTr="009E5D7A">
        <w:trPr>
          <w:cantSplit/>
        </w:trPr>
        <w:tc>
          <w:tcPr>
            <w:tcW w:w="3508" w:type="dxa"/>
          </w:tcPr>
          <w:p w14:paraId="68786DFB" w14:textId="58CEFAD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ลักชูรี่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โฮเทลล์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จอมเทียน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</w:tcPr>
          <w:p w14:paraId="6F202A9F" w14:textId="081C008D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00FF9F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F466D8" w14:textId="3576E03F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1E1A539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7304DF7A" w14:textId="774CEC09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1CFE4A8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627EC72E" w14:textId="66F3BE3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4AC264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B44265D" w14:textId="5804282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1,067 </w:t>
            </w:r>
          </w:p>
        </w:tc>
        <w:tc>
          <w:tcPr>
            <w:tcW w:w="182" w:type="dxa"/>
          </w:tcPr>
          <w:p w14:paraId="108091B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F629104" w14:textId="7652110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631,703 </w:t>
            </w:r>
          </w:p>
        </w:tc>
        <w:tc>
          <w:tcPr>
            <w:tcW w:w="178" w:type="dxa"/>
          </w:tcPr>
          <w:p w14:paraId="73620C2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37871B6" w14:textId="10C23074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631,945</w:t>
            </w:r>
          </w:p>
        </w:tc>
        <w:tc>
          <w:tcPr>
            <w:tcW w:w="182" w:type="dxa"/>
          </w:tcPr>
          <w:p w14:paraId="0EAF024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6AF60E64" w14:textId="244D388E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C92F48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2CBCF0E3" w14:textId="69D9B556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3CD050A" w14:textId="77777777" w:rsidTr="009E5D7A">
        <w:trPr>
          <w:cantSplit/>
          <w:trHeight w:val="749"/>
        </w:trPr>
        <w:tc>
          <w:tcPr>
            <w:tcW w:w="3508" w:type="dxa"/>
          </w:tcPr>
          <w:p w14:paraId="6BAAF56C" w14:textId="085C5253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เวิรด์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</w:p>
        </w:tc>
        <w:tc>
          <w:tcPr>
            <w:tcW w:w="1888" w:type="dxa"/>
          </w:tcPr>
          <w:p w14:paraId="18961324" w14:textId="72611F9F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8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โครงการที่มีประโยชน์การใช้สอยแบบผสมผสาน</w:t>
            </w:r>
          </w:p>
        </w:tc>
        <w:tc>
          <w:tcPr>
            <w:tcW w:w="180" w:type="dxa"/>
          </w:tcPr>
          <w:p w14:paraId="50691CE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C85AF99" w14:textId="77777777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AE4AD7" w14:textId="77777777" w:rsidR="00010B1C" w:rsidRPr="00BE5913" w:rsidRDefault="00010B1C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B87898F" w14:textId="15FBEC80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25.54</w:t>
            </w:r>
          </w:p>
        </w:tc>
        <w:tc>
          <w:tcPr>
            <w:tcW w:w="183" w:type="dxa"/>
            <w:shd w:val="clear" w:color="auto" w:fill="auto"/>
          </w:tcPr>
          <w:p w14:paraId="49B52E8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6CB5BB5" w14:textId="77777777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9FC88" w14:textId="77777777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5F8EF" w14:textId="52A9B5B6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0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25.56</w:t>
            </w:r>
          </w:p>
        </w:tc>
        <w:tc>
          <w:tcPr>
            <w:tcW w:w="184" w:type="dxa"/>
            <w:shd w:val="clear" w:color="auto" w:fill="auto"/>
          </w:tcPr>
          <w:p w14:paraId="33EBBC2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412632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</w:t>
            </w:r>
          </w:p>
          <w:p w14:paraId="1072D49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759DB0AE" w14:textId="04DBAFA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3D8FE9D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A7423E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  </w:t>
            </w:r>
          </w:p>
          <w:p w14:paraId="74926FA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550B976E" w14:textId="30D1EA2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2,031 </w:t>
            </w:r>
          </w:p>
        </w:tc>
        <w:tc>
          <w:tcPr>
            <w:tcW w:w="182" w:type="dxa"/>
          </w:tcPr>
          <w:p w14:paraId="38BD302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43317FE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544D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EC1B4F" w14:textId="5D045A9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499,324 </w:t>
            </w:r>
          </w:p>
        </w:tc>
        <w:tc>
          <w:tcPr>
            <w:tcW w:w="178" w:type="dxa"/>
          </w:tcPr>
          <w:p w14:paraId="18E07DD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74785C7" w14:textId="44DDD020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499,817</w:t>
            </w:r>
          </w:p>
        </w:tc>
        <w:tc>
          <w:tcPr>
            <w:tcW w:w="182" w:type="dxa"/>
          </w:tcPr>
          <w:p w14:paraId="0DE40EB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D1C579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0C9AA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1654C9" w14:textId="235A6620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F5A9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2A7D157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BAD72B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80430B2" w14:textId="2E459F25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61A128A" w14:textId="77777777" w:rsidTr="009E5D7A">
        <w:trPr>
          <w:cantSplit/>
        </w:trPr>
        <w:tc>
          <w:tcPr>
            <w:tcW w:w="3508" w:type="dxa"/>
          </w:tcPr>
          <w:p w14:paraId="3B6FC1ED" w14:textId="220A560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เอเชียทีค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496F6AAD" w14:textId="1FFB747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25C56E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B7F810A" w14:textId="67D93E69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2586264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677AD91" w14:textId="2BDFB5ED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584A4E7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5B2282B" w14:textId="36281AA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0EBBBEC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5392CB3B" w14:textId="1B9D04F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440 </w:t>
            </w:r>
          </w:p>
        </w:tc>
        <w:tc>
          <w:tcPr>
            <w:tcW w:w="182" w:type="dxa"/>
          </w:tcPr>
          <w:p w14:paraId="418B88B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10814F2" w14:textId="0C228F1A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45,561 </w:t>
            </w:r>
          </w:p>
        </w:tc>
        <w:tc>
          <w:tcPr>
            <w:tcW w:w="178" w:type="dxa"/>
          </w:tcPr>
          <w:p w14:paraId="4E183A3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127D3F13" w14:textId="165BA9C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45,647</w:t>
            </w:r>
          </w:p>
        </w:tc>
        <w:tc>
          <w:tcPr>
            <w:tcW w:w="182" w:type="dxa"/>
          </w:tcPr>
          <w:p w14:paraId="69E9642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9B3814F" w14:textId="4B2779C5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674916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0FC3215" w14:textId="11AC99A2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60F1F308" w14:textId="77777777" w:rsidTr="009E5D7A">
        <w:trPr>
          <w:cantSplit/>
        </w:trPr>
        <w:tc>
          <w:tcPr>
            <w:tcW w:w="3508" w:type="dxa"/>
          </w:tcPr>
          <w:p w14:paraId="6C5A9440" w14:textId="7B87125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บางรัก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ลักชูรี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โฮเทลล์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</w:tcPr>
          <w:p w14:paraId="69F639A8" w14:textId="735C936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60EDD2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3467244" w14:textId="143C359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09A596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C6538FD" w14:textId="51348639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7247F09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4CE5B0EA" w14:textId="3919B04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53,100 </w:t>
            </w:r>
          </w:p>
        </w:tc>
        <w:tc>
          <w:tcPr>
            <w:tcW w:w="178" w:type="dxa"/>
          </w:tcPr>
          <w:p w14:paraId="22C0D5C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5AD5114C" w14:textId="2A873DB2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3,000 </w:t>
            </w:r>
          </w:p>
        </w:tc>
        <w:tc>
          <w:tcPr>
            <w:tcW w:w="182" w:type="dxa"/>
          </w:tcPr>
          <w:p w14:paraId="3B0575B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B80BC0D" w14:textId="24D891F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182,327 </w:t>
            </w:r>
          </w:p>
        </w:tc>
        <w:tc>
          <w:tcPr>
            <w:tcW w:w="178" w:type="dxa"/>
          </w:tcPr>
          <w:p w14:paraId="74BB13C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7F22643" w14:textId="141B3E2C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177,993</w:t>
            </w:r>
          </w:p>
        </w:tc>
        <w:tc>
          <w:tcPr>
            <w:tcW w:w="182" w:type="dxa"/>
          </w:tcPr>
          <w:p w14:paraId="2FB2AD1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4A6E92D" w14:textId="31F09FD1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24C486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038358CA" w14:textId="419B415D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EE43C11" w14:textId="77777777" w:rsidTr="009E5D7A">
        <w:trPr>
          <w:cantSplit/>
        </w:trPr>
        <w:tc>
          <w:tcPr>
            <w:tcW w:w="3508" w:type="dxa"/>
          </w:tcPr>
          <w:p w14:paraId="1802341A" w14:textId="578AF6A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บริษัท คอนเซพ แลนด์ </w:t>
            </w:r>
            <w:r w:rsidRPr="00BE5913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27957954" w14:textId="092531D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2C5C4D1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C073F91" w14:textId="1AC6FC73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6D1E80B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63BF4D2" w14:textId="5CBD4FFC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052BF32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21B26D6" w14:textId="12D9B81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1,680,000</w:t>
            </w:r>
          </w:p>
        </w:tc>
        <w:tc>
          <w:tcPr>
            <w:tcW w:w="178" w:type="dxa"/>
          </w:tcPr>
          <w:p w14:paraId="66AD9E2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2D994A23" w14:textId="4A77E092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1,680,000</w:t>
            </w:r>
          </w:p>
        </w:tc>
        <w:tc>
          <w:tcPr>
            <w:tcW w:w="182" w:type="dxa"/>
          </w:tcPr>
          <w:p w14:paraId="6CBDF6E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4EB51198" w14:textId="236583EF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644,010 </w:t>
            </w:r>
          </w:p>
        </w:tc>
        <w:tc>
          <w:tcPr>
            <w:tcW w:w="178" w:type="dxa"/>
          </w:tcPr>
          <w:p w14:paraId="1370D7C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B13964E" w14:textId="77D3BD5F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644,010</w:t>
            </w:r>
          </w:p>
        </w:tc>
        <w:tc>
          <w:tcPr>
            <w:tcW w:w="182" w:type="dxa"/>
          </w:tcPr>
          <w:p w14:paraId="697A2F6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F7AB455" w14:textId="00FF53E2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7164CFC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4384209F" w14:textId="0D820658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2BEEABE9" w14:textId="77777777" w:rsidTr="009E5D7A">
        <w:trPr>
          <w:cantSplit/>
        </w:trPr>
        <w:tc>
          <w:tcPr>
            <w:tcW w:w="3508" w:type="dxa"/>
          </w:tcPr>
          <w:p w14:paraId="01A875DE" w14:textId="49F82EA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พร็อพเพอร์ตี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แม่ปิง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578AFCB6" w14:textId="7777777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36BE8470" w14:textId="53D8E8E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5EB9EC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36C7F3" w14:textId="07D09477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7FA1B40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98563CF" w14:textId="08245CB1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D52FD9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3D7CB18" w14:textId="4577FF68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178" w:type="dxa"/>
            <w:vAlign w:val="bottom"/>
          </w:tcPr>
          <w:p w14:paraId="489742D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DED0EBF" w14:textId="01D2F57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2,000,000</w:t>
            </w:r>
          </w:p>
        </w:tc>
        <w:tc>
          <w:tcPr>
            <w:tcW w:w="182" w:type="dxa"/>
            <w:vAlign w:val="bottom"/>
          </w:tcPr>
          <w:p w14:paraId="3A5B95E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4FCE3DA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924A3B" w14:textId="770D2EED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890,280 </w:t>
            </w:r>
          </w:p>
        </w:tc>
        <w:tc>
          <w:tcPr>
            <w:tcW w:w="178" w:type="dxa"/>
            <w:vAlign w:val="bottom"/>
          </w:tcPr>
          <w:p w14:paraId="1536A3A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C3239C7" w14:textId="67398C3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890,280</w:t>
            </w:r>
          </w:p>
        </w:tc>
        <w:tc>
          <w:tcPr>
            <w:tcW w:w="182" w:type="dxa"/>
            <w:vAlign w:val="bottom"/>
          </w:tcPr>
          <w:p w14:paraId="5DDF72E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2096DF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47685F" w14:textId="0F53EF21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2E7BF2A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6418F151" w14:textId="661E466B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821597F" w14:textId="77777777" w:rsidTr="009E5D7A">
        <w:trPr>
          <w:cantSplit/>
        </w:trPr>
        <w:tc>
          <w:tcPr>
            <w:tcW w:w="3508" w:type="dxa"/>
          </w:tcPr>
          <w:p w14:paraId="59DEEFB6" w14:textId="0D49547B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แบงคอก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สุขุมวิท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ลักชูรี่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</w:tcPr>
          <w:p w14:paraId="589F0024" w14:textId="4EAB03E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6D55BE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33FCFF" w14:textId="79DDCCD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shd w:val="clear" w:color="auto" w:fill="auto"/>
          </w:tcPr>
          <w:p w14:paraId="3F7D861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4D8D4CA9" w14:textId="44992B33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shd w:val="clear" w:color="auto" w:fill="auto"/>
          </w:tcPr>
          <w:p w14:paraId="40C2CD5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0C4CED5C" w14:textId="6C97B8A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7E3A98F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290B44ED" w14:textId="48047A46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3,138 </w:t>
            </w:r>
          </w:p>
        </w:tc>
        <w:tc>
          <w:tcPr>
            <w:tcW w:w="182" w:type="dxa"/>
          </w:tcPr>
          <w:p w14:paraId="3060020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E3B9146" w14:textId="2A61B7A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331,113 </w:t>
            </w:r>
          </w:p>
        </w:tc>
        <w:tc>
          <w:tcPr>
            <w:tcW w:w="178" w:type="dxa"/>
          </w:tcPr>
          <w:p w14:paraId="7E41217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3AEAA61" w14:textId="3DABA650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331,872</w:t>
            </w:r>
          </w:p>
        </w:tc>
        <w:tc>
          <w:tcPr>
            <w:tcW w:w="182" w:type="dxa"/>
          </w:tcPr>
          <w:p w14:paraId="7ECB095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4E32B1CA" w14:textId="129969A3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9DB620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404CA9F8" w14:textId="10B253F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4A71692F" w14:textId="77777777" w:rsidTr="009E5D7A">
        <w:trPr>
          <w:cantSplit/>
          <w:trHeight w:val="353"/>
        </w:trPr>
        <w:tc>
          <w:tcPr>
            <w:tcW w:w="3508" w:type="dxa"/>
            <w:vAlign w:val="center"/>
          </w:tcPr>
          <w:p w14:paraId="1AA7E211" w14:textId="77921E4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40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ภูเก็ต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คอลเล็กชั่นส์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พรอพเพอร์ตี้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vAlign w:val="center"/>
          </w:tcPr>
          <w:p w14:paraId="359855D5" w14:textId="5602BD2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40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  <w:vAlign w:val="center"/>
          </w:tcPr>
          <w:p w14:paraId="302193F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352393" w14:textId="296A2B36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25.00</w:t>
            </w:r>
          </w:p>
        </w:tc>
        <w:tc>
          <w:tcPr>
            <w:tcW w:w="183" w:type="dxa"/>
            <w:shd w:val="clear" w:color="auto" w:fill="auto"/>
            <w:vAlign w:val="center"/>
          </w:tcPr>
          <w:p w14:paraId="78A2798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C1CC939" w14:textId="058CCD5B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cs/>
              </w:rPr>
              <w:t>25.00</w:t>
            </w:r>
          </w:p>
        </w:tc>
        <w:tc>
          <w:tcPr>
            <w:tcW w:w="184" w:type="dxa"/>
            <w:shd w:val="clear" w:color="auto" w:fill="auto"/>
            <w:vAlign w:val="center"/>
          </w:tcPr>
          <w:p w14:paraId="4760446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32C31AD" w14:textId="73998CE5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 w:bidi="th-TH"/>
              </w:rPr>
              <w:t>100</w:t>
            </w: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78" w:type="dxa"/>
            <w:vAlign w:val="center"/>
          </w:tcPr>
          <w:p w14:paraId="617A9E0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380D46C3" w14:textId="136302D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 w:bidi="th-TH"/>
              </w:rPr>
              <w:t>100</w:t>
            </w: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</w:t>
            </w:r>
          </w:p>
        </w:tc>
        <w:tc>
          <w:tcPr>
            <w:tcW w:w="182" w:type="dxa"/>
            <w:vAlign w:val="center"/>
          </w:tcPr>
          <w:p w14:paraId="706086F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4226DA05" w14:textId="01CEA343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</w:p>
        </w:tc>
        <w:tc>
          <w:tcPr>
            <w:tcW w:w="178" w:type="dxa"/>
            <w:vAlign w:val="center"/>
          </w:tcPr>
          <w:p w14:paraId="6786CA7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center"/>
          </w:tcPr>
          <w:p w14:paraId="3911BFC6" w14:textId="24186EE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  <w:vAlign w:val="center"/>
          </w:tcPr>
          <w:p w14:paraId="78F6DD8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319D72A3" w14:textId="31A6A315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center"/>
          </w:tcPr>
          <w:p w14:paraId="0043B4F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center"/>
          </w:tcPr>
          <w:p w14:paraId="4081B108" w14:textId="27B16218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61737E15" w14:textId="77777777" w:rsidTr="009E5D7A">
        <w:trPr>
          <w:cantSplit/>
        </w:trPr>
        <w:tc>
          <w:tcPr>
            <w:tcW w:w="3508" w:type="dxa"/>
          </w:tcPr>
          <w:p w14:paraId="5EEF241D" w14:textId="500C785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เชียงใหม่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โฮเทลส์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คอลเลกชั่น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</w:tcPr>
          <w:p w14:paraId="17494A93" w14:textId="422078B5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71BE9B4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858D820" w14:textId="77744F60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36826E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0DA95F9C" w14:textId="295CCA8D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5C5A88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7ADF4078" w14:textId="67A52D0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78" w:type="dxa"/>
          </w:tcPr>
          <w:p w14:paraId="61B93E5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A998E76" w14:textId="4EB7B2A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100 </w:t>
            </w:r>
          </w:p>
        </w:tc>
        <w:tc>
          <w:tcPr>
            <w:tcW w:w="182" w:type="dxa"/>
          </w:tcPr>
          <w:p w14:paraId="0FFB0C3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D0FD75F" w14:textId="6F59F9E8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</w:p>
        </w:tc>
        <w:tc>
          <w:tcPr>
            <w:tcW w:w="178" w:type="dxa"/>
          </w:tcPr>
          <w:p w14:paraId="53C61EF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729FDB0D" w14:textId="72974C4B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79A3675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CBFC0AF" w14:textId="6C29AB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34FB1D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1366951F" w14:textId="1D8548AF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70C89C04" w14:textId="77777777" w:rsidTr="009E5D7A">
        <w:trPr>
          <w:cantSplit/>
        </w:trPr>
        <w:tc>
          <w:tcPr>
            <w:tcW w:w="3508" w:type="dxa"/>
          </w:tcPr>
          <w:p w14:paraId="416ABEF2" w14:textId="6ED3A75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อควาทีคย์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พัทยา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372C1332" w14:textId="329781A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30E9485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08A2AE0" w14:textId="4416188D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4F9B75F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1A0A67F8" w14:textId="78D964CD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1C435A1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EE47C72" w14:textId="46BCE75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100 </w:t>
            </w:r>
          </w:p>
        </w:tc>
        <w:tc>
          <w:tcPr>
            <w:tcW w:w="178" w:type="dxa"/>
          </w:tcPr>
          <w:p w14:paraId="7E871BE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204705E7" w14:textId="6A5D2F01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100 </w:t>
            </w:r>
          </w:p>
        </w:tc>
        <w:tc>
          <w:tcPr>
            <w:tcW w:w="182" w:type="dxa"/>
          </w:tcPr>
          <w:p w14:paraId="5FBA286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3AC4405" w14:textId="69D53EC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14,460 </w:t>
            </w:r>
          </w:p>
        </w:tc>
        <w:tc>
          <w:tcPr>
            <w:tcW w:w="178" w:type="dxa"/>
          </w:tcPr>
          <w:p w14:paraId="02BA366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3CC6DFCB" w14:textId="6A54345E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14,460</w:t>
            </w:r>
          </w:p>
        </w:tc>
        <w:tc>
          <w:tcPr>
            <w:tcW w:w="182" w:type="dxa"/>
          </w:tcPr>
          <w:p w14:paraId="348453A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538AF807" w14:textId="4C610974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1559F8C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37A930F9" w14:textId="5C01E5CB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560685F" w14:textId="77777777" w:rsidTr="009E5D7A">
        <w:trPr>
          <w:cantSplit/>
        </w:trPr>
        <w:tc>
          <w:tcPr>
            <w:tcW w:w="3508" w:type="dxa"/>
          </w:tcPr>
          <w:p w14:paraId="42BBA467" w14:textId="32704F1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เจริญกรุง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แอสเสท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339EECD8" w14:textId="6B1C379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72F0E3B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E5E08F4" w14:textId="1EB8AAAC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188A482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0BFE5C35" w14:textId="3B225283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824098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98EB405" w14:textId="5803DC3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185,000 </w:t>
            </w:r>
          </w:p>
        </w:tc>
        <w:tc>
          <w:tcPr>
            <w:tcW w:w="178" w:type="dxa"/>
          </w:tcPr>
          <w:p w14:paraId="529D093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D7693C9" w14:textId="18C88F8B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185,000 </w:t>
            </w:r>
          </w:p>
        </w:tc>
        <w:tc>
          <w:tcPr>
            <w:tcW w:w="182" w:type="dxa"/>
          </w:tcPr>
          <w:p w14:paraId="791070F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6C9AF30" w14:textId="34D7499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168,097 </w:t>
            </w:r>
          </w:p>
        </w:tc>
        <w:tc>
          <w:tcPr>
            <w:tcW w:w="178" w:type="dxa"/>
          </w:tcPr>
          <w:p w14:paraId="02526BA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2EF7B2E4" w14:textId="6BAD80C1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114,455</w:t>
            </w:r>
          </w:p>
        </w:tc>
        <w:tc>
          <w:tcPr>
            <w:tcW w:w="182" w:type="dxa"/>
          </w:tcPr>
          <w:p w14:paraId="6F969F8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07318ED" w14:textId="47966E65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A8FDA9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5BC1D049" w14:textId="36CFC694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31553D82" w14:textId="77777777" w:rsidTr="009E5D7A">
        <w:trPr>
          <w:cantSplit/>
        </w:trPr>
        <w:tc>
          <w:tcPr>
            <w:tcW w:w="3508" w:type="dxa"/>
          </w:tcPr>
          <w:p w14:paraId="4D2367B4" w14:textId="46C95238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โครงการ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ลาซาล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ไลฟ์สไตล์</w:t>
            </w:r>
            <w:r w:rsidRPr="00BE5913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ดิเวลลอปเมนท์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shd w:val="clear" w:color="auto" w:fill="auto"/>
            <w:vAlign w:val="bottom"/>
          </w:tcPr>
          <w:p w14:paraId="624E3F6D" w14:textId="2E55043C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  <w:vAlign w:val="bottom"/>
          </w:tcPr>
          <w:p w14:paraId="6EE42D0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A09673" w14:textId="2D784CF8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25B88E1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342F2FA4" w14:textId="2C3A8AC0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11437E0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65465EAE" w14:textId="2724A54B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100 </w:t>
            </w:r>
          </w:p>
        </w:tc>
        <w:tc>
          <w:tcPr>
            <w:tcW w:w="178" w:type="dxa"/>
            <w:vAlign w:val="bottom"/>
          </w:tcPr>
          <w:p w14:paraId="57AB236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5B794F33" w14:textId="5444C4AD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100 </w:t>
            </w:r>
          </w:p>
        </w:tc>
        <w:tc>
          <w:tcPr>
            <w:tcW w:w="182" w:type="dxa"/>
            <w:vAlign w:val="bottom"/>
          </w:tcPr>
          <w:p w14:paraId="57E0473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7E3862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1A0F0E" w14:textId="302AE01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4,298 </w:t>
            </w:r>
          </w:p>
        </w:tc>
        <w:tc>
          <w:tcPr>
            <w:tcW w:w="178" w:type="dxa"/>
            <w:vAlign w:val="bottom"/>
          </w:tcPr>
          <w:p w14:paraId="4CC07DC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0FA51DA6" w14:textId="511E7EE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4,298</w:t>
            </w:r>
          </w:p>
        </w:tc>
        <w:tc>
          <w:tcPr>
            <w:tcW w:w="182" w:type="dxa"/>
            <w:vAlign w:val="bottom"/>
          </w:tcPr>
          <w:p w14:paraId="4C6F163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0BF1C13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B301B5" w14:textId="76D2B189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5A55678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197179AA" w14:textId="2E52BAAA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5EBF88F5" w14:textId="77777777" w:rsidTr="009E5D7A">
        <w:trPr>
          <w:cantSplit/>
        </w:trPr>
        <w:tc>
          <w:tcPr>
            <w:tcW w:w="3508" w:type="dxa"/>
          </w:tcPr>
          <w:p w14:paraId="298ACD0A" w14:textId="6715F2A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เอดับเบิ้ลยูซี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โกลเด้นไตรแองเกิ้ล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4CE8B660" w14:textId="3D682CC0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16A94E2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2705E0" w14:textId="7B2DA0AE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  <w:vAlign w:val="bottom"/>
          </w:tcPr>
          <w:p w14:paraId="0C1963E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51B572F" w14:textId="093CB85D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4EC88F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414FD608" w14:textId="43E5EA44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  2,000 </w:t>
            </w:r>
          </w:p>
        </w:tc>
        <w:tc>
          <w:tcPr>
            <w:tcW w:w="178" w:type="dxa"/>
            <w:vAlign w:val="bottom"/>
          </w:tcPr>
          <w:p w14:paraId="2ED2CA5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67AA73B4" w14:textId="286F1409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  2,000 </w:t>
            </w:r>
          </w:p>
        </w:tc>
        <w:tc>
          <w:tcPr>
            <w:tcW w:w="182" w:type="dxa"/>
            <w:vAlign w:val="bottom"/>
          </w:tcPr>
          <w:p w14:paraId="1125AE6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6D9FD850" w14:textId="4455DFB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35,912 </w:t>
            </w:r>
          </w:p>
        </w:tc>
        <w:tc>
          <w:tcPr>
            <w:tcW w:w="178" w:type="dxa"/>
            <w:vAlign w:val="bottom"/>
          </w:tcPr>
          <w:p w14:paraId="283A78C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6389D72" w14:textId="38DBBD42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35,912</w:t>
            </w:r>
          </w:p>
        </w:tc>
        <w:tc>
          <w:tcPr>
            <w:tcW w:w="182" w:type="dxa"/>
            <w:vAlign w:val="bottom"/>
          </w:tcPr>
          <w:p w14:paraId="24FD03D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198A333E" w14:textId="22102AD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  <w:vAlign w:val="bottom"/>
          </w:tcPr>
          <w:p w14:paraId="65DC91F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vAlign w:val="bottom"/>
          </w:tcPr>
          <w:p w14:paraId="59D86C4C" w14:textId="62714436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69EBB596" w14:textId="77777777" w:rsidTr="009E5D7A">
        <w:trPr>
          <w:cantSplit/>
        </w:trPr>
        <w:tc>
          <w:tcPr>
            <w:tcW w:w="3508" w:type="dxa"/>
          </w:tcPr>
          <w:p w14:paraId="52C85841" w14:textId="21BBA27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ทรงวาด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พร๊อพเพอร์ตี้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</w:rPr>
              <w:t xml:space="preserve">1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shd w:val="clear" w:color="auto" w:fill="auto"/>
          </w:tcPr>
          <w:p w14:paraId="6AEE8F3A" w14:textId="15F664E6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5CF9873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BC4955A" w14:textId="207A2434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FA2982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4BB2FC56" w14:textId="7C7D7B33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2C873AB2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AE39521" w14:textId="083BD16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    6,000 </w:t>
            </w:r>
          </w:p>
        </w:tc>
        <w:tc>
          <w:tcPr>
            <w:tcW w:w="178" w:type="dxa"/>
          </w:tcPr>
          <w:p w14:paraId="67DD045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24FCEA15" w14:textId="30B96BFA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    1,000 </w:t>
            </w:r>
          </w:p>
        </w:tc>
        <w:tc>
          <w:tcPr>
            <w:tcW w:w="182" w:type="dxa"/>
          </w:tcPr>
          <w:p w14:paraId="15ACE50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24D9DB69" w14:textId="2D755A9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18,458 </w:t>
            </w:r>
          </w:p>
        </w:tc>
        <w:tc>
          <w:tcPr>
            <w:tcW w:w="178" w:type="dxa"/>
          </w:tcPr>
          <w:p w14:paraId="54C31DA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C54F5E4" w14:textId="344274F6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82" w:type="dxa"/>
          </w:tcPr>
          <w:p w14:paraId="426A1973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B5F20A6" w14:textId="2BFD7CCA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0B74724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0D50A58C" w14:textId="51453D8F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  <w:t>-</w:t>
            </w:r>
          </w:p>
        </w:tc>
      </w:tr>
      <w:tr w:rsidR="00010B1C" w:rsidRPr="00BE5913" w14:paraId="11B8047C" w14:textId="77777777" w:rsidTr="009E5D7A">
        <w:trPr>
          <w:cantSplit/>
        </w:trPr>
        <w:tc>
          <w:tcPr>
            <w:tcW w:w="3508" w:type="dxa"/>
          </w:tcPr>
          <w:p w14:paraId="150BDB3E" w14:textId="246303B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เอดับบลิวซี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ทรงวาด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พร๊อพเพอร์ตี้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</w:rPr>
              <w:t xml:space="preserve">2 </w:t>
            </w:r>
            <w:r w:rsidRPr="00BE5913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02E696BE" w14:textId="4B5E427A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6331B9D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5B407AB" w14:textId="5E6CFAAE" w:rsidR="00010B1C" w:rsidRPr="00BE5913" w:rsidRDefault="00010B1C" w:rsidP="00BE5913">
            <w:pPr>
              <w:pStyle w:val="acctfourfigures"/>
              <w:tabs>
                <w:tab w:val="clear" w:pos="765"/>
                <w:tab w:val="decimal" w:pos="59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6696CDF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  <w:vAlign w:val="center"/>
          </w:tcPr>
          <w:p w14:paraId="426841F7" w14:textId="6C5EF208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34B7744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7CF48F92" w14:textId="7E8C7A50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34D4B1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ED05F7E" w14:textId="54702F82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 xml:space="preserve">   5,000 </w:t>
            </w:r>
          </w:p>
        </w:tc>
        <w:tc>
          <w:tcPr>
            <w:tcW w:w="182" w:type="dxa"/>
          </w:tcPr>
          <w:p w14:paraId="1AEC52C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77301BEA" w14:textId="2B790BF6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8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0BABE3B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C4C635C" w14:textId="7FDD6068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18,433</w:t>
            </w:r>
          </w:p>
        </w:tc>
        <w:tc>
          <w:tcPr>
            <w:tcW w:w="182" w:type="dxa"/>
          </w:tcPr>
          <w:p w14:paraId="798CA5D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3C459F8" w14:textId="1167ECD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EBC3F9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56E10635" w14:textId="685785EA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ab/>
              <w:t>-</w:t>
            </w:r>
          </w:p>
        </w:tc>
      </w:tr>
      <w:tr w:rsidR="00010B1C" w:rsidRPr="00BE5913" w14:paraId="5E0A471D" w14:textId="77777777" w:rsidTr="009E5D7A">
        <w:trPr>
          <w:cantSplit/>
        </w:trPr>
        <w:tc>
          <w:tcPr>
            <w:tcW w:w="3508" w:type="dxa"/>
          </w:tcPr>
          <w:p w14:paraId="4155C67F" w14:textId="4E12D069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เจริญกรุง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ลักซูรี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โฮเทล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ดีเวลลอปเมนท์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88" w:type="dxa"/>
            <w:shd w:val="clear" w:color="auto" w:fill="auto"/>
          </w:tcPr>
          <w:p w14:paraId="58C9B50A" w14:textId="77777777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</w:p>
          <w:p w14:paraId="12ACD719" w14:textId="4D33351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0BC48F36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FC354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59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  <w:p w14:paraId="0EB6B5C7" w14:textId="7A34755B" w:rsidR="00010B1C" w:rsidRPr="00BE5913" w:rsidRDefault="00010B1C" w:rsidP="00BE5913">
            <w:pPr>
              <w:pStyle w:val="acctfourfigures"/>
              <w:tabs>
                <w:tab w:val="clear" w:pos="765"/>
                <w:tab w:val="decimal" w:pos="590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3" w:type="dxa"/>
          </w:tcPr>
          <w:p w14:paraId="12685EC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204F84AD" w14:textId="77777777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9079BDB" w14:textId="669357CD" w:rsidR="00010B1C" w:rsidRPr="00BE5913" w:rsidRDefault="00010B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16" w:lineRule="auto"/>
              <w:ind w:left="448" w:right="-441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</w:tcPr>
          <w:p w14:paraId="43F2EB9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5943C655" w14:textId="059F4328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-</w:t>
            </w:r>
          </w:p>
        </w:tc>
        <w:tc>
          <w:tcPr>
            <w:tcW w:w="178" w:type="dxa"/>
          </w:tcPr>
          <w:p w14:paraId="181C8E9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A97C772" w14:textId="7ACAB53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21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                   </w:t>
            </w: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 w:bidi="th-TH"/>
              </w:rPr>
              <w:t>50,000</w:t>
            </w: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2" w:type="dxa"/>
          </w:tcPr>
          <w:p w14:paraId="4BCB32E9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F57972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8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6CEDF5" w14:textId="21C14A99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8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78" w:type="dxa"/>
          </w:tcPr>
          <w:p w14:paraId="66F1BD9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630472FF" w14:textId="1C10DC8E" w:rsidR="00010B1C" w:rsidRPr="00BE5913" w:rsidRDefault="00010B1C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4,243</w:t>
            </w:r>
          </w:p>
        </w:tc>
        <w:tc>
          <w:tcPr>
            <w:tcW w:w="182" w:type="dxa"/>
          </w:tcPr>
          <w:p w14:paraId="3CBC929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727B149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51025A" w14:textId="5ECCD102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23D3F97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0031C90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15D147" w14:textId="10F93F80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62C063FA" w14:textId="77777777" w:rsidTr="009E5D7A">
        <w:trPr>
          <w:cantSplit/>
        </w:trPr>
        <w:tc>
          <w:tcPr>
            <w:tcW w:w="3508" w:type="dxa"/>
          </w:tcPr>
          <w:p w14:paraId="0C43C3EE" w14:textId="33410C1E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ไพรเวท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ลิฟวิ่ง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shd w:val="clear" w:color="auto" w:fill="auto"/>
          </w:tcPr>
          <w:p w14:paraId="1EC03A42" w14:textId="376ADA51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กิจการโรงแรม</w:t>
            </w:r>
          </w:p>
        </w:tc>
        <w:tc>
          <w:tcPr>
            <w:tcW w:w="180" w:type="dxa"/>
          </w:tcPr>
          <w:p w14:paraId="4F87C3AD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66AAB8D" w14:textId="7A262E20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54402A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7D27D1D5" w14:textId="2DB55E91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1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7BA9C58C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3B0C7EBA" w14:textId="5B0FD972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20,000</w:t>
            </w:r>
          </w:p>
        </w:tc>
        <w:tc>
          <w:tcPr>
            <w:tcW w:w="178" w:type="dxa"/>
          </w:tcPr>
          <w:p w14:paraId="69666A94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91394C6" w14:textId="677626C2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F3F1DB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5363A848" w14:textId="557B4DB1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5,000 </w:t>
            </w:r>
          </w:p>
        </w:tc>
        <w:tc>
          <w:tcPr>
            <w:tcW w:w="178" w:type="dxa"/>
          </w:tcPr>
          <w:p w14:paraId="313BB1D7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5A225D38" w14:textId="21B2D103" w:rsidR="00010B1C" w:rsidRPr="00BE5913" w:rsidRDefault="00010B1C" w:rsidP="00BE5913">
            <w:pPr>
              <w:pStyle w:val="acctfourfigures"/>
              <w:tabs>
                <w:tab w:val="clear" w:pos="765"/>
                <w:tab w:val="decimal" w:pos="706"/>
              </w:tabs>
              <w:spacing w:line="216" w:lineRule="auto"/>
              <w:ind w:left="100" w:hanging="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735F1E8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3243F66" w14:textId="5F878C6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40A0F1D0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79699685" w14:textId="499AC6FC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10B1C" w:rsidRPr="00BE5913" w14:paraId="09DD47F7" w14:textId="77777777" w:rsidTr="009E5D7A">
        <w:trPr>
          <w:cantSplit/>
        </w:trPr>
        <w:tc>
          <w:tcPr>
            <w:tcW w:w="3508" w:type="dxa"/>
          </w:tcPr>
          <w:p w14:paraId="6E0990E0" w14:textId="5CC7A944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รีเทล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เดสทิเนชัน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เชียงใหม่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888" w:type="dxa"/>
            <w:shd w:val="clear" w:color="auto" w:fill="auto"/>
          </w:tcPr>
          <w:p w14:paraId="0007D405" w14:textId="36747B92" w:rsidR="00010B1C" w:rsidRPr="00BE5913" w:rsidRDefault="00010B1C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80" w:type="dxa"/>
          </w:tcPr>
          <w:p w14:paraId="475D73FF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737CF9C" w14:textId="6414D0D4" w:rsidR="00010B1C" w:rsidRPr="00BE5913" w:rsidRDefault="00010B1C" w:rsidP="00BE5913">
            <w:pPr>
              <w:spacing w:line="216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25.00</w:t>
            </w:r>
          </w:p>
        </w:tc>
        <w:tc>
          <w:tcPr>
            <w:tcW w:w="183" w:type="dxa"/>
          </w:tcPr>
          <w:p w14:paraId="63247035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07F1879C" w14:textId="21F9A1F1" w:rsidR="00010B1C" w:rsidRPr="00BE5913" w:rsidRDefault="00010B1C" w:rsidP="00BE5913">
            <w:pPr>
              <w:pStyle w:val="acctfourfigures"/>
              <w:tabs>
                <w:tab w:val="clear" w:pos="765"/>
                <w:tab w:val="decimal" w:pos="641"/>
              </w:tabs>
              <w:spacing w:line="216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  <w:r w:rsidRPr="00BE591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" w:type="dxa"/>
          </w:tcPr>
          <w:p w14:paraId="57EC23CB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  <w:vAlign w:val="center"/>
          </w:tcPr>
          <w:p w14:paraId="1925FE76" w14:textId="2BEB1C46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100</w:t>
            </w:r>
          </w:p>
        </w:tc>
        <w:tc>
          <w:tcPr>
            <w:tcW w:w="178" w:type="dxa"/>
          </w:tcPr>
          <w:p w14:paraId="619FB4E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46ECF3EA" w14:textId="53DFC660" w:rsidR="00010B1C" w:rsidRPr="00BE5913" w:rsidRDefault="00010B1C" w:rsidP="00BE5913">
            <w:pPr>
              <w:pStyle w:val="acctfourfigures"/>
              <w:tabs>
                <w:tab w:val="clear" w:pos="765"/>
                <w:tab w:val="decimal" w:pos="553"/>
              </w:tabs>
              <w:spacing w:line="216" w:lineRule="auto"/>
              <w:ind w:left="100" w:hanging="79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BE5913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82" w:type="dxa"/>
          </w:tcPr>
          <w:p w14:paraId="0B562F9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</w:tcPr>
          <w:p w14:paraId="046CE763" w14:textId="7660535E" w:rsidR="00010B1C" w:rsidRPr="00BE5913" w:rsidRDefault="00010B1C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 25 </w:t>
            </w:r>
          </w:p>
        </w:tc>
        <w:tc>
          <w:tcPr>
            <w:tcW w:w="178" w:type="dxa"/>
          </w:tcPr>
          <w:p w14:paraId="60F57C88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1" w:type="dxa"/>
            <w:vAlign w:val="bottom"/>
          </w:tcPr>
          <w:p w14:paraId="44B756C1" w14:textId="6409234C" w:rsidR="00010B1C" w:rsidRPr="00BE5913" w:rsidRDefault="00010B1C" w:rsidP="00BE5913">
            <w:pPr>
              <w:pStyle w:val="acctfourfigures"/>
              <w:tabs>
                <w:tab w:val="clear" w:pos="765"/>
                <w:tab w:val="decimal" w:pos="706"/>
              </w:tabs>
              <w:spacing w:line="216" w:lineRule="auto"/>
              <w:ind w:left="100" w:hanging="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2" w:type="dxa"/>
          </w:tcPr>
          <w:p w14:paraId="488812CA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</w:tcPr>
          <w:p w14:paraId="27459FB5" w14:textId="32631F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377"/>
              </w:tabs>
              <w:spacing w:line="216" w:lineRule="auto"/>
              <w:ind w:left="100" w:hanging="7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350CB1CE" w14:textId="77777777" w:rsidR="00010B1C" w:rsidRPr="00BE5913" w:rsidRDefault="00010B1C" w:rsidP="00BE5913">
            <w:pPr>
              <w:pStyle w:val="acctfourfigures"/>
              <w:tabs>
                <w:tab w:val="clear" w:pos="765"/>
                <w:tab w:val="decimal" w:pos="513"/>
                <w:tab w:val="decimal" w:pos="635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</w:tcPr>
          <w:p w14:paraId="430DF783" w14:textId="51D088D6" w:rsidR="00010B1C" w:rsidRPr="00BE5913" w:rsidRDefault="00010B1C" w:rsidP="00BE5913">
            <w:pPr>
              <w:pStyle w:val="acctfourfigures"/>
              <w:tabs>
                <w:tab w:val="clear" w:pos="765"/>
                <w:tab w:val="decimal" w:pos="606"/>
              </w:tabs>
              <w:spacing w:line="216" w:lineRule="auto"/>
              <w:ind w:left="-72" w:right="-7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D12ED4" w:rsidRPr="00BE5913" w14:paraId="3A72A1DC" w14:textId="77777777" w:rsidTr="00F216F6">
        <w:trPr>
          <w:cantSplit/>
        </w:trPr>
        <w:tc>
          <w:tcPr>
            <w:tcW w:w="3508" w:type="dxa"/>
          </w:tcPr>
          <w:p w14:paraId="585072FA" w14:textId="5AB84EFC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ind w:left="270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88" w:type="dxa"/>
          </w:tcPr>
          <w:p w14:paraId="2157B5A4" w14:textId="77777777" w:rsidR="00D12ED4" w:rsidRPr="00BE5913" w:rsidRDefault="00D12ED4" w:rsidP="00BE5913">
            <w:pPr>
              <w:tabs>
                <w:tab w:val="clear" w:pos="227"/>
                <w:tab w:val="clear" w:pos="454"/>
              </w:tabs>
              <w:spacing w:line="216" w:lineRule="auto"/>
              <w:ind w:left="102" w:hanging="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CE01FBB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D2E29E3" w14:textId="77777777" w:rsidR="00D12ED4" w:rsidRPr="00BE5913" w:rsidRDefault="00D12ED4" w:rsidP="00BE5913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6F09EB50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89" w:type="dxa"/>
          </w:tcPr>
          <w:p w14:paraId="6A955405" w14:textId="052DEA05" w:rsidR="00D12ED4" w:rsidRPr="00BE5913" w:rsidRDefault="00D12ED4" w:rsidP="00BE5913">
            <w:pPr>
              <w:pStyle w:val="acctfourfigures"/>
              <w:tabs>
                <w:tab w:val="clear" w:pos="765"/>
                <w:tab w:val="decimal" w:pos="548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DC53CAC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6" w:type="dxa"/>
          </w:tcPr>
          <w:p w14:paraId="12B5922A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16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AB51C83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113C3D3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16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E4C679F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42FFCE0" w14:textId="658C36AB" w:rsidR="00D12ED4" w:rsidRPr="00BE5913" w:rsidRDefault="00D97BCE" w:rsidP="00BE5913">
            <w:pPr>
              <w:pStyle w:val="acctfourfigures"/>
              <w:tabs>
                <w:tab w:val="clear" w:pos="765"/>
                <w:tab w:val="decimal" w:pos="800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89,346,213</w:t>
            </w:r>
          </w:p>
        </w:tc>
        <w:tc>
          <w:tcPr>
            <w:tcW w:w="178" w:type="dxa"/>
            <w:vAlign w:val="bottom"/>
          </w:tcPr>
          <w:p w14:paraId="70050D77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753"/>
              </w:tabs>
              <w:spacing w:line="21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</w:tcPr>
          <w:p w14:paraId="0CE2843F" w14:textId="25B61B6C" w:rsidR="00D12ED4" w:rsidRPr="00BE5913" w:rsidRDefault="00D12ED4" w:rsidP="00BE5913">
            <w:pPr>
              <w:pStyle w:val="acctfourfigures"/>
              <w:tabs>
                <w:tab w:val="clear" w:pos="765"/>
                <w:tab w:val="decimal" w:pos="935"/>
              </w:tabs>
              <w:spacing w:line="21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87,762,108</w:t>
            </w:r>
          </w:p>
        </w:tc>
        <w:tc>
          <w:tcPr>
            <w:tcW w:w="182" w:type="dxa"/>
            <w:vAlign w:val="bottom"/>
          </w:tcPr>
          <w:p w14:paraId="68F81BA8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1149F3C5" w14:textId="49895D27" w:rsidR="00D12ED4" w:rsidRPr="00BE5913" w:rsidRDefault="00010B1C" w:rsidP="00BE5913">
            <w:pPr>
              <w:pStyle w:val="acctfourfigures"/>
              <w:tabs>
                <w:tab w:val="clear" w:pos="765"/>
                <w:tab w:val="decimal" w:pos="66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2,</w:t>
            </w:r>
            <w:r w:rsidR="00847A12"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660,395</w:t>
            </w:r>
          </w:p>
        </w:tc>
        <w:tc>
          <w:tcPr>
            <w:tcW w:w="208" w:type="dxa"/>
          </w:tcPr>
          <w:p w14:paraId="5D198A15" w14:textId="77777777" w:rsidR="00D12ED4" w:rsidRPr="00BE5913" w:rsidRDefault="00D12ED4" w:rsidP="00BE5913">
            <w:pPr>
              <w:pStyle w:val="acctfourfigures"/>
              <w:tabs>
                <w:tab w:val="clear" w:pos="765"/>
                <w:tab w:val="decimal" w:pos="997"/>
              </w:tabs>
              <w:spacing w:line="216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37D32657" w14:textId="09FAE402" w:rsidR="00D12ED4" w:rsidRPr="00BE5913" w:rsidRDefault="00D12ED4" w:rsidP="00BE5913">
            <w:pPr>
              <w:pStyle w:val="acctfourfigures"/>
              <w:tabs>
                <w:tab w:val="clear" w:pos="765"/>
                <w:tab w:val="decimal" w:pos="873"/>
              </w:tabs>
              <w:spacing w:line="216" w:lineRule="auto"/>
              <w:ind w:left="-72" w:right="-7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1,050,985</w:t>
            </w:r>
          </w:p>
        </w:tc>
      </w:tr>
      <w:bookmarkEnd w:id="17"/>
    </w:tbl>
    <w:p w14:paraId="695DC55C" w14:textId="49A48E95" w:rsidR="00703CFD" w:rsidRPr="00BE5913" w:rsidRDefault="00703CFD" w:rsidP="00BE5913">
      <w:pPr>
        <w:pStyle w:val="BodyText"/>
        <w:tabs>
          <w:tab w:val="clear" w:pos="227"/>
          <w:tab w:val="clear" w:pos="454"/>
          <w:tab w:val="clear" w:pos="680"/>
          <w:tab w:val="left" w:pos="0"/>
        </w:tabs>
        <w:spacing w:after="0"/>
        <w:ind w:right="-405"/>
        <w:jc w:val="thaiDistribute"/>
        <w:rPr>
          <w:rFonts w:ascii="Angsana New" w:hAnsi="Angsana New"/>
          <w:sz w:val="10"/>
          <w:szCs w:val="10"/>
        </w:rPr>
      </w:pPr>
    </w:p>
    <w:p w14:paraId="4996B2DB" w14:textId="041AE67E" w:rsidR="00B24C98" w:rsidRPr="00BE5913" w:rsidRDefault="00EF6DD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ind w:left="45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บริษัทย่อย</w:t>
      </w:r>
      <w:r w:rsidRPr="00BE5913">
        <w:rPr>
          <w:rFonts w:ascii="Angsana New" w:hAnsi="Angsana New" w:hint="cs"/>
          <w:sz w:val="30"/>
          <w:szCs w:val="30"/>
          <w:cs/>
        </w:rPr>
        <w:t>ทั้งหมด</w:t>
      </w:r>
      <w:r w:rsidRPr="00BE5913">
        <w:rPr>
          <w:rFonts w:ascii="Angsana New" w:hAnsi="Angsana New"/>
          <w:sz w:val="30"/>
          <w:szCs w:val="30"/>
          <w:cs/>
        </w:rPr>
        <w:t>จดทะเบียนจัดตั้งและดำเนินธุรกิจในประเทศไทย 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  <w:r w:rsidRPr="00BE5913">
        <w:rPr>
          <w:rFonts w:ascii="Angsana New" w:hAnsi="Angsana New"/>
          <w:sz w:val="30"/>
          <w:szCs w:val="30"/>
          <w:cs/>
        </w:rPr>
        <w:tab/>
      </w:r>
    </w:p>
    <w:p w14:paraId="6B08F5A2" w14:textId="77777777" w:rsidR="00BA22E4" w:rsidRPr="00BE5913" w:rsidRDefault="00BA22E4" w:rsidP="00BE5913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</w:pPr>
    </w:p>
    <w:p w14:paraId="08287C2F" w14:textId="79707A18" w:rsidR="00B24C98" w:rsidRPr="00BE5913" w:rsidRDefault="00B24C98" w:rsidP="00BE5913">
      <w:pPr>
        <w:framePr w:w="14042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13065"/>
        </w:tabs>
        <w:rPr>
          <w:rFonts w:ascii="Angsana New" w:hAnsi="Angsana New"/>
          <w:sz w:val="30"/>
          <w:szCs w:val="30"/>
        </w:rPr>
        <w:sectPr w:rsidR="00B24C98" w:rsidRPr="00BE5913" w:rsidSect="00891371">
          <w:headerReference w:type="default" r:id="rId21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440"/>
        <w:gridCol w:w="270"/>
        <w:gridCol w:w="1350"/>
        <w:gridCol w:w="270"/>
        <w:gridCol w:w="1305"/>
      </w:tblGrid>
      <w:tr w:rsidR="00E3590B" w:rsidRPr="00BE5913" w14:paraId="3AE73F5B" w14:textId="77777777" w:rsidTr="00790768">
        <w:tc>
          <w:tcPr>
            <w:tcW w:w="4500" w:type="dxa"/>
          </w:tcPr>
          <w:p w14:paraId="02296F3D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รายการเคลื่อนไหวที่มีสาระสำคัญ </w:t>
            </w:r>
          </w:p>
        </w:tc>
        <w:tc>
          <w:tcPr>
            <w:tcW w:w="1440" w:type="dxa"/>
          </w:tcPr>
          <w:p w14:paraId="0A9D1CB4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862D8F2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13298530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E3590B" w:rsidRPr="00BE5913" w14:paraId="6941EBE9" w14:textId="77777777" w:rsidTr="00790768">
        <w:tc>
          <w:tcPr>
            <w:tcW w:w="4500" w:type="dxa"/>
          </w:tcPr>
          <w:p w14:paraId="54765362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 วันที่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5A69C1D3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3D92B9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32793B" w14:textId="274FFBDD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D12ED4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261A4D9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56FDFF8F" w14:textId="24970B85" w:rsidR="00E3590B" w:rsidRPr="00BE5913" w:rsidRDefault="00627A07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D12ED4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3590B" w:rsidRPr="00BE5913" w14:paraId="5518959C" w14:textId="77777777" w:rsidTr="00790768">
        <w:tc>
          <w:tcPr>
            <w:tcW w:w="4500" w:type="dxa"/>
          </w:tcPr>
          <w:p w14:paraId="2104371E" w14:textId="77777777" w:rsidR="00E3590B" w:rsidRPr="00BE5913" w:rsidRDefault="00E3590B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33BD6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DB5497" w14:textId="77777777" w:rsidR="00E3590B" w:rsidRPr="00BE5913" w:rsidRDefault="00E3590B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25" w:type="dxa"/>
            <w:gridSpan w:val="3"/>
          </w:tcPr>
          <w:p w14:paraId="2648E226" w14:textId="77777777" w:rsidR="00E3590B" w:rsidRPr="00BE5913" w:rsidRDefault="00E3590B" w:rsidP="00BE591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D52C4" w:rsidRPr="00BE5913" w14:paraId="7717818A" w14:textId="77777777" w:rsidTr="00790768">
        <w:tc>
          <w:tcPr>
            <w:tcW w:w="4500" w:type="dxa"/>
          </w:tcPr>
          <w:p w14:paraId="2B30584A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78B7E7D2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245546E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jc w:val="right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8C4E496" w14:textId="10A8046D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87,762,108</w:t>
            </w:r>
          </w:p>
        </w:tc>
        <w:tc>
          <w:tcPr>
            <w:tcW w:w="270" w:type="dxa"/>
          </w:tcPr>
          <w:p w14:paraId="34824C86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05BE783D" w14:textId="465286DD" w:rsidR="000D52C4" w:rsidRPr="00BE5913" w:rsidRDefault="000D52C4" w:rsidP="00DF1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42,495,335</w:t>
            </w:r>
          </w:p>
        </w:tc>
      </w:tr>
      <w:tr w:rsidR="000D52C4" w:rsidRPr="00BE5913" w14:paraId="782365AD" w14:textId="77777777" w:rsidTr="00790768">
        <w:tc>
          <w:tcPr>
            <w:tcW w:w="4500" w:type="dxa"/>
          </w:tcPr>
          <w:p w14:paraId="6F07A62C" w14:textId="6D8C29B4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440" w:type="dxa"/>
          </w:tcPr>
          <w:p w14:paraId="137ED0E9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32135EB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2C1E1F7C" w14:textId="18BE961A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9,085,685</w:t>
            </w:r>
          </w:p>
        </w:tc>
        <w:tc>
          <w:tcPr>
            <w:tcW w:w="270" w:type="dxa"/>
          </w:tcPr>
          <w:p w14:paraId="1AAAAAD9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2069064C" w14:textId="6D535404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191,925</w:t>
            </w:r>
          </w:p>
        </w:tc>
      </w:tr>
      <w:tr w:rsidR="000D52C4" w:rsidRPr="00BE5913" w14:paraId="4B8283AE" w14:textId="77777777" w:rsidTr="00790768">
        <w:tc>
          <w:tcPr>
            <w:tcW w:w="4500" w:type="dxa"/>
          </w:tcPr>
          <w:p w14:paraId="3D009F8E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440" w:type="dxa"/>
          </w:tcPr>
          <w:p w14:paraId="5BF5D237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008E7AB3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505DC06" w14:textId="150684ED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D6B874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546F43A2" w14:textId="793DDECB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46,000,387</w:t>
            </w:r>
          </w:p>
        </w:tc>
      </w:tr>
      <w:tr w:rsidR="000D52C4" w:rsidRPr="00BE5913" w14:paraId="69DFB19F" w14:textId="77777777" w:rsidTr="00790768">
        <w:tc>
          <w:tcPr>
            <w:tcW w:w="4500" w:type="dxa"/>
          </w:tcPr>
          <w:p w14:paraId="69027E47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1440" w:type="dxa"/>
          </w:tcPr>
          <w:p w14:paraId="1FB3625B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FD0FA80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4F26D83E" w14:textId="42326876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(7,501,580)</w:t>
            </w:r>
          </w:p>
        </w:tc>
        <w:tc>
          <w:tcPr>
            <w:tcW w:w="270" w:type="dxa"/>
          </w:tcPr>
          <w:p w14:paraId="204290E7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</w:tcPr>
          <w:p w14:paraId="34BDA13F" w14:textId="6DFEB5AD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  <w:t>(925,539)</w:t>
            </w:r>
          </w:p>
        </w:tc>
      </w:tr>
      <w:tr w:rsidR="000D52C4" w:rsidRPr="00BE5913" w14:paraId="06570BA4" w14:textId="77777777" w:rsidTr="00790768">
        <w:tc>
          <w:tcPr>
            <w:tcW w:w="4500" w:type="dxa"/>
          </w:tcPr>
          <w:p w14:paraId="3D3F92A6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0" w:type="dxa"/>
          </w:tcPr>
          <w:p w14:paraId="4AE9C7F7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5A92A86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5D0F759" w14:textId="76A56576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8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89,346,213</w:t>
            </w:r>
          </w:p>
        </w:tc>
        <w:tc>
          <w:tcPr>
            <w:tcW w:w="270" w:type="dxa"/>
          </w:tcPr>
          <w:p w14:paraId="7CADF2A9" w14:textId="77777777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</w:tcPr>
          <w:p w14:paraId="38433BB9" w14:textId="32E41BB6" w:rsidR="000D52C4" w:rsidRPr="00BE5913" w:rsidRDefault="000D52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87,762,108</w:t>
            </w:r>
          </w:p>
        </w:tc>
      </w:tr>
    </w:tbl>
    <w:p w14:paraId="5466477A" w14:textId="77777777" w:rsidR="00E3590B" w:rsidRPr="00BE5913" w:rsidRDefault="00E3590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3AC0526" w14:textId="2076492A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การเปลี่ยนชื่อบริษัทย่อยสำหรับ</w:t>
      </w:r>
      <w:r w:rsidR="009A1414" w:rsidRPr="00BE591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Pr="00BE5913">
        <w:rPr>
          <w:rFonts w:ascii="Angsana New" w:hAnsi="Angsana New"/>
          <w:i/>
          <w:iCs/>
          <w:sz w:val="30"/>
          <w:szCs w:val="30"/>
        </w:rPr>
        <w:t>3</w:t>
      </w:r>
      <w:r w:rsidR="0010009A" w:rsidRPr="00BE5913">
        <w:rPr>
          <w:rFonts w:ascii="Angsana New" w:hAnsi="Angsana New"/>
          <w:i/>
          <w:iCs/>
          <w:sz w:val="30"/>
          <w:szCs w:val="30"/>
        </w:rPr>
        <w:t>1</w:t>
      </w:r>
      <w:r w:rsidR="0010009A"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2567</w:t>
      </w:r>
    </w:p>
    <w:p w14:paraId="094E6171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EFCEF57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 </w:t>
      </w:r>
      <w:r w:rsidRPr="00BE5913">
        <w:rPr>
          <w:rFonts w:ascii="Angsana New" w:hAnsi="Angsana New" w:hint="cs"/>
          <w:sz w:val="30"/>
          <w:szCs w:val="30"/>
          <w:cs/>
        </w:rPr>
        <w:t>เมษายน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เอดับบลิวซีเพื่อธุรกิจ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จำกัด ซึ่งเป็นบริษัทย่อยได้ดำเนินการจดทะเบียนเปลี่ยนชื่อบริษัทเป็น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เวิรด์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แอทแทรคชั่น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แอนด์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876946D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28FFCD" w14:textId="283A150C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27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2567 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</w:t>
      </w:r>
      <w:r w:rsidRPr="00BE5913">
        <w:rPr>
          <w:rFonts w:ascii="Angsana New" w:hAnsi="Angsana New"/>
          <w:sz w:val="30"/>
          <w:szCs w:val="30"/>
          <w:cs/>
        </w:rPr>
        <w:t>.</w:t>
      </w:r>
      <w:r w:rsidRPr="00BE5913">
        <w:rPr>
          <w:rFonts w:ascii="Angsana New" w:hAnsi="Angsana New" w:hint="cs"/>
          <w:sz w:val="30"/>
          <w:szCs w:val="30"/>
          <w:cs/>
        </w:rPr>
        <w:t>ซี</w:t>
      </w:r>
      <w:r w:rsidRPr="00BE5913">
        <w:rPr>
          <w:rFonts w:ascii="Angsana New" w:hAnsi="Angsana New"/>
          <w:sz w:val="30"/>
          <w:szCs w:val="30"/>
          <w:cs/>
        </w:rPr>
        <w:t>.</w:t>
      </w:r>
      <w:r w:rsidRPr="00BE5913">
        <w:rPr>
          <w:rFonts w:ascii="Angsana New" w:hAnsi="Angsana New" w:hint="cs"/>
          <w:sz w:val="30"/>
          <w:szCs w:val="30"/>
          <w:cs/>
        </w:rPr>
        <w:t>ซี</w:t>
      </w:r>
      <w:r w:rsidRPr="00BE5913">
        <w:rPr>
          <w:rFonts w:ascii="Angsana New" w:hAnsi="Angsana New"/>
          <w:sz w:val="30"/>
          <w:szCs w:val="30"/>
          <w:cs/>
        </w:rPr>
        <w:t xml:space="preserve">. </w:t>
      </w:r>
      <w:r w:rsidRPr="00BE5913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</w:t>
      </w:r>
      <w:r w:rsidR="004A03FD">
        <w:rPr>
          <w:rFonts w:ascii="Angsana New" w:hAnsi="Angsana New" w:hint="cs"/>
          <w:sz w:val="30"/>
          <w:szCs w:val="30"/>
          <w:cs/>
        </w:rPr>
        <w:t>เป็น 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ไลฟ์สไตล์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คอมเมอร์เชียล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พร็อพเพอร์ตี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47EA2C05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A79FC4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22A92E3F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F5FED18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4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2567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ซึ่งเป็นบริษัทย่อยทางอ้อมได้ดำเนินการจดทะเบียนควบรวมบริษัทต่อกระทรวงพาณิชย์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บริษัทที่ถูกควบรวมมีดังนี้</w:t>
      </w:r>
    </w:p>
    <w:p w14:paraId="2E179320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974118F" w14:textId="77777777" w:rsidR="00D12ED4" w:rsidRPr="00BE5913" w:rsidRDefault="00D12ED4" w:rsidP="00BE591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ทรัพย์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รีเทล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โอพีเพลส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แบงค็อก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54D27A1B" w14:textId="77777777" w:rsidR="00D12ED4" w:rsidRPr="00BE5913" w:rsidRDefault="00D12ED4" w:rsidP="00BE591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ลักซูรี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โฮเทล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ดีเวลลอปเมนท์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</w:p>
    <w:p w14:paraId="29A351E0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88BFB6" w14:textId="4139612B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บางรัก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ลักชูรี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โฮเทลล์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</w:t>
      </w:r>
      <w:r w:rsidR="00172600">
        <w:rPr>
          <w:rFonts w:ascii="Angsana New" w:hAnsi="Angsana New"/>
          <w:color w:val="000000"/>
          <w:sz w:val="30"/>
          <w:szCs w:val="30"/>
        </w:rPr>
        <w:br/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100</w:t>
      </w:r>
    </w:p>
    <w:p w14:paraId="0E2F91F2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279A36" w14:textId="77777777" w:rsidR="000916F4" w:rsidRDefault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1FEA8E2" w14:textId="47F44390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ในวันเดียวกัน 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1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ซึ่งเป็นบริษัทย่อยทางอ้อมได้ดำเนินการจดทะเบียนควบรวมบริษัทกับบริษัท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2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จำกัดต่อกระทรวงพาณิชย์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ภายหลังการควบรวม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BE59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ทรงวาด</w:t>
      </w:r>
      <w:r w:rsidRPr="00BE591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pacing w:val="-2"/>
          <w:sz w:val="30"/>
          <w:szCs w:val="30"/>
        </w:rPr>
        <w:t xml:space="preserve">1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ยังคงมีสภาพเป็นนิติบุคคลและใช้ชื่อบริษัทเป็นบริษัท</w:t>
      </w:r>
      <w:r w:rsidRPr="00BE591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pacing w:val="-2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ทรงวาด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1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ทั้งนี้บริษัทยังคงมีสัดส่วนการถือหุ้นเท่าเดิม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100</w:t>
      </w:r>
    </w:p>
    <w:p w14:paraId="31A1DA3E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93E44D5" w14:textId="498384B6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การซื้อเงินลงทุนในบริษัทย่อยสำหรับ</w:t>
      </w:r>
      <w:r w:rsidR="009A1414" w:rsidRPr="00BE591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3</w:t>
      </w:r>
      <w:r w:rsidR="009A1414" w:rsidRPr="00BE5913">
        <w:rPr>
          <w:rFonts w:ascii="Angsana New" w:hAnsi="Angsana New"/>
          <w:i/>
          <w:iCs/>
          <w:sz w:val="30"/>
          <w:szCs w:val="30"/>
        </w:rPr>
        <w:t>1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A1414" w:rsidRPr="00BE591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 2567</w:t>
      </w:r>
    </w:p>
    <w:p w14:paraId="54E35DB8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18F3A7B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9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คือ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เดสทิเนชัน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เชียงใหม่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100,000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10,000 </w:t>
      </w:r>
      <w:r w:rsidRPr="00BE5913">
        <w:rPr>
          <w:rFonts w:ascii="Angsana New" w:hAnsi="Angsana New" w:hint="cs"/>
          <w:sz w:val="30"/>
          <w:szCs w:val="30"/>
          <w:cs/>
        </w:rPr>
        <w:t>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  <w:cs/>
        </w:rPr>
        <w:t xml:space="preserve">) </w:t>
      </w:r>
      <w:r w:rsidRPr="00BE5913">
        <w:rPr>
          <w:rFonts w:ascii="Angsana New" w:hAnsi="Angsana New" w:hint="cs"/>
          <w:sz w:val="30"/>
          <w:szCs w:val="30"/>
          <w:cs/>
        </w:rPr>
        <w:t>ทั้งนี้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3B281582" w14:textId="77777777" w:rsidR="00A9223A" w:rsidRPr="00BE5913" w:rsidRDefault="00A9223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C343F8" w14:textId="357741E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เมษายน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บริษัทและบริษัทย่อยได้เข้าลงทุนในโครงการ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โอพี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การ์เด้น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441.78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โดยแบ่งเป็นการจ่ายเงินจำนวน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209.23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และให้บริษัทย่อยกู้ยืมเงินจำนวน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232.55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ทั้งนี้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100</w:t>
      </w:r>
    </w:p>
    <w:p w14:paraId="04135F48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63B0CFE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กรกฎาคม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บริษัทและบริษัทย่อยได้ซื้อเงินลงทุนของบริษัท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ไพรเวท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ลิฟวิ่ง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จากกิจการที่เกี่ยวข้องกันเป็นจำนวนเงิน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ทำให้บริษัทมีส่วนได้เสียในบริษัทดังกล่าวในสัดส่วนร้อยละ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100</w:t>
      </w:r>
    </w:p>
    <w:p w14:paraId="526E632F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46F897" w14:textId="0A2AA904" w:rsidR="00786D77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บริษัทซื้อเงินลงทุนของบริษัท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แมนเนจเม้นท์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จากบริษัทย่อยทางอ้อมเป็นจำนวนเงิน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9,018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ทำให้บริษัทมีส่วนได้เสียในบริษัทดังกล่าวเพิ่มขึ้นจากร้อยละ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80.69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เป็นร้อยละ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="00FF5A61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 w:hint="cs"/>
          <w:sz w:val="30"/>
          <w:szCs w:val="30"/>
          <w:cs/>
        </w:rPr>
        <w:t>ต่อมาเมื่อวันที่</w:t>
      </w:r>
      <w:r w:rsidR="00786D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/>
          <w:sz w:val="30"/>
          <w:szCs w:val="30"/>
        </w:rPr>
        <w:t xml:space="preserve">9 </w:t>
      </w:r>
      <w:r w:rsidR="00786D77" w:rsidRPr="00BE5913">
        <w:rPr>
          <w:rFonts w:ascii="Angsana New" w:hAnsi="Angsana New" w:hint="cs"/>
          <w:sz w:val="30"/>
          <w:szCs w:val="30"/>
          <w:cs/>
        </w:rPr>
        <w:t>ตุลาคม</w:t>
      </w:r>
      <w:r w:rsidR="00786D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/>
          <w:sz w:val="30"/>
          <w:szCs w:val="30"/>
        </w:rPr>
        <w:t xml:space="preserve">2567 </w:t>
      </w:r>
      <w:r w:rsidR="00786D77" w:rsidRPr="00BE5913">
        <w:rPr>
          <w:rFonts w:ascii="Angsana New" w:hAnsi="Angsana New" w:hint="cs"/>
          <w:sz w:val="30"/>
          <w:szCs w:val="30"/>
          <w:cs/>
        </w:rPr>
        <w:t>บริษัทได้จ่ายเงินเพิ่มเติมสำหรับการซื้อเงินลงทุนของบริษัทย่อยดังกล่าว</w:t>
      </w:r>
      <w:r w:rsidR="00786D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 w:hint="cs"/>
          <w:sz w:val="30"/>
          <w:szCs w:val="30"/>
          <w:cs/>
        </w:rPr>
        <w:t>จำนวน</w:t>
      </w:r>
      <w:r w:rsidR="00786D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/>
          <w:sz w:val="30"/>
          <w:szCs w:val="30"/>
        </w:rPr>
        <w:t xml:space="preserve"> 9.02 </w:t>
      </w:r>
      <w:r w:rsidR="00786D77"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786D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 w:hint="cs"/>
          <w:sz w:val="30"/>
          <w:szCs w:val="30"/>
          <w:cs/>
        </w:rPr>
        <w:t>รวมการจ่ายเงินทั้งหมดสำหรับการซื้อเงินลงทุนในบริษัทย่อยเป็นจำนวน</w:t>
      </w:r>
      <w:r w:rsidR="00786D77" w:rsidRPr="00BE5913">
        <w:rPr>
          <w:rFonts w:ascii="Angsana New" w:hAnsi="Angsana New"/>
          <w:sz w:val="30"/>
          <w:szCs w:val="30"/>
          <w:cs/>
        </w:rPr>
        <w:t xml:space="preserve"> </w:t>
      </w:r>
      <w:r w:rsidR="00786D77" w:rsidRPr="00BE5913">
        <w:rPr>
          <w:rFonts w:ascii="Angsana New" w:hAnsi="Angsana New"/>
          <w:sz w:val="30"/>
          <w:szCs w:val="30"/>
        </w:rPr>
        <w:t xml:space="preserve">9,027.02 </w:t>
      </w:r>
      <w:r w:rsidR="00786D77" w:rsidRPr="00BE59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0E710CB6" w14:textId="77777777" w:rsidR="00786D77" w:rsidRPr="00BE5913" w:rsidRDefault="00786D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3C76E3" w14:textId="77777777" w:rsidR="000916F4" w:rsidRDefault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CF23AE2" w14:textId="0853BB13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การลดทุนในบริษัทย่อยสำหรับ</w:t>
      </w:r>
      <w:r w:rsidR="000927DD" w:rsidRPr="00BE591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สิ้นสุดวันที่ </w:t>
      </w:r>
      <w:r w:rsidR="00810813" w:rsidRPr="00BE5913">
        <w:rPr>
          <w:rFonts w:ascii="Angsana New" w:hAnsi="Angsana New"/>
          <w:i/>
          <w:iCs/>
          <w:sz w:val="30"/>
          <w:szCs w:val="30"/>
        </w:rPr>
        <w:t>31</w:t>
      </w:r>
      <w:r w:rsidR="00810813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10813" w:rsidRPr="00BE5913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2567</w:t>
      </w:r>
    </w:p>
    <w:p w14:paraId="63C9B290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D41C92" w14:textId="37927AB8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="004A03FD">
        <w:rPr>
          <w:rFonts w:ascii="Angsana New" w:hAnsi="Angsana New" w:hint="cs"/>
          <w:sz w:val="30"/>
          <w:szCs w:val="30"/>
          <w:cs/>
        </w:rPr>
        <w:t>หลายแห่ง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  <w:r w:rsidRPr="00BE5913">
        <w:rPr>
          <w:rFonts w:ascii="Angsana New" w:hAnsi="Angsana New"/>
          <w:sz w:val="30"/>
          <w:szCs w:val="30"/>
          <w:cs/>
        </w:rPr>
        <w:tab/>
      </w:r>
    </w:p>
    <w:p w14:paraId="2358FA36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D12ED4" w:rsidRPr="00BE5913" w14:paraId="0D37CF76" w14:textId="77777777">
        <w:trPr>
          <w:tblHeader/>
        </w:trPr>
        <w:tc>
          <w:tcPr>
            <w:tcW w:w="3808" w:type="dxa"/>
          </w:tcPr>
          <w:p w14:paraId="2783B60C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2EBA854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25A55A4F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53866097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6534742B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59845E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D12ED4" w:rsidRPr="00BE5913" w14:paraId="05A9B84C" w14:textId="77777777">
        <w:trPr>
          <w:tblHeader/>
        </w:trPr>
        <w:tc>
          <w:tcPr>
            <w:tcW w:w="3808" w:type="dxa"/>
          </w:tcPr>
          <w:p w14:paraId="311E9605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D6E0179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003B7FFD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ED4" w:rsidRPr="00BE5913" w14:paraId="10CE30FC" w14:textId="77777777">
        <w:tc>
          <w:tcPr>
            <w:tcW w:w="3808" w:type="dxa"/>
          </w:tcPr>
          <w:p w14:paraId="5B0FF59B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0E4E13CA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3.14</w:t>
            </w:r>
          </w:p>
        </w:tc>
        <w:tc>
          <w:tcPr>
            <w:tcW w:w="1440" w:type="dxa"/>
          </w:tcPr>
          <w:p w14:paraId="6459DCDC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2790" w:type="dxa"/>
          </w:tcPr>
          <w:p w14:paraId="667AD1C4" w14:textId="7232E128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40F1699B" w14:textId="77777777">
        <w:tc>
          <w:tcPr>
            <w:tcW w:w="3808" w:type="dxa"/>
          </w:tcPr>
          <w:p w14:paraId="5139F2C9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3723EE8C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1.07</w:t>
            </w:r>
          </w:p>
        </w:tc>
        <w:tc>
          <w:tcPr>
            <w:tcW w:w="1440" w:type="dxa"/>
          </w:tcPr>
          <w:p w14:paraId="78834F6A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2790" w:type="dxa"/>
          </w:tcPr>
          <w:p w14:paraId="608A9E8D" w14:textId="59089D38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06845C28" w14:textId="77777777">
        <w:tc>
          <w:tcPr>
            <w:tcW w:w="3808" w:type="dxa"/>
          </w:tcPr>
          <w:p w14:paraId="086D25BF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5E4DB9F8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2.03</w:t>
            </w:r>
          </w:p>
        </w:tc>
        <w:tc>
          <w:tcPr>
            <w:tcW w:w="1440" w:type="dxa"/>
          </w:tcPr>
          <w:p w14:paraId="66E45807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  <w:tc>
          <w:tcPr>
            <w:tcW w:w="2790" w:type="dxa"/>
          </w:tcPr>
          <w:p w14:paraId="6111E4D3" w14:textId="7F698AB8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2523ED1A" w14:textId="77777777">
        <w:tc>
          <w:tcPr>
            <w:tcW w:w="3808" w:type="dxa"/>
          </w:tcPr>
          <w:p w14:paraId="1ED0146B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2FAC14F4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0.44</w:t>
            </w:r>
          </w:p>
        </w:tc>
        <w:tc>
          <w:tcPr>
            <w:tcW w:w="1440" w:type="dxa"/>
          </w:tcPr>
          <w:p w14:paraId="77ACA470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90" w:type="dxa"/>
          </w:tcPr>
          <w:p w14:paraId="352D47B0" w14:textId="66412301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6E4BC0D4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3182AB" w14:textId="77777777" w:rsidR="00D12ED4" w:rsidRPr="00BE5913" w:rsidRDefault="00D12ED4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28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มีนาคม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656ECB7C" w14:textId="77777777" w:rsidR="00D12ED4" w:rsidRPr="00BE5913" w:rsidRDefault="00D12ED4" w:rsidP="00BE5913">
      <w:pPr>
        <w:pStyle w:val="ListParagraph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D12ED4" w:rsidRPr="00BE5913" w14:paraId="42DCB498" w14:textId="77777777">
        <w:trPr>
          <w:tblHeader/>
        </w:trPr>
        <w:tc>
          <w:tcPr>
            <w:tcW w:w="3808" w:type="dxa"/>
          </w:tcPr>
          <w:p w14:paraId="66814D81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873891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2391B8F7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2871AE9A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2C441FBD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826EAD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D12ED4" w:rsidRPr="00BE5913" w14:paraId="289A4E89" w14:textId="77777777">
        <w:trPr>
          <w:tblHeader/>
        </w:trPr>
        <w:tc>
          <w:tcPr>
            <w:tcW w:w="3808" w:type="dxa"/>
          </w:tcPr>
          <w:p w14:paraId="28090B94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E0DF6DE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78C49523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ED4" w:rsidRPr="00BE5913" w14:paraId="19658AA4" w14:textId="77777777">
        <w:tc>
          <w:tcPr>
            <w:tcW w:w="3808" w:type="dxa"/>
          </w:tcPr>
          <w:p w14:paraId="42C3AA1F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6762449F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1440" w:type="dxa"/>
          </w:tcPr>
          <w:p w14:paraId="3FEF6E0A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90" w:type="dxa"/>
          </w:tcPr>
          <w:p w14:paraId="5F5D4D26" w14:textId="22C48A5B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1ADBD647" w14:textId="77777777">
        <w:tc>
          <w:tcPr>
            <w:tcW w:w="3808" w:type="dxa"/>
          </w:tcPr>
          <w:p w14:paraId="67847544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5F939AAD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0.28</w:t>
            </w:r>
          </w:p>
        </w:tc>
        <w:tc>
          <w:tcPr>
            <w:tcW w:w="1440" w:type="dxa"/>
          </w:tcPr>
          <w:p w14:paraId="3CA1CB0B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25F749ED" w14:textId="3CB3C2E2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193601E1" w14:textId="77777777">
        <w:tc>
          <w:tcPr>
            <w:tcW w:w="3808" w:type="dxa"/>
          </w:tcPr>
          <w:p w14:paraId="7EB818B6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779903C9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  <w:tc>
          <w:tcPr>
            <w:tcW w:w="1440" w:type="dxa"/>
          </w:tcPr>
          <w:p w14:paraId="44333805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2790" w:type="dxa"/>
          </w:tcPr>
          <w:p w14:paraId="7BF8F759" w14:textId="0982674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0F2DDC22" w14:textId="77777777">
        <w:tc>
          <w:tcPr>
            <w:tcW w:w="3808" w:type="dxa"/>
          </w:tcPr>
          <w:p w14:paraId="47F2C19F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46FAC308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1440" w:type="dxa"/>
          </w:tcPr>
          <w:p w14:paraId="1D18F4AE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616F8AD4" w14:textId="1BB64C63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6D62B427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EA63805" w14:textId="77777777" w:rsidR="00D12ED4" w:rsidRPr="00BE5913" w:rsidRDefault="00D12ED4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23 </w:t>
      </w:r>
      <w:r w:rsidRPr="00BE5913">
        <w:rPr>
          <w:rFonts w:ascii="Angsana New" w:hAnsi="Angsana New" w:hint="cs"/>
          <w:sz w:val="30"/>
          <w:szCs w:val="30"/>
          <w:cs/>
        </w:rPr>
        <w:t>พฤษภาคม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49C021C2" w14:textId="77777777" w:rsidR="00D12ED4" w:rsidRPr="00BE5913" w:rsidRDefault="00D12ED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D12ED4" w:rsidRPr="00BE5913" w14:paraId="7335F4A0" w14:textId="77777777">
        <w:tc>
          <w:tcPr>
            <w:tcW w:w="3808" w:type="dxa"/>
          </w:tcPr>
          <w:p w14:paraId="6ADBF8C0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E2BF76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7CD7BFF2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7BEB9BF3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18CAAEFE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A8078A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D12ED4" w:rsidRPr="00BE5913" w14:paraId="16908C4E" w14:textId="77777777">
        <w:tc>
          <w:tcPr>
            <w:tcW w:w="3808" w:type="dxa"/>
          </w:tcPr>
          <w:p w14:paraId="77F68081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46ACC1BC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6C912049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ED4" w:rsidRPr="00BE5913" w14:paraId="12A940AB" w14:textId="77777777">
        <w:tc>
          <w:tcPr>
            <w:tcW w:w="3808" w:type="dxa"/>
          </w:tcPr>
          <w:p w14:paraId="42634282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74FB5B93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1440" w:type="dxa"/>
          </w:tcPr>
          <w:p w14:paraId="69F51B3F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7B234209" w14:textId="5C940F48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12ED4" w:rsidRPr="00BE5913" w14:paraId="79D79ACA" w14:textId="77777777">
        <w:tc>
          <w:tcPr>
            <w:tcW w:w="3808" w:type="dxa"/>
          </w:tcPr>
          <w:p w14:paraId="02229B18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04A49953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0.14</w:t>
            </w:r>
          </w:p>
        </w:tc>
        <w:tc>
          <w:tcPr>
            <w:tcW w:w="1440" w:type="dxa"/>
          </w:tcPr>
          <w:p w14:paraId="399AC212" w14:textId="77777777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0.10</w:t>
            </w:r>
          </w:p>
        </w:tc>
        <w:tc>
          <w:tcPr>
            <w:tcW w:w="2790" w:type="dxa"/>
          </w:tcPr>
          <w:p w14:paraId="011410DD" w14:textId="07247B09" w:rsidR="00D12ED4" w:rsidRPr="00BE5913" w:rsidRDefault="00D12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136AE545" w14:textId="6113BB0A" w:rsidR="00AE125B" w:rsidRPr="00BE5913" w:rsidRDefault="00AE125B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3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="004A03FD">
        <w:rPr>
          <w:rFonts w:ascii="Angsana New" w:hAnsi="Angsana New" w:hint="cs"/>
          <w:sz w:val="30"/>
          <w:szCs w:val="30"/>
          <w:cs/>
        </w:rPr>
        <w:t>แห่งหนึ่ง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36E09744" w14:textId="3B561D8D" w:rsidR="00AE125B" w:rsidRPr="000916F4" w:rsidRDefault="00AE125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AE125B" w:rsidRPr="00BE5913" w14:paraId="15366082" w14:textId="77777777" w:rsidTr="00D42B0C">
        <w:tc>
          <w:tcPr>
            <w:tcW w:w="3808" w:type="dxa"/>
          </w:tcPr>
          <w:p w14:paraId="65371B6E" w14:textId="4E1280B6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E243C42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1F2855AB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696B429B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52E72B12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6C278F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AE125B" w:rsidRPr="00BE5913" w14:paraId="36EA0594" w14:textId="77777777" w:rsidTr="00D42B0C">
        <w:tc>
          <w:tcPr>
            <w:tcW w:w="3808" w:type="dxa"/>
          </w:tcPr>
          <w:p w14:paraId="6221209C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BECE228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39ACD812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25B" w:rsidRPr="00BE5913" w14:paraId="308B6D4F" w14:textId="77777777" w:rsidTr="00D42B0C">
        <w:tc>
          <w:tcPr>
            <w:tcW w:w="3808" w:type="dxa"/>
          </w:tcPr>
          <w:p w14:paraId="4AE4CCD7" w14:textId="1A1024A9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ฟินิกซ์บอกซ์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46933849" w14:textId="18BE1E79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,000.00</w:t>
            </w:r>
          </w:p>
        </w:tc>
        <w:tc>
          <w:tcPr>
            <w:tcW w:w="1440" w:type="dxa"/>
          </w:tcPr>
          <w:p w14:paraId="18E31CBE" w14:textId="1B30BF6D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8,000.00</w:t>
            </w:r>
          </w:p>
        </w:tc>
        <w:tc>
          <w:tcPr>
            <w:tcW w:w="2790" w:type="dxa"/>
          </w:tcPr>
          <w:p w14:paraId="5BD25ECB" w14:textId="1D553DA3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1220E7D7" w14:textId="77777777" w:rsidR="00AE125B" w:rsidRPr="000916F4" w:rsidRDefault="00AE125B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18A4310" w14:textId="42845922" w:rsidR="00AE125B" w:rsidRPr="00BE5913" w:rsidRDefault="00AE125B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19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</w:t>
      </w:r>
      <w:r w:rsidR="004A03FD">
        <w:rPr>
          <w:rFonts w:ascii="Angsana New" w:hAnsi="Angsana New" w:hint="cs"/>
          <w:sz w:val="30"/>
          <w:szCs w:val="30"/>
          <w:cs/>
        </w:rPr>
        <w:t>แห่งหนึ่ง</w:t>
      </w:r>
      <w:r w:rsidRPr="00BE5913">
        <w:rPr>
          <w:rFonts w:ascii="Angsana New" w:hAnsi="Angsana New" w:hint="cs"/>
          <w:sz w:val="30"/>
          <w:szCs w:val="30"/>
          <w:cs/>
        </w:rPr>
        <w:t>ได้ดำเนินการจดทะเบียนลดทุนที่ออกและชำระแล้วกับกระทรวงพาณิชย์เป็นที่เรียบร้อยแล้ว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703B8F9B" w14:textId="77777777" w:rsidR="00AE125B" w:rsidRPr="000916F4" w:rsidRDefault="00AE125B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AE125B" w:rsidRPr="00BE5913" w14:paraId="71940A74" w14:textId="77777777" w:rsidTr="00D42B0C">
        <w:tc>
          <w:tcPr>
            <w:tcW w:w="3808" w:type="dxa"/>
          </w:tcPr>
          <w:p w14:paraId="1E953F46" w14:textId="26FA6F6B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br w:type="page"/>
            </w:r>
          </w:p>
          <w:p w14:paraId="5EA931CD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1BE8695B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3E1E8068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3330E009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0F9355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AE125B" w:rsidRPr="00BE5913" w14:paraId="109D38BE" w14:textId="77777777" w:rsidTr="00D42B0C">
        <w:tc>
          <w:tcPr>
            <w:tcW w:w="3808" w:type="dxa"/>
          </w:tcPr>
          <w:p w14:paraId="5761F79B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64CBB3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09E77C6E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125B" w:rsidRPr="00BE5913" w14:paraId="4C9A1CD2" w14:textId="77777777" w:rsidTr="00D42B0C">
        <w:tc>
          <w:tcPr>
            <w:tcW w:w="3808" w:type="dxa"/>
          </w:tcPr>
          <w:p w14:paraId="7A968E03" w14:textId="77777777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ฟินิกซ์บอกซ์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7CD303BE" w14:textId="12D20D6B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8,000.00</w:t>
            </w:r>
          </w:p>
        </w:tc>
        <w:tc>
          <w:tcPr>
            <w:tcW w:w="1440" w:type="dxa"/>
          </w:tcPr>
          <w:p w14:paraId="46439D90" w14:textId="4911054F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2,000.00</w:t>
            </w:r>
          </w:p>
        </w:tc>
        <w:tc>
          <w:tcPr>
            <w:tcW w:w="2790" w:type="dxa"/>
          </w:tcPr>
          <w:p w14:paraId="2B007BCC" w14:textId="5FF94102" w:rsidR="00AE125B" w:rsidRPr="00BE5913" w:rsidRDefault="00AE125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1F6A068E" w14:textId="77777777" w:rsidR="00AE125B" w:rsidRPr="000916F4" w:rsidRDefault="00AE125B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552FB380" w14:textId="14DB1AD1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ระหว่าง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BE5913">
        <w:rPr>
          <w:rFonts w:ascii="Angsana New" w:hAnsi="Angsana New"/>
          <w:i/>
          <w:iCs/>
          <w:sz w:val="30"/>
          <w:szCs w:val="30"/>
        </w:rPr>
        <w:t>256</w:t>
      </w:r>
      <w:r w:rsidRPr="00BE5913">
        <w:rPr>
          <w:rFonts w:ascii="Angsana New" w:hAnsi="Angsana New"/>
          <w:i/>
          <w:iCs/>
          <w:sz w:val="30"/>
          <w:szCs w:val="30"/>
          <w:lang w:eastAsia="zh-CN"/>
        </w:rPr>
        <w:t>6</w:t>
      </w:r>
    </w:p>
    <w:p w14:paraId="22061855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  <w:cs/>
        </w:rPr>
      </w:pPr>
    </w:p>
    <w:p w14:paraId="5EE03EC2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วินเซอร์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โฮเต็ล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แบงคอก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สุขุมวิท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ลักชูรี่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5BD47610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0C218A3" w14:textId="70C03E24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>16</w:t>
      </w:r>
      <w:r w:rsidRPr="00BE5913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รีเทล เวิลด์ </w:t>
      </w:r>
      <w:r w:rsidRPr="00BE5913">
        <w:rPr>
          <w:rFonts w:ascii="Angsana New" w:hAnsi="Angsana New"/>
          <w:sz w:val="30"/>
          <w:szCs w:val="30"/>
        </w:rPr>
        <w:t>8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บางรัก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ลักชูรี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="00554EF8" w:rsidRPr="00BE5913">
        <w:rPr>
          <w:rFonts w:ascii="Angsana New" w:hAnsi="Angsana New" w:hint="cs"/>
          <w:sz w:val="30"/>
          <w:szCs w:val="30"/>
          <w:cs/>
        </w:rPr>
        <w:t>ล์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3137CA02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44D6952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 xml:space="preserve">5 </w:t>
      </w:r>
      <w:r w:rsidRPr="00BE59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 w:hint="cs"/>
          <w:sz w:val="30"/>
          <w:szCs w:val="30"/>
          <w:cs/>
        </w:rPr>
        <w:t xml:space="preserve"> บริษัท โฮเทลส์ เวิลด์ </w:t>
      </w:r>
      <w:r w:rsidRPr="00BE5913">
        <w:rPr>
          <w:rFonts w:ascii="Angsana New" w:hAnsi="Angsana New"/>
          <w:sz w:val="30"/>
          <w:szCs w:val="30"/>
        </w:rPr>
        <w:t xml:space="preserve">7 </w:t>
      </w:r>
      <w:r w:rsidRPr="00BE5913">
        <w:rPr>
          <w:rFonts w:ascii="Angsana New" w:hAnsi="Angsana New" w:hint="cs"/>
          <w:sz w:val="30"/>
          <w:szCs w:val="30"/>
          <w:cs/>
        </w:rPr>
        <w:t>จำกัด ซึ่งเป็นบริษัทย่อยได้ดำเนินการจดทะเบียนเปลี่ยนชื่อบริษัทเป็น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 โฮเทล พร็อพเพอร์ตี แม่ปิง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8CE55C7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4EBD9380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24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พฤษภาคม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59D07808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D999F47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BE591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สิริทรัพย์พัฒนา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pacing w:val="-4"/>
          <w:sz w:val="30"/>
          <w:szCs w:val="30"/>
        </w:rPr>
        <w:t>1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สุรวงศ์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พร๊อพเพอตี้</w:t>
      </w:r>
      <w:r w:rsidRPr="00BE59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</w:p>
    <w:p w14:paraId="79802E7F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จอมเทียน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ลักชูรี่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โฮเทลล์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จอมเทียน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4584B7D2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พัทยา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เวิรด์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พัทยา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0F8CCC88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278F3DB2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4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เอเชียทีค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เอ็นเตอร์เทนเม้นท์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เวิรด์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พัทยา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E34209A" w14:textId="77777777" w:rsidR="002302EA" w:rsidRPr="000916F4" w:rsidRDefault="002302E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2CFFD48" w14:textId="3DA5E3A4" w:rsidR="002302EA" w:rsidRPr="00BE5913" w:rsidRDefault="00C76CE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14 </w:t>
      </w:r>
      <w:r w:rsidRPr="00BE5913">
        <w:rPr>
          <w:rFonts w:ascii="Angsana New" w:hAnsi="Angsana New" w:hint="cs"/>
          <w:sz w:val="30"/>
          <w:szCs w:val="30"/>
          <w:cs/>
        </w:rPr>
        <w:t>พฤศจิกายน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โฮเทลส์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เวิลด์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9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โกลเด้นไตรแองเกิ้ล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4ED054DC" w14:textId="77777777" w:rsidR="003F0AF1" w:rsidRPr="000916F4" w:rsidRDefault="003F0AF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8EC0C1F" w14:textId="5C707124" w:rsidR="00C76CEB" w:rsidRPr="00BE5913" w:rsidRDefault="00C76CE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22 </w:t>
      </w:r>
      <w:r w:rsidRPr="00BE5913">
        <w:rPr>
          <w:rFonts w:ascii="Angsana New" w:hAnsi="Angsana New" w:hint="cs"/>
          <w:sz w:val="30"/>
          <w:szCs w:val="30"/>
          <w:cs/>
        </w:rPr>
        <w:t>พฤศจิกายน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60B16BAF" w14:textId="77777777" w:rsidR="00666F98" w:rsidRPr="000916F4" w:rsidRDefault="00666F9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9589F3E" w14:textId="339CAB88" w:rsidR="00C76CEB" w:rsidRPr="00BE5913" w:rsidRDefault="00891F06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BE5913">
        <w:rPr>
          <w:rFonts w:ascii="Angsana New" w:hAnsi="Angsana New"/>
          <w:sz w:val="30"/>
          <w:szCs w:val="30"/>
          <w:cs/>
        </w:rPr>
        <w:t xml:space="preserve"> 3 </w:t>
      </w:r>
      <w:r w:rsidR="00C76CEB" w:rsidRPr="00BE5913">
        <w:rPr>
          <w:rFonts w:ascii="Angsana New" w:hAnsi="Angsana New" w:hint="cs"/>
          <w:sz w:val="30"/>
          <w:szCs w:val="30"/>
          <w:cs/>
        </w:rPr>
        <w:t>จำกัด</w:t>
      </w:r>
      <w:r w:rsidR="00C76CEB" w:rsidRPr="00BE5913">
        <w:rPr>
          <w:rFonts w:ascii="Angsana New" w:hAnsi="Angsana New"/>
          <w:sz w:val="30"/>
          <w:szCs w:val="30"/>
          <w:cs/>
        </w:rPr>
        <w:t xml:space="preserve"> </w:t>
      </w:r>
      <w:r w:rsidR="00C76CEB"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="00C76CEB" w:rsidRPr="00BE5913">
        <w:rPr>
          <w:rFonts w:ascii="Angsana New" w:hAnsi="Angsana New"/>
          <w:sz w:val="30"/>
          <w:szCs w:val="30"/>
          <w:cs/>
        </w:rPr>
        <w:t xml:space="preserve"> </w:t>
      </w:r>
      <w:r w:rsidR="00C76CEB"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="00C76CEB" w:rsidRPr="00BE5913">
        <w:rPr>
          <w:rFonts w:ascii="Angsana New" w:hAnsi="Angsana New"/>
          <w:sz w:val="30"/>
          <w:szCs w:val="30"/>
          <w:cs/>
        </w:rPr>
        <w:t xml:space="preserve"> </w:t>
      </w:r>
      <w:r w:rsidR="00C76CEB" w:rsidRPr="00BE5913">
        <w:rPr>
          <w:rFonts w:ascii="Angsana New" w:hAnsi="Angsana New" w:hint="cs"/>
          <w:sz w:val="30"/>
          <w:szCs w:val="30"/>
          <w:cs/>
        </w:rPr>
        <w:t>อคว</w:t>
      </w:r>
      <w:r w:rsidR="00554EF8" w:rsidRPr="00BE5913">
        <w:rPr>
          <w:rFonts w:ascii="Angsana New" w:hAnsi="Angsana New" w:hint="cs"/>
          <w:sz w:val="30"/>
          <w:szCs w:val="30"/>
          <w:cs/>
        </w:rPr>
        <w:t>า</w:t>
      </w:r>
      <w:r w:rsidR="00C76CEB" w:rsidRPr="00BE5913">
        <w:rPr>
          <w:rFonts w:ascii="Angsana New" w:hAnsi="Angsana New" w:hint="cs"/>
          <w:sz w:val="30"/>
          <w:szCs w:val="30"/>
          <w:cs/>
        </w:rPr>
        <w:t>ทีคย์</w:t>
      </w:r>
      <w:r w:rsidR="00C76CEB" w:rsidRPr="00BE5913">
        <w:rPr>
          <w:rFonts w:ascii="Angsana New" w:hAnsi="Angsana New"/>
          <w:sz w:val="30"/>
          <w:szCs w:val="30"/>
          <w:cs/>
        </w:rPr>
        <w:t xml:space="preserve"> </w:t>
      </w:r>
      <w:r w:rsidR="00C76CEB" w:rsidRPr="00BE5913">
        <w:rPr>
          <w:rFonts w:ascii="Angsana New" w:hAnsi="Angsana New" w:hint="cs"/>
          <w:sz w:val="30"/>
          <w:szCs w:val="30"/>
          <w:cs/>
        </w:rPr>
        <w:t>พัทยา</w:t>
      </w:r>
      <w:r w:rsidR="00C76CEB" w:rsidRPr="00BE5913">
        <w:rPr>
          <w:rFonts w:ascii="Angsana New" w:hAnsi="Angsana New"/>
          <w:sz w:val="30"/>
          <w:szCs w:val="30"/>
          <w:cs/>
        </w:rPr>
        <w:t xml:space="preserve"> </w:t>
      </w:r>
      <w:r w:rsidR="00C76CEB"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07E1ECF0" w14:textId="54415CF8" w:rsidR="00C76CEB" w:rsidRPr="00BE5913" w:rsidRDefault="00C76CEB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เอเชียติ๊ก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โฮเต็ล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คอลเลคชั่น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014B76DA" w14:textId="790487B6" w:rsidR="00C76CEB" w:rsidRPr="00BE5913" w:rsidRDefault="00C76CEB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โครงการ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ลาซาล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ไลฟ์สไตล์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ดิเวลลอปเมนท์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471B3D7F" w14:textId="081E0B20" w:rsidR="00C76CEB" w:rsidRPr="00BE5913" w:rsidRDefault="00C76CEB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เวิลด์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ทรงวาด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7B1302BB" w14:textId="4DD00809" w:rsidR="00C76CEB" w:rsidRPr="00BE5913" w:rsidRDefault="00C76CEB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วาไรตี้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แอสเซ็ท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pacing w:val="-2"/>
          <w:sz w:val="30"/>
          <w:szCs w:val="30"/>
        </w:rPr>
        <w:t>1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จำกัด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ทรงวาด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pacing w:val="-2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51E7C40E" w14:textId="2E4469FD" w:rsidR="00C76CEB" w:rsidRPr="00BE5913" w:rsidRDefault="00C76CEB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อิมม์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โฮเต็ล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ลักซูรี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891F06" w:rsidRPr="00BE5913">
        <w:rPr>
          <w:rFonts w:ascii="Angsana New" w:hAnsi="Angsana New"/>
          <w:sz w:val="30"/>
          <w:szCs w:val="30"/>
        </w:rPr>
        <w:t xml:space="preserve">          </w:t>
      </w:r>
      <w:r w:rsidRPr="00BE5913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69D04286" w14:textId="77777777" w:rsidR="005054A1" w:rsidRPr="000916F4" w:rsidRDefault="005054A1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7FF83A0" w14:textId="7777777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106952B1" w14:textId="77777777" w:rsidR="006B3968" w:rsidRPr="000916F4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396014E" w14:textId="7777777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 xml:space="preserve">3 </w:t>
      </w:r>
      <w:r w:rsidRPr="00BE5913">
        <w:rPr>
          <w:rFonts w:ascii="Angsana New" w:hAnsi="Angsana New" w:hint="cs"/>
          <w:sz w:val="30"/>
          <w:szCs w:val="30"/>
          <w:cs/>
        </w:rPr>
        <w:t>กรกฎาคม</w:t>
      </w:r>
      <w:r w:rsidRPr="00BE5913">
        <w:rPr>
          <w:rFonts w:ascii="Angsana New" w:hAnsi="Angsana New"/>
          <w:sz w:val="30"/>
          <w:szCs w:val="30"/>
        </w:rPr>
        <w:t xml:space="preserve"> 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ซึ่งเป็นบริษัทย่อยทางอ้อมได้ดำเนินการ</w:t>
      </w:r>
      <w:r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จดทะเบียนควบรวมบริษัทกับบริษัทย่อยของบริษัทย่อยทางอ้อมต่อกระทรวงพาณิชย์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บริษัทที่ถูกควบรวมมีดังนี้</w:t>
      </w:r>
    </w:p>
    <w:p w14:paraId="1CBCDF3C" w14:textId="77777777" w:rsidR="006B3968" w:rsidRPr="000916F4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4CCC8BB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จรุงเศรษฐ์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0F3D6FCD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นิวมาร์เก็ต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42F6B1FC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วรรณวนา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0D16F853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ภุมริน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รีสอร์ท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แอนด์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สปา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</w:p>
    <w:p w14:paraId="45415195" w14:textId="77777777" w:rsidR="006B3968" w:rsidRPr="00BE5913" w:rsidRDefault="006B3968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พีซฟูล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</w:p>
    <w:p w14:paraId="75E39B44" w14:textId="77777777" w:rsidR="006B3968" w:rsidRPr="000916F4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7C86D40" w14:textId="7777777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ภายหลังการควบรวม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ยังคงมีสภาพเป็นนิติบุคคลและใช้ชื่อบริษัทเป็น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ทีซีซี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 โดยบริษัทได้จดทะเบียนเพิ่มทุนจำนวน</w:t>
      </w:r>
      <w:r w:rsidRPr="00BE5913">
        <w:rPr>
          <w:rFonts w:ascii="Angsana New" w:hAnsi="Angsana New"/>
          <w:sz w:val="30"/>
          <w:szCs w:val="30"/>
        </w:rPr>
        <w:t xml:space="preserve"> 23.88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ล้านบาท จากเดิม </w:t>
      </w:r>
      <w:r w:rsidRPr="00BE5913">
        <w:rPr>
          <w:rFonts w:ascii="Angsana New" w:hAnsi="Angsana New"/>
          <w:sz w:val="30"/>
          <w:szCs w:val="30"/>
        </w:rPr>
        <w:t xml:space="preserve">2,003.00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ล้านบาท (จำนวนทั้งหมด </w:t>
      </w:r>
      <w:r w:rsidRPr="00BE5913">
        <w:rPr>
          <w:rFonts w:ascii="Angsana New" w:hAnsi="Angsana New"/>
          <w:sz w:val="30"/>
          <w:szCs w:val="30"/>
        </w:rPr>
        <w:t xml:space="preserve">200.30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BE5913">
        <w:rPr>
          <w:rFonts w:ascii="Angsana New" w:hAnsi="Angsana New"/>
          <w:sz w:val="30"/>
          <w:szCs w:val="30"/>
        </w:rPr>
        <w:t xml:space="preserve">10 </w:t>
      </w:r>
      <w:r w:rsidRPr="00BE5913">
        <w:rPr>
          <w:rFonts w:ascii="Angsana New" w:hAnsi="Angsana New" w:hint="cs"/>
          <w:sz w:val="30"/>
          <w:szCs w:val="30"/>
          <w:cs/>
        </w:rPr>
        <w:t xml:space="preserve">บาท) เป็นจำนวน </w:t>
      </w:r>
      <w:r w:rsidRPr="00BE5913">
        <w:rPr>
          <w:rFonts w:ascii="Angsana New" w:hAnsi="Angsana New"/>
          <w:sz w:val="30"/>
          <w:szCs w:val="30"/>
        </w:rPr>
        <w:t xml:space="preserve">2,026.88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202.69 </w:t>
      </w:r>
      <w:r w:rsidRPr="00BE5913">
        <w:rPr>
          <w:rFonts w:ascii="Angsana New" w:hAnsi="Angsana New" w:hint="cs"/>
          <w:sz w:val="30"/>
          <w:szCs w:val="30"/>
          <w:cs/>
        </w:rPr>
        <w:t>ล้านหุ้น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10 </w:t>
      </w:r>
      <w:r w:rsidRPr="00BE5913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  <w:cs/>
        </w:rPr>
        <w:t xml:space="preserve">) </w:t>
      </w:r>
      <w:r w:rsidRPr="00BE5913">
        <w:rPr>
          <w:rFonts w:ascii="Angsana New" w:hAnsi="Angsana New" w:hint="cs"/>
          <w:sz w:val="30"/>
          <w:szCs w:val="30"/>
          <w:cs/>
        </w:rPr>
        <w:t>ทั้งนี้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บริษัทยังคงมีสัดส่วนการถือหุ้นเท่าเดิม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100</w:t>
      </w:r>
    </w:p>
    <w:p w14:paraId="1F13F94F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048FCC6E" w14:textId="3C88D0FC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  <w:lang w:eastAsia="zh-CN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การซื้อเงินลงทุนและเพิ่มทุนในบริษัทย่อย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ระหว่าง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BE5913">
        <w:rPr>
          <w:rFonts w:ascii="Angsana New" w:hAnsi="Angsana New"/>
          <w:i/>
          <w:iCs/>
          <w:sz w:val="30"/>
          <w:szCs w:val="30"/>
        </w:rPr>
        <w:t>256</w:t>
      </w:r>
      <w:r w:rsidRPr="00BE5913">
        <w:rPr>
          <w:rFonts w:ascii="Angsana New" w:hAnsi="Angsana New"/>
          <w:i/>
          <w:iCs/>
          <w:sz w:val="30"/>
          <w:szCs w:val="30"/>
          <w:lang w:eastAsia="zh-CN"/>
        </w:rPr>
        <w:t>6</w:t>
      </w:r>
    </w:p>
    <w:p w14:paraId="56243958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BA238A2" w14:textId="0506CB1A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11 </w:t>
      </w:r>
      <w:r w:rsidRPr="00BE5913">
        <w:rPr>
          <w:rFonts w:ascii="Angsana New" w:hAnsi="Angsana New" w:hint="cs"/>
          <w:sz w:val="30"/>
          <w:szCs w:val="30"/>
          <w:cs/>
        </w:rPr>
        <w:t>พฤษภาคม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บริษัทและบริษัทย่อยได้ซื้อบริษัทจำนวน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7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3,653.97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โดยแบ่งเป็นการซื้อเงินลงทุนในบริษัทย่อยจำนวน </w:t>
      </w:r>
      <w:r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 w:hint="cs"/>
          <w:sz w:val="30"/>
          <w:szCs w:val="30"/>
          <w:cs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6.37 </w:t>
      </w:r>
      <w:r w:rsidRPr="00BE5913">
        <w:rPr>
          <w:rFonts w:ascii="Angsana New" w:hAnsi="Angsana New" w:hint="cs"/>
          <w:sz w:val="30"/>
          <w:szCs w:val="30"/>
          <w:cs/>
        </w:rPr>
        <w:t>ล้านบาท และให้บริษัทที่ถูกซื้อกู้ยืมเงินจำนวน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2,8</w:t>
      </w:r>
      <w:r w:rsidRPr="00BE5913">
        <w:rPr>
          <w:rFonts w:ascii="Angsana New" w:hAnsi="Angsana New" w:hint="cs"/>
          <w:sz w:val="30"/>
          <w:szCs w:val="30"/>
          <w:cs/>
        </w:rPr>
        <w:t>8</w:t>
      </w:r>
      <w:r w:rsidRPr="00BE5913">
        <w:rPr>
          <w:rFonts w:ascii="Angsana New" w:hAnsi="Angsana New"/>
          <w:sz w:val="30"/>
          <w:szCs w:val="30"/>
        </w:rPr>
        <w:t xml:space="preserve">7.60 </w:t>
      </w:r>
      <w:r w:rsidRPr="00BE5913">
        <w:rPr>
          <w:rFonts w:ascii="Angsana New" w:hAnsi="Angsana New" w:hint="cs"/>
          <w:sz w:val="30"/>
          <w:szCs w:val="30"/>
          <w:cs/>
        </w:rPr>
        <w:t>ล้านบาท ทำให้บริษัทมีส่วนได้เสียในบริษัทดังกล่าวในสัดส่วนร้อยละ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 </w:t>
      </w:r>
      <w:r w:rsidRPr="00BE5913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100 </w:t>
      </w:r>
      <w:r w:rsidRPr="00BE5913">
        <w:rPr>
          <w:rFonts w:ascii="Angsana New" w:hAnsi="Angsana New" w:hint="cs"/>
          <w:sz w:val="30"/>
          <w:szCs w:val="30"/>
          <w:cs/>
        </w:rPr>
        <w:t>โดยมีรายชื่อบริษัทดังต่อไปนี้</w:t>
      </w:r>
    </w:p>
    <w:p w14:paraId="396359D2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D0F018E" w14:textId="2A9EEF63" w:rsidR="006F429E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อคว</w:t>
      </w:r>
      <w:r w:rsidR="00554EF8" w:rsidRPr="00BE5913">
        <w:rPr>
          <w:rFonts w:ascii="Angsana New" w:hAnsi="Angsana New" w:hint="cs"/>
          <w:sz w:val="30"/>
          <w:szCs w:val="30"/>
          <w:cs/>
        </w:rPr>
        <w:t>า</w:t>
      </w:r>
      <w:r w:rsidRPr="00BE5913">
        <w:rPr>
          <w:rFonts w:ascii="Angsana New" w:hAnsi="Angsana New" w:hint="cs"/>
          <w:sz w:val="30"/>
          <w:szCs w:val="30"/>
          <w:cs/>
        </w:rPr>
        <w:t>ทีคย์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พัทยา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วัฒนทรัพย์พัฒนา</w:t>
      </w:r>
      <w:r w:rsidRPr="00BE5913">
        <w:rPr>
          <w:rFonts w:ascii="Angsana New" w:hAnsi="Angsana New"/>
          <w:sz w:val="30"/>
          <w:szCs w:val="30"/>
          <w:cs/>
        </w:rPr>
        <w:t xml:space="preserve"> 3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43BBA53D" w14:textId="77777777" w:rsidR="006F429E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แอสเสท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เอเชียติ๊ก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โฮเต็ล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คอลเลคชั่น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10BEEA5B" w14:textId="6B855A7C" w:rsidR="006F429E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โครงการ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ลาซาล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ไลฟ์สไตล์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ดิเวลลอปเมนท์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07316CB2" w14:textId="6F1F1045" w:rsidR="006F429E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เอดับเบิ้ลยูซี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โกลเด้นไตรแองเกิ้ล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โฮเทลส์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เวิลด์</w:t>
      </w:r>
      <w:r w:rsidRPr="00BE5913">
        <w:rPr>
          <w:rFonts w:ascii="Angsana New" w:hAnsi="Angsana New"/>
          <w:sz w:val="30"/>
          <w:szCs w:val="30"/>
          <w:cs/>
        </w:rPr>
        <w:t xml:space="preserve"> 9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0E238EA8" w14:textId="531066EB" w:rsidR="006F429E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ทรงวาด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sz w:val="30"/>
          <w:szCs w:val="30"/>
          <w:cs/>
        </w:rPr>
        <w:t xml:space="preserve"> 1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รีเทล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เวิลด์</w:t>
      </w:r>
      <w:r w:rsidRPr="00BE5913">
        <w:rPr>
          <w:rFonts w:ascii="Angsana New" w:hAnsi="Angsana New"/>
          <w:sz w:val="30"/>
          <w:szCs w:val="30"/>
          <w:cs/>
        </w:rPr>
        <w:t xml:space="preserve"> 5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05247A08" w14:textId="026EE09E" w:rsidR="006F429E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ทรงวาด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พร๊อพเพอร์ตี้</w:t>
      </w:r>
      <w:r w:rsidRPr="00BE5913">
        <w:rPr>
          <w:rFonts w:ascii="Angsana New" w:hAnsi="Angsana New"/>
          <w:sz w:val="30"/>
          <w:szCs w:val="30"/>
          <w:cs/>
        </w:rPr>
        <w:t xml:space="preserve"> 2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วาไรตี้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แอสเซ็ท</w:t>
      </w:r>
      <w:r w:rsidRPr="00BE5913">
        <w:rPr>
          <w:rFonts w:ascii="Angsana New" w:hAnsi="Angsana New"/>
          <w:sz w:val="30"/>
          <w:szCs w:val="30"/>
          <w:cs/>
        </w:rPr>
        <w:t xml:space="preserve"> 1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22790EE8" w14:textId="636A44D1" w:rsidR="006B3968" w:rsidRPr="00BE5913" w:rsidRDefault="006F429E" w:rsidP="00BE5913">
      <w:pPr>
        <w:pStyle w:val="ListParagraph"/>
        <w:numPr>
          <w:ilvl w:val="2"/>
          <w:numId w:val="32"/>
        </w:numPr>
        <w:tabs>
          <w:tab w:val="clear" w:pos="907"/>
          <w:tab w:val="left" w:pos="1080"/>
        </w:tabs>
        <w:spacing w:line="240" w:lineRule="auto"/>
        <w:ind w:right="6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ลักซูรี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โฮเทล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ดีเวลลอปเมนท์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เดิมชื่อ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อิมม์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โฮเต็ล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เจริญกรุง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>)</w:t>
      </w:r>
    </w:p>
    <w:p w14:paraId="128565BD" w14:textId="77777777" w:rsidR="006F429E" w:rsidRPr="00BE5913" w:rsidRDefault="006F42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93DB120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BE5913">
        <w:rPr>
          <w:rFonts w:ascii="Angsana New" w:hAnsi="Angsana New"/>
          <w:sz w:val="30"/>
          <w:szCs w:val="30"/>
        </w:rPr>
        <w:t xml:space="preserve">11 </w:t>
      </w:r>
      <w:r w:rsidRPr="00BE591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BE5913"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 xml:space="preserve">กลุ่มบริษัทได้จ่ายเงินเพิ่มเติมสำหรับการซื้อเงินลงทุนของบริษัทย่อยดังกล่าวจำนวน </w:t>
      </w:r>
      <w:r w:rsidRPr="00BE5913">
        <w:rPr>
          <w:rFonts w:ascii="Angsana New" w:hAnsi="Angsana New"/>
          <w:sz w:val="30"/>
          <w:szCs w:val="30"/>
        </w:rPr>
        <w:t xml:space="preserve">0.93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ล้านบาท รวมการจ่ายเงินทั้งหมดสำหรับการซื้อเงินลงทุนในบริษัทย่อยเป็นจำนวน </w:t>
      </w:r>
      <w:r w:rsidRPr="00BE5913">
        <w:rPr>
          <w:rFonts w:ascii="Angsana New" w:hAnsi="Angsana New"/>
          <w:sz w:val="30"/>
          <w:szCs w:val="30"/>
        </w:rPr>
        <w:t xml:space="preserve">3,654.90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6EC0E01B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8625096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14 </w:t>
      </w:r>
      <w:r w:rsidRPr="00BE5913">
        <w:rPr>
          <w:rFonts w:ascii="Angsana New" w:hAnsi="Angsana New" w:hint="cs"/>
          <w:sz w:val="30"/>
          <w:szCs w:val="30"/>
          <w:cs/>
        </w:rPr>
        <w:t>มิถุนายน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2566 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คือ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ศาลเจ้าแม่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หม่าโจ้ว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จำกัด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100,000 </w:t>
      </w:r>
      <w:r w:rsidRPr="00BE5913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  <w:cs/>
        </w:rPr>
        <w:t xml:space="preserve"> (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10,000 </w:t>
      </w:r>
      <w:r w:rsidRPr="00BE5913">
        <w:rPr>
          <w:rFonts w:ascii="Angsana New" w:hAnsi="Angsana New" w:hint="cs"/>
          <w:sz w:val="30"/>
          <w:szCs w:val="30"/>
          <w:cs/>
        </w:rPr>
        <w:t>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10 </w:t>
      </w:r>
      <w:r w:rsidRPr="00BE5913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  <w:cs/>
        </w:rPr>
        <w:t xml:space="preserve">) </w:t>
      </w:r>
      <w:r w:rsidRPr="00BE5913">
        <w:rPr>
          <w:rFonts w:ascii="Angsana New" w:hAnsi="Angsana New" w:hint="cs"/>
          <w:sz w:val="30"/>
          <w:szCs w:val="30"/>
          <w:cs/>
        </w:rPr>
        <w:t>ทั้งนี้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99.98 </w:t>
      </w:r>
      <w:r w:rsidRPr="00BE5913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EBA702B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E638D64" w14:textId="77777777" w:rsidR="000916F4" w:rsidRDefault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16E0E32" w14:textId="705B6CA3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บริษัทย่อยทางอ้อมหลายแห่งได้ดำเนินการจดทะเบียนเพิ่มทุนกับกระทรวงพาณิชย์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76234F48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5"/>
        <w:gridCol w:w="1440"/>
        <w:gridCol w:w="1440"/>
      </w:tblGrid>
      <w:tr w:rsidR="00370402" w:rsidRPr="00BE5913" w14:paraId="7C28E693" w14:textId="77777777" w:rsidTr="00370402">
        <w:trPr>
          <w:tblHeader/>
        </w:trPr>
        <w:tc>
          <w:tcPr>
            <w:tcW w:w="6395" w:type="dxa"/>
          </w:tcPr>
          <w:p w14:paraId="22581E97" w14:textId="77777777" w:rsidR="00370402" w:rsidRPr="00BE5913" w:rsidRDefault="003704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br w:type="page"/>
            </w:r>
          </w:p>
          <w:p w14:paraId="299A54DC" w14:textId="77777777" w:rsidR="00370402" w:rsidRPr="00BE5913" w:rsidRDefault="003704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20B632C6" w14:textId="77777777" w:rsidR="00370402" w:rsidRPr="00BE5913" w:rsidRDefault="003704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08C687E9" w14:textId="77777777" w:rsidR="00370402" w:rsidRPr="00BE5913" w:rsidRDefault="003704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</w:tr>
      <w:tr w:rsidR="00370402" w:rsidRPr="00BE5913" w14:paraId="43AD7284" w14:textId="77777777" w:rsidTr="00370402">
        <w:trPr>
          <w:tblHeader/>
        </w:trPr>
        <w:tc>
          <w:tcPr>
            <w:tcW w:w="6395" w:type="dxa"/>
          </w:tcPr>
          <w:p w14:paraId="48228139" w14:textId="77777777" w:rsidR="00370402" w:rsidRPr="00BE5913" w:rsidRDefault="003704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EC4503B" w14:textId="77777777" w:rsidR="00370402" w:rsidRPr="00BE5913" w:rsidRDefault="003704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572F4" w:rsidRPr="00BE5913" w14:paraId="1E3E57C9" w14:textId="77777777" w:rsidTr="00370402">
        <w:tc>
          <w:tcPr>
            <w:tcW w:w="6395" w:type="dxa"/>
          </w:tcPr>
          <w:p w14:paraId="700F0AE4" w14:textId="52859FC6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โฮเทล แอสเสท แมนเนจเม้นท์ จำกัด</w:t>
            </w:r>
          </w:p>
        </w:tc>
        <w:tc>
          <w:tcPr>
            <w:tcW w:w="1440" w:type="dxa"/>
          </w:tcPr>
          <w:p w14:paraId="0C21BDF9" w14:textId="03065B9A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28,314.00 </w:t>
            </w:r>
          </w:p>
        </w:tc>
        <w:tc>
          <w:tcPr>
            <w:tcW w:w="1440" w:type="dxa"/>
          </w:tcPr>
          <w:p w14:paraId="0581B7BA" w14:textId="3C5A045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40,000.00 </w:t>
            </w:r>
          </w:p>
        </w:tc>
      </w:tr>
      <w:tr w:rsidR="00F572F4" w:rsidRPr="00BE5913" w14:paraId="25E578D1" w14:textId="77777777" w:rsidTr="00370402">
        <w:tc>
          <w:tcPr>
            <w:tcW w:w="6395" w:type="dxa"/>
          </w:tcPr>
          <w:p w14:paraId="75FDB277" w14:textId="6B4F5D4C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รีเทล จำกัด</w:t>
            </w:r>
          </w:p>
        </w:tc>
        <w:tc>
          <w:tcPr>
            <w:tcW w:w="1440" w:type="dxa"/>
          </w:tcPr>
          <w:p w14:paraId="20B48175" w14:textId="64655B44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9,000.00 </w:t>
            </w:r>
          </w:p>
        </w:tc>
        <w:tc>
          <w:tcPr>
            <w:tcW w:w="1440" w:type="dxa"/>
          </w:tcPr>
          <w:p w14:paraId="47D733A7" w14:textId="1F6B1B7E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32,015.00 </w:t>
            </w:r>
          </w:p>
        </w:tc>
      </w:tr>
      <w:tr w:rsidR="00F572F4" w:rsidRPr="00BE5913" w14:paraId="0ED7D24F" w14:textId="77777777" w:rsidTr="00370402">
        <w:tc>
          <w:tcPr>
            <w:tcW w:w="6395" w:type="dxa"/>
          </w:tcPr>
          <w:p w14:paraId="39A57412" w14:textId="5EBB1BCD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สุรเศรษฐ์ จำกัด</w:t>
            </w:r>
          </w:p>
        </w:tc>
        <w:tc>
          <w:tcPr>
            <w:tcW w:w="1440" w:type="dxa"/>
          </w:tcPr>
          <w:p w14:paraId="1B629FBF" w14:textId="6B0A77CE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200.00 </w:t>
            </w:r>
          </w:p>
        </w:tc>
        <w:tc>
          <w:tcPr>
            <w:tcW w:w="1440" w:type="dxa"/>
          </w:tcPr>
          <w:p w14:paraId="3197279F" w14:textId="0BA2FB2C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2,600.00 </w:t>
            </w:r>
          </w:p>
        </w:tc>
      </w:tr>
      <w:tr w:rsidR="00F572F4" w:rsidRPr="00BE5913" w14:paraId="719E2463" w14:textId="77777777" w:rsidTr="00370402">
        <w:tc>
          <w:tcPr>
            <w:tcW w:w="6395" w:type="dxa"/>
          </w:tcPr>
          <w:p w14:paraId="3A2B6F6E" w14:textId="4B26769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นำทรัพย์พัฒนา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2F5E9F83" w14:textId="068A78AA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5.00 </w:t>
            </w:r>
          </w:p>
        </w:tc>
        <w:tc>
          <w:tcPr>
            <w:tcW w:w="1440" w:type="dxa"/>
          </w:tcPr>
          <w:p w14:paraId="5C1A222E" w14:textId="0943D5A6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42.00 </w:t>
            </w:r>
          </w:p>
        </w:tc>
      </w:tr>
      <w:tr w:rsidR="00F572F4" w:rsidRPr="00BE5913" w14:paraId="12EED7B7" w14:textId="77777777" w:rsidTr="00370402">
        <w:tc>
          <w:tcPr>
            <w:tcW w:w="6395" w:type="dxa"/>
          </w:tcPr>
          <w:p w14:paraId="25AC011D" w14:textId="1DA06702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เดอะ โฮเทล สุขุมวิท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2B386D5" w14:textId="0A67E426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383.25 </w:t>
            </w:r>
          </w:p>
        </w:tc>
        <w:tc>
          <w:tcPr>
            <w:tcW w:w="1440" w:type="dxa"/>
          </w:tcPr>
          <w:p w14:paraId="4C48764A" w14:textId="4EA84B0A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690.00 </w:t>
            </w:r>
          </w:p>
        </w:tc>
      </w:tr>
      <w:tr w:rsidR="00F572F4" w:rsidRPr="00BE5913" w14:paraId="4CCC1FB9" w14:textId="77777777" w:rsidTr="00370402">
        <w:tc>
          <w:tcPr>
            <w:tcW w:w="6395" w:type="dxa"/>
          </w:tcPr>
          <w:p w14:paraId="517F56E2" w14:textId="2D9C7DA3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440" w:type="dxa"/>
          </w:tcPr>
          <w:p w14:paraId="1D34F8F1" w14:textId="2953922E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492.10 </w:t>
            </w:r>
          </w:p>
        </w:tc>
        <w:tc>
          <w:tcPr>
            <w:tcW w:w="1440" w:type="dxa"/>
          </w:tcPr>
          <w:p w14:paraId="143EEB0D" w14:textId="061BB67F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637.00 </w:t>
            </w:r>
          </w:p>
        </w:tc>
      </w:tr>
      <w:tr w:rsidR="00F572F4" w:rsidRPr="00BE5913" w14:paraId="1ABAE043" w14:textId="77777777" w:rsidTr="00370402">
        <w:tc>
          <w:tcPr>
            <w:tcW w:w="6395" w:type="dxa"/>
          </w:tcPr>
          <w:p w14:paraId="1B45E2F6" w14:textId="678C9BBF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คอนเซพ แลนด์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6320BE2C" w14:textId="7034DA0F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280.00 </w:t>
            </w:r>
          </w:p>
        </w:tc>
        <w:tc>
          <w:tcPr>
            <w:tcW w:w="1440" w:type="dxa"/>
          </w:tcPr>
          <w:p w14:paraId="7A2C90C5" w14:textId="369E6CEF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1,836.00 </w:t>
            </w:r>
          </w:p>
        </w:tc>
      </w:tr>
      <w:tr w:rsidR="00F572F4" w:rsidRPr="00BE5913" w14:paraId="2A62D2F5" w14:textId="77777777" w:rsidTr="00370402">
        <w:tc>
          <w:tcPr>
            <w:tcW w:w="6395" w:type="dxa"/>
          </w:tcPr>
          <w:p w14:paraId="55412F64" w14:textId="183FDDCF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นิวมัลตี้ไมน์ จำกัด</w:t>
            </w:r>
          </w:p>
        </w:tc>
        <w:tc>
          <w:tcPr>
            <w:tcW w:w="1440" w:type="dxa"/>
          </w:tcPr>
          <w:p w14:paraId="40C3F6A8" w14:textId="76C5CD7C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405.00 </w:t>
            </w:r>
          </w:p>
        </w:tc>
        <w:tc>
          <w:tcPr>
            <w:tcW w:w="1440" w:type="dxa"/>
          </w:tcPr>
          <w:p w14:paraId="38DA5104" w14:textId="1D6904E3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1,227.00 </w:t>
            </w:r>
          </w:p>
        </w:tc>
      </w:tr>
      <w:tr w:rsidR="00F572F4" w:rsidRPr="00BE5913" w14:paraId="50E8A4B5" w14:textId="77777777" w:rsidTr="00370402">
        <w:tc>
          <w:tcPr>
            <w:tcW w:w="6395" w:type="dxa"/>
          </w:tcPr>
          <w:p w14:paraId="1E55D940" w14:textId="652D057F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440" w:type="dxa"/>
          </w:tcPr>
          <w:p w14:paraId="5E7C2917" w14:textId="60ED2F3C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2,055.00 </w:t>
            </w:r>
          </w:p>
        </w:tc>
        <w:tc>
          <w:tcPr>
            <w:tcW w:w="1440" w:type="dxa"/>
          </w:tcPr>
          <w:p w14:paraId="5C4151B6" w14:textId="063A0889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4,109.00 </w:t>
            </w:r>
          </w:p>
        </w:tc>
      </w:tr>
      <w:tr w:rsidR="00F572F4" w:rsidRPr="00BE5913" w14:paraId="6A6C7920" w14:textId="77777777" w:rsidTr="00370402">
        <w:tc>
          <w:tcPr>
            <w:tcW w:w="6395" w:type="dxa"/>
          </w:tcPr>
          <w:p w14:paraId="0530A5B1" w14:textId="0B38B4ED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440" w:type="dxa"/>
          </w:tcPr>
          <w:p w14:paraId="3651392A" w14:textId="7B662D48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2,026.88 </w:t>
            </w:r>
          </w:p>
        </w:tc>
        <w:tc>
          <w:tcPr>
            <w:tcW w:w="1440" w:type="dxa"/>
          </w:tcPr>
          <w:p w14:paraId="650ACD22" w14:textId="19E4283B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5,181.00 </w:t>
            </w:r>
          </w:p>
        </w:tc>
      </w:tr>
      <w:tr w:rsidR="00F572F4" w:rsidRPr="00BE5913" w14:paraId="0B655B88" w14:textId="77777777" w:rsidTr="00370402">
        <w:tc>
          <w:tcPr>
            <w:tcW w:w="6395" w:type="dxa"/>
          </w:tcPr>
          <w:p w14:paraId="0975037D" w14:textId="1981AF22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เอดับบลิวซี โฮเทล พร็อพเพอร์ตี แม่ปิง จำกัด</w:t>
            </w:r>
          </w:p>
        </w:tc>
        <w:tc>
          <w:tcPr>
            <w:tcW w:w="1440" w:type="dxa"/>
          </w:tcPr>
          <w:p w14:paraId="691389B4" w14:textId="60E829B0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6.00 </w:t>
            </w:r>
          </w:p>
        </w:tc>
        <w:tc>
          <w:tcPr>
            <w:tcW w:w="1440" w:type="dxa"/>
          </w:tcPr>
          <w:p w14:paraId="2D96C08B" w14:textId="45941F00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2,206.00 </w:t>
            </w:r>
          </w:p>
        </w:tc>
      </w:tr>
    </w:tbl>
    <w:p w14:paraId="39982F42" w14:textId="0A175992" w:rsidR="006B3968" w:rsidRPr="000916F4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1E59CB46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บริษัทย่อยทางอ้อมหลายแห่งได้ดำเนินการจดทะเบียนเพิ่มทุนกับกระทรวงพาณิชย์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เป็นที่เรียบร้อยแล้ว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75D7FD2A" w14:textId="77777777" w:rsidR="006B3968" w:rsidRPr="000916F4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27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5"/>
        <w:gridCol w:w="1440"/>
        <w:gridCol w:w="1440"/>
      </w:tblGrid>
      <w:tr w:rsidR="00F572F4" w:rsidRPr="00BE5913" w14:paraId="21CD249C" w14:textId="77777777" w:rsidTr="00D42B0C">
        <w:trPr>
          <w:tblHeader/>
        </w:trPr>
        <w:tc>
          <w:tcPr>
            <w:tcW w:w="6395" w:type="dxa"/>
          </w:tcPr>
          <w:p w14:paraId="2BC340BD" w14:textId="7777777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br w:type="page"/>
            </w:r>
          </w:p>
          <w:p w14:paraId="7C97648E" w14:textId="7777777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56F989E1" w14:textId="7777777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3E2B64F7" w14:textId="7777777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</w:tr>
      <w:tr w:rsidR="00F572F4" w:rsidRPr="00BE5913" w14:paraId="46AD105F" w14:textId="77777777" w:rsidTr="00D42B0C">
        <w:trPr>
          <w:tblHeader/>
        </w:trPr>
        <w:tc>
          <w:tcPr>
            <w:tcW w:w="6395" w:type="dxa"/>
          </w:tcPr>
          <w:p w14:paraId="56023615" w14:textId="7777777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2DE1B36C" w14:textId="77777777" w:rsidR="00F572F4" w:rsidRPr="00BE5913" w:rsidRDefault="00F572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14258" w:rsidRPr="00BE5913" w14:paraId="637C508E" w14:textId="77777777" w:rsidTr="00D42B0C">
        <w:tc>
          <w:tcPr>
            <w:tcW w:w="6395" w:type="dxa"/>
            <w:vAlign w:val="bottom"/>
          </w:tcPr>
          <w:p w14:paraId="7859FA0E" w14:textId="59170AE8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ที.ซี.ซี. คอมเมอร์เชียล พร็อพเพอร์ตี้ แมนเนจเม้นท์ จำกัด</w:t>
            </w:r>
          </w:p>
        </w:tc>
        <w:tc>
          <w:tcPr>
            <w:tcW w:w="1440" w:type="dxa"/>
          </w:tcPr>
          <w:p w14:paraId="2EDADA5B" w14:textId="22B5D7BF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2,000.00 </w:t>
            </w:r>
          </w:p>
        </w:tc>
        <w:tc>
          <w:tcPr>
            <w:tcW w:w="1440" w:type="dxa"/>
          </w:tcPr>
          <w:p w14:paraId="1CF7A4DC" w14:textId="352275A8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4,200.00 </w:t>
            </w:r>
          </w:p>
        </w:tc>
      </w:tr>
      <w:tr w:rsidR="00E14258" w:rsidRPr="00BE5913" w14:paraId="73E6C278" w14:textId="77777777" w:rsidTr="00D42B0C">
        <w:tc>
          <w:tcPr>
            <w:tcW w:w="6395" w:type="dxa"/>
          </w:tcPr>
          <w:p w14:paraId="332B401D" w14:textId="7F7D5CB7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ฟินิกซ์บอกซ์ จำกัด</w:t>
            </w:r>
          </w:p>
        </w:tc>
        <w:tc>
          <w:tcPr>
            <w:tcW w:w="1440" w:type="dxa"/>
          </w:tcPr>
          <w:p w14:paraId="1D475AED" w14:textId="0E76FD07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5,901.00 </w:t>
            </w:r>
          </w:p>
        </w:tc>
        <w:tc>
          <w:tcPr>
            <w:tcW w:w="1440" w:type="dxa"/>
          </w:tcPr>
          <w:p w14:paraId="5577E706" w14:textId="06087B83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32,000.00 </w:t>
            </w:r>
          </w:p>
        </w:tc>
      </w:tr>
      <w:tr w:rsidR="00E14258" w:rsidRPr="00BE5913" w14:paraId="72858D09" w14:textId="77777777" w:rsidTr="00D42B0C">
        <w:tc>
          <w:tcPr>
            <w:tcW w:w="6395" w:type="dxa"/>
          </w:tcPr>
          <w:p w14:paraId="76BF6802" w14:textId="4E80398F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 เกตเวย์ สาขาเอกมัย จำกัด</w:t>
            </w:r>
          </w:p>
        </w:tc>
        <w:tc>
          <w:tcPr>
            <w:tcW w:w="1440" w:type="dxa"/>
          </w:tcPr>
          <w:p w14:paraId="2805FCA7" w14:textId="05D59E02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0.10 </w:t>
            </w:r>
          </w:p>
        </w:tc>
        <w:tc>
          <w:tcPr>
            <w:tcW w:w="1440" w:type="dxa"/>
          </w:tcPr>
          <w:p w14:paraId="08BA6A1D" w14:textId="6F1B697F" w:rsidR="00E14258" w:rsidRPr="00BE5913" w:rsidRDefault="00E1425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4,200.00 </w:t>
            </w:r>
          </w:p>
        </w:tc>
      </w:tr>
    </w:tbl>
    <w:p w14:paraId="6108DAEB" w14:textId="77777777" w:rsidR="00F572F4" w:rsidRPr="000916F4" w:rsidRDefault="00F572F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0921BDBA" w14:textId="77777777" w:rsidR="000916F4" w:rsidRDefault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88FFCF9" w14:textId="4C342FFC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ระหว่าง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ธันว</w:t>
      </w:r>
      <w:r w:rsidRPr="00BE5913">
        <w:rPr>
          <w:rFonts w:ascii="Angsana New" w:hAnsi="Angsana New"/>
          <w:i/>
          <w:iCs/>
          <w:sz w:val="30"/>
          <w:szCs w:val="30"/>
          <w:cs/>
        </w:rPr>
        <w:t xml:space="preserve">าคม </w:t>
      </w:r>
      <w:r w:rsidRPr="00BE5913">
        <w:rPr>
          <w:rFonts w:ascii="Angsana New" w:hAnsi="Angsana New"/>
          <w:i/>
          <w:iCs/>
          <w:sz w:val="30"/>
          <w:szCs w:val="30"/>
        </w:rPr>
        <w:t>256</w:t>
      </w:r>
      <w:r w:rsidRPr="00BE5913">
        <w:rPr>
          <w:rFonts w:ascii="Angsana New" w:hAnsi="Angsana New"/>
          <w:i/>
          <w:iCs/>
          <w:sz w:val="30"/>
          <w:szCs w:val="30"/>
          <w:lang w:eastAsia="zh-CN"/>
        </w:rPr>
        <w:t>6</w:t>
      </w:r>
    </w:p>
    <w:p w14:paraId="46E8CB80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24"/>
          <w:szCs w:val="24"/>
        </w:rPr>
      </w:pPr>
    </w:p>
    <w:p w14:paraId="6BD3CED4" w14:textId="18C66F7F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 xml:space="preserve">24 </w:t>
      </w:r>
      <w:r w:rsidRPr="00BE591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BE5913"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3859D6A4" w14:textId="11712FBA" w:rsidR="00F46411" w:rsidRPr="00BE5913" w:rsidRDefault="00F46411" w:rsidP="00BE5913"/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7E36B3" w:rsidRPr="00BE5913" w14:paraId="11A7F32A" w14:textId="77777777" w:rsidTr="00D42B0C">
        <w:trPr>
          <w:tblHeader/>
        </w:trPr>
        <w:tc>
          <w:tcPr>
            <w:tcW w:w="3808" w:type="dxa"/>
          </w:tcPr>
          <w:p w14:paraId="61F1F014" w14:textId="4F3B7DE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942368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631F1516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3A78D1B2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4811784C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140E542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7E36B3" w:rsidRPr="00BE5913" w14:paraId="769809AC" w14:textId="77777777" w:rsidTr="00D42B0C">
        <w:trPr>
          <w:tblHeader/>
        </w:trPr>
        <w:tc>
          <w:tcPr>
            <w:tcW w:w="3808" w:type="dxa"/>
          </w:tcPr>
          <w:p w14:paraId="73285218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CE259A1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42955985" w14:textId="77777777" w:rsidR="007E36B3" w:rsidRPr="00BE5913" w:rsidRDefault="007E36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298E" w:rsidRPr="00BE5913" w14:paraId="5584FFC4" w14:textId="77777777" w:rsidTr="00D42B0C">
        <w:tc>
          <w:tcPr>
            <w:tcW w:w="3808" w:type="dxa"/>
          </w:tcPr>
          <w:p w14:paraId="41B7FAD4" w14:textId="77777777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4A1E6DDB" w14:textId="13A4C029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3,184.40 </w:t>
            </w:r>
          </w:p>
        </w:tc>
        <w:tc>
          <w:tcPr>
            <w:tcW w:w="1440" w:type="dxa"/>
          </w:tcPr>
          <w:p w14:paraId="0C695868" w14:textId="0AE4C8C6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796.10 </w:t>
            </w:r>
          </w:p>
        </w:tc>
        <w:tc>
          <w:tcPr>
            <w:tcW w:w="2790" w:type="dxa"/>
          </w:tcPr>
          <w:p w14:paraId="40714C32" w14:textId="71AD2966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64298E" w:rsidRPr="00BE5913" w14:paraId="683A6C44" w14:textId="77777777" w:rsidTr="00D42B0C">
        <w:tc>
          <w:tcPr>
            <w:tcW w:w="3808" w:type="dxa"/>
          </w:tcPr>
          <w:p w14:paraId="40DD8BC6" w14:textId="6DE07D7A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เอดับบลิวซี สุรวงศ์ พร๊อพเพอตี้ จำกัด</w:t>
            </w:r>
          </w:p>
        </w:tc>
        <w:tc>
          <w:tcPr>
            <w:tcW w:w="1440" w:type="dxa"/>
          </w:tcPr>
          <w:p w14:paraId="0E47F407" w14:textId="1B1A19E1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16.00 </w:t>
            </w:r>
          </w:p>
        </w:tc>
        <w:tc>
          <w:tcPr>
            <w:tcW w:w="1440" w:type="dxa"/>
          </w:tcPr>
          <w:p w14:paraId="7969667D" w14:textId="535F8EE6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4.00 </w:t>
            </w:r>
          </w:p>
        </w:tc>
        <w:tc>
          <w:tcPr>
            <w:tcW w:w="2790" w:type="dxa"/>
          </w:tcPr>
          <w:p w14:paraId="5B8DC138" w14:textId="13F9F64F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64298E" w:rsidRPr="00BE5913" w14:paraId="2D079E3E" w14:textId="77777777" w:rsidTr="00D42B0C">
        <w:tc>
          <w:tcPr>
            <w:tcW w:w="3808" w:type="dxa"/>
          </w:tcPr>
          <w:p w14:paraId="6A54E7BB" w14:textId="77777777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564ACF7E" w14:textId="5AF81C6A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1,010.00 </w:t>
            </w:r>
          </w:p>
        </w:tc>
        <w:tc>
          <w:tcPr>
            <w:tcW w:w="1440" w:type="dxa"/>
          </w:tcPr>
          <w:p w14:paraId="0F06F775" w14:textId="399B4596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252.50 </w:t>
            </w:r>
          </w:p>
        </w:tc>
        <w:tc>
          <w:tcPr>
            <w:tcW w:w="2790" w:type="dxa"/>
          </w:tcPr>
          <w:p w14:paraId="194FFF73" w14:textId="0BDCCF97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64298E" w:rsidRPr="00BE5913" w14:paraId="45DDE836" w14:textId="77777777" w:rsidTr="00D42B0C">
        <w:tc>
          <w:tcPr>
            <w:tcW w:w="3808" w:type="dxa"/>
          </w:tcPr>
          <w:p w14:paraId="184E8499" w14:textId="77777777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17418D6B" w14:textId="7D5EC51D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2,000.00 </w:t>
            </w:r>
          </w:p>
        </w:tc>
        <w:tc>
          <w:tcPr>
            <w:tcW w:w="1440" w:type="dxa"/>
          </w:tcPr>
          <w:p w14:paraId="48DAFF50" w14:textId="6576C85F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500.00 </w:t>
            </w:r>
          </w:p>
        </w:tc>
        <w:tc>
          <w:tcPr>
            <w:tcW w:w="2790" w:type="dxa"/>
          </w:tcPr>
          <w:p w14:paraId="148177CE" w14:textId="0EE95FCF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64298E" w:rsidRPr="00BE5913" w14:paraId="52419B7B" w14:textId="77777777" w:rsidTr="00D42B0C">
        <w:tc>
          <w:tcPr>
            <w:tcW w:w="3808" w:type="dxa"/>
          </w:tcPr>
          <w:p w14:paraId="6D22394E" w14:textId="77777777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54FD4F6F" w14:textId="58301399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200.10 </w:t>
            </w:r>
          </w:p>
        </w:tc>
        <w:tc>
          <w:tcPr>
            <w:tcW w:w="1440" w:type="dxa"/>
          </w:tcPr>
          <w:p w14:paraId="14DD36F5" w14:textId="2FA2D473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100.05 </w:t>
            </w:r>
          </w:p>
        </w:tc>
        <w:tc>
          <w:tcPr>
            <w:tcW w:w="2790" w:type="dxa"/>
          </w:tcPr>
          <w:p w14:paraId="0592227C" w14:textId="353EF790" w:rsidR="0064298E" w:rsidRPr="00BE5913" w:rsidRDefault="0064298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50225238" w14:textId="77777777" w:rsidR="00050657" w:rsidRPr="00BE5913" w:rsidRDefault="0005065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DD06B87" w14:textId="63BC76B1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ต่อมาวันที่ </w:t>
      </w:r>
      <w:r w:rsidRPr="00BE5913">
        <w:rPr>
          <w:rFonts w:ascii="Angsana New" w:hAnsi="Angsana New"/>
          <w:sz w:val="30"/>
          <w:szCs w:val="30"/>
        </w:rPr>
        <w:t xml:space="preserve">26 </w:t>
      </w:r>
      <w:r w:rsidRPr="00BE5913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BE5913">
        <w:rPr>
          <w:rFonts w:ascii="Angsana New" w:hAnsi="Angsana New"/>
          <w:sz w:val="30"/>
          <w:szCs w:val="30"/>
        </w:rPr>
        <w:t>2566</w:t>
      </w:r>
      <w:r w:rsidRPr="00BE5913">
        <w:rPr>
          <w:rFonts w:ascii="Angsana New" w:hAnsi="Angsana New" w:hint="cs"/>
          <w:sz w:val="30"/>
          <w:szCs w:val="30"/>
          <w:cs/>
        </w:rPr>
        <w:t xml:space="preserve"> 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5FB9DCE1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317FF7" w:rsidRPr="00BE5913" w14:paraId="04CC6D73" w14:textId="77777777" w:rsidTr="00D42B0C">
        <w:trPr>
          <w:tblHeader/>
        </w:trPr>
        <w:tc>
          <w:tcPr>
            <w:tcW w:w="3808" w:type="dxa"/>
          </w:tcPr>
          <w:p w14:paraId="737C372B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5D6062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3C4781DE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1E4DFBA4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30BB7BD3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38A1ECD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317FF7" w:rsidRPr="00BE5913" w14:paraId="4090BB95" w14:textId="77777777" w:rsidTr="00D42B0C">
        <w:trPr>
          <w:tblHeader/>
        </w:trPr>
        <w:tc>
          <w:tcPr>
            <w:tcW w:w="3808" w:type="dxa"/>
          </w:tcPr>
          <w:p w14:paraId="318F997D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D00198A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37E0A7C3" w14:textId="77777777" w:rsidR="00317FF7" w:rsidRPr="00BE5913" w:rsidRDefault="00317F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411" w:rsidRPr="00BE5913" w14:paraId="1DBC05B6" w14:textId="77777777" w:rsidTr="00D42B0C">
        <w:tc>
          <w:tcPr>
            <w:tcW w:w="3808" w:type="dxa"/>
          </w:tcPr>
          <w:p w14:paraId="0B791182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3EA15B8E" w14:textId="288F39E5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796.10 </w:t>
            </w:r>
          </w:p>
        </w:tc>
        <w:tc>
          <w:tcPr>
            <w:tcW w:w="1440" w:type="dxa"/>
          </w:tcPr>
          <w:p w14:paraId="4F421A52" w14:textId="13167E64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199.00 </w:t>
            </w:r>
          </w:p>
        </w:tc>
        <w:tc>
          <w:tcPr>
            <w:tcW w:w="2790" w:type="dxa"/>
          </w:tcPr>
          <w:p w14:paraId="35F89D6C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F46411" w:rsidRPr="00BE5913" w14:paraId="73BF8508" w14:textId="77777777" w:rsidTr="00D42B0C">
        <w:tc>
          <w:tcPr>
            <w:tcW w:w="3808" w:type="dxa"/>
          </w:tcPr>
          <w:p w14:paraId="5133E9EA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เอดับบลิวซี สุรวงศ์ พร๊อพเพอตี้ จำกัด</w:t>
            </w:r>
          </w:p>
        </w:tc>
        <w:tc>
          <w:tcPr>
            <w:tcW w:w="1440" w:type="dxa"/>
          </w:tcPr>
          <w:p w14:paraId="4FA184D5" w14:textId="29EBD11F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4.00 </w:t>
            </w:r>
          </w:p>
        </w:tc>
        <w:tc>
          <w:tcPr>
            <w:tcW w:w="1440" w:type="dxa"/>
          </w:tcPr>
          <w:p w14:paraId="0271BC85" w14:textId="79CE693B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1.00 </w:t>
            </w:r>
          </w:p>
        </w:tc>
        <w:tc>
          <w:tcPr>
            <w:tcW w:w="2790" w:type="dxa"/>
          </w:tcPr>
          <w:p w14:paraId="6059E553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F46411" w:rsidRPr="00BE5913" w14:paraId="164CF62E" w14:textId="77777777" w:rsidTr="00D42B0C">
        <w:tc>
          <w:tcPr>
            <w:tcW w:w="3808" w:type="dxa"/>
          </w:tcPr>
          <w:p w14:paraId="155F799F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0AC98A07" w14:textId="09E2159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252.50 </w:t>
            </w:r>
          </w:p>
        </w:tc>
        <w:tc>
          <w:tcPr>
            <w:tcW w:w="1440" w:type="dxa"/>
          </w:tcPr>
          <w:p w14:paraId="70C0EA09" w14:textId="0AAA23BB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63.13 </w:t>
            </w:r>
          </w:p>
        </w:tc>
        <w:tc>
          <w:tcPr>
            <w:tcW w:w="2790" w:type="dxa"/>
          </w:tcPr>
          <w:p w14:paraId="33DF3DA7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F46411" w:rsidRPr="00BE5913" w14:paraId="16F5CC7F" w14:textId="77777777" w:rsidTr="00D42B0C">
        <w:tc>
          <w:tcPr>
            <w:tcW w:w="3808" w:type="dxa"/>
          </w:tcPr>
          <w:p w14:paraId="218CF344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375D4627" w14:textId="1B548EA2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500.00 </w:t>
            </w:r>
          </w:p>
        </w:tc>
        <w:tc>
          <w:tcPr>
            <w:tcW w:w="1440" w:type="dxa"/>
          </w:tcPr>
          <w:p w14:paraId="105926D4" w14:textId="4898BB4B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125.00 </w:t>
            </w:r>
          </w:p>
        </w:tc>
        <w:tc>
          <w:tcPr>
            <w:tcW w:w="2790" w:type="dxa"/>
          </w:tcPr>
          <w:p w14:paraId="473352A1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F46411" w:rsidRPr="00BE5913" w14:paraId="103FB782" w14:textId="77777777" w:rsidTr="00D42B0C">
        <w:tc>
          <w:tcPr>
            <w:tcW w:w="3808" w:type="dxa"/>
          </w:tcPr>
          <w:p w14:paraId="6EB2EE17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6164CCE8" w14:textId="4AB62860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100.05 </w:t>
            </w:r>
          </w:p>
        </w:tc>
        <w:tc>
          <w:tcPr>
            <w:tcW w:w="1440" w:type="dxa"/>
          </w:tcPr>
          <w:p w14:paraId="7315D77D" w14:textId="7A90FD03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25.01 </w:t>
            </w:r>
          </w:p>
        </w:tc>
        <w:tc>
          <w:tcPr>
            <w:tcW w:w="2790" w:type="dxa"/>
          </w:tcPr>
          <w:p w14:paraId="27F8D63D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5199BB6E" w14:textId="250544FB" w:rsidR="000F4CCD" w:rsidRPr="00BE5913" w:rsidRDefault="000F4CC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653C225" w14:textId="77777777" w:rsidR="000916F4" w:rsidRDefault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755F4035" w14:textId="6E78409D" w:rsidR="006B3968" w:rsidRPr="00BE5913" w:rsidRDefault="004F3BE6" w:rsidP="00BE591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6B3968" w:rsidRPr="00BE5913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6B3968" w:rsidRPr="00BE5913">
        <w:rPr>
          <w:rFonts w:ascii="Angsana New" w:hAnsi="Angsana New"/>
          <w:color w:val="000000"/>
          <w:sz w:val="30"/>
          <w:szCs w:val="30"/>
        </w:rPr>
        <w:t xml:space="preserve">6 </w:t>
      </w:r>
      <w:r w:rsidR="006B3968"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="006B3968" w:rsidRPr="00BE5913">
        <w:rPr>
          <w:rFonts w:ascii="Angsana New" w:hAnsi="Angsana New"/>
          <w:color w:val="000000"/>
          <w:sz w:val="30"/>
          <w:szCs w:val="30"/>
        </w:rPr>
        <w:t>2566</w:t>
      </w:r>
      <w:r w:rsidR="006B3968" w:rsidRPr="00BE5913">
        <w:rPr>
          <w:rFonts w:ascii="Angsana New" w:hAnsi="Angsana New"/>
          <w:color w:val="000000"/>
          <w:sz w:val="30"/>
          <w:szCs w:val="30"/>
          <w:cs/>
        </w:rPr>
        <w:t xml:space="preserve"> บริษัทย่อยทางอ้อมหลายแห่งได้จดทะเบียนลดทุนที่ออกและช</w:t>
      </w:r>
      <w:r w:rsidR="006B3968" w:rsidRPr="00BE5913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6B3968" w:rsidRPr="00BE5913">
        <w:rPr>
          <w:rFonts w:ascii="Angsana New" w:hAnsi="Angsana New"/>
          <w:color w:val="000000"/>
          <w:sz w:val="30"/>
          <w:szCs w:val="30"/>
          <w:cs/>
        </w:rPr>
        <w:t>ระแล้วต่อ</w:t>
      </w:r>
      <w:r w:rsidR="006B3968"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="006B3968" w:rsidRPr="00BE5913">
        <w:rPr>
          <w:rFonts w:ascii="Angsana New" w:hAnsi="Angsana New"/>
          <w:color w:val="000000"/>
          <w:sz w:val="30"/>
          <w:szCs w:val="30"/>
          <w:cs/>
        </w:rPr>
        <w:t xml:space="preserve">กระทรวงพาณิชย์ รายละเอียดดังนี้ </w:t>
      </w:r>
    </w:p>
    <w:p w14:paraId="622F2A00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F46411" w:rsidRPr="00BE5913" w14:paraId="76B72CD2" w14:textId="77777777" w:rsidTr="00D42B0C">
        <w:trPr>
          <w:tblHeader/>
        </w:trPr>
        <w:tc>
          <w:tcPr>
            <w:tcW w:w="3808" w:type="dxa"/>
          </w:tcPr>
          <w:p w14:paraId="3F486E22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8B5D635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52E79083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189FC297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43F8DBE5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D18AD25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F46411" w:rsidRPr="00BE5913" w14:paraId="58E26443" w14:textId="77777777" w:rsidTr="00D42B0C">
        <w:trPr>
          <w:tblHeader/>
        </w:trPr>
        <w:tc>
          <w:tcPr>
            <w:tcW w:w="3808" w:type="dxa"/>
          </w:tcPr>
          <w:p w14:paraId="6C3F5FF5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6513AF4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054F93B6" w14:textId="77777777" w:rsidR="00F46411" w:rsidRPr="00BE5913" w:rsidRDefault="00F464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7920" w:rsidRPr="00BE5913" w14:paraId="02E9B750" w14:textId="77777777" w:rsidTr="00D42B0C">
        <w:tc>
          <w:tcPr>
            <w:tcW w:w="3808" w:type="dxa"/>
          </w:tcPr>
          <w:p w14:paraId="002D528F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65C4E0DC" w14:textId="2738D634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199.00 </w:t>
            </w:r>
          </w:p>
        </w:tc>
        <w:tc>
          <w:tcPr>
            <w:tcW w:w="1440" w:type="dxa"/>
          </w:tcPr>
          <w:p w14:paraId="4CF33881" w14:textId="69740195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49.75 </w:t>
            </w:r>
          </w:p>
        </w:tc>
        <w:tc>
          <w:tcPr>
            <w:tcW w:w="2790" w:type="dxa"/>
          </w:tcPr>
          <w:p w14:paraId="29CB9A43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177920" w:rsidRPr="00BE5913" w14:paraId="44453484" w14:textId="77777777" w:rsidTr="00D42B0C">
        <w:tc>
          <w:tcPr>
            <w:tcW w:w="3808" w:type="dxa"/>
          </w:tcPr>
          <w:p w14:paraId="5B2A29AA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เอดับบลิวซี สุรวงศ์ พร๊อพเพอตี้ จำกัด</w:t>
            </w:r>
          </w:p>
        </w:tc>
        <w:tc>
          <w:tcPr>
            <w:tcW w:w="1440" w:type="dxa"/>
          </w:tcPr>
          <w:p w14:paraId="7B8D4209" w14:textId="64500606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1.00 </w:t>
            </w:r>
          </w:p>
        </w:tc>
        <w:tc>
          <w:tcPr>
            <w:tcW w:w="1440" w:type="dxa"/>
          </w:tcPr>
          <w:p w14:paraId="752B5DF5" w14:textId="4EC5B9D6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0.26 </w:t>
            </w:r>
          </w:p>
        </w:tc>
        <w:tc>
          <w:tcPr>
            <w:tcW w:w="2790" w:type="dxa"/>
          </w:tcPr>
          <w:p w14:paraId="1BC0889A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177920" w:rsidRPr="00BE5913" w14:paraId="42CDF1A1" w14:textId="77777777" w:rsidTr="00D42B0C">
        <w:tc>
          <w:tcPr>
            <w:tcW w:w="3808" w:type="dxa"/>
          </w:tcPr>
          <w:p w14:paraId="2DFC8B1D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4C71A53C" w14:textId="7F914124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63.13 </w:t>
            </w:r>
          </w:p>
        </w:tc>
        <w:tc>
          <w:tcPr>
            <w:tcW w:w="1440" w:type="dxa"/>
          </w:tcPr>
          <w:p w14:paraId="3EDCD67F" w14:textId="117F8DE3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15.78 </w:t>
            </w:r>
          </w:p>
        </w:tc>
        <w:tc>
          <w:tcPr>
            <w:tcW w:w="2790" w:type="dxa"/>
          </w:tcPr>
          <w:p w14:paraId="391DAEF6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177920" w:rsidRPr="00BE5913" w14:paraId="4ECAE68D" w14:textId="77777777" w:rsidTr="00D42B0C">
        <w:tc>
          <w:tcPr>
            <w:tcW w:w="3808" w:type="dxa"/>
          </w:tcPr>
          <w:p w14:paraId="71BB744B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3F695409" w14:textId="0880747A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125.00 </w:t>
            </w:r>
          </w:p>
        </w:tc>
        <w:tc>
          <w:tcPr>
            <w:tcW w:w="1440" w:type="dxa"/>
          </w:tcPr>
          <w:p w14:paraId="46C9C199" w14:textId="1B89F9AA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31.25 </w:t>
            </w:r>
          </w:p>
        </w:tc>
        <w:tc>
          <w:tcPr>
            <w:tcW w:w="2790" w:type="dxa"/>
          </w:tcPr>
          <w:p w14:paraId="4514ECBD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177920" w:rsidRPr="00BE5913" w14:paraId="7E9067EF" w14:textId="77777777" w:rsidTr="00D42B0C">
        <w:tc>
          <w:tcPr>
            <w:tcW w:w="3808" w:type="dxa"/>
          </w:tcPr>
          <w:p w14:paraId="58FB8B88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4524D837" w14:textId="69A87CFA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25.01 </w:t>
            </w:r>
          </w:p>
        </w:tc>
        <w:tc>
          <w:tcPr>
            <w:tcW w:w="1440" w:type="dxa"/>
          </w:tcPr>
          <w:p w14:paraId="3187A0D4" w14:textId="57160C86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6.50 </w:t>
            </w:r>
          </w:p>
        </w:tc>
        <w:tc>
          <w:tcPr>
            <w:tcW w:w="2790" w:type="dxa"/>
          </w:tcPr>
          <w:p w14:paraId="3B31BF9B" w14:textId="77777777" w:rsidR="00177920" w:rsidRPr="00BE5913" w:rsidRDefault="0017792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03E170F5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AB709B1" w14:textId="11B83A1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ต่อมาวันที่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14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5AFBCF53" w14:textId="7777777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D73B03" w:rsidRPr="00BE5913" w14:paraId="75106E26" w14:textId="77777777" w:rsidTr="00D42B0C">
        <w:trPr>
          <w:tblHeader/>
        </w:trPr>
        <w:tc>
          <w:tcPr>
            <w:tcW w:w="3808" w:type="dxa"/>
          </w:tcPr>
          <w:p w14:paraId="590EECBE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9D2DA9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24ED70CE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440D6275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5086F141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3E220C7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D73B03" w:rsidRPr="00BE5913" w14:paraId="47C215FB" w14:textId="77777777" w:rsidTr="00D42B0C">
        <w:trPr>
          <w:tblHeader/>
        </w:trPr>
        <w:tc>
          <w:tcPr>
            <w:tcW w:w="3808" w:type="dxa"/>
          </w:tcPr>
          <w:p w14:paraId="125E8B50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01337EE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0C558453" w14:textId="77777777" w:rsidR="00D73B03" w:rsidRPr="00BE5913" w:rsidRDefault="00D73B0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7F14" w:rsidRPr="00BE5913" w14:paraId="7B50BB00" w14:textId="77777777" w:rsidTr="00D42B0C">
        <w:tc>
          <w:tcPr>
            <w:tcW w:w="3808" w:type="dxa"/>
          </w:tcPr>
          <w:p w14:paraId="7BD21001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44BCDDB0" w14:textId="687A27BD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49.75 </w:t>
            </w:r>
          </w:p>
        </w:tc>
        <w:tc>
          <w:tcPr>
            <w:tcW w:w="1440" w:type="dxa"/>
          </w:tcPr>
          <w:p w14:paraId="1C91955C" w14:textId="66F1686B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12.44 </w:t>
            </w:r>
          </w:p>
        </w:tc>
        <w:tc>
          <w:tcPr>
            <w:tcW w:w="2790" w:type="dxa"/>
          </w:tcPr>
          <w:p w14:paraId="181BBDE5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117F14" w:rsidRPr="00BE5913" w14:paraId="12EAD5AA" w14:textId="77777777" w:rsidTr="00D42B0C">
        <w:tc>
          <w:tcPr>
            <w:tcW w:w="3808" w:type="dxa"/>
          </w:tcPr>
          <w:p w14:paraId="6322F3C5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เอดับบลิวซี สุรวงศ์ พร๊อพเพอตี้ จำกัด</w:t>
            </w:r>
          </w:p>
        </w:tc>
        <w:tc>
          <w:tcPr>
            <w:tcW w:w="1440" w:type="dxa"/>
          </w:tcPr>
          <w:p w14:paraId="4EEEC7AC" w14:textId="65E35E80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0.26 </w:t>
            </w:r>
          </w:p>
        </w:tc>
        <w:tc>
          <w:tcPr>
            <w:tcW w:w="1440" w:type="dxa"/>
          </w:tcPr>
          <w:p w14:paraId="396EFC08" w14:textId="36B1DBF0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0.10 </w:t>
            </w:r>
          </w:p>
        </w:tc>
        <w:tc>
          <w:tcPr>
            <w:tcW w:w="2790" w:type="dxa"/>
          </w:tcPr>
          <w:p w14:paraId="71C7A3FB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117F14" w:rsidRPr="00BE5913" w14:paraId="21CFBA12" w14:textId="77777777" w:rsidTr="00D42B0C">
        <w:tc>
          <w:tcPr>
            <w:tcW w:w="3808" w:type="dxa"/>
          </w:tcPr>
          <w:p w14:paraId="56138970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468C6DBF" w14:textId="61A7CCC1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15.78 </w:t>
            </w:r>
          </w:p>
        </w:tc>
        <w:tc>
          <w:tcPr>
            <w:tcW w:w="1440" w:type="dxa"/>
          </w:tcPr>
          <w:p w14:paraId="145B0CFC" w14:textId="71C2DF1C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4.10 </w:t>
            </w:r>
          </w:p>
        </w:tc>
        <w:tc>
          <w:tcPr>
            <w:tcW w:w="2790" w:type="dxa"/>
          </w:tcPr>
          <w:p w14:paraId="040DD5CD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117F14" w:rsidRPr="00BE5913" w14:paraId="00BF498D" w14:textId="77777777" w:rsidTr="00D42B0C">
        <w:tc>
          <w:tcPr>
            <w:tcW w:w="3808" w:type="dxa"/>
          </w:tcPr>
          <w:p w14:paraId="3921F88A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6748A238" w14:textId="0B0F27CE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31.25 </w:t>
            </w:r>
          </w:p>
        </w:tc>
        <w:tc>
          <w:tcPr>
            <w:tcW w:w="1440" w:type="dxa"/>
          </w:tcPr>
          <w:p w14:paraId="6884213F" w14:textId="686C21B1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7.81 </w:t>
            </w:r>
          </w:p>
        </w:tc>
        <w:tc>
          <w:tcPr>
            <w:tcW w:w="2790" w:type="dxa"/>
          </w:tcPr>
          <w:p w14:paraId="2FFC6519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117F14" w:rsidRPr="00BE5913" w14:paraId="313AAF3B" w14:textId="77777777" w:rsidTr="00D42B0C">
        <w:tc>
          <w:tcPr>
            <w:tcW w:w="3808" w:type="dxa"/>
          </w:tcPr>
          <w:p w14:paraId="4575550E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414CC1B8" w14:textId="42614E8D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6.50 </w:t>
            </w:r>
          </w:p>
        </w:tc>
        <w:tc>
          <w:tcPr>
            <w:tcW w:w="1440" w:type="dxa"/>
          </w:tcPr>
          <w:p w14:paraId="38B087A9" w14:textId="26EDD846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1.69 </w:t>
            </w:r>
          </w:p>
        </w:tc>
        <w:tc>
          <w:tcPr>
            <w:tcW w:w="2790" w:type="dxa"/>
          </w:tcPr>
          <w:p w14:paraId="675133BC" w14:textId="77777777" w:rsidR="00117F14" w:rsidRPr="00BE5913" w:rsidRDefault="00117F1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42F2C95F" w14:textId="5F10E18A" w:rsidR="000F4CCD" w:rsidRPr="00BE5913" w:rsidRDefault="000F4CC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188E121D" w14:textId="4EA249B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18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>2566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1D59A8BF" w14:textId="77777777" w:rsidR="006B3968" w:rsidRPr="000916F4" w:rsidRDefault="006B3968" w:rsidP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tbl>
      <w:tblPr>
        <w:tblStyle w:val="TableGrid"/>
        <w:tblW w:w="945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17"/>
        <w:gridCol w:w="2790"/>
      </w:tblGrid>
      <w:tr w:rsidR="0021263B" w:rsidRPr="00BE5913" w14:paraId="63B9EC45" w14:textId="77777777" w:rsidTr="004A03FD">
        <w:trPr>
          <w:tblHeader/>
        </w:trPr>
        <w:tc>
          <w:tcPr>
            <w:tcW w:w="3808" w:type="dxa"/>
          </w:tcPr>
          <w:p w14:paraId="5DE42099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3C37403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4C46562E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17" w:type="dxa"/>
          </w:tcPr>
          <w:p w14:paraId="4164FA4D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59E342C6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8587DC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21263B" w:rsidRPr="00BE5913" w14:paraId="7770846C" w14:textId="77777777" w:rsidTr="004A03FD">
        <w:trPr>
          <w:tblHeader/>
        </w:trPr>
        <w:tc>
          <w:tcPr>
            <w:tcW w:w="3808" w:type="dxa"/>
          </w:tcPr>
          <w:p w14:paraId="6EA9FBE3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57" w:type="dxa"/>
            <w:gridSpan w:val="2"/>
          </w:tcPr>
          <w:p w14:paraId="0A313817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1D419151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2D73" w:rsidRPr="00BE5913" w14:paraId="5D7DDA68" w14:textId="77777777" w:rsidTr="004A03FD">
        <w:tc>
          <w:tcPr>
            <w:tcW w:w="3808" w:type="dxa"/>
          </w:tcPr>
          <w:p w14:paraId="329525B0" w14:textId="67131CDC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เดอะ โฮเทล สุขุมวิท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ED38D8F" w14:textId="39CC021C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690.00 </w:t>
            </w:r>
          </w:p>
        </w:tc>
        <w:tc>
          <w:tcPr>
            <w:tcW w:w="1417" w:type="dxa"/>
          </w:tcPr>
          <w:p w14:paraId="34EA5867" w14:textId="746935DD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600.00 </w:t>
            </w:r>
          </w:p>
        </w:tc>
        <w:tc>
          <w:tcPr>
            <w:tcW w:w="2790" w:type="dxa"/>
          </w:tcPr>
          <w:p w14:paraId="1D4E3CC4" w14:textId="77777777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B72D73" w:rsidRPr="00BE5913" w14:paraId="43E9FE93" w14:textId="77777777" w:rsidTr="004A03FD">
        <w:tc>
          <w:tcPr>
            <w:tcW w:w="3808" w:type="dxa"/>
          </w:tcPr>
          <w:p w14:paraId="4030B241" w14:textId="733CB4FE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1440" w:type="dxa"/>
          </w:tcPr>
          <w:p w14:paraId="273345BA" w14:textId="286B4023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637.00 </w:t>
            </w:r>
          </w:p>
        </w:tc>
        <w:tc>
          <w:tcPr>
            <w:tcW w:w="1417" w:type="dxa"/>
          </w:tcPr>
          <w:p w14:paraId="7506A970" w14:textId="4A191880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420.00 </w:t>
            </w:r>
          </w:p>
        </w:tc>
        <w:tc>
          <w:tcPr>
            <w:tcW w:w="2790" w:type="dxa"/>
          </w:tcPr>
          <w:p w14:paraId="1B9F28B9" w14:textId="535E5B05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B72D73" w:rsidRPr="00BE5913" w14:paraId="22C2F6F7" w14:textId="77777777" w:rsidTr="004A03FD">
        <w:tc>
          <w:tcPr>
            <w:tcW w:w="3808" w:type="dxa"/>
          </w:tcPr>
          <w:p w14:paraId="02D81E2E" w14:textId="75C395B4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คอนเซพ แลนด์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380A76D8" w14:textId="6B056F6F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1,836.00 </w:t>
            </w:r>
          </w:p>
        </w:tc>
        <w:tc>
          <w:tcPr>
            <w:tcW w:w="1417" w:type="dxa"/>
          </w:tcPr>
          <w:p w14:paraId="047E15CA" w14:textId="3314713A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1,680.00 </w:t>
            </w:r>
          </w:p>
        </w:tc>
        <w:tc>
          <w:tcPr>
            <w:tcW w:w="2790" w:type="dxa"/>
          </w:tcPr>
          <w:p w14:paraId="74169E47" w14:textId="77777777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B72D73" w:rsidRPr="00BE5913" w14:paraId="02BFEF37" w14:textId="77777777" w:rsidTr="004A03FD">
        <w:tc>
          <w:tcPr>
            <w:tcW w:w="3808" w:type="dxa"/>
          </w:tcPr>
          <w:p w14:paraId="2C892E3C" w14:textId="0BCDA1FE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บริษัท ทีซีซี ลักซ์ชูรีโฮเทลส์ และ รีสอร์ท จำกัด</w:t>
            </w:r>
          </w:p>
        </w:tc>
        <w:tc>
          <w:tcPr>
            <w:tcW w:w="1440" w:type="dxa"/>
          </w:tcPr>
          <w:p w14:paraId="25BF78BC" w14:textId="3A66A5B4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4,109.00 </w:t>
            </w:r>
          </w:p>
        </w:tc>
        <w:tc>
          <w:tcPr>
            <w:tcW w:w="1417" w:type="dxa"/>
          </w:tcPr>
          <w:p w14:paraId="3D877BF8" w14:textId="34DD9B12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3,3</w:t>
            </w:r>
            <w:r w:rsidR="0044667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0.00 </w:t>
            </w:r>
          </w:p>
        </w:tc>
        <w:tc>
          <w:tcPr>
            <w:tcW w:w="2790" w:type="dxa"/>
          </w:tcPr>
          <w:p w14:paraId="11ABB15D" w14:textId="77777777" w:rsidR="00B72D73" w:rsidRPr="00BE5913" w:rsidRDefault="00B72D7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48B80DC5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7F50AFE" w14:textId="77777777" w:rsidR="006B3968" w:rsidRPr="00BE5913" w:rsidRDefault="006B3968" w:rsidP="00BE591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19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6EB3969A" w14:textId="77777777" w:rsidR="006B3968" w:rsidRPr="00BE5913" w:rsidRDefault="006B396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21263B" w:rsidRPr="00BE5913" w14:paraId="0A3D806C" w14:textId="77777777" w:rsidTr="00D42B0C">
        <w:trPr>
          <w:tblHeader/>
        </w:trPr>
        <w:tc>
          <w:tcPr>
            <w:tcW w:w="3808" w:type="dxa"/>
          </w:tcPr>
          <w:p w14:paraId="7DDD2A8B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8B61CEB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6D80381D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6AF59B15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6B4B59DB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4C30FAF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21263B" w:rsidRPr="00BE5913" w14:paraId="1DA34397" w14:textId="77777777" w:rsidTr="00D42B0C">
        <w:trPr>
          <w:tblHeader/>
        </w:trPr>
        <w:tc>
          <w:tcPr>
            <w:tcW w:w="3808" w:type="dxa"/>
          </w:tcPr>
          <w:p w14:paraId="74746C86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317440D9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53E89B86" w14:textId="77777777" w:rsidR="0021263B" w:rsidRPr="00BE5913" w:rsidRDefault="002126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4577" w:rsidRPr="00BE5913" w14:paraId="2C6AD7A2" w14:textId="77777777" w:rsidTr="00D42B0C">
        <w:tc>
          <w:tcPr>
            <w:tcW w:w="3808" w:type="dxa"/>
          </w:tcPr>
          <w:p w14:paraId="1B64BE84" w14:textId="367B1A42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นิวมัลตี้ไมน์ จำกัด</w:t>
            </w:r>
          </w:p>
        </w:tc>
        <w:tc>
          <w:tcPr>
            <w:tcW w:w="1440" w:type="dxa"/>
          </w:tcPr>
          <w:p w14:paraId="02ED8C73" w14:textId="5EB594DC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1,227.00 </w:t>
            </w:r>
          </w:p>
        </w:tc>
        <w:tc>
          <w:tcPr>
            <w:tcW w:w="1440" w:type="dxa"/>
          </w:tcPr>
          <w:p w14:paraId="6E31B79F" w14:textId="1F62233D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1,050.00 </w:t>
            </w:r>
          </w:p>
        </w:tc>
        <w:tc>
          <w:tcPr>
            <w:tcW w:w="2790" w:type="dxa"/>
          </w:tcPr>
          <w:p w14:paraId="045E302D" w14:textId="77777777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404577" w:rsidRPr="00BE5913" w14:paraId="1CCE1E9E" w14:textId="77777777" w:rsidTr="00D42B0C">
        <w:tc>
          <w:tcPr>
            <w:tcW w:w="3808" w:type="dxa"/>
          </w:tcPr>
          <w:p w14:paraId="6AF4CD0E" w14:textId="0E8128F4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ทีซีซี โฮเทลคอลเล็คชั่น จำกัด</w:t>
            </w:r>
          </w:p>
        </w:tc>
        <w:tc>
          <w:tcPr>
            <w:tcW w:w="1440" w:type="dxa"/>
          </w:tcPr>
          <w:p w14:paraId="4C6B73DE" w14:textId="62B7644B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5,181.00 </w:t>
            </w:r>
          </w:p>
        </w:tc>
        <w:tc>
          <w:tcPr>
            <w:tcW w:w="1440" w:type="dxa"/>
          </w:tcPr>
          <w:p w14:paraId="5148E723" w14:textId="09B2B52B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4,200.00 </w:t>
            </w:r>
          </w:p>
        </w:tc>
        <w:tc>
          <w:tcPr>
            <w:tcW w:w="2790" w:type="dxa"/>
          </w:tcPr>
          <w:p w14:paraId="74D7FB3C" w14:textId="77777777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  <w:tr w:rsidR="00404577" w:rsidRPr="00BE5913" w14:paraId="41364756" w14:textId="77777777" w:rsidTr="00D42B0C">
        <w:tc>
          <w:tcPr>
            <w:tcW w:w="3808" w:type="dxa"/>
          </w:tcPr>
          <w:p w14:paraId="2A794394" w14:textId="6AE568F1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เอดับบลิวซี โฮเทล พร็อพเพอร์ตี แม่ปิง จำกัด</w:t>
            </w:r>
          </w:p>
        </w:tc>
        <w:tc>
          <w:tcPr>
            <w:tcW w:w="1440" w:type="dxa"/>
          </w:tcPr>
          <w:p w14:paraId="103C5813" w14:textId="77777777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92256BE" w14:textId="78487EFB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2,206.00 </w:t>
            </w:r>
          </w:p>
        </w:tc>
        <w:tc>
          <w:tcPr>
            <w:tcW w:w="1440" w:type="dxa"/>
          </w:tcPr>
          <w:p w14:paraId="34F3371D" w14:textId="77777777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5665F90" w14:textId="760B9229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2,000.00 </w:t>
            </w:r>
          </w:p>
        </w:tc>
        <w:tc>
          <w:tcPr>
            <w:tcW w:w="2790" w:type="dxa"/>
          </w:tcPr>
          <w:p w14:paraId="2AA4FE8C" w14:textId="77777777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6CD50E" w14:textId="77777777" w:rsidR="00404577" w:rsidRPr="00BE5913" w:rsidRDefault="0040457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ล้างผลขาดทุนสะสม</w:t>
            </w:r>
          </w:p>
        </w:tc>
      </w:tr>
    </w:tbl>
    <w:p w14:paraId="05FC7063" w14:textId="77777777" w:rsidR="006B2493" w:rsidRPr="00BE5913" w:rsidRDefault="006B2493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9FF6B8F" w14:textId="0D86C88E" w:rsidR="006B2493" w:rsidRPr="00BE5913" w:rsidRDefault="0096030B" w:rsidP="00BE5913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 w:hint="cs"/>
          <w:color w:val="000000"/>
          <w:sz w:val="30"/>
          <w:szCs w:val="30"/>
          <w:cs/>
        </w:rPr>
        <w:t>เมื่อ</w:t>
      </w:r>
      <w:r w:rsidR="00D438E3" w:rsidRPr="00BE5913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="00D438E3"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438E3" w:rsidRPr="00BE5913">
        <w:rPr>
          <w:rFonts w:ascii="Angsana New" w:hAnsi="Angsana New"/>
          <w:color w:val="000000"/>
          <w:sz w:val="30"/>
          <w:szCs w:val="30"/>
        </w:rPr>
        <w:t xml:space="preserve">15 </w:t>
      </w:r>
      <w:r w:rsidR="00D438E3" w:rsidRPr="00BE5913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="00D438E3"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438E3" w:rsidRPr="00BE5913">
        <w:rPr>
          <w:rFonts w:ascii="Angsana New" w:hAnsi="Angsana New"/>
          <w:color w:val="000000"/>
          <w:sz w:val="30"/>
          <w:szCs w:val="30"/>
        </w:rPr>
        <w:t xml:space="preserve">2566 </w:t>
      </w:r>
      <w:r w:rsidR="00D438E3" w:rsidRPr="00BE5913">
        <w:rPr>
          <w:rFonts w:ascii="Angsana New" w:hAnsi="Angsana New" w:hint="cs"/>
          <w:color w:val="000000"/>
          <w:sz w:val="30"/>
          <w:szCs w:val="30"/>
          <w:cs/>
        </w:rPr>
        <w:t>บริษัทย่อยทางอ้อมหลายแห่งได้จดทะเบียนลดทุนที่ออกและชำระแล้วต่อกระทรวงพาณิชย์</w:t>
      </w:r>
      <w:r w:rsidR="00D438E3" w:rsidRPr="00BE59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438E3" w:rsidRPr="00BE5913">
        <w:rPr>
          <w:rFonts w:ascii="Angsana New" w:hAnsi="Angsana New" w:hint="cs"/>
          <w:color w:val="000000"/>
          <w:sz w:val="30"/>
          <w:szCs w:val="30"/>
          <w:cs/>
        </w:rPr>
        <w:t>รายละเอียดดังนี้</w:t>
      </w:r>
    </w:p>
    <w:p w14:paraId="37FFD126" w14:textId="77777777" w:rsidR="00D438E3" w:rsidRPr="00BE5913" w:rsidRDefault="00D438E3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78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8"/>
        <w:gridCol w:w="1440"/>
        <w:gridCol w:w="1440"/>
        <w:gridCol w:w="2790"/>
      </w:tblGrid>
      <w:tr w:rsidR="0021577E" w:rsidRPr="00BE5913" w14:paraId="6B388125" w14:textId="77777777" w:rsidTr="00D42B0C">
        <w:trPr>
          <w:tblHeader/>
        </w:trPr>
        <w:tc>
          <w:tcPr>
            <w:tcW w:w="3808" w:type="dxa"/>
          </w:tcPr>
          <w:p w14:paraId="7F1D385D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0838A1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</w:p>
        </w:tc>
        <w:tc>
          <w:tcPr>
            <w:tcW w:w="1440" w:type="dxa"/>
          </w:tcPr>
          <w:p w14:paraId="1971413F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ทุนจดทะเบียนเดิม</w:t>
            </w:r>
          </w:p>
        </w:tc>
        <w:tc>
          <w:tcPr>
            <w:tcW w:w="1440" w:type="dxa"/>
          </w:tcPr>
          <w:p w14:paraId="28E0CFAD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ทุนจดทะเบียนใหม่</w:t>
            </w:r>
          </w:p>
        </w:tc>
        <w:tc>
          <w:tcPr>
            <w:tcW w:w="2790" w:type="dxa"/>
          </w:tcPr>
          <w:p w14:paraId="538BE5C1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FA0903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</w:tr>
      <w:tr w:rsidR="0021577E" w:rsidRPr="00BE5913" w14:paraId="00CD7501" w14:textId="77777777" w:rsidTr="00D42B0C">
        <w:trPr>
          <w:tblHeader/>
        </w:trPr>
        <w:tc>
          <w:tcPr>
            <w:tcW w:w="3808" w:type="dxa"/>
          </w:tcPr>
          <w:p w14:paraId="71BF4619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51F12F62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90" w:type="dxa"/>
          </w:tcPr>
          <w:p w14:paraId="2CB397A6" w14:textId="77777777" w:rsidR="0021577E" w:rsidRPr="00BE5913" w:rsidRDefault="002157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447" w:rsidRPr="00BE5913" w14:paraId="6E135EAA" w14:textId="77777777" w:rsidTr="00D42B0C">
        <w:tc>
          <w:tcPr>
            <w:tcW w:w="3808" w:type="dxa"/>
          </w:tcPr>
          <w:p w14:paraId="650E5598" w14:textId="77777777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แบงคอก สุขุมวิท ลักชูรี่ โฮเทล จำกัด</w:t>
            </w:r>
          </w:p>
        </w:tc>
        <w:tc>
          <w:tcPr>
            <w:tcW w:w="1440" w:type="dxa"/>
          </w:tcPr>
          <w:p w14:paraId="71F684D4" w14:textId="06D493A5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12.44 </w:t>
            </w:r>
          </w:p>
        </w:tc>
        <w:tc>
          <w:tcPr>
            <w:tcW w:w="1440" w:type="dxa"/>
          </w:tcPr>
          <w:p w14:paraId="1952B1CD" w14:textId="02D5C194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3.14 </w:t>
            </w:r>
          </w:p>
        </w:tc>
        <w:tc>
          <w:tcPr>
            <w:tcW w:w="2790" w:type="dxa"/>
          </w:tcPr>
          <w:p w14:paraId="147BD7D2" w14:textId="3C3CE8FE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05447" w:rsidRPr="00BE5913" w14:paraId="2061C314" w14:textId="77777777" w:rsidTr="00D42B0C">
        <w:tc>
          <w:tcPr>
            <w:tcW w:w="3808" w:type="dxa"/>
          </w:tcPr>
          <w:p w14:paraId="71D0CA3A" w14:textId="77777777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ลักชูรี่ โฮเทลล์ จอมเทียน จำกัด</w:t>
            </w:r>
          </w:p>
        </w:tc>
        <w:tc>
          <w:tcPr>
            <w:tcW w:w="1440" w:type="dxa"/>
          </w:tcPr>
          <w:p w14:paraId="71EB0C60" w14:textId="2C0C271D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4.10 </w:t>
            </w:r>
          </w:p>
        </w:tc>
        <w:tc>
          <w:tcPr>
            <w:tcW w:w="1440" w:type="dxa"/>
          </w:tcPr>
          <w:p w14:paraId="6146C213" w14:textId="23363368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1.07 </w:t>
            </w:r>
          </w:p>
        </w:tc>
        <w:tc>
          <w:tcPr>
            <w:tcW w:w="2790" w:type="dxa"/>
          </w:tcPr>
          <w:p w14:paraId="72902ED6" w14:textId="62CB9DB8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05447" w:rsidRPr="00BE5913" w14:paraId="2A7E79DD" w14:textId="77777777" w:rsidTr="00D42B0C">
        <w:tc>
          <w:tcPr>
            <w:tcW w:w="3808" w:type="dxa"/>
          </w:tcPr>
          <w:p w14:paraId="61858924" w14:textId="77777777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โฮเทล พัทยา จำกัด</w:t>
            </w:r>
          </w:p>
        </w:tc>
        <w:tc>
          <w:tcPr>
            <w:tcW w:w="1440" w:type="dxa"/>
          </w:tcPr>
          <w:p w14:paraId="5AEB10BB" w14:textId="5E3A1C35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7.81 </w:t>
            </w:r>
          </w:p>
        </w:tc>
        <w:tc>
          <w:tcPr>
            <w:tcW w:w="1440" w:type="dxa"/>
          </w:tcPr>
          <w:p w14:paraId="06EDA9EF" w14:textId="4EE69B90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2.03 </w:t>
            </w:r>
          </w:p>
        </w:tc>
        <w:tc>
          <w:tcPr>
            <w:tcW w:w="2790" w:type="dxa"/>
          </w:tcPr>
          <w:p w14:paraId="669CDAB0" w14:textId="035A4D15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  <w:tr w:rsidR="00D05447" w:rsidRPr="00BE5913" w14:paraId="7EE702A4" w14:textId="77777777" w:rsidTr="00D42B0C">
        <w:tc>
          <w:tcPr>
            <w:tcW w:w="3808" w:type="dxa"/>
          </w:tcPr>
          <w:p w14:paraId="5115EAA7" w14:textId="77777777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โฮเทลส์ เอเชียทีค จำกัด</w:t>
            </w:r>
          </w:p>
        </w:tc>
        <w:tc>
          <w:tcPr>
            <w:tcW w:w="1440" w:type="dxa"/>
          </w:tcPr>
          <w:p w14:paraId="50D7DA90" w14:textId="6A6A5E38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1.69 </w:t>
            </w:r>
          </w:p>
        </w:tc>
        <w:tc>
          <w:tcPr>
            <w:tcW w:w="1440" w:type="dxa"/>
          </w:tcPr>
          <w:p w14:paraId="03E8B49C" w14:textId="52789342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0.44 </w:t>
            </w:r>
          </w:p>
        </w:tc>
        <w:tc>
          <w:tcPr>
            <w:tcW w:w="2790" w:type="dxa"/>
          </w:tcPr>
          <w:p w14:paraId="11658689" w14:textId="0A5AC0E3" w:rsidR="00D05447" w:rsidRPr="00BE5913" w:rsidRDefault="00D0544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คืนเงินลงทุนให้แก่บริษัท</w:t>
            </w:r>
          </w:p>
        </w:tc>
      </w:tr>
    </w:tbl>
    <w:p w14:paraId="54E295CC" w14:textId="78D7B3D2" w:rsidR="000916F4" w:rsidRDefault="000916F4" w:rsidP="00BE591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061A7B9A" w14:textId="77777777" w:rsidR="000916F4" w:rsidRDefault="000916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30CC0D" w14:textId="4215AC2B" w:rsidR="00325F72" w:rsidRPr="00BE5913" w:rsidRDefault="00F33D9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F10D24F" w14:textId="27F84FED" w:rsidR="00325F72" w:rsidRPr="00BE5913" w:rsidRDefault="00325F7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530"/>
        <w:gridCol w:w="244"/>
        <w:gridCol w:w="2186"/>
      </w:tblGrid>
      <w:tr w:rsidR="009C0A0A" w:rsidRPr="00BE5913" w14:paraId="71D44463" w14:textId="77777777" w:rsidTr="006B6FC0">
        <w:tc>
          <w:tcPr>
            <w:tcW w:w="5220" w:type="dxa"/>
            <w:vAlign w:val="bottom"/>
          </w:tcPr>
          <w:p w14:paraId="6AC1B62C" w14:textId="77777777" w:rsidR="009C0A0A" w:rsidRPr="00BE5913" w:rsidRDefault="009C0A0A" w:rsidP="00BE5913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4769585" w14:textId="32F31ADA" w:rsidR="009C0A0A" w:rsidRPr="00BE5913" w:rsidRDefault="009C0A0A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1CA561F" w14:textId="77777777" w:rsidR="009C0A0A" w:rsidRPr="00BE5913" w:rsidRDefault="009C0A0A" w:rsidP="00BE59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7A56DFCA" w14:textId="22E37D0C" w:rsidR="009C0A0A" w:rsidRPr="00BE5913" w:rsidRDefault="00297ACB" w:rsidP="00BE591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90768" w:rsidRPr="00BE5913" w14:paraId="29ADE024" w14:textId="77777777" w:rsidTr="006B6FC0">
        <w:tc>
          <w:tcPr>
            <w:tcW w:w="5220" w:type="dxa"/>
            <w:vAlign w:val="bottom"/>
          </w:tcPr>
          <w:p w14:paraId="49EBE0E5" w14:textId="77777777" w:rsidR="00790768" w:rsidRPr="00BE5913" w:rsidRDefault="00790768" w:rsidP="00BE5913">
            <w:pPr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F8FF9" w14:textId="6DC77930" w:rsidR="00790768" w:rsidRPr="00BE5913" w:rsidRDefault="00FD4F27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4" w:type="dxa"/>
            <w:vAlign w:val="bottom"/>
          </w:tcPr>
          <w:p w14:paraId="4AE33B0B" w14:textId="77777777" w:rsidR="00790768" w:rsidRPr="00BE5913" w:rsidRDefault="00790768" w:rsidP="00BE591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B78A1FD" w14:textId="77777777" w:rsidR="00790768" w:rsidRPr="00BE5913" w:rsidRDefault="00790768" w:rsidP="00BE5913">
            <w:pPr>
              <w:ind w:left="-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</w:t>
            </w:r>
          </w:p>
          <w:p w14:paraId="0A5CEAF1" w14:textId="4DEB3343" w:rsidR="00790768" w:rsidRPr="00BE5913" w:rsidRDefault="00790768" w:rsidP="00BE5913">
            <w:pPr>
              <w:ind w:lef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เพื่อการลงทุน</w:t>
            </w:r>
          </w:p>
        </w:tc>
      </w:tr>
      <w:tr w:rsidR="009C0A0A" w:rsidRPr="00BE5913" w14:paraId="2B2E89B6" w14:textId="77777777" w:rsidTr="006B6FC0">
        <w:tc>
          <w:tcPr>
            <w:tcW w:w="5220" w:type="dxa"/>
            <w:vAlign w:val="bottom"/>
          </w:tcPr>
          <w:p w14:paraId="31FA3EB9" w14:textId="34672DE2" w:rsidR="009C0A0A" w:rsidRPr="00BE5913" w:rsidRDefault="009C0A0A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68452076" w14:textId="77777777" w:rsidR="009C0A0A" w:rsidRPr="00BE5913" w:rsidRDefault="009C0A0A" w:rsidP="00BE5913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6584DF06" w14:textId="77777777" w:rsidR="009C0A0A" w:rsidRPr="00BE5913" w:rsidRDefault="009C0A0A" w:rsidP="00BE5913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356CD4DA" w14:textId="363DAC16" w:rsidR="009C0A0A" w:rsidRPr="00BE5913" w:rsidRDefault="009C0A0A" w:rsidP="00BE5913">
            <w:pPr>
              <w:tabs>
                <w:tab w:val="left" w:pos="1245"/>
              </w:tabs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774B" w:rsidRPr="00BE5913" w14:paraId="01AA6D90" w14:textId="77777777" w:rsidTr="006060B0">
        <w:tc>
          <w:tcPr>
            <w:tcW w:w="5220" w:type="dxa"/>
            <w:vAlign w:val="bottom"/>
          </w:tcPr>
          <w:p w14:paraId="7E0D026D" w14:textId="20852B10" w:rsidR="0080774B" w:rsidRPr="00BE5913" w:rsidRDefault="0080774B" w:rsidP="00BE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530" w:type="dxa"/>
            <w:vAlign w:val="bottom"/>
          </w:tcPr>
          <w:p w14:paraId="54231E09" w14:textId="77777777" w:rsidR="0080774B" w:rsidRPr="00BE5913" w:rsidRDefault="0080774B" w:rsidP="00BE5913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31BD872" w14:textId="77777777" w:rsidR="0080774B" w:rsidRPr="00BE5913" w:rsidRDefault="0080774B" w:rsidP="00BE5913">
            <w:pPr>
              <w:tabs>
                <w:tab w:val="left" w:pos="1245"/>
              </w:tabs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shd w:val="clear" w:color="auto" w:fill="auto"/>
          </w:tcPr>
          <w:p w14:paraId="0E4B8142" w14:textId="0C990734" w:rsidR="0080774B" w:rsidRPr="00BE5913" w:rsidRDefault="0080774B" w:rsidP="00BE5913">
            <w:pPr>
              <w:tabs>
                <w:tab w:val="clear" w:pos="1871"/>
                <w:tab w:val="left" w:pos="1245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B1FE5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78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1FE5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85AF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5AF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80774B" w:rsidRPr="00BE5913" w14:paraId="2F9E9A22" w14:textId="77777777" w:rsidTr="006060B0">
        <w:tc>
          <w:tcPr>
            <w:tcW w:w="5220" w:type="dxa"/>
            <w:vAlign w:val="bottom"/>
          </w:tcPr>
          <w:p w14:paraId="63BA82F4" w14:textId="37A8DB5B" w:rsidR="0080774B" w:rsidRPr="00BE5913" w:rsidRDefault="0080774B" w:rsidP="00BE5913">
            <w:pPr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53EC29B" w14:textId="299EC80A" w:rsidR="0080774B" w:rsidRPr="00BE5913" w:rsidRDefault="0080774B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A18469A" w14:textId="77777777" w:rsidR="0080774B" w:rsidRPr="00BE5913" w:rsidRDefault="0080774B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shd w:val="clear" w:color="auto" w:fill="auto"/>
            <w:vAlign w:val="bottom"/>
          </w:tcPr>
          <w:p w14:paraId="70595F01" w14:textId="598F6201" w:rsidR="0080774B" w:rsidRPr="00BE5913" w:rsidRDefault="0080774B" w:rsidP="00BE5913">
            <w:pPr>
              <w:tabs>
                <w:tab w:val="clear" w:pos="1644"/>
                <w:tab w:val="clear" w:pos="1871"/>
                <w:tab w:val="left" w:pos="1245"/>
                <w:tab w:val="left" w:pos="1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1,1</w:t>
            </w:r>
            <w:r w:rsidR="00CB3C33" w:rsidRPr="00BE5913">
              <w:rPr>
                <w:rFonts w:ascii="Angsana New" w:hAnsi="Angsana New"/>
                <w:sz w:val="30"/>
                <w:szCs w:val="30"/>
              </w:rPr>
              <w:t>89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CB3C33" w:rsidRPr="00BE5913">
              <w:rPr>
                <w:rFonts w:ascii="Angsana New" w:hAnsi="Angsana New"/>
                <w:sz w:val="30"/>
                <w:szCs w:val="30"/>
              </w:rPr>
              <w:t>703</w:t>
            </w:r>
          </w:p>
        </w:tc>
      </w:tr>
      <w:tr w:rsidR="0080774B" w:rsidRPr="00BE5913" w14:paraId="686267D2" w14:textId="77777777">
        <w:tc>
          <w:tcPr>
            <w:tcW w:w="5220" w:type="dxa"/>
            <w:shd w:val="clear" w:color="auto" w:fill="auto"/>
            <w:vAlign w:val="bottom"/>
          </w:tcPr>
          <w:p w14:paraId="0E20B38E" w14:textId="21FE04CF" w:rsidR="0080774B" w:rsidRPr="00BE5913" w:rsidRDefault="0080774B" w:rsidP="00BE5913">
            <w:pPr>
              <w:spacing w:line="240" w:lineRule="auto"/>
              <w:ind w:left="337" w:hanging="33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951758" w14:textId="4B6CE60D" w:rsidR="0080774B" w:rsidRPr="00BE5913" w:rsidRDefault="0080774B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" w:type="dxa"/>
            <w:shd w:val="clear" w:color="auto" w:fill="auto"/>
            <w:vAlign w:val="bottom"/>
          </w:tcPr>
          <w:p w14:paraId="793E5A8D" w14:textId="77777777" w:rsidR="0080774B" w:rsidRPr="00BE5913" w:rsidRDefault="0080774B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auto"/>
          </w:tcPr>
          <w:p w14:paraId="6824D73F" w14:textId="61F92942" w:rsidR="0080774B" w:rsidRPr="00BE5913" w:rsidRDefault="0080774B" w:rsidP="00BE5913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4,975,273 </w:t>
            </w:r>
          </w:p>
        </w:tc>
      </w:tr>
      <w:tr w:rsidR="0080774B" w:rsidRPr="00BE5913" w14:paraId="2794D0BE" w14:textId="77777777" w:rsidTr="006060B0">
        <w:tc>
          <w:tcPr>
            <w:tcW w:w="5220" w:type="dxa"/>
            <w:vAlign w:val="bottom"/>
          </w:tcPr>
          <w:p w14:paraId="2235DEA0" w14:textId="7A876BA0" w:rsidR="0080774B" w:rsidRPr="00BE5913" w:rsidRDefault="0080774B" w:rsidP="00BE59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2567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530" w:type="dxa"/>
            <w:vAlign w:val="bottom"/>
          </w:tcPr>
          <w:p w14:paraId="07AA52DB" w14:textId="77777777" w:rsidR="0080774B" w:rsidRPr="00BE5913" w:rsidRDefault="0080774B" w:rsidP="00BE5913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57FD1BBC" w14:textId="77777777" w:rsidR="0080774B" w:rsidRPr="00BE5913" w:rsidRDefault="0080774B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</w:tcBorders>
            <w:shd w:val="clear" w:color="auto" w:fill="auto"/>
          </w:tcPr>
          <w:p w14:paraId="241DD583" w14:textId="3CFC441D" w:rsidR="0080774B" w:rsidRPr="00BE5913" w:rsidRDefault="0080774B" w:rsidP="00BE5913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84,</w:t>
            </w:r>
            <w:r w:rsidR="00E85AF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5AF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568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C17BA" w:rsidRPr="00BE5913" w14:paraId="084B0D04" w14:textId="77777777" w:rsidTr="006B6FC0">
        <w:tc>
          <w:tcPr>
            <w:tcW w:w="5220" w:type="dxa"/>
            <w:vAlign w:val="bottom"/>
          </w:tcPr>
          <w:p w14:paraId="1318CDD0" w14:textId="77777777" w:rsidR="00BC17BA" w:rsidRPr="00BE5913" w:rsidRDefault="00BC17BA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399C4E4C" w14:textId="77777777" w:rsidR="00BC17BA" w:rsidRPr="00BE5913" w:rsidRDefault="00BC17BA" w:rsidP="00BE5913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28F6D6E5" w14:textId="77777777" w:rsidR="00BC17BA" w:rsidRPr="00BE5913" w:rsidRDefault="00BC17BA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09ED481" w14:textId="7DA97AB6" w:rsidR="00BC17BA" w:rsidRPr="00BE5913" w:rsidRDefault="00B244E6" w:rsidP="00A64EDB">
            <w:pPr>
              <w:tabs>
                <w:tab w:val="clear" w:pos="1871"/>
                <w:tab w:val="left" w:pos="1245"/>
                <w:tab w:val="left" w:pos="1540"/>
                <w:tab w:val="left" w:pos="1896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</w:t>
            </w:r>
            <w:r w:rsidR="005545C1" w:rsidRPr="00BE5913">
              <w:rPr>
                <w:rFonts w:ascii="Angsana New" w:hAnsi="Angsana New"/>
                <w:sz w:val="30"/>
                <w:szCs w:val="30"/>
              </w:rPr>
              <w:t>,021</w:t>
            </w:r>
            <w:r w:rsidR="006C2F42" w:rsidRPr="00BE5913">
              <w:rPr>
                <w:rFonts w:ascii="Angsana New" w:hAnsi="Angsana New"/>
                <w:sz w:val="30"/>
                <w:szCs w:val="30"/>
              </w:rPr>
              <w:t>,460</w:t>
            </w:r>
          </w:p>
        </w:tc>
      </w:tr>
      <w:tr w:rsidR="00FF2454" w:rsidRPr="00BE5913" w14:paraId="3396A91D" w14:textId="77777777" w:rsidTr="006B6FC0">
        <w:tc>
          <w:tcPr>
            <w:tcW w:w="5220" w:type="dxa"/>
            <w:vAlign w:val="bottom"/>
          </w:tcPr>
          <w:p w14:paraId="23A8D894" w14:textId="67991168" w:rsidR="00FF2454" w:rsidRPr="00BE5913" w:rsidRDefault="004148F3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โอนไปที่ดิน</w:t>
            </w:r>
            <w:r w:rsidRPr="00BE591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530" w:type="dxa"/>
            <w:vAlign w:val="bottom"/>
          </w:tcPr>
          <w:p w14:paraId="1F8964C8" w14:textId="673CFA03" w:rsidR="00FF2454" w:rsidRPr="00C803A2" w:rsidRDefault="00FA53E7" w:rsidP="00BE5913">
            <w:pPr>
              <w:ind w:left="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3A2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244" w:type="dxa"/>
            <w:vAlign w:val="bottom"/>
          </w:tcPr>
          <w:p w14:paraId="74EC1D47" w14:textId="77777777" w:rsidR="00FF2454" w:rsidRPr="00BE5913" w:rsidRDefault="00FF2454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vAlign w:val="bottom"/>
          </w:tcPr>
          <w:p w14:paraId="212C17B8" w14:textId="3F644DE7" w:rsidR="00FF2454" w:rsidRPr="00BE5913" w:rsidRDefault="002F2AB0" w:rsidP="00A64EDB">
            <w:pPr>
              <w:tabs>
                <w:tab w:val="clear" w:pos="1871"/>
                <w:tab w:val="left" w:pos="1245"/>
                <w:tab w:val="left" w:pos="1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(16,143)</w:t>
            </w:r>
          </w:p>
        </w:tc>
      </w:tr>
      <w:tr w:rsidR="00BC17BA" w:rsidRPr="00BE5913" w14:paraId="4D12CA53" w14:textId="77777777">
        <w:tc>
          <w:tcPr>
            <w:tcW w:w="5220" w:type="dxa"/>
            <w:vAlign w:val="bottom"/>
          </w:tcPr>
          <w:p w14:paraId="53A26C21" w14:textId="77777777" w:rsidR="00BC17BA" w:rsidRPr="00BE5913" w:rsidRDefault="00BC17BA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530" w:type="dxa"/>
            <w:vAlign w:val="bottom"/>
          </w:tcPr>
          <w:p w14:paraId="191B0701" w14:textId="77777777" w:rsidR="00BC17BA" w:rsidRPr="00BE5913" w:rsidRDefault="00BC17BA" w:rsidP="00BE5913">
            <w:pPr>
              <w:ind w:left="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7B22BDB7" w14:textId="77777777" w:rsidR="00BC17BA" w:rsidRPr="00BE5913" w:rsidRDefault="00BC17BA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ED5044C" w14:textId="4427BB3B" w:rsidR="00BC17BA" w:rsidRPr="00BE5913" w:rsidRDefault="004668F8" w:rsidP="00BE5913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4,98</w:t>
            </w:r>
            <w:r w:rsidR="001245CC" w:rsidRPr="00BE5913">
              <w:rPr>
                <w:rFonts w:ascii="Angsana New" w:hAnsi="Angsana New"/>
                <w:sz w:val="30"/>
                <w:szCs w:val="30"/>
              </w:rPr>
              <w:t>7</w:t>
            </w:r>
            <w:r w:rsidRPr="00BE5913">
              <w:rPr>
                <w:rFonts w:ascii="Angsana New" w:hAnsi="Angsana New"/>
                <w:sz w:val="30"/>
                <w:szCs w:val="30"/>
              </w:rPr>
              <w:t>,594</w:t>
            </w:r>
          </w:p>
        </w:tc>
      </w:tr>
      <w:tr w:rsidR="00BC17BA" w:rsidRPr="00BE5913" w14:paraId="2E0A178D" w14:textId="77777777">
        <w:tc>
          <w:tcPr>
            <w:tcW w:w="5220" w:type="dxa"/>
            <w:vAlign w:val="bottom"/>
          </w:tcPr>
          <w:p w14:paraId="64E8AF96" w14:textId="74B782B6" w:rsidR="00BC17BA" w:rsidRPr="00BE5913" w:rsidRDefault="00BC17BA" w:rsidP="00BE59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12ED4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4DA4FABD" w14:textId="77777777" w:rsidR="00BC17BA" w:rsidRPr="00BE5913" w:rsidRDefault="00BC17BA" w:rsidP="00BE5913">
            <w:pPr>
              <w:ind w:left="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" w:type="dxa"/>
            <w:vAlign w:val="bottom"/>
          </w:tcPr>
          <w:p w14:paraId="1EE242AA" w14:textId="77777777" w:rsidR="00BC17BA" w:rsidRPr="00BE5913" w:rsidRDefault="00BC17BA" w:rsidP="00BE5913">
            <w:pPr>
              <w:tabs>
                <w:tab w:val="left" w:pos="1245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43B76" w14:textId="55D4D355" w:rsidR="00BC17BA" w:rsidRPr="00BE5913" w:rsidRDefault="008658BE" w:rsidP="00BE5913">
            <w:pPr>
              <w:tabs>
                <w:tab w:val="clear" w:pos="1871"/>
                <w:tab w:val="left" w:pos="1245"/>
                <w:tab w:val="left" w:pos="154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91,51</w:t>
            </w:r>
            <w:r w:rsidR="007E397C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668F8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479</w:t>
            </w:r>
          </w:p>
        </w:tc>
      </w:tr>
    </w:tbl>
    <w:p w14:paraId="33DB3FED" w14:textId="77777777" w:rsidR="009B458B" w:rsidRPr="00BE5913" w:rsidRDefault="00D37ED2" w:rsidP="00BE5913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ab/>
      </w:r>
    </w:p>
    <w:p w14:paraId="5ED223A8" w14:textId="514CE64A" w:rsidR="00D37ED2" w:rsidRPr="00BE5913" w:rsidRDefault="009B458B" w:rsidP="00BE5913">
      <w:pPr>
        <w:tabs>
          <w:tab w:val="clear" w:pos="227"/>
          <w:tab w:val="clear" w:pos="454"/>
          <w:tab w:val="clear" w:pos="680"/>
          <w:tab w:val="left" w:pos="630"/>
          <w:tab w:val="left" w:pos="72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ab/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301BBA"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01BBA" w:rsidRPr="00BE5913">
        <w:rPr>
          <w:rFonts w:asciiTheme="majorBidi" w:hAnsiTheme="majorBidi" w:cstheme="majorBidi"/>
          <w:sz w:val="30"/>
          <w:szCs w:val="30"/>
        </w:rPr>
        <w:t xml:space="preserve">31 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301BBA" w:rsidRPr="00BE5913">
        <w:rPr>
          <w:rFonts w:asciiTheme="majorBidi" w:hAnsiTheme="majorBidi" w:cstheme="majorBidi"/>
          <w:sz w:val="30"/>
          <w:szCs w:val="30"/>
        </w:rPr>
        <w:t xml:space="preserve"> 256</w:t>
      </w:r>
      <w:r w:rsidR="00D12ED4" w:rsidRPr="00BE5913">
        <w:rPr>
          <w:rFonts w:asciiTheme="majorBidi" w:hAnsiTheme="majorBidi" w:cstheme="majorBidi"/>
          <w:sz w:val="30"/>
          <w:szCs w:val="30"/>
        </w:rPr>
        <w:t>7</w:t>
      </w:r>
      <w:r w:rsidR="00301BBA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กลุ่มบริษัทบันทึกค่าใช้จ่าย</w:t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5E63DF" w:rsidRPr="00BE5913">
        <w:rPr>
          <w:rFonts w:asciiTheme="majorBidi" w:hAnsiTheme="majorBidi" w:cstheme="majorBidi"/>
          <w:sz w:val="30"/>
          <w:szCs w:val="30"/>
        </w:rPr>
        <w:br/>
      </w:r>
      <w:r w:rsidR="00D37ED2" w:rsidRPr="00BE5913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งบการเงินรวมจำนวนเงิน </w:t>
      </w:r>
      <w:r w:rsidR="00101CE3">
        <w:rPr>
          <w:rFonts w:asciiTheme="majorBidi" w:hAnsiTheme="majorBidi" w:cstheme="majorBidi"/>
          <w:sz w:val="30"/>
          <w:szCs w:val="30"/>
        </w:rPr>
        <w:t>50.59</w:t>
      </w:r>
      <w:r w:rsidR="002602EC"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37ED2" w:rsidRPr="00BE5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2C4EBD"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301BBA" w:rsidRPr="00BE591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12ED4" w:rsidRPr="00BE59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2C4EBD" w:rsidRPr="00BE5913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301BBA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01CE3">
        <w:rPr>
          <w:rFonts w:asciiTheme="majorBidi" w:hAnsiTheme="majorBidi" w:cstheme="majorBidi"/>
          <w:i/>
          <w:iCs/>
          <w:sz w:val="30"/>
          <w:szCs w:val="30"/>
        </w:rPr>
        <w:t>142.54</w:t>
      </w:r>
      <w:r w:rsidR="00D12ED4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C4EBD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2C4EBD" w:rsidRPr="00BE5913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32182A82" w14:textId="77777777" w:rsidR="00D37ED2" w:rsidRPr="00BE5913" w:rsidRDefault="00D37ED2" w:rsidP="00BE5913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p w14:paraId="65F47092" w14:textId="38B8AD90" w:rsidR="00D37ED2" w:rsidRPr="00BE5913" w:rsidRDefault="00D37ED2" w:rsidP="00BE5913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>ต้นทุนการกู้ยืมที่เกี่ยวข้องกับการได้มาซึ่งอสังหาริมทรัพย์เพื่อการลงทุน</w:t>
      </w:r>
      <w:r w:rsidRPr="00BE5913">
        <w:rPr>
          <w:rFonts w:asciiTheme="majorBidi" w:hAnsiTheme="majorBidi" w:cstheme="majorBidi" w:hint="cs"/>
          <w:color w:val="0D0D0D"/>
          <w:sz w:val="30"/>
          <w:szCs w:val="30"/>
          <w:cs/>
        </w:rPr>
        <w:t>ระหว่างก่อสร้าง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>ได้บันทึกเป็นส่วนหนึ่งของต้นทุนสินทรัพย์จํานวนเงิน</w:t>
      </w:r>
      <w:r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B706C0" w:rsidRPr="00BE5913">
        <w:rPr>
          <w:rFonts w:asciiTheme="majorBidi" w:hAnsiTheme="majorBidi" w:cstheme="majorBidi"/>
          <w:color w:val="0D0D0D"/>
          <w:sz w:val="30"/>
          <w:szCs w:val="30"/>
        </w:rPr>
        <w:t>131.11</w:t>
      </w:r>
      <w:r w:rsidR="002602EC"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ล้านบาท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>256</w:t>
      </w:r>
      <w:r w:rsidR="00D12ED4"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>6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="00D12ED4"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61.69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) </w:t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BA7843"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4.01 </w:t>
      </w:r>
      <w:r w:rsidR="003C2DA7" w:rsidRPr="00BE5913">
        <w:rPr>
          <w:rFonts w:asciiTheme="majorBidi" w:hAnsiTheme="majorBidi" w:cstheme="majorBidi"/>
          <w:color w:val="0D0D0D"/>
          <w:sz w:val="30"/>
          <w:szCs w:val="30"/>
        </w:rPr>
        <w:t>-</w:t>
      </w:r>
      <w:r w:rsidR="00BA7843"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5.08</w:t>
      </w:r>
      <w:r w:rsidR="009F35CD" w:rsidRPr="00BE5913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="006B6FC0" w:rsidRPr="00BE5913">
        <w:rPr>
          <w:rFonts w:asciiTheme="majorBidi" w:hAnsiTheme="majorBidi" w:cstheme="majorBidi"/>
          <w:color w:val="0D0D0D"/>
          <w:sz w:val="30"/>
          <w:szCs w:val="30"/>
          <w:cs/>
        </w:rPr>
        <w:br/>
      </w:r>
      <w:r w:rsidRPr="00BE5913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ต่อปี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(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>256</w:t>
      </w:r>
      <w:r w:rsidR="00D12ED4"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>6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: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ร้อยละ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 </w:t>
      </w:r>
      <w:r w:rsidR="00D12ED4"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 xml:space="preserve">3.20 - 5.14 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ต่อปี</w:t>
      </w:r>
      <w:r w:rsidRPr="00BE5913">
        <w:rPr>
          <w:rFonts w:asciiTheme="majorBidi" w:hAnsiTheme="majorBidi" w:cstheme="majorBidi"/>
          <w:i/>
          <w:iCs/>
          <w:color w:val="0D0D0D"/>
          <w:sz w:val="30"/>
          <w:szCs w:val="30"/>
        </w:rPr>
        <w:t>)</w:t>
      </w:r>
      <w:r w:rsidRPr="00BE5913">
        <w:rPr>
          <w:rFonts w:asciiTheme="majorBidi" w:hAnsiTheme="majorBidi" w:cstheme="majorBidi" w:hint="cs"/>
          <w:i/>
          <w:iCs/>
          <w:color w:val="0D0D0D"/>
          <w:sz w:val="30"/>
          <w:szCs w:val="30"/>
          <w:cs/>
        </w:rPr>
        <w:t xml:space="preserve"> </w:t>
      </w:r>
    </w:p>
    <w:p w14:paraId="16548798" w14:textId="54DFF6D8" w:rsidR="001457CF" w:rsidRPr="00BE5913" w:rsidRDefault="001457CF" w:rsidP="00BE5913">
      <w:pPr>
        <w:tabs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</w:p>
    <w:p w14:paraId="2F0D9F9A" w14:textId="20A208CC" w:rsidR="001457CF" w:rsidRPr="00BE5913" w:rsidRDefault="001457C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ณ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3</w:t>
      </w:r>
      <w:r w:rsidR="005066D3" w:rsidRPr="00BE5913">
        <w:rPr>
          <w:rFonts w:ascii="Angsana New" w:hAnsi="Angsana New"/>
          <w:sz w:val="30"/>
          <w:szCs w:val="30"/>
        </w:rPr>
        <w:t xml:space="preserve">1 </w:t>
      </w:r>
      <w:r w:rsidR="005066D3"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D12ED4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 วิธีราคาทุนทดแทนและวิธีคิดลดกระแสเงินสดโดยใช้อัตราคิดลด ซึ่งจัดลำดับมูลค่ายุติธรรมเป็นระดับ </w:t>
      </w:r>
      <w:r w:rsidRPr="00BE5913">
        <w:rPr>
          <w:rFonts w:ascii="Angsana New" w:hAnsi="Angsana New" w:hint="cs"/>
          <w:sz w:val="30"/>
          <w:szCs w:val="30"/>
        </w:rPr>
        <w:t>3</w:t>
      </w:r>
    </w:p>
    <w:p w14:paraId="325FBF71" w14:textId="2247D724" w:rsidR="002767C0" w:rsidRPr="00BE5913" w:rsidRDefault="002767C0" w:rsidP="00BE5913">
      <w:pPr>
        <w:tabs>
          <w:tab w:val="left" w:pos="540"/>
        </w:tabs>
        <w:ind w:left="630"/>
        <w:jc w:val="thaiDistribute"/>
        <w:rPr>
          <w:rFonts w:asciiTheme="majorBidi" w:hAnsiTheme="majorBidi" w:cstheme="majorBidi"/>
          <w:color w:val="0D0D0D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620"/>
        <w:gridCol w:w="236"/>
        <w:gridCol w:w="1474"/>
      </w:tblGrid>
      <w:tr w:rsidR="00906F18" w:rsidRPr="00BE5913" w14:paraId="7B68207F" w14:textId="77777777" w:rsidTr="00373179">
        <w:trPr>
          <w:trHeight w:val="20"/>
          <w:tblHeader/>
        </w:trPr>
        <w:tc>
          <w:tcPr>
            <w:tcW w:w="6210" w:type="dxa"/>
          </w:tcPr>
          <w:p w14:paraId="008AC2B5" w14:textId="63988B59" w:rsidR="00906F18" w:rsidRPr="00BE5913" w:rsidRDefault="00906F18" w:rsidP="00BE5913">
            <w:pPr>
              <w:spacing w:line="223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center"/>
          </w:tcPr>
          <w:p w14:paraId="665C3B9F" w14:textId="374F3FAB" w:rsidR="00906F18" w:rsidRPr="00BE5913" w:rsidRDefault="00297ACB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6F18" w:rsidRPr="00BE5913" w14:paraId="4A9E2672" w14:textId="77777777" w:rsidTr="00373179">
        <w:trPr>
          <w:trHeight w:val="20"/>
          <w:tblHeader/>
        </w:trPr>
        <w:tc>
          <w:tcPr>
            <w:tcW w:w="6210" w:type="dxa"/>
          </w:tcPr>
          <w:p w14:paraId="64B3965B" w14:textId="77777777" w:rsidR="00906F18" w:rsidRPr="00BE5913" w:rsidRDefault="00906F18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620" w:type="dxa"/>
            <w:vAlign w:val="center"/>
          </w:tcPr>
          <w:p w14:paraId="589C0264" w14:textId="7E5DC9D7" w:rsidR="00906F18" w:rsidRPr="00BE5913" w:rsidRDefault="00906F18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12ED4" w:rsidRPr="00BE59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74148E4B" w14:textId="77777777" w:rsidR="00906F18" w:rsidRPr="00BE5913" w:rsidRDefault="00906F18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53A3B686" w14:textId="49C2D7DE" w:rsidR="00906F18" w:rsidRPr="00BE5913" w:rsidRDefault="00D12ED4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6B6FC0" w:rsidRPr="00BE5913" w14:paraId="428742D2" w14:textId="77777777" w:rsidTr="00373179">
        <w:trPr>
          <w:trHeight w:val="20"/>
          <w:tblHeader/>
        </w:trPr>
        <w:tc>
          <w:tcPr>
            <w:tcW w:w="6210" w:type="dxa"/>
          </w:tcPr>
          <w:p w14:paraId="47F7567F" w14:textId="77777777" w:rsidR="006B6FC0" w:rsidRPr="00BE5913" w:rsidRDefault="006B6FC0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76BE28AA" w14:textId="18ABECC7" w:rsidR="006B6FC0" w:rsidRPr="00BE5913" w:rsidRDefault="006B6FC0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82AFC7D" w14:textId="77777777" w:rsidR="006B6FC0" w:rsidRPr="00BE5913" w:rsidRDefault="006B6FC0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242535A2" w14:textId="13F77E10" w:rsidR="006B6FC0" w:rsidRPr="00BE5913" w:rsidRDefault="00DC06E7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06F18" w:rsidRPr="00BE5913" w14:paraId="369306AD" w14:textId="77777777" w:rsidTr="00373179">
        <w:trPr>
          <w:trHeight w:val="20"/>
          <w:tblHeader/>
        </w:trPr>
        <w:tc>
          <w:tcPr>
            <w:tcW w:w="6210" w:type="dxa"/>
          </w:tcPr>
          <w:p w14:paraId="62E91FF3" w14:textId="77777777" w:rsidR="00906F18" w:rsidRPr="00BE5913" w:rsidRDefault="00906F18" w:rsidP="00BE5913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3330" w:type="dxa"/>
            <w:gridSpan w:val="3"/>
          </w:tcPr>
          <w:p w14:paraId="247BA5C4" w14:textId="77777777" w:rsidR="00906F18" w:rsidRPr="00BE5913" w:rsidRDefault="00906F18" w:rsidP="00BE5913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06F18" w:rsidRPr="00BE5913" w14:paraId="7642C61B" w14:textId="77777777" w:rsidTr="00373179">
        <w:trPr>
          <w:trHeight w:val="20"/>
          <w:tblHeader/>
        </w:trPr>
        <w:tc>
          <w:tcPr>
            <w:tcW w:w="6210" w:type="dxa"/>
          </w:tcPr>
          <w:p w14:paraId="4173F6B6" w14:textId="04BE387C" w:rsidR="00906F18" w:rsidRPr="00BE5913" w:rsidRDefault="00906F18" w:rsidP="00BE5913">
            <w:pPr>
              <w:tabs>
                <w:tab w:val="left" w:pos="540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3330" w:type="dxa"/>
            <w:gridSpan w:val="3"/>
          </w:tcPr>
          <w:p w14:paraId="18CC721F" w14:textId="77777777" w:rsidR="00906F18" w:rsidRPr="00BE5913" w:rsidRDefault="00906F18" w:rsidP="00BE5913">
            <w:pPr>
              <w:pStyle w:val="acctfourfigures"/>
              <w:tabs>
                <w:tab w:val="clear" w:pos="765"/>
              </w:tabs>
              <w:spacing w:line="223" w:lineRule="auto"/>
              <w:ind w:left="-160" w:right="-13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12ED4" w:rsidRPr="00BE5913" w14:paraId="652F86DC" w14:textId="77777777" w:rsidTr="00373179">
        <w:trPr>
          <w:trHeight w:val="20"/>
        </w:trPr>
        <w:tc>
          <w:tcPr>
            <w:tcW w:w="6210" w:type="dxa"/>
          </w:tcPr>
          <w:p w14:paraId="7AB6F882" w14:textId="77777777" w:rsidR="00D12ED4" w:rsidRPr="00BE5913" w:rsidRDefault="00D12ED4" w:rsidP="00BE5913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1620" w:type="dxa"/>
          </w:tcPr>
          <w:p w14:paraId="5868996C" w14:textId="4DA56D1B" w:rsidR="00D12ED4" w:rsidRPr="00BE5913" w:rsidRDefault="0001183B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3,595,72</w:t>
            </w:r>
            <w:r w:rsidR="008230F8" w:rsidRPr="00BE591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3FD2AA5D" w14:textId="77777777" w:rsidR="00D12ED4" w:rsidRPr="00BE5913" w:rsidRDefault="00D12ED4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FDE7B5E" w14:textId="10FF42AE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3,5</w:t>
            </w:r>
            <w:r w:rsidR="006A35BB"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A35BB" w:rsidRPr="00BE5913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446672" w:rsidRPr="00BE5913" w14:paraId="3DAB6BEA" w14:textId="77777777" w:rsidTr="00373179">
        <w:trPr>
          <w:trHeight w:val="20"/>
        </w:trPr>
        <w:tc>
          <w:tcPr>
            <w:tcW w:w="6210" w:type="dxa"/>
          </w:tcPr>
          <w:p w14:paraId="31596F05" w14:textId="77777777" w:rsidR="00446672" w:rsidRPr="00BE5913" w:rsidRDefault="00446672" w:rsidP="00BE5913">
            <w:pPr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F04F2F3" w14:textId="77777777" w:rsidR="00446672" w:rsidRPr="00BE5913" w:rsidRDefault="00446672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92FD8" w14:textId="77777777" w:rsidR="00446672" w:rsidRPr="00BE5913" w:rsidRDefault="00446672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BDD2399" w14:textId="77777777" w:rsidR="00446672" w:rsidRPr="00BE5913" w:rsidRDefault="00446672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ED4" w:rsidRPr="00BE5913" w14:paraId="2DD0333F" w14:textId="77777777" w:rsidTr="00373179">
        <w:trPr>
          <w:trHeight w:val="72"/>
        </w:trPr>
        <w:tc>
          <w:tcPr>
            <w:tcW w:w="6210" w:type="dxa"/>
          </w:tcPr>
          <w:p w14:paraId="6B558B39" w14:textId="0FCEA165" w:rsidR="00D12ED4" w:rsidRPr="00BE5913" w:rsidRDefault="00D12ED4" w:rsidP="00BE5913">
            <w:pPr>
              <w:spacing w:line="235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ต้นทุนที่ใช้ในการดำเนินงานทางตรง (รวมทั้งค่าซ่อมแซมและค่า</w:t>
            </w:r>
            <w:r w:rsidR="00EB6C69" w:rsidRPr="00BE5913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บํารุ</w:t>
            </w:r>
            <w:r w:rsidR="00EB6C69"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ง</w:t>
            </w: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รักษา)</w:t>
            </w:r>
          </w:p>
        </w:tc>
        <w:tc>
          <w:tcPr>
            <w:tcW w:w="1620" w:type="dxa"/>
          </w:tcPr>
          <w:p w14:paraId="4BCAF9B9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35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DB1D53" w14:textId="77777777" w:rsidR="00D12ED4" w:rsidRPr="00BE5913" w:rsidRDefault="00D12ED4" w:rsidP="00BE5913">
            <w:pPr>
              <w:spacing w:line="235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2500E14E" w14:textId="77777777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2ED4" w:rsidRPr="00BE5913" w14:paraId="4ECD204B" w14:textId="77777777" w:rsidTr="00373179">
        <w:trPr>
          <w:trHeight w:val="20"/>
        </w:trPr>
        <w:tc>
          <w:tcPr>
            <w:tcW w:w="6210" w:type="dxa"/>
          </w:tcPr>
          <w:p w14:paraId="274ABD6C" w14:textId="77777777" w:rsidR="00D12ED4" w:rsidRPr="00BE5913" w:rsidRDefault="00D12ED4" w:rsidP="00BE591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1620" w:type="dxa"/>
          </w:tcPr>
          <w:p w14:paraId="7951A149" w14:textId="5998DB62" w:rsidR="00D12ED4" w:rsidRPr="00BE5913" w:rsidRDefault="008230F8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110,691</w:t>
            </w:r>
          </w:p>
        </w:tc>
        <w:tc>
          <w:tcPr>
            <w:tcW w:w="236" w:type="dxa"/>
          </w:tcPr>
          <w:p w14:paraId="4BA5718B" w14:textId="77777777" w:rsidR="00D12ED4" w:rsidRPr="00BE5913" w:rsidRDefault="00D12ED4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shd w:val="clear" w:color="auto" w:fill="auto"/>
          </w:tcPr>
          <w:p w14:paraId="2501BD6F" w14:textId="1E719285" w:rsidR="00D12ED4" w:rsidRPr="00BE5913" w:rsidRDefault="00D12ED4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114,787 </w:t>
            </w:r>
          </w:p>
        </w:tc>
      </w:tr>
      <w:tr w:rsidR="001457CF" w:rsidRPr="00BE5913" w14:paraId="032737F9" w14:textId="77777777" w:rsidTr="00373179">
        <w:trPr>
          <w:trHeight w:val="191"/>
        </w:trPr>
        <w:tc>
          <w:tcPr>
            <w:tcW w:w="6210" w:type="dxa"/>
          </w:tcPr>
          <w:p w14:paraId="2E5CB656" w14:textId="77777777" w:rsidR="001457CF" w:rsidRPr="00BE5913" w:rsidRDefault="001457CF" w:rsidP="00BE5913">
            <w:pPr>
              <w:pStyle w:val="ListParagraph"/>
              <w:numPr>
                <w:ilvl w:val="0"/>
                <w:numId w:val="2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0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อสังหาริมทรัพย์เพื่อการลงทุนที่ไม่มีรายได้ค่าเช่า</w:t>
            </w:r>
          </w:p>
        </w:tc>
        <w:tc>
          <w:tcPr>
            <w:tcW w:w="1620" w:type="dxa"/>
          </w:tcPr>
          <w:p w14:paraId="35CBD9F5" w14:textId="384ED664" w:rsidR="001457CF" w:rsidRPr="00BE5913" w:rsidRDefault="008230F8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12,902</w:t>
            </w:r>
          </w:p>
        </w:tc>
        <w:tc>
          <w:tcPr>
            <w:tcW w:w="236" w:type="dxa"/>
          </w:tcPr>
          <w:p w14:paraId="6875683D" w14:textId="77777777" w:rsidR="001457CF" w:rsidRPr="00BE5913" w:rsidRDefault="001457CF" w:rsidP="00BE5913">
            <w:pPr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</w:tcPr>
          <w:p w14:paraId="7B2CDD00" w14:textId="3E90AB8E" w:rsidR="001457CF" w:rsidRPr="00BE5913" w:rsidRDefault="00D12ED4" w:rsidP="00BE5913">
            <w:pPr>
              <w:pStyle w:val="acctfourfigures"/>
              <w:tabs>
                <w:tab w:val="clear" w:pos="765"/>
              </w:tabs>
              <w:spacing w:line="223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14,640</w:t>
            </w:r>
          </w:p>
        </w:tc>
      </w:tr>
    </w:tbl>
    <w:p w14:paraId="06F64017" w14:textId="30057771" w:rsidR="000C014A" w:rsidRPr="00BE5913" w:rsidRDefault="000C014A" w:rsidP="00BE5913">
      <w:pPr>
        <w:rPr>
          <w:rFonts w:asciiTheme="majorBidi" w:hAnsiTheme="majorBidi" w:cstheme="majorBidi"/>
          <w:sz w:val="30"/>
          <w:szCs w:val="30"/>
        </w:rPr>
      </w:pPr>
    </w:p>
    <w:p w14:paraId="542EA8BC" w14:textId="7B32037E" w:rsidR="00906F18" w:rsidRPr="00BE5913" w:rsidRDefault="00906F18" w:rsidP="00BE5913">
      <w:pPr>
        <w:tabs>
          <w:tab w:val="left" w:pos="540"/>
        </w:tabs>
        <w:ind w:firstLine="630"/>
        <w:jc w:val="thaiDistribute"/>
        <w:rPr>
          <w:rFonts w:asciiTheme="majorBidi" w:hAnsiTheme="majorBidi"/>
          <w:b/>
          <w:bCs/>
          <w:color w:val="0D0D0D"/>
          <w:sz w:val="30"/>
          <w:szCs w:val="30"/>
        </w:rPr>
      </w:pPr>
      <w:r w:rsidRPr="00BE5913">
        <w:rPr>
          <w:rFonts w:asciiTheme="majorBidi" w:hAnsiTheme="majorBidi" w:hint="cs"/>
          <w:b/>
          <w:bCs/>
          <w:color w:val="0D0D0D"/>
          <w:sz w:val="30"/>
          <w:szCs w:val="30"/>
          <w:cs/>
        </w:rPr>
        <w:t>การวัดมูลค่ายุติธรรม</w:t>
      </w:r>
      <w:r w:rsidRPr="00BE5913">
        <w:rPr>
          <w:rFonts w:asciiTheme="majorBidi" w:hAnsiTheme="majorBidi"/>
          <w:b/>
          <w:bCs/>
          <w:color w:val="0D0D0D"/>
          <w:sz w:val="30"/>
          <w:szCs w:val="30"/>
        </w:rPr>
        <w:t xml:space="preserve"> </w:t>
      </w:r>
    </w:p>
    <w:p w14:paraId="1D0C061F" w14:textId="77777777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</w:p>
    <w:p w14:paraId="71539439" w14:textId="703D63DD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BE5913">
        <w:rPr>
          <w:rFonts w:asciiTheme="majorBidi" w:hAnsiTheme="majorBidi" w:hint="cs"/>
          <w:color w:val="0D0D0D"/>
          <w:sz w:val="30"/>
          <w:szCs w:val="30"/>
          <w:cs/>
        </w:rPr>
        <w:t xml:space="preserve">มูลค่ายุติธรรมประเมินโดยผู้ประเมินราคาทรัพย์สินอิสระจากภายนอก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</w:t>
      </w:r>
    </w:p>
    <w:p w14:paraId="2E6A3B0E" w14:textId="77777777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  <w:cs/>
        </w:rPr>
      </w:pPr>
    </w:p>
    <w:p w14:paraId="3C6854BD" w14:textId="77777777" w:rsidR="00906F18" w:rsidRPr="00BE5913" w:rsidRDefault="00906F18" w:rsidP="00BE5913">
      <w:pPr>
        <w:tabs>
          <w:tab w:val="left" w:pos="540"/>
        </w:tabs>
        <w:ind w:left="630"/>
        <w:jc w:val="thaiDistribute"/>
        <w:rPr>
          <w:rFonts w:asciiTheme="majorBidi" w:hAnsiTheme="majorBidi"/>
          <w:color w:val="0D0D0D"/>
          <w:sz w:val="30"/>
          <w:szCs w:val="30"/>
        </w:rPr>
      </w:pPr>
      <w:r w:rsidRPr="00BE5913">
        <w:rPr>
          <w:rFonts w:asciiTheme="majorBidi" w:hAnsiTheme="majorBidi" w:hint="cs"/>
          <w:color w:val="0D0D0D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BE5913">
        <w:rPr>
          <w:rFonts w:asciiTheme="majorBidi" w:hAnsiTheme="majorBidi"/>
          <w:color w:val="0D0D0D"/>
          <w:sz w:val="30"/>
          <w:szCs w:val="30"/>
        </w:rPr>
        <w:t xml:space="preserve">3 </w:t>
      </w:r>
      <w:r w:rsidRPr="00BE5913">
        <w:rPr>
          <w:rFonts w:asciiTheme="majorBidi" w:hAnsiTheme="majorBidi"/>
          <w:color w:val="0D0D0D"/>
          <w:sz w:val="30"/>
          <w:szCs w:val="30"/>
        </w:rPr>
        <w:br/>
      </w:r>
      <w:r w:rsidRPr="00BE5913">
        <w:rPr>
          <w:rFonts w:asciiTheme="majorBidi" w:hAnsiTheme="majorBidi" w:hint="cs"/>
          <w:color w:val="0D0D0D"/>
          <w:sz w:val="30"/>
          <w:szCs w:val="30"/>
          <w:cs/>
        </w:rPr>
        <w:t>จากเกณฑ์ข้อมูลที่นำมาใช้ในเทคนิคการประเมินมูลค่ายุติธรรม</w:t>
      </w:r>
    </w:p>
    <w:p w14:paraId="0987A989" w14:textId="7E51FE26" w:rsidR="00906F18" w:rsidRPr="00BE5913" w:rsidRDefault="00906F18" w:rsidP="00BE5913">
      <w:pPr>
        <w:tabs>
          <w:tab w:val="left" w:pos="540"/>
        </w:tabs>
        <w:jc w:val="thaiDistribute"/>
        <w:rPr>
          <w:rFonts w:asciiTheme="majorBidi" w:hAnsiTheme="majorBidi"/>
          <w:color w:val="0D0D0D"/>
          <w:sz w:val="30"/>
          <w:szCs w:val="30"/>
        </w:rPr>
      </w:pPr>
    </w:p>
    <w:tbl>
      <w:tblPr>
        <w:tblW w:w="9540" w:type="dxa"/>
        <w:tblInd w:w="450" w:type="dxa"/>
        <w:tblLook w:val="04A0" w:firstRow="1" w:lastRow="0" w:firstColumn="1" w:lastColumn="0" w:noHBand="0" w:noVBand="1"/>
      </w:tblPr>
      <w:tblGrid>
        <w:gridCol w:w="3312"/>
        <w:gridCol w:w="6228"/>
      </w:tblGrid>
      <w:tr w:rsidR="00906F18" w:rsidRPr="00BE5913" w14:paraId="7CD7560E" w14:textId="77777777" w:rsidTr="00906F18">
        <w:trPr>
          <w:tblHeader/>
        </w:trPr>
        <w:tc>
          <w:tcPr>
            <w:tcW w:w="3312" w:type="dxa"/>
            <w:shd w:val="clear" w:color="auto" w:fill="auto"/>
            <w:vAlign w:val="bottom"/>
          </w:tcPr>
          <w:p w14:paraId="7F720D34" w14:textId="6F6D59EE" w:rsidR="00906F18" w:rsidRPr="00BE5913" w:rsidRDefault="002767C0" w:rsidP="00BE5913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228" w:type="dxa"/>
            <w:shd w:val="clear" w:color="auto" w:fill="auto"/>
            <w:vAlign w:val="bottom"/>
          </w:tcPr>
          <w:p w14:paraId="55717661" w14:textId="312DA28F" w:rsidR="00906F18" w:rsidRPr="00BE5913" w:rsidRDefault="002767C0" w:rsidP="00BE5913">
            <w:pPr>
              <w:tabs>
                <w:tab w:val="left" w:pos="540"/>
              </w:tabs>
              <w:spacing w:line="235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คำอธิบาย</w:t>
            </w:r>
            <w:r w:rsidR="002C4EBD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06F18" w:rsidRPr="00BE5913" w14:paraId="78BE1C9E" w14:textId="77777777" w:rsidTr="00906F18">
        <w:tc>
          <w:tcPr>
            <w:tcW w:w="3312" w:type="dxa"/>
            <w:shd w:val="clear" w:color="auto" w:fill="auto"/>
          </w:tcPr>
          <w:p w14:paraId="5AC5166B" w14:textId="6A5CB0CD" w:rsidR="002C4EBD" w:rsidRPr="00BE5913" w:rsidRDefault="002C4EBD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  <w:p w14:paraId="70C959C8" w14:textId="00F7A6E1" w:rsidR="002C4EBD" w:rsidRPr="00BE5913" w:rsidRDefault="002C4EBD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7C9C9A0" w14:textId="77777777" w:rsidR="002C4EBD" w:rsidRPr="00BE5913" w:rsidRDefault="002C4EBD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FB672FA" w14:textId="5E1C81D8" w:rsidR="002C4EBD" w:rsidRPr="00BE5913" w:rsidRDefault="002C4EBD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รูปแบบ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br/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53972CAE" w14:textId="1B49F2CF" w:rsidR="002C4EBD" w:rsidRPr="00BE5913" w:rsidRDefault="002C4EBD" w:rsidP="00BE5913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EF4C284" w14:textId="0ED7418F" w:rsidR="002C4EBD" w:rsidRPr="00BE5913" w:rsidRDefault="002C4EBD" w:rsidP="00BE5913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6ECAECE" w14:textId="77777777" w:rsidR="002C4EBD" w:rsidRPr="00BE5913" w:rsidRDefault="002C4EBD" w:rsidP="00BE5913">
            <w:p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B6464C" w14:textId="77777777" w:rsidR="00A64EDB" w:rsidRPr="00A64EDB" w:rsidRDefault="00A64EDB" w:rsidP="00A64EDB">
            <w:pPr>
              <w:pStyle w:val="ListParagraph"/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12"/>
                <w:sz w:val="22"/>
              </w:rPr>
            </w:pPr>
          </w:p>
          <w:p w14:paraId="6C0D49B9" w14:textId="57019B79" w:rsidR="00906F18" w:rsidRPr="00BE5913" w:rsidRDefault="002C4EBD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clear" w:pos="4451"/>
                <w:tab w:val="left" w:pos="300"/>
                <w:tab w:val="left" w:pos="540"/>
                <w:tab w:val="left" w:pos="2416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pacing w:val="-12"/>
                <w:sz w:val="30"/>
                <w:szCs w:val="30"/>
                <w:cs/>
              </w:rPr>
              <w:t>การประมาณต้นทุนทดแทนหักค่าเสื่อม</w:t>
            </w:r>
          </w:p>
        </w:tc>
        <w:tc>
          <w:tcPr>
            <w:tcW w:w="6228" w:type="dxa"/>
            <w:shd w:val="clear" w:color="auto" w:fill="auto"/>
          </w:tcPr>
          <w:p w14:paraId="54D23B1D" w14:textId="77777777" w:rsidR="00906F18" w:rsidRPr="00BE5913" w:rsidRDefault="00906F18" w:rsidP="00BE591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วิธีการเปรียบเทียบราคาตลาด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โดยราคาเสนอซื้อขายหรือราคาซื้อขายสำหรับที่ดินที่คล้ายคลึงกันในตลาดที่ปรับปรุงปัจจัยอื่น เช่น สถานที่ตั้ง ขนาด สภาพของที่ดิน และศักยภาพในการพัฒนา</w:t>
            </w:r>
          </w:p>
          <w:p w14:paraId="20329995" w14:textId="77777777" w:rsidR="00906F18" w:rsidRPr="00BE5913" w:rsidRDefault="00906F18" w:rsidP="00BE591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วิธีการรายได้ โดยการคิดลดกระแสเงินสด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อัตราการครอบครอง ค่าใช้จ่ายเพื่อเป็นสิ่งจูงใจในการเช่า เช่น ระยะเวลาที่ให้เช่าฟรี และการยกเว้นค่าใช้จ่ายอื่นๆ แก่ผู้เช่า กระแสเงินสดสุทธิที่คาดไว้จะถูกคิดลดโดยใช้อัตราคิดลดที่ปรับค่าความเสี่ยงแล้ว การประมาณอัตราคิดลดได้พิจารณาถึงคุณภาพของอาคารและสถานที่ตั้ง (ตำแหน่งที่ดี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ที่สุด หรือ รองลงมา) คุณภาพเครดิตของผู้เช่าและระยะเวลาการเช่า</w:t>
            </w:r>
          </w:p>
          <w:p w14:paraId="503ABEFF" w14:textId="77777777" w:rsidR="00906F18" w:rsidRPr="00BE5913" w:rsidRDefault="00906F18" w:rsidP="00BE5913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35" w:lineRule="auto"/>
              <w:ind w:left="256" w:hanging="2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วิธีต้นทุน โดยการประมาณต้นทุนทดแทน หักด้วยค่าเสื่อมราคาตามสภาพ อันประกอบด้วยค่าเสื่อมราคาทางกายภาพ ค่าเสื่อมราคาทางการใช้ประโยชน์ใช้สอย และค่าเสื่อมราคาอันเนื่องมาจากปัจจัยภายนอกหรือทางเศรษฐกิจ</w:t>
            </w:r>
          </w:p>
        </w:tc>
      </w:tr>
    </w:tbl>
    <w:p w14:paraId="305CCD64" w14:textId="634C4043" w:rsidR="0066577C" w:rsidRPr="00A64EDB" w:rsidRDefault="0066577C" w:rsidP="00BE5913">
      <w:pPr>
        <w:spacing w:line="240" w:lineRule="auto"/>
        <w:ind w:left="72" w:firstLine="706"/>
        <w:rPr>
          <w:rFonts w:asciiTheme="majorBidi" w:hAnsiTheme="majorBidi" w:cstheme="majorBidi"/>
          <w:b/>
          <w:bCs/>
          <w:i/>
          <w:iCs/>
          <w:sz w:val="2"/>
          <w:szCs w:val="2"/>
        </w:rPr>
      </w:pPr>
    </w:p>
    <w:tbl>
      <w:tblPr>
        <w:tblW w:w="9720" w:type="dxa"/>
        <w:tblInd w:w="270" w:type="dxa"/>
        <w:tblLook w:val="04A0" w:firstRow="1" w:lastRow="0" w:firstColumn="1" w:lastColumn="0" w:noHBand="0" w:noVBand="1"/>
      </w:tblPr>
      <w:tblGrid>
        <w:gridCol w:w="2880"/>
        <w:gridCol w:w="2970"/>
        <w:gridCol w:w="3870"/>
      </w:tblGrid>
      <w:tr w:rsidR="002767C0" w:rsidRPr="00BE5913" w14:paraId="0441638A" w14:textId="77777777" w:rsidTr="00C03130">
        <w:trPr>
          <w:tblHeader/>
        </w:trPr>
        <w:tc>
          <w:tcPr>
            <w:tcW w:w="2880" w:type="dxa"/>
            <w:shd w:val="clear" w:color="auto" w:fill="auto"/>
            <w:vAlign w:val="bottom"/>
          </w:tcPr>
          <w:p w14:paraId="44CD7BBA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1A106A96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</w:p>
          <w:p w14:paraId="02D5B212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3870" w:type="dxa"/>
            <w:shd w:val="clear" w:color="auto" w:fill="auto"/>
            <w:vAlign w:val="bottom"/>
          </w:tcPr>
          <w:p w14:paraId="5B1D0B25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2767C0" w:rsidRPr="00BE5913" w14:paraId="6A723E06" w14:textId="77777777" w:rsidTr="00C03130">
        <w:tc>
          <w:tcPr>
            <w:tcW w:w="2880" w:type="dxa"/>
            <w:shd w:val="clear" w:color="auto" w:fill="auto"/>
          </w:tcPr>
          <w:p w14:paraId="629FC6CB" w14:textId="77777777" w:rsidR="002767C0" w:rsidRPr="00BE5913" w:rsidRDefault="002767C0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การคิดลดกระแสเงินสด  รูปแบบ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การ</w:t>
            </w: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ประเมินมูลค่าพิจารณาถึงมูลค่าปัจจุบันของกระแสเงินสดสุทธิที่ได้จากทรัพย์สิน </w:t>
            </w:r>
          </w:p>
          <w:p w14:paraId="269A4B6A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84BEA0B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35E54E0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4EB0E03" w14:textId="77777777" w:rsidR="002767C0" w:rsidRPr="00BE5913" w:rsidRDefault="002767C0" w:rsidP="00BE5913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1E27A7B" w14:textId="77777777" w:rsidR="00157786" w:rsidRPr="00BE5913" w:rsidRDefault="00157786" w:rsidP="00BE5913">
            <w:pPr>
              <w:tabs>
                <w:tab w:val="clear" w:pos="680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EFD58D5" w14:textId="77777777" w:rsidR="00A9154E" w:rsidRDefault="00A9154E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256142E" w14:textId="77777777" w:rsidR="00B57F7A" w:rsidRPr="00BE5913" w:rsidRDefault="00B57F7A" w:rsidP="00BE5913">
            <w:pPr>
              <w:pStyle w:val="ListParagraph"/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380A302" w14:textId="787F195F" w:rsidR="002767C0" w:rsidRPr="00BE5913" w:rsidRDefault="002767C0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การประมาณต้นทุนทดแทนหักด้วยค่าเสื่อมราคาตามสภาพ</w:t>
            </w:r>
          </w:p>
          <w:p w14:paraId="28FA8056" w14:textId="77777777" w:rsidR="002767C0" w:rsidRPr="00BE5913" w:rsidRDefault="002767C0" w:rsidP="00BE5913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2D1A196B" w14:textId="50EA9D0E" w:rsidR="002767C0" w:rsidRPr="00BE5913" w:rsidRDefault="002767C0" w:rsidP="00BE5913">
            <w:pPr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E764966" w14:textId="7AEAAF3C" w:rsidR="00C03130" w:rsidRPr="00BE5913" w:rsidRDefault="00C03130" w:rsidP="00BE5913">
            <w:pPr>
              <w:pStyle w:val="ListParagraph"/>
              <w:tabs>
                <w:tab w:val="clear" w:pos="227"/>
                <w:tab w:val="clear" w:pos="680"/>
                <w:tab w:val="left" w:pos="251"/>
                <w:tab w:val="left" w:pos="540"/>
              </w:tabs>
              <w:spacing w:line="240" w:lineRule="auto"/>
              <w:ind w:left="-14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5D4DDDDC" w14:textId="77777777" w:rsidR="002767C0" w:rsidRPr="00BE5913" w:rsidRDefault="002767C0" w:rsidP="00BE5913">
            <w:pPr>
              <w:pStyle w:val="ListParagraph"/>
              <w:numPr>
                <w:ilvl w:val="0"/>
                <w:numId w:val="29"/>
              </w:numPr>
              <w:tabs>
                <w:tab w:val="clear" w:pos="227"/>
                <w:tab w:val="clear" w:pos="680"/>
                <w:tab w:val="left" w:pos="300"/>
                <w:tab w:val="left" w:pos="540"/>
              </w:tabs>
              <w:spacing w:line="240" w:lineRule="auto"/>
              <w:ind w:left="256"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2970" w:type="dxa"/>
            <w:shd w:val="clear" w:color="auto" w:fill="auto"/>
          </w:tcPr>
          <w:p w14:paraId="0F451F69" w14:textId="43526196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>อัตราการเติบโตระยะยาวของค่าเช่า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ร้อยละ </w:t>
            </w:r>
            <w:r w:rsidR="00906BBF" w:rsidRPr="00BE5913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</w:t>
            </w:r>
            <w:r w:rsidR="00B57F7A">
              <w:rPr>
                <w:rFonts w:asciiTheme="majorBidi" w:hAnsiTheme="majorBidi" w:cstheme="majorBidi"/>
                <w:spacing w:val="-8"/>
                <w:sz w:val="30"/>
                <w:szCs w:val="30"/>
              </w:rPr>
              <w:t>.50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ถึงร้อยละ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E78A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57F7A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(256</w:t>
            </w:r>
            <w:r w:rsidR="00D12ED4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6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ร้อยละ </w:t>
            </w:r>
            <w:r w:rsidR="00F557E7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2.</w:t>
            </w:r>
            <w:r w:rsidR="00D12ED4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6</w:t>
            </w:r>
            <w:r w:rsidR="00F557E7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0</w:t>
            </w:r>
            <w:r w:rsidR="00564044" w:rsidRPr="00BE5913">
              <w:rPr>
                <w:rFonts w:asciiTheme="majorBidi" w:hAnsiTheme="majorBidi" w:cstheme="majorBidi"/>
                <w:spacing w:val="-10"/>
                <w:sz w:val="30"/>
                <w:szCs w:val="30"/>
              </w:rPr>
              <w:t xml:space="preserve">  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  <w:cs/>
              </w:rPr>
              <w:t xml:space="preserve">ถึงร้อยละ </w:t>
            </w:r>
            <w:r w:rsidR="00564044"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15</w:t>
            </w:r>
            <w:r w:rsidR="00B57F7A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.00</w:t>
            </w:r>
            <w:r w:rsidRPr="00BE5913">
              <w:rPr>
                <w:rFonts w:asciiTheme="majorBidi" w:hAnsiTheme="majorBidi" w:cstheme="majorBidi"/>
                <w:i/>
                <w:iCs/>
                <w:spacing w:val="-10"/>
                <w:sz w:val="30"/>
                <w:szCs w:val="30"/>
              </w:rPr>
              <w:t>)</w:t>
            </w:r>
          </w:p>
          <w:p w14:paraId="69D2B47E" w14:textId="6BEC1509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อัตราคิดลดร้อยละ </w:t>
            </w:r>
            <w:r w:rsidR="002430F3" w:rsidRPr="00BE5913">
              <w:rPr>
                <w:rFonts w:asciiTheme="majorBidi" w:hAnsiTheme="majorBidi" w:cstheme="majorBidi"/>
                <w:sz w:val="30"/>
                <w:szCs w:val="30"/>
              </w:rPr>
              <w:t>7.50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ถึง ร้อยละ</w:t>
            </w:r>
            <w:r w:rsidR="00371123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0DFD" w:rsidRPr="00BE59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B57F7A">
              <w:rPr>
                <w:rFonts w:asciiTheme="majorBidi" w:hAnsiTheme="majorBidi" w:cstheme="majorBidi"/>
                <w:sz w:val="30"/>
                <w:szCs w:val="30"/>
              </w:rPr>
              <w:t>.00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D12ED4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</w:rPr>
              <w:t xml:space="preserve">ร้อยละ 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7.5</w:t>
            </w:r>
            <w:r w:rsidR="00371123"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0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8"/>
                <w:sz w:val="30"/>
                <w:szCs w:val="30"/>
                <w:cs/>
              </w:rPr>
              <w:t>ถึงร้อยละ</w:t>
            </w:r>
            <w:r w:rsidR="00963640" w:rsidRPr="00BE5913">
              <w:rPr>
                <w:rFonts w:asciiTheme="majorBidi" w:hAnsiTheme="majorBidi"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</w:rPr>
              <w:t>12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  <w:p w14:paraId="53632C33" w14:textId="5F94B964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อัตราผลตอบแทนการลงทุนร้อยละ </w:t>
            </w:r>
            <w:r w:rsidR="002430F3" w:rsidRPr="00BE5913">
              <w:rPr>
                <w:rFonts w:asciiTheme="majorBidi" w:hAnsiTheme="majorBidi" w:cstheme="majorBidi"/>
                <w:sz w:val="30"/>
                <w:szCs w:val="30"/>
              </w:rPr>
              <w:t>6.50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ถึ</w:t>
            </w:r>
            <w:r w:rsidR="00B57B3A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="00924F8C" w:rsidRPr="00BE59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2430F3" w:rsidRPr="00BE5913">
              <w:rPr>
                <w:rFonts w:asciiTheme="majorBidi" w:hAnsiTheme="majorBidi" w:cstheme="majorBidi"/>
                <w:sz w:val="30"/>
                <w:szCs w:val="30"/>
              </w:rPr>
              <w:t>.50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(256</w:t>
            </w:r>
            <w:r w:rsidR="00CD315C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ร้อยละ 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6.50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ถึงร้อยละ</w:t>
            </w:r>
            <w:r w:rsidR="00963640" w:rsidRPr="00BE5913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9</w:t>
            </w:r>
            <w:r w:rsidR="00A9154E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.50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  <w:p w14:paraId="33DD4121" w14:textId="77777777" w:rsidR="00157786" w:rsidRPr="00BE5913" w:rsidRDefault="001577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A385FC" w14:textId="48CB59F2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ราคาต้นทุนค่าก่อสร้างอาคารใหม่</w:t>
            </w:r>
            <w:r w:rsidR="0000469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เท่ากับ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4B85" w:rsidRPr="00BE5913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9C0F95" w:rsidRPr="00BE5913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บาทต่อตารางเมตร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(256</w:t>
            </w:r>
            <w:r w:rsidR="00CD315C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="00963640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1,0</w:t>
            </w:r>
            <w:r w:rsidR="00CD315C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24</w:t>
            </w:r>
            <w:r w:rsidR="00963640"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7F17C101" w14:textId="77777777" w:rsidR="00CA6BF4" w:rsidRPr="00BE5913" w:rsidRDefault="00CA6B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4B23BA" w14:textId="4B0FAB23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ราคาตลาดของที่ดินอยู่ระหว่าง </w:t>
            </w:r>
            <w:r w:rsidR="00D16553" w:rsidRPr="00BE59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32E8B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C0F95" w:rsidRPr="00BE59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968C4" w:rsidRPr="00BE5913">
              <w:rPr>
                <w:rFonts w:asciiTheme="majorBidi" w:hAnsiTheme="majorBidi" w:cstheme="majorBidi"/>
                <w:sz w:val="30"/>
                <w:szCs w:val="30"/>
              </w:rPr>
              <w:t>09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 ถึง </w:t>
            </w:r>
            <w:r w:rsidR="009F22E2" w:rsidRPr="00BE59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B1B08" w:rsidRPr="00BE5913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  <w:r w:rsidR="00D16553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บาทต่อ</w:t>
            </w:r>
            <w:r w:rsidRPr="00BE591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ตารางเมตร 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(256</w:t>
            </w:r>
            <w:r w:rsidR="006F2673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3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: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6,</w:t>
            </w:r>
            <w:r w:rsidR="00CD315C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519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บาท</w:t>
            </w:r>
            <w:r w:rsidR="00963640" w:rsidRPr="00BE5913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963640" w:rsidRPr="00BE5913">
              <w:rPr>
                <w:rFonts w:asciiTheme="majorBidi" w:hAnsiTheme="majorBidi" w:hint="cs"/>
                <w:i/>
                <w:iCs/>
                <w:spacing w:val="-4"/>
                <w:sz w:val="30"/>
                <w:szCs w:val="30"/>
                <w:cs/>
              </w:rPr>
              <w:t>ถึง</w:t>
            </w:r>
            <w:r w:rsidR="00963640" w:rsidRPr="00BE5913">
              <w:rPr>
                <w:rFonts w:asciiTheme="majorBidi" w:hAnsiTheme="majorBidi"/>
                <w:i/>
                <w:iCs/>
                <w:spacing w:val="-4"/>
                <w:sz w:val="30"/>
                <w:szCs w:val="30"/>
                <w:cs/>
              </w:rPr>
              <w:t xml:space="preserve"> </w:t>
            </w:r>
            <w:r w:rsidR="00CD315C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700</w:t>
            </w:r>
            <w:r w:rsidR="00963640"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,000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บาทต่อตารา</w:t>
            </w:r>
            <w:r w:rsidRPr="00BE5913">
              <w:rPr>
                <w:rFonts w:asciiTheme="majorBidi" w:hAnsiTheme="majorBidi" w:cstheme="majorBidi" w:hint="cs"/>
                <w:i/>
                <w:iCs/>
                <w:spacing w:val="-4"/>
                <w:sz w:val="30"/>
                <w:szCs w:val="30"/>
                <w:cs/>
              </w:rPr>
              <w:t>ง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เมตร</w:t>
            </w:r>
            <w:r w:rsidRPr="00BE5913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  <w:t>)</w:t>
            </w:r>
          </w:p>
        </w:tc>
        <w:tc>
          <w:tcPr>
            <w:tcW w:w="3870" w:type="dxa"/>
            <w:shd w:val="clear" w:color="auto" w:fill="auto"/>
          </w:tcPr>
          <w:p w14:paraId="69A69EDD" w14:textId="3791F9E9" w:rsidR="002767C0" w:rsidRPr="00BE5913" w:rsidRDefault="002767C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82984A3" w14:textId="77777777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อัตราการเพิ่มขึ้นของค่าเช่าที่ประมาณการไว้สูงขึ้น (ลดลง)</w:t>
            </w:r>
          </w:p>
          <w:p w14:paraId="2BD240D3" w14:textId="400716F8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 ลดลง</w:t>
            </w:r>
            <w:r w:rsidR="00AA11F0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3C0DAFCD" w14:textId="77777777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อัตราผลตอบแทนการลงทุนลดลง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741E1A72" w14:textId="77777777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E9727D" w14:textId="4F4314BA" w:rsidR="002767C0" w:rsidRPr="00BE5913" w:rsidRDefault="002767C0" w:rsidP="00BE591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629B6CD" w14:textId="77777777" w:rsidR="00157786" w:rsidRPr="00BE5913" w:rsidRDefault="00157786" w:rsidP="00BE5913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DDBE9" w14:textId="77777777" w:rsidR="00A9154E" w:rsidRDefault="00A9154E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1555D1" w14:textId="77777777" w:rsidR="00B57F7A" w:rsidRPr="00BE5913" w:rsidRDefault="00B57F7A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5F36D6DC" w14:textId="1845BF05" w:rsidR="002767C0" w:rsidRPr="00BE5913" w:rsidRDefault="002767C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33D9EE9E" w14:textId="77777777" w:rsidR="002767C0" w:rsidRPr="00BE5913" w:rsidRDefault="002767C0" w:rsidP="00BE5913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2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ราคาต้นทุนค่าก่อสร้าง สูงขึ้น 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4AA3E8A2" w14:textId="77777777" w:rsidR="002767C0" w:rsidRPr="00BE5913" w:rsidRDefault="002767C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63C791" w14:textId="77777777" w:rsidR="00CA6BF4" w:rsidRPr="00BE5913" w:rsidRDefault="00CA6BF4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FA366A" w14:textId="77777777" w:rsidR="00C03130" w:rsidRPr="00BE5913" w:rsidRDefault="00C03130" w:rsidP="00BE591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7385AE07" w14:textId="2FAD3290" w:rsidR="002767C0" w:rsidRPr="00BE5913" w:rsidRDefault="002767C0" w:rsidP="00BE5913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ราคาต่อพื้นที่สูงขึ้น (ลดลง)</w:t>
            </w:r>
          </w:p>
        </w:tc>
      </w:tr>
    </w:tbl>
    <w:p w14:paraId="62563526" w14:textId="77777777" w:rsidR="009238CA" w:rsidRPr="00BE5913" w:rsidRDefault="009238CA" w:rsidP="00BE5913">
      <w:pPr>
        <w:ind w:left="630"/>
        <w:rPr>
          <w:rFonts w:asciiTheme="majorBidi" w:hAnsiTheme="majorBidi"/>
          <w:i/>
          <w:iCs/>
          <w:sz w:val="30"/>
          <w:szCs w:val="30"/>
        </w:rPr>
      </w:pPr>
    </w:p>
    <w:p w14:paraId="2824C581" w14:textId="77777777" w:rsidR="00DF589E" w:rsidRPr="00BE5913" w:rsidRDefault="00DF58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i/>
          <w:iCs/>
          <w:color w:val="0D0D0D"/>
          <w:sz w:val="32"/>
          <w:szCs w:val="32"/>
          <w:cs/>
        </w:rPr>
        <w:sectPr w:rsidR="00DF589E" w:rsidRPr="00BE5913" w:rsidSect="00891371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25B9B2D1" w14:textId="18E3BF3E" w:rsidR="007A3D56" w:rsidRPr="00BE5913" w:rsidRDefault="0039603A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320" w:lineRule="exact"/>
        <w:ind w:left="633" w:right="29" w:hanging="86"/>
        <w:jc w:val="both"/>
        <w:rPr>
          <w:rFonts w:ascii="Angsana New" w:hAnsi="Angsana New"/>
          <w:b/>
          <w:bCs/>
          <w:sz w:val="30"/>
          <w:szCs w:val="30"/>
        </w:rPr>
      </w:pPr>
      <w:bookmarkStart w:id="18" w:name="_Hlk94971471"/>
      <w:r w:rsidRPr="00BE5913">
        <w:rPr>
          <w:rFonts w:ascii="Angsana New" w:hAnsi="Angsana New" w:hint="cs"/>
          <w:b/>
          <w:bCs/>
          <w:sz w:val="30"/>
          <w:szCs w:val="30"/>
          <w:cs/>
        </w:rPr>
        <w:t>ท</w:t>
      </w:r>
      <w:r w:rsidR="00CA7EB8" w:rsidRPr="00BE5913">
        <w:rPr>
          <w:rFonts w:ascii="Angsana New" w:hAnsi="Angsana New" w:hint="cs"/>
          <w:b/>
          <w:bCs/>
          <w:sz w:val="30"/>
          <w:szCs w:val="30"/>
          <w:cs/>
        </w:rPr>
        <w:t>ี่ดิน</w:t>
      </w:r>
      <w:r w:rsidR="00F5798A" w:rsidRPr="00BE5913">
        <w:rPr>
          <w:rFonts w:ascii="Angsana New" w:hAnsi="Angsana New"/>
          <w:b/>
          <w:bCs/>
          <w:sz w:val="30"/>
          <w:szCs w:val="30"/>
        </w:rPr>
        <w:t xml:space="preserve"> </w:t>
      </w:r>
      <w:r w:rsidRPr="00BE5913">
        <w:rPr>
          <w:rFonts w:ascii="Angsana New" w:hAnsi="Angsana New" w:hint="cs"/>
          <w:b/>
          <w:bCs/>
          <w:sz w:val="30"/>
          <w:szCs w:val="30"/>
          <w:cs/>
        </w:rPr>
        <w:t>อาคารและอุปกรณ์</w:t>
      </w:r>
    </w:p>
    <w:p w14:paraId="5354DC04" w14:textId="77777777" w:rsidR="00E63D4C" w:rsidRPr="00BE5913" w:rsidRDefault="00E63D4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  <w:tab w:val="left" w:pos="1620"/>
        </w:tabs>
        <w:spacing w:line="270" w:lineRule="exact"/>
        <w:ind w:left="630" w:right="29"/>
        <w:jc w:val="both"/>
        <w:rPr>
          <w:rFonts w:ascii="Angsana New" w:hAnsi="Angsana New"/>
          <w:b/>
          <w:bCs/>
          <w:sz w:val="22"/>
          <w:szCs w:val="22"/>
        </w:rPr>
      </w:pPr>
    </w:p>
    <w:tbl>
      <w:tblPr>
        <w:tblW w:w="15570" w:type="dxa"/>
        <w:tblInd w:w="90" w:type="dxa"/>
        <w:tblLayout w:type="fixed"/>
        <w:tblLook w:val="0020" w:firstRow="1" w:lastRow="0" w:firstColumn="0" w:lastColumn="0" w:noHBand="0" w:noVBand="0"/>
      </w:tblPr>
      <w:tblGrid>
        <w:gridCol w:w="3150"/>
        <w:gridCol w:w="468"/>
        <w:gridCol w:w="900"/>
        <w:gridCol w:w="270"/>
        <w:gridCol w:w="810"/>
        <w:gridCol w:w="270"/>
        <w:gridCol w:w="900"/>
        <w:gridCol w:w="240"/>
        <w:gridCol w:w="1200"/>
        <w:gridCol w:w="253"/>
        <w:gridCol w:w="1277"/>
        <w:gridCol w:w="256"/>
        <w:gridCol w:w="1112"/>
        <w:gridCol w:w="255"/>
        <w:gridCol w:w="1185"/>
        <w:gridCol w:w="252"/>
        <w:gridCol w:w="1170"/>
        <w:gridCol w:w="270"/>
        <w:gridCol w:w="1332"/>
      </w:tblGrid>
      <w:tr w:rsidR="00EA217C" w:rsidRPr="00BE5913" w14:paraId="66FBF76B" w14:textId="77777777" w:rsidTr="006B6FC0">
        <w:trPr>
          <w:cantSplit/>
        </w:trPr>
        <w:tc>
          <w:tcPr>
            <w:tcW w:w="3150" w:type="dxa"/>
          </w:tcPr>
          <w:p w14:paraId="1089DB0B" w14:textId="666CC691" w:rsidR="00EA217C" w:rsidRPr="00BE5913" w:rsidRDefault="00EA217C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7F30194" w14:textId="5C323FF1" w:rsidR="00EA217C" w:rsidRPr="00BE5913" w:rsidRDefault="00EA217C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15CCA5A9" w14:textId="6DFA1A6B" w:rsidR="00EA217C" w:rsidRPr="00BE5913" w:rsidRDefault="00297ACB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bookmarkEnd w:id="18"/>
      <w:tr w:rsidR="00D867DE" w:rsidRPr="00BE5913" w14:paraId="2E1667D0" w14:textId="77777777" w:rsidTr="00F2689A">
        <w:trPr>
          <w:cantSplit/>
        </w:trPr>
        <w:tc>
          <w:tcPr>
            <w:tcW w:w="3150" w:type="dxa"/>
          </w:tcPr>
          <w:p w14:paraId="3614C6CD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14580E99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2D68573F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561B89D4" w14:textId="1134B09E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 w:hint="cs"/>
                <w:i/>
                <w:iCs/>
                <w:sz w:val="23"/>
                <w:szCs w:val="23"/>
                <w:cs/>
                <w:lang w:val="en-US"/>
              </w:rPr>
              <w:t>หมายเหตุ</w:t>
            </w:r>
          </w:p>
        </w:tc>
        <w:tc>
          <w:tcPr>
            <w:tcW w:w="900" w:type="dxa"/>
          </w:tcPr>
          <w:p w14:paraId="57F5842E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0A85A40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C0BFA32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9835E4F" w14:textId="4BC2D256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</w:tcPr>
          <w:p w14:paraId="3FC5E3CD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810" w:type="dxa"/>
          </w:tcPr>
          <w:p w14:paraId="20714BA1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5C106EA" w14:textId="4CF3277D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="00DB12D8" w:rsidRPr="00BE5913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="00DB12D8"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793317DF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518274C2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3827B030" w14:textId="14C622E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BE5913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</w:tcPr>
          <w:p w14:paraId="659EE3BF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1B940D13" w14:textId="1035A50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19C660F4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vAlign w:val="bottom"/>
          </w:tcPr>
          <w:p w14:paraId="7508BE5A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6A823C51" w14:textId="6B7B8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2150DACD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6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12" w:type="dxa"/>
            <w:vAlign w:val="bottom"/>
          </w:tcPr>
          <w:p w14:paraId="7D08DB56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57D35CDD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35E6A91D" w14:textId="629E7668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6CF291AD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30CB9960" w14:textId="743151BD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0DC7D7B6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19B753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C9AA1C7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200BD444" w14:textId="433D12BB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</w:tcPr>
          <w:p w14:paraId="3C2CF9A9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46AB20CE" w14:textId="7F7EBD31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6B6FC0" w:rsidRPr="00BE5913" w14:paraId="6971AED5" w14:textId="190455B2" w:rsidTr="006B6FC0">
        <w:trPr>
          <w:cantSplit/>
        </w:trPr>
        <w:tc>
          <w:tcPr>
            <w:tcW w:w="3150" w:type="dxa"/>
          </w:tcPr>
          <w:p w14:paraId="7F607D13" w14:textId="77777777" w:rsidR="006B6FC0" w:rsidRPr="00BE5913" w:rsidRDefault="006B6FC0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60" w:lineRule="exact"/>
              <w:ind w:left="-98" w:right="63" w:firstLine="98"/>
              <w:jc w:val="both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</w:p>
        </w:tc>
        <w:tc>
          <w:tcPr>
            <w:tcW w:w="468" w:type="dxa"/>
          </w:tcPr>
          <w:p w14:paraId="33AB2F39" w14:textId="77777777" w:rsidR="006B6FC0" w:rsidRPr="00BE5913" w:rsidRDefault="006B6FC0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76926676" w14:textId="17848761" w:rsidR="006B6FC0" w:rsidRPr="00BE5913" w:rsidRDefault="006B6FC0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BE5913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D867DE" w:rsidRPr="00BE5913" w14:paraId="2C5FCD07" w14:textId="77777777" w:rsidTr="00CD6219">
        <w:trPr>
          <w:cantSplit/>
        </w:trPr>
        <w:tc>
          <w:tcPr>
            <w:tcW w:w="3150" w:type="dxa"/>
            <w:vAlign w:val="center"/>
          </w:tcPr>
          <w:p w14:paraId="131DEAC8" w14:textId="77777777" w:rsidR="00D867DE" w:rsidRPr="00BE5913" w:rsidRDefault="00D867DE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 xml:space="preserve">ราคาทุน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  <w:t xml:space="preserve">/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ราคาประเมินใหม่</w:t>
            </w:r>
          </w:p>
        </w:tc>
        <w:tc>
          <w:tcPr>
            <w:tcW w:w="468" w:type="dxa"/>
          </w:tcPr>
          <w:p w14:paraId="7DC4A630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10" w:right="-18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00" w:type="dxa"/>
          </w:tcPr>
          <w:p w14:paraId="7C286DBB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6068729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BBE7319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4525DD3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37BFCD9" w14:textId="748CE1C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369FD937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2D5CD84A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5DE26965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51F231B7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536A1425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60" w:lineRule="exact"/>
              <w:ind w:right="7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2793A10A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color w:val="FF0000"/>
                <w:sz w:val="23"/>
                <w:szCs w:val="23"/>
              </w:rPr>
            </w:pPr>
          </w:p>
        </w:tc>
        <w:tc>
          <w:tcPr>
            <w:tcW w:w="255" w:type="dxa"/>
          </w:tcPr>
          <w:p w14:paraId="6595CF0D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decimal" w:pos="351"/>
              </w:tabs>
              <w:spacing w:line="260" w:lineRule="exact"/>
              <w:ind w:right="15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3F351E6F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3DD53B3" w14:textId="77777777" w:rsidR="00D867DE" w:rsidRPr="00BE5913" w:rsidRDefault="00D867DE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48B3260C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ED3658F" w14:textId="77777777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</w:tcPr>
          <w:p w14:paraId="0CE0EFE5" w14:textId="36B9BEA4" w:rsidR="00D867DE" w:rsidRPr="00BE5913" w:rsidRDefault="00D86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</w:tr>
      <w:tr w:rsidR="00820342" w:rsidRPr="00BE5913" w14:paraId="105E039C" w14:textId="77777777" w:rsidTr="00CD6219">
        <w:trPr>
          <w:cantSplit/>
          <w:trHeight w:val="252"/>
        </w:trPr>
        <w:tc>
          <w:tcPr>
            <w:tcW w:w="3150" w:type="dxa"/>
            <w:vAlign w:val="center"/>
          </w:tcPr>
          <w:p w14:paraId="72495F28" w14:textId="236D534B" w:rsidR="00820342" w:rsidRPr="00BE5913" w:rsidRDefault="00820342" w:rsidP="00BE5913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E5913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BE5913">
              <w:rPr>
                <w:rFonts w:ascii="Angsana New" w:hAnsi="Angsana New"/>
                <w:sz w:val="23"/>
                <w:szCs w:val="23"/>
              </w:rPr>
              <w:t xml:space="preserve"> 2566</w:t>
            </w:r>
            <w:r w:rsidRPr="00BE591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BE5913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3D464AA" w14:textId="77777777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6268D3A" w14:textId="4794C0B9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47,523,528</w:t>
            </w:r>
          </w:p>
        </w:tc>
        <w:tc>
          <w:tcPr>
            <w:tcW w:w="270" w:type="dxa"/>
            <w:vAlign w:val="center"/>
          </w:tcPr>
          <w:p w14:paraId="100497C8" w14:textId="77777777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8B3843B" w14:textId="0AC1959C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 xml:space="preserve">304,156 </w:t>
            </w:r>
          </w:p>
        </w:tc>
        <w:tc>
          <w:tcPr>
            <w:tcW w:w="270" w:type="dxa"/>
            <w:vAlign w:val="center"/>
          </w:tcPr>
          <w:p w14:paraId="79E4B587" w14:textId="77777777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B3F7F7E" w14:textId="296F0C04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 xml:space="preserve"> 2,151,712 </w:t>
            </w:r>
          </w:p>
        </w:tc>
        <w:tc>
          <w:tcPr>
            <w:tcW w:w="240" w:type="dxa"/>
            <w:vAlign w:val="center"/>
          </w:tcPr>
          <w:p w14:paraId="6E0AC236" w14:textId="77777777" w:rsidR="00820342" w:rsidRPr="00BE5913" w:rsidRDefault="00820342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5"/>
              </w:tabs>
              <w:spacing w:line="260" w:lineRule="exact"/>
              <w:ind w:right="-18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DC98FB9" w14:textId="6F4EA060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 xml:space="preserve"> 9,679 </w:t>
            </w:r>
          </w:p>
        </w:tc>
        <w:tc>
          <w:tcPr>
            <w:tcW w:w="253" w:type="dxa"/>
            <w:vAlign w:val="center"/>
          </w:tcPr>
          <w:p w14:paraId="289B7AA9" w14:textId="77777777" w:rsidR="00820342" w:rsidRPr="00BE5913" w:rsidRDefault="00820342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6FBD5FB0" w14:textId="3F7C424D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32,377,384</w:t>
            </w:r>
          </w:p>
        </w:tc>
        <w:tc>
          <w:tcPr>
            <w:tcW w:w="256" w:type="dxa"/>
            <w:vAlign w:val="center"/>
          </w:tcPr>
          <w:p w14:paraId="4F0CC8EA" w14:textId="77777777" w:rsidR="00820342" w:rsidRPr="00BE5913" w:rsidRDefault="00820342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8849B17" w14:textId="60685319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5,505,020</w:t>
            </w:r>
          </w:p>
        </w:tc>
        <w:tc>
          <w:tcPr>
            <w:tcW w:w="255" w:type="dxa"/>
            <w:vAlign w:val="center"/>
          </w:tcPr>
          <w:p w14:paraId="523E9247" w14:textId="77777777" w:rsidR="00820342" w:rsidRPr="00BE5913" w:rsidRDefault="00820342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57E8E3A" w14:textId="171059AC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82,403</w:t>
            </w:r>
          </w:p>
        </w:tc>
        <w:tc>
          <w:tcPr>
            <w:tcW w:w="252" w:type="dxa"/>
            <w:vAlign w:val="center"/>
          </w:tcPr>
          <w:p w14:paraId="23231825" w14:textId="77777777" w:rsidR="00820342" w:rsidRPr="00BE5913" w:rsidRDefault="00820342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BDBD00E" w14:textId="46129766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3,526,680</w:t>
            </w:r>
          </w:p>
        </w:tc>
        <w:tc>
          <w:tcPr>
            <w:tcW w:w="270" w:type="dxa"/>
            <w:vAlign w:val="center"/>
          </w:tcPr>
          <w:p w14:paraId="1902A51E" w14:textId="77777777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14620B73" w14:textId="2C3E7C81" w:rsidR="00820342" w:rsidRPr="00BE5913" w:rsidRDefault="008203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91,480,562</w:t>
            </w:r>
          </w:p>
        </w:tc>
      </w:tr>
      <w:tr w:rsidR="007B7495" w:rsidRPr="00BE5913" w14:paraId="246D18AB" w14:textId="77777777" w:rsidTr="007B7495">
        <w:trPr>
          <w:cantSplit/>
          <w:trHeight w:val="261"/>
        </w:trPr>
        <w:tc>
          <w:tcPr>
            <w:tcW w:w="3150" w:type="dxa"/>
            <w:shd w:val="clear" w:color="auto" w:fill="auto"/>
            <w:vAlign w:val="center"/>
          </w:tcPr>
          <w:p w14:paraId="01BD406E" w14:textId="085B5A47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</w:tcPr>
          <w:p w14:paraId="545D7DBF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1ADF4AA" w14:textId="361F4C68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46,256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98FD3EF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7F48C12E" w14:textId="20C5D3C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801D7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DC237D1" w14:textId="252B9553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1,351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EE4050B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3CA27912" w14:textId="39213E96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2,687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00B8DF7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16522230" w14:textId="5DF338CA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353,432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7F63CAA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C822C8F" w14:textId="7FC7B36C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382,855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58F44BE1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F0FE02A" w14:textId="1A5C3029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11,945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F17748A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826654" w14:textId="508742A8" w:rsidR="007B7495" w:rsidRPr="00BE5913" w:rsidRDefault="007B7495" w:rsidP="00B8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2,616,140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09F2CA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11DE9E57" w14:textId="6F792C12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3,414,666</w:t>
            </w:r>
          </w:p>
        </w:tc>
      </w:tr>
      <w:tr w:rsidR="007B7495" w:rsidRPr="00BE5913" w14:paraId="469088BA" w14:textId="77777777" w:rsidTr="007B7495">
        <w:trPr>
          <w:cantSplit/>
        </w:trPr>
        <w:tc>
          <w:tcPr>
            <w:tcW w:w="3150" w:type="dxa"/>
            <w:shd w:val="clear" w:color="auto" w:fill="auto"/>
            <w:vAlign w:val="center"/>
          </w:tcPr>
          <w:p w14:paraId="08582048" w14:textId="120BDDB4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ส่วนเกินทุนจากการตีราคา</w:t>
            </w:r>
          </w:p>
        </w:tc>
        <w:tc>
          <w:tcPr>
            <w:tcW w:w="468" w:type="dxa"/>
          </w:tcPr>
          <w:p w14:paraId="37DB1A90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 w:hanging="29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96C6D3" w14:textId="7AAD23EA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523,560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6758E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CFD2574" w14:textId="129B0FC6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69298C0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E88774" w14:textId="0E0D27AF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8A12FD5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AB4A4D2" w14:textId="182BC921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6F23C6BB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A8BE7D9" w14:textId="53B18A11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44A49AB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0F91D28" w14:textId="77CEB619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4FE06112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6DF8CBB3" w14:textId="6115CF2A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CAB7BE6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7FD108" w14:textId="0E13A1A5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4D8611F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9BD19B8" w14:textId="309FB73E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523,560</w:t>
            </w:r>
          </w:p>
        </w:tc>
      </w:tr>
      <w:tr w:rsidR="007B7495" w:rsidRPr="00BE5913" w14:paraId="1CEE3756" w14:textId="77777777" w:rsidTr="007B7495">
        <w:trPr>
          <w:cantSplit/>
          <w:trHeight w:val="279"/>
        </w:trPr>
        <w:tc>
          <w:tcPr>
            <w:tcW w:w="3150" w:type="dxa"/>
            <w:vAlign w:val="center"/>
          </w:tcPr>
          <w:p w14:paraId="31DA1C17" w14:textId="30702B18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17747400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92EF13" w14:textId="5D4EEE9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EAAC41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20B4FE79" w14:textId="599B4001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931DC1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9DF1938" w14:textId="1535251A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ED770DA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2A11509C" w14:textId="65456F3B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754E3C6C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570ED93" w14:textId="45AF5552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3,107,</w:t>
            </w: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943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6857016F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6CDEE1C7" w14:textId="41A9E8BF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49,342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3D88830F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3918A25A" w14:textId="389A966E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0119309D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54F4A95" w14:textId="4D04E055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(3,157,285)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79921F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E6AA950" w14:textId="720E40F6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7B7495" w:rsidRPr="00BE5913" w14:paraId="21005EB8" w14:textId="77777777" w:rsidTr="007B7495">
        <w:trPr>
          <w:cantSplit/>
          <w:trHeight w:val="252"/>
        </w:trPr>
        <w:tc>
          <w:tcPr>
            <w:tcW w:w="3150" w:type="dxa"/>
            <w:vAlign w:val="center"/>
          </w:tcPr>
          <w:p w14:paraId="013A4036" w14:textId="192D1324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32BE0EB1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46632F" w14:textId="5867F0B8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757E0F8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15E78FD" w14:textId="33C38FB4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545529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E53B1CE" w14:textId="16570A1F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BD8F03F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0C857483" w14:textId="44FD04D1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76D36DF9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82EE5FD" w14:textId="7B50B294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(220)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A39F08E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BCE42AB" w14:textId="62EE9C8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(10,212)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02E04DC0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721377FE" w14:textId="1ED6D46A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6FEF42C9" w14:textId="77777777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1BF6C5" w14:textId="33D13CF5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437CC46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8E1FEFF" w14:textId="40A1C47E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(10,432)</w:t>
            </w:r>
          </w:p>
        </w:tc>
      </w:tr>
      <w:tr w:rsidR="007B7495" w:rsidRPr="00BE5913" w14:paraId="4938DC7A" w14:textId="77777777" w:rsidTr="007B7495">
        <w:trPr>
          <w:cantSplit/>
          <w:trHeight w:val="252"/>
        </w:trPr>
        <w:tc>
          <w:tcPr>
            <w:tcW w:w="3150" w:type="dxa"/>
            <w:vAlign w:val="center"/>
          </w:tcPr>
          <w:p w14:paraId="79CD91F1" w14:textId="58621FC0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5E64B120" w14:textId="3789CEA1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7EC0C17" w14:textId="30E5BD83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98A4AD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0BEDDCA4" w14:textId="114FCC4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36330E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BF23DEB" w14:textId="41939E92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373E1545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3C2DB0B" w14:textId="779C38E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55A332D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306A1AB1" w14:textId="359E0FB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(1,990)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18ECDDE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0E7CA820" w14:textId="0FCFAE6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(29,354)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5F4A8B72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49D47A9E" w14:textId="55631775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(2,770)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7770CFF1" w14:textId="77777777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6C3BA4C" w14:textId="5706E1A5" w:rsidR="007B7495" w:rsidRPr="00BE5913" w:rsidRDefault="007B7495" w:rsidP="00B83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(49)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185011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3DE65ADE" w14:textId="52C7FE98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(34,163)</w:t>
            </w:r>
          </w:p>
        </w:tc>
      </w:tr>
      <w:tr w:rsidR="007B7495" w:rsidRPr="00BE5913" w14:paraId="65D5A6E5" w14:textId="77777777" w:rsidTr="007B7495">
        <w:trPr>
          <w:cantSplit/>
          <w:trHeight w:val="252"/>
        </w:trPr>
        <w:tc>
          <w:tcPr>
            <w:tcW w:w="3150" w:type="dxa"/>
            <w:vAlign w:val="center"/>
          </w:tcPr>
          <w:p w14:paraId="16C76D6D" w14:textId="319CA8F2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7BBDB64D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07A1A8" w14:textId="49DA5B5E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7D18346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BA5D4B8" w14:textId="6B83B8D0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3DE6AD8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B58556" w14:textId="77E9FE65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C8F5CD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48AB734" w14:textId="0A530F49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18A317F1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43DA280E" w14:textId="12ACAD2A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33F8112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"/>
                <w:tab w:val="left" w:pos="372"/>
                <w:tab w:val="decimal" w:pos="893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6475D2A" w14:textId="7EFB4BD5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0ACDF4FE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A3C7ADC" w14:textId="5120A930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(3,540)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1D420172" w14:textId="77777777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3E3CBF" w14:textId="512EC82E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AD260E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4B99C98B" w14:textId="604F3099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(3,540)</w:t>
            </w:r>
          </w:p>
        </w:tc>
      </w:tr>
      <w:tr w:rsidR="007B7495" w:rsidRPr="00BE5913" w14:paraId="36FA0604" w14:textId="77777777" w:rsidTr="00473FF1">
        <w:trPr>
          <w:cantSplit/>
        </w:trPr>
        <w:tc>
          <w:tcPr>
            <w:tcW w:w="3150" w:type="dxa"/>
            <w:vAlign w:val="center"/>
          </w:tcPr>
          <w:p w14:paraId="5BDA3716" w14:textId="32E3F686" w:rsidR="007B7495" w:rsidRPr="00BE5913" w:rsidRDefault="007B7495" w:rsidP="00BE5913">
            <w:pPr>
              <w:tabs>
                <w:tab w:val="left" w:pos="372"/>
              </w:tabs>
              <w:spacing w:line="260" w:lineRule="exac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/>
            </w: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2567 - </w:t>
            </w: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5D80306A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10" w:right="-180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4227" w14:textId="0C326946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48,093,344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CC9E5F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59019" w14:textId="2DDDDDE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304,</w:t>
            </w:r>
            <w:r w:rsidRPr="00BE5913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5FC67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471EF" w14:textId="39CF5FC1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2,153,063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F3CC57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22D0" w14:textId="06BF3649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12,366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38B4D0C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83C7" w14:textId="38EBC36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35,836,549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B272888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ACEF1" w14:textId="05DED2B6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5,897,651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38F19C63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95B95" w14:textId="3034CB91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88,038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0B1FE6" w14:textId="77777777" w:rsidR="007B7495" w:rsidRPr="00BE5913" w:rsidRDefault="007B7495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72B5" w14:textId="60D8422D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2,985,486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A0146" w14:textId="77777777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379F1" w14:textId="4BE5FA7C" w:rsidR="007B7495" w:rsidRPr="00BE5913" w:rsidRDefault="007B74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95,370,653</w:t>
            </w:r>
          </w:p>
        </w:tc>
      </w:tr>
      <w:tr w:rsidR="00394A25" w:rsidRPr="00BE5913" w14:paraId="2BF3AD3D" w14:textId="77777777" w:rsidTr="00CD6219">
        <w:trPr>
          <w:cantSplit/>
          <w:trHeight w:val="252"/>
        </w:trPr>
        <w:tc>
          <w:tcPr>
            <w:tcW w:w="3150" w:type="dxa"/>
            <w:shd w:val="clear" w:color="auto" w:fill="auto"/>
            <w:vAlign w:val="center"/>
          </w:tcPr>
          <w:p w14:paraId="1431E175" w14:textId="52ADF406" w:rsidR="00394A25" w:rsidRPr="00BE5913" w:rsidRDefault="00394A25" w:rsidP="00BE5913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468" w:type="dxa"/>
            <w:shd w:val="clear" w:color="auto" w:fill="auto"/>
          </w:tcPr>
          <w:p w14:paraId="58A301D2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089B799" w14:textId="29C97C78" w:rsidR="00394A25" w:rsidRPr="00BE5913" w:rsidRDefault="000504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341,020</w:t>
            </w:r>
          </w:p>
        </w:tc>
        <w:tc>
          <w:tcPr>
            <w:tcW w:w="270" w:type="dxa"/>
            <w:vAlign w:val="center"/>
          </w:tcPr>
          <w:p w14:paraId="3E55280C" w14:textId="77777777" w:rsidR="00394A25" w:rsidRPr="00BE5913" w:rsidRDefault="00394A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4EEC448" w14:textId="5A5D73FF" w:rsidR="00394A25" w:rsidRPr="00BE5913" w:rsidRDefault="00107B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6ECDB85" w14:textId="77777777" w:rsidR="00394A25" w:rsidRPr="00BE5913" w:rsidRDefault="00394A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EE286E" w14:textId="79BB690E" w:rsidR="00394A25" w:rsidRPr="00BE5913" w:rsidRDefault="008615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1,705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291E19F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1896C8C" w14:textId="518941E5" w:rsidR="00394A25" w:rsidRPr="00BE5913" w:rsidRDefault="008D0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1,64</w:t>
            </w:r>
            <w:r w:rsidR="00623CBD"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40162441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2C79B2F2" w14:textId="351961FF" w:rsidR="00394A25" w:rsidRPr="00BE5913" w:rsidRDefault="00F84C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350,141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53D2C5E1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57FE2C04" w14:textId="23C4FC90" w:rsidR="00394A25" w:rsidRPr="00BE5913" w:rsidRDefault="00F84C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606,579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4CEB8924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2F9154E" w14:textId="6AC3E17B" w:rsidR="00394A25" w:rsidRPr="00BE5913" w:rsidRDefault="00DC328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6,985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28B3020B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6D94B5F" w14:textId="10EEF413" w:rsidR="00394A25" w:rsidRPr="00BE5913" w:rsidRDefault="00F84C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4,955,753</w:t>
            </w:r>
          </w:p>
        </w:tc>
        <w:tc>
          <w:tcPr>
            <w:tcW w:w="270" w:type="dxa"/>
            <w:vAlign w:val="center"/>
          </w:tcPr>
          <w:p w14:paraId="2F336202" w14:textId="77777777" w:rsidR="00394A25" w:rsidRPr="00BE5913" w:rsidRDefault="00394A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76621605" w14:textId="5626884B" w:rsidR="00394A25" w:rsidRPr="00BE5913" w:rsidRDefault="009440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6,</w:t>
            </w:r>
            <w:r w:rsidR="00FE25CE"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26</w:t>
            </w:r>
            <w:r w:rsidR="00090F99">
              <w:rPr>
                <w:rFonts w:asciiTheme="majorBidi" w:eastAsia="MS Mincho" w:hAnsiTheme="majorBidi" w:cstheme="majorBidi"/>
                <w:sz w:val="23"/>
                <w:szCs w:val="23"/>
              </w:rPr>
              <w:t>3,824</w:t>
            </w:r>
          </w:p>
        </w:tc>
      </w:tr>
      <w:tr w:rsidR="00394A25" w:rsidRPr="00BE5913" w14:paraId="0A8ADB08" w14:textId="77777777" w:rsidTr="00CD6219">
        <w:trPr>
          <w:cantSplit/>
        </w:trPr>
        <w:tc>
          <w:tcPr>
            <w:tcW w:w="3150" w:type="dxa"/>
            <w:shd w:val="clear" w:color="auto" w:fill="auto"/>
            <w:vAlign w:val="center"/>
          </w:tcPr>
          <w:p w14:paraId="3E49B488" w14:textId="06ED82FC" w:rsidR="00394A25" w:rsidRPr="00BE5913" w:rsidRDefault="00EB51C5" w:rsidP="00BE5913">
            <w:pPr>
              <w:tabs>
                <w:tab w:val="left" w:pos="372"/>
              </w:tabs>
              <w:spacing w:line="260" w:lineRule="exac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</w:rPr>
              <w:t>ส่วนเกิน</w:t>
            </w:r>
            <w:r w:rsidR="00394A25" w:rsidRPr="00BE5913">
              <w:rPr>
                <w:rFonts w:ascii="Angsana New" w:hAnsi="Angsana New"/>
                <w:sz w:val="23"/>
                <w:szCs w:val="23"/>
                <w:cs/>
              </w:rPr>
              <w:t>ทุนจากการตีราคา</w:t>
            </w:r>
          </w:p>
        </w:tc>
        <w:tc>
          <w:tcPr>
            <w:tcW w:w="468" w:type="dxa"/>
            <w:shd w:val="clear" w:color="auto" w:fill="auto"/>
          </w:tcPr>
          <w:p w14:paraId="2C9FA82A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0403162C" w14:textId="46C71840" w:rsidR="00394A25" w:rsidRPr="00BE5913" w:rsidRDefault="000504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340,380</w:t>
            </w:r>
          </w:p>
        </w:tc>
        <w:tc>
          <w:tcPr>
            <w:tcW w:w="270" w:type="dxa"/>
            <w:vAlign w:val="center"/>
          </w:tcPr>
          <w:p w14:paraId="05765155" w14:textId="77777777" w:rsidR="00394A25" w:rsidRPr="00BE5913" w:rsidRDefault="00394A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center"/>
          </w:tcPr>
          <w:p w14:paraId="326FD7F3" w14:textId="4E37DBAC" w:rsidR="00394A25" w:rsidRPr="00BE5913" w:rsidRDefault="00107B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7BC651D" w14:textId="77777777" w:rsidR="00394A25" w:rsidRPr="00BE5913" w:rsidRDefault="00394A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1AD7F6" w14:textId="17E7905C" w:rsidR="00394A25" w:rsidRPr="00BE5913" w:rsidRDefault="0086156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4BDBC70B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260" w:lineRule="exac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496FC032" w14:textId="2C63F7D0" w:rsidR="00394A25" w:rsidRPr="00BE5913" w:rsidRDefault="008D0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F2D17C7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14:paraId="5FF6106C" w14:textId="71846D5D" w:rsidR="00394A25" w:rsidRPr="00BE5913" w:rsidRDefault="0025228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7DE0E4FC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14:paraId="37BD8B03" w14:textId="28F0C956" w:rsidR="00394A25" w:rsidRPr="00BE5913" w:rsidRDefault="00D906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7D8AC87B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503A0115" w14:textId="2E6EE3C4" w:rsidR="00394A25" w:rsidRPr="00BE5913" w:rsidRDefault="00DC328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shd w:val="clear" w:color="auto" w:fill="auto"/>
            <w:vAlign w:val="center"/>
          </w:tcPr>
          <w:p w14:paraId="5C4859C5" w14:textId="77777777" w:rsidR="00394A25" w:rsidRPr="00BE5913" w:rsidRDefault="00394A2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BD9C7BC" w14:textId="486D9CDB" w:rsidR="00394A25" w:rsidRPr="00BE5913" w:rsidRDefault="005E6E5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EF26FC" w14:textId="77777777" w:rsidR="00394A25" w:rsidRPr="00BE5913" w:rsidRDefault="00394A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14:paraId="5EA8BDEB" w14:textId="6EC5BCED" w:rsidR="00394A25" w:rsidRPr="00BE5913" w:rsidRDefault="00CB1B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340,380</w:t>
            </w:r>
          </w:p>
        </w:tc>
      </w:tr>
      <w:tr w:rsidR="00090F99" w:rsidRPr="00BE5913" w14:paraId="78B4ED63" w14:textId="77777777" w:rsidTr="00090F99">
        <w:trPr>
          <w:cantSplit/>
          <w:trHeight w:val="189"/>
        </w:trPr>
        <w:tc>
          <w:tcPr>
            <w:tcW w:w="3150" w:type="dxa"/>
            <w:vAlign w:val="center"/>
          </w:tcPr>
          <w:p w14:paraId="0C0182A6" w14:textId="2E4747D9" w:rsidR="00090F99" w:rsidRPr="00BE5913" w:rsidRDefault="00090F99" w:rsidP="00090F9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468" w:type="dxa"/>
          </w:tcPr>
          <w:p w14:paraId="30FDCB6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13704778" w14:textId="695AC30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5728A6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E5778AE" w14:textId="4FF32DC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BD976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6347A05" w14:textId="2999DB23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4639DB2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499FA28" w14:textId="22DDB4F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22,752</w:t>
            </w:r>
          </w:p>
        </w:tc>
        <w:tc>
          <w:tcPr>
            <w:tcW w:w="253" w:type="dxa"/>
            <w:vAlign w:val="center"/>
          </w:tcPr>
          <w:p w14:paraId="121E9BD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3B4D2946" w14:textId="487B1874" w:rsidR="00090F99" w:rsidRPr="00BE5913" w:rsidRDefault="00F84C4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1,055,172</w:t>
            </w:r>
          </w:p>
        </w:tc>
        <w:tc>
          <w:tcPr>
            <w:tcW w:w="256" w:type="dxa"/>
            <w:vAlign w:val="center"/>
          </w:tcPr>
          <w:p w14:paraId="1A3535A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659001F" w14:textId="19472AEE" w:rsidR="00090F99" w:rsidRPr="00BE5913" w:rsidRDefault="00F84C4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224,665</w:t>
            </w:r>
          </w:p>
        </w:tc>
        <w:tc>
          <w:tcPr>
            <w:tcW w:w="255" w:type="dxa"/>
            <w:vAlign w:val="center"/>
          </w:tcPr>
          <w:p w14:paraId="1F6669A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36F0BF1B" w14:textId="6F24AF4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4CE03D8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1282B253" w14:textId="7DEDCE6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="00F84C49">
              <w:rPr>
                <w:rFonts w:asciiTheme="majorBidi" w:hAnsiTheme="majorBidi" w:cstheme="majorBidi"/>
                <w:sz w:val="23"/>
                <w:szCs w:val="23"/>
              </w:rPr>
              <w:t>1,302,589</w:t>
            </w:r>
            <w:r w:rsidRPr="00BE5913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center"/>
          </w:tcPr>
          <w:p w14:paraId="070BBCB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  <w:vAlign w:val="center"/>
          </w:tcPr>
          <w:p w14:paraId="51A66D1E" w14:textId="6E8F846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5C0806" w:rsidRPr="00BE5913" w14:paraId="5FEEA0FB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3C6A9FFF" w14:textId="3013789C" w:rsidR="005C0806" w:rsidRPr="00BE5913" w:rsidRDefault="00843DCC" w:rsidP="00BE5913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468" w:type="dxa"/>
          </w:tcPr>
          <w:p w14:paraId="6188C131" w14:textId="2FD6C378" w:rsidR="005C0806" w:rsidRPr="00BE5913" w:rsidRDefault="00843DCC" w:rsidP="00BE5913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</w:t>
            </w:r>
            <w:r w:rsidR="00B832D0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1</w:t>
            </w:r>
          </w:p>
        </w:tc>
        <w:tc>
          <w:tcPr>
            <w:tcW w:w="900" w:type="dxa"/>
            <w:vAlign w:val="center"/>
          </w:tcPr>
          <w:p w14:paraId="5668608C" w14:textId="783CF9C9" w:rsidR="005C0806" w:rsidRPr="00BE5913" w:rsidRDefault="00843DC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D4CBC56" w14:textId="77777777" w:rsidR="005C0806" w:rsidRPr="00BE5913" w:rsidRDefault="005C08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03E23B83" w14:textId="457B4A35" w:rsidR="005C0806" w:rsidRPr="00BE5913" w:rsidRDefault="000106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911C544" w14:textId="77777777" w:rsidR="005C0806" w:rsidRPr="00BE5913" w:rsidRDefault="005C08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9C98FC7" w14:textId="4BA7A868" w:rsidR="005C0806" w:rsidRPr="00BE5913" w:rsidRDefault="000106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249DA979" w14:textId="77777777" w:rsidR="005C0806" w:rsidRPr="00BE5913" w:rsidRDefault="005C0806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4F7B5B2D" w14:textId="02A9B3F4" w:rsidR="005C0806" w:rsidRPr="00BE5913" w:rsidRDefault="000106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4A65AD7B" w14:textId="77777777" w:rsidR="005C0806" w:rsidRPr="00BE5913" w:rsidRDefault="005C0806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39BD233F" w14:textId="7894D619" w:rsidR="005C0806" w:rsidRPr="00BE5913" w:rsidRDefault="000106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27FE0061" w14:textId="77777777" w:rsidR="005C0806" w:rsidRPr="00BE5913" w:rsidRDefault="005C0806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6615092" w14:textId="14ABB6DB" w:rsidR="005C0806" w:rsidRPr="00BE5913" w:rsidRDefault="00CB10E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9,645</w:t>
            </w:r>
          </w:p>
        </w:tc>
        <w:tc>
          <w:tcPr>
            <w:tcW w:w="255" w:type="dxa"/>
            <w:vAlign w:val="center"/>
          </w:tcPr>
          <w:p w14:paraId="6E5CC7E1" w14:textId="77777777" w:rsidR="005C0806" w:rsidRPr="00BE5913" w:rsidRDefault="005C0806" w:rsidP="00BE5913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786CF094" w14:textId="66347A95" w:rsidR="005C0806" w:rsidRPr="00BE5913" w:rsidRDefault="00CB10E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06566910" w14:textId="77777777" w:rsidR="005C0806" w:rsidRPr="00BE5913" w:rsidRDefault="005C0806" w:rsidP="00BE5913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C0931B3" w14:textId="4104155B" w:rsidR="005C0806" w:rsidRPr="00BE5913" w:rsidRDefault="00CB10E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6,498</w:t>
            </w:r>
          </w:p>
        </w:tc>
        <w:tc>
          <w:tcPr>
            <w:tcW w:w="270" w:type="dxa"/>
            <w:vAlign w:val="center"/>
          </w:tcPr>
          <w:p w14:paraId="47C48448" w14:textId="77777777" w:rsidR="005C0806" w:rsidRPr="00BE5913" w:rsidRDefault="005C08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  <w:vAlign w:val="center"/>
          </w:tcPr>
          <w:p w14:paraId="59139958" w14:textId="06646F72" w:rsidR="005C0806" w:rsidRPr="00BE5913" w:rsidRDefault="00CB10E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16,143</w:t>
            </w:r>
          </w:p>
        </w:tc>
      </w:tr>
      <w:tr w:rsidR="00090F99" w:rsidRPr="00BE5913" w14:paraId="590558CA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31820C5E" w14:textId="22E483ED" w:rsidR="00090F99" w:rsidRPr="00BE5913" w:rsidRDefault="00090F99" w:rsidP="00090F9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468" w:type="dxa"/>
          </w:tcPr>
          <w:p w14:paraId="6521373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4650BE68" w14:textId="4D8C50C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2A56BCF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3F259760" w14:textId="1B02EC6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02D1A0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D4CB524" w14:textId="5A351C83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02CE192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7A86076" w14:textId="4293C4A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189608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1E497E87" w14:textId="7B681D6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(52,861)</w:t>
            </w:r>
          </w:p>
        </w:tc>
        <w:tc>
          <w:tcPr>
            <w:tcW w:w="256" w:type="dxa"/>
            <w:vAlign w:val="center"/>
          </w:tcPr>
          <w:p w14:paraId="0487C63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7CB8577" w14:textId="16C62AF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  <w:lang w:eastAsia="zh-CN"/>
              </w:rPr>
              <w:t>52,861</w:t>
            </w:r>
          </w:p>
        </w:tc>
        <w:tc>
          <w:tcPr>
            <w:tcW w:w="255" w:type="dxa"/>
            <w:vAlign w:val="center"/>
          </w:tcPr>
          <w:p w14:paraId="05CC1880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1D49A0E" w14:textId="2A09824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5426BD5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D3B6E0E" w14:textId="49D8DC1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BF9F4B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  <w:vAlign w:val="center"/>
          </w:tcPr>
          <w:p w14:paraId="5F2CE977" w14:textId="7FA71A3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090F99" w:rsidRPr="00BE5913" w14:paraId="66759CA8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60B08112" w14:textId="73E85058" w:rsidR="00090F99" w:rsidRPr="00BE5913" w:rsidRDefault="00090F99" w:rsidP="00090F9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6E54839A" w14:textId="3C8F4386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 w:hanging="34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center"/>
          </w:tcPr>
          <w:p w14:paraId="3B4992A6" w14:textId="153589FC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08BACC5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0F860653" w14:textId="07DB4C5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3AD53B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96FB976" w14:textId="41B8D2B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2E2AD10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BA2390F" w14:textId="1FB410D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973D8C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4C502C73" w14:textId="745B735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(207)</w:t>
            </w:r>
          </w:p>
        </w:tc>
        <w:tc>
          <w:tcPr>
            <w:tcW w:w="256" w:type="dxa"/>
            <w:vAlign w:val="center"/>
          </w:tcPr>
          <w:p w14:paraId="3AC60FA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B53EF6E" w14:textId="242AD2F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(27,724)</w:t>
            </w:r>
          </w:p>
        </w:tc>
        <w:tc>
          <w:tcPr>
            <w:tcW w:w="255" w:type="dxa"/>
            <w:vAlign w:val="center"/>
          </w:tcPr>
          <w:p w14:paraId="3E1546C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148DE6A" w14:textId="2588DB5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(2,786)</w:t>
            </w:r>
          </w:p>
        </w:tc>
        <w:tc>
          <w:tcPr>
            <w:tcW w:w="252" w:type="dxa"/>
            <w:vAlign w:val="center"/>
          </w:tcPr>
          <w:p w14:paraId="7389631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EE81E74" w14:textId="14CA5D3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1BBB9B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78AB80B5" w14:textId="5943313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(30,717)</w:t>
            </w:r>
          </w:p>
        </w:tc>
      </w:tr>
      <w:tr w:rsidR="00090F99" w:rsidRPr="00BE5913" w14:paraId="39C05D2A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4907D171" w14:textId="090002D3" w:rsidR="00090F99" w:rsidRPr="00BE5913" w:rsidRDefault="00090F99" w:rsidP="00090F9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4BFAB1E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88645A" w14:textId="41FB573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A7EC4AF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A001638" w14:textId="030C6BF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061616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C4C4E4F" w14:textId="6A77729E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3664F34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59D5EF0A" w14:textId="59F738E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F40435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5F63A82F" w14:textId="364509D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090F99">
              <w:rPr>
                <w:rFonts w:asciiTheme="majorBidi" w:hAnsiTheme="majorBidi" w:cstheme="majorBidi"/>
                <w:sz w:val="23"/>
                <w:szCs w:val="23"/>
              </w:rPr>
              <w:t>(63)</w:t>
            </w:r>
          </w:p>
        </w:tc>
        <w:tc>
          <w:tcPr>
            <w:tcW w:w="256" w:type="dxa"/>
            <w:vAlign w:val="center"/>
          </w:tcPr>
          <w:p w14:paraId="0D37F59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6D60FAE" w14:textId="579D8E1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(44,442)</w:t>
            </w:r>
          </w:p>
        </w:tc>
        <w:tc>
          <w:tcPr>
            <w:tcW w:w="255" w:type="dxa"/>
            <w:vAlign w:val="center"/>
          </w:tcPr>
          <w:p w14:paraId="4D244DE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04CE03B2" w14:textId="674D56FD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6E70768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85AD494" w14:textId="3265B54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B20EC9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6B8072C8" w14:textId="4DF0ACA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(44,</w:t>
            </w: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505</w:t>
            </w: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090F99" w:rsidRPr="00BE5913" w14:paraId="062B00C3" w14:textId="77777777" w:rsidTr="00CD6219">
        <w:trPr>
          <w:cantSplit/>
          <w:trHeight w:val="87"/>
        </w:trPr>
        <w:tc>
          <w:tcPr>
            <w:tcW w:w="3150" w:type="dxa"/>
            <w:vAlign w:val="center"/>
          </w:tcPr>
          <w:p w14:paraId="4B91518F" w14:textId="0C852FAF" w:rsidR="00090F99" w:rsidRPr="00BE5913" w:rsidRDefault="00090F99" w:rsidP="00090F9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20F2C3E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60" w:lineRule="exact"/>
              <w:ind w:left="-108" w:right="-126"/>
              <w:jc w:val="center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C5320EF" w14:textId="624DF4E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C232F64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CDDDC81" w14:textId="0E96ABB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6611E2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6CE771D" w14:textId="0374F89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 xml:space="preserve"> -</w:t>
            </w:r>
          </w:p>
        </w:tc>
        <w:tc>
          <w:tcPr>
            <w:tcW w:w="240" w:type="dxa"/>
            <w:vAlign w:val="center"/>
          </w:tcPr>
          <w:p w14:paraId="19BC6F2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D01CA71" w14:textId="7C501C6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8C03A9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260" w:lineRule="exac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0195E36C" w14:textId="1335E8A3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(1,157)</w:t>
            </w:r>
          </w:p>
        </w:tc>
        <w:tc>
          <w:tcPr>
            <w:tcW w:w="256" w:type="dxa"/>
            <w:vAlign w:val="center"/>
          </w:tcPr>
          <w:p w14:paraId="6E424AD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03F4667" w14:textId="31B79F6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167C7FF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8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145D018" w14:textId="7786A05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(2,021)</w:t>
            </w:r>
          </w:p>
        </w:tc>
        <w:tc>
          <w:tcPr>
            <w:tcW w:w="252" w:type="dxa"/>
            <w:vAlign w:val="center"/>
          </w:tcPr>
          <w:p w14:paraId="2E4CF4C1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9565978" w14:textId="02E76F03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0B323C3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36FE181" w14:textId="4FD0070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(3,178)</w:t>
            </w:r>
          </w:p>
        </w:tc>
      </w:tr>
      <w:tr w:rsidR="00090F99" w:rsidRPr="00BE5913" w14:paraId="2B1AA406" w14:textId="77777777">
        <w:trPr>
          <w:cantSplit/>
          <w:trHeight w:val="287"/>
        </w:trPr>
        <w:tc>
          <w:tcPr>
            <w:tcW w:w="3150" w:type="dxa"/>
            <w:vAlign w:val="center"/>
          </w:tcPr>
          <w:p w14:paraId="7DD4237D" w14:textId="56C660B5" w:rsidR="00090F99" w:rsidRPr="00BE5913" w:rsidRDefault="00090F99" w:rsidP="00090F99">
            <w:pPr>
              <w:tabs>
                <w:tab w:val="left" w:pos="372"/>
              </w:tabs>
              <w:spacing w:line="260" w:lineRule="exac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468" w:type="dxa"/>
          </w:tcPr>
          <w:p w14:paraId="4E627C8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60" w:lineRule="exac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F31B6" w14:textId="1E83AD9D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48,774,744</w:t>
            </w:r>
          </w:p>
        </w:tc>
        <w:tc>
          <w:tcPr>
            <w:tcW w:w="270" w:type="dxa"/>
            <w:vAlign w:val="center"/>
          </w:tcPr>
          <w:p w14:paraId="0032EC9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B3F06" w14:textId="3FBC56CD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304,</w:t>
            </w:r>
            <w:r w:rsidRPr="00BE5913">
              <w:rPr>
                <w:rFonts w:ascii="Angsana New" w:eastAsia="MS Mincho" w:hAnsi="Angsana New"/>
                <w:b/>
                <w:bCs/>
                <w:sz w:val="23"/>
                <w:szCs w:val="23"/>
              </w:rPr>
              <w:t>156</w:t>
            </w:r>
          </w:p>
        </w:tc>
        <w:tc>
          <w:tcPr>
            <w:tcW w:w="270" w:type="dxa"/>
            <w:vAlign w:val="center"/>
          </w:tcPr>
          <w:p w14:paraId="4FBD9A8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AE553" w14:textId="25C60BB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2,154,768</w:t>
            </w:r>
          </w:p>
        </w:tc>
        <w:tc>
          <w:tcPr>
            <w:tcW w:w="240" w:type="dxa"/>
            <w:vAlign w:val="center"/>
          </w:tcPr>
          <w:p w14:paraId="032C68C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60" w:lineRule="exac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CC1C2" w14:textId="530BFB5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36,759</w:t>
            </w:r>
          </w:p>
        </w:tc>
        <w:tc>
          <w:tcPr>
            <w:tcW w:w="253" w:type="dxa"/>
            <w:vAlign w:val="center"/>
          </w:tcPr>
          <w:p w14:paraId="3962080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734E" w14:textId="07347D5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37,187,574</w:t>
            </w:r>
          </w:p>
        </w:tc>
        <w:tc>
          <w:tcPr>
            <w:tcW w:w="256" w:type="dxa"/>
            <w:vAlign w:val="center"/>
          </w:tcPr>
          <w:p w14:paraId="7DE31AA0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15B2C" w14:textId="544253DC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6,719,235</w:t>
            </w:r>
          </w:p>
        </w:tc>
        <w:tc>
          <w:tcPr>
            <w:tcW w:w="255" w:type="dxa"/>
            <w:vAlign w:val="center"/>
          </w:tcPr>
          <w:p w14:paraId="59936D5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691F4" w14:textId="5182FA5D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90,216</w:t>
            </w:r>
          </w:p>
        </w:tc>
        <w:tc>
          <w:tcPr>
            <w:tcW w:w="252" w:type="dxa"/>
            <w:vAlign w:val="center"/>
          </w:tcPr>
          <w:p w14:paraId="4DA9EDF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E1928" w14:textId="586CF1A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6,645,148</w:t>
            </w:r>
          </w:p>
        </w:tc>
        <w:tc>
          <w:tcPr>
            <w:tcW w:w="270" w:type="dxa"/>
            <w:vAlign w:val="center"/>
          </w:tcPr>
          <w:p w14:paraId="21BACB4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B2301" w14:textId="2847248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101,912,600</w:t>
            </w:r>
          </w:p>
        </w:tc>
      </w:tr>
      <w:tr w:rsidR="00090F99" w:rsidRPr="00BE5913" w14:paraId="6D550169" w14:textId="77777777" w:rsidTr="00CD6219">
        <w:trPr>
          <w:cantSplit/>
          <w:trHeight w:val="224"/>
        </w:trPr>
        <w:tc>
          <w:tcPr>
            <w:tcW w:w="3150" w:type="dxa"/>
            <w:vAlign w:val="bottom"/>
          </w:tcPr>
          <w:p w14:paraId="0F6E1AF6" w14:textId="77777777" w:rsidR="00090F99" w:rsidRPr="00BE5913" w:rsidRDefault="00090F99" w:rsidP="00090F99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E0D00C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3E26DC4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4099AB88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62564424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2280FAB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491EE598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  <w:vAlign w:val="center"/>
          </w:tcPr>
          <w:p w14:paraId="415ACB0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center"/>
          </w:tcPr>
          <w:p w14:paraId="532B274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  <w:vAlign w:val="center"/>
          </w:tcPr>
          <w:p w14:paraId="398EABE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31669AD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  <w:vAlign w:val="center"/>
          </w:tcPr>
          <w:p w14:paraId="484EC14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14:paraId="1058DFB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  <w:vAlign w:val="center"/>
          </w:tcPr>
          <w:p w14:paraId="3C8A2D31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center"/>
          </w:tcPr>
          <w:p w14:paraId="1BF48AD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  <w:vAlign w:val="center"/>
          </w:tcPr>
          <w:p w14:paraId="0F8026D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932B63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  <w:vAlign w:val="center"/>
          </w:tcPr>
          <w:p w14:paraId="19A377C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425FB950" w14:textId="161408D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090F99" w:rsidRPr="00BE5913" w14:paraId="575AB556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3E3B40E9" w14:textId="77777777" w:rsidR="00090F99" w:rsidRPr="00BE5913" w:rsidRDefault="00090F99" w:rsidP="00090F99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0236057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6D7C390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1A4FED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41D05BB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15C23E5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76D9F7E8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230878E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1712952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3EF1AAB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582F711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F118EA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4F9AE26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03EC70A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20AB358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6330401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4D18D02F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4BF77CA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7075195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090F99" w:rsidRPr="00BE5913" w14:paraId="1228CD30" w14:textId="77777777" w:rsidTr="00F2689A">
        <w:trPr>
          <w:cantSplit/>
          <w:trHeight w:val="224"/>
        </w:trPr>
        <w:tc>
          <w:tcPr>
            <w:tcW w:w="3150" w:type="dxa"/>
            <w:vAlign w:val="bottom"/>
          </w:tcPr>
          <w:p w14:paraId="48439AA4" w14:textId="77777777" w:rsidR="00090F99" w:rsidRPr="00BE5913" w:rsidRDefault="00090F99" w:rsidP="00090F99">
            <w:pPr>
              <w:tabs>
                <w:tab w:val="left" w:pos="372"/>
              </w:tabs>
              <w:spacing w:line="228" w:lineRule="auto"/>
              <w:ind w:right="63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649062C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28" w:lineRule="auto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122AB7B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BD713F8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5525C9D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23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5BC1DA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CCAA1D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0"/>
                <w:tab w:val="left" w:pos="1780"/>
              </w:tabs>
              <w:spacing w:line="228" w:lineRule="auto"/>
              <w:ind w:right="-1370" w:firstLine="430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44B010A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228" w:lineRule="auto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200" w:type="dxa"/>
          </w:tcPr>
          <w:p w14:paraId="317B6BB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66E0739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277" w:type="dxa"/>
          </w:tcPr>
          <w:p w14:paraId="4BC0655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2EFBA400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6CF6A1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5" w:type="dxa"/>
          </w:tcPr>
          <w:p w14:paraId="5E25E93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</w:tcPr>
          <w:p w14:paraId="6F71D72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D57AEA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</w:tcPr>
          <w:p w14:paraId="27D46BE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270" w:type="dxa"/>
          </w:tcPr>
          <w:p w14:paraId="1B3D378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  <w:tc>
          <w:tcPr>
            <w:tcW w:w="1332" w:type="dxa"/>
          </w:tcPr>
          <w:p w14:paraId="16889E2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28" w:lineRule="auto"/>
              <w:ind w:right="-126"/>
              <w:rPr>
                <w:rFonts w:ascii="Angsana New" w:eastAsia="MS Mincho" w:hAnsi="Angsana New"/>
                <w:b/>
                <w:sz w:val="23"/>
                <w:szCs w:val="23"/>
              </w:rPr>
            </w:pPr>
          </w:p>
        </w:tc>
      </w:tr>
      <w:tr w:rsidR="00090F99" w:rsidRPr="00BE5913" w14:paraId="528D11BA" w14:textId="77777777" w:rsidTr="006B6FC0">
        <w:trPr>
          <w:cantSplit/>
        </w:trPr>
        <w:tc>
          <w:tcPr>
            <w:tcW w:w="3150" w:type="dxa"/>
          </w:tcPr>
          <w:p w14:paraId="22915ADC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3D57748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4A419F67" w14:textId="52DA8932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090F99" w:rsidRPr="00BE5913" w14:paraId="16C78C87" w14:textId="77777777" w:rsidTr="008E17D5">
        <w:trPr>
          <w:cantSplit/>
        </w:trPr>
        <w:tc>
          <w:tcPr>
            <w:tcW w:w="3150" w:type="dxa"/>
          </w:tcPr>
          <w:p w14:paraId="07C79DDF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79E6215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right="-10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  <w:p w14:paraId="1000301C" w14:textId="09AF7BC0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92" w:right="-130" w:hanging="8"/>
              <w:jc w:val="center"/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FBC19B9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2E3393D1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0BBA88F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72424935" w14:textId="0E24ABD2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96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73FF687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vAlign w:val="bottom"/>
          </w:tcPr>
          <w:p w14:paraId="2FE04D1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ที่ดิน</w:t>
            </w:r>
          </w:p>
          <w:p w14:paraId="2856B05D" w14:textId="4AFA2EDE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และอาคาร</w:t>
            </w:r>
            <w:r w:rsidRPr="00BE5913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70" w:type="dxa"/>
            <w:vAlign w:val="bottom"/>
          </w:tcPr>
          <w:p w14:paraId="20B89643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7AE4C75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  <w:p w14:paraId="64693DD6" w14:textId="35C187B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ที่ดิน</w:t>
            </w:r>
            <w:r w:rsidRPr="00BE5913"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  <w:r w:rsidRPr="00BE5913"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240" w:type="dxa"/>
            <w:vAlign w:val="bottom"/>
          </w:tcPr>
          <w:p w14:paraId="34762F1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bottom"/>
          </w:tcPr>
          <w:p w14:paraId="34F9FC05" w14:textId="5C80493A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7546242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bottom"/>
          </w:tcPr>
          <w:p w14:paraId="4086166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pacing w:val="-6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อาคารและ</w:t>
            </w:r>
          </w:p>
          <w:p w14:paraId="1EE5F24B" w14:textId="73174410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/>
                <w:spacing w:val="-6"/>
                <w:sz w:val="23"/>
                <w:szCs w:val="23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768CE01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bottom"/>
          </w:tcPr>
          <w:p w14:paraId="5E9B0C4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เครื่องตกแต่ง </w:t>
            </w:r>
          </w:p>
          <w:p w14:paraId="7D33D4C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ติดตั้งและ</w:t>
            </w:r>
          </w:p>
          <w:p w14:paraId="29798783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อุปกรณ์</w:t>
            </w:r>
          </w:p>
          <w:p w14:paraId="157EB392" w14:textId="19032A46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สำนักงาน</w:t>
            </w:r>
          </w:p>
        </w:tc>
        <w:tc>
          <w:tcPr>
            <w:tcW w:w="255" w:type="dxa"/>
            <w:vAlign w:val="bottom"/>
          </w:tcPr>
          <w:p w14:paraId="38BBA56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1C5578F" w14:textId="214688B9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ยานพาหนะ</w:t>
            </w:r>
          </w:p>
        </w:tc>
        <w:tc>
          <w:tcPr>
            <w:tcW w:w="252" w:type="dxa"/>
            <w:vAlign w:val="bottom"/>
          </w:tcPr>
          <w:p w14:paraId="5ABCB51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9F7F32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สินทรัพย์</w:t>
            </w:r>
          </w:p>
          <w:p w14:paraId="2838FA9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ระหว่างก่อสร้าง</w:t>
            </w:r>
          </w:p>
          <w:p w14:paraId="147BBFF2" w14:textId="2CF316C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และติดตั้ง</w:t>
            </w:r>
          </w:p>
        </w:tc>
        <w:tc>
          <w:tcPr>
            <w:tcW w:w="270" w:type="dxa"/>
            <w:vAlign w:val="bottom"/>
          </w:tcPr>
          <w:p w14:paraId="6A7F6E2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35B25DDC" w14:textId="04BD9D8C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08" w:right="-9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รวม</w:t>
            </w:r>
          </w:p>
        </w:tc>
      </w:tr>
      <w:tr w:rsidR="00090F99" w:rsidRPr="00BE5913" w14:paraId="1F696D16" w14:textId="77777777" w:rsidTr="006B6FC0">
        <w:trPr>
          <w:cantSplit/>
        </w:trPr>
        <w:tc>
          <w:tcPr>
            <w:tcW w:w="3150" w:type="dxa"/>
          </w:tcPr>
          <w:p w14:paraId="48675B95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jc w:val="both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468" w:type="dxa"/>
          </w:tcPr>
          <w:p w14:paraId="40314F2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952" w:type="dxa"/>
            <w:gridSpan w:val="17"/>
          </w:tcPr>
          <w:p w14:paraId="05C63199" w14:textId="75EC7BE4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center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</w:t>
            </w:r>
            <w:r w:rsidRPr="00BE5913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พันบาท)</w:t>
            </w:r>
          </w:p>
        </w:tc>
      </w:tr>
      <w:tr w:rsidR="00090F99" w:rsidRPr="00BE5913" w14:paraId="4BF0BAD5" w14:textId="77777777" w:rsidTr="00CD6219">
        <w:trPr>
          <w:cantSplit/>
        </w:trPr>
        <w:tc>
          <w:tcPr>
            <w:tcW w:w="3150" w:type="dxa"/>
            <w:vAlign w:val="center"/>
          </w:tcPr>
          <w:p w14:paraId="564FF9DC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3"/>
                <w:szCs w:val="23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3"/>
                <w:szCs w:val="23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468" w:type="dxa"/>
          </w:tcPr>
          <w:p w14:paraId="553150F3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92" w:right="-18" w:firstLine="84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900" w:type="dxa"/>
          </w:tcPr>
          <w:p w14:paraId="5FFB66E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AA8541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</w:tcPr>
          <w:p w14:paraId="7FBA7F27" w14:textId="165831F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0ACEBC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</w:tcPr>
          <w:p w14:paraId="36AF90FC" w14:textId="7FBB3AE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40" w:type="dxa"/>
          </w:tcPr>
          <w:p w14:paraId="0859F31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</w:tcPr>
          <w:p w14:paraId="7DCF36C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3" w:type="dxa"/>
          </w:tcPr>
          <w:p w14:paraId="1176764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</w:tcPr>
          <w:p w14:paraId="08A5060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6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256" w:type="dxa"/>
          </w:tcPr>
          <w:p w14:paraId="3DE4C170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</w:tcPr>
          <w:p w14:paraId="0BDDB471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255" w:type="dxa"/>
          </w:tcPr>
          <w:p w14:paraId="536002D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85" w:type="dxa"/>
          </w:tcPr>
          <w:p w14:paraId="255A610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6"/>
              </w:tabs>
              <w:spacing w:line="200" w:lineRule="atLeast"/>
              <w:ind w:right="-18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52" w:type="dxa"/>
          </w:tcPr>
          <w:p w14:paraId="174A133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</w:tcPr>
          <w:p w14:paraId="6E31210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270" w:type="dxa"/>
          </w:tcPr>
          <w:p w14:paraId="00E4F9C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332" w:type="dxa"/>
          </w:tcPr>
          <w:p w14:paraId="0FD07A4E" w14:textId="2F378B3A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3"/>
                <w:szCs w:val="23"/>
                <w:lang w:val="en-US"/>
              </w:rPr>
            </w:pPr>
          </w:p>
        </w:tc>
      </w:tr>
      <w:tr w:rsidR="00090F99" w:rsidRPr="00BE5913" w14:paraId="5EADE153" w14:textId="77777777" w:rsidTr="00CD6219">
        <w:trPr>
          <w:cantSplit/>
        </w:trPr>
        <w:tc>
          <w:tcPr>
            <w:tcW w:w="3150" w:type="dxa"/>
            <w:vAlign w:val="center"/>
          </w:tcPr>
          <w:p w14:paraId="6D3C5591" w14:textId="43863A5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23"/>
                <w:szCs w:val="23"/>
              </w:rPr>
              <w:t xml:space="preserve">1 </w:t>
            </w:r>
            <w:r w:rsidRPr="00BE5913">
              <w:rPr>
                <w:rFonts w:ascii="Angsana New" w:hAnsi="Angsana New"/>
                <w:sz w:val="23"/>
                <w:szCs w:val="23"/>
                <w:cs/>
              </w:rPr>
              <w:t>มกราคม</w:t>
            </w:r>
            <w:r w:rsidRPr="00BE5913">
              <w:rPr>
                <w:rFonts w:ascii="Angsana New" w:hAnsi="Angsana New"/>
                <w:sz w:val="23"/>
                <w:szCs w:val="23"/>
              </w:rPr>
              <w:t xml:space="preserve"> 2566</w:t>
            </w:r>
            <w:r w:rsidRPr="00BE5913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BE5913">
              <w:rPr>
                <w:rFonts w:ascii="Angsana New" w:hAnsi="Angsana New"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3EAB93D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754463F" w14:textId="2FEFF7CC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717CB3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10E8E414" w14:textId="4779E11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4,856</w:t>
            </w:r>
          </w:p>
        </w:tc>
        <w:tc>
          <w:tcPr>
            <w:tcW w:w="270" w:type="dxa"/>
            <w:vAlign w:val="center"/>
          </w:tcPr>
          <w:p w14:paraId="51829C52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6DC894C" w14:textId="543D388E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406,637</w:t>
            </w:r>
          </w:p>
        </w:tc>
        <w:tc>
          <w:tcPr>
            <w:tcW w:w="240" w:type="dxa"/>
            <w:vAlign w:val="center"/>
          </w:tcPr>
          <w:p w14:paraId="158C13E9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39E48951" w14:textId="706A6B83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2,806</w:t>
            </w:r>
          </w:p>
        </w:tc>
        <w:tc>
          <w:tcPr>
            <w:tcW w:w="253" w:type="dxa"/>
            <w:vAlign w:val="center"/>
          </w:tcPr>
          <w:p w14:paraId="0F74C0B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  <w:tab w:val="decimal" w:pos="1152"/>
              </w:tabs>
              <w:ind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0D111F18" w14:textId="0A20415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7,367,794</w:t>
            </w:r>
          </w:p>
        </w:tc>
        <w:tc>
          <w:tcPr>
            <w:tcW w:w="256" w:type="dxa"/>
            <w:vAlign w:val="center"/>
          </w:tcPr>
          <w:p w14:paraId="64E2988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ind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40392AB" w14:textId="519ECDE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3,293,227</w:t>
            </w:r>
          </w:p>
        </w:tc>
        <w:tc>
          <w:tcPr>
            <w:tcW w:w="255" w:type="dxa"/>
            <w:vAlign w:val="center"/>
          </w:tcPr>
          <w:p w14:paraId="781E997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8F240EC" w14:textId="5ED97EA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57,469</w:t>
            </w:r>
          </w:p>
        </w:tc>
        <w:tc>
          <w:tcPr>
            <w:tcW w:w="252" w:type="dxa"/>
            <w:vAlign w:val="center"/>
          </w:tcPr>
          <w:p w14:paraId="10B17DB9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5A7AB6D9" w14:textId="13F94AB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4,328</w:t>
            </w:r>
          </w:p>
        </w:tc>
        <w:tc>
          <w:tcPr>
            <w:tcW w:w="270" w:type="dxa"/>
            <w:vAlign w:val="center"/>
          </w:tcPr>
          <w:p w14:paraId="76AE6B52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0430C979" w14:textId="04B58BB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11,137,117</w:t>
            </w:r>
          </w:p>
        </w:tc>
      </w:tr>
      <w:tr w:rsidR="00090F99" w:rsidRPr="00BE5913" w14:paraId="5B074374" w14:textId="77777777" w:rsidTr="00CD6219">
        <w:trPr>
          <w:cantSplit/>
        </w:trPr>
        <w:tc>
          <w:tcPr>
            <w:tcW w:w="3150" w:type="dxa"/>
            <w:vAlign w:val="center"/>
          </w:tcPr>
          <w:p w14:paraId="5A3885B3" w14:textId="45562CCC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456DFB2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74983FA" w14:textId="1A95C43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A58E21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4EE759A3" w14:textId="41BE1B2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4,748</w:t>
            </w:r>
          </w:p>
        </w:tc>
        <w:tc>
          <w:tcPr>
            <w:tcW w:w="270" w:type="dxa"/>
            <w:vAlign w:val="center"/>
          </w:tcPr>
          <w:p w14:paraId="1C6699A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7219AE6" w14:textId="29522C4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70,509</w:t>
            </w:r>
          </w:p>
        </w:tc>
        <w:tc>
          <w:tcPr>
            <w:tcW w:w="240" w:type="dxa"/>
            <w:vAlign w:val="center"/>
          </w:tcPr>
          <w:p w14:paraId="4F402D5D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C193162" w14:textId="5207A59C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853</w:t>
            </w:r>
          </w:p>
        </w:tc>
        <w:tc>
          <w:tcPr>
            <w:tcW w:w="253" w:type="dxa"/>
            <w:vAlign w:val="center"/>
          </w:tcPr>
          <w:p w14:paraId="1D886C52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15B0590A" w14:textId="152562B4" w:rsidR="00090F99" w:rsidRPr="00BE5913" w:rsidRDefault="00962F83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1,100,955</w:t>
            </w:r>
          </w:p>
        </w:tc>
        <w:tc>
          <w:tcPr>
            <w:tcW w:w="256" w:type="dxa"/>
            <w:vAlign w:val="center"/>
          </w:tcPr>
          <w:p w14:paraId="2954808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29D418E8" w14:textId="36EF2A18" w:rsidR="00090F99" w:rsidRPr="00BE5913" w:rsidRDefault="00962F83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487,0</w:t>
            </w:r>
            <w:r w:rsidR="00F84C49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55" w:type="dxa"/>
            <w:vAlign w:val="center"/>
          </w:tcPr>
          <w:p w14:paraId="48CC4FE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1221FAA" w14:textId="6528743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11,687</w:t>
            </w:r>
          </w:p>
        </w:tc>
        <w:tc>
          <w:tcPr>
            <w:tcW w:w="252" w:type="dxa"/>
            <w:vAlign w:val="center"/>
          </w:tcPr>
          <w:p w14:paraId="7525B949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22FC27C8" w14:textId="6151D8EB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93F0B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3422160" w14:textId="1FCB004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1,675,827</w:t>
            </w:r>
          </w:p>
        </w:tc>
      </w:tr>
      <w:tr w:rsidR="00090F99" w:rsidRPr="00BE5913" w14:paraId="79CC9A97" w14:textId="77777777" w:rsidTr="00CD6219">
        <w:trPr>
          <w:cantSplit/>
        </w:trPr>
        <w:tc>
          <w:tcPr>
            <w:tcW w:w="3150" w:type="dxa"/>
            <w:vAlign w:val="center"/>
          </w:tcPr>
          <w:p w14:paraId="3E5FED4E" w14:textId="16016315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468" w:type="dxa"/>
          </w:tcPr>
          <w:p w14:paraId="011FA60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3631021B" w14:textId="1AEAA1D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12A9C0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2AB186A6" w14:textId="24E6AEB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78765A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20544962" w14:textId="67B6917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5C8FFC9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1ADAB581" w14:textId="62E2BD4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371DE9E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52763B8C" w14:textId="0D1B5F1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439</w:t>
            </w:r>
          </w:p>
        </w:tc>
        <w:tc>
          <w:tcPr>
            <w:tcW w:w="256" w:type="dxa"/>
            <w:vAlign w:val="center"/>
          </w:tcPr>
          <w:p w14:paraId="1CD7562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C101BE3" w14:textId="4F21A56E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6,838</w:t>
            </w:r>
          </w:p>
        </w:tc>
        <w:tc>
          <w:tcPr>
            <w:tcW w:w="255" w:type="dxa"/>
            <w:vAlign w:val="center"/>
          </w:tcPr>
          <w:p w14:paraId="610A9C8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6F2377F9" w14:textId="632B727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3EBE8D9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08DA4549" w14:textId="71B78E86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80C980F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2F4B60C8" w14:textId="1BC98CC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7,277</w:t>
            </w:r>
          </w:p>
        </w:tc>
      </w:tr>
      <w:tr w:rsidR="00090F99" w:rsidRPr="00BE5913" w14:paraId="185CEB0F" w14:textId="77777777" w:rsidTr="00CD6219">
        <w:trPr>
          <w:cantSplit/>
        </w:trPr>
        <w:tc>
          <w:tcPr>
            <w:tcW w:w="3150" w:type="dxa"/>
            <w:vAlign w:val="center"/>
          </w:tcPr>
          <w:p w14:paraId="4FAA1A19" w14:textId="1852BE2B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4BB80EF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F230A6C" w14:textId="35AB61B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E53B245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FC3BE90" w14:textId="11C59B1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137287B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BEABD3C" w14:textId="2CB1301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576A7B2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B03E854" w14:textId="18BBB7F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4FF4B1D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795737FB" w14:textId="48B4730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(25)</w:t>
            </w:r>
          </w:p>
        </w:tc>
        <w:tc>
          <w:tcPr>
            <w:tcW w:w="256" w:type="dxa"/>
            <w:vAlign w:val="center"/>
          </w:tcPr>
          <w:p w14:paraId="220B7ED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2E0DABE3" w14:textId="1D6AFD0C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(8,279)</w:t>
            </w:r>
          </w:p>
        </w:tc>
        <w:tc>
          <w:tcPr>
            <w:tcW w:w="255" w:type="dxa"/>
            <w:vAlign w:val="center"/>
          </w:tcPr>
          <w:p w14:paraId="5D87FCA1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4F38C2C" w14:textId="732AFC5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4E554C19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7E591AA" w14:textId="775C81A9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7F93B22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9554C4D" w14:textId="66CDB6F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(8,304)</w:t>
            </w:r>
          </w:p>
        </w:tc>
      </w:tr>
      <w:tr w:rsidR="00090F99" w:rsidRPr="00BE5913" w14:paraId="77D9D4C7" w14:textId="77777777" w:rsidTr="00CD6219">
        <w:trPr>
          <w:cantSplit/>
        </w:trPr>
        <w:tc>
          <w:tcPr>
            <w:tcW w:w="3150" w:type="dxa"/>
            <w:vAlign w:val="center"/>
          </w:tcPr>
          <w:p w14:paraId="3FB2640F" w14:textId="3D3587EC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39B5637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EB5F27E" w14:textId="383F885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524CE4D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74557FF5" w14:textId="5372F23E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F1ABD4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00B23A3" w14:textId="2BE651C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1662D88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919118C" w14:textId="3004B41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  <w:cs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01C320A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35C82C4A" w14:textId="44CBAD6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5B57DE43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7"/>
                <w:tab w:val="decimal" w:pos="702"/>
              </w:tabs>
              <w:spacing w:line="200" w:lineRule="atLeast"/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4F696D7" w14:textId="0C724C7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(29,245)</w:t>
            </w:r>
          </w:p>
        </w:tc>
        <w:tc>
          <w:tcPr>
            <w:tcW w:w="255" w:type="dxa"/>
            <w:vAlign w:val="center"/>
          </w:tcPr>
          <w:p w14:paraId="1305A28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A38E883" w14:textId="5E060ED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(2,770)</w:t>
            </w:r>
          </w:p>
        </w:tc>
        <w:tc>
          <w:tcPr>
            <w:tcW w:w="252" w:type="dxa"/>
            <w:vAlign w:val="center"/>
          </w:tcPr>
          <w:p w14:paraId="543CD0C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7CEBF76C" w14:textId="777290B3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32CC061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3C21CD9D" w14:textId="2E87272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(32,015)</w:t>
            </w:r>
          </w:p>
        </w:tc>
      </w:tr>
      <w:tr w:rsidR="00090F99" w:rsidRPr="00BE5913" w14:paraId="5666ABD5" w14:textId="77777777" w:rsidTr="00CD6219">
        <w:trPr>
          <w:cantSplit/>
        </w:trPr>
        <w:tc>
          <w:tcPr>
            <w:tcW w:w="3150" w:type="dxa"/>
            <w:vAlign w:val="center"/>
          </w:tcPr>
          <w:p w14:paraId="6CF822D7" w14:textId="3EC370D2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065D7B8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B58D9C3" w14:textId="31408E3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2AA6E103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F12FB64" w14:textId="3CEB1F4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6431A38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751CFF5" w14:textId="66A7AFA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68A395F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66BDD649" w14:textId="133F576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1BD2A462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7AF912B9" w14:textId="4647AC0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40503C3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6122F14E" w14:textId="752ABA3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149029A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799BEB13" w14:textId="58282D4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(2,478)</w:t>
            </w:r>
          </w:p>
        </w:tc>
        <w:tc>
          <w:tcPr>
            <w:tcW w:w="252" w:type="dxa"/>
            <w:vAlign w:val="center"/>
          </w:tcPr>
          <w:p w14:paraId="6D96233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3D13990" w14:textId="465557B2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C9A21A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4009E36D" w14:textId="799C238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(2,478)</w:t>
            </w:r>
          </w:p>
        </w:tc>
      </w:tr>
      <w:tr w:rsidR="00090F99" w:rsidRPr="00BE5913" w14:paraId="3265F0A1" w14:textId="77777777" w:rsidTr="00E8490C">
        <w:trPr>
          <w:cantSplit/>
        </w:trPr>
        <w:tc>
          <w:tcPr>
            <w:tcW w:w="3150" w:type="dxa"/>
            <w:vAlign w:val="center"/>
          </w:tcPr>
          <w:p w14:paraId="7C5FE645" w14:textId="5610A58A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left="160" w:right="-108" w:hanging="160"/>
              <w:rPr>
                <w:rFonts w:ascii="Angsana New" w:hAnsi="Angsana New"/>
                <w:b/>
                <w:bCs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>2566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br/>
            </w: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1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2567 - </w:t>
            </w: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468" w:type="dxa"/>
          </w:tcPr>
          <w:p w14:paraId="0611ED1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C0634A" w14:textId="4907AB3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07ADFDFB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2ECD98E" w14:textId="0AB6FF32" w:rsidR="00090F99" w:rsidRPr="00BE5913" w:rsidRDefault="00090F99" w:rsidP="0096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9,604</w:t>
            </w:r>
          </w:p>
        </w:tc>
        <w:tc>
          <w:tcPr>
            <w:tcW w:w="270" w:type="dxa"/>
            <w:vAlign w:val="bottom"/>
          </w:tcPr>
          <w:p w14:paraId="4362EEB5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F52F78" w14:textId="3630E39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477,146</w:t>
            </w:r>
          </w:p>
        </w:tc>
        <w:tc>
          <w:tcPr>
            <w:tcW w:w="240" w:type="dxa"/>
            <w:vAlign w:val="bottom"/>
          </w:tcPr>
          <w:p w14:paraId="312AEBA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vAlign w:val="bottom"/>
          </w:tcPr>
          <w:p w14:paraId="569F566F" w14:textId="0FA34BBA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3,659</w:t>
            </w:r>
          </w:p>
        </w:tc>
        <w:tc>
          <w:tcPr>
            <w:tcW w:w="253" w:type="dxa"/>
            <w:vAlign w:val="bottom"/>
          </w:tcPr>
          <w:p w14:paraId="39C3C853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6E8F67D" w14:textId="498D17B0" w:rsidR="00090F99" w:rsidRPr="00BE5913" w:rsidRDefault="00962F83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8,469,163</w:t>
            </w:r>
          </w:p>
        </w:tc>
        <w:tc>
          <w:tcPr>
            <w:tcW w:w="256" w:type="dxa"/>
            <w:vAlign w:val="bottom"/>
          </w:tcPr>
          <w:p w14:paraId="5244E72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rPr>
                <w:rFonts w:asciiTheme="majorBidi" w:eastAsia="MS Mincho" w:hAnsiTheme="majorBidi" w:cstheme="majorBidi"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3865E4BE" w14:textId="6154C2E8" w:rsidR="00090F99" w:rsidRPr="00BE5913" w:rsidRDefault="00962F83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3,749,616</w:t>
            </w:r>
          </w:p>
        </w:tc>
        <w:tc>
          <w:tcPr>
            <w:tcW w:w="255" w:type="dxa"/>
            <w:vAlign w:val="bottom"/>
          </w:tcPr>
          <w:p w14:paraId="380531B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3A518B35" w14:textId="7062ADA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63,908</w:t>
            </w:r>
          </w:p>
        </w:tc>
        <w:tc>
          <w:tcPr>
            <w:tcW w:w="252" w:type="dxa"/>
            <w:vAlign w:val="bottom"/>
          </w:tcPr>
          <w:p w14:paraId="6556338A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BD9C9" w14:textId="5E3C7516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4,328</w:t>
            </w:r>
          </w:p>
        </w:tc>
        <w:tc>
          <w:tcPr>
            <w:tcW w:w="270" w:type="dxa"/>
            <w:vAlign w:val="bottom"/>
          </w:tcPr>
          <w:p w14:paraId="409CB41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37041352" w14:textId="44353EF3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12,777,424</w:t>
            </w:r>
          </w:p>
        </w:tc>
      </w:tr>
      <w:tr w:rsidR="00090F99" w:rsidRPr="00BE5913" w14:paraId="56EAAF0C" w14:textId="77777777" w:rsidTr="00CD6219">
        <w:trPr>
          <w:cantSplit/>
        </w:trPr>
        <w:tc>
          <w:tcPr>
            <w:tcW w:w="3150" w:type="dxa"/>
            <w:vAlign w:val="center"/>
          </w:tcPr>
          <w:p w14:paraId="69CD3005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468" w:type="dxa"/>
          </w:tcPr>
          <w:p w14:paraId="7FB8171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459CC8E" w14:textId="7CE0C32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409344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75BF91C" w14:textId="266AD82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4,760</w:t>
            </w:r>
          </w:p>
        </w:tc>
        <w:tc>
          <w:tcPr>
            <w:tcW w:w="270" w:type="dxa"/>
            <w:vAlign w:val="center"/>
          </w:tcPr>
          <w:p w14:paraId="4E70A799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4027A00C" w14:textId="0C40507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70,679</w:t>
            </w:r>
          </w:p>
        </w:tc>
        <w:tc>
          <w:tcPr>
            <w:tcW w:w="240" w:type="dxa"/>
            <w:vAlign w:val="center"/>
          </w:tcPr>
          <w:p w14:paraId="4B33C9C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1CD15DFE" w14:textId="293647D0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="007770BB">
              <w:rPr>
                <w:rFonts w:asciiTheme="majorBidi" w:eastAsia="MS Mincho" w:hAnsiTheme="majorBidi" w:cstheme="majorBidi"/>
                <w:sz w:val="23"/>
                <w:szCs w:val="23"/>
              </w:rPr>
              <w:t>25</w:t>
            </w:r>
          </w:p>
        </w:tc>
        <w:tc>
          <w:tcPr>
            <w:tcW w:w="253" w:type="dxa"/>
            <w:vAlign w:val="center"/>
          </w:tcPr>
          <w:p w14:paraId="270FACA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277" w:type="dxa"/>
            <w:vAlign w:val="center"/>
          </w:tcPr>
          <w:p w14:paraId="1F5FFC55" w14:textId="1011F308" w:rsidR="00090F99" w:rsidRPr="00BE5913" w:rsidRDefault="00F84C4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1,183,916</w:t>
            </w:r>
          </w:p>
        </w:tc>
        <w:tc>
          <w:tcPr>
            <w:tcW w:w="256" w:type="dxa"/>
            <w:vAlign w:val="center"/>
          </w:tcPr>
          <w:p w14:paraId="4060050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3EAE71BB" w14:textId="1C7A29A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rtl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559,</w:t>
            </w:r>
            <w:r w:rsidR="00F84C49">
              <w:rPr>
                <w:rFonts w:asciiTheme="majorBidi" w:eastAsia="MS Mincho" w:hAnsiTheme="majorBidi" w:cstheme="majorBidi"/>
                <w:sz w:val="23"/>
                <w:szCs w:val="23"/>
              </w:rPr>
              <w:t>612</w:t>
            </w:r>
          </w:p>
        </w:tc>
        <w:tc>
          <w:tcPr>
            <w:tcW w:w="255" w:type="dxa"/>
            <w:vAlign w:val="center"/>
          </w:tcPr>
          <w:p w14:paraId="454DDAA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56C998E6" w14:textId="784D0A1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10,985</w:t>
            </w:r>
          </w:p>
        </w:tc>
        <w:tc>
          <w:tcPr>
            <w:tcW w:w="252" w:type="dxa"/>
            <w:vAlign w:val="center"/>
          </w:tcPr>
          <w:p w14:paraId="0EFB88CC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721A3B7" w14:textId="5DAB2AE5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03ED2663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32" w:type="dxa"/>
            <w:vAlign w:val="center"/>
          </w:tcPr>
          <w:p w14:paraId="62BBBA65" w14:textId="699D797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1,</w:t>
            </w:r>
            <w:r w:rsidR="00962F83">
              <w:rPr>
                <w:rFonts w:asciiTheme="majorBidi" w:eastAsia="MS Mincho" w:hAnsiTheme="majorBidi" w:cstheme="majorBidi"/>
                <w:sz w:val="23"/>
                <w:szCs w:val="23"/>
              </w:rPr>
              <w:t>830,6</w:t>
            </w:r>
            <w:r w:rsidR="003200DE">
              <w:rPr>
                <w:rFonts w:asciiTheme="majorBidi" w:eastAsia="MS Mincho" w:hAnsiTheme="majorBidi" w:cstheme="majorBidi"/>
                <w:sz w:val="23"/>
                <w:szCs w:val="23"/>
              </w:rPr>
              <w:t>77</w:t>
            </w:r>
          </w:p>
        </w:tc>
      </w:tr>
      <w:tr w:rsidR="007770BB" w:rsidRPr="00BE5913" w14:paraId="618F23F6" w14:textId="77777777" w:rsidTr="00CD6219">
        <w:trPr>
          <w:cantSplit/>
        </w:trPr>
        <w:tc>
          <w:tcPr>
            <w:tcW w:w="3150" w:type="dxa"/>
            <w:vAlign w:val="center"/>
          </w:tcPr>
          <w:p w14:paraId="37276CA5" w14:textId="50FE85E6" w:rsidR="007770BB" w:rsidRPr="00BE5913" w:rsidRDefault="007770BB" w:rsidP="007770BB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จัดประเภทใหม่</w:t>
            </w:r>
          </w:p>
        </w:tc>
        <w:tc>
          <w:tcPr>
            <w:tcW w:w="468" w:type="dxa"/>
          </w:tcPr>
          <w:p w14:paraId="7E7FC031" w14:textId="77777777" w:rsidR="007770BB" w:rsidRPr="00BE5913" w:rsidRDefault="007770BB" w:rsidP="007770BB">
            <w:pPr>
              <w:pStyle w:val="30"/>
              <w:tabs>
                <w:tab w:val="clear" w:pos="360"/>
                <w:tab w:val="clear" w:pos="720"/>
              </w:tabs>
              <w:spacing w:line="260" w:lineRule="exact"/>
              <w:ind w:left="-110" w:right="-180" w:hanging="34"/>
              <w:jc w:val="center"/>
              <w:rPr>
                <w:rFonts w:ascii="Angsana New" w:eastAsia="MS Mincho" w:hAnsi="Angsana New"/>
                <w:i/>
                <w:iCs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5FD183B" w14:textId="03351066" w:rsidR="007770BB" w:rsidRPr="00BE5913" w:rsidRDefault="00327071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9974FCC" w14:textId="77777777" w:rsidR="007770BB" w:rsidRPr="00BE5913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1CDD2013" w14:textId="25C2BE85" w:rsidR="007770BB" w:rsidRPr="00BE5913" w:rsidRDefault="00327071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A244002" w14:textId="77777777" w:rsidR="007770BB" w:rsidRPr="00BE5913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BB87508" w14:textId="3B13C744" w:rsidR="007770BB" w:rsidRPr="00BE5913" w:rsidRDefault="00327071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3E6E6163" w14:textId="77777777" w:rsidR="007770BB" w:rsidRPr="00BE5913" w:rsidRDefault="007770BB" w:rsidP="007770BB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2B9AF69F" w14:textId="69EF3071" w:rsidR="007770BB" w:rsidRPr="00BE5913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72F3FB90" w14:textId="77777777" w:rsidR="007770BB" w:rsidRPr="00E8490C" w:rsidRDefault="007770BB" w:rsidP="007770BB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75"/>
              </w:tabs>
              <w:spacing w:line="200" w:lineRule="atLeast"/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1506C04C" w14:textId="7105EE4A" w:rsidR="007770BB" w:rsidRPr="006119D5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119D5">
              <w:rPr>
                <w:rFonts w:ascii="Angsana New" w:eastAsia="MS Mincho" w:hAnsi="Angsana New"/>
                <w:sz w:val="23"/>
                <w:szCs w:val="23"/>
              </w:rPr>
              <w:t>(30,</w:t>
            </w:r>
            <w:r w:rsidR="00F84C49">
              <w:rPr>
                <w:rFonts w:ascii="Angsana New" w:eastAsia="MS Mincho" w:hAnsi="Angsana New"/>
                <w:sz w:val="23"/>
                <w:szCs w:val="23"/>
              </w:rPr>
              <w:t>000</w:t>
            </w:r>
            <w:r w:rsidRPr="006119D5">
              <w:rPr>
                <w:rFonts w:ascii="Angsana New" w:eastAsia="MS Mincho" w:hAnsi="Angsana New"/>
                <w:sz w:val="23"/>
                <w:szCs w:val="23"/>
              </w:rPr>
              <w:t>)</w:t>
            </w:r>
          </w:p>
        </w:tc>
        <w:tc>
          <w:tcPr>
            <w:tcW w:w="256" w:type="dxa"/>
            <w:vAlign w:val="center"/>
          </w:tcPr>
          <w:p w14:paraId="3F0BD630" w14:textId="77777777" w:rsidR="007770BB" w:rsidRPr="00E8490C" w:rsidRDefault="007770BB" w:rsidP="007770BB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75"/>
              </w:tabs>
              <w:spacing w:line="200" w:lineRule="atLeast"/>
              <w:ind w:left="-108" w:right="-18"/>
              <w:rPr>
                <w:rFonts w:ascii="Angsana New" w:eastAsia="MS Mincho" w:hAnsi="Angsana New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4424BA37" w14:textId="418752CB" w:rsidR="007770BB" w:rsidRPr="00E8490C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30,</w:t>
            </w:r>
            <w:r w:rsidR="00F84C49">
              <w:rPr>
                <w:rFonts w:asciiTheme="majorBidi" w:eastAsia="MS Mincho" w:hAnsiTheme="majorBidi" w:cstheme="majorBidi"/>
                <w:sz w:val="23"/>
                <w:szCs w:val="23"/>
              </w:rPr>
              <w:t>000</w:t>
            </w:r>
          </w:p>
        </w:tc>
        <w:tc>
          <w:tcPr>
            <w:tcW w:w="255" w:type="dxa"/>
            <w:vAlign w:val="center"/>
          </w:tcPr>
          <w:p w14:paraId="5008B475" w14:textId="77777777" w:rsidR="007770BB" w:rsidRPr="00BE5913" w:rsidRDefault="007770BB" w:rsidP="007770BB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78FFDC98" w14:textId="2CEAB3DB" w:rsidR="007770BB" w:rsidRPr="00BE5913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0ABEA93C" w14:textId="77777777" w:rsidR="007770BB" w:rsidRPr="00BE5913" w:rsidRDefault="007770BB" w:rsidP="007770BB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F6F1992" w14:textId="4302AEA7" w:rsidR="007770BB" w:rsidRPr="00BE5913" w:rsidRDefault="007770BB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434C769" w14:textId="77777777" w:rsidR="007770BB" w:rsidRPr="00BE5913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27D2EB07" w14:textId="58F30B31" w:rsidR="007770BB" w:rsidRPr="00BE5913" w:rsidRDefault="007770BB" w:rsidP="00777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</w:tr>
      <w:tr w:rsidR="00090F99" w:rsidRPr="00BE5913" w14:paraId="42E999DB" w14:textId="77777777" w:rsidTr="00CD6219">
        <w:trPr>
          <w:cantSplit/>
        </w:trPr>
        <w:tc>
          <w:tcPr>
            <w:tcW w:w="3150" w:type="dxa"/>
            <w:vAlign w:val="center"/>
          </w:tcPr>
          <w:p w14:paraId="5F9559E1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468" w:type="dxa"/>
          </w:tcPr>
          <w:p w14:paraId="7FA6093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1FBB91B1" w14:textId="31FE74AD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9D0F48F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6993B931" w14:textId="3167D5C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6334742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0431A2B" w14:textId="72FE710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094FC62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54719A89" w14:textId="44D11BA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254267D7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  <w:tab w:val="decimal" w:pos="990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7F96766C" w14:textId="21F8BE52" w:rsidR="00090F99" w:rsidRPr="006119D5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6119D5">
              <w:rPr>
                <w:rFonts w:asciiTheme="majorBidi" w:eastAsia="MS Mincho" w:hAnsiTheme="majorBidi" w:cstheme="majorBidi"/>
                <w:sz w:val="23"/>
                <w:szCs w:val="23"/>
              </w:rPr>
              <w:t>(20</w:t>
            </w:r>
            <w:r w:rsidR="003200DE" w:rsidRPr="006119D5">
              <w:rPr>
                <w:rFonts w:asciiTheme="majorBidi" w:eastAsia="MS Mincho" w:hAnsiTheme="majorBidi" w:cstheme="majorBidi"/>
                <w:sz w:val="23"/>
                <w:szCs w:val="23"/>
              </w:rPr>
              <w:t>7</w:t>
            </w:r>
            <w:r w:rsidRPr="006119D5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56" w:type="dxa"/>
            <w:vAlign w:val="center"/>
          </w:tcPr>
          <w:p w14:paraId="4A4A0CD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15DB5479" w14:textId="52CD047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(27,321)</w:t>
            </w:r>
          </w:p>
        </w:tc>
        <w:tc>
          <w:tcPr>
            <w:tcW w:w="255" w:type="dxa"/>
            <w:vAlign w:val="center"/>
          </w:tcPr>
          <w:p w14:paraId="1A445A8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B52E70E" w14:textId="01FFDBE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(968)</w:t>
            </w:r>
          </w:p>
        </w:tc>
        <w:tc>
          <w:tcPr>
            <w:tcW w:w="252" w:type="dxa"/>
            <w:vAlign w:val="center"/>
          </w:tcPr>
          <w:p w14:paraId="4676EC63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630ACE84" w14:textId="35A86898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731A6FA8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B5765CF" w14:textId="6C442CAD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(28,49</w:t>
            </w:r>
            <w:r w:rsidR="003200DE">
              <w:rPr>
                <w:rFonts w:asciiTheme="majorBidi" w:eastAsia="MS Mincho" w:hAnsiTheme="majorBidi" w:cstheme="majorBidi"/>
                <w:sz w:val="23"/>
                <w:szCs w:val="23"/>
              </w:rPr>
              <w:t>6</w:t>
            </w: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)</w:t>
            </w:r>
          </w:p>
        </w:tc>
      </w:tr>
      <w:tr w:rsidR="00090F99" w:rsidRPr="00BE5913" w14:paraId="0731F0A1" w14:textId="77777777" w:rsidTr="00CD6219">
        <w:trPr>
          <w:cantSplit/>
        </w:trPr>
        <w:tc>
          <w:tcPr>
            <w:tcW w:w="3150" w:type="dxa"/>
            <w:vAlign w:val="center"/>
          </w:tcPr>
          <w:p w14:paraId="16C0305E" w14:textId="77777777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468" w:type="dxa"/>
          </w:tcPr>
          <w:p w14:paraId="660C366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7D8FE65B" w14:textId="09CEEA9E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4852234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3B9EABF6" w14:textId="778141E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137C160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527DE328" w14:textId="26424088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42804D33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4F1E64EF" w14:textId="251FDF1E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5C1302A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6058EA93" w14:textId="35F55890" w:rsidR="00090F99" w:rsidRPr="006119D5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119D5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6" w:type="dxa"/>
            <w:vAlign w:val="center"/>
          </w:tcPr>
          <w:p w14:paraId="4E2BEE8E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066B9FAC" w14:textId="2D3EB65C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(32,762)</w:t>
            </w:r>
          </w:p>
        </w:tc>
        <w:tc>
          <w:tcPr>
            <w:tcW w:w="255" w:type="dxa"/>
            <w:vAlign w:val="center"/>
          </w:tcPr>
          <w:p w14:paraId="69D9340B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4CAE6A6E" w14:textId="1D3E572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  <w:vAlign w:val="center"/>
          </w:tcPr>
          <w:p w14:paraId="5A35CF0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3F0466D4" w14:textId="18C15BF3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5808878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5D545446" w14:textId="71E04045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(32,762)</w:t>
            </w:r>
          </w:p>
        </w:tc>
      </w:tr>
      <w:tr w:rsidR="00090F99" w:rsidRPr="00BE5913" w14:paraId="64A49D02" w14:textId="77777777" w:rsidTr="00CD6219">
        <w:trPr>
          <w:cantSplit/>
        </w:trPr>
        <w:tc>
          <w:tcPr>
            <w:tcW w:w="3150" w:type="dxa"/>
            <w:vAlign w:val="center"/>
          </w:tcPr>
          <w:p w14:paraId="41DAF744" w14:textId="6ACBF16B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sz w:val="23"/>
                <w:szCs w:val="23"/>
                <w:cs/>
              </w:rPr>
            </w:pPr>
            <w:r w:rsidRPr="00BE5913">
              <w:rPr>
                <w:rFonts w:ascii="Angsana New" w:hAnsi="Angsana New" w:hint="cs"/>
                <w:sz w:val="23"/>
                <w:szCs w:val="23"/>
                <w:cs/>
              </w:rPr>
              <w:t>ยกเลิกสัญญาเช่า</w:t>
            </w:r>
          </w:p>
        </w:tc>
        <w:tc>
          <w:tcPr>
            <w:tcW w:w="468" w:type="dxa"/>
          </w:tcPr>
          <w:p w14:paraId="084CB716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02187022" w14:textId="620B53BD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  <w:cs/>
              </w:rPr>
            </w:pPr>
            <w:r w:rsidRPr="00BE5913">
              <w:rPr>
                <w:rFonts w:asciiTheme="majorBidi" w:eastAsia="MS Mincho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E92711C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810" w:type="dxa"/>
            <w:vAlign w:val="center"/>
          </w:tcPr>
          <w:p w14:paraId="530A382F" w14:textId="34C947F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A1A3AF7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vAlign w:val="center"/>
          </w:tcPr>
          <w:p w14:paraId="6B54F20A" w14:textId="56B25CF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40" w:type="dxa"/>
            <w:vAlign w:val="center"/>
          </w:tcPr>
          <w:p w14:paraId="34D66172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162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vAlign w:val="center"/>
          </w:tcPr>
          <w:p w14:paraId="1F6516FA" w14:textId="52BF53D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BE5913">
              <w:rPr>
                <w:rFonts w:ascii="Angsana New" w:eastAsia="MS Mincho" w:hAnsi="Angsana New"/>
                <w:sz w:val="23"/>
                <w:szCs w:val="23"/>
              </w:rPr>
              <w:t>-</w:t>
            </w:r>
          </w:p>
        </w:tc>
        <w:tc>
          <w:tcPr>
            <w:tcW w:w="253" w:type="dxa"/>
            <w:vAlign w:val="center"/>
          </w:tcPr>
          <w:p w14:paraId="042F300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eastAsia="MS Mincho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77" w:type="dxa"/>
            <w:vAlign w:val="center"/>
          </w:tcPr>
          <w:p w14:paraId="2151CFF6" w14:textId="63D1842A" w:rsidR="00090F99" w:rsidRPr="006119D5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="Angsana New" w:eastAsia="MS Mincho" w:hAnsi="Angsana New"/>
                <w:sz w:val="23"/>
                <w:szCs w:val="23"/>
              </w:rPr>
            </w:pPr>
            <w:r w:rsidRPr="006119D5">
              <w:rPr>
                <w:rFonts w:ascii="Angsana New" w:eastAsia="MS Mincho" w:hAnsi="Angsana New"/>
                <w:sz w:val="23"/>
                <w:szCs w:val="23"/>
              </w:rPr>
              <w:t>(955)</w:t>
            </w:r>
          </w:p>
        </w:tc>
        <w:tc>
          <w:tcPr>
            <w:tcW w:w="256" w:type="dxa"/>
            <w:vAlign w:val="center"/>
          </w:tcPr>
          <w:p w14:paraId="5AA3E74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spacing w:line="200" w:lineRule="atLeast"/>
              <w:ind w:left="-108" w:right="-18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vAlign w:val="center"/>
          </w:tcPr>
          <w:p w14:paraId="5CECA9F8" w14:textId="6DD0B762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5" w:type="dxa"/>
            <w:vAlign w:val="center"/>
          </w:tcPr>
          <w:p w14:paraId="7E416FBF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sz w:val="23"/>
                <w:szCs w:val="23"/>
                <w:cs/>
                <w:lang w:val="en-US"/>
              </w:rPr>
            </w:pPr>
          </w:p>
        </w:tc>
        <w:tc>
          <w:tcPr>
            <w:tcW w:w="1185" w:type="dxa"/>
            <w:vAlign w:val="center"/>
          </w:tcPr>
          <w:p w14:paraId="2F68FEBB" w14:textId="01FF752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sz w:val="23"/>
                <w:szCs w:val="23"/>
              </w:rPr>
              <w:t>(2,021)</w:t>
            </w:r>
          </w:p>
        </w:tc>
        <w:tc>
          <w:tcPr>
            <w:tcW w:w="252" w:type="dxa"/>
            <w:vAlign w:val="center"/>
          </w:tcPr>
          <w:p w14:paraId="6A0107A6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vAlign w:val="center"/>
          </w:tcPr>
          <w:p w14:paraId="448F6297" w14:textId="4CF12CC1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center"/>
          </w:tcPr>
          <w:p w14:paraId="4BC61B4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</w:p>
        </w:tc>
        <w:tc>
          <w:tcPr>
            <w:tcW w:w="1332" w:type="dxa"/>
            <w:vAlign w:val="center"/>
          </w:tcPr>
          <w:p w14:paraId="0A11B6F5" w14:textId="6E9E28E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sz w:val="23"/>
                <w:szCs w:val="23"/>
              </w:rPr>
              <w:t>(2,976)</w:t>
            </w:r>
          </w:p>
        </w:tc>
      </w:tr>
      <w:tr w:rsidR="00090F99" w:rsidRPr="00BE5913" w14:paraId="550FD823" w14:textId="77777777" w:rsidTr="00CD6219">
        <w:trPr>
          <w:cantSplit/>
        </w:trPr>
        <w:tc>
          <w:tcPr>
            <w:tcW w:w="3150" w:type="dxa"/>
            <w:vAlign w:val="center"/>
          </w:tcPr>
          <w:p w14:paraId="21E8F2E2" w14:textId="47A61B63" w:rsidR="00090F99" w:rsidRPr="00BE5913" w:rsidRDefault="00090F99" w:rsidP="00090F99">
            <w:pPr>
              <w:tabs>
                <w:tab w:val="left" w:pos="372"/>
              </w:tabs>
              <w:spacing w:line="200" w:lineRule="atLeast"/>
              <w:ind w:right="63"/>
              <w:rPr>
                <w:rFonts w:ascii="Angsana New" w:hAnsi="Angsana New"/>
                <w:b/>
                <w:bCs/>
                <w:sz w:val="23"/>
                <w:szCs w:val="23"/>
              </w:rPr>
            </w:pP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3"/>
                <w:szCs w:val="23"/>
              </w:rPr>
              <w:t>2567</w:t>
            </w:r>
          </w:p>
        </w:tc>
        <w:tc>
          <w:tcPr>
            <w:tcW w:w="468" w:type="dxa"/>
          </w:tcPr>
          <w:p w14:paraId="00BA89E5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92" w:right="-126" w:firstLine="84"/>
              <w:rPr>
                <w:rFonts w:ascii="Angsana New" w:eastAsia="MS Mincho" w:hAnsi="Angsana New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8B5BD" w14:textId="4740F5B9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 w:hint="cs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370D931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5B47D2" w14:textId="06E7FE4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23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14,364</w:t>
            </w:r>
          </w:p>
        </w:tc>
        <w:tc>
          <w:tcPr>
            <w:tcW w:w="270" w:type="dxa"/>
            <w:vAlign w:val="center"/>
          </w:tcPr>
          <w:p w14:paraId="31DF37C4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927B8" w14:textId="14C62B16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60" w:lineRule="exact"/>
              <w:ind w:right="-12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547,825</w:t>
            </w:r>
          </w:p>
        </w:tc>
        <w:tc>
          <w:tcPr>
            <w:tcW w:w="240" w:type="dxa"/>
            <w:vAlign w:val="center"/>
          </w:tcPr>
          <w:p w14:paraId="5085AA44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866"/>
                <w:tab w:val="decimal" w:pos="1060"/>
              </w:tabs>
              <w:spacing w:line="200" w:lineRule="atLeast"/>
              <w:ind w:left="-108" w:right="40"/>
              <w:rPr>
                <w:rFonts w:asciiTheme="majorBidi" w:hAnsiTheme="majorBidi" w:cstheme="majorBidi"/>
                <w:sz w:val="23"/>
                <w:szCs w:val="23"/>
                <w:lang w:val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1C62D" w14:textId="663F96FB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</w:t>
            </w:r>
            <w:r w:rsidR="007770BB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384</w:t>
            </w:r>
          </w:p>
        </w:tc>
        <w:tc>
          <w:tcPr>
            <w:tcW w:w="253" w:type="dxa"/>
            <w:vAlign w:val="center"/>
          </w:tcPr>
          <w:p w14:paraId="1A7C6D2A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49C4E" w14:textId="7DF934EF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9,</w:t>
            </w:r>
            <w:r w:rsidR="00962F8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62</w:t>
            </w:r>
            <w:r w:rsidR="003200D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1,917</w:t>
            </w:r>
          </w:p>
        </w:tc>
        <w:tc>
          <w:tcPr>
            <w:tcW w:w="256" w:type="dxa"/>
            <w:vAlign w:val="center"/>
          </w:tcPr>
          <w:p w14:paraId="3E9D3115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0B6D1" w14:textId="64606CF8" w:rsidR="00090F99" w:rsidRPr="00BE5913" w:rsidRDefault="003200DE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4,279,145</w:t>
            </w:r>
          </w:p>
        </w:tc>
        <w:tc>
          <w:tcPr>
            <w:tcW w:w="255" w:type="dxa"/>
            <w:vAlign w:val="center"/>
          </w:tcPr>
          <w:p w14:paraId="12222EA5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424B1" w14:textId="53F7E251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71,904</w:t>
            </w:r>
          </w:p>
        </w:tc>
        <w:tc>
          <w:tcPr>
            <w:tcW w:w="252" w:type="dxa"/>
            <w:vAlign w:val="center"/>
          </w:tcPr>
          <w:p w14:paraId="50E06F58" w14:textId="77777777" w:rsidR="00090F99" w:rsidRPr="00BE5913" w:rsidRDefault="00090F99" w:rsidP="00090F9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7B4A" w14:textId="669C8973" w:rsidR="00090F99" w:rsidRPr="00BE5913" w:rsidRDefault="00090F99" w:rsidP="00A64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4,328</w:t>
            </w:r>
          </w:p>
        </w:tc>
        <w:tc>
          <w:tcPr>
            <w:tcW w:w="270" w:type="dxa"/>
            <w:vAlign w:val="center"/>
          </w:tcPr>
          <w:p w14:paraId="75DDC844" w14:textId="77777777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1C6307" w14:textId="7FAE6B14" w:rsidR="00090F99" w:rsidRPr="00BE5913" w:rsidRDefault="00090F99" w:rsidP="00090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6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14,</w:t>
            </w:r>
            <w:r w:rsidR="003200D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54</w:t>
            </w:r>
            <w:r w:rsidR="000103A6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3</w:t>
            </w:r>
            <w:r w:rsidR="003200DE">
              <w:rPr>
                <w:rFonts w:asciiTheme="majorBidi" w:eastAsia="MS Mincho" w:hAnsiTheme="majorBidi" w:cstheme="majorBidi"/>
                <w:b/>
                <w:bCs/>
                <w:sz w:val="23"/>
                <w:szCs w:val="23"/>
              </w:rPr>
              <w:t>,867</w:t>
            </w:r>
          </w:p>
        </w:tc>
      </w:tr>
    </w:tbl>
    <w:p w14:paraId="1F3C0A0C" w14:textId="71ACEF3A" w:rsidR="0029418C" w:rsidRPr="00BE5913" w:rsidRDefault="002941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br w:type="page"/>
      </w:r>
    </w:p>
    <w:p w14:paraId="12627E0F" w14:textId="77777777" w:rsidR="009822A2" w:rsidRPr="00BE5913" w:rsidRDefault="009822A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"/>
          <w:szCs w:val="2"/>
        </w:rPr>
      </w:pPr>
    </w:p>
    <w:p w14:paraId="600DC44E" w14:textId="29569AA9" w:rsidR="00271A41" w:rsidRPr="00BE5913" w:rsidRDefault="00271A4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29"/>
        <w:jc w:val="both"/>
        <w:rPr>
          <w:sz w:val="2"/>
          <w:szCs w:val="2"/>
        </w:rPr>
      </w:pPr>
    </w:p>
    <w:tbl>
      <w:tblPr>
        <w:tblW w:w="16085" w:type="dxa"/>
        <w:tblLayout w:type="fixed"/>
        <w:tblLook w:val="0020" w:firstRow="1" w:lastRow="0" w:firstColumn="0" w:lastColumn="0" w:noHBand="0" w:noVBand="0"/>
      </w:tblPr>
      <w:tblGrid>
        <w:gridCol w:w="2772"/>
        <w:gridCol w:w="252"/>
        <w:gridCol w:w="1242"/>
        <w:gridCol w:w="288"/>
        <w:gridCol w:w="1260"/>
        <w:gridCol w:w="270"/>
        <w:gridCol w:w="1260"/>
        <w:gridCol w:w="236"/>
        <w:gridCol w:w="1204"/>
        <w:gridCol w:w="253"/>
        <w:gridCol w:w="1277"/>
        <w:gridCol w:w="256"/>
        <w:gridCol w:w="1184"/>
        <w:gridCol w:w="255"/>
        <w:gridCol w:w="1185"/>
        <w:gridCol w:w="242"/>
        <w:gridCol w:w="1144"/>
        <w:gridCol w:w="236"/>
        <w:gridCol w:w="1258"/>
        <w:gridCol w:w="11"/>
      </w:tblGrid>
      <w:tr w:rsidR="0033069B" w:rsidRPr="00BE5913" w14:paraId="23F75643" w14:textId="77777777" w:rsidTr="007D2C24">
        <w:trPr>
          <w:cantSplit/>
        </w:trPr>
        <w:tc>
          <w:tcPr>
            <w:tcW w:w="2772" w:type="dxa"/>
          </w:tcPr>
          <w:p w14:paraId="1AFA6532" w14:textId="7CD0DA2B" w:rsidR="0033069B" w:rsidRPr="00BE5913" w:rsidRDefault="0033069B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520D5338" w14:textId="77777777" w:rsidR="0033069B" w:rsidRPr="00BE5913" w:rsidRDefault="0033069B" w:rsidP="00BE591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1F51E628" w14:textId="6BD5CFAC" w:rsidR="0033069B" w:rsidRPr="00BE5913" w:rsidRDefault="00297ACB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b/>
                <w:bCs/>
                <w:sz w:val="23"/>
                <w:szCs w:val="23"/>
                <w:cs/>
                <w:lang w:val="en-US"/>
              </w:rPr>
              <w:t>งบการเงินรวม</w:t>
            </w:r>
          </w:p>
        </w:tc>
      </w:tr>
      <w:tr w:rsidR="00F70099" w:rsidRPr="00BE5913" w14:paraId="087254E0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74726B3B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6488A2EE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7C6968D9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72E85726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68DF5EE6" w14:textId="566432A2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288" w:type="dxa"/>
          </w:tcPr>
          <w:p w14:paraId="5C48809C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057A377E" w14:textId="77777777" w:rsidR="00DB12D8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ที่ดินและอาคาร</w:t>
            </w:r>
            <w:r w:rsidR="00DB12D8" w:rsidRPr="00BE59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="00DB12D8"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647ABF74" w14:textId="3CAF7F3E" w:rsidR="00F70099" w:rsidRPr="00BE5913" w:rsidRDefault="00DB12D8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70" w:type="dxa"/>
          </w:tcPr>
          <w:p w14:paraId="540FBCBA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</w:tcPr>
          <w:p w14:paraId="7BF76D46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14:paraId="5E2803D3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  <w:lang w:val="en-US"/>
              </w:rPr>
              <w:t>ที่ดิน</w:t>
            </w:r>
            <w:r w:rsidRPr="00BE5913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7AC80183" w14:textId="402796FC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65EEE58A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8E8CF27" w14:textId="49D81983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253" w:type="dxa"/>
            <w:vAlign w:val="bottom"/>
          </w:tcPr>
          <w:p w14:paraId="365FD3D9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7" w:type="dxa"/>
            <w:vAlign w:val="bottom"/>
          </w:tcPr>
          <w:p w14:paraId="025799E0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อาคารและ</w:t>
            </w:r>
          </w:p>
          <w:p w14:paraId="154F0D04" w14:textId="75B6CD56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pacing w:val="-6"/>
                <w:sz w:val="24"/>
                <w:szCs w:val="24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6" w:type="dxa"/>
            <w:vAlign w:val="bottom"/>
          </w:tcPr>
          <w:p w14:paraId="14B31C7C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6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4" w:type="dxa"/>
            <w:vAlign w:val="bottom"/>
          </w:tcPr>
          <w:p w14:paraId="00F04779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เครื่องตกแต่ง </w:t>
            </w:r>
          </w:p>
          <w:p w14:paraId="1CF28E4D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ติดตั้งและ</w:t>
            </w:r>
          </w:p>
          <w:p w14:paraId="36588635" w14:textId="2049F34C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อุปกรณ์สำนักงาน</w:t>
            </w:r>
          </w:p>
        </w:tc>
        <w:tc>
          <w:tcPr>
            <w:tcW w:w="255" w:type="dxa"/>
            <w:vAlign w:val="bottom"/>
          </w:tcPr>
          <w:p w14:paraId="7D216BD4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06329649" w14:textId="500768FD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ยานพาหนะ</w:t>
            </w:r>
          </w:p>
        </w:tc>
        <w:tc>
          <w:tcPr>
            <w:tcW w:w="242" w:type="dxa"/>
            <w:vAlign w:val="bottom"/>
          </w:tcPr>
          <w:p w14:paraId="5DBC2225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vAlign w:val="bottom"/>
          </w:tcPr>
          <w:p w14:paraId="6982D933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สินทรัพย์</w:t>
            </w:r>
          </w:p>
          <w:p w14:paraId="5BD36798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ระหว่างก่อสร้าง</w:t>
            </w:r>
          </w:p>
          <w:p w14:paraId="1C9D2F71" w14:textId="583A2BE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และติดตั้ง</w:t>
            </w:r>
          </w:p>
        </w:tc>
        <w:tc>
          <w:tcPr>
            <w:tcW w:w="236" w:type="dxa"/>
          </w:tcPr>
          <w:p w14:paraId="3FA1BEA3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576C50E" w14:textId="7A1CD845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F70099" w:rsidRPr="00BE5913" w14:paraId="752E4AE3" w14:textId="77777777" w:rsidTr="007D2C24">
        <w:trPr>
          <w:cantSplit/>
        </w:trPr>
        <w:tc>
          <w:tcPr>
            <w:tcW w:w="2772" w:type="dxa"/>
          </w:tcPr>
          <w:p w14:paraId="3229ABDF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200" w:lineRule="atLeast"/>
              <w:ind w:left="-98" w:right="63" w:firstLine="9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2" w:type="dxa"/>
          </w:tcPr>
          <w:p w14:paraId="03B34D00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spacing w:line="20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3061" w:type="dxa"/>
            <w:gridSpan w:val="18"/>
          </w:tcPr>
          <w:p w14:paraId="5701A546" w14:textId="3B1B3886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</w:tabs>
              <w:ind w:left="-108" w:right="-90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E5913">
              <w:rPr>
                <w:rFonts w:ascii="Angsana New" w:hAnsi="Angsana New"/>
                <w:i/>
                <w:iCs/>
                <w:sz w:val="23"/>
                <w:szCs w:val="23"/>
                <w:cs/>
                <w:lang w:val="en-US"/>
              </w:rPr>
              <w:t>(พันบาท</w:t>
            </w:r>
            <w:r w:rsidRPr="00BE5913">
              <w:rPr>
                <w:rFonts w:ascii="Angsana New" w:hAnsi="Angsana New"/>
                <w:i/>
                <w:iCs/>
                <w:sz w:val="23"/>
                <w:szCs w:val="23"/>
                <w:lang w:val="en-US"/>
              </w:rPr>
              <w:t>)</w:t>
            </w:r>
          </w:p>
        </w:tc>
      </w:tr>
      <w:tr w:rsidR="00F70099" w:rsidRPr="00BE5913" w14:paraId="09015B2D" w14:textId="77777777" w:rsidTr="00375CE1">
        <w:trPr>
          <w:gridAfter w:val="1"/>
          <w:wAfter w:w="11" w:type="dxa"/>
          <w:cantSplit/>
        </w:trPr>
        <w:tc>
          <w:tcPr>
            <w:tcW w:w="2772" w:type="dxa"/>
          </w:tcPr>
          <w:p w14:paraId="3716D651" w14:textId="77777777" w:rsidR="00F70099" w:rsidRPr="00BE5913" w:rsidRDefault="00F70099" w:rsidP="00BE5913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252" w:type="dxa"/>
          </w:tcPr>
          <w:p w14:paraId="0228A9BC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</w:tcPr>
          <w:p w14:paraId="596FFEDA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8" w:type="dxa"/>
          </w:tcPr>
          <w:p w14:paraId="3890CB7C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3D5DE67A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960"/>
              </w:tabs>
              <w:spacing w:line="200" w:lineRule="atLeas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EC75E0A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25DB292B" w14:textId="4B5674B0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3C71748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67D51BFE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3" w:type="dxa"/>
          </w:tcPr>
          <w:p w14:paraId="759FBC42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719"/>
              </w:tabs>
              <w:spacing w:line="200" w:lineRule="atLeast"/>
              <w:ind w:right="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C0619C7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6" w:type="dxa"/>
          </w:tcPr>
          <w:p w14:paraId="6117AD0D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84" w:type="dxa"/>
          </w:tcPr>
          <w:p w14:paraId="6456A9AE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5" w:type="dxa"/>
          </w:tcPr>
          <w:p w14:paraId="6BB86FDE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719"/>
                <w:tab w:val="left" w:pos="1136"/>
              </w:tabs>
              <w:spacing w:line="20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1DA89AED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801"/>
              </w:tabs>
              <w:spacing w:line="200" w:lineRule="atLeas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2" w:type="dxa"/>
          </w:tcPr>
          <w:p w14:paraId="684C3290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69D79952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4C4D550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58" w:type="dxa"/>
          </w:tcPr>
          <w:p w14:paraId="4E3CAE8E" w14:textId="223C0CD4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351"/>
                <w:tab w:val="left" w:pos="801"/>
              </w:tabs>
              <w:spacing w:line="200" w:lineRule="atLeast"/>
              <w:ind w:right="8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F70099" w:rsidRPr="00BE5913" w14:paraId="7FABFE45" w14:textId="77777777" w:rsidTr="00375CE1">
        <w:trPr>
          <w:gridAfter w:val="1"/>
          <w:wAfter w:w="11" w:type="dxa"/>
          <w:cantSplit/>
        </w:trPr>
        <w:tc>
          <w:tcPr>
            <w:tcW w:w="3024" w:type="dxa"/>
            <w:gridSpan w:val="2"/>
          </w:tcPr>
          <w:p w14:paraId="23630294" w14:textId="35AED6FA" w:rsidR="00F70099" w:rsidRPr="00BE5913" w:rsidRDefault="00ED33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576" w:right="-126" w:firstLine="576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02AF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242" w:type="dxa"/>
          </w:tcPr>
          <w:p w14:paraId="0757FD6B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5A1A3D9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09C974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648FE50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179B97" w14:textId="68EB4F2A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5B8CEF0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7DE7BA48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3DE247FB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2CF02A59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14955AB9" w14:textId="77777777" w:rsidR="00F70099" w:rsidRPr="00BE5913" w:rsidRDefault="00F70099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184" w:type="dxa"/>
          </w:tcPr>
          <w:p w14:paraId="40C61C23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" w:type="dxa"/>
          </w:tcPr>
          <w:p w14:paraId="0B3235A6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2040C6FF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01EE61F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1E91C92F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48F6AE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C6F2A05" w14:textId="3E385606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7F16AF" w:rsidRPr="00BE5913" w14:paraId="6B07AC21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04469209" w14:textId="34147266" w:rsidR="007F16AF" w:rsidRPr="00BE5913" w:rsidRDefault="007F16AF" w:rsidP="00BE5913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งกลุ่มบริษัท</w:t>
            </w:r>
          </w:p>
        </w:tc>
        <w:tc>
          <w:tcPr>
            <w:tcW w:w="252" w:type="dxa"/>
          </w:tcPr>
          <w:p w14:paraId="225D0537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1DAA16C" w14:textId="2EA1FDD1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48,093,344</w:t>
            </w:r>
          </w:p>
        </w:tc>
        <w:tc>
          <w:tcPr>
            <w:tcW w:w="288" w:type="dxa"/>
          </w:tcPr>
          <w:p w14:paraId="6B6F95E2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C82D735" w14:textId="00C4328D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7EA1BE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D5DD70" w14:textId="3D2F6714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9CDF8A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0A388069" w14:textId="2DE7F7F5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8,707</w:t>
            </w:r>
          </w:p>
        </w:tc>
        <w:tc>
          <w:tcPr>
            <w:tcW w:w="253" w:type="dxa"/>
          </w:tcPr>
          <w:p w14:paraId="34A2F65D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6AD22CCB" w14:textId="5A10B907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23,215,073</w:t>
            </w:r>
          </w:p>
        </w:tc>
        <w:tc>
          <w:tcPr>
            <w:tcW w:w="256" w:type="dxa"/>
          </w:tcPr>
          <w:p w14:paraId="1C0D4DE0" w14:textId="77777777" w:rsidR="007F16AF" w:rsidRPr="00BE5913" w:rsidRDefault="007F16AF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45715408" w14:textId="2CD1DECD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2,038,976</w:t>
            </w:r>
          </w:p>
        </w:tc>
        <w:tc>
          <w:tcPr>
            <w:tcW w:w="255" w:type="dxa"/>
          </w:tcPr>
          <w:p w14:paraId="27B17F97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5F787EAC" w14:textId="72F24B86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15,671</w:t>
            </w:r>
          </w:p>
        </w:tc>
        <w:tc>
          <w:tcPr>
            <w:tcW w:w="242" w:type="dxa"/>
          </w:tcPr>
          <w:p w14:paraId="2CA07CE1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7BCA8272" w14:textId="742329BA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2,981,158</w:t>
            </w:r>
          </w:p>
        </w:tc>
        <w:tc>
          <w:tcPr>
            <w:tcW w:w="236" w:type="dxa"/>
          </w:tcPr>
          <w:p w14:paraId="7C742683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23E388E6" w14:textId="5C789BE0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76,352,929</w:t>
            </w:r>
          </w:p>
        </w:tc>
      </w:tr>
      <w:tr w:rsidR="007F16AF" w:rsidRPr="00BE5913" w14:paraId="52EC6CDA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20636042" w14:textId="75421815" w:rsidR="007F16AF" w:rsidRPr="00BE5913" w:rsidRDefault="007F16AF" w:rsidP="00BE5913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1F70779B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D6BCEBC" w14:textId="23D64443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BE6D146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5BD93D" w14:textId="64E5EE53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294,552</w:t>
            </w:r>
          </w:p>
        </w:tc>
        <w:tc>
          <w:tcPr>
            <w:tcW w:w="270" w:type="dxa"/>
          </w:tcPr>
          <w:p w14:paraId="4CCBD84C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72F24" w14:textId="4278A249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1,675,917</w:t>
            </w:r>
          </w:p>
        </w:tc>
        <w:tc>
          <w:tcPr>
            <w:tcW w:w="236" w:type="dxa"/>
          </w:tcPr>
          <w:p w14:paraId="45D84135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44A72E3" w14:textId="1A3161E8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07261FC5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5C9D8FF9" w14:textId="2251149D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4,152,313</w:t>
            </w:r>
          </w:p>
        </w:tc>
        <w:tc>
          <w:tcPr>
            <w:tcW w:w="256" w:type="dxa"/>
          </w:tcPr>
          <w:p w14:paraId="23A92145" w14:textId="77777777" w:rsidR="007F16AF" w:rsidRPr="00BE5913" w:rsidRDefault="007F16AF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2A6E176E" w14:textId="55B21673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109,059</w:t>
            </w:r>
          </w:p>
        </w:tc>
        <w:tc>
          <w:tcPr>
            <w:tcW w:w="255" w:type="dxa"/>
          </w:tcPr>
          <w:p w14:paraId="5C8595C0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BCEC8D6" w14:textId="1A01FD68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8,459</w:t>
            </w:r>
          </w:p>
        </w:tc>
        <w:tc>
          <w:tcPr>
            <w:tcW w:w="242" w:type="dxa"/>
          </w:tcPr>
          <w:p w14:paraId="16FB644E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F74C35A" w14:textId="52180B45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AD41C5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4543BE68" w14:textId="3F6E2184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295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6,240,300</w:t>
            </w:r>
          </w:p>
        </w:tc>
      </w:tr>
      <w:tr w:rsidR="007F16AF" w:rsidRPr="00BE5913" w14:paraId="43298477" w14:textId="77777777">
        <w:trPr>
          <w:gridAfter w:val="1"/>
          <w:wAfter w:w="11" w:type="dxa"/>
          <w:cantSplit/>
        </w:trPr>
        <w:tc>
          <w:tcPr>
            <w:tcW w:w="2772" w:type="dxa"/>
          </w:tcPr>
          <w:p w14:paraId="5318D590" w14:textId="77777777" w:rsidR="007F16AF" w:rsidRPr="00BE5913" w:rsidRDefault="007F16AF" w:rsidP="00BE5913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AC5E481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5A90E068" w14:textId="6BC0AD15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8"/>
              </w:tabs>
              <w:spacing w:line="240" w:lineRule="auto"/>
              <w:ind w:right="-223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48,093,344</w:t>
            </w:r>
          </w:p>
        </w:tc>
        <w:tc>
          <w:tcPr>
            <w:tcW w:w="288" w:type="dxa"/>
          </w:tcPr>
          <w:p w14:paraId="02FDE906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2E692" w14:textId="41AE8CF4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294,552</w:t>
            </w:r>
          </w:p>
        </w:tc>
        <w:tc>
          <w:tcPr>
            <w:tcW w:w="270" w:type="dxa"/>
          </w:tcPr>
          <w:p w14:paraId="7CD84175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E14C97" w14:textId="3722383E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1,675,917</w:t>
            </w:r>
          </w:p>
        </w:tc>
        <w:tc>
          <w:tcPr>
            <w:tcW w:w="236" w:type="dxa"/>
          </w:tcPr>
          <w:p w14:paraId="1B442CA7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171CD73" w14:textId="0E8346AE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8,707</w:t>
            </w:r>
          </w:p>
        </w:tc>
        <w:tc>
          <w:tcPr>
            <w:tcW w:w="253" w:type="dxa"/>
          </w:tcPr>
          <w:p w14:paraId="25E372E5" w14:textId="77777777" w:rsidR="007F16AF" w:rsidRPr="00BE5913" w:rsidRDefault="007F16AF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double" w:sz="4" w:space="0" w:color="auto"/>
            </w:tcBorders>
          </w:tcPr>
          <w:p w14:paraId="21BB84EC" w14:textId="504ED33E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27,367,386</w:t>
            </w:r>
          </w:p>
        </w:tc>
        <w:tc>
          <w:tcPr>
            <w:tcW w:w="256" w:type="dxa"/>
          </w:tcPr>
          <w:p w14:paraId="31E72162" w14:textId="77777777" w:rsidR="007F16AF" w:rsidRPr="00BE5913" w:rsidRDefault="007F16AF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0AF889AB" w14:textId="4565D322" w:rsidR="007F16AF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2,148,035</w:t>
            </w:r>
          </w:p>
        </w:tc>
        <w:tc>
          <w:tcPr>
            <w:tcW w:w="255" w:type="dxa"/>
          </w:tcPr>
          <w:p w14:paraId="7BC60929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775A51E4" w14:textId="524E5C0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24,130</w:t>
            </w:r>
          </w:p>
        </w:tc>
        <w:tc>
          <w:tcPr>
            <w:tcW w:w="242" w:type="dxa"/>
          </w:tcPr>
          <w:p w14:paraId="5F049C86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3A5814C9" w14:textId="20088562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2,981,158</w:t>
            </w:r>
          </w:p>
        </w:tc>
        <w:tc>
          <w:tcPr>
            <w:tcW w:w="236" w:type="dxa"/>
          </w:tcPr>
          <w:p w14:paraId="768C2B60" w14:textId="77777777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bottom"/>
          </w:tcPr>
          <w:p w14:paraId="4EF5B4E5" w14:textId="338A32ED" w:rsidR="007F16AF" w:rsidRPr="00BE5913" w:rsidRDefault="007F16A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82,593,229</w:t>
            </w:r>
          </w:p>
        </w:tc>
      </w:tr>
      <w:tr w:rsidR="00F70099" w:rsidRPr="00BE5913" w14:paraId="670C0F45" w14:textId="77777777" w:rsidTr="008854F3">
        <w:trPr>
          <w:gridAfter w:val="1"/>
          <w:wAfter w:w="11" w:type="dxa"/>
          <w:cantSplit/>
        </w:trPr>
        <w:tc>
          <w:tcPr>
            <w:tcW w:w="2772" w:type="dxa"/>
          </w:tcPr>
          <w:p w14:paraId="74AB846B" w14:textId="584C3E2B" w:rsidR="00F70099" w:rsidRPr="00BE5913" w:rsidRDefault="00F70099" w:rsidP="00BE5913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1902AF" w:rsidRPr="00BE5913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2" w:type="dxa"/>
          </w:tcPr>
          <w:p w14:paraId="7304046A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7CF1B105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</w:tcPr>
          <w:p w14:paraId="5F2102AD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D8D3A31" w14:textId="2B120E75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40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3A02D5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10709C6A" w14:textId="7472F550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D41C2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2240929C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3" w:type="dxa"/>
          </w:tcPr>
          <w:p w14:paraId="22452A10" w14:textId="77777777" w:rsidR="00F70099" w:rsidRPr="00BE5913" w:rsidRDefault="00F70099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526B74EA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6" w:type="dxa"/>
          </w:tcPr>
          <w:p w14:paraId="7F710B52" w14:textId="77777777" w:rsidR="00F70099" w:rsidRPr="00BE5913" w:rsidRDefault="00F70099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2ECC5295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55" w:type="dxa"/>
          </w:tcPr>
          <w:p w14:paraId="6F88F977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74D7342D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7EF99C8D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</w:tcPr>
          <w:p w14:paraId="1D126F42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5741F" w14:textId="77777777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8F7D751" w14:textId="7A68FCC1" w:rsidR="00F70099" w:rsidRPr="00BE5913" w:rsidRDefault="00F700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4B07B2" w:rsidRPr="00BE5913" w14:paraId="13DE3482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54B2C9E5" w14:textId="0A57928E" w:rsidR="004B07B2" w:rsidRPr="00BE5913" w:rsidRDefault="004B07B2" w:rsidP="00BE5913">
            <w:pPr>
              <w:spacing w:line="200" w:lineRule="atLeast"/>
              <w:ind w:right="6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กลุ่มบริษัท</w:t>
            </w:r>
          </w:p>
        </w:tc>
        <w:tc>
          <w:tcPr>
            <w:tcW w:w="252" w:type="dxa"/>
          </w:tcPr>
          <w:p w14:paraId="69F82B62" w14:textId="77777777" w:rsidR="004B07B2" w:rsidRPr="00BE5913" w:rsidRDefault="004B07B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</w:tcPr>
          <w:p w14:paraId="0E1285F0" w14:textId="7EB31A8B" w:rsidR="004B07B2" w:rsidRPr="00BE5913" w:rsidRDefault="003E35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48,774,744</w:t>
            </w:r>
          </w:p>
        </w:tc>
        <w:tc>
          <w:tcPr>
            <w:tcW w:w="288" w:type="dxa"/>
          </w:tcPr>
          <w:p w14:paraId="77A8FF42" w14:textId="77777777" w:rsidR="004B07B2" w:rsidRPr="00BE5913" w:rsidRDefault="004B07B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75A2E1E" w14:textId="453AFF8F" w:rsidR="004B07B2" w:rsidRPr="00BE5913" w:rsidRDefault="00FE1B3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40" w:lineRule="auto"/>
              <w:ind w:right="-140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4989FAC" w14:textId="77777777" w:rsidR="004B07B2" w:rsidRPr="00BE5913" w:rsidRDefault="004B07B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557439" w14:textId="55BA844C" w:rsidR="004B07B2" w:rsidRPr="00BE5913" w:rsidRDefault="00256C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588240" w14:textId="77777777" w:rsidR="004B07B2" w:rsidRPr="00BE5913" w:rsidRDefault="004B07B2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</w:tcPr>
          <w:p w14:paraId="3489BF65" w14:textId="158791D7" w:rsidR="004B07B2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32,375</w:t>
            </w:r>
          </w:p>
        </w:tc>
        <w:tc>
          <w:tcPr>
            <w:tcW w:w="253" w:type="dxa"/>
          </w:tcPr>
          <w:p w14:paraId="23805FFB" w14:textId="77777777" w:rsidR="004B07B2" w:rsidRPr="00BE5913" w:rsidRDefault="004B07B2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</w:tcPr>
          <w:p w14:paraId="0EEEF54E" w14:textId="1236306C" w:rsidR="004B07B2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23,587,32</w:t>
            </w:r>
            <w:r w:rsidR="00A4375C">
              <w:rPr>
                <w:rFonts w:ascii="Angsana New" w:eastAsia="MS Mincho" w:hAnsi="Angsana New"/>
                <w:sz w:val="24"/>
                <w:szCs w:val="24"/>
              </w:rPr>
              <w:t>8</w:t>
            </w:r>
          </w:p>
        </w:tc>
        <w:tc>
          <w:tcPr>
            <w:tcW w:w="256" w:type="dxa"/>
          </w:tcPr>
          <w:p w14:paraId="00457201" w14:textId="77777777" w:rsidR="004B07B2" w:rsidRPr="00BE5913" w:rsidRDefault="004B07B2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</w:tcPr>
          <w:p w14:paraId="03333A7A" w14:textId="294B1BCB" w:rsidR="004B07B2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  <w:rtl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2,362,40</w:t>
            </w:r>
            <w:r w:rsidR="00A4375C">
              <w:rPr>
                <w:rFonts w:ascii="Angsana New" w:eastAsia="MS Mincho" w:hAnsi="Angsana New"/>
                <w:sz w:val="24"/>
                <w:szCs w:val="24"/>
              </w:rPr>
              <w:t>0</w:t>
            </w:r>
          </w:p>
        </w:tc>
        <w:tc>
          <w:tcPr>
            <w:tcW w:w="255" w:type="dxa"/>
          </w:tcPr>
          <w:p w14:paraId="5F5710F1" w14:textId="77777777" w:rsidR="004B07B2" w:rsidRPr="00BE5913" w:rsidRDefault="004B07B2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</w:tcPr>
          <w:p w14:paraId="2A31E5BA" w14:textId="6EC15E45" w:rsidR="004B07B2" w:rsidRPr="00BE5913" w:rsidRDefault="00F630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13,133</w:t>
            </w:r>
          </w:p>
        </w:tc>
        <w:tc>
          <w:tcPr>
            <w:tcW w:w="242" w:type="dxa"/>
          </w:tcPr>
          <w:p w14:paraId="5746D19B" w14:textId="77777777" w:rsidR="004B07B2" w:rsidRPr="00BE5913" w:rsidRDefault="004B07B2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</w:tcPr>
          <w:p w14:paraId="1153A5D6" w14:textId="1AB9FC2A" w:rsidR="004B07B2" w:rsidRPr="00BE5913" w:rsidRDefault="00DC791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6,640,820</w:t>
            </w:r>
          </w:p>
        </w:tc>
        <w:tc>
          <w:tcPr>
            <w:tcW w:w="236" w:type="dxa"/>
          </w:tcPr>
          <w:p w14:paraId="002E8778" w14:textId="77777777" w:rsidR="004B07B2" w:rsidRPr="00BE5913" w:rsidRDefault="004B07B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52E41A9F" w14:textId="01DA06A2" w:rsidR="004B07B2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81,410,800</w:t>
            </w:r>
          </w:p>
        </w:tc>
      </w:tr>
      <w:tr w:rsidR="004E3E7E" w:rsidRPr="00BE5913" w14:paraId="7045D554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E912489" w14:textId="77777777" w:rsidR="004E3E7E" w:rsidRPr="00BE5913" w:rsidRDefault="004E3E7E" w:rsidP="00BE5913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252" w:type="dxa"/>
          </w:tcPr>
          <w:p w14:paraId="31337649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0EDC960" w14:textId="0A6A683E" w:rsidR="004E3E7E" w:rsidRPr="00BE5913" w:rsidRDefault="003E35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5D533978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793D53" w14:textId="27160764" w:rsidR="004E3E7E" w:rsidRPr="00BE5913" w:rsidRDefault="00FE1B3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289,792</w:t>
            </w:r>
          </w:p>
        </w:tc>
        <w:tc>
          <w:tcPr>
            <w:tcW w:w="270" w:type="dxa"/>
          </w:tcPr>
          <w:p w14:paraId="3B13FB9D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D0A960" w14:textId="17899FA4" w:rsidR="004E3E7E" w:rsidRPr="00BE5913" w:rsidRDefault="00256C3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1,606,943</w:t>
            </w:r>
          </w:p>
        </w:tc>
        <w:tc>
          <w:tcPr>
            <w:tcW w:w="236" w:type="dxa"/>
          </w:tcPr>
          <w:p w14:paraId="4BFEC096" w14:textId="77777777" w:rsidR="004E3E7E" w:rsidRPr="00BE5913" w:rsidRDefault="004E3E7E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ind w:left="-108" w:right="-1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72F05E0" w14:textId="30974415" w:rsidR="004E3E7E" w:rsidRPr="00BE5913" w:rsidRDefault="00A4324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32010B83" w14:textId="77777777" w:rsidR="004E3E7E" w:rsidRPr="00BE5913" w:rsidRDefault="004E3E7E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6D236FB6" w14:textId="42797AC2" w:rsidR="004E3E7E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</w:rPr>
            </w:pPr>
            <w:r>
              <w:rPr>
                <w:rFonts w:ascii="Angsana New" w:eastAsia="MS Mincho" w:hAnsi="Angsana New"/>
                <w:sz w:val="24"/>
                <w:szCs w:val="24"/>
              </w:rPr>
              <w:t>3,978,329</w:t>
            </w:r>
          </w:p>
        </w:tc>
        <w:tc>
          <w:tcPr>
            <w:tcW w:w="256" w:type="dxa"/>
          </w:tcPr>
          <w:p w14:paraId="03819221" w14:textId="77777777" w:rsidR="004E3E7E" w:rsidRPr="00BE5913" w:rsidRDefault="004E3E7E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1CCFBCF4" w14:textId="4EAAB171" w:rsidR="004E3E7E" w:rsidRPr="00BE5913" w:rsidRDefault="0003379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26"/>
              <w:rPr>
                <w:rFonts w:ascii="Angsana New" w:eastAsia="MS Mincho" w:hAnsi="Angsana New"/>
                <w:sz w:val="24"/>
                <w:szCs w:val="24"/>
                <w:rtl/>
                <w:cs/>
              </w:rPr>
            </w:pPr>
            <w:r w:rsidRPr="00BE5913">
              <w:rPr>
                <w:rFonts w:ascii="Angsana New" w:eastAsia="MS Mincho" w:hAnsi="Angsana New"/>
                <w:sz w:val="24"/>
                <w:szCs w:val="24"/>
              </w:rPr>
              <w:t>77,690</w:t>
            </w:r>
          </w:p>
        </w:tc>
        <w:tc>
          <w:tcPr>
            <w:tcW w:w="255" w:type="dxa"/>
          </w:tcPr>
          <w:p w14:paraId="6890A29F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</w:tcPr>
          <w:p w14:paraId="0FBBA0A1" w14:textId="39CE6C4C" w:rsidR="004E3E7E" w:rsidRPr="00BE5913" w:rsidRDefault="00B8722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5,</w:t>
            </w:r>
            <w:r w:rsidR="002915BB"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242" w:type="dxa"/>
          </w:tcPr>
          <w:p w14:paraId="2C0E056D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16DAAB18" w14:textId="55805EFD" w:rsidR="004E3E7E" w:rsidRPr="00BE5913" w:rsidRDefault="00DC791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AA1535E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30F2DE45" w14:textId="2CA917CE" w:rsidR="004E3E7E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5,957,933</w:t>
            </w:r>
          </w:p>
        </w:tc>
      </w:tr>
      <w:tr w:rsidR="004E3E7E" w:rsidRPr="00BE5913" w14:paraId="0982787E" w14:textId="77777777" w:rsidTr="00847117">
        <w:trPr>
          <w:gridAfter w:val="1"/>
          <w:wAfter w:w="11" w:type="dxa"/>
          <w:cantSplit/>
        </w:trPr>
        <w:tc>
          <w:tcPr>
            <w:tcW w:w="2772" w:type="dxa"/>
          </w:tcPr>
          <w:p w14:paraId="4215F6AB" w14:textId="77777777" w:rsidR="004E3E7E" w:rsidRPr="00BE5913" w:rsidRDefault="004E3E7E" w:rsidP="00BE5913">
            <w:pPr>
              <w:spacing w:line="200" w:lineRule="atLeast"/>
              <w:ind w:right="6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5FA4E166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00" w:lineRule="atLeast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6E4D93F" w14:textId="1865CA3A" w:rsidR="004E3E7E" w:rsidRPr="00BE5913" w:rsidRDefault="00C77B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48,774,744</w:t>
            </w:r>
          </w:p>
        </w:tc>
        <w:tc>
          <w:tcPr>
            <w:tcW w:w="288" w:type="dxa"/>
          </w:tcPr>
          <w:p w14:paraId="246F1CF5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55E442" w14:textId="7F45F8EA" w:rsidR="004E3E7E" w:rsidRPr="00BE5913" w:rsidRDefault="00FE1B3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40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289,792</w:t>
            </w:r>
          </w:p>
        </w:tc>
        <w:tc>
          <w:tcPr>
            <w:tcW w:w="270" w:type="dxa"/>
          </w:tcPr>
          <w:p w14:paraId="44FABDAD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5B69907" w14:textId="00D3B66C" w:rsidR="004E3E7E" w:rsidRPr="00BE5913" w:rsidRDefault="006A3A3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1,606,943</w:t>
            </w:r>
          </w:p>
        </w:tc>
        <w:tc>
          <w:tcPr>
            <w:tcW w:w="236" w:type="dxa"/>
          </w:tcPr>
          <w:p w14:paraId="591979F5" w14:textId="77777777" w:rsidR="004E3E7E" w:rsidRPr="00BE5913" w:rsidRDefault="004E3E7E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left" w:pos="823"/>
                <w:tab w:val="center" w:pos="1592"/>
              </w:tabs>
              <w:spacing w:line="200" w:lineRule="atLeast"/>
              <w:ind w:left="-108" w:right="-1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16892BB" w14:textId="78D15BAF" w:rsidR="004E3E7E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 w:rsidRPr="003200DE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32,375</w:t>
            </w:r>
          </w:p>
        </w:tc>
        <w:tc>
          <w:tcPr>
            <w:tcW w:w="253" w:type="dxa"/>
          </w:tcPr>
          <w:p w14:paraId="63D1EAE5" w14:textId="77777777" w:rsidR="004E3E7E" w:rsidRPr="00BE5913" w:rsidRDefault="004E3E7E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19"/>
              </w:tabs>
              <w:spacing w:line="200" w:lineRule="atLeast"/>
              <w:ind w:right="-18"/>
              <w:jc w:val="right"/>
              <w:rPr>
                <w:rFonts w:ascii="Angsana New" w:eastAsia="MS Mincho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</w:tcPr>
          <w:p w14:paraId="072D40AA" w14:textId="5C53401B" w:rsidR="004E3E7E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27,565,65</w:t>
            </w:r>
            <w:r w:rsidR="00A4375C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6" w:type="dxa"/>
          </w:tcPr>
          <w:p w14:paraId="6E167BB1" w14:textId="77777777" w:rsidR="004E3E7E" w:rsidRPr="00BE5913" w:rsidRDefault="004E3E7E" w:rsidP="00BE5913">
            <w:pPr>
              <w:tabs>
                <w:tab w:val="decimal" w:pos="873"/>
              </w:tabs>
              <w:spacing w:line="240" w:lineRule="auto"/>
              <w:ind w:left="-108" w:right="-126"/>
              <w:jc w:val="center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</w:tcPr>
          <w:p w14:paraId="6F942F82" w14:textId="66C7A0C8" w:rsidR="004E3E7E" w:rsidRPr="00BE5913" w:rsidRDefault="00320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="Angsana New" w:eastAsia="MS Mincho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2,440,09</w:t>
            </w:r>
            <w:r w:rsidR="00A4375C">
              <w:rPr>
                <w:rFonts w:ascii="Angsana New" w:eastAsia="MS Mincho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55" w:type="dxa"/>
          </w:tcPr>
          <w:p w14:paraId="22EF71F5" w14:textId="77777777" w:rsidR="004E3E7E" w:rsidRPr="00BE5913" w:rsidRDefault="004E3E7E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200" w:lineRule="atLeast"/>
              <w:ind w:right="-18"/>
              <w:jc w:val="right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</w:tcPr>
          <w:p w14:paraId="56F394DA" w14:textId="75C41318" w:rsidR="004E3E7E" w:rsidRPr="00BE5913" w:rsidRDefault="002915B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18,312</w:t>
            </w:r>
          </w:p>
        </w:tc>
        <w:tc>
          <w:tcPr>
            <w:tcW w:w="242" w:type="dxa"/>
          </w:tcPr>
          <w:p w14:paraId="59A248A9" w14:textId="77777777" w:rsidR="004E3E7E" w:rsidRPr="00BE5913" w:rsidRDefault="004E3E7E" w:rsidP="00BE5913">
            <w:pPr>
              <w:pStyle w:val="30"/>
              <w:tabs>
                <w:tab w:val="clear" w:pos="360"/>
                <w:tab w:val="clear" w:pos="720"/>
                <w:tab w:val="decimal" w:pos="582"/>
              </w:tabs>
              <w:spacing w:line="20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558728AF" w14:textId="3CF58FE6" w:rsidR="004E3E7E" w:rsidRPr="00BE5913" w:rsidRDefault="00191CF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6,640,820</w:t>
            </w:r>
          </w:p>
        </w:tc>
        <w:tc>
          <w:tcPr>
            <w:tcW w:w="236" w:type="dxa"/>
          </w:tcPr>
          <w:p w14:paraId="036601A3" w14:textId="77777777" w:rsidR="004E3E7E" w:rsidRPr="00BE5913" w:rsidRDefault="004E3E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A5097" w14:textId="0350D0FA" w:rsidR="004E3E7E" w:rsidRPr="00BE5913" w:rsidRDefault="00B752C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87,368,73</w:t>
            </w:r>
            <w:r w:rsidR="003200DE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</w:tbl>
    <w:p w14:paraId="7C655F63" w14:textId="4818AED7" w:rsidR="00DD253E" w:rsidRPr="00BE5913" w:rsidRDefault="00DD253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  <w:cs/>
        </w:rPr>
        <w:sectPr w:rsidR="00DD253E" w:rsidRPr="00BE5913" w:rsidSect="00891371">
          <w:headerReference w:type="default" r:id="rId24"/>
          <w:footerReference w:type="default" r:id="rId25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0080" w:type="dxa"/>
        <w:tblLayout w:type="fixed"/>
        <w:tblLook w:val="0020" w:firstRow="1" w:lastRow="0" w:firstColumn="0" w:lastColumn="0" w:noHBand="0" w:noVBand="0"/>
      </w:tblPr>
      <w:tblGrid>
        <w:gridCol w:w="333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4F19B3" w:rsidRPr="00BE5913" w14:paraId="5B4C89BE" w14:textId="77777777" w:rsidTr="004F19B3">
        <w:trPr>
          <w:cantSplit/>
          <w:tblHeader/>
        </w:trPr>
        <w:tc>
          <w:tcPr>
            <w:tcW w:w="3330" w:type="dxa"/>
          </w:tcPr>
          <w:p w14:paraId="6CDF469C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69B83816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F19B3" w:rsidRPr="00BE5913" w14:paraId="78B5C256" w14:textId="77777777" w:rsidTr="004F19B3">
        <w:trPr>
          <w:cantSplit/>
          <w:tblHeader/>
        </w:trPr>
        <w:tc>
          <w:tcPr>
            <w:tcW w:w="3330" w:type="dxa"/>
          </w:tcPr>
          <w:p w14:paraId="224D317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70" w:type="dxa"/>
            <w:vAlign w:val="bottom"/>
          </w:tcPr>
          <w:p w14:paraId="2B6D8044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2DE6D52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อาคารและ</w:t>
            </w:r>
          </w:p>
          <w:p w14:paraId="4A14BA9B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pacing w:val="-6"/>
                <w:sz w:val="25"/>
                <w:szCs w:val="25"/>
                <w:cs/>
                <w:lang w:val="en-US"/>
              </w:rPr>
              <w:t>ส่วนปรับปรุงอาคาร</w:t>
            </w:r>
          </w:p>
        </w:tc>
        <w:tc>
          <w:tcPr>
            <w:tcW w:w="270" w:type="dxa"/>
            <w:vAlign w:val="bottom"/>
          </w:tcPr>
          <w:p w14:paraId="1847A1A8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0F11593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เครื่องตกแต่ง ติดตั้ง</w:t>
            </w:r>
          </w:p>
          <w:p w14:paraId="27993D46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และอุปกรณ์สำนักงาน</w:t>
            </w:r>
          </w:p>
        </w:tc>
        <w:tc>
          <w:tcPr>
            <w:tcW w:w="270" w:type="dxa"/>
            <w:vAlign w:val="bottom"/>
          </w:tcPr>
          <w:p w14:paraId="3CD05E2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63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80" w:type="dxa"/>
            <w:vAlign w:val="bottom"/>
          </w:tcPr>
          <w:p w14:paraId="20B9C395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90FFC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2B218B1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สินทรัพย์ระหว่าง</w:t>
            </w:r>
          </w:p>
          <w:p w14:paraId="056A0124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ก่อสร้างและติดตั้ง</w:t>
            </w:r>
          </w:p>
        </w:tc>
        <w:tc>
          <w:tcPr>
            <w:tcW w:w="270" w:type="dxa"/>
            <w:vAlign w:val="bottom"/>
          </w:tcPr>
          <w:p w14:paraId="4EBA7674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5F2FB3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รวม</w:t>
            </w:r>
          </w:p>
        </w:tc>
      </w:tr>
      <w:tr w:rsidR="004F19B3" w:rsidRPr="00BE5913" w14:paraId="50AD51F4" w14:textId="77777777" w:rsidTr="004F19B3">
        <w:trPr>
          <w:cantSplit/>
          <w:tblHeader/>
        </w:trPr>
        <w:tc>
          <w:tcPr>
            <w:tcW w:w="3330" w:type="dxa"/>
          </w:tcPr>
          <w:p w14:paraId="6FED550D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372"/>
              </w:tabs>
              <w:spacing w:line="320" w:lineRule="exact"/>
              <w:ind w:left="-98" w:right="63" w:firstLine="9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750" w:type="dxa"/>
            <w:gridSpan w:val="10"/>
          </w:tcPr>
          <w:p w14:paraId="2872A193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  <w:lang w:val="en-US"/>
              </w:rPr>
              <w:t>(พันบาท)</w:t>
            </w:r>
          </w:p>
        </w:tc>
      </w:tr>
      <w:tr w:rsidR="004F19B3" w:rsidRPr="00BE5913" w14:paraId="7E89E69C" w14:textId="77777777" w:rsidTr="004F19B3">
        <w:trPr>
          <w:cantSplit/>
          <w:trHeight w:val="162"/>
        </w:trPr>
        <w:tc>
          <w:tcPr>
            <w:tcW w:w="3330" w:type="dxa"/>
          </w:tcPr>
          <w:p w14:paraId="242DD768" w14:textId="77777777" w:rsidR="004F19B3" w:rsidRPr="00BE5913" w:rsidRDefault="004F19B3" w:rsidP="00BE591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 xml:space="preserve">ราคาทุน </w:t>
            </w:r>
          </w:p>
        </w:tc>
        <w:tc>
          <w:tcPr>
            <w:tcW w:w="270" w:type="dxa"/>
          </w:tcPr>
          <w:p w14:paraId="5367218E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7F38CD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9B2DFBF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E3E82F7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F33431A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7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CA22293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color w:val="FF0000"/>
                <w:sz w:val="25"/>
                <w:szCs w:val="25"/>
              </w:rPr>
            </w:pPr>
          </w:p>
        </w:tc>
        <w:tc>
          <w:tcPr>
            <w:tcW w:w="270" w:type="dxa"/>
          </w:tcPr>
          <w:p w14:paraId="13152B0F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152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E21A722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C157E2B" w14:textId="77777777" w:rsidR="004F19B3" w:rsidRPr="00BE5913" w:rsidRDefault="004F19B3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F962804" w14:textId="77777777" w:rsidR="004F19B3" w:rsidRPr="00BE5913" w:rsidRDefault="004F19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</w:tr>
      <w:tr w:rsidR="00B91ECB" w:rsidRPr="00BE5913" w14:paraId="6B8A1216" w14:textId="77777777" w:rsidTr="004F19B3">
        <w:trPr>
          <w:cantSplit/>
        </w:trPr>
        <w:tc>
          <w:tcPr>
            <w:tcW w:w="3330" w:type="dxa"/>
          </w:tcPr>
          <w:p w14:paraId="0B60E19E" w14:textId="730EB340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มกราคม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 xml:space="preserve"> 256</w:t>
            </w:r>
            <w:r w:rsidR="003761DA" w:rsidRPr="00BE5913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  <w:vAlign w:val="bottom"/>
          </w:tcPr>
          <w:p w14:paraId="2FC203D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11A45DE" w14:textId="5CEB6069" w:rsidR="00B91ECB" w:rsidRPr="00BE5913" w:rsidRDefault="007960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86,622</w:t>
            </w:r>
          </w:p>
        </w:tc>
        <w:tc>
          <w:tcPr>
            <w:tcW w:w="270" w:type="dxa"/>
          </w:tcPr>
          <w:p w14:paraId="27F72BA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05306AD" w14:textId="0F2A21A9" w:rsidR="00B91ECB" w:rsidRPr="00BE5913" w:rsidRDefault="007960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34</w:t>
            </w:r>
            <w:r w:rsidR="00D97ED1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,945</w:t>
            </w:r>
            <w:r w:rsidR="008319CE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1C34069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EDD6B4" w14:textId="3DCC39C3" w:rsidR="00B91ECB" w:rsidRPr="00BE5913" w:rsidRDefault="00D97E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9,070</w:t>
            </w:r>
            <w:r w:rsidR="008319CE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495276EE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BA9637F" w14:textId="0ABFCD6E" w:rsidR="00B91ECB" w:rsidRPr="00BE5913" w:rsidRDefault="00D97E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65,059</w:t>
            </w:r>
            <w:r w:rsidR="008319CE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270" w:type="dxa"/>
          </w:tcPr>
          <w:p w14:paraId="2C5AF39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8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83F32BB" w14:textId="475505DA" w:rsidR="00B91ECB" w:rsidRPr="00BE5913" w:rsidRDefault="00D97E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195,696</w:t>
            </w:r>
            <w:r w:rsidR="008319CE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 xml:space="preserve"> </w:t>
            </w:r>
          </w:p>
        </w:tc>
      </w:tr>
      <w:tr w:rsidR="00B91ECB" w:rsidRPr="00BE5913" w14:paraId="5E9AECDD" w14:textId="77777777">
        <w:trPr>
          <w:cantSplit/>
        </w:trPr>
        <w:tc>
          <w:tcPr>
            <w:tcW w:w="3330" w:type="dxa"/>
            <w:shd w:val="clear" w:color="auto" w:fill="auto"/>
          </w:tcPr>
          <w:p w14:paraId="742D58ED" w14:textId="76A00D4E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095E023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688875E" w14:textId="3D26702F" w:rsidR="00B91ECB" w:rsidRPr="00BE5913" w:rsidRDefault="00D97E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25,692</w:t>
            </w:r>
          </w:p>
        </w:tc>
        <w:tc>
          <w:tcPr>
            <w:tcW w:w="270" w:type="dxa"/>
            <w:shd w:val="clear" w:color="auto" w:fill="auto"/>
          </w:tcPr>
          <w:p w14:paraId="6EBE1D9A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8291E9" w14:textId="06AA9511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7,399</w:t>
            </w:r>
          </w:p>
        </w:tc>
        <w:tc>
          <w:tcPr>
            <w:tcW w:w="270" w:type="dxa"/>
            <w:shd w:val="clear" w:color="auto" w:fill="auto"/>
          </w:tcPr>
          <w:p w14:paraId="42245FF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881D1FC" w14:textId="5925666B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261</w:t>
            </w:r>
          </w:p>
        </w:tc>
        <w:tc>
          <w:tcPr>
            <w:tcW w:w="270" w:type="dxa"/>
            <w:shd w:val="clear" w:color="auto" w:fill="auto"/>
          </w:tcPr>
          <w:p w14:paraId="776168D1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EFF0392" w14:textId="0AD70E63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80,917</w:t>
            </w:r>
          </w:p>
        </w:tc>
        <w:tc>
          <w:tcPr>
            <w:tcW w:w="270" w:type="dxa"/>
            <w:shd w:val="clear" w:color="auto" w:fill="auto"/>
          </w:tcPr>
          <w:p w14:paraId="4838FCB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D44AC83" w14:textId="774F9493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114,269</w:t>
            </w:r>
          </w:p>
        </w:tc>
      </w:tr>
      <w:tr w:rsidR="00E120CC" w:rsidRPr="00BE5913" w14:paraId="1BC561D5" w14:textId="77777777">
        <w:trPr>
          <w:cantSplit/>
        </w:trPr>
        <w:tc>
          <w:tcPr>
            <w:tcW w:w="3330" w:type="dxa"/>
            <w:shd w:val="clear" w:color="auto" w:fill="auto"/>
          </w:tcPr>
          <w:p w14:paraId="3A8E8550" w14:textId="0EAB7C8E" w:rsidR="00E120CC" w:rsidRPr="00BE5913" w:rsidRDefault="00E120CC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270" w:type="dxa"/>
          </w:tcPr>
          <w:p w14:paraId="089D1240" w14:textId="77777777" w:rsidR="00E120CC" w:rsidRPr="00BE5913" w:rsidRDefault="00E120CC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D1DFF8" w14:textId="4303B67A" w:rsidR="00E120C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89E1D7" w14:textId="77777777" w:rsidR="00E120CC" w:rsidRPr="00BE5913" w:rsidRDefault="00E120CC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6A9F083" w14:textId="007C2F88" w:rsidR="00E120C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3,812</w:t>
            </w:r>
          </w:p>
        </w:tc>
        <w:tc>
          <w:tcPr>
            <w:tcW w:w="270" w:type="dxa"/>
            <w:shd w:val="clear" w:color="auto" w:fill="auto"/>
          </w:tcPr>
          <w:p w14:paraId="007CB1A7" w14:textId="77777777" w:rsidR="00E120CC" w:rsidRPr="00BE5913" w:rsidRDefault="00E120CC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AB801E6" w14:textId="37381347" w:rsidR="00E120C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2DB12C" w14:textId="77777777" w:rsidR="00E120CC" w:rsidRPr="00BE5913" w:rsidRDefault="00E120CC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F2910B" w14:textId="7D485E56" w:rsidR="00E120C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(3,812)</w:t>
            </w:r>
          </w:p>
        </w:tc>
        <w:tc>
          <w:tcPr>
            <w:tcW w:w="270" w:type="dxa"/>
            <w:shd w:val="clear" w:color="auto" w:fill="auto"/>
          </w:tcPr>
          <w:p w14:paraId="4BB32558" w14:textId="77777777" w:rsidR="00E120CC" w:rsidRPr="00BE5913" w:rsidRDefault="00E120CC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AC6C59" w14:textId="5C5802D9" w:rsidR="00E120C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</w:tr>
      <w:tr w:rsidR="00B91ECB" w:rsidRPr="00BE5913" w14:paraId="16F3C3FA" w14:textId="77777777" w:rsidTr="004F19B3">
        <w:trPr>
          <w:cantSplit/>
        </w:trPr>
        <w:tc>
          <w:tcPr>
            <w:tcW w:w="3330" w:type="dxa"/>
          </w:tcPr>
          <w:p w14:paraId="36F16078" w14:textId="752B59F3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7F985D6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3441123" w14:textId="3772378B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(765)</w:t>
            </w:r>
          </w:p>
        </w:tc>
        <w:tc>
          <w:tcPr>
            <w:tcW w:w="270" w:type="dxa"/>
          </w:tcPr>
          <w:p w14:paraId="3552219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ADF6856" w14:textId="33C99AE0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7B273D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413260B" w14:textId="584752DF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(1,447)</w:t>
            </w:r>
          </w:p>
        </w:tc>
        <w:tc>
          <w:tcPr>
            <w:tcW w:w="270" w:type="dxa"/>
          </w:tcPr>
          <w:p w14:paraId="1DA7688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612E73" w14:textId="43432A80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3FC8D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308E2DB" w14:textId="02C24326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(2,212)</w:t>
            </w:r>
          </w:p>
        </w:tc>
      </w:tr>
      <w:tr w:rsidR="00074A6C" w:rsidRPr="00BE5913" w14:paraId="213F7EB6" w14:textId="77777777" w:rsidTr="004F19B3">
        <w:trPr>
          <w:cantSplit/>
        </w:trPr>
        <w:tc>
          <w:tcPr>
            <w:tcW w:w="3330" w:type="dxa"/>
          </w:tcPr>
          <w:p w14:paraId="02554D7A" w14:textId="7F24986F" w:rsidR="00074A6C" w:rsidRPr="00BE5913" w:rsidRDefault="004177D6" w:rsidP="00BE591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D89FE04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1E297E0" w14:textId="7196C9B1" w:rsidR="00074A6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CE95499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E5F64D3" w14:textId="40C470AE" w:rsidR="00074A6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CABB437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22D7958" w14:textId="4B23AAD6" w:rsidR="00074A6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(3,135)</w:t>
            </w:r>
          </w:p>
        </w:tc>
        <w:tc>
          <w:tcPr>
            <w:tcW w:w="270" w:type="dxa"/>
          </w:tcPr>
          <w:p w14:paraId="55951D3A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8F2870" w14:textId="325DB59A" w:rsidR="00074A6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30F3FE2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B1289DB" w14:textId="500C90F6" w:rsidR="00074A6C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(3,135)</w:t>
            </w:r>
          </w:p>
        </w:tc>
      </w:tr>
      <w:tr w:rsidR="00B91ECB" w:rsidRPr="00BE5913" w14:paraId="3B5B8B45" w14:textId="77777777" w:rsidTr="004F19B3">
        <w:trPr>
          <w:cantSplit/>
        </w:trPr>
        <w:tc>
          <w:tcPr>
            <w:tcW w:w="3330" w:type="dxa"/>
          </w:tcPr>
          <w:p w14:paraId="421364AE" w14:textId="0E7DD8D2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3761DA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 และ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3761DA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0C20F06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B33DE9" w14:textId="0D221A2B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111,549</w:t>
            </w:r>
          </w:p>
        </w:tc>
        <w:tc>
          <w:tcPr>
            <w:tcW w:w="270" w:type="dxa"/>
          </w:tcPr>
          <w:p w14:paraId="055B111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AE24B" w14:textId="70528D34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46,156</w:t>
            </w:r>
          </w:p>
        </w:tc>
        <w:tc>
          <w:tcPr>
            <w:tcW w:w="270" w:type="dxa"/>
          </w:tcPr>
          <w:p w14:paraId="63B8094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498F57" w14:textId="29FFFCD4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4,749</w:t>
            </w:r>
          </w:p>
        </w:tc>
        <w:tc>
          <w:tcPr>
            <w:tcW w:w="270" w:type="dxa"/>
          </w:tcPr>
          <w:p w14:paraId="6F0CB13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F7055C" w14:textId="5C930B15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142,164</w:t>
            </w:r>
          </w:p>
        </w:tc>
        <w:tc>
          <w:tcPr>
            <w:tcW w:w="270" w:type="dxa"/>
          </w:tcPr>
          <w:p w14:paraId="239582C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C7A6EC" w14:textId="101D1C11" w:rsidR="00B91ECB" w:rsidRPr="00BE5913" w:rsidRDefault="008319C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304,618</w:t>
            </w:r>
          </w:p>
        </w:tc>
      </w:tr>
      <w:tr w:rsidR="00B91ECB" w:rsidRPr="00BE5913" w14:paraId="450D46C5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4FD9B9D6" w14:textId="77777777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1CFA590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B35161D" w14:textId="12593997" w:rsidR="00B91ECB" w:rsidRPr="00BE5913" w:rsidRDefault="00DD20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143,</w:t>
            </w:r>
            <w:r w:rsidR="007525CE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4E9E2A7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4CF8EC4" w14:textId="40318E0D" w:rsidR="00B91ECB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6,</w:t>
            </w:r>
            <w:r w:rsidR="000F71E6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689</w:t>
            </w:r>
          </w:p>
        </w:tc>
        <w:tc>
          <w:tcPr>
            <w:tcW w:w="270" w:type="dxa"/>
            <w:shd w:val="clear" w:color="auto" w:fill="auto"/>
          </w:tcPr>
          <w:p w14:paraId="49A4BAE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FA26D75" w14:textId="5C55AA2B" w:rsidR="00B91ECB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233</w:t>
            </w:r>
          </w:p>
        </w:tc>
        <w:tc>
          <w:tcPr>
            <w:tcW w:w="270" w:type="dxa"/>
            <w:shd w:val="clear" w:color="auto" w:fill="auto"/>
          </w:tcPr>
          <w:p w14:paraId="254DF6E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069845" w14:textId="2D17AE19" w:rsidR="00B91ECB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85,</w:t>
            </w:r>
            <w:r w:rsidR="000F71E6" w:rsidRPr="00BE5913">
              <w:rPr>
                <w:rFonts w:asciiTheme="majorBidi" w:hAnsiTheme="majorBidi" w:cstheme="majorBidi"/>
                <w:sz w:val="25"/>
                <w:szCs w:val="25"/>
              </w:rPr>
              <w:t>170</w:t>
            </w:r>
          </w:p>
        </w:tc>
        <w:tc>
          <w:tcPr>
            <w:tcW w:w="270" w:type="dxa"/>
            <w:shd w:val="clear" w:color="auto" w:fill="auto"/>
          </w:tcPr>
          <w:p w14:paraId="070C756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401685C" w14:textId="0D5A4493" w:rsidR="00B91ECB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235,55</w:t>
            </w:r>
            <w:r w:rsidR="004D4769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</w:p>
        </w:tc>
      </w:tr>
      <w:tr w:rsidR="00D4668E" w:rsidRPr="00BE5913" w14:paraId="1CA12567" w14:textId="77777777" w:rsidTr="004F19B3">
        <w:trPr>
          <w:cantSplit/>
        </w:trPr>
        <w:tc>
          <w:tcPr>
            <w:tcW w:w="3330" w:type="dxa"/>
            <w:shd w:val="clear" w:color="auto" w:fill="auto"/>
          </w:tcPr>
          <w:p w14:paraId="6C0D5DB9" w14:textId="569D5B2D" w:rsidR="00D4668E" w:rsidRPr="00BE5913" w:rsidRDefault="00D4668E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270" w:type="dxa"/>
            <w:shd w:val="clear" w:color="auto" w:fill="auto"/>
          </w:tcPr>
          <w:p w14:paraId="57D177FE" w14:textId="77777777" w:rsidR="00D4668E" w:rsidRPr="00BE5913" w:rsidRDefault="00D4668E" w:rsidP="00BE5913">
            <w:pPr>
              <w:pStyle w:val="30"/>
              <w:tabs>
                <w:tab w:val="clear" w:pos="360"/>
                <w:tab w:val="clear" w:pos="720"/>
                <w:tab w:val="left" w:pos="823"/>
                <w:tab w:val="center" w:pos="1592"/>
              </w:tabs>
              <w:spacing w:line="320" w:lineRule="exact"/>
              <w:ind w:left="-108" w:right="162"/>
              <w:jc w:val="right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9F539CC" w14:textId="25FB6774" w:rsidR="00D4668E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195,759</w:t>
            </w:r>
          </w:p>
        </w:tc>
        <w:tc>
          <w:tcPr>
            <w:tcW w:w="270" w:type="dxa"/>
            <w:shd w:val="clear" w:color="auto" w:fill="auto"/>
          </w:tcPr>
          <w:p w14:paraId="6FB6F783" w14:textId="77777777" w:rsidR="00D4668E" w:rsidRPr="00BE5913" w:rsidRDefault="00D4668E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9424377" w14:textId="6D21719A" w:rsidR="00D4668E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31,</w:t>
            </w:r>
            <w:r w:rsidR="000F71E6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5E231534" w14:textId="77777777" w:rsidR="00D4668E" w:rsidRPr="00BE5913" w:rsidRDefault="00D4668E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F15817" w14:textId="69EF7A03" w:rsidR="00D4668E" w:rsidRPr="00BE5913" w:rsidRDefault="00761EC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D28EB" w14:textId="77777777" w:rsidR="00D4668E" w:rsidRPr="00BE5913" w:rsidRDefault="00D4668E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CA7B2E9" w14:textId="7CC7332D" w:rsidR="00D4668E" w:rsidRPr="00BE5913" w:rsidRDefault="00C63D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(22</w:t>
            </w:r>
            <w:r w:rsidR="000F71E6" w:rsidRPr="00BE5913">
              <w:rPr>
                <w:rFonts w:asciiTheme="majorBidi" w:hAnsiTheme="majorBidi" w:cstheme="majorBidi"/>
                <w:sz w:val="25"/>
                <w:szCs w:val="25"/>
              </w:rPr>
              <w:t>6,941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878902" w14:textId="77777777" w:rsidR="00D4668E" w:rsidRPr="00BE5913" w:rsidRDefault="00D4668E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9FEF04" w14:textId="23301710" w:rsidR="00D4668E" w:rsidRPr="00BE5913" w:rsidRDefault="00C63D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</w:tr>
      <w:tr w:rsidR="004177D6" w:rsidRPr="00BE5913" w14:paraId="2341238E" w14:textId="77777777" w:rsidTr="004F19B3">
        <w:trPr>
          <w:cantSplit/>
          <w:trHeight w:val="87"/>
        </w:trPr>
        <w:tc>
          <w:tcPr>
            <w:tcW w:w="3330" w:type="dxa"/>
          </w:tcPr>
          <w:p w14:paraId="58B0D5B8" w14:textId="39F8E3E5" w:rsidR="004177D6" w:rsidRPr="00BE5913" w:rsidRDefault="004177D6" w:rsidP="00BE591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1303DAB9" w14:textId="77777777" w:rsidR="004177D6" w:rsidRPr="00BE5913" w:rsidRDefault="004177D6" w:rsidP="00BE5913">
            <w:pPr>
              <w:pStyle w:val="30"/>
              <w:tabs>
                <w:tab w:val="clear" w:pos="360"/>
                <w:tab w:val="clear" w:pos="720"/>
                <w:tab w:val="decimal" w:pos="602"/>
                <w:tab w:val="left" w:pos="823"/>
                <w:tab w:val="center" w:pos="1592"/>
              </w:tabs>
              <w:spacing w:line="320" w:lineRule="exact"/>
              <w:ind w:left="-108" w:right="-18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5EAADBF" w14:textId="72E4A36D" w:rsidR="004177D6" w:rsidRPr="00BE5913" w:rsidRDefault="00C24D6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7183740" w14:textId="77777777" w:rsidR="004177D6" w:rsidRPr="00BE5913" w:rsidRDefault="004177D6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left="-108" w:right="-18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0C7B4D" w14:textId="485E8442" w:rsidR="004177D6" w:rsidRPr="00BE5913" w:rsidRDefault="00C24D6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E305C7" w14:textId="77777777" w:rsidR="004177D6" w:rsidRPr="00BE5913" w:rsidRDefault="004177D6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4615DBD" w14:textId="40BEBC25" w:rsidR="004177D6" w:rsidRPr="00BE5913" w:rsidRDefault="00C24D6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(2,021)</w:t>
            </w:r>
          </w:p>
        </w:tc>
        <w:tc>
          <w:tcPr>
            <w:tcW w:w="270" w:type="dxa"/>
          </w:tcPr>
          <w:p w14:paraId="1655E937" w14:textId="77777777" w:rsidR="004177D6" w:rsidRPr="00BE5913" w:rsidRDefault="004177D6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8E09661" w14:textId="002FA61A" w:rsidR="004177D6" w:rsidRPr="00BE5913" w:rsidRDefault="00FC32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AF5F84E" w14:textId="77777777" w:rsidR="004177D6" w:rsidRPr="00BE5913" w:rsidRDefault="004177D6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943A5EC" w14:textId="672710DD" w:rsidR="004177D6" w:rsidRPr="00BE5913" w:rsidRDefault="00FC32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(2,021)</w:t>
            </w:r>
          </w:p>
        </w:tc>
      </w:tr>
      <w:tr w:rsidR="00B91ECB" w:rsidRPr="00BE5913" w14:paraId="54748E3F" w14:textId="77777777" w:rsidTr="007C337A">
        <w:trPr>
          <w:cantSplit/>
          <w:trHeight w:val="224"/>
        </w:trPr>
        <w:tc>
          <w:tcPr>
            <w:tcW w:w="3330" w:type="dxa"/>
            <w:vAlign w:val="bottom"/>
          </w:tcPr>
          <w:p w14:paraId="67795980" w14:textId="7906D192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3761DA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77581131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987400" w14:textId="37BBA686" w:rsidR="00B91ECB" w:rsidRPr="00BE5913" w:rsidRDefault="00FC32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450,769</w:t>
            </w:r>
          </w:p>
        </w:tc>
        <w:tc>
          <w:tcPr>
            <w:tcW w:w="270" w:type="dxa"/>
          </w:tcPr>
          <w:p w14:paraId="5BA6C66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815D27B" w14:textId="6D5F6D70" w:rsidR="00B91ECB" w:rsidRPr="00BE5913" w:rsidRDefault="00FC32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84,027</w:t>
            </w:r>
          </w:p>
        </w:tc>
        <w:tc>
          <w:tcPr>
            <w:tcW w:w="270" w:type="dxa"/>
          </w:tcPr>
          <w:p w14:paraId="68387E9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5D52C0" w14:textId="1FB9FF6D" w:rsidR="00B91ECB" w:rsidRPr="00BE5913" w:rsidRDefault="009A19A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2,961</w:t>
            </w:r>
          </w:p>
        </w:tc>
        <w:tc>
          <w:tcPr>
            <w:tcW w:w="270" w:type="dxa"/>
          </w:tcPr>
          <w:p w14:paraId="493C7F2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E77248" w14:textId="7B9AF279" w:rsidR="00B91ECB" w:rsidRPr="00BE5913" w:rsidRDefault="009C1D6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39</w:t>
            </w:r>
            <w:r w:rsidR="004D4769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3A180FF2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8287DF2" w14:textId="152A8259" w:rsidR="00B91ECB" w:rsidRPr="00BE5913" w:rsidRDefault="009C1D6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538</w:t>
            </w:r>
            <w:r w:rsidR="002836E8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,15</w:t>
            </w:r>
            <w:r w:rsidR="004D4769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0</w:t>
            </w:r>
          </w:p>
        </w:tc>
      </w:tr>
      <w:tr w:rsidR="00B91ECB" w:rsidRPr="00BE5913" w14:paraId="4BCBEE88" w14:textId="77777777" w:rsidTr="006A0057">
        <w:trPr>
          <w:cantSplit/>
          <w:trHeight w:val="224"/>
        </w:trPr>
        <w:tc>
          <w:tcPr>
            <w:tcW w:w="3330" w:type="dxa"/>
            <w:vAlign w:val="bottom"/>
          </w:tcPr>
          <w:p w14:paraId="10A68326" w14:textId="77777777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5F01F2F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D3B7DD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D417EF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B08FDC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48BEBBA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DEFB56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635CF7FE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A2BEE4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81EEB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AFE408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B91ECB" w:rsidRPr="00BE5913" w14:paraId="76E337D2" w14:textId="77777777" w:rsidTr="004F19B3">
        <w:trPr>
          <w:cantSplit/>
          <w:trHeight w:val="224"/>
        </w:trPr>
        <w:tc>
          <w:tcPr>
            <w:tcW w:w="3330" w:type="dxa"/>
          </w:tcPr>
          <w:p w14:paraId="050460C9" w14:textId="508E1FD6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ค่าเสื่อมราคา</w:t>
            </w:r>
          </w:p>
        </w:tc>
        <w:tc>
          <w:tcPr>
            <w:tcW w:w="270" w:type="dxa"/>
            <w:vAlign w:val="bottom"/>
          </w:tcPr>
          <w:p w14:paraId="1FD9076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3FEE0A6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3FD2A6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250930C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826273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7ABAA252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4F218FA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6B50BF5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640" w:firstLine="651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A98876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8E51C2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</w:tr>
      <w:tr w:rsidR="00B91ECB" w:rsidRPr="00BE5913" w14:paraId="7DCA95E5" w14:textId="77777777" w:rsidTr="000E0A0A">
        <w:trPr>
          <w:cantSplit/>
          <w:trHeight w:val="224"/>
        </w:trPr>
        <w:tc>
          <w:tcPr>
            <w:tcW w:w="3330" w:type="dxa"/>
          </w:tcPr>
          <w:p w14:paraId="05E163E9" w14:textId="1884FA26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63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="Angsana New" w:hAnsi="Angsana New"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25"/>
                <w:szCs w:val="25"/>
              </w:rPr>
              <w:t xml:space="preserve">1 </w:t>
            </w:r>
            <w:r w:rsidRPr="00BE5913">
              <w:rPr>
                <w:rFonts w:ascii="Angsana New" w:hAnsi="Angsana New"/>
                <w:sz w:val="25"/>
                <w:szCs w:val="25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sz w:val="25"/>
                <w:szCs w:val="25"/>
              </w:rPr>
              <w:t>256</w:t>
            </w:r>
            <w:r w:rsidR="006345F4" w:rsidRPr="00BE5913">
              <w:rPr>
                <w:rFonts w:ascii="Angsana New" w:hAnsi="Angsana New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6DEB176A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EEE2CC6" w14:textId="48FCA33D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51,058</w:t>
            </w:r>
          </w:p>
        </w:tc>
        <w:tc>
          <w:tcPr>
            <w:tcW w:w="270" w:type="dxa"/>
          </w:tcPr>
          <w:p w14:paraId="42389E1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115C36E" w14:textId="24997C60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10,606</w:t>
            </w:r>
          </w:p>
        </w:tc>
        <w:tc>
          <w:tcPr>
            <w:tcW w:w="270" w:type="dxa"/>
          </w:tcPr>
          <w:p w14:paraId="0AF71C1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44FD82FC" w14:textId="0A85C565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5,702</w:t>
            </w:r>
          </w:p>
        </w:tc>
        <w:tc>
          <w:tcPr>
            <w:tcW w:w="270" w:type="dxa"/>
          </w:tcPr>
          <w:p w14:paraId="4C96D53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17E6663" w14:textId="19666C06" w:rsidR="00B91ECB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92AC1C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858B2A7" w14:textId="19F2DD2D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67,366</w:t>
            </w:r>
          </w:p>
        </w:tc>
      </w:tr>
      <w:tr w:rsidR="00B91ECB" w:rsidRPr="00BE5913" w14:paraId="1AC3F617" w14:textId="77777777" w:rsidTr="004F19B3">
        <w:trPr>
          <w:cantSplit/>
          <w:trHeight w:val="224"/>
        </w:trPr>
        <w:tc>
          <w:tcPr>
            <w:tcW w:w="3330" w:type="dxa"/>
          </w:tcPr>
          <w:p w14:paraId="57B7113E" w14:textId="0E77019C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73DDAAE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9F1D7D4" w14:textId="659E4E05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20,224</w:t>
            </w:r>
          </w:p>
        </w:tc>
        <w:tc>
          <w:tcPr>
            <w:tcW w:w="270" w:type="dxa"/>
          </w:tcPr>
          <w:p w14:paraId="6DF1A22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9E78118" w14:textId="4F62E98E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7,362</w:t>
            </w:r>
          </w:p>
        </w:tc>
        <w:tc>
          <w:tcPr>
            <w:tcW w:w="270" w:type="dxa"/>
          </w:tcPr>
          <w:p w14:paraId="71507385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66CB48C" w14:textId="3A5BE6A8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1,911</w:t>
            </w:r>
          </w:p>
        </w:tc>
        <w:tc>
          <w:tcPr>
            <w:tcW w:w="270" w:type="dxa"/>
          </w:tcPr>
          <w:p w14:paraId="035722D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0DFA276" w14:textId="60FAAAA4" w:rsidR="00B91ECB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E68705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AAB3E3" w14:textId="11B61C37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29,497</w:t>
            </w:r>
          </w:p>
        </w:tc>
      </w:tr>
      <w:tr w:rsidR="00B91ECB" w:rsidRPr="00BE5913" w14:paraId="7827C266" w14:textId="77777777" w:rsidTr="0082391D">
        <w:trPr>
          <w:cantSplit/>
          <w:trHeight w:val="224"/>
        </w:trPr>
        <w:tc>
          <w:tcPr>
            <w:tcW w:w="3330" w:type="dxa"/>
          </w:tcPr>
          <w:p w14:paraId="2EE7AE9E" w14:textId="4B8E6B3B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63"/>
              <w:rPr>
                <w:rFonts w:ascii="Angsana New" w:hAnsi="Angsana New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270" w:type="dxa"/>
          </w:tcPr>
          <w:p w14:paraId="1155E64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770021E" w14:textId="4F91BBDC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F0E07F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853C0F5" w14:textId="5F387486" w:rsidR="00B91ECB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01E3C0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2F12419" w14:textId="5A8F99E1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(1,447)</w:t>
            </w:r>
          </w:p>
        </w:tc>
        <w:tc>
          <w:tcPr>
            <w:tcW w:w="270" w:type="dxa"/>
            <w:vAlign w:val="bottom"/>
          </w:tcPr>
          <w:p w14:paraId="480280D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167774" w14:textId="2A700BA1" w:rsidR="00B91ECB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F1567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88EC4FB" w14:textId="30C4FF55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(1,447)</w:t>
            </w:r>
          </w:p>
        </w:tc>
      </w:tr>
      <w:tr w:rsidR="00074A6C" w:rsidRPr="00BE5913" w14:paraId="253D22A2" w14:textId="77777777" w:rsidTr="0082391D">
        <w:trPr>
          <w:cantSplit/>
          <w:trHeight w:val="224"/>
        </w:trPr>
        <w:tc>
          <w:tcPr>
            <w:tcW w:w="3330" w:type="dxa"/>
          </w:tcPr>
          <w:p w14:paraId="2F764490" w14:textId="668307D3" w:rsidR="00074A6C" w:rsidRPr="00BE5913" w:rsidRDefault="004177D6" w:rsidP="00BE591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67310A79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F6BACB5" w14:textId="37E704B6" w:rsidR="00074A6C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0CD730C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4C35E4A" w14:textId="5AF17878" w:rsidR="00074A6C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60508EF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A34A0AD" w14:textId="3FCD3999" w:rsidR="00074A6C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82391D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2,355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270" w:type="dxa"/>
            <w:vAlign w:val="bottom"/>
          </w:tcPr>
          <w:p w14:paraId="1004DD66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5AE4FA6" w14:textId="6825152E" w:rsidR="00074A6C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B32529F" w14:textId="77777777" w:rsidR="00074A6C" w:rsidRPr="00BE5913" w:rsidRDefault="00074A6C" w:rsidP="00BE5913">
            <w:pPr>
              <w:pStyle w:val="30"/>
              <w:tabs>
                <w:tab w:val="clear" w:pos="360"/>
                <w:tab w:val="clear" w:pos="720"/>
                <w:tab w:val="decimal" w:pos="901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49863E5" w14:textId="3516FCBC" w:rsidR="00074A6C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</w:t>
            </w:r>
            <w:r w:rsidR="0082391D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2,355</w:t>
            </w: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)</w:t>
            </w:r>
          </w:p>
        </w:tc>
      </w:tr>
      <w:tr w:rsidR="00B91ECB" w:rsidRPr="00BE5913" w14:paraId="1A97D4F5" w14:textId="77777777" w:rsidTr="004F19B3">
        <w:trPr>
          <w:cantSplit/>
          <w:trHeight w:val="224"/>
        </w:trPr>
        <w:tc>
          <w:tcPr>
            <w:tcW w:w="3330" w:type="dxa"/>
          </w:tcPr>
          <w:p w14:paraId="13A51D0E" w14:textId="0364E11E" w:rsidR="00B91ECB" w:rsidRPr="00BE5913" w:rsidRDefault="00B91ECB" w:rsidP="00BE5913">
            <w:pPr>
              <w:tabs>
                <w:tab w:val="left" w:pos="372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31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ธันวาคม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256</w:t>
            </w:r>
            <w:r w:rsidR="006345F4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และ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1 </w:t>
            </w:r>
            <w:r w:rsidRPr="00BE5913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</w:t>
            </w:r>
            <w:r w:rsidR="006345F4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19ABD1E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A0771D" w14:textId="3820BAFA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71,282</w:t>
            </w:r>
          </w:p>
        </w:tc>
        <w:tc>
          <w:tcPr>
            <w:tcW w:w="270" w:type="dxa"/>
          </w:tcPr>
          <w:p w14:paraId="7A06787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483A7B" w14:textId="75A77B2F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17,968</w:t>
            </w:r>
          </w:p>
        </w:tc>
        <w:tc>
          <w:tcPr>
            <w:tcW w:w="270" w:type="dxa"/>
          </w:tcPr>
          <w:p w14:paraId="1EF8650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48063F" w14:textId="34F7170F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3,811</w:t>
            </w:r>
          </w:p>
        </w:tc>
        <w:tc>
          <w:tcPr>
            <w:tcW w:w="270" w:type="dxa"/>
          </w:tcPr>
          <w:p w14:paraId="782476C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ED8C9B" w14:textId="589F288B" w:rsidR="00B91ECB" w:rsidRPr="00BE5913" w:rsidRDefault="00DB77A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937E7C2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0C2C1F7" w14:textId="67710754" w:rsidR="00B91ECB" w:rsidRPr="00BE5913" w:rsidRDefault="008239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93,061</w:t>
            </w:r>
          </w:p>
        </w:tc>
      </w:tr>
      <w:tr w:rsidR="00B91ECB" w:rsidRPr="00BE5913" w14:paraId="0F37AC61" w14:textId="77777777" w:rsidTr="004F19B3">
        <w:trPr>
          <w:cantSplit/>
          <w:trHeight w:val="224"/>
        </w:trPr>
        <w:tc>
          <w:tcPr>
            <w:tcW w:w="3330" w:type="dxa"/>
          </w:tcPr>
          <w:p w14:paraId="0830E878" w14:textId="77777777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ค่าเสื่อมราคาสำหรับปี</w:t>
            </w:r>
          </w:p>
        </w:tc>
        <w:tc>
          <w:tcPr>
            <w:tcW w:w="270" w:type="dxa"/>
          </w:tcPr>
          <w:p w14:paraId="25A6762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7E0FC859" w14:textId="32D4F7A5" w:rsidR="00B91ECB" w:rsidRPr="00BE5913" w:rsidRDefault="005C45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34,64</w:t>
            </w:r>
            <w:r w:rsidR="00A960D7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3E860D25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B32660" w14:textId="1A3CD21E" w:rsidR="00B91ECB" w:rsidRPr="00BE5913" w:rsidRDefault="001E70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10,37</w:t>
            </w:r>
            <w:r w:rsidR="005976EA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6ED3F3D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43F2799" w14:textId="26A2188F" w:rsidR="00B91ECB" w:rsidRPr="00BE5913" w:rsidRDefault="00216E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70</w:t>
            </w:r>
            <w:r w:rsidR="004652A8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15DEE8F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9CBB34" w14:textId="08850365" w:rsidR="00B91ECB" w:rsidRPr="00BE5913" w:rsidRDefault="00216E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4EC68172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60DE2A" w14:textId="03BC3311" w:rsidR="00B91ECB" w:rsidRPr="00BE5913" w:rsidRDefault="00D24D1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45,72</w:t>
            </w:r>
            <w:r w:rsidR="004652A8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</w:t>
            </w:r>
          </w:p>
        </w:tc>
      </w:tr>
      <w:tr w:rsidR="003A6F25" w:rsidRPr="00BE5913" w14:paraId="56BCE09B" w14:textId="77777777" w:rsidTr="004F19B3">
        <w:trPr>
          <w:cantSplit/>
          <w:trHeight w:val="224"/>
        </w:trPr>
        <w:tc>
          <w:tcPr>
            <w:tcW w:w="3330" w:type="dxa"/>
          </w:tcPr>
          <w:p w14:paraId="51DB1FEB" w14:textId="0877C363" w:rsidR="003A6F25" w:rsidRPr="00BE5913" w:rsidRDefault="003A6F25" w:rsidP="00BE5913">
            <w:pPr>
              <w:tabs>
                <w:tab w:val="left" w:pos="372"/>
              </w:tabs>
              <w:spacing w:line="320" w:lineRule="exact"/>
              <w:ind w:right="63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Theme="majorBidi" w:hAnsiTheme="majorBidi" w:cstheme="majorBidi" w:hint="cs"/>
                <w:sz w:val="25"/>
                <w:szCs w:val="25"/>
                <w:cs/>
              </w:rPr>
              <w:t>ยกเลิกสัญญาเช่า</w:t>
            </w:r>
          </w:p>
        </w:tc>
        <w:tc>
          <w:tcPr>
            <w:tcW w:w="270" w:type="dxa"/>
          </w:tcPr>
          <w:p w14:paraId="5E6467FD" w14:textId="77777777" w:rsidR="003A6F25" w:rsidRPr="00BE5913" w:rsidRDefault="003A6F25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CF64B26" w14:textId="3E68B208" w:rsidR="003A6F25" w:rsidRPr="00BE5913" w:rsidRDefault="005C45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FADBC69" w14:textId="77777777" w:rsidR="003A6F25" w:rsidRPr="00BE5913" w:rsidRDefault="003A6F25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721C62F" w14:textId="16FFA4F1" w:rsidR="003A6F25" w:rsidRPr="00BE5913" w:rsidRDefault="00387F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5BCE234" w14:textId="77777777" w:rsidR="003A6F25" w:rsidRPr="00BE5913" w:rsidRDefault="003A6F25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A3E924D" w14:textId="605D4EC2" w:rsidR="003A6F25" w:rsidRPr="00BE5913" w:rsidRDefault="00387F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(2,021)</w:t>
            </w:r>
          </w:p>
        </w:tc>
        <w:tc>
          <w:tcPr>
            <w:tcW w:w="270" w:type="dxa"/>
            <w:vAlign w:val="bottom"/>
          </w:tcPr>
          <w:p w14:paraId="1D7F4A4C" w14:textId="77777777" w:rsidR="003A6F25" w:rsidRPr="00BE5913" w:rsidRDefault="003A6F25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7521389" w14:textId="6867817F" w:rsidR="003A6F25" w:rsidRPr="00BE5913" w:rsidRDefault="00387F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2C44503" w14:textId="77777777" w:rsidR="003A6F25" w:rsidRPr="00BE5913" w:rsidRDefault="003A6F25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20" w:lineRule="exact"/>
              <w:ind w:right="-130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E98608E" w14:textId="35E5AB85" w:rsidR="003A6F25" w:rsidRPr="00BE5913" w:rsidRDefault="00387FC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(2,021)</w:t>
            </w:r>
          </w:p>
        </w:tc>
      </w:tr>
      <w:tr w:rsidR="00B91ECB" w:rsidRPr="00BE5913" w14:paraId="45824528" w14:textId="77777777" w:rsidTr="004F19B3">
        <w:trPr>
          <w:cantSplit/>
          <w:trHeight w:val="73"/>
        </w:trPr>
        <w:tc>
          <w:tcPr>
            <w:tcW w:w="3330" w:type="dxa"/>
          </w:tcPr>
          <w:p w14:paraId="2C1D8932" w14:textId="00998D3E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6345F4" w:rsidRPr="00BE5913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1E0D4A1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EE01B4F" w14:textId="3C2FB532" w:rsidR="00B91ECB" w:rsidRPr="00BE5913" w:rsidRDefault="005C45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105,92</w:t>
            </w:r>
            <w:r w:rsidR="00AE1E3F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7684A66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F17FD5" w14:textId="106B97C1" w:rsidR="00B91ECB" w:rsidRPr="00BE5913" w:rsidRDefault="005109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28,34</w:t>
            </w:r>
            <w:r w:rsidR="004652A8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0" w:type="dxa"/>
          </w:tcPr>
          <w:p w14:paraId="20C1FF4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D6BD62F" w14:textId="73121D7D" w:rsidR="00B91ECB" w:rsidRPr="00BE5913" w:rsidRDefault="00F44E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2,49</w:t>
            </w:r>
            <w:r w:rsidR="004652A8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270" w:type="dxa"/>
          </w:tcPr>
          <w:p w14:paraId="3D049F2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5B0325" w14:textId="0C4FC15C" w:rsidR="00B91ECB" w:rsidRPr="00BE5913" w:rsidRDefault="00F44E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F948A11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190"/>
              </w:tabs>
              <w:spacing w:line="330" w:lineRule="exact"/>
              <w:ind w:right="-130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81901B" w14:textId="2043E88A" w:rsidR="00B91ECB" w:rsidRPr="00BE5913" w:rsidRDefault="00F44E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136,76</w:t>
            </w:r>
            <w:r w:rsidR="004652A8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</w:t>
            </w:r>
          </w:p>
        </w:tc>
      </w:tr>
      <w:tr w:rsidR="00B91ECB" w:rsidRPr="00BE5913" w14:paraId="68E2BE6B" w14:textId="77777777" w:rsidTr="004F19B3">
        <w:trPr>
          <w:cantSplit/>
          <w:trHeight w:val="224"/>
        </w:trPr>
        <w:tc>
          <w:tcPr>
            <w:tcW w:w="3330" w:type="dxa"/>
          </w:tcPr>
          <w:p w14:paraId="3C9A1CD0" w14:textId="77777777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7F5034E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30B2803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E0AD2A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0414404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DB090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27F5EE2B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0BEA9F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D8A1D26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468D272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3CFAC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BE5913" w14:paraId="094AD634" w14:textId="77777777" w:rsidTr="004F19B3">
        <w:trPr>
          <w:cantSplit/>
          <w:trHeight w:val="224"/>
        </w:trPr>
        <w:tc>
          <w:tcPr>
            <w:tcW w:w="3330" w:type="dxa"/>
          </w:tcPr>
          <w:p w14:paraId="417F44BD" w14:textId="58945F09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270" w:type="dxa"/>
          </w:tcPr>
          <w:p w14:paraId="4A7CECC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594CAF7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83B2772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064FF5C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DA50FB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0058A82B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4381C7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7A8C677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0D2A52A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C16FF3F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BE5913" w14:paraId="2912F89B" w14:textId="77777777" w:rsidTr="004F19B3">
        <w:trPr>
          <w:cantSplit/>
          <w:trHeight w:val="224"/>
        </w:trPr>
        <w:tc>
          <w:tcPr>
            <w:tcW w:w="3330" w:type="dxa"/>
          </w:tcPr>
          <w:p w14:paraId="1D8D6A6C" w14:textId="6B55CD2E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6345F4" w:rsidRPr="00BE5913">
              <w:rPr>
                <w:rFonts w:ascii="Angsana New" w:hAnsi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7276298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A239ACC" w14:textId="38F07321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2F6690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422871CF" w14:textId="61FCC3CD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24A2EF7D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19CA5E5C" w14:textId="5B1C2679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0392C1F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30290D8F" w14:textId="5FEE7C1C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1F9EA1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B961E3D" w14:textId="2E2516F5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BE5913" w14:paraId="32118C93" w14:textId="77777777" w:rsidTr="004F19B3">
        <w:trPr>
          <w:cantSplit/>
          <w:trHeight w:val="224"/>
        </w:trPr>
        <w:tc>
          <w:tcPr>
            <w:tcW w:w="3330" w:type="dxa"/>
          </w:tcPr>
          <w:p w14:paraId="41C9EA06" w14:textId="180A4861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47729B8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2C54983" w14:textId="1E59E9BA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430</w:t>
            </w:r>
          </w:p>
        </w:tc>
        <w:tc>
          <w:tcPr>
            <w:tcW w:w="270" w:type="dxa"/>
          </w:tcPr>
          <w:p w14:paraId="35A1D44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C5A39CF" w14:textId="7A6840E2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28,188</w:t>
            </w:r>
          </w:p>
        </w:tc>
        <w:tc>
          <w:tcPr>
            <w:tcW w:w="270" w:type="dxa"/>
          </w:tcPr>
          <w:p w14:paraId="4C6877A4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5EC2A651" w14:textId="0C8E26C6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C73662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2332F3" w14:textId="44723965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142,</w:t>
            </w:r>
            <w:r w:rsidRPr="00BE5913">
              <w:rPr>
                <w:rFonts w:asciiTheme="majorBidi" w:hAnsiTheme="majorBidi" w:cstheme="majorBidi"/>
                <w:sz w:val="25"/>
                <w:szCs w:val="25"/>
              </w:rPr>
              <w:t>164</w:t>
            </w:r>
          </w:p>
        </w:tc>
        <w:tc>
          <w:tcPr>
            <w:tcW w:w="270" w:type="dxa"/>
          </w:tcPr>
          <w:p w14:paraId="3B66581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604E2C97" w14:textId="6D10ABC2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170,782</w:t>
            </w:r>
          </w:p>
        </w:tc>
      </w:tr>
      <w:tr w:rsidR="00B91ECB" w:rsidRPr="00BE5913" w14:paraId="70BA4BA1" w14:textId="77777777" w:rsidTr="004F19B3">
        <w:trPr>
          <w:cantSplit/>
          <w:trHeight w:val="224"/>
        </w:trPr>
        <w:tc>
          <w:tcPr>
            <w:tcW w:w="3330" w:type="dxa"/>
          </w:tcPr>
          <w:p w14:paraId="664AB692" w14:textId="0F13A9FF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6501184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0D7BC3" w14:textId="339A2A0A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39,837</w:t>
            </w:r>
          </w:p>
        </w:tc>
        <w:tc>
          <w:tcPr>
            <w:tcW w:w="270" w:type="dxa"/>
          </w:tcPr>
          <w:p w14:paraId="7E51E07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1D6CE2" w14:textId="3C4B7F26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1E6D55E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946AFD" w14:textId="3759B384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938</w:t>
            </w:r>
          </w:p>
        </w:tc>
        <w:tc>
          <w:tcPr>
            <w:tcW w:w="270" w:type="dxa"/>
          </w:tcPr>
          <w:p w14:paraId="1BD93EB5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477493" w14:textId="07489936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8502EE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24255D" w14:textId="072A6052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40,775</w:t>
            </w:r>
          </w:p>
        </w:tc>
      </w:tr>
      <w:tr w:rsidR="00B91ECB" w:rsidRPr="00BE5913" w14:paraId="27BBA81C" w14:textId="77777777" w:rsidTr="004F19B3">
        <w:trPr>
          <w:cantSplit/>
          <w:trHeight w:val="127"/>
        </w:trPr>
        <w:tc>
          <w:tcPr>
            <w:tcW w:w="3330" w:type="dxa"/>
          </w:tcPr>
          <w:p w14:paraId="35F46071" w14:textId="77777777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62B5EA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D9EDFB" w14:textId="7FBDEA00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40,267</w:t>
            </w:r>
          </w:p>
        </w:tc>
        <w:tc>
          <w:tcPr>
            <w:tcW w:w="270" w:type="dxa"/>
          </w:tcPr>
          <w:p w14:paraId="2B8B5F1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BFC4E" w14:textId="33C6F564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28,188</w:t>
            </w:r>
          </w:p>
        </w:tc>
        <w:tc>
          <w:tcPr>
            <w:tcW w:w="270" w:type="dxa"/>
          </w:tcPr>
          <w:p w14:paraId="589AF4F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B5274F" w14:textId="72C0CCAD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938</w:t>
            </w:r>
          </w:p>
        </w:tc>
        <w:tc>
          <w:tcPr>
            <w:tcW w:w="270" w:type="dxa"/>
          </w:tcPr>
          <w:p w14:paraId="7FB1F1A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9008A7" w14:textId="6978F065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142,164</w:t>
            </w:r>
          </w:p>
        </w:tc>
        <w:tc>
          <w:tcPr>
            <w:tcW w:w="270" w:type="dxa"/>
          </w:tcPr>
          <w:p w14:paraId="78A8D40B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FDBA0FB" w14:textId="5FAB5417" w:rsidR="00B91ECB" w:rsidRPr="00BE5913" w:rsidRDefault="009133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211,557</w:t>
            </w:r>
          </w:p>
        </w:tc>
      </w:tr>
      <w:tr w:rsidR="00B91ECB" w:rsidRPr="00BE5913" w14:paraId="2B11C49B" w14:textId="77777777" w:rsidTr="004F19B3">
        <w:trPr>
          <w:cantSplit/>
          <w:trHeight w:val="224"/>
        </w:trPr>
        <w:tc>
          <w:tcPr>
            <w:tcW w:w="3330" w:type="dxa"/>
          </w:tcPr>
          <w:p w14:paraId="62A8668F" w14:textId="74E203CE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25"/>
                <w:szCs w:val="25"/>
              </w:rPr>
              <w:t>256</w:t>
            </w:r>
            <w:r w:rsidR="006345F4" w:rsidRPr="00BE5913">
              <w:rPr>
                <w:rFonts w:ascii="Angsana New" w:hAnsi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73807797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278DD1C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1C73B6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33E11FE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1F450CA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37021750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64532F3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7C07AC8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E3310B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08150FF4" w14:textId="77777777" w:rsidR="00B91ECB" w:rsidRPr="00BE5913" w:rsidRDefault="00B91EC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sz w:val="25"/>
                <w:szCs w:val="25"/>
              </w:rPr>
            </w:pPr>
          </w:p>
        </w:tc>
      </w:tr>
      <w:tr w:rsidR="00B91ECB" w:rsidRPr="00BE5913" w14:paraId="61C82C6D" w14:textId="77777777" w:rsidTr="004F19B3">
        <w:trPr>
          <w:cantSplit/>
          <w:trHeight w:val="224"/>
        </w:trPr>
        <w:tc>
          <w:tcPr>
            <w:tcW w:w="3330" w:type="dxa"/>
          </w:tcPr>
          <w:p w14:paraId="63B0344A" w14:textId="1CD08FD0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ภายใต้กรรมสิทธิ์ของบริษัท</w:t>
            </w:r>
          </w:p>
        </w:tc>
        <w:tc>
          <w:tcPr>
            <w:tcW w:w="270" w:type="dxa"/>
          </w:tcPr>
          <w:p w14:paraId="2BF7A3B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64F4E9C" w14:textId="5598245F" w:rsidR="00B91ECB" w:rsidRPr="00BE5913" w:rsidRDefault="00B60DF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180,147</w:t>
            </w:r>
          </w:p>
        </w:tc>
        <w:tc>
          <w:tcPr>
            <w:tcW w:w="270" w:type="dxa"/>
          </w:tcPr>
          <w:p w14:paraId="3B878EF0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5A8365FA" w14:textId="71D9FA28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55,686</w:t>
            </w:r>
          </w:p>
        </w:tc>
        <w:tc>
          <w:tcPr>
            <w:tcW w:w="270" w:type="dxa"/>
          </w:tcPr>
          <w:p w14:paraId="7DEC0B0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</w:tcPr>
          <w:p w14:paraId="636FD1E6" w14:textId="120F4DFB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3D453F9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13A6551F" w14:textId="52F77AD8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39</w:t>
            </w:r>
            <w:r w:rsidR="004D4769"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6F1C3BA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</w:tcPr>
          <w:p w14:paraId="292A95F9" w14:textId="4ED8F684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236,22</w:t>
            </w:r>
            <w:r w:rsidR="004D4769" w:rsidRPr="00BE5913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</w:tr>
      <w:tr w:rsidR="00B91ECB" w:rsidRPr="00BE5913" w14:paraId="1A10931F" w14:textId="77777777" w:rsidTr="004F19B3">
        <w:trPr>
          <w:cantSplit/>
          <w:trHeight w:val="224"/>
        </w:trPr>
        <w:tc>
          <w:tcPr>
            <w:tcW w:w="3330" w:type="dxa"/>
          </w:tcPr>
          <w:p w14:paraId="575D2990" w14:textId="77777777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BE5913">
              <w:rPr>
                <w:rFonts w:ascii="Angsana New" w:hAnsi="Angsana New" w:hint="cs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270" w:type="dxa"/>
          </w:tcPr>
          <w:p w14:paraId="0ABD008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CABFB9" w14:textId="20AF0457" w:rsidR="00B91ECB" w:rsidRPr="00BE5913" w:rsidRDefault="00B60DF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164,</w:t>
            </w:r>
            <w:r w:rsidR="0063145D" w:rsidRPr="00BE5913">
              <w:rPr>
                <w:rFonts w:asciiTheme="majorBidi" w:hAnsiTheme="majorBidi" w:cstheme="majorBidi"/>
                <w:sz w:val="25"/>
                <w:szCs w:val="25"/>
              </w:rPr>
              <w:t>696</w:t>
            </w:r>
          </w:p>
        </w:tc>
        <w:tc>
          <w:tcPr>
            <w:tcW w:w="270" w:type="dxa"/>
          </w:tcPr>
          <w:p w14:paraId="7029CCE8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A6E309" w14:textId="546DC444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3608266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774A64" w14:textId="514F9629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467</w:t>
            </w:r>
          </w:p>
        </w:tc>
        <w:tc>
          <w:tcPr>
            <w:tcW w:w="270" w:type="dxa"/>
          </w:tcPr>
          <w:p w14:paraId="336D8EC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0C62AF" w14:textId="19CEE647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20" w:lineRule="exact"/>
              <w:ind w:right="-1640"/>
              <w:rPr>
                <w:rFonts w:asciiTheme="majorBidi" w:eastAsia="MS Mincho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3291FE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177C83" w14:textId="3E6DE900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sz w:val="25"/>
                <w:szCs w:val="25"/>
              </w:rPr>
              <w:t>165,163</w:t>
            </w:r>
          </w:p>
        </w:tc>
      </w:tr>
      <w:tr w:rsidR="00B91ECB" w:rsidRPr="00BE5913" w14:paraId="3663FB66" w14:textId="77777777" w:rsidTr="004F19B3">
        <w:trPr>
          <w:cantSplit/>
          <w:trHeight w:val="224"/>
        </w:trPr>
        <w:tc>
          <w:tcPr>
            <w:tcW w:w="3330" w:type="dxa"/>
          </w:tcPr>
          <w:p w14:paraId="08E8C476" w14:textId="77777777" w:rsidR="00B91ECB" w:rsidRPr="00BE5913" w:rsidRDefault="00B91ECB" w:rsidP="00BE5913">
            <w:pPr>
              <w:tabs>
                <w:tab w:val="left" w:pos="372"/>
              </w:tabs>
              <w:spacing w:line="330" w:lineRule="exact"/>
              <w:ind w:left="142" w:right="-108" w:hanging="14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78B062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702"/>
              </w:tabs>
              <w:spacing w:line="33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35F12" w14:textId="5BC50B57" w:rsidR="00B91ECB" w:rsidRPr="00BE5913" w:rsidRDefault="0063145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344,843</w:t>
            </w:r>
          </w:p>
        </w:tc>
        <w:tc>
          <w:tcPr>
            <w:tcW w:w="270" w:type="dxa"/>
          </w:tcPr>
          <w:p w14:paraId="3B32E33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4BA16" w14:textId="18D9C0E0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55,686</w:t>
            </w:r>
          </w:p>
        </w:tc>
        <w:tc>
          <w:tcPr>
            <w:tcW w:w="270" w:type="dxa"/>
          </w:tcPr>
          <w:p w14:paraId="29A39B6F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163"/>
                <w:tab w:val="decimal" w:pos="522"/>
                <w:tab w:val="decimal" w:pos="719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8EC912" w14:textId="225703EB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467</w:t>
            </w:r>
          </w:p>
        </w:tc>
        <w:tc>
          <w:tcPr>
            <w:tcW w:w="270" w:type="dxa"/>
          </w:tcPr>
          <w:p w14:paraId="74C45F8C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  <w:tab w:val="decimal" w:pos="1060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27DEA" w14:textId="0F4B14FB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39</w:t>
            </w:r>
            <w:r w:rsidR="004D4769" w:rsidRPr="00BE5913"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270" w:type="dxa"/>
          </w:tcPr>
          <w:p w14:paraId="0AF53DD2" w14:textId="77777777" w:rsidR="00B91ECB" w:rsidRPr="00BE5913" w:rsidRDefault="00B91ECB" w:rsidP="00BE5913">
            <w:pPr>
              <w:pStyle w:val="30"/>
              <w:tabs>
                <w:tab w:val="clear" w:pos="360"/>
                <w:tab w:val="clear" w:pos="720"/>
                <w:tab w:val="decimal" w:pos="522"/>
              </w:tabs>
              <w:spacing w:line="330" w:lineRule="exact"/>
              <w:ind w:right="-126"/>
              <w:rPr>
                <w:rFonts w:asciiTheme="majorBidi" w:eastAsia="MS Mincho" w:hAnsiTheme="majorBidi" w:cstheme="majorBidi"/>
                <w:b/>
                <w:bCs/>
                <w:sz w:val="25"/>
                <w:szCs w:val="25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516386" w14:textId="1045BD2B" w:rsidR="00B91ECB" w:rsidRPr="00BE5913" w:rsidRDefault="0064298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30" w:lineRule="exact"/>
              <w:ind w:right="55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401,3</w:t>
            </w:r>
            <w:r w:rsidR="00F7607C" w:rsidRPr="00BE59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89</w:t>
            </w:r>
          </w:p>
        </w:tc>
      </w:tr>
    </w:tbl>
    <w:p w14:paraId="7537D2E6" w14:textId="77777777" w:rsidR="001C6165" w:rsidRPr="00BE5913" w:rsidRDefault="001C616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</w:pPr>
    </w:p>
    <w:p w14:paraId="5E107C25" w14:textId="6E5D8245" w:rsidR="008C5A2A" w:rsidRPr="00BE5913" w:rsidRDefault="008C5A2A" w:rsidP="00BE5913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17492C">
        <w:rPr>
          <w:rFonts w:asciiTheme="majorBidi" w:hAnsiTheme="majorBidi" w:cstheme="majorBidi"/>
          <w:sz w:val="30"/>
          <w:szCs w:val="30"/>
        </w:rPr>
        <w:t>31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17492C">
        <w:rPr>
          <w:rFonts w:asciiTheme="majorBidi" w:hAnsiTheme="majorBidi" w:cstheme="majorBidi"/>
          <w:sz w:val="30"/>
          <w:szCs w:val="30"/>
        </w:rPr>
        <w:t>2567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92C" w:rsidRPr="00BE5913">
        <w:rPr>
          <w:rFonts w:asciiTheme="majorBidi" w:hAnsiTheme="majorBidi" w:cstheme="majorBidi" w:hint="cs"/>
          <w:sz w:val="30"/>
          <w:szCs w:val="30"/>
          <w:cs/>
        </w:rPr>
        <w:t>กลุ่มบริ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>ษัทและ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บริษัทบันทึกค่าใช้จ่าย</w:t>
      </w:r>
      <w:r w:rsidRPr="00BE5913">
        <w:rPr>
          <w:rFonts w:asciiTheme="majorBidi" w:hAnsiTheme="majorBidi" w:cstheme="majorBidi"/>
          <w:sz w:val="30"/>
          <w:szCs w:val="30"/>
          <w:cs/>
        </w:rPr>
        <w:t>ในภายหลังเข้าเป็นต้นทุนของสินทรัพย์ใน</w:t>
      </w:r>
      <w:r w:rsidR="0017492C" w:rsidRPr="00BE5913"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งบการเงินรวมและงบการเฉพาะกิจกา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BE5913">
        <w:rPr>
          <w:rFonts w:asciiTheme="majorBidi" w:hAnsiTheme="majorBidi" w:cstheme="majorBidi"/>
          <w:sz w:val="30"/>
          <w:szCs w:val="30"/>
          <w:cs/>
        </w:rPr>
        <w:t>จำนวน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4375C">
        <w:rPr>
          <w:rFonts w:asciiTheme="majorBidi" w:hAnsiTheme="majorBidi" w:cstheme="majorBidi"/>
          <w:sz w:val="30"/>
          <w:szCs w:val="30"/>
        </w:rPr>
        <w:t>436.29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4ED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BD11C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92C">
        <w:rPr>
          <w:rFonts w:asciiTheme="majorBidi" w:hAnsiTheme="majorBidi" w:cstheme="majorBidi"/>
          <w:sz w:val="30"/>
          <w:szCs w:val="30"/>
        </w:rPr>
        <w:t>17.84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7492C" w:rsidRPr="00BE591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="001749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2566: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 xml:space="preserve">349.52 </w:t>
      </w:r>
      <w:r w:rsidR="00BD11C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ล้านบาท </w:t>
      </w:r>
      <w:r w:rsidR="001749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42.72</w:t>
      </w:r>
      <w:r w:rsidR="00042771"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557E7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7492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37109F84" w14:textId="77777777" w:rsidR="008C5A2A" w:rsidRPr="00BD11CE" w:rsidRDefault="008C5A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D1CA2" w14:textId="3B67AD61" w:rsidR="008B467C" w:rsidRPr="00BE5913" w:rsidRDefault="008B467C" w:rsidP="00BE5913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BE5913">
        <w:rPr>
          <w:rFonts w:asciiTheme="majorBidi" w:hAnsiTheme="majorBidi" w:cstheme="majorBidi"/>
          <w:sz w:val="30"/>
          <w:szCs w:val="30"/>
        </w:rPr>
        <w:t xml:space="preserve">                     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งบการเงินรวมและงบการเฉพาะกิจการ</w:t>
      </w:r>
      <w:r w:rsidRPr="00BE5913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E5913">
        <w:rPr>
          <w:rFonts w:asciiTheme="majorBidi" w:hAnsiTheme="majorBidi" w:cstheme="majorBidi"/>
          <w:sz w:val="30"/>
          <w:szCs w:val="30"/>
        </w:rPr>
        <w:t xml:space="preserve"> 752.52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ล้านบาท และ</w:t>
      </w:r>
      <w:r w:rsidR="004C327E" w:rsidRPr="00BE5913">
        <w:rPr>
          <w:rFonts w:asciiTheme="majorBidi" w:hAnsiTheme="majorBidi" w:cstheme="majorBidi" w:hint="cs"/>
          <w:sz w:val="30"/>
          <w:szCs w:val="30"/>
          <w:cs/>
        </w:rPr>
        <w:t xml:space="preserve">ไม่มี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ตามลำดับ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559.28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492C">
        <w:rPr>
          <w:rFonts w:asciiTheme="majorBidi" w:hAnsiTheme="majorBidi" w:cstheme="majorBidi"/>
          <w:i/>
          <w:iCs/>
          <w:sz w:val="30"/>
          <w:szCs w:val="30"/>
        </w:rPr>
        <w:t>1.61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ตามลำดับ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มีอัตราดอกเบี้ยที่รับรู้ร้อยละ</w:t>
      </w:r>
      <w:r w:rsidRPr="00BE5913">
        <w:rPr>
          <w:rFonts w:asciiTheme="majorBidi" w:hAnsiTheme="majorBidi" w:cstheme="majorBidi"/>
          <w:sz w:val="30"/>
          <w:szCs w:val="30"/>
        </w:rPr>
        <w:t xml:space="preserve"> 4.01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BE5913">
        <w:rPr>
          <w:rFonts w:asciiTheme="majorBidi" w:hAnsiTheme="majorBidi" w:cstheme="majorBidi"/>
          <w:sz w:val="30"/>
          <w:szCs w:val="30"/>
        </w:rPr>
        <w:t>5.08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ต่อปี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2566: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ร้อยละ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3.20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ถึง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5.08 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ต่อปี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441058D4" w14:textId="77777777" w:rsidR="008B467C" w:rsidRPr="00BE5913" w:rsidRDefault="008B467C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2C9F06" w14:textId="77777777" w:rsidR="008B467C" w:rsidRPr="00BE5913" w:rsidRDefault="008B467C" w:rsidP="00BE5913">
      <w:pPr>
        <w:tabs>
          <w:tab w:val="clear" w:pos="454"/>
          <w:tab w:val="clear" w:pos="680"/>
        </w:tabs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BE5913">
        <w:rPr>
          <w:rFonts w:asciiTheme="majorBidi" w:hAnsiTheme="majorBidi" w:cstheme="majorBidi"/>
          <w:sz w:val="30"/>
          <w:szCs w:val="30"/>
        </w:rPr>
        <w:t xml:space="preserve">31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E5913">
        <w:rPr>
          <w:rFonts w:asciiTheme="majorBidi" w:hAnsiTheme="majorBidi" w:cstheme="majorBidi"/>
          <w:sz w:val="30"/>
          <w:szCs w:val="30"/>
        </w:rPr>
        <w:t>2567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ที่ดิน</w:t>
      </w:r>
      <w:r w:rsidRPr="00BE5913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ได้ถูกวัดมูลค่า</w:t>
      </w:r>
      <w:r w:rsidRPr="00BE5913">
        <w:rPr>
          <w:rFonts w:asciiTheme="majorBidi" w:hAnsiTheme="majorBidi" w:cstheme="majorBidi"/>
          <w:sz w:val="30"/>
          <w:szCs w:val="30"/>
          <w:cs/>
        </w:rPr>
        <w:t>ใหม่โดยผู้ประเมินราคาอิสระ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วิธีมูลค่าตลาดสำหรับการใช้ประโยชน์ปัจจุบัน ซึ่งจัดลำดับมูลค่ายุติธรรมเป็นระดับ </w:t>
      </w:r>
      <w:r w:rsidRPr="00BE5913">
        <w:rPr>
          <w:rFonts w:asciiTheme="majorBidi" w:hAnsiTheme="majorBidi" w:cstheme="majorBidi"/>
          <w:sz w:val="30"/>
          <w:szCs w:val="30"/>
        </w:rPr>
        <w:t>3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ซึ่ง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BE5913">
        <w:rPr>
          <w:rFonts w:asciiTheme="majorBidi" w:hAnsiTheme="majorBidi" w:cstheme="majorBidi"/>
          <w:sz w:val="30"/>
          <w:szCs w:val="30"/>
          <w:cs/>
        </w:rPr>
        <w:t>สำรองการตีราคาสินทรัพย์ใหม่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Pr="00BE5913">
        <w:rPr>
          <w:rFonts w:asciiTheme="majorBidi" w:hAnsiTheme="majorBidi" w:cstheme="majorBidi"/>
          <w:sz w:val="30"/>
          <w:szCs w:val="30"/>
        </w:rPr>
        <w:t xml:space="preserve"> 340.38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ใน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กำไรขาดทุนเบ็ดเสร็จอื่น ทั้งนี้ที่ดิน</w:t>
      </w:r>
      <w:r w:rsidRPr="00BE5913">
        <w:rPr>
          <w:rFonts w:asciiTheme="majorBidi" w:hAnsiTheme="majorBidi" w:cstheme="majorBidi"/>
          <w:sz w:val="30"/>
          <w:szCs w:val="30"/>
          <w:cs/>
        </w:rPr>
        <w:t>ของกลุ่มบริษัทจะมีมูลค่า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สุทธิ</w:t>
      </w:r>
      <w:r w:rsidRPr="00BE5913">
        <w:rPr>
          <w:rFonts w:asciiTheme="majorBidi" w:hAnsiTheme="majorBidi" w:cstheme="majorBidi"/>
          <w:sz w:val="30"/>
          <w:szCs w:val="30"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ทางบัญชี ณ วันที่ </w:t>
      </w:r>
      <w:r w:rsidRPr="00BE5913">
        <w:rPr>
          <w:rFonts w:asciiTheme="majorBidi" w:hAnsiTheme="majorBidi" w:cstheme="majorBidi"/>
          <w:sz w:val="30"/>
          <w:szCs w:val="30"/>
        </w:rPr>
        <w:t xml:space="preserve">31 </w:t>
      </w:r>
      <w:r w:rsidRPr="00BE591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</w:rPr>
        <w:t xml:space="preserve">2567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 </w:t>
      </w:r>
      <w:r w:rsidRPr="00BE5913">
        <w:rPr>
          <w:rFonts w:asciiTheme="majorBidi" w:hAnsiTheme="majorBidi" w:cstheme="majorBidi"/>
          <w:sz w:val="30"/>
          <w:szCs w:val="30"/>
        </w:rPr>
        <w:t xml:space="preserve">23,612.03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หากวัดมูลค่าด้วยวิธีราคาทุน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(2566: 23,271.01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</w:t>
      </w:r>
    </w:p>
    <w:p w14:paraId="44DD7322" w14:textId="77777777" w:rsidR="008B467C" w:rsidRPr="00BE5913" w:rsidRDefault="008B467C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E96C3E7" w14:textId="77777777" w:rsidR="008B467C" w:rsidRPr="00BE5913" w:rsidRDefault="008B467C" w:rsidP="00BE5913">
      <w:pPr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78E66BFA" w14:textId="77777777" w:rsidR="008B467C" w:rsidRPr="00BD11CE" w:rsidRDefault="008B467C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1368"/>
        <w:gridCol w:w="1422"/>
        <w:gridCol w:w="3960"/>
        <w:gridCol w:w="2538"/>
      </w:tblGrid>
      <w:tr w:rsidR="008B467C" w:rsidRPr="00BE5913" w14:paraId="0BFC6BB2" w14:textId="77777777">
        <w:trPr>
          <w:trHeight w:val="1568"/>
          <w:tblHeader/>
        </w:trPr>
        <w:tc>
          <w:tcPr>
            <w:tcW w:w="1368" w:type="dxa"/>
            <w:vAlign w:val="bottom"/>
          </w:tcPr>
          <w:p w14:paraId="3AC947C9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ประเภทของสินทรัพย์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6D3CE7F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960" w:type="dxa"/>
            <w:shd w:val="clear" w:color="auto" w:fill="auto"/>
            <w:vAlign w:val="bottom"/>
          </w:tcPr>
          <w:p w14:paraId="16A5CE3B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538" w:type="dxa"/>
            <w:shd w:val="clear" w:color="auto" w:fill="auto"/>
            <w:vAlign w:val="bottom"/>
          </w:tcPr>
          <w:p w14:paraId="71E57D14" w14:textId="77777777" w:rsidR="008B467C" w:rsidRPr="00BE5913" w:rsidRDefault="008B467C" w:rsidP="00BE5913">
            <w:pPr>
              <w:spacing w:line="230" w:lineRule="auto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BE5913">
              <w:rPr>
                <w:b/>
                <w:bCs/>
                <w:sz w:val="30"/>
                <w:szCs w:val="30"/>
                <w:cs/>
              </w:rPr>
              <w:t>ความสัมพันธ์ระหว่างข้อมูล</w:t>
            </w:r>
            <w:r w:rsidRPr="00BE5913">
              <w:rPr>
                <w:rFonts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BE5913">
              <w:rPr>
                <w:b/>
                <w:bCs/>
                <w:sz w:val="30"/>
                <w:szCs w:val="30"/>
                <w:cs/>
              </w:rPr>
              <w:t>ที่ไม่สามารถสังเกตได้ที่มีนัยสำคัญและการวัดมูลค่ายุติธรรม</w:t>
            </w:r>
          </w:p>
        </w:tc>
      </w:tr>
      <w:tr w:rsidR="008B467C" w:rsidRPr="00BE5913" w14:paraId="4CEF01FD" w14:textId="77777777">
        <w:tc>
          <w:tcPr>
            <w:tcW w:w="1368" w:type="dxa"/>
          </w:tcPr>
          <w:p w14:paraId="6DBC2FDA" w14:textId="77777777" w:rsidR="008B467C" w:rsidRPr="00BE5913" w:rsidRDefault="008B467C" w:rsidP="00BE591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22" w:type="dxa"/>
            <w:shd w:val="clear" w:color="auto" w:fill="auto"/>
          </w:tcPr>
          <w:p w14:paraId="6784B421" w14:textId="77777777" w:rsidR="008B467C" w:rsidRPr="00BE5913" w:rsidRDefault="008B467C" w:rsidP="00BE5913">
            <w:pPr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การเปรียบเทียบราคาตลาด</w:t>
            </w:r>
          </w:p>
        </w:tc>
        <w:tc>
          <w:tcPr>
            <w:tcW w:w="3960" w:type="dxa"/>
            <w:shd w:val="clear" w:color="auto" w:fill="auto"/>
          </w:tcPr>
          <w:p w14:paraId="68FF5298" w14:textId="77777777" w:rsidR="008B467C" w:rsidRPr="00BE5913" w:rsidRDefault="008B467C" w:rsidP="00BE5913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ราคาเสนอซื้อขายหรือราคาซื้อขายสำหรับที่ดินที่คล้ายคลึงกันในตลาดที่ปรับปรุงด้วยปัจจัยอื่น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เช่น สถานที่ตั้ง ขนาด สภาพของที่ดิน และศักยภาพในการพัฒนา</w:t>
            </w:r>
          </w:p>
          <w:p w14:paraId="26106DAF" w14:textId="77777777" w:rsidR="008B467C" w:rsidRPr="00BE5913" w:rsidRDefault="008B467C" w:rsidP="00BE5913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5F4C8B98" w14:textId="77777777" w:rsidR="008B467C" w:rsidRPr="00BE5913" w:rsidRDefault="008B467C" w:rsidP="00BE5913">
            <w:pPr>
              <w:spacing w:line="230" w:lineRule="auto"/>
              <w:ind w:right="-1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ราคาตลาดของที่ดินที่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ล้ายคลึงกันอยู่ระหว่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าง </w:t>
            </w:r>
            <w:r w:rsidRPr="00BE5913">
              <w:rPr>
                <w:rFonts w:ascii="Angsana New" w:hAnsi="Angsana New"/>
                <w:sz w:val="30"/>
                <w:szCs w:val="30"/>
              </w:rPr>
              <w:t>3,250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616,410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บาทต่อตาราง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เมตร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br/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(2566: 3,595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ถึง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550,000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บาทต่อตารางเมตร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38" w:type="dxa"/>
            <w:shd w:val="clear" w:color="auto" w:fill="auto"/>
          </w:tcPr>
          <w:p w14:paraId="169428D4" w14:textId="77777777" w:rsidR="008B467C" w:rsidRPr="00BE5913" w:rsidRDefault="008B467C" w:rsidP="00BE5913">
            <w:pPr>
              <w:spacing w:line="230" w:lineRule="auto"/>
              <w:ind w:left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มูลค่ายุติธรรมที่ประมาณ การไว้จะเพิ่มขึ้น (ลดลง) หากราคาต่อพื้นที่สูงขึ้น (ลดลง)</w:t>
            </w:r>
          </w:p>
        </w:tc>
      </w:tr>
    </w:tbl>
    <w:p w14:paraId="082C30DD" w14:textId="77777777" w:rsidR="008B467C" w:rsidRPr="00BE5913" w:rsidRDefault="008B467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25B3B9E" w14:textId="77777777" w:rsidR="008B467C" w:rsidRPr="00BE5913" w:rsidRDefault="008B467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br w:type="page"/>
      </w:r>
    </w:p>
    <w:p w14:paraId="3F61919A" w14:textId="397776AD" w:rsidR="008C5A2A" w:rsidRPr="00BE5913" w:rsidRDefault="008C5A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28" w:lineRule="auto"/>
        <w:jc w:val="thaiDistribute"/>
        <w:rPr>
          <w:rFonts w:ascii="Angsana New" w:hAnsi="Angsana New"/>
          <w:sz w:val="30"/>
          <w:szCs w:val="30"/>
        </w:rPr>
        <w:sectPr w:rsidR="008C5A2A" w:rsidRPr="00BE5913" w:rsidSect="00891371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31A2DC42" w14:textId="42B36554" w:rsidR="002B3AA9" w:rsidRPr="00BE5913" w:rsidRDefault="002B3AA9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bookmarkStart w:id="19" w:name="_Hlk93560759"/>
      <w:r w:rsidRPr="00BE5913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B22B00" w:rsidRPr="00BE5913">
        <w:rPr>
          <w:rFonts w:ascii="Angsana New" w:hAnsi="Angsana New" w:hint="cs"/>
          <w:b/>
          <w:bCs/>
          <w:sz w:val="30"/>
          <w:szCs w:val="30"/>
          <w:cs/>
        </w:rPr>
        <w:t xml:space="preserve">ัญญาเช่า </w:t>
      </w:r>
    </w:p>
    <w:p w14:paraId="77431B48" w14:textId="647A9C34" w:rsidR="00867CAB" w:rsidRPr="00BE5913" w:rsidRDefault="00867CA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EC76B41" w14:textId="6FC4A03C" w:rsidR="00867CAB" w:rsidRPr="00BE5913" w:rsidRDefault="00867CA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</w:rPr>
        <w:tab/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31C24124" w14:textId="77777777" w:rsidR="00F727D9" w:rsidRPr="00BE5913" w:rsidRDefault="00F727D9" w:rsidP="00BE5913">
      <w:pPr>
        <w:pStyle w:val="block"/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0449DE52" w14:textId="77777777" w:rsidR="00F727D9" w:rsidRPr="00BE5913" w:rsidRDefault="00F727D9" w:rsidP="00BE59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366270D9" w14:textId="798FFC4F" w:rsidR="008D47E6" w:rsidRPr="00BE5913" w:rsidRDefault="008D47E6" w:rsidP="00BE5913">
      <w:pPr>
        <w:pStyle w:val="block"/>
        <w:spacing w:after="0"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B5B6C8" w14:textId="6D857F67" w:rsidR="008D47E6" w:rsidRPr="00BE5913" w:rsidRDefault="008D47E6" w:rsidP="00BE59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มีสิทธิ</w:t>
      </w:r>
      <w:r w:rsidRPr="00BE5913">
        <w:rPr>
          <w:rFonts w:asciiTheme="majorBidi" w:hAnsiTheme="majorBidi" w:cstheme="majorBidi"/>
          <w:sz w:val="30"/>
          <w:szCs w:val="30"/>
          <w:cs/>
        </w:rPr>
        <w:t>เลือกขยายอายุสัญญาเช่า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อสังหาริมทรัพย์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ภายในหนึ่งปีก่อนสิ้นสุดระยะเวลาเช่า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ดังกล่าวอย่างสม่ำเสมอ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709ACA81" w14:textId="77777777" w:rsidR="007C3186" w:rsidRPr="00BE5913" w:rsidRDefault="007C3186" w:rsidP="00BE5913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tbl>
      <w:tblPr>
        <w:tblW w:w="94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440"/>
        <w:gridCol w:w="180"/>
        <w:gridCol w:w="1443"/>
        <w:gridCol w:w="180"/>
        <w:gridCol w:w="1259"/>
        <w:gridCol w:w="180"/>
        <w:gridCol w:w="1259"/>
      </w:tblGrid>
      <w:tr w:rsidR="00203E94" w:rsidRPr="00BE5913" w14:paraId="254A64D3" w14:textId="77777777" w:rsidTr="00343A2E">
        <w:trPr>
          <w:cantSplit/>
          <w:tblHeader/>
        </w:trPr>
        <w:tc>
          <w:tcPr>
            <w:tcW w:w="3510" w:type="dxa"/>
            <w:shd w:val="clear" w:color="auto" w:fill="auto"/>
            <w:vAlign w:val="bottom"/>
          </w:tcPr>
          <w:p w14:paraId="2CB802DA" w14:textId="77777777" w:rsidR="00203E94" w:rsidRPr="00BE5913" w:rsidRDefault="00203E94" w:rsidP="00BE59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lang w:val="en-US"/>
              </w:rPr>
            </w:pPr>
            <w:bookmarkStart w:id="20" w:name="_Hlk62826449"/>
          </w:p>
        </w:tc>
        <w:tc>
          <w:tcPr>
            <w:tcW w:w="3063" w:type="dxa"/>
            <w:gridSpan w:val="3"/>
          </w:tcPr>
          <w:p w14:paraId="2A523572" w14:textId="6D06A7AE" w:rsidR="00203E94" w:rsidRPr="00BE5913" w:rsidRDefault="00740CE7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ED91E7F" w14:textId="77777777" w:rsidR="00203E94" w:rsidRPr="00BE5913" w:rsidRDefault="00203E94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14:paraId="5A73BDEF" w14:textId="77777777" w:rsidR="00203E94" w:rsidRPr="00BE5913" w:rsidRDefault="00203E94" w:rsidP="00BE5913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63D4C" w:rsidRPr="00BE5913" w14:paraId="3F0635CD" w14:textId="77777777" w:rsidTr="00343A2E">
        <w:trPr>
          <w:cantSplit/>
          <w:tblHeader/>
        </w:trPr>
        <w:tc>
          <w:tcPr>
            <w:tcW w:w="3510" w:type="dxa"/>
          </w:tcPr>
          <w:p w14:paraId="320AB4D1" w14:textId="77777777" w:rsidR="00E63D4C" w:rsidRPr="00BE5913" w:rsidRDefault="00E63D4C" w:rsidP="00BE59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40" w:type="dxa"/>
          </w:tcPr>
          <w:p w14:paraId="5FC77850" w14:textId="4B5839FA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345F4"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25F6C5C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21CCA9FD" w14:textId="46450EF4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345F4"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3A21AF7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3CF14E39" w14:textId="6BD29B0D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345F4"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052A80B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E055E79" w14:textId="6EF0AE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6345F4"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E63D4C" w:rsidRPr="00BE5913" w14:paraId="50A97F8A" w14:textId="77777777" w:rsidTr="00343A2E">
        <w:trPr>
          <w:cantSplit/>
          <w:tblHeader/>
        </w:trPr>
        <w:tc>
          <w:tcPr>
            <w:tcW w:w="3510" w:type="dxa"/>
          </w:tcPr>
          <w:p w14:paraId="04D77AAE" w14:textId="77777777" w:rsidR="00E63D4C" w:rsidRPr="00BE5913" w:rsidRDefault="00E63D4C" w:rsidP="00BE59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598A298B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2468AC83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3" w:type="dxa"/>
          </w:tcPr>
          <w:p w14:paraId="5EAEF076" w14:textId="24FC35B9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BE591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84BB4A8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0B5E906A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5D6DDE4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F0B542F" w14:textId="77777777" w:rsidR="00E63D4C" w:rsidRPr="00BE5913" w:rsidRDefault="00E63D4C" w:rsidP="00BE5913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3C6801" w:rsidRPr="00BE5913" w14:paraId="4AC22E3C" w14:textId="77777777" w:rsidTr="00343A2E">
        <w:trPr>
          <w:cantSplit/>
          <w:tblHeader/>
        </w:trPr>
        <w:tc>
          <w:tcPr>
            <w:tcW w:w="3510" w:type="dxa"/>
          </w:tcPr>
          <w:p w14:paraId="4FE9A026" w14:textId="77777777" w:rsidR="003C6801" w:rsidRPr="00BE5913" w:rsidRDefault="003C6801" w:rsidP="00BE59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1" w:type="dxa"/>
            <w:gridSpan w:val="7"/>
          </w:tcPr>
          <w:p w14:paraId="50B1A98C" w14:textId="77777777" w:rsidR="003C6801" w:rsidRPr="00BE5913" w:rsidRDefault="003C6801" w:rsidP="00BE591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06F6" w:rsidRPr="00BE5913" w14:paraId="234EC297" w14:textId="77777777" w:rsidTr="00343A2E">
        <w:trPr>
          <w:cantSplit/>
        </w:trPr>
        <w:tc>
          <w:tcPr>
            <w:tcW w:w="3510" w:type="dxa"/>
          </w:tcPr>
          <w:p w14:paraId="16748D7D" w14:textId="77777777" w:rsidR="008D06F6" w:rsidRPr="00BE5913" w:rsidRDefault="008D06F6" w:rsidP="00BE591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</w:tcPr>
          <w:p w14:paraId="1064B826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2F94514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FDBB761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16D70A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445A19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14528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3E06BB5D" w14:textId="77777777" w:rsidR="008D06F6" w:rsidRPr="00BE5913" w:rsidRDefault="008D06F6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07DE" w:rsidRPr="00BE5913" w14:paraId="5490C60C" w14:textId="77777777" w:rsidTr="000E0A0A">
        <w:trPr>
          <w:cantSplit/>
        </w:trPr>
        <w:tc>
          <w:tcPr>
            <w:tcW w:w="3510" w:type="dxa"/>
          </w:tcPr>
          <w:p w14:paraId="1F8BF299" w14:textId="77777777" w:rsidR="00E407DE" w:rsidRPr="00BE5913" w:rsidRDefault="00E407DE" w:rsidP="00BE591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56E6A5F5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97981B1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75714D65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6B323B0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716CE47C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986692C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47DAE34" w14:textId="77777777" w:rsidR="00E407DE" w:rsidRPr="00BE5913" w:rsidRDefault="00E407DE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45F4" w:rsidRPr="00BE5913" w14:paraId="653CF732" w14:textId="77777777" w:rsidTr="00A57083">
        <w:trPr>
          <w:cantSplit/>
        </w:trPr>
        <w:tc>
          <w:tcPr>
            <w:tcW w:w="3510" w:type="dxa"/>
          </w:tcPr>
          <w:p w14:paraId="35CAFF29" w14:textId="458CA29B" w:rsidR="006345F4" w:rsidRPr="00BE5913" w:rsidRDefault="006345F4" w:rsidP="00BE591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40" w:type="dxa"/>
          </w:tcPr>
          <w:p w14:paraId="47AB8F00" w14:textId="04C69004" w:rsidR="006345F4" w:rsidRPr="00BE5913" w:rsidRDefault="00DC56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42,505</w:t>
            </w:r>
          </w:p>
        </w:tc>
        <w:tc>
          <w:tcPr>
            <w:tcW w:w="180" w:type="dxa"/>
            <w:vAlign w:val="bottom"/>
          </w:tcPr>
          <w:p w14:paraId="1B99DB4D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87EECD0" w14:textId="233F6E83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41,818 </w:t>
            </w:r>
          </w:p>
        </w:tc>
        <w:tc>
          <w:tcPr>
            <w:tcW w:w="180" w:type="dxa"/>
            <w:vAlign w:val="bottom"/>
          </w:tcPr>
          <w:p w14:paraId="384FF195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DF3AB15" w14:textId="16F01FF8" w:rsidR="006345F4" w:rsidRPr="00BE5913" w:rsidRDefault="008B29B9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      -   </w:t>
            </w:r>
          </w:p>
        </w:tc>
        <w:tc>
          <w:tcPr>
            <w:tcW w:w="180" w:type="dxa"/>
            <w:vAlign w:val="bottom"/>
          </w:tcPr>
          <w:p w14:paraId="37F7292F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FF3C0ED" w14:textId="0579992D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          -   </w:t>
            </w:r>
          </w:p>
        </w:tc>
      </w:tr>
      <w:tr w:rsidR="006345F4" w:rsidRPr="00BE5913" w14:paraId="28568524" w14:textId="77777777" w:rsidTr="00A57083">
        <w:trPr>
          <w:cantSplit/>
        </w:trPr>
        <w:tc>
          <w:tcPr>
            <w:tcW w:w="3510" w:type="dxa"/>
          </w:tcPr>
          <w:p w14:paraId="292B60F3" w14:textId="7B16554F" w:rsidR="006345F4" w:rsidRPr="00BE5913" w:rsidRDefault="006345F4" w:rsidP="00BE591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</w:tcPr>
          <w:p w14:paraId="00330C25" w14:textId="1A9F4A03" w:rsidR="006345F4" w:rsidRPr="00BE5913" w:rsidRDefault="00DC56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200,244</w:t>
            </w:r>
          </w:p>
        </w:tc>
        <w:tc>
          <w:tcPr>
            <w:tcW w:w="180" w:type="dxa"/>
            <w:vAlign w:val="bottom"/>
          </w:tcPr>
          <w:p w14:paraId="41658DF4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7003B16A" w14:textId="65A63986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5941" w:rsidRPr="004A03FD">
              <w:rPr>
                <w:rFonts w:asciiTheme="majorBidi" w:hAnsiTheme="majorBidi" w:cstheme="majorBidi"/>
                <w:sz w:val="30"/>
                <w:szCs w:val="30"/>
              </w:rPr>
              <w:t>196,60</w:t>
            </w:r>
            <w:r w:rsidR="00C36543" w:rsidRPr="004A03F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8BA2DB0" w14:textId="77777777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79778E47" w14:textId="357560C1" w:rsidR="006345F4" w:rsidRPr="004A03FD" w:rsidRDefault="008B29B9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18,602</w:t>
            </w:r>
          </w:p>
        </w:tc>
        <w:tc>
          <w:tcPr>
            <w:tcW w:w="180" w:type="dxa"/>
            <w:vAlign w:val="bottom"/>
          </w:tcPr>
          <w:p w14:paraId="7A9A35B9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90BE4D5" w14:textId="0E7072D1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6345F4" w:rsidRPr="00BE5913" w14:paraId="6708B6C5" w14:textId="77777777" w:rsidTr="00A57083">
        <w:trPr>
          <w:cantSplit/>
        </w:trPr>
        <w:tc>
          <w:tcPr>
            <w:tcW w:w="3510" w:type="dxa"/>
          </w:tcPr>
          <w:p w14:paraId="510AAD4C" w14:textId="77777777" w:rsidR="006345F4" w:rsidRPr="00BE5913" w:rsidRDefault="006345F4" w:rsidP="00BE591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440" w:type="dxa"/>
          </w:tcPr>
          <w:p w14:paraId="21A72EE1" w14:textId="6A1B1ECF" w:rsidR="006345F4" w:rsidRPr="00BE5913" w:rsidRDefault="00DC56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31,369</w:t>
            </w:r>
          </w:p>
        </w:tc>
        <w:tc>
          <w:tcPr>
            <w:tcW w:w="180" w:type="dxa"/>
            <w:vAlign w:val="bottom"/>
          </w:tcPr>
          <w:p w14:paraId="25BE214A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FEC87" w14:textId="5A695687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31,361 </w:t>
            </w:r>
          </w:p>
        </w:tc>
        <w:tc>
          <w:tcPr>
            <w:tcW w:w="180" w:type="dxa"/>
            <w:vAlign w:val="bottom"/>
          </w:tcPr>
          <w:p w14:paraId="1FF1A5F3" w14:textId="77777777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47829E1" w14:textId="174569A9" w:rsidR="006345F4" w:rsidRPr="004A03FD" w:rsidRDefault="008B29B9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60EB64F8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18D5BD4" w14:textId="6DC117C4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</w:tr>
      <w:tr w:rsidR="006345F4" w:rsidRPr="00BE5913" w14:paraId="2DDB499E" w14:textId="77777777" w:rsidTr="00A57083">
        <w:trPr>
          <w:cantSplit/>
        </w:trPr>
        <w:tc>
          <w:tcPr>
            <w:tcW w:w="3510" w:type="dxa"/>
          </w:tcPr>
          <w:p w14:paraId="54588CD7" w14:textId="77777777" w:rsidR="006345F4" w:rsidRPr="00BE5913" w:rsidRDefault="006345F4" w:rsidP="00BE5913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40" w:type="dxa"/>
          </w:tcPr>
          <w:p w14:paraId="641FF5CF" w14:textId="52E857A4" w:rsidR="006345F4" w:rsidRPr="00BE5913" w:rsidRDefault="00DC56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4,181</w:t>
            </w:r>
          </w:p>
        </w:tc>
        <w:tc>
          <w:tcPr>
            <w:tcW w:w="180" w:type="dxa"/>
            <w:vAlign w:val="bottom"/>
          </w:tcPr>
          <w:p w14:paraId="39260102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2017868" w14:textId="49C520A1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5,225 </w:t>
            </w:r>
          </w:p>
        </w:tc>
        <w:tc>
          <w:tcPr>
            <w:tcW w:w="180" w:type="dxa"/>
            <w:vAlign w:val="bottom"/>
          </w:tcPr>
          <w:p w14:paraId="0D74D69F" w14:textId="77777777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65A4504" w14:textId="01D9E6D2" w:rsidR="006345F4" w:rsidRPr="004A03FD" w:rsidRDefault="00744887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704</w:t>
            </w:r>
          </w:p>
        </w:tc>
        <w:tc>
          <w:tcPr>
            <w:tcW w:w="180" w:type="dxa"/>
            <w:vAlign w:val="bottom"/>
          </w:tcPr>
          <w:p w14:paraId="60167E39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59F52D64" w14:textId="241A7D05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1,910 </w:t>
            </w:r>
          </w:p>
        </w:tc>
      </w:tr>
      <w:tr w:rsidR="006345F4" w:rsidRPr="00BE5913" w14:paraId="4E76F63F" w14:textId="77777777">
        <w:trPr>
          <w:cantSplit/>
        </w:trPr>
        <w:tc>
          <w:tcPr>
            <w:tcW w:w="3510" w:type="dxa"/>
          </w:tcPr>
          <w:p w14:paraId="05A52FA5" w14:textId="77777777" w:rsidR="006345F4" w:rsidRPr="00BE5913" w:rsidRDefault="006345F4" w:rsidP="00BE591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จ่าย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ของหนี้สินตามสัญญาเช่า</w:t>
            </w:r>
          </w:p>
        </w:tc>
        <w:tc>
          <w:tcPr>
            <w:tcW w:w="1440" w:type="dxa"/>
          </w:tcPr>
          <w:p w14:paraId="2D218690" w14:textId="726C7331" w:rsidR="006345F4" w:rsidRPr="00BE5913" w:rsidRDefault="00DC56DE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111,359</w:t>
            </w:r>
          </w:p>
        </w:tc>
        <w:tc>
          <w:tcPr>
            <w:tcW w:w="180" w:type="dxa"/>
          </w:tcPr>
          <w:p w14:paraId="7A340FEF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3" w:type="dxa"/>
          </w:tcPr>
          <w:p w14:paraId="3A544AEC" w14:textId="4735CF44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 112,322 </w:t>
            </w:r>
          </w:p>
        </w:tc>
        <w:tc>
          <w:tcPr>
            <w:tcW w:w="180" w:type="dxa"/>
          </w:tcPr>
          <w:p w14:paraId="4ECB0664" w14:textId="77777777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59" w:type="dxa"/>
          </w:tcPr>
          <w:p w14:paraId="5DC10F2E" w14:textId="0E93B38C" w:rsidR="006345F4" w:rsidRPr="004A03FD" w:rsidRDefault="00744887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4,772</w:t>
            </w:r>
          </w:p>
        </w:tc>
        <w:tc>
          <w:tcPr>
            <w:tcW w:w="180" w:type="dxa"/>
          </w:tcPr>
          <w:p w14:paraId="52704448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59" w:type="dxa"/>
          </w:tcPr>
          <w:p w14:paraId="37F85F90" w14:textId="1B2CF7E0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55 </w:t>
            </w:r>
          </w:p>
        </w:tc>
      </w:tr>
      <w:tr w:rsidR="006345F4" w:rsidRPr="00BE5913" w14:paraId="0CB08D0D" w14:textId="77777777" w:rsidTr="00343A2E">
        <w:trPr>
          <w:cantSplit/>
        </w:trPr>
        <w:tc>
          <w:tcPr>
            <w:tcW w:w="3510" w:type="dxa"/>
          </w:tcPr>
          <w:p w14:paraId="44D1AE0C" w14:textId="77777777" w:rsidR="006345F4" w:rsidRPr="00BE5913" w:rsidRDefault="006345F4" w:rsidP="00BE591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bookmarkStart w:id="21" w:name="_Hlk94280879"/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  <w:bookmarkEnd w:id="21"/>
          </w:p>
        </w:tc>
        <w:tc>
          <w:tcPr>
            <w:tcW w:w="1440" w:type="dxa"/>
          </w:tcPr>
          <w:p w14:paraId="3B0ED010" w14:textId="42DEB115" w:rsidR="006345F4" w:rsidRPr="00BE5913" w:rsidRDefault="00F55941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11,960</w:t>
            </w:r>
          </w:p>
        </w:tc>
        <w:tc>
          <w:tcPr>
            <w:tcW w:w="180" w:type="dxa"/>
            <w:vAlign w:val="bottom"/>
          </w:tcPr>
          <w:p w14:paraId="4250B726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2D8F15A1" w14:textId="74EBCE30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</w:rPr>
              <w:t xml:space="preserve">14,458 </w:t>
            </w:r>
          </w:p>
        </w:tc>
        <w:tc>
          <w:tcPr>
            <w:tcW w:w="180" w:type="dxa"/>
            <w:vAlign w:val="bottom"/>
          </w:tcPr>
          <w:p w14:paraId="653D9FBF" w14:textId="77777777" w:rsidR="006345F4" w:rsidRPr="004A03FD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8264F90" w14:textId="7B756806" w:rsidR="006345F4" w:rsidRPr="004A03FD" w:rsidRDefault="00F70D67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03F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1,759</w:t>
            </w:r>
          </w:p>
        </w:tc>
        <w:tc>
          <w:tcPr>
            <w:tcW w:w="180" w:type="dxa"/>
            <w:vAlign w:val="bottom"/>
          </w:tcPr>
          <w:p w14:paraId="40C6ED60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</w:tcPr>
          <w:p w14:paraId="2A8D6035" w14:textId="2A080804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19,260 </w:t>
            </w:r>
          </w:p>
        </w:tc>
      </w:tr>
      <w:tr w:rsidR="006345F4" w:rsidRPr="00BE5913" w14:paraId="76A43598" w14:textId="77777777" w:rsidTr="001E2CEC">
        <w:trPr>
          <w:cantSplit/>
        </w:trPr>
        <w:tc>
          <w:tcPr>
            <w:tcW w:w="3510" w:type="dxa"/>
          </w:tcPr>
          <w:p w14:paraId="6C1FDD3F" w14:textId="77777777" w:rsidR="006345F4" w:rsidRPr="00BE5913" w:rsidRDefault="006345F4" w:rsidP="00BE5913">
            <w:pPr>
              <w:tabs>
                <w:tab w:val="clear" w:pos="680"/>
                <w:tab w:val="clear" w:pos="907"/>
              </w:tabs>
              <w:ind w:left="18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40" w:type="dxa"/>
            <w:vAlign w:val="bottom"/>
          </w:tcPr>
          <w:p w14:paraId="1D77BC90" w14:textId="47570C3B" w:rsidR="006345F4" w:rsidRPr="00BE5913" w:rsidRDefault="00261171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17,283</w:t>
            </w:r>
          </w:p>
        </w:tc>
        <w:tc>
          <w:tcPr>
            <w:tcW w:w="180" w:type="dxa"/>
            <w:vAlign w:val="bottom"/>
          </w:tcPr>
          <w:p w14:paraId="1589B1C3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12CBD" w14:textId="4D964B08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14,146</w:t>
            </w:r>
          </w:p>
        </w:tc>
        <w:tc>
          <w:tcPr>
            <w:tcW w:w="180" w:type="dxa"/>
            <w:vAlign w:val="bottom"/>
          </w:tcPr>
          <w:p w14:paraId="2C0E3FA7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39ACC036" w14:textId="1C40EDE6" w:rsidR="006345F4" w:rsidRPr="00BE5913" w:rsidRDefault="00744887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80" w:type="dxa"/>
            <w:vAlign w:val="bottom"/>
          </w:tcPr>
          <w:p w14:paraId="3356A997" w14:textId="77777777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vAlign w:val="bottom"/>
          </w:tcPr>
          <w:p w14:paraId="1A52D438" w14:textId="557DE56D" w:rsidR="006345F4" w:rsidRPr="00BE5913" w:rsidRDefault="006345F4" w:rsidP="00BE5913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80" w:firstLine="13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bookmarkEnd w:id="20"/>
    </w:tbl>
    <w:p w14:paraId="01925B6F" w14:textId="77777777" w:rsidR="00203E94" w:rsidRPr="00BE5913" w:rsidRDefault="00203E9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EF3D6D" w14:textId="3FAB64B4" w:rsidR="008D47E6" w:rsidRPr="00BE5913" w:rsidRDefault="008D47E6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 xml:space="preserve">ในปี </w:t>
      </w:r>
      <w:r w:rsidRPr="00BE5913">
        <w:rPr>
          <w:rFonts w:ascii="Angsana New" w:hAnsi="Angsana New"/>
          <w:sz w:val="30"/>
          <w:szCs w:val="30"/>
        </w:rPr>
        <w:t>256</w:t>
      </w:r>
      <w:r w:rsidR="006345F4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กระแสเงินสดจ่ายทั้งหมดของสัญญาเช่าของกลุ่มบริษัทและบริษัทมีจำนวน</w:t>
      </w:r>
      <w:r w:rsidR="00431E29" w:rsidRPr="00BE5913">
        <w:rPr>
          <w:rFonts w:ascii="Angsana New" w:hAnsi="Angsana New"/>
          <w:sz w:val="30"/>
          <w:szCs w:val="30"/>
        </w:rPr>
        <w:t xml:space="preserve"> </w:t>
      </w:r>
      <w:r w:rsidR="001E2CEC">
        <w:rPr>
          <w:rFonts w:ascii="Angsana New" w:hAnsi="Angsana New"/>
          <w:sz w:val="30"/>
          <w:szCs w:val="30"/>
        </w:rPr>
        <w:t>231.38</w:t>
      </w:r>
      <w:r w:rsidR="006345F4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และ</w:t>
      </w:r>
      <w:r w:rsidR="00447D01" w:rsidRPr="00BE5913">
        <w:rPr>
          <w:rFonts w:ascii="Angsana New" w:hAnsi="Angsana New"/>
          <w:sz w:val="30"/>
          <w:szCs w:val="30"/>
        </w:rPr>
        <w:t xml:space="preserve"> </w:t>
      </w:r>
      <w:r w:rsidR="002C3852">
        <w:rPr>
          <w:rFonts w:ascii="Angsana New" w:hAnsi="Angsana New"/>
          <w:sz w:val="30"/>
          <w:szCs w:val="30"/>
        </w:rPr>
        <w:t>2</w:t>
      </w:r>
      <w:r w:rsidR="00E537F5">
        <w:rPr>
          <w:rFonts w:ascii="Angsana New" w:hAnsi="Angsana New"/>
          <w:sz w:val="30"/>
          <w:szCs w:val="30"/>
        </w:rPr>
        <w:t>4</w:t>
      </w:r>
      <w:r w:rsidR="002C3852">
        <w:rPr>
          <w:rFonts w:ascii="Angsana New" w:hAnsi="Angsana New"/>
          <w:sz w:val="30"/>
          <w:szCs w:val="30"/>
        </w:rPr>
        <w:t>.05</w:t>
      </w:r>
      <w:r w:rsidR="006345F4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447D01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>(256</w:t>
      </w:r>
      <w:r w:rsidR="006345F4" w:rsidRPr="00BE5913">
        <w:rPr>
          <w:rFonts w:ascii="Angsana New" w:hAnsi="Angsana New"/>
          <w:i/>
          <w:iCs/>
          <w:sz w:val="30"/>
          <w:szCs w:val="30"/>
        </w:rPr>
        <w:t>6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: </w:t>
      </w:r>
      <w:r w:rsidR="00B86C0A" w:rsidRPr="00BE5913">
        <w:rPr>
          <w:rFonts w:ascii="Angsana New" w:hAnsi="Angsana New"/>
          <w:i/>
          <w:iCs/>
          <w:sz w:val="30"/>
          <w:szCs w:val="30"/>
        </w:rPr>
        <w:t>1</w:t>
      </w:r>
      <w:r w:rsidR="006345F4" w:rsidRPr="00BE5913">
        <w:rPr>
          <w:rFonts w:ascii="Angsana New" w:hAnsi="Angsana New"/>
          <w:i/>
          <w:iCs/>
          <w:sz w:val="30"/>
          <w:szCs w:val="30"/>
        </w:rPr>
        <w:t>91.3</w:t>
      </w:r>
      <w:r w:rsidR="001447C6" w:rsidRPr="00BE5913">
        <w:rPr>
          <w:rFonts w:ascii="Angsana New" w:hAnsi="Angsana New"/>
          <w:i/>
          <w:iCs/>
          <w:sz w:val="30"/>
          <w:szCs w:val="30"/>
        </w:rPr>
        <w:t>5</w:t>
      </w:r>
      <w:r w:rsidR="00E63D4C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E63D4C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63D4C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63D4C" w:rsidRPr="00BE591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63D4C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45F4" w:rsidRPr="00BE5913">
        <w:rPr>
          <w:rFonts w:ascii="Angsana New" w:hAnsi="Angsana New"/>
          <w:i/>
          <w:iCs/>
          <w:sz w:val="30"/>
          <w:szCs w:val="30"/>
        </w:rPr>
        <w:t>25.22</w:t>
      </w:r>
      <w:r w:rsidR="00E63D4C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</w:p>
    <w:p w14:paraId="027F2791" w14:textId="77777777" w:rsidR="00867CAB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10A43E0" w14:textId="77777777" w:rsidR="00BD6D3A" w:rsidRPr="00BE5913" w:rsidRDefault="00BD6D3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3DF19C8" w14:textId="1DB3427C" w:rsidR="00867CAB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ในฐานะผู้ให้เช่า</w:t>
      </w:r>
    </w:p>
    <w:p w14:paraId="70ECCB05" w14:textId="77777777" w:rsidR="00867CAB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9305314" w14:textId="5B202A0C" w:rsidR="00331405" w:rsidRPr="00BE5913" w:rsidRDefault="00867CAB" w:rsidP="00BE5913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ประกอบด้วยอาคารสำนักงานและอาคารห้างสรรพสินค้าหลายแห่งที่ให้เช่าแก่บุคคลที่สามตามสัญญาเช่าดำเนินงา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สัญญาเช่าแต่ละฉบับกำหนดระยะเวลาเช่าที่ยกเลิกไม่ได้เป็นเวลา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3 </w:t>
      </w:r>
      <w:r w:rsidRPr="00BE5913">
        <w:rPr>
          <w:rFonts w:ascii="Angsana New" w:hAnsi="Angsana New" w:hint="cs"/>
          <w:sz w:val="30"/>
          <w:szCs w:val="30"/>
          <w:cs/>
        </w:rPr>
        <w:t>เดือน</w:t>
      </w:r>
      <w:r w:rsidRPr="00BE5913">
        <w:rPr>
          <w:rFonts w:ascii="Angsana New" w:hAnsi="Angsana New"/>
          <w:sz w:val="30"/>
          <w:szCs w:val="30"/>
          <w:cs/>
        </w:rPr>
        <w:t xml:space="preserve">  </w:t>
      </w:r>
      <w:r w:rsidRPr="00BE5913">
        <w:rPr>
          <w:rFonts w:ascii="Angsana New" w:hAnsi="Angsana New" w:hint="cs"/>
          <w:sz w:val="30"/>
          <w:szCs w:val="30"/>
          <w:cs/>
        </w:rPr>
        <w:t>ถึง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15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โดยการต่ออายุสัญญาเช่าในภายหลังจะมีการตกลงกับผู้เช่า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สัญญาเช่าอสังหาริมทรัพย์เพื่อการลงทุนกำหนดรายได้ค่าเช่าเป็นจำนวนคงที่และค่าเช่าผันแปร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bookmarkEnd w:id="19"/>
    </w:p>
    <w:p w14:paraId="1AB4920F" w14:textId="3DEFF431" w:rsidR="00A70F03" w:rsidRPr="00BE5913" w:rsidRDefault="00A70F03" w:rsidP="00BE5913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0"/>
        <w:gridCol w:w="1350"/>
        <w:gridCol w:w="270"/>
        <w:gridCol w:w="1350"/>
      </w:tblGrid>
      <w:tr w:rsidR="00C50C8C" w:rsidRPr="00BE5913" w14:paraId="5D4CA6B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6D0540" w14:textId="77777777" w:rsidR="00C50C8C" w:rsidRPr="00BE5913" w:rsidRDefault="00C50C8C" w:rsidP="00BE5913">
            <w:pPr>
              <w:spacing w:line="240" w:lineRule="auto"/>
              <w:ind w:left="160" w:right="-108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ค่าเช่าที่จะได้รับจากสัญญาให้เช่าดำเนินงาน</w:t>
            </w: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6F4F94" w14:textId="0FD75CFF" w:rsidR="00C50C8C" w:rsidRPr="00BE5913" w:rsidRDefault="00740CE7" w:rsidP="00BE5913">
            <w:pPr>
              <w:pStyle w:val="BodyText"/>
              <w:spacing w:after="0"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50C8C" w:rsidRPr="00BE5913" w14:paraId="54ED484B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5E040" w14:textId="77777777" w:rsidR="00C50C8C" w:rsidRPr="00BE5913" w:rsidRDefault="00C50C8C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8E28C" w14:textId="0D010473" w:rsidR="00C50C8C" w:rsidRPr="00BE5913" w:rsidRDefault="00C50C8C" w:rsidP="00BE591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45F4" w:rsidRPr="00BE591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7F2E5" w14:textId="77777777" w:rsidR="00C50C8C" w:rsidRPr="00BE5913" w:rsidRDefault="00C50C8C" w:rsidP="00BE5913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E1374" w14:textId="78C393CB" w:rsidR="00C50C8C" w:rsidRPr="00BE5913" w:rsidRDefault="00E63D4C" w:rsidP="00BE5913">
            <w:pPr>
              <w:pStyle w:val="acctfourfigures"/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6345F4" w:rsidRPr="00BE5913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E63D4C" w:rsidRPr="00BE5913" w14:paraId="4CC2E458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4EC54" w14:textId="77777777" w:rsidR="00E63D4C" w:rsidRPr="00BE5913" w:rsidRDefault="00E63D4C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B15CE" w14:textId="77777777" w:rsidR="00E63D4C" w:rsidRPr="00BE5913" w:rsidRDefault="00E63D4C" w:rsidP="00BE5913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037A8" w14:textId="77777777" w:rsidR="00E63D4C" w:rsidRPr="00BE5913" w:rsidRDefault="00E63D4C" w:rsidP="00BE5913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40E3C" w14:textId="08055EB8" w:rsidR="00E63D4C" w:rsidRPr="00BE5913" w:rsidRDefault="00E63D4C" w:rsidP="00BE5913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ind w:left="-160" w:right="-130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ปรับปรุงใหม่</w:t>
            </w:r>
            <w:r w:rsidRPr="00BE5913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50C8C" w:rsidRPr="00BE5913" w14:paraId="33BE715F" w14:textId="77777777" w:rsidTr="00E15529">
        <w:trPr>
          <w:trHeight w:val="20"/>
          <w:tblHeader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B4887" w14:textId="77777777" w:rsidR="00C50C8C" w:rsidRPr="00BE5913" w:rsidRDefault="00C50C8C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A305F" w14:textId="68C82D3D" w:rsidR="00C50C8C" w:rsidRPr="00BE5913" w:rsidRDefault="00C50C8C" w:rsidP="00BE5913">
            <w:pPr>
              <w:pStyle w:val="acctfourfigures"/>
              <w:spacing w:line="240" w:lineRule="auto"/>
              <w:ind w:left="-160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="007E53EF"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345F4" w:rsidRPr="00BE5913" w14:paraId="2ABB578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02094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EAA28" w14:textId="63428EEF" w:rsidR="006345F4" w:rsidRPr="004A03FD" w:rsidRDefault="00F70D67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3FD">
              <w:rPr>
                <w:rFonts w:ascii="Angsana New" w:hAnsi="Angsana New"/>
                <w:sz w:val="30"/>
                <w:szCs w:val="30"/>
              </w:rPr>
              <w:t>943,413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27296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2A4DC" w14:textId="577C27F9" w:rsidR="006345F4" w:rsidRPr="00BE5913" w:rsidRDefault="00F05285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934,880</w:t>
            </w:r>
            <w:r w:rsidR="006345F4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345F4" w:rsidRPr="00BE5913" w14:paraId="6C233DCF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9381B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A6181" w14:textId="6C50A401" w:rsidR="006345F4" w:rsidRPr="004A03FD" w:rsidRDefault="005B5346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3FD">
              <w:rPr>
                <w:rFonts w:ascii="Angsana New" w:hAnsi="Angsana New"/>
                <w:sz w:val="30"/>
                <w:szCs w:val="30"/>
              </w:rPr>
              <w:t>589,328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4D21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ADED4" w14:textId="13B77DD9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D39EC" w:rsidRPr="00BE5913">
              <w:rPr>
                <w:rFonts w:ascii="Angsana New" w:hAnsi="Angsana New"/>
                <w:sz w:val="30"/>
                <w:szCs w:val="30"/>
              </w:rPr>
              <w:t>5</w:t>
            </w:r>
            <w:r w:rsidR="00F05285">
              <w:rPr>
                <w:rFonts w:ascii="Angsana New" w:hAnsi="Angsana New"/>
                <w:sz w:val="30"/>
                <w:szCs w:val="30"/>
              </w:rPr>
              <w:t>70,995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345F4" w:rsidRPr="00BE5913" w14:paraId="32E6B64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72364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56A19" w14:textId="619A99BE" w:rsidR="006345F4" w:rsidRPr="004A03FD" w:rsidRDefault="00DE2242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3FD">
              <w:rPr>
                <w:rFonts w:ascii="Angsana New" w:hAnsi="Angsana New"/>
                <w:sz w:val="30"/>
                <w:szCs w:val="30"/>
              </w:rPr>
              <w:t>265,164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438D1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8DF5" w14:textId="05F6FF95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228,6</w:t>
            </w:r>
            <w:r w:rsidR="00F05285">
              <w:rPr>
                <w:rFonts w:ascii="Angsana New" w:hAnsi="Angsana New"/>
                <w:sz w:val="30"/>
                <w:szCs w:val="30"/>
              </w:rPr>
              <w:t>32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345F4" w:rsidRPr="00BE5913" w14:paraId="31CD3B6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BF6E5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B8A02" w14:textId="11F15D1B" w:rsidR="006345F4" w:rsidRPr="004A03FD" w:rsidRDefault="005B5346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3FD">
              <w:rPr>
                <w:rFonts w:ascii="Angsana New" w:hAnsi="Angsana New"/>
                <w:sz w:val="30"/>
                <w:szCs w:val="30"/>
              </w:rPr>
              <w:t>25,484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A27E6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6CBC" w14:textId="5D4FCF38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45,176 </w:t>
            </w:r>
          </w:p>
        </w:tc>
      </w:tr>
      <w:tr w:rsidR="006345F4" w:rsidRPr="00BE5913" w14:paraId="17CA5DD5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C5607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ปีที่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D1732" w14:textId="61512396" w:rsidR="006345F4" w:rsidRPr="004A03FD" w:rsidRDefault="005B5346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3FD">
              <w:rPr>
                <w:rFonts w:ascii="Angsana New" w:hAnsi="Angsana New"/>
                <w:sz w:val="30"/>
                <w:szCs w:val="30"/>
              </w:rPr>
              <w:t>7,015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FAC09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7AB10" w14:textId="3C224B3A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32,957 </w:t>
            </w:r>
          </w:p>
        </w:tc>
      </w:tr>
      <w:tr w:rsidR="006345F4" w:rsidRPr="00BE5913" w14:paraId="215559A4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E5FC3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C9C33" w14:textId="773DD126" w:rsidR="006345F4" w:rsidRPr="004A03FD" w:rsidRDefault="003B2A11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03FD">
              <w:rPr>
                <w:rFonts w:ascii="Angsana New" w:hAnsi="Angsana New"/>
                <w:sz w:val="30"/>
                <w:szCs w:val="30"/>
              </w:rPr>
              <w:t>20</w:t>
            </w:r>
            <w:r w:rsidR="00A70CC1" w:rsidRPr="004A03FD">
              <w:rPr>
                <w:rFonts w:ascii="Angsana New" w:hAnsi="Angsana New"/>
                <w:sz w:val="30"/>
                <w:szCs w:val="30"/>
              </w:rPr>
              <w:t>,942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1AA2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784FC" w14:textId="1FB41960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27,957 </w:t>
            </w:r>
          </w:p>
        </w:tc>
      </w:tr>
      <w:tr w:rsidR="006345F4" w:rsidRPr="00BE5913" w14:paraId="73B0D42A" w14:textId="77777777" w:rsidTr="00E15529">
        <w:trPr>
          <w:trHeight w:val="20"/>
        </w:trPr>
        <w:tc>
          <w:tcPr>
            <w:tcW w:w="64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5CB4DB" w14:textId="77777777" w:rsidR="006345F4" w:rsidRPr="00BE5913" w:rsidRDefault="006345F4" w:rsidP="00BE591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1997" w14:textId="1762A29A" w:rsidR="006345F4" w:rsidRPr="004A03FD" w:rsidRDefault="00DE2242" w:rsidP="00BE59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3FD">
              <w:rPr>
                <w:rFonts w:ascii="Angsana New" w:hAnsi="Angsana New"/>
                <w:b/>
                <w:bCs/>
                <w:sz w:val="30"/>
                <w:szCs w:val="30"/>
              </w:rPr>
              <w:t>1,851,346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97C24" w14:textId="77777777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C3318" w14:textId="70FF2135" w:rsidR="006345F4" w:rsidRPr="00BE5913" w:rsidRDefault="006345F4" w:rsidP="00BE5913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1,8</w:t>
            </w:r>
            <w:r w:rsidR="00F05285">
              <w:rPr>
                <w:rFonts w:ascii="Angsana New" w:hAnsi="Angsana New"/>
                <w:b/>
                <w:bCs/>
                <w:sz w:val="30"/>
                <w:szCs w:val="30"/>
              </w:rPr>
              <w:t>40,597</w:t>
            </w:r>
          </w:p>
        </w:tc>
      </w:tr>
    </w:tbl>
    <w:p w14:paraId="4710800C" w14:textId="59ACC73D" w:rsidR="0013249A" w:rsidRPr="00BE5913" w:rsidRDefault="0013249A" w:rsidP="00BE5913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1C016422" w14:textId="77777777" w:rsidR="00FE5CE6" w:rsidRPr="00BE5913" w:rsidRDefault="00FE5CE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05193B8" w14:textId="3CD394D4" w:rsidR="00B36CF2" w:rsidRPr="00BE5913" w:rsidRDefault="008E7521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3028ADF9" w14:textId="77777777" w:rsidR="00730BB1" w:rsidRPr="00BE5913" w:rsidRDefault="00730BB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16"/>
          <w:szCs w:val="16"/>
          <w:cs/>
        </w:rPr>
      </w:pPr>
    </w:p>
    <w:tbl>
      <w:tblPr>
        <w:tblW w:w="96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720"/>
        <w:gridCol w:w="270"/>
        <w:gridCol w:w="1530"/>
        <w:gridCol w:w="270"/>
        <w:gridCol w:w="1530"/>
        <w:gridCol w:w="270"/>
        <w:gridCol w:w="1530"/>
      </w:tblGrid>
      <w:tr w:rsidR="00271930" w:rsidRPr="00BE5913" w14:paraId="0DD7C78E" w14:textId="77777777" w:rsidTr="00271930">
        <w:trPr>
          <w:tblHeader/>
        </w:trPr>
        <w:tc>
          <w:tcPr>
            <w:tcW w:w="3492" w:type="dxa"/>
          </w:tcPr>
          <w:p w14:paraId="649CC85E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DFCC3A1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B69F23" w14:textId="28DA690C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6C477EC9" w14:textId="21AF4EF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71930" w:rsidRPr="00BE5913" w14:paraId="6C7E2B40" w14:textId="77777777" w:rsidTr="00271930">
        <w:trPr>
          <w:tblHeader/>
        </w:trPr>
        <w:tc>
          <w:tcPr>
            <w:tcW w:w="3492" w:type="dxa"/>
          </w:tcPr>
          <w:p w14:paraId="2A0F40AB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B99F7F5" w14:textId="011AA6BA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587047" w14:textId="1C67BA9D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AE974F" w14:textId="5F03D6E8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28EF8B51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08C05F32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5710C08D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38B7D4B0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673A40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3632B30B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520B8855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F7A0ED4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897AEB6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E1651D5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4E50CB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71930" w:rsidRPr="00BE5913" w14:paraId="62F29E91" w14:textId="77777777" w:rsidTr="00271930">
        <w:trPr>
          <w:tblHeader/>
        </w:trPr>
        <w:tc>
          <w:tcPr>
            <w:tcW w:w="3492" w:type="dxa"/>
          </w:tcPr>
          <w:p w14:paraId="3F4E163C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3BE2C011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5608CE" w14:textId="3CCA671E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5"/>
          </w:tcPr>
          <w:p w14:paraId="72B9F4D6" w14:textId="28D82026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1930" w:rsidRPr="00BE5913" w14:paraId="1B2CFD9F" w14:textId="77777777" w:rsidTr="00271930">
        <w:tc>
          <w:tcPr>
            <w:tcW w:w="3492" w:type="dxa"/>
            <w:shd w:val="clear" w:color="auto" w:fill="auto"/>
          </w:tcPr>
          <w:p w14:paraId="10B9FF04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64EB80A0" w14:textId="77777777" w:rsidR="00271930" w:rsidRPr="00BE5913" w:rsidRDefault="00271930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A4B44" w14:textId="04EF21AC" w:rsidR="00271930" w:rsidRPr="00BE5913" w:rsidRDefault="00271930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CA83F5" w14:textId="2D9C86C0" w:rsidR="00271930" w:rsidRPr="00BE5913" w:rsidRDefault="00271930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0C58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276A9B" w14:textId="77777777" w:rsidR="00271930" w:rsidRPr="00BE5913" w:rsidRDefault="00271930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317F98" w14:textId="77777777" w:rsidR="00271930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F8C868" w14:textId="77777777" w:rsidR="00271930" w:rsidRPr="00BE5913" w:rsidRDefault="00271930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148B4" w:rsidRPr="00BE5913" w14:paraId="02B60B52" w14:textId="77777777">
        <w:tc>
          <w:tcPr>
            <w:tcW w:w="3492" w:type="dxa"/>
            <w:shd w:val="clear" w:color="auto" w:fill="auto"/>
          </w:tcPr>
          <w:p w14:paraId="280A8D50" w14:textId="3FC32BC0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sz w:val="30"/>
                <w:szCs w:val="30"/>
              </w:rPr>
              <w:t>2566 -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shd w:val="clear" w:color="auto" w:fill="auto"/>
          </w:tcPr>
          <w:p w14:paraId="0A8DEDEC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D3620D3" w14:textId="39B25C5B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1F3359" w14:textId="1EF859FF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361,577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01A378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DE8E6AB" w14:textId="1FD08CC0" w:rsidR="000148B4" w:rsidRPr="00BE5913" w:rsidRDefault="000148B4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47,011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E6112E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72DCA49" w14:textId="075BC211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408,588</w:t>
            </w:r>
          </w:p>
        </w:tc>
      </w:tr>
      <w:tr w:rsidR="000148B4" w:rsidRPr="00BE5913" w14:paraId="42A0A9B8" w14:textId="77777777" w:rsidTr="001E5009">
        <w:tc>
          <w:tcPr>
            <w:tcW w:w="3492" w:type="dxa"/>
            <w:shd w:val="clear" w:color="auto" w:fill="auto"/>
          </w:tcPr>
          <w:p w14:paraId="1CDCF021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  <w:shd w:val="clear" w:color="auto" w:fill="auto"/>
          </w:tcPr>
          <w:p w14:paraId="0239EE23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65C11347" w14:textId="01ED2891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67C1E6FA" w14:textId="344B9475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22,097</w:t>
            </w:r>
          </w:p>
        </w:tc>
        <w:tc>
          <w:tcPr>
            <w:tcW w:w="270" w:type="dxa"/>
            <w:shd w:val="clear" w:color="auto" w:fill="auto"/>
          </w:tcPr>
          <w:p w14:paraId="14C70061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16650DF" w14:textId="3DDAE032" w:rsidR="000148B4" w:rsidRPr="00BE5913" w:rsidRDefault="000148B4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80,477</w:t>
            </w:r>
          </w:p>
        </w:tc>
        <w:tc>
          <w:tcPr>
            <w:tcW w:w="270" w:type="dxa"/>
            <w:shd w:val="clear" w:color="auto" w:fill="auto"/>
          </w:tcPr>
          <w:p w14:paraId="3D39475D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9739825" w14:textId="3D39A15E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102,574</w:t>
            </w:r>
          </w:p>
        </w:tc>
      </w:tr>
      <w:tr w:rsidR="000148B4" w:rsidRPr="00BE5913" w14:paraId="50E9EAF9" w14:textId="77777777" w:rsidTr="001E5009">
        <w:tc>
          <w:tcPr>
            <w:tcW w:w="3492" w:type="dxa"/>
            <w:shd w:val="clear" w:color="auto" w:fill="auto"/>
          </w:tcPr>
          <w:p w14:paraId="52D400D3" w14:textId="21A69F05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20" w:type="dxa"/>
            <w:shd w:val="clear" w:color="auto" w:fill="auto"/>
          </w:tcPr>
          <w:p w14:paraId="2A307845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082ABD6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006F022" w14:textId="2D05A073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89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371574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3ED976" w14:textId="4C590478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2940F0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CACEC16" w14:textId="2CB610CB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89)</w:t>
            </w:r>
          </w:p>
        </w:tc>
      </w:tr>
      <w:tr w:rsidR="000148B4" w:rsidRPr="00BE5913" w14:paraId="0EE8827A" w14:textId="77777777" w:rsidTr="001E5009">
        <w:tc>
          <w:tcPr>
            <w:tcW w:w="3492" w:type="dxa"/>
            <w:shd w:val="clear" w:color="auto" w:fill="auto"/>
          </w:tcPr>
          <w:p w14:paraId="3CFC952C" w14:textId="27215CF3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66286E0" w14:textId="7E4007AE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AE8AA77" w14:textId="024F46FA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14:paraId="5C09922D" w14:textId="5971BD75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90,106</w:t>
            </w:r>
          </w:p>
        </w:tc>
        <w:tc>
          <w:tcPr>
            <w:tcW w:w="270" w:type="dxa"/>
            <w:shd w:val="clear" w:color="auto" w:fill="auto"/>
          </w:tcPr>
          <w:p w14:paraId="7639AAA7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54AE7F" w14:textId="30885DFC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(90,106)</w:t>
            </w:r>
          </w:p>
        </w:tc>
        <w:tc>
          <w:tcPr>
            <w:tcW w:w="270" w:type="dxa"/>
            <w:shd w:val="clear" w:color="auto" w:fill="auto"/>
          </w:tcPr>
          <w:p w14:paraId="54B71248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E452D53" w14:textId="25F1EA6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0148B4" w:rsidRPr="00BE5913" w14:paraId="2BF75DB6" w14:textId="77777777">
        <w:tc>
          <w:tcPr>
            <w:tcW w:w="3492" w:type="dxa"/>
            <w:shd w:val="clear" w:color="auto" w:fill="auto"/>
          </w:tcPr>
          <w:p w14:paraId="7C6EDC40" w14:textId="48CE22C3" w:rsidR="000148B4" w:rsidRPr="00BE5913" w:rsidRDefault="000148B4" w:rsidP="00BE5913">
            <w:pPr>
              <w:spacing w:line="200" w:lineRule="atLeast"/>
              <w:ind w:left="230" w:right="63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shd w:val="clear" w:color="auto" w:fill="auto"/>
          </w:tcPr>
          <w:p w14:paraId="496F27EF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5F30581" w14:textId="7CDD1B59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DA61BFC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E0855E1" w14:textId="0A377C3E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473,291</w:t>
            </w:r>
          </w:p>
        </w:tc>
        <w:tc>
          <w:tcPr>
            <w:tcW w:w="270" w:type="dxa"/>
            <w:shd w:val="clear" w:color="auto" w:fill="auto"/>
          </w:tcPr>
          <w:p w14:paraId="20D392E0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A97ACA1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6FB651D8" w14:textId="388C54A2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37,382</w:t>
            </w:r>
          </w:p>
        </w:tc>
        <w:tc>
          <w:tcPr>
            <w:tcW w:w="270" w:type="dxa"/>
            <w:shd w:val="clear" w:color="auto" w:fill="auto"/>
          </w:tcPr>
          <w:p w14:paraId="406ECDB2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9B26143" w14:textId="77777777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75D5F3D0" w14:textId="27C69E44" w:rsidR="000148B4" w:rsidRPr="00BE5913" w:rsidRDefault="000148B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510,673</w:t>
            </w:r>
          </w:p>
        </w:tc>
      </w:tr>
      <w:tr w:rsidR="0036033C" w:rsidRPr="00BE5913" w14:paraId="5E6B45B7" w14:textId="77777777" w:rsidTr="00271930">
        <w:tc>
          <w:tcPr>
            <w:tcW w:w="3492" w:type="dxa"/>
            <w:shd w:val="clear" w:color="auto" w:fill="auto"/>
          </w:tcPr>
          <w:p w14:paraId="4BD2DF5D" w14:textId="69347D6B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03D646D1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B181AA" w14:textId="485BC661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00643C" w14:textId="4910693D" w:rsidR="0036033C" w:rsidRPr="00BE5913" w:rsidRDefault="00806FD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26,150</w:t>
            </w:r>
          </w:p>
        </w:tc>
        <w:tc>
          <w:tcPr>
            <w:tcW w:w="270" w:type="dxa"/>
          </w:tcPr>
          <w:p w14:paraId="6F121681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3F6425C" w14:textId="02BF5D28" w:rsidR="0036033C" w:rsidRPr="00BE5913" w:rsidRDefault="00DF6652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141,</w:t>
            </w:r>
            <w:r w:rsidR="00BE2707" w:rsidRPr="00BE5913">
              <w:rPr>
                <w:rFonts w:asciiTheme="majorBidi" w:eastAsia="MS Mincho" w:hAnsiTheme="majorBidi" w:cstheme="majorBidi"/>
                <w:sz w:val="30"/>
                <w:szCs w:val="30"/>
                <w:lang w:val="en-US"/>
              </w:rPr>
              <w:t>120</w:t>
            </w:r>
          </w:p>
        </w:tc>
        <w:tc>
          <w:tcPr>
            <w:tcW w:w="270" w:type="dxa"/>
          </w:tcPr>
          <w:p w14:paraId="395C81B0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CE8149B" w14:textId="2B68341F" w:rsidR="0036033C" w:rsidRPr="00BE5913" w:rsidRDefault="00806FD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167,270</w:t>
            </w:r>
          </w:p>
        </w:tc>
      </w:tr>
      <w:tr w:rsidR="0036033C" w:rsidRPr="00BE5913" w14:paraId="436DCDBC" w14:textId="77777777" w:rsidTr="00271930">
        <w:tc>
          <w:tcPr>
            <w:tcW w:w="3492" w:type="dxa"/>
            <w:shd w:val="clear" w:color="auto" w:fill="auto"/>
          </w:tcPr>
          <w:p w14:paraId="1A5DE846" w14:textId="24310DFF" w:rsidR="0036033C" w:rsidRPr="00BE5913" w:rsidRDefault="00F063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20" w:type="dxa"/>
          </w:tcPr>
          <w:p w14:paraId="71334E8E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F22B916" w14:textId="4E676FA8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7BBA00C" w14:textId="0C4B9C0C" w:rsidR="0036033C" w:rsidRPr="00BE5913" w:rsidRDefault="007C4E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(3)</w:t>
            </w:r>
          </w:p>
        </w:tc>
        <w:tc>
          <w:tcPr>
            <w:tcW w:w="270" w:type="dxa"/>
          </w:tcPr>
          <w:p w14:paraId="43F79A37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E4101E" w14:textId="46DB169B" w:rsidR="0036033C" w:rsidRPr="00BE5913" w:rsidRDefault="00DF665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B0419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CE90B92" w14:textId="549173C7" w:rsidR="0036033C" w:rsidRPr="00BE5913" w:rsidRDefault="002070F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(3)</w:t>
            </w:r>
          </w:p>
        </w:tc>
      </w:tr>
      <w:tr w:rsidR="002E5335" w:rsidRPr="00BE5913" w14:paraId="0F1E9670" w14:textId="77777777" w:rsidTr="00271930">
        <w:tc>
          <w:tcPr>
            <w:tcW w:w="3492" w:type="dxa"/>
            <w:shd w:val="clear" w:color="auto" w:fill="auto"/>
          </w:tcPr>
          <w:p w14:paraId="37AA5978" w14:textId="4C0CC6BB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720" w:type="dxa"/>
            <w:vAlign w:val="center"/>
          </w:tcPr>
          <w:p w14:paraId="1D372A83" w14:textId="77777777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6695DD" w14:textId="77777777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2903AEB" w14:textId="1582A120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44,</w:t>
            </w:r>
            <w:r w:rsidR="00BE2707" w:rsidRPr="00BE5913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254</w:t>
            </w:r>
          </w:p>
        </w:tc>
        <w:tc>
          <w:tcPr>
            <w:tcW w:w="270" w:type="dxa"/>
          </w:tcPr>
          <w:p w14:paraId="323117F9" w14:textId="77777777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7173B1" w14:textId="492B647C" w:rsidR="002E5335" w:rsidRPr="00BE5913" w:rsidRDefault="002E5335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(44,</w:t>
            </w:r>
            <w:r w:rsidR="00BE2707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254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7004AC" w14:textId="77777777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701D3D" w14:textId="238CFBE6" w:rsidR="002E5335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6033C" w:rsidRPr="00BE5913" w14:paraId="37DE720F" w14:textId="77777777" w:rsidTr="00271930">
        <w:tc>
          <w:tcPr>
            <w:tcW w:w="3492" w:type="dxa"/>
            <w:shd w:val="clear" w:color="auto" w:fill="auto"/>
          </w:tcPr>
          <w:p w14:paraId="545E5B4A" w14:textId="6DE04E76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96C70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  <w:vAlign w:val="center"/>
          </w:tcPr>
          <w:p w14:paraId="4D30C814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20371D6" w14:textId="3F30C635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F209276" w14:textId="4DE6FFE5" w:rsidR="0036033C" w:rsidRPr="00BE5913" w:rsidRDefault="002E533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543,692</w:t>
            </w:r>
          </w:p>
        </w:tc>
        <w:tc>
          <w:tcPr>
            <w:tcW w:w="270" w:type="dxa"/>
          </w:tcPr>
          <w:p w14:paraId="2F9F9AF3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9082D34" w14:textId="5BC8DAEC" w:rsidR="0036033C" w:rsidRPr="00BE5913" w:rsidRDefault="002E5335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134,248</w:t>
            </w:r>
          </w:p>
        </w:tc>
        <w:tc>
          <w:tcPr>
            <w:tcW w:w="270" w:type="dxa"/>
          </w:tcPr>
          <w:p w14:paraId="69BADDF5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E1F771" w14:textId="7C8958A8" w:rsidR="0036033C" w:rsidRPr="00BE5913" w:rsidRDefault="002070F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677,940</w:t>
            </w:r>
          </w:p>
        </w:tc>
      </w:tr>
      <w:tr w:rsidR="0036033C" w:rsidRPr="00BE5913" w14:paraId="129CC204" w14:textId="77777777" w:rsidTr="00BA4C59">
        <w:trPr>
          <w:trHeight w:hRule="exact" w:val="147"/>
        </w:trPr>
        <w:tc>
          <w:tcPr>
            <w:tcW w:w="3492" w:type="dxa"/>
            <w:shd w:val="clear" w:color="auto" w:fill="auto"/>
          </w:tcPr>
          <w:p w14:paraId="6BCA7247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2"/>
                <w:szCs w:val="12"/>
              </w:rPr>
            </w:pPr>
          </w:p>
          <w:p w14:paraId="508EFCE9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0" w:type="dxa"/>
            <w:vAlign w:val="center"/>
          </w:tcPr>
          <w:p w14:paraId="21A752DA" w14:textId="77777777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32"/>
              <w:rPr>
                <w:rFonts w:asciiTheme="majorBidi" w:hAnsiTheme="majorBidi" w:cstheme="majorBidi"/>
                <w:i/>
                <w:iCs/>
                <w:sz w:val="12"/>
                <w:szCs w:val="12"/>
              </w:rPr>
            </w:pPr>
          </w:p>
        </w:tc>
        <w:tc>
          <w:tcPr>
            <w:tcW w:w="270" w:type="dxa"/>
          </w:tcPr>
          <w:p w14:paraId="317D5490" w14:textId="63788586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9095DE3" w14:textId="7932EB64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2763B53E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72CD4F4" w14:textId="77777777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4DF26EC7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890B5D6" w14:textId="77777777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36033C" w:rsidRPr="00BE5913" w14:paraId="24086F0D" w14:textId="77777777" w:rsidTr="00271930">
        <w:tc>
          <w:tcPr>
            <w:tcW w:w="3492" w:type="dxa"/>
            <w:shd w:val="clear" w:color="auto" w:fill="auto"/>
          </w:tcPr>
          <w:p w14:paraId="22CBBCD1" w14:textId="7E3EFE39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720" w:type="dxa"/>
            <w:vAlign w:val="center"/>
          </w:tcPr>
          <w:p w14:paraId="5C3C5517" w14:textId="77777777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3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BE1A91" w14:textId="2B2241A0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219C81" w14:textId="3021EE42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7DC307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BAFA5EE" w14:textId="77777777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7D72C2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A8210B" w14:textId="77777777" w:rsidR="0036033C" w:rsidRPr="00BE5913" w:rsidRDefault="0036033C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90C" w:rsidRPr="00BE5913" w14:paraId="5D5DC6A2" w14:textId="77777777">
        <w:tc>
          <w:tcPr>
            <w:tcW w:w="3492" w:type="dxa"/>
            <w:shd w:val="clear" w:color="auto" w:fill="auto"/>
          </w:tcPr>
          <w:p w14:paraId="72990735" w14:textId="35BC21B9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-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vAlign w:val="center"/>
          </w:tcPr>
          <w:p w14:paraId="3DA6BA7B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A23D2" w14:textId="11993584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67368C" w14:textId="75F0599B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161,874</w:t>
            </w:r>
          </w:p>
        </w:tc>
        <w:tc>
          <w:tcPr>
            <w:tcW w:w="270" w:type="dxa"/>
            <w:vAlign w:val="bottom"/>
          </w:tcPr>
          <w:p w14:paraId="47A46776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921E21A" w14:textId="4A534622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3EBB6D1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4D152AF" w14:textId="29E5B15D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161,874</w:t>
            </w:r>
          </w:p>
        </w:tc>
      </w:tr>
      <w:tr w:rsidR="00D0790C" w:rsidRPr="00BE5913" w14:paraId="02D3D475" w14:textId="77777777" w:rsidTr="00271930">
        <w:tc>
          <w:tcPr>
            <w:tcW w:w="3492" w:type="dxa"/>
            <w:shd w:val="clear" w:color="auto" w:fill="auto"/>
          </w:tcPr>
          <w:p w14:paraId="719A247E" w14:textId="31B2AC84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center"/>
          </w:tcPr>
          <w:p w14:paraId="5FC6F415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5A2FFA" w14:textId="404CDCFF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9BC211C" w14:textId="3CD9413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49,344</w:t>
            </w:r>
          </w:p>
        </w:tc>
        <w:tc>
          <w:tcPr>
            <w:tcW w:w="270" w:type="dxa"/>
          </w:tcPr>
          <w:p w14:paraId="114ED7F0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BEBE79" w14:textId="3BA3070D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89DE8D8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FA8BDA" w14:textId="08F90C5E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49,344</w:t>
            </w:r>
          </w:p>
        </w:tc>
      </w:tr>
      <w:tr w:rsidR="00D0790C" w:rsidRPr="00BE5913" w14:paraId="5E6DC14E" w14:textId="77777777" w:rsidTr="00271930">
        <w:tc>
          <w:tcPr>
            <w:tcW w:w="3492" w:type="dxa"/>
            <w:shd w:val="clear" w:color="auto" w:fill="auto"/>
          </w:tcPr>
          <w:p w14:paraId="379D4163" w14:textId="11199BF2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720" w:type="dxa"/>
            <w:vAlign w:val="center"/>
          </w:tcPr>
          <w:p w14:paraId="26E255A6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C7D3F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85DBFB8" w14:textId="4DAB9F4F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307</w:t>
            </w:r>
          </w:p>
        </w:tc>
        <w:tc>
          <w:tcPr>
            <w:tcW w:w="270" w:type="dxa"/>
          </w:tcPr>
          <w:p w14:paraId="5F90A38C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DF2A6B" w14:textId="713665F4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E6B2EAC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EA7A97" w14:textId="3D1FE0E0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307</w:t>
            </w:r>
          </w:p>
        </w:tc>
      </w:tr>
      <w:tr w:rsidR="00D0790C" w:rsidRPr="00BE5913" w14:paraId="5F6C3766" w14:textId="77777777" w:rsidTr="00271930">
        <w:tc>
          <w:tcPr>
            <w:tcW w:w="3492" w:type="dxa"/>
            <w:shd w:val="clear" w:color="auto" w:fill="auto"/>
          </w:tcPr>
          <w:p w14:paraId="40AF3631" w14:textId="3BBFC8FD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720" w:type="dxa"/>
            <w:vAlign w:val="center"/>
          </w:tcPr>
          <w:p w14:paraId="1CBED304" w14:textId="7855DA1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1F26E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8AE45B8" w14:textId="02580FE5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(489)</w:t>
            </w:r>
          </w:p>
        </w:tc>
        <w:tc>
          <w:tcPr>
            <w:tcW w:w="270" w:type="dxa"/>
          </w:tcPr>
          <w:p w14:paraId="60B582ED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6CAB32" w14:textId="7EB6A790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F062A0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045636" w14:textId="07596C55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(489)</w:t>
            </w:r>
          </w:p>
        </w:tc>
      </w:tr>
      <w:tr w:rsidR="00D0790C" w:rsidRPr="00BE5913" w14:paraId="4DDAE29A" w14:textId="77777777">
        <w:tc>
          <w:tcPr>
            <w:tcW w:w="3492" w:type="dxa"/>
            <w:shd w:val="clear" w:color="auto" w:fill="auto"/>
          </w:tcPr>
          <w:p w14:paraId="3C54B45F" w14:textId="3D43A06D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720" w:type="dxa"/>
            <w:vAlign w:val="center"/>
          </w:tcPr>
          <w:p w14:paraId="73AE86E8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9C3F39A" w14:textId="6E8EB479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BD3D06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2D277A08" w14:textId="4ECA8E2D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211,036</w:t>
            </w:r>
          </w:p>
        </w:tc>
        <w:tc>
          <w:tcPr>
            <w:tcW w:w="270" w:type="dxa"/>
          </w:tcPr>
          <w:p w14:paraId="5E81542E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8BD26EA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287494C" w14:textId="35DADF81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B13A141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1C2E6F3" w14:textId="77777777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  <w:p w14:paraId="7B1E20BD" w14:textId="7B8AAAAF" w:rsidR="00D0790C" w:rsidRPr="00BE5913" w:rsidRDefault="00D07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211,036</w:t>
            </w:r>
          </w:p>
        </w:tc>
      </w:tr>
      <w:tr w:rsidR="0036033C" w:rsidRPr="00BE5913" w14:paraId="014E8591" w14:textId="77777777" w:rsidTr="00271930">
        <w:tc>
          <w:tcPr>
            <w:tcW w:w="3492" w:type="dxa"/>
          </w:tcPr>
          <w:p w14:paraId="6134162B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720" w:type="dxa"/>
            <w:vAlign w:val="center"/>
          </w:tcPr>
          <w:p w14:paraId="37422AEB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32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030FF" w14:textId="097A635A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479B4" w14:textId="45096ECB" w:rsidR="0036033C" w:rsidRPr="00BE5913" w:rsidRDefault="00806FD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58,368</w:t>
            </w:r>
          </w:p>
        </w:tc>
        <w:tc>
          <w:tcPr>
            <w:tcW w:w="270" w:type="dxa"/>
            <w:shd w:val="clear" w:color="auto" w:fill="auto"/>
          </w:tcPr>
          <w:p w14:paraId="322D9175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9320FA6" w14:textId="50E8D343" w:rsidR="0036033C" w:rsidRPr="00BE5913" w:rsidRDefault="00B73D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8F0B21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AAAB0D3" w14:textId="3816AA42" w:rsidR="0036033C" w:rsidRPr="00BE5913" w:rsidRDefault="00806FD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58,368</w:t>
            </w:r>
          </w:p>
        </w:tc>
      </w:tr>
      <w:tr w:rsidR="0036033C" w:rsidRPr="00BE5913" w14:paraId="7B4CBEFB" w14:textId="77777777" w:rsidTr="00B236D6">
        <w:tc>
          <w:tcPr>
            <w:tcW w:w="3492" w:type="dxa"/>
          </w:tcPr>
          <w:p w14:paraId="3C66C958" w14:textId="612BB8AE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D0790C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20" w:type="dxa"/>
            <w:vAlign w:val="center"/>
          </w:tcPr>
          <w:p w14:paraId="643EA171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E0EAC" w14:textId="0BF8D63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1BA18" w14:textId="3A2D7D43" w:rsidR="0036033C" w:rsidRPr="00BE5913" w:rsidRDefault="00B73D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269,404</w:t>
            </w:r>
          </w:p>
        </w:tc>
        <w:tc>
          <w:tcPr>
            <w:tcW w:w="270" w:type="dxa"/>
            <w:shd w:val="clear" w:color="auto" w:fill="auto"/>
          </w:tcPr>
          <w:p w14:paraId="6CECD726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6C1FE" w14:textId="0EFD96CC" w:rsidR="0036033C" w:rsidRPr="00BE5913" w:rsidRDefault="00B73D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4D0A68" w14:textId="77777777" w:rsidR="0036033C" w:rsidRPr="00BE5913" w:rsidRDefault="003603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52F84" w14:textId="5EAB075C" w:rsidR="0036033C" w:rsidRPr="00BE5913" w:rsidRDefault="00B73D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269,404</w:t>
            </w:r>
          </w:p>
        </w:tc>
      </w:tr>
    </w:tbl>
    <w:p w14:paraId="7F8CE535" w14:textId="77777777" w:rsidR="00077721" w:rsidRPr="00BE5913" w:rsidRDefault="00077721" w:rsidP="00BE5913">
      <w:r w:rsidRPr="00BE5913">
        <w:br w:type="page"/>
      </w: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92"/>
        <w:gridCol w:w="450"/>
        <w:gridCol w:w="270"/>
        <w:gridCol w:w="1530"/>
        <w:gridCol w:w="270"/>
        <w:gridCol w:w="1530"/>
        <w:gridCol w:w="270"/>
        <w:gridCol w:w="1530"/>
      </w:tblGrid>
      <w:tr w:rsidR="00503CC9" w:rsidRPr="00BE5913" w14:paraId="5BA3BE76" w14:textId="77777777" w:rsidTr="00503CC9">
        <w:trPr>
          <w:trHeight w:hRule="exact" w:val="471"/>
        </w:trPr>
        <w:tc>
          <w:tcPr>
            <w:tcW w:w="3492" w:type="dxa"/>
            <w:shd w:val="clear" w:color="auto" w:fill="auto"/>
            <w:vAlign w:val="bottom"/>
          </w:tcPr>
          <w:p w14:paraId="7FF45041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5AB7D05D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C15846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BCD0D0" w14:textId="02D0E2E3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03CC9" w:rsidRPr="00BE5913" w14:paraId="2C16DB65" w14:textId="77777777" w:rsidTr="00503CC9">
        <w:trPr>
          <w:trHeight w:hRule="exact" w:val="1415"/>
        </w:trPr>
        <w:tc>
          <w:tcPr>
            <w:tcW w:w="3492" w:type="dxa"/>
            <w:shd w:val="clear" w:color="auto" w:fill="auto"/>
            <w:vAlign w:val="bottom"/>
          </w:tcPr>
          <w:p w14:paraId="50E739E2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51A46A18" w14:textId="17BD466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86F023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9457835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69215993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3F7651D1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72B74B40" w14:textId="392D8A9B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7CCEBC99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32B2152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48AA056E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263E95" w14:textId="3D9F211B" w:rsidR="00503CC9" w:rsidRPr="00BE5913" w:rsidRDefault="00503CC9" w:rsidP="00BE5913">
            <w:pPr>
              <w:pStyle w:val="acctfourfigures"/>
              <w:tabs>
                <w:tab w:val="clear" w:pos="765"/>
                <w:tab w:val="decimal" w:pos="1216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303B9D7E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CC5E1FA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7AED23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15A98F" w14:textId="7CE85631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03CC9" w:rsidRPr="00BE5913" w14:paraId="006B9651" w14:textId="77777777" w:rsidTr="00503CC9">
        <w:trPr>
          <w:trHeight w:hRule="exact" w:val="362"/>
        </w:trPr>
        <w:tc>
          <w:tcPr>
            <w:tcW w:w="3492" w:type="dxa"/>
            <w:shd w:val="clear" w:color="auto" w:fill="auto"/>
            <w:vAlign w:val="bottom"/>
          </w:tcPr>
          <w:p w14:paraId="4E8AEF19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0" w:type="dxa"/>
            <w:vAlign w:val="bottom"/>
          </w:tcPr>
          <w:p w14:paraId="43037DE7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01EF5D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57E1153" w14:textId="2B0849B8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03CC9" w:rsidRPr="00BE5913" w14:paraId="4ADED1ED" w14:textId="77777777" w:rsidTr="00503CC9">
        <w:tc>
          <w:tcPr>
            <w:tcW w:w="3492" w:type="dxa"/>
            <w:shd w:val="clear" w:color="auto" w:fill="auto"/>
          </w:tcPr>
          <w:p w14:paraId="2768F5D2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79BC4E49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CE74E7" w14:textId="752A7AF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3E3B5BA" w14:textId="6A7EA009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F7133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8665B2F" w14:textId="77777777" w:rsidR="00503CC9" w:rsidRPr="00BE5913" w:rsidRDefault="00503CC9" w:rsidP="00BE5913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519FB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82680E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435F1" w:rsidRPr="00BE5913" w14:paraId="7B13487B" w14:textId="77777777" w:rsidTr="00503CC9">
        <w:tc>
          <w:tcPr>
            <w:tcW w:w="3492" w:type="dxa"/>
            <w:shd w:val="clear" w:color="auto" w:fill="auto"/>
          </w:tcPr>
          <w:p w14:paraId="78852FBD" w14:textId="4A86A0E3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20" w:right="-108" w:hanging="3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ปรับปรุงใหม่</w:t>
            </w:r>
          </w:p>
        </w:tc>
        <w:tc>
          <w:tcPr>
            <w:tcW w:w="450" w:type="dxa"/>
          </w:tcPr>
          <w:p w14:paraId="4E6B27A0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0068C" w14:textId="481450C3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03FE56E" w14:textId="70AA924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262,255</w:t>
            </w:r>
          </w:p>
        </w:tc>
        <w:tc>
          <w:tcPr>
            <w:tcW w:w="270" w:type="dxa"/>
          </w:tcPr>
          <w:p w14:paraId="4E517FFB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7A7A3EA" w14:textId="43EBE141" w:rsidR="002435F1" w:rsidRPr="00BE5913" w:rsidRDefault="002435F1" w:rsidP="00BE5913">
            <w:pPr>
              <w:pStyle w:val="acctfourfigures"/>
              <w:tabs>
                <w:tab w:val="clear" w:pos="765"/>
                <w:tab w:val="decimal" w:pos="97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37,382</w:t>
            </w:r>
          </w:p>
        </w:tc>
        <w:tc>
          <w:tcPr>
            <w:tcW w:w="270" w:type="dxa"/>
          </w:tcPr>
          <w:p w14:paraId="654818C7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19EB8328" w14:textId="224D7780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299,637</w:t>
            </w:r>
          </w:p>
        </w:tc>
      </w:tr>
      <w:tr w:rsidR="00503CC9" w:rsidRPr="00BE5913" w14:paraId="7C949058" w14:textId="77777777" w:rsidTr="00503CC9">
        <w:tc>
          <w:tcPr>
            <w:tcW w:w="3492" w:type="dxa"/>
            <w:shd w:val="clear" w:color="auto" w:fill="auto"/>
          </w:tcPr>
          <w:p w14:paraId="2DD0844E" w14:textId="3948581A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435F1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450" w:type="dxa"/>
          </w:tcPr>
          <w:p w14:paraId="34868A47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1D7FA" w14:textId="7FDBF658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29E716" w14:textId="36844584" w:rsidR="00503CC9" w:rsidRPr="00BE5913" w:rsidRDefault="00BE37C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274,288</w:t>
            </w:r>
          </w:p>
        </w:tc>
        <w:tc>
          <w:tcPr>
            <w:tcW w:w="270" w:type="dxa"/>
          </w:tcPr>
          <w:p w14:paraId="6E933DA3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B07FCA" w14:textId="00F0B1A0" w:rsidR="00503CC9" w:rsidRPr="00BE5913" w:rsidRDefault="00BE37C8" w:rsidP="00BE5913">
            <w:pPr>
              <w:pStyle w:val="acctfourfigures"/>
              <w:tabs>
                <w:tab w:val="clear" w:pos="765"/>
                <w:tab w:val="decimal" w:pos="970"/>
              </w:tabs>
              <w:spacing w:line="216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134,248</w:t>
            </w:r>
          </w:p>
        </w:tc>
        <w:tc>
          <w:tcPr>
            <w:tcW w:w="270" w:type="dxa"/>
          </w:tcPr>
          <w:p w14:paraId="0B233FAE" w14:textId="77777777" w:rsidR="00503CC9" w:rsidRPr="00BE5913" w:rsidRDefault="00503C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4E9AC6" w14:textId="3296CC88" w:rsidR="00503CC9" w:rsidRPr="00BE5913" w:rsidRDefault="00DB5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16" w:lineRule="auto"/>
              <w:ind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408,536</w:t>
            </w:r>
          </w:p>
        </w:tc>
      </w:tr>
    </w:tbl>
    <w:p w14:paraId="33F8E1F7" w14:textId="3A7AFF80" w:rsidR="00FE5CE6" w:rsidRPr="00BE5913" w:rsidRDefault="00FE5CE6" w:rsidP="00BE5913"/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12"/>
        <w:gridCol w:w="1530"/>
        <w:gridCol w:w="270"/>
        <w:gridCol w:w="1530"/>
        <w:gridCol w:w="270"/>
        <w:gridCol w:w="1530"/>
      </w:tblGrid>
      <w:tr w:rsidR="0075587B" w:rsidRPr="00BE5913" w14:paraId="1A5062B2" w14:textId="77777777" w:rsidTr="00E43B2C">
        <w:trPr>
          <w:tblHeader/>
        </w:trPr>
        <w:tc>
          <w:tcPr>
            <w:tcW w:w="4212" w:type="dxa"/>
            <w:shd w:val="clear" w:color="auto" w:fill="auto"/>
          </w:tcPr>
          <w:p w14:paraId="5BD43F8C" w14:textId="7C6B1B07" w:rsidR="0075587B" w:rsidRPr="00BE5913" w:rsidRDefault="0075587B" w:rsidP="00BE5913">
            <w:pPr>
              <w:rPr>
                <w:sz w:val="30"/>
                <w:szCs w:val="30"/>
              </w:rPr>
            </w:pPr>
            <w:r w:rsidRPr="00BE5913">
              <w:rPr>
                <w:sz w:val="30"/>
                <w:szCs w:val="30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48F2811F" w14:textId="1E8A030E" w:rsidR="0075587B" w:rsidRPr="00BE5913" w:rsidRDefault="0075587B" w:rsidP="00BE591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75587B" w:rsidRPr="00BE5913" w14:paraId="1A125F5B" w14:textId="77777777" w:rsidTr="00E43B2C">
        <w:trPr>
          <w:tblHeader/>
        </w:trPr>
        <w:tc>
          <w:tcPr>
            <w:tcW w:w="4212" w:type="dxa"/>
            <w:shd w:val="clear" w:color="auto" w:fill="auto"/>
          </w:tcPr>
          <w:p w14:paraId="6CD68BC1" w14:textId="77777777" w:rsidR="0075587B" w:rsidRPr="00BE5913" w:rsidRDefault="0075587B" w:rsidP="00BE591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B718D98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0E51D4F7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  <w:p w14:paraId="7463CBEA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และลิขสิทธิ์</w:t>
            </w:r>
          </w:p>
          <w:p w14:paraId="3392B516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70" w:type="dxa"/>
            <w:vAlign w:val="bottom"/>
          </w:tcPr>
          <w:p w14:paraId="1E39E82F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E8D08B9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โปรแกรม</w:t>
            </w:r>
          </w:p>
          <w:p w14:paraId="73947D24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  <w:p w14:paraId="2291C96A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4DE89A62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778840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B2F99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1EA0F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5587B" w:rsidRPr="00BE5913" w14:paraId="3C5B5388" w14:textId="77777777" w:rsidTr="00E43B2C">
        <w:trPr>
          <w:tblHeader/>
        </w:trPr>
        <w:tc>
          <w:tcPr>
            <w:tcW w:w="4212" w:type="dxa"/>
          </w:tcPr>
          <w:p w14:paraId="68987669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5"/>
          </w:tcPr>
          <w:p w14:paraId="6FDAEA4C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587B" w:rsidRPr="00BE5913" w14:paraId="17EA9A8D" w14:textId="77777777" w:rsidTr="0075587B">
        <w:tc>
          <w:tcPr>
            <w:tcW w:w="4212" w:type="dxa"/>
            <w:shd w:val="clear" w:color="auto" w:fill="auto"/>
          </w:tcPr>
          <w:p w14:paraId="2A11B093" w14:textId="77777777" w:rsidR="0075587B" w:rsidRPr="00BE5913" w:rsidRDefault="0075587B" w:rsidP="00BE591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</w:tcPr>
          <w:p w14:paraId="0B37667C" w14:textId="77777777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34C41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7715611" w14:textId="77777777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FFBF11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51B070" w14:textId="77777777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35F1" w:rsidRPr="00BE5913" w14:paraId="60C23F16" w14:textId="77777777" w:rsidTr="0075587B">
        <w:tc>
          <w:tcPr>
            <w:tcW w:w="4212" w:type="dxa"/>
            <w:shd w:val="clear" w:color="auto" w:fill="auto"/>
          </w:tcPr>
          <w:p w14:paraId="1E37BFE2" w14:textId="6D7D6E61" w:rsidR="002435F1" w:rsidRPr="00BE5913" w:rsidRDefault="002435F1" w:rsidP="00BE5913">
            <w:pPr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8D7125E" w14:textId="225ADAE2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72,836</w:t>
            </w:r>
          </w:p>
        </w:tc>
        <w:tc>
          <w:tcPr>
            <w:tcW w:w="270" w:type="dxa"/>
          </w:tcPr>
          <w:p w14:paraId="7DE872A4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982FD41" w14:textId="1BC8BDAA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44,561</w:t>
            </w:r>
          </w:p>
        </w:tc>
        <w:tc>
          <w:tcPr>
            <w:tcW w:w="270" w:type="dxa"/>
          </w:tcPr>
          <w:p w14:paraId="113A943D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F5591AC" w14:textId="2E8D3682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117,397</w:t>
            </w:r>
          </w:p>
        </w:tc>
      </w:tr>
      <w:tr w:rsidR="002435F1" w:rsidRPr="00BE5913" w14:paraId="738E3460" w14:textId="77777777" w:rsidTr="0075587B">
        <w:tc>
          <w:tcPr>
            <w:tcW w:w="4212" w:type="dxa"/>
            <w:shd w:val="clear" w:color="auto" w:fill="auto"/>
          </w:tcPr>
          <w:p w14:paraId="6FE5E248" w14:textId="032807F6" w:rsidR="002435F1" w:rsidRPr="00BE5913" w:rsidRDefault="002435F1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29788D2D" w14:textId="565850D1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1,399</w:t>
            </w:r>
          </w:p>
        </w:tc>
        <w:tc>
          <w:tcPr>
            <w:tcW w:w="270" w:type="dxa"/>
          </w:tcPr>
          <w:p w14:paraId="10CCAE59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494C40" w14:textId="39F57DBC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30,207</w:t>
            </w:r>
          </w:p>
        </w:tc>
        <w:tc>
          <w:tcPr>
            <w:tcW w:w="270" w:type="dxa"/>
          </w:tcPr>
          <w:p w14:paraId="71FEE466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A8D2340" w14:textId="0FC33BF6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31,606</w:t>
            </w:r>
          </w:p>
        </w:tc>
      </w:tr>
      <w:tr w:rsidR="002435F1" w:rsidRPr="00BE5913" w14:paraId="1F6B4D12" w14:textId="77777777">
        <w:tc>
          <w:tcPr>
            <w:tcW w:w="4212" w:type="dxa"/>
            <w:shd w:val="clear" w:color="auto" w:fill="auto"/>
          </w:tcPr>
          <w:p w14:paraId="3A70B04C" w14:textId="5EF6CB35" w:rsidR="002435F1" w:rsidRPr="00BE5913" w:rsidRDefault="002435F1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1DFD560" w14:textId="61B138C2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72,013</w:t>
            </w:r>
          </w:p>
        </w:tc>
        <w:tc>
          <w:tcPr>
            <w:tcW w:w="270" w:type="dxa"/>
          </w:tcPr>
          <w:p w14:paraId="3309BCBC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9A51B0" w14:textId="0545E430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(72,013)</w:t>
            </w:r>
          </w:p>
        </w:tc>
        <w:tc>
          <w:tcPr>
            <w:tcW w:w="270" w:type="dxa"/>
          </w:tcPr>
          <w:p w14:paraId="163C9B2A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E196603" w14:textId="3DEBC0E3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35F1" w:rsidRPr="00BE5913" w14:paraId="129D9431" w14:textId="77777777" w:rsidTr="0075587B">
        <w:tc>
          <w:tcPr>
            <w:tcW w:w="4212" w:type="dxa"/>
            <w:shd w:val="clear" w:color="auto" w:fill="auto"/>
          </w:tcPr>
          <w:p w14:paraId="799C5BB0" w14:textId="51986182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09B2984" w14:textId="5BC19E70" w:rsidR="002435F1" w:rsidRPr="00BE5913" w:rsidRDefault="002435F1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146,248</w:t>
            </w:r>
          </w:p>
        </w:tc>
        <w:tc>
          <w:tcPr>
            <w:tcW w:w="270" w:type="dxa"/>
          </w:tcPr>
          <w:p w14:paraId="7B9461A0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6722B91" w14:textId="39D57221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2,755</w:t>
            </w:r>
          </w:p>
        </w:tc>
        <w:tc>
          <w:tcPr>
            <w:tcW w:w="270" w:type="dxa"/>
          </w:tcPr>
          <w:p w14:paraId="64FE17A4" w14:textId="77777777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2DDD0BD" w14:textId="1F9A224B" w:rsidR="002435F1" w:rsidRPr="00BE5913" w:rsidRDefault="002435F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149,003</w:t>
            </w:r>
          </w:p>
        </w:tc>
      </w:tr>
      <w:tr w:rsidR="0075587B" w:rsidRPr="00BE5913" w14:paraId="2971D11D" w14:textId="77777777" w:rsidTr="0075587B">
        <w:tc>
          <w:tcPr>
            <w:tcW w:w="4212" w:type="dxa"/>
            <w:shd w:val="clear" w:color="auto" w:fill="auto"/>
          </w:tcPr>
          <w:p w14:paraId="424AD1C0" w14:textId="47AE78CD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</w:tcPr>
          <w:p w14:paraId="6117D54F" w14:textId="75B0968D" w:rsidR="0075587B" w:rsidRPr="00BE5913" w:rsidRDefault="00687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70" w:type="dxa"/>
          </w:tcPr>
          <w:p w14:paraId="6A5F131C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6D0A16" w14:textId="4C138343" w:rsidR="0075587B" w:rsidRPr="00BE5913" w:rsidRDefault="0005766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62,</w:t>
            </w:r>
            <w:r w:rsidR="008840C7"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19</w:t>
            </w:r>
            <w:r w:rsidR="008B3956"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5E28E3EE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BCF78D" w14:textId="36BE76F9" w:rsidR="0075587B" w:rsidRPr="00BE5913" w:rsidRDefault="001B6D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62,19</w:t>
            </w:r>
            <w:r w:rsidR="00CB1651"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75587B" w:rsidRPr="00BE5913" w14:paraId="7EC5F8FD" w14:textId="77777777" w:rsidTr="0075587B">
        <w:tc>
          <w:tcPr>
            <w:tcW w:w="4212" w:type="dxa"/>
            <w:shd w:val="clear" w:color="auto" w:fill="auto"/>
          </w:tcPr>
          <w:p w14:paraId="64FBC358" w14:textId="239143AD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12C5ED" w14:textId="5844DC3A" w:rsidR="0075587B" w:rsidRPr="00BE5913" w:rsidRDefault="0005766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E01FB6" w:rsidRPr="00BE5913">
              <w:rPr>
                <w:rFonts w:asciiTheme="majorBidi" w:hAnsiTheme="majorBidi" w:cstheme="majorBidi"/>
                <w:sz w:val="30"/>
                <w:szCs w:val="30"/>
              </w:rPr>
              <w:t>481</w:t>
            </w:r>
          </w:p>
        </w:tc>
        <w:tc>
          <w:tcPr>
            <w:tcW w:w="270" w:type="dxa"/>
          </w:tcPr>
          <w:p w14:paraId="03401215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026235" w14:textId="0D61EFFD" w:rsidR="0075587B" w:rsidRPr="00BE5913" w:rsidRDefault="0005766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="00E01FB6" w:rsidRPr="00BE5913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1)</w:t>
            </w:r>
          </w:p>
        </w:tc>
        <w:tc>
          <w:tcPr>
            <w:tcW w:w="270" w:type="dxa"/>
          </w:tcPr>
          <w:p w14:paraId="127E560A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3B76C64" w14:textId="3714E49F" w:rsidR="0075587B" w:rsidRPr="00BE5913" w:rsidRDefault="0005766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5587B" w:rsidRPr="00BE5913" w14:paraId="5C3A5E4D" w14:textId="77777777" w:rsidTr="0075587B">
        <w:tc>
          <w:tcPr>
            <w:tcW w:w="4212" w:type="dxa"/>
            <w:shd w:val="clear" w:color="auto" w:fill="auto"/>
          </w:tcPr>
          <w:p w14:paraId="629D3F9F" w14:textId="32CFBAC9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2435F1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442BA62" w14:textId="72730C31" w:rsidR="0075587B" w:rsidRPr="00BE5913" w:rsidRDefault="001B6D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149,729</w:t>
            </w:r>
          </w:p>
        </w:tc>
        <w:tc>
          <w:tcPr>
            <w:tcW w:w="270" w:type="dxa"/>
          </w:tcPr>
          <w:p w14:paraId="3EF539B6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0B3DB8C" w14:textId="50306ACD" w:rsidR="0075587B" w:rsidRPr="00BE5913" w:rsidRDefault="001B6D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61,472</w:t>
            </w:r>
          </w:p>
        </w:tc>
        <w:tc>
          <w:tcPr>
            <w:tcW w:w="270" w:type="dxa"/>
          </w:tcPr>
          <w:p w14:paraId="6EFA814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B3F089E" w14:textId="6FEA2727" w:rsidR="0075587B" w:rsidRPr="00BE5913" w:rsidRDefault="001B6D9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211,201</w:t>
            </w:r>
          </w:p>
        </w:tc>
      </w:tr>
      <w:tr w:rsidR="0075587B" w:rsidRPr="00BE5913" w14:paraId="4FAF89EC" w14:textId="77777777" w:rsidTr="0075587B">
        <w:trPr>
          <w:trHeight w:val="118"/>
        </w:trPr>
        <w:tc>
          <w:tcPr>
            <w:tcW w:w="4212" w:type="dxa"/>
            <w:shd w:val="clear" w:color="auto" w:fill="auto"/>
          </w:tcPr>
          <w:p w14:paraId="7C7B8CD6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07C2539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ACA705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901DD8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B1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BA8396C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5587B" w:rsidRPr="00BE5913" w14:paraId="10A8F927" w14:textId="77777777" w:rsidTr="0075587B">
        <w:tc>
          <w:tcPr>
            <w:tcW w:w="4212" w:type="dxa"/>
            <w:shd w:val="clear" w:color="auto" w:fill="auto"/>
          </w:tcPr>
          <w:p w14:paraId="0E7006CD" w14:textId="51ABD9AD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716F631C" w14:textId="2B37B34D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160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46C7AFD" w14:textId="1632857C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71153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20A00E" w14:textId="20952ED6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25D9C" w:rsidRPr="00BE5913" w14:paraId="1AE7D906" w14:textId="77777777" w:rsidTr="0075587B">
        <w:tc>
          <w:tcPr>
            <w:tcW w:w="4212" w:type="dxa"/>
            <w:shd w:val="clear" w:color="auto" w:fill="auto"/>
          </w:tcPr>
          <w:p w14:paraId="3D6B0C42" w14:textId="0189BFE9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BE5913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070EFC7B" w14:textId="2755BD70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21,958</w:t>
            </w:r>
          </w:p>
        </w:tc>
        <w:tc>
          <w:tcPr>
            <w:tcW w:w="270" w:type="dxa"/>
          </w:tcPr>
          <w:p w14:paraId="64F8B640" w14:textId="7777777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4749E9A" w14:textId="0A220A5E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53C41" w14:textId="7777777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15804C" w14:textId="7C63ED2E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21,958</w:t>
            </w:r>
          </w:p>
        </w:tc>
      </w:tr>
      <w:tr w:rsidR="00525D9C" w:rsidRPr="00BE5913" w14:paraId="7C36F445" w14:textId="77777777" w:rsidTr="0075587B">
        <w:tc>
          <w:tcPr>
            <w:tcW w:w="4212" w:type="dxa"/>
            <w:shd w:val="clear" w:color="auto" w:fill="auto"/>
          </w:tcPr>
          <w:p w14:paraId="4B7D86EF" w14:textId="69D878B6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787B5B" w14:textId="252C144F" w:rsidR="00525D9C" w:rsidRPr="00BE5913" w:rsidRDefault="00525D9C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18,625</w:t>
            </w:r>
          </w:p>
        </w:tc>
        <w:tc>
          <w:tcPr>
            <w:tcW w:w="270" w:type="dxa"/>
          </w:tcPr>
          <w:p w14:paraId="0F212695" w14:textId="7777777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5D1D16A" w14:textId="4373C57C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5B7439" w14:textId="7777777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88688B3" w14:textId="0B7ABFAA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18,625</w:t>
            </w:r>
          </w:p>
        </w:tc>
      </w:tr>
      <w:tr w:rsidR="00525D9C" w:rsidRPr="00BE5913" w14:paraId="3EB27A24" w14:textId="77777777" w:rsidTr="0075587B">
        <w:tc>
          <w:tcPr>
            <w:tcW w:w="4212" w:type="dxa"/>
            <w:shd w:val="clear" w:color="auto" w:fill="auto"/>
          </w:tcPr>
          <w:p w14:paraId="6345F293" w14:textId="0365A79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BDEAB9A" w14:textId="45054AFB" w:rsidR="00525D9C" w:rsidRPr="00BE5913" w:rsidRDefault="00525D9C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40,583</w:t>
            </w:r>
          </w:p>
        </w:tc>
        <w:tc>
          <w:tcPr>
            <w:tcW w:w="270" w:type="dxa"/>
          </w:tcPr>
          <w:p w14:paraId="386A1E51" w14:textId="7777777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A19EE6E" w14:textId="4640EA99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DCC61B" w14:textId="77777777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3A8D2F9" w14:textId="709F9A14" w:rsidR="00525D9C" w:rsidRPr="00BE5913" w:rsidRDefault="00525D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40,583</w:t>
            </w:r>
          </w:p>
        </w:tc>
      </w:tr>
      <w:tr w:rsidR="0075587B" w:rsidRPr="00BE5913" w14:paraId="7D200C73" w14:textId="77777777" w:rsidTr="0075587B">
        <w:tc>
          <w:tcPr>
            <w:tcW w:w="4212" w:type="dxa"/>
            <w:shd w:val="clear" w:color="auto" w:fill="auto"/>
          </w:tcPr>
          <w:p w14:paraId="60048F31" w14:textId="309BCDD6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6950E6" w14:textId="1BFE2233" w:rsidR="0075587B" w:rsidRPr="00BE5913" w:rsidRDefault="003A325C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19,047</w:t>
            </w:r>
          </w:p>
        </w:tc>
        <w:tc>
          <w:tcPr>
            <w:tcW w:w="270" w:type="dxa"/>
          </w:tcPr>
          <w:p w14:paraId="71517386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CC9D211" w14:textId="7F72B320" w:rsidR="0075587B" w:rsidRPr="00BE5913" w:rsidRDefault="003A325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8CAFB7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13DDBA4" w14:textId="480FE8DA" w:rsidR="0075587B" w:rsidRPr="00BE5913" w:rsidRDefault="007E23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19,047</w:t>
            </w:r>
          </w:p>
        </w:tc>
      </w:tr>
      <w:tr w:rsidR="0075587B" w:rsidRPr="00BE5913" w14:paraId="7B831300" w14:textId="77777777" w:rsidTr="0075587B">
        <w:tc>
          <w:tcPr>
            <w:tcW w:w="4212" w:type="dxa"/>
            <w:shd w:val="clear" w:color="auto" w:fill="auto"/>
          </w:tcPr>
          <w:p w14:paraId="4E6CD1F6" w14:textId="03F2A388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25D9C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9A60D6A" w14:textId="0FAE9CBE" w:rsidR="0075587B" w:rsidRPr="00BE5913" w:rsidRDefault="007E23B3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59,630</w:t>
            </w:r>
          </w:p>
        </w:tc>
        <w:tc>
          <w:tcPr>
            <w:tcW w:w="270" w:type="dxa"/>
          </w:tcPr>
          <w:p w14:paraId="325D6264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39469B9" w14:textId="36CC6412" w:rsidR="0075587B" w:rsidRPr="00BE5913" w:rsidRDefault="007E23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A8BE6B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779DCB09" w14:textId="380F8B11" w:rsidR="0075587B" w:rsidRPr="00BE5913" w:rsidRDefault="007E23B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59,630</w:t>
            </w:r>
          </w:p>
        </w:tc>
      </w:tr>
      <w:tr w:rsidR="0075587B" w:rsidRPr="00BE5913" w14:paraId="77E0C16B" w14:textId="77777777" w:rsidTr="0075587B">
        <w:tc>
          <w:tcPr>
            <w:tcW w:w="4212" w:type="dxa"/>
            <w:shd w:val="clear" w:color="auto" w:fill="auto"/>
          </w:tcPr>
          <w:p w14:paraId="381A2800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BA660B4" w14:textId="77777777" w:rsidR="00697A84" w:rsidRPr="00BE5913" w:rsidRDefault="00697A8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077744" w14:textId="5E7D655C" w:rsidR="00697A84" w:rsidRPr="00BE5913" w:rsidRDefault="00697A8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8094553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54FAE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4BE877A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C600ED0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C2523F2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12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587B" w:rsidRPr="00BE5913" w14:paraId="3000C453" w14:textId="77777777" w:rsidTr="00D63A92">
        <w:tc>
          <w:tcPr>
            <w:tcW w:w="4212" w:type="dxa"/>
            <w:shd w:val="clear" w:color="auto" w:fill="auto"/>
          </w:tcPr>
          <w:p w14:paraId="518A8ADE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</w:tcPr>
          <w:p w14:paraId="16FCCD16" w14:textId="3FBA0A34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547804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8D260A" w14:textId="0CBCBD62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F93FC0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0F74CE" w14:textId="68CFF37C" w:rsidR="0075587B" w:rsidRPr="00BE5913" w:rsidRDefault="0075587B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7FBA" w:rsidRPr="00BE5913" w14:paraId="15FCC8EF" w14:textId="77777777" w:rsidTr="00D63A92">
        <w:tc>
          <w:tcPr>
            <w:tcW w:w="4212" w:type="dxa"/>
            <w:shd w:val="clear" w:color="auto" w:fill="auto"/>
          </w:tcPr>
          <w:p w14:paraId="2878748D" w14:textId="1FAAE06B" w:rsidR="00397FBA" w:rsidRPr="00BE5913" w:rsidRDefault="00397FB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2566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2567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14DE115" w14:textId="214416B7" w:rsidR="00397FBA" w:rsidRPr="00BE5913" w:rsidRDefault="00397FBA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105,665</w:t>
            </w:r>
          </w:p>
        </w:tc>
        <w:tc>
          <w:tcPr>
            <w:tcW w:w="270" w:type="dxa"/>
          </w:tcPr>
          <w:p w14:paraId="63C0A803" w14:textId="77777777" w:rsidR="00397FBA" w:rsidRPr="00BE5913" w:rsidRDefault="00397FB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0FA5C92" w14:textId="3E6D5F7F" w:rsidR="00397FBA" w:rsidRPr="00BE5913" w:rsidRDefault="00397FBA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2,755</w:t>
            </w:r>
          </w:p>
        </w:tc>
        <w:tc>
          <w:tcPr>
            <w:tcW w:w="270" w:type="dxa"/>
          </w:tcPr>
          <w:p w14:paraId="4FBE32F1" w14:textId="77777777" w:rsidR="00397FBA" w:rsidRPr="00BE5913" w:rsidRDefault="00397FB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EB52297" w14:textId="56F5C80F" w:rsidR="00397FBA" w:rsidRPr="00BE5913" w:rsidRDefault="00397FBA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108,420</w:t>
            </w:r>
          </w:p>
        </w:tc>
      </w:tr>
      <w:tr w:rsidR="0075587B" w:rsidRPr="00BE5913" w14:paraId="2B046A85" w14:textId="77777777" w:rsidTr="0075587B">
        <w:tc>
          <w:tcPr>
            <w:tcW w:w="4212" w:type="dxa"/>
            <w:shd w:val="clear" w:color="auto" w:fill="auto"/>
          </w:tcPr>
          <w:p w14:paraId="1DB536A4" w14:textId="6018902E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97FBA" w:rsidRPr="00BE5913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6B31433D" w14:textId="7E1BEA16" w:rsidR="0075587B" w:rsidRPr="00BE5913" w:rsidRDefault="00377DD1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9</w:t>
            </w:r>
            <w:r w:rsidR="000001AF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0,099</w:t>
            </w:r>
          </w:p>
        </w:tc>
        <w:tc>
          <w:tcPr>
            <w:tcW w:w="270" w:type="dxa"/>
            <w:tcBorders>
              <w:bottom w:val="nil"/>
            </w:tcBorders>
          </w:tcPr>
          <w:p w14:paraId="5BED7D16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40E48DA2" w14:textId="3B7CABA1" w:rsidR="0075587B" w:rsidRPr="00BE5913" w:rsidRDefault="000001AF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61,472</w:t>
            </w:r>
          </w:p>
        </w:tc>
        <w:tc>
          <w:tcPr>
            <w:tcW w:w="270" w:type="dxa"/>
            <w:tcBorders>
              <w:bottom w:val="nil"/>
            </w:tcBorders>
          </w:tcPr>
          <w:p w14:paraId="1B1A551F" w14:textId="77777777" w:rsidR="0075587B" w:rsidRPr="00BE5913" w:rsidRDefault="0075587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</w:tcPr>
          <w:p w14:paraId="5C4054DC" w14:textId="322C5ED4" w:rsidR="0075587B" w:rsidRPr="00BE5913" w:rsidRDefault="000001AF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151,571</w:t>
            </w:r>
          </w:p>
        </w:tc>
      </w:tr>
    </w:tbl>
    <w:p w14:paraId="105F96E7" w14:textId="77777777" w:rsidR="00607766" w:rsidRPr="00BE5913" w:rsidRDefault="0060776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4B1679D" w14:textId="47C94B6E" w:rsidR="00AE48C3" w:rsidRPr="00BE5913" w:rsidRDefault="00AE48C3" w:rsidP="00BE5913">
      <w:pPr>
        <w:pStyle w:val="BodyTextIndent3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25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ค่าตัดจำหน่ายของสินทรัพย์ไม่มีตัวตนอื่นบันทึกในต้นท</w:t>
      </w:r>
      <w:r w:rsidR="00220E3E" w:rsidRPr="00BE5913">
        <w:rPr>
          <w:rFonts w:asciiTheme="majorBidi" w:hAnsiTheme="majorBidi" w:cstheme="majorBidi" w:hint="cs"/>
          <w:sz w:val="30"/>
          <w:szCs w:val="30"/>
          <w:cs/>
        </w:rPr>
        <w:t xml:space="preserve">ุนจากการประกอบกิจการโรงแรมและบริการที่เกี่ยวข้อง </w:t>
      </w:r>
      <w:r w:rsidR="00420474" w:rsidRPr="00BE5913">
        <w:rPr>
          <w:rFonts w:asciiTheme="majorBidi" w:hAnsiTheme="majorBidi" w:cstheme="majorBidi"/>
          <w:sz w:val="30"/>
          <w:szCs w:val="30"/>
        </w:rPr>
        <w:t xml:space="preserve">         </w:t>
      </w:r>
      <w:r w:rsidR="00220E3E" w:rsidRPr="00BE5913">
        <w:rPr>
          <w:rFonts w:asciiTheme="majorBidi" w:hAnsiTheme="majorBidi" w:cstheme="majorBidi" w:hint="cs"/>
          <w:sz w:val="30"/>
          <w:szCs w:val="30"/>
          <w:cs/>
        </w:rPr>
        <w:t>ต้นทุนการให้เช่าและให้บริการอาคารพาณิชยกรรม ต้นทุนค่าบริหารงานและค่าใช้จ่ายในก</w:t>
      </w:r>
      <w:r w:rsidR="00874A86" w:rsidRPr="00BE5913">
        <w:rPr>
          <w:rFonts w:asciiTheme="majorBidi" w:hAnsiTheme="majorBidi" w:cstheme="majorBidi" w:hint="cs"/>
          <w:sz w:val="30"/>
          <w:szCs w:val="30"/>
          <w:cs/>
        </w:rPr>
        <w:t>ารบริหาร</w:t>
      </w:r>
      <w:r w:rsidRPr="00BE5913">
        <w:rPr>
          <w:rFonts w:asciiTheme="majorBidi" w:hAnsiTheme="majorBidi" w:cstheme="majorBidi"/>
          <w:sz w:val="30"/>
          <w:szCs w:val="30"/>
          <w:cs/>
        </w:rPr>
        <w:t>ในงบกำไรขาดทุนเบ็ดเสร็จ</w:t>
      </w:r>
      <w:r w:rsidR="00874A86" w:rsidRPr="00BE5913">
        <w:rPr>
          <w:rFonts w:asciiTheme="majorBidi" w:hAnsiTheme="majorBidi" w:cstheme="majorBidi" w:hint="cs"/>
          <w:sz w:val="30"/>
          <w:szCs w:val="30"/>
          <w:cs/>
        </w:rPr>
        <w:t>รวมของกลุ่มบริษัทและ</w:t>
      </w:r>
      <w:r w:rsidR="009D0FA8" w:rsidRPr="00BE5913">
        <w:rPr>
          <w:rFonts w:asciiTheme="majorBidi" w:hAnsiTheme="majorBidi" w:cstheme="majorBidi" w:hint="cs"/>
          <w:sz w:val="30"/>
          <w:szCs w:val="30"/>
          <w:cs/>
        </w:rPr>
        <w:t>บริษัท</w:t>
      </w:r>
    </w:p>
    <w:p w14:paraId="6F9EA68E" w14:textId="488D5BBC" w:rsidR="00264A9E" w:rsidRPr="00BE5913" w:rsidRDefault="00264A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16EF3751" w14:textId="2747268D" w:rsidR="00C12249" w:rsidRPr="00BE5913" w:rsidRDefault="00C12249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0F303C9D" w14:textId="77777777" w:rsidR="00C12249" w:rsidRPr="00BE5913" w:rsidRDefault="00C1224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0A5E4E8E" w14:textId="77777777" w:rsidR="00237D07" w:rsidRPr="00BE5913" w:rsidRDefault="00237D07" w:rsidP="00BE591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</w:p>
    <w:p w14:paraId="5EF85495" w14:textId="77777777" w:rsidR="00237D07" w:rsidRPr="00BE5913" w:rsidRDefault="00237D0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7D1BE67" w14:textId="6FA27B8F" w:rsidR="00237D07" w:rsidRPr="00BE5913" w:rsidRDefault="00237D07" w:rsidP="00BE5913">
      <w:pPr>
        <w:tabs>
          <w:tab w:val="clear" w:pos="454"/>
          <w:tab w:val="clear" w:pos="907"/>
          <w:tab w:val="left" w:pos="1170"/>
        </w:tabs>
        <w:spacing w:line="223" w:lineRule="auto"/>
        <w:ind w:left="1350" w:right="119" w:hanging="81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E5913">
        <w:rPr>
          <w:rFonts w:ascii="Angsana New" w:hAnsi="Angsana New"/>
          <w:sz w:val="30"/>
          <w:szCs w:val="30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F52A2F" w:rsidRPr="00BE5913">
        <w:rPr>
          <w:rFonts w:ascii="Angsana New" w:hAnsi="Angsana New"/>
          <w:sz w:val="30"/>
          <w:szCs w:val="30"/>
        </w:rPr>
        <w:t>7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F52A2F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4482734C" w14:textId="77777777" w:rsidR="00237D07" w:rsidRPr="00BE5913" w:rsidRDefault="00237D0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tbl>
      <w:tblPr>
        <w:tblW w:w="936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197"/>
        <w:gridCol w:w="270"/>
        <w:gridCol w:w="1148"/>
        <w:gridCol w:w="262"/>
        <w:gridCol w:w="1173"/>
      </w:tblGrid>
      <w:tr w:rsidR="00237D07" w:rsidRPr="00BE5913" w14:paraId="253662FA" w14:textId="77777777" w:rsidTr="00237D07">
        <w:trPr>
          <w:tblHeader/>
        </w:trPr>
        <w:tc>
          <w:tcPr>
            <w:tcW w:w="3870" w:type="dxa"/>
            <w:shd w:val="clear" w:color="auto" w:fill="auto"/>
          </w:tcPr>
          <w:p w14:paraId="5B8E0A71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080" w:right="-108" w:firstLine="81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333771A" w14:textId="5D7512AD" w:rsidR="00237D07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6D096C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A0F3A25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BE5913" w14:paraId="5FE56C55" w14:textId="77777777" w:rsidTr="00237D07">
        <w:trPr>
          <w:tblHeader/>
        </w:trPr>
        <w:tc>
          <w:tcPr>
            <w:tcW w:w="3870" w:type="dxa"/>
          </w:tcPr>
          <w:p w14:paraId="19AFF6BB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E992A98" w14:textId="70DD4ED9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2A2F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3C7B6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D115754" w14:textId="6B13039A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2A2F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D4FEC8F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E3308E2" w14:textId="2958AD6B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2A2F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6E8A543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8C90A" w14:textId="3AE7DC34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52A2F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1645C2" w:rsidRPr="00BE5913" w14:paraId="061BEFBF" w14:textId="77777777" w:rsidTr="00237D07">
        <w:trPr>
          <w:trHeight w:val="315"/>
          <w:tblHeader/>
        </w:trPr>
        <w:tc>
          <w:tcPr>
            <w:tcW w:w="3870" w:type="dxa"/>
          </w:tcPr>
          <w:p w14:paraId="3E18CDBA" w14:textId="77777777" w:rsidR="001645C2" w:rsidRPr="00BE5913" w:rsidRDefault="001645C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225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99248C" w14:textId="77777777" w:rsidR="001645C2" w:rsidRPr="00BE5913" w:rsidRDefault="001645C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6792D" w:rsidRPr="00BE5913" w14:paraId="7D03FAED" w14:textId="77777777" w:rsidTr="00DC06E7">
        <w:tc>
          <w:tcPr>
            <w:tcW w:w="3870" w:type="dxa"/>
          </w:tcPr>
          <w:p w14:paraId="5CDF5BF8" w14:textId="40B7D595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8" w:lineRule="auto"/>
              <w:ind w:left="163" w:hanging="16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ตั๋วสัญญาใช้เงินที่ไม่มีหลักประกันจากสถาบันการเงินในประเทศหลายแห่ง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วงเงินสินเชื่อ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14,</w:t>
            </w:r>
            <w:r w:rsidR="00F05285">
              <w:rPr>
                <w:rFonts w:ascii="Angsana New" w:hAnsi="Angsana New"/>
                <w:sz w:val="30"/>
                <w:szCs w:val="30"/>
              </w:rPr>
              <w:t>5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28.04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มีอัตราดอกเบี้ยตามราคาตลาดต่อปี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เงื่อนไขการจ่ายชำระคืนเงินกู้เมื่อทวงถาม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68870D3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7AD724E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3AAFAE4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187D9AF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FD829B5" w14:textId="635FD54F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7,930,000</w:t>
            </w:r>
          </w:p>
        </w:tc>
        <w:tc>
          <w:tcPr>
            <w:tcW w:w="270" w:type="dxa"/>
          </w:tcPr>
          <w:p w14:paraId="22C5052F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15B95AA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1896D40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0312FEE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3A0884B8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7B649C6F" w14:textId="5457908F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70" w:type="dxa"/>
          </w:tcPr>
          <w:p w14:paraId="5DD24FA6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05CCFBCD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23E48B24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1BAA93D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40FB55BD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684680EC" w14:textId="0514FF91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7,930,000</w:t>
            </w:r>
          </w:p>
        </w:tc>
        <w:tc>
          <w:tcPr>
            <w:tcW w:w="262" w:type="dxa"/>
          </w:tcPr>
          <w:p w14:paraId="73CCD3F8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26829CA2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  <w:p w14:paraId="7BBFC4D2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06EEA18E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0BB88268" w14:textId="77777777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  <w:p w14:paraId="13ECC310" w14:textId="1241796E" w:rsidR="0086792D" w:rsidRPr="00BE5913" w:rsidRDefault="008679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1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</w:tr>
    </w:tbl>
    <w:p w14:paraId="069A773B" w14:textId="7E5403BA" w:rsidR="00C770EC" w:rsidRPr="00BE5913" w:rsidRDefault="00C770E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A7D8CC2" w14:textId="77777777" w:rsidR="00E43B2C" w:rsidRPr="00BE5913" w:rsidRDefault="00E43B2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/>
          <w:sz w:val="30"/>
          <w:szCs w:val="30"/>
          <w:cs/>
        </w:rPr>
        <w:br w:type="page"/>
      </w:r>
    </w:p>
    <w:p w14:paraId="5D9C3F86" w14:textId="510DE64D" w:rsidR="00EA3299" w:rsidRPr="00BE5913" w:rsidRDefault="00EA3299" w:rsidP="00BE5913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581386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5A7729" w:rsidRPr="00BE5913">
        <w:rPr>
          <w:rFonts w:ascii="Angsana New" w:hAnsi="Angsana New"/>
          <w:sz w:val="30"/>
          <w:szCs w:val="30"/>
        </w:rPr>
        <w:t>7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5A7729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E3DE2E7" w14:textId="0423127B" w:rsidR="00EA3299" w:rsidRPr="00BE5913" w:rsidRDefault="00EA329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10"/>
        <w:gridCol w:w="1170"/>
        <w:gridCol w:w="270"/>
        <w:gridCol w:w="1197"/>
        <w:gridCol w:w="270"/>
        <w:gridCol w:w="1148"/>
        <w:gridCol w:w="262"/>
        <w:gridCol w:w="1173"/>
      </w:tblGrid>
      <w:tr w:rsidR="00EA3299" w:rsidRPr="00BE5913" w14:paraId="7C873B6D" w14:textId="77777777" w:rsidTr="00634E3B">
        <w:tc>
          <w:tcPr>
            <w:tcW w:w="3510" w:type="dxa"/>
            <w:shd w:val="clear" w:color="auto" w:fill="auto"/>
          </w:tcPr>
          <w:p w14:paraId="37368EFC" w14:textId="77777777" w:rsidR="00EA3299" w:rsidRPr="00BE5913" w:rsidRDefault="00EA32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37" w:type="dxa"/>
            <w:gridSpan w:val="3"/>
          </w:tcPr>
          <w:p w14:paraId="431835EF" w14:textId="6F5A527B" w:rsidR="00EA3299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2D9EA3E" w14:textId="77777777" w:rsidR="00EA3299" w:rsidRPr="00BE5913" w:rsidRDefault="00EA32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4CFC0CE3" w14:textId="77777777" w:rsidR="00EA3299" w:rsidRPr="00BE5913" w:rsidRDefault="00EA32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BE5913" w14:paraId="0909C7E1" w14:textId="77777777" w:rsidTr="00634E3B">
        <w:tc>
          <w:tcPr>
            <w:tcW w:w="3510" w:type="dxa"/>
          </w:tcPr>
          <w:p w14:paraId="6AFFB211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E5F1E8C" w14:textId="1E6568FE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A7729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223E21C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5A632C0" w14:textId="596EB0DC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A7729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F5BCC8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557EDA4" w14:textId="09CC6F13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A7729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9449421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6F390E0" w14:textId="2D3092BC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A7729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8312AA" w:rsidRPr="00BE5913" w14:paraId="7BA85522" w14:textId="77777777" w:rsidTr="00634E3B">
        <w:tc>
          <w:tcPr>
            <w:tcW w:w="3510" w:type="dxa"/>
          </w:tcPr>
          <w:p w14:paraId="2F84E2CE" w14:textId="77777777" w:rsidR="008312AA" w:rsidRPr="00BE5913" w:rsidRDefault="008312A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7FDB8D4" w14:textId="77777777" w:rsidR="008312AA" w:rsidRPr="00BE5913" w:rsidRDefault="008312A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7729" w:rsidRPr="00BE5913" w14:paraId="103DF7AE" w14:textId="77777777" w:rsidTr="00634E3B">
        <w:trPr>
          <w:trHeight w:val="180"/>
        </w:trPr>
        <w:tc>
          <w:tcPr>
            <w:tcW w:w="3510" w:type="dxa"/>
          </w:tcPr>
          <w:p w14:paraId="03D6FB6E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9786B06" w14:textId="6EB03D68" w:rsidR="005A7729" w:rsidRPr="00BD11CE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D11C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70" w:type="dxa"/>
          </w:tcPr>
          <w:p w14:paraId="4BAEAAA2" w14:textId="77777777" w:rsidR="005A7729" w:rsidRPr="00BD11CE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6D4E072" w14:textId="7CAFCD2C" w:rsidR="005A7729" w:rsidRPr="00BD11CE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D11CE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2FB335DB" w14:textId="77777777" w:rsidR="005A7729" w:rsidRPr="00BD11CE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925CE21" w14:textId="4B327C39" w:rsidR="005A7729" w:rsidRPr="00BD11CE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D11C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62" w:type="dxa"/>
          </w:tcPr>
          <w:p w14:paraId="0A618AFA" w14:textId="77777777" w:rsidR="005A7729" w:rsidRPr="00BD11CE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B1D5B21" w14:textId="601E49EF" w:rsidR="005A7729" w:rsidRPr="00BD11CE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BD11CE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</w:tr>
      <w:tr w:rsidR="005A7729" w:rsidRPr="00BE5913" w14:paraId="740B48C1" w14:textId="77777777" w:rsidTr="00634E3B">
        <w:trPr>
          <w:trHeight w:val="180"/>
        </w:trPr>
        <w:tc>
          <w:tcPr>
            <w:tcW w:w="3510" w:type="dxa"/>
          </w:tcPr>
          <w:p w14:paraId="345376E6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0105213D" w14:textId="5855FD45" w:rsidR="005A7729" w:rsidRPr="00BE5913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70,433,209 </w:t>
            </w:r>
          </w:p>
        </w:tc>
        <w:tc>
          <w:tcPr>
            <w:tcW w:w="270" w:type="dxa"/>
          </w:tcPr>
          <w:p w14:paraId="3CD8BFCE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624326D7" w14:textId="7E3443F8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52,463,125 </w:t>
            </w:r>
          </w:p>
        </w:tc>
        <w:tc>
          <w:tcPr>
            <w:tcW w:w="270" w:type="dxa"/>
          </w:tcPr>
          <w:p w14:paraId="4535E5B7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FBA6EA1" w14:textId="6AD47F28" w:rsidR="005A7729" w:rsidRPr="00BE5913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70,433,209 </w:t>
            </w:r>
          </w:p>
        </w:tc>
        <w:tc>
          <w:tcPr>
            <w:tcW w:w="262" w:type="dxa"/>
          </w:tcPr>
          <w:p w14:paraId="6E32E576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199CAF1" w14:textId="003AD8BE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52,463,125 </w:t>
            </w:r>
          </w:p>
        </w:tc>
      </w:tr>
      <w:tr w:rsidR="005A7729" w:rsidRPr="00BE5913" w14:paraId="1C5631F4" w14:textId="77777777" w:rsidTr="00634E3B">
        <w:trPr>
          <w:trHeight w:val="180"/>
        </w:trPr>
        <w:tc>
          <w:tcPr>
            <w:tcW w:w="3510" w:type="dxa"/>
          </w:tcPr>
          <w:p w14:paraId="6FF2FFB5" w14:textId="2C12AE3E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48BCA9" w14:textId="7F87DF33" w:rsidR="005A7729" w:rsidRPr="00BE5913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(68,823,209)</w:t>
            </w:r>
          </w:p>
        </w:tc>
        <w:tc>
          <w:tcPr>
            <w:tcW w:w="270" w:type="dxa"/>
          </w:tcPr>
          <w:p w14:paraId="797A8D9C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D97A14A" w14:textId="18E78888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val="en-GB"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(51,693,125)</w:t>
            </w:r>
          </w:p>
        </w:tc>
        <w:tc>
          <w:tcPr>
            <w:tcW w:w="270" w:type="dxa"/>
          </w:tcPr>
          <w:p w14:paraId="6D138B64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1D770BE" w14:textId="751F034F" w:rsidR="005A7729" w:rsidRPr="00BE5913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(68,823,209)</w:t>
            </w:r>
          </w:p>
        </w:tc>
        <w:tc>
          <w:tcPr>
            <w:tcW w:w="262" w:type="dxa"/>
          </w:tcPr>
          <w:p w14:paraId="610CF4C6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9174245" w14:textId="5EC9C2D8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(51,693,125)</w:t>
            </w:r>
          </w:p>
        </w:tc>
      </w:tr>
      <w:tr w:rsidR="005A7729" w:rsidRPr="00BE5913" w14:paraId="06581CB9" w14:textId="77777777" w:rsidTr="00634E3B">
        <w:trPr>
          <w:trHeight w:val="180"/>
        </w:trPr>
        <w:tc>
          <w:tcPr>
            <w:tcW w:w="3510" w:type="dxa"/>
          </w:tcPr>
          <w:p w14:paraId="31C70BCC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1C66C1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89EC531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DFFC2CA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7E09EFF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4F40476C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000C935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933E153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A7729" w:rsidRPr="00BE5913" w14:paraId="3EBCF0B9" w14:textId="77777777" w:rsidTr="00634E3B">
        <w:trPr>
          <w:trHeight w:val="180"/>
        </w:trPr>
        <w:tc>
          <w:tcPr>
            <w:tcW w:w="3510" w:type="dxa"/>
          </w:tcPr>
          <w:p w14:paraId="7D52AA70" w14:textId="41E47D0C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firstLine="25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618498" w14:textId="5B1CC1DE" w:rsidR="005A7729" w:rsidRPr="00BE5913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7,930,000</w:t>
            </w:r>
          </w:p>
        </w:tc>
        <w:tc>
          <w:tcPr>
            <w:tcW w:w="270" w:type="dxa"/>
          </w:tcPr>
          <w:p w14:paraId="2328A971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69F90EF1" w14:textId="54655B62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  <w:tc>
          <w:tcPr>
            <w:tcW w:w="270" w:type="dxa"/>
          </w:tcPr>
          <w:p w14:paraId="12BF2AEA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ADE140C" w14:textId="41CEEF8D" w:rsidR="005A7729" w:rsidRPr="00BE5913" w:rsidRDefault="008A02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7,930,000</w:t>
            </w:r>
          </w:p>
        </w:tc>
        <w:tc>
          <w:tcPr>
            <w:tcW w:w="262" w:type="dxa"/>
          </w:tcPr>
          <w:p w14:paraId="44B3DD50" w14:textId="77777777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33E0E72" w14:textId="4F4B5471" w:rsidR="005A7729" w:rsidRPr="00BE5913" w:rsidRDefault="005A772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77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6,320,000</w:t>
            </w:r>
          </w:p>
        </w:tc>
      </w:tr>
    </w:tbl>
    <w:p w14:paraId="0CC2E0D3" w14:textId="77777777" w:rsidR="00D20771" w:rsidRPr="00BE5913" w:rsidRDefault="00D20771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5C7F791F" w14:textId="42B1C90F" w:rsidR="00D90B55" w:rsidRPr="00FD6BB8" w:rsidRDefault="00D90B55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BB8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</w:t>
      </w:r>
      <w:r w:rsidR="00FD6BB8" w:rsidRPr="00FD6BB8">
        <w:rPr>
          <w:rFonts w:ascii="Angsana New" w:hAnsi="Angsana New" w:hint="cs"/>
          <w:i/>
          <w:iCs/>
          <w:sz w:val="30"/>
          <w:szCs w:val="30"/>
          <w:cs/>
        </w:rPr>
        <w:t xml:space="preserve">ระยะสั้นกับสถาบันการเงินสำหรับปีสิ้นสุดวันที่ </w:t>
      </w:r>
      <w:r w:rsidR="00FD6BB8" w:rsidRPr="00FD6BB8">
        <w:rPr>
          <w:rFonts w:ascii="Angsana New" w:hAnsi="Angsana New"/>
          <w:i/>
          <w:iCs/>
          <w:sz w:val="30"/>
          <w:szCs w:val="30"/>
        </w:rPr>
        <w:t xml:space="preserve">31 </w:t>
      </w:r>
      <w:r w:rsidR="00FD6BB8" w:rsidRPr="00FD6BB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FD6BB8" w:rsidRPr="00FD6BB8">
        <w:rPr>
          <w:rFonts w:ascii="Angsana New" w:hAnsi="Angsana New"/>
          <w:i/>
          <w:iCs/>
          <w:sz w:val="30"/>
          <w:szCs w:val="30"/>
        </w:rPr>
        <w:t>2567</w:t>
      </w:r>
    </w:p>
    <w:p w14:paraId="119BE27A" w14:textId="77777777" w:rsidR="00D90B55" w:rsidRDefault="00D90B55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45A6ABD" w14:textId="215694EC" w:rsidR="006944CC" w:rsidRPr="00BE5913" w:rsidRDefault="006944CC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14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180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3BBD9C38" w14:textId="77777777" w:rsidR="006944CC" w:rsidRPr="00BE5913" w:rsidRDefault="006944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</w:rPr>
      </w:pPr>
    </w:p>
    <w:p w14:paraId="741ED5B9" w14:textId="77777777" w:rsidR="006944CC" w:rsidRPr="00BE5913" w:rsidRDefault="006944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30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กรกฎาคม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บริษัทเข้าทำสัญญาวงกู้ยืมระยะสั้นประเภทตั๋วสัญญาใช้เงินกับสถาบันการเงินต่างประเทศแห่งหนึ่ง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6 </w:t>
      </w:r>
      <w:r w:rsidRPr="00BE5913">
        <w:rPr>
          <w:rFonts w:ascii="Angsana New" w:hAnsi="Angsana New" w:hint="cs"/>
          <w:sz w:val="30"/>
          <w:szCs w:val="30"/>
          <w:cs/>
        </w:rPr>
        <w:t>เดือน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โดยมีอัตราดอกเบี้ยตามราคาตลาดหรือตามที่ตกลงกันในการเบิกเงินกู้แต่ละครั้ง</w:t>
      </w:r>
    </w:p>
    <w:p w14:paraId="5DFA220D" w14:textId="77777777" w:rsidR="006944CC" w:rsidRPr="00BE5913" w:rsidRDefault="006944C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4"/>
          <w:szCs w:val="24"/>
          <w:cs/>
        </w:rPr>
      </w:pPr>
    </w:p>
    <w:p w14:paraId="5FF932B3" w14:textId="77777777" w:rsidR="006944CC" w:rsidRPr="00BE5913" w:rsidRDefault="006944CC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กันยายน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ข้าทำสัญญาวงเงินกู้ยืมระยะสั้นประเภทตั๋วสัญญาใช้เงินกับสถาบันการเงินในประเทศแห่งหนึ่ง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4E0B88F4" w14:textId="77777777" w:rsidR="006944CC" w:rsidRPr="00BE5913" w:rsidRDefault="006944CC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16C86946" w14:textId="77777777" w:rsidR="009E17CF" w:rsidRPr="00BE5913" w:rsidRDefault="009E17CF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13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วงเงินรวม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1,000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เงินกู้ยืมดังกล่าวเป็นเงินกู้ยืมที่ไม่มีหลักประกันเพื่อใช้เป็นทุนหมุนเวียนในการดำเนินงาน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โดยมีอัตราดอกเบี้ยตามที่ตกลงกันในการเบิกเงินกู้แต่ละครั้ง</w:t>
      </w:r>
    </w:p>
    <w:p w14:paraId="036DDDE6" w14:textId="77777777" w:rsidR="009E17CF" w:rsidRPr="00BE5913" w:rsidRDefault="009E17CF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023222DB" w14:textId="4D8BB93F" w:rsidR="00D20771" w:rsidRPr="00BE5913" w:rsidRDefault="00805C16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634E3B">
        <w:rPr>
          <w:rFonts w:ascii="Angsana New" w:hAnsi="Angsana New"/>
          <w:sz w:val="30"/>
          <w:szCs w:val="30"/>
        </w:rPr>
        <w:t>20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634E3B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634E3B">
        <w:rPr>
          <w:rFonts w:ascii="Angsana New" w:hAnsi="Angsana New"/>
          <w:sz w:val="30"/>
          <w:szCs w:val="30"/>
        </w:rPr>
        <w:t>20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10216EED" w14:textId="77777777" w:rsidR="00805C16" w:rsidRDefault="00805C16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68616E5F" w14:textId="6FED3337" w:rsidR="00FD6BB8" w:rsidRPr="00FD6BB8" w:rsidRDefault="00FD6BB8" w:rsidP="00FD6BB8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FD6BB8">
        <w:rPr>
          <w:rFonts w:ascii="Angsana New" w:hAnsi="Angsana New" w:hint="cs"/>
          <w:i/>
          <w:iCs/>
          <w:sz w:val="30"/>
          <w:szCs w:val="30"/>
          <w:cs/>
        </w:rPr>
        <w:t xml:space="preserve">การเข้าทำสัญญาเงินกู้ยืมระยะสั้นกับสถาบันการเงินสำหรับปีสิ้นสุดวันที่ </w:t>
      </w:r>
      <w:r w:rsidRPr="00FD6BB8">
        <w:rPr>
          <w:rFonts w:ascii="Angsana New" w:hAnsi="Angsana New"/>
          <w:i/>
          <w:iCs/>
          <w:sz w:val="30"/>
          <w:szCs w:val="30"/>
        </w:rPr>
        <w:t xml:space="preserve">31 </w:t>
      </w:r>
      <w:r w:rsidRPr="00FD6BB8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FD6BB8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</w:p>
    <w:p w14:paraId="2AAE12DC" w14:textId="77777777" w:rsidR="00FD6BB8" w:rsidRDefault="00FD6BB8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D8068AB" w14:textId="77777777" w:rsidR="00FD6BB8" w:rsidRPr="00DF06DC" w:rsidRDefault="00FD6BB8" w:rsidP="00FD6BB8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วงเงินรวม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500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ล้านบาท และในระหว่างปีบริษัทได้ทำสัญญาเพิ่มวงเงินเป็น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1,200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  <w:r w:rsidRPr="00DF06DC">
        <w:rPr>
          <w:rFonts w:ascii="Angsana New" w:hAnsi="Angsana New"/>
          <w:sz w:val="30"/>
          <w:szCs w:val="30"/>
          <w:cs/>
          <w:lang w:eastAsia="zh-CN"/>
        </w:rPr>
        <w:br/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เงินกู้ยืมดังกล่าวเป็นเงินกู้ยืมที่ไม่มีหลักประกัน เพื่อใช้เป็นเงินทุนหมุนเวียนในการดำเนินงาน กำหนดชำระเงินต้นภายใน </w:t>
      </w:r>
      <w:r w:rsidRPr="00DF06DC">
        <w:rPr>
          <w:rFonts w:ascii="Angsana New" w:hAnsi="Angsana New"/>
          <w:sz w:val="30"/>
          <w:szCs w:val="30"/>
          <w:lang w:eastAsia="zh-CN"/>
        </w:rPr>
        <w:t xml:space="preserve">180 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วัน โดยมีอัตราดอกเบี้ยตามภาวะตลาดเงิน </w:t>
      </w:r>
      <w:r w:rsidRPr="00DF06DC">
        <w:rPr>
          <w:rFonts w:ascii="Angsana New" w:hAnsi="Angsana New"/>
          <w:sz w:val="30"/>
          <w:szCs w:val="30"/>
          <w:lang w:eastAsia="zh-CN"/>
        </w:rPr>
        <w:t>(Money Market Rate)</w:t>
      </w:r>
      <w:r w:rsidRPr="00DF06DC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</w:p>
    <w:p w14:paraId="523C50A5" w14:textId="77777777" w:rsidR="00FD6BB8" w:rsidRPr="00DF06DC" w:rsidRDefault="00FD6BB8" w:rsidP="00FD6BB8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/>
          <w:sz w:val="30"/>
          <w:szCs w:val="30"/>
          <w:cs/>
        </w:rPr>
        <w:br/>
      </w:r>
      <w:r w:rsidRPr="00DF06DC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DF06DC">
        <w:rPr>
          <w:rFonts w:ascii="Angsana New" w:hAnsi="Angsana New"/>
          <w:sz w:val="30"/>
          <w:szCs w:val="30"/>
        </w:rPr>
        <w:t>10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มีนาคม</w:t>
      </w:r>
      <w:r w:rsidRPr="00DF06DC">
        <w:rPr>
          <w:rFonts w:ascii="Angsana New" w:hAnsi="Angsana New"/>
          <w:sz w:val="30"/>
          <w:szCs w:val="30"/>
        </w:rPr>
        <w:t xml:space="preserve"> 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 w:rsidRPr="00DF06DC">
        <w:rPr>
          <w:rFonts w:ascii="Angsana New" w:hAnsi="Angsana New"/>
          <w:sz w:val="30"/>
          <w:szCs w:val="30"/>
        </w:rPr>
        <w:t xml:space="preserve"> 15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DF06DC">
        <w:rPr>
          <w:rFonts w:ascii="Angsana New" w:hAnsi="Angsana New"/>
          <w:sz w:val="30"/>
          <w:szCs w:val="30"/>
          <w:cs/>
        </w:rPr>
        <w:t xml:space="preserve"> (</w:t>
      </w:r>
      <w:r w:rsidRPr="00DF06DC">
        <w:rPr>
          <w:rFonts w:ascii="Angsana New" w:hAnsi="Angsana New"/>
          <w:sz w:val="30"/>
          <w:szCs w:val="30"/>
        </w:rPr>
        <w:t xml:space="preserve">514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โดยประมาณ</w:t>
      </w:r>
      <w:r w:rsidRPr="00DF06DC">
        <w:rPr>
          <w:rFonts w:ascii="Angsana New" w:hAnsi="Angsana New"/>
          <w:sz w:val="30"/>
          <w:szCs w:val="30"/>
          <w:cs/>
        </w:rPr>
        <w:t xml:space="preserve">) </w:t>
      </w:r>
      <w:r w:rsidRPr="00DF06DC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6EEEB2B0" w14:textId="77777777" w:rsidR="00FD6BB8" w:rsidRPr="00DF06DC" w:rsidRDefault="00FD6BB8" w:rsidP="00FD6BB8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564A0797" w14:textId="77777777" w:rsidR="00FD6BB8" w:rsidRPr="00DF06DC" w:rsidRDefault="00FD6BB8" w:rsidP="00FD6BB8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24 </w:t>
      </w:r>
      <w:r w:rsidRPr="00DF06DC">
        <w:rPr>
          <w:rFonts w:ascii="Angsana New" w:hAnsi="Angsana New" w:hint="cs"/>
          <w:sz w:val="30"/>
          <w:szCs w:val="30"/>
          <w:cs/>
        </w:rPr>
        <w:t>กรกฎาคม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1,000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เงินกู้ยืมดังกล่าวเป็นเงินกู้ยืมที่ไม่มีหลักประกันเพื่อใช้เป็นทุนหมุนเวียนในการดำเนินงาน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180 </w:t>
      </w:r>
      <w:r w:rsidRPr="00DF06DC">
        <w:rPr>
          <w:rFonts w:ascii="Angsana New" w:hAnsi="Angsana New" w:hint="cs"/>
          <w:sz w:val="30"/>
          <w:szCs w:val="30"/>
          <w:cs/>
        </w:rPr>
        <w:t>วัน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โดยมีอัตราดอกเบี้ยตามราคาตลาด</w:t>
      </w:r>
    </w:p>
    <w:p w14:paraId="71121D38" w14:textId="77777777" w:rsidR="00FD6BB8" w:rsidRPr="00DF06DC" w:rsidRDefault="00FD6BB8" w:rsidP="00FD6BB8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5EF7E6BA" w14:textId="77777777" w:rsidR="00FD6BB8" w:rsidRPr="00DF06DC" w:rsidRDefault="00FD6BB8" w:rsidP="00FD6BB8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7 </w:t>
      </w:r>
      <w:r w:rsidRPr="00DF06DC">
        <w:rPr>
          <w:rFonts w:ascii="Angsana New" w:hAnsi="Angsana New" w:hint="cs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บริษัทได้เข้าทำสัญญา</w:t>
      </w:r>
      <w:r>
        <w:rPr>
          <w:rFonts w:ascii="Angsana New" w:hAnsi="Angsana New" w:hint="cs"/>
          <w:sz w:val="30"/>
          <w:szCs w:val="30"/>
          <w:cs/>
        </w:rPr>
        <w:t>วง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เงินกู้ยืมระยะสั้นประเภทตั๋วสัญญาใช้เงิน</w:t>
      </w:r>
      <w:r>
        <w:rPr>
          <w:rFonts w:ascii="Angsana New" w:hAnsi="Angsana New" w:hint="cs"/>
          <w:sz w:val="30"/>
          <w:szCs w:val="30"/>
          <w:cs/>
        </w:rPr>
        <w:t>ร่วมกับกิจการร่วมค้าหลายแห่ง</w:t>
      </w:r>
      <w:r w:rsidRPr="00DF06DC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1,000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เพื่อใช้เป็นเงินทุนหมุนเวียนในการดำเนินงาน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กำหนดชำระเงินต้นภายใน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180 </w:t>
      </w:r>
      <w:r w:rsidRPr="00DF06DC">
        <w:rPr>
          <w:rFonts w:ascii="Angsana New" w:hAnsi="Angsana New" w:hint="cs"/>
          <w:sz w:val="30"/>
          <w:szCs w:val="30"/>
          <w:cs/>
        </w:rPr>
        <w:t>วัน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โดยมีอัตราดอกเบี้ยตามที่ตกลงกัน</w:t>
      </w:r>
    </w:p>
    <w:p w14:paraId="38E29B02" w14:textId="4A76F4F9" w:rsidR="00FD6BB8" w:rsidRDefault="00FD6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7D71F42" w14:textId="204861AF" w:rsidR="00237D07" w:rsidRPr="00BE5913" w:rsidRDefault="00237D07" w:rsidP="00BE591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</w:t>
      </w:r>
    </w:p>
    <w:p w14:paraId="3E6316CF" w14:textId="77777777" w:rsidR="00444DFD" w:rsidRPr="00BE5913" w:rsidRDefault="00444DFD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</w:rPr>
      </w:pPr>
    </w:p>
    <w:p w14:paraId="00CDF839" w14:textId="2F7BE493" w:rsidR="00237D07" w:rsidRPr="00BE5913" w:rsidRDefault="00237D07" w:rsidP="00BE5913">
      <w:pPr>
        <w:tabs>
          <w:tab w:val="clear" w:pos="454"/>
          <w:tab w:val="clear" w:pos="680"/>
          <w:tab w:val="clear" w:pos="907"/>
          <w:tab w:val="clear" w:pos="1644"/>
          <w:tab w:val="left" w:pos="900"/>
          <w:tab w:val="left" w:pos="1080"/>
          <w:tab w:val="left" w:pos="1620"/>
        </w:tabs>
        <w:spacing w:line="223" w:lineRule="auto"/>
        <w:ind w:left="1170" w:right="119" w:hanging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เงินกู้ยืมระยะยาว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E5913">
        <w:rPr>
          <w:rFonts w:ascii="Angsana New" w:hAnsi="Angsana New"/>
          <w:sz w:val="30"/>
          <w:szCs w:val="30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2C59EA" w:rsidRPr="00BE5913">
        <w:rPr>
          <w:rFonts w:ascii="Angsana New" w:hAnsi="Angsana New"/>
          <w:sz w:val="30"/>
          <w:szCs w:val="30"/>
        </w:rPr>
        <w:t>7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2C59EA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2937BFD3" w14:textId="77777777" w:rsidR="00264A9E" w:rsidRPr="00BE5913" w:rsidRDefault="00264A9E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170"/>
        <w:gridCol w:w="270"/>
        <w:gridCol w:w="1260"/>
        <w:gridCol w:w="270"/>
        <w:gridCol w:w="1148"/>
        <w:gridCol w:w="262"/>
        <w:gridCol w:w="1173"/>
      </w:tblGrid>
      <w:tr w:rsidR="00237D07" w:rsidRPr="00BE5913" w14:paraId="5080C1D1" w14:textId="77777777" w:rsidTr="002329D5">
        <w:trPr>
          <w:tblHeader/>
        </w:trPr>
        <w:tc>
          <w:tcPr>
            <w:tcW w:w="3870" w:type="dxa"/>
            <w:shd w:val="clear" w:color="auto" w:fill="auto"/>
          </w:tcPr>
          <w:p w14:paraId="78B85EA6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413EC22" w14:textId="0EB7C02C" w:rsidR="00237D07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B56B40A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68459562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37D07" w:rsidRPr="00BE5913" w14:paraId="381356D6" w14:textId="77777777" w:rsidTr="002329D5">
        <w:trPr>
          <w:tblHeader/>
        </w:trPr>
        <w:tc>
          <w:tcPr>
            <w:tcW w:w="3870" w:type="dxa"/>
          </w:tcPr>
          <w:p w14:paraId="0EEE9D07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30AC977" w14:textId="23E743F8" w:rsidR="00237D07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59EA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FDFD5B5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9168E25" w14:textId="4744FA64" w:rsidR="00237D07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2C59EA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157F1FE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5EB5ADE" w14:textId="5D0935F4" w:rsidR="00237D07" w:rsidRPr="00BE5913" w:rsidRDefault="00271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C59EA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109B5F7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7C96965D" w14:textId="7D849D34" w:rsidR="00237D07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2C59EA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C9573A" w:rsidRPr="00BE5913" w14:paraId="73EF6236" w14:textId="77777777" w:rsidTr="002329D5">
        <w:trPr>
          <w:tblHeader/>
        </w:trPr>
        <w:tc>
          <w:tcPr>
            <w:tcW w:w="3870" w:type="dxa"/>
          </w:tcPr>
          <w:p w14:paraId="4C80476A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408911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6D75007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D260A50" w14:textId="0C75DB35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10" w:right="-80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667CF2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1D4409B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36BF5B57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661FFB0F" w14:textId="77777777" w:rsidR="00C9573A" w:rsidRPr="00BE5913" w:rsidRDefault="00C957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237D07" w:rsidRPr="00BE5913" w14:paraId="32D3C9F3" w14:textId="77777777" w:rsidTr="002329D5">
        <w:trPr>
          <w:tblHeader/>
        </w:trPr>
        <w:tc>
          <w:tcPr>
            <w:tcW w:w="3870" w:type="dxa"/>
          </w:tcPr>
          <w:p w14:paraId="6418701D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53" w:type="dxa"/>
            <w:gridSpan w:val="7"/>
          </w:tcPr>
          <w:p w14:paraId="1891F795" w14:textId="77777777" w:rsidR="00237D07" w:rsidRPr="00BE5913" w:rsidRDefault="00237D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C59EA" w:rsidRPr="00BE5913" w14:paraId="2E62128A" w14:textId="77777777" w:rsidTr="00634E3B">
        <w:trPr>
          <w:trHeight w:val="180"/>
        </w:trPr>
        <w:tc>
          <w:tcPr>
            <w:tcW w:w="3870" w:type="dxa"/>
          </w:tcPr>
          <w:p w14:paraId="668B7849" w14:textId="7FC51E75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/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ตั๋วสัญญาใช้เงินที่ไม่มีหลักประกันจากกิจการที่เกี่ยวข้องกัน</w:t>
            </w:r>
            <w:r w:rsidR="00634E3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34E3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34E3B">
              <w:rPr>
                <w:rFonts w:ascii="Angsana New" w:hAnsi="Angsana New"/>
                <w:sz w:val="30"/>
                <w:szCs w:val="30"/>
              </w:rPr>
              <w:t xml:space="preserve">2.72 </w:t>
            </w:r>
            <w:r w:rsidR="00634E3B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E37DCC" w:rsidRPr="00BE5913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: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1.</w:t>
            </w:r>
            <w:r w:rsidR="00E37DCC" w:rsidRPr="00BE5913">
              <w:rPr>
                <w:rFonts w:ascii="Angsana New" w:hAnsi="Angsana New"/>
                <w:i/>
                <w:iCs/>
                <w:sz w:val="30"/>
                <w:szCs w:val="30"/>
              </w:rPr>
              <w:t>61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–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3.70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ต่อปี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กำหนดชำระเมื่อทวงถาม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19B8C6" w14:textId="6D05A899" w:rsidR="002C59EA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D26722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AF5BDD" w14:textId="0D21E694" w:rsidR="002C59EA" w:rsidRPr="00BE5913" w:rsidRDefault="00D519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7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224,559</w:t>
            </w:r>
          </w:p>
        </w:tc>
        <w:tc>
          <w:tcPr>
            <w:tcW w:w="270" w:type="dxa"/>
            <w:vAlign w:val="bottom"/>
          </w:tcPr>
          <w:p w14:paraId="3E63EA34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8B4E6B6" w14:textId="02DACAC1" w:rsidR="002C59EA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</w:t>
            </w:r>
            <w:r w:rsidR="00006F64" w:rsidRPr="00BE5913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51,029</w:t>
            </w:r>
          </w:p>
        </w:tc>
        <w:tc>
          <w:tcPr>
            <w:tcW w:w="262" w:type="dxa"/>
            <w:vAlign w:val="bottom"/>
          </w:tcPr>
          <w:p w14:paraId="2F03C197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6177075B" w14:textId="192B13A4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2,917,525</w:t>
            </w:r>
          </w:p>
        </w:tc>
      </w:tr>
      <w:tr w:rsidR="002C59EA" w:rsidRPr="00BE5913" w14:paraId="759BF8D9" w14:textId="77777777" w:rsidTr="002329D5">
        <w:trPr>
          <w:trHeight w:val="180"/>
        </w:trPr>
        <w:tc>
          <w:tcPr>
            <w:tcW w:w="3870" w:type="dxa"/>
          </w:tcPr>
          <w:p w14:paraId="44A3BAB3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3E4B4E" w14:textId="13AFD417" w:rsidR="002C59EA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68DBC6DA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687907" w14:textId="02AADB39" w:rsidR="002C59EA" w:rsidRPr="00BE5913" w:rsidRDefault="00D519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224,559</w:t>
            </w:r>
          </w:p>
        </w:tc>
        <w:tc>
          <w:tcPr>
            <w:tcW w:w="270" w:type="dxa"/>
          </w:tcPr>
          <w:p w14:paraId="0CF7E799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D7C9B32" w14:textId="1EA11021" w:rsidR="002C59EA" w:rsidRPr="00BE5913" w:rsidRDefault="00D519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</w:t>
            </w:r>
            <w:r w:rsidR="00006F64" w:rsidRPr="00BE5913">
              <w:rPr>
                <w:rFonts w:ascii="Angsana New" w:eastAsia="MS Mincho" w:hAnsi="Angsana New"/>
                <w:sz w:val="30"/>
                <w:szCs w:val="30"/>
              </w:rPr>
              <w:t>8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51,029</w:t>
            </w:r>
          </w:p>
        </w:tc>
        <w:tc>
          <w:tcPr>
            <w:tcW w:w="262" w:type="dxa"/>
          </w:tcPr>
          <w:p w14:paraId="505A92FF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C62591" w14:textId="41944BDD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2,917,525</w:t>
            </w:r>
          </w:p>
        </w:tc>
      </w:tr>
      <w:tr w:rsidR="002C59EA" w:rsidRPr="00BE5913" w14:paraId="0082AB8D" w14:textId="77777777" w:rsidTr="002329D5">
        <w:trPr>
          <w:trHeight w:val="180"/>
        </w:trPr>
        <w:tc>
          <w:tcPr>
            <w:tcW w:w="3870" w:type="dxa"/>
          </w:tcPr>
          <w:p w14:paraId="38120C03" w14:textId="5C48C1DE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ในประเทศ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20,000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ล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นบาท โดยวงเงินหมุนเวียนมีอายุ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 มีอัตราดอกเบี้ย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บวกส่วนเพิ่มต่อปีเงื่อนไขการจ่ายชำระคืนเงินกู้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ภายใน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7F524536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5E76E5" w14:textId="77777777" w:rsidR="006145A9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0BB53FB" w14:textId="77777777" w:rsidR="006145A9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6AFFA9F" w14:textId="77777777" w:rsidR="006145A9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6DFD6CA" w14:textId="77777777" w:rsidR="006145A9" w:rsidRPr="00BE5913" w:rsidRDefault="006145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63B30C" w14:textId="5A5C2DD4" w:rsidR="002C59EA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36D892AD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7D86FD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FB042FF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06F520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DF680D9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4B9F5D3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D7FBCFB" w14:textId="7D187631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1881C3A0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F04BFF7" w14:textId="77777777" w:rsidR="00D8690C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0496D05" w14:textId="77777777" w:rsidR="00D8690C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76D5760" w14:textId="77777777" w:rsidR="00D8690C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3B3740E" w14:textId="77777777" w:rsidR="00D8690C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3D4000" w14:textId="77777777" w:rsidR="00D8690C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53A8DD1" w14:textId="1677FD4D" w:rsidR="002C59EA" w:rsidRPr="00BE5913" w:rsidRDefault="00D8690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62" w:type="dxa"/>
          </w:tcPr>
          <w:p w14:paraId="725F69B5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BB034CE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1E6A01E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799A492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4B50AE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62DC4F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1673C57" w14:textId="3BAA85E9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</w:tr>
      <w:tr w:rsidR="002C59EA" w:rsidRPr="00634E3B" w14:paraId="6C9B19DC" w14:textId="77777777" w:rsidTr="002329D5">
        <w:trPr>
          <w:trHeight w:val="153"/>
        </w:trPr>
        <w:tc>
          <w:tcPr>
            <w:tcW w:w="3870" w:type="dxa"/>
          </w:tcPr>
          <w:p w14:paraId="036E01DE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4A4AEF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3298FE2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81C1DF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8F749B9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1D42384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63223F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0259391" w14:textId="77777777" w:rsidR="002C59EA" w:rsidRPr="00634E3B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2C59EA" w:rsidRPr="00BE5913" w14:paraId="35BF9D09" w14:textId="77777777" w:rsidTr="002329D5">
        <w:trPr>
          <w:trHeight w:val="180"/>
        </w:trPr>
        <w:tc>
          <w:tcPr>
            <w:tcW w:w="3870" w:type="dxa"/>
          </w:tcPr>
          <w:p w14:paraId="153BF440" w14:textId="18C3A225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กับสถาบันการเงิน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ในประเทศ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>20,000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ล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้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>าน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บาท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มีอัตราดอกเบี้ยคงที่ร้อยละ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2.00 – 3.53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ต่อปี เงื่อนไขการจ่ายชำระคืนเงินกู้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เมื่อครบกำหนด 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</w:rPr>
              <w:t>36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เดือน</w:t>
            </w:r>
            <w:r w:rsidRPr="00BE5913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170" w:type="dxa"/>
          </w:tcPr>
          <w:p w14:paraId="6C6D9E3C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38C88A" w14:textId="77777777" w:rsidR="00287308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D656F1F" w14:textId="77777777" w:rsidR="00287308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532BAB6" w14:textId="77777777" w:rsidR="00287308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59AE0F" w14:textId="7F0708BA" w:rsidR="002C59EA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6,800,000</w:t>
            </w:r>
          </w:p>
        </w:tc>
        <w:tc>
          <w:tcPr>
            <w:tcW w:w="270" w:type="dxa"/>
          </w:tcPr>
          <w:p w14:paraId="04776000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A5C3C4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05401E1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1D9001D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CE6172D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2AA9EB6" w14:textId="3213ED7E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15,600,000</w:t>
            </w:r>
          </w:p>
        </w:tc>
        <w:tc>
          <w:tcPr>
            <w:tcW w:w="270" w:type="dxa"/>
          </w:tcPr>
          <w:p w14:paraId="1697AD99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F234D54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57EF536" w14:textId="77777777" w:rsidR="00287308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01891D3" w14:textId="77777777" w:rsidR="00287308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0492E692" w14:textId="77777777" w:rsidR="00287308" w:rsidRPr="00BE5913" w:rsidRDefault="0028730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  <w:p w14:paraId="6AD92653" w14:textId="3B19CC9E" w:rsidR="002C59EA" w:rsidRPr="00BE5913" w:rsidRDefault="0069032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hAnsi="Angsana New"/>
                <w:sz w:val="30"/>
                <w:szCs w:val="30"/>
                <w:lang w:val="en-GB" w:bidi="ar-SA"/>
              </w:rPr>
              <w:t>6,800,000</w:t>
            </w:r>
          </w:p>
        </w:tc>
        <w:tc>
          <w:tcPr>
            <w:tcW w:w="262" w:type="dxa"/>
          </w:tcPr>
          <w:p w14:paraId="27A03EF5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A406C40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4857D0F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1B8FEC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C6D4B04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13051D2" w14:textId="37E3C314" w:rsidR="002C59EA" w:rsidRPr="00BE5913" w:rsidRDefault="002C59EA" w:rsidP="00BE5913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15,600,000</w:t>
            </w:r>
          </w:p>
        </w:tc>
      </w:tr>
      <w:tr w:rsidR="002C59EA" w:rsidRPr="00634E3B" w14:paraId="4F1B43B7" w14:textId="77777777" w:rsidTr="002329D5">
        <w:trPr>
          <w:trHeight w:val="135"/>
        </w:trPr>
        <w:tc>
          <w:tcPr>
            <w:tcW w:w="3870" w:type="dxa"/>
          </w:tcPr>
          <w:p w14:paraId="12F84182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F5D1FF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85FF32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9C2004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52727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33BB3A7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467AECA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8A939CD" w14:textId="77777777" w:rsidR="002C59EA" w:rsidRPr="00634E3B" w:rsidRDefault="002C59EA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59EA" w:rsidRPr="00BE5913" w14:paraId="419A9E1E" w14:textId="77777777" w:rsidTr="002329D5">
        <w:trPr>
          <w:trHeight w:val="135"/>
        </w:trPr>
        <w:tc>
          <w:tcPr>
            <w:tcW w:w="3870" w:type="dxa"/>
          </w:tcPr>
          <w:p w14:paraId="429EE6DC" w14:textId="0DB380D2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เป็นจำนวน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20,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วงเงินหมุนเวียนมีอายุ </w:t>
            </w:r>
            <w:r w:rsidRPr="00BE5913">
              <w:rPr>
                <w:rFonts w:ascii="Angsana New" w:hAnsi="Angsana New"/>
                <w:sz w:val="30"/>
                <w:szCs w:val="30"/>
                <w:lang w:eastAsia="zh-CN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ปี มีอัตราดอกเบี้ยคงที่ และครบกำหนดชำระ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ภายในปี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170" w:type="dxa"/>
          </w:tcPr>
          <w:p w14:paraId="496ACA59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6922C1A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FB44023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F1326D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0B6FDE" w14:textId="51B8A53C" w:rsidR="002C59EA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16,500,000</w:t>
            </w:r>
          </w:p>
        </w:tc>
        <w:tc>
          <w:tcPr>
            <w:tcW w:w="270" w:type="dxa"/>
          </w:tcPr>
          <w:p w14:paraId="02CF91B6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F17DE0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76AC21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FB638D8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CAF7B8D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15A278" w14:textId="5323BC32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  <w:tc>
          <w:tcPr>
            <w:tcW w:w="270" w:type="dxa"/>
          </w:tcPr>
          <w:p w14:paraId="0906CE02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414500C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722FAC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38B99B1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29A3BF2" w14:textId="77777777" w:rsidR="008022E2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519E93B" w14:textId="7D94053F" w:rsidR="002C59EA" w:rsidRPr="00BE5913" w:rsidRDefault="008022E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16,500,000</w:t>
            </w:r>
          </w:p>
        </w:tc>
        <w:tc>
          <w:tcPr>
            <w:tcW w:w="262" w:type="dxa"/>
          </w:tcPr>
          <w:p w14:paraId="2E1579B7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CD17024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9C7E661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4DDCDCA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C2C7AD9" w14:textId="77777777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8EB2FEF" w14:textId="0171C714" w:rsidR="002C59EA" w:rsidRPr="00BE5913" w:rsidRDefault="002C59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20,000,000</w:t>
            </w:r>
          </w:p>
        </w:tc>
      </w:tr>
      <w:tr w:rsidR="001D66D5" w:rsidRPr="00634E3B" w14:paraId="0EB3D3F9" w14:textId="77777777" w:rsidTr="002329D5">
        <w:trPr>
          <w:trHeight w:val="135"/>
        </w:trPr>
        <w:tc>
          <w:tcPr>
            <w:tcW w:w="3870" w:type="dxa"/>
          </w:tcPr>
          <w:p w14:paraId="3117DE45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B6C3DF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534CE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780CD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251AA1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E7B6A61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FACE78D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73BDDAC" w14:textId="77777777" w:rsidR="001D66D5" w:rsidRPr="00634E3B" w:rsidRDefault="001D66D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E3B" w:rsidRPr="00634E3B" w14:paraId="1108ED92" w14:textId="77777777" w:rsidTr="002329D5">
        <w:trPr>
          <w:trHeight w:val="135"/>
        </w:trPr>
        <w:tc>
          <w:tcPr>
            <w:tcW w:w="3870" w:type="dxa"/>
          </w:tcPr>
          <w:p w14:paraId="7071F2C5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E7B75C3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19FF8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42B6AC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6CC8F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5C26F40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32DA45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CEC51BE" w14:textId="77777777" w:rsidR="00634E3B" w:rsidRPr="00634E3B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FFA" w:rsidRPr="00BE5913" w14:paraId="6CC00216" w14:textId="77777777" w:rsidTr="002329D5">
        <w:trPr>
          <w:trHeight w:val="135"/>
        </w:trPr>
        <w:tc>
          <w:tcPr>
            <w:tcW w:w="3870" w:type="dxa"/>
          </w:tcPr>
          <w:p w14:paraId="080A760F" w14:textId="38169D31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52"/>
                <w:szCs w:val="52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เงินกู้ยืมที่ไม่มีหลักประกันกับสถาบันการเงินต่างประเทศแห่งหนึ่ง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4,500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วงเงินละ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1,500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มีอัตราดอกเบี้ยคงที่ในแต่ละคราวของการเบิกเงินกู้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เงื่อนไขการจ่ายชำระคืนเงินกู้เมื่อครบกำหนด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ปีตามลำดับ</w:t>
            </w:r>
          </w:p>
        </w:tc>
        <w:tc>
          <w:tcPr>
            <w:tcW w:w="1170" w:type="dxa"/>
          </w:tcPr>
          <w:p w14:paraId="7F233AD8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E9504E3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38E65EE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2EE77F0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BD4DFC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CB71516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45FD174" w14:textId="793C3ED2" w:rsidR="009A3FFA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3,833,340</w:t>
            </w:r>
          </w:p>
        </w:tc>
        <w:tc>
          <w:tcPr>
            <w:tcW w:w="270" w:type="dxa"/>
          </w:tcPr>
          <w:p w14:paraId="3AF304DD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A4911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11C8D9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530518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BF768DF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D7F164B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F870893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80E7531" w14:textId="6A60B442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3,833,340</w:t>
            </w:r>
          </w:p>
        </w:tc>
        <w:tc>
          <w:tcPr>
            <w:tcW w:w="270" w:type="dxa"/>
          </w:tcPr>
          <w:p w14:paraId="7DB2A9A5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F8620F7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BB79C6F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BF3B4A7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57551D4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85A2BF2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D1C06C3" w14:textId="77777777" w:rsidR="00B57F30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231EC5" w14:textId="55DE54B4" w:rsidR="009A3FFA" w:rsidRPr="00BE5913" w:rsidRDefault="00B57F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3,833,340</w:t>
            </w:r>
          </w:p>
        </w:tc>
        <w:tc>
          <w:tcPr>
            <w:tcW w:w="262" w:type="dxa"/>
          </w:tcPr>
          <w:p w14:paraId="406040E9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2ED1D87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D92B688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0716E3A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A9E736D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BBED397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62C8547E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7A70036" w14:textId="3A5E63BB" w:rsidR="009A3FFA" w:rsidRPr="00BE5913" w:rsidRDefault="009A3FFA" w:rsidP="00BE5913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3,833,340</w:t>
            </w:r>
          </w:p>
        </w:tc>
      </w:tr>
      <w:tr w:rsidR="009A3FFA" w:rsidRPr="00634E3B" w14:paraId="17875CB7" w14:textId="77777777" w:rsidTr="002329D5">
        <w:trPr>
          <w:trHeight w:val="135"/>
        </w:trPr>
        <w:tc>
          <w:tcPr>
            <w:tcW w:w="3870" w:type="dxa"/>
          </w:tcPr>
          <w:p w14:paraId="777E1894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81CF7D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1D3A3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20FD44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0E6A8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32BD836A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673ED1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2E1B271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FFA" w:rsidRPr="00BE5913" w14:paraId="5E6FC161" w14:textId="77777777" w:rsidTr="002329D5">
        <w:trPr>
          <w:trHeight w:val="135"/>
        </w:trPr>
        <w:tc>
          <w:tcPr>
            <w:tcW w:w="3870" w:type="dxa"/>
          </w:tcPr>
          <w:p w14:paraId="4F252422" w14:textId="084CCF6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20,000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โดยมีอัตราดอกเบี้ยที่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บวกส่วนเพิ่มต่อปีและกำหนดชำระคืนภายในปี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170" w:type="dxa"/>
          </w:tcPr>
          <w:p w14:paraId="1532BE82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D0869B1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AC6DB8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E81D7E" w14:textId="275AFA5B" w:rsidR="009A3FFA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5,500,000</w:t>
            </w:r>
          </w:p>
        </w:tc>
        <w:tc>
          <w:tcPr>
            <w:tcW w:w="270" w:type="dxa"/>
          </w:tcPr>
          <w:p w14:paraId="09C04F42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A3832C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EBE10A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124FCFF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AD3A58" w14:textId="430A9D9A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5DA4119E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F07ACF4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983B461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288B864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A44B775" w14:textId="3CABB698" w:rsidR="009A3FFA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5,500,000</w:t>
            </w:r>
          </w:p>
        </w:tc>
        <w:tc>
          <w:tcPr>
            <w:tcW w:w="262" w:type="dxa"/>
          </w:tcPr>
          <w:p w14:paraId="393EF446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681C771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BCD2367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D3E8BB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F2DE324" w14:textId="07941E43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500,000</w:t>
            </w:r>
          </w:p>
        </w:tc>
      </w:tr>
      <w:tr w:rsidR="009A3FFA" w:rsidRPr="00634E3B" w14:paraId="0A9D41DE" w14:textId="77777777" w:rsidTr="002329D5">
        <w:trPr>
          <w:trHeight w:val="135"/>
        </w:trPr>
        <w:tc>
          <w:tcPr>
            <w:tcW w:w="3870" w:type="dxa"/>
          </w:tcPr>
          <w:p w14:paraId="4AA2E6FB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83F79C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BF0000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6FE229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3F093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170FB4B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6650F16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E00AA97" w14:textId="77777777" w:rsidR="009A3FFA" w:rsidRPr="00634E3B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3FFA" w:rsidRPr="00BE5913" w14:paraId="2BE90494" w14:textId="77777777" w:rsidTr="002329D5">
        <w:trPr>
          <w:trHeight w:val="135"/>
        </w:trPr>
        <w:tc>
          <w:tcPr>
            <w:tcW w:w="3870" w:type="dxa"/>
          </w:tcPr>
          <w:p w14:paraId="4B8B32B6" w14:textId="7ABE40D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700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มีอัตราดอกเบี้ยร้อยละ </w:t>
            </w:r>
            <w:r w:rsidRPr="00BE5913">
              <w:rPr>
                <w:rFonts w:ascii="Angsana New" w:hAnsi="Angsana New"/>
                <w:sz w:val="30"/>
                <w:szCs w:val="30"/>
              </w:rPr>
              <w:t>3.25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 xml:space="preserve"> และ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THOR</w:t>
            </w:r>
            <w:r w:rsidR="00B760D3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60D3"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จ่ายชำระคืนเงินกู้ภายใน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นับจากวันที่เบิกใช้</w:t>
            </w:r>
          </w:p>
        </w:tc>
        <w:tc>
          <w:tcPr>
            <w:tcW w:w="1170" w:type="dxa"/>
          </w:tcPr>
          <w:p w14:paraId="4B535739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2DC95DF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298B7AE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6B04F5A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6253D38" w14:textId="77F52014" w:rsidR="009A3FFA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450,000</w:t>
            </w:r>
          </w:p>
        </w:tc>
        <w:tc>
          <w:tcPr>
            <w:tcW w:w="270" w:type="dxa"/>
          </w:tcPr>
          <w:p w14:paraId="4DAA63A9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D5AF05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1A84D06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09FC2D6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C02558C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CBE2DD4" w14:textId="1098B27B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450,000</w:t>
            </w:r>
          </w:p>
        </w:tc>
        <w:tc>
          <w:tcPr>
            <w:tcW w:w="270" w:type="dxa"/>
          </w:tcPr>
          <w:p w14:paraId="46F0D2EA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7491710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C0384A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922F756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624EA68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FD83DFE" w14:textId="5B0A882D" w:rsidR="009A3FFA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450,000</w:t>
            </w:r>
          </w:p>
        </w:tc>
        <w:tc>
          <w:tcPr>
            <w:tcW w:w="262" w:type="dxa"/>
          </w:tcPr>
          <w:p w14:paraId="45CEEABA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506D3A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87AE8B8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E3E997D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2930C95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E0FB6EA" w14:textId="2E565E23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450,000</w:t>
            </w:r>
          </w:p>
        </w:tc>
      </w:tr>
      <w:tr w:rsidR="00634E3B" w:rsidRPr="00BE5913" w14:paraId="0C78656A" w14:textId="77777777" w:rsidTr="002329D5">
        <w:trPr>
          <w:trHeight w:val="135"/>
        </w:trPr>
        <w:tc>
          <w:tcPr>
            <w:tcW w:w="3870" w:type="dxa"/>
          </w:tcPr>
          <w:p w14:paraId="07B05DFA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11F47F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DD7A37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A64DCC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035F55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56CF9A6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0B230DE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F098D23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BA0F26" w:rsidRPr="00BE5913" w14:paraId="40BA4306" w14:textId="77777777" w:rsidTr="002329D5">
        <w:trPr>
          <w:trHeight w:val="135"/>
        </w:trPr>
        <w:tc>
          <w:tcPr>
            <w:tcW w:w="3870" w:type="dxa"/>
          </w:tcPr>
          <w:p w14:paraId="4B6AC381" w14:textId="58C4646C" w:rsidR="00BA0F26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3,000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THOR</w:t>
            </w:r>
            <w:r w:rsidR="00B760D3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60D3"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และกำหนดชำระคืนภายใน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ปีนับจากวันที่เบิกใช้</w:t>
            </w:r>
          </w:p>
        </w:tc>
        <w:tc>
          <w:tcPr>
            <w:tcW w:w="1170" w:type="dxa"/>
          </w:tcPr>
          <w:p w14:paraId="6F6C218D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5925A04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7469B1BF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271669B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9DB1476" w14:textId="46E4B0BD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270" w:type="dxa"/>
          </w:tcPr>
          <w:p w14:paraId="44ACE296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A20CCC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15AB6A8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C5474E5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FE7732F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77D67AA" w14:textId="5D3A9270" w:rsidR="00501455" w:rsidRPr="00BE5913" w:rsidRDefault="0050145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FEB00F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E60B297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312D0683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96FCF9B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24D4D54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B51E58" w14:textId="717C22BB" w:rsidR="00BA0F26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3,000,000</w:t>
            </w:r>
          </w:p>
        </w:tc>
        <w:tc>
          <w:tcPr>
            <w:tcW w:w="262" w:type="dxa"/>
          </w:tcPr>
          <w:p w14:paraId="3059E937" w14:textId="77777777" w:rsidR="00BA0F26" w:rsidRPr="00BE5913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E2A6C7" w14:textId="77777777" w:rsidR="00BA0F26" w:rsidRPr="00634E3B" w:rsidRDefault="00BA0F2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D07C547" w14:textId="77777777" w:rsidR="00501455" w:rsidRPr="00634E3B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33EBDBB" w14:textId="77777777" w:rsidR="00501455" w:rsidRPr="00634E3B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C83F31C" w14:textId="77777777" w:rsidR="00501455" w:rsidRPr="00634E3B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0454B541" w14:textId="5D1244B3" w:rsidR="00501455" w:rsidRPr="00634E3B" w:rsidRDefault="00501455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13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634E3B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634E3B" w:rsidRPr="00BE5913" w14:paraId="190529CB" w14:textId="77777777" w:rsidTr="002329D5">
        <w:trPr>
          <w:trHeight w:val="135"/>
        </w:trPr>
        <w:tc>
          <w:tcPr>
            <w:tcW w:w="3870" w:type="dxa"/>
          </w:tcPr>
          <w:p w14:paraId="700D5D45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C01A20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72A59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E06150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0210C1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D499C06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BF358D6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51A3EE98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34E3B" w:rsidRPr="00BE5913" w14:paraId="51E77C8E" w14:textId="77777777" w:rsidTr="002329D5">
        <w:trPr>
          <w:trHeight w:val="135"/>
        </w:trPr>
        <w:tc>
          <w:tcPr>
            <w:tcW w:w="3870" w:type="dxa"/>
          </w:tcPr>
          <w:p w14:paraId="1D9398A6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53CFAD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53029B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97B739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5CC10E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366E42A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D4C144C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AB376F5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34E3B" w:rsidRPr="00BE5913" w14:paraId="55F14E8C" w14:textId="77777777" w:rsidTr="002329D5">
        <w:trPr>
          <w:trHeight w:val="135"/>
        </w:trPr>
        <w:tc>
          <w:tcPr>
            <w:tcW w:w="3870" w:type="dxa"/>
          </w:tcPr>
          <w:p w14:paraId="74BBC006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C290CD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9F499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A69492E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93B02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CC9A705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5F196F37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6DCC6952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34E3B" w:rsidRPr="00BE5913" w14:paraId="32C73AC9" w14:textId="77777777" w:rsidTr="002329D5">
        <w:trPr>
          <w:trHeight w:val="135"/>
        </w:trPr>
        <w:tc>
          <w:tcPr>
            <w:tcW w:w="3870" w:type="dxa"/>
          </w:tcPr>
          <w:p w14:paraId="1D554FD1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E3CB6E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0383D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7A70F8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4CE130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167DB76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285AFC6F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4592FB80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634E3B" w:rsidRPr="00BE5913" w14:paraId="20D3EF18" w14:textId="77777777" w:rsidTr="002329D5">
        <w:trPr>
          <w:trHeight w:val="135"/>
        </w:trPr>
        <w:tc>
          <w:tcPr>
            <w:tcW w:w="3870" w:type="dxa"/>
          </w:tcPr>
          <w:p w14:paraId="7438D685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8AAFD1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87B660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6C455D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ADB502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05FEB9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B09AF63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7D9A3AEF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501455" w:rsidRPr="00BE5913" w14:paraId="76DCD4F6" w14:textId="77777777" w:rsidTr="002329D5">
        <w:trPr>
          <w:trHeight w:val="135"/>
        </w:trPr>
        <w:tc>
          <w:tcPr>
            <w:tcW w:w="3870" w:type="dxa"/>
          </w:tcPr>
          <w:p w14:paraId="06403310" w14:textId="1FA0519B" w:rsidR="00501455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เงินกู้ยืมที่ไม่มีหลักประกันกับสถาบันการเงินในประเทศแห่งหนึ่ง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วงเงินรวมไม่เกิน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10,000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แบ่งเป็น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วงเงินย่อย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โดยวงเงินที่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5,000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</w:t>
            </w:r>
            <w:r w:rsidR="00F82F46" w:rsidRPr="00BE5913">
              <w:rPr>
                <w:rFonts w:ascii="Angsana New" w:hAnsi="Angsana New" w:hint="cs"/>
                <w:sz w:val="30"/>
                <w:szCs w:val="30"/>
                <w:cs/>
              </w:rPr>
              <w:t>ดอกเบี้ยคงที่ร้อยละ</w:t>
            </w:r>
            <w:r w:rsidR="00F82F46" w:rsidRPr="00BE5913">
              <w:rPr>
                <w:rFonts w:ascii="Angsana New" w:hAnsi="Angsana New"/>
                <w:sz w:val="30"/>
                <w:szCs w:val="30"/>
              </w:rPr>
              <w:t xml:space="preserve"> 3.66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และวงเงินที่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10,000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THOR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และกำหนดชำระทุก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ปีนับจากวันที่ทำสัญญา</w:t>
            </w:r>
          </w:p>
        </w:tc>
        <w:tc>
          <w:tcPr>
            <w:tcW w:w="1170" w:type="dxa"/>
          </w:tcPr>
          <w:p w14:paraId="7F15CC8B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01E6F4B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FC92A99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84C26F1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8A36544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09B8EE7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D2704D6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1C1B640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7F3AED2" w14:textId="1D4064B1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5,000,000</w:t>
            </w:r>
          </w:p>
        </w:tc>
        <w:tc>
          <w:tcPr>
            <w:tcW w:w="270" w:type="dxa"/>
          </w:tcPr>
          <w:p w14:paraId="0A86AF78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23F7A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FDEE6CB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5405ACC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FF21191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38C9364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697F840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A98ABDF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728A8BF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C0647C3" w14:textId="5DDE77A2" w:rsidR="00AD11C4" w:rsidRPr="00BE5913" w:rsidRDefault="00AD11C4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FBF462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33B845DE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70FA0DDC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098E956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549CBD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513BC92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0651AE7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0049065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07DEE80B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7DB26D9" w14:textId="6A242651" w:rsidR="00501455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5,000,000</w:t>
            </w:r>
          </w:p>
        </w:tc>
        <w:tc>
          <w:tcPr>
            <w:tcW w:w="262" w:type="dxa"/>
          </w:tcPr>
          <w:p w14:paraId="1D6E251B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0CC3AAE9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F305D32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EA6AC8E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B5BB816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5ED3EC84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D9CEE9F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85964E0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ABFF128" w14:textId="77777777" w:rsidR="00AD11C4" w:rsidRPr="00BE5913" w:rsidRDefault="00AD11C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23" w:lineRule="auto"/>
              <w:ind w:right="13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924138" w14:textId="40936BBD" w:rsidR="00AD11C4" w:rsidRPr="00BE5913" w:rsidRDefault="00AD11C4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23" w:lineRule="auto"/>
              <w:ind w:right="13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34E3B" w:rsidRPr="005405B8" w14:paraId="502C64D9" w14:textId="77777777" w:rsidTr="002329D5">
        <w:trPr>
          <w:trHeight w:val="135"/>
        </w:trPr>
        <w:tc>
          <w:tcPr>
            <w:tcW w:w="3870" w:type="dxa"/>
          </w:tcPr>
          <w:p w14:paraId="66138A9C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6B96C66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28043D8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DB7978C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373DCD25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</w:tcPr>
          <w:p w14:paraId="58F3E4DF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1FA03673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3" w:type="dxa"/>
          </w:tcPr>
          <w:p w14:paraId="6055A1C8" w14:textId="77777777" w:rsidR="00634E3B" w:rsidRPr="005405B8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01455" w:rsidRPr="00BE5913" w14:paraId="7F7012EA" w14:textId="77777777" w:rsidTr="002329D5">
        <w:trPr>
          <w:trHeight w:val="135"/>
        </w:trPr>
        <w:tc>
          <w:tcPr>
            <w:tcW w:w="3870" w:type="dxa"/>
          </w:tcPr>
          <w:p w14:paraId="4838E185" w14:textId="007DCE42" w:rsidR="00501455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</w:t>
            </w:r>
            <w:r w:rsidR="00A506DB" w:rsidRPr="00BE5913"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3,000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ล้านบาท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มีอัตราดอกเบี้ย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THOR</w:t>
            </w:r>
            <w:r w:rsidR="00B760D3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760D3" w:rsidRPr="00BE5913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บวกส่วนเพิ่มต่อปี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</w:t>
            </w:r>
            <w:r w:rsidR="007658AE" w:rsidRPr="00BE5913">
              <w:rPr>
                <w:rFonts w:ascii="Angsana New" w:hAnsi="Angsana New" w:hint="cs"/>
                <w:sz w:val="30"/>
                <w:szCs w:val="30"/>
                <w:cs/>
              </w:rPr>
              <w:t>คืน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ทุกปีภายใน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4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391A1C50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1FFBFDF6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8F37D55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49308202" w14:textId="66F1C250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3,000,000</w:t>
            </w:r>
          </w:p>
        </w:tc>
        <w:tc>
          <w:tcPr>
            <w:tcW w:w="270" w:type="dxa"/>
          </w:tcPr>
          <w:p w14:paraId="64F866A2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0B6F4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E06397C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5FCC0552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88641E0" w14:textId="30F4F78D" w:rsidR="001A14F6" w:rsidRPr="00BE5913" w:rsidRDefault="001A14F6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99ECDE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C639C09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7577704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B18628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4920C6DB" w14:textId="117D9B0A" w:rsidR="00501455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3,000,000</w:t>
            </w:r>
          </w:p>
        </w:tc>
        <w:tc>
          <w:tcPr>
            <w:tcW w:w="262" w:type="dxa"/>
          </w:tcPr>
          <w:p w14:paraId="0979A0F8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</w:tcPr>
          <w:p w14:paraId="149C9E06" w14:textId="77777777" w:rsidR="00501455" w:rsidRPr="00BE5913" w:rsidRDefault="0050145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25DD9C88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E5001FF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A2102AB" w14:textId="7E69459C" w:rsidR="001A14F6" w:rsidRPr="00BE5913" w:rsidRDefault="001A14F6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634E3B" w:rsidRPr="005405B8" w14:paraId="1F9F2630" w14:textId="77777777" w:rsidTr="00634E3B">
        <w:trPr>
          <w:trHeight w:val="135"/>
        </w:trPr>
        <w:tc>
          <w:tcPr>
            <w:tcW w:w="3870" w:type="dxa"/>
          </w:tcPr>
          <w:p w14:paraId="62CE4D76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F7EA4ED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89D1A4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14:paraId="3A3C6D99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3B456B70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8" w:type="dxa"/>
          </w:tcPr>
          <w:p w14:paraId="71376DE5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262" w:type="dxa"/>
          </w:tcPr>
          <w:p w14:paraId="767FCB98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3" w:type="dxa"/>
          </w:tcPr>
          <w:p w14:paraId="1FB28B85" w14:textId="77777777" w:rsidR="00634E3B" w:rsidRPr="005405B8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1A14F6" w:rsidRPr="00BE5913" w14:paraId="16A9D9ED" w14:textId="77777777" w:rsidTr="00634E3B">
        <w:trPr>
          <w:trHeight w:val="135"/>
        </w:trPr>
        <w:tc>
          <w:tcPr>
            <w:tcW w:w="3870" w:type="dxa"/>
          </w:tcPr>
          <w:p w14:paraId="61E865DA" w14:textId="36F10E37" w:rsidR="001A14F6" w:rsidRPr="00BE5913" w:rsidRDefault="00EA6E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เงินกู้ยืมที่ไม่มีหลักประกันกับสถาบันการเงิน</w:t>
            </w:r>
            <w:r w:rsidR="005E55DC" w:rsidRPr="00BE5913">
              <w:rPr>
                <w:rFonts w:ascii="Angsana New" w:hAnsi="Angsana New" w:hint="cs"/>
                <w:sz w:val="30"/>
                <w:szCs w:val="30"/>
                <w:cs/>
              </w:rPr>
              <w:t>ต่าง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ประเทศแห่งหนึ่ง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วงเงินรวม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26F16" w:rsidRPr="00BE5913">
              <w:rPr>
                <w:rFonts w:ascii="Angsana New" w:hAnsi="Angsana New"/>
                <w:sz w:val="30"/>
                <w:szCs w:val="30"/>
              </w:rPr>
              <w:t xml:space="preserve">50 </w:t>
            </w:r>
            <w:r w:rsidR="00D26F16" w:rsidRPr="00BE5913">
              <w:rPr>
                <w:rFonts w:ascii="Angsana New" w:hAnsi="Angsana New" w:hint="cs"/>
                <w:sz w:val="30"/>
                <w:szCs w:val="30"/>
                <w:cs/>
              </w:rPr>
              <w:t>ล้านเหรียญสหรัฐ</w:t>
            </w:r>
            <w:r w:rsidR="00D26F16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810D2" w:rsidRPr="00BE5913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  <w:r w:rsidR="009810D2"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415B5" w:rsidRPr="00BE5913">
              <w:rPr>
                <w:rFonts w:ascii="Angsana New" w:hAnsi="Angsana New"/>
                <w:sz w:val="30"/>
                <w:szCs w:val="30"/>
              </w:rPr>
              <w:t xml:space="preserve">EURIBOR </w:t>
            </w:r>
            <w:r w:rsidR="005405B8">
              <w:rPr>
                <w:rFonts w:ascii="Angsana New" w:hAnsi="Angsana New" w:hint="cs"/>
                <w:sz w:val="30"/>
                <w:szCs w:val="30"/>
                <w:cs/>
              </w:rPr>
              <w:t>บวกส่วนเพิ่ม</w:t>
            </w:r>
            <w:r w:rsidR="00C415B5"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และกำหนดชำระ</w:t>
            </w:r>
            <w:r w:rsidR="007658AE" w:rsidRPr="00BE5913">
              <w:rPr>
                <w:rFonts w:ascii="Angsana New" w:hAnsi="Angsana New" w:hint="cs"/>
                <w:sz w:val="30"/>
                <w:szCs w:val="30"/>
                <w:cs/>
              </w:rPr>
              <w:t>คืน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ทุกปีภายใน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5333B" w:rsidRPr="00BE5913">
              <w:rPr>
                <w:rFonts w:ascii="Angsana New" w:hAnsi="Angsana New"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8537C" w14:textId="30840613" w:rsidR="001A14F6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1,698,125</w:t>
            </w:r>
          </w:p>
        </w:tc>
        <w:tc>
          <w:tcPr>
            <w:tcW w:w="270" w:type="dxa"/>
            <w:vAlign w:val="bottom"/>
          </w:tcPr>
          <w:p w14:paraId="0DC7761F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0B2DF9" w14:textId="090ED28D" w:rsidR="001A14F6" w:rsidRPr="00BE5913" w:rsidRDefault="001A14F6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FEF7177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FE0AB10" w14:textId="1E83F2A1" w:rsidR="001A14F6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1,698,125</w:t>
            </w:r>
          </w:p>
        </w:tc>
        <w:tc>
          <w:tcPr>
            <w:tcW w:w="262" w:type="dxa"/>
            <w:vAlign w:val="bottom"/>
          </w:tcPr>
          <w:p w14:paraId="290F4D92" w14:textId="77777777" w:rsidR="001A14F6" w:rsidRPr="00BE5913" w:rsidRDefault="001A14F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B1F9BD3" w14:textId="6FA5CED0" w:rsidR="001A14F6" w:rsidRPr="00BE5913" w:rsidRDefault="001A14F6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43AF9" w:rsidRPr="00BE5913" w14:paraId="223B82BC" w14:textId="77777777" w:rsidTr="00634E3B">
        <w:trPr>
          <w:trHeight w:val="180"/>
        </w:trPr>
        <w:tc>
          <w:tcPr>
            <w:tcW w:w="3870" w:type="dxa"/>
          </w:tcPr>
          <w:p w14:paraId="6D2E1E7A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5430FF" w14:textId="27E7D16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1E87815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53A87B" w14:textId="2599941F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60,383,340 </w:t>
            </w:r>
          </w:p>
        </w:tc>
        <w:tc>
          <w:tcPr>
            <w:tcW w:w="270" w:type="dxa"/>
          </w:tcPr>
          <w:p w14:paraId="3A732AE9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F41F745" w14:textId="17E13738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50B80EF9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0233881" w14:textId="64C2FE8D" w:rsidR="00443AF9" w:rsidRPr="00BE5913" w:rsidRDefault="00443AF9" w:rsidP="00443AF9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60,383,340 </w:t>
            </w:r>
          </w:p>
        </w:tc>
      </w:tr>
      <w:tr w:rsidR="00634E3B" w:rsidRPr="00BE5913" w14:paraId="4FCE1090" w14:textId="77777777" w:rsidTr="00634E3B">
        <w:trPr>
          <w:trHeight w:val="180"/>
        </w:trPr>
        <w:tc>
          <w:tcPr>
            <w:tcW w:w="3870" w:type="dxa"/>
          </w:tcPr>
          <w:p w14:paraId="58DF2BD9" w14:textId="04055ED0" w:rsidR="00634E3B" w:rsidRPr="00634E3B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34E3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170" w:type="dxa"/>
            <w:vAlign w:val="bottom"/>
          </w:tcPr>
          <w:p w14:paraId="04A20B29" w14:textId="2339BA3E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270" w:type="dxa"/>
            <w:vAlign w:val="bottom"/>
          </w:tcPr>
          <w:p w14:paraId="5792E9E0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A23293E" w14:textId="78AAA4C0" w:rsidR="00634E3B" w:rsidRPr="00BE5913" w:rsidRDefault="00634E3B" w:rsidP="0063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1F1F474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6A3C0A89" w14:textId="62BA5C03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262" w:type="dxa"/>
            <w:vAlign w:val="bottom"/>
          </w:tcPr>
          <w:p w14:paraId="1C6D287A" w14:textId="77777777" w:rsidR="00634E3B" w:rsidRPr="00BE5913" w:rsidRDefault="00634E3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2B689B8" w14:textId="2268BA94" w:rsidR="00634E3B" w:rsidRPr="00BE5913" w:rsidRDefault="00634E3B" w:rsidP="00634E3B">
            <w:pPr>
              <w:pStyle w:val="acctfourfigures"/>
              <w:tabs>
                <w:tab w:val="clear" w:pos="765"/>
                <w:tab w:val="decimal" w:pos="645"/>
              </w:tabs>
              <w:spacing w:line="223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3FFA" w:rsidRPr="00BE5913" w14:paraId="0DF63E2C" w14:textId="77777777">
        <w:trPr>
          <w:trHeight w:val="180"/>
        </w:trPr>
        <w:tc>
          <w:tcPr>
            <w:tcW w:w="3870" w:type="dxa"/>
          </w:tcPr>
          <w:p w14:paraId="4A90DF9D" w14:textId="6CA09DC1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46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</w:t>
            </w:r>
            <w:r w:rsidRPr="00BE5913">
              <w:rPr>
                <w:rFonts w:ascii="Angsana New" w:hAnsi="Angsana New"/>
                <w:sz w:val="30"/>
                <w:szCs w:val="30"/>
              </w:rPr>
              <w:br/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1170" w:type="dxa"/>
          </w:tcPr>
          <w:p w14:paraId="1C1C7D3E" w14:textId="77777777" w:rsidR="000729A2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DF6766" w14:textId="054AA805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35,134 </w:t>
            </w:r>
          </w:p>
        </w:tc>
        <w:tc>
          <w:tcPr>
            <w:tcW w:w="270" w:type="dxa"/>
            <w:vAlign w:val="bottom"/>
          </w:tcPr>
          <w:p w14:paraId="3F8E73F8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03C89C" w14:textId="58F77DF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(33,611)</w:t>
            </w:r>
          </w:p>
        </w:tc>
        <w:tc>
          <w:tcPr>
            <w:tcW w:w="270" w:type="dxa"/>
            <w:vAlign w:val="bottom"/>
          </w:tcPr>
          <w:p w14:paraId="4733E881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54B5E9B" w14:textId="77777777" w:rsidR="000729A2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6B82EB" w14:textId="3D6275BB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35,134 </w:t>
            </w:r>
          </w:p>
        </w:tc>
        <w:tc>
          <w:tcPr>
            <w:tcW w:w="262" w:type="dxa"/>
            <w:vAlign w:val="bottom"/>
          </w:tcPr>
          <w:p w14:paraId="108A33FC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bottom"/>
          </w:tcPr>
          <w:p w14:paraId="20F91062" w14:textId="1BF1934E" w:rsidR="009A3FFA" w:rsidRPr="00BE5913" w:rsidRDefault="009A3FFA" w:rsidP="00BD11CE">
            <w:pPr>
              <w:pStyle w:val="acctfourfigures"/>
              <w:tabs>
                <w:tab w:val="clear" w:pos="765"/>
                <w:tab w:val="decimal" w:pos="960"/>
              </w:tabs>
              <w:spacing w:line="223" w:lineRule="auto"/>
              <w:ind w:left="-79" w:right="-130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(33,611)</w:t>
            </w:r>
          </w:p>
        </w:tc>
      </w:tr>
      <w:tr w:rsidR="009A3FFA" w:rsidRPr="00BE5913" w14:paraId="0FC708FA" w14:textId="77777777" w:rsidTr="002329D5">
        <w:trPr>
          <w:trHeight w:val="180"/>
        </w:trPr>
        <w:tc>
          <w:tcPr>
            <w:tcW w:w="3870" w:type="dxa"/>
          </w:tcPr>
          <w:p w14:paraId="5D975BCD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253" w:hanging="2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2A9AEF4" w14:textId="6462E5A2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65,818,114 </w:t>
            </w:r>
          </w:p>
        </w:tc>
        <w:tc>
          <w:tcPr>
            <w:tcW w:w="270" w:type="dxa"/>
          </w:tcPr>
          <w:p w14:paraId="12A97433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9DB8CCA" w14:textId="3BE0F016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46B4E711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5114E2B" w14:textId="084C8BE4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65,818,114 </w:t>
            </w:r>
          </w:p>
        </w:tc>
        <w:tc>
          <w:tcPr>
            <w:tcW w:w="262" w:type="dxa"/>
          </w:tcPr>
          <w:p w14:paraId="23F09D0B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0C5652B" w14:textId="0DCCE71C" w:rsidR="009A3FFA" w:rsidRPr="00BE5913" w:rsidRDefault="009A3FFA" w:rsidP="00BE5913">
            <w:pPr>
              <w:pStyle w:val="acctfourfigures"/>
              <w:tabs>
                <w:tab w:val="clear" w:pos="765"/>
                <w:tab w:val="decimal" w:pos="970"/>
              </w:tabs>
              <w:spacing w:line="223" w:lineRule="auto"/>
              <w:ind w:left="-79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</w:tr>
      <w:tr w:rsidR="009A3FFA" w:rsidRPr="00BE5913" w14:paraId="3564A55F" w14:textId="77777777" w:rsidTr="002329D5">
        <w:tc>
          <w:tcPr>
            <w:tcW w:w="3870" w:type="dxa"/>
          </w:tcPr>
          <w:p w14:paraId="60131FEA" w14:textId="36CD99DA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BC47FF" w14:textId="52DAFF8C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(26</w:t>
            </w:r>
            <w:r w:rsidR="00D022A8" w:rsidRPr="00BE59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022A8" w:rsidRPr="00BE5913">
              <w:rPr>
                <w:rFonts w:asciiTheme="majorBidi" w:hAnsiTheme="majorBidi" w:cstheme="majorBidi"/>
                <w:sz w:val="30"/>
                <w:szCs w:val="30"/>
              </w:rPr>
              <w:t>251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22E25E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7531D18" w14:textId="780478B0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(338,041)</w:t>
            </w:r>
          </w:p>
        </w:tc>
        <w:tc>
          <w:tcPr>
            <w:tcW w:w="270" w:type="dxa"/>
          </w:tcPr>
          <w:p w14:paraId="0A8FFF9C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4DA7A3" w14:textId="58D484E1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D022A8" w:rsidRPr="00BE5913">
              <w:rPr>
                <w:rFonts w:asciiTheme="majorBidi" w:hAnsiTheme="majorBidi" w:cstheme="majorBidi"/>
                <w:sz w:val="30"/>
                <w:szCs w:val="30"/>
              </w:rPr>
              <w:t>261,251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B24F940" w14:textId="02798B05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47AC858" w14:textId="69CFA9A9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(338,041)</w:t>
            </w:r>
          </w:p>
        </w:tc>
      </w:tr>
      <w:tr w:rsidR="009A3FFA" w:rsidRPr="00BE5913" w14:paraId="7786F49B" w14:textId="77777777" w:rsidTr="002329D5">
        <w:tc>
          <w:tcPr>
            <w:tcW w:w="3870" w:type="dxa"/>
          </w:tcPr>
          <w:p w14:paraId="28DA0BCA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002FC94" w14:textId="2EAE7A7C" w:rsidR="009A3FFA" w:rsidRPr="00BE5913" w:rsidRDefault="00F44B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65,556,863</w:t>
            </w:r>
          </w:p>
        </w:tc>
        <w:tc>
          <w:tcPr>
            <w:tcW w:w="270" w:type="dxa"/>
          </w:tcPr>
          <w:p w14:paraId="1DA09C73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9EA3B9" w14:textId="6166C710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60,011,688</w:t>
            </w:r>
          </w:p>
        </w:tc>
        <w:tc>
          <w:tcPr>
            <w:tcW w:w="270" w:type="dxa"/>
          </w:tcPr>
          <w:p w14:paraId="21FBAFAC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F8F2D8E" w14:textId="28BC5682" w:rsidR="009A3FFA" w:rsidRPr="00BE5913" w:rsidRDefault="000729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4B7E"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65,556,863</w:t>
            </w:r>
          </w:p>
        </w:tc>
        <w:tc>
          <w:tcPr>
            <w:tcW w:w="262" w:type="dxa"/>
          </w:tcPr>
          <w:p w14:paraId="42D372C8" w14:textId="7777777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4E74676" w14:textId="2201E4F7" w:rsidR="009A3FFA" w:rsidRPr="00BE5913" w:rsidRDefault="009A3FF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60,011,688</w:t>
            </w:r>
          </w:p>
        </w:tc>
      </w:tr>
      <w:tr w:rsidR="004A03FD" w:rsidRPr="00BE5913" w14:paraId="644E9375" w14:textId="77777777" w:rsidTr="004A03FD">
        <w:tc>
          <w:tcPr>
            <w:tcW w:w="3870" w:type="dxa"/>
          </w:tcPr>
          <w:p w14:paraId="548E0B46" w14:textId="7E6235FE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536A59" w14:textId="064D2CE8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261,672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323C414" w14:textId="77777777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2614BF" w14:textId="1EEA2A6F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70" w:type="dxa"/>
            <w:vAlign w:val="bottom"/>
          </w:tcPr>
          <w:p w14:paraId="45F6C94A" w14:textId="77777777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794F6EC" w14:textId="062BD7CE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261,672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18D189D0" w14:textId="77777777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39A0AE61" w14:textId="62A3657E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(8,800,000)</w:t>
            </w:r>
          </w:p>
        </w:tc>
      </w:tr>
      <w:tr w:rsidR="004A03FD" w:rsidRPr="00BE5913" w14:paraId="5DDB8830" w14:textId="77777777" w:rsidTr="002329D5">
        <w:tc>
          <w:tcPr>
            <w:tcW w:w="3870" w:type="dxa"/>
          </w:tcPr>
          <w:p w14:paraId="7128F956" w14:textId="5A699A11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BF2518D" w14:textId="1C5D0CD3" w:rsidR="004A03FD" w:rsidRPr="00BE5913" w:rsidRDefault="004A03FD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34,295,191</w:t>
            </w:r>
          </w:p>
        </w:tc>
        <w:tc>
          <w:tcPr>
            <w:tcW w:w="270" w:type="dxa"/>
          </w:tcPr>
          <w:p w14:paraId="2A2F6B0F" w14:textId="77777777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82AFA4F" w14:textId="0ACB4453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51,436,247</w:t>
            </w:r>
          </w:p>
        </w:tc>
        <w:tc>
          <w:tcPr>
            <w:tcW w:w="270" w:type="dxa"/>
          </w:tcPr>
          <w:p w14:paraId="23D19D11" w14:textId="77777777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B834C19" w14:textId="02750DA9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38,146,220</w:t>
            </w:r>
          </w:p>
        </w:tc>
        <w:tc>
          <w:tcPr>
            <w:tcW w:w="262" w:type="dxa"/>
          </w:tcPr>
          <w:p w14:paraId="370B3A64" w14:textId="77777777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left="-79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4CBE9F7" w14:textId="1D92CED1" w:rsidR="004A03FD" w:rsidRPr="00BE5913" w:rsidRDefault="004A03FD" w:rsidP="004A03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54,129,213</w:t>
            </w:r>
          </w:p>
        </w:tc>
      </w:tr>
    </w:tbl>
    <w:p w14:paraId="0186971E" w14:textId="77777777" w:rsidR="00634E3B" w:rsidRPr="005405B8" w:rsidRDefault="00634E3B" w:rsidP="00540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253" w:hanging="253"/>
        <w:jc w:val="thaiDistribute"/>
        <w:rPr>
          <w:rFonts w:ascii="Angsana New" w:hAnsi="Angsana New"/>
          <w:sz w:val="10"/>
          <w:szCs w:val="10"/>
          <w:cs/>
        </w:rPr>
      </w:pPr>
      <w:bookmarkStart w:id="22" w:name="_Hlk46869492"/>
      <w:r w:rsidRPr="005405B8">
        <w:rPr>
          <w:rFonts w:ascii="Angsana New" w:hAnsi="Angsana New"/>
          <w:sz w:val="10"/>
          <w:szCs w:val="10"/>
          <w:cs/>
        </w:rPr>
        <w:br w:type="page"/>
      </w:r>
    </w:p>
    <w:p w14:paraId="7909495E" w14:textId="289D5B52" w:rsidR="006145FD" w:rsidRPr="00BE5913" w:rsidRDefault="006145FD" w:rsidP="00634E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รายการเคลื่อนไหวของเงินกู้ยืมระยะยาวจากกิจการที่เกี่ยวข้องกันสำหรับปีสิ้นสุดวันที่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D11CE">
        <w:rPr>
          <w:rFonts w:ascii="Angsana New" w:hAnsi="Angsana New"/>
          <w:sz w:val="30"/>
          <w:szCs w:val="30"/>
        </w:rPr>
        <w:t>31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  <w:lang w:eastAsia="zh-CN"/>
        </w:rPr>
        <w:t>ธันวาคม</w:t>
      </w:r>
      <w:r w:rsidRPr="00BE5913">
        <w:rPr>
          <w:rFonts w:ascii="Angsana New" w:hAnsi="Angsana New"/>
          <w:sz w:val="30"/>
          <w:szCs w:val="30"/>
          <w:lang w:eastAsia="zh-CN"/>
        </w:rPr>
        <w:t xml:space="preserve"> 256</w:t>
      </w:r>
      <w:r w:rsidR="009A3FFA" w:rsidRPr="00BE5913">
        <w:rPr>
          <w:rFonts w:ascii="Angsana New" w:hAnsi="Angsana New"/>
          <w:sz w:val="30"/>
          <w:szCs w:val="30"/>
          <w:lang w:eastAsia="zh-CN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9A3FFA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FDDFE44" w14:textId="77777777" w:rsidR="00DB4A52" w:rsidRPr="00443AF9" w:rsidRDefault="00DB4A52" w:rsidP="00BE5913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pPr w:leftFromText="180" w:rightFromText="180" w:vertAnchor="text" w:horzAnchor="page" w:tblpX="160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6145FD" w:rsidRPr="00BE5913" w14:paraId="577BCC4D" w14:textId="77777777">
        <w:trPr>
          <w:tblHeader/>
        </w:trPr>
        <w:tc>
          <w:tcPr>
            <w:tcW w:w="2520" w:type="dxa"/>
            <w:shd w:val="clear" w:color="auto" w:fill="auto"/>
          </w:tcPr>
          <w:p w14:paraId="7450A709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250944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8E15F6E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916BDC0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87A50D6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45FD" w:rsidRPr="00BE5913" w14:paraId="32338713" w14:textId="77777777">
        <w:trPr>
          <w:tblHeader/>
        </w:trPr>
        <w:tc>
          <w:tcPr>
            <w:tcW w:w="2520" w:type="dxa"/>
          </w:tcPr>
          <w:p w14:paraId="43598668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C8614DA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EDADD91" w14:textId="0D755B6B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135D96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D72CC81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81C5FFB" w14:textId="53B75C24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135D96" w:rsidRPr="00BE591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39B0857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6D9B9126" w14:textId="63B40D5E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135D96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41C4AB5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6AA472" w14:textId="61B9868A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br/>
              <w:t>256</w:t>
            </w:r>
            <w:r w:rsidR="00135D96" w:rsidRPr="00BE591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145FD" w:rsidRPr="00BE5913" w14:paraId="51A891DF" w14:textId="77777777">
        <w:trPr>
          <w:tblHeader/>
        </w:trPr>
        <w:tc>
          <w:tcPr>
            <w:tcW w:w="2520" w:type="dxa"/>
          </w:tcPr>
          <w:p w14:paraId="7DD1BFB0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2B3B054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2808E35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8DC85A8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4F00685B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B03B3B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DD2DE9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5C371790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88FD9EF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5FD" w:rsidRPr="00BE5913" w14:paraId="1B2E5D28" w14:textId="77777777">
        <w:trPr>
          <w:tblHeader/>
        </w:trPr>
        <w:tc>
          <w:tcPr>
            <w:tcW w:w="2520" w:type="dxa"/>
          </w:tcPr>
          <w:p w14:paraId="4AF0EF01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0DCEC9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64C2AB31" w14:textId="77777777" w:rsidR="006145FD" w:rsidRPr="00BE5913" w:rsidRDefault="006145F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D96" w:rsidRPr="00BE5913" w14:paraId="2912D9DF" w14:textId="77777777">
        <w:trPr>
          <w:trHeight w:val="180"/>
        </w:trPr>
        <w:tc>
          <w:tcPr>
            <w:tcW w:w="2520" w:type="dxa"/>
          </w:tcPr>
          <w:p w14:paraId="5CB87FA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D060562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0940AA" w14:textId="045759C8" w:rsidR="00135D96" w:rsidRPr="00BE5913" w:rsidRDefault="00481C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224,559 </w:t>
            </w:r>
          </w:p>
        </w:tc>
        <w:tc>
          <w:tcPr>
            <w:tcW w:w="270" w:type="dxa"/>
          </w:tcPr>
          <w:p w14:paraId="0D029F3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8A2B236" w14:textId="1129CAD4" w:rsidR="00135D96" w:rsidRPr="00BE5913" w:rsidRDefault="004111B4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35D96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066</w:t>
            </w:r>
            <w:r w:rsidR="00135D96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549B820E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CD93504" w14:textId="5DF06FDC" w:rsidR="00135D96" w:rsidRPr="00BE5913" w:rsidRDefault="00481C97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2,917,52</w:t>
            </w:r>
            <w:r w:rsidR="0017492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63D3C3CD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E0B784C" w14:textId="7090E7C2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</w:tr>
      <w:tr w:rsidR="00135D96" w:rsidRPr="00BE5913" w14:paraId="2783E08D" w14:textId="77777777">
        <w:trPr>
          <w:trHeight w:val="180"/>
        </w:trPr>
        <w:tc>
          <w:tcPr>
            <w:tcW w:w="2520" w:type="dxa"/>
          </w:tcPr>
          <w:p w14:paraId="533D06D1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673B72B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BACF" w14:textId="7EBA24BF" w:rsidR="00135D96" w:rsidRPr="00BE5913" w:rsidRDefault="00481C97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7387795A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2F47701A" w14:textId="2A1BE3C9" w:rsidR="00135D96" w:rsidRPr="00BE5913" w:rsidRDefault="00135D96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82847" w:rsidRPr="00BE5913">
              <w:rPr>
                <w:rFonts w:asciiTheme="majorBidi" w:hAnsiTheme="majorBidi" w:cstheme="majorBidi"/>
                <w:sz w:val="30"/>
                <w:szCs w:val="30"/>
              </w:rPr>
              <w:t>16,926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A4596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606BAF4" w14:textId="514C4D0D" w:rsidR="00135D96" w:rsidRPr="00BE5913" w:rsidRDefault="00481C97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35,405,483 </w:t>
            </w:r>
          </w:p>
        </w:tc>
        <w:tc>
          <w:tcPr>
            <w:tcW w:w="262" w:type="dxa"/>
          </w:tcPr>
          <w:p w14:paraId="5B3F0A1E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C73F4D2" w14:textId="6A555172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6,271,444 </w:t>
            </w:r>
          </w:p>
        </w:tc>
      </w:tr>
      <w:tr w:rsidR="00135D96" w:rsidRPr="00BE5913" w14:paraId="1D841771" w14:textId="77777777">
        <w:trPr>
          <w:trHeight w:val="180"/>
        </w:trPr>
        <w:tc>
          <w:tcPr>
            <w:tcW w:w="2520" w:type="dxa"/>
          </w:tcPr>
          <w:p w14:paraId="094A46E9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018F094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6397D9" w14:textId="19D798DF" w:rsidR="00135D96" w:rsidRPr="00BE5913" w:rsidRDefault="00481C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(224,559)</w:t>
            </w:r>
          </w:p>
        </w:tc>
        <w:tc>
          <w:tcPr>
            <w:tcW w:w="270" w:type="dxa"/>
          </w:tcPr>
          <w:p w14:paraId="72C53C5E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3A9D3F8" w14:textId="04E08175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(2,859,037)</w:t>
            </w:r>
          </w:p>
        </w:tc>
        <w:tc>
          <w:tcPr>
            <w:tcW w:w="270" w:type="dxa"/>
          </w:tcPr>
          <w:p w14:paraId="75358145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AD2C67" w14:textId="0F84CC70" w:rsidR="00135D96" w:rsidRPr="00BE5913" w:rsidRDefault="00481C97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(34,471,979)</w:t>
            </w:r>
          </w:p>
        </w:tc>
        <w:tc>
          <w:tcPr>
            <w:tcW w:w="262" w:type="dxa"/>
          </w:tcPr>
          <w:p w14:paraId="2E8D3A78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B08D945" w14:textId="52450F3D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(4,034,157)</w:t>
            </w:r>
          </w:p>
        </w:tc>
      </w:tr>
      <w:tr w:rsidR="00135D96" w:rsidRPr="00BE5913" w14:paraId="1BF016E8" w14:textId="77777777">
        <w:trPr>
          <w:trHeight w:val="180"/>
        </w:trPr>
        <w:tc>
          <w:tcPr>
            <w:tcW w:w="2520" w:type="dxa"/>
          </w:tcPr>
          <w:p w14:paraId="6F8408C3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 xml:space="preserve">1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260" w:type="dxa"/>
          </w:tcPr>
          <w:p w14:paraId="37512251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E9E5278" w14:textId="4C0D2396" w:rsidR="00135D96" w:rsidRPr="00BE5913" w:rsidRDefault="00481C97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CEA5A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44B5CC43" w14:textId="03E63905" w:rsidR="00135D96" w:rsidRPr="00443AF9" w:rsidRDefault="00B7760E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A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224,559</w:t>
            </w:r>
          </w:p>
        </w:tc>
        <w:tc>
          <w:tcPr>
            <w:tcW w:w="270" w:type="dxa"/>
          </w:tcPr>
          <w:p w14:paraId="0D6A02F4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37001199" w14:textId="27AE52CD" w:rsidR="00135D96" w:rsidRPr="00443AF9" w:rsidRDefault="00481C97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3A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3,851,029</w:t>
            </w:r>
          </w:p>
        </w:tc>
        <w:tc>
          <w:tcPr>
            <w:tcW w:w="262" w:type="dxa"/>
          </w:tcPr>
          <w:p w14:paraId="18AFF4F3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3154C401" w14:textId="7EB8B440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2,917,525</w:t>
            </w:r>
          </w:p>
        </w:tc>
      </w:tr>
    </w:tbl>
    <w:p w14:paraId="5760AFAF" w14:textId="77777777" w:rsidR="00BA4B6A" w:rsidRPr="00443AF9" w:rsidRDefault="00BA4B6A" w:rsidP="00443AF9">
      <w:pPr>
        <w:tabs>
          <w:tab w:val="clear" w:pos="227"/>
          <w:tab w:val="clear" w:pos="454"/>
          <w:tab w:val="clear" w:pos="907"/>
          <w:tab w:val="clear" w:pos="1644"/>
          <w:tab w:val="left" w:pos="1170"/>
          <w:tab w:val="left" w:pos="1620"/>
        </w:tabs>
        <w:spacing w:line="223" w:lineRule="auto"/>
        <w:ind w:left="630" w:right="119"/>
        <w:jc w:val="thaiDistribute"/>
        <w:rPr>
          <w:rFonts w:ascii="Angsana New" w:hAnsi="Angsana New"/>
          <w:sz w:val="24"/>
          <w:szCs w:val="24"/>
        </w:rPr>
      </w:pPr>
    </w:p>
    <w:p w14:paraId="3BE06CBC" w14:textId="5E93DEEE" w:rsidR="008B20EC" w:rsidRPr="00BE5913" w:rsidRDefault="008B20EC" w:rsidP="00BE5913">
      <w:pPr>
        <w:tabs>
          <w:tab w:val="clear" w:pos="454"/>
          <w:tab w:val="clear" w:pos="680"/>
          <w:tab w:val="clear" w:pos="907"/>
          <w:tab w:val="clear" w:pos="1644"/>
          <w:tab w:val="left" w:pos="1170"/>
          <w:tab w:val="left" w:pos="1260"/>
          <w:tab w:val="left" w:pos="1620"/>
          <w:tab w:val="left" w:pos="216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รายการเคลื่อนไหวของเงินกู้ยืมระยะยาวจากสถาบันการเงิน</w:t>
      </w:r>
      <w:r w:rsidR="00182AC3" w:rsidRPr="00BE5913">
        <w:rPr>
          <w:rFonts w:ascii="Angsana New" w:hAnsi="Angsana New" w:hint="cs"/>
          <w:sz w:val="30"/>
          <w:szCs w:val="30"/>
          <w:cs/>
        </w:rPr>
        <w:t>สำหรับปี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135D96" w:rsidRPr="00BE5913">
        <w:rPr>
          <w:rFonts w:ascii="Angsana New" w:hAnsi="Angsana New"/>
          <w:sz w:val="30"/>
          <w:szCs w:val="30"/>
        </w:rPr>
        <w:t>7</w:t>
      </w:r>
      <w:r w:rsidR="00933478" w:rsidRPr="00BE5913">
        <w:rPr>
          <w:rFonts w:ascii="Angsana New" w:hAnsi="Angsana New"/>
          <w:sz w:val="30"/>
          <w:szCs w:val="30"/>
        </w:rPr>
        <w:t xml:space="preserve"> </w:t>
      </w:r>
      <w:r w:rsidR="00933478"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="00933478" w:rsidRPr="00BE5913">
        <w:rPr>
          <w:rFonts w:ascii="Angsana New" w:hAnsi="Angsana New"/>
          <w:sz w:val="30"/>
          <w:szCs w:val="30"/>
        </w:rPr>
        <w:t>256</w:t>
      </w:r>
      <w:r w:rsidR="00135D96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5C1AB8C" w14:textId="77777777" w:rsidR="00C46303" w:rsidRPr="00443AF9" w:rsidRDefault="00C46303" w:rsidP="00443AF9">
      <w:pPr>
        <w:tabs>
          <w:tab w:val="clear" w:pos="227"/>
          <w:tab w:val="clear" w:pos="454"/>
          <w:tab w:val="clear" w:pos="907"/>
          <w:tab w:val="clear" w:pos="1644"/>
          <w:tab w:val="left" w:pos="1170"/>
          <w:tab w:val="left" w:pos="1620"/>
        </w:tabs>
        <w:spacing w:line="223" w:lineRule="auto"/>
        <w:ind w:left="63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70"/>
        <w:gridCol w:w="1197"/>
        <w:gridCol w:w="270"/>
        <w:gridCol w:w="1148"/>
        <w:gridCol w:w="262"/>
        <w:gridCol w:w="1173"/>
      </w:tblGrid>
      <w:tr w:rsidR="008B20EC" w:rsidRPr="00BE5913" w14:paraId="7A1C1C16" w14:textId="77777777" w:rsidTr="002329D5">
        <w:trPr>
          <w:tblHeader/>
        </w:trPr>
        <w:tc>
          <w:tcPr>
            <w:tcW w:w="3960" w:type="dxa"/>
            <w:shd w:val="clear" w:color="auto" w:fill="auto"/>
          </w:tcPr>
          <w:p w14:paraId="6315EAC4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5ADC4D40" w14:textId="7E2D0F72" w:rsidR="008B20EC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8C673E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35618AF1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BE5913" w14:paraId="043E3578" w14:textId="77777777" w:rsidTr="002329D5">
        <w:trPr>
          <w:tblHeader/>
        </w:trPr>
        <w:tc>
          <w:tcPr>
            <w:tcW w:w="3960" w:type="dxa"/>
          </w:tcPr>
          <w:p w14:paraId="236E5E59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C26349A" w14:textId="600A771E" w:rsidR="00D62106" w:rsidRPr="00BE5913" w:rsidRDefault="003C46F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35D96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BCE198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9276268" w14:textId="1DB1C686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135D96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6F6EF9E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A537750" w14:textId="474433D8" w:rsidR="00D62106" w:rsidRPr="00BE5913" w:rsidRDefault="003C46F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135D96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5F14F5A7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220ED59" w14:textId="1E4B443F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135D96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8B20EC" w:rsidRPr="00BE5913" w14:paraId="5B67467D" w14:textId="77777777" w:rsidTr="002329D5">
        <w:trPr>
          <w:tblHeader/>
        </w:trPr>
        <w:tc>
          <w:tcPr>
            <w:tcW w:w="3960" w:type="dxa"/>
          </w:tcPr>
          <w:p w14:paraId="5A03A144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20" w:right="-108" w:firstLine="2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584EA044" w14:textId="77777777" w:rsidR="008B20EC" w:rsidRPr="00BE5913" w:rsidRDefault="008B20E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D96" w:rsidRPr="00BE5913" w14:paraId="5BC763A8" w14:textId="77777777" w:rsidTr="002329D5">
        <w:trPr>
          <w:trHeight w:val="180"/>
        </w:trPr>
        <w:tc>
          <w:tcPr>
            <w:tcW w:w="3960" w:type="dxa"/>
          </w:tcPr>
          <w:p w14:paraId="240817EE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658ADC3A" w14:textId="3F75CFF9" w:rsidR="00135D96" w:rsidRPr="00BE5913" w:rsidRDefault="003E1A2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70" w:type="dxa"/>
          </w:tcPr>
          <w:p w14:paraId="1B2F83F3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8E5C3D1" w14:textId="40942823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54,136,790 </w:t>
            </w:r>
          </w:p>
        </w:tc>
        <w:tc>
          <w:tcPr>
            <w:tcW w:w="270" w:type="dxa"/>
          </w:tcPr>
          <w:p w14:paraId="7195E7CA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1EEA196F" w14:textId="2A02C296" w:rsidR="00135D96" w:rsidRPr="00BE5913" w:rsidRDefault="003E1A2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60,349,729 </w:t>
            </w:r>
          </w:p>
        </w:tc>
        <w:tc>
          <w:tcPr>
            <w:tcW w:w="262" w:type="dxa"/>
          </w:tcPr>
          <w:p w14:paraId="15DE8447" w14:textId="77777777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485602D" w14:textId="227A585B" w:rsidR="00135D96" w:rsidRPr="00BE5913" w:rsidRDefault="00135D9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54,136,790 </w:t>
            </w:r>
          </w:p>
        </w:tc>
      </w:tr>
      <w:tr w:rsidR="00443AF9" w:rsidRPr="00BE5913" w14:paraId="0AAFA9DB" w14:textId="77777777" w:rsidTr="00443AF9">
        <w:trPr>
          <w:trHeight w:val="180"/>
        </w:trPr>
        <w:tc>
          <w:tcPr>
            <w:tcW w:w="3960" w:type="dxa"/>
          </w:tcPr>
          <w:p w14:paraId="0B46FE8C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DA00485" w14:textId="6862A45A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198,125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EDA3CFB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5623AC8" w14:textId="0D6E0148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14,950,000 </w:t>
            </w:r>
          </w:p>
        </w:tc>
        <w:tc>
          <w:tcPr>
            <w:tcW w:w="270" w:type="dxa"/>
          </w:tcPr>
          <w:p w14:paraId="3475DD14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8AF1A9D" w14:textId="6713DB65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18,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198,125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609CC469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7927E601" w14:textId="6CFE871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14,950,000 </w:t>
            </w:r>
          </w:p>
        </w:tc>
      </w:tr>
      <w:tr w:rsidR="00443AF9" w:rsidRPr="00BE5913" w14:paraId="29535F7F" w14:textId="77777777" w:rsidTr="00443AF9">
        <w:trPr>
          <w:trHeight w:val="180"/>
        </w:trPr>
        <w:tc>
          <w:tcPr>
            <w:tcW w:w="3960" w:type="dxa"/>
          </w:tcPr>
          <w:p w14:paraId="1013E2D8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</w:tcPr>
          <w:p w14:paraId="65F2395B" w14:textId="2A001F64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(12,800,000)</w:t>
            </w:r>
          </w:p>
        </w:tc>
        <w:tc>
          <w:tcPr>
            <w:tcW w:w="270" w:type="dxa"/>
          </w:tcPr>
          <w:p w14:paraId="188F3D70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A34C24F" w14:textId="6E51E1CD" w:rsidR="00443AF9" w:rsidRPr="00BD11CE" w:rsidRDefault="00443AF9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(8,666,660)</w:t>
            </w:r>
          </w:p>
        </w:tc>
        <w:tc>
          <w:tcPr>
            <w:tcW w:w="270" w:type="dxa"/>
          </w:tcPr>
          <w:p w14:paraId="650F3B9F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46F2452" w14:textId="1560252E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(12,800,000)</w:t>
            </w:r>
          </w:p>
        </w:tc>
        <w:tc>
          <w:tcPr>
            <w:tcW w:w="262" w:type="dxa"/>
          </w:tcPr>
          <w:p w14:paraId="06D1244D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06A4E87" w14:textId="14828B9E" w:rsidR="00443AF9" w:rsidRPr="00BD11CE" w:rsidRDefault="00443AF9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(8,666,660)</w:t>
            </w:r>
          </w:p>
        </w:tc>
      </w:tr>
      <w:tr w:rsidR="00443AF9" w:rsidRPr="00BE5913" w14:paraId="495A5914" w14:textId="77777777" w:rsidTr="001B15D4">
        <w:trPr>
          <w:trHeight w:val="180"/>
        </w:trPr>
        <w:tc>
          <w:tcPr>
            <w:tcW w:w="3960" w:type="dxa"/>
          </w:tcPr>
          <w:p w14:paraId="7B995DAC" w14:textId="7E84FE44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34E3B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AB947B" w14:textId="141A992C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270" w:type="dxa"/>
            <w:vAlign w:val="bottom"/>
          </w:tcPr>
          <w:p w14:paraId="626C1C68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AA6EF" w14:textId="5B72EE1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A3300E8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1B69535" w14:textId="63250900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262" w:type="dxa"/>
            <w:vAlign w:val="bottom"/>
          </w:tcPr>
          <w:p w14:paraId="5486CC53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52595D3A" w14:textId="1ED72FA0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3AF9" w:rsidRPr="00BE5913" w14:paraId="2A655D20" w14:textId="77777777" w:rsidTr="002329D5">
        <w:trPr>
          <w:trHeight w:val="180"/>
        </w:trPr>
        <w:tc>
          <w:tcPr>
            <w:tcW w:w="3960" w:type="dxa"/>
          </w:tcPr>
          <w:p w14:paraId="7E83456D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0B72F1" w14:textId="61C1058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65,749,369 </w:t>
            </w:r>
          </w:p>
        </w:tc>
        <w:tc>
          <w:tcPr>
            <w:tcW w:w="270" w:type="dxa"/>
          </w:tcPr>
          <w:p w14:paraId="0B454346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7B327EFC" w14:textId="63DCAC5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60,420,130</w:t>
            </w:r>
          </w:p>
        </w:tc>
        <w:tc>
          <w:tcPr>
            <w:tcW w:w="270" w:type="dxa"/>
          </w:tcPr>
          <w:p w14:paraId="5B3E9057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0A34511F" w14:textId="4A315F01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65,749,369 </w:t>
            </w:r>
          </w:p>
        </w:tc>
        <w:tc>
          <w:tcPr>
            <w:tcW w:w="262" w:type="dxa"/>
          </w:tcPr>
          <w:p w14:paraId="1418BAE0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3C5E816" w14:textId="0EC61A6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60,420,130</w:t>
            </w:r>
          </w:p>
        </w:tc>
      </w:tr>
      <w:tr w:rsidR="00443AF9" w:rsidRPr="00BE5913" w14:paraId="5A1448D1" w14:textId="77777777" w:rsidTr="00443AF9">
        <w:trPr>
          <w:trHeight w:val="180"/>
        </w:trPr>
        <w:tc>
          <w:tcPr>
            <w:tcW w:w="3960" w:type="dxa"/>
          </w:tcPr>
          <w:p w14:paraId="699B255C" w14:textId="3DB51BD2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6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</w:t>
            </w:r>
            <w:r w:rsidRPr="00BE5913">
              <w:rPr>
                <w:rFonts w:ascii="Angsana New" w:hAnsi="Angsana New"/>
                <w:sz w:val="30"/>
                <w:szCs w:val="30"/>
              </w:rPr>
              <w:br/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ในมูลค่ายุติธรรม</w:t>
            </w:r>
          </w:p>
        </w:tc>
        <w:tc>
          <w:tcPr>
            <w:tcW w:w="1170" w:type="dxa"/>
            <w:vAlign w:val="bottom"/>
          </w:tcPr>
          <w:p w14:paraId="7FF52FFB" w14:textId="0EE31E8B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68,74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C3EB028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BF8F807" w14:textId="7467B3B6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(70,401)</w:t>
            </w:r>
          </w:p>
        </w:tc>
        <w:tc>
          <w:tcPr>
            <w:tcW w:w="270" w:type="dxa"/>
            <w:vAlign w:val="bottom"/>
          </w:tcPr>
          <w:p w14:paraId="694FE401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38EAF4CC" w14:textId="32864A65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68,74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  <w:vAlign w:val="bottom"/>
          </w:tcPr>
          <w:p w14:paraId="28BE084F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1D517C25" w14:textId="6F86CD3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(70,401)</w:t>
            </w:r>
          </w:p>
        </w:tc>
      </w:tr>
      <w:tr w:rsidR="00443AF9" w:rsidRPr="00BE5913" w14:paraId="716CFB5F" w14:textId="77777777" w:rsidTr="002329D5">
        <w:trPr>
          <w:trHeight w:val="180"/>
        </w:trPr>
        <w:tc>
          <w:tcPr>
            <w:tcW w:w="3960" w:type="dxa"/>
          </w:tcPr>
          <w:p w14:paraId="1FCEFECF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120E7C" w14:textId="1F75B3B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65,818,11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6C2893B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301782A3" w14:textId="71445C0D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60,349,729</w:t>
            </w:r>
          </w:p>
        </w:tc>
        <w:tc>
          <w:tcPr>
            <w:tcW w:w="270" w:type="dxa"/>
          </w:tcPr>
          <w:p w14:paraId="10FB77C4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A2E57CC" w14:textId="1F1B4A7D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65,818,11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7EEAEC6C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57CD7BC" w14:textId="2A113D0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60,349,729</w:t>
            </w:r>
          </w:p>
        </w:tc>
      </w:tr>
      <w:tr w:rsidR="00443AF9" w:rsidRPr="00BE5913" w14:paraId="333CD265" w14:textId="77777777" w:rsidTr="007E567D">
        <w:trPr>
          <w:trHeight w:val="180"/>
        </w:trPr>
        <w:tc>
          <w:tcPr>
            <w:tcW w:w="3960" w:type="dxa"/>
          </w:tcPr>
          <w:p w14:paraId="680C415E" w14:textId="73AB382A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349588" w14:textId="7F6706DD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(261,251)</w:t>
            </w:r>
          </w:p>
        </w:tc>
        <w:tc>
          <w:tcPr>
            <w:tcW w:w="270" w:type="dxa"/>
          </w:tcPr>
          <w:p w14:paraId="315948D7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94C300E" w14:textId="61648EA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(338,041)</w:t>
            </w:r>
          </w:p>
        </w:tc>
        <w:tc>
          <w:tcPr>
            <w:tcW w:w="270" w:type="dxa"/>
          </w:tcPr>
          <w:p w14:paraId="0ADC5BA9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42B51C50" w14:textId="4B45F121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(261,251)</w:t>
            </w:r>
          </w:p>
        </w:tc>
        <w:tc>
          <w:tcPr>
            <w:tcW w:w="262" w:type="dxa"/>
          </w:tcPr>
          <w:p w14:paraId="390C1290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F30EE90" w14:textId="22209D3B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(338,041)</w:t>
            </w:r>
          </w:p>
        </w:tc>
      </w:tr>
      <w:tr w:rsidR="00443AF9" w:rsidRPr="00BE5913" w14:paraId="7369372C" w14:textId="77777777" w:rsidTr="002329D5">
        <w:trPr>
          <w:trHeight w:val="180"/>
        </w:trPr>
        <w:tc>
          <w:tcPr>
            <w:tcW w:w="3960" w:type="dxa"/>
          </w:tcPr>
          <w:p w14:paraId="50202371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BFC85E1" w14:textId="29CEE31E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65,556,863</w:t>
            </w:r>
          </w:p>
        </w:tc>
        <w:tc>
          <w:tcPr>
            <w:tcW w:w="270" w:type="dxa"/>
          </w:tcPr>
          <w:p w14:paraId="21A91528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6E9D624A" w14:textId="6D2F29A3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60,011,688</w:t>
            </w:r>
          </w:p>
        </w:tc>
        <w:tc>
          <w:tcPr>
            <w:tcW w:w="270" w:type="dxa"/>
          </w:tcPr>
          <w:p w14:paraId="26D0AB05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E3D954A" w14:textId="26E51EF5" w:rsidR="00443AF9" w:rsidRPr="00BE5913" w:rsidRDefault="00443AF9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 65,556,863</w:t>
            </w:r>
          </w:p>
        </w:tc>
        <w:tc>
          <w:tcPr>
            <w:tcW w:w="262" w:type="dxa"/>
          </w:tcPr>
          <w:p w14:paraId="0B9513C0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71235462" w14:textId="66A81B88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60,011,688</w:t>
            </w:r>
          </w:p>
        </w:tc>
      </w:tr>
      <w:tr w:rsidR="00443AF9" w:rsidRPr="00BE5913" w14:paraId="2499A8C5" w14:textId="77777777" w:rsidTr="004A03FD">
        <w:trPr>
          <w:trHeight w:val="180"/>
        </w:trPr>
        <w:tc>
          <w:tcPr>
            <w:tcW w:w="3960" w:type="dxa"/>
          </w:tcPr>
          <w:p w14:paraId="58120BBE" w14:textId="4A92DA62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9" w:hanging="33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3A2">
              <w:rPr>
                <w:rFonts w:ascii="Angsana New" w:hAnsi="Angsana New" w:hint="cs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7595C5A" w14:textId="4A999ADB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03FD">
              <w:rPr>
                <w:rFonts w:asciiTheme="majorBidi" w:hAnsiTheme="majorBidi" w:cstheme="majorBidi"/>
                <w:sz w:val="30"/>
                <w:szCs w:val="30"/>
              </w:rPr>
              <w:t>31,261,672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38CADA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FCAE515" w14:textId="1D2BAD21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(8,800,000)</w:t>
            </w:r>
          </w:p>
        </w:tc>
        <w:tc>
          <w:tcPr>
            <w:tcW w:w="270" w:type="dxa"/>
            <w:vAlign w:val="bottom"/>
          </w:tcPr>
          <w:p w14:paraId="25C3594E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5245D6C8" w14:textId="33E8ED1E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03FD">
              <w:rPr>
                <w:rFonts w:asciiTheme="majorBidi" w:hAnsiTheme="majorBidi" w:cstheme="majorBidi"/>
                <w:sz w:val="30"/>
                <w:szCs w:val="30"/>
              </w:rPr>
              <w:t>31,261,672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5C4DA181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2939AC74" w14:textId="229FDF03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(8,800,000)</w:t>
            </w:r>
          </w:p>
        </w:tc>
      </w:tr>
      <w:tr w:rsidR="00443AF9" w:rsidRPr="00BE5913" w14:paraId="55020C7C" w14:textId="77777777" w:rsidTr="002329D5">
        <w:trPr>
          <w:trHeight w:val="180"/>
        </w:trPr>
        <w:tc>
          <w:tcPr>
            <w:tcW w:w="3960" w:type="dxa"/>
          </w:tcPr>
          <w:p w14:paraId="662332E9" w14:textId="77777777" w:rsidR="00443AF9" w:rsidRPr="00BE5913" w:rsidRDefault="00443AF9" w:rsidP="00443AF9">
            <w:pPr>
              <w:ind w:left="67"/>
              <w:rPr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64EF74" w14:textId="5A1EBACF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433B0A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443CB8E3" w14:textId="5D8F3630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88DB687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FA03F9F" w14:textId="52E6065E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1B583C9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B8DABBC" w14:textId="2CB5BB7A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18" w:firstLine="45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443AF9" w:rsidRPr="00BE5913" w14:paraId="1E7E765C" w14:textId="77777777" w:rsidTr="002329D5">
        <w:trPr>
          <w:trHeight w:val="180"/>
        </w:trPr>
        <w:tc>
          <w:tcPr>
            <w:tcW w:w="3960" w:type="dxa"/>
          </w:tcPr>
          <w:p w14:paraId="4AA5CBEF" w14:textId="5D3FE329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8D7653" w14:textId="4714D8F1" w:rsidR="00443AF9" w:rsidRPr="00BE5913" w:rsidRDefault="004A03FD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34,295,191</w:t>
            </w:r>
          </w:p>
        </w:tc>
        <w:tc>
          <w:tcPr>
            <w:tcW w:w="270" w:type="dxa"/>
          </w:tcPr>
          <w:p w14:paraId="2F013A93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5D30ECDF" w14:textId="58D71D1D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51,211,688</w:t>
            </w:r>
          </w:p>
        </w:tc>
        <w:tc>
          <w:tcPr>
            <w:tcW w:w="270" w:type="dxa"/>
          </w:tcPr>
          <w:p w14:paraId="38FC0E30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38B925D9" w14:textId="04CADE45" w:rsidR="00443AF9" w:rsidRPr="00BE5913" w:rsidRDefault="004A03FD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34,295,191</w:t>
            </w:r>
          </w:p>
        </w:tc>
        <w:tc>
          <w:tcPr>
            <w:tcW w:w="262" w:type="dxa"/>
          </w:tcPr>
          <w:p w14:paraId="31EDCA94" w14:textId="77777777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A8153F4" w14:textId="74EECF5D" w:rsidR="00443AF9" w:rsidRPr="00BE5913" w:rsidRDefault="00443AF9" w:rsidP="00443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51,211,688</w:t>
            </w:r>
          </w:p>
        </w:tc>
      </w:tr>
    </w:tbl>
    <w:p w14:paraId="4372F565" w14:textId="77777777" w:rsidR="00063E3B" w:rsidRPr="00BE5913" w:rsidRDefault="00063E3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7C28BC6" w14:textId="24763486" w:rsidR="00417EAE" w:rsidRPr="00FD6BB8" w:rsidRDefault="00FD6BB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FD6BB8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การเข้าทำสัญญาเงินกู้ยืมและสัญญาแลกเปลี่ยนอัตราดอกเบี้ยกับสถาบันการเงิน</w:t>
      </w:r>
      <w:r w:rsidR="006A5555" w:rsidRPr="00FD6BB8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สำหรับปีสิ้นสุดวันที่ </w:t>
      </w:r>
      <w:r w:rsidR="006A5555" w:rsidRPr="00FD6BB8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="006A5555" w:rsidRPr="00FD6BB8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="006A5555" w:rsidRPr="00FD6BB8">
        <w:rPr>
          <w:rFonts w:ascii="Angsana New" w:hAnsi="Angsana New"/>
          <w:i/>
          <w:iCs/>
          <w:spacing w:val="-6"/>
          <w:sz w:val="30"/>
          <w:szCs w:val="30"/>
        </w:rPr>
        <w:t>2567</w:t>
      </w:r>
    </w:p>
    <w:p w14:paraId="38919513" w14:textId="77777777" w:rsidR="002F2058" w:rsidRPr="00BE5913" w:rsidRDefault="002F205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C5D9EC" w14:textId="5166197A" w:rsidR="004C30B7" w:rsidRPr="00BE5913" w:rsidRDefault="004C30B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26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มิถุนายน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แบ่งเป็น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                   </w:t>
      </w:r>
      <w:r w:rsidRPr="00BE5913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 w:hint="cs"/>
          <w:sz w:val="30"/>
          <w:szCs w:val="30"/>
          <w:cs/>
        </w:rPr>
        <w:t xml:space="preserve"> วงเงินย่อย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โดยวงเงินที่</w:t>
      </w:r>
      <w:r w:rsidRPr="00BE5913">
        <w:rPr>
          <w:rFonts w:ascii="Angsana New" w:hAnsi="Angsana New"/>
          <w:sz w:val="30"/>
          <w:szCs w:val="30"/>
        </w:rPr>
        <w:t xml:space="preserve"> 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5,000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</w:t>
      </w:r>
      <w:r w:rsidR="00682A4C" w:rsidRPr="00BE5913">
        <w:rPr>
          <w:rFonts w:ascii="Angsana New" w:hAnsi="Angsana New" w:hint="cs"/>
          <w:sz w:val="30"/>
          <w:szCs w:val="30"/>
          <w:cs/>
        </w:rPr>
        <w:t>คงที่ร้อยละ</w:t>
      </w:r>
      <w:r w:rsidR="00682A4C" w:rsidRPr="00BE5913">
        <w:rPr>
          <w:rFonts w:ascii="Angsana New" w:hAnsi="Angsana New"/>
          <w:sz w:val="30"/>
          <w:szCs w:val="30"/>
          <w:cs/>
        </w:rPr>
        <w:t xml:space="preserve"> </w:t>
      </w:r>
      <w:r w:rsidR="00682A4C" w:rsidRPr="00BE5913">
        <w:rPr>
          <w:rFonts w:ascii="Angsana New" w:hAnsi="Angsana New"/>
          <w:sz w:val="30"/>
          <w:szCs w:val="30"/>
        </w:rPr>
        <w:t>3.66</w:t>
      </w:r>
      <w:r w:rsidR="00682A4C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และวงเงินที่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10,000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THOR </w:t>
      </w:r>
      <w:r w:rsidRPr="00BE5913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กำหนดชำระทุก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เดือน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แต่ไม่เกิน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ปีนับจากวันที่ทำสัญญา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โดยทั้ง</w:t>
      </w:r>
      <w:r w:rsidRPr="00BE5913">
        <w:rPr>
          <w:rFonts w:ascii="Angsana New" w:hAnsi="Angsana New"/>
          <w:sz w:val="30"/>
          <w:szCs w:val="30"/>
        </w:rPr>
        <w:t xml:space="preserve"> 2 </w:t>
      </w:r>
      <w:r w:rsidRPr="00BE5913">
        <w:rPr>
          <w:rFonts w:ascii="Angsana New" w:hAnsi="Angsana New" w:hint="cs"/>
          <w:sz w:val="30"/>
          <w:szCs w:val="30"/>
          <w:cs/>
        </w:rPr>
        <w:t xml:space="preserve">วงเงินรวมกันไม่เกิน </w:t>
      </w:r>
      <w:r w:rsidRPr="00BE5913">
        <w:rPr>
          <w:rFonts w:ascii="Angsana New" w:hAnsi="Angsana New"/>
          <w:sz w:val="30"/>
          <w:szCs w:val="30"/>
        </w:rPr>
        <w:t>10,000</w:t>
      </w:r>
      <w:r w:rsidRPr="00BE5913">
        <w:rPr>
          <w:rFonts w:ascii="Angsana New" w:hAnsi="Angsana New" w:hint="cs"/>
          <w:sz w:val="30"/>
          <w:szCs w:val="30"/>
          <w:cs/>
        </w:rPr>
        <w:t xml:space="preserve"> ล้านบาท เงินกู้ยืมดังกล่าวมีวัตถุประสงค์เพื่อนำไปใช้ในการประกอบธุรกิจ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บริษัทได้เบิกใช้เงินกู้วงเงินที่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แล้วจำนวน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5,000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32460981" w14:textId="77777777" w:rsidR="004C30B7" w:rsidRPr="00BE5913" w:rsidRDefault="004C30B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1D82FDC7" w14:textId="6D1A04F3" w:rsidR="004C30B7" w:rsidRPr="00BE5913" w:rsidRDefault="004C30B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</w:rPr>
        <w:t xml:space="preserve"> 30 </w:t>
      </w:r>
      <w:r w:rsidRPr="00BE5913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BE5913">
        <w:rPr>
          <w:rFonts w:ascii="Angsana New" w:hAnsi="Angsana New"/>
          <w:sz w:val="30"/>
          <w:szCs w:val="30"/>
        </w:rPr>
        <w:t>2567</w:t>
      </w:r>
      <w:r w:rsidRPr="00BE5913">
        <w:rPr>
          <w:rFonts w:ascii="Angsana New" w:hAnsi="Angsana New" w:hint="cs"/>
          <w:sz w:val="30"/>
          <w:szCs w:val="30"/>
          <w:cs/>
        </w:rPr>
        <w:t xml:space="preserve"> บริษัทเข้าทำสัญญาเงินกู้ยืมกับสถาบันการเงินในประเทศแห่งหนึ่ง โดยมีวงเงิน </w:t>
      </w:r>
      <w:r w:rsidRPr="00BE5913">
        <w:rPr>
          <w:rFonts w:ascii="Angsana New" w:hAnsi="Angsana New"/>
          <w:sz w:val="30"/>
          <w:szCs w:val="30"/>
        </w:rPr>
        <w:t xml:space="preserve">3,000 </w:t>
      </w:r>
      <w:r w:rsidRPr="00BE5913">
        <w:rPr>
          <w:rFonts w:ascii="Angsana New" w:hAnsi="Angsana New" w:hint="cs"/>
          <w:sz w:val="30"/>
          <w:szCs w:val="30"/>
          <w:cs/>
        </w:rPr>
        <w:t>ล้านบาท 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THOR </w:t>
      </w:r>
      <w:r w:rsidRPr="00BE5913">
        <w:rPr>
          <w:rFonts w:ascii="Angsana New" w:hAnsi="Angsana New" w:hint="cs"/>
          <w:sz w:val="30"/>
          <w:szCs w:val="30"/>
          <w:cs/>
        </w:rPr>
        <w:t>บวกส่วนเพิ่มต่อปี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กำหนดชำระ</w:t>
      </w:r>
      <w:r w:rsidR="0021284D" w:rsidRPr="00BE5913">
        <w:rPr>
          <w:rFonts w:ascii="Angsana New" w:hAnsi="Angsana New" w:hint="cs"/>
          <w:sz w:val="30"/>
          <w:szCs w:val="30"/>
          <w:cs/>
        </w:rPr>
        <w:t>คืน</w:t>
      </w:r>
      <w:r w:rsidRPr="00BE5913">
        <w:rPr>
          <w:rFonts w:ascii="Angsana New" w:hAnsi="Angsana New" w:hint="cs"/>
          <w:sz w:val="30"/>
          <w:szCs w:val="30"/>
          <w:cs/>
        </w:rPr>
        <w:t>ทุกปีภายใน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4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</w:p>
    <w:p w14:paraId="41544031" w14:textId="77777777" w:rsidR="00362BA1" w:rsidRPr="00BE5913" w:rsidRDefault="00362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208D8F04" w14:textId="41426BCF" w:rsidR="000B54CC" w:rsidRPr="00BE5913" w:rsidRDefault="00362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E5913">
        <w:rPr>
          <w:rFonts w:ascii="Angsana New" w:hAnsi="Angsana New"/>
          <w:sz w:val="30"/>
          <w:szCs w:val="30"/>
        </w:rPr>
        <w:t xml:space="preserve">24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บริษัทเข้าทำสัญญากู้ยืม</w:t>
      </w:r>
      <w:r w:rsidR="00D25F10" w:rsidRPr="00BE5913">
        <w:rPr>
          <w:rFonts w:ascii="Angsana New" w:hAnsi="Angsana New" w:hint="cs"/>
          <w:sz w:val="30"/>
          <w:szCs w:val="30"/>
          <w:cs/>
        </w:rPr>
        <w:t>กับ</w:t>
      </w:r>
      <w:r w:rsidRPr="00BE5913">
        <w:rPr>
          <w:rFonts w:ascii="Angsana New" w:hAnsi="Angsana New" w:hint="cs"/>
          <w:sz w:val="30"/>
          <w:szCs w:val="30"/>
          <w:cs/>
        </w:rPr>
        <w:t xml:space="preserve">สถาบันการเงินต่างประเทศแห่งหนึ่ง โดยมีวงเงิน </w:t>
      </w:r>
      <w:r w:rsidRPr="00BE5913">
        <w:rPr>
          <w:rFonts w:ascii="Angsana New" w:hAnsi="Angsana New"/>
          <w:sz w:val="30"/>
          <w:szCs w:val="30"/>
        </w:rPr>
        <w:t xml:space="preserve">50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ล้านเหรียญสหรัฐ 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มีอัตราดอกเบี้ยที่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EURIBOR </w:t>
      </w:r>
      <w:r w:rsidR="00C803A2">
        <w:rPr>
          <w:rFonts w:ascii="Angsana New" w:hAnsi="Angsana New" w:hint="cs"/>
          <w:sz w:val="30"/>
          <w:szCs w:val="30"/>
          <w:cs/>
        </w:rPr>
        <w:t>บวกส่วนเพิ่ม</w:t>
      </w:r>
      <w:r w:rsidRPr="00BE5913">
        <w:rPr>
          <w:rFonts w:ascii="Angsana New" w:hAnsi="Angsana New" w:hint="cs"/>
          <w:sz w:val="30"/>
          <w:szCs w:val="30"/>
          <w:cs/>
        </w:rPr>
        <w:t>ต่อปี กำหนดชำระ</w:t>
      </w:r>
      <w:r w:rsidR="0021284D" w:rsidRPr="00BE5913">
        <w:rPr>
          <w:rFonts w:ascii="Angsana New" w:hAnsi="Angsana New" w:hint="cs"/>
          <w:sz w:val="30"/>
          <w:szCs w:val="30"/>
          <w:cs/>
        </w:rPr>
        <w:t>คืน</w:t>
      </w:r>
      <w:r w:rsidRPr="00BE5913">
        <w:rPr>
          <w:rFonts w:ascii="Angsana New" w:hAnsi="Angsana New" w:hint="cs"/>
          <w:sz w:val="30"/>
          <w:szCs w:val="30"/>
          <w:cs/>
        </w:rPr>
        <w:t>ทุกปีภายใน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3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</w:p>
    <w:p w14:paraId="6A4C1FAB" w14:textId="61A35A52" w:rsidR="00362BA1" w:rsidRPr="00BE5913" w:rsidRDefault="00362BA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</w:p>
    <w:p w14:paraId="509BF3E6" w14:textId="0C5D88D4" w:rsidR="00FD6BB8" w:rsidRPr="00FD6BB8" w:rsidRDefault="00FD6BB8" w:rsidP="00FD6B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FD6BB8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การเข้าทำสัญญาเงินกู้ยืมและสัญญาแลกเปลี่ยนอัตราดอกเบี้ยกับสถาบันการเงินสำหรับปีสิ้นสุดวันที่ </w:t>
      </w:r>
      <w:r w:rsidRPr="00FD6BB8">
        <w:rPr>
          <w:rFonts w:ascii="Angsana New" w:hAnsi="Angsana New"/>
          <w:i/>
          <w:iCs/>
          <w:spacing w:val="-6"/>
          <w:sz w:val="30"/>
          <w:szCs w:val="30"/>
        </w:rPr>
        <w:t xml:space="preserve">31 </w:t>
      </w:r>
      <w:r w:rsidRPr="00FD6BB8">
        <w:rPr>
          <w:rFonts w:ascii="Angsana New" w:hAnsi="Angsana New" w:hint="cs"/>
          <w:i/>
          <w:iCs/>
          <w:spacing w:val="-6"/>
          <w:sz w:val="30"/>
          <w:szCs w:val="30"/>
          <w:cs/>
        </w:rPr>
        <w:t xml:space="preserve">ธันวาคม </w:t>
      </w:r>
      <w:r w:rsidRPr="00FD6BB8">
        <w:rPr>
          <w:rFonts w:ascii="Angsana New" w:hAnsi="Angsana New"/>
          <w:i/>
          <w:iCs/>
          <w:spacing w:val="-6"/>
          <w:sz w:val="30"/>
          <w:szCs w:val="30"/>
        </w:rPr>
        <w:t>256</w:t>
      </w:r>
      <w:r>
        <w:rPr>
          <w:rFonts w:ascii="Angsana New" w:hAnsi="Angsana New"/>
          <w:i/>
          <w:iCs/>
          <w:spacing w:val="-6"/>
          <w:sz w:val="30"/>
          <w:szCs w:val="30"/>
        </w:rPr>
        <w:t>6</w:t>
      </w:r>
    </w:p>
    <w:p w14:paraId="595CDC09" w14:textId="77777777" w:rsidR="00FD6BB8" w:rsidRDefault="00FD6BB8" w:rsidP="00FD6BB8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4281D170" w14:textId="7EA6EB1D" w:rsidR="00FD6BB8" w:rsidRPr="00DF06DC" w:rsidRDefault="00FD6BB8" w:rsidP="00FD6BB8">
      <w:pPr>
        <w:tabs>
          <w:tab w:val="clear" w:pos="454"/>
          <w:tab w:val="clear" w:pos="680"/>
          <w:tab w:val="clear" w:pos="907"/>
          <w:tab w:val="left" w:pos="108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ในเดือนมิถุนายน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2566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บริษัทได้ทำการเปลี่ยนแปลงข้อตกลงในสัญญาสำหรับเงินกู้ยืมระยะยาวกับสถาบันการเงินในประเทศแห่งหนึ่งจำนว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 </w:t>
      </w:r>
      <w:r w:rsidRPr="00DF06DC">
        <w:rPr>
          <w:rFonts w:ascii="Angsana New" w:hAnsi="Angsana New" w:hint="cs"/>
          <w:sz w:val="30"/>
          <w:szCs w:val="30"/>
          <w:cs/>
        </w:rPr>
        <w:t>ฉบับ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โดยแก้ไขข้อตกลงที่ต้องปฏิบัติตามในสัญญาสำหรับวงเงินกู้ยืม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20,000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ล้านบาทและแก้ไขอัตราดอกเบี้ยจาก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THBFIX </w:t>
      </w:r>
      <w:r w:rsidRPr="00DF06DC">
        <w:rPr>
          <w:rFonts w:ascii="Angsana New" w:hAnsi="Angsana New" w:hint="cs"/>
          <w:sz w:val="30"/>
          <w:szCs w:val="30"/>
          <w:cs/>
        </w:rPr>
        <w:t>เป็น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THOR+</w:t>
      </w:r>
      <w:r>
        <w:rPr>
          <w:rFonts w:ascii="Angsana New" w:hAnsi="Angsana New"/>
          <w:sz w:val="30"/>
          <w:szCs w:val="30"/>
        </w:rPr>
        <w:t>1.30</w:t>
      </w:r>
      <w:r w:rsidRPr="00DF06DC">
        <w:rPr>
          <w:rFonts w:ascii="Angsana New" w:hAnsi="Angsana New"/>
          <w:sz w:val="30"/>
          <w:szCs w:val="30"/>
          <w:cs/>
        </w:rPr>
        <w:t>%</w:t>
      </w:r>
      <w:r w:rsidR="00C803A2">
        <w:rPr>
          <w:rFonts w:ascii="Angsana New" w:hAnsi="Angsana New" w:hint="cs"/>
          <w:sz w:val="30"/>
          <w:szCs w:val="30"/>
          <w:cs/>
        </w:rPr>
        <w:t xml:space="preserve"> ต่อปี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และข้อตกลงที่ต้องปฏิบัติตามในสัญญาสำหรับวงเงินกู้ยืม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30,000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</w:p>
    <w:p w14:paraId="094C9CB8" w14:textId="77777777" w:rsidR="00FD6BB8" w:rsidRPr="00DF06DC" w:rsidRDefault="00FD6BB8" w:rsidP="00FD6BB8">
      <w:pPr>
        <w:tabs>
          <w:tab w:val="clear" w:pos="454"/>
          <w:tab w:val="clear" w:pos="680"/>
          <w:tab w:val="clear" w:pos="907"/>
          <w:tab w:val="left" w:pos="63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5B24E8F4" w14:textId="77777777" w:rsidR="00FD6BB8" w:rsidRDefault="00FD6BB8" w:rsidP="00FD6BB8">
      <w:pPr>
        <w:tabs>
          <w:tab w:val="clear" w:pos="454"/>
          <w:tab w:val="clear" w:pos="680"/>
          <w:tab w:val="clear" w:pos="907"/>
          <w:tab w:val="left" w:pos="63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กรกฎาคม</w:t>
      </w:r>
      <w:r>
        <w:rPr>
          <w:rFonts w:ascii="Angsana New" w:hAnsi="Angsana New"/>
          <w:sz w:val="30"/>
          <w:szCs w:val="30"/>
        </w:rPr>
        <w:t xml:space="preserve"> 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20,000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THOR </w:t>
      </w:r>
      <w:r w:rsidRPr="00DF06DC">
        <w:rPr>
          <w:rFonts w:ascii="Angsana New" w:hAnsi="Angsana New" w:hint="cs"/>
          <w:sz w:val="30"/>
          <w:szCs w:val="30"/>
          <w:cs/>
        </w:rPr>
        <w:t>บวกส่วนเพิ่มต่อปีและกำหนดชำระคืนในเดือนธันวาคม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DF06DC">
        <w:rPr>
          <w:rFonts w:ascii="Angsana New" w:hAnsi="Angsana New" w:hint="cs"/>
          <w:sz w:val="30"/>
          <w:szCs w:val="30"/>
          <w:cs/>
        </w:rPr>
        <w:t xml:space="preserve"> เงินกู้ยืมดังกล่าวมีวัตถุประสงค์เพื่อพัฒนาโครงการ</w:t>
      </w:r>
    </w:p>
    <w:p w14:paraId="3209B5A1" w14:textId="77777777" w:rsidR="00FD6BB8" w:rsidRDefault="00FD6BB8" w:rsidP="00FD6BB8">
      <w:pPr>
        <w:tabs>
          <w:tab w:val="clear" w:pos="454"/>
          <w:tab w:val="clear" w:pos="680"/>
          <w:tab w:val="clear" w:pos="907"/>
          <w:tab w:val="left" w:pos="63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989A4ED" w14:textId="3F71BB23" w:rsidR="00FD6BB8" w:rsidRDefault="00FD6BB8" w:rsidP="00FD6BB8">
      <w:pPr>
        <w:tabs>
          <w:tab w:val="clear" w:pos="454"/>
          <w:tab w:val="clear" w:pos="680"/>
          <w:tab w:val="clear" w:pos="907"/>
          <w:tab w:val="left" w:pos="63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DF06D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30 </w:t>
      </w:r>
      <w:r w:rsidRPr="00DF06DC">
        <w:rPr>
          <w:rFonts w:ascii="Angsana New" w:hAnsi="Angsana New" w:hint="cs"/>
          <w:sz w:val="30"/>
          <w:szCs w:val="30"/>
          <w:cs/>
        </w:rPr>
        <w:t>พฤศจิกายน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2566 </w:t>
      </w:r>
      <w:r w:rsidRPr="00DF06DC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วงเงินรวม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3,000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โดยมีอัตราดอกเบี้ยที่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THOR+1.60% </w:t>
      </w:r>
      <w:r w:rsidR="00C803A2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กำหนดชำระคืนภายใน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 xml:space="preserve">5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นับจากวันที่เบิกใช้</w:t>
      </w:r>
      <w:r w:rsidRPr="00DF06DC">
        <w:rPr>
          <w:rFonts w:ascii="Angsana New" w:hAnsi="Angsana New"/>
          <w:sz w:val="30"/>
          <w:szCs w:val="30"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เงินกู้ยืมดังกล่าวมีวัตถุประสงค์เพื่อใช้ในการเข้าซื้อและพัฒนาโครงการ</w:t>
      </w:r>
    </w:p>
    <w:p w14:paraId="344C5A0F" w14:textId="77777777" w:rsidR="00BD11CE" w:rsidRDefault="00BD11CE" w:rsidP="00FD6BB8">
      <w:pPr>
        <w:tabs>
          <w:tab w:val="clear" w:pos="454"/>
          <w:tab w:val="clear" w:pos="680"/>
          <w:tab w:val="clear" w:pos="907"/>
          <w:tab w:val="left" w:pos="63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7088DDDA" w14:textId="327EE4F3" w:rsidR="00FD6BB8" w:rsidRPr="00DF06DC" w:rsidRDefault="00FD6BB8" w:rsidP="00FD6BB8">
      <w:pPr>
        <w:tabs>
          <w:tab w:val="clear" w:pos="454"/>
          <w:tab w:val="clear" w:pos="680"/>
          <w:tab w:val="clear" w:pos="907"/>
          <w:tab w:val="left" w:pos="630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6F5461">
        <w:rPr>
          <w:rFonts w:ascii="Angsana New" w:hAnsi="Angsana New" w:hint="cs"/>
          <w:spacing w:val="-8"/>
          <w:sz w:val="30"/>
          <w:szCs w:val="30"/>
          <w:cs/>
        </w:rPr>
        <w:t>เมื่อวันที่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/>
          <w:spacing w:val="-8"/>
          <w:sz w:val="30"/>
          <w:szCs w:val="30"/>
        </w:rPr>
        <w:t>26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ธันวาคม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/>
          <w:spacing w:val="-8"/>
          <w:sz w:val="30"/>
          <w:szCs w:val="30"/>
        </w:rPr>
        <w:t>2566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วงเงินรวม</w:t>
      </w:r>
      <w:r w:rsidRPr="006F546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6F5461">
        <w:rPr>
          <w:rFonts w:ascii="Angsana New" w:hAnsi="Angsana New"/>
          <w:spacing w:val="-8"/>
          <w:sz w:val="30"/>
          <w:szCs w:val="30"/>
        </w:rPr>
        <w:t xml:space="preserve">700 </w:t>
      </w:r>
      <w:r w:rsidRPr="006F5461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โดยมีอัตราดอกเบี้ยที่</w:t>
      </w:r>
      <w:r>
        <w:rPr>
          <w:rFonts w:ascii="Angsana New" w:hAnsi="Angsana New" w:hint="cs"/>
          <w:sz w:val="30"/>
          <w:szCs w:val="30"/>
          <w:cs/>
        </w:rPr>
        <w:t xml:space="preserve">ร้อยละ </w:t>
      </w:r>
      <w:r>
        <w:rPr>
          <w:rFonts w:ascii="Angsana New" w:hAnsi="Angsana New"/>
          <w:sz w:val="30"/>
          <w:szCs w:val="30"/>
        </w:rPr>
        <w:t xml:space="preserve">3.25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/>
          <w:sz w:val="30"/>
          <w:szCs w:val="30"/>
        </w:rPr>
        <w:t>THOR+</w:t>
      </w:r>
      <w:r>
        <w:rPr>
          <w:rFonts w:ascii="Angsana New" w:hAnsi="Angsana New"/>
          <w:sz w:val="30"/>
          <w:szCs w:val="30"/>
        </w:rPr>
        <w:t>1.47</w:t>
      </w:r>
      <w:r w:rsidRPr="00DF06DC">
        <w:rPr>
          <w:rFonts w:ascii="Angsana New" w:hAnsi="Angsana New"/>
          <w:sz w:val="30"/>
          <w:szCs w:val="30"/>
          <w:cs/>
        </w:rPr>
        <w:t xml:space="preserve">% </w:t>
      </w:r>
      <w:r w:rsidR="00C803A2">
        <w:rPr>
          <w:rFonts w:ascii="Angsana New" w:hAnsi="Angsana New" w:hint="cs"/>
          <w:sz w:val="30"/>
          <w:szCs w:val="30"/>
          <w:cs/>
        </w:rPr>
        <w:t xml:space="preserve">ต่อปี </w:t>
      </w:r>
      <w:r w:rsidRPr="00DF06DC">
        <w:rPr>
          <w:rFonts w:ascii="Angsana New" w:hAnsi="Angsana New" w:hint="cs"/>
          <w:sz w:val="30"/>
          <w:szCs w:val="30"/>
          <w:cs/>
        </w:rPr>
        <w:t>กำหนดชำระคืนภายใน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ปี</w:t>
      </w:r>
      <w:r w:rsidRPr="00DF06DC">
        <w:rPr>
          <w:rFonts w:ascii="Angsana New" w:hAnsi="Angsana New"/>
          <w:sz w:val="30"/>
          <w:szCs w:val="30"/>
          <w:cs/>
        </w:rPr>
        <w:t xml:space="preserve"> </w:t>
      </w:r>
      <w:r w:rsidRPr="00DF06DC">
        <w:rPr>
          <w:rFonts w:ascii="Angsana New" w:hAnsi="Angsana New" w:hint="cs"/>
          <w:sz w:val="30"/>
          <w:szCs w:val="30"/>
          <w:cs/>
        </w:rPr>
        <w:t>นับจากวันที่เบิกใช้ เงินกู้ยืมดังกล่าวมีวัตถุประสงค์เพื่อใช้ในการลงทุนและเป็นเงินทุนหมุนเวียนในการดำเนินงาน</w:t>
      </w:r>
    </w:p>
    <w:p w14:paraId="2CEB0E9A" w14:textId="77777777" w:rsidR="00FD6BB8" w:rsidRPr="00FD6BB8" w:rsidRDefault="00FD6BB8" w:rsidP="00FD6BB8">
      <w:pPr>
        <w:tabs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5FC83006" w14:textId="77777777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A9AE7F6" w14:textId="188115A2" w:rsidR="001F17E0" w:rsidRPr="00BE5913" w:rsidRDefault="001F17E0" w:rsidP="00BE5913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</w:t>
      </w:r>
      <w:r w:rsidR="009074C5" w:rsidRPr="00BE5913">
        <w:rPr>
          <w:rFonts w:ascii="Angsana New" w:hAnsi="Angsana New" w:hint="cs"/>
          <w:sz w:val="30"/>
          <w:szCs w:val="30"/>
          <w:cs/>
        </w:rPr>
        <w:t>และต่างประเทศ</w:t>
      </w:r>
      <w:r w:rsidR="00DB4A52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848EC4" w14:textId="3E45E623" w:rsidR="000A7C09" w:rsidRPr="00BE5913" w:rsidRDefault="000A7C09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43C19000" w14:textId="553911A9" w:rsidR="001F17E0" w:rsidRPr="00BE5913" w:rsidRDefault="001F17E0" w:rsidP="00BE5913">
      <w:pPr>
        <w:numPr>
          <w:ilvl w:val="0"/>
          <w:numId w:val="25"/>
        </w:numPr>
        <w:tabs>
          <w:tab w:val="clear" w:pos="454"/>
          <w:tab w:val="clear" w:pos="907"/>
          <w:tab w:val="clear" w:pos="1644"/>
          <w:tab w:val="clear" w:pos="1871"/>
          <w:tab w:val="left" w:pos="990"/>
          <w:tab w:val="left" w:pos="144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17492C">
        <w:rPr>
          <w:rFonts w:ascii="Angsana New" w:hAnsi="Angsana New"/>
          <w:sz w:val="30"/>
          <w:szCs w:val="30"/>
        </w:rPr>
        <w:t>50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  <w:r w:rsidR="00503CC9" w:rsidRPr="00BE5913">
        <w:rPr>
          <w:rFonts w:ascii="Angsana New" w:hAnsi="Angsana New" w:hint="cs"/>
          <w:sz w:val="30"/>
          <w:szCs w:val="30"/>
          <w:cs/>
        </w:rPr>
        <w:t>สำหรับสัญญากู้ยืมเงินระยะ</w:t>
      </w:r>
      <w:r w:rsidR="00D847C9" w:rsidRPr="00BE5913">
        <w:rPr>
          <w:rFonts w:ascii="Angsana New" w:hAnsi="Angsana New" w:hint="cs"/>
          <w:sz w:val="30"/>
          <w:szCs w:val="30"/>
          <w:cs/>
        </w:rPr>
        <w:t>ยาว</w:t>
      </w:r>
      <w:r w:rsidR="00EA53DF" w:rsidRPr="00BE5913">
        <w:rPr>
          <w:rFonts w:ascii="Angsana New" w:hAnsi="Angsana New" w:hint="cs"/>
          <w:sz w:val="30"/>
          <w:szCs w:val="30"/>
          <w:cs/>
        </w:rPr>
        <w:t>บางส่วน</w:t>
      </w:r>
    </w:p>
    <w:p w14:paraId="73BE1C59" w14:textId="77777777" w:rsidR="001F17E0" w:rsidRPr="00BE5913" w:rsidRDefault="001F17E0" w:rsidP="00BE5913">
      <w:pPr>
        <w:numPr>
          <w:ilvl w:val="0"/>
          <w:numId w:val="26"/>
        </w:num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990"/>
          <w:tab w:val="left" w:pos="126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5F52860E" w14:textId="3648D8D9" w:rsidR="001F17E0" w:rsidRPr="00BE5913" w:rsidRDefault="001F17E0" w:rsidP="00BE5913">
      <w:pPr>
        <w:numPr>
          <w:ilvl w:val="0"/>
          <w:numId w:val="26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ขาย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กับทรัพย์สินใน</w:t>
      </w:r>
      <w:r w:rsidR="00BD04F5" w:rsidRPr="00BE591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E5913">
        <w:rPr>
          <w:rFonts w:ascii="Angsana New" w:hAnsi="Angsana New" w:hint="cs"/>
          <w:sz w:val="30"/>
          <w:szCs w:val="30"/>
          <w:cs/>
        </w:rPr>
        <w:t>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="00EA110D" w:rsidRPr="00BE5913">
        <w:rPr>
          <w:rFonts w:ascii="Angsana New" w:hAnsi="Angsana New"/>
          <w:sz w:val="30"/>
          <w:szCs w:val="30"/>
          <w:cs/>
        </w:rPr>
        <w:t xml:space="preserve"> </w:t>
      </w:r>
      <w:r w:rsidR="00EA110D" w:rsidRPr="00BE5913">
        <w:rPr>
          <w:rFonts w:ascii="Angsana New" w:hAnsi="Angsana New" w:hint="cs"/>
          <w:sz w:val="30"/>
          <w:szCs w:val="30"/>
          <w:cs/>
        </w:rPr>
        <w:t>และ</w:t>
      </w:r>
    </w:p>
    <w:p w14:paraId="6826600A" w14:textId="4001690E" w:rsidR="001F17E0" w:rsidRPr="00BE5913" w:rsidRDefault="001F17E0" w:rsidP="00BE5913">
      <w:pPr>
        <w:numPr>
          <w:ilvl w:val="0"/>
          <w:numId w:val="26"/>
        </w:num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630" w:right="119" w:firstLine="9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บริษัทต้องป</w:t>
      </w:r>
      <w:r w:rsidR="004046BE" w:rsidRPr="00BE5913">
        <w:rPr>
          <w:rFonts w:ascii="Angsana New" w:hAnsi="Angsana New" w:hint="cs"/>
          <w:sz w:val="30"/>
          <w:szCs w:val="30"/>
          <w:cs/>
        </w:rPr>
        <w:t>ฏิ</w:t>
      </w:r>
      <w:r w:rsidRPr="00BE5913">
        <w:rPr>
          <w:rFonts w:ascii="Angsana New" w:hAnsi="Angsana New" w:hint="cs"/>
          <w:sz w:val="30"/>
          <w:szCs w:val="30"/>
          <w:cs/>
        </w:rPr>
        <w:t>บัติตามกฎหมาย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กฎเกณฑ์และข้อบังคับที่เกี่ยวข้อง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7CA8A826" w14:textId="15339FF2" w:rsidR="00237D07" w:rsidRDefault="00237D07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1FCF7F01" w14:textId="73B059E0" w:rsidR="00665E8E" w:rsidRPr="00BE5913" w:rsidRDefault="00665E8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ณ วันที่</w:t>
      </w:r>
      <w:r w:rsidR="002329D5" w:rsidRPr="00BE5913">
        <w:rPr>
          <w:rFonts w:ascii="Angsana New" w:hAnsi="Angsana New"/>
          <w:sz w:val="30"/>
          <w:szCs w:val="30"/>
        </w:rPr>
        <w:t xml:space="preserve"> 31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135D96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F5459A" w:rsidRPr="00BE5913">
        <w:rPr>
          <w:rFonts w:ascii="Angsana New" w:hAnsi="Angsana New"/>
          <w:sz w:val="30"/>
          <w:szCs w:val="30"/>
        </w:rPr>
        <w:t>3</w:t>
      </w:r>
      <w:r w:rsidR="00382682">
        <w:rPr>
          <w:rFonts w:ascii="Angsana New" w:hAnsi="Angsana New"/>
          <w:sz w:val="30"/>
          <w:szCs w:val="30"/>
        </w:rPr>
        <w:t>1</w:t>
      </w:r>
      <w:r w:rsidR="00F5459A" w:rsidRPr="00BE5913">
        <w:rPr>
          <w:rFonts w:ascii="Angsana New" w:hAnsi="Angsana New"/>
          <w:sz w:val="30"/>
          <w:szCs w:val="30"/>
        </w:rPr>
        <w:t>,613.70</w:t>
      </w:r>
      <w:r w:rsidR="00647C8E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ล้านบาทและ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F5459A" w:rsidRPr="00BE5913">
        <w:rPr>
          <w:rFonts w:ascii="Angsana New" w:hAnsi="Angsana New"/>
          <w:sz w:val="30"/>
          <w:szCs w:val="30"/>
        </w:rPr>
        <w:t>3</w:t>
      </w:r>
      <w:r w:rsidR="00382682">
        <w:rPr>
          <w:rFonts w:ascii="Angsana New" w:hAnsi="Angsana New"/>
          <w:sz w:val="30"/>
          <w:szCs w:val="30"/>
        </w:rPr>
        <w:t>1</w:t>
      </w:r>
      <w:r w:rsidR="00F5459A" w:rsidRPr="00BE5913">
        <w:rPr>
          <w:rFonts w:ascii="Angsana New" w:hAnsi="Angsana New"/>
          <w:sz w:val="30"/>
          <w:szCs w:val="30"/>
        </w:rPr>
        <w:t>,528.70</w:t>
      </w:r>
      <w:r w:rsidR="00533DD5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i/>
          <w:iCs/>
          <w:sz w:val="30"/>
          <w:szCs w:val="30"/>
        </w:rPr>
        <w:t>(256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6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: 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33,453.81</w:t>
      </w:r>
      <w:r w:rsidR="00D62106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D62106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="00D62106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35D96" w:rsidRPr="00BE5913">
        <w:rPr>
          <w:rFonts w:ascii="Angsana New" w:hAnsi="Angsana New"/>
          <w:i/>
          <w:iCs/>
          <w:sz w:val="30"/>
          <w:szCs w:val="30"/>
        </w:rPr>
        <w:t>33,368.81</w:t>
      </w:r>
      <w:r w:rsidR="00D62106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BE5913">
        <w:rPr>
          <w:rFonts w:ascii="Angsana New" w:hAnsi="Angsana New"/>
          <w:i/>
          <w:iCs/>
          <w:sz w:val="30"/>
          <w:szCs w:val="30"/>
        </w:rPr>
        <w:t>)</w:t>
      </w:r>
    </w:p>
    <w:p w14:paraId="530E5081" w14:textId="77777777" w:rsidR="00733F7F" w:rsidRPr="00BE5913" w:rsidRDefault="00733F7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bookmarkEnd w:id="22"/>
    <w:p w14:paraId="269E2A6D" w14:textId="263E8F10" w:rsidR="004A2843" w:rsidRPr="00BE5913" w:rsidRDefault="004A2843" w:rsidP="00BE5913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1080" w:right="202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หนี้สินตามสัญญาเช่า </w:t>
      </w:r>
    </w:p>
    <w:p w14:paraId="57B2695B" w14:textId="3A0629B7" w:rsidR="004A2843" w:rsidRPr="00BD11CE" w:rsidRDefault="004A2843" w:rsidP="00BD11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63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33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351"/>
        <w:gridCol w:w="1327"/>
        <w:gridCol w:w="267"/>
        <w:gridCol w:w="1308"/>
        <w:gridCol w:w="268"/>
        <w:gridCol w:w="1243"/>
        <w:gridCol w:w="268"/>
        <w:gridCol w:w="1301"/>
      </w:tblGrid>
      <w:tr w:rsidR="004A2843" w:rsidRPr="00BE5913" w14:paraId="417A9212" w14:textId="77777777" w:rsidTr="0086158B">
        <w:trPr>
          <w:trHeight w:val="70"/>
        </w:trPr>
        <w:tc>
          <w:tcPr>
            <w:tcW w:w="3351" w:type="dxa"/>
            <w:shd w:val="clear" w:color="auto" w:fill="auto"/>
            <w:vAlign w:val="bottom"/>
          </w:tcPr>
          <w:p w14:paraId="13284689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5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902" w:type="dxa"/>
            <w:gridSpan w:val="3"/>
            <w:vAlign w:val="bottom"/>
          </w:tcPr>
          <w:p w14:paraId="0B26B52A" w14:textId="30327198" w:rsidR="004A2843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vAlign w:val="bottom"/>
          </w:tcPr>
          <w:p w14:paraId="6700B2FE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2" w:type="dxa"/>
            <w:gridSpan w:val="3"/>
            <w:vAlign w:val="bottom"/>
          </w:tcPr>
          <w:p w14:paraId="20DFB6F5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06" w:rsidRPr="00BE5913" w14:paraId="726B3D96" w14:textId="77777777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164297CE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3C67675" w14:textId="3F23E40B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94FD5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FBB17F5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0792E75A" w14:textId="42FC59A3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94FD5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29C216E7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15F56008" w14:textId="2D0D5940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794FD5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171CAA8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057847E8" w14:textId="4CF4D704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94FD5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D62106" w:rsidRPr="00BE5913" w14:paraId="04040046" w14:textId="77777777">
        <w:trPr>
          <w:trHeight w:val="20"/>
        </w:trPr>
        <w:tc>
          <w:tcPr>
            <w:tcW w:w="3351" w:type="dxa"/>
            <w:shd w:val="clear" w:color="auto" w:fill="auto"/>
            <w:vAlign w:val="bottom"/>
          </w:tcPr>
          <w:p w14:paraId="0FE80F17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5497995B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7" w:type="dxa"/>
            <w:shd w:val="clear" w:color="auto" w:fill="auto"/>
            <w:vAlign w:val="center"/>
          </w:tcPr>
          <w:p w14:paraId="56E31425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6088B258" w14:textId="50ADC2EF" w:rsidR="00D62106" w:rsidRPr="00BE5913" w:rsidRDefault="0065153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72ED12D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5A1BAB2D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282B2B0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auto"/>
            <w:vAlign w:val="center"/>
          </w:tcPr>
          <w:p w14:paraId="1B0E05DF" w14:textId="77777777" w:rsidR="00D62106" w:rsidRPr="00BE5913" w:rsidRDefault="00D6210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28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A2843" w:rsidRPr="00BE5913" w14:paraId="1BA3C8B1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516020CA" w14:textId="77777777" w:rsidR="004A2843" w:rsidRPr="00BE5913" w:rsidRDefault="004A2843" w:rsidP="00BE5913">
            <w:pPr>
              <w:spacing w:line="223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2" w:type="dxa"/>
            <w:gridSpan w:val="7"/>
            <w:vAlign w:val="bottom"/>
          </w:tcPr>
          <w:p w14:paraId="6FD6B9D3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180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E591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4A2843" w:rsidRPr="00BE5913" w14:paraId="76187AD9" w14:textId="77777777" w:rsidTr="004A2843">
        <w:trPr>
          <w:trHeight w:val="20"/>
        </w:trPr>
        <w:tc>
          <w:tcPr>
            <w:tcW w:w="3351" w:type="dxa"/>
            <w:vAlign w:val="bottom"/>
          </w:tcPr>
          <w:p w14:paraId="18EA410C" w14:textId="094F1281" w:rsidR="004A2843" w:rsidRPr="00BE5913" w:rsidRDefault="004A2843" w:rsidP="00BE5913">
            <w:pPr>
              <w:tabs>
                <w:tab w:val="clear" w:pos="227"/>
              </w:tabs>
              <w:spacing w:line="240" w:lineRule="auto"/>
              <w:ind w:left="187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7" w:type="dxa"/>
            <w:vAlign w:val="bottom"/>
          </w:tcPr>
          <w:p w14:paraId="6DCE2885" w14:textId="02433DA2" w:rsidR="004A2843" w:rsidRPr="00BE5913" w:rsidRDefault="004A2843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="Angsana New" w:hAnsi="Angsana New" w:cs="Angsana New"/>
                <w:sz w:val="30"/>
                <w:szCs w:val="30"/>
                <w:lang w:val="en-US" w:eastAsia="zh-CN"/>
              </w:rPr>
            </w:pPr>
          </w:p>
        </w:tc>
        <w:tc>
          <w:tcPr>
            <w:tcW w:w="267" w:type="dxa"/>
            <w:vAlign w:val="bottom"/>
          </w:tcPr>
          <w:p w14:paraId="18F57B3E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C85B5FE" w14:textId="77777777" w:rsidR="004A2843" w:rsidRPr="00BE5913" w:rsidRDefault="004A2843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vAlign w:val="bottom"/>
          </w:tcPr>
          <w:p w14:paraId="50A39B27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F8404C1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2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8" w:type="dxa"/>
            <w:vAlign w:val="bottom"/>
          </w:tcPr>
          <w:p w14:paraId="76B734EE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01" w:type="dxa"/>
            <w:vAlign w:val="bottom"/>
          </w:tcPr>
          <w:p w14:paraId="6D767FFA" w14:textId="77777777" w:rsidR="004A2843" w:rsidRPr="00BE5913" w:rsidRDefault="004A284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40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794FD5" w:rsidRPr="00BE5913" w14:paraId="1F7943A0" w14:textId="77777777">
        <w:trPr>
          <w:trHeight w:val="20"/>
        </w:trPr>
        <w:tc>
          <w:tcPr>
            <w:tcW w:w="3351" w:type="dxa"/>
            <w:vAlign w:val="bottom"/>
          </w:tcPr>
          <w:p w14:paraId="0027DB21" w14:textId="1DDD35C6" w:rsidR="00794FD5" w:rsidRPr="00BE5913" w:rsidRDefault="00794FD5" w:rsidP="00BE5913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</w:tcPr>
          <w:p w14:paraId="140E22A2" w14:textId="46EE72D5" w:rsidR="00794FD5" w:rsidRPr="00BE5913" w:rsidRDefault="00DC140E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41,</w:t>
            </w:r>
            <w:r w:rsidR="001A1344"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74</w:t>
            </w:r>
            <w:r w:rsidR="00AC3771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7</w:t>
            </w:r>
          </w:p>
        </w:tc>
        <w:tc>
          <w:tcPr>
            <w:tcW w:w="267" w:type="dxa"/>
            <w:vAlign w:val="bottom"/>
          </w:tcPr>
          <w:p w14:paraId="7D5369AE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8" w:type="dxa"/>
          </w:tcPr>
          <w:p w14:paraId="040A35B3" w14:textId="00A33C79" w:rsidR="00794FD5" w:rsidRPr="00BE5913" w:rsidRDefault="00794FD5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60,308 </w:t>
            </w:r>
          </w:p>
        </w:tc>
        <w:tc>
          <w:tcPr>
            <w:tcW w:w="268" w:type="dxa"/>
            <w:vAlign w:val="bottom"/>
          </w:tcPr>
          <w:p w14:paraId="16BAD8E4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</w:tcPr>
          <w:p w14:paraId="191F5389" w14:textId="5E92CF3B" w:rsidR="00794FD5" w:rsidRPr="00BE5913" w:rsidRDefault="007C0CA5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16,</w:t>
            </w:r>
            <w:r w:rsidR="001332F2"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81</w:t>
            </w:r>
            <w:r w:rsidR="0017492C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2</w:t>
            </w:r>
          </w:p>
        </w:tc>
        <w:tc>
          <w:tcPr>
            <w:tcW w:w="268" w:type="dxa"/>
            <w:vAlign w:val="bottom"/>
          </w:tcPr>
          <w:p w14:paraId="61D464CB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</w:tcPr>
          <w:p w14:paraId="2C2B982A" w14:textId="01C8CB35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21,101 </w:t>
            </w:r>
          </w:p>
        </w:tc>
      </w:tr>
      <w:tr w:rsidR="00794FD5" w:rsidRPr="00BE5913" w14:paraId="54BB65E7" w14:textId="77777777">
        <w:trPr>
          <w:trHeight w:val="20"/>
        </w:trPr>
        <w:tc>
          <w:tcPr>
            <w:tcW w:w="3351" w:type="dxa"/>
            <w:vAlign w:val="bottom"/>
          </w:tcPr>
          <w:p w14:paraId="32F6E3FC" w14:textId="7F5E77A7" w:rsidR="00794FD5" w:rsidRPr="00BE5913" w:rsidRDefault="00794FD5" w:rsidP="00BE5913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ส่วนที่เกิน 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950088" w14:textId="2DD20773" w:rsidR="00794FD5" w:rsidRPr="00BE5913" w:rsidRDefault="001A1344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4,494,</w:t>
            </w:r>
            <w:r w:rsidR="00E51A1E" w:rsidRPr="00BE5913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020</w:t>
            </w:r>
          </w:p>
        </w:tc>
        <w:tc>
          <w:tcPr>
            <w:tcW w:w="267" w:type="dxa"/>
            <w:vAlign w:val="bottom"/>
          </w:tcPr>
          <w:p w14:paraId="23422DE9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CE80894" w14:textId="521F9D15" w:rsidR="00794FD5" w:rsidRPr="00BE5913" w:rsidRDefault="00794FD5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4,433,423 </w:t>
            </w:r>
          </w:p>
        </w:tc>
        <w:tc>
          <w:tcPr>
            <w:tcW w:w="268" w:type="dxa"/>
            <w:vAlign w:val="bottom"/>
          </w:tcPr>
          <w:p w14:paraId="2C9DF3CD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14:paraId="429ED7BD" w14:textId="435C192A" w:rsidR="00794FD5" w:rsidRPr="00BE5913" w:rsidRDefault="00513DFF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152,07</w:t>
            </w:r>
            <w:r w:rsidR="00A33BFE" w:rsidRPr="00BE5913">
              <w:rPr>
                <w:rFonts w:asciiTheme="majorBidi" w:hAnsiTheme="majorBidi" w:cstheme="majorBidi"/>
                <w:sz w:val="30"/>
                <w:szCs w:val="30"/>
                <w:lang w:val="en-US" w:eastAsia="zh-CN"/>
              </w:rPr>
              <w:t>7</w:t>
            </w:r>
          </w:p>
        </w:tc>
        <w:tc>
          <w:tcPr>
            <w:tcW w:w="268" w:type="dxa"/>
            <w:vAlign w:val="bottom"/>
          </w:tcPr>
          <w:p w14:paraId="62C74673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1E68CFC" w14:textId="1A675B8B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21,601 </w:t>
            </w:r>
          </w:p>
        </w:tc>
      </w:tr>
      <w:tr w:rsidR="00794FD5" w:rsidRPr="00BE5913" w14:paraId="2868DC51" w14:textId="77777777">
        <w:trPr>
          <w:trHeight w:val="20"/>
        </w:trPr>
        <w:tc>
          <w:tcPr>
            <w:tcW w:w="3351" w:type="dxa"/>
            <w:vAlign w:val="bottom"/>
          </w:tcPr>
          <w:p w14:paraId="4A3840BC" w14:textId="52A22E20" w:rsidR="00794FD5" w:rsidRPr="00BE5913" w:rsidRDefault="00794FD5" w:rsidP="00BE5913">
            <w:pPr>
              <w:tabs>
                <w:tab w:val="clear" w:pos="227"/>
              </w:tabs>
              <w:spacing w:line="223" w:lineRule="auto"/>
              <w:ind w:left="251" w:hanging="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</w:tcPr>
          <w:p w14:paraId="6B184AEE" w14:textId="6A205BB1" w:rsidR="00794FD5" w:rsidRPr="00BE5913" w:rsidRDefault="00E51A1E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/>
              </w:rPr>
              <w:t>4,535,76</w:t>
            </w:r>
            <w:r w:rsidR="00AC37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zh-CN" w:bidi="th-TH"/>
              </w:rPr>
              <w:t>7</w:t>
            </w:r>
          </w:p>
        </w:tc>
        <w:tc>
          <w:tcPr>
            <w:tcW w:w="267" w:type="dxa"/>
            <w:vAlign w:val="bottom"/>
          </w:tcPr>
          <w:p w14:paraId="1DFF761D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6C62EE81" w14:textId="430C962E" w:rsidR="00794FD5" w:rsidRPr="00BE5913" w:rsidRDefault="00794FD5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 w:right="207" w:hanging="10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4,493,731 </w:t>
            </w:r>
          </w:p>
        </w:tc>
        <w:tc>
          <w:tcPr>
            <w:tcW w:w="268" w:type="dxa"/>
            <w:vAlign w:val="bottom"/>
          </w:tcPr>
          <w:p w14:paraId="2A64BF01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</w:tcPr>
          <w:p w14:paraId="760051D1" w14:textId="4C803101" w:rsidR="00794FD5" w:rsidRPr="00BE5913" w:rsidRDefault="001332F2" w:rsidP="00BE5913">
            <w:pPr>
              <w:pStyle w:val="acctfourfigures"/>
              <w:tabs>
                <w:tab w:val="clear" w:pos="765"/>
                <w:tab w:val="decimal" w:pos="1040"/>
              </w:tabs>
              <w:spacing w:line="223" w:lineRule="auto"/>
              <w:ind w:lef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168,88</w:t>
            </w:r>
            <w:r w:rsidR="00A33BFE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68" w:type="dxa"/>
            <w:vAlign w:val="bottom"/>
          </w:tcPr>
          <w:p w14:paraId="054FB192" w14:textId="77777777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5D5BDE37" w14:textId="60A56A45" w:rsidR="00794FD5" w:rsidRPr="00BE5913" w:rsidRDefault="00794F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3" w:lineRule="auto"/>
              <w:ind w:left="-40" w:right="3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42,702 </w:t>
            </w:r>
          </w:p>
        </w:tc>
      </w:tr>
    </w:tbl>
    <w:p w14:paraId="4DAA0551" w14:textId="7ECB14A6" w:rsidR="00E732FF" w:rsidRDefault="00E732FF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  <w:bookmarkStart w:id="23" w:name="_Hlk32275666"/>
    </w:p>
    <w:p w14:paraId="4FE42255" w14:textId="77777777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24033D70" w14:textId="08C6CCC3" w:rsidR="00287B73" w:rsidRPr="00BE5913" w:rsidRDefault="00F60DD1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bookmarkEnd w:id="23"/>
    <w:p w14:paraId="008B9A1D" w14:textId="1084EEFF" w:rsidR="009D64BE" w:rsidRPr="00BE5913" w:rsidRDefault="009D64BE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06A4055C" w14:textId="73EB0B17" w:rsidR="008746BE" w:rsidRPr="00BE5913" w:rsidRDefault="008746B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th-TH"/>
        </w:rPr>
      </w:pPr>
      <w:r w:rsidRPr="00BE5913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th-TH"/>
        </w:rPr>
        <w:t>โครงการผลประโยชน์ที่กำหนดไว้</w:t>
      </w:r>
    </w:p>
    <w:p w14:paraId="5D6E3E16" w14:textId="77777777" w:rsidR="008746BE" w:rsidRPr="00BE5913" w:rsidRDefault="008746BE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p w14:paraId="333153DE" w14:textId="0EF26B2E" w:rsidR="006602AA" w:rsidRPr="00BE5913" w:rsidRDefault="006602A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lang w:val="th-TH"/>
        </w:rPr>
      </w:pP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>กลุ่มบริษัท</w:t>
      </w:r>
      <w:r w:rsidR="003415AA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และบริษัท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>จัดการโครงการ</w:t>
      </w:r>
      <w:r w:rsidR="00B220B1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ผลประโยชน์ที่กำหนดไว้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 xml:space="preserve">ตามข้อกำหนดของพระราชบัญญัติคุ้มครองแรงงาน พ.ศ. </w:t>
      </w:r>
      <w:r w:rsidRPr="00BE5913">
        <w:rPr>
          <w:rFonts w:ascii="Angsana New" w:eastAsia="MS Mincho" w:hAnsi="Angsana New"/>
          <w:sz w:val="30"/>
          <w:szCs w:val="30"/>
          <w:lang w:val="th-TH"/>
        </w:rPr>
        <w:t xml:space="preserve">2541 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>ในการให้ผลประโยชน์เมื่อเกษียณแก่พนักงานตามสิทธิและอายุงาน</w:t>
      </w:r>
      <w:r w:rsidR="00AE24EE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 xml:space="preserve"> </w:t>
      </w:r>
      <w:r w:rsidRPr="00BE5913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โครงการผลประโยชน์</w:t>
      </w:r>
      <w:r w:rsidRPr="00BE5913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ที่กำหนดไว้</w:t>
      </w:r>
      <w:r w:rsidRPr="00BE5913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>มีความเสี่ยงจากการประมาณการตามหลักคณิตศาสตร์ประกันภัย ได้แก่</w:t>
      </w:r>
      <w:r w:rsidR="00C82062" w:rsidRPr="00BE5913">
        <w:rPr>
          <w:rFonts w:ascii="Angsana New" w:eastAsia="MS Mincho" w:hAnsi="Angsana New"/>
          <w:spacing w:val="-2"/>
          <w:sz w:val="30"/>
          <w:szCs w:val="30"/>
          <w:cs/>
          <w:lang w:val="th-TH"/>
        </w:rPr>
        <w:t xml:space="preserve"> </w:t>
      </w:r>
      <w:r w:rsidR="00B220B1" w:rsidRPr="00BE5913">
        <w:rPr>
          <w:rFonts w:ascii="Angsana New" w:eastAsia="MS Mincho" w:hAnsi="Angsana New" w:hint="cs"/>
          <w:spacing w:val="-2"/>
          <w:sz w:val="30"/>
          <w:szCs w:val="30"/>
          <w:cs/>
          <w:lang w:val="th-TH"/>
        </w:rPr>
        <w:t>ความเสี่ยง</w:t>
      </w:r>
      <w:r w:rsidR="00B220B1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ของช่วงชีวิต</w:t>
      </w:r>
      <w:r w:rsidR="00503CC9" w:rsidRPr="00BE5913">
        <w:rPr>
          <w:rFonts w:ascii="Angsana New" w:eastAsia="MS Mincho" w:hAnsi="Angsana New" w:hint="cs"/>
          <w:sz w:val="30"/>
          <w:szCs w:val="30"/>
          <w:cs/>
          <w:lang w:val="th-TH"/>
        </w:rPr>
        <w:t>และ</w:t>
      </w:r>
      <w:r w:rsidRPr="00BE5913">
        <w:rPr>
          <w:rFonts w:ascii="Angsana New" w:eastAsia="MS Mincho" w:hAnsi="Angsana New"/>
          <w:sz w:val="30"/>
          <w:szCs w:val="30"/>
          <w:cs/>
          <w:lang w:val="th-TH"/>
        </w:rPr>
        <w:t xml:space="preserve">ความเสี่ยงจากอัตราดอกเบี้ย </w:t>
      </w:r>
    </w:p>
    <w:p w14:paraId="60460ED0" w14:textId="7367D37E" w:rsidR="000A7C09" w:rsidRPr="00BE5913" w:rsidRDefault="000A7C09" w:rsidP="00BE5913">
      <w:pPr>
        <w:tabs>
          <w:tab w:val="clear" w:pos="454"/>
          <w:tab w:val="clear" w:pos="907"/>
          <w:tab w:val="clear" w:pos="1644"/>
          <w:tab w:val="clear" w:pos="1871"/>
          <w:tab w:val="left" w:pos="990"/>
        </w:tabs>
        <w:spacing w:line="223" w:lineRule="auto"/>
        <w:ind w:left="720" w:right="119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270"/>
        <w:gridCol w:w="1260"/>
        <w:gridCol w:w="270"/>
        <w:gridCol w:w="1260"/>
        <w:gridCol w:w="270"/>
        <w:gridCol w:w="1170"/>
        <w:gridCol w:w="270"/>
        <w:gridCol w:w="1170"/>
      </w:tblGrid>
      <w:tr w:rsidR="00F3152E" w:rsidRPr="00BE5913" w14:paraId="43EF375A" w14:textId="77777777" w:rsidTr="003E515F">
        <w:trPr>
          <w:tblHeader/>
        </w:trPr>
        <w:tc>
          <w:tcPr>
            <w:tcW w:w="3312" w:type="dxa"/>
            <w:vMerge w:val="restart"/>
          </w:tcPr>
          <w:p w14:paraId="1BBA99E3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0AE5A6D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270" w:type="dxa"/>
          </w:tcPr>
          <w:p w14:paraId="1BCFF3F2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3CE576B" w14:textId="2E0655A1" w:rsidR="00F3152E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FC68CD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74D84E0" w14:textId="77777777" w:rsidR="00F3152E" w:rsidRPr="00BE5913" w:rsidRDefault="00F315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2740" w:rsidRPr="00BE5913" w14:paraId="54259620" w14:textId="77777777" w:rsidTr="003E515F">
        <w:trPr>
          <w:tblHeader/>
        </w:trPr>
        <w:tc>
          <w:tcPr>
            <w:tcW w:w="3312" w:type="dxa"/>
            <w:vMerge/>
          </w:tcPr>
          <w:p w14:paraId="4B2B5774" w14:textId="77777777" w:rsidR="00112740" w:rsidRPr="00BE5913" w:rsidRDefault="001127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6DC39" w14:textId="77777777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FB63CD" w14:textId="072F9779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773A6B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309B4B" w14:textId="77777777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C274B2" w14:textId="77B93026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773A6B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03B272" w14:textId="77777777" w:rsidR="00112740" w:rsidRPr="00BE5913" w:rsidRDefault="0011274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19AD4" w14:textId="4098F2C9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773A6B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1FD8192" w14:textId="77777777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608D9D" w14:textId="0826A875" w:rsidR="00112740" w:rsidRPr="00BE5913" w:rsidRDefault="00112740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773A6B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7C0656" w:rsidRPr="00BE5913" w14:paraId="74D68480" w14:textId="77777777" w:rsidTr="003E515F">
        <w:tc>
          <w:tcPr>
            <w:tcW w:w="3312" w:type="dxa"/>
          </w:tcPr>
          <w:p w14:paraId="37A6A71B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658A48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670" w:type="dxa"/>
            <w:gridSpan w:val="7"/>
          </w:tcPr>
          <w:p w14:paraId="4576ACF8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contextualSpacing/>
              <w:jc w:val="center"/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773A6B" w:rsidRPr="00BE5913" w14:paraId="25DB0C3E" w14:textId="77777777" w:rsidTr="003E515F">
        <w:tc>
          <w:tcPr>
            <w:tcW w:w="3312" w:type="dxa"/>
          </w:tcPr>
          <w:p w14:paraId="64A61D9B" w14:textId="1543F9BB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53CAADEE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F6F82" w14:textId="3FD7E870" w:rsidR="00773A6B" w:rsidRPr="00BE5913" w:rsidRDefault="001718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479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13</w:t>
            </w:r>
            <w:r w:rsidR="0031189C" w:rsidRPr="00BE5913">
              <w:rPr>
                <w:rFonts w:asciiTheme="majorBidi" w:eastAsia="MS Mincho" w:hAnsi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0E5A538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5002AC2" w14:textId="3217E1EC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492,393</w:t>
            </w:r>
          </w:p>
        </w:tc>
        <w:tc>
          <w:tcPr>
            <w:tcW w:w="270" w:type="dxa"/>
          </w:tcPr>
          <w:p w14:paraId="22755761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AA5E44E" w14:textId="790616FD" w:rsidR="00773A6B" w:rsidRPr="00BE5913" w:rsidRDefault="001718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213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895</w:t>
            </w:r>
          </w:p>
        </w:tc>
        <w:tc>
          <w:tcPr>
            <w:tcW w:w="270" w:type="dxa"/>
          </w:tcPr>
          <w:p w14:paraId="1934436E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50B8431" w14:textId="17A5DF14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203,571</w:t>
            </w:r>
          </w:p>
        </w:tc>
      </w:tr>
      <w:tr w:rsidR="00773A6B" w:rsidRPr="00BE5913" w14:paraId="74AFE0C4" w14:textId="77777777" w:rsidTr="003E515F">
        <w:tc>
          <w:tcPr>
            <w:tcW w:w="3312" w:type="dxa"/>
          </w:tcPr>
          <w:p w14:paraId="1438C181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70" w:type="dxa"/>
          </w:tcPr>
          <w:p w14:paraId="6064239D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B72F40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C95B3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427B9CA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0F31FC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8FD3B7A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FBA99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065321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73A6B" w:rsidRPr="00BE5913" w14:paraId="27333B1C" w14:textId="77777777" w:rsidTr="003E515F">
        <w:tc>
          <w:tcPr>
            <w:tcW w:w="3312" w:type="dxa"/>
          </w:tcPr>
          <w:p w14:paraId="1A4EBFDC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5A2309C0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39F8C0" w14:textId="6824AE1F" w:rsidR="00773A6B" w:rsidRPr="00BE5913" w:rsidRDefault="001718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70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37</w:t>
            </w:r>
            <w:r w:rsidR="005405B8">
              <w:rPr>
                <w:rFonts w:asciiTheme="majorBidi" w:eastAsia="MS Mincho" w:hAnsi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40883BE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5B2C705" w14:textId="766BB711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70,932</w:t>
            </w:r>
          </w:p>
        </w:tc>
        <w:tc>
          <w:tcPr>
            <w:tcW w:w="270" w:type="dxa"/>
          </w:tcPr>
          <w:p w14:paraId="4689F118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34F2FD3C" w14:textId="7F36C7CE" w:rsidR="00773A6B" w:rsidRPr="00BE5913" w:rsidRDefault="007A5E3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28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19</w:t>
            </w:r>
            <w:r w:rsidR="00223299" w:rsidRPr="00BE5913">
              <w:rPr>
                <w:rFonts w:asciiTheme="majorBidi" w:eastAsia="MS Mincho" w:hAnsi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68E9C6A1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75F48A" w14:textId="2CF9E242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27,978</w:t>
            </w:r>
          </w:p>
        </w:tc>
      </w:tr>
      <w:tr w:rsidR="00773A6B" w:rsidRPr="00BE5913" w14:paraId="47320A86" w14:textId="77777777" w:rsidTr="003E515F">
        <w:tc>
          <w:tcPr>
            <w:tcW w:w="3312" w:type="dxa"/>
          </w:tcPr>
          <w:p w14:paraId="571AF037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34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F7E45CC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87873" w14:textId="037AA8CB" w:rsidR="00773A6B" w:rsidRPr="00BE5913" w:rsidRDefault="007A5E3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12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812</w:t>
            </w:r>
          </w:p>
        </w:tc>
        <w:tc>
          <w:tcPr>
            <w:tcW w:w="270" w:type="dxa"/>
          </w:tcPr>
          <w:p w14:paraId="7941CFB5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CA3D39" w14:textId="45CCE1B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11,450</w:t>
            </w:r>
          </w:p>
        </w:tc>
        <w:tc>
          <w:tcPr>
            <w:tcW w:w="270" w:type="dxa"/>
          </w:tcPr>
          <w:p w14:paraId="259BB842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1F87BE3" w14:textId="48250E57" w:rsidR="00773A6B" w:rsidRPr="00BE5913" w:rsidRDefault="007A5E3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BE5913">
              <w:rPr>
                <w:rFonts w:asciiTheme="majorBidi" w:eastAsia="MS Mincho" w:hAnsiTheme="majorBidi"/>
                <w:sz w:val="30"/>
                <w:szCs w:val="30"/>
                <w:cs/>
              </w:rPr>
              <w:t>606</w:t>
            </w:r>
          </w:p>
        </w:tc>
        <w:tc>
          <w:tcPr>
            <w:tcW w:w="270" w:type="dxa"/>
          </w:tcPr>
          <w:p w14:paraId="14B5B159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615CCE" w14:textId="37A1171D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5,116</w:t>
            </w:r>
          </w:p>
        </w:tc>
      </w:tr>
      <w:tr w:rsidR="001E146E" w:rsidRPr="00BE5913" w14:paraId="34F842BB" w14:textId="77777777" w:rsidTr="003E515F">
        <w:tc>
          <w:tcPr>
            <w:tcW w:w="3312" w:type="dxa"/>
          </w:tcPr>
          <w:p w14:paraId="61C4AD81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412706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82E001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D8637F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66DF6DF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A4AD0B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7F8F4546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619D2B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D75582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5460" w:rsidRPr="00BE5913" w14:paraId="41EE5CFC" w14:textId="77777777" w:rsidTr="003E515F">
        <w:tc>
          <w:tcPr>
            <w:tcW w:w="3312" w:type="dxa"/>
          </w:tcPr>
          <w:p w14:paraId="54B70DBE" w14:textId="067A0C8B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0D972531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7A833E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09D570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94E0387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A23B7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168FCE0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9C53E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D080EB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05460" w:rsidRPr="00BE5913" w14:paraId="7295C6B4" w14:textId="77777777" w:rsidTr="003E515F">
        <w:tc>
          <w:tcPr>
            <w:tcW w:w="3312" w:type="dxa"/>
          </w:tcPr>
          <w:p w14:paraId="7072106D" w14:textId="35B8ACDC" w:rsidR="00605460" w:rsidRPr="00BE5913" w:rsidRDefault="00707C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605460"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</w:t>
            </w:r>
          </w:p>
        </w:tc>
        <w:tc>
          <w:tcPr>
            <w:tcW w:w="270" w:type="dxa"/>
          </w:tcPr>
          <w:p w14:paraId="62ED207A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03E454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5B3598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423E235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A9EADD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44A3F16F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1FE4C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03594AF" w14:textId="77777777" w:rsidR="00605460" w:rsidRPr="00BE5913" w:rsidRDefault="0060546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1359" w:rsidRPr="00BE5913" w14:paraId="02344DAB" w14:textId="77777777" w:rsidTr="003E515F">
        <w:tc>
          <w:tcPr>
            <w:tcW w:w="3312" w:type="dxa"/>
          </w:tcPr>
          <w:p w14:paraId="76F4CC04" w14:textId="08CC37D0" w:rsidR="006E1359" w:rsidRPr="00BE5913" w:rsidRDefault="00707C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หลัก</w:t>
            </w:r>
            <w:r w:rsidR="00503CC9"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2843B38F" w14:textId="77777777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C4366" w14:textId="407CD279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280B7" w14:textId="77777777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0D0AC19" w14:textId="0F3CF91D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66F6B9" w14:textId="77777777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9140787" w14:textId="204A9894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1843C" w14:textId="77777777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DEAC27F" w14:textId="54E996CA" w:rsidR="006E1359" w:rsidRPr="00BE5913" w:rsidRDefault="006E135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B1E68" w:rsidRPr="00BE5913" w14:paraId="5A623437" w14:textId="77777777" w:rsidTr="00DC6677">
        <w:tc>
          <w:tcPr>
            <w:tcW w:w="3312" w:type="dxa"/>
          </w:tcPr>
          <w:p w14:paraId="3324C5FE" w14:textId="69BC6BC8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24CC74BF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A78433" w14:textId="7BEEEB8C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0E13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8776EF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AEAA9EF" w14:textId="371D2A35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(15,564)</w:t>
            </w:r>
          </w:p>
        </w:tc>
        <w:tc>
          <w:tcPr>
            <w:tcW w:w="270" w:type="dxa"/>
          </w:tcPr>
          <w:p w14:paraId="6785FA15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19D7E3AE" w14:textId="19FCD393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463AD8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C1F86" w14:textId="0FA42B9A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(27,788)</w:t>
            </w:r>
          </w:p>
        </w:tc>
      </w:tr>
      <w:tr w:rsidR="008B1E68" w:rsidRPr="00BE5913" w14:paraId="211B5D9C" w14:textId="77777777" w:rsidTr="00DC6677">
        <w:tc>
          <w:tcPr>
            <w:tcW w:w="3312" w:type="dxa"/>
          </w:tcPr>
          <w:p w14:paraId="047A0856" w14:textId="695F08D3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589E835D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22627F" w14:textId="6D257F6B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0E13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6298890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68E1C4" w14:textId="2C9C7866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(47,537)</w:t>
            </w:r>
          </w:p>
        </w:tc>
        <w:tc>
          <w:tcPr>
            <w:tcW w:w="270" w:type="dxa"/>
          </w:tcPr>
          <w:p w14:paraId="4CA9F3CB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EFA998D" w14:textId="134D5C1D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171CA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9D73BBC" w14:textId="556264E4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(22,343)</w:t>
            </w:r>
          </w:p>
        </w:tc>
      </w:tr>
      <w:tr w:rsidR="008B1E68" w:rsidRPr="00BE5913" w14:paraId="3D9A881D" w14:textId="77777777" w:rsidTr="00DC6677">
        <w:tc>
          <w:tcPr>
            <w:tcW w:w="3312" w:type="dxa"/>
          </w:tcPr>
          <w:p w14:paraId="1664058A" w14:textId="55553F9A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/>
                <w:sz w:val="30"/>
                <w:szCs w:val="30"/>
                <w:cs/>
              </w:rPr>
              <w:t>-</w:t>
            </w:r>
            <w:r w:rsidRPr="00BE5913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16354EEF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21EB76" w14:textId="4ABAB37C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0E13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52D008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A03854B" w14:textId="3416BE2D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(19,989)</w:t>
            </w:r>
          </w:p>
        </w:tc>
        <w:tc>
          <w:tcPr>
            <w:tcW w:w="270" w:type="dxa"/>
          </w:tcPr>
          <w:p w14:paraId="341D658A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6CD2A0F" w14:textId="19D3705F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373DD" w14:textId="77777777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610CD23" w14:textId="4157593D" w:rsidR="008B1E68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5,789</w:t>
            </w:r>
          </w:p>
        </w:tc>
      </w:tr>
      <w:tr w:rsidR="001E146E" w:rsidRPr="00BE5913" w14:paraId="740CE392" w14:textId="77777777" w:rsidTr="003E515F">
        <w:tc>
          <w:tcPr>
            <w:tcW w:w="3312" w:type="dxa"/>
          </w:tcPr>
          <w:p w14:paraId="31E2F9FF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9D7AAF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787D9E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77DB8F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2EC986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F60BF2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C351CD4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FC9A9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08074C" w14:textId="77777777" w:rsidR="001E146E" w:rsidRPr="00BE5913" w:rsidRDefault="001E14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0656" w:rsidRPr="00BE5913" w14:paraId="5141CEDE" w14:textId="77777777" w:rsidTr="003E515F">
        <w:tc>
          <w:tcPr>
            <w:tcW w:w="3312" w:type="dxa"/>
          </w:tcPr>
          <w:p w14:paraId="652CB97C" w14:textId="64DDA430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270" w:type="dxa"/>
          </w:tcPr>
          <w:p w14:paraId="7FD4B291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D373CB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E3D3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E9EE85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702821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59C03C39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3466D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4196C5" w14:textId="77777777" w:rsidR="007C0656" w:rsidRPr="00BE5913" w:rsidRDefault="007C06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3A6B" w:rsidRPr="00BE5913" w14:paraId="7F1BC3A0" w14:textId="77777777" w:rsidTr="003E515F">
        <w:tc>
          <w:tcPr>
            <w:tcW w:w="3312" w:type="dxa"/>
          </w:tcPr>
          <w:p w14:paraId="472AB69E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4CACB413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50D3A" w14:textId="7D7A948A" w:rsidR="00773A6B" w:rsidRPr="00BE5913" w:rsidRDefault="003118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</w:t>
            </w:r>
            <w:r w:rsidR="003E7964"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  <w:r w:rsidR="003E7964"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,0</w:t>
            </w:r>
            <w:r w:rsidR="005405B8">
              <w:rPr>
                <w:rFonts w:asciiTheme="majorBidi" w:hAnsiTheme="majorBidi" w:cstheme="majorBidi"/>
                <w:sz w:val="30"/>
                <w:szCs w:val="30"/>
                <w:lang w:val="en-AU"/>
              </w:rPr>
              <w:t>82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)</w:t>
            </w:r>
          </w:p>
        </w:tc>
        <w:tc>
          <w:tcPr>
            <w:tcW w:w="270" w:type="dxa"/>
          </w:tcPr>
          <w:p w14:paraId="4359391F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50F125F0" w14:textId="68A872FB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(12,549)</w:t>
            </w:r>
          </w:p>
        </w:tc>
        <w:tc>
          <w:tcPr>
            <w:tcW w:w="270" w:type="dxa"/>
          </w:tcPr>
          <w:p w14:paraId="4E49538F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6E1779F3" w14:textId="704DCFB0" w:rsidR="00773A6B" w:rsidRPr="00BE5913" w:rsidRDefault="008703E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(19,680)</w:t>
            </w:r>
          </w:p>
        </w:tc>
        <w:tc>
          <w:tcPr>
            <w:tcW w:w="270" w:type="dxa"/>
          </w:tcPr>
          <w:p w14:paraId="15AE59CA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CB74D42" w14:textId="697A73AF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852" w:firstLine="4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(2,694)</w:t>
            </w:r>
          </w:p>
        </w:tc>
      </w:tr>
      <w:tr w:rsidR="00773A6B" w:rsidRPr="00BE5913" w14:paraId="45C42202" w14:textId="77777777" w:rsidTr="003E515F">
        <w:tc>
          <w:tcPr>
            <w:tcW w:w="3312" w:type="dxa"/>
          </w:tcPr>
          <w:p w14:paraId="4F355C8F" w14:textId="23CA9042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8" w:right="-108" w:hanging="13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270" w:type="dxa"/>
          </w:tcPr>
          <w:p w14:paraId="4D2CAEC4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3986B8" w14:textId="3717FA47" w:rsidR="00773A6B" w:rsidRPr="00BE5913" w:rsidRDefault="005405B8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AU"/>
              </w:rPr>
              <w:t>5</w:t>
            </w:r>
          </w:p>
        </w:tc>
        <w:tc>
          <w:tcPr>
            <w:tcW w:w="270" w:type="dxa"/>
          </w:tcPr>
          <w:p w14:paraId="27F221CE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</w:tcPr>
          <w:p w14:paraId="0F0790F7" w14:textId="15CDD76D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AU"/>
              </w:rPr>
              <w:t>-</w:t>
            </w:r>
          </w:p>
        </w:tc>
        <w:tc>
          <w:tcPr>
            <w:tcW w:w="270" w:type="dxa"/>
          </w:tcPr>
          <w:p w14:paraId="3050FEE4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2E4F3C48" w14:textId="46406ECB" w:rsidR="00773A6B" w:rsidRPr="00BE5913" w:rsidRDefault="003118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8,205</w:t>
            </w:r>
          </w:p>
        </w:tc>
        <w:tc>
          <w:tcPr>
            <w:tcW w:w="270" w:type="dxa"/>
          </w:tcPr>
          <w:p w14:paraId="30C86CA0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FC0122" w14:textId="4BAA34FB" w:rsidR="00773A6B" w:rsidRPr="00BE5913" w:rsidRDefault="00773A6B" w:rsidP="00BD1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852" w:firstLine="43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24,266</w:t>
            </w:r>
          </w:p>
        </w:tc>
      </w:tr>
      <w:tr w:rsidR="00773A6B" w:rsidRPr="00BE5913" w14:paraId="4F9D0DDB" w14:textId="77777777" w:rsidTr="003E515F">
        <w:tc>
          <w:tcPr>
            <w:tcW w:w="3312" w:type="dxa"/>
          </w:tcPr>
          <w:p w14:paraId="40CE905C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 31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F85029F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C26880" w14:textId="6B1119F7" w:rsidR="00773A6B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AU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536,2</w:t>
            </w:r>
            <w:r w:rsidR="00DC6677"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</w:t>
            </w:r>
          </w:p>
        </w:tc>
        <w:tc>
          <w:tcPr>
            <w:tcW w:w="270" w:type="dxa"/>
          </w:tcPr>
          <w:p w14:paraId="092FCF12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A278D7B" w14:textId="43142108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AU"/>
              </w:rPr>
              <w:t>479,136</w:t>
            </w:r>
          </w:p>
        </w:tc>
        <w:tc>
          <w:tcPr>
            <w:tcW w:w="270" w:type="dxa"/>
          </w:tcPr>
          <w:p w14:paraId="2A6B540B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83F1D9" w14:textId="02673A00" w:rsidR="00773A6B" w:rsidRPr="00BE5913" w:rsidRDefault="008B1E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236,225</w:t>
            </w:r>
          </w:p>
        </w:tc>
        <w:tc>
          <w:tcPr>
            <w:tcW w:w="270" w:type="dxa"/>
          </w:tcPr>
          <w:p w14:paraId="4AE21974" w14:textId="77777777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F74849" w14:textId="555BFAA3" w:rsidR="00773A6B" w:rsidRPr="00BE5913" w:rsidRDefault="00773A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5" w:right="-265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213,895</w:t>
            </w:r>
          </w:p>
        </w:tc>
      </w:tr>
    </w:tbl>
    <w:p w14:paraId="7EEB3F0D" w14:textId="4E354031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6BEC6546" w14:textId="77777777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BE332C" w:rsidRPr="00BE5913" w14:paraId="1300B45C" w14:textId="77777777" w:rsidTr="001D74D9">
        <w:tc>
          <w:tcPr>
            <w:tcW w:w="3510" w:type="dxa"/>
            <w:vMerge w:val="restart"/>
          </w:tcPr>
          <w:p w14:paraId="763297C4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  <w:p w14:paraId="1059FA53" w14:textId="51D868A0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07" w:right="-108" w:hanging="237"/>
              <w:jc w:val="thaiDistribute"/>
              <w:rPr>
                <w:rFonts w:ascii="Angsana New" w:eastAsia="MS Mincho" w:hAnsi="Angsana New"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790" w:type="dxa"/>
            <w:gridSpan w:val="3"/>
          </w:tcPr>
          <w:p w14:paraId="66E50EF4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C7B8772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A081454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332C" w:rsidRPr="00BE5913" w14:paraId="27B56D1C" w14:textId="77777777" w:rsidTr="001D74D9">
        <w:tc>
          <w:tcPr>
            <w:tcW w:w="3510" w:type="dxa"/>
            <w:vMerge/>
          </w:tcPr>
          <w:p w14:paraId="1D13D8BC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6E5753" w14:textId="3C5B66CF" w:rsidR="00BE332C" w:rsidRPr="00BE5913" w:rsidRDefault="00BE332C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0F0503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D18D961" w14:textId="77777777" w:rsidR="00BE332C" w:rsidRPr="00BE5913" w:rsidRDefault="00BE332C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829FE" w14:textId="74FB6C5F" w:rsidR="00BE332C" w:rsidRPr="00BE5913" w:rsidRDefault="00BF3494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0F0503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A4FC141" w14:textId="77777777" w:rsidR="00BE332C" w:rsidRPr="00BE5913" w:rsidRDefault="00BE33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B59522" w14:textId="0969A9A1" w:rsidR="00BE332C" w:rsidRPr="00BE5913" w:rsidRDefault="00BE332C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0F0503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52" w:type="dxa"/>
          </w:tcPr>
          <w:p w14:paraId="61270DDE" w14:textId="77777777" w:rsidR="00BE332C" w:rsidRPr="00BE5913" w:rsidRDefault="00BE332C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24BF9A8" w14:textId="6D42DA85" w:rsidR="00BE332C" w:rsidRPr="00BE5913" w:rsidRDefault="00BF3494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0F0503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EA364F" w:rsidRPr="00BE5913" w14:paraId="102BD926" w14:textId="77777777" w:rsidTr="001D74D9">
        <w:tc>
          <w:tcPr>
            <w:tcW w:w="3510" w:type="dxa"/>
          </w:tcPr>
          <w:p w14:paraId="1DA19CD4" w14:textId="77777777" w:rsidR="00EA364F" w:rsidRPr="00BE5913" w:rsidRDefault="00EA364F" w:rsidP="00BE591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5C0A3F50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</w:tr>
      <w:tr w:rsidR="002A2D72" w:rsidRPr="00BE5913" w14:paraId="423AB4F8" w14:textId="77777777" w:rsidTr="001D74D9">
        <w:tc>
          <w:tcPr>
            <w:tcW w:w="3510" w:type="dxa"/>
          </w:tcPr>
          <w:p w14:paraId="7D364EA8" w14:textId="77777777" w:rsidR="002A2D72" w:rsidRPr="00BE5913" w:rsidRDefault="002A2D72" w:rsidP="00BE591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260" w:type="dxa"/>
          </w:tcPr>
          <w:p w14:paraId="27748AA7" w14:textId="186B664F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270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3CF7F9D1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795E7" w14:textId="70953654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70" w:type="dxa"/>
          </w:tcPr>
          <w:p w14:paraId="3F7E83A1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8C809E" w14:textId="6F07B474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  <w:tc>
          <w:tcPr>
            <w:tcW w:w="252" w:type="dxa"/>
          </w:tcPr>
          <w:p w14:paraId="702F1206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58D36E48" w14:textId="3ADBC3F0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3.00</w:t>
            </w:r>
          </w:p>
        </w:tc>
      </w:tr>
      <w:tr w:rsidR="002A2D72" w:rsidRPr="00BE5913" w14:paraId="04A5247D" w14:textId="77777777" w:rsidTr="001D74D9">
        <w:tc>
          <w:tcPr>
            <w:tcW w:w="3510" w:type="dxa"/>
          </w:tcPr>
          <w:p w14:paraId="613D6EC0" w14:textId="77777777" w:rsidR="002A2D72" w:rsidRPr="00BE5913" w:rsidRDefault="002A2D72" w:rsidP="00BE591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260" w:type="dxa"/>
          </w:tcPr>
          <w:p w14:paraId="0CCEA1BB" w14:textId="6B409DF1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4.50 - 5.00</w:t>
            </w:r>
          </w:p>
        </w:tc>
        <w:tc>
          <w:tcPr>
            <w:tcW w:w="270" w:type="dxa"/>
          </w:tcPr>
          <w:p w14:paraId="6E1F3E93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07DB8" w14:textId="137339FF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4.50 - 5.00</w:t>
            </w:r>
          </w:p>
        </w:tc>
        <w:tc>
          <w:tcPr>
            <w:tcW w:w="270" w:type="dxa"/>
          </w:tcPr>
          <w:p w14:paraId="70D3E078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5759A0" w14:textId="687FCF84" w:rsidR="002A2D72" w:rsidRPr="00BE5913" w:rsidRDefault="009E175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  <w:tc>
          <w:tcPr>
            <w:tcW w:w="252" w:type="dxa"/>
          </w:tcPr>
          <w:p w14:paraId="311616AF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70FCF5" w14:textId="3A78673B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5.00</w:t>
            </w:r>
          </w:p>
        </w:tc>
      </w:tr>
    </w:tbl>
    <w:p w14:paraId="4E758EF3" w14:textId="77777777" w:rsidR="00EE4DED" w:rsidRPr="00BE5913" w:rsidRDefault="00EE4DE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0EF9DB52" w14:textId="77777777" w:rsidR="00EE4DED" w:rsidRPr="00BE5913" w:rsidRDefault="00EE4DE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225F8081" w14:textId="77777777" w:rsidR="00A434F0" w:rsidRPr="00BE5913" w:rsidRDefault="00A434F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44D192AE" w14:textId="4AB47B3D" w:rsidR="006A35E2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Pr="00BE5913">
        <w:rPr>
          <w:rFonts w:ascii="Angsana New" w:eastAsia="MS Mincho" w:hAnsi="Angsana New"/>
          <w:sz w:val="30"/>
          <w:szCs w:val="30"/>
        </w:rPr>
        <w:t xml:space="preserve">31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BE5913">
        <w:rPr>
          <w:rFonts w:ascii="Angsana New" w:eastAsia="MS Mincho" w:hAnsi="Angsana New"/>
          <w:sz w:val="30"/>
          <w:szCs w:val="30"/>
        </w:rPr>
        <w:t>256</w:t>
      </w:r>
      <w:r w:rsidR="000F0503" w:rsidRPr="00BE5913">
        <w:rPr>
          <w:rFonts w:ascii="Angsana New" w:eastAsia="MS Mincho" w:hAnsi="Angsana New"/>
          <w:sz w:val="30"/>
          <w:szCs w:val="30"/>
        </w:rPr>
        <w:t>7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2A2D72" w:rsidRPr="00BE5913">
        <w:rPr>
          <w:rFonts w:ascii="Angsana New" w:eastAsia="MS Mincho" w:hAnsi="Angsana New"/>
          <w:sz w:val="30"/>
          <w:szCs w:val="30"/>
        </w:rPr>
        <w:t xml:space="preserve"> 9.44</w:t>
      </w:r>
      <w:r w:rsidR="00805E70"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ปี </w:t>
      </w: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BE5913">
        <w:rPr>
          <w:rFonts w:ascii="Angsana New" w:eastAsia="MS Mincho" w:hAnsi="Angsana New"/>
          <w:i/>
          <w:iCs/>
          <w:sz w:val="30"/>
          <w:szCs w:val="30"/>
        </w:rPr>
        <w:t>25</w:t>
      </w:r>
      <w:r w:rsidR="00C349F7" w:rsidRPr="00BE5913">
        <w:rPr>
          <w:rFonts w:ascii="Angsana New" w:eastAsia="MS Mincho" w:hAnsi="Angsana New"/>
          <w:i/>
          <w:iCs/>
          <w:sz w:val="30"/>
          <w:szCs w:val="30"/>
        </w:rPr>
        <w:t>66</w:t>
      </w:r>
      <w:r w:rsidRPr="00BE5913">
        <w:rPr>
          <w:rFonts w:ascii="Angsana New" w:eastAsia="MS Mincho" w:hAnsi="Angsana New"/>
          <w:i/>
          <w:iCs/>
          <w:sz w:val="30"/>
          <w:szCs w:val="30"/>
        </w:rPr>
        <w:t xml:space="preserve">: </w:t>
      </w:r>
      <w:r w:rsidR="00C349F7" w:rsidRPr="00BE5913">
        <w:rPr>
          <w:rFonts w:ascii="Angsana New" w:eastAsia="MS Mincho" w:hAnsi="Angsana New"/>
          <w:i/>
          <w:iCs/>
          <w:sz w:val="30"/>
          <w:szCs w:val="30"/>
        </w:rPr>
        <w:t>9.44</w:t>
      </w:r>
      <w:r w:rsidR="00841884" w:rsidRPr="00BE5913">
        <w:rPr>
          <w:rFonts w:ascii="Angsana New" w:eastAsia="MS Mincho" w:hAnsi="Angsana New"/>
          <w:i/>
          <w:iCs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ปี)</w:t>
      </w:r>
    </w:p>
    <w:p w14:paraId="56E91A87" w14:textId="77777777" w:rsidR="00805E70" w:rsidRPr="00BE5913" w:rsidRDefault="00805E7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6F4F16E" w14:textId="319A0922" w:rsidR="003702FD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การวิเคราะห์ความอ่อนไหว</w:t>
      </w:r>
    </w:p>
    <w:p w14:paraId="6DDEE917" w14:textId="77777777" w:rsidR="003702FD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1BA11949" w14:textId="3BDFEF10" w:rsidR="00286960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BE5913">
        <w:rPr>
          <w:rFonts w:ascii="Angsana New" w:eastAsia="MS Mincho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</w:t>
      </w:r>
      <w:r w:rsidR="00C82062"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อย่างสมเหตุสมผล ณ วันที่รายงาน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โดยถือว่าข้อสมมติอื่นๆ คงที่ </w:t>
      </w:r>
    </w:p>
    <w:p w14:paraId="592196DB" w14:textId="675F3B65" w:rsidR="000A7C09" w:rsidRPr="00BE5913" w:rsidRDefault="000A7C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52"/>
        <w:gridCol w:w="1188"/>
      </w:tblGrid>
      <w:tr w:rsidR="002608D9" w:rsidRPr="00BE5913" w14:paraId="12A76595" w14:textId="77777777" w:rsidTr="00A31ECF">
        <w:trPr>
          <w:tblHeader/>
        </w:trPr>
        <w:tc>
          <w:tcPr>
            <w:tcW w:w="3510" w:type="dxa"/>
          </w:tcPr>
          <w:p w14:paraId="3CBEE261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1FF71D8" w14:textId="0CDB54C7" w:rsidR="00015DCD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FBF0D56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F6F79FB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08D9" w:rsidRPr="00BE5913" w14:paraId="24ECF2B9" w14:textId="77777777" w:rsidTr="00A31ECF">
        <w:trPr>
          <w:tblHeader/>
        </w:trPr>
        <w:tc>
          <w:tcPr>
            <w:tcW w:w="3510" w:type="dxa"/>
          </w:tcPr>
          <w:p w14:paraId="3AF0BEF9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DB38FD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35261648" w14:textId="77777777" w:rsidR="00015DCD" w:rsidRPr="00BE5913" w:rsidRDefault="00015DCD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18FDE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3568E49B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MS Mincho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16E78D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52" w:type="dxa"/>
          </w:tcPr>
          <w:p w14:paraId="4DBDCC83" w14:textId="77777777" w:rsidR="00015DCD" w:rsidRPr="00BE5913" w:rsidRDefault="00015DCD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5B9197" w14:textId="77777777" w:rsidR="00015DCD" w:rsidRPr="00BE5913" w:rsidRDefault="00076DBE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ลดลง</w:t>
            </w:r>
          </w:p>
        </w:tc>
      </w:tr>
      <w:tr w:rsidR="00015DCD" w:rsidRPr="00BE5913" w14:paraId="49C692B8" w14:textId="77777777" w:rsidTr="00A31ECF">
        <w:trPr>
          <w:tblHeader/>
        </w:trPr>
        <w:tc>
          <w:tcPr>
            <w:tcW w:w="3510" w:type="dxa"/>
          </w:tcPr>
          <w:p w14:paraId="312864C5" w14:textId="77777777" w:rsidR="00015DCD" w:rsidRPr="00BE5913" w:rsidRDefault="00015DCD" w:rsidP="00BE5913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14:paraId="75AEB0EE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08D9" w:rsidRPr="00BE5913" w14:paraId="2D1C1F5D" w14:textId="77777777" w:rsidTr="00A31ECF">
        <w:tc>
          <w:tcPr>
            <w:tcW w:w="3510" w:type="dxa"/>
          </w:tcPr>
          <w:p w14:paraId="61F78B36" w14:textId="05D4A3B5" w:rsidR="00015DCD" w:rsidRPr="00BE5913" w:rsidRDefault="00015DCD" w:rsidP="00BE5913">
            <w:pPr>
              <w:ind w:left="234" w:hanging="234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C349F7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14:paraId="70A485CF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AE4551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61CA7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8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5FF9E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C3F24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81F33C1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0112745" w14:textId="77777777" w:rsidR="00015DCD" w:rsidRPr="00BE5913" w:rsidRDefault="00015DC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E7607" w:rsidRPr="00BE5913" w14:paraId="43EE44A6" w14:textId="77777777" w:rsidTr="00A31ECF">
        <w:tc>
          <w:tcPr>
            <w:tcW w:w="3510" w:type="dxa"/>
          </w:tcPr>
          <w:p w14:paraId="2AEC0D74" w14:textId="21D673DB" w:rsidR="009E7607" w:rsidRPr="00BE5913" w:rsidRDefault="009E760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3CCCD403" w14:textId="4A95E1D4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(22,274)</w:t>
            </w:r>
          </w:p>
        </w:tc>
        <w:tc>
          <w:tcPr>
            <w:tcW w:w="270" w:type="dxa"/>
          </w:tcPr>
          <w:p w14:paraId="18EE4BC3" w14:textId="77777777" w:rsidR="009E7607" w:rsidRPr="00BE5913" w:rsidRDefault="009E76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DD350F" w14:textId="7D66DBD7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23,986</w:t>
            </w:r>
          </w:p>
        </w:tc>
        <w:tc>
          <w:tcPr>
            <w:tcW w:w="270" w:type="dxa"/>
          </w:tcPr>
          <w:p w14:paraId="29494349" w14:textId="77777777" w:rsidR="009E7607" w:rsidRPr="00BE5913" w:rsidRDefault="009E76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A72241" w14:textId="0395829B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(8,830)</w:t>
            </w:r>
          </w:p>
        </w:tc>
        <w:tc>
          <w:tcPr>
            <w:tcW w:w="252" w:type="dxa"/>
          </w:tcPr>
          <w:p w14:paraId="78DA168A" w14:textId="77777777" w:rsidR="009E7607" w:rsidRPr="00BE5913" w:rsidRDefault="009E76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19FA0F2" w14:textId="51EED819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9,454</w:t>
            </w:r>
          </w:p>
        </w:tc>
      </w:tr>
      <w:tr w:rsidR="009E7607" w:rsidRPr="00BE5913" w14:paraId="52EF3FB7" w14:textId="77777777" w:rsidTr="00A31ECF">
        <w:tc>
          <w:tcPr>
            <w:tcW w:w="3510" w:type="dxa"/>
          </w:tcPr>
          <w:p w14:paraId="70C76278" w14:textId="77777777" w:rsidR="009E7607" w:rsidRPr="00BE5913" w:rsidRDefault="009E760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08C7945B" w14:textId="2C198A1C" w:rsidR="009E7607" w:rsidRPr="00BE5913" w:rsidRDefault="009E760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067C0D55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B930B06" w14:textId="3777B589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23,697</w:t>
            </w:r>
          </w:p>
        </w:tc>
        <w:tc>
          <w:tcPr>
            <w:tcW w:w="270" w:type="dxa"/>
          </w:tcPr>
          <w:p w14:paraId="031AC637" w14:textId="77777777" w:rsidR="009E7607" w:rsidRPr="00BE5913" w:rsidRDefault="009E76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1F6C6A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3532E826" w14:textId="60183112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(22,194)</w:t>
            </w:r>
          </w:p>
        </w:tc>
        <w:tc>
          <w:tcPr>
            <w:tcW w:w="270" w:type="dxa"/>
          </w:tcPr>
          <w:p w14:paraId="7D00CE2C" w14:textId="77777777" w:rsidR="009E7607" w:rsidRPr="00BE5913" w:rsidRDefault="009E76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A6743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22F2730F" w14:textId="1F8ECF10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9,380</w:t>
            </w:r>
          </w:p>
        </w:tc>
        <w:tc>
          <w:tcPr>
            <w:tcW w:w="252" w:type="dxa"/>
          </w:tcPr>
          <w:p w14:paraId="4A34D0B4" w14:textId="77777777" w:rsidR="009E7607" w:rsidRPr="00BE5913" w:rsidRDefault="009E76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17FD9D" w14:textId="77777777" w:rsidR="002A2D72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  <w:p w14:paraId="67376374" w14:textId="584855FF" w:rsidR="009E7607" w:rsidRPr="00BE5913" w:rsidRDefault="002A2D7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(8,837)</w:t>
            </w:r>
          </w:p>
        </w:tc>
      </w:tr>
      <w:tr w:rsidR="003E515F" w:rsidRPr="00BE5913" w14:paraId="26A29581" w14:textId="77777777" w:rsidTr="00A31ECF">
        <w:tc>
          <w:tcPr>
            <w:tcW w:w="3510" w:type="dxa"/>
          </w:tcPr>
          <w:p w14:paraId="32F1985C" w14:textId="77777777" w:rsidR="003E515F" w:rsidRPr="00BE5913" w:rsidRDefault="003E515F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6EDC88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0F48D1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6933B2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F10F39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E1FC90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EA2E7A6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1A9D7BC9" w14:textId="77777777" w:rsidR="003E515F" w:rsidRPr="00BE5913" w:rsidRDefault="003E515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364F" w:rsidRPr="00BE5913" w14:paraId="467F0F79" w14:textId="77777777" w:rsidTr="00A31ECF">
        <w:tc>
          <w:tcPr>
            <w:tcW w:w="3510" w:type="dxa"/>
          </w:tcPr>
          <w:p w14:paraId="28449B4C" w14:textId="0DF0F935" w:rsidR="00EA364F" w:rsidRPr="00BE5913" w:rsidRDefault="00EA364F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</w:t>
            </w:r>
            <w:r w:rsidR="00C349F7"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0" w:type="dxa"/>
            <w:shd w:val="clear" w:color="auto" w:fill="auto"/>
          </w:tcPr>
          <w:p w14:paraId="6B066EC6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D49CA9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8AED9E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A815F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1CB1D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169FAD0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9C7F141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C349F7" w:rsidRPr="00BE5913" w14:paraId="220D3393" w14:textId="77777777" w:rsidTr="00A31ECF">
        <w:tc>
          <w:tcPr>
            <w:tcW w:w="3510" w:type="dxa"/>
          </w:tcPr>
          <w:p w14:paraId="13816C07" w14:textId="0F203340" w:rsidR="00C349F7" w:rsidRPr="00BE5913" w:rsidRDefault="00C349F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719FE90" w14:textId="059CD8EF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(19,664)</w:t>
            </w:r>
          </w:p>
        </w:tc>
        <w:tc>
          <w:tcPr>
            <w:tcW w:w="270" w:type="dxa"/>
            <w:shd w:val="clear" w:color="auto" w:fill="auto"/>
          </w:tcPr>
          <w:p w14:paraId="6B47D917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E602E15" w14:textId="0B8360EC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21,176</w:t>
            </w:r>
          </w:p>
        </w:tc>
        <w:tc>
          <w:tcPr>
            <w:tcW w:w="270" w:type="dxa"/>
          </w:tcPr>
          <w:p w14:paraId="0AD4B6AC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08C33" w14:textId="486D5B64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(7,892)</w:t>
            </w:r>
          </w:p>
        </w:tc>
        <w:tc>
          <w:tcPr>
            <w:tcW w:w="252" w:type="dxa"/>
          </w:tcPr>
          <w:p w14:paraId="01BF3E59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20C78A31" w14:textId="12F44BD5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8,449</w:t>
            </w:r>
          </w:p>
        </w:tc>
      </w:tr>
      <w:tr w:rsidR="00C349F7" w:rsidRPr="00BE5913" w14:paraId="3FA9CD05" w14:textId="77777777" w:rsidTr="00A31ECF">
        <w:tc>
          <w:tcPr>
            <w:tcW w:w="3510" w:type="dxa"/>
          </w:tcPr>
          <w:p w14:paraId="6517C740" w14:textId="77777777" w:rsidR="00C349F7" w:rsidRPr="00BE5913" w:rsidRDefault="00C349F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  <w:p w14:paraId="2A20BBBC" w14:textId="5C43DC9B" w:rsidR="00C349F7" w:rsidRPr="00BE5913" w:rsidRDefault="00C349F7" w:rsidP="00BE5913">
            <w:pPr>
              <w:ind w:left="234" w:hanging="234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(เปลี่ยนแปล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ง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ร้อยละ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0.5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4F1E4889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CEE374" w14:textId="57D196A5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20,923</w:t>
            </w:r>
          </w:p>
        </w:tc>
        <w:tc>
          <w:tcPr>
            <w:tcW w:w="270" w:type="dxa"/>
            <w:shd w:val="clear" w:color="auto" w:fill="auto"/>
          </w:tcPr>
          <w:p w14:paraId="4FF8AFE8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31BD56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813E29" w14:textId="3A394EEE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(19,596)</w:t>
            </w:r>
          </w:p>
        </w:tc>
        <w:tc>
          <w:tcPr>
            <w:tcW w:w="270" w:type="dxa"/>
          </w:tcPr>
          <w:p w14:paraId="033A6D6F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F06425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7EEC7D" w14:textId="753ED35A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8,384</w:t>
            </w:r>
          </w:p>
        </w:tc>
        <w:tc>
          <w:tcPr>
            <w:tcW w:w="252" w:type="dxa"/>
          </w:tcPr>
          <w:p w14:paraId="53435B4A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3F4E2082" w14:textId="77777777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7057A" w14:textId="3341E050" w:rsidR="00C349F7" w:rsidRPr="00BE5913" w:rsidRDefault="00C349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(7,898)</w:t>
            </w:r>
          </w:p>
        </w:tc>
      </w:tr>
    </w:tbl>
    <w:p w14:paraId="60932747" w14:textId="6492C23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D31AB98" w14:textId="77777777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9567D7E" w14:textId="18A3D79B" w:rsidR="00A940C6" w:rsidRPr="00BE5913" w:rsidRDefault="00A940C6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60ED8F1" w14:textId="22403880" w:rsidR="00A940C6" w:rsidRPr="00BE5913" w:rsidRDefault="00A940C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5304213E" w14:textId="4F996F25" w:rsidR="00A940C6" w:rsidRPr="00BE5913" w:rsidRDefault="00A940C6" w:rsidP="00BE5913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ind w:left="-63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sz w:val="30"/>
          <w:szCs w:val="30"/>
          <w:cs/>
        </w:rPr>
        <w:tab/>
      </w:r>
      <w:r w:rsidRPr="00BE5913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BE5913">
        <w:rPr>
          <w:rFonts w:asciiTheme="majorBidi" w:hAnsiTheme="majorBidi" w:hint="cs"/>
          <w:sz w:val="30"/>
          <w:szCs w:val="30"/>
        </w:rPr>
        <w:t>-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607C25EE" w14:textId="77777777" w:rsidR="00A940C6" w:rsidRPr="00BE5913" w:rsidRDefault="00A940C6" w:rsidP="00BE5913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/>
          <w:sz w:val="30"/>
          <w:szCs w:val="30"/>
        </w:rPr>
      </w:pPr>
    </w:p>
    <w:p w14:paraId="15C81692" w14:textId="5652D740" w:rsidR="00A940C6" w:rsidRPr="00BE5913" w:rsidRDefault="00A940C6" w:rsidP="00BE5913">
      <w:pPr>
        <w:pStyle w:val="ListParagraph"/>
        <w:tabs>
          <w:tab w:val="clear" w:pos="68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BE5913">
        <w:rPr>
          <w:rFonts w:asciiTheme="majorBidi" w:hAnsiTheme="majorBidi" w:hint="cs"/>
          <w:sz w:val="30"/>
          <w:szCs w:val="30"/>
        </w:rPr>
        <w:t>10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BE5913">
        <w:rPr>
          <w:rFonts w:asciiTheme="majorBidi" w:hAnsiTheme="majorBidi" w:hint="cs"/>
          <w:sz w:val="30"/>
          <w:szCs w:val="30"/>
        </w:rPr>
        <w:t>2563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BE5913">
        <w:rPr>
          <w:rFonts w:asciiTheme="majorBidi" w:hAnsiTheme="majorBidi" w:hint="cs"/>
          <w:sz w:val="30"/>
          <w:szCs w:val="30"/>
        </w:rPr>
        <w:t>2563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BE5913">
        <w:rPr>
          <w:rFonts w:asciiTheme="majorBidi" w:hAnsiTheme="majorBidi" w:hint="cs"/>
          <w:sz w:val="30"/>
          <w:szCs w:val="30"/>
        </w:rPr>
        <w:t>AWC Share Plan 2020</w:t>
      </w:r>
      <w:r w:rsidRPr="00BE5913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BE5913">
        <w:rPr>
          <w:rFonts w:asciiTheme="majorBidi" w:hAnsiTheme="majorBidi" w:hint="cs"/>
          <w:sz w:val="30"/>
          <w:szCs w:val="30"/>
        </w:rPr>
        <w:t xml:space="preserve">AWC Share Plan 2020 </w:t>
      </w:r>
      <w:r w:rsidR="007B617A" w:rsidRPr="00BE5913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="007B617A"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7B617A" w:rsidRPr="00BE5913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3816A33A" w14:textId="77777777" w:rsidR="00A940C6" w:rsidRPr="00BE5913" w:rsidRDefault="00A940C6" w:rsidP="00BE5913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p w14:paraId="5780A6C9" w14:textId="4CC71A2E" w:rsidR="00A940C6" w:rsidRPr="00BE5913" w:rsidRDefault="00A940C6" w:rsidP="00BE5913">
      <w:pPr>
        <w:pStyle w:val="ListParagraph"/>
        <w:tabs>
          <w:tab w:val="clear" w:pos="454"/>
          <w:tab w:val="clear" w:pos="680"/>
          <w:tab w:val="left" w:pos="630"/>
          <w:tab w:val="left" w:pos="126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BE5913">
        <w:rPr>
          <w:rFonts w:asciiTheme="majorBidi" w:hAnsiTheme="majorBidi" w:hint="cs"/>
          <w:sz w:val="30"/>
          <w:szCs w:val="30"/>
        </w:rPr>
        <w:t xml:space="preserve">AWC Share Plan 2020 </w:t>
      </w:r>
      <w:r w:rsidRPr="00BE5913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D8B4821" w14:textId="77777777" w:rsidR="00A940C6" w:rsidRPr="00BE5913" w:rsidRDefault="00A940C6" w:rsidP="00BE5913">
      <w:pPr>
        <w:pStyle w:val="ListParagraph"/>
        <w:ind w:left="252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810" w:type="dxa"/>
        <w:tblInd w:w="-90" w:type="dxa"/>
        <w:tblLook w:val="04A0" w:firstRow="1" w:lastRow="0" w:firstColumn="1" w:lastColumn="0" w:noHBand="0" w:noVBand="1"/>
      </w:tblPr>
      <w:tblGrid>
        <w:gridCol w:w="3815"/>
        <w:gridCol w:w="5995"/>
      </w:tblGrid>
      <w:tr w:rsidR="00A31ECF" w:rsidRPr="00BE5913" w14:paraId="71006378" w14:textId="77777777" w:rsidTr="00A31ECF">
        <w:trPr>
          <w:trHeight w:val="548"/>
        </w:trPr>
        <w:tc>
          <w:tcPr>
            <w:tcW w:w="3815" w:type="dxa"/>
            <w:hideMark/>
          </w:tcPr>
          <w:p w14:paraId="635B1565" w14:textId="77777777" w:rsidR="00A31ECF" w:rsidRPr="00BE5913" w:rsidRDefault="00A31ECF" w:rsidP="00BE591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995" w:type="dxa"/>
            <w:hideMark/>
          </w:tcPr>
          <w:p w14:paraId="08A9B138" w14:textId="77777777" w:rsidR="00A31ECF" w:rsidRPr="00BE5913" w:rsidRDefault="00A31ECF" w:rsidP="00BE5913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A31ECF" w:rsidRPr="00BE5913" w14:paraId="4627F7A7" w14:textId="77777777" w:rsidTr="00A31ECF">
        <w:trPr>
          <w:trHeight w:val="378"/>
        </w:trPr>
        <w:tc>
          <w:tcPr>
            <w:tcW w:w="3815" w:type="dxa"/>
            <w:hideMark/>
          </w:tcPr>
          <w:p w14:paraId="36F4E04A" w14:textId="77777777" w:rsidR="00A31ECF" w:rsidRPr="00BE5913" w:rsidRDefault="00A31ECF" w:rsidP="00BE5913">
            <w:pPr>
              <w:pStyle w:val="ListParagraph"/>
              <w:tabs>
                <w:tab w:val="right" w:pos="3599"/>
              </w:tabs>
              <w:spacing w:line="256" w:lineRule="auto"/>
              <w:ind w:left="540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5995" w:type="dxa"/>
            <w:hideMark/>
          </w:tcPr>
          <w:p w14:paraId="0FABA00E" w14:textId="1AF8B3B2" w:rsidR="00A31ECF" w:rsidRPr="00BE5913" w:rsidRDefault="00A31ECF" w:rsidP="00BE5913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A31ECF" w:rsidRPr="00BE5913" w14:paraId="2616E2E0" w14:textId="77777777" w:rsidTr="00A31ECF">
        <w:trPr>
          <w:trHeight w:val="524"/>
        </w:trPr>
        <w:tc>
          <w:tcPr>
            <w:tcW w:w="3815" w:type="dxa"/>
            <w:hideMark/>
          </w:tcPr>
          <w:p w14:paraId="06548ED9" w14:textId="0AD64519" w:rsidR="00A31ECF" w:rsidRPr="00BE5913" w:rsidRDefault="00A31ECF" w:rsidP="00BE5913">
            <w:pPr>
              <w:pStyle w:val="ListParagraph"/>
              <w:tabs>
                <w:tab w:val="clear" w:pos="454"/>
                <w:tab w:val="left" w:pos="978"/>
                <w:tab w:val="right" w:pos="3599"/>
              </w:tabs>
              <w:spacing w:line="256" w:lineRule="auto"/>
              <w:ind w:left="798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5995" w:type="dxa"/>
            <w:hideMark/>
          </w:tcPr>
          <w:p w14:paraId="0893B86D" w14:textId="1F2DC40F" w:rsidR="00A31ECF" w:rsidRPr="00BE5913" w:rsidRDefault="00A31ECF" w:rsidP="00BE5913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EB44BB" w:rsidRPr="00BE5913">
              <w:rPr>
                <w:rFonts w:ascii="Angsana New" w:hAnsi="Angsana New" w:hint="cs"/>
                <w:sz w:val="30"/>
                <w:szCs w:val="30"/>
                <w:cs/>
              </w:rPr>
              <w:t>ั้งสิ้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นไม่เกิน </w:t>
            </w:r>
            <w:r w:rsidRPr="00BE5913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BE591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BE591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A31ECF" w:rsidRPr="00BE5913" w14:paraId="0084E512" w14:textId="77777777" w:rsidTr="00A31ECF">
        <w:trPr>
          <w:trHeight w:val="1784"/>
        </w:trPr>
        <w:tc>
          <w:tcPr>
            <w:tcW w:w="3815" w:type="dxa"/>
            <w:hideMark/>
          </w:tcPr>
          <w:p w14:paraId="570A6478" w14:textId="77777777" w:rsidR="00A31ECF" w:rsidRPr="00BE5913" w:rsidRDefault="00A31ECF" w:rsidP="00BE5913">
            <w:pPr>
              <w:pStyle w:val="ListParagraph"/>
              <w:spacing w:line="256" w:lineRule="auto"/>
              <w:ind w:left="540"/>
              <w:rPr>
                <w:rFonts w:ascii="Angsana New" w:eastAsia="Times New Roman" w:hAnsi="Angsana New"/>
                <w:sz w:val="30"/>
                <w:szCs w:val="30"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5995" w:type="dxa"/>
            <w:hideMark/>
          </w:tcPr>
          <w:p w14:paraId="2A46FDD7" w14:textId="3C2E6591" w:rsidR="00A31ECF" w:rsidRPr="00BE5913" w:rsidRDefault="00A31ECF" w:rsidP="00BE5913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>AWC Share Plan 2020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EB44BB"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ั้ง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โดยจะทยอยออกหุ้นทุกปีภายใน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BE5913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5A4545C2" w14:textId="77777777" w:rsidR="000A7C09" w:rsidRPr="00BE5913" w:rsidRDefault="000A7C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51DEA46" w14:textId="5131310E" w:rsidR="00E062D1" w:rsidRPr="00BE5913" w:rsidRDefault="00EA364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สำหรับ</w:t>
      </w:r>
      <w:r w:rsidR="00A905F1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BE5913">
        <w:rPr>
          <w:rFonts w:ascii="Angsana New" w:hAnsi="Angsana New"/>
          <w:sz w:val="30"/>
          <w:szCs w:val="30"/>
        </w:rPr>
        <w:t xml:space="preserve"> 3</w:t>
      </w:r>
      <w:r w:rsidR="00A905F1" w:rsidRPr="00BE5913">
        <w:rPr>
          <w:rFonts w:ascii="Angsana New" w:hAnsi="Angsana New"/>
          <w:sz w:val="30"/>
          <w:szCs w:val="30"/>
        </w:rPr>
        <w:t>1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A905F1"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</w:rPr>
        <w:t xml:space="preserve"> 256</w:t>
      </w:r>
      <w:r w:rsidR="009E11DC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จำนวน</w:t>
      </w:r>
      <w:r w:rsidR="00B51C14"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B51C14" w:rsidRPr="00BE5913">
        <w:rPr>
          <w:rFonts w:ascii="Angsana New" w:hAnsi="Angsana New"/>
          <w:sz w:val="30"/>
          <w:szCs w:val="30"/>
        </w:rPr>
        <w:t>60.68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="003D4445" w:rsidRPr="00BE5913">
        <w:rPr>
          <w:rFonts w:ascii="Angsana New" w:hAnsi="Angsana New"/>
          <w:sz w:val="30"/>
          <w:szCs w:val="30"/>
        </w:rPr>
        <w:t xml:space="preserve"> 60.67</w:t>
      </w:r>
      <w:r w:rsidR="000C4B36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ตามลำดับ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>(</w:t>
      </w:r>
      <w:r w:rsidR="00E062D1" w:rsidRPr="00BE5913">
        <w:rPr>
          <w:rFonts w:ascii="Angsana New" w:hAnsi="Angsana New"/>
          <w:i/>
          <w:iCs/>
          <w:sz w:val="30"/>
          <w:szCs w:val="30"/>
        </w:rPr>
        <w:t>256</w:t>
      </w:r>
      <w:r w:rsidR="009E11DC" w:rsidRPr="00BE5913">
        <w:rPr>
          <w:rFonts w:ascii="Angsana New" w:hAnsi="Angsana New"/>
          <w:i/>
          <w:iCs/>
          <w:sz w:val="30"/>
          <w:szCs w:val="30"/>
        </w:rPr>
        <w:t>6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02251" w:rsidRPr="00BE5913">
        <w:rPr>
          <w:rFonts w:ascii="Angsana New" w:hAnsi="Angsana New"/>
          <w:i/>
          <w:iCs/>
          <w:sz w:val="30"/>
          <w:szCs w:val="30"/>
        </w:rPr>
        <w:t>1</w:t>
      </w:r>
      <w:r w:rsidR="009E11DC" w:rsidRPr="00BE5913">
        <w:rPr>
          <w:rFonts w:ascii="Angsana New" w:hAnsi="Angsana New"/>
          <w:i/>
          <w:iCs/>
          <w:sz w:val="30"/>
          <w:szCs w:val="30"/>
        </w:rPr>
        <w:t>6.75</w:t>
      </w:r>
      <w:r w:rsidR="00E062D1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E062D1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BE5913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02251" w:rsidRPr="00BE5913">
        <w:rPr>
          <w:rFonts w:ascii="Angsana New" w:hAnsi="Angsana New"/>
          <w:i/>
          <w:iCs/>
          <w:sz w:val="30"/>
          <w:szCs w:val="30"/>
        </w:rPr>
        <w:t>1</w:t>
      </w:r>
      <w:r w:rsidR="009E11DC" w:rsidRPr="00BE5913">
        <w:rPr>
          <w:rFonts w:ascii="Angsana New" w:hAnsi="Angsana New"/>
          <w:i/>
          <w:iCs/>
          <w:sz w:val="30"/>
          <w:szCs w:val="30"/>
        </w:rPr>
        <w:t>6.72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D11CE">
        <w:rPr>
          <w:rFonts w:ascii="Angsana New" w:hAnsi="Angsana New"/>
          <w:i/>
          <w:iCs/>
          <w:sz w:val="30"/>
          <w:szCs w:val="30"/>
        </w:rPr>
        <w:br/>
      </w:r>
      <w:r w:rsidR="00E062D1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E062D1" w:rsidRPr="00BE5913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E062D1" w:rsidRPr="00BE5913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D3F3AC0" w14:textId="2590CA7A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</w:rPr>
      </w:pPr>
      <w:r>
        <w:rPr>
          <w:rFonts w:ascii="Angsana New" w:hAnsi="Angsana New"/>
          <w:b/>
          <w:bCs/>
          <w:sz w:val="16"/>
          <w:szCs w:val="16"/>
        </w:rPr>
        <w:br w:type="page"/>
      </w:r>
    </w:p>
    <w:p w14:paraId="6DBDB45C" w14:textId="185A0D21" w:rsidR="00EA364F" w:rsidRPr="00BE5913" w:rsidRDefault="00EA364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BE5913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21BD1ABF" w14:textId="77777777" w:rsidR="00EA364F" w:rsidRPr="00E732FF" w:rsidRDefault="00EA364F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EA364F" w:rsidRPr="00BE5913" w14:paraId="417E90CE" w14:textId="77777777" w:rsidTr="007A33F9">
        <w:tc>
          <w:tcPr>
            <w:tcW w:w="2430" w:type="dxa"/>
            <w:shd w:val="clear" w:color="auto" w:fill="auto"/>
          </w:tcPr>
          <w:p w14:paraId="6EB7C576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1F22ED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48B96AC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A1FFD48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84480DB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07103943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  <w:shd w:val="clear" w:color="auto" w:fill="auto"/>
          </w:tcPr>
          <w:p w14:paraId="147181CE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18D73BB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A9DBA1C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FF96A3C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E6D641F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45A701C8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  <w:shd w:val="clear" w:color="auto" w:fill="auto"/>
          </w:tcPr>
          <w:p w14:paraId="32FC2DB3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F71EFEA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10DAD37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BADC37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F9EFD87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0170EBD4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  <w:shd w:val="clear" w:color="auto" w:fill="auto"/>
          </w:tcPr>
          <w:p w14:paraId="6413D7F0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8500DAB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2294B9C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468E7D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5ED5440D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36A07D1E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  <w:shd w:val="clear" w:color="auto" w:fill="auto"/>
          </w:tcPr>
          <w:p w14:paraId="45ECABEF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38CC6F8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AB9D515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308149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3DDCB49F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E5913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  <w:shd w:val="clear" w:color="auto" w:fill="auto"/>
          </w:tcPr>
          <w:p w14:paraId="570A0F34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37F616C2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76D3D449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3783DD1F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  <w:shd w:val="clear" w:color="auto" w:fill="auto"/>
          </w:tcPr>
          <w:p w14:paraId="58C6B79E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shd w:val="clear" w:color="auto" w:fill="auto"/>
            <w:hideMark/>
          </w:tcPr>
          <w:p w14:paraId="5A7EFB91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5485DB57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E3C8780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63270CBE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6C20CDA8" w14:textId="46817AE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BE5913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905F1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31 </w:t>
            </w:r>
            <w:r w:rsidR="00A905F1"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ธันวาคม</w:t>
            </w: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</w:t>
            </w:r>
            <w:r w:rsidR="00944CDF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7</w:t>
            </w:r>
          </w:p>
        </w:tc>
      </w:tr>
      <w:tr w:rsidR="00EA364F" w:rsidRPr="00BE5913" w14:paraId="2EB7DE5B" w14:textId="77777777" w:rsidTr="001A7CD7">
        <w:tc>
          <w:tcPr>
            <w:tcW w:w="2430" w:type="dxa"/>
          </w:tcPr>
          <w:p w14:paraId="2F860288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431BF120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591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BE591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21FE2AAC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BE5913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BE5913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EA364F" w:rsidRPr="00BE5913" w14:paraId="689C1987" w14:textId="77777777" w:rsidTr="001A7CD7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5EDA02AD" w14:textId="44FC683E" w:rsidR="00EA364F" w:rsidRPr="00BE5913" w:rsidRDefault="00EA364F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6CA59AD6" w14:textId="56D818EE" w:rsidR="00EA364F" w:rsidRPr="00BE5913" w:rsidRDefault="00EA364F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831E47A" w14:textId="3366A594" w:rsidR="00EA364F" w:rsidRPr="00BE5913" w:rsidRDefault="00EA364F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</w:t>
            </w:r>
            <w:r w:rsidR="00C65B02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50</w:t>
            </w:r>
          </w:p>
        </w:tc>
        <w:tc>
          <w:tcPr>
            <w:tcW w:w="1393" w:type="dxa"/>
            <w:shd w:val="clear" w:color="auto" w:fill="auto"/>
          </w:tcPr>
          <w:p w14:paraId="1D16E2FB" w14:textId="2EC4ACF4" w:rsidR="00EA364F" w:rsidRPr="00BE5913" w:rsidRDefault="00604945" w:rsidP="00BD11CE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2,685</w:t>
            </w:r>
          </w:p>
        </w:tc>
        <w:tc>
          <w:tcPr>
            <w:tcW w:w="263" w:type="dxa"/>
            <w:shd w:val="clear" w:color="auto" w:fill="auto"/>
          </w:tcPr>
          <w:p w14:paraId="120E75AD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FC5340E" w14:textId="377BC0D1" w:rsidR="00EA364F" w:rsidRPr="00BE5913" w:rsidRDefault="00604945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(2,054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B6ADE7E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DE666B6" w14:textId="32ACB575" w:rsidR="00EA364F" w:rsidRPr="00BE5913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(6</w:t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31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AFF0CE9" w14:textId="77777777" w:rsidR="00EA364F" w:rsidRPr="00BE5913" w:rsidRDefault="00EA364F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259F3AB6" w14:textId="48216B00" w:rsidR="00EA364F" w:rsidRPr="00BE5913" w:rsidRDefault="005E1F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4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802251" w:rsidRPr="00BE5913" w14:paraId="02AFBD23" w14:textId="77777777" w:rsidTr="001A7CD7">
        <w:trPr>
          <w:trHeight w:val="207"/>
        </w:trPr>
        <w:tc>
          <w:tcPr>
            <w:tcW w:w="2430" w:type="dxa"/>
            <w:shd w:val="clear" w:color="auto" w:fill="auto"/>
          </w:tcPr>
          <w:p w14:paraId="0772FD0F" w14:textId="78AC1A12" w:rsidR="00802251" w:rsidRPr="00BE5913" w:rsidRDefault="00802251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6162DBB3" w14:textId="7D7123C4" w:rsidR="00802251" w:rsidRPr="00BE5913" w:rsidRDefault="00802251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8934529" w14:textId="6D7A4749" w:rsidR="00802251" w:rsidRPr="00BE5913" w:rsidRDefault="0080225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</w:t>
            </w:r>
            <w:r w:rsidR="00C65B02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69</w:t>
            </w:r>
          </w:p>
        </w:tc>
        <w:tc>
          <w:tcPr>
            <w:tcW w:w="1393" w:type="dxa"/>
            <w:shd w:val="clear" w:color="auto" w:fill="auto"/>
          </w:tcPr>
          <w:p w14:paraId="34D0F549" w14:textId="527D5F7A" w:rsidR="00802251" w:rsidRPr="00BE5913" w:rsidRDefault="00604945" w:rsidP="00BD11CE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2,989</w:t>
            </w:r>
          </w:p>
        </w:tc>
        <w:tc>
          <w:tcPr>
            <w:tcW w:w="263" w:type="dxa"/>
            <w:shd w:val="clear" w:color="auto" w:fill="auto"/>
          </w:tcPr>
          <w:p w14:paraId="4F5EBE9F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0C3B015" w14:textId="3D2FF32B" w:rsidR="00802251" w:rsidRPr="00BE5913" w:rsidRDefault="00604945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1,725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46D2B1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E0DD1EE" w14:textId="35428BE1" w:rsidR="00802251" w:rsidRPr="00BE5913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(5</w:t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80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3B5F9D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77D0072A" w14:textId="0B795C8B" w:rsidR="00802251" w:rsidRPr="00BE5913" w:rsidRDefault="005E1F7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684</w:t>
            </w:r>
          </w:p>
        </w:tc>
      </w:tr>
      <w:tr w:rsidR="003E37B1" w:rsidRPr="00BE5913" w14:paraId="4CC2059C" w14:textId="77777777" w:rsidTr="00C23DEB">
        <w:tc>
          <w:tcPr>
            <w:tcW w:w="2430" w:type="dxa"/>
            <w:shd w:val="clear" w:color="auto" w:fill="auto"/>
          </w:tcPr>
          <w:p w14:paraId="40569EA8" w14:textId="61C69367" w:rsidR="003E37B1" w:rsidRPr="00BE5913" w:rsidRDefault="003E37B1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5611714A" w14:textId="1A11D1C1" w:rsidR="003E37B1" w:rsidRPr="00BE5913" w:rsidRDefault="003E37B1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634110D" w14:textId="56CB756C" w:rsidR="003E37B1" w:rsidRPr="00BE5913" w:rsidRDefault="00C65B02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6.04</w:t>
            </w:r>
          </w:p>
        </w:tc>
        <w:tc>
          <w:tcPr>
            <w:tcW w:w="1393" w:type="dxa"/>
            <w:shd w:val="clear" w:color="auto" w:fill="auto"/>
          </w:tcPr>
          <w:p w14:paraId="467F1283" w14:textId="413612D5" w:rsidR="003E37B1" w:rsidRPr="00BE5913" w:rsidRDefault="003E37B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3,579</w:t>
            </w:r>
          </w:p>
        </w:tc>
        <w:tc>
          <w:tcPr>
            <w:tcW w:w="263" w:type="dxa"/>
            <w:shd w:val="clear" w:color="auto" w:fill="auto"/>
          </w:tcPr>
          <w:p w14:paraId="13F60FEC" w14:textId="77777777" w:rsidR="003E37B1" w:rsidRPr="00BE5913" w:rsidRDefault="003E37B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1CD8C87" w14:textId="5CB19BEF" w:rsidR="003E37B1" w:rsidRPr="00BE5913" w:rsidRDefault="00A854F7" w:rsidP="00BE5913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(1,182)</w:t>
            </w:r>
          </w:p>
        </w:tc>
        <w:tc>
          <w:tcPr>
            <w:tcW w:w="270" w:type="dxa"/>
            <w:shd w:val="clear" w:color="auto" w:fill="auto"/>
          </w:tcPr>
          <w:p w14:paraId="2594EEF0" w14:textId="77777777" w:rsidR="003E37B1" w:rsidRPr="00BE5913" w:rsidRDefault="003E37B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D9F2322" w14:textId="51660A94" w:rsidR="003E37B1" w:rsidRPr="00BE5913" w:rsidRDefault="003E37B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413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D13C72A" w14:textId="77777777" w:rsidR="003E37B1" w:rsidRPr="00BE5913" w:rsidRDefault="003E37B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3ACC5ABE" w14:textId="498E39ED" w:rsidR="003E37B1" w:rsidRPr="00BE5913" w:rsidRDefault="003E37B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5E1F79"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C23DEB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1,984</w:t>
            </w:r>
          </w:p>
        </w:tc>
      </w:tr>
      <w:tr w:rsidR="00802251" w:rsidRPr="00BE5913" w14:paraId="0AD6DD56" w14:textId="77777777" w:rsidTr="001A7CD7">
        <w:tc>
          <w:tcPr>
            <w:tcW w:w="2430" w:type="dxa"/>
            <w:shd w:val="clear" w:color="auto" w:fill="auto"/>
          </w:tcPr>
          <w:p w14:paraId="478C3FD6" w14:textId="30579C44" w:rsidR="00802251" w:rsidRPr="00BE5913" w:rsidRDefault="00802251" w:rsidP="00BE5913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AWC Shares Plan Tranche </w:t>
            </w:r>
            <w:r w:rsidR="00C65B02" w:rsidRPr="00BE59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57" w:type="dxa"/>
            <w:shd w:val="clear" w:color="auto" w:fill="auto"/>
          </w:tcPr>
          <w:p w14:paraId="6A79CEE1" w14:textId="1363F670" w:rsidR="00802251" w:rsidRPr="00BE5913" w:rsidRDefault="00802251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E027B48" w14:textId="38CB9C6B" w:rsidR="00802251" w:rsidRPr="00BE5913" w:rsidRDefault="00C65B02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3.86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2040686D" w14:textId="544DA169" w:rsidR="00802251" w:rsidRPr="00BE5913" w:rsidRDefault="00C65B02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16,374</w:t>
            </w:r>
          </w:p>
        </w:tc>
        <w:tc>
          <w:tcPr>
            <w:tcW w:w="263" w:type="dxa"/>
            <w:shd w:val="clear" w:color="auto" w:fill="auto"/>
          </w:tcPr>
          <w:p w14:paraId="61F2ED52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F8746D2" w14:textId="5A89B5A9" w:rsidR="00802251" w:rsidRPr="00BE5913" w:rsidRDefault="00EA7C4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72"/>
                <w:tab w:val="decimal" w:pos="714"/>
              </w:tabs>
              <w:autoSpaceDE w:val="0"/>
              <w:autoSpaceDN w:val="0"/>
              <w:adjustRightInd w:val="0"/>
              <w:spacing w:line="240" w:lineRule="auto"/>
              <w:ind w:hanging="1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       </w:t>
            </w:r>
            <w:r w:rsidR="00604945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-   </w:t>
            </w:r>
          </w:p>
        </w:tc>
        <w:tc>
          <w:tcPr>
            <w:tcW w:w="270" w:type="dxa"/>
            <w:shd w:val="clear" w:color="auto" w:fill="auto"/>
          </w:tcPr>
          <w:p w14:paraId="43B4AC92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4D456B" w14:textId="00FC2A14" w:rsidR="00802251" w:rsidRPr="00BE5913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</w:t>
            </w:r>
            <w:r w:rsidR="00A854F7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506</w:t>
            </w: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6CCE53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933FF52" w14:textId="705116D5" w:rsidR="00802251" w:rsidRPr="00BE5913" w:rsidRDefault="0060494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5E1F79" w:rsidRPr="00BE5913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ab/>
            </w:r>
            <w:r w:rsidR="00C23DEB" w:rsidRPr="00BE5913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15,868</w:t>
            </w:r>
          </w:p>
        </w:tc>
      </w:tr>
      <w:tr w:rsidR="00450E51" w:rsidRPr="00BE5913" w14:paraId="0F7DC566" w14:textId="77777777" w:rsidTr="001A7CD7">
        <w:tc>
          <w:tcPr>
            <w:tcW w:w="2430" w:type="dxa"/>
            <w:shd w:val="clear" w:color="auto" w:fill="auto"/>
          </w:tcPr>
          <w:p w14:paraId="6FF5E470" w14:textId="03D84DA9" w:rsidR="00802251" w:rsidRPr="00BE5913" w:rsidRDefault="00802251" w:rsidP="00BE5913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47497F5E" w14:textId="77777777" w:rsidR="00802251" w:rsidRPr="00BE5913" w:rsidRDefault="00802251" w:rsidP="00BE5913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69A81B87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4F6D6" w14:textId="720CBA7C" w:rsidR="00802251" w:rsidRPr="00BE5913" w:rsidRDefault="00604945" w:rsidP="00BD11CE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80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C65B02"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25,627</w:t>
            </w:r>
          </w:p>
        </w:tc>
        <w:tc>
          <w:tcPr>
            <w:tcW w:w="263" w:type="dxa"/>
            <w:shd w:val="clear" w:color="auto" w:fill="auto"/>
          </w:tcPr>
          <w:p w14:paraId="17EE660F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DF9BC" w14:textId="0A41B69A" w:rsidR="00802251" w:rsidRPr="00BE5913" w:rsidRDefault="00604945" w:rsidP="00BE5913">
            <w:pPr>
              <w:tabs>
                <w:tab w:val="clear" w:pos="227"/>
                <w:tab w:val="clear" w:pos="454"/>
                <w:tab w:val="left" w:pos="0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A854F7"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4,961)</w:t>
            </w:r>
          </w:p>
        </w:tc>
        <w:tc>
          <w:tcPr>
            <w:tcW w:w="270" w:type="dxa"/>
            <w:shd w:val="clear" w:color="auto" w:fill="auto"/>
          </w:tcPr>
          <w:p w14:paraId="0BF26230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D8A73" w14:textId="2B0E5AC9" w:rsidR="00802251" w:rsidRPr="00BE5913" w:rsidRDefault="00604945" w:rsidP="00BE591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</w:t>
            </w:r>
            <w:r w:rsidR="00A854F7"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2,130</w:t>
            </w:r>
            <w:r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A554C3" w14:textId="77777777" w:rsidR="00802251" w:rsidRPr="00BE5913" w:rsidRDefault="00802251" w:rsidP="00BE5913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1A7C3" w14:textId="7E3327B7" w:rsidR="00802251" w:rsidRPr="00BE5913" w:rsidRDefault="0060494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51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5E1F79"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ab/>
            </w:r>
            <w:r w:rsidR="00C23DEB" w:rsidRPr="00BE5913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18,536</w:t>
            </w:r>
          </w:p>
        </w:tc>
      </w:tr>
    </w:tbl>
    <w:p w14:paraId="670AA08F" w14:textId="77777777" w:rsidR="00EA364F" w:rsidRDefault="00EA364F" w:rsidP="00BE591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 w:rsidRPr="00BE5913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BE5913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BE5913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BE5913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BE5913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7294249F" w14:textId="77777777" w:rsidR="00E732FF" w:rsidRPr="00E732FF" w:rsidRDefault="00E732FF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510B4D84" w14:textId="4CE9F3AF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ทุนเรือนหุ้น</w:t>
      </w:r>
    </w:p>
    <w:p w14:paraId="39A98F7B" w14:textId="77777777" w:rsidR="003702FD" w:rsidRPr="00BE5913" w:rsidRDefault="003702F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57" w:type="dxa"/>
        <w:tblInd w:w="450" w:type="dxa"/>
        <w:tblLook w:val="01E0" w:firstRow="1" w:lastRow="1" w:firstColumn="1" w:lastColumn="1" w:noHBand="0" w:noVBand="0"/>
      </w:tblPr>
      <w:tblGrid>
        <w:gridCol w:w="2767"/>
        <w:gridCol w:w="899"/>
        <w:gridCol w:w="1170"/>
        <w:gridCol w:w="243"/>
        <w:gridCol w:w="1198"/>
        <w:gridCol w:w="243"/>
        <w:gridCol w:w="1203"/>
        <w:gridCol w:w="236"/>
        <w:gridCol w:w="1198"/>
      </w:tblGrid>
      <w:tr w:rsidR="005158D5" w:rsidRPr="00BE5913" w14:paraId="3161BEBF" w14:textId="77777777" w:rsidTr="005D7C4F">
        <w:trPr>
          <w:tblHeader/>
        </w:trPr>
        <w:tc>
          <w:tcPr>
            <w:tcW w:w="2767" w:type="dxa"/>
          </w:tcPr>
          <w:p w14:paraId="38F222F2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3C337FC5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1EB98AF3" w14:textId="1FDB0E1B" w:rsidR="005158D5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D10AE7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4F1452B6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59B5E010" w14:textId="1D39A7E8" w:rsidR="005158D5" w:rsidRPr="00BE5913" w:rsidRDefault="0052302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D10AE7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5158D5" w:rsidRPr="00BE5913" w14:paraId="009E94E3" w14:textId="77777777" w:rsidTr="005D7C4F">
        <w:trPr>
          <w:tblHeader/>
        </w:trPr>
        <w:tc>
          <w:tcPr>
            <w:tcW w:w="2767" w:type="dxa"/>
          </w:tcPr>
          <w:p w14:paraId="0DDF85AC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5317DA9F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AD602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760F92B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E43DCC9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43" w:type="dxa"/>
          </w:tcPr>
          <w:p w14:paraId="5C79CFA7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8202231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3CC9A8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B51EA84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5158D5" w:rsidRPr="00BE5913" w14:paraId="374F1636" w14:textId="77777777" w:rsidTr="005D7C4F">
        <w:trPr>
          <w:tblHeader/>
        </w:trPr>
        <w:tc>
          <w:tcPr>
            <w:tcW w:w="2767" w:type="dxa"/>
          </w:tcPr>
          <w:p w14:paraId="5EC26E27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9" w:type="dxa"/>
          </w:tcPr>
          <w:p w14:paraId="6408B605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491" w:type="dxa"/>
            <w:gridSpan w:val="7"/>
          </w:tcPr>
          <w:p w14:paraId="3D3BB9A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58D5" w:rsidRPr="00BE5913" w14:paraId="33C7C103" w14:textId="77777777" w:rsidTr="005D7C4F">
        <w:tc>
          <w:tcPr>
            <w:tcW w:w="2767" w:type="dxa"/>
          </w:tcPr>
          <w:p w14:paraId="7013F2D3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99" w:type="dxa"/>
          </w:tcPr>
          <w:p w14:paraId="4857875B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0F08DE4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8049E2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5F9F25B6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76A350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1D6418F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1F9587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AB819EE" w14:textId="77777777" w:rsidR="005158D5" w:rsidRPr="00BE5913" w:rsidRDefault="00515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955C0A" w:rsidRPr="00BE5913" w14:paraId="33A6C08F" w14:textId="77777777" w:rsidTr="005D7C4F">
        <w:tc>
          <w:tcPr>
            <w:tcW w:w="2767" w:type="dxa"/>
          </w:tcPr>
          <w:p w14:paraId="0B022EF5" w14:textId="6E11F706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="00CF3E49" w:rsidRPr="00BE5913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6DD01E14" w14:textId="75A044ED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1EE47E" w14:textId="3EE1C06F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30A01A" w14:textId="77777777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347AAF42" w14:textId="14709A72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1A23816" w14:textId="77777777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74E9E47" w14:textId="22118038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1ACE0E" w14:textId="77777777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55FB4C5" w14:textId="5D0BA04D" w:rsidR="00955C0A" w:rsidRPr="00BE5913" w:rsidRDefault="00955C0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881AE4" w:rsidRPr="00BE5913" w14:paraId="711BCA50" w14:textId="77777777" w:rsidTr="005D7C4F">
        <w:tc>
          <w:tcPr>
            <w:tcW w:w="2767" w:type="dxa"/>
          </w:tcPr>
          <w:p w14:paraId="5B451A6B" w14:textId="6D091C92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51371DC" w14:textId="17776426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603C97B" w14:textId="222F2224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6A55553D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66B3F207" w14:textId="065D1CE6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058F3D3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0F8EB41B" w14:textId="76362EED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70A02A1A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4B7C0D6C" w14:textId="4DD39F1F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32,150,000</w:t>
            </w:r>
          </w:p>
        </w:tc>
      </w:tr>
      <w:tr w:rsidR="00881AE4" w:rsidRPr="00BE5913" w14:paraId="059004E9" w14:textId="77777777" w:rsidTr="005D7C4F">
        <w:tc>
          <w:tcPr>
            <w:tcW w:w="2767" w:type="dxa"/>
          </w:tcPr>
          <w:p w14:paraId="5824F690" w14:textId="3D850834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D13CDA7" w14:textId="6BD2BD93" w:rsidR="00881AE4" w:rsidRPr="00BE5913" w:rsidRDefault="00881AE4" w:rsidP="00BE591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C54341" w14:textId="729B63E5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9B1E84E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929F46B" w14:textId="30381571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9927EEC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241BD33E" w14:textId="60EE4774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83AB24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08497812" w14:textId="35D5AA2D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881AE4" w:rsidRPr="00BE5913" w14:paraId="598F6C2F" w14:textId="77777777" w:rsidTr="005D7C4F">
        <w:tc>
          <w:tcPr>
            <w:tcW w:w="2767" w:type="dxa"/>
          </w:tcPr>
          <w:p w14:paraId="309A6D7B" w14:textId="119A041A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2F66C2F4" w14:textId="368A1EF7" w:rsidR="00881AE4" w:rsidRPr="00BE5913" w:rsidRDefault="00881AE4" w:rsidP="00BE591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51D81F" w14:textId="7F2F62A8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2DCC9B2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0B32807E" w14:textId="1BA1A7DC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2B78188C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3952843B" w14:textId="7FADF439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2DA7AF50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4FD6EC6" w14:textId="09838DFC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881AE4" w:rsidRPr="00E732FF" w14:paraId="3D44AC51" w14:textId="77777777" w:rsidTr="005D7C4F">
        <w:tc>
          <w:tcPr>
            <w:tcW w:w="2767" w:type="dxa"/>
          </w:tcPr>
          <w:p w14:paraId="5751C637" w14:textId="77777777" w:rsidR="00881AE4" w:rsidRPr="00E732FF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899" w:type="dxa"/>
          </w:tcPr>
          <w:p w14:paraId="772E078A" w14:textId="77777777" w:rsidR="00881AE4" w:rsidRPr="00E732FF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5491" w:type="dxa"/>
            <w:gridSpan w:val="7"/>
          </w:tcPr>
          <w:p w14:paraId="3BE437FD" w14:textId="77777777" w:rsidR="00881AE4" w:rsidRPr="00E732FF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</w:rPr>
            </w:pPr>
          </w:p>
        </w:tc>
      </w:tr>
      <w:tr w:rsidR="00881AE4" w:rsidRPr="00BE5913" w14:paraId="6ED9F189" w14:textId="77777777" w:rsidTr="005D7C4F">
        <w:tc>
          <w:tcPr>
            <w:tcW w:w="2767" w:type="dxa"/>
          </w:tcPr>
          <w:p w14:paraId="7364E650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99" w:type="dxa"/>
          </w:tcPr>
          <w:p w14:paraId="00E46E1F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5491" w:type="dxa"/>
            <w:gridSpan w:val="7"/>
          </w:tcPr>
          <w:p w14:paraId="566153D5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</w:tr>
      <w:tr w:rsidR="00881AE4" w:rsidRPr="00BE5913" w14:paraId="76D30593" w14:textId="77777777" w:rsidTr="0023377A">
        <w:tc>
          <w:tcPr>
            <w:tcW w:w="2767" w:type="dxa"/>
          </w:tcPr>
          <w:p w14:paraId="3A14144C" w14:textId="7F7846CC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99" w:type="dxa"/>
          </w:tcPr>
          <w:p w14:paraId="2F5B8772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67E01A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0D2E6B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DBAAB11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41901A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74228FC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2B28D6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12CA52B1" w14:textId="77777777" w:rsidR="00881AE4" w:rsidRPr="00BE5913" w:rsidRDefault="00881AE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64280" w:rsidRPr="00BE5913" w14:paraId="3C15657C" w14:textId="77777777" w:rsidTr="0023377A">
        <w:tc>
          <w:tcPr>
            <w:tcW w:w="2767" w:type="dxa"/>
          </w:tcPr>
          <w:p w14:paraId="2664E1B4" w14:textId="20EE342B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07338C43" w14:textId="6D542365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5F989FF5" w14:textId="314602FF" w:rsidR="00764280" w:rsidRPr="00BE5913" w:rsidRDefault="002171F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7D3D6DFD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8B18A02" w14:textId="65247D46" w:rsidR="00764280" w:rsidRPr="00BE5913" w:rsidRDefault="002171F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0E083563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6BF4D574" w14:textId="54C76AE8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2AADAFB7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43ABA99" w14:textId="4350724D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</w:tr>
      <w:tr w:rsidR="00764280" w:rsidRPr="00BE5913" w14:paraId="370430BD" w14:textId="77777777" w:rsidTr="0023377A">
        <w:tc>
          <w:tcPr>
            <w:tcW w:w="2767" w:type="dxa"/>
          </w:tcPr>
          <w:p w14:paraId="37A5E06E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4" w:name="_Hlk121766727"/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  <w:bookmarkEnd w:id="24"/>
          </w:p>
        </w:tc>
        <w:tc>
          <w:tcPr>
            <w:tcW w:w="899" w:type="dxa"/>
          </w:tcPr>
          <w:p w14:paraId="719FA6E3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D244E2" w14:textId="371D8DC7" w:rsidR="00764280" w:rsidRPr="00BE5913" w:rsidRDefault="00256E1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2,61</w:t>
            </w:r>
            <w:r w:rsidR="00A63293" w:rsidRPr="00BE5913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61A953A9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37FB7820" w14:textId="15E083A2" w:rsidR="00764280" w:rsidRPr="00BE5913" w:rsidRDefault="00256E1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2,61</w:t>
            </w:r>
            <w:r w:rsidR="00A63293" w:rsidRPr="00BE5913"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453C3586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31DE1D9D" w14:textId="2DC0806A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36" w:type="dxa"/>
          </w:tcPr>
          <w:p w14:paraId="3122D1E6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1FDB316F" w14:textId="41567883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240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</w:tr>
      <w:tr w:rsidR="00764280" w:rsidRPr="00BE5913" w14:paraId="4D3FBAF9" w14:textId="77777777" w:rsidTr="00F12C2C">
        <w:tc>
          <w:tcPr>
            <w:tcW w:w="2767" w:type="dxa"/>
          </w:tcPr>
          <w:p w14:paraId="6ABABC11" w14:textId="3FC45026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ณ วันที่ 3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1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9" w:type="dxa"/>
          </w:tcPr>
          <w:p w14:paraId="18CDBF48" w14:textId="5355A8BD" w:rsidR="00764280" w:rsidRPr="00BE5913" w:rsidRDefault="00764280" w:rsidP="00BE591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2FDE3C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F6D7CA9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36544992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5A972846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73F0F525" w14:textId="47B8E148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F985F9" w14:textId="77777777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68959345" w14:textId="7662B9F3" w:rsidR="00764280" w:rsidRPr="00BE5913" w:rsidRDefault="007642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CF28D5" w:rsidRPr="00BE5913" w14:paraId="1C8887DF" w14:textId="77777777" w:rsidTr="005D7C4F">
        <w:tc>
          <w:tcPr>
            <w:tcW w:w="2767" w:type="dxa"/>
          </w:tcPr>
          <w:p w14:paraId="20F4B46E" w14:textId="191C81B8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99" w:type="dxa"/>
          </w:tcPr>
          <w:p w14:paraId="66BAAEDC" w14:textId="746F35F3" w:rsidR="00CF28D5" w:rsidRPr="00BE5913" w:rsidRDefault="00CF28D5" w:rsidP="00BE5913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2D31207" w14:textId="74040D44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43" w:type="dxa"/>
          </w:tcPr>
          <w:p w14:paraId="166763CC" w14:textId="77777777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76C4701" w14:textId="58AFD430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32,004,961</w:t>
            </w:r>
          </w:p>
        </w:tc>
        <w:tc>
          <w:tcPr>
            <w:tcW w:w="243" w:type="dxa"/>
          </w:tcPr>
          <w:p w14:paraId="2FECA630" w14:textId="77777777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4B05B74" w14:textId="1CE93239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36" w:type="dxa"/>
          </w:tcPr>
          <w:p w14:paraId="1CB126B8" w14:textId="77777777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53270F73" w14:textId="101699B1" w:rsidR="00CF28D5" w:rsidRPr="00BE5913" w:rsidRDefault="00CF28D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</w:tr>
    </w:tbl>
    <w:p w14:paraId="6BCF3FEF" w14:textId="4DE43783" w:rsidR="008362F2" w:rsidRPr="00BE5913" w:rsidRDefault="005B29F8" w:rsidP="00BE5913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  <w:bookmarkStart w:id="25" w:name="_Hlk121960438"/>
      <w:r w:rsidRPr="00BE591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ออกหุ้นใหม่</w:t>
      </w:r>
    </w:p>
    <w:p w14:paraId="00F13232" w14:textId="77777777" w:rsidR="006C35C1" w:rsidRPr="00E732FF" w:rsidRDefault="006C35C1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59D93872" w14:textId="54F15238" w:rsidR="00802251" w:rsidRPr="00BE5913" w:rsidRDefault="00802251" w:rsidP="00BE591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AWC Shares Plan Tranche 1</w:t>
      </w:r>
      <w:r w:rsidR="00B2049F" w:rsidRPr="00BE5913">
        <w:rPr>
          <w:rFonts w:ascii="Angsana New" w:hAnsi="Angsana New"/>
          <w:sz w:val="30"/>
          <w:szCs w:val="30"/>
        </w:rPr>
        <w:t xml:space="preserve">, </w:t>
      </w:r>
      <w:r w:rsidRPr="00BE5913">
        <w:rPr>
          <w:rFonts w:ascii="Angsana New" w:hAnsi="Angsana New"/>
          <w:sz w:val="30"/>
          <w:szCs w:val="30"/>
        </w:rPr>
        <w:t>AWC Shares Plan Tranche 2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B2049F" w:rsidRPr="00BE5913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049F" w:rsidRPr="00BE5913">
        <w:rPr>
          <w:rFonts w:ascii="Angsana New" w:hAnsi="Angsana New"/>
          <w:sz w:val="30"/>
          <w:szCs w:val="30"/>
        </w:rPr>
        <w:t xml:space="preserve">AWC Shares Plan Tranche 3 </w:t>
      </w:r>
      <w:r w:rsidRPr="00BE5913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1608A4" w:rsidRPr="00BE5913">
        <w:rPr>
          <w:rFonts w:ascii="Angsana New" w:hAnsi="Angsana New"/>
          <w:sz w:val="30"/>
          <w:szCs w:val="30"/>
        </w:rPr>
        <w:t xml:space="preserve">624,700 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หุ้น</w:t>
      </w:r>
      <w:r w:rsidR="001608A4" w:rsidRPr="00BE5913">
        <w:rPr>
          <w:rFonts w:ascii="Angsana New" w:hAnsi="Angsana New"/>
          <w:sz w:val="30"/>
          <w:szCs w:val="30"/>
        </w:rPr>
        <w:t>,</w:t>
      </w:r>
      <w:r w:rsidRPr="00BE5913">
        <w:rPr>
          <w:rFonts w:ascii="Angsana New" w:hAnsi="Angsana New" w:hint="cs"/>
          <w:sz w:val="30"/>
          <w:szCs w:val="30"/>
          <w:cs/>
        </w:rPr>
        <w:t xml:space="preserve"> </w:t>
      </w:r>
      <w:r w:rsidR="001608A4" w:rsidRPr="00BE5913">
        <w:rPr>
          <w:rFonts w:ascii="Angsana New" w:hAnsi="Angsana New"/>
          <w:sz w:val="30"/>
          <w:szCs w:val="30"/>
        </w:rPr>
        <w:t xml:space="preserve">811,100 </w:t>
      </w:r>
      <w:r w:rsidR="001608A4" w:rsidRPr="00BE5913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1608A4" w:rsidRPr="00BE5913">
        <w:rPr>
          <w:rFonts w:ascii="Angsana New" w:hAnsi="Angsana New"/>
          <w:sz w:val="30"/>
          <w:szCs w:val="30"/>
        </w:rPr>
        <w:t>1,1</w:t>
      </w:r>
      <w:r w:rsidR="009C179E" w:rsidRPr="00BE5913">
        <w:rPr>
          <w:rFonts w:ascii="Angsana New" w:hAnsi="Angsana New"/>
          <w:sz w:val="30"/>
          <w:szCs w:val="30"/>
        </w:rPr>
        <w:t>81,500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หุ้น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ตามลำดับ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="004A37FB" w:rsidRPr="00BE5913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1 </w:t>
      </w:r>
      <w:r w:rsidRPr="00BE5913">
        <w:rPr>
          <w:rFonts w:ascii="Angsana New" w:hAnsi="Angsana New" w:hint="cs"/>
          <w:sz w:val="30"/>
          <w:szCs w:val="30"/>
          <w:cs/>
        </w:rPr>
        <w:t>บาท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="00A36D47" w:rsidRPr="00BE5913">
        <w:rPr>
          <w:rFonts w:ascii="Angsana New" w:hAnsi="Angsana New"/>
          <w:sz w:val="30"/>
          <w:szCs w:val="30"/>
        </w:rPr>
        <w:t>8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มีนาคม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A36D47" w:rsidRPr="00BE5913">
        <w:rPr>
          <w:rFonts w:ascii="Angsana New" w:hAnsi="Angsana New"/>
          <w:sz w:val="30"/>
          <w:szCs w:val="30"/>
        </w:rPr>
        <w:t>7</w:t>
      </w:r>
    </w:p>
    <w:p w14:paraId="2E6E6147" w14:textId="77777777" w:rsidR="00C50483" w:rsidRPr="00BE5913" w:rsidRDefault="00C50483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bookmarkEnd w:id="25"/>
    <w:p w14:paraId="0117948E" w14:textId="49D769DD" w:rsidR="006630FE" w:rsidRPr="00BE5913" w:rsidRDefault="006630FE" w:rsidP="00BE591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 xml:space="preserve">AWC Shares Plan Tranche 1 </w:t>
      </w:r>
      <w:r w:rsidRPr="00BE5913">
        <w:rPr>
          <w:rFonts w:ascii="Angsana New" w:hAnsi="Angsana New" w:hint="cs"/>
          <w:sz w:val="30"/>
          <w:szCs w:val="30"/>
          <w:cs/>
        </w:rPr>
        <w:t>และ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AWC Shares Plan Tranche 2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ให้แก่พนักงานจำนวน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pacing w:val="-2"/>
          <w:sz w:val="30"/>
          <w:szCs w:val="30"/>
        </w:rPr>
        <w:t xml:space="preserve">658,000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หุ้น และ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pacing w:val="-2"/>
          <w:sz w:val="30"/>
          <w:szCs w:val="30"/>
        </w:rPr>
        <w:t xml:space="preserve">914,000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หุ้น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มูลค่าที่ตราไว้หุ้นละ</w:t>
      </w:r>
      <w:r w:rsidRPr="00BE59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pacing w:val="-2"/>
          <w:sz w:val="30"/>
          <w:szCs w:val="30"/>
        </w:rPr>
        <w:t xml:space="preserve">1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BE5913">
        <w:rPr>
          <w:rFonts w:ascii="Angsana New" w:hAnsi="Angsana New"/>
          <w:spacing w:val="-2"/>
          <w:sz w:val="30"/>
          <w:szCs w:val="30"/>
        </w:rPr>
        <w:t xml:space="preserve"> 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ซึ่งบริษัทได้จ</w:t>
      </w:r>
      <w:r w:rsidR="004A37FB" w:rsidRPr="00BE5913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Pr="00BE5913">
        <w:rPr>
          <w:rFonts w:ascii="Angsana New" w:hAnsi="Angsana New" w:hint="cs"/>
          <w:spacing w:val="-2"/>
          <w:sz w:val="30"/>
          <w:szCs w:val="30"/>
          <w:cs/>
        </w:rPr>
        <w:t>ทะเบียน</w:t>
      </w:r>
      <w:r w:rsidRPr="00BE5913">
        <w:rPr>
          <w:rFonts w:ascii="Angsana New" w:hAnsi="Angsana New" w:hint="cs"/>
          <w:sz w:val="30"/>
          <w:szCs w:val="30"/>
          <w:cs/>
        </w:rPr>
        <w:t>เพิ่มทุนกับกระทรวงพาณิชย์แล้ว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9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มีนาคม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2566</w:t>
      </w:r>
    </w:p>
    <w:p w14:paraId="19FF3A39" w14:textId="77777777" w:rsidR="00523028" w:rsidRPr="00E732FF" w:rsidRDefault="00523028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9880F6" w14:textId="4566F62F" w:rsidR="0024686B" w:rsidRPr="00BE5913" w:rsidRDefault="0024686B" w:rsidP="00BE5913">
      <w:pPr>
        <w:pStyle w:val="block"/>
        <w:spacing w:after="0" w:line="23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val="en-US" w:bidi="th-TH"/>
        </w:rPr>
      </w:pPr>
      <w:r w:rsidRPr="00BE5913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 w:bidi="th-TH"/>
        </w:rPr>
        <w:t>ส่วนเกินมูลค่าหุ้น</w:t>
      </w:r>
    </w:p>
    <w:p w14:paraId="6CDB2EA7" w14:textId="77777777" w:rsidR="0024686B" w:rsidRPr="00E732FF" w:rsidRDefault="0024686B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35F661" w14:textId="5D3D8232" w:rsidR="00C46303" w:rsidRDefault="0024686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 w:hint="cs"/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Pr="00BE5913">
        <w:rPr>
          <w:rFonts w:ascii="Angsana New" w:hAnsi="Angsana New"/>
          <w:sz w:val="30"/>
          <w:szCs w:val="30"/>
        </w:rPr>
        <w:t>.</w:t>
      </w:r>
      <w:r w:rsidRPr="00BE5913">
        <w:rPr>
          <w:rFonts w:ascii="Angsana New" w:hAnsi="Angsana New" w:hint="cs"/>
          <w:sz w:val="30"/>
          <w:szCs w:val="30"/>
          <w:cs/>
        </w:rPr>
        <w:t>ศ</w:t>
      </w:r>
      <w:r w:rsidRPr="00BE5913">
        <w:rPr>
          <w:rFonts w:ascii="Angsana New" w:hAnsi="Angsana New"/>
          <w:sz w:val="30"/>
          <w:szCs w:val="30"/>
        </w:rPr>
        <w:t xml:space="preserve">. 2535 </w:t>
      </w:r>
      <w:r w:rsidRPr="00BE591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Pr="00BE5913">
        <w:rPr>
          <w:rFonts w:ascii="Angsana New" w:hAnsi="Angsana New"/>
          <w:sz w:val="30"/>
          <w:szCs w:val="30"/>
        </w:rPr>
        <w:t xml:space="preserve">51 </w:t>
      </w:r>
      <w:r w:rsidRPr="00BE5913">
        <w:rPr>
          <w:rFonts w:ascii="Angsana New" w:hAnsi="Angsana New" w:hint="cs"/>
          <w:sz w:val="30"/>
          <w:szCs w:val="30"/>
          <w:cs/>
        </w:rPr>
        <w:t xml:space="preserve"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</w:t>
      </w:r>
      <w:r w:rsidRPr="00BE5913">
        <w:rPr>
          <w:rFonts w:ascii="Angsana New" w:hAnsi="Angsana New"/>
          <w:sz w:val="30"/>
          <w:szCs w:val="30"/>
        </w:rPr>
        <w:t>(“</w:t>
      </w:r>
      <w:r w:rsidRPr="00BE5913">
        <w:rPr>
          <w:rFonts w:ascii="Angsana New" w:hAnsi="Angsana New" w:hint="cs"/>
          <w:sz w:val="30"/>
          <w:szCs w:val="30"/>
          <w:cs/>
        </w:rPr>
        <w:t>ส่วนเกินมูลค่าหุ้น</w:t>
      </w:r>
      <w:r w:rsidRPr="00BE5913">
        <w:rPr>
          <w:rFonts w:ascii="Angsana New" w:hAnsi="Angsana New"/>
          <w:sz w:val="30"/>
          <w:szCs w:val="30"/>
        </w:rPr>
        <w:t>”)</w:t>
      </w:r>
      <w:r w:rsidRPr="00BE5913">
        <w:rPr>
          <w:rFonts w:ascii="Angsana New" w:hAnsi="Angsana New" w:hint="cs"/>
          <w:sz w:val="30"/>
          <w:szCs w:val="30"/>
          <w:cs/>
        </w:rPr>
        <w:t xml:space="preserve"> ส่วนเกินมูลค่าหุ้นนี้จะนำไปจ่ายเป็นเงินปันผลไม่ได้</w:t>
      </w:r>
    </w:p>
    <w:p w14:paraId="30AFA520" w14:textId="7777777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8CF603F" w14:textId="587C503D" w:rsidR="00F216AE" w:rsidRPr="00BE5913" w:rsidRDefault="00F216AE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  <w:r w:rsidR="00FF7A8B" w:rsidRPr="00BE5913">
        <w:rPr>
          <w:rFonts w:ascii="Angsana New" w:hAnsi="Angsana New" w:hint="cs"/>
          <w:b/>
          <w:bCs/>
          <w:sz w:val="30"/>
          <w:szCs w:val="30"/>
          <w:cs/>
        </w:rPr>
        <w:t>ตามกฎหมาย</w:t>
      </w:r>
      <w:r w:rsidR="00FF7A8B" w:rsidRPr="00BE5913">
        <w:rPr>
          <w:rFonts w:ascii="Angsana New" w:hAnsi="Angsana New"/>
          <w:b/>
          <w:bCs/>
          <w:sz w:val="30"/>
          <w:szCs w:val="30"/>
          <w:cs/>
        </w:rPr>
        <w:t xml:space="preserve">  </w:t>
      </w:r>
    </w:p>
    <w:p w14:paraId="76AC3942" w14:textId="77777777" w:rsidR="00F216AE" w:rsidRPr="00E732FF" w:rsidRDefault="00F216AE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0201FBF" w14:textId="139A80F6" w:rsidR="007E5772" w:rsidRPr="00BE5913" w:rsidRDefault="002157F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ตามบทบัญญัติแห่ง</w:t>
      </w:r>
      <w:r w:rsidR="00E56F93" w:rsidRPr="00BE5913">
        <w:rPr>
          <w:rFonts w:ascii="Angsana New" w:hAnsi="Angsana New" w:hint="cs"/>
          <w:sz w:val="30"/>
          <w:szCs w:val="30"/>
          <w:cs/>
        </w:rPr>
        <w:t>พระราชบัญญัติบริษัทมหาชนจำกัด พ</w:t>
      </w:r>
      <w:r w:rsidR="00E56F93" w:rsidRPr="00BE5913">
        <w:rPr>
          <w:rFonts w:ascii="Angsana New" w:hAnsi="Angsana New"/>
          <w:sz w:val="30"/>
          <w:szCs w:val="30"/>
        </w:rPr>
        <w:t>.</w:t>
      </w:r>
      <w:r w:rsidR="00E56F93" w:rsidRPr="00BE5913">
        <w:rPr>
          <w:rFonts w:ascii="Angsana New" w:hAnsi="Angsana New" w:hint="cs"/>
          <w:sz w:val="30"/>
          <w:szCs w:val="30"/>
          <w:cs/>
        </w:rPr>
        <w:t>ศ</w:t>
      </w:r>
      <w:r w:rsidR="00E56F93" w:rsidRPr="00BE5913">
        <w:rPr>
          <w:rFonts w:ascii="Angsana New" w:hAnsi="Angsana New"/>
          <w:sz w:val="30"/>
          <w:szCs w:val="30"/>
        </w:rPr>
        <w:t xml:space="preserve">. 2535 </w:t>
      </w:r>
      <w:r w:rsidR="00E56F93" w:rsidRPr="00BE5913">
        <w:rPr>
          <w:rFonts w:ascii="Angsana New" w:hAnsi="Angsana New" w:hint="cs"/>
          <w:sz w:val="30"/>
          <w:szCs w:val="30"/>
          <w:cs/>
        </w:rPr>
        <w:t xml:space="preserve">มาตรา </w:t>
      </w:r>
      <w:r w:rsidR="00E56F93" w:rsidRPr="00BE5913">
        <w:rPr>
          <w:rFonts w:ascii="Angsana New" w:hAnsi="Angsana New"/>
          <w:sz w:val="30"/>
          <w:szCs w:val="30"/>
        </w:rPr>
        <w:t>116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บริษัทจะต้องจัดสรรทุนสำรอง (</w:t>
      </w:r>
      <w:r w:rsidRPr="00BE5913">
        <w:rPr>
          <w:rFonts w:ascii="Angsana New" w:hAnsi="Angsana New"/>
          <w:sz w:val="30"/>
          <w:szCs w:val="30"/>
        </w:rPr>
        <w:t>“</w:t>
      </w:r>
      <w:r w:rsidRPr="00BE591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BE5913">
        <w:rPr>
          <w:rFonts w:ascii="Angsana New" w:hAnsi="Angsana New"/>
          <w:sz w:val="30"/>
          <w:szCs w:val="30"/>
        </w:rPr>
        <w:t xml:space="preserve">”) </w:t>
      </w:r>
      <w:r w:rsidRPr="00BE5913">
        <w:rPr>
          <w:rFonts w:ascii="Angsana New" w:hAnsi="Angsana New"/>
          <w:spacing w:val="-4"/>
          <w:sz w:val="30"/>
          <w:szCs w:val="30"/>
          <w:cs/>
        </w:rPr>
        <w:t>อย่างน้อยร้อยละ</w:t>
      </w:r>
      <w:r w:rsidRPr="00BE5913">
        <w:rPr>
          <w:rFonts w:ascii="Angsana New" w:hAnsi="Angsana New"/>
          <w:spacing w:val="-4"/>
          <w:sz w:val="30"/>
          <w:szCs w:val="30"/>
        </w:rPr>
        <w:t xml:space="preserve"> 5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ของกำไรสุทธิ</w:t>
      </w:r>
      <w:r w:rsidR="00E56F93" w:rsidRPr="00BE5913">
        <w:rPr>
          <w:rFonts w:ascii="Angsana New" w:hAnsi="Angsana New" w:hint="cs"/>
          <w:spacing w:val="-4"/>
          <w:sz w:val="30"/>
          <w:szCs w:val="30"/>
          <w:cs/>
        </w:rPr>
        <w:t xml:space="preserve">ประจำปีหลังจากหักขาดทุนสะสมยกมา </w:t>
      </w:r>
      <w:r w:rsidR="00E56F93" w:rsidRPr="00BE5913">
        <w:rPr>
          <w:rFonts w:ascii="Angsana New" w:hAnsi="Angsana New"/>
          <w:spacing w:val="-4"/>
          <w:sz w:val="30"/>
          <w:szCs w:val="30"/>
        </w:rPr>
        <w:t>(</w:t>
      </w:r>
      <w:r w:rsidR="00E56F93" w:rsidRPr="00BE5913">
        <w:rPr>
          <w:rFonts w:ascii="Angsana New" w:hAnsi="Angsana New" w:hint="cs"/>
          <w:spacing w:val="-4"/>
          <w:sz w:val="30"/>
          <w:szCs w:val="30"/>
          <w:cs/>
        </w:rPr>
        <w:t>ถ้ามี</w:t>
      </w:r>
      <w:r w:rsidR="00E56F93" w:rsidRPr="00BE5913">
        <w:rPr>
          <w:rFonts w:ascii="Angsana New" w:hAnsi="Angsana New"/>
          <w:spacing w:val="-4"/>
          <w:sz w:val="30"/>
          <w:szCs w:val="30"/>
        </w:rPr>
        <w:t>)</w:t>
      </w:r>
      <w:r w:rsidRPr="00BE59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BE5913">
        <w:rPr>
          <w:rFonts w:ascii="Angsana New" w:hAnsi="Angsana New" w:hint="cs"/>
          <w:spacing w:val="-4"/>
          <w:sz w:val="30"/>
          <w:szCs w:val="30"/>
          <w:cs/>
        </w:rPr>
        <w:t>จนกว่า</w:t>
      </w:r>
      <w:r w:rsidRPr="00BE5913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Pr="00BE5913">
        <w:rPr>
          <w:rFonts w:ascii="Angsana New" w:hAnsi="Angsana New"/>
          <w:spacing w:val="-4"/>
          <w:sz w:val="30"/>
          <w:szCs w:val="30"/>
        </w:rPr>
        <w:t xml:space="preserve"> 10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="000E027F" w:rsidRPr="00BE5913">
        <w:rPr>
          <w:rFonts w:ascii="Angsana New" w:hAnsi="Angsana New" w:hint="cs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เงิน</w:t>
      </w:r>
      <w:r w:rsidR="007B617A" w:rsidRPr="00BE5913">
        <w:rPr>
          <w:rFonts w:ascii="Angsana New" w:hAnsi="Angsana New" w:hint="cs"/>
          <w:sz w:val="30"/>
          <w:szCs w:val="30"/>
          <w:cs/>
        </w:rPr>
        <w:t>สำ</w:t>
      </w:r>
      <w:r w:rsidRPr="00BE5913">
        <w:rPr>
          <w:rFonts w:ascii="Angsana New" w:hAnsi="Angsana New"/>
          <w:sz w:val="30"/>
          <w:szCs w:val="30"/>
          <w:cs/>
        </w:rPr>
        <w:t>รองนี้จะนำไปจ่ายเป็นเงินปันผลไม่ได้</w:t>
      </w:r>
    </w:p>
    <w:p w14:paraId="115981C8" w14:textId="77777777" w:rsidR="008E05CB" w:rsidRPr="00E732FF" w:rsidRDefault="008E05CB" w:rsidP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19C95BA" w14:textId="7BBCAC6A" w:rsidR="000D1276" w:rsidRPr="00BE5913" w:rsidRDefault="000D127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E5913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BE5913">
        <w:rPr>
          <w:rFonts w:ascii="Angsana New" w:hAnsi="Angsana New"/>
          <w:sz w:val="30"/>
          <w:szCs w:val="30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sz w:val="30"/>
          <w:szCs w:val="30"/>
        </w:rPr>
        <w:t>256</w:t>
      </w:r>
      <w:r w:rsidR="00F44F93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 xml:space="preserve">บริษัทได้จัดสรรสำรองตามกฎหมายเป็นจำนวนเงิน </w:t>
      </w:r>
      <w:r w:rsidR="00DD02D1">
        <w:rPr>
          <w:rFonts w:ascii="Angsana New" w:hAnsi="Angsana New"/>
          <w:sz w:val="30"/>
          <w:szCs w:val="30"/>
        </w:rPr>
        <w:t>180.03</w:t>
      </w:r>
      <w:r w:rsidR="00AE24EE"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BE5913">
        <w:rPr>
          <w:rFonts w:ascii="Angsana New" w:hAnsi="Angsana New"/>
          <w:i/>
          <w:iCs/>
          <w:sz w:val="30"/>
          <w:szCs w:val="30"/>
        </w:rPr>
        <w:t>256</w:t>
      </w:r>
      <w:r w:rsidR="00F44F93" w:rsidRPr="00BE5913">
        <w:rPr>
          <w:rFonts w:ascii="Angsana New" w:hAnsi="Angsana New"/>
          <w:i/>
          <w:iCs/>
          <w:sz w:val="30"/>
          <w:szCs w:val="30"/>
        </w:rPr>
        <w:t>6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: </w:t>
      </w:r>
      <w:r w:rsidR="00F44F93" w:rsidRPr="00BE5913">
        <w:rPr>
          <w:rFonts w:ascii="Angsana New" w:hAnsi="Angsana New"/>
          <w:i/>
          <w:iCs/>
          <w:sz w:val="30"/>
          <w:szCs w:val="30"/>
        </w:rPr>
        <w:t>85.43</w:t>
      </w:r>
      <w:r w:rsidR="00523028" w:rsidRPr="00BE5913">
        <w:rPr>
          <w:rFonts w:ascii="Angsana New" w:hAnsi="Angsana New"/>
          <w:i/>
          <w:iCs/>
          <w:sz w:val="30"/>
          <w:szCs w:val="30"/>
        </w:rPr>
        <w:t xml:space="preserve"> </w:t>
      </w:r>
      <w:r w:rsidR="008859B4" w:rsidRPr="00BE5913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5733D1BE" w14:textId="0CD6D1E9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1096E3E7" w14:textId="1D60DD3B" w:rsidR="00893110" w:rsidRPr="00BE5913" w:rsidRDefault="0089311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73D26D3" w14:textId="77777777" w:rsidR="00D27798" w:rsidRPr="00BE5913" w:rsidRDefault="00D2779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30"/>
          <w:szCs w:val="30"/>
        </w:rPr>
      </w:pPr>
    </w:p>
    <w:p w14:paraId="065F1C4D" w14:textId="6472F782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ผู้บริหารพิจารณาว่ากลุ่มบริษัทมีสองส่วนงานที่รายงาน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ซึ่งเป็นหน่วยงานธุรกิจที่สำคัญของกลุ่มบริษัทที่มีให้การบริการที่แตกต่างกัน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เนื่องจากใช้กลยุทธ์ทางการตลาดที่แตกต่างกัน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BD11CE">
        <w:rPr>
          <w:rFonts w:asciiTheme="majorBidi" w:hAnsiTheme="majorBidi"/>
          <w:sz w:val="30"/>
          <w:szCs w:val="30"/>
          <w:cs/>
        </w:rPr>
        <w:br/>
      </w:r>
      <w:r w:rsidRPr="00BE5913">
        <w:rPr>
          <w:rFonts w:asciiTheme="majorBidi" w:hAnsiTheme="majorBidi" w:hint="cs"/>
          <w:sz w:val="30"/>
          <w:szCs w:val="30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9CD56CB" w14:textId="77777777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58772A7" w14:textId="78730AA0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hint="eastAsia"/>
          <w:sz w:val="30"/>
          <w:szCs w:val="30"/>
          <w:cs/>
        </w:rPr>
        <w:t>•</w:t>
      </w:r>
      <w:r w:rsidRPr="00BE5913">
        <w:rPr>
          <w:rFonts w:asciiTheme="majorBidi" w:hAnsiTheme="majorBidi"/>
          <w:sz w:val="30"/>
          <w:szCs w:val="30"/>
          <w:cs/>
        </w:rPr>
        <w:tab/>
      </w:r>
      <w:r w:rsidRPr="00BE5913">
        <w:rPr>
          <w:rFonts w:asciiTheme="majorBidi" w:hAnsiTheme="majorBidi" w:hint="cs"/>
          <w:sz w:val="30"/>
          <w:szCs w:val="30"/>
          <w:cs/>
        </w:rPr>
        <w:t>ส่วนงาน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BE5913">
        <w:rPr>
          <w:rFonts w:asciiTheme="majorBidi" w:hAnsiTheme="majorBidi"/>
          <w:sz w:val="30"/>
          <w:szCs w:val="30"/>
        </w:rPr>
        <w:t>1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58464064" w14:textId="69876936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hint="eastAsia"/>
          <w:sz w:val="30"/>
          <w:szCs w:val="30"/>
          <w:cs/>
        </w:rPr>
        <w:t>•</w:t>
      </w:r>
      <w:r w:rsidRPr="00BE5913">
        <w:rPr>
          <w:rFonts w:asciiTheme="majorBidi" w:hAnsiTheme="majorBidi"/>
          <w:sz w:val="30"/>
          <w:szCs w:val="30"/>
          <w:cs/>
        </w:rPr>
        <w:tab/>
      </w:r>
      <w:r w:rsidRPr="00BE5913">
        <w:rPr>
          <w:rFonts w:asciiTheme="majorBidi" w:hAnsiTheme="majorBidi" w:hint="cs"/>
          <w:sz w:val="30"/>
          <w:szCs w:val="30"/>
          <w:cs/>
        </w:rPr>
        <w:t>ส่วนงาน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="00DB4EF2" w:rsidRPr="00BE5913">
        <w:rPr>
          <w:rFonts w:asciiTheme="majorBidi" w:hAnsiTheme="majorBidi"/>
          <w:sz w:val="30"/>
          <w:szCs w:val="30"/>
        </w:rPr>
        <w:t>2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ให้เช่าและให้บริการอาคารพาณิชยกรรม</w:t>
      </w:r>
    </w:p>
    <w:p w14:paraId="1A21205C" w14:textId="77777777" w:rsidR="009E61C3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8ECD0BC" w14:textId="03E32FB5" w:rsidR="00CE631E" w:rsidRPr="00BE5913" w:rsidRDefault="009E61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631E" w:rsidRPr="00BE5913" w:rsidSect="00891371">
          <w:headerReference w:type="default" r:id="rId2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 w:rsidRPr="00BE5913">
        <w:rPr>
          <w:rFonts w:asciiTheme="majorBidi" w:hAnsiTheme="majorBidi" w:hint="cs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ผลการดำเนินงานของแต่ละส่วนงานวัดโดยใช้กำไรก่อนภาษีเงินได้ของส่วนงาน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pPr w:leftFromText="180" w:rightFromText="180" w:vertAnchor="text" w:horzAnchor="margin" w:tblpX="1148" w:tblpY="307"/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7"/>
        <w:gridCol w:w="1260"/>
        <w:gridCol w:w="180"/>
        <w:gridCol w:w="1260"/>
        <w:gridCol w:w="180"/>
        <w:gridCol w:w="19"/>
        <w:gridCol w:w="1241"/>
        <w:gridCol w:w="180"/>
        <w:gridCol w:w="1258"/>
        <w:gridCol w:w="180"/>
        <w:gridCol w:w="1172"/>
        <w:gridCol w:w="180"/>
        <w:gridCol w:w="1260"/>
        <w:gridCol w:w="270"/>
        <w:gridCol w:w="1170"/>
        <w:gridCol w:w="180"/>
        <w:gridCol w:w="1273"/>
      </w:tblGrid>
      <w:tr w:rsidR="00782EA1" w:rsidRPr="00BE5913" w14:paraId="5B832BE1" w14:textId="77777777" w:rsidTr="00A32321">
        <w:trPr>
          <w:cantSplit/>
          <w:trHeight w:val="267"/>
          <w:tblHeader/>
        </w:trPr>
        <w:tc>
          <w:tcPr>
            <w:tcW w:w="3407" w:type="dxa"/>
          </w:tcPr>
          <w:p w14:paraId="48411424" w14:textId="77777777" w:rsidR="00782EA1" w:rsidRPr="00BE5913" w:rsidRDefault="00782EA1" w:rsidP="00BE5913">
            <w:pPr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263" w:type="dxa"/>
            <w:gridSpan w:val="16"/>
            <w:vAlign w:val="bottom"/>
          </w:tcPr>
          <w:p w14:paraId="016003EC" w14:textId="6E4A8648" w:rsidR="00782EA1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82EA1" w:rsidRPr="00BE5913" w14:paraId="7A1C3D6E" w14:textId="77777777" w:rsidTr="00A32321">
        <w:trPr>
          <w:cantSplit/>
          <w:trHeight w:val="627"/>
          <w:tblHeader/>
        </w:trPr>
        <w:tc>
          <w:tcPr>
            <w:tcW w:w="3407" w:type="dxa"/>
          </w:tcPr>
          <w:p w14:paraId="4A819269" w14:textId="77777777" w:rsidR="00782EA1" w:rsidRPr="00BE5913" w:rsidRDefault="00782EA1" w:rsidP="00BE5913">
            <w:pPr>
              <w:spacing w:line="240" w:lineRule="auto"/>
              <w:ind w:right="-7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32E4E31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</w:t>
            </w: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</w:rPr>
              <w:t>้</w:t>
            </w: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บริการธุรกิจโรงแรมและ</w:t>
            </w:r>
          </w:p>
          <w:p w14:paraId="67DAA946" w14:textId="527AB532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4A9CC82F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98" w:type="dxa"/>
            <w:gridSpan w:val="4"/>
            <w:vAlign w:val="bottom"/>
          </w:tcPr>
          <w:p w14:paraId="488621B2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ให้เช่าและให้บริการ</w:t>
            </w:r>
          </w:p>
          <w:p w14:paraId="7BB8802C" w14:textId="5CC77E08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701A14AA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  <w:lang w:val="en-GB" w:bidi="ar-SA"/>
              </w:rPr>
            </w:pPr>
          </w:p>
        </w:tc>
        <w:tc>
          <w:tcPr>
            <w:tcW w:w="2612" w:type="dxa"/>
            <w:gridSpan w:val="3"/>
          </w:tcPr>
          <w:p w14:paraId="6C3AE6F9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</w:p>
          <w:p w14:paraId="3397A130" w14:textId="2ABBD824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B0F89C6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623" w:type="dxa"/>
            <w:gridSpan w:val="3"/>
            <w:vAlign w:val="bottom"/>
          </w:tcPr>
          <w:p w14:paraId="035FB652" w14:textId="77777777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รวมส่วนงาน</w:t>
            </w:r>
          </w:p>
          <w:p w14:paraId="7E255AE0" w14:textId="09E22815" w:rsidR="00782EA1" w:rsidRPr="00BE5913" w:rsidRDefault="00782EA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bCs/>
                <w:sz w:val="24"/>
                <w:szCs w:val="24"/>
                <w:cs/>
                <w:lang w:val="en-GB"/>
              </w:rPr>
              <w:t>ที่รายงาน</w:t>
            </w:r>
          </w:p>
        </w:tc>
      </w:tr>
      <w:tr w:rsidR="00291AD1" w:rsidRPr="00BE5913" w14:paraId="40AB7743" w14:textId="77777777" w:rsidTr="00A32321">
        <w:trPr>
          <w:cantSplit/>
          <w:tblHeader/>
        </w:trPr>
        <w:tc>
          <w:tcPr>
            <w:tcW w:w="3407" w:type="dxa"/>
          </w:tcPr>
          <w:p w14:paraId="52374AF4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ar-SA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434D61" w14:textId="247B88D0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center"/>
          </w:tcPr>
          <w:p w14:paraId="66FC5ACD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A345F22" w14:textId="4F022AD8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</w:tcPr>
          <w:p w14:paraId="46329470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75548C" w14:textId="2B56BA2C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center"/>
          </w:tcPr>
          <w:p w14:paraId="393939C1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58" w:type="dxa"/>
            <w:vAlign w:val="center"/>
          </w:tcPr>
          <w:p w14:paraId="6369721C" w14:textId="240E59A2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80" w:type="dxa"/>
          </w:tcPr>
          <w:p w14:paraId="5F4B8392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6F036B5A" w14:textId="471247D8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center"/>
          </w:tcPr>
          <w:p w14:paraId="713A4A70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4469682" w14:textId="7791C8BC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270" w:type="dxa"/>
          </w:tcPr>
          <w:p w14:paraId="0308E1C1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06C96B81" w14:textId="50D1D7A0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80" w:type="dxa"/>
            <w:vAlign w:val="center"/>
          </w:tcPr>
          <w:p w14:paraId="782DE4CA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3" w:type="dxa"/>
            <w:vAlign w:val="center"/>
          </w:tcPr>
          <w:p w14:paraId="13AF21AC" w14:textId="3BA5C5C5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256</w:t>
            </w:r>
            <w:r w:rsidR="00811E6A" w:rsidRPr="00BE5913">
              <w:rPr>
                <w:rFonts w:ascii="Angsana New" w:hAnsi="Angsana New"/>
                <w:sz w:val="24"/>
                <w:szCs w:val="24"/>
                <w:lang w:val="en-GB"/>
              </w:rPr>
              <w:t>6</w:t>
            </w:r>
          </w:p>
        </w:tc>
      </w:tr>
      <w:tr w:rsidR="00F429AE" w:rsidRPr="00BE5913" w14:paraId="649B1BEE" w14:textId="77777777" w:rsidTr="00A32321">
        <w:trPr>
          <w:cantSplit/>
          <w:tblHeader/>
        </w:trPr>
        <w:tc>
          <w:tcPr>
            <w:tcW w:w="3407" w:type="dxa"/>
          </w:tcPr>
          <w:p w14:paraId="674E9605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DE2B36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022C97F4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CE1D3F" w14:textId="3C4F2239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544B6CF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0825E129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303B8E71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58" w:type="dxa"/>
            <w:vAlign w:val="center"/>
          </w:tcPr>
          <w:p w14:paraId="77D44B25" w14:textId="6992C683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653B494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44363CF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5858F86E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F7418" w14:textId="1C271EE1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5559847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FBFDAA6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center"/>
          </w:tcPr>
          <w:p w14:paraId="1E33D9A4" w14:textId="7777777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3" w:type="dxa"/>
            <w:vAlign w:val="center"/>
          </w:tcPr>
          <w:p w14:paraId="4631190F" w14:textId="57DD5467" w:rsidR="00F429AE" w:rsidRPr="00BE5913" w:rsidRDefault="00F429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AA37CF" w:rsidRPr="00BE5913" w14:paraId="43AE285C" w14:textId="77777777" w:rsidTr="00A32321">
        <w:trPr>
          <w:cantSplit/>
          <w:tblHeader/>
        </w:trPr>
        <w:tc>
          <w:tcPr>
            <w:tcW w:w="3407" w:type="dxa"/>
          </w:tcPr>
          <w:p w14:paraId="7048B0EB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2"/>
              <w:jc w:val="center"/>
              <w:rPr>
                <w:rFonts w:ascii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11263" w:type="dxa"/>
            <w:gridSpan w:val="16"/>
            <w:shd w:val="clear" w:color="auto" w:fill="auto"/>
            <w:vAlign w:val="center"/>
          </w:tcPr>
          <w:p w14:paraId="2FB81298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BE5913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AA37CF" w:rsidRPr="00BE5913" w14:paraId="7BC7A292" w14:textId="77777777" w:rsidTr="00A32321">
        <w:trPr>
          <w:cantSplit/>
          <w:trHeight w:val="236"/>
        </w:trPr>
        <w:tc>
          <w:tcPr>
            <w:tcW w:w="3407" w:type="dxa"/>
          </w:tcPr>
          <w:p w14:paraId="0B4F34C8" w14:textId="77777777" w:rsidR="00AA37CF" w:rsidRPr="00BE5913" w:rsidRDefault="00245E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  <w:vAlign w:val="bottom"/>
          </w:tcPr>
          <w:p w14:paraId="78A88A96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D98397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9A35A9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52096D55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EB44705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5156F4B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525B8057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575942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107EFAE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</w:tcPr>
          <w:p w14:paraId="28828A41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60" w:type="dxa"/>
          </w:tcPr>
          <w:p w14:paraId="32FEA141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79" w:right="267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6D7CFE15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F2C6E6A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694C7A1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273" w:type="dxa"/>
          </w:tcPr>
          <w:p w14:paraId="64BB2D59" w14:textId="77777777" w:rsidR="00AA37CF" w:rsidRPr="00BE5913" w:rsidRDefault="00AA37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8"/>
              </w:tabs>
              <w:spacing w:line="240" w:lineRule="auto"/>
              <w:ind w:left="-79" w:right="1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</w:tr>
      <w:tr w:rsidR="00141A17" w:rsidRPr="00BE5913" w14:paraId="43FCC158" w14:textId="77777777" w:rsidTr="00A32321">
        <w:trPr>
          <w:cantSplit/>
          <w:trHeight w:val="236"/>
        </w:trPr>
        <w:tc>
          <w:tcPr>
            <w:tcW w:w="3407" w:type="dxa"/>
          </w:tcPr>
          <w:p w14:paraId="34B4A2D1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10D6F56F" w14:textId="2F7EBC0C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12,205,443 </w:t>
            </w:r>
          </w:p>
        </w:tc>
        <w:tc>
          <w:tcPr>
            <w:tcW w:w="180" w:type="dxa"/>
          </w:tcPr>
          <w:p w14:paraId="21925E12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72F9B9B" w14:textId="0B5F6C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10,226,370 </w:t>
            </w:r>
          </w:p>
        </w:tc>
        <w:tc>
          <w:tcPr>
            <w:tcW w:w="199" w:type="dxa"/>
            <w:gridSpan w:val="2"/>
          </w:tcPr>
          <w:p w14:paraId="48712C3A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38BA7946" w14:textId="385BFA4A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3,</w:t>
            </w:r>
            <w:r w:rsidR="00A32321">
              <w:rPr>
                <w:rFonts w:ascii="Angsana New" w:hAnsi="Angsana New"/>
                <w:sz w:val="24"/>
                <w:szCs w:val="24"/>
                <w:lang w:val="en-GB"/>
              </w:rPr>
              <w:t>614,455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4CB41DA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64AA36B6" w14:textId="252804EC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3,5</w:t>
            </w:r>
            <w:r w:rsidR="000C6B48" w:rsidRPr="00BE5913">
              <w:rPr>
                <w:rFonts w:ascii="Angsana New" w:hAnsi="Angsana New"/>
                <w:sz w:val="24"/>
                <w:szCs w:val="24"/>
                <w:lang w:val="en-GB"/>
              </w:rPr>
              <w:t>82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0C6B48" w:rsidRPr="00BE5913">
              <w:rPr>
                <w:rFonts w:ascii="Angsana New" w:hAnsi="Angsana New"/>
                <w:sz w:val="24"/>
                <w:szCs w:val="24"/>
                <w:lang w:val="en-GB"/>
              </w:rPr>
              <w:t>843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101E13F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702B14C3" w14:textId="4A02F563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270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 </w:t>
            </w:r>
          </w:p>
        </w:tc>
        <w:tc>
          <w:tcPr>
            <w:tcW w:w="180" w:type="dxa"/>
          </w:tcPr>
          <w:p w14:paraId="3FC865D1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05F6C8D6" w14:textId="1B51FFD4" w:rsidR="00141A17" w:rsidRPr="00BE5913" w:rsidRDefault="00141A17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70" w:type="dxa"/>
          </w:tcPr>
          <w:p w14:paraId="67837F46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3AB68FD9" w14:textId="02F8FEF0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15,</w:t>
            </w:r>
            <w:r w:rsidR="00A32321">
              <w:rPr>
                <w:rFonts w:ascii="Angsana New" w:hAnsi="Angsana New"/>
                <w:sz w:val="24"/>
                <w:szCs w:val="24"/>
                <w:lang w:val="en-GB"/>
              </w:rPr>
              <w:t>819,898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08B9557F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49119E8F" w14:textId="562CB776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76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13,80</w:t>
            </w:r>
            <w:r w:rsidR="000C6B48" w:rsidRPr="00BE5913">
              <w:rPr>
                <w:rFonts w:ascii="Angsana New" w:hAnsi="Angsana New"/>
                <w:sz w:val="24"/>
                <w:szCs w:val="24"/>
                <w:lang w:val="en-GB"/>
              </w:rPr>
              <w:t>9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0C6B48" w:rsidRPr="00BE5913">
              <w:rPr>
                <w:rFonts w:ascii="Angsana New" w:hAnsi="Angsana New"/>
                <w:sz w:val="24"/>
                <w:szCs w:val="24"/>
                <w:lang w:val="en-GB"/>
              </w:rPr>
              <w:t>213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</w:tr>
      <w:tr w:rsidR="00141A17" w:rsidRPr="00BE5913" w14:paraId="565B918F" w14:textId="77777777" w:rsidTr="00A32321">
        <w:trPr>
          <w:cantSplit/>
          <w:trHeight w:val="236"/>
        </w:trPr>
        <w:tc>
          <w:tcPr>
            <w:tcW w:w="3407" w:type="dxa"/>
          </w:tcPr>
          <w:p w14:paraId="52922E4D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4D0717F0" w14:textId="2C00E024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30,805 </w:t>
            </w:r>
          </w:p>
        </w:tc>
        <w:tc>
          <w:tcPr>
            <w:tcW w:w="180" w:type="dxa"/>
          </w:tcPr>
          <w:p w14:paraId="242E3578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C609EC" w14:textId="75643F6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30,044 </w:t>
            </w:r>
          </w:p>
        </w:tc>
        <w:tc>
          <w:tcPr>
            <w:tcW w:w="199" w:type="dxa"/>
            <w:gridSpan w:val="2"/>
          </w:tcPr>
          <w:p w14:paraId="17776799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</w:tcPr>
          <w:p w14:paraId="5ACE0949" w14:textId="781E902E" w:rsidR="00141A17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297,245</w:t>
            </w:r>
            <w:r w:rsidR="00141A17"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D4711E8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1A86C9B3" w14:textId="3CE7A9E3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234,528 </w:t>
            </w:r>
          </w:p>
        </w:tc>
        <w:tc>
          <w:tcPr>
            <w:tcW w:w="180" w:type="dxa"/>
          </w:tcPr>
          <w:p w14:paraId="3FF49864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5870F4B" w14:textId="1C1D5168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(</w:t>
            </w:r>
            <w:r w:rsidR="00A32321">
              <w:rPr>
                <w:rFonts w:ascii="Angsana New" w:hAnsi="Angsana New"/>
                <w:sz w:val="24"/>
                <w:szCs w:val="24"/>
              </w:rPr>
              <w:t>328,050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4962775A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99FFE" w14:textId="52007F5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(264,572)</w:t>
            </w:r>
          </w:p>
        </w:tc>
        <w:tc>
          <w:tcPr>
            <w:tcW w:w="270" w:type="dxa"/>
          </w:tcPr>
          <w:p w14:paraId="77CBCD7A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6096CB56" w14:textId="60671521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  <w:tc>
          <w:tcPr>
            <w:tcW w:w="180" w:type="dxa"/>
          </w:tcPr>
          <w:p w14:paraId="14039290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681A5C80" w14:textId="72D85CC6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360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   </w:t>
            </w:r>
          </w:p>
        </w:tc>
      </w:tr>
      <w:tr w:rsidR="00141A17" w:rsidRPr="00BE5913" w14:paraId="2E2D55E5" w14:textId="77777777" w:rsidTr="00A32321">
        <w:trPr>
          <w:cantSplit/>
        </w:trPr>
        <w:tc>
          <w:tcPr>
            <w:tcW w:w="3407" w:type="dxa"/>
          </w:tcPr>
          <w:p w14:paraId="11EC0CD8" w14:textId="77777777" w:rsidR="00141A17" w:rsidRPr="00BE5913" w:rsidRDefault="00141A17" w:rsidP="00BE591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B5718B" w14:textId="38A39F5E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12,236,248 </w:t>
            </w:r>
          </w:p>
        </w:tc>
        <w:tc>
          <w:tcPr>
            <w:tcW w:w="180" w:type="dxa"/>
          </w:tcPr>
          <w:p w14:paraId="76D1A860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3564A2" w14:textId="58C196D3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10,256,414 </w:t>
            </w:r>
          </w:p>
        </w:tc>
        <w:tc>
          <w:tcPr>
            <w:tcW w:w="199" w:type="dxa"/>
            <w:gridSpan w:val="2"/>
          </w:tcPr>
          <w:p w14:paraId="6F627B22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301AB0DA" w14:textId="6F29E05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3,911,700 </w:t>
            </w:r>
          </w:p>
        </w:tc>
        <w:tc>
          <w:tcPr>
            <w:tcW w:w="180" w:type="dxa"/>
          </w:tcPr>
          <w:p w14:paraId="0AFF6B72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03C9BC80" w14:textId="677E2F7D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3,81</w:t>
            </w:r>
            <w:r w:rsidR="000C6B48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7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0C6B48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371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D5123EF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CDC72D2" w14:textId="228C173A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(3</w:t>
            </w:r>
            <w:r w:rsidR="00A3232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28,050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80" w:type="dxa"/>
          </w:tcPr>
          <w:p w14:paraId="102DCAD1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CA7650" w14:textId="4EB9B9ED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(264,572)</w:t>
            </w:r>
          </w:p>
        </w:tc>
        <w:tc>
          <w:tcPr>
            <w:tcW w:w="270" w:type="dxa"/>
          </w:tcPr>
          <w:p w14:paraId="3D29B25B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3AC17FE" w14:textId="1B64C9CE" w:rsidR="00141A17" w:rsidRPr="00BE5913" w:rsidRDefault="002C385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2C3852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15,819,898</w:t>
            </w:r>
          </w:p>
        </w:tc>
        <w:tc>
          <w:tcPr>
            <w:tcW w:w="180" w:type="dxa"/>
          </w:tcPr>
          <w:p w14:paraId="7C2110F6" w14:textId="77777777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  <w:bottom w:val="double" w:sz="4" w:space="0" w:color="auto"/>
            </w:tcBorders>
          </w:tcPr>
          <w:p w14:paraId="1B949538" w14:textId="65AE1EE0" w:rsidR="00141A17" w:rsidRPr="00BE5913" w:rsidRDefault="00141A1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76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13,</w:t>
            </w:r>
            <w:r w:rsidR="000C6B48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809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0C6B48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213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1B3436" w:rsidRPr="00BE5913" w14:paraId="706E535F" w14:textId="77777777" w:rsidTr="00A32321">
        <w:trPr>
          <w:cantSplit/>
        </w:trPr>
        <w:tc>
          <w:tcPr>
            <w:tcW w:w="3407" w:type="dxa"/>
          </w:tcPr>
          <w:p w14:paraId="1C44EFC9" w14:textId="77777777" w:rsidR="001B3436" w:rsidRPr="00BE5913" w:rsidRDefault="001B3436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AFB156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E32F660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4229B50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EAD2F1D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54F570AF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6F0BADF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3C3DD9EC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BDE1591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01EE258F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823962C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844EACD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06F0C2FF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D756250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B49814F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4DF2A344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8372BE" w:rsidRPr="00BE5913" w14:paraId="778CA3B2" w14:textId="77777777" w:rsidTr="00A32321">
        <w:trPr>
          <w:cantSplit/>
        </w:trPr>
        <w:tc>
          <w:tcPr>
            <w:tcW w:w="3407" w:type="dxa"/>
          </w:tcPr>
          <w:p w14:paraId="3286F8DE" w14:textId="6BD0DAEC" w:rsidR="008372BE" w:rsidRPr="00BE5913" w:rsidRDefault="008372BE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F062BB2" w14:textId="55A90DB8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48,323 </w:t>
            </w:r>
          </w:p>
        </w:tc>
        <w:tc>
          <w:tcPr>
            <w:tcW w:w="180" w:type="dxa"/>
          </w:tcPr>
          <w:p w14:paraId="2AC73DB5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970DEA" w14:textId="18D43CF5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eastAsia="DengXian" w:hAnsi="Angsana New"/>
                <w:sz w:val="24"/>
                <w:szCs w:val="24"/>
              </w:rPr>
              <w:t xml:space="preserve"> 19,647 </w:t>
            </w:r>
          </w:p>
        </w:tc>
        <w:tc>
          <w:tcPr>
            <w:tcW w:w="199" w:type="dxa"/>
            <w:gridSpan w:val="2"/>
          </w:tcPr>
          <w:p w14:paraId="15FD9696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C86C465" w14:textId="7894259D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385,125 </w:t>
            </w:r>
          </w:p>
        </w:tc>
        <w:tc>
          <w:tcPr>
            <w:tcW w:w="180" w:type="dxa"/>
          </w:tcPr>
          <w:p w14:paraId="1929309C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5C3A82F3" w14:textId="5F2873F9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15,708 </w:t>
            </w:r>
          </w:p>
        </w:tc>
        <w:tc>
          <w:tcPr>
            <w:tcW w:w="180" w:type="dxa"/>
          </w:tcPr>
          <w:p w14:paraId="4BBE798C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6549BE75" w14:textId="2F53C886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80" w:type="dxa"/>
          </w:tcPr>
          <w:p w14:paraId="591C7D19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4F805D1" w14:textId="20703669" w:rsidR="008372BE" w:rsidRPr="00BE5913" w:rsidRDefault="008372B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70" w:type="dxa"/>
          </w:tcPr>
          <w:p w14:paraId="2A0405AF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775ACD7B" w14:textId="1DA5354E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433,448 </w:t>
            </w:r>
          </w:p>
        </w:tc>
        <w:tc>
          <w:tcPr>
            <w:tcW w:w="180" w:type="dxa"/>
          </w:tcPr>
          <w:p w14:paraId="7189EFC0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53BF938E" w14:textId="629A7DCD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35,355 </w:t>
            </w:r>
          </w:p>
        </w:tc>
      </w:tr>
      <w:tr w:rsidR="004E395A" w:rsidRPr="00BE5913" w14:paraId="30EAA7B8" w14:textId="77777777" w:rsidTr="00A32321">
        <w:trPr>
          <w:cantSplit/>
        </w:trPr>
        <w:tc>
          <w:tcPr>
            <w:tcW w:w="3407" w:type="dxa"/>
          </w:tcPr>
          <w:p w14:paraId="230AD860" w14:textId="648C1508" w:rsidR="004E395A" w:rsidRPr="00BE5913" w:rsidRDefault="004E395A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721B940B" w14:textId="25565E24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A32321">
              <w:rPr>
                <w:rFonts w:ascii="Angsana New" w:hAnsi="Angsana New"/>
                <w:sz w:val="24"/>
                <w:szCs w:val="24"/>
                <w:lang w:val="en-GB"/>
              </w:rPr>
              <w:t>19,600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70B5A8A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99D3360" w14:textId="47E59A04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eastAsia="DengXian" w:hAnsi="Angsana New"/>
                <w:sz w:val="24"/>
                <w:szCs w:val="24"/>
              </w:rPr>
              <w:t xml:space="preserve"> 6,958 </w:t>
            </w:r>
          </w:p>
        </w:tc>
        <w:tc>
          <w:tcPr>
            <w:tcW w:w="199" w:type="dxa"/>
            <w:gridSpan w:val="2"/>
          </w:tcPr>
          <w:p w14:paraId="1EC8E283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BA68027" w14:textId="6673EB0C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109,064 </w:t>
            </w:r>
          </w:p>
        </w:tc>
        <w:tc>
          <w:tcPr>
            <w:tcW w:w="180" w:type="dxa"/>
          </w:tcPr>
          <w:p w14:paraId="5D8F135C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</w:tcPr>
          <w:p w14:paraId="54E69D4B" w14:textId="70D2F5B4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3</w:t>
            </w:r>
            <w:r w:rsidR="007E3498" w:rsidRPr="00BE5913">
              <w:rPr>
                <w:rFonts w:ascii="Angsana New" w:hAnsi="Angsana New"/>
                <w:sz w:val="24"/>
                <w:szCs w:val="24"/>
                <w:lang w:val="en-GB"/>
              </w:rPr>
              <w:t>7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225BA6" w:rsidRPr="00BE5913">
              <w:rPr>
                <w:rFonts w:ascii="Angsana New" w:hAnsi="Angsana New"/>
                <w:sz w:val="24"/>
                <w:szCs w:val="24"/>
                <w:lang w:val="en-GB"/>
              </w:rPr>
              <w:t>115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2E2D1D2A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</w:tcPr>
          <w:p w14:paraId="13C4A2B6" w14:textId="34CCD1A5" w:rsidR="004E395A" w:rsidRPr="00BE5913" w:rsidRDefault="004E395A" w:rsidP="00174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80" w:type="dxa"/>
          </w:tcPr>
          <w:p w14:paraId="79A2DA69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77A1D41E" w14:textId="48F686E5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(858)</w:t>
            </w:r>
          </w:p>
        </w:tc>
        <w:tc>
          <w:tcPr>
            <w:tcW w:w="270" w:type="dxa"/>
          </w:tcPr>
          <w:p w14:paraId="16538B59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</w:tcPr>
          <w:p w14:paraId="1E157FF8" w14:textId="4FB7B8F9" w:rsidR="004E395A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sz w:val="24"/>
                <w:szCs w:val="24"/>
                <w:lang w:val="en-GB"/>
              </w:rPr>
              <w:t>128,664</w:t>
            </w:r>
            <w:r w:rsidR="004E395A"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39DB0E22" w14:textId="7EFA5A6D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</w:tcPr>
          <w:p w14:paraId="23B9FB4E" w14:textId="362729C8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BA0E0E" w:rsidRPr="00BE5913">
              <w:rPr>
                <w:rFonts w:ascii="Angsana New" w:hAnsi="Angsana New"/>
                <w:sz w:val="24"/>
                <w:szCs w:val="24"/>
                <w:lang w:val="en-GB"/>
              </w:rPr>
              <w:t>43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="00BA0E0E" w:rsidRPr="00BE5913">
              <w:rPr>
                <w:rFonts w:ascii="Angsana New" w:hAnsi="Angsana New"/>
                <w:sz w:val="24"/>
                <w:szCs w:val="24"/>
                <w:lang w:val="en-GB"/>
              </w:rPr>
              <w:t>2</w:t>
            </w:r>
            <w:r w:rsidR="00A32321">
              <w:rPr>
                <w:rFonts w:ascii="Angsana New" w:hAnsi="Angsana New"/>
                <w:sz w:val="24"/>
                <w:szCs w:val="24"/>
                <w:lang w:val="en-GB"/>
              </w:rPr>
              <w:t>15</w:t>
            </w:r>
          </w:p>
        </w:tc>
      </w:tr>
      <w:tr w:rsidR="008372BE" w:rsidRPr="00BE5913" w14:paraId="5083EE6B" w14:textId="77777777" w:rsidTr="004452BC">
        <w:trPr>
          <w:cantSplit/>
        </w:trPr>
        <w:tc>
          <w:tcPr>
            <w:tcW w:w="3407" w:type="dxa"/>
          </w:tcPr>
          <w:p w14:paraId="7F89C28C" w14:textId="77777777" w:rsidR="008372BE" w:rsidRPr="00BE5913" w:rsidRDefault="008372BE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กำไรจากการเปลี่ยนแปลงมูลค่ายุติธรรม</w:t>
            </w:r>
          </w:p>
          <w:p w14:paraId="1A6D9E60" w14:textId="1603C90F" w:rsidR="008372BE" w:rsidRPr="00BE5913" w:rsidRDefault="008372BE" w:rsidP="00BE5913">
            <w:pPr>
              <w:spacing w:line="240" w:lineRule="auto"/>
              <w:ind w:right="-72" w:firstLine="193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ของอสังหาริมทรัพย์เพื่อการลงทุน</w:t>
            </w:r>
          </w:p>
        </w:tc>
        <w:tc>
          <w:tcPr>
            <w:tcW w:w="1260" w:type="dxa"/>
            <w:vAlign w:val="bottom"/>
          </w:tcPr>
          <w:p w14:paraId="7A618B55" w14:textId="439F485D" w:rsidR="008372BE" w:rsidRPr="00BE5913" w:rsidRDefault="008372B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B2B4081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5565BD3" w14:textId="2CB49D0D" w:rsidR="008372BE" w:rsidRPr="00BE5913" w:rsidRDefault="008372B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79" w:right="-349"/>
              <w:rPr>
                <w:rFonts w:ascii="Angsana New" w:eastAsia="DengXian" w:hAnsi="Angsana New"/>
                <w:sz w:val="24"/>
                <w:szCs w:val="24"/>
              </w:rPr>
            </w:pPr>
            <w:r w:rsidRPr="00BE5913">
              <w:rPr>
                <w:rFonts w:ascii="Angsana New" w:eastAsia="DengXian" w:hAnsi="Angsana New"/>
                <w:sz w:val="24"/>
                <w:szCs w:val="24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2D0D61A7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75681FC0" w14:textId="6F68BD81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4,987,59</w:t>
            </w:r>
            <w:r w:rsidR="00A32321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6971205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vAlign w:val="bottom"/>
          </w:tcPr>
          <w:p w14:paraId="5C9B1AAA" w14:textId="41D02C82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4,975,273 </w:t>
            </w:r>
          </w:p>
        </w:tc>
        <w:tc>
          <w:tcPr>
            <w:tcW w:w="180" w:type="dxa"/>
            <w:vAlign w:val="bottom"/>
          </w:tcPr>
          <w:p w14:paraId="455AC539" w14:textId="33ABD39E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vAlign w:val="bottom"/>
          </w:tcPr>
          <w:p w14:paraId="464CF0E7" w14:textId="321FCFA5" w:rsidR="008372BE" w:rsidRPr="00BE5913" w:rsidRDefault="008372B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10C2958D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3F00E94" w14:textId="38B783AA" w:rsidR="008372BE" w:rsidRPr="00BE5913" w:rsidRDefault="008372B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7B6BFAC2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7FF11D" w14:textId="664B8F8B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4,987,59</w:t>
            </w:r>
            <w:r w:rsidR="00A32321">
              <w:rPr>
                <w:rFonts w:ascii="Angsana New" w:hAnsi="Angsana New"/>
                <w:sz w:val="24"/>
                <w:szCs w:val="24"/>
                <w:lang w:val="en-GB"/>
              </w:rPr>
              <w:t>4</w:t>
            </w: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F51E37D" w14:textId="77777777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vAlign w:val="bottom"/>
          </w:tcPr>
          <w:p w14:paraId="63911949" w14:textId="22513F0F" w:rsidR="008372BE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sz w:val="24"/>
                <w:szCs w:val="24"/>
                <w:lang w:val="en-GB"/>
              </w:rPr>
              <w:t xml:space="preserve"> 4,975,273 </w:t>
            </w:r>
          </w:p>
        </w:tc>
      </w:tr>
      <w:tr w:rsidR="001B3436" w:rsidRPr="00BE5913" w14:paraId="7334F459" w14:textId="77777777" w:rsidTr="00A32321">
        <w:trPr>
          <w:cantSplit/>
        </w:trPr>
        <w:tc>
          <w:tcPr>
            <w:tcW w:w="3407" w:type="dxa"/>
          </w:tcPr>
          <w:p w14:paraId="50433755" w14:textId="0DA47B62" w:rsidR="001B3436" w:rsidRPr="00BE5913" w:rsidRDefault="001B3436" w:rsidP="00BE5913">
            <w:pPr>
              <w:spacing w:line="240" w:lineRule="auto"/>
              <w:ind w:righ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AE9192" w14:textId="47405C1D" w:rsidR="001B3436" w:rsidRPr="00BE5913" w:rsidRDefault="00EC7C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12,3</w:t>
            </w:r>
            <w:r w:rsidR="00A3232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04,171</w:t>
            </w:r>
          </w:p>
        </w:tc>
        <w:tc>
          <w:tcPr>
            <w:tcW w:w="180" w:type="dxa"/>
          </w:tcPr>
          <w:p w14:paraId="6D1351C6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4FA90" w14:textId="28159C78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10</w:t>
            </w:r>
            <w:r w:rsidRPr="00BE5913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BE5913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283</w:t>
            </w:r>
            <w:r w:rsidRPr="00BE5913">
              <w:rPr>
                <w:rFonts w:ascii="Angsana New" w:eastAsia="DengXian" w:hAnsi="Angsana New"/>
                <w:b/>
                <w:bCs/>
                <w:sz w:val="24"/>
                <w:szCs w:val="24"/>
              </w:rPr>
              <w:t>,</w:t>
            </w:r>
            <w:r w:rsidRPr="00BE5913">
              <w:rPr>
                <w:rFonts w:ascii="Angsana New" w:eastAsia="DengXian" w:hAnsi="Angsana New"/>
                <w:b/>
                <w:bCs/>
                <w:sz w:val="24"/>
                <w:szCs w:val="24"/>
                <w:cs/>
              </w:rPr>
              <w:t>019</w:t>
            </w:r>
          </w:p>
        </w:tc>
        <w:tc>
          <w:tcPr>
            <w:tcW w:w="199" w:type="dxa"/>
            <w:gridSpan w:val="2"/>
          </w:tcPr>
          <w:p w14:paraId="207D33DE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eastAsia="DengXi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7E3B7F0C" w14:textId="111230DC" w:rsidR="001B3436" w:rsidRPr="00BE5913" w:rsidRDefault="00EC7CD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9,393,48</w:t>
            </w:r>
            <w:r w:rsidR="00A3232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80" w:type="dxa"/>
          </w:tcPr>
          <w:p w14:paraId="4B85E06D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69FF932E" w14:textId="76A685A9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8</w:t>
            </w:r>
            <w:r w:rsidR="00BA0E0E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45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BA0E0E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467</w:t>
            </w:r>
          </w:p>
        </w:tc>
        <w:tc>
          <w:tcPr>
            <w:tcW w:w="180" w:type="dxa"/>
          </w:tcPr>
          <w:p w14:paraId="0CBE46E6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7AB28A57" w14:textId="3FF6CF2C" w:rsidR="001B3436" w:rsidRPr="00BE5913" w:rsidRDefault="00AB6E9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AB6E99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(328,050)</w:t>
            </w:r>
          </w:p>
        </w:tc>
        <w:tc>
          <w:tcPr>
            <w:tcW w:w="180" w:type="dxa"/>
          </w:tcPr>
          <w:p w14:paraId="2E7232ED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1889BC" w14:textId="688528E2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265,430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E68D0C2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61D65D6" w14:textId="109725A0" w:rsidR="001B3436" w:rsidRPr="00BE5913" w:rsidRDefault="008372B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21,</w:t>
            </w:r>
            <w:r w:rsidR="00A3232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369,604</w:t>
            </w:r>
          </w:p>
        </w:tc>
        <w:tc>
          <w:tcPr>
            <w:tcW w:w="180" w:type="dxa"/>
          </w:tcPr>
          <w:p w14:paraId="40D8A7E5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3" w:type="dxa"/>
            <w:tcBorders>
              <w:top w:val="single" w:sz="4" w:space="0" w:color="auto"/>
            </w:tcBorders>
          </w:tcPr>
          <w:p w14:paraId="52ADDE46" w14:textId="398E981F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18,8</w:t>
            </w:r>
            <w:r w:rsidR="00BA0E0E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63</w:t>
            </w:r>
            <w:r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,</w:t>
            </w:r>
            <w:r w:rsidR="00BA0E0E" w:rsidRPr="00BE5913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0</w:t>
            </w:r>
            <w:r w:rsidR="00A32321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56</w:t>
            </w:r>
          </w:p>
        </w:tc>
      </w:tr>
      <w:tr w:rsidR="001B3436" w:rsidRPr="00BE5913" w14:paraId="47B61CD7" w14:textId="77777777" w:rsidTr="00A32321">
        <w:trPr>
          <w:cantSplit/>
        </w:trPr>
        <w:tc>
          <w:tcPr>
            <w:tcW w:w="3407" w:type="dxa"/>
          </w:tcPr>
          <w:p w14:paraId="21CB314B" w14:textId="77777777" w:rsidR="001B3436" w:rsidRPr="00BE5913" w:rsidRDefault="001B3436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2EBE7A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4DF297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8603B09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3EC59A3E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3DBB0B6C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B21257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097660DC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D6E95D1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</w:tcPr>
          <w:p w14:paraId="367627C0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930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DDFCCC2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DBF30C7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BF1756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FEF1E4D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36A4491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double" w:sz="4" w:space="0" w:color="auto"/>
            </w:tcBorders>
          </w:tcPr>
          <w:p w14:paraId="2ED54B4A" w14:textId="77777777" w:rsidR="001B3436" w:rsidRPr="00BE5913" w:rsidRDefault="001B34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E395A" w:rsidRPr="00BE5913" w14:paraId="39A8B313" w14:textId="77777777" w:rsidTr="00A32321">
        <w:trPr>
          <w:cantSplit/>
        </w:trPr>
        <w:tc>
          <w:tcPr>
            <w:tcW w:w="3407" w:type="dxa"/>
          </w:tcPr>
          <w:p w14:paraId="2E639E04" w14:textId="309F690A" w:rsidR="004E395A" w:rsidRPr="00BE5913" w:rsidRDefault="004E395A" w:rsidP="00BE5913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1260" w:type="dxa"/>
          </w:tcPr>
          <w:p w14:paraId="3EB1D8EB" w14:textId="1B76AD3F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1,079,105</w:t>
            </w:r>
          </w:p>
        </w:tc>
        <w:tc>
          <w:tcPr>
            <w:tcW w:w="180" w:type="dxa"/>
          </w:tcPr>
          <w:p w14:paraId="47DB8490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79764F" w14:textId="724E162E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804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488</w:t>
            </w:r>
          </w:p>
        </w:tc>
        <w:tc>
          <w:tcPr>
            <w:tcW w:w="199" w:type="dxa"/>
            <w:gridSpan w:val="2"/>
          </w:tcPr>
          <w:p w14:paraId="0DBC810E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13AFAD16" w14:textId="7F6A7101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5,166,130</w:t>
            </w:r>
          </w:p>
        </w:tc>
        <w:tc>
          <w:tcPr>
            <w:tcW w:w="180" w:type="dxa"/>
          </w:tcPr>
          <w:p w14:paraId="558FE4E8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C4D6FCD" w14:textId="73064E0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177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671</w:t>
            </w:r>
          </w:p>
        </w:tc>
        <w:tc>
          <w:tcPr>
            <w:tcW w:w="180" w:type="dxa"/>
          </w:tcPr>
          <w:p w14:paraId="11C6C4F2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E379B" w14:textId="51192BD5" w:rsidR="004E395A" w:rsidRPr="00BE5913" w:rsidRDefault="00A32321" w:rsidP="00A3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sz w:val="24"/>
                <w:szCs w:val="24"/>
              </w:rPr>
              <w:t>114,373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3227F7EC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25EDE91" w14:textId="234ABC7F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E5913">
              <w:rPr>
                <w:rFonts w:ascii="Angsana New" w:hAnsi="Angsana New"/>
                <w:sz w:val="24"/>
                <w:szCs w:val="24"/>
              </w:rPr>
              <w:t>276,213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C8D459B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B4187C" w14:textId="548ED033" w:rsidR="004E395A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6,130,862</w:t>
            </w:r>
          </w:p>
        </w:tc>
        <w:tc>
          <w:tcPr>
            <w:tcW w:w="180" w:type="dxa"/>
          </w:tcPr>
          <w:p w14:paraId="321C2A55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D90DE2F" w14:textId="27A842C3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5,705,946</w:t>
            </w:r>
          </w:p>
        </w:tc>
      </w:tr>
      <w:tr w:rsidR="004E395A" w:rsidRPr="00BE5913" w14:paraId="6762ABF2" w14:textId="77777777" w:rsidTr="00A32321">
        <w:trPr>
          <w:cantSplit/>
        </w:trPr>
        <w:tc>
          <w:tcPr>
            <w:tcW w:w="3407" w:type="dxa"/>
          </w:tcPr>
          <w:p w14:paraId="17EABF70" w14:textId="77777777" w:rsidR="004E395A" w:rsidRPr="00BE5913" w:rsidRDefault="004E395A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23BEF5DE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FEB18BE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9211BB9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" w:type="dxa"/>
            <w:gridSpan w:val="2"/>
          </w:tcPr>
          <w:p w14:paraId="763154DB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D914ECB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A8897B1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53021E3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90F155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D872AFC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588EEF9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1448FD0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4DF1BC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F3F8499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CED07A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320AB92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18C3" w:rsidRPr="00BE5913" w14:paraId="3F4B7B4F" w14:textId="77777777" w:rsidTr="00A32321">
        <w:trPr>
          <w:cantSplit/>
          <w:trHeight w:val="330"/>
        </w:trPr>
        <w:tc>
          <w:tcPr>
            <w:tcW w:w="3407" w:type="dxa"/>
            <w:vAlign w:val="bottom"/>
          </w:tcPr>
          <w:p w14:paraId="27291601" w14:textId="77777777" w:rsidR="00F618C3" w:rsidRPr="00BE5913" w:rsidRDefault="00F618C3" w:rsidP="00BE5913">
            <w:pPr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6E3DFE5A" w14:textId="6915F45A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582,935 </w:t>
            </w:r>
          </w:p>
        </w:tc>
        <w:tc>
          <w:tcPr>
            <w:tcW w:w="180" w:type="dxa"/>
          </w:tcPr>
          <w:p w14:paraId="5B53A24D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65B7C" w14:textId="599F214E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835,372 </w:t>
            </w:r>
          </w:p>
        </w:tc>
        <w:tc>
          <w:tcPr>
            <w:tcW w:w="199" w:type="dxa"/>
            <w:gridSpan w:val="2"/>
          </w:tcPr>
          <w:p w14:paraId="67707305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5FF971E3" w14:textId="3E343D44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1,447,712 </w:t>
            </w:r>
          </w:p>
        </w:tc>
        <w:tc>
          <w:tcPr>
            <w:tcW w:w="180" w:type="dxa"/>
          </w:tcPr>
          <w:p w14:paraId="7F9300F4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5989BA2" w14:textId="7F4AC7B6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1,</w:t>
            </w:r>
            <w:r w:rsidR="00224ECF" w:rsidRPr="00BE5913">
              <w:rPr>
                <w:rFonts w:ascii="Angsana New" w:hAnsi="Angsana New"/>
                <w:sz w:val="24"/>
                <w:szCs w:val="24"/>
              </w:rPr>
              <w:t>601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224ECF" w:rsidRPr="00BE5913">
              <w:rPr>
                <w:rFonts w:ascii="Angsana New" w:hAnsi="Angsana New"/>
                <w:sz w:val="24"/>
                <w:szCs w:val="24"/>
              </w:rPr>
              <w:t>264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0A976D99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542E97" w14:textId="5C961318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E8C56E9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8EEEC74" w14:textId="5750655F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60F206BD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FF97061" w14:textId="1994E2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2,030,647 </w:t>
            </w:r>
          </w:p>
        </w:tc>
        <w:tc>
          <w:tcPr>
            <w:tcW w:w="180" w:type="dxa"/>
          </w:tcPr>
          <w:p w14:paraId="5F590C68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63DE372" w14:textId="180DD0E0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2,</w:t>
            </w:r>
            <w:r w:rsidR="00224ECF" w:rsidRPr="00BE5913">
              <w:rPr>
                <w:rFonts w:ascii="Angsana New" w:hAnsi="Angsana New"/>
                <w:sz w:val="24"/>
                <w:szCs w:val="24"/>
              </w:rPr>
              <w:t>436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224ECF" w:rsidRPr="00BE5913">
              <w:rPr>
                <w:rFonts w:ascii="Angsana New" w:hAnsi="Angsana New"/>
                <w:sz w:val="24"/>
                <w:szCs w:val="24"/>
              </w:rPr>
              <w:t>636</w:t>
            </w: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618C3" w:rsidRPr="00BE5913" w14:paraId="3EFC1F4D" w14:textId="77777777" w:rsidTr="00A32321">
        <w:trPr>
          <w:cantSplit/>
        </w:trPr>
        <w:tc>
          <w:tcPr>
            <w:tcW w:w="3407" w:type="dxa"/>
          </w:tcPr>
          <w:p w14:paraId="4DC658F2" w14:textId="77777777" w:rsidR="00F618C3" w:rsidRPr="00BE5913" w:rsidRDefault="00F618C3" w:rsidP="00BE5913">
            <w:pPr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</w:tcPr>
          <w:p w14:paraId="4D4F0E2F" w14:textId="0A4C062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1,790,295 </w:t>
            </w:r>
          </w:p>
        </w:tc>
        <w:tc>
          <w:tcPr>
            <w:tcW w:w="180" w:type="dxa"/>
          </w:tcPr>
          <w:p w14:paraId="6CE00BD8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A335773" w14:textId="1448472A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1,652,797 </w:t>
            </w:r>
          </w:p>
        </w:tc>
        <w:tc>
          <w:tcPr>
            <w:tcW w:w="199" w:type="dxa"/>
            <w:gridSpan w:val="2"/>
          </w:tcPr>
          <w:p w14:paraId="4EAECBE4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22D0BFFF" w14:textId="751F2A79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59,641 </w:t>
            </w:r>
          </w:p>
        </w:tc>
        <w:tc>
          <w:tcPr>
            <w:tcW w:w="180" w:type="dxa"/>
          </w:tcPr>
          <w:p w14:paraId="3D626F21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044E287F" w14:textId="0FD18DCB" w:rsidR="00F618C3" w:rsidRPr="00BE5913" w:rsidRDefault="00921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37,311</w:t>
            </w:r>
            <w:r w:rsidR="00F618C3"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5744C01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994A13A" w14:textId="046765DA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5F9DFE5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E0F4C61" w14:textId="3E1C0B6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-</w:t>
            </w:r>
          </w:p>
        </w:tc>
        <w:tc>
          <w:tcPr>
            <w:tcW w:w="270" w:type="dxa"/>
          </w:tcPr>
          <w:p w14:paraId="7BF1E633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191EE1" w14:textId="7FC0A04E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1,849,936 </w:t>
            </w:r>
          </w:p>
        </w:tc>
        <w:tc>
          <w:tcPr>
            <w:tcW w:w="180" w:type="dxa"/>
          </w:tcPr>
          <w:p w14:paraId="00C24408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98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7B8936A" w14:textId="0D91F7D4" w:rsidR="00F618C3" w:rsidRPr="00BE5913" w:rsidRDefault="00921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1,690,108</w:t>
            </w:r>
            <w:r w:rsidR="00F618C3"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F618C3" w:rsidRPr="00BE5913" w14:paraId="7E854811" w14:textId="77777777" w:rsidTr="00A32321">
        <w:trPr>
          <w:cantSplit/>
        </w:trPr>
        <w:tc>
          <w:tcPr>
            <w:tcW w:w="3407" w:type="dxa"/>
          </w:tcPr>
          <w:p w14:paraId="6949B173" w14:textId="4602F093" w:rsidR="00F618C3" w:rsidRPr="00BE5913" w:rsidRDefault="00F618C3" w:rsidP="00BE5913">
            <w:pPr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60" w:type="dxa"/>
          </w:tcPr>
          <w:p w14:paraId="4B2978DF" w14:textId="56F0EC7C" w:rsidR="00F618C3" w:rsidRPr="00BE5913" w:rsidRDefault="00195A6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213,134</w:t>
            </w:r>
          </w:p>
        </w:tc>
        <w:tc>
          <w:tcPr>
            <w:tcW w:w="180" w:type="dxa"/>
          </w:tcPr>
          <w:p w14:paraId="110ED2AA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B47A76" w14:textId="046CA8CB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202,137 </w:t>
            </w:r>
          </w:p>
        </w:tc>
        <w:tc>
          <w:tcPr>
            <w:tcW w:w="199" w:type="dxa"/>
            <w:gridSpan w:val="2"/>
          </w:tcPr>
          <w:p w14:paraId="26CAA4E9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11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47254048" w14:textId="6EAC1DE6" w:rsidR="00F618C3" w:rsidRPr="00BE5913" w:rsidRDefault="005A33C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1,081,684</w:t>
            </w:r>
          </w:p>
        </w:tc>
        <w:tc>
          <w:tcPr>
            <w:tcW w:w="180" w:type="dxa"/>
          </w:tcPr>
          <w:p w14:paraId="7B1FF3FD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13E033BD" w14:textId="4B442151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1,009,307 </w:t>
            </w:r>
          </w:p>
        </w:tc>
        <w:tc>
          <w:tcPr>
            <w:tcW w:w="180" w:type="dxa"/>
          </w:tcPr>
          <w:p w14:paraId="1B2D92D5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E66BF8F" w14:textId="4133F5D0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9217DE">
              <w:rPr>
                <w:rFonts w:ascii="Angsana New" w:hAnsi="Angsana New"/>
                <w:sz w:val="24"/>
                <w:szCs w:val="24"/>
              </w:rPr>
              <w:t>80,324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6CFA40C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524B1" w14:textId="50D04642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(57,450)</w:t>
            </w:r>
          </w:p>
        </w:tc>
        <w:tc>
          <w:tcPr>
            <w:tcW w:w="270" w:type="dxa"/>
          </w:tcPr>
          <w:p w14:paraId="19ED8D51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532F4C" w14:textId="0D2C719C" w:rsidR="00F618C3" w:rsidRPr="00BE5913" w:rsidRDefault="00921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1,214,494</w:t>
            </w:r>
          </w:p>
        </w:tc>
        <w:tc>
          <w:tcPr>
            <w:tcW w:w="180" w:type="dxa"/>
          </w:tcPr>
          <w:p w14:paraId="174A4C68" w14:textId="7777777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861E46F" w14:textId="28FE0247" w:rsidR="00F618C3" w:rsidRPr="00BE5913" w:rsidRDefault="00F618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1,153,994 </w:t>
            </w:r>
          </w:p>
        </w:tc>
      </w:tr>
      <w:tr w:rsidR="004E395A" w:rsidRPr="00BE5913" w14:paraId="7BF3A2D5" w14:textId="77777777" w:rsidTr="00A32321">
        <w:trPr>
          <w:cantSplit/>
        </w:trPr>
        <w:tc>
          <w:tcPr>
            <w:tcW w:w="3407" w:type="dxa"/>
          </w:tcPr>
          <w:p w14:paraId="0575150F" w14:textId="77777777" w:rsidR="004E395A" w:rsidRPr="00BE5913" w:rsidRDefault="004E395A" w:rsidP="00BE5913">
            <w:pPr>
              <w:spacing w:line="240" w:lineRule="auto"/>
              <w:ind w:right="-7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77B59558" w14:textId="511E15B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0C2F5A51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A886F5" w14:textId="5794206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99" w:type="dxa"/>
            <w:gridSpan w:val="2"/>
          </w:tcPr>
          <w:p w14:paraId="4F4E1AF4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26CD417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4113AD8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440B24B2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A8BA24B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9DE0B16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65C1DF0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6F55CF4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DFBAB2D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AE2891C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B2ADA5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4BC6ECD" w14:textId="77777777" w:rsidR="004E395A" w:rsidRPr="00BE5913" w:rsidRDefault="004E395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3B3C" w:rsidRPr="00BE5913" w14:paraId="19BF901E" w14:textId="77777777" w:rsidTr="00A32321">
        <w:trPr>
          <w:cantSplit/>
        </w:trPr>
        <w:tc>
          <w:tcPr>
            <w:tcW w:w="3407" w:type="dxa"/>
            <w:vAlign w:val="bottom"/>
          </w:tcPr>
          <w:p w14:paraId="4CBAC907" w14:textId="77777777" w:rsidR="00443B3C" w:rsidRPr="00BE5913" w:rsidRDefault="00443B3C" w:rsidP="00BE5913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สินทรัพย์ส่วนง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าน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34BEF0ED" w14:textId="7E6CF73F" w:rsidR="00443B3C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89,496,768</w:t>
            </w:r>
          </w:p>
        </w:tc>
        <w:tc>
          <w:tcPr>
            <w:tcW w:w="180" w:type="dxa"/>
          </w:tcPr>
          <w:p w14:paraId="1C2D96B5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FB52BB" w14:textId="3547B753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86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344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655</w:t>
            </w:r>
          </w:p>
        </w:tc>
        <w:tc>
          <w:tcPr>
            <w:tcW w:w="199" w:type="dxa"/>
            <w:gridSpan w:val="2"/>
          </w:tcPr>
          <w:p w14:paraId="13A19386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38A52903" w14:textId="002C0C1A" w:rsidR="00443B3C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96,916,766</w:t>
            </w:r>
          </w:p>
        </w:tc>
        <w:tc>
          <w:tcPr>
            <w:tcW w:w="180" w:type="dxa"/>
          </w:tcPr>
          <w:p w14:paraId="33232DCF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67A1303E" w14:textId="5D7DBD31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87,765,436</w:t>
            </w:r>
          </w:p>
        </w:tc>
        <w:tc>
          <w:tcPr>
            <w:tcW w:w="180" w:type="dxa"/>
          </w:tcPr>
          <w:p w14:paraId="2DC4B6C2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EA3EA18" w14:textId="616C08D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A32321">
              <w:rPr>
                <w:rFonts w:ascii="Angsana New" w:hAnsi="Angsana New"/>
                <w:sz w:val="24"/>
                <w:szCs w:val="24"/>
              </w:rPr>
              <w:t>582,010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1588EB6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D67967C" w14:textId="1F52B7D1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(673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="00AB6E99">
              <w:rPr>
                <w:rFonts w:ascii="Angsana New" w:hAnsi="Angsana New"/>
                <w:sz w:val="24"/>
                <w:szCs w:val="24"/>
              </w:rPr>
              <w:t>898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A04FFFE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DD9128" w14:textId="2C79E94F" w:rsidR="00443B3C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185,831,524</w:t>
            </w:r>
          </w:p>
        </w:tc>
        <w:tc>
          <w:tcPr>
            <w:tcW w:w="180" w:type="dxa"/>
          </w:tcPr>
          <w:p w14:paraId="3B169C39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6D7417BD" w14:textId="181C40CD" w:rsidR="00443B3C" w:rsidRPr="00BE5913" w:rsidRDefault="00443B3C" w:rsidP="00A3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173,436,193</w:t>
            </w:r>
          </w:p>
        </w:tc>
      </w:tr>
      <w:tr w:rsidR="00443B3C" w:rsidRPr="00BE5913" w14:paraId="6CB4EC6C" w14:textId="77777777" w:rsidTr="00A32321">
        <w:trPr>
          <w:cantSplit/>
          <w:trHeight w:val="143"/>
        </w:trPr>
        <w:tc>
          <w:tcPr>
            <w:tcW w:w="3407" w:type="dxa"/>
            <w:vAlign w:val="bottom"/>
          </w:tcPr>
          <w:p w14:paraId="65089C73" w14:textId="77777777" w:rsidR="00443B3C" w:rsidRPr="00BE5913" w:rsidRDefault="00443B3C" w:rsidP="00BE5913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ณ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วันที่ 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ธันวาคม</w:t>
            </w:r>
            <w:r w:rsidRPr="00BE5913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1666C18B" w14:textId="0E239F9A" w:rsidR="00443B3C" w:rsidRPr="00BE5913" w:rsidRDefault="00A3232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40,873,988</w:t>
            </w:r>
          </w:p>
        </w:tc>
        <w:tc>
          <w:tcPr>
            <w:tcW w:w="180" w:type="dxa"/>
          </w:tcPr>
          <w:p w14:paraId="7F1BBC32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0FCE09" w14:textId="590F9CA2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36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589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350</w:t>
            </w:r>
          </w:p>
        </w:tc>
        <w:tc>
          <w:tcPr>
            <w:tcW w:w="199" w:type="dxa"/>
            <w:gridSpan w:val="2"/>
          </w:tcPr>
          <w:p w14:paraId="0760237D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1" w:type="dxa"/>
          </w:tcPr>
          <w:p w14:paraId="0E3E1B53" w14:textId="17B3F535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39,315,749</w:t>
            </w:r>
          </w:p>
        </w:tc>
        <w:tc>
          <w:tcPr>
            <w:tcW w:w="180" w:type="dxa"/>
          </w:tcPr>
          <w:p w14:paraId="7FAAF95E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D2D9085" w14:textId="33818F08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35,203,574</w:t>
            </w:r>
          </w:p>
        </w:tc>
        <w:tc>
          <w:tcPr>
            <w:tcW w:w="180" w:type="dxa"/>
          </w:tcPr>
          <w:p w14:paraId="380E2472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98F2FF" w14:textId="2BF6B502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34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(</w:t>
            </w:r>
            <w:r w:rsidR="00A32321">
              <w:rPr>
                <w:rFonts w:ascii="Angsana New" w:hAnsi="Angsana New"/>
                <w:sz w:val="24"/>
                <w:szCs w:val="24"/>
              </w:rPr>
              <w:t>93,913</w:t>
            </w:r>
            <w:r w:rsidRPr="00BE5913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33AEE25A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2E55A2" w14:textId="55974885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  <w:cs/>
              </w:rPr>
              <w:t>(277</w:t>
            </w:r>
            <w:r w:rsidRPr="00BE5913">
              <w:rPr>
                <w:rFonts w:ascii="Angsana New" w:hAnsi="Angsana New"/>
                <w:sz w:val="24"/>
                <w:szCs w:val="24"/>
              </w:rPr>
              <w:t>,</w:t>
            </w:r>
            <w:r w:rsidRPr="00BE5913">
              <w:rPr>
                <w:rFonts w:ascii="Angsana New" w:hAnsi="Angsana New"/>
                <w:sz w:val="24"/>
                <w:szCs w:val="24"/>
                <w:cs/>
              </w:rPr>
              <w:t>296)</w:t>
            </w:r>
          </w:p>
        </w:tc>
        <w:tc>
          <w:tcPr>
            <w:tcW w:w="270" w:type="dxa"/>
          </w:tcPr>
          <w:p w14:paraId="279817DF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88EB2" w14:textId="759B2571" w:rsidR="00443B3C" w:rsidRPr="00BE5913" w:rsidRDefault="00921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80,095,824</w:t>
            </w:r>
          </w:p>
        </w:tc>
        <w:tc>
          <w:tcPr>
            <w:tcW w:w="180" w:type="dxa"/>
          </w:tcPr>
          <w:p w14:paraId="5EE6FD7B" w14:textId="77777777" w:rsidR="00443B3C" w:rsidRPr="00BE5913" w:rsidRDefault="00443B3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3" w:type="dxa"/>
            <w:shd w:val="clear" w:color="auto" w:fill="auto"/>
          </w:tcPr>
          <w:p w14:paraId="5E974813" w14:textId="77E23CF1" w:rsidR="00443B3C" w:rsidRPr="00BE5913" w:rsidRDefault="00443B3C" w:rsidP="00A32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79" w:right="90"/>
              <w:rPr>
                <w:rFonts w:ascii="Angsana New" w:hAnsi="Angsana New"/>
                <w:sz w:val="24"/>
                <w:szCs w:val="24"/>
              </w:rPr>
            </w:pPr>
            <w:r w:rsidRPr="00BE5913">
              <w:rPr>
                <w:rFonts w:ascii="Angsana New" w:hAnsi="Angsana New"/>
                <w:sz w:val="24"/>
                <w:szCs w:val="24"/>
              </w:rPr>
              <w:t>71,515,628</w:t>
            </w:r>
          </w:p>
        </w:tc>
      </w:tr>
    </w:tbl>
    <w:p w14:paraId="47FE3066" w14:textId="77777777" w:rsidR="00E76E73" w:rsidRPr="00BE5913" w:rsidRDefault="00E76E7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16"/>
          <w:szCs w:val="16"/>
          <w:cs/>
        </w:rPr>
        <w:sectPr w:rsidR="00E76E73" w:rsidRPr="00BE5913" w:rsidSect="00891371">
          <w:headerReference w:type="default" r:id="rId29"/>
          <w:footerReference w:type="default" r:id="rId3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D93A0FA" w14:textId="7F01219B" w:rsidR="004A58D3" w:rsidRPr="00BE5913" w:rsidRDefault="004A58D3" w:rsidP="00BE5913">
      <w:pPr>
        <w:tabs>
          <w:tab w:val="left" w:pos="540"/>
        </w:tabs>
        <w:spacing w:line="0" w:lineRule="atLeast"/>
        <w:ind w:left="547" w:right="101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BE5913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กา</w:t>
      </w:r>
      <w:r w:rsidR="00DB4EF2" w:rsidRPr="00BE5913">
        <w:rPr>
          <w:rFonts w:ascii="Angsana New" w:eastAsia="MS Mincho" w:hAnsi="Angsana New" w:hint="cs"/>
          <w:b/>
          <w:bCs/>
          <w:i/>
          <w:iCs/>
          <w:spacing w:val="-6"/>
          <w:sz w:val="30"/>
          <w:szCs w:val="30"/>
          <w:cs/>
        </w:rPr>
        <w:t>ร</w:t>
      </w:r>
      <w:r w:rsidRPr="00BE5913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>กระทบยอดรายได้ กำไรหรือขาดทุน และรายการอื่นที่มีสาระสำคัญของส่วนงานที่รายงาน</w:t>
      </w:r>
    </w:p>
    <w:p w14:paraId="2393948D" w14:textId="77777777" w:rsidR="004A58D3" w:rsidRPr="00BE5913" w:rsidRDefault="004A58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8"/>
        <w:gridCol w:w="1620"/>
        <w:gridCol w:w="247"/>
        <w:gridCol w:w="1733"/>
      </w:tblGrid>
      <w:tr w:rsidR="00344681" w:rsidRPr="00BE5913" w14:paraId="709B102A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FB6B744" w14:textId="77777777" w:rsidR="00344681" w:rsidRPr="00BE5913" w:rsidRDefault="00344681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8A191" w14:textId="3C0E60FB" w:rsidR="00344681" w:rsidRPr="00BE5913" w:rsidRDefault="00740CE7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4681" w:rsidRPr="00BE5913" w14:paraId="3C8B2A9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A589A63" w14:textId="77777777" w:rsidR="00344681" w:rsidRPr="00BE5913" w:rsidRDefault="00344681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27C192" w14:textId="4F57B2E8" w:rsidR="00344681" w:rsidRPr="00BE5913" w:rsidRDefault="00C1706D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07754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439F6AC" w14:textId="77777777" w:rsidR="00344681" w:rsidRPr="00BE5913" w:rsidRDefault="00344681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1EB90F42" w14:textId="6624D2C6" w:rsidR="00344681" w:rsidRPr="00BE5913" w:rsidRDefault="00291AD1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307754" w:rsidRPr="00BE591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586CD2" w:rsidRPr="00BE5913" w14:paraId="13DAC65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B8331F0" w14:textId="77777777" w:rsidR="00586CD2" w:rsidRPr="00BE5913" w:rsidRDefault="00586CD2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1F6D79" w14:textId="77777777" w:rsidR="00586CD2" w:rsidRPr="00BE5913" w:rsidRDefault="00586CD2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B79805" w14:textId="77777777" w:rsidR="00586CD2" w:rsidRPr="00BE5913" w:rsidRDefault="00586CD2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494FC238" w14:textId="7AC8711C" w:rsidR="00586CD2" w:rsidRPr="00BE5913" w:rsidRDefault="00586CD2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408CE" w:rsidRPr="00BE5913" w14:paraId="72B40014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B517B5B" w14:textId="77777777" w:rsidR="003408CE" w:rsidRPr="00BE5913" w:rsidRDefault="003408CE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F6309F" w14:textId="77777777" w:rsidR="003408CE" w:rsidRPr="00BE5913" w:rsidRDefault="003408CE" w:rsidP="00BE5913">
            <w:pPr>
              <w:tabs>
                <w:tab w:val="clear" w:pos="680"/>
                <w:tab w:val="left" w:pos="540"/>
              </w:tabs>
              <w:spacing w:line="216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7497" w:rsidRPr="00BE5913" w14:paraId="0D67E555" w14:textId="77777777" w:rsidTr="000B7A44">
        <w:trPr>
          <w:trHeight w:val="74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E73E191" w14:textId="0AD965E9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A183DE" w14:textId="7AF9C6AB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54CAFCB" w14:textId="77777777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7A00D7E8" w14:textId="5C4FC307" w:rsidR="00D37497" w:rsidRPr="00BE5913" w:rsidRDefault="00D37497" w:rsidP="00BE5913">
            <w:pPr>
              <w:tabs>
                <w:tab w:val="clear" w:pos="680"/>
                <w:tab w:val="left" w:pos="540"/>
              </w:tabs>
              <w:spacing w:line="216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754" w:rsidRPr="00BE5913" w14:paraId="06B624E0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5D59FB4" w14:textId="6D4694E5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CB493" w14:textId="2D948BF1" w:rsidR="00307754" w:rsidRPr="004452BC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452BC">
              <w:rPr>
                <w:rFonts w:ascii="Angsana New" w:hAnsi="Angsana New"/>
                <w:sz w:val="30"/>
                <w:szCs w:val="30"/>
              </w:rPr>
              <w:t>21,</w:t>
            </w:r>
            <w:r w:rsidR="006C49E0" w:rsidRPr="004452BC">
              <w:rPr>
                <w:rFonts w:ascii="Angsana New" w:hAnsi="Angsana New"/>
                <w:sz w:val="30"/>
                <w:szCs w:val="30"/>
              </w:rPr>
              <w:t>369,604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52BB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A95EB" w14:textId="3FEB3A19" w:rsidR="00307754" w:rsidRPr="00BE5913" w:rsidRDefault="00432398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18,863,0</w:t>
            </w:r>
            <w:r w:rsidR="006C49E0"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F724CB" w:rsidRPr="00BE5913" w14:paraId="60875377" w14:textId="77777777" w:rsidTr="004452BC">
        <w:trPr>
          <w:trHeight w:val="198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4B16A50" w14:textId="1DC2512C" w:rsidR="00F724CB" w:rsidRPr="00BE5913" w:rsidRDefault="00F724CB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รวมรายได้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และรายได้อื่น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จากส่วนงาน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836BB" w14:textId="653DC0A2" w:rsidR="00F724CB" w:rsidRPr="00BE5913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8,617,59</w:t>
            </w:r>
            <w:r w:rsidR="006C49E0">
              <w:rPr>
                <w:rFonts w:ascii="Angsana New" w:hAnsi="Angsana New"/>
                <w:sz w:val="30"/>
                <w:szCs w:val="30"/>
              </w:rPr>
              <w:t>2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A28F" w14:textId="77777777" w:rsidR="00F724CB" w:rsidRPr="00BE5913" w:rsidRDefault="00F724CB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314741" w14:textId="3701BD8C" w:rsidR="00F724CB" w:rsidRPr="00BE5913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5,876,</w:t>
            </w:r>
            <w:r w:rsidR="006C49E0">
              <w:rPr>
                <w:rFonts w:ascii="Angsana New" w:hAnsi="Angsana New"/>
                <w:sz w:val="30"/>
                <w:szCs w:val="30"/>
              </w:rPr>
              <w:t>596</w:t>
            </w:r>
          </w:p>
        </w:tc>
      </w:tr>
      <w:tr w:rsidR="00F724CB" w:rsidRPr="00BE5913" w14:paraId="75F3052E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299E7AE" w14:textId="77777777" w:rsidR="00F724CB" w:rsidRPr="00BE5913" w:rsidRDefault="00F724CB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9C3D2" w14:textId="64487E9E" w:rsidR="00F724CB" w:rsidRPr="00BE5913" w:rsidRDefault="006C49E0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29,987,196</w:t>
            </w:r>
            <w:r w:rsidR="00F724CB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1F4F" w14:textId="77777777" w:rsidR="00F724CB" w:rsidRPr="00BE5913" w:rsidRDefault="00F724CB" w:rsidP="00BE5913">
            <w:pPr>
              <w:tabs>
                <w:tab w:val="clear" w:pos="680"/>
                <w:tab w:val="left" w:pos="540"/>
              </w:tabs>
              <w:spacing w:line="216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0199B" w14:textId="0E40CDD1" w:rsidR="00F724CB" w:rsidRPr="00BE5913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24,73</w:t>
            </w:r>
            <w:r w:rsidR="00432398" w:rsidRPr="00BE5913">
              <w:rPr>
                <w:rFonts w:ascii="Angsana New" w:hAnsi="Angsana New"/>
                <w:sz w:val="30"/>
                <w:szCs w:val="30"/>
              </w:rPr>
              <w:t>9</w:t>
            </w:r>
            <w:r w:rsidRPr="00BE5913">
              <w:rPr>
                <w:rFonts w:ascii="Angsana New" w:hAnsi="Angsana New"/>
                <w:sz w:val="30"/>
                <w:szCs w:val="30"/>
              </w:rPr>
              <w:t>,</w:t>
            </w:r>
            <w:r w:rsidR="006C49E0"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F724CB" w:rsidRPr="00BE5913" w14:paraId="06602281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71AA68F" w14:textId="77777777" w:rsidR="00F724CB" w:rsidRPr="00BE5913" w:rsidRDefault="00F724CB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745E58" w14:textId="10B839A0" w:rsidR="00F724CB" w:rsidRPr="00BE5913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C49E0">
              <w:rPr>
                <w:rFonts w:ascii="Angsana New" w:hAnsi="Angsana New"/>
                <w:sz w:val="30"/>
                <w:szCs w:val="30"/>
              </w:rPr>
              <w:t>8,976,396</w:t>
            </w:r>
            <w:r w:rsidRPr="00BE59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7C2" w14:textId="77777777" w:rsidR="00F724CB" w:rsidRPr="00BE5913" w:rsidRDefault="00F724CB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03362" w14:textId="3614C175" w:rsidR="00F724CB" w:rsidRPr="00BE5913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4452BC">
              <w:rPr>
                <w:rFonts w:ascii="Angsana New" w:hAnsi="Angsana New"/>
                <w:sz w:val="30"/>
                <w:szCs w:val="30"/>
              </w:rPr>
              <w:t xml:space="preserve"> (5,720,</w:t>
            </w:r>
            <w:r w:rsidR="006C49E0" w:rsidRPr="004452BC">
              <w:rPr>
                <w:rFonts w:ascii="Angsana New" w:hAnsi="Angsana New"/>
                <w:sz w:val="30"/>
                <w:szCs w:val="30"/>
              </w:rPr>
              <w:t>466</w:t>
            </w:r>
            <w:r w:rsidRPr="004452B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724CB" w:rsidRPr="00BE5913" w14:paraId="56712612" w14:textId="77777777" w:rsidTr="004452BC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118518E" w14:textId="77777777" w:rsidR="00F724CB" w:rsidRPr="00BE5913" w:rsidRDefault="00F724CB" w:rsidP="004452BC">
            <w:pPr>
              <w:tabs>
                <w:tab w:val="clear" w:pos="680"/>
                <w:tab w:val="left" w:pos="540"/>
              </w:tabs>
              <w:spacing w:line="240" w:lineRule="auto"/>
              <w:ind w:left="-2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FD9240" w14:textId="4AA43D8F" w:rsidR="00F724CB" w:rsidRPr="004452BC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21,010,800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056AC" w14:textId="77777777" w:rsidR="00F724CB" w:rsidRPr="004452BC" w:rsidRDefault="00F724CB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69F1E2" w14:textId="0AC05879" w:rsidR="00F724CB" w:rsidRPr="004452BC" w:rsidRDefault="00F724CB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19,01</w:t>
            </w:r>
            <w:r w:rsidR="008D7D01" w:rsidRPr="004452B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4452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D7D01" w:rsidRPr="004452BC">
              <w:rPr>
                <w:rFonts w:ascii="Angsana New" w:hAnsi="Angsana New"/>
                <w:b/>
                <w:bCs/>
                <w:sz w:val="30"/>
                <w:szCs w:val="30"/>
              </w:rPr>
              <w:t>186</w:t>
            </w:r>
          </w:p>
        </w:tc>
      </w:tr>
      <w:tr w:rsidR="00307754" w:rsidRPr="00BE5913" w14:paraId="1B14250E" w14:textId="77777777" w:rsidTr="000B7A44">
        <w:trPr>
          <w:trHeight w:hRule="exact" w:val="399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4DCE5881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263026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411C8C4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4FF26D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754" w:rsidRPr="00BE5913" w14:paraId="41B04431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EDE3B50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E9652DD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7F5CA37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3B5B8955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754" w:rsidRPr="00BE5913" w14:paraId="729DEDB9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234DC20" w14:textId="0B1E1323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ED86AC" w14:textId="111682BB" w:rsidR="00307754" w:rsidRPr="004452BC" w:rsidRDefault="00FF2301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6C49E0" w:rsidRPr="004452BC">
              <w:rPr>
                <w:rFonts w:asciiTheme="majorBidi" w:hAnsiTheme="majorBidi" w:cstheme="majorBidi"/>
                <w:sz w:val="30"/>
                <w:szCs w:val="30"/>
              </w:rPr>
              <w:t>130,862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3546687" w14:textId="77777777" w:rsidR="00307754" w:rsidRPr="00BE5913" w:rsidRDefault="00307754" w:rsidP="004452BC">
            <w:pPr>
              <w:tabs>
                <w:tab w:val="clear" w:pos="680"/>
                <w:tab w:val="left" w:pos="540"/>
                <w:tab w:val="decimal" w:pos="765"/>
              </w:tabs>
              <w:spacing w:line="240" w:lineRule="auto"/>
              <w:ind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27EE0E0E" w14:textId="7E612B15" w:rsidR="00307754" w:rsidRPr="004452BC" w:rsidRDefault="0030775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sz w:val="30"/>
                <w:szCs w:val="30"/>
              </w:rPr>
              <w:t>5,705,946</w:t>
            </w:r>
          </w:p>
        </w:tc>
      </w:tr>
      <w:tr w:rsidR="00307754" w:rsidRPr="00BE5913" w14:paraId="12AB5C1E" w14:textId="77777777" w:rsidTr="004452BC">
        <w:trPr>
          <w:trHeight w:val="180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904FCC3" w14:textId="78B99134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กำไรก่อนภาษีเงินได้จากส่วนงานอื่น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617803" w14:textId="5555EABB" w:rsidR="00307754" w:rsidRPr="004452BC" w:rsidRDefault="009217D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sz w:val="30"/>
                <w:szCs w:val="30"/>
              </w:rPr>
              <w:t>908,02</w:t>
            </w:r>
            <w:r w:rsidR="001A781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9460D9E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852A0F" w14:textId="00F9AB49" w:rsidR="00307754" w:rsidRPr="004452BC" w:rsidRDefault="0030775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sz w:val="30"/>
                <w:szCs w:val="30"/>
              </w:rPr>
              <w:t>682,061</w:t>
            </w:r>
          </w:p>
        </w:tc>
      </w:tr>
      <w:tr w:rsidR="00307754" w:rsidRPr="00BE5913" w14:paraId="77CF8F44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E6CAED4" w14:textId="0882C5B4" w:rsidR="00307754" w:rsidRPr="00BE5913" w:rsidRDefault="0030775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FF2301"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FF2301" w:rsidRPr="00BE5913">
              <w:rPr>
                <w:rFonts w:ascii="Angsana New" w:hAnsi="Angsana New"/>
                <w:sz w:val="30"/>
                <w:szCs w:val="30"/>
              </w:rPr>
              <w:t>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FF2301" w:rsidRPr="00BE591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ของการร่วมค้าที่ใช้วิธีส่วนได้เสีย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7BC45F" w14:textId="11EFD55E" w:rsidR="00307754" w:rsidRPr="004452BC" w:rsidRDefault="00FF2301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sz w:val="30"/>
                <w:szCs w:val="30"/>
              </w:rPr>
              <w:t>71,146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2943AF" w14:textId="77777777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nil"/>
              <w:right w:val="nil"/>
            </w:tcBorders>
          </w:tcPr>
          <w:p w14:paraId="5F165BE0" w14:textId="0214A9FD" w:rsidR="00307754" w:rsidRPr="004452BC" w:rsidRDefault="0030775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(35,418)</w:t>
            </w:r>
          </w:p>
        </w:tc>
      </w:tr>
      <w:tr w:rsidR="00307754" w:rsidRPr="00BE5913" w14:paraId="0F4AB725" w14:textId="77777777" w:rsidTr="000B7A4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2AB55096" w14:textId="2D53F492" w:rsidR="00307754" w:rsidRPr="00BE5913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E145FD" w14:textId="67D5DE68" w:rsidR="00307754" w:rsidRPr="004452BC" w:rsidRDefault="009217DE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7,110,035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546B6ED" w14:textId="77777777" w:rsidR="00307754" w:rsidRPr="004452BC" w:rsidRDefault="00307754" w:rsidP="004452BC">
            <w:pPr>
              <w:tabs>
                <w:tab w:val="clear" w:pos="680"/>
                <w:tab w:val="left" w:pos="540"/>
              </w:tabs>
              <w:spacing w:line="240" w:lineRule="auto"/>
              <w:ind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E48EE5" w14:textId="770181B5" w:rsidR="00307754" w:rsidRPr="004452BC" w:rsidRDefault="0030775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0"/>
              </w:tabs>
              <w:spacing w:line="240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52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6,352,589</w:t>
            </w:r>
          </w:p>
        </w:tc>
      </w:tr>
    </w:tbl>
    <w:p w14:paraId="4060B2A6" w14:textId="77777777" w:rsidR="004A58D3" w:rsidRPr="00BE5913" w:rsidRDefault="004A58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34FA088" w14:textId="255B1692" w:rsidR="00DF4A52" w:rsidRPr="00BE5913" w:rsidRDefault="00DF4A5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BE5913">
        <w:rPr>
          <w:rFonts w:ascii="Angsana New" w:hAnsi="Angsana New"/>
          <w:sz w:val="30"/>
          <w:szCs w:val="30"/>
          <w:cs/>
        </w:rPr>
        <w:br/>
        <w:t xml:space="preserve">ค่าบริหารงาน </w:t>
      </w:r>
      <w:r w:rsidR="00BA359D" w:rsidRPr="00BE5913">
        <w:rPr>
          <w:rFonts w:ascii="Angsana New" w:hAnsi="Angsana New" w:hint="cs"/>
          <w:sz w:val="30"/>
          <w:szCs w:val="30"/>
          <w:cs/>
        </w:rPr>
        <w:t xml:space="preserve">เงินปันผล </w:t>
      </w:r>
      <w:r w:rsidRPr="00BE5913">
        <w:rPr>
          <w:rFonts w:ascii="Angsana New" w:hAnsi="Angsana New" w:hint="cs"/>
          <w:sz w:val="30"/>
          <w:szCs w:val="30"/>
          <w:cs/>
        </w:rPr>
        <w:t>รายไ</w:t>
      </w:r>
      <w:r w:rsidRPr="00BE5913">
        <w:rPr>
          <w:rFonts w:ascii="Angsana New" w:hAnsi="Angsana New"/>
          <w:sz w:val="30"/>
          <w:szCs w:val="30"/>
          <w:cs/>
        </w:rPr>
        <w:t>ด</w:t>
      </w:r>
      <w:r w:rsidRPr="00BE5913">
        <w:rPr>
          <w:rFonts w:ascii="Angsana New" w:hAnsi="Angsana New" w:hint="cs"/>
          <w:sz w:val="30"/>
          <w:szCs w:val="30"/>
          <w:cs/>
        </w:rPr>
        <w:t>้ด</w:t>
      </w:r>
      <w:r w:rsidRPr="00BE5913">
        <w:rPr>
          <w:rFonts w:ascii="Angsana New" w:hAnsi="Angsana New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1FE69AD2" w14:textId="77777777" w:rsidR="00344681" w:rsidRPr="004452BC" w:rsidRDefault="00344681" w:rsidP="0044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60AD1901" w14:textId="24902FC9" w:rsidR="004A58D3" w:rsidRPr="00BE5913" w:rsidRDefault="004A58D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</w:rPr>
        <w:tab/>
      </w:r>
      <w:r w:rsidRPr="00BE5913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  <w:r w:rsidR="006A17C0" w:rsidRPr="00BE5913">
        <w:rPr>
          <w:rFonts w:ascii="Angsana New" w:hAnsi="Angsana New" w:hint="cs"/>
          <w:b/>
          <w:bCs/>
          <w:sz w:val="30"/>
          <w:szCs w:val="30"/>
          <w:cs/>
        </w:rPr>
        <w:t>และลูกค้ารายใหญ่</w:t>
      </w:r>
    </w:p>
    <w:p w14:paraId="19429C1B" w14:textId="77777777" w:rsidR="00CA109E" w:rsidRPr="004452BC" w:rsidRDefault="00CA109E" w:rsidP="00445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BF197D8" w14:textId="295C5104" w:rsidR="00A02077" w:rsidRPr="00BE5913" w:rsidRDefault="00CA109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20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</w:rPr>
        <w:tab/>
      </w:r>
      <w:r w:rsidRPr="00BE5913">
        <w:rPr>
          <w:rFonts w:ascii="Angsana New" w:hAnsi="Angsana New" w:hint="cs"/>
          <w:sz w:val="30"/>
          <w:szCs w:val="30"/>
          <w:cs/>
        </w:rPr>
        <w:t>ยกเว้นเงินลงทุนในกิจการร่วมค้าในต่างประเทศ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  <w:r w:rsidRPr="00BE5913">
        <w:rPr>
          <w:rFonts w:ascii="Angsana New" w:hAnsi="Angsana New"/>
          <w:sz w:val="30"/>
          <w:szCs w:val="30"/>
          <w:cs/>
        </w:rPr>
        <w:t xml:space="preserve">  </w:t>
      </w:r>
      <w:r w:rsidRPr="00BE5913">
        <w:rPr>
          <w:rFonts w:ascii="Angsana New" w:hAnsi="Angsana New" w:hint="cs"/>
          <w:sz w:val="30"/>
          <w:szCs w:val="30"/>
          <w:cs/>
        </w:rPr>
        <w:t>กลุ่มบริษัทไม่มีรายได้จากลูกค้ารายใหญ่ในสัดส่วน</w:t>
      </w:r>
      <w:r w:rsidRPr="00BE5913">
        <w:rPr>
          <w:rFonts w:ascii="Angsana New" w:hAnsi="Angsana New"/>
          <w:sz w:val="30"/>
          <w:szCs w:val="30"/>
          <w:cs/>
        </w:rPr>
        <w:br/>
      </w:r>
      <w:r w:rsidRPr="00BE5913">
        <w:rPr>
          <w:rFonts w:ascii="Angsana New" w:hAnsi="Angsana New" w:hint="cs"/>
          <w:sz w:val="30"/>
          <w:szCs w:val="30"/>
          <w:cs/>
        </w:rPr>
        <w:t>ร้อยละ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10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หรือมากกว่าจากรายได้รวมของกลุ่มบริษัท</w:t>
      </w:r>
    </w:p>
    <w:p w14:paraId="56D0F538" w14:textId="6E77AC1E" w:rsidR="00FD77F7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 w:rsidRPr="00BE5913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58E9149D" w14:textId="52BA643D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ค่าใช้จ่าย</w:t>
      </w:r>
      <w:r w:rsidR="007860E7" w:rsidRPr="00BE5913">
        <w:rPr>
          <w:rFonts w:ascii="Angsana New" w:hAnsi="Angsana New" w:hint="cs"/>
          <w:b/>
          <w:bCs/>
          <w:sz w:val="30"/>
          <w:szCs w:val="30"/>
          <w:cs/>
        </w:rPr>
        <w:t>ตามธรรมชาติ</w:t>
      </w:r>
    </w:p>
    <w:p w14:paraId="00C8AD92" w14:textId="77777777" w:rsidR="00072241" w:rsidRPr="00BE5913" w:rsidRDefault="0007224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cs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2"/>
        <w:gridCol w:w="1170"/>
        <w:gridCol w:w="270"/>
        <w:gridCol w:w="1260"/>
        <w:gridCol w:w="270"/>
        <w:gridCol w:w="1170"/>
        <w:gridCol w:w="270"/>
        <w:gridCol w:w="1080"/>
      </w:tblGrid>
      <w:tr w:rsidR="001E5133" w:rsidRPr="00BE5913" w14:paraId="233D6FE0" w14:textId="77777777" w:rsidTr="00270AA4">
        <w:trPr>
          <w:tblHeader/>
        </w:trPr>
        <w:tc>
          <w:tcPr>
            <w:tcW w:w="3762" w:type="dxa"/>
          </w:tcPr>
          <w:p w14:paraId="7E1BD6FE" w14:textId="77777777" w:rsidR="001E5133" w:rsidRPr="00BE5913" w:rsidRDefault="001E5133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4E0157C1" w14:textId="08497C7B" w:rsidR="001E5133" w:rsidRPr="00BE5913" w:rsidRDefault="00740CE7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4905FFB" w14:textId="77777777" w:rsidR="001E5133" w:rsidRPr="00BE5913" w:rsidRDefault="001E5133" w:rsidP="00BE5913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51BEE3FE" w14:textId="77777777" w:rsidR="001E5133" w:rsidRPr="00BE5913" w:rsidRDefault="001E5133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BE5913" w14:paraId="22BA24F1" w14:textId="77777777" w:rsidTr="00270AA4">
        <w:trPr>
          <w:tblHeader/>
        </w:trPr>
        <w:tc>
          <w:tcPr>
            <w:tcW w:w="3762" w:type="dxa"/>
          </w:tcPr>
          <w:p w14:paraId="06F9ADBC" w14:textId="77777777" w:rsidR="00291AD1" w:rsidRPr="00BE5913" w:rsidRDefault="00291AD1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F811C" w14:textId="221AC4AA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307754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B68FE11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25E7A56C" w14:textId="5E6C4F44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307754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2C1F281" w14:textId="77777777" w:rsidR="00291AD1" w:rsidRPr="00BE5913" w:rsidRDefault="00291AD1" w:rsidP="00BE5913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8129A3" w14:textId="37EA2DAF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307754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72725D5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3E3517D" w14:textId="685F0EE8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307754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1E5133" w:rsidRPr="00BE5913" w14:paraId="71FF3B3A" w14:textId="77777777" w:rsidTr="00270AA4">
        <w:trPr>
          <w:tblHeader/>
        </w:trPr>
        <w:tc>
          <w:tcPr>
            <w:tcW w:w="3762" w:type="dxa"/>
          </w:tcPr>
          <w:p w14:paraId="077FCA7B" w14:textId="77777777" w:rsidR="001E5133" w:rsidRPr="00BE5913" w:rsidRDefault="001E5133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BB2388" w14:textId="77777777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4EC12B" w14:textId="77777777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1556145" w14:textId="39685389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8" w:hanging="20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8154F5" w14:textId="77777777" w:rsidR="001E5133" w:rsidRPr="00BE5913" w:rsidRDefault="001E5133" w:rsidP="00BE5913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3A4FA04" w14:textId="77777777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186270" w14:textId="77777777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854D9D" w14:textId="1B9E3419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right="-197" w:hanging="291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1E5133" w:rsidRPr="00BE5913" w14:paraId="3F5F6FA4" w14:textId="77777777" w:rsidTr="00270AA4">
        <w:trPr>
          <w:tblHeader/>
        </w:trPr>
        <w:tc>
          <w:tcPr>
            <w:tcW w:w="3762" w:type="dxa"/>
          </w:tcPr>
          <w:p w14:paraId="77911DE9" w14:textId="77777777" w:rsidR="001E5133" w:rsidRPr="00BE5913" w:rsidRDefault="001E5133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EA08C6" w14:textId="77777777" w:rsidR="001E5133" w:rsidRPr="00BE5913" w:rsidRDefault="001E513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07754" w:rsidRPr="00BE5913" w14:paraId="2722ABF1" w14:textId="77777777" w:rsidTr="00270AA4">
        <w:trPr>
          <w:trHeight w:val="70"/>
        </w:trPr>
        <w:tc>
          <w:tcPr>
            <w:tcW w:w="3762" w:type="dxa"/>
          </w:tcPr>
          <w:p w14:paraId="4B4ACD01" w14:textId="0479A92A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170" w:type="dxa"/>
            <w:shd w:val="clear" w:color="auto" w:fill="auto"/>
          </w:tcPr>
          <w:p w14:paraId="289F1D85" w14:textId="68EFCB3D" w:rsidR="00307754" w:rsidRPr="00BE5913" w:rsidRDefault="00B55A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541A2">
              <w:rPr>
                <w:rFonts w:asciiTheme="majorBidi" w:hAnsiTheme="majorBidi" w:cstheme="majorBidi"/>
                <w:sz w:val="30"/>
                <w:szCs w:val="30"/>
              </w:rPr>
              <w:t>294,842</w:t>
            </w:r>
          </w:p>
        </w:tc>
        <w:tc>
          <w:tcPr>
            <w:tcW w:w="270" w:type="dxa"/>
            <w:shd w:val="clear" w:color="auto" w:fill="auto"/>
          </w:tcPr>
          <w:p w14:paraId="7B3C37C0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033C90B" w14:textId="5150B2FB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3,886,793</w:t>
            </w:r>
          </w:p>
        </w:tc>
        <w:tc>
          <w:tcPr>
            <w:tcW w:w="270" w:type="dxa"/>
            <w:shd w:val="clear" w:color="auto" w:fill="auto"/>
          </w:tcPr>
          <w:p w14:paraId="6DB4946B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3AEBC84" w14:textId="12927D38" w:rsidR="00307754" w:rsidRPr="00BE5913" w:rsidRDefault="009541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1,623,138</w:t>
            </w:r>
          </w:p>
        </w:tc>
        <w:tc>
          <w:tcPr>
            <w:tcW w:w="270" w:type="dxa"/>
            <w:shd w:val="clear" w:color="auto" w:fill="auto"/>
          </w:tcPr>
          <w:p w14:paraId="2182E04F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4E3EDB3" w14:textId="086D9658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1,472,826</w:t>
            </w:r>
          </w:p>
        </w:tc>
      </w:tr>
      <w:tr w:rsidR="00307754" w:rsidRPr="00BE5913" w14:paraId="69318DB0" w14:textId="77777777" w:rsidTr="00270AA4">
        <w:tc>
          <w:tcPr>
            <w:tcW w:w="3762" w:type="dxa"/>
          </w:tcPr>
          <w:p w14:paraId="782B1410" w14:textId="0F9EEE5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  <w:shd w:val="clear" w:color="auto" w:fill="auto"/>
          </w:tcPr>
          <w:p w14:paraId="4D4622DA" w14:textId="5057693E" w:rsidR="00307754" w:rsidRPr="00BE5913" w:rsidRDefault="00B55A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1,88</w:t>
            </w:r>
            <w:r w:rsidR="00E60D09" w:rsidRPr="00BE5913">
              <w:rPr>
                <w:rFonts w:asciiTheme="majorBidi" w:hAnsiTheme="majorBidi" w:cstheme="majorBidi"/>
                <w:sz w:val="30"/>
                <w:szCs w:val="30"/>
              </w:rPr>
              <w:t>7,169</w:t>
            </w:r>
          </w:p>
        </w:tc>
        <w:tc>
          <w:tcPr>
            <w:tcW w:w="270" w:type="dxa"/>
            <w:shd w:val="clear" w:color="auto" w:fill="auto"/>
          </w:tcPr>
          <w:p w14:paraId="16B3F524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0D027CB" w14:textId="35FE2F16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B4F13" w:rsidRPr="00BE591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CC1633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06021B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C1633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1C9355B0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B4B0A97" w14:textId="54ADD167" w:rsidR="00307754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64,768</w:t>
            </w:r>
          </w:p>
        </w:tc>
        <w:tc>
          <w:tcPr>
            <w:tcW w:w="270" w:type="dxa"/>
            <w:shd w:val="clear" w:color="auto" w:fill="auto"/>
          </w:tcPr>
          <w:p w14:paraId="68E231E6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8A125BD" w14:textId="3C9571DA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27,985</w:t>
            </w:r>
          </w:p>
        </w:tc>
      </w:tr>
      <w:tr w:rsidR="00307754" w:rsidRPr="00BE5913" w14:paraId="55CBDF69" w14:textId="77777777" w:rsidTr="00270AA4">
        <w:tc>
          <w:tcPr>
            <w:tcW w:w="3762" w:type="dxa"/>
          </w:tcPr>
          <w:p w14:paraId="2D158476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ค่าบำรุงรักษาและสาธารณูปโภค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3FCB3451" w14:textId="0D7E61CC" w:rsidR="00307754" w:rsidRPr="00BE5913" w:rsidRDefault="00B55A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1,602,941</w:t>
            </w:r>
          </w:p>
        </w:tc>
        <w:tc>
          <w:tcPr>
            <w:tcW w:w="270" w:type="dxa"/>
            <w:shd w:val="clear" w:color="auto" w:fill="auto"/>
          </w:tcPr>
          <w:p w14:paraId="71A2E156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B9F40" w14:textId="3072F459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1,594,84</w:t>
            </w:r>
            <w:r w:rsidR="00C32A28" w:rsidRPr="00BE591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309093B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CB3F201" w14:textId="59436F63" w:rsidR="00307754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15,658</w:t>
            </w:r>
          </w:p>
        </w:tc>
        <w:tc>
          <w:tcPr>
            <w:tcW w:w="270" w:type="dxa"/>
            <w:shd w:val="clear" w:color="auto" w:fill="auto"/>
          </w:tcPr>
          <w:p w14:paraId="0E57D47A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7F0411" w14:textId="70323F49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13,027</w:t>
            </w:r>
          </w:p>
        </w:tc>
      </w:tr>
      <w:tr w:rsidR="00307754" w:rsidRPr="00BE5913" w14:paraId="62028AEB" w14:textId="77777777" w:rsidTr="00270AA4">
        <w:tc>
          <w:tcPr>
            <w:tcW w:w="3762" w:type="dxa"/>
          </w:tcPr>
          <w:p w14:paraId="094693D1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1170" w:type="dxa"/>
            <w:shd w:val="clear" w:color="auto" w:fill="auto"/>
          </w:tcPr>
          <w:p w14:paraId="143E2C48" w14:textId="27932694" w:rsidR="00307754" w:rsidRPr="00BE5913" w:rsidRDefault="00B55A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1,273,898</w:t>
            </w:r>
          </w:p>
        </w:tc>
        <w:tc>
          <w:tcPr>
            <w:tcW w:w="270" w:type="dxa"/>
            <w:shd w:val="clear" w:color="auto" w:fill="auto"/>
          </w:tcPr>
          <w:p w14:paraId="30357A88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AA8BFA" w14:textId="2522C06F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1,122,051</w:t>
            </w:r>
          </w:p>
        </w:tc>
        <w:tc>
          <w:tcPr>
            <w:tcW w:w="270" w:type="dxa"/>
            <w:shd w:val="clear" w:color="auto" w:fill="auto"/>
          </w:tcPr>
          <w:p w14:paraId="3FC89DC2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E58EE33" w14:textId="51FD33EE" w:rsidR="00307754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B6E263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17AADB" w14:textId="2F0A0DA2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3F5" w:rsidRPr="00BE5913" w14:paraId="33FB9CFD" w14:textId="77777777" w:rsidTr="00005D39">
        <w:tc>
          <w:tcPr>
            <w:tcW w:w="3762" w:type="dxa"/>
          </w:tcPr>
          <w:p w14:paraId="73B76395" w14:textId="4DA919FE" w:rsidR="007B63F5" w:rsidRPr="00BE5913" w:rsidRDefault="007B63F5" w:rsidP="003340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ind w:left="140" w:hanging="14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ค่าธรรมเนียมบริหารและ</w:t>
            </w:r>
            <w:r w:rsidR="00334068">
              <w:rPr>
                <w:rFonts w:ascii="Angsana New" w:eastAsia="MS Mincho" w:hAnsi="Angsana New"/>
                <w:sz w:val="30"/>
                <w:szCs w:val="30"/>
              </w:rPr>
              <w:br/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ค่าส่วนแบ่งการตลาด</w:t>
            </w:r>
          </w:p>
        </w:tc>
        <w:tc>
          <w:tcPr>
            <w:tcW w:w="1170" w:type="dxa"/>
            <w:shd w:val="clear" w:color="auto" w:fill="auto"/>
          </w:tcPr>
          <w:p w14:paraId="5D742EDB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367EC5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638,736</w:t>
            </w:r>
          </w:p>
        </w:tc>
        <w:tc>
          <w:tcPr>
            <w:tcW w:w="270" w:type="dxa"/>
            <w:shd w:val="clear" w:color="auto" w:fill="auto"/>
          </w:tcPr>
          <w:p w14:paraId="3EAA2508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5B791A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41A213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514,658</w:t>
            </w:r>
          </w:p>
        </w:tc>
        <w:tc>
          <w:tcPr>
            <w:tcW w:w="270" w:type="dxa"/>
            <w:shd w:val="clear" w:color="auto" w:fill="auto"/>
          </w:tcPr>
          <w:p w14:paraId="20F3A59F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E257BD6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C87A0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BD885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6E4686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946537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  <w:tab w:val="decimal" w:pos="704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B63F5" w:rsidRPr="00BE5913" w14:paraId="6D8AB469" w14:textId="77777777" w:rsidTr="00005D39">
        <w:tc>
          <w:tcPr>
            <w:tcW w:w="3762" w:type="dxa"/>
          </w:tcPr>
          <w:p w14:paraId="56C25D9E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shd w:val="clear" w:color="auto" w:fill="auto"/>
          </w:tcPr>
          <w:p w14:paraId="798E49B7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527,614</w:t>
            </w:r>
          </w:p>
        </w:tc>
        <w:tc>
          <w:tcPr>
            <w:tcW w:w="270" w:type="dxa"/>
            <w:shd w:val="clear" w:color="auto" w:fill="auto"/>
          </w:tcPr>
          <w:p w14:paraId="62AEF115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C63995A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541,865</w:t>
            </w:r>
          </w:p>
        </w:tc>
        <w:tc>
          <w:tcPr>
            <w:tcW w:w="270" w:type="dxa"/>
            <w:shd w:val="clear" w:color="auto" w:fill="auto"/>
          </w:tcPr>
          <w:p w14:paraId="43FF1306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B899470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7,493</w:t>
            </w:r>
          </w:p>
        </w:tc>
        <w:tc>
          <w:tcPr>
            <w:tcW w:w="270" w:type="dxa"/>
            <w:shd w:val="clear" w:color="auto" w:fill="auto"/>
          </w:tcPr>
          <w:p w14:paraId="58105C8F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BBCBEB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8,424</w:t>
            </w:r>
          </w:p>
        </w:tc>
      </w:tr>
      <w:tr w:rsidR="007B63F5" w:rsidRPr="00BE5913" w14:paraId="7785E1D5" w14:textId="77777777" w:rsidTr="00005D39">
        <w:tc>
          <w:tcPr>
            <w:tcW w:w="3762" w:type="dxa"/>
          </w:tcPr>
          <w:p w14:paraId="7D380944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170" w:type="dxa"/>
            <w:shd w:val="clear" w:color="auto" w:fill="auto"/>
          </w:tcPr>
          <w:p w14:paraId="69C86FE9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420,529</w:t>
            </w:r>
          </w:p>
        </w:tc>
        <w:tc>
          <w:tcPr>
            <w:tcW w:w="270" w:type="dxa"/>
            <w:shd w:val="clear" w:color="auto" w:fill="auto"/>
          </w:tcPr>
          <w:p w14:paraId="497A2160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6D5F30A5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343,124</w:t>
            </w:r>
          </w:p>
        </w:tc>
        <w:tc>
          <w:tcPr>
            <w:tcW w:w="270" w:type="dxa"/>
            <w:shd w:val="clear" w:color="auto" w:fill="auto"/>
          </w:tcPr>
          <w:p w14:paraId="77DA22CC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0675EBDE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E64B95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EE8C37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1"/>
                <w:tab w:val="left" w:pos="593"/>
              </w:tabs>
              <w:spacing w:line="228" w:lineRule="auto"/>
              <w:ind w:right="-465" w:firstLine="52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7754" w:rsidRPr="00BE5913" w14:paraId="598AEB37" w14:textId="77777777" w:rsidTr="00270AA4">
        <w:tc>
          <w:tcPr>
            <w:tcW w:w="3762" w:type="dxa"/>
          </w:tcPr>
          <w:p w14:paraId="3501C4A3" w14:textId="36822FED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1170" w:type="dxa"/>
            <w:shd w:val="clear" w:color="auto" w:fill="auto"/>
          </w:tcPr>
          <w:p w14:paraId="242CE872" w14:textId="4455BB9F" w:rsidR="00307754" w:rsidRPr="00BE5913" w:rsidRDefault="00B55A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366,503</w:t>
            </w:r>
          </w:p>
        </w:tc>
        <w:tc>
          <w:tcPr>
            <w:tcW w:w="270" w:type="dxa"/>
            <w:shd w:val="clear" w:color="auto" w:fill="auto"/>
          </w:tcPr>
          <w:p w14:paraId="69DE2E56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A479AE" w14:textId="6234ABB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232,235</w:t>
            </w:r>
          </w:p>
        </w:tc>
        <w:tc>
          <w:tcPr>
            <w:tcW w:w="270" w:type="dxa"/>
            <w:shd w:val="clear" w:color="auto" w:fill="auto"/>
          </w:tcPr>
          <w:p w14:paraId="3FDCB2EC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10C8CFBE" w14:textId="1D99D4F2" w:rsidR="00307754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15,751</w:t>
            </w:r>
          </w:p>
        </w:tc>
        <w:tc>
          <w:tcPr>
            <w:tcW w:w="270" w:type="dxa"/>
            <w:shd w:val="clear" w:color="auto" w:fill="auto"/>
          </w:tcPr>
          <w:p w14:paraId="02D674DC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DBE50" w14:textId="030A44B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6,362</w:t>
            </w:r>
          </w:p>
        </w:tc>
      </w:tr>
      <w:tr w:rsidR="007B63F5" w:rsidRPr="00BE5913" w14:paraId="66D156E5" w14:textId="77777777" w:rsidTr="00005D39">
        <w:tc>
          <w:tcPr>
            <w:tcW w:w="3762" w:type="dxa"/>
          </w:tcPr>
          <w:p w14:paraId="5C4AFC17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1170" w:type="dxa"/>
            <w:shd w:val="clear" w:color="auto" w:fill="auto"/>
          </w:tcPr>
          <w:p w14:paraId="43B5E382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262,442</w:t>
            </w:r>
          </w:p>
        </w:tc>
        <w:tc>
          <w:tcPr>
            <w:tcW w:w="270" w:type="dxa"/>
            <w:shd w:val="clear" w:color="auto" w:fill="auto"/>
          </w:tcPr>
          <w:p w14:paraId="33E5D44F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0EABA0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208,386</w:t>
            </w:r>
          </w:p>
        </w:tc>
        <w:tc>
          <w:tcPr>
            <w:tcW w:w="270" w:type="dxa"/>
            <w:shd w:val="clear" w:color="auto" w:fill="auto"/>
          </w:tcPr>
          <w:p w14:paraId="34DAD332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9E4F63C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2,342</w:t>
            </w:r>
          </w:p>
        </w:tc>
        <w:tc>
          <w:tcPr>
            <w:tcW w:w="270" w:type="dxa"/>
            <w:shd w:val="clear" w:color="auto" w:fill="auto"/>
          </w:tcPr>
          <w:p w14:paraId="6FC74A2A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B751C73" w14:textId="77777777" w:rsidR="007B63F5" w:rsidRPr="00BE5913" w:rsidRDefault="007B63F5" w:rsidP="00005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2,621</w:t>
            </w:r>
          </w:p>
        </w:tc>
      </w:tr>
      <w:tr w:rsidR="00307754" w:rsidRPr="00BE5913" w14:paraId="18852B52" w14:textId="77777777" w:rsidTr="00270AA4">
        <w:tc>
          <w:tcPr>
            <w:tcW w:w="3762" w:type="dxa"/>
          </w:tcPr>
          <w:p w14:paraId="0FA7FE61" w14:textId="5FDE618E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ค่าบริการรักษาความปลอดภัย</w:t>
            </w:r>
          </w:p>
        </w:tc>
        <w:tc>
          <w:tcPr>
            <w:tcW w:w="1170" w:type="dxa"/>
            <w:shd w:val="clear" w:color="auto" w:fill="auto"/>
          </w:tcPr>
          <w:p w14:paraId="53642C83" w14:textId="4C51B4B0" w:rsidR="00307754" w:rsidRPr="00BE5913" w:rsidRDefault="00A112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130,554</w:t>
            </w:r>
          </w:p>
        </w:tc>
        <w:tc>
          <w:tcPr>
            <w:tcW w:w="270" w:type="dxa"/>
            <w:shd w:val="clear" w:color="auto" w:fill="auto"/>
          </w:tcPr>
          <w:p w14:paraId="450C83B8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25F36D" w14:textId="0ACDF1E1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121,662</w:t>
            </w:r>
          </w:p>
        </w:tc>
        <w:tc>
          <w:tcPr>
            <w:tcW w:w="270" w:type="dxa"/>
            <w:shd w:val="clear" w:color="auto" w:fill="auto"/>
          </w:tcPr>
          <w:p w14:paraId="26F85E50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2146E201" w14:textId="01ED0B91" w:rsidR="00307754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590A05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E22A7F" w14:textId="2248BCAB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4"/>
                <w:tab w:val="decimal" w:pos="704"/>
              </w:tabs>
              <w:spacing w:line="228" w:lineRule="auto"/>
              <w:ind w:left="-108" w:right="-556" w:firstLine="622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7754" w:rsidRPr="00BE5913" w14:paraId="3E04C81F" w14:textId="77777777" w:rsidTr="00270AA4">
        <w:tc>
          <w:tcPr>
            <w:tcW w:w="3762" w:type="dxa"/>
          </w:tcPr>
          <w:p w14:paraId="736157EB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ค่าใช้จ่ายเกี่ยวกับสัญญาเช่าแล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ะ</w:t>
            </w:r>
          </w:p>
          <w:p w14:paraId="38EAB375" w14:textId="7BC944CD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firstLine="137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1170" w:type="dxa"/>
            <w:shd w:val="clear" w:color="auto" w:fill="auto"/>
          </w:tcPr>
          <w:p w14:paraId="26437A34" w14:textId="77777777" w:rsidR="00C72F01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DDE97C" w14:textId="1DC8210D" w:rsidR="00307754" w:rsidRPr="00BE5913" w:rsidRDefault="00E062B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29,303</w:t>
            </w:r>
          </w:p>
        </w:tc>
        <w:tc>
          <w:tcPr>
            <w:tcW w:w="270" w:type="dxa"/>
            <w:shd w:val="clear" w:color="auto" w:fill="auto"/>
          </w:tcPr>
          <w:p w14:paraId="2E532160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0E5E8A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3425EF" w14:textId="074D933A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24,897</w:t>
            </w:r>
          </w:p>
        </w:tc>
        <w:tc>
          <w:tcPr>
            <w:tcW w:w="270" w:type="dxa"/>
            <w:shd w:val="clear" w:color="auto" w:fill="auto"/>
          </w:tcPr>
          <w:p w14:paraId="59A0154B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CBE0894" w14:textId="77777777" w:rsidR="00C72F01" w:rsidRPr="00BE5913" w:rsidRDefault="00C72F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DC56B" w14:textId="58F69358" w:rsidR="00307754" w:rsidRPr="00BE5913" w:rsidRDefault="00F62CA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36,172</w:t>
            </w:r>
          </w:p>
        </w:tc>
        <w:tc>
          <w:tcPr>
            <w:tcW w:w="270" w:type="dxa"/>
            <w:shd w:val="clear" w:color="auto" w:fill="auto"/>
          </w:tcPr>
          <w:p w14:paraId="416B9EA5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FCB451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1F4AF" w14:textId="4D9E6829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42,842</w:t>
            </w:r>
          </w:p>
        </w:tc>
      </w:tr>
      <w:tr w:rsidR="00307754" w:rsidRPr="00BE5913" w14:paraId="5D7D7DFB" w14:textId="77777777" w:rsidTr="00270AA4">
        <w:tc>
          <w:tcPr>
            <w:tcW w:w="3762" w:type="dxa"/>
          </w:tcPr>
          <w:p w14:paraId="1A5C23EE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22BC56B" w14:textId="330E4A39" w:rsidR="00307754" w:rsidRPr="00BE5913" w:rsidRDefault="009541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662,089</w:t>
            </w:r>
          </w:p>
        </w:tc>
        <w:tc>
          <w:tcPr>
            <w:tcW w:w="270" w:type="dxa"/>
            <w:shd w:val="clear" w:color="auto" w:fill="auto"/>
          </w:tcPr>
          <w:p w14:paraId="644155F6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8BB222" w14:textId="5B1E7F4F" w:rsidR="00307754" w:rsidRPr="00BE5913" w:rsidRDefault="007715C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C1633">
              <w:rPr>
                <w:rFonts w:asciiTheme="majorBidi" w:hAnsiTheme="majorBidi" w:cstheme="majorBidi"/>
                <w:sz w:val="30"/>
                <w:szCs w:val="30"/>
              </w:rPr>
              <w:t>30,897</w:t>
            </w:r>
          </w:p>
        </w:tc>
        <w:tc>
          <w:tcPr>
            <w:tcW w:w="270" w:type="dxa"/>
            <w:shd w:val="clear" w:color="auto" w:fill="auto"/>
          </w:tcPr>
          <w:p w14:paraId="3F3DA52F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F6C5F4" w14:textId="34C4CDF0" w:rsidR="00307754" w:rsidRPr="00BE5913" w:rsidRDefault="009541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164,958</w:t>
            </w:r>
          </w:p>
        </w:tc>
        <w:tc>
          <w:tcPr>
            <w:tcW w:w="270" w:type="dxa"/>
            <w:shd w:val="clear" w:color="auto" w:fill="auto"/>
          </w:tcPr>
          <w:p w14:paraId="2814FF3A" w14:textId="77777777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9028E4" w14:textId="55A305AF" w:rsidR="00307754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145,919</w:t>
            </w:r>
          </w:p>
        </w:tc>
      </w:tr>
      <w:tr w:rsidR="00291AD1" w:rsidRPr="00BE5913" w14:paraId="20E028C6" w14:textId="77777777" w:rsidTr="00270AA4">
        <w:tc>
          <w:tcPr>
            <w:tcW w:w="3762" w:type="dxa"/>
          </w:tcPr>
          <w:p w14:paraId="3256E724" w14:textId="31789C91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347" w:hanging="347"/>
              <w:jc w:val="thaiDistribute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รวมต้นทุนจากการประกอบกิจการโรงแรมและบริการที่เกี่ยวข้อง</w:t>
            </w:r>
            <w:r w:rsidR="00751DB5"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ต้นทุนการให้เช่าและการให้บริการอาคารพาณิชยกรรม 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ต้นทุนค่าบริหารงาน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ต้นทุนในการจัดจำหน่าย และค่าใช้จ่ายในการบริหาร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12ECE4" w14:textId="77777777" w:rsidR="00071F05" w:rsidRPr="00BE5913" w:rsidRDefault="00071F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15C17114" w14:textId="77777777" w:rsidR="00D83A44" w:rsidRPr="00BE5913" w:rsidRDefault="00D83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7780DA3D" w14:textId="77777777" w:rsidR="00D83A44" w:rsidRPr="00BE5913" w:rsidRDefault="00D83A4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606586DD" w14:textId="77777777" w:rsidR="000674E7" w:rsidRPr="00BE5913" w:rsidRDefault="000674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  <w:p w14:paraId="2E0A2B33" w14:textId="1A3D3EF8" w:rsidR="00D83A44" w:rsidRPr="00BE5913" w:rsidRDefault="00921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12,096,620</w:t>
            </w:r>
          </w:p>
        </w:tc>
        <w:tc>
          <w:tcPr>
            <w:tcW w:w="270" w:type="dxa"/>
            <w:shd w:val="clear" w:color="auto" w:fill="auto"/>
          </w:tcPr>
          <w:p w14:paraId="57280EFB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7A670A0" w14:textId="77777777" w:rsidR="00900EB2" w:rsidRPr="00BE5913" w:rsidRDefault="00900EB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F7960F8" w14:textId="77777777" w:rsidR="008C7D1B" w:rsidRPr="00BE5913" w:rsidRDefault="008C7D1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559EF72F" w14:textId="77777777" w:rsidR="008C7D1B" w:rsidRPr="00BE5913" w:rsidRDefault="008C7D1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5BCF68C" w14:textId="77777777" w:rsidR="008C7D1B" w:rsidRPr="00BE5913" w:rsidRDefault="008C7D1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36D389A7" w14:textId="4E0D5965" w:rsidR="008C7D1B" w:rsidRPr="00BE5913" w:rsidRDefault="007715C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10,93</w:t>
            </w:r>
            <w:r w:rsidR="005B3977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9</w:t>
            </w:r>
            <w:r w:rsidR="00FB6459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,505</w:t>
            </w:r>
          </w:p>
        </w:tc>
        <w:tc>
          <w:tcPr>
            <w:tcW w:w="270" w:type="dxa"/>
            <w:shd w:val="clear" w:color="auto" w:fill="auto"/>
          </w:tcPr>
          <w:p w14:paraId="6C5496AB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F7D0DFB" w14:textId="77777777" w:rsidR="00766D36" w:rsidRPr="00BE5913" w:rsidRDefault="00766D3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201EB3EC" w14:textId="77777777" w:rsidR="001C527A" w:rsidRPr="00BE5913" w:rsidRDefault="001C52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EE50F30" w14:textId="77777777" w:rsidR="001C527A" w:rsidRPr="00BE5913" w:rsidRDefault="001C52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63E2C10A" w14:textId="77777777" w:rsidR="001C527A" w:rsidRPr="00BE5913" w:rsidRDefault="001C52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4251782" w14:textId="2A0C76BB" w:rsidR="001C527A" w:rsidRPr="00BE5913" w:rsidRDefault="009217D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1,930,280</w:t>
            </w:r>
          </w:p>
        </w:tc>
        <w:tc>
          <w:tcPr>
            <w:tcW w:w="270" w:type="dxa"/>
            <w:shd w:val="clear" w:color="auto" w:fill="auto"/>
          </w:tcPr>
          <w:p w14:paraId="1E039398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21289C6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1C3C15DF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81FD48B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4238276D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  <w:p w14:paraId="0A41FEFF" w14:textId="0A06CECC" w:rsidR="00291AD1" w:rsidRPr="00BE5913" w:rsidRDefault="0030775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1,720,006</w:t>
            </w:r>
          </w:p>
        </w:tc>
      </w:tr>
    </w:tbl>
    <w:p w14:paraId="1BC6B3D1" w14:textId="30ED2893" w:rsidR="00D91E1F" w:rsidRPr="00BE5913" w:rsidRDefault="00D91E1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3A6C77" w14:textId="111B1555" w:rsidR="00D91E1F" w:rsidRPr="00BE5913" w:rsidRDefault="000D310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Pr="00BE5913">
        <w:rPr>
          <w:rFonts w:asciiTheme="majorBidi" w:hAnsiTheme="majorBidi" w:cstheme="majorBidi"/>
          <w:sz w:val="30"/>
          <w:szCs w:val="30"/>
        </w:rPr>
        <w:t>256</w:t>
      </w:r>
      <w:r w:rsidR="00307754" w:rsidRPr="00BE5913">
        <w:rPr>
          <w:rFonts w:asciiTheme="majorBidi" w:hAnsiTheme="majorBidi" w:cstheme="majorBidi"/>
          <w:sz w:val="30"/>
          <w:szCs w:val="30"/>
        </w:rPr>
        <w:t>7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กลุ่มบริษัทและบริษัทจ่าย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BE5913">
        <w:rPr>
          <w:rFonts w:asciiTheme="majorBidi" w:hAnsiTheme="majorBidi" w:cstheme="majorBidi"/>
          <w:sz w:val="30"/>
          <w:szCs w:val="30"/>
          <w:cs/>
        </w:rPr>
        <w:t>สมทบกองทุนสำรองเลี้ยงชีพสำหรับพนักงานของกลุ่มบริษัท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E5913">
        <w:rPr>
          <w:rFonts w:asciiTheme="majorBidi" w:hAnsiTheme="majorBidi" w:cstheme="majorBidi"/>
          <w:sz w:val="30"/>
          <w:szCs w:val="30"/>
          <w:cs/>
        </w:rPr>
        <w:t>บริษัทเป็นจำนวน</w:t>
      </w:r>
      <w:r w:rsidR="00CE0E70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FF323F" w:rsidRPr="00BE5913">
        <w:rPr>
          <w:rFonts w:asciiTheme="majorBidi" w:hAnsiTheme="majorBidi" w:cstheme="majorBidi"/>
          <w:sz w:val="30"/>
          <w:szCs w:val="30"/>
        </w:rPr>
        <w:t>50.45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ล้านบาทและ</w:t>
      </w:r>
      <w:r w:rsidR="00912186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FF323F" w:rsidRPr="00BE5913">
        <w:rPr>
          <w:rFonts w:asciiTheme="majorBidi" w:hAnsiTheme="majorBidi" w:cstheme="majorBidi"/>
          <w:sz w:val="30"/>
          <w:szCs w:val="30"/>
        </w:rPr>
        <w:t>30.34</w:t>
      </w:r>
      <w:r w:rsidR="00912186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07754" w:rsidRPr="00BE59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307754" w:rsidRPr="00BE5913">
        <w:rPr>
          <w:rFonts w:asciiTheme="majorBidi" w:hAnsiTheme="majorBidi" w:cstheme="majorBidi"/>
          <w:i/>
          <w:iCs/>
          <w:sz w:val="30"/>
          <w:szCs w:val="30"/>
        </w:rPr>
        <w:t>45.39</w:t>
      </w:r>
      <w:r w:rsidR="00291AD1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91AD1" w:rsidRPr="00BE5913">
        <w:rPr>
          <w:rFonts w:asciiTheme="majorBidi" w:hAnsiTheme="majorBidi" w:hint="cs"/>
          <w:i/>
          <w:iCs/>
          <w:sz w:val="30"/>
          <w:szCs w:val="30"/>
          <w:cs/>
        </w:rPr>
        <w:t>ล้านบาทและ</w:t>
      </w:r>
      <w:r w:rsidR="00291AD1" w:rsidRPr="00BE591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672C5" w:rsidRPr="00BE5913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07754" w:rsidRPr="00BE5913">
        <w:rPr>
          <w:rFonts w:asciiTheme="majorBidi" w:hAnsiTheme="majorBidi" w:cstheme="majorBidi"/>
          <w:i/>
          <w:iCs/>
          <w:sz w:val="30"/>
          <w:szCs w:val="30"/>
        </w:rPr>
        <w:t>7.86</w:t>
      </w:r>
      <w:r w:rsidR="00291AD1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452BC">
        <w:rPr>
          <w:rFonts w:asciiTheme="majorBidi" w:hAnsiTheme="majorBidi" w:cstheme="majorBidi"/>
          <w:i/>
          <w:iCs/>
          <w:sz w:val="30"/>
          <w:szCs w:val="30"/>
        </w:rPr>
        <w:br/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ซึ่งแสดง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เป็นส่วนหนึ่งของ</w:t>
      </w:r>
      <w:r w:rsidRPr="00BE5913">
        <w:rPr>
          <w:rFonts w:asciiTheme="majorBidi" w:hAnsiTheme="majorBidi" w:cstheme="majorBidi"/>
          <w:sz w:val="30"/>
          <w:szCs w:val="30"/>
          <w:cs/>
        </w:rPr>
        <w:t>ค่าใช้จ่ายผลประโยชน์ของพนักงาน</w:t>
      </w:r>
    </w:p>
    <w:p w14:paraId="4FC2E7DB" w14:textId="7354A4E5" w:rsidR="00FD77F7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8976946" w14:textId="1058050E" w:rsidR="00CF0C42" w:rsidRPr="00BE5913" w:rsidRDefault="00CF0C42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4B51EA47" w14:textId="20958D92" w:rsidR="00CF0C42" w:rsidRPr="00BE5913" w:rsidRDefault="00CF0C4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7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72"/>
        <w:gridCol w:w="810"/>
        <w:gridCol w:w="1170"/>
        <w:gridCol w:w="270"/>
        <w:gridCol w:w="1260"/>
        <w:gridCol w:w="270"/>
        <w:gridCol w:w="1080"/>
        <w:gridCol w:w="270"/>
        <w:gridCol w:w="991"/>
      </w:tblGrid>
      <w:tr w:rsidR="00CF0C42" w:rsidRPr="00BE5913" w14:paraId="440657C3" w14:textId="77777777" w:rsidTr="00291AD1">
        <w:trPr>
          <w:tblHeader/>
        </w:trPr>
        <w:tc>
          <w:tcPr>
            <w:tcW w:w="3672" w:type="dxa"/>
          </w:tcPr>
          <w:p w14:paraId="5D6F2421" w14:textId="77777777" w:rsidR="00CF0C42" w:rsidRPr="00BE5913" w:rsidRDefault="00CF0C42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BC9F2B6" w14:textId="77777777" w:rsidR="00CF0C42" w:rsidRPr="00BE5913" w:rsidRDefault="00CF0C4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5D70F919" w14:textId="0B6F9983" w:rsidR="00CF0C42" w:rsidRPr="00BE5913" w:rsidRDefault="00740CE7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110AC6" w14:textId="77777777" w:rsidR="00CF0C42" w:rsidRPr="00BE5913" w:rsidRDefault="00CF0C42" w:rsidP="00BE5913">
            <w:pPr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3"/>
          </w:tcPr>
          <w:p w14:paraId="72D72DD6" w14:textId="77777777" w:rsidR="00CF0C42" w:rsidRPr="00BE5913" w:rsidRDefault="00CF0C42" w:rsidP="00BE5913">
            <w:pPr>
              <w:tabs>
                <w:tab w:val="left" w:pos="540"/>
              </w:tabs>
              <w:spacing w:line="168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BE5913" w14:paraId="48FBA8FF" w14:textId="77777777" w:rsidTr="00291AD1">
        <w:trPr>
          <w:tblHeader/>
        </w:trPr>
        <w:tc>
          <w:tcPr>
            <w:tcW w:w="3672" w:type="dxa"/>
          </w:tcPr>
          <w:p w14:paraId="4261B8C5" w14:textId="77777777" w:rsidR="00291AD1" w:rsidRPr="00BE5913" w:rsidRDefault="00291AD1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FA2ABE" w14:textId="457D8B74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4D46984F" w14:textId="7407EF02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D2895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4DEE03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0B09E5D" w14:textId="233C27B9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BD2895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2B8353F" w14:textId="77777777" w:rsidR="00291AD1" w:rsidRPr="00BE5913" w:rsidRDefault="00291AD1" w:rsidP="00BE5913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F751A" w14:textId="34744743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BD2895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A9C174D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2136A8EF" w14:textId="27790881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BD2895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291AD1" w:rsidRPr="00BE5913" w14:paraId="1C15C00C" w14:textId="77777777" w:rsidTr="00291AD1">
        <w:trPr>
          <w:tblHeader/>
        </w:trPr>
        <w:tc>
          <w:tcPr>
            <w:tcW w:w="3672" w:type="dxa"/>
          </w:tcPr>
          <w:p w14:paraId="65DA18DD" w14:textId="77777777" w:rsidR="00291AD1" w:rsidRPr="00BE5913" w:rsidRDefault="00291AD1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F8B870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2C89EF1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865FF0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F1B529B" w14:textId="40E1305A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284" w:right="-289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63CC4AB" w14:textId="77777777" w:rsidR="00291AD1" w:rsidRPr="00BE5913" w:rsidRDefault="00291AD1" w:rsidP="00BE5913">
            <w:pPr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451D573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766409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32E87D25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2582E" w:rsidRPr="00BE5913" w14:paraId="7AEB7492" w14:textId="77777777" w:rsidTr="00291AD1">
        <w:trPr>
          <w:tblHeader/>
        </w:trPr>
        <w:tc>
          <w:tcPr>
            <w:tcW w:w="3672" w:type="dxa"/>
          </w:tcPr>
          <w:p w14:paraId="45672718" w14:textId="77777777" w:rsidR="0092582E" w:rsidRPr="00BE5913" w:rsidRDefault="0092582E" w:rsidP="00BE5913">
            <w:pPr>
              <w:tabs>
                <w:tab w:val="left" w:pos="540"/>
              </w:tabs>
              <w:spacing w:line="168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21539C96" w14:textId="77777777" w:rsidR="0092582E" w:rsidRPr="00BE5913" w:rsidRDefault="009258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ind w:left="-108" w:right="-90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1FAAEA4E" w14:textId="77777777" w:rsidR="0092582E" w:rsidRPr="00BE5913" w:rsidRDefault="0092582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D2895" w:rsidRPr="00BE5913" w14:paraId="1F34E129" w14:textId="77777777" w:rsidTr="00291AD1">
        <w:tc>
          <w:tcPr>
            <w:tcW w:w="3672" w:type="dxa"/>
          </w:tcPr>
          <w:p w14:paraId="35E3F4C2" w14:textId="346572C4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10" w:type="dxa"/>
          </w:tcPr>
          <w:p w14:paraId="053189BA" w14:textId="5BB57521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7D507A" w14:textId="4F8F35E5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D7D97">
              <w:rPr>
                <w:rFonts w:asciiTheme="majorBidi" w:hAnsiTheme="majorBidi" w:cstheme="majorBidi"/>
                <w:sz w:val="30"/>
                <w:szCs w:val="30"/>
              </w:rPr>
              <w:t>619,685</w:t>
            </w:r>
          </w:p>
        </w:tc>
        <w:tc>
          <w:tcPr>
            <w:tcW w:w="270" w:type="dxa"/>
          </w:tcPr>
          <w:p w14:paraId="5A854318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60" w:type="dxa"/>
          </w:tcPr>
          <w:p w14:paraId="456BC357" w14:textId="680C001E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F5800" w:rsidRPr="00BE59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576DA" w:rsidRPr="00BE5913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054C4E" w:rsidRPr="00BE5913">
              <w:rPr>
                <w:rFonts w:asciiTheme="majorBidi" w:hAnsiTheme="majorBidi" w:cstheme="majorBidi"/>
                <w:sz w:val="30"/>
                <w:szCs w:val="30"/>
              </w:rPr>
              <w:t>,513</w:t>
            </w:r>
          </w:p>
        </w:tc>
        <w:tc>
          <w:tcPr>
            <w:tcW w:w="270" w:type="dxa"/>
          </w:tcPr>
          <w:p w14:paraId="5231AF5B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57210C3A" w14:textId="26372AE9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D7D97">
              <w:rPr>
                <w:rFonts w:asciiTheme="majorBidi" w:hAnsiTheme="majorBidi" w:cstheme="majorBidi"/>
                <w:sz w:val="30"/>
                <w:szCs w:val="30"/>
              </w:rPr>
              <w:t>931,899</w:t>
            </w:r>
          </w:p>
        </w:tc>
        <w:tc>
          <w:tcPr>
            <w:tcW w:w="270" w:type="dxa"/>
          </w:tcPr>
          <w:p w14:paraId="29DEE291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</w:tcPr>
          <w:p w14:paraId="66A691D1" w14:textId="347C83F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2,067,522</w:t>
            </w:r>
          </w:p>
        </w:tc>
      </w:tr>
      <w:tr w:rsidR="00BD2895" w:rsidRPr="00BE5913" w14:paraId="49E92FEA" w14:textId="77777777" w:rsidTr="00291AD1">
        <w:tc>
          <w:tcPr>
            <w:tcW w:w="3672" w:type="dxa"/>
          </w:tcPr>
          <w:p w14:paraId="4AAE9A64" w14:textId="639CEB00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6" w:name="_Hlk57035316"/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ดอกเบี้ยจ่ายตามหนี้สินสัญญาเช่า</w:t>
            </w:r>
            <w:bookmarkEnd w:id="26"/>
          </w:p>
        </w:tc>
        <w:tc>
          <w:tcPr>
            <w:tcW w:w="810" w:type="dxa"/>
          </w:tcPr>
          <w:p w14:paraId="2765C685" w14:textId="195A9F9E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</w:t>
            </w:r>
            <w:r w:rsidR="00B4599A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67DAE24" w14:textId="614C1DE8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111,359</w:t>
            </w:r>
          </w:p>
        </w:tc>
        <w:tc>
          <w:tcPr>
            <w:tcW w:w="270" w:type="dxa"/>
          </w:tcPr>
          <w:p w14:paraId="1E8E5C0B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66DD7FA" w14:textId="6E8CF670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112,322</w:t>
            </w:r>
          </w:p>
        </w:tc>
        <w:tc>
          <w:tcPr>
            <w:tcW w:w="270" w:type="dxa"/>
          </w:tcPr>
          <w:p w14:paraId="4F0384AF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0618DF" w14:textId="01C7C678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4,772</w:t>
            </w:r>
          </w:p>
        </w:tc>
        <w:tc>
          <w:tcPr>
            <w:tcW w:w="270" w:type="dxa"/>
          </w:tcPr>
          <w:p w14:paraId="65F5010B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33601A1" w14:textId="42E99250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BD2895" w:rsidRPr="00BE5913" w14:paraId="200F1428" w14:textId="77777777" w:rsidTr="00291AD1">
        <w:tc>
          <w:tcPr>
            <w:tcW w:w="3672" w:type="dxa"/>
          </w:tcPr>
          <w:p w14:paraId="597670BB" w14:textId="5BDCCF6F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ค่าตัดจำหน่ายต้นทุนทางการเงินรอตัดบัญชี</w:t>
            </w:r>
          </w:p>
        </w:tc>
        <w:tc>
          <w:tcPr>
            <w:tcW w:w="810" w:type="dxa"/>
          </w:tcPr>
          <w:p w14:paraId="2FCF9B9D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919C2B" w14:textId="63C9AC25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1B5FED" w:rsidRPr="00BE5913">
              <w:rPr>
                <w:rFonts w:asciiTheme="majorBidi" w:hAnsiTheme="majorBidi" w:cstheme="majorBidi"/>
                <w:sz w:val="30"/>
                <w:szCs w:val="30"/>
              </w:rPr>
              <w:t>2,694</w:t>
            </w:r>
          </w:p>
        </w:tc>
        <w:tc>
          <w:tcPr>
            <w:tcW w:w="270" w:type="dxa"/>
          </w:tcPr>
          <w:p w14:paraId="4F20F80F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ED93A81" w14:textId="493DE7AD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144,278</w:t>
            </w:r>
          </w:p>
        </w:tc>
        <w:tc>
          <w:tcPr>
            <w:tcW w:w="270" w:type="dxa"/>
          </w:tcPr>
          <w:p w14:paraId="2EA645A6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AC287" w14:textId="663CA1D2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EE59AF" w:rsidRPr="00BE59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40D01" w:rsidRPr="00BE5913">
              <w:rPr>
                <w:rFonts w:asciiTheme="majorBidi" w:hAnsiTheme="majorBidi" w:cstheme="majorBidi"/>
                <w:sz w:val="30"/>
                <w:szCs w:val="30"/>
              </w:rPr>
              <w:t>,694</w:t>
            </w:r>
          </w:p>
        </w:tc>
        <w:tc>
          <w:tcPr>
            <w:tcW w:w="270" w:type="dxa"/>
          </w:tcPr>
          <w:p w14:paraId="6C958AFC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4001CC80" w14:textId="0D153959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hanging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144,278</w:t>
            </w:r>
          </w:p>
        </w:tc>
      </w:tr>
      <w:tr w:rsidR="00BD2895" w:rsidRPr="00BE5913" w14:paraId="7CBC0D9D" w14:textId="77777777" w:rsidTr="009E5D7A">
        <w:tc>
          <w:tcPr>
            <w:tcW w:w="3672" w:type="dxa"/>
          </w:tcPr>
          <w:p w14:paraId="145E5278" w14:textId="6DA9490A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810" w:type="dxa"/>
          </w:tcPr>
          <w:p w14:paraId="018E806B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2E12C89" w14:textId="4D260910" w:rsidR="00BD2895" w:rsidRPr="00BE5913" w:rsidRDefault="006D7D97" w:rsidP="006D7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1,553</w:t>
            </w:r>
          </w:p>
        </w:tc>
        <w:tc>
          <w:tcPr>
            <w:tcW w:w="270" w:type="dxa"/>
          </w:tcPr>
          <w:p w14:paraId="23766F4B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198684A" w14:textId="768417AA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1EE5A2C5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AA228C5" w14:textId="56F20DA4" w:rsidR="00BD2895" w:rsidRPr="00BE5913" w:rsidRDefault="006D7D9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1,553</w:t>
            </w:r>
          </w:p>
        </w:tc>
        <w:tc>
          <w:tcPr>
            <w:tcW w:w="270" w:type="dxa"/>
          </w:tcPr>
          <w:p w14:paraId="6A02F929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0F1D93CE" w14:textId="3752D9C6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602" w:firstLine="35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</w:tr>
      <w:tr w:rsidR="00BD2895" w:rsidRPr="00BE5913" w14:paraId="070D54EE" w14:textId="77777777" w:rsidTr="00291AD1">
        <w:tc>
          <w:tcPr>
            <w:tcW w:w="3672" w:type="dxa"/>
          </w:tcPr>
          <w:p w14:paraId="190C4CA1" w14:textId="6C092CC5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07E481BA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6" w:right="-9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45169C0" w14:textId="7FC2EC74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1,87</w:t>
            </w:r>
            <w:r w:rsidR="001B5FED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5,291</w:t>
            </w:r>
          </w:p>
        </w:tc>
        <w:tc>
          <w:tcPr>
            <w:tcW w:w="270" w:type="dxa"/>
            <w:tcBorders>
              <w:bottom w:val="nil"/>
            </w:tcBorders>
          </w:tcPr>
          <w:p w14:paraId="2252D8E6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7A37A" w14:textId="700F8CC7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</w:t>
            </w:r>
            <w:r w:rsidR="00482672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691,674</w:t>
            </w:r>
          </w:p>
        </w:tc>
        <w:tc>
          <w:tcPr>
            <w:tcW w:w="270" w:type="dxa"/>
            <w:tcBorders>
              <w:bottom w:val="nil"/>
            </w:tcBorders>
          </w:tcPr>
          <w:p w14:paraId="40277ACD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28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EF180" w14:textId="14D7A5EE" w:rsidR="00BD2895" w:rsidRPr="00BE5913" w:rsidRDefault="00C7638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8" w:lineRule="auto"/>
              <w:ind w:left="-10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3,0</w:t>
            </w:r>
            <w:r w:rsidR="00E40D01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80,918</w:t>
            </w:r>
          </w:p>
        </w:tc>
        <w:tc>
          <w:tcPr>
            <w:tcW w:w="270" w:type="dxa"/>
            <w:tcBorders>
              <w:bottom w:val="nil"/>
            </w:tcBorders>
          </w:tcPr>
          <w:p w14:paraId="7DA38BF8" w14:textId="77777777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right="-8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063DAC72" w14:textId="46D91490" w:rsidR="00BD2895" w:rsidRPr="00BE5913" w:rsidRDefault="00BD289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28" w:lineRule="auto"/>
              <w:ind w:left="-108" w:right="-556" w:firstLine="8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2,212,416</w:t>
            </w:r>
          </w:p>
        </w:tc>
      </w:tr>
    </w:tbl>
    <w:p w14:paraId="525074E2" w14:textId="77777777" w:rsidR="00CF0C42" w:rsidRPr="00BE5913" w:rsidRDefault="00CF0C4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2D26867A" w14:textId="3CEA475F" w:rsidR="00287B73" w:rsidRPr="00D20E1D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D20E1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3A01C43F" w14:textId="77777777" w:rsidR="00072241" w:rsidRPr="00BE5913" w:rsidRDefault="0007224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7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072241" w:rsidRPr="00BE5913" w14:paraId="352C122B" w14:textId="77777777" w:rsidTr="00A12849">
        <w:trPr>
          <w:tblHeader/>
        </w:trPr>
        <w:tc>
          <w:tcPr>
            <w:tcW w:w="3582" w:type="dxa"/>
          </w:tcPr>
          <w:p w14:paraId="543B844F" w14:textId="428779D3" w:rsidR="00072241" w:rsidRPr="00BE5913" w:rsidRDefault="000D31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70" w:type="dxa"/>
          </w:tcPr>
          <w:p w14:paraId="0A4FBB3F" w14:textId="77777777" w:rsidR="00072241" w:rsidRPr="00BE5913" w:rsidRDefault="00072241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FCF0C9F" w14:textId="76ACDC1C" w:rsidR="00072241" w:rsidRPr="00BE5913" w:rsidRDefault="00740CE7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523F419" w14:textId="77777777" w:rsidR="00072241" w:rsidRPr="00BE5913" w:rsidRDefault="00072241" w:rsidP="00BE5913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3F582FBC" w14:textId="77777777" w:rsidR="00072241" w:rsidRPr="00BE5913" w:rsidRDefault="00072241" w:rsidP="00BE591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1AD1" w:rsidRPr="00BE5913" w14:paraId="3AC96D53" w14:textId="77777777" w:rsidTr="00A12849">
        <w:trPr>
          <w:tblHeader/>
        </w:trPr>
        <w:tc>
          <w:tcPr>
            <w:tcW w:w="3582" w:type="dxa"/>
          </w:tcPr>
          <w:p w14:paraId="76C1D169" w14:textId="77777777" w:rsidR="00291AD1" w:rsidRPr="00BE5913" w:rsidRDefault="00291AD1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BA887" w14:textId="2BF50C4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CCEE6C" w14:textId="445064D8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D37118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CE3ABF4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548A043" w14:textId="0979F8A8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D37118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E38DE0A" w14:textId="77777777" w:rsidR="00291AD1" w:rsidRPr="00BE5913" w:rsidRDefault="00291AD1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16AB0C36" w14:textId="3731392B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D37118" w:rsidRPr="00BE5913">
              <w:rPr>
                <w:rFonts w:ascii="Angsana New" w:eastAsia="MS Mincho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B0040B8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13BFA92A" w14:textId="1EFB0280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256</w:t>
            </w:r>
            <w:r w:rsidR="00D37118" w:rsidRPr="00BE5913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</w:tr>
      <w:tr w:rsidR="00291AD1" w:rsidRPr="00BE5913" w14:paraId="342A6CB6" w14:textId="77777777" w:rsidTr="00A12849">
        <w:trPr>
          <w:tblHeader/>
        </w:trPr>
        <w:tc>
          <w:tcPr>
            <w:tcW w:w="3582" w:type="dxa"/>
          </w:tcPr>
          <w:p w14:paraId="4AB05BD6" w14:textId="77777777" w:rsidR="00291AD1" w:rsidRPr="00BE5913" w:rsidRDefault="00291AD1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BFF316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DD84BB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2D39EFCC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2B1343C" w14:textId="11CF05BA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2DB472" w14:textId="77777777" w:rsidR="00291AD1" w:rsidRPr="00BE5913" w:rsidRDefault="00291AD1" w:rsidP="00BE5913">
            <w:pPr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14:paraId="0B703A4E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</w:tcPr>
          <w:p w14:paraId="6B79815A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</w:tcPr>
          <w:p w14:paraId="2F644150" w14:textId="4E1B5A14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4" w:hanging="20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</w:tr>
      <w:tr w:rsidR="00027930" w:rsidRPr="00BE5913" w14:paraId="2B690D4F" w14:textId="77777777" w:rsidTr="00A12849">
        <w:trPr>
          <w:tblHeader/>
        </w:trPr>
        <w:tc>
          <w:tcPr>
            <w:tcW w:w="3582" w:type="dxa"/>
          </w:tcPr>
          <w:p w14:paraId="4DBD1D31" w14:textId="77777777" w:rsidR="00027930" w:rsidRPr="00BE5913" w:rsidRDefault="00027930" w:rsidP="00BE5913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15D22A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850" w:type="dxa"/>
            <w:gridSpan w:val="7"/>
          </w:tcPr>
          <w:p w14:paraId="3F2C8EA4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27930" w:rsidRPr="00BE5913" w14:paraId="5D66E4D0" w14:textId="77777777" w:rsidTr="00A12849">
        <w:tc>
          <w:tcPr>
            <w:tcW w:w="3582" w:type="dxa"/>
          </w:tcPr>
          <w:p w14:paraId="78306078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0" w:type="dxa"/>
          </w:tcPr>
          <w:p w14:paraId="72F1D473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2703F88" w14:textId="4E1CDB7C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212B4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CD47C79" w14:textId="5E390FB8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EB81C2E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81DCBAD" w14:textId="0942AED0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1BAA2D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25C63A0" w14:textId="2DF8CA1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 w:bidi="ar-SA"/>
              </w:rPr>
            </w:pPr>
          </w:p>
        </w:tc>
      </w:tr>
      <w:tr w:rsidR="00BD40C0" w:rsidRPr="00BE5913" w14:paraId="2167924B" w14:textId="77777777" w:rsidTr="00A12849">
        <w:tc>
          <w:tcPr>
            <w:tcW w:w="3582" w:type="dxa"/>
          </w:tcPr>
          <w:p w14:paraId="4F64EAC9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สำหรับงวดปัจจุบัน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D8FF815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72D4061" w14:textId="2082654D" w:rsidR="00BD40C0" w:rsidRPr="00BE5913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64,785</w:t>
            </w:r>
          </w:p>
        </w:tc>
        <w:tc>
          <w:tcPr>
            <w:tcW w:w="270" w:type="dxa"/>
          </w:tcPr>
          <w:p w14:paraId="2E0BA1BB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484A45" w14:textId="4F63C4A6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61,133</w:t>
            </w:r>
          </w:p>
        </w:tc>
        <w:tc>
          <w:tcPr>
            <w:tcW w:w="270" w:type="dxa"/>
          </w:tcPr>
          <w:p w14:paraId="6355E98B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71ED6757" w14:textId="4F708AC3" w:rsidR="00BD40C0" w:rsidRPr="00BE5913" w:rsidRDefault="00C5564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50,016</w:t>
            </w:r>
          </w:p>
        </w:tc>
        <w:tc>
          <w:tcPr>
            <w:tcW w:w="270" w:type="dxa"/>
          </w:tcPr>
          <w:p w14:paraId="3BA25962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5E4BEA47" w14:textId="1CD40BB0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61,702</w:t>
            </w:r>
          </w:p>
        </w:tc>
      </w:tr>
      <w:tr w:rsidR="00BD40C0" w:rsidRPr="00BE5913" w14:paraId="27D1FEE6" w14:textId="77777777" w:rsidTr="00A12849">
        <w:tc>
          <w:tcPr>
            <w:tcW w:w="3582" w:type="dxa"/>
          </w:tcPr>
          <w:p w14:paraId="230DDD4D" w14:textId="5BD28A09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270" w:type="dxa"/>
          </w:tcPr>
          <w:p w14:paraId="65EF992E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3D45B1E" w14:textId="63647021" w:rsidR="00BD40C0" w:rsidRPr="00BE5913" w:rsidRDefault="00AD76D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11,</w:t>
            </w:r>
            <w:r w:rsidR="00CE7934">
              <w:rPr>
                <w:rFonts w:asciiTheme="majorBidi" w:eastAsia="MS Mincho" w:hAnsiTheme="majorBidi" w:cstheme="majorBidi"/>
                <w:sz w:val="30"/>
                <w:szCs w:val="30"/>
              </w:rPr>
              <w:t>281</w:t>
            </w:r>
          </w:p>
        </w:tc>
        <w:tc>
          <w:tcPr>
            <w:tcW w:w="270" w:type="dxa"/>
          </w:tcPr>
          <w:p w14:paraId="74B86CD4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2340689" w14:textId="4CFB35A0" w:rsidR="00BD40C0" w:rsidRPr="00BE5913" w:rsidRDefault="00BD40C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24,271</w:t>
            </w:r>
          </w:p>
        </w:tc>
        <w:tc>
          <w:tcPr>
            <w:tcW w:w="270" w:type="dxa"/>
          </w:tcPr>
          <w:p w14:paraId="00EBA9FD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BE4F7D2" w14:textId="501D085B" w:rsidR="00BD40C0" w:rsidRPr="00BE5913" w:rsidRDefault="00633738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413DF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1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97B3CA3" w14:textId="2885A0A3" w:rsidR="00BD40C0" w:rsidRPr="00BE5913" w:rsidRDefault="00BD40C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10,309</w:t>
            </w:r>
          </w:p>
        </w:tc>
      </w:tr>
      <w:tr w:rsidR="00BD40C0" w:rsidRPr="00BE5913" w14:paraId="0BFFD42F" w14:textId="77777777" w:rsidTr="00A12849">
        <w:tc>
          <w:tcPr>
            <w:tcW w:w="3582" w:type="dxa"/>
          </w:tcPr>
          <w:p w14:paraId="1D63FB53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AD5BD9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8A94C40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2AD5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97B29B0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FB059A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12B56B" w14:textId="4864B118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6A6DB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CFC095C" w14:textId="59EAC40D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D40C0" w:rsidRPr="00BE5913" w14:paraId="3506B0E4" w14:textId="77777777" w:rsidTr="00A12849">
        <w:tc>
          <w:tcPr>
            <w:tcW w:w="3582" w:type="dxa"/>
          </w:tcPr>
          <w:p w14:paraId="707BC6AB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</w:tcPr>
          <w:p w14:paraId="578185C8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F626A5" w14:textId="12E161FD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54B60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B998DFF" w14:textId="75247675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E94D98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1D52B808" w14:textId="2116721D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6ACF78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1A5E9C9" w14:textId="1D4F0EA0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BD40C0" w:rsidRPr="00BE5913" w14:paraId="47C42DA1" w14:textId="77777777" w:rsidTr="00A12849">
        <w:tc>
          <w:tcPr>
            <w:tcW w:w="3582" w:type="dxa"/>
          </w:tcPr>
          <w:p w14:paraId="5CBCF1BE" w14:textId="09EE57EA" w:rsidR="00BD40C0" w:rsidRPr="00BE5913" w:rsidRDefault="00BD40C0" w:rsidP="00BE5913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270" w:type="dxa"/>
          </w:tcPr>
          <w:p w14:paraId="5792FAD6" w14:textId="574923F3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</w:tcPr>
          <w:p w14:paraId="3CADC466" w14:textId="75B3F01D" w:rsidR="00BD40C0" w:rsidRPr="00BE5913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1,183,674</w:t>
            </w:r>
          </w:p>
        </w:tc>
        <w:tc>
          <w:tcPr>
            <w:tcW w:w="270" w:type="dxa"/>
          </w:tcPr>
          <w:p w14:paraId="71546308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4D680BE9" w14:textId="641C388D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1,162,639</w:t>
            </w:r>
          </w:p>
        </w:tc>
        <w:tc>
          <w:tcPr>
            <w:tcW w:w="270" w:type="dxa"/>
          </w:tcPr>
          <w:p w14:paraId="2B9DD9F7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BF96EB" w14:textId="090175C4" w:rsidR="00BD40C0" w:rsidRPr="00BE5913" w:rsidRDefault="00633738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="00C5564C">
              <w:rPr>
                <w:rFonts w:asciiTheme="majorBidi" w:eastAsia="MS Mincho" w:hAnsiTheme="majorBidi" w:cstheme="majorBidi"/>
                <w:sz w:val="30"/>
                <w:szCs w:val="30"/>
              </w:rPr>
              <w:t>56,765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E0DAC6F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D9CE9DA" w14:textId="585973D1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(4,105)</w:t>
            </w:r>
          </w:p>
        </w:tc>
      </w:tr>
      <w:tr w:rsidR="00BD40C0" w:rsidRPr="00BE5913" w14:paraId="019BF7A9" w14:textId="77777777" w:rsidTr="00A12849">
        <w:tc>
          <w:tcPr>
            <w:tcW w:w="3582" w:type="dxa"/>
          </w:tcPr>
          <w:p w14:paraId="5A575C55" w14:textId="4C5BB7F0" w:rsidR="00BD40C0" w:rsidRPr="00BE5913" w:rsidRDefault="00BD40C0" w:rsidP="00BE5913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รวมภาษีเงินได้รอการตัดบัญชี</w:t>
            </w:r>
          </w:p>
        </w:tc>
        <w:tc>
          <w:tcPr>
            <w:tcW w:w="270" w:type="dxa"/>
          </w:tcPr>
          <w:p w14:paraId="647E2149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5CFE9C0" w14:textId="487FEB1F" w:rsidR="00BD40C0" w:rsidRPr="00BE5913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CE7934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1,183,674</w:t>
            </w:r>
          </w:p>
        </w:tc>
        <w:tc>
          <w:tcPr>
            <w:tcW w:w="270" w:type="dxa"/>
          </w:tcPr>
          <w:p w14:paraId="24474ABC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0ADBEC" w14:textId="3D342FED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1,162,639</w:t>
            </w:r>
          </w:p>
        </w:tc>
        <w:tc>
          <w:tcPr>
            <w:tcW w:w="270" w:type="dxa"/>
          </w:tcPr>
          <w:p w14:paraId="61A3CD77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40E3B2D" w14:textId="26F5E9E3" w:rsidR="00BD40C0" w:rsidRPr="00BE5913" w:rsidRDefault="00C5564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C556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(56,765)</w:t>
            </w:r>
          </w:p>
        </w:tc>
        <w:tc>
          <w:tcPr>
            <w:tcW w:w="270" w:type="dxa"/>
          </w:tcPr>
          <w:p w14:paraId="11010B3C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018C720" w14:textId="3FE4E1EA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40" w:firstLine="2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(4,105)</w:t>
            </w:r>
          </w:p>
        </w:tc>
      </w:tr>
      <w:tr w:rsidR="00BD40C0" w:rsidRPr="00BE5913" w14:paraId="3733EAC1" w14:textId="77777777" w:rsidTr="00A12849">
        <w:tc>
          <w:tcPr>
            <w:tcW w:w="3582" w:type="dxa"/>
          </w:tcPr>
          <w:p w14:paraId="4C1766BC" w14:textId="7BDAB422" w:rsidR="00BD40C0" w:rsidRPr="00BE5913" w:rsidRDefault="00BD40C0" w:rsidP="00BE5913">
            <w:pPr>
              <w:spacing w:line="240" w:lineRule="auto"/>
              <w:ind w:left="-18" w:right="-43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0" w:type="dxa"/>
          </w:tcPr>
          <w:p w14:paraId="38CD0DB1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D931F83" w14:textId="3A4FA56A" w:rsidR="00BD40C0" w:rsidRPr="00BE5913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1,259,740</w:t>
            </w:r>
          </w:p>
        </w:tc>
        <w:tc>
          <w:tcPr>
            <w:tcW w:w="270" w:type="dxa"/>
          </w:tcPr>
          <w:p w14:paraId="002CA0C3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B2006D8" w14:textId="510E23E8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8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1,248,043</w:t>
            </w:r>
          </w:p>
        </w:tc>
        <w:tc>
          <w:tcPr>
            <w:tcW w:w="270" w:type="dxa"/>
          </w:tcPr>
          <w:p w14:paraId="26B37A8B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70E1D7" w14:textId="422A18BC" w:rsidR="00BD40C0" w:rsidRPr="00BE5913" w:rsidRDefault="00075F2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(</w:t>
            </w:r>
            <w:r w:rsidR="00C5564C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6,749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94C98C" w14:textId="77777777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04F4E5" w14:textId="1D9E706F" w:rsidR="00BD40C0" w:rsidRPr="00BE5913" w:rsidRDefault="00BD40C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8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67,906</w:t>
            </w:r>
          </w:p>
        </w:tc>
      </w:tr>
    </w:tbl>
    <w:p w14:paraId="253A45AF" w14:textId="77777777" w:rsidR="00FD77F7" w:rsidRPr="00BE5913" w:rsidRDefault="00FD77F7" w:rsidP="00BE5913">
      <w:r w:rsidRPr="00BE5913">
        <w:br w:type="page"/>
      </w:r>
    </w:p>
    <w:tbl>
      <w:tblPr>
        <w:tblpPr w:leftFromText="180" w:rightFromText="180" w:vertAnchor="text" w:horzAnchor="margin" w:tblpX="529" w:tblpY="362"/>
        <w:tblW w:w="96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985"/>
        <w:gridCol w:w="180"/>
        <w:gridCol w:w="994"/>
        <w:gridCol w:w="184"/>
        <w:gridCol w:w="993"/>
        <w:gridCol w:w="270"/>
        <w:gridCol w:w="977"/>
        <w:gridCol w:w="60"/>
        <w:gridCol w:w="121"/>
        <w:gridCol w:w="59"/>
        <w:gridCol w:w="931"/>
        <w:gridCol w:w="89"/>
        <w:gridCol w:w="91"/>
        <w:gridCol w:w="93"/>
        <w:gridCol w:w="897"/>
        <w:gridCol w:w="27"/>
      </w:tblGrid>
      <w:tr w:rsidR="00610ABF" w:rsidRPr="00BE5913" w14:paraId="6E3CEA08" w14:textId="77777777" w:rsidTr="00DC53B5">
        <w:trPr>
          <w:gridAfter w:val="1"/>
          <w:wAfter w:w="27" w:type="dxa"/>
          <w:cantSplit/>
        </w:trPr>
        <w:tc>
          <w:tcPr>
            <w:tcW w:w="2694" w:type="dxa"/>
            <w:vMerge w:val="restart"/>
          </w:tcPr>
          <w:p w14:paraId="1A18DBAC" w14:textId="109E5547" w:rsidR="00610ABF" w:rsidRPr="00BE5913" w:rsidRDefault="00610ABF" w:rsidP="00BE591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924" w:type="dxa"/>
            <w:gridSpan w:val="15"/>
          </w:tcPr>
          <w:p w14:paraId="46B02309" w14:textId="7C366DC9" w:rsidR="00610ABF" w:rsidRPr="00BE5913" w:rsidRDefault="00740CE7" w:rsidP="00BE59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10ABF" w:rsidRPr="00BE5913" w14:paraId="1D9B4E3A" w14:textId="77777777" w:rsidTr="00DC53B5">
        <w:trPr>
          <w:gridAfter w:val="1"/>
          <w:wAfter w:w="27" w:type="dxa"/>
          <w:cantSplit/>
        </w:trPr>
        <w:tc>
          <w:tcPr>
            <w:tcW w:w="2694" w:type="dxa"/>
            <w:vMerge/>
          </w:tcPr>
          <w:p w14:paraId="31EB25F9" w14:textId="77777777" w:rsidR="00610ABF" w:rsidRPr="00BE5913" w:rsidRDefault="00610ABF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6" w:type="dxa"/>
            <w:gridSpan w:val="5"/>
          </w:tcPr>
          <w:p w14:paraId="251C9F0B" w14:textId="551CFC13" w:rsidR="00610ABF" w:rsidRPr="00BE5913" w:rsidRDefault="00610ABF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CF2DE3"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60E3DD0" w14:textId="77777777" w:rsidR="00610ABF" w:rsidRPr="00BE5913" w:rsidRDefault="00610ABF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18" w:type="dxa"/>
            <w:gridSpan w:val="9"/>
          </w:tcPr>
          <w:p w14:paraId="7B664613" w14:textId="03530279" w:rsidR="00610ABF" w:rsidRPr="00BE5913" w:rsidRDefault="00291AD1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CF2DE3"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072241" w:rsidRPr="00BE5913" w14:paraId="526F2726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1FD5EF67" w14:textId="77777777" w:rsidR="00072241" w:rsidRPr="00BE5913" w:rsidRDefault="00072241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02386D2" w14:textId="77777777" w:rsidR="000D3109" w:rsidRPr="00BE5913" w:rsidRDefault="000D3109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A14BC58" w14:textId="5DF7ECDF" w:rsidR="000D3109" w:rsidRPr="00BE5913" w:rsidRDefault="000D3109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5" w:type="dxa"/>
            <w:vAlign w:val="bottom"/>
          </w:tcPr>
          <w:p w14:paraId="388A5B6E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2EE24E2C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ADDC534" w14:textId="77777777" w:rsidR="00072241" w:rsidRPr="00BE5913" w:rsidRDefault="00072241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8E31FD9" w14:textId="77777777" w:rsidR="00C14D04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6C49BE5E" w14:textId="77777777" w:rsidR="000C1E6F" w:rsidRPr="00BE5913" w:rsidRDefault="000C1E6F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6419039F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2EACE51F" w14:textId="77777777" w:rsidR="00072241" w:rsidRPr="00BE5913" w:rsidRDefault="00072241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9DEA17E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2CE62056" w14:textId="77777777" w:rsidR="00072241" w:rsidRPr="00BE5913" w:rsidRDefault="00072241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13735A9D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4B67E491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BB87CF8" w14:textId="77777777" w:rsidR="00072241" w:rsidRPr="00BE5913" w:rsidRDefault="00072241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1F9F1E52" w14:textId="77777777" w:rsidR="00C14D04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365AFCBE" w14:textId="77777777" w:rsidR="000C1E6F" w:rsidRPr="00BE5913" w:rsidRDefault="000C1E6F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5B9ECD67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gridSpan w:val="2"/>
            <w:vAlign w:val="bottom"/>
          </w:tcPr>
          <w:p w14:paraId="763AD416" w14:textId="77777777" w:rsidR="00072241" w:rsidRPr="00BE5913" w:rsidRDefault="00072241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49E750DE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4A163EAC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72241" w:rsidRPr="00BE5913" w14:paraId="66FA4573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0D3DAE68" w14:textId="77777777" w:rsidR="00072241" w:rsidRPr="00BE5913" w:rsidRDefault="00072241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24" w:type="dxa"/>
            <w:gridSpan w:val="15"/>
          </w:tcPr>
          <w:p w14:paraId="125877D8" w14:textId="77777777" w:rsidR="00072241" w:rsidRPr="00BE5913" w:rsidRDefault="00072241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D3109" w:rsidRPr="00BE5913" w14:paraId="1615C5E1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44D1249A" w14:textId="3F32865C" w:rsidR="000D3109" w:rsidRPr="00BE5913" w:rsidRDefault="000D3109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924" w:type="dxa"/>
            <w:gridSpan w:val="15"/>
          </w:tcPr>
          <w:p w14:paraId="2675F3C6" w14:textId="77777777" w:rsidR="000D3109" w:rsidRPr="00BE5913" w:rsidRDefault="000D3109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CF2DE3" w:rsidRPr="00BE5913" w14:paraId="52FF51C8" w14:textId="77777777" w:rsidTr="00DC53B5">
        <w:trPr>
          <w:gridAfter w:val="1"/>
          <w:wAfter w:w="27" w:type="dxa"/>
          <w:cantSplit/>
        </w:trPr>
        <w:tc>
          <w:tcPr>
            <w:tcW w:w="2694" w:type="dxa"/>
            <w:vAlign w:val="bottom"/>
          </w:tcPr>
          <w:p w14:paraId="2A473E85" w14:textId="3106C8EB" w:rsidR="00CF2DE3" w:rsidRPr="00BE5913" w:rsidRDefault="00CF2DE3" w:rsidP="00BE5913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การตีราคาที่ดิน</w:t>
            </w:r>
          </w:p>
        </w:tc>
        <w:tc>
          <w:tcPr>
            <w:tcW w:w="985" w:type="dxa"/>
            <w:vAlign w:val="bottom"/>
          </w:tcPr>
          <w:p w14:paraId="0A3643D2" w14:textId="46B391B5" w:rsidR="00CF2DE3" w:rsidRPr="00BE5913" w:rsidRDefault="00076A1A" w:rsidP="00BE59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340,380</w:t>
            </w:r>
          </w:p>
        </w:tc>
        <w:tc>
          <w:tcPr>
            <w:tcW w:w="180" w:type="dxa"/>
            <w:vAlign w:val="bottom"/>
          </w:tcPr>
          <w:p w14:paraId="5ED4780C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</w:tcPr>
          <w:p w14:paraId="180E5D5F" w14:textId="534709B0" w:rsidR="00CF2DE3" w:rsidRPr="00BE5913" w:rsidRDefault="002807CF" w:rsidP="00BE5913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26974" w:rsidRPr="00BE5913">
              <w:rPr>
                <w:rFonts w:asciiTheme="majorBidi" w:hAnsiTheme="majorBidi" w:cstheme="majorBidi"/>
                <w:sz w:val="30"/>
                <w:szCs w:val="30"/>
              </w:rPr>
              <w:t>68,076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A20C665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56681C6E" w14:textId="3699E104" w:rsidR="00CF2DE3" w:rsidRPr="00BE5913" w:rsidRDefault="00012CCC" w:rsidP="00DC53B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8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272,304</w:t>
            </w:r>
          </w:p>
        </w:tc>
        <w:tc>
          <w:tcPr>
            <w:tcW w:w="270" w:type="dxa"/>
            <w:vAlign w:val="bottom"/>
          </w:tcPr>
          <w:p w14:paraId="73179F05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C3C74B4" w14:textId="5BA725AE" w:rsidR="00CF2DE3" w:rsidRPr="00BE5913" w:rsidRDefault="00CF2DE3" w:rsidP="00BE5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523,560</w:t>
            </w:r>
          </w:p>
        </w:tc>
        <w:tc>
          <w:tcPr>
            <w:tcW w:w="180" w:type="dxa"/>
            <w:gridSpan w:val="2"/>
            <w:vAlign w:val="bottom"/>
          </w:tcPr>
          <w:p w14:paraId="66562130" w14:textId="77777777" w:rsidR="00CF2DE3" w:rsidRPr="00BE5913" w:rsidRDefault="00CF2DE3" w:rsidP="00BE59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</w:tcPr>
          <w:p w14:paraId="11441BC3" w14:textId="38947762" w:rsidR="00CF2DE3" w:rsidRPr="00BE5913" w:rsidRDefault="00CF2DE3" w:rsidP="00BE591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(104,712)</w:t>
            </w:r>
          </w:p>
        </w:tc>
        <w:tc>
          <w:tcPr>
            <w:tcW w:w="184" w:type="dxa"/>
            <w:gridSpan w:val="2"/>
            <w:vAlign w:val="bottom"/>
          </w:tcPr>
          <w:p w14:paraId="7CE9BBD6" w14:textId="77777777" w:rsidR="00CF2DE3" w:rsidRPr="00BE5913" w:rsidRDefault="00CF2DE3" w:rsidP="00BE59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DD80332" w14:textId="5D0347A9" w:rsidR="00CF2DE3" w:rsidRPr="00BE5913" w:rsidRDefault="00CF2DE3" w:rsidP="00BE591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418,848</w:t>
            </w:r>
          </w:p>
        </w:tc>
      </w:tr>
      <w:tr w:rsidR="00CF2DE3" w:rsidRPr="00BE5913" w14:paraId="769CB94F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460A7369" w14:textId="28D28426" w:rsidR="00CF2DE3" w:rsidRPr="00BE5913" w:rsidRDefault="00CF2DE3" w:rsidP="00BE5913">
            <w:pPr>
              <w:tabs>
                <w:tab w:val="clear" w:pos="2807"/>
                <w:tab w:val="left" w:pos="2610"/>
              </w:tabs>
              <w:ind w:left="180" w:right="-79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5" w:type="dxa"/>
            <w:vAlign w:val="bottom"/>
          </w:tcPr>
          <w:p w14:paraId="19FA5318" w14:textId="49555921" w:rsidR="00CF2DE3" w:rsidRPr="00BE5913" w:rsidRDefault="00FE59E1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352924A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01C3012B" w14:textId="674B8C56" w:rsidR="00CF2DE3" w:rsidRPr="00BE5913" w:rsidRDefault="00B26974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11091C2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3B48FBA" w14:textId="485A2594" w:rsidR="00CF2DE3" w:rsidRPr="00BE5913" w:rsidRDefault="00012CCC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0FAB1A8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4C7E40C3" w14:textId="0F6BFE4A" w:rsidR="00CF2DE3" w:rsidRPr="00BE5913" w:rsidRDefault="00CF2DE3" w:rsidP="00BE5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83,090</w:t>
            </w:r>
          </w:p>
        </w:tc>
        <w:tc>
          <w:tcPr>
            <w:tcW w:w="180" w:type="dxa"/>
            <w:gridSpan w:val="2"/>
            <w:vAlign w:val="bottom"/>
          </w:tcPr>
          <w:p w14:paraId="228764AA" w14:textId="77777777" w:rsidR="00CF2DE3" w:rsidRPr="00BE5913" w:rsidRDefault="00CF2DE3" w:rsidP="00BE59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F2D8FD8" w14:textId="551F332B" w:rsidR="00CF2DE3" w:rsidRPr="00BE5913" w:rsidRDefault="00CF2DE3" w:rsidP="00BE5913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(16,618)</w:t>
            </w:r>
          </w:p>
        </w:tc>
        <w:tc>
          <w:tcPr>
            <w:tcW w:w="184" w:type="dxa"/>
            <w:gridSpan w:val="2"/>
            <w:vAlign w:val="bottom"/>
          </w:tcPr>
          <w:p w14:paraId="51F43340" w14:textId="77777777" w:rsidR="00CF2DE3" w:rsidRPr="00BE5913" w:rsidRDefault="00CF2DE3" w:rsidP="00BE591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05EF9AA" w14:textId="3A1262E9" w:rsidR="00CF2DE3" w:rsidRPr="00BE5913" w:rsidRDefault="00CF2DE3" w:rsidP="00BE591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66,472</w:t>
            </w:r>
          </w:p>
        </w:tc>
      </w:tr>
      <w:tr w:rsidR="00CF2DE3" w:rsidRPr="00BE5913" w14:paraId="3E62C4B8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38B2AA09" w14:textId="4808CA19" w:rsidR="00CF2DE3" w:rsidRPr="00BE5913" w:rsidRDefault="00CF2DE3" w:rsidP="00BE591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3931DABC" w14:textId="422D2CD2" w:rsidR="00CF2DE3" w:rsidRPr="00BE5913" w:rsidRDefault="00FE59E1" w:rsidP="004452BC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7934">
              <w:rPr>
                <w:rFonts w:asciiTheme="majorBidi" w:hAnsiTheme="majorBidi" w:cstheme="majorBidi"/>
                <w:sz w:val="30"/>
                <w:szCs w:val="30"/>
              </w:rPr>
              <w:t>46,137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8A1325E" w14:textId="77777777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6B161258" w14:textId="3E068CB0" w:rsidR="00CF2DE3" w:rsidRPr="00BE5913" w:rsidRDefault="00B26974" w:rsidP="00BE5913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B23E73" w:rsidRPr="00BE59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227</w:t>
            </w:r>
          </w:p>
        </w:tc>
        <w:tc>
          <w:tcPr>
            <w:tcW w:w="184" w:type="dxa"/>
            <w:vAlign w:val="bottom"/>
          </w:tcPr>
          <w:p w14:paraId="48CA9DC6" w14:textId="77777777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0138CAC" w14:textId="7F93CEF0" w:rsidR="00CF2DE3" w:rsidRPr="00BE5913" w:rsidRDefault="00B26974" w:rsidP="00DC53B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89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E7934">
              <w:rPr>
                <w:rFonts w:asciiTheme="majorBidi" w:hAnsiTheme="majorBidi" w:cstheme="majorBidi"/>
                <w:sz w:val="30"/>
                <w:szCs w:val="30"/>
              </w:rPr>
              <w:t>36,910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0870DC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tcBorders>
              <w:bottom w:val="single" w:sz="4" w:space="0" w:color="auto"/>
            </w:tcBorders>
            <w:vAlign w:val="bottom"/>
          </w:tcPr>
          <w:p w14:paraId="43DE819C" w14:textId="595803DE" w:rsidR="00CF2DE3" w:rsidRPr="00BE5913" w:rsidRDefault="00CF2DE3" w:rsidP="00BE5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14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30,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80" w:type="dxa"/>
            <w:gridSpan w:val="2"/>
            <w:vAlign w:val="bottom"/>
          </w:tcPr>
          <w:p w14:paraId="4A1F27C5" w14:textId="77777777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bottom"/>
          </w:tcPr>
          <w:p w14:paraId="28459233" w14:textId="31E7BF99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(6,024)</w:t>
            </w:r>
          </w:p>
        </w:tc>
        <w:tc>
          <w:tcPr>
            <w:tcW w:w="184" w:type="dxa"/>
            <w:gridSpan w:val="2"/>
            <w:vAlign w:val="bottom"/>
          </w:tcPr>
          <w:p w14:paraId="10067C02" w14:textId="77777777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3D00528" w14:textId="0E5F05C1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24,095</w:t>
            </w:r>
          </w:p>
        </w:tc>
      </w:tr>
      <w:tr w:rsidR="00CF2DE3" w:rsidRPr="00BE5913" w14:paraId="22166D61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219E4F32" w14:textId="36B71551" w:rsidR="00CF2DE3" w:rsidRPr="00BE5913" w:rsidRDefault="00CF2DE3" w:rsidP="00BE591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bottom w:val="double" w:sz="4" w:space="0" w:color="auto"/>
            </w:tcBorders>
            <w:vAlign w:val="bottom"/>
          </w:tcPr>
          <w:p w14:paraId="5150F7C9" w14:textId="7AD4DCA2" w:rsidR="00CF2DE3" w:rsidRPr="00BE5913" w:rsidRDefault="00CE7934" w:rsidP="00BE59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294,243</w:t>
            </w:r>
          </w:p>
        </w:tc>
        <w:tc>
          <w:tcPr>
            <w:tcW w:w="180" w:type="dxa"/>
            <w:vAlign w:val="bottom"/>
          </w:tcPr>
          <w:p w14:paraId="2A3EA835" w14:textId="77777777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0C7D4AB" w14:textId="2E8884DE" w:rsidR="00CF2DE3" w:rsidRPr="00BE5913" w:rsidRDefault="00742B24" w:rsidP="00BE5913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(58,</w:t>
            </w:r>
            <w:r w:rsidR="00B33D52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4D366EAD" w14:textId="77777777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3C40B26C" w14:textId="33A28739" w:rsidR="00CF2DE3" w:rsidRPr="00BE5913" w:rsidRDefault="00CE7934" w:rsidP="00DC53B5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8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235,394</w:t>
            </w:r>
          </w:p>
        </w:tc>
        <w:tc>
          <w:tcPr>
            <w:tcW w:w="270" w:type="dxa"/>
          </w:tcPr>
          <w:p w14:paraId="1909AF54" w14:textId="77777777" w:rsidR="00CF2DE3" w:rsidRPr="00BE5913" w:rsidRDefault="00CF2DE3" w:rsidP="00BE5913">
            <w:pPr>
              <w:pStyle w:val="acctfourfigures"/>
              <w:tabs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37" w:type="dxa"/>
            <w:gridSpan w:val="2"/>
            <w:tcBorders>
              <w:bottom w:val="double" w:sz="4" w:space="0" w:color="auto"/>
            </w:tcBorders>
            <w:vAlign w:val="bottom"/>
          </w:tcPr>
          <w:p w14:paraId="2397F80B" w14:textId="532D8B3F" w:rsidR="00CF2DE3" w:rsidRPr="00BE5913" w:rsidRDefault="00CF2DE3" w:rsidP="00BE591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636,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769</w:t>
            </w:r>
          </w:p>
        </w:tc>
        <w:tc>
          <w:tcPr>
            <w:tcW w:w="180" w:type="dxa"/>
            <w:gridSpan w:val="2"/>
            <w:vAlign w:val="bottom"/>
          </w:tcPr>
          <w:p w14:paraId="18137F43" w14:textId="77777777" w:rsidR="00CF2DE3" w:rsidRPr="00BE5913" w:rsidRDefault="00CF2DE3" w:rsidP="00BE59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20" w:type="dxa"/>
            <w:gridSpan w:val="2"/>
            <w:tcBorders>
              <w:bottom w:val="double" w:sz="4" w:space="0" w:color="auto"/>
            </w:tcBorders>
            <w:vAlign w:val="bottom"/>
          </w:tcPr>
          <w:p w14:paraId="3F05E8D5" w14:textId="68648AC9" w:rsidR="00CF2DE3" w:rsidRPr="00BE5913" w:rsidRDefault="00CF2DE3" w:rsidP="00BE5913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(127,354)</w:t>
            </w:r>
          </w:p>
        </w:tc>
        <w:tc>
          <w:tcPr>
            <w:tcW w:w="184" w:type="dxa"/>
            <w:gridSpan w:val="2"/>
            <w:vAlign w:val="bottom"/>
          </w:tcPr>
          <w:p w14:paraId="60C215C2" w14:textId="77777777" w:rsidR="00CF2DE3" w:rsidRPr="00BE5913" w:rsidRDefault="00CF2DE3" w:rsidP="00BE591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0C9A047" w14:textId="0690C05E" w:rsidR="00CF2DE3" w:rsidRPr="00BE5913" w:rsidRDefault="00CF2DE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509,415</w:t>
            </w:r>
          </w:p>
        </w:tc>
      </w:tr>
      <w:tr w:rsidR="00AC3958" w:rsidRPr="00BE5913" w14:paraId="0B1F12C2" w14:textId="77777777" w:rsidTr="00DC53B5">
        <w:trPr>
          <w:cantSplit/>
          <w:trHeight w:val="180"/>
        </w:trPr>
        <w:tc>
          <w:tcPr>
            <w:tcW w:w="2694" w:type="dxa"/>
          </w:tcPr>
          <w:p w14:paraId="6528BE56" w14:textId="77777777" w:rsidR="00AC3958" w:rsidRPr="00BE5913" w:rsidRDefault="00AC3958" w:rsidP="00BE591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51" w:type="dxa"/>
            <w:gridSpan w:val="16"/>
          </w:tcPr>
          <w:p w14:paraId="671AD30A" w14:textId="3A02B115" w:rsidR="00AC3958" w:rsidRPr="00BE5913" w:rsidRDefault="00AC3958" w:rsidP="00BE59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AC3958" w:rsidRPr="00BE5913" w14:paraId="6FC769AF" w14:textId="77777777" w:rsidTr="00DC53B5">
        <w:trPr>
          <w:cantSplit/>
          <w:trHeight w:val="180"/>
        </w:trPr>
        <w:tc>
          <w:tcPr>
            <w:tcW w:w="2694" w:type="dxa"/>
          </w:tcPr>
          <w:p w14:paraId="1E2571C8" w14:textId="77777777" w:rsidR="00AC3958" w:rsidRPr="00BE5913" w:rsidRDefault="00AC3958" w:rsidP="00BE5913">
            <w:pPr>
              <w:spacing w:line="240" w:lineRule="auto"/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</w:p>
        </w:tc>
        <w:tc>
          <w:tcPr>
            <w:tcW w:w="6951" w:type="dxa"/>
            <w:gridSpan w:val="16"/>
          </w:tcPr>
          <w:p w14:paraId="1D8AC57F" w14:textId="19BB1AE0" w:rsidR="00AC3958" w:rsidRPr="00BE5913" w:rsidRDefault="00AC3958" w:rsidP="00BE5913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</w:t>
            </w: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AC3958" w:rsidRPr="00BE5913" w14:paraId="692AF7BA" w14:textId="77777777" w:rsidTr="00DC53B5">
        <w:trPr>
          <w:cantSplit/>
          <w:trHeight w:val="60"/>
        </w:trPr>
        <w:tc>
          <w:tcPr>
            <w:tcW w:w="2694" w:type="dxa"/>
          </w:tcPr>
          <w:p w14:paraId="0279E39A" w14:textId="77777777" w:rsidR="00AC3958" w:rsidRPr="00BE5913" w:rsidRDefault="00AC3958" w:rsidP="00BE591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6" w:type="dxa"/>
            <w:gridSpan w:val="5"/>
          </w:tcPr>
          <w:p w14:paraId="191D36EE" w14:textId="6C925B9E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CF2DE3"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0D113D8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345" w:type="dxa"/>
            <w:gridSpan w:val="10"/>
          </w:tcPr>
          <w:p w14:paraId="3FF3059C" w14:textId="1543CAE9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256</w:t>
            </w:r>
            <w:r w:rsidR="00CF2DE3"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AC3958" w:rsidRPr="00BE5913" w14:paraId="245B7D48" w14:textId="77777777" w:rsidTr="00DC53B5">
        <w:trPr>
          <w:cantSplit/>
        </w:trPr>
        <w:tc>
          <w:tcPr>
            <w:tcW w:w="2694" w:type="dxa"/>
          </w:tcPr>
          <w:p w14:paraId="454B95A2" w14:textId="77777777" w:rsidR="00AC3958" w:rsidRPr="00BE5913" w:rsidRDefault="00AC3958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BD0E88E" w14:textId="77777777" w:rsidR="00AC3958" w:rsidRPr="00BE5913" w:rsidRDefault="00AC3958" w:rsidP="00BE5913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06E9468" w14:textId="7FB848E1" w:rsidR="00AC3958" w:rsidRPr="00BE5913" w:rsidRDefault="00AC3958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85" w:type="dxa"/>
            <w:vAlign w:val="bottom"/>
          </w:tcPr>
          <w:p w14:paraId="1D401A99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3F4917A1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C503B" w14:textId="77777777" w:rsidR="00AC3958" w:rsidRPr="00BE5913" w:rsidRDefault="00AC3958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433ED1FB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5C0A6F69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</w:t>
            </w:r>
          </w:p>
          <w:p w14:paraId="1760F832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4" w:type="dxa"/>
            <w:vAlign w:val="bottom"/>
          </w:tcPr>
          <w:p w14:paraId="7E1E62F6" w14:textId="77777777" w:rsidR="00AC3958" w:rsidRPr="00BE5913" w:rsidRDefault="00AC3958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EC77E89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270" w:type="dxa"/>
            <w:vAlign w:val="bottom"/>
          </w:tcPr>
          <w:p w14:paraId="764E41AE" w14:textId="77777777" w:rsidR="00AC3958" w:rsidRPr="00BE5913" w:rsidRDefault="00AC3958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333AB06A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</w:t>
            </w:r>
          </w:p>
          <w:p w14:paraId="6D8EA441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1" w:type="dxa"/>
            <w:gridSpan w:val="2"/>
            <w:vAlign w:val="bottom"/>
          </w:tcPr>
          <w:p w14:paraId="144031F9" w14:textId="77777777" w:rsidR="00AC3958" w:rsidRPr="00BE5913" w:rsidRDefault="00AC3958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DC9E7B5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</w:t>
            </w:r>
          </w:p>
          <w:p w14:paraId="45CB0B2E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ค่าใช้จ่าย)</w:t>
            </w:r>
          </w:p>
          <w:p w14:paraId="1978CA71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49FB05A6" w14:textId="77777777" w:rsidR="00AC3958" w:rsidRPr="00BE5913" w:rsidRDefault="00AC3958" w:rsidP="00BE5913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gridSpan w:val="3"/>
            <w:vAlign w:val="bottom"/>
          </w:tcPr>
          <w:p w14:paraId="3E149EC6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สุทธิจาก</w:t>
            </w:r>
          </w:p>
          <w:p w14:paraId="381BFA3B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AC3958" w:rsidRPr="00BE5913" w14:paraId="7D5E6BBE" w14:textId="77777777" w:rsidTr="00DC53B5">
        <w:trPr>
          <w:cantSplit/>
          <w:trHeight w:val="334"/>
        </w:trPr>
        <w:tc>
          <w:tcPr>
            <w:tcW w:w="2694" w:type="dxa"/>
          </w:tcPr>
          <w:p w14:paraId="64E1F072" w14:textId="77777777" w:rsidR="00AC3958" w:rsidRPr="00BE5913" w:rsidRDefault="00AC3958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51" w:type="dxa"/>
            <w:gridSpan w:val="16"/>
          </w:tcPr>
          <w:p w14:paraId="4AD23595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5913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C3958" w:rsidRPr="00BE5913" w14:paraId="18BFB3C0" w14:textId="77777777" w:rsidTr="00DC53B5">
        <w:trPr>
          <w:cantSplit/>
        </w:trPr>
        <w:tc>
          <w:tcPr>
            <w:tcW w:w="2694" w:type="dxa"/>
          </w:tcPr>
          <w:p w14:paraId="07ADBE8F" w14:textId="52FB1DD0" w:rsidR="00AC3958" w:rsidRPr="00BE5913" w:rsidRDefault="00AC3958" w:rsidP="00BE591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6951" w:type="dxa"/>
            <w:gridSpan w:val="16"/>
          </w:tcPr>
          <w:p w14:paraId="2F74391C" w14:textId="77777777" w:rsidR="00AC3958" w:rsidRPr="00BE5913" w:rsidRDefault="00AC3958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1B2012" w:rsidRPr="00BE5913" w14:paraId="52CD713B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0C4D7FD2" w14:textId="16D400BF" w:rsidR="001B2012" w:rsidRPr="00BE5913" w:rsidRDefault="001B2012" w:rsidP="00BE5913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985" w:type="dxa"/>
            <w:vAlign w:val="bottom"/>
          </w:tcPr>
          <w:p w14:paraId="142D5B0E" w14:textId="39B65BFC" w:rsidR="001B2012" w:rsidRPr="00BE5913" w:rsidRDefault="001B2012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B0AF1AB" w14:textId="77777777" w:rsidR="001B2012" w:rsidRPr="00BE5913" w:rsidRDefault="001B2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5DE5EED5" w14:textId="23F3B022" w:rsidR="001B2012" w:rsidRPr="00BE5913" w:rsidRDefault="001B2012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90846AE" w14:textId="77777777" w:rsidR="001B2012" w:rsidRPr="00BE5913" w:rsidRDefault="001B2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8C713B" w14:textId="56B8DD2B" w:rsidR="001B2012" w:rsidRPr="00BE5913" w:rsidRDefault="001B2012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E0AD1C" w14:textId="77777777" w:rsidR="001B2012" w:rsidRPr="00BE5913" w:rsidRDefault="001B2012" w:rsidP="00BE591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vAlign w:val="bottom"/>
          </w:tcPr>
          <w:p w14:paraId="695E12B7" w14:textId="3F5864F0" w:rsidR="001B2012" w:rsidRPr="00BE5913" w:rsidRDefault="001B2012" w:rsidP="004452B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44,342</w:t>
            </w:r>
          </w:p>
        </w:tc>
        <w:tc>
          <w:tcPr>
            <w:tcW w:w="181" w:type="dxa"/>
            <w:gridSpan w:val="2"/>
            <w:vAlign w:val="bottom"/>
          </w:tcPr>
          <w:p w14:paraId="5900E6F2" w14:textId="77777777" w:rsidR="001B2012" w:rsidRPr="00BE5913" w:rsidRDefault="001B2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2A8C468" w14:textId="572F5683" w:rsidR="001B2012" w:rsidRPr="00BE5913" w:rsidRDefault="001B2012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(8,868)</w:t>
            </w:r>
          </w:p>
        </w:tc>
        <w:tc>
          <w:tcPr>
            <w:tcW w:w="180" w:type="dxa"/>
            <w:gridSpan w:val="2"/>
            <w:vAlign w:val="bottom"/>
          </w:tcPr>
          <w:p w14:paraId="6F83923C" w14:textId="77777777" w:rsidR="001B2012" w:rsidRPr="00BE5913" w:rsidRDefault="001B201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258DFA70" w14:textId="5B894377" w:rsidR="001B2012" w:rsidRPr="00BE5913" w:rsidRDefault="001B2012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35,474</w:t>
            </w:r>
          </w:p>
        </w:tc>
      </w:tr>
      <w:tr w:rsidR="00CE7934" w:rsidRPr="00BE5913" w14:paraId="11849CF1" w14:textId="77777777" w:rsidTr="00DC53B5">
        <w:trPr>
          <w:gridAfter w:val="1"/>
          <w:wAfter w:w="27" w:type="dxa"/>
          <w:cantSplit/>
        </w:trPr>
        <w:tc>
          <w:tcPr>
            <w:tcW w:w="2694" w:type="dxa"/>
          </w:tcPr>
          <w:p w14:paraId="14603B2A" w14:textId="6689BCE4" w:rsidR="00CE7934" w:rsidRPr="00BE5913" w:rsidRDefault="00CE7934" w:rsidP="00CE7934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4ACA8077" w14:textId="3E2FE89A" w:rsidR="00CE7934" w:rsidRPr="00BE5913" w:rsidRDefault="00CE7934" w:rsidP="00CE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46,137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5AF36A3" w14:textId="77777777" w:rsidR="00CE7934" w:rsidRPr="00BE5913" w:rsidRDefault="00CE7934" w:rsidP="00CE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CFEA26" w14:textId="13A20759" w:rsidR="00CE7934" w:rsidRPr="00BE5913" w:rsidRDefault="00CE7934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9,227</w:t>
            </w:r>
          </w:p>
        </w:tc>
        <w:tc>
          <w:tcPr>
            <w:tcW w:w="184" w:type="dxa"/>
            <w:vAlign w:val="bottom"/>
          </w:tcPr>
          <w:p w14:paraId="6C5692F6" w14:textId="77777777" w:rsidR="00CE7934" w:rsidRPr="00BE5913" w:rsidRDefault="00CE7934" w:rsidP="00CE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050DB6E" w14:textId="14900CE8" w:rsidR="00CE7934" w:rsidRPr="00BE5913" w:rsidRDefault="00CE793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36,910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FEF2BD" w14:textId="77777777" w:rsidR="00CE7934" w:rsidRPr="00BE5913" w:rsidRDefault="00CE7934" w:rsidP="00CE7934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77B30616" w14:textId="35FE4B9E" w:rsidR="00CE7934" w:rsidRPr="00BE5913" w:rsidRDefault="00CE793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30,119</w:t>
            </w:r>
          </w:p>
        </w:tc>
        <w:tc>
          <w:tcPr>
            <w:tcW w:w="181" w:type="dxa"/>
            <w:gridSpan w:val="2"/>
            <w:vAlign w:val="bottom"/>
          </w:tcPr>
          <w:p w14:paraId="29FD7A7F" w14:textId="77777777" w:rsidR="00CE7934" w:rsidRPr="00BE5913" w:rsidRDefault="00CE7934" w:rsidP="00CE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7C512164" w14:textId="779B644A" w:rsidR="00CE7934" w:rsidRPr="00BE5913" w:rsidRDefault="00CE793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(6,024)</w:t>
            </w:r>
          </w:p>
        </w:tc>
        <w:tc>
          <w:tcPr>
            <w:tcW w:w="180" w:type="dxa"/>
            <w:gridSpan w:val="2"/>
            <w:vAlign w:val="bottom"/>
          </w:tcPr>
          <w:p w14:paraId="4F7AEF90" w14:textId="77777777" w:rsidR="00CE7934" w:rsidRPr="00BE5913" w:rsidRDefault="00CE7934" w:rsidP="00CE7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3A45596E" w14:textId="43CAFFD8" w:rsidR="00CE7934" w:rsidRPr="00BE5913" w:rsidRDefault="00CE7934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24,095</w:t>
            </w:r>
          </w:p>
        </w:tc>
      </w:tr>
      <w:tr w:rsidR="0085043D" w:rsidRPr="00BE5913" w14:paraId="021586EF" w14:textId="77777777" w:rsidTr="00DC53B5">
        <w:trPr>
          <w:cantSplit/>
        </w:trPr>
        <w:tc>
          <w:tcPr>
            <w:tcW w:w="2694" w:type="dxa"/>
          </w:tcPr>
          <w:p w14:paraId="3B2B6BAE" w14:textId="77777777" w:rsidR="0085043D" w:rsidRPr="00BE5913" w:rsidRDefault="0085043D" w:rsidP="00BE5913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CEBAAC" w14:textId="07EED947" w:rsidR="0085043D" w:rsidRPr="00BE5913" w:rsidRDefault="0085043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BD73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E7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6,137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4DBFE67" w14:textId="77777777" w:rsidR="0085043D" w:rsidRPr="00BE5913" w:rsidRDefault="0085043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BB6572" w14:textId="63627995" w:rsidR="0085043D" w:rsidRPr="00BE5913" w:rsidRDefault="0085043D" w:rsidP="00DC5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9,227</w:t>
            </w:r>
          </w:p>
        </w:tc>
        <w:tc>
          <w:tcPr>
            <w:tcW w:w="184" w:type="dxa"/>
            <w:vAlign w:val="bottom"/>
          </w:tcPr>
          <w:p w14:paraId="6E2FB0CF" w14:textId="77777777" w:rsidR="0085043D" w:rsidRPr="00BE5913" w:rsidRDefault="0085043D" w:rsidP="00BE591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EF2B4" w14:textId="3ACBF0B9" w:rsidR="0085043D" w:rsidRPr="00BE5913" w:rsidRDefault="0085043D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7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36,910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D1C6D3" w14:textId="77777777" w:rsidR="0085043D" w:rsidRPr="00BE5913" w:rsidRDefault="0085043D" w:rsidP="00BE591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5418E" w14:textId="0908680F" w:rsidR="0085043D" w:rsidRPr="00BE5913" w:rsidRDefault="0085043D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74,461</w:t>
            </w:r>
          </w:p>
        </w:tc>
        <w:tc>
          <w:tcPr>
            <w:tcW w:w="181" w:type="dxa"/>
            <w:gridSpan w:val="2"/>
            <w:vAlign w:val="bottom"/>
          </w:tcPr>
          <w:p w14:paraId="2670A134" w14:textId="77777777" w:rsidR="0085043D" w:rsidRPr="00BE5913" w:rsidRDefault="0085043D" w:rsidP="00BE591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E51FB5" w14:textId="0B08D1FD" w:rsidR="0085043D" w:rsidRPr="00BE5913" w:rsidRDefault="0085043D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(14,892)</w:t>
            </w:r>
          </w:p>
        </w:tc>
        <w:tc>
          <w:tcPr>
            <w:tcW w:w="180" w:type="dxa"/>
            <w:gridSpan w:val="2"/>
            <w:vAlign w:val="bottom"/>
          </w:tcPr>
          <w:p w14:paraId="75FE3818" w14:textId="77777777" w:rsidR="0085043D" w:rsidRPr="00BE5913" w:rsidRDefault="0085043D" w:rsidP="00BE5913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9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7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BAECA7" w14:textId="1DC04A37" w:rsidR="0085043D" w:rsidRPr="00BE5913" w:rsidRDefault="0085043D" w:rsidP="00445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59,569</w:t>
            </w:r>
          </w:p>
        </w:tc>
      </w:tr>
    </w:tbl>
    <w:tbl>
      <w:tblPr>
        <w:tblW w:w="952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72"/>
        <w:gridCol w:w="270"/>
        <w:gridCol w:w="1170"/>
        <w:gridCol w:w="270"/>
        <w:gridCol w:w="1080"/>
        <w:gridCol w:w="270"/>
        <w:gridCol w:w="1260"/>
      </w:tblGrid>
      <w:tr w:rsidR="00072241" w:rsidRPr="00BE5913" w14:paraId="0B47DA71" w14:textId="77777777" w:rsidTr="004860BD">
        <w:trPr>
          <w:trHeight w:hRule="exact" w:val="360"/>
          <w:tblHeader/>
        </w:trPr>
        <w:tc>
          <w:tcPr>
            <w:tcW w:w="4230" w:type="dxa"/>
            <w:shd w:val="clear" w:color="auto" w:fill="auto"/>
          </w:tcPr>
          <w:p w14:paraId="653B8DA3" w14:textId="77777777" w:rsidR="000D3109" w:rsidRPr="00BE5913" w:rsidRDefault="000D3109" w:rsidP="00BE5913">
            <w:pPr>
              <w:tabs>
                <w:tab w:val="left" w:pos="540"/>
              </w:tabs>
              <w:ind w:left="540" w:right="95" w:hanging="540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bookmarkStart w:id="27" w:name="_Hlk32801763"/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  <w:p w14:paraId="55D86577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2" w:type="dxa"/>
            <w:gridSpan w:val="7"/>
            <w:tcBorders>
              <w:bottom w:val="nil"/>
            </w:tcBorders>
            <w:shd w:val="clear" w:color="auto" w:fill="auto"/>
          </w:tcPr>
          <w:p w14:paraId="69B97845" w14:textId="25A495CC" w:rsidR="00072241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72241" w:rsidRPr="00BE5913" w14:paraId="29847BE5" w14:textId="77777777" w:rsidTr="004860BD">
        <w:trPr>
          <w:trHeight w:hRule="exact" w:val="360"/>
          <w:tblHeader/>
        </w:trPr>
        <w:tc>
          <w:tcPr>
            <w:tcW w:w="4230" w:type="dxa"/>
            <w:shd w:val="clear" w:color="auto" w:fill="auto"/>
          </w:tcPr>
          <w:p w14:paraId="5E93DFB0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9F95D71" w14:textId="6C29FBEF" w:rsidR="00072241" w:rsidRPr="00BE5913" w:rsidRDefault="00A1284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>256</w:t>
            </w:r>
            <w:r w:rsidR="006C4A80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E82B795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7C98874" w14:textId="047D70C9" w:rsidR="00C46A26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6C4A80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</w:tr>
      <w:tr w:rsidR="0095074D" w:rsidRPr="00BE5913" w14:paraId="0EBD59CB" w14:textId="77777777" w:rsidTr="004860BD">
        <w:trPr>
          <w:trHeight w:hRule="exact" w:val="360"/>
          <w:tblHeader/>
        </w:trPr>
        <w:tc>
          <w:tcPr>
            <w:tcW w:w="4230" w:type="dxa"/>
            <w:shd w:val="clear" w:color="auto" w:fill="auto"/>
          </w:tcPr>
          <w:p w14:paraId="58C11C8E" w14:textId="77777777" w:rsidR="0095074D" w:rsidRPr="00BE5913" w:rsidRDefault="0095074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top w:val="nil"/>
            </w:tcBorders>
            <w:shd w:val="clear" w:color="auto" w:fill="auto"/>
          </w:tcPr>
          <w:p w14:paraId="03715479" w14:textId="77777777" w:rsidR="0095074D" w:rsidRPr="00BE5913" w:rsidRDefault="0095074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2DC2541D" w14:textId="77777777" w:rsidR="0095074D" w:rsidRPr="00BE5913" w:rsidRDefault="0095074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nil"/>
            </w:tcBorders>
            <w:shd w:val="clear" w:color="auto" w:fill="auto"/>
          </w:tcPr>
          <w:p w14:paraId="1321B22E" w14:textId="4705E61D" w:rsidR="0095074D" w:rsidRPr="00BE5913" w:rsidRDefault="005B29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ปรับปรุงใหม่</w:t>
            </w:r>
            <w:r w:rsidRPr="00BE5913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</w:tr>
      <w:tr w:rsidR="00072241" w:rsidRPr="00BE5913" w14:paraId="02FB75F3" w14:textId="77777777" w:rsidTr="004860BD">
        <w:trPr>
          <w:tblHeader/>
        </w:trPr>
        <w:tc>
          <w:tcPr>
            <w:tcW w:w="4230" w:type="dxa"/>
            <w:shd w:val="clear" w:color="auto" w:fill="auto"/>
          </w:tcPr>
          <w:p w14:paraId="7C0C691F" w14:textId="77777777" w:rsidR="00072241" w:rsidRPr="00BE5913" w:rsidRDefault="00072241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72" w:type="dxa"/>
            <w:shd w:val="clear" w:color="auto" w:fill="auto"/>
          </w:tcPr>
          <w:p w14:paraId="0329B424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1F06F8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FF2FBC4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7B14C79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07CF6F4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3BEC24BF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A9132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60B114E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47B2DB2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494C85B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5AD6F17F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605CEF"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6C4A80" w:rsidRPr="00BE5913" w14:paraId="4C7F7F7B" w14:textId="77777777" w:rsidTr="004860BD">
        <w:tc>
          <w:tcPr>
            <w:tcW w:w="4230" w:type="dxa"/>
            <w:shd w:val="clear" w:color="auto" w:fill="auto"/>
          </w:tcPr>
          <w:p w14:paraId="03E89278" w14:textId="0F10E735" w:rsidR="006C4A80" w:rsidRPr="00BE5913" w:rsidRDefault="006C4A80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bookmarkStart w:id="28" w:name="_Hlk4753257"/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72" w:type="dxa"/>
            <w:shd w:val="clear" w:color="auto" w:fill="auto"/>
          </w:tcPr>
          <w:p w14:paraId="0C47B900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90F056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160D86D" w14:textId="0F08BC5B" w:rsidR="006C4A80" w:rsidRPr="00BE5913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7,110,035</w:t>
            </w:r>
          </w:p>
        </w:tc>
        <w:tc>
          <w:tcPr>
            <w:tcW w:w="270" w:type="dxa"/>
            <w:shd w:val="clear" w:color="auto" w:fill="auto"/>
          </w:tcPr>
          <w:p w14:paraId="2B5BC7F5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2CD4E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5B183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0BD62AF" w14:textId="1CF08E43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6,352,589</w:t>
            </w:r>
          </w:p>
        </w:tc>
      </w:tr>
      <w:tr w:rsidR="006C4A80" w:rsidRPr="00BE5913" w14:paraId="172A5229" w14:textId="77777777" w:rsidTr="004860BD">
        <w:tc>
          <w:tcPr>
            <w:tcW w:w="4230" w:type="dxa"/>
            <w:shd w:val="clear" w:color="auto" w:fill="auto"/>
          </w:tcPr>
          <w:p w14:paraId="524A7C75" w14:textId="77777777" w:rsidR="006C4A80" w:rsidRPr="00BE5913" w:rsidRDefault="006C4A80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2" w:type="dxa"/>
            <w:shd w:val="clear" w:color="auto" w:fill="auto"/>
          </w:tcPr>
          <w:p w14:paraId="0E956821" w14:textId="30F1C29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14C86261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672D30A" w14:textId="2302C938" w:rsidR="006C4A80" w:rsidRPr="00BE5913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1,422,007</w:t>
            </w:r>
          </w:p>
        </w:tc>
        <w:tc>
          <w:tcPr>
            <w:tcW w:w="270" w:type="dxa"/>
            <w:shd w:val="clear" w:color="auto" w:fill="auto"/>
          </w:tcPr>
          <w:p w14:paraId="5E17227D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92F8EA" w14:textId="18882FB3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79640B3C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0E100206" w14:textId="38B450DC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1,270,518</w:t>
            </w:r>
          </w:p>
        </w:tc>
      </w:tr>
      <w:tr w:rsidR="006C4A80" w:rsidRPr="00BE5913" w14:paraId="1721CB92" w14:textId="77777777" w:rsidTr="004860BD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4D9EA84A" w14:textId="77777777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72" w:type="dxa"/>
            <w:shd w:val="clear" w:color="auto" w:fill="auto"/>
          </w:tcPr>
          <w:p w14:paraId="5AAAFDF7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DDD9D3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FA5F7A" w14:textId="6A8D4ADF" w:rsidR="006C4A80" w:rsidRPr="00DC53B5" w:rsidRDefault="001A762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7,084</w:t>
            </w:r>
          </w:p>
        </w:tc>
        <w:tc>
          <w:tcPr>
            <w:tcW w:w="270" w:type="dxa"/>
            <w:shd w:val="clear" w:color="auto" w:fill="auto"/>
          </w:tcPr>
          <w:p w14:paraId="412D8D7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999070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46C99E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B17D54" w14:textId="19D16609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24,407</w:t>
            </w:r>
          </w:p>
        </w:tc>
      </w:tr>
      <w:tr w:rsidR="006C4A80" w:rsidRPr="00BE5913" w14:paraId="5927F086" w14:textId="77777777" w:rsidTr="004860BD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068B6188" w14:textId="77777777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972" w:type="dxa"/>
            <w:shd w:val="clear" w:color="auto" w:fill="auto"/>
          </w:tcPr>
          <w:p w14:paraId="2C294871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6CCED12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EAF9319" w14:textId="6B673CE2" w:rsidR="006C4A80" w:rsidRPr="00DC53B5" w:rsidRDefault="00F22F3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(7,953)</w:t>
            </w:r>
          </w:p>
        </w:tc>
        <w:tc>
          <w:tcPr>
            <w:tcW w:w="270" w:type="dxa"/>
            <w:shd w:val="clear" w:color="auto" w:fill="auto"/>
          </w:tcPr>
          <w:p w14:paraId="70AAEB77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81815B6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F05CD17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99F3BA" w14:textId="7EBCCC4B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(8,506)</w:t>
            </w:r>
          </w:p>
        </w:tc>
      </w:tr>
      <w:tr w:rsidR="006C4A80" w:rsidRPr="00BE5913" w14:paraId="27CEB0F2" w14:textId="77777777" w:rsidTr="004860BD">
        <w:trPr>
          <w:trHeight w:hRule="exact" w:val="360"/>
        </w:trPr>
        <w:tc>
          <w:tcPr>
            <w:tcW w:w="4230" w:type="dxa"/>
            <w:shd w:val="clear" w:color="auto" w:fill="auto"/>
          </w:tcPr>
          <w:p w14:paraId="5832E25F" w14:textId="17E50972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72" w:type="dxa"/>
            <w:shd w:val="clear" w:color="auto" w:fill="auto"/>
          </w:tcPr>
          <w:p w14:paraId="33233419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89277E6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0EA412" w14:textId="2D3692B4" w:rsidR="006C4A80" w:rsidRPr="00DC53B5" w:rsidRDefault="00CE793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11,281</w:t>
            </w:r>
          </w:p>
        </w:tc>
        <w:tc>
          <w:tcPr>
            <w:tcW w:w="270" w:type="dxa"/>
            <w:shd w:val="clear" w:color="auto" w:fill="auto"/>
          </w:tcPr>
          <w:p w14:paraId="0AB92780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C2D0E9F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796E1A5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25B68C2" w14:textId="254B1D18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24,271</w:t>
            </w:r>
          </w:p>
        </w:tc>
      </w:tr>
      <w:tr w:rsidR="006C4A80" w:rsidRPr="00BE5913" w14:paraId="64B600B7" w14:textId="77777777" w:rsidTr="00DC53B5">
        <w:tc>
          <w:tcPr>
            <w:tcW w:w="4230" w:type="dxa"/>
            <w:shd w:val="clear" w:color="auto" w:fill="auto"/>
          </w:tcPr>
          <w:p w14:paraId="27FA5199" w14:textId="26652F82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ตัดจำหน่ายสินทรัพย์ภาษีเงินได้รอการตัดบัญชีที่ไม่ได้ใช้</w:t>
            </w:r>
          </w:p>
        </w:tc>
        <w:tc>
          <w:tcPr>
            <w:tcW w:w="972" w:type="dxa"/>
            <w:shd w:val="clear" w:color="auto" w:fill="auto"/>
          </w:tcPr>
          <w:p w14:paraId="49191C98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6ACE08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EE871" w14:textId="430FBF16" w:rsidR="003910EB" w:rsidRPr="00DC53B5" w:rsidRDefault="005739E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4</w:t>
            </w:r>
            <w:r w:rsidR="00E50F27"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B94FCE"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93</w:t>
            </w:r>
            <w:r w:rsidR="00DC53B5"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D8013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40788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1B0BE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3635AD" w14:textId="6C004048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947</w:t>
            </w:r>
          </w:p>
        </w:tc>
      </w:tr>
      <w:tr w:rsidR="006C4A80" w:rsidRPr="00BE5913" w14:paraId="494DCC7A" w14:textId="77777777" w:rsidTr="00DC53B5">
        <w:trPr>
          <w:trHeight w:hRule="exact" w:val="78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3338CDBE" w14:textId="54875957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ผลกระทบจากความแตกต่างของอัตราภาษีสำหรับกิจการที่ได้รับสิทธิประโยชน์ทางภาษี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2539BC34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F5E9FD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F1E533F" w14:textId="03D39179" w:rsidR="00E50F27" w:rsidRPr="00DC53B5" w:rsidRDefault="005A31C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273,608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96C6489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59D500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74D5D28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DFBA09F" w14:textId="6AE9FFA2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(91,356)</w:t>
            </w:r>
          </w:p>
        </w:tc>
      </w:tr>
      <w:tr w:rsidR="006C4A80" w:rsidRPr="00BE5913" w14:paraId="7B5BEC40" w14:textId="77777777" w:rsidTr="00DC53B5">
        <w:trPr>
          <w:trHeight w:hRule="exact" w:val="784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8CD1AFA" w14:textId="71B48679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ผลขาดทุนในปีปัจจุบันซึ่งไม่ได้รับรู้เป็นสินทรัพย์ภาษีเงินได้รอการตัดบัญชี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14:paraId="0F9097CE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91C690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1F68F1C" w14:textId="120634F8" w:rsidR="005A31C2" w:rsidRPr="00DC53B5" w:rsidRDefault="005A31C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139,274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ADCDCE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14029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8B4C8F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A8F0267" w14:textId="25CA41FB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60,308</w:t>
            </w:r>
          </w:p>
        </w:tc>
      </w:tr>
      <w:tr w:rsidR="006C4A80" w:rsidRPr="00BE5913" w14:paraId="2054EB47" w14:textId="77777777" w:rsidTr="004860BD">
        <w:trPr>
          <w:trHeight w:hRule="exact" w:val="360"/>
        </w:trPr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474B1E5D" w14:textId="703E7DD7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14:paraId="27D8BACA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082AB87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6FFB3334" w14:textId="248E20A3" w:rsidR="006C4A80" w:rsidRPr="00DC53B5" w:rsidRDefault="009E46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F729EB"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30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,</w:t>
            </w:r>
            <w:r w:rsidR="00DC53B5"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378</w:t>
            </w:r>
            <w:r w:rsidR="00B94FCE"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2E857F1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6826A60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437DD10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E286FC6" w14:textId="72872D83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(26,370)</w:t>
            </w:r>
          </w:p>
        </w:tc>
      </w:tr>
      <w:tr w:rsidR="006C4A80" w:rsidRPr="00BE5913" w14:paraId="5A9722FB" w14:textId="77777777" w:rsidTr="004860BD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18B2D574" w14:textId="7183C5BF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3721F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22DE4D4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0837C" w14:textId="697A990D" w:rsidR="006C4A80" w:rsidRPr="00DC53B5" w:rsidRDefault="002854DF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</w:t>
            </w:r>
            <w:r w:rsid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12,900</w:t>
            </w:r>
            <w:r w:rsidRPr="00DC53B5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FB13086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9F3D8E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091EE4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2F468" w14:textId="14E601EF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eastAsia="ja-JP"/>
              </w:rPr>
              <w:t>(6,176)</w:t>
            </w:r>
          </w:p>
        </w:tc>
      </w:tr>
      <w:tr w:rsidR="006C4A80" w:rsidRPr="00BE5913" w14:paraId="596DBA32" w14:textId="77777777" w:rsidTr="004860BD">
        <w:trPr>
          <w:trHeight w:hRule="exact" w:val="360"/>
        </w:trPr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4D2CF71" w14:textId="77777777" w:rsidR="006C4A80" w:rsidRPr="00BE5913" w:rsidRDefault="006C4A8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D1B49" w14:textId="70B4CB1E" w:rsidR="006C4A80" w:rsidRPr="00BE5913" w:rsidRDefault="00FC776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17.7</w:t>
            </w:r>
            <w:r w:rsidR="00DC53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BC9577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EB6D3" w14:textId="48B94019" w:rsidR="006C4A80" w:rsidRPr="00BE5913" w:rsidRDefault="00DC5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1,259,739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A785FCB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FFCFDB" w14:textId="2602F461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19.65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D5C79F" w14:textId="77777777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57E80B" w14:textId="13F720CC" w:rsidR="006C4A80" w:rsidRPr="00BE5913" w:rsidRDefault="006C4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 w:right="-29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eastAsia="ja-JP"/>
              </w:rPr>
              <w:t>1,248,043</w:t>
            </w:r>
          </w:p>
        </w:tc>
      </w:tr>
      <w:bookmarkEnd w:id="27"/>
      <w:bookmarkEnd w:id="28"/>
    </w:tbl>
    <w:p w14:paraId="11758411" w14:textId="77777777" w:rsidR="00571334" w:rsidRPr="00BE5913" w:rsidRDefault="00571334" w:rsidP="00BE5913">
      <w:pPr>
        <w:spacing w:line="228" w:lineRule="auto"/>
      </w:pPr>
    </w:p>
    <w:tbl>
      <w:tblPr>
        <w:tblW w:w="952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2"/>
        <w:gridCol w:w="990"/>
        <w:gridCol w:w="270"/>
        <w:gridCol w:w="1260"/>
        <w:gridCol w:w="270"/>
        <w:gridCol w:w="990"/>
        <w:gridCol w:w="270"/>
        <w:gridCol w:w="1260"/>
      </w:tblGrid>
      <w:tr w:rsidR="00C32156" w:rsidRPr="00BE5913" w14:paraId="4FE3A3D0" w14:textId="77777777" w:rsidTr="008C6318">
        <w:trPr>
          <w:trHeight w:hRule="exact" w:val="374"/>
          <w:tblHeader/>
        </w:trPr>
        <w:tc>
          <w:tcPr>
            <w:tcW w:w="4212" w:type="dxa"/>
            <w:tcBorders>
              <w:top w:val="nil"/>
            </w:tcBorders>
            <w:shd w:val="clear" w:color="auto" w:fill="auto"/>
          </w:tcPr>
          <w:p w14:paraId="0DC27168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8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</w:tcBorders>
            <w:shd w:val="clear" w:color="auto" w:fill="auto"/>
          </w:tcPr>
          <w:p w14:paraId="77854CE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2156" w:rsidRPr="00BE5913" w14:paraId="03B9F8A1" w14:textId="77777777" w:rsidTr="008C6318">
        <w:trPr>
          <w:trHeight w:hRule="exact" w:val="374"/>
          <w:tblHeader/>
        </w:trPr>
        <w:tc>
          <w:tcPr>
            <w:tcW w:w="4212" w:type="dxa"/>
            <w:shd w:val="clear" w:color="auto" w:fill="auto"/>
          </w:tcPr>
          <w:p w14:paraId="6B104C6F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B513169" w14:textId="18460544" w:rsidR="00C32156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644ED4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E18959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B5EED13" w14:textId="57AA6C0F" w:rsidR="00C32156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644ED4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</w:tr>
      <w:tr w:rsidR="00C32156" w:rsidRPr="00BE5913" w14:paraId="06C16F0C" w14:textId="77777777" w:rsidTr="008C6318">
        <w:trPr>
          <w:trHeight w:hRule="exact" w:val="374"/>
          <w:tblHeader/>
        </w:trPr>
        <w:tc>
          <w:tcPr>
            <w:tcW w:w="4212" w:type="dxa"/>
            <w:shd w:val="clear" w:color="auto" w:fill="auto"/>
          </w:tcPr>
          <w:p w14:paraId="4E927022" w14:textId="77777777" w:rsidR="00C32156" w:rsidRPr="00BE5913" w:rsidRDefault="00C32156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E4A36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785D0166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230BB099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282B1E1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EEC57A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51AB0C2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BFC01B5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DA40B7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>อัตราภาษี</w:t>
            </w:r>
          </w:p>
          <w:p w14:paraId="28F17CA8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 w:bidi="ar-SA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347FA25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54315D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37F6810C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  <w:lang w:val="en-GB"/>
              </w:rPr>
              <w:t>(บาท)</w:t>
            </w:r>
          </w:p>
        </w:tc>
      </w:tr>
      <w:tr w:rsidR="00C32156" w:rsidRPr="00BE5913" w14:paraId="16FCD0B2" w14:textId="77777777" w:rsidTr="008C6318">
        <w:trPr>
          <w:trHeight w:hRule="exact" w:val="374"/>
          <w:tblHeader/>
        </w:trPr>
        <w:tc>
          <w:tcPr>
            <w:tcW w:w="4212" w:type="dxa"/>
            <w:shd w:val="clear" w:color="auto" w:fill="auto"/>
          </w:tcPr>
          <w:p w14:paraId="45CDCFFD" w14:textId="77777777" w:rsidR="00C32156" w:rsidRPr="00BE5913" w:rsidRDefault="00C32156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3B0F255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364D5D0E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0F7A21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7119163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035EAE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  <w:shd w:val="clear" w:color="auto" w:fill="auto"/>
          </w:tcPr>
          <w:p w14:paraId="0453F947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48ED7E2" w14:textId="77777777" w:rsidR="00C32156" w:rsidRPr="00BE5913" w:rsidRDefault="00C321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4ED4" w:rsidRPr="00BE5913" w14:paraId="3A3E363F" w14:textId="77777777" w:rsidTr="004860BD">
        <w:tc>
          <w:tcPr>
            <w:tcW w:w="4212" w:type="dxa"/>
            <w:shd w:val="clear" w:color="auto" w:fill="auto"/>
          </w:tcPr>
          <w:p w14:paraId="7BDEFD19" w14:textId="77777777" w:rsidR="00644ED4" w:rsidRPr="00BE5913" w:rsidRDefault="00644ED4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4A0B061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9B3C4D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5651F41" w14:textId="409411E4" w:rsidR="00644ED4" w:rsidRPr="00BE5913" w:rsidRDefault="00DC5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3,593,894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6CCCD1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0FFA3D5A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0E106DDB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31AF7" w14:textId="3C1B2FCE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1,776,593</w:t>
            </w:r>
          </w:p>
        </w:tc>
      </w:tr>
      <w:tr w:rsidR="00644ED4" w:rsidRPr="00BE5913" w14:paraId="5B70A694" w14:textId="77777777" w:rsidTr="004860BD">
        <w:tc>
          <w:tcPr>
            <w:tcW w:w="4212" w:type="dxa"/>
            <w:shd w:val="clear" w:color="auto" w:fill="auto"/>
          </w:tcPr>
          <w:p w14:paraId="7FB3D16B" w14:textId="77777777" w:rsidR="00644ED4" w:rsidRPr="00BE5913" w:rsidRDefault="00644ED4" w:rsidP="00BE5913">
            <w:pPr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0760177" w14:textId="2F029FEE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14:paraId="3A22F4FE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A1D880B" w14:textId="2EB7E9F9" w:rsidR="00644ED4" w:rsidRPr="00BE5913" w:rsidRDefault="00DC5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718,779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F8EAB0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D500980" w14:textId="4C9CCF6C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20.00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8949BD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7DEDA7D" w14:textId="228163F4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  <w:t>355,319</w:t>
            </w:r>
          </w:p>
        </w:tc>
      </w:tr>
      <w:tr w:rsidR="00644ED4" w:rsidRPr="00BE5913" w14:paraId="0FD48070" w14:textId="77777777" w:rsidTr="004860BD">
        <w:tc>
          <w:tcPr>
            <w:tcW w:w="4212" w:type="dxa"/>
            <w:shd w:val="clear" w:color="auto" w:fill="auto"/>
          </w:tcPr>
          <w:p w14:paraId="17DF45E3" w14:textId="5A96D26C" w:rsidR="00644ED4" w:rsidRPr="00BE5913" w:rsidRDefault="00644ED4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6B88C9D6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B415AB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0CB035F0" w14:textId="211D57D3" w:rsidR="00644ED4" w:rsidRPr="00BE5913" w:rsidRDefault="00044C9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93DE6" w:rsidRPr="00BE59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B00F0" w:rsidRPr="00BE59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693DE6" w:rsidRPr="00BE59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55E1D" w:rsidRPr="00BE5913">
              <w:rPr>
                <w:rFonts w:asciiTheme="majorBidi" w:hAnsiTheme="majorBidi" w:cstheme="majorBidi"/>
                <w:sz w:val="30"/>
                <w:szCs w:val="30"/>
              </w:rPr>
              <w:t>303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F11F28E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4E931E88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D07254A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62E7894" w14:textId="49B95D2B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(210,197)</w:t>
            </w:r>
          </w:p>
        </w:tc>
      </w:tr>
      <w:tr w:rsidR="00644ED4" w:rsidRPr="00BE5913" w14:paraId="77E55FA5" w14:textId="77777777" w:rsidTr="004860BD">
        <w:tc>
          <w:tcPr>
            <w:tcW w:w="4212" w:type="dxa"/>
            <w:shd w:val="clear" w:color="auto" w:fill="auto"/>
          </w:tcPr>
          <w:p w14:paraId="0BB36C50" w14:textId="77777777" w:rsidR="00644ED4" w:rsidRPr="00BE5913" w:rsidRDefault="00644ED4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D4EE5CB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D28771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5A2ED10" w14:textId="1D37B2AF" w:rsidR="00644ED4" w:rsidRPr="00BE5913" w:rsidRDefault="00F9308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2,958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66D780C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0A33A28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30FAC32F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14:paraId="1F1EB3D3" w14:textId="6FD7291F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4,464</w:t>
            </w:r>
          </w:p>
        </w:tc>
      </w:tr>
      <w:tr w:rsidR="00644ED4" w:rsidRPr="00BE5913" w14:paraId="6D947370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35932D69" w14:textId="77777777" w:rsidR="00644ED4" w:rsidRPr="00BE5913" w:rsidRDefault="00644ED4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41E158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6EE2C1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4FDF4A2" w14:textId="7ACC14B5" w:rsidR="00644ED4" w:rsidRPr="00BE5913" w:rsidRDefault="00FA076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(191)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9EC1B1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2E799126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8C21D39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E7D2F3" w14:textId="4AB63CF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(633)</w:t>
            </w:r>
          </w:p>
        </w:tc>
      </w:tr>
      <w:tr w:rsidR="00855B69" w:rsidRPr="00BE5913" w14:paraId="06A1CD89" w14:textId="77777777" w:rsidTr="00DC53B5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605937CA" w14:textId="1C2A4DF0" w:rsidR="00855B69" w:rsidRPr="00BE5913" w:rsidRDefault="00855B69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ผลขาดทุนในปีปัจจุบันซึ่งไม่ได้รับรู้เป็นสินทรัพย์ภาษีเงินได้รอการตัดบัญชี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9BE28C2" w14:textId="77777777" w:rsidR="00855B69" w:rsidRPr="00BE5913" w:rsidRDefault="00855B6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2E7549" w14:textId="77777777" w:rsidR="00855B69" w:rsidRPr="00BE5913" w:rsidRDefault="00855B6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6456776A" w14:textId="74A62488" w:rsidR="00D24EFE" w:rsidRPr="00BE5913" w:rsidRDefault="00DC5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57,616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4300E20" w14:textId="77777777" w:rsidR="00855B69" w:rsidRPr="00BE5913" w:rsidRDefault="00855B6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229ABBB1" w14:textId="77777777" w:rsidR="00855B69" w:rsidRPr="00BE5913" w:rsidRDefault="00855B6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51F3584" w14:textId="77777777" w:rsidR="00855B69" w:rsidRPr="00BE5913" w:rsidRDefault="00855B6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3954D5FB" w14:textId="17ECB37F" w:rsidR="00364BC3" w:rsidRPr="00BE5913" w:rsidRDefault="00364BC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172600" w:rsidRPr="00BE5913" w14:paraId="4D97298D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59AE244C" w14:textId="77777777" w:rsidR="00172600" w:rsidRPr="00BE5913" w:rsidRDefault="0017260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8B36ADA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16EE9B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8CCA01B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26DF95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75C44AC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9C369E8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8C2A094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72600" w:rsidRPr="00BE5913" w14:paraId="7A7EA46B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5FAC77B8" w14:textId="77777777" w:rsidR="00172600" w:rsidRPr="00BE5913" w:rsidRDefault="0017260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679B491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112001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A058D9F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216DCA2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21B24D1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6604A54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71061A3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172600" w:rsidRPr="00BE5913" w14:paraId="0C149B1C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0A75468E" w14:textId="77777777" w:rsidR="00172600" w:rsidRPr="00BE5913" w:rsidRDefault="00172600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020707B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87EFAF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502CD9E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796CCFC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4F42CE4A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0F0D88E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2B09A19" w14:textId="77777777" w:rsidR="00172600" w:rsidRPr="00BE5913" w:rsidRDefault="0017260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644ED4" w:rsidRPr="00BE5913" w14:paraId="4586C903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14DFB17C" w14:textId="159AF9C4" w:rsidR="00644ED4" w:rsidRPr="00BE5913" w:rsidRDefault="00644ED4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4A8A1F5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5A31E2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3388AF0" w14:textId="791F304A" w:rsidR="00644ED4" w:rsidRPr="00BE5913" w:rsidRDefault="00457CDE" w:rsidP="007D3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B36D8E1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22AF259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A04387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34B9458" w14:textId="5C77604D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10,309</w:t>
            </w:r>
          </w:p>
        </w:tc>
      </w:tr>
      <w:tr w:rsidR="00644ED4" w:rsidRPr="00BE5913" w14:paraId="3C68C013" w14:textId="77777777" w:rsidTr="00A052D0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1D8E1AA8" w14:textId="2915BF59" w:rsidR="00644ED4" w:rsidRPr="00BE5913" w:rsidRDefault="00644ED4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ผลกระทบจากความแตกต่างของอัตราภาษีสำหรับกิจการที่ได้รับสิทธิประโยชน์ทางภาษี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6FA15859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1BC74CD0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47DA926A" w14:textId="1FF58B54" w:rsidR="006D0201" w:rsidRPr="00BE5913" w:rsidRDefault="006D020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</w:t>
            </w:r>
            <w:r w:rsidR="00DC53B5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273,608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72FD7F5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  <w:vAlign w:val="bottom"/>
          </w:tcPr>
          <w:p w14:paraId="717C979C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3D1320F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B7A42FE" w14:textId="05EDC2AF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(91,356)</w:t>
            </w:r>
          </w:p>
        </w:tc>
      </w:tr>
      <w:tr w:rsidR="00644ED4" w:rsidRPr="00BE5913" w14:paraId="04A0F8D2" w14:textId="77777777" w:rsidTr="004860BD">
        <w:tc>
          <w:tcPr>
            <w:tcW w:w="4212" w:type="dxa"/>
            <w:tcBorders>
              <w:bottom w:val="nil"/>
            </w:tcBorders>
            <w:shd w:val="clear" w:color="auto" w:fill="auto"/>
          </w:tcPr>
          <w:p w14:paraId="731D949C" w14:textId="77777777" w:rsidR="00644ED4" w:rsidRPr="00BE5913" w:rsidRDefault="00644ED4" w:rsidP="00BE5913">
            <w:pPr>
              <w:tabs>
                <w:tab w:val="clear" w:pos="227"/>
              </w:tabs>
              <w:spacing w:line="228" w:lineRule="auto"/>
              <w:ind w:left="162" w:hanging="18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DB0780" w14:textId="41802A8B" w:rsidR="00644ED4" w:rsidRPr="00BE5913" w:rsidRDefault="008C631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0.</w:t>
            </w:r>
            <w:r w:rsidR="00DC53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19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DBBA9D0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E9B7B" w14:textId="66296AE0" w:rsidR="00644ED4" w:rsidRPr="00BE5913" w:rsidRDefault="005F2F0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(</w:t>
            </w:r>
            <w:r w:rsidR="00DC53B5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6,749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4F8E87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BD0DF" w14:textId="2FB51376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79" w:right="-108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  <w:t>3.82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28D035" w14:textId="7777777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848E3" w14:textId="4D6612A7" w:rsidR="00644ED4" w:rsidRPr="00BE5913" w:rsidRDefault="00644ED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8" w:lineRule="auto"/>
              <w:ind w:lef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67,906</w:t>
            </w:r>
          </w:p>
        </w:tc>
      </w:tr>
    </w:tbl>
    <w:p w14:paraId="0D006F98" w14:textId="0B1C5F15" w:rsidR="00FD77F7" w:rsidRPr="00BE5913" w:rsidRDefault="00FD77F7" w:rsidP="00BE5913">
      <w:pPr>
        <w:rPr>
          <w:cs/>
        </w:rPr>
      </w:pPr>
    </w:p>
    <w:tbl>
      <w:tblPr>
        <w:tblW w:w="985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272"/>
        <w:gridCol w:w="268"/>
        <w:gridCol w:w="1272"/>
        <w:gridCol w:w="268"/>
        <w:gridCol w:w="1373"/>
        <w:gridCol w:w="268"/>
        <w:gridCol w:w="1373"/>
      </w:tblGrid>
      <w:tr w:rsidR="00C1706D" w:rsidRPr="00BE5913" w14:paraId="48FC67F5" w14:textId="77777777" w:rsidTr="00A052D0">
        <w:tc>
          <w:tcPr>
            <w:tcW w:w="3762" w:type="dxa"/>
            <w:shd w:val="clear" w:color="auto" w:fill="auto"/>
          </w:tcPr>
          <w:p w14:paraId="0A99A1CD" w14:textId="06414F7A" w:rsidR="00C1706D" w:rsidRPr="00BE5913" w:rsidRDefault="00FD77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cs/>
              </w:rPr>
              <w:br w:type="page"/>
            </w:r>
          </w:p>
        </w:tc>
        <w:tc>
          <w:tcPr>
            <w:tcW w:w="6094" w:type="dxa"/>
            <w:gridSpan w:val="7"/>
            <w:shd w:val="clear" w:color="auto" w:fill="auto"/>
          </w:tcPr>
          <w:p w14:paraId="42E0E6A0" w14:textId="7D854B37" w:rsidR="00C1706D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706D" w:rsidRPr="00BE5913" w14:paraId="33CAF330" w14:textId="77777777" w:rsidTr="00A052D0">
        <w:tc>
          <w:tcPr>
            <w:tcW w:w="3762" w:type="dxa"/>
            <w:shd w:val="clear" w:color="auto" w:fill="auto"/>
          </w:tcPr>
          <w:p w14:paraId="162D080F" w14:textId="4312236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0" w:right="-108" w:hanging="23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812" w:type="dxa"/>
            <w:gridSpan w:val="3"/>
            <w:shd w:val="clear" w:color="auto" w:fill="auto"/>
          </w:tcPr>
          <w:p w14:paraId="589AEA0F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  <w:shd w:val="clear" w:color="auto" w:fill="auto"/>
          </w:tcPr>
          <w:p w14:paraId="4A122DA5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14" w:type="dxa"/>
            <w:gridSpan w:val="3"/>
            <w:shd w:val="clear" w:color="auto" w:fill="auto"/>
          </w:tcPr>
          <w:p w14:paraId="366DF7DF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1AD1" w:rsidRPr="00BE5913" w14:paraId="3FEAB5C7" w14:textId="77777777" w:rsidTr="00A052D0">
        <w:tc>
          <w:tcPr>
            <w:tcW w:w="3762" w:type="dxa"/>
            <w:shd w:val="clear" w:color="auto" w:fill="auto"/>
          </w:tcPr>
          <w:p w14:paraId="0BE055BA" w14:textId="77777777" w:rsidR="00291AD1" w:rsidRPr="00BE5913" w:rsidRDefault="00291AD1" w:rsidP="00BE5913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38457984" w14:textId="67D7A96C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60100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C539897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E11B851" w14:textId="201B0640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60100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8" w:type="dxa"/>
            <w:shd w:val="clear" w:color="auto" w:fill="auto"/>
          </w:tcPr>
          <w:p w14:paraId="58D8BEA3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E164A6F" w14:textId="66FF856B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60100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0832484A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0C0BE8B2" w14:textId="7E58AF65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760100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27930" w:rsidRPr="00BE5913" w14:paraId="2600057F" w14:textId="77777777" w:rsidTr="00A052D0">
        <w:tc>
          <w:tcPr>
            <w:tcW w:w="3762" w:type="dxa"/>
            <w:shd w:val="clear" w:color="auto" w:fill="auto"/>
          </w:tcPr>
          <w:p w14:paraId="5933B429" w14:textId="77777777" w:rsidR="00027930" w:rsidRPr="00BE5913" w:rsidRDefault="00027930" w:rsidP="00BE5913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2F93691B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533ECFA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74170730" w14:textId="261D5F68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5" w:hanging="11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68" w:type="dxa"/>
            <w:shd w:val="clear" w:color="auto" w:fill="auto"/>
          </w:tcPr>
          <w:p w14:paraId="327BAA82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4D49109F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0F83F9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7946A39F" w14:textId="43301188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C1706D" w:rsidRPr="00BE5913" w14:paraId="1E76B655" w14:textId="77777777" w:rsidTr="00A052D0">
        <w:tc>
          <w:tcPr>
            <w:tcW w:w="3762" w:type="dxa"/>
            <w:shd w:val="clear" w:color="auto" w:fill="auto"/>
          </w:tcPr>
          <w:p w14:paraId="42EADC4C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94" w:type="dxa"/>
            <w:gridSpan w:val="7"/>
            <w:shd w:val="clear" w:color="auto" w:fill="auto"/>
          </w:tcPr>
          <w:p w14:paraId="47122733" w14:textId="77777777" w:rsidR="00C1706D" w:rsidRPr="00BE5913" w:rsidRDefault="00C170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B4B56" w:rsidRPr="00BE5913" w14:paraId="79B205D1" w14:textId="77777777" w:rsidTr="00A052D0">
        <w:tc>
          <w:tcPr>
            <w:tcW w:w="3762" w:type="dxa"/>
            <w:shd w:val="clear" w:color="auto" w:fill="auto"/>
          </w:tcPr>
          <w:p w14:paraId="4B3D9672" w14:textId="77777777" w:rsidR="000B4B56" w:rsidRPr="00BE5913" w:rsidRDefault="000B4B56" w:rsidP="00BE5913">
            <w:pPr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72" w:type="dxa"/>
            <w:shd w:val="clear" w:color="auto" w:fill="auto"/>
          </w:tcPr>
          <w:p w14:paraId="14C17CC4" w14:textId="4FDD9CA2" w:rsidR="000B4B56" w:rsidRPr="00BE5913" w:rsidRDefault="00671CB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41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671CB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3,949,557</w:t>
            </w:r>
          </w:p>
        </w:tc>
        <w:tc>
          <w:tcPr>
            <w:tcW w:w="268" w:type="dxa"/>
            <w:shd w:val="clear" w:color="auto" w:fill="auto"/>
          </w:tcPr>
          <w:p w14:paraId="5DDC2D83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shd w:val="clear" w:color="auto" w:fill="auto"/>
          </w:tcPr>
          <w:p w14:paraId="62CAF146" w14:textId="4A5735FE" w:rsidR="000B4B56" w:rsidRPr="00BE5913" w:rsidRDefault="00671CB9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3,890,176</w:t>
            </w:r>
            <w:r w:rsidR="000B4B56"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8" w:type="dxa"/>
            <w:shd w:val="clear" w:color="auto" w:fill="auto"/>
          </w:tcPr>
          <w:p w14:paraId="1E96FFD8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21E1CD26" w14:textId="31E1667C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-6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="00671CB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13,446,146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E87EFD0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7007E390" w14:textId="09E3A612" w:rsidR="000B4B56" w:rsidRPr="00BE5913" w:rsidRDefault="00A052D0" w:rsidP="003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12,</w:t>
            </w:r>
            <w:r w:rsidR="00671CB9">
              <w:rPr>
                <w:rFonts w:asciiTheme="majorBidi" w:eastAsia="MS Mincho" w:hAnsiTheme="majorBidi" w:cstheme="majorBidi"/>
                <w:sz w:val="30"/>
                <w:szCs w:val="30"/>
              </w:rPr>
              <w:t>144,242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</w:tr>
      <w:tr w:rsidR="000B4B56" w:rsidRPr="00BE5913" w14:paraId="1B5D0A17" w14:textId="77777777" w:rsidTr="00A052D0">
        <w:tc>
          <w:tcPr>
            <w:tcW w:w="3762" w:type="dxa"/>
            <w:shd w:val="clear" w:color="auto" w:fill="auto"/>
          </w:tcPr>
          <w:p w14:paraId="3D962287" w14:textId="77777777" w:rsidR="000B4B56" w:rsidRPr="00BE5913" w:rsidRDefault="000B4B56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72" w:type="dxa"/>
            <w:shd w:val="clear" w:color="auto" w:fill="auto"/>
          </w:tcPr>
          <w:p w14:paraId="43B77BC5" w14:textId="06D05EDB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8" w:lineRule="auto"/>
              <w:ind w:left="-108" w:right="-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 xml:space="preserve"> (</w:t>
            </w:r>
            <w:r w:rsidR="00671CB9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2,814,438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71140F87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shd w:val="clear" w:color="auto" w:fill="auto"/>
          </w:tcPr>
          <w:p w14:paraId="29A49B84" w14:textId="460F1B37" w:rsidR="000B4B56" w:rsidRPr="00BE5913" w:rsidRDefault="000B4B56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(</w:t>
            </w:r>
            <w:r w:rsidR="00A052D0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="00671CB9">
              <w:rPr>
                <w:rFonts w:asciiTheme="majorBidi" w:eastAsia="MS Mincho" w:hAnsiTheme="majorBidi" w:cstheme="majorBidi"/>
                <w:sz w:val="30"/>
                <w:szCs w:val="30"/>
              </w:rPr>
              <w:t>,571,151</w:t>
            </w: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AEED8F7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2806568C" w14:textId="4A852C07" w:rsidR="000B4B56" w:rsidRPr="00BE5913" w:rsidRDefault="00671CB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  <w:t>2,814,438</w:t>
            </w:r>
          </w:p>
        </w:tc>
        <w:tc>
          <w:tcPr>
            <w:tcW w:w="268" w:type="dxa"/>
            <w:shd w:val="clear" w:color="auto" w:fill="auto"/>
          </w:tcPr>
          <w:p w14:paraId="1632F208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shd w:val="clear" w:color="auto" w:fill="auto"/>
          </w:tcPr>
          <w:p w14:paraId="3B7BE716" w14:textId="086BF01D" w:rsidR="000B4B56" w:rsidRPr="003E5067" w:rsidRDefault="00A052D0" w:rsidP="003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2,</w:t>
            </w:r>
            <w:r w:rsidR="00671CB9">
              <w:rPr>
                <w:rFonts w:asciiTheme="majorBidi" w:eastAsia="MS Mincho" w:hAnsiTheme="majorBidi" w:cstheme="majorBidi"/>
                <w:sz w:val="30"/>
                <w:szCs w:val="30"/>
              </w:rPr>
              <w:t>571,151</w:t>
            </w:r>
          </w:p>
        </w:tc>
      </w:tr>
      <w:tr w:rsidR="000B4B56" w:rsidRPr="00BE5913" w14:paraId="60840851" w14:textId="77777777" w:rsidTr="00A052D0">
        <w:tc>
          <w:tcPr>
            <w:tcW w:w="3762" w:type="dxa"/>
            <w:shd w:val="clear" w:color="auto" w:fill="auto"/>
          </w:tcPr>
          <w:p w14:paraId="5B58D8B0" w14:textId="77777777" w:rsidR="000B4B56" w:rsidRPr="00BE5913" w:rsidRDefault="000B4B56" w:rsidP="00BE59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(หนี้สิน) ภาษีเงินได้</w:t>
            </w:r>
          </w:p>
          <w:p w14:paraId="7A7DCAF3" w14:textId="77777777" w:rsidR="000B4B56" w:rsidRPr="00BE5913" w:rsidRDefault="000B4B56" w:rsidP="00BE59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รอการตัดบัญชีสุทธิ 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FC583" w14:textId="02D402C1" w:rsidR="000B4B56" w:rsidRPr="00A052D0" w:rsidRDefault="00A052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 w:right="41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eastAsia="ja-JP"/>
              </w:rPr>
            </w:pPr>
            <w:r w:rsidRPr="00A052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1,135,119</w:t>
            </w:r>
            <w:r w:rsidR="000B4B56" w:rsidRPr="00A052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1A90889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8102EE" w14:textId="238942C7" w:rsidR="000B4B56" w:rsidRPr="00BE5913" w:rsidRDefault="000B4B56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1,319,025 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B5A1F34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6BF750" w14:textId="4E9CE260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9"/>
                <w:tab w:val="decimal" w:pos="792"/>
              </w:tabs>
              <w:spacing w:line="228" w:lineRule="auto"/>
              <w:ind w:left="-108" w:right="-6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 xml:space="preserve"> (</w:t>
            </w:r>
            <w:r w:rsidR="00E2057F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10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E2057F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631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,</w:t>
            </w:r>
            <w:r w:rsidR="00E2057F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70</w:t>
            </w:r>
            <w:r w:rsidR="009F0049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8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  <w:t>)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7FBA7C9" w14:textId="77777777" w:rsidR="000B4B56" w:rsidRPr="00BE5913" w:rsidRDefault="000B4B5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28" w:lineRule="auto"/>
              <w:ind w:left="-108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BB6E51" w14:textId="7934F9B4" w:rsidR="000B4B56" w:rsidRPr="003E5067" w:rsidRDefault="000B4B56" w:rsidP="003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3E50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 xml:space="preserve"> (9,5</w:t>
            </w:r>
            <w:r w:rsidR="00EA5817" w:rsidRPr="003E50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73</w:t>
            </w:r>
            <w:r w:rsidRPr="003E50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="00EA5817" w:rsidRPr="003E50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091</w:t>
            </w:r>
            <w:r w:rsidRPr="003E506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DA66120" w14:textId="77777777" w:rsidR="00472978" w:rsidRPr="00BE5913" w:rsidRDefault="00472978" w:rsidP="00BE591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864" w:type="dxa"/>
        <w:tblInd w:w="558" w:type="dxa"/>
        <w:tblLook w:val="01E0" w:firstRow="1" w:lastRow="1" w:firstColumn="1" w:lastColumn="1" w:noHBand="0" w:noVBand="0"/>
      </w:tblPr>
      <w:tblGrid>
        <w:gridCol w:w="3787"/>
        <w:gridCol w:w="1256"/>
        <w:gridCol w:w="269"/>
        <w:gridCol w:w="1259"/>
        <w:gridCol w:w="269"/>
        <w:gridCol w:w="1343"/>
        <w:gridCol w:w="269"/>
        <w:gridCol w:w="1412"/>
      </w:tblGrid>
      <w:tr w:rsidR="00004D9B" w:rsidRPr="00BE5913" w14:paraId="33FAABE7" w14:textId="77777777" w:rsidTr="00A052D0">
        <w:tc>
          <w:tcPr>
            <w:tcW w:w="3787" w:type="dxa"/>
            <w:shd w:val="clear" w:color="auto" w:fill="auto"/>
          </w:tcPr>
          <w:p w14:paraId="670DFC8A" w14:textId="77777777" w:rsidR="00004D9B" w:rsidRPr="00BE5913" w:rsidRDefault="00004D9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77" w:type="dxa"/>
            <w:gridSpan w:val="7"/>
            <w:shd w:val="clear" w:color="auto" w:fill="auto"/>
          </w:tcPr>
          <w:p w14:paraId="1E9E24E8" w14:textId="77777777" w:rsidR="00004D9B" w:rsidRPr="00BE5913" w:rsidRDefault="00004D9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5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431D" w:rsidRPr="00BE5913" w14:paraId="0E2ECE58" w14:textId="77777777" w:rsidTr="00A052D0">
        <w:tc>
          <w:tcPr>
            <w:tcW w:w="3787" w:type="dxa"/>
            <w:shd w:val="clear" w:color="auto" w:fill="auto"/>
          </w:tcPr>
          <w:p w14:paraId="32A18BAB" w14:textId="3BCDFF3F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84" w:type="dxa"/>
            <w:gridSpan w:val="3"/>
            <w:shd w:val="clear" w:color="auto" w:fill="auto"/>
          </w:tcPr>
          <w:p w14:paraId="7A77F549" w14:textId="77777777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9" w:type="dxa"/>
            <w:shd w:val="clear" w:color="auto" w:fill="auto"/>
          </w:tcPr>
          <w:p w14:paraId="6709ED60" w14:textId="77777777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024" w:type="dxa"/>
            <w:gridSpan w:val="3"/>
            <w:shd w:val="clear" w:color="auto" w:fill="auto"/>
          </w:tcPr>
          <w:p w14:paraId="02E45F75" w14:textId="77777777" w:rsidR="00A5431D" w:rsidRPr="00BE5913" w:rsidRDefault="00A5431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91AD1" w:rsidRPr="00BE5913" w14:paraId="751BE1BB" w14:textId="77777777" w:rsidTr="00A052D0">
        <w:tc>
          <w:tcPr>
            <w:tcW w:w="3787" w:type="dxa"/>
            <w:shd w:val="clear" w:color="auto" w:fill="auto"/>
          </w:tcPr>
          <w:p w14:paraId="34AEBA59" w14:textId="77777777" w:rsidR="00291AD1" w:rsidRPr="00BE5913" w:rsidRDefault="00291AD1" w:rsidP="00BE5913">
            <w:pP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56" w:type="dxa"/>
            <w:shd w:val="clear" w:color="auto" w:fill="auto"/>
            <w:vAlign w:val="center"/>
          </w:tcPr>
          <w:p w14:paraId="2E2FB18A" w14:textId="6078963A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A5400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6BAC05D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14:paraId="7572A9B1" w14:textId="586B5075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A5400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69" w:type="dxa"/>
            <w:shd w:val="clear" w:color="auto" w:fill="auto"/>
          </w:tcPr>
          <w:p w14:paraId="4AE4D985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  <w:vAlign w:val="center"/>
          </w:tcPr>
          <w:p w14:paraId="4879A4A6" w14:textId="4D801176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A5400" w:rsidRPr="00BE5913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7DAE4C44" w14:textId="77777777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22B0D659" w14:textId="11841E33" w:rsidR="00291AD1" w:rsidRPr="00BE5913" w:rsidRDefault="00291A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sz w:val="30"/>
                <w:szCs w:val="30"/>
                <w:cs/>
              </w:rPr>
              <w:t>256</w:t>
            </w:r>
            <w:r w:rsidR="00EA5400" w:rsidRPr="00BE5913">
              <w:rPr>
                <w:rFonts w:ascii="Angsana New" w:hAnsi="Angsana New"/>
                <w:bCs/>
                <w:sz w:val="30"/>
                <w:szCs w:val="30"/>
              </w:rPr>
              <w:t>6</w:t>
            </w:r>
          </w:p>
        </w:tc>
      </w:tr>
      <w:tr w:rsidR="00027930" w:rsidRPr="00BE5913" w14:paraId="2C9340CD" w14:textId="77777777" w:rsidTr="00A052D0">
        <w:tc>
          <w:tcPr>
            <w:tcW w:w="3787" w:type="dxa"/>
            <w:shd w:val="clear" w:color="auto" w:fill="auto"/>
          </w:tcPr>
          <w:p w14:paraId="49AFB520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077" w:type="dxa"/>
            <w:gridSpan w:val="7"/>
            <w:shd w:val="clear" w:color="auto" w:fill="auto"/>
          </w:tcPr>
          <w:p w14:paraId="74C45F91" w14:textId="77777777" w:rsidR="00027930" w:rsidRPr="00BE5913" w:rsidRDefault="0002793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2057F" w:rsidRPr="00BE5913" w14:paraId="3064F58C" w14:textId="77777777" w:rsidTr="00A052D0">
        <w:tc>
          <w:tcPr>
            <w:tcW w:w="3787" w:type="dxa"/>
            <w:shd w:val="clear" w:color="auto" w:fill="auto"/>
          </w:tcPr>
          <w:p w14:paraId="2829CD85" w14:textId="77777777" w:rsidR="00E2057F" w:rsidRPr="00BE5913" w:rsidRDefault="00E2057F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56" w:type="dxa"/>
            <w:shd w:val="clear" w:color="auto" w:fill="auto"/>
          </w:tcPr>
          <w:p w14:paraId="66BE2102" w14:textId="5ABEC0EA" w:rsidR="00E2057F" w:rsidRPr="00A052D0" w:rsidRDefault="00A052D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95,1</w:t>
            </w:r>
            <w:r w:rsidR="004E2315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4</w:t>
            </w:r>
          </w:p>
        </w:tc>
        <w:tc>
          <w:tcPr>
            <w:tcW w:w="269" w:type="dxa"/>
            <w:shd w:val="clear" w:color="auto" w:fill="auto"/>
          </w:tcPr>
          <w:p w14:paraId="270544B0" w14:textId="77777777" w:rsidR="00E2057F" w:rsidRPr="00A052D0" w:rsidRDefault="00E2057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1028CA30" w14:textId="609BB8E7" w:rsidR="00E2057F" w:rsidRPr="00A052D0" w:rsidRDefault="00A052D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</w:rPr>
              <w:t>28,543</w:t>
            </w:r>
          </w:p>
        </w:tc>
        <w:tc>
          <w:tcPr>
            <w:tcW w:w="269" w:type="dxa"/>
            <w:shd w:val="clear" w:color="auto" w:fill="auto"/>
          </w:tcPr>
          <w:p w14:paraId="07E15A66" w14:textId="77777777" w:rsidR="00E2057F" w:rsidRPr="00A052D0" w:rsidRDefault="00E2057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14:paraId="6B55AF0D" w14:textId="095450F0" w:rsidR="00E2057F" w:rsidRPr="00A052D0" w:rsidRDefault="00A052D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A052D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(8,393)</w:t>
            </w:r>
          </w:p>
        </w:tc>
        <w:tc>
          <w:tcPr>
            <w:tcW w:w="269" w:type="dxa"/>
            <w:shd w:val="clear" w:color="auto" w:fill="auto"/>
          </w:tcPr>
          <w:p w14:paraId="5129882C" w14:textId="77777777" w:rsidR="00E2057F" w:rsidRPr="00A052D0" w:rsidRDefault="00E2057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4159E2F7" w14:textId="22491B77" w:rsidR="00E2057F" w:rsidRPr="003E5067" w:rsidRDefault="00A052D0" w:rsidP="003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3E5067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(7,784)</w:t>
            </w:r>
          </w:p>
        </w:tc>
      </w:tr>
      <w:tr w:rsidR="00DB4D7E" w:rsidRPr="00BE5913" w14:paraId="504DA655" w14:textId="77777777" w:rsidTr="00A052D0">
        <w:tc>
          <w:tcPr>
            <w:tcW w:w="3787" w:type="dxa"/>
            <w:shd w:val="clear" w:color="auto" w:fill="auto"/>
          </w:tcPr>
          <w:p w14:paraId="2C2CD134" w14:textId="77777777" w:rsidR="00DB4D7E" w:rsidRPr="00BE5913" w:rsidRDefault="00DB4D7E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1256" w:type="dxa"/>
            <w:shd w:val="clear" w:color="auto" w:fill="auto"/>
          </w:tcPr>
          <w:p w14:paraId="4E628D75" w14:textId="45538466" w:rsidR="00DB4D7E" w:rsidRPr="00A052D0" w:rsidRDefault="00A052D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28" w:lineRule="auto"/>
              <w:ind w:left="-108" w:right="-8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(8,393)</w:t>
            </w:r>
          </w:p>
        </w:tc>
        <w:tc>
          <w:tcPr>
            <w:tcW w:w="269" w:type="dxa"/>
            <w:shd w:val="clear" w:color="auto" w:fill="auto"/>
          </w:tcPr>
          <w:p w14:paraId="35D9ABFA" w14:textId="77777777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AA773ED" w14:textId="56570CD4" w:rsidR="00DB4D7E" w:rsidRPr="00A052D0" w:rsidRDefault="00A052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(7,784)</w:t>
            </w:r>
          </w:p>
        </w:tc>
        <w:tc>
          <w:tcPr>
            <w:tcW w:w="269" w:type="dxa"/>
            <w:shd w:val="clear" w:color="auto" w:fill="auto"/>
          </w:tcPr>
          <w:p w14:paraId="051750B3" w14:textId="77777777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43" w:type="dxa"/>
            <w:shd w:val="clear" w:color="auto" w:fill="auto"/>
          </w:tcPr>
          <w:p w14:paraId="6A7F9168" w14:textId="60A54E65" w:rsidR="00DB4D7E" w:rsidRPr="00A052D0" w:rsidRDefault="00A052D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A052D0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8,393</w:t>
            </w:r>
          </w:p>
        </w:tc>
        <w:tc>
          <w:tcPr>
            <w:tcW w:w="269" w:type="dxa"/>
            <w:shd w:val="clear" w:color="auto" w:fill="auto"/>
          </w:tcPr>
          <w:p w14:paraId="3AFA2D54" w14:textId="77777777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</w:tcPr>
          <w:p w14:paraId="2AA9D498" w14:textId="61515864" w:rsidR="00DB4D7E" w:rsidRPr="003E5067" w:rsidRDefault="00A052D0" w:rsidP="003E5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3E5067"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  <w:t>7,784</w:t>
            </w:r>
          </w:p>
        </w:tc>
      </w:tr>
      <w:tr w:rsidR="00DB4D7E" w:rsidRPr="00BE5913" w14:paraId="61ECABFD" w14:textId="77777777" w:rsidTr="00A052D0">
        <w:tc>
          <w:tcPr>
            <w:tcW w:w="3787" w:type="dxa"/>
            <w:shd w:val="clear" w:color="auto" w:fill="auto"/>
          </w:tcPr>
          <w:p w14:paraId="4DF2DFEC" w14:textId="77777777" w:rsidR="00DB4D7E" w:rsidRPr="00BE5913" w:rsidRDefault="00DB4D7E" w:rsidP="00BE591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8540CA" w14:textId="50DB93FB" w:rsidR="00DB4D7E" w:rsidRPr="00A052D0" w:rsidRDefault="00A052D0" w:rsidP="00A052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86,751</w:t>
            </w:r>
          </w:p>
        </w:tc>
        <w:tc>
          <w:tcPr>
            <w:tcW w:w="269" w:type="dxa"/>
            <w:shd w:val="clear" w:color="auto" w:fill="auto"/>
          </w:tcPr>
          <w:p w14:paraId="08138058" w14:textId="77777777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F664A" w14:textId="451A207B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A052D0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20,759</w:t>
            </w:r>
          </w:p>
        </w:tc>
        <w:tc>
          <w:tcPr>
            <w:tcW w:w="269" w:type="dxa"/>
            <w:shd w:val="clear" w:color="auto" w:fill="auto"/>
          </w:tcPr>
          <w:p w14:paraId="0874192D" w14:textId="77777777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F6833A" w14:textId="631D49AF" w:rsidR="00DB4D7E" w:rsidRPr="00A052D0" w:rsidRDefault="00DB4D7E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4152488" w14:textId="77777777" w:rsidR="00DB4D7E" w:rsidRPr="00A052D0" w:rsidRDefault="00DB4D7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754CA" w14:textId="1D1B15B5" w:rsidR="00DB4D7E" w:rsidRPr="00A052D0" w:rsidRDefault="00DB4D7E" w:rsidP="00BE5913">
            <w:pPr>
              <w:pStyle w:val="acctfourfigures"/>
              <w:tabs>
                <w:tab w:val="clear" w:pos="765"/>
              </w:tabs>
              <w:spacing w:line="240" w:lineRule="atLeast"/>
              <w:ind w:left="-79"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52D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D033057" w14:textId="395C688E" w:rsidR="00027930" w:rsidRPr="00BE5913" w:rsidRDefault="0002793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80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55"/>
        <w:gridCol w:w="1417"/>
        <w:gridCol w:w="236"/>
        <w:gridCol w:w="1151"/>
        <w:gridCol w:w="236"/>
        <w:gridCol w:w="1354"/>
        <w:gridCol w:w="236"/>
        <w:gridCol w:w="1323"/>
      </w:tblGrid>
      <w:tr w:rsidR="005B0AEA" w:rsidRPr="00BE5913" w14:paraId="7F56CA21" w14:textId="77777777" w:rsidTr="005B0AEA">
        <w:trPr>
          <w:trHeight w:val="593"/>
          <w:tblHeader/>
        </w:trPr>
        <w:tc>
          <w:tcPr>
            <w:tcW w:w="3855" w:type="dxa"/>
            <w:shd w:val="clear" w:color="auto" w:fill="auto"/>
          </w:tcPr>
          <w:p w14:paraId="76C7BDE8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5953" w:type="dxa"/>
            <w:gridSpan w:val="7"/>
            <w:shd w:val="clear" w:color="auto" w:fill="auto"/>
            <w:vAlign w:val="bottom"/>
          </w:tcPr>
          <w:p w14:paraId="12C0890F" w14:textId="6A15F6CD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5B0AEA" w:rsidRPr="00BE5913" w14:paraId="72D12267" w14:textId="77777777" w:rsidTr="00C803A2">
        <w:trPr>
          <w:trHeight w:val="418"/>
          <w:tblHeader/>
        </w:trPr>
        <w:tc>
          <w:tcPr>
            <w:tcW w:w="3855" w:type="dxa"/>
            <w:shd w:val="clear" w:color="auto" w:fill="auto"/>
            <w:vAlign w:val="center"/>
          </w:tcPr>
          <w:p w14:paraId="541A682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1AED8D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17E8F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74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51A5D8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36" w:type="dxa"/>
            <w:vAlign w:val="center"/>
          </w:tcPr>
          <w:p w14:paraId="6F54464D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3" w:type="dxa"/>
            <w:vAlign w:val="center"/>
          </w:tcPr>
          <w:p w14:paraId="0F19FB7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B0AEA" w:rsidRPr="00BE5913" w14:paraId="0FD50546" w14:textId="77777777" w:rsidTr="00C803A2">
        <w:trPr>
          <w:trHeight w:val="593"/>
          <w:tblHeader/>
        </w:trPr>
        <w:tc>
          <w:tcPr>
            <w:tcW w:w="3855" w:type="dxa"/>
            <w:shd w:val="clear" w:color="auto" w:fill="auto"/>
          </w:tcPr>
          <w:p w14:paraId="7B3F912E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bidi="ar-SA"/>
              </w:rPr>
            </w:pPr>
          </w:p>
          <w:p w14:paraId="50B18087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9CADC2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9C2C8D6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9FA00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AB756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817B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2872B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286865BF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3" w:type="dxa"/>
            <w:vAlign w:val="bottom"/>
          </w:tcPr>
          <w:p w14:paraId="48142428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47BBEF38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5B0AEA" w:rsidRPr="00BE5913" w14:paraId="6D123E75" w14:textId="77777777" w:rsidTr="005B0AEA">
        <w:trPr>
          <w:trHeight w:val="424"/>
          <w:tblHeader/>
        </w:trPr>
        <w:tc>
          <w:tcPr>
            <w:tcW w:w="3855" w:type="dxa"/>
            <w:shd w:val="clear" w:color="auto" w:fill="auto"/>
            <w:vAlign w:val="center"/>
          </w:tcPr>
          <w:p w14:paraId="649FC2B9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FE1596" w14:textId="0256A891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8F084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573DCED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93F2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11CB18F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vAlign w:val="center"/>
          </w:tcPr>
          <w:p w14:paraId="74D4A48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323" w:type="dxa"/>
            <w:vAlign w:val="center"/>
          </w:tcPr>
          <w:p w14:paraId="1CB87FF9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5B0AEA" w:rsidRPr="00BE5913" w14:paraId="6F23A54F" w14:textId="77777777" w:rsidTr="005B0AEA">
        <w:trPr>
          <w:trHeight w:val="139"/>
          <w:tblHeader/>
        </w:trPr>
        <w:tc>
          <w:tcPr>
            <w:tcW w:w="3855" w:type="dxa"/>
          </w:tcPr>
          <w:p w14:paraId="0485E4B4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953" w:type="dxa"/>
            <w:gridSpan w:val="7"/>
          </w:tcPr>
          <w:p w14:paraId="637A8A97" w14:textId="50A7E712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jc w:val="center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5B0AEA" w:rsidRPr="00BE5913" w14:paraId="11831939" w14:textId="77777777" w:rsidTr="005B0AEA">
        <w:trPr>
          <w:trHeight w:val="139"/>
        </w:trPr>
        <w:tc>
          <w:tcPr>
            <w:tcW w:w="3855" w:type="dxa"/>
          </w:tcPr>
          <w:p w14:paraId="6812CBB1" w14:textId="3EF43796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EA5400"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417" w:type="dxa"/>
          </w:tcPr>
          <w:p w14:paraId="341D435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61ACDB49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3F655D5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EBA493E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4" w:type="dxa"/>
          </w:tcPr>
          <w:p w14:paraId="3B988E50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E4FD0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23" w:type="dxa"/>
          </w:tcPr>
          <w:p w14:paraId="7CEB7232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5B0AEA" w:rsidRPr="00BE5913" w14:paraId="4A681608" w14:textId="77777777" w:rsidTr="005B0AEA">
        <w:trPr>
          <w:trHeight w:val="139"/>
        </w:trPr>
        <w:tc>
          <w:tcPr>
            <w:tcW w:w="3855" w:type="dxa"/>
            <w:shd w:val="clear" w:color="auto" w:fill="auto"/>
          </w:tcPr>
          <w:p w14:paraId="6D6B4A6B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</w:tcPr>
          <w:p w14:paraId="4812C9E1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3D7A2DE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528FE83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75CCE125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54" w:type="dxa"/>
            <w:shd w:val="clear" w:color="auto" w:fill="auto"/>
          </w:tcPr>
          <w:p w14:paraId="4FE62DBE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0B4A097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323" w:type="dxa"/>
            <w:shd w:val="clear" w:color="auto" w:fill="auto"/>
          </w:tcPr>
          <w:p w14:paraId="062A3313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C00A2" w:rsidRPr="00BE5913" w14:paraId="5B6006F2" w14:textId="77777777" w:rsidTr="00394BD0">
        <w:trPr>
          <w:trHeight w:val="348"/>
        </w:trPr>
        <w:tc>
          <w:tcPr>
            <w:tcW w:w="3855" w:type="dxa"/>
            <w:shd w:val="clear" w:color="auto" w:fill="auto"/>
          </w:tcPr>
          <w:p w14:paraId="1621FAF0" w14:textId="043E34C1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BE5913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A48E59" w14:textId="76AAB241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12,869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F5B8E9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4C38E8B" w14:textId="33E9A570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1,834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406AC7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7B4D0691" w14:textId="56AE49B1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BF5ACC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BA2D84F" w14:textId="124B9466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14,703 </w:t>
            </w:r>
          </w:p>
        </w:tc>
      </w:tr>
      <w:tr w:rsidR="003C00A2" w:rsidRPr="00BE5913" w14:paraId="3872DA08" w14:textId="77777777" w:rsidTr="003F531A">
        <w:trPr>
          <w:trHeight w:val="348"/>
        </w:trPr>
        <w:tc>
          <w:tcPr>
            <w:tcW w:w="3855" w:type="dxa"/>
            <w:shd w:val="clear" w:color="auto" w:fill="auto"/>
          </w:tcPr>
          <w:p w14:paraId="5CBE5DDC" w14:textId="0C5DCAD5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3BB48" w14:textId="4F79EADD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(6,524)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D48463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2E78B86" w14:textId="5C7DC080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20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09169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</w:tcPr>
          <w:p w14:paraId="3D373B31" w14:textId="66F88F23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094"/>
              </w:tabs>
              <w:spacing w:line="240" w:lineRule="auto"/>
              <w:ind w:left="-108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9,227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E69CAC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</w:tcPr>
          <w:p w14:paraId="4C152C1B" w14:textId="633E4DAE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2,703 </w:t>
            </w:r>
          </w:p>
        </w:tc>
      </w:tr>
      <w:tr w:rsidR="003C00A2" w:rsidRPr="00BE5913" w14:paraId="19AD009F" w14:textId="77777777" w:rsidTr="00394BD0">
        <w:trPr>
          <w:trHeight w:val="348"/>
        </w:trPr>
        <w:tc>
          <w:tcPr>
            <w:tcW w:w="3855" w:type="dxa"/>
            <w:shd w:val="clear" w:color="auto" w:fill="auto"/>
          </w:tcPr>
          <w:p w14:paraId="2E5E003B" w14:textId="77777777" w:rsidR="003C00A2" w:rsidRPr="00BE5913" w:rsidRDefault="003C00A2" w:rsidP="00BE5913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BF436" w14:textId="2FF8111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70,644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94A62A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7C4418" w14:textId="30F8B6F6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9,043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4D3FE3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06883533" w14:textId="0579F7E5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DA557B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F6CFD98" w14:textId="586722B3" w:rsidR="003C00A2" w:rsidRPr="00BE5913" w:rsidRDefault="001D5BA3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79,687</w:t>
            </w:r>
            <w:r w:rsidR="003C00A2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394BD0" w:rsidRPr="00BE5913" w14:paraId="2A630C98" w14:textId="77777777" w:rsidTr="003F531A">
        <w:trPr>
          <w:trHeight w:val="348"/>
        </w:trPr>
        <w:tc>
          <w:tcPr>
            <w:tcW w:w="3855" w:type="dxa"/>
            <w:shd w:val="clear" w:color="auto" w:fill="auto"/>
          </w:tcPr>
          <w:p w14:paraId="47D00EA0" w14:textId="67A2A3D5" w:rsidR="00394BD0" w:rsidRPr="00BE5913" w:rsidRDefault="00394BD0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94BD0">
              <w:rPr>
                <w:rFonts w:asciiTheme="majorBidi" w:hAnsiTheme="majorBidi" w:hint="cs"/>
                <w:sz w:val="29"/>
                <w:szCs w:val="29"/>
                <w:cs/>
              </w:rPr>
              <w:t>ที่ดิน</w:t>
            </w:r>
            <w:r w:rsidRPr="00394BD0">
              <w:rPr>
                <w:rFonts w:asciiTheme="majorBidi" w:hAnsiTheme="majorBidi"/>
                <w:sz w:val="29"/>
                <w:szCs w:val="29"/>
                <w:cs/>
              </w:rPr>
              <w:t xml:space="preserve"> </w:t>
            </w:r>
            <w:r w:rsidRPr="00394BD0">
              <w:rPr>
                <w:rFonts w:asciiTheme="majorBidi" w:hAnsiTheme="majorBidi" w:hint="cs"/>
                <w:sz w:val="29"/>
                <w:szCs w:val="29"/>
                <w:cs/>
              </w:rPr>
              <w:t>อาคารและอุปกรณ์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CDEB04" w14:textId="0BA6B04A" w:rsidR="00394BD0" w:rsidRPr="00BE5913" w:rsidRDefault="00D330E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824,392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DB897" w14:textId="77777777" w:rsidR="00394BD0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525F6547" w14:textId="789EED36" w:rsidR="00394BD0" w:rsidRPr="00BE5913" w:rsidRDefault="001D5BA3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41,187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BD2844" w14:textId="77777777" w:rsidR="00394BD0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</w:tcPr>
          <w:p w14:paraId="63BE7984" w14:textId="1AE1139C" w:rsidR="00394BD0" w:rsidRPr="00BE5913" w:rsidRDefault="00394BD0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489B5D" w14:textId="77777777" w:rsidR="00394BD0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</w:tcPr>
          <w:p w14:paraId="057D1388" w14:textId="6A379126" w:rsidR="00394BD0" w:rsidRPr="00BE5913" w:rsidRDefault="00D330E0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865,579</w:t>
            </w:r>
          </w:p>
        </w:tc>
      </w:tr>
      <w:tr w:rsidR="00394BD0" w:rsidRPr="00BE5913" w14:paraId="2D1EA770" w14:textId="77777777" w:rsidTr="003F531A">
        <w:trPr>
          <w:trHeight w:val="348"/>
        </w:trPr>
        <w:tc>
          <w:tcPr>
            <w:tcW w:w="3855" w:type="dxa"/>
            <w:shd w:val="clear" w:color="auto" w:fill="auto"/>
          </w:tcPr>
          <w:p w14:paraId="1C9A2E79" w14:textId="4C05D739" w:rsidR="00394BD0" w:rsidRPr="00BE5913" w:rsidRDefault="00394BD0" w:rsidP="00BE5913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94BD0"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</w:t>
            </w: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58E81" w14:textId="156A2598" w:rsidR="00394BD0" w:rsidRPr="00BE5913" w:rsidRDefault="00D402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790,536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68CDB2" w14:textId="77777777" w:rsidR="00394BD0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63A7EF8B" w14:textId="322B7A48" w:rsidR="00394BD0" w:rsidRPr="00BE5913" w:rsidRDefault="00D402DB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10,44</w:t>
            </w:r>
            <w:r w:rsidR="001D5BA3">
              <w:rPr>
                <w:rFonts w:asciiTheme="majorBidi" w:eastAsia="MS Mincho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D8515" w14:textId="77777777" w:rsidR="00394BD0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</w:tcPr>
          <w:p w14:paraId="02074B74" w14:textId="1FDE9948" w:rsidR="00394BD0" w:rsidRPr="00BE5913" w:rsidRDefault="00394BD0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645EE" w14:textId="77777777" w:rsidR="00394BD0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</w:tcPr>
          <w:p w14:paraId="59159C6B" w14:textId="76054244" w:rsidR="00394BD0" w:rsidRPr="00BE5913" w:rsidRDefault="00D402DB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800,97</w:t>
            </w:r>
            <w:r w:rsidR="001D5BA3">
              <w:rPr>
                <w:rFonts w:asciiTheme="majorBidi" w:eastAsia="MS Mincho" w:hAnsiTheme="majorBidi" w:cstheme="majorBidi"/>
                <w:sz w:val="29"/>
                <w:szCs w:val="29"/>
              </w:rPr>
              <w:t>7</w:t>
            </w:r>
          </w:p>
        </w:tc>
      </w:tr>
      <w:tr w:rsidR="003C00A2" w:rsidRPr="00BE5913" w14:paraId="41F5BA40" w14:textId="77777777" w:rsidTr="003F531A">
        <w:trPr>
          <w:trHeight w:val="348"/>
        </w:trPr>
        <w:tc>
          <w:tcPr>
            <w:tcW w:w="3855" w:type="dxa"/>
            <w:shd w:val="clear" w:color="auto" w:fill="auto"/>
          </w:tcPr>
          <w:p w14:paraId="1CFD9F84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DD56EE" w14:textId="661D99C2" w:rsidR="003C00A2" w:rsidRPr="00BE5913" w:rsidRDefault="00D330E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1,728,711</w:t>
            </w:r>
            <w:r w:rsidR="003C00A2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5CC957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78A5097C" w14:textId="6078193A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394BD0">
              <w:rPr>
                <w:rFonts w:asciiTheme="majorBidi" w:eastAsia="MS Mincho" w:hAnsiTheme="majorBidi" w:cstheme="majorBidi"/>
                <w:sz w:val="29"/>
                <w:szCs w:val="29"/>
              </w:rPr>
              <w:t>(6,926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69D60D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</w:tcPr>
          <w:p w14:paraId="6D45A23D" w14:textId="2AE3AC06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196A30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shd w:val="clear" w:color="auto" w:fill="auto"/>
          </w:tcPr>
          <w:p w14:paraId="5270CFEB" w14:textId="51785E96" w:rsidR="003C00A2" w:rsidRPr="00BE5913" w:rsidRDefault="00D330E0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1,721,785</w:t>
            </w:r>
            <w:r w:rsidR="003C00A2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3C00A2" w:rsidRPr="00BE5913" w14:paraId="74859221" w14:textId="77777777" w:rsidTr="003F531A">
        <w:trPr>
          <w:trHeight w:val="348"/>
        </w:trPr>
        <w:tc>
          <w:tcPr>
            <w:tcW w:w="3855" w:type="dxa"/>
            <w:shd w:val="clear" w:color="auto" w:fill="auto"/>
            <w:vAlign w:val="center"/>
          </w:tcPr>
          <w:p w14:paraId="5F0633DB" w14:textId="79F66934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040CA" w14:textId="62D8E9D9" w:rsidR="003C00A2" w:rsidRPr="00BE5913" w:rsidRDefault="00D330E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469,54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22BE6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341AD7F8" w14:textId="37FA9D71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(5,42</w:t>
            </w:r>
            <w:r w:rsidR="00394BD0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C0E87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54" w:type="dxa"/>
            <w:shd w:val="clear" w:color="auto" w:fill="auto"/>
          </w:tcPr>
          <w:p w14:paraId="09261053" w14:textId="0C36EC70" w:rsidR="003C00A2" w:rsidRPr="00BE5913" w:rsidRDefault="003C00A2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D27BF20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F2F45FF" w14:textId="2CC0306A" w:rsidR="003C00A2" w:rsidRPr="00BE5913" w:rsidRDefault="00D330E0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464,12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</w:rPr>
              <w:t>3</w:t>
            </w:r>
          </w:p>
        </w:tc>
      </w:tr>
      <w:tr w:rsidR="003C00A2" w:rsidRPr="00BE5913" w14:paraId="2CEA9B40" w14:textId="77777777" w:rsidTr="003F531A">
        <w:trPr>
          <w:trHeight w:val="334"/>
        </w:trPr>
        <w:tc>
          <w:tcPr>
            <w:tcW w:w="3855" w:type="dxa"/>
            <w:shd w:val="clear" w:color="auto" w:fill="auto"/>
          </w:tcPr>
          <w:p w14:paraId="434402DC" w14:textId="77777777" w:rsidR="003C00A2" w:rsidRPr="00BE5913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E89F7" w14:textId="4EEF4363" w:rsidR="003C00A2" w:rsidRPr="00394BD0" w:rsidRDefault="00D402D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3,890,17</w:t>
            </w:r>
            <w:r w:rsidR="00671CB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6F8C9D" w14:textId="77777777" w:rsidR="003C00A2" w:rsidRPr="00394BD0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2529B" w14:textId="340CE49D" w:rsidR="003C00A2" w:rsidRPr="00394BD0" w:rsidRDefault="00D402DB" w:rsidP="0039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50,15</w:t>
            </w:r>
            <w:r w:rsidR="001D5BA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</w:t>
            </w:r>
            <w:r w:rsidR="003C00A2"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D7C98A" w14:textId="77777777" w:rsidR="003C00A2" w:rsidRPr="00394BD0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BAD0B" w14:textId="23829EFE" w:rsidR="003C00A2" w:rsidRPr="00394BD0" w:rsidRDefault="003C00A2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41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9,227 </w:t>
            </w:r>
          </w:p>
        </w:tc>
        <w:tc>
          <w:tcPr>
            <w:tcW w:w="236" w:type="dxa"/>
            <w:vAlign w:val="bottom"/>
          </w:tcPr>
          <w:p w14:paraId="26379490" w14:textId="77777777" w:rsidR="003C00A2" w:rsidRPr="00394BD0" w:rsidRDefault="003C00A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96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3209F127" w14:textId="0AA373BB" w:rsidR="003C00A2" w:rsidRPr="00394BD0" w:rsidRDefault="00D402DB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3,949,55</w:t>
            </w:r>
            <w:r w:rsidR="00671CB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7</w:t>
            </w:r>
            <w:r w:rsidR="003C00A2" w:rsidRPr="00394BD0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</w:tr>
      <w:tr w:rsidR="005B0AEA" w:rsidRPr="00BE5913" w14:paraId="2A3A5ED2" w14:textId="77777777" w:rsidTr="005B0AEA">
        <w:trPr>
          <w:trHeight w:val="334"/>
        </w:trPr>
        <w:tc>
          <w:tcPr>
            <w:tcW w:w="3855" w:type="dxa"/>
            <w:shd w:val="clear" w:color="auto" w:fill="auto"/>
            <w:vAlign w:val="center"/>
          </w:tcPr>
          <w:p w14:paraId="3F52A6EA" w14:textId="6E971906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0DA2F7B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C5EAC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4BA8AFEB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71B67F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2272DDBC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vAlign w:val="center"/>
          </w:tcPr>
          <w:p w14:paraId="11DE993D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375CDEE1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B0AEA" w:rsidRPr="00BE5913" w14:paraId="0854CD9D" w14:textId="77777777" w:rsidTr="005B0AEA">
        <w:trPr>
          <w:trHeight w:val="334"/>
        </w:trPr>
        <w:tc>
          <w:tcPr>
            <w:tcW w:w="3855" w:type="dxa"/>
            <w:shd w:val="clear" w:color="auto" w:fill="auto"/>
          </w:tcPr>
          <w:p w14:paraId="1C54682C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D1734" w14:textId="5162541C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75E02112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3261A10E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66C771E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54" w:type="dxa"/>
            <w:shd w:val="clear" w:color="auto" w:fill="auto"/>
          </w:tcPr>
          <w:p w14:paraId="6A229C5A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160A59C1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323" w:type="dxa"/>
          </w:tcPr>
          <w:p w14:paraId="2D294038" w14:textId="77777777" w:rsidR="005B0AEA" w:rsidRPr="00BE5913" w:rsidRDefault="005B0AE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</w:tr>
      <w:tr w:rsidR="00EA4307" w:rsidRPr="00BE5913" w14:paraId="1A48EA56" w14:textId="77777777" w:rsidTr="00BD73C1">
        <w:trPr>
          <w:trHeight w:val="334"/>
        </w:trPr>
        <w:tc>
          <w:tcPr>
            <w:tcW w:w="3855" w:type="dxa"/>
            <w:shd w:val="clear" w:color="auto" w:fill="auto"/>
          </w:tcPr>
          <w:p w14:paraId="71439537" w14:textId="175E0FE2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C05777" w14:textId="55750684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D402D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5,977,33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E84D12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BE1610B" w14:textId="5C545BA4" w:rsidR="00EA4307" w:rsidRPr="00BE5913" w:rsidRDefault="00EA43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 w:rsidR="003B4A7A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1,</w:t>
            </w:r>
            <w:r w:rsidR="00D402D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182,091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548AA2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6574610" w14:textId="43D224D4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E36F46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4CFBFD7E" w14:textId="4923EEEC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3B4A7A">
              <w:rPr>
                <w:rFonts w:asciiTheme="majorBidi" w:eastAsia="MS Mincho" w:hAnsiTheme="majorBidi" w:cstheme="majorBidi"/>
                <w:sz w:val="29"/>
                <w:szCs w:val="29"/>
              </w:rPr>
              <w:t>7,</w:t>
            </w:r>
            <w:r w:rsidR="00D402DB">
              <w:rPr>
                <w:rFonts w:asciiTheme="majorBidi" w:eastAsia="MS Mincho" w:hAnsiTheme="majorBidi" w:cstheme="majorBidi"/>
                <w:sz w:val="29"/>
                <w:szCs w:val="29"/>
              </w:rPr>
              <w:t>159,42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</w:rPr>
              <w:t>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A4307" w:rsidRPr="00BE5913" w14:paraId="63C5E385" w14:textId="77777777" w:rsidTr="00BD73C1">
        <w:trPr>
          <w:trHeight w:val="334"/>
        </w:trPr>
        <w:tc>
          <w:tcPr>
            <w:tcW w:w="3855" w:type="dxa"/>
            <w:shd w:val="clear" w:color="auto" w:fill="auto"/>
          </w:tcPr>
          <w:p w14:paraId="4CF6254F" w14:textId="7214EF15" w:rsidR="00EA4307" w:rsidRPr="00BE5913" w:rsidRDefault="00394BD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394BD0">
              <w:rPr>
                <w:rFonts w:ascii="Angsana New" w:eastAsia="MS Mincho" w:hAnsi="Angsana New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826925" w14:textId="3DA258C9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D402D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1,139,851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08A39C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D501674" w14:textId="30124852" w:rsidR="00EA4307" w:rsidRPr="00BE5913" w:rsidRDefault="00EA43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D402DB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51,737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7A138A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6A4C8633" w14:textId="4D3437AD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23A50D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1060"/>
                <w:tab w:val="decimal" w:pos="1170"/>
              </w:tabs>
              <w:spacing w:line="235" w:lineRule="auto"/>
              <w:ind w:right="-10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829331D" w14:textId="335DDCC7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</w:t>
            </w:r>
            <w:r w:rsidR="003B4A7A">
              <w:rPr>
                <w:rFonts w:asciiTheme="majorBidi" w:eastAsia="MS Mincho" w:hAnsiTheme="majorBidi" w:cstheme="majorBidi"/>
                <w:sz w:val="29"/>
                <w:szCs w:val="29"/>
              </w:rPr>
              <w:t>1,191,588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A4307" w:rsidRPr="00BE5913" w14:paraId="16EA16EF" w14:textId="77777777" w:rsidTr="00BD73C1">
        <w:trPr>
          <w:trHeight w:val="334"/>
        </w:trPr>
        <w:tc>
          <w:tcPr>
            <w:tcW w:w="3855" w:type="dxa"/>
            <w:shd w:val="clear" w:color="auto" w:fill="auto"/>
          </w:tcPr>
          <w:p w14:paraId="39B65243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227EB23A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0F9B17" w14:textId="4A63F2FB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 w:rsidR="00394BD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4,964,4</w:t>
            </w:r>
            <w:r w:rsidR="003B4A7A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6</w:t>
            </w:r>
            <w:r w:rsidR="00394BD0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BD7D85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85520C" w14:textId="681BE10C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35" w:lineRule="auto"/>
              <w:ind w:right="11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A9846F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1703FA66" w14:textId="2F2878F3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(68,076)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12E80E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588BA125" w14:textId="6C030CFA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(5,0</w:t>
            </w:r>
            <w:r w:rsidR="003B4A7A">
              <w:rPr>
                <w:rFonts w:asciiTheme="majorBidi" w:eastAsia="MS Mincho" w:hAnsiTheme="majorBidi" w:cstheme="majorBidi"/>
                <w:sz w:val="29"/>
                <w:szCs w:val="29"/>
              </w:rPr>
              <w:t>32,542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</w:tr>
      <w:tr w:rsidR="00EA4307" w:rsidRPr="00BE5913" w14:paraId="2784BAAD" w14:textId="77777777" w:rsidTr="00BD73C1">
        <w:trPr>
          <w:trHeight w:val="334"/>
        </w:trPr>
        <w:tc>
          <w:tcPr>
            <w:tcW w:w="3855" w:type="dxa"/>
            <w:shd w:val="clear" w:color="auto" w:fill="auto"/>
          </w:tcPr>
          <w:p w14:paraId="2D7E7FD4" w14:textId="37A5A4A1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FAB9E9" w14:textId="6DA5C893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(62,590)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BB0DF0" w14:textId="77777777" w:rsidR="00EA4307" w:rsidRPr="00BE5913" w:rsidRDefault="00EA4307" w:rsidP="00BE5913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12986A" w14:textId="53583028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35" w:lineRule="auto"/>
              <w:ind w:right="119"/>
              <w:jc w:val="center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6DE775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14:paraId="2B556240" w14:textId="4FE0C332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BF9624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shd w:val="clear" w:color="auto" w:fill="auto"/>
            <w:vAlign w:val="bottom"/>
          </w:tcPr>
          <w:p w14:paraId="10272BB1" w14:textId="2F690C96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(62,590)</w:t>
            </w:r>
          </w:p>
        </w:tc>
      </w:tr>
      <w:tr w:rsidR="00EA4307" w:rsidRPr="00BE5913" w14:paraId="49997E4F" w14:textId="77777777" w:rsidTr="00BD73C1">
        <w:trPr>
          <w:trHeight w:val="85"/>
        </w:trPr>
        <w:tc>
          <w:tcPr>
            <w:tcW w:w="3855" w:type="dxa"/>
            <w:shd w:val="clear" w:color="auto" w:fill="auto"/>
          </w:tcPr>
          <w:p w14:paraId="2DF661C3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54B3" w14:textId="2AB10715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</w:t>
            </w:r>
            <w:r w:rsidR="00D402DB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12,144,24</w:t>
            </w:r>
            <w:r w:rsidR="00671CB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2</w:t>
            </w: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EB2F39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F492A" w14:textId="6B105E97" w:rsidR="00EA4307" w:rsidRPr="00BE5913" w:rsidRDefault="00EA43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(</w:t>
            </w:r>
            <w:r w:rsidR="003B4A7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1,</w:t>
            </w:r>
            <w:r w:rsidR="00D402D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233</w:t>
            </w:r>
            <w:r w:rsidR="003B4A7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,</w:t>
            </w:r>
            <w:r w:rsidR="00D402DB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828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26B795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DBB79" w14:textId="24D1D2A3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 xml:space="preserve"> (68,076)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45FEBB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4CFF3" w14:textId="3F202FB6" w:rsidR="00EA4307" w:rsidRPr="00BD73C1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D402DB"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13,446,14</w:t>
            </w:r>
            <w:r w:rsidR="00671CB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  <w:tr w:rsidR="00EA4307" w:rsidRPr="00BE5913" w14:paraId="5444E170" w14:textId="77777777" w:rsidTr="003F531A">
        <w:trPr>
          <w:trHeight w:val="334"/>
        </w:trPr>
        <w:tc>
          <w:tcPr>
            <w:tcW w:w="3855" w:type="dxa"/>
            <w:shd w:val="clear" w:color="auto" w:fill="auto"/>
          </w:tcPr>
          <w:p w14:paraId="208F75B7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A3BF3A" w14:textId="0D0BF60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(8,254,066)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EBF46E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</w:tcPr>
          <w:p w14:paraId="150CEA11" w14:textId="7D0422E0" w:rsidR="00EA4307" w:rsidRPr="00BE5913" w:rsidRDefault="00EA43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 xml:space="preserve"> (</w:t>
            </w:r>
            <w:r w:rsidR="003B4A7A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1,183,674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7C5A4E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  <w:shd w:val="clear" w:color="auto" w:fill="auto"/>
          </w:tcPr>
          <w:p w14:paraId="5CA12ACA" w14:textId="36648569" w:rsidR="00EA4307" w:rsidRPr="00BE5913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jc w:val="right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  <w:t xml:space="preserve"> (58,849)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96C979" w14:textId="77777777" w:rsidR="00EA4307" w:rsidRPr="00BE5913" w:rsidRDefault="00EA43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bidi="ar-SA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CC8E8B" w14:textId="6F231009" w:rsidR="00EA4307" w:rsidRPr="00BD73C1" w:rsidRDefault="00EA43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(9,49</w:t>
            </w:r>
            <w:r w:rsidR="003B4A7A"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6,589</w:t>
            </w:r>
            <w:r w:rsidRPr="00BD73C1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</w:p>
        </w:tc>
      </w:tr>
    </w:tbl>
    <w:p w14:paraId="5ECF1D97" w14:textId="483F5CDA" w:rsidR="00FD77F7" w:rsidRPr="00BE5913" w:rsidRDefault="00FD77F7" w:rsidP="00BE5913">
      <w:pPr>
        <w:rPr>
          <w:cs/>
        </w:rPr>
      </w:pPr>
    </w:p>
    <w:p w14:paraId="41D9F90D" w14:textId="77777777" w:rsidR="00FD77F7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BE5913">
        <w:rPr>
          <w:cs/>
        </w:rPr>
        <w:br w:type="page"/>
      </w:r>
    </w:p>
    <w:tbl>
      <w:tblPr>
        <w:tblW w:w="933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780"/>
        <w:gridCol w:w="1266"/>
        <w:gridCol w:w="236"/>
        <w:gridCol w:w="1151"/>
        <w:gridCol w:w="236"/>
        <w:gridCol w:w="1151"/>
        <w:gridCol w:w="236"/>
        <w:gridCol w:w="1280"/>
      </w:tblGrid>
      <w:tr w:rsidR="003349B8" w:rsidRPr="00BE5913" w14:paraId="281DEC47" w14:textId="77777777" w:rsidTr="001E2CEC">
        <w:trPr>
          <w:trHeight w:val="139"/>
          <w:tblHeader/>
        </w:trPr>
        <w:tc>
          <w:tcPr>
            <w:tcW w:w="3780" w:type="dxa"/>
            <w:shd w:val="clear" w:color="auto" w:fill="auto"/>
          </w:tcPr>
          <w:p w14:paraId="59BAE600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166C7B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4CACC2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shd w:val="clear" w:color="auto" w:fill="auto"/>
            <w:vAlign w:val="bottom"/>
          </w:tcPr>
          <w:p w14:paraId="558C74E7" w14:textId="38182960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86DA760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A1B65D2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349B8" w:rsidRPr="00BE5913" w14:paraId="3A35FDAC" w14:textId="77777777" w:rsidTr="001E2CEC">
        <w:trPr>
          <w:trHeight w:val="139"/>
          <w:tblHeader/>
        </w:trPr>
        <w:tc>
          <w:tcPr>
            <w:tcW w:w="3780" w:type="dxa"/>
            <w:shd w:val="clear" w:color="auto" w:fill="auto"/>
          </w:tcPr>
          <w:p w14:paraId="213DCBBD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ABDE2F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B8ADE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4CCD6" w14:textId="1714061A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36" w:type="dxa"/>
          </w:tcPr>
          <w:p w14:paraId="1E631DFD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1F9762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349B8" w:rsidRPr="00BE5913" w14:paraId="419C7FBF" w14:textId="77777777" w:rsidTr="003349B8">
        <w:trPr>
          <w:trHeight w:val="593"/>
          <w:tblHeader/>
        </w:trPr>
        <w:tc>
          <w:tcPr>
            <w:tcW w:w="3780" w:type="dxa"/>
            <w:shd w:val="clear" w:color="auto" w:fill="auto"/>
            <w:vAlign w:val="bottom"/>
          </w:tcPr>
          <w:p w14:paraId="1EFE221B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166F362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37C856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B168C1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09601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1B8375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30989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A59CBD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</w:tcPr>
          <w:p w14:paraId="31EDD6C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BC5D02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5ECEE10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3349B8" w:rsidRPr="00BE5913" w14:paraId="1164BFD3" w14:textId="77777777" w:rsidTr="003349B8">
        <w:trPr>
          <w:trHeight w:val="139"/>
          <w:tblHeader/>
        </w:trPr>
        <w:tc>
          <w:tcPr>
            <w:tcW w:w="3780" w:type="dxa"/>
            <w:shd w:val="clear" w:color="auto" w:fill="auto"/>
          </w:tcPr>
          <w:p w14:paraId="2BDD9BED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FB3AF4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(ปรับปรุงใหม่)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760D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22B57FF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DBB27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598CF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7C81B97E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42494EE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349B8" w:rsidRPr="00BE5913" w14:paraId="7E697490" w14:textId="77777777" w:rsidTr="003349B8">
        <w:trPr>
          <w:trHeight w:val="139"/>
          <w:tblHeader/>
        </w:trPr>
        <w:tc>
          <w:tcPr>
            <w:tcW w:w="3780" w:type="dxa"/>
            <w:shd w:val="clear" w:color="auto" w:fill="auto"/>
          </w:tcPr>
          <w:p w14:paraId="2D64B1D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B07679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61CDB1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C0E3B7B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0C98A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34916A3" w14:textId="2474247A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  <w:tc>
          <w:tcPr>
            <w:tcW w:w="236" w:type="dxa"/>
          </w:tcPr>
          <w:p w14:paraId="75F6282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236896AF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3349B8" w:rsidRPr="00BE5913" w14:paraId="6B87C1C2" w14:textId="77777777" w:rsidTr="003349B8">
        <w:trPr>
          <w:trHeight w:val="139"/>
        </w:trPr>
        <w:tc>
          <w:tcPr>
            <w:tcW w:w="3780" w:type="dxa"/>
          </w:tcPr>
          <w:p w14:paraId="5ACCDD72" w14:textId="0FED1D2C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266" w:type="dxa"/>
          </w:tcPr>
          <w:p w14:paraId="00584D0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68F237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4C5048A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3EFEF36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</w:tcPr>
          <w:p w14:paraId="55CD532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40FB954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</w:tcPr>
          <w:p w14:paraId="2BCCD15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349B8" w:rsidRPr="00BE5913" w14:paraId="317E4100" w14:textId="77777777" w:rsidTr="003349B8">
        <w:trPr>
          <w:trHeight w:val="139"/>
        </w:trPr>
        <w:tc>
          <w:tcPr>
            <w:tcW w:w="3780" w:type="dxa"/>
            <w:shd w:val="clear" w:color="auto" w:fill="auto"/>
          </w:tcPr>
          <w:p w14:paraId="5221106F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pacing w:val="-6"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</w:tcPr>
          <w:p w14:paraId="59804DF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A3BB5D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4FBB493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5EF50D4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151" w:type="dxa"/>
            <w:shd w:val="clear" w:color="auto" w:fill="auto"/>
          </w:tcPr>
          <w:p w14:paraId="7A0B93D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293395A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80" w:type="dxa"/>
            <w:shd w:val="clear" w:color="auto" w:fill="auto"/>
          </w:tcPr>
          <w:p w14:paraId="2DDA79C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349B8" w:rsidRPr="00BE5913" w14:paraId="2D128740" w14:textId="77777777" w:rsidTr="003349B8">
        <w:trPr>
          <w:trHeight w:val="348"/>
        </w:trPr>
        <w:tc>
          <w:tcPr>
            <w:tcW w:w="3780" w:type="dxa"/>
            <w:shd w:val="clear" w:color="auto" w:fill="auto"/>
          </w:tcPr>
          <w:p w14:paraId="53906CF3" w14:textId="7D2EFA5B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pacing w:val="-12"/>
                <w:sz w:val="29"/>
                <w:szCs w:val="29"/>
                <w:cs/>
              </w:rPr>
              <w:t>ลูกหนี้การค้า</w:t>
            </w:r>
            <w:r w:rsidRPr="00BE5913">
              <w:rPr>
                <w:rFonts w:ascii="Angsana New" w:eastAsia="MS Mincho" w:hAnsi="Angsana New" w:hint="cs"/>
                <w:spacing w:val="-12"/>
                <w:sz w:val="29"/>
                <w:szCs w:val="29"/>
                <w:cs/>
              </w:rPr>
              <w:t>และลูกหนี้หมุนเวียนอื่น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 xml:space="preserve"> </w:t>
            </w:r>
            <w:r w:rsidR="00BA1ED7">
              <w:rPr>
                <w:rFonts w:ascii="Angsana New" w:eastAsia="MS Mincho" w:hAnsi="Angsana New"/>
                <w:sz w:val="29"/>
                <w:szCs w:val="29"/>
              </w:rPr>
              <w:br/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ค่าเผื่อการด้อยค่า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6B078D9" w14:textId="0D74BD45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17,716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8FD1E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8B32B09" w14:textId="3D3262DB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(4,847)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6C88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9C75E65" w14:textId="537C751F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7D3F0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B24C7D1" w14:textId="7886051F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12,869 </w:t>
            </w:r>
          </w:p>
        </w:tc>
      </w:tr>
      <w:tr w:rsidR="003349B8" w:rsidRPr="00BE5913" w14:paraId="353B2B7B" w14:textId="77777777" w:rsidTr="003349B8">
        <w:trPr>
          <w:trHeight w:val="348"/>
        </w:trPr>
        <w:tc>
          <w:tcPr>
            <w:tcW w:w="3780" w:type="dxa"/>
            <w:shd w:val="clear" w:color="auto" w:fill="auto"/>
          </w:tcPr>
          <w:p w14:paraId="3ADB726D" w14:textId="77777777" w:rsidR="003349B8" w:rsidRPr="00BE5913" w:rsidRDefault="003349B8" w:rsidP="003349B8">
            <w:pPr>
              <w:spacing w:line="235" w:lineRule="auto"/>
              <w:ind w:right="-79"/>
              <w:rPr>
                <w:rFonts w:ascii="Angsana New" w:eastAsia="MS Mincho" w:hAnsi="Angsana New"/>
                <w:spacing w:val="-10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hint="cs"/>
                <w:spacing w:val="-10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FC180B7" w14:textId="42E03CCF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(500)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739A0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E935E5" w14:textId="4DCFC330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557E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CC9035E" w14:textId="6135A531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lang w:val="en-GB"/>
              </w:rPr>
              <w:t>(6,024)</w:t>
            </w:r>
          </w:p>
        </w:tc>
        <w:tc>
          <w:tcPr>
            <w:tcW w:w="236" w:type="dxa"/>
            <w:shd w:val="clear" w:color="auto" w:fill="auto"/>
          </w:tcPr>
          <w:p w14:paraId="0693029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0728A94" w14:textId="487F818E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(6,524)</w:t>
            </w:r>
          </w:p>
        </w:tc>
      </w:tr>
      <w:tr w:rsidR="003349B8" w:rsidRPr="00BE5913" w14:paraId="185FB5CB" w14:textId="77777777" w:rsidTr="003349B8">
        <w:trPr>
          <w:trHeight w:val="348"/>
        </w:trPr>
        <w:tc>
          <w:tcPr>
            <w:tcW w:w="3780" w:type="dxa"/>
            <w:shd w:val="clear" w:color="auto" w:fill="auto"/>
          </w:tcPr>
          <w:p w14:paraId="39FFCDBF" w14:textId="77777777" w:rsidR="003349B8" w:rsidRPr="00BE5913" w:rsidRDefault="003349B8" w:rsidP="003349B8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0AF8B2" w14:textId="4D9945AC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81,307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3AB7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F5CC3F" w14:textId="77BE9509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5,955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A94F3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E15A53E" w14:textId="44BC58D5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Pr="00BE5913">
              <w:rPr>
                <w:rFonts w:ascii="Angsana New" w:eastAsia="MS Mincho" w:hAnsi="Angsana New"/>
                <w:sz w:val="29"/>
                <w:szCs w:val="29"/>
                <w:lang w:val="en-GB"/>
              </w:rPr>
              <w:t>(16,618)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12DA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EFBE2D" w14:textId="52DF82FF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70,644 </w:t>
            </w:r>
          </w:p>
        </w:tc>
      </w:tr>
      <w:tr w:rsidR="003349B8" w:rsidRPr="00BE5913" w14:paraId="33F73FC5" w14:textId="77777777" w:rsidTr="003349B8">
        <w:trPr>
          <w:trHeight w:val="348"/>
        </w:trPr>
        <w:tc>
          <w:tcPr>
            <w:tcW w:w="3780" w:type="dxa"/>
            <w:shd w:val="clear" w:color="auto" w:fill="auto"/>
          </w:tcPr>
          <w:p w14:paraId="46E5C018" w14:textId="3FB248C0" w:rsidR="003349B8" w:rsidRPr="00BE5913" w:rsidRDefault="003349B8" w:rsidP="003349B8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ที่ดิน อาคารและอุปกรณ์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70723CB" w14:textId="348E1A2B" w:rsidR="003349B8" w:rsidRPr="00BE5913" w:rsidRDefault="00680E1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903,280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F5231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25055C4" w14:textId="0E35FD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1D5BA3">
              <w:rPr>
                <w:rFonts w:asciiTheme="majorBidi" w:eastAsia="MS Mincho" w:hAnsiTheme="majorBidi" w:cstheme="majorBidi"/>
                <w:sz w:val="29"/>
                <w:szCs w:val="29"/>
              </w:rPr>
              <w:t>78,888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F7185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86CCCA5" w14:textId="31FD17CF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F39B0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7C892256" w14:textId="03C9A0D2" w:rsidR="003349B8" w:rsidRPr="00BE5913" w:rsidRDefault="00680E18" w:rsidP="001D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824,392</w:t>
            </w:r>
          </w:p>
        </w:tc>
      </w:tr>
      <w:tr w:rsidR="003349B8" w:rsidRPr="00BE5913" w14:paraId="7E182CEC" w14:textId="77777777" w:rsidTr="003349B8">
        <w:trPr>
          <w:trHeight w:val="348"/>
        </w:trPr>
        <w:tc>
          <w:tcPr>
            <w:tcW w:w="3780" w:type="dxa"/>
            <w:shd w:val="clear" w:color="auto" w:fill="auto"/>
          </w:tcPr>
          <w:p w14:paraId="65BCEDE5" w14:textId="110F9247" w:rsidR="003349B8" w:rsidRPr="00BE5913" w:rsidRDefault="003349B8" w:rsidP="003349B8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BFF62FA" w14:textId="78CE4E6D" w:rsidR="003349B8" w:rsidRPr="00BE5913" w:rsidRDefault="001D5BA3" w:rsidP="001D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771,819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4E32B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80BB400" w14:textId="05F9A18F" w:rsidR="003349B8" w:rsidRPr="00BE5913" w:rsidRDefault="001D5BA3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18,717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05338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69584A0" w14:textId="3B5EB2DA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0DC0C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7A207F5" w14:textId="7976CBED" w:rsidR="003349B8" w:rsidRPr="00BE5913" w:rsidRDefault="001D5BA3" w:rsidP="001D5B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790,536</w:t>
            </w:r>
          </w:p>
        </w:tc>
      </w:tr>
      <w:tr w:rsidR="003349B8" w:rsidRPr="00BE5913" w14:paraId="62B5E302" w14:textId="77777777" w:rsidTr="003349B8">
        <w:trPr>
          <w:trHeight w:val="348"/>
        </w:trPr>
        <w:tc>
          <w:tcPr>
            <w:tcW w:w="3780" w:type="dxa"/>
            <w:shd w:val="clear" w:color="auto" w:fill="auto"/>
          </w:tcPr>
          <w:p w14:paraId="2ACDE06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7257C1F" w14:textId="018D24EB" w:rsidR="003349B8" w:rsidRPr="00BE5913" w:rsidRDefault="00680E1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1,683,239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17826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4F2C51F" w14:textId="456896EF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45,472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0FAF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F28EB97" w14:textId="715257F0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7FE2BE1E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17B70134" w14:textId="1E83E88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680E18">
              <w:rPr>
                <w:rFonts w:asciiTheme="majorBidi" w:eastAsia="MS Mincho" w:hAnsiTheme="majorBidi" w:cstheme="majorBidi"/>
                <w:sz w:val="29"/>
                <w:szCs w:val="29"/>
              </w:rPr>
              <w:t>1,728,711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3349B8" w:rsidRPr="00BE5913" w14:paraId="544373D9" w14:textId="77777777" w:rsidTr="003349B8">
        <w:trPr>
          <w:trHeight w:val="348"/>
        </w:trPr>
        <w:tc>
          <w:tcPr>
            <w:tcW w:w="3780" w:type="dxa"/>
            <w:shd w:val="clear" w:color="auto" w:fill="auto"/>
            <w:vAlign w:val="center"/>
          </w:tcPr>
          <w:p w14:paraId="72095E3A" w14:textId="3C35E09B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6C70CAC2" w14:textId="6CDB66FA" w:rsidR="003349B8" w:rsidRPr="00BE5913" w:rsidRDefault="00680E1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465,7</w:t>
            </w:r>
            <w:r w:rsidR="00671CB9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1F5FB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4A72D2B" w14:textId="5686E0EF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3,788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7CADF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62B241D" w14:textId="7F047B75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</w:tcPr>
          <w:p w14:paraId="001553A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E761D01" w14:textId="0C8ED290" w:rsidR="003349B8" w:rsidRPr="00BE5913" w:rsidRDefault="00680E1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469,54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</w:rPr>
              <w:t>8</w:t>
            </w:r>
            <w:r w:rsidR="003349B8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3349B8" w:rsidRPr="00BE5913" w14:paraId="6CAC9342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3AC0266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EC7DC" w14:textId="5E46F20B" w:rsidR="003349B8" w:rsidRPr="00BE5913" w:rsidRDefault="001D5BA3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</w:t>
            </w:r>
            <w:r w:rsidR="0067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2,62</w:t>
            </w:r>
            <w:r w:rsidR="0067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963FD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1B7A10" w14:textId="680D361B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</w:t>
            </w:r>
            <w:r w:rsidR="001D5BA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9,803</w:t>
            </w: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)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68DAE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62C31" w14:textId="6A013FA5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(22,642)</w:t>
            </w:r>
          </w:p>
        </w:tc>
        <w:tc>
          <w:tcPr>
            <w:tcW w:w="236" w:type="dxa"/>
          </w:tcPr>
          <w:p w14:paraId="7BAA47C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07672" w14:textId="07616F0D" w:rsidR="003349B8" w:rsidRPr="00BE5913" w:rsidRDefault="001D5BA3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3,890,17</w:t>
            </w:r>
            <w:r w:rsidR="00671CB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6</w:t>
            </w:r>
          </w:p>
        </w:tc>
      </w:tr>
      <w:tr w:rsidR="003349B8" w:rsidRPr="00BE5913" w14:paraId="2E4F0DF7" w14:textId="77777777" w:rsidTr="003349B8">
        <w:trPr>
          <w:trHeight w:val="242"/>
        </w:trPr>
        <w:tc>
          <w:tcPr>
            <w:tcW w:w="3780" w:type="dxa"/>
            <w:shd w:val="clear" w:color="auto" w:fill="auto"/>
            <w:vAlign w:val="center"/>
          </w:tcPr>
          <w:p w14:paraId="339A2C6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6" w:type="dxa"/>
            <w:shd w:val="clear" w:color="auto" w:fill="auto"/>
            <w:vAlign w:val="center"/>
          </w:tcPr>
          <w:p w14:paraId="3CA5961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7B350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0CAD935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F9ABD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center"/>
          </w:tcPr>
          <w:p w14:paraId="7A417ADE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D137FE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602609B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49B8" w:rsidRPr="00BE5913" w14:paraId="7A09A6FC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29D792D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28772D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</w:tcPr>
          <w:p w14:paraId="0170E0FA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6273925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6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6C0E97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</w:tcPr>
          <w:p w14:paraId="31C88C5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236" w:type="dxa"/>
          </w:tcPr>
          <w:p w14:paraId="75BBA0FE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</w:tcPr>
          <w:p w14:paraId="7AC5318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2"/>
              </w:tabs>
              <w:spacing w:line="235" w:lineRule="auto"/>
              <w:ind w:left="-153" w:right="-468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</w:p>
        </w:tc>
      </w:tr>
      <w:tr w:rsidR="003349B8" w:rsidRPr="00BE5913" w14:paraId="301D7713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50CA8334" w14:textId="78B7EF9C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อสังหาริมทรัพย์เพื่อการลงทุ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452045" w14:textId="282D4350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</w:t>
            </w:r>
            <w:r w:rsidR="001D5BA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,774,</w:t>
            </w:r>
            <w:r w:rsidR="0015797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32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F3C657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A0CD82F" w14:textId="7CC78680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1,</w:t>
            </w:r>
            <w:r w:rsidR="0015797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203,011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CE8872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355638A" w14:textId="1BD93860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D8951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02254D7" w14:textId="12BB0DF8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(5,</w:t>
            </w:r>
            <w:r w:rsidR="0015797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977,33</w:t>
            </w:r>
            <w:r w:rsidR="00671CB9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</w:tr>
      <w:tr w:rsidR="003349B8" w:rsidRPr="00BE5913" w14:paraId="2829ECC8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14FE86EE" w14:textId="4B0B3B83" w:rsidR="003349B8" w:rsidRPr="00252A8B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สินทรัพย์สิทธิการใช้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C385B1E" w14:textId="69B946CE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15797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1,190,026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C3A7B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09B34E" w14:textId="1BBDC9B0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</w:t>
            </w:r>
            <w:r w:rsidR="0015797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50,175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30AFD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D5E820" w14:textId="59A50BE9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36EF7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F443ECB" w14:textId="16CD2E00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</w:t>
            </w:r>
            <w:r w:rsidR="0015797E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1,139,851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</w:tr>
      <w:tr w:rsidR="003349B8" w:rsidRPr="00BE5913" w14:paraId="43E007D2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6B6D720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ส่วนเกินทุนจากการตีราคาที่ดิน</w:t>
            </w:r>
          </w:p>
          <w:p w14:paraId="60BC20F3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(จากการตีราคา</w:t>
            </w: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ใหม่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)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80FEEC6" w14:textId="0E9573BB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(4,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859,754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47E0F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E8D7489" w14:textId="595C464E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BC96B1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59ACF4D" w14:textId="5587C8BE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(104,712)</w:t>
            </w:r>
          </w:p>
        </w:tc>
        <w:tc>
          <w:tcPr>
            <w:tcW w:w="236" w:type="dxa"/>
            <w:shd w:val="clear" w:color="auto" w:fill="auto"/>
          </w:tcPr>
          <w:p w14:paraId="3F0F8FC5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7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D64821A" w14:textId="64E04D10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</w:t>
            </w:r>
            <w:r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4,964,466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)</w:t>
            </w:r>
          </w:p>
        </w:tc>
      </w:tr>
      <w:tr w:rsidR="003349B8" w:rsidRPr="00BE5913" w14:paraId="61918854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76BB0D64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0FDBA54" w14:textId="3889EE81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109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>(62,590)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E1EBE1" w14:textId="77777777" w:rsidR="003349B8" w:rsidRPr="00BE5913" w:rsidRDefault="003349B8" w:rsidP="003349B8">
            <w:pPr>
              <w:pStyle w:val="acctfourfigures"/>
              <w:tabs>
                <w:tab w:val="clear" w:pos="765"/>
                <w:tab w:val="decimal" w:pos="1056"/>
              </w:tabs>
              <w:spacing w:line="235" w:lineRule="auto"/>
              <w:ind w:left="-32"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22D588" w14:textId="04476641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6689A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5BA9EB2" w14:textId="70B125AD" w:rsidR="003349B8" w:rsidRPr="00BE5913" w:rsidRDefault="003349B8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0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366F379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3D00C4FA" w14:textId="22C3B9E1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35" w:lineRule="auto"/>
              <w:ind w:right="-46"/>
              <w:rPr>
                <w:rFonts w:asciiTheme="majorBidi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  <w:lang w:bidi="ar-SA"/>
              </w:rPr>
              <w:t xml:space="preserve"> (62,590)</w:t>
            </w:r>
          </w:p>
        </w:tc>
      </w:tr>
      <w:tr w:rsidR="003349B8" w:rsidRPr="00BE5913" w14:paraId="353D7A10" w14:textId="77777777" w:rsidTr="003349B8">
        <w:trPr>
          <w:trHeight w:val="85"/>
        </w:trPr>
        <w:tc>
          <w:tcPr>
            <w:tcW w:w="3780" w:type="dxa"/>
            <w:shd w:val="clear" w:color="auto" w:fill="auto"/>
          </w:tcPr>
          <w:p w14:paraId="2727F2BB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7BF35" w14:textId="63B7EE62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</w:t>
            </w:r>
            <w:r w:rsidR="001579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11,886,96</w:t>
            </w:r>
            <w:r w:rsidR="00671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8F34D6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AD4C0" w14:textId="32AEB19A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</w:t>
            </w:r>
            <w:r w:rsidR="0015797E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152,836</w:t>
            </w: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F0AFE0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81452" w14:textId="21A19C85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(104,712)</w:t>
            </w:r>
          </w:p>
        </w:tc>
        <w:tc>
          <w:tcPr>
            <w:tcW w:w="236" w:type="dxa"/>
            <w:shd w:val="clear" w:color="auto" w:fill="auto"/>
          </w:tcPr>
          <w:p w14:paraId="06504FA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3C8DD" w14:textId="7B7E467B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(</w:t>
            </w: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12,</w:t>
            </w:r>
            <w:r w:rsidR="0015797E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144,24</w:t>
            </w:r>
            <w:r w:rsidR="00671CB9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2</w:t>
            </w:r>
            <w:r w:rsidRPr="00BE5913"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)</w:t>
            </w:r>
          </w:p>
        </w:tc>
      </w:tr>
      <w:tr w:rsidR="003349B8" w:rsidRPr="00BE5913" w14:paraId="33EBBAF5" w14:textId="77777777" w:rsidTr="003349B8">
        <w:trPr>
          <w:trHeight w:val="334"/>
        </w:trPr>
        <w:tc>
          <w:tcPr>
            <w:tcW w:w="3780" w:type="dxa"/>
            <w:shd w:val="clear" w:color="auto" w:fill="auto"/>
          </w:tcPr>
          <w:p w14:paraId="12807EFF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4C58A" w14:textId="7B97DA7E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(6,964,073)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6B3538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E5895F" w14:textId="1DFAEE7C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(1,162,639)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D3EE3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673CC6" w14:textId="7A9ACD4F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(127,354)</w:t>
            </w:r>
          </w:p>
        </w:tc>
        <w:tc>
          <w:tcPr>
            <w:tcW w:w="236" w:type="dxa"/>
            <w:shd w:val="clear" w:color="auto" w:fill="auto"/>
          </w:tcPr>
          <w:p w14:paraId="679374FC" w14:textId="77777777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369FBC0" w14:textId="0651A15D" w:rsidR="003349B8" w:rsidRPr="00BE5913" w:rsidRDefault="003349B8" w:rsidP="003349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(8,254,066)</w:t>
            </w:r>
          </w:p>
        </w:tc>
      </w:tr>
    </w:tbl>
    <w:p w14:paraId="71EE9D88" w14:textId="3319802D" w:rsidR="00FD77F7" w:rsidRPr="00BE5913" w:rsidRDefault="00FD77F7" w:rsidP="00BE5913">
      <w:pPr>
        <w:rPr>
          <w:cs/>
        </w:rPr>
      </w:pPr>
    </w:p>
    <w:p w14:paraId="57E624AA" w14:textId="48A18524" w:rsidR="00EA21C9" w:rsidRPr="00BE5913" w:rsidRDefault="00FD77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BE5913">
        <w:rPr>
          <w:cs/>
        </w:rPr>
        <w:br w:type="page"/>
      </w:r>
    </w:p>
    <w:tbl>
      <w:tblPr>
        <w:tblW w:w="94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7"/>
        <w:gridCol w:w="1528"/>
        <w:gridCol w:w="236"/>
        <w:gridCol w:w="38"/>
        <w:gridCol w:w="1258"/>
        <w:gridCol w:w="236"/>
        <w:gridCol w:w="1204"/>
        <w:gridCol w:w="258"/>
        <w:gridCol w:w="12"/>
        <w:gridCol w:w="1425"/>
        <w:gridCol w:w="9"/>
        <w:gridCol w:w="12"/>
      </w:tblGrid>
      <w:tr w:rsidR="00A327E9" w:rsidRPr="00BE5913" w14:paraId="071623FF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  <w:shd w:val="clear" w:color="auto" w:fill="auto"/>
          </w:tcPr>
          <w:p w14:paraId="5FE9A6C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04" w:type="dxa"/>
            <w:gridSpan w:val="10"/>
            <w:shd w:val="clear" w:color="auto" w:fill="auto"/>
            <w:vAlign w:val="bottom"/>
          </w:tcPr>
          <w:p w14:paraId="21B064C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hAnsi="Angsana New"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A327E9" w:rsidRPr="00BE5913" w14:paraId="1F97F57D" w14:textId="77777777" w:rsidTr="00D20E1D">
        <w:trPr>
          <w:gridAfter w:val="2"/>
          <w:wAfter w:w="21" w:type="dxa"/>
          <w:trHeight w:val="139"/>
          <w:tblHeader/>
        </w:trPr>
        <w:tc>
          <w:tcPr>
            <w:tcW w:w="3237" w:type="dxa"/>
            <w:shd w:val="clear" w:color="auto" w:fill="auto"/>
          </w:tcPr>
          <w:p w14:paraId="776FA5FB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113F7EC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4BF0589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698" w:type="dxa"/>
            <w:gridSpan w:val="3"/>
            <w:shd w:val="clear" w:color="auto" w:fill="auto"/>
            <w:vAlign w:val="bottom"/>
          </w:tcPr>
          <w:p w14:paraId="5E844637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บันทึกเป็น (รายจ่าย) 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/ 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รายได้ใน</w:t>
            </w:r>
          </w:p>
        </w:tc>
        <w:tc>
          <w:tcPr>
            <w:tcW w:w="270" w:type="dxa"/>
            <w:gridSpan w:val="2"/>
          </w:tcPr>
          <w:p w14:paraId="13869B41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25" w:type="dxa"/>
            <w:shd w:val="clear" w:color="auto" w:fill="auto"/>
            <w:vAlign w:val="bottom"/>
          </w:tcPr>
          <w:p w14:paraId="2DFEB5FA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</w:tr>
      <w:tr w:rsidR="00A327E9" w:rsidRPr="00BE5913" w14:paraId="640FF693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  <w:shd w:val="clear" w:color="auto" w:fill="auto"/>
          </w:tcPr>
          <w:p w14:paraId="23B182B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</w:p>
          <w:p w14:paraId="6BEFA8A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b/>
                <w:bCs/>
                <w:color w:val="0000FF"/>
                <w:sz w:val="29"/>
                <w:szCs w:val="29"/>
                <w:lang w:val="en-GB" w:bidi="ar-SA"/>
              </w:rPr>
            </w:pPr>
            <w:r w:rsidRPr="00BE5913">
              <w:rPr>
                <w:rFonts w:asciiTheme="majorBidi" w:hAnsiTheme="majorBidi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6426CFA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3FF965E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1 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มกราคม 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5DC825A3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8D7A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</w:t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หรือ ข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6CC30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3F3B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08" w:right="-110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กำไรขาดทุนเบ็ดเสร็จอื่น</w:t>
            </w:r>
          </w:p>
        </w:tc>
        <w:tc>
          <w:tcPr>
            <w:tcW w:w="258" w:type="dxa"/>
            <w:tcBorders>
              <w:top w:val="single" w:sz="4" w:space="0" w:color="auto"/>
            </w:tcBorders>
          </w:tcPr>
          <w:p w14:paraId="5D09F971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5" w:lineRule="auto"/>
              <w:jc w:val="center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bottom"/>
          </w:tcPr>
          <w:p w14:paraId="62B339F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>ณ วันที่</w:t>
            </w:r>
          </w:p>
          <w:p w14:paraId="10C4AC3A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24" w:right="-92"/>
              <w:jc w:val="center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</w:rPr>
              <w:t xml:space="preserve">31 </w:t>
            </w: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ธันวาคม</w:t>
            </w:r>
            <w:r w:rsidRPr="00BE5913"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  <w:t xml:space="preserve"> </w:t>
            </w:r>
          </w:p>
        </w:tc>
      </w:tr>
      <w:tr w:rsidR="00A327E9" w:rsidRPr="00BE5913" w14:paraId="0E5703FF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  <w:shd w:val="clear" w:color="auto" w:fill="auto"/>
          </w:tcPr>
          <w:p w14:paraId="68AFD044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04" w:type="dxa"/>
            <w:gridSpan w:val="10"/>
            <w:shd w:val="clear" w:color="auto" w:fill="auto"/>
            <w:vAlign w:val="bottom"/>
          </w:tcPr>
          <w:p w14:paraId="3BD5A63B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A327E9" w:rsidRPr="00BE5913" w14:paraId="2BC6BBAE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3B4109F4" w14:textId="13C331C6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</w:t>
            </w:r>
            <w:r w:rsidR="000F74AB"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7</w:t>
            </w:r>
          </w:p>
        </w:tc>
        <w:tc>
          <w:tcPr>
            <w:tcW w:w="1528" w:type="dxa"/>
          </w:tcPr>
          <w:p w14:paraId="4927B7F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13C8A4BF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1364E11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201C27EB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73341FCF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31B5464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1256ECCA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A327E9" w:rsidRPr="00BE5913" w14:paraId="08600729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021AC1D4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578A9DA8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7BCF265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54FF1FE3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77358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2A4D9C17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7E69F797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424C68DF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F96E07" w:rsidRPr="00BE5913" w14:paraId="037B056B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  <w:shd w:val="clear" w:color="auto" w:fill="auto"/>
          </w:tcPr>
          <w:p w14:paraId="66FF62B2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6E7A2658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1C6A92A2" w14:textId="14FBB97E" w:rsidR="00F96E07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305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3F8815F0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C212B22" w14:textId="0E9CE6E0" w:rsidR="00F96E07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916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8090E4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C6D11C9" w14:textId="0B29F12E" w:rsidR="00F96E07" w:rsidRPr="00BE5913" w:rsidRDefault="00F96E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0F5018C0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bottom"/>
          </w:tcPr>
          <w:p w14:paraId="30B74FBE" w14:textId="75BF89A8" w:rsidR="00F96E07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1,221</w:t>
            </w:r>
          </w:p>
        </w:tc>
      </w:tr>
      <w:tr w:rsidR="00F96E07" w:rsidRPr="00BE5913" w14:paraId="0190248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  <w:shd w:val="clear" w:color="auto" w:fill="auto"/>
          </w:tcPr>
          <w:p w14:paraId="218B81BC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28" w:type="dxa"/>
            <w:shd w:val="clear" w:color="auto" w:fill="auto"/>
          </w:tcPr>
          <w:p w14:paraId="7FFCD50C" w14:textId="0B3EFE8A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(6,524)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21861FB4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</w:tcPr>
          <w:p w14:paraId="317AF710" w14:textId="19978E5D" w:rsidR="00F96E07" w:rsidRPr="00BE5913" w:rsidRDefault="00F96E07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-</w:t>
            </w:r>
          </w:p>
        </w:tc>
        <w:tc>
          <w:tcPr>
            <w:tcW w:w="236" w:type="dxa"/>
            <w:shd w:val="clear" w:color="auto" w:fill="auto"/>
          </w:tcPr>
          <w:p w14:paraId="5564DCE7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197B7DAF" w14:textId="3997F49A" w:rsidR="00F96E07" w:rsidRPr="00BE5913" w:rsidRDefault="00F96E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9,227 </w:t>
            </w:r>
          </w:p>
        </w:tc>
        <w:tc>
          <w:tcPr>
            <w:tcW w:w="258" w:type="dxa"/>
            <w:shd w:val="clear" w:color="auto" w:fill="auto"/>
          </w:tcPr>
          <w:p w14:paraId="31916E67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14:paraId="3345385D" w14:textId="2F473C2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2,703 </w:t>
            </w:r>
          </w:p>
        </w:tc>
      </w:tr>
      <w:tr w:rsidR="00B80F90" w:rsidRPr="00BE5913" w14:paraId="770BF1F0" w14:textId="77777777" w:rsidTr="00BA1ED7">
        <w:trPr>
          <w:gridAfter w:val="1"/>
          <w:wAfter w:w="12" w:type="dxa"/>
          <w:trHeight w:val="348"/>
        </w:trPr>
        <w:tc>
          <w:tcPr>
            <w:tcW w:w="3237" w:type="dxa"/>
            <w:shd w:val="clear" w:color="auto" w:fill="auto"/>
          </w:tcPr>
          <w:p w14:paraId="11D6E3C2" w14:textId="77777777" w:rsidR="00B80F90" w:rsidRPr="00BE5913" w:rsidRDefault="00B80F90" w:rsidP="00B80F90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2FC32723" w14:textId="6443858C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19,733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6CC12DF9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62D4D02" w14:textId="6DCBBF05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442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002B9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5F522D2" w14:textId="2BB8825C" w:rsidR="00B80F90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shd w:val="clear" w:color="auto" w:fill="auto"/>
            <w:vAlign w:val="bottom"/>
          </w:tcPr>
          <w:p w14:paraId="2845835E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bottom"/>
          </w:tcPr>
          <w:p w14:paraId="209B0B44" w14:textId="7C0DE10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20,175 </w:t>
            </w:r>
          </w:p>
        </w:tc>
      </w:tr>
      <w:tr w:rsidR="00B80F90" w:rsidRPr="00BE5913" w14:paraId="247D98B8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04D73E8" w14:textId="77777777" w:rsidR="00B80F90" w:rsidRPr="00BE5913" w:rsidRDefault="00B80F90" w:rsidP="00B80F90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528" w:type="dxa"/>
          </w:tcPr>
          <w:p w14:paraId="56645E87" w14:textId="49D8ED4B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3,268</w:t>
            </w:r>
          </w:p>
        </w:tc>
        <w:tc>
          <w:tcPr>
            <w:tcW w:w="274" w:type="dxa"/>
            <w:gridSpan w:val="2"/>
          </w:tcPr>
          <w:p w14:paraId="638B3350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</w:tcPr>
          <w:p w14:paraId="6E3C6ED5" w14:textId="02AC70D4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(6,356)</w:t>
            </w:r>
          </w:p>
        </w:tc>
        <w:tc>
          <w:tcPr>
            <w:tcW w:w="236" w:type="dxa"/>
            <w:shd w:val="clear" w:color="auto" w:fill="auto"/>
          </w:tcPr>
          <w:p w14:paraId="1F74DB5D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61104D88" w14:textId="70F68EB5" w:rsidR="00B80F90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497B56F0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14:paraId="1BC30AAF" w14:textId="5BECDF8E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(3,088)</w:t>
            </w:r>
          </w:p>
        </w:tc>
      </w:tr>
      <w:tr w:rsidR="00B80F90" w:rsidRPr="00BE5913" w14:paraId="1B3BD43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4D1DCA14" w14:textId="239A45C5" w:rsidR="00B80F90" w:rsidRPr="00BE5913" w:rsidRDefault="00B80F90" w:rsidP="00B80F90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349B8"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528" w:type="dxa"/>
          </w:tcPr>
          <w:p w14:paraId="0ADE369D" w14:textId="4A0C2AE4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7,960</w:t>
            </w:r>
          </w:p>
        </w:tc>
        <w:tc>
          <w:tcPr>
            <w:tcW w:w="274" w:type="dxa"/>
            <w:gridSpan w:val="2"/>
          </w:tcPr>
          <w:p w14:paraId="09E1D43E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</w:tcPr>
          <w:p w14:paraId="379812A2" w14:textId="45B1F5D8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 w:rsidR="00FB0728">
              <w:rPr>
                <w:rFonts w:asciiTheme="majorBidi" w:eastAsia="MS Mincho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0FAEF6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54B7F29A" w14:textId="180C66DB" w:rsidR="00B80F90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FE2D29E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14:paraId="2BB6B49E" w14:textId="2B67372D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8,512</w:t>
            </w:r>
          </w:p>
        </w:tc>
      </w:tr>
      <w:tr w:rsidR="00B80F90" w:rsidRPr="00BE5913" w14:paraId="564AE511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1A5F2FA7" w14:textId="70BB339E" w:rsidR="00B80F90" w:rsidRPr="00BE5913" w:rsidRDefault="00B80F90" w:rsidP="00B80F90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ยอดขาดทุนยกไป</w:t>
            </w:r>
          </w:p>
        </w:tc>
        <w:tc>
          <w:tcPr>
            <w:tcW w:w="1528" w:type="dxa"/>
          </w:tcPr>
          <w:p w14:paraId="50B3E7D1" w14:textId="31BC7D02" w:rsidR="00B80F90" w:rsidRPr="00BE5913" w:rsidRDefault="00B80F90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4" w:type="dxa"/>
            <w:gridSpan w:val="2"/>
          </w:tcPr>
          <w:p w14:paraId="20D12813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</w:tcPr>
          <w:p w14:paraId="12FB3101" w14:textId="5AD452FC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  <w:r w:rsidR="00BA1ED7">
              <w:rPr>
                <w:rFonts w:asciiTheme="majorBidi" w:eastAsia="MS Mincho" w:hAnsiTheme="majorBidi" w:cstheme="majorBidi"/>
                <w:sz w:val="29"/>
                <w:szCs w:val="29"/>
              </w:rPr>
              <w:t>60,318</w:t>
            </w: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4993AD82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</w:tcPr>
          <w:p w14:paraId="41742C44" w14:textId="5EB039D4" w:rsidR="00B80F90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0D316F4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</w:tcPr>
          <w:p w14:paraId="5D2457D8" w14:textId="1F0B8D49" w:rsidR="00B80F90" w:rsidRPr="00BE5913" w:rsidRDefault="00FB0728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60,318</w:t>
            </w:r>
            <w:r w:rsidR="00B80F90"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</w:t>
            </w:r>
          </w:p>
        </w:tc>
      </w:tr>
      <w:tr w:rsidR="00B80F90" w:rsidRPr="00BE5913" w14:paraId="378BEC1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015886B7" w14:textId="77777777" w:rsidR="00B80F90" w:rsidRPr="00BE5913" w:rsidRDefault="00B80F90" w:rsidP="00B80F90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C34D2FA" w14:textId="7B8E2D46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3,801</w:t>
            </w:r>
          </w:p>
        </w:tc>
        <w:tc>
          <w:tcPr>
            <w:tcW w:w="274" w:type="dxa"/>
            <w:gridSpan w:val="2"/>
          </w:tcPr>
          <w:p w14:paraId="518E9903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690E560" w14:textId="621F1A14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1,502 </w:t>
            </w:r>
          </w:p>
        </w:tc>
        <w:tc>
          <w:tcPr>
            <w:tcW w:w="236" w:type="dxa"/>
            <w:shd w:val="clear" w:color="auto" w:fill="auto"/>
          </w:tcPr>
          <w:p w14:paraId="5FBC732F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5B9BADB6" w14:textId="16650669" w:rsidR="00B80F90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E63FE93" w14:textId="77777777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D2A36FA" w14:textId="2FA8904B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 xml:space="preserve"> 5,303 </w:t>
            </w:r>
          </w:p>
        </w:tc>
      </w:tr>
      <w:tr w:rsidR="00F96E07" w:rsidRPr="00BE5913" w14:paraId="18684A29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  <w:shd w:val="clear" w:color="auto" w:fill="auto"/>
          </w:tcPr>
          <w:p w14:paraId="0DEDDF78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2A448" w14:textId="38555199" w:rsidR="00F96E07" w:rsidRPr="00BE5913" w:rsidRDefault="00A934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28,543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F854601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B8B46" w14:textId="2883B55E" w:rsidR="00F96E07" w:rsidRPr="00BE5913" w:rsidRDefault="00A934A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57,374</w:t>
            </w:r>
            <w:r w:rsidR="00F96E07"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0F7AE076" w14:textId="77777777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01D526" w14:textId="29A2641F" w:rsidR="00F96E07" w:rsidRPr="00EF7CE9" w:rsidRDefault="00F96E07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EF7CE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9,227 </w:t>
            </w:r>
          </w:p>
        </w:tc>
        <w:tc>
          <w:tcPr>
            <w:tcW w:w="258" w:type="dxa"/>
            <w:shd w:val="clear" w:color="auto" w:fill="auto"/>
          </w:tcPr>
          <w:p w14:paraId="795AFB2D" w14:textId="77777777" w:rsidR="00F96E07" w:rsidRPr="00EF7CE9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2EE9A" w14:textId="0E9A8C1B" w:rsidR="00F96E07" w:rsidRPr="00BE5913" w:rsidRDefault="00F96E0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  <w:r w:rsidR="00A934A9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95,144</w:t>
            </w:r>
            <w:r w:rsidRPr="00BE5913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 xml:space="preserve"> </w:t>
            </w:r>
          </w:p>
        </w:tc>
      </w:tr>
      <w:tr w:rsidR="00707C25" w:rsidRPr="00BE5913" w14:paraId="7D8EB12A" w14:textId="77777777" w:rsidTr="00D20E1D">
        <w:trPr>
          <w:gridAfter w:val="1"/>
          <w:wAfter w:w="12" w:type="dxa"/>
          <w:trHeight w:val="139"/>
          <w:tblHeader/>
        </w:trPr>
        <w:tc>
          <w:tcPr>
            <w:tcW w:w="3237" w:type="dxa"/>
            <w:shd w:val="clear" w:color="auto" w:fill="auto"/>
          </w:tcPr>
          <w:p w14:paraId="52C677C2" w14:textId="77777777" w:rsidR="00707C25" w:rsidRPr="00BE5913" w:rsidRDefault="00707C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Times New Roman" w:eastAsia="MS Mincho" w:hAnsi="Times New Roman"/>
                <w:color w:val="0000FF"/>
                <w:sz w:val="29"/>
                <w:szCs w:val="29"/>
                <w:lang w:val="en-GB" w:bidi="ar-SA"/>
              </w:rPr>
            </w:pPr>
          </w:p>
        </w:tc>
        <w:tc>
          <w:tcPr>
            <w:tcW w:w="6204" w:type="dxa"/>
            <w:gridSpan w:val="10"/>
            <w:shd w:val="clear" w:color="auto" w:fill="auto"/>
            <w:vAlign w:val="bottom"/>
          </w:tcPr>
          <w:p w14:paraId="22ED1D6D" w14:textId="77777777" w:rsidR="00707C25" w:rsidRPr="00BE5913" w:rsidRDefault="00707C2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77" w:right="-108"/>
              <w:jc w:val="center"/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</w:pPr>
          </w:p>
        </w:tc>
      </w:tr>
      <w:tr w:rsidR="007E7A2D" w:rsidRPr="00BE5913" w14:paraId="004B6C3D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62B87658" w14:textId="6A0C3229" w:rsidR="007E7A2D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528" w:type="dxa"/>
          </w:tcPr>
          <w:p w14:paraId="59A0E7F5" w14:textId="77777777" w:rsidR="007E7A2D" w:rsidRPr="00B80F90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</w:rPr>
            </w:pPr>
          </w:p>
        </w:tc>
        <w:tc>
          <w:tcPr>
            <w:tcW w:w="274" w:type="dxa"/>
            <w:gridSpan w:val="2"/>
          </w:tcPr>
          <w:p w14:paraId="0CEF819E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5B4C352E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15A11B0D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6097866E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300D1975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01965BC6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349B8" w:rsidRPr="00BE5913" w14:paraId="2728297D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23FD1288" w14:textId="245DC422" w:rsidR="003349B8" w:rsidRPr="003349B8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</w:rPr>
            </w:pPr>
            <w:r w:rsidRPr="00307D9E">
              <w:rPr>
                <w:rFonts w:ascii="Angsana New" w:eastAsia="MS Mincho" w:hAnsi="Angsana New" w:hint="cs"/>
                <w:sz w:val="29"/>
                <w:szCs w:val="29"/>
                <w:cs/>
              </w:rPr>
              <w:t>สิน</w:t>
            </w:r>
            <w:r w:rsidRPr="003349B8">
              <w:rPr>
                <w:rFonts w:ascii="Angsana New" w:eastAsia="MS Mincho" w:hAnsi="Angsana New" w:hint="cs"/>
                <w:sz w:val="29"/>
                <w:szCs w:val="29"/>
                <w:cs/>
              </w:rPr>
              <w:t>ทรัพย์สิทธิการใช้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EBCABFF" w14:textId="5DCF506A" w:rsidR="003349B8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(7,784)</w:t>
            </w:r>
          </w:p>
        </w:tc>
        <w:tc>
          <w:tcPr>
            <w:tcW w:w="274" w:type="dxa"/>
            <w:gridSpan w:val="2"/>
          </w:tcPr>
          <w:p w14:paraId="671F1F24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2FFA8930" w14:textId="34273397" w:rsidR="003349B8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(609)</w:t>
            </w:r>
          </w:p>
        </w:tc>
        <w:tc>
          <w:tcPr>
            <w:tcW w:w="236" w:type="dxa"/>
          </w:tcPr>
          <w:p w14:paraId="396DB980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1722CC8" w14:textId="5EF2FBEC" w:rsidR="003349B8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542CC0DB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53EF8758" w14:textId="39ED99F3" w:rsidR="003349B8" w:rsidRPr="00BE5913" w:rsidRDefault="00B80F90" w:rsidP="00A9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>
              <w:rPr>
                <w:rFonts w:ascii="Angsana New" w:eastAsia="MS Mincho" w:hAnsi="Angsana New"/>
                <w:sz w:val="29"/>
                <w:szCs w:val="29"/>
                <w:lang w:val="en-GB"/>
              </w:rPr>
              <w:t>(8,393)</w:t>
            </w:r>
          </w:p>
        </w:tc>
      </w:tr>
      <w:tr w:rsidR="00B80F90" w:rsidRPr="00BE5913" w14:paraId="1BFAA778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59836A99" w14:textId="68304956" w:rsidR="00B80F90" w:rsidRPr="00BE5913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</w:tcPr>
          <w:p w14:paraId="219D5ACE" w14:textId="43616595" w:rsidR="00B80F90" w:rsidRPr="00BA1ED7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35" w:lineRule="auto"/>
              <w:ind w:left="-38" w:right="-73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(7,784)</w:t>
            </w:r>
          </w:p>
        </w:tc>
        <w:tc>
          <w:tcPr>
            <w:tcW w:w="274" w:type="dxa"/>
            <w:gridSpan w:val="2"/>
          </w:tcPr>
          <w:p w14:paraId="2CB167E7" w14:textId="77777777" w:rsidR="00B80F90" w:rsidRPr="00BA1ED7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CEBE54E" w14:textId="0A82CEA3" w:rsidR="00B80F90" w:rsidRPr="00BA1ED7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(609)</w:t>
            </w:r>
          </w:p>
        </w:tc>
        <w:tc>
          <w:tcPr>
            <w:tcW w:w="236" w:type="dxa"/>
          </w:tcPr>
          <w:p w14:paraId="70C8B9C0" w14:textId="77777777" w:rsidR="00B80F90" w:rsidRPr="00BA1ED7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F8AE17A" w14:textId="573DFDF5" w:rsidR="00B80F90" w:rsidRPr="00BA1ED7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6DF8E05B" w14:textId="77777777" w:rsidR="00B80F90" w:rsidRPr="00BA1ED7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C3F77E" w14:textId="0044896F" w:rsidR="00B80F90" w:rsidRPr="00BA1ED7" w:rsidRDefault="00B80F90" w:rsidP="00A9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BA1ED7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(8,393)</w:t>
            </w:r>
          </w:p>
        </w:tc>
      </w:tr>
      <w:tr w:rsidR="00E26DF8" w:rsidRPr="00BE5913" w14:paraId="06A8A49C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0F60C47C" w14:textId="35244B8B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528" w:type="dxa"/>
            <w:tcBorders>
              <w:top w:val="single" w:sz="4" w:space="0" w:color="auto"/>
              <w:bottom w:val="double" w:sz="4" w:space="0" w:color="auto"/>
            </w:tcBorders>
          </w:tcPr>
          <w:p w14:paraId="0E5E91A8" w14:textId="3CD2B566" w:rsidR="003349B8" w:rsidRPr="00E26DF8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235" w:lineRule="auto"/>
              <w:ind w:left="-38" w:right="-73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20,759</w:t>
            </w:r>
          </w:p>
        </w:tc>
        <w:tc>
          <w:tcPr>
            <w:tcW w:w="274" w:type="dxa"/>
            <w:gridSpan w:val="2"/>
          </w:tcPr>
          <w:p w14:paraId="5D068DE1" w14:textId="77777777" w:rsidR="003349B8" w:rsidRPr="00E26DF8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F7DE540" w14:textId="735BBC3C" w:rsidR="003349B8" w:rsidRPr="00E26DF8" w:rsidRDefault="00B80F90" w:rsidP="00B80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56,765</w:t>
            </w:r>
          </w:p>
        </w:tc>
        <w:tc>
          <w:tcPr>
            <w:tcW w:w="236" w:type="dxa"/>
          </w:tcPr>
          <w:p w14:paraId="7BD0B365" w14:textId="77777777" w:rsidR="003349B8" w:rsidRPr="00E26DF8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7F2028" w14:textId="5D667BCA" w:rsidR="003349B8" w:rsidRPr="00E26DF8" w:rsidRDefault="00B80F90" w:rsidP="00E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9</w:t>
            </w:r>
            <w:r w:rsid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,</w:t>
            </w:r>
            <w:r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227</w:t>
            </w:r>
          </w:p>
        </w:tc>
        <w:tc>
          <w:tcPr>
            <w:tcW w:w="258" w:type="dxa"/>
          </w:tcPr>
          <w:p w14:paraId="780158BF" w14:textId="77777777" w:rsidR="003349B8" w:rsidRPr="00E26DF8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6B69CC2" w14:textId="4379B34A" w:rsidR="003349B8" w:rsidRPr="00E26DF8" w:rsidRDefault="00B80F90" w:rsidP="00A934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right="-96"/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</w:pPr>
            <w:r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(86,</w:t>
            </w:r>
            <w:r w:rsidR="003C3A02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751</w:t>
            </w:r>
            <w:r w:rsidRPr="00E26DF8">
              <w:rPr>
                <w:rFonts w:ascii="Angsana New" w:eastAsia="MS Mincho" w:hAnsi="Angsana New"/>
                <w:b/>
                <w:bCs/>
                <w:sz w:val="29"/>
                <w:szCs w:val="29"/>
                <w:lang w:val="en-GB"/>
              </w:rPr>
              <w:t>)</w:t>
            </w:r>
          </w:p>
        </w:tc>
      </w:tr>
      <w:tr w:rsidR="003349B8" w:rsidRPr="00BE5913" w14:paraId="3F2B356C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38EF6077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528" w:type="dxa"/>
            <w:tcBorders>
              <w:top w:val="double" w:sz="4" w:space="0" w:color="auto"/>
            </w:tcBorders>
          </w:tcPr>
          <w:p w14:paraId="5254955D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11F2EC5A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</w:tcPr>
          <w:p w14:paraId="2F61EAD3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A7A67FC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4F40564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407F94CF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  <w:tcBorders>
              <w:top w:val="double" w:sz="4" w:space="0" w:color="auto"/>
            </w:tcBorders>
          </w:tcPr>
          <w:p w14:paraId="797CADF9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3349B8" w:rsidRPr="00BE5913" w14:paraId="55F732BA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661AE6CC" w14:textId="531AD39B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</w:rPr>
              <w:t>2566</w:t>
            </w:r>
          </w:p>
        </w:tc>
        <w:tc>
          <w:tcPr>
            <w:tcW w:w="1528" w:type="dxa"/>
          </w:tcPr>
          <w:p w14:paraId="3114FE72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0D722931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6FA3051B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C07C183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30979D3A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43777D5B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5A10EA3E" w14:textId="77777777" w:rsidR="003349B8" w:rsidRPr="00BE5913" w:rsidRDefault="003349B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7E7A2D" w:rsidRPr="00BE5913" w14:paraId="6BB579F8" w14:textId="77777777" w:rsidTr="00D20E1D">
        <w:trPr>
          <w:gridAfter w:val="1"/>
          <w:wAfter w:w="12" w:type="dxa"/>
          <w:trHeight w:val="139"/>
        </w:trPr>
        <w:tc>
          <w:tcPr>
            <w:tcW w:w="3237" w:type="dxa"/>
          </w:tcPr>
          <w:p w14:paraId="68840134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8" w:type="dxa"/>
          </w:tcPr>
          <w:p w14:paraId="2B2F1134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35" w:lineRule="auto"/>
              <w:ind w:left="-38" w:right="-73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74" w:type="dxa"/>
            <w:gridSpan w:val="2"/>
          </w:tcPr>
          <w:p w14:paraId="47B3B5C8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58" w:type="dxa"/>
          </w:tcPr>
          <w:p w14:paraId="545194D8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36" w:type="dxa"/>
          </w:tcPr>
          <w:p w14:paraId="58C7FE7B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204" w:type="dxa"/>
          </w:tcPr>
          <w:p w14:paraId="0B7A90A0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780AF8BA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1446" w:type="dxa"/>
            <w:gridSpan w:val="3"/>
          </w:tcPr>
          <w:p w14:paraId="57F4F706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35" w:lineRule="auto"/>
              <w:ind w:right="-96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</w:tr>
      <w:tr w:rsidR="000F74AB" w:rsidRPr="00BE5913" w14:paraId="3AB82F76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02CB604B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t>อาคารและอุปกรณ์</w:t>
            </w:r>
            <w:r w:rsidRPr="00BE5913">
              <w:rPr>
                <w:rFonts w:ascii="Angsana New" w:eastAsia="MS Mincho" w:hAnsi="Angsana New"/>
                <w:sz w:val="29"/>
                <w:szCs w:val="29"/>
              </w:rPr>
              <w:t xml:space="preserve"> </w:t>
            </w:r>
          </w:p>
          <w:p w14:paraId="2C15024D" w14:textId="4F39D19F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 xml:space="preserve">   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(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  <w:cs/>
              </w:rPr>
              <w:t>ความแตกต่างของค่าเสื่อมราคา</w:t>
            </w:r>
            <w:r w:rsidRPr="00BE5913">
              <w:rPr>
                <w:rFonts w:ascii="Angsana New" w:eastAsia="MS Mincho" w:hAnsi="Angsana New"/>
                <w:i/>
                <w:iCs/>
                <w:sz w:val="29"/>
                <w:szCs w:val="29"/>
              </w:rPr>
              <w:t>)</w:t>
            </w:r>
          </w:p>
        </w:tc>
        <w:tc>
          <w:tcPr>
            <w:tcW w:w="1528" w:type="dxa"/>
            <w:vAlign w:val="bottom"/>
          </w:tcPr>
          <w:p w14:paraId="3D060A55" w14:textId="24003B25" w:rsidR="000F74AB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103</w:t>
            </w:r>
          </w:p>
        </w:tc>
        <w:tc>
          <w:tcPr>
            <w:tcW w:w="274" w:type="dxa"/>
            <w:gridSpan w:val="2"/>
            <w:vAlign w:val="bottom"/>
          </w:tcPr>
          <w:p w14:paraId="2BC727DC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1250F99E" w14:textId="01E1FBA1" w:rsidR="000F74AB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202</w:t>
            </w:r>
          </w:p>
        </w:tc>
        <w:tc>
          <w:tcPr>
            <w:tcW w:w="236" w:type="dxa"/>
            <w:vAlign w:val="bottom"/>
          </w:tcPr>
          <w:p w14:paraId="4784DBF1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4EF69992" w14:textId="7E43405A" w:rsidR="000F74AB" w:rsidRPr="00BE5913" w:rsidRDefault="000F74AB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  <w:vAlign w:val="bottom"/>
          </w:tcPr>
          <w:p w14:paraId="656E5AE4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55A1C966" w14:textId="2D758A10" w:rsidR="000F74AB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305</w:t>
            </w:r>
          </w:p>
        </w:tc>
      </w:tr>
      <w:tr w:rsidR="000F74AB" w:rsidRPr="00BE5913" w14:paraId="5D1B9088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482B7A2" w14:textId="388387A6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hAnsi="Angsana New"/>
                <w:i/>
                <w:iCs/>
                <w:color w:val="0000FF"/>
                <w:sz w:val="29"/>
                <w:szCs w:val="29"/>
                <w:cs/>
              </w:rPr>
            </w:pPr>
            <w:r w:rsidRPr="00BE5913">
              <w:rPr>
                <w:rFonts w:asciiTheme="majorBidi" w:hAnsiTheme="majorBidi" w:hint="cs"/>
                <w:sz w:val="29"/>
                <w:szCs w:val="29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28" w:type="dxa"/>
            <w:vAlign w:val="bottom"/>
          </w:tcPr>
          <w:p w14:paraId="2D4EFBED" w14:textId="71CEE6BB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(500)</w:t>
            </w:r>
          </w:p>
        </w:tc>
        <w:tc>
          <w:tcPr>
            <w:tcW w:w="274" w:type="dxa"/>
            <w:gridSpan w:val="2"/>
            <w:vAlign w:val="bottom"/>
          </w:tcPr>
          <w:p w14:paraId="4A23758F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3C0A576D" w14:textId="4603CA1E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36" w:type="dxa"/>
            <w:vAlign w:val="bottom"/>
          </w:tcPr>
          <w:p w14:paraId="73C8BD06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77087381" w14:textId="7C31F264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lang w:val="en-GB"/>
              </w:rPr>
              <w:t>(6,024)</w:t>
            </w:r>
          </w:p>
        </w:tc>
        <w:tc>
          <w:tcPr>
            <w:tcW w:w="258" w:type="dxa"/>
            <w:vAlign w:val="bottom"/>
          </w:tcPr>
          <w:p w14:paraId="1A442476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428756D9" w14:textId="0E4C8D4B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(6,524)</w:t>
            </w:r>
          </w:p>
        </w:tc>
      </w:tr>
      <w:tr w:rsidR="000F74AB" w:rsidRPr="00BE5913" w14:paraId="2481C69D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4AF289A2" w14:textId="05A746EF" w:rsidR="000F74AB" w:rsidRPr="00BE5913" w:rsidRDefault="000F74AB" w:rsidP="00BE5913">
            <w:pPr>
              <w:tabs>
                <w:tab w:val="left" w:pos="360"/>
              </w:tabs>
              <w:spacing w:line="235" w:lineRule="auto"/>
              <w:ind w:left="156" w:right="-79" w:hanging="156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ประมาณการหนี้สินไม่หมุนเวียนสำหรับ</w:t>
            </w:r>
            <w:r w:rsidRPr="00BE5913">
              <w:rPr>
                <w:rFonts w:ascii="Angsana New" w:eastAsia="MS Mincho" w:hAnsi="Angsana New"/>
                <w:sz w:val="29"/>
                <w:szCs w:val="29"/>
                <w:cs/>
              </w:rPr>
              <w:br/>
            </w: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ผลประโยชน์พนักงาน</w:t>
            </w:r>
          </w:p>
        </w:tc>
        <w:tc>
          <w:tcPr>
            <w:tcW w:w="1528" w:type="dxa"/>
            <w:vAlign w:val="bottom"/>
          </w:tcPr>
          <w:p w14:paraId="19A02158" w14:textId="33DDF330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26,933</w:t>
            </w:r>
          </w:p>
        </w:tc>
        <w:tc>
          <w:tcPr>
            <w:tcW w:w="274" w:type="dxa"/>
            <w:gridSpan w:val="2"/>
            <w:vAlign w:val="bottom"/>
          </w:tcPr>
          <w:p w14:paraId="2F2BF966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64A1ADF8" w14:textId="002167CD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1,668</w:t>
            </w:r>
          </w:p>
        </w:tc>
        <w:tc>
          <w:tcPr>
            <w:tcW w:w="236" w:type="dxa"/>
            <w:vAlign w:val="bottom"/>
          </w:tcPr>
          <w:p w14:paraId="299C015A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vAlign w:val="bottom"/>
          </w:tcPr>
          <w:p w14:paraId="60EC8FA4" w14:textId="6F5130F1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53" w:right="-468" w:firstLine="601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lang w:val="en-GB"/>
              </w:rPr>
              <w:t>(8,868)</w:t>
            </w:r>
          </w:p>
        </w:tc>
        <w:tc>
          <w:tcPr>
            <w:tcW w:w="258" w:type="dxa"/>
            <w:vAlign w:val="bottom"/>
          </w:tcPr>
          <w:p w14:paraId="6E4F7E63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vAlign w:val="bottom"/>
          </w:tcPr>
          <w:p w14:paraId="6130B44D" w14:textId="6597B1AD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19,733</w:t>
            </w:r>
          </w:p>
        </w:tc>
      </w:tr>
      <w:tr w:rsidR="000F74AB" w:rsidRPr="00BE5913" w14:paraId="14539DB6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21AD4A4E" w14:textId="3C5D471A" w:rsidR="000F74AB" w:rsidRPr="00BE5913" w:rsidRDefault="000F74AB" w:rsidP="00BE5913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อัตราดอกเบี้ยที่แท้จริง</w:t>
            </w:r>
          </w:p>
        </w:tc>
        <w:tc>
          <w:tcPr>
            <w:tcW w:w="1528" w:type="dxa"/>
          </w:tcPr>
          <w:p w14:paraId="100860F0" w14:textId="0D47F781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1,381</w:t>
            </w:r>
          </w:p>
        </w:tc>
        <w:tc>
          <w:tcPr>
            <w:tcW w:w="274" w:type="dxa"/>
            <w:gridSpan w:val="2"/>
          </w:tcPr>
          <w:p w14:paraId="2C7B9F6B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1D9FA99C" w14:textId="119751F3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1,887</w:t>
            </w:r>
          </w:p>
        </w:tc>
        <w:tc>
          <w:tcPr>
            <w:tcW w:w="236" w:type="dxa"/>
          </w:tcPr>
          <w:p w14:paraId="113A8211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0C9C8917" w14:textId="3CAE56FE" w:rsidR="000F74AB" w:rsidRPr="00BE5913" w:rsidRDefault="000F74AB" w:rsidP="00BD73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35" w:lineRule="auto"/>
              <w:ind w:left="-153" w:right="-468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  <w:r w:rsidRPr="00BE5913">
              <w:rPr>
                <w:rFonts w:ascii="Angsana New" w:eastAsia="MS Mincho" w:hAnsi="Angsana New"/>
                <w:sz w:val="29"/>
                <w:szCs w:val="29"/>
                <w:lang w:val="en-GB"/>
              </w:rPr>
              <w:t>-</w:t>
            </w:r>
          </w:p>
        </w:tc>
        <w:tc>
          <w:tcPr>
            <w:tcW w:w="258" w:type="dxa"/>
          </w:tcPr>
          <w:p w14:paraId="6C43F2B2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05C2917A" w14:textId="0DDFC6E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3,268</w:t>
            </w:r>
          </w:p>
        </w:tc>
      </w:tr>
      <w:tr w:rsidR="00E26DF8" w:rsidRPr="00BE5913" w14:paraId="16C8722F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56CDA2E8" w14:textId="77777777" w:rsidR="00E26DF8" w:rsidRPr="00BE5913" w:rsidRDefault="00E26DF8" w:rsidP="00BE5913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528" w:type="dxa"/>
          </w:tcPr>
          <w:p w14:paraId="29EF7400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4" w:type="dxa"/>
            <w:gridSpan w:val="2"/>
          </w:tcPr>
          <w:p w14:paraId="6241F60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1789003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7DDA910D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44FB93B6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310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025E8DD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0074AAC8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</w:tr>
      <w:tr w:rsidR="00E26DF8" w:rsidRPr="00BE5913" w14:paraId="2F13EF29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7DFE420A" w14:textId="77777777" w:rsidR="00E26DF8" w:rsidRPr="00BE5913" w:rsidRDefault="00E26DF8" w:rsidP="00BE5913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</w:p>
        </w:tc>
        <w:tc>
          <w:tcPr>
            <w:tcW w:w="1528" w:type="dxa"/>
          </w:tcPr>
          <w:p w14:paraId="1E387485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74" w:type="dxa"/>
            <w:gridSpan w:val="2"/>
          </w:tcPr>
          <w:p w14:paraId="76DAC198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4141D5A9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5AE8E89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649EE4F3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right="310"/>
              <w:jc w:val="right"/>
              <w:rPr>
                <w:rFonts w:ascii="Angsana New" w:eastAsia="MS Mincho" w:hAnsi="Angsana New"/>
                <w:sz w:val="29"/>
                <w:szCs w:val="29"/>
                <w:lang w:val="en-GB"/>
              </w:rPr>
            </w:pPr>
          </w:p>
        </w:tc>
        <w:tc>
          <w:tcPr>
            <w:tcW w:w="258" w:type="dxa"/>
          </w:tcPr>
          <w:p w14:paraId="3EC22D8C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3A5A2395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</w:tr>
      <w:tr w:rsidR="00B80F90" w:rsidRPr="00BE5913" w14:paraId="5464BFFC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76BB4940" w14:textId="243D2F66" w:rsidR="00B80F90" w:rsidRPr="00BE5913" w:rsidRDefault="00B80F90" w:rsidP="00BE5913">
            <w:pPr>
              <w:spacing w:line="235" w:lineRule="auto"/>
              <w:ind w:right="-79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3349B8">
              <w:rPr>
                <w:rFonts w:ascii="Angsana New" w:eastAsia="MS Mincho" w:hAnsi="Angsana New" w:hint="cs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528" w:type="dxa"/>
          </w:tcPr>
          <w:p w14:paraId="09F6102B" w14:textId="7251D3DF" w:rsidR="00B80F90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8,060</w:t>
            </w:r>
          </w:p>
        </w:tc>
        <w:tc>
          <w:tcPr>
            <w:tcW w:w="274" w:type="dxa"/>
            <w:gridSpan w:val="2"/>
          </w:tcPr>
          <w:p w14:paraId="3FD6F519" w14:textId="77777777" w:rsidR="00B80F90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</w:tcPr>
          <w:p w14:paraId="348591C1" w14:textId="637C8B5D" w:rsidR="00B80F90" w:rsidRPr="00BE5913" w:rsidRDefault="003C3A02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(</w:t>
            </w:r>
            <w:r w:rsidR="00B80F90">
              <w:rPr>
                <w:rFonts w:asciiTheme="majorBidi" w:eastAsia="MS Mincho" w:hAnsiTheme="majorBidi" w:cstheme="majorBidi"/>
                <w:sz w:val="29"/>
                <w:szCs w:val="29"/>
              </w:rPr>
              <w:t>100</w:t>
            </w: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36" w:type="dxa"/>
          </w:tcPr>
          <w:p w14:paraId="03357282" w14:textId="77777777" w:rsidR="00B80F90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</w:tcPr>
          <w:p w14:paraId="34768D17" w14:textId="77F5EAF5" w:rsidR="00B80F90" w:rsidRPr="00E26DF8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</w:tcPr>
          <w:p w14:paraId="430F771C" w14:textId="77777777" w:rsidR="00B80F90" w:rsidRPr="00BE5913" w:rsidRDefault="00B80F9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</w:tcPr>
          <w:p w14:paraId="43595027" w14:textId="7D8F4016" w:rsidR="00B80F90" w:rsidRPr="00BE5913" w:rsidRDefault="00B80F90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sz w:val="29"/>
                <w:szCs w:val="29"/>
              </w:rPr>
              <w:t>7,960</w:t>
            </w:r>
          </w:p>
        </w:tc>
      </w:tr>
      <w:tr w:rsidR="000F74AB" w:rsidRPr="00BE5913" w14:paraId="29D4D451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</w:tcPr>
          <w:p w14:paraId="66D5FEEB" w14:textId="490FF90E" w:rsidR="000F74AB" w:rsidRPr="00BE5913" w:rsidRDefault="000F74AB" w:rsidP="00BE5913">
            <w:pPr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FB48993" w14:textId="56358BB9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3,252</w:t>
            </w:r>
          </w:p>
        </w:tc>
        <w:tc>
          <w:tcPr>
            <w:tcW w:w="274" w:type="dxa"/>
            <w:gridSpan w:val="2"/>
          </w:tcPr>
          <w:p w14:paraId="2C0EAEA3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B212D4F" w14:textId="6D1E92D2" w:rsidR="000F74AB" w:rsidRPr="00BE5913" w:rsidRDefault="000F74AB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549</w:t>
            </w:r>
          </w:p>
        </w:tc>
        <w:tc>
          <w:tcPr>
            <w:tcW w:w="236" w:type="dxa"/>
          </w:tcPr>
          <w:p w14:paraId="02D40186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1E2A9ED" w14:textId="3D44572A" w:rsidR="000F74AB" w:rsidRPr="00E26DF8" w:rsidRDefault="000F74AB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</w:tcPr>
          <w:p w14:paraId="7F9DCC99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bottom w:val="single" w:sz="4" w:space="0" w:color="auto"/>
            </w:tcBorders>
          </w:tcPr>
          <w:p w14:paraId="34292748" w14:textId="3F04C0A9" w:rsidR="000F74AB" w:rsidRPr="00BE5913" w:rsidRDefault="000F74AB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BE5913">
              <w:rPr>
                <w:rFonts w:asciiTheme="majorBidi" w:eastAsia="MS Mincho" w:hAnsiTheme="majorBidi" w:cstheme="majorBidi"/>
                <w:sz w:val="29"/>
                <w:szCs w:val="29"/>
              </w:rPr>
              <w:t>3,801</w:t>
            </w:r>
          </w:p>
        </w:tc>
      </w:tr>
      <w:tr w:rsidR="000F74AB" w:rsidRPr="00BE5913" w14:paraId="531984F1" w14:textId="77777777" w:rsidTr="00D20E1D">
        <w:trPr>
          <w:gridAfter w:val="1"/>
          <w:wAfter w:w="12" w:type="dxa"/>
          <w:trHeight w:val="348"/>
        </w:trPr>
        <w:tc>
          <w:tcPr>
            <w:tcW w:w="3237" w:type="dxa"/>
            <w:shd w:val="clear" w:color="auto" w:fill="auto"/>
          </w:tcPr>
          <w:p w14:paraId="64E1F520" w14:textId="03ACE5A6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5B453" w14:textId="3917D5B7" w:rsidR="000F74AB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39,229</w:t>
            </w:r>
          </w:p>
        </w:tc>
        <w:tc>
          <w:tcPr>
            <w:tcW w:w="274" w:type="dxa"/>
            <w:gridSpan w:val="2"/>
            <w:shd w:val="clear" w:color="auto" w:fill="auto"/>
          </w:tcPr>
          <w:p w14:paraId="6363BCFA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5A116" w14:textId="4274DCDF" w:rsidR="000F74AB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4,206</w:t>
            </w:r>
          </w:p>
        </w:tc>
        <w:tc>
          <w:tcPr>
            <w:tcW w:w="236" w:type="dxa"/>
            <w:shd w:val="clear" w:color="auto" w:fill="auto"/>
          </w:tcPr>
          <w:p w14:paraId="6411696F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6BA1E" w14:textId="5B31D732" w:rsidR="000F74AB" w:rsidRPr="00BA1ED7" w:rsidRDefault="000F74AB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 w:rsidRPr="00BA1ED7"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(14,892)</w:t>
            </w:r>
          </w:p>
        </w:tc>
        <w:tc>
          <w:tcPr>
            <w:tcW w:w="258" w:type="dxa"/>
          </w:tcPr>
          <w:p w14:paraId="1C1ECEDE" w14:textId="77777777" w:rsidR="000F74AB" w:rsidRPr="00BE5913" w:rsidRDefault="000F74A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2D670" w14:textId="6545D64E" w:rsidR="000F74AB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28,543</w:t>
            </w:r>
          </w:p>
        </w:tc>
      </w:tr>
      <w:tr w:rsidR="007E7A2D" w:rsidRPr="00BE5913" w14:paraId="459683D0" w14:textId="77777777" w:rsidTr="00D20E1D">
        <w:trPr>
          <w:gridAfter w:val="1"/>
          <w:wAfter w:w="12" w:type="dxa"/>
          <w:trHeight w:val="334"/>
        </w:trPr>
        <w:tc>
          <w:tcPr>
            <w:tcW w:w="3237" w:type="dxa"/>
            <w:shd w:val="clear" w:color="auto" w:fill="auto"/>
          </w:tcPr>
          <w:p w14:paraId="501DD96C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5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AE318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1C56E7E9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BA777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24678E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59EEF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0ACF0354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F7273" w14:textId="77777777" w:rsidR="007E7A2D" w:rsidRPr="00BE5913" w:rsidRDefault="007E7A2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26DF8" w:rsidRPr="00BE5913" w14:paraId="4F3761BF" w14:textId="77777777" w:rsidTr="00D20E1D">
        <w:trPr>
          <w:gridAfter w:val="1"/>
          <w:wAfter w:w="12" w:type="dxa"/>
          <w:trHeight w:val="432"/>
        </w:trPr>
        <w:tc>
          <w:tcPr>
            <w:tcW w:w="3237" w:type="dxa"/>
            <w:shd w:val="clear" w:color="auto" w:fill="auto"/>
          </w:tcPr>
          <w:p w14:paraId="21F9C2EE" w14:textId="55B27EC5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หนี้สิน</w:t>
            </w:r>
            <w:r w:rsidRPr="00BE5913"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  <w:t>ภาษีเงินได้รอการตัดบัญชี</w:t>
            </w:r>
          </w:p>
        </w:tc>
        <w:tc>
          <w:tcPr>
            <w:tcW w:w="1528" w:type="dxa"/>
            <w:shd w:val="clear" w:color="auto" w:fill="auto"/>
            <w:vAlign w:val="bottom"/>
          </w:tcPr>
          <w:p w14:paraId="05B7DFE2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7A149626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02D120BA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E128D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77E9369E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48E1532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bottom"/>
          </w:tcPr>
          <w:p w14:paraId="0740778F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E26DF8" w:rsidRPr="00BE5913" w14:paraId="782D4068" w14:textId="77777777" w:rsidTr="00D20E1D">
        <w:trPr>
          <w:gridAfter w:val="1"/>
          <w:wAfter w:w="12" w:type="dxa"/>
          <w:trHeight w:val="432"/>
        </w:trPr>
        <w:tc>
          <w:tcPr>
            <w:tcW w:w="3237" w:type="dxa"/>
            <w:shd w:val="clear" w:color="auto" w:fill="auto"/>
          </w:tcPr>
          <w:p w14:paraId="6C8F1FE3" w14:textId="63032DBE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i/>
                <w:iCs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sz w:val="29"/>
                <w:szCs w:val="29"/>
                <w:cs/>
              </w:rPr>
              <w:t>สินทรัพย์สิทธิการใช้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73E73" w14:textId="7C457260" w:rsidR="00E26DF8" w:rsidRPr="00E26DF8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(7,6</w:t>
            </w:r>
            <w:r w:rsidR="003C3A02">
              <w:rPr>
                <w:rFonts w:asciiTheme="majorBidi" w:eastAsia="MS Mincho" w:hAnsiTheme="majorBidi" w:cstheme="majorBidi"/>
                <w:sz w:val="29"/>
                <w:szCs w:val="29"/>
              </w:rPr>
              <w:t>83</w:t>
            </w: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7BB3ACB2" w14:textId="77777777" w:rsidR="00E26DF8" w:rsidRPr="00E26DF8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53096" w14:textId="168271A1" w:rsidR="00E26DF8" w:rsidRPr="00E26DF8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(101)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55B126" w14:textId="77777777" w:rsidR="00E26DF8" w:rsidRPr="00E26DF8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9E3A9" w14:textId="254DF160" w:rsidR="00E26DF8" w:rsidRPr="00E26DF8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58" w:type="dxa"/>
            <w:vAlign w:val="bottom"/>
          </w:tcPr>
          <w:p w14:paraId="381F90C1" w14:textId="77777777" w:rsidR="00E26DF8" w:rsidRPr="00E26DF8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  <w:tab w:val="decimal" w:pos="1056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sz w:val="29"/>
                <w:szCs w:val="29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bottom"/>
          </w:tcPr>
          <w:p w14:paraId="2E010518" w14:textId="32A8C8D4" w:rsidR="00E26DF8" w:rsidRPr="00E26DF8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sz w:val="29"/>
                <w:szCs w:val="29"/>
              </w:rPr>
            </w:pPr>
            <w:r w:rsidRPr="00E26DF8">
              <w:rPr>
                <w:rFonts w:asciiTheme="majorBidi" w:eastAsia="MS Mincho" w:hAnsiTheme="majorBidi" w:cstheme="majorBidi"/>
                <w:sz w:val="29"/>
                <w:szCs w:val="29"/>
              </w:rPr>
              <w:t>(7,784)</w:t>
            </w:r>
          </w:p>
        </w:tc>
      </w:tr>
      <w:tr w:rsidR="00E26DF8" w:rsidRPr="00BE5913" w14:paraId="483224CB" w14:textId="77777777" w:rsidTr="00D20E1D">
        <w:trPr>
          <w:trHeight w:val="85"/>
        </w:trPr>
        <w:tc>
          <w:tcPr>
            <w:tcW w:w="3237" w:type="dxa"/>
            <w:shd w:val="clear" w:color="auto" w:fill="auto"/>
          </w:tcPr>
          <w:p w14:paraId="4BCA1DCB" w14:textId="428F47C8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-79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5E2F8" w14:textId="68D1EFB0" w:rsidR="00E26DF8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(7,6</w:t>
            </w:r>
            <w:r w:rsidR="003C3A02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40FEFD" w14:textId="77777777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300E8" w14:textId="678E2996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(101)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6ABAE" w14:textId="77777777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52587" w14:textId="53DE41B9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96D746C" w14:textId="77777777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183EE9" w14:textId="108C3512" w:rsidR="00E26DF8" w:rsidRPr="00BE5913" w:rsidRDefault="00E26DF8" w:rsidP="00E26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(7,784)</w:t>
            </w:r>
          </w:p>
        </w:tc>
      </w:tr>
      <w:tr w:rsidR="00E26DF8" w:rsidRPr="00BE5913" w14:paraId="41966D82" w14:textId="77777777" w:rsidTr="00D20E1D">
        <w:trPr>
          <w:trHeight w:val="334"/>
        </w:trPr>
        <w:tc>
          <w:tcPr>
            <w:tcW w:w="3237" w:type="dxa"/>
            <w:shd w:val="clear" w:color="auto" w:fill="auto"/>
          </w:tcPr>
          <w:p w14:paraId="02655E83" w14:textId="20BD1076" w:rsidR="00E26DF8" w:rsidRPr="00BE5913" w:rsidRDefault="00BA1ED7" w:rsidP="000F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29"/>
                <w:szCs w:val="29"/>
                <w:cs/>
              </w:rPr>
              <w:t>สุทธิ</w:t>
            </w:r>
          </w:p>
        </w:tc>
        <w:tc>
          <w:tcPr>
            <w:tcW w:w="15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E781F6" w14:textId="77B04CCE" w:rsidR="00E26DF8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35" w:lineRule="auto"/>
              <w:ind w:right="-266"/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color w:val="000000" w:themeColor="text1"/>
                <w:sz w:val="29"/>
                <w:szCs w:val="29"/>
              </w:rPr>
              <w:t>31,546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7180F4" w14:textId="77777777" w:rsidR="00E26DF8" w:rsidRPr="00BE5913" w:rsidRDefault="00E26DF8" w:rsidP="000F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9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6CDF28" w14:textId="4462C5D1" w:rsidR="00E26DF8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108" w:right="-12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</w:rPr>
              <w:t>4,105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9D9E9" w14:textId="77777777" w:rsidR="00E26DF8" w:rsidRPr="00BE5913" w:rsidRDefault="00E26DF8" w:rsidP="000F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E98FB5" w14:textId="6DE45A67" w:rsidR="00E26DF8" w:rsidRPr="00BE5913" w:rsidRDefault="00E26DF8" w:rsidP="000F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35" w:lineRule="auto"/>
              <w:ind w:left="-153" w:right="-468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  <w:t>(14,892)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3ADCA3" w14:textId="77777777" w:rsidR="00E26DF8" w:rsidRPr="00BE5913" w:rsidRDefault="00E26DF8" w:rsidP="000F2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2F106F" w14:textId="538CEB70" w:rsidR="00E26DF8" w:rsidRPr="00BE5913" w:rsidRDefault="00E26DF8" w:rsidP="00BA1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35" w:lineRule="auto"/>
              <w:ind w:right="-46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20,759</w:t>
            </w:r>
          </w:p>
        </w:tc>
      </w:tr>
      <w:tr w:rsidR="00E26DF8" w:rsidRPr="00BE5913" w14:paraId="5CBCA366" w14:textId="77777777" w:rsidTr="00D20E1D">
        <w:trPr>
          <w:gridAfter w:val="1"/>
          <w:wAfter w:w="12" w:type="dxa"/>
          <w:trHeight w:val="334"/>
        </w:trPr>
        <w:tc>
          <w:tcPr>
            <w:tcW w:w="3237" w:type="dxa"/>
            <w:shd w:val="clear" w:color="auto" w:fill="auto"/>
          </w:tcPr>
          <w:p w14:paraId="6426825E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162" w:right="-79" w:hanging="162"/>
              <w:rPr>
                <w:rFonts w:ascii="Angsana New" w:eastAsia="MS Mincho" w:hAnsi="Angsana New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528" w:type="dxa"/>
            <w:shd w:val="clear" w:color="auto" w:fill="auto"/>
            <w:vAlign w:val="bottom"/>
          </w:tcPr>
          <w:p w14:paraId="3464402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4" w:type="dxa"/>
            <w:gridSpan w:val="2"/>
            <w:shd w:val="clear" w:color="auto" w:fill="auto"/>
            <w:vAlign w:val="bottom"/>
          </w:tcPr>
          <w:p w14:paraId="04FE7A4E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31A6BD28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7"/>
              </w:tabs>
              <w:spacing w:line="235" w:lineRule="auto"/>
              <w:ind w:right="-555" w:firstLine="15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B3718F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3186678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35" w:lineRule="auto"/>
              <w:ind w:right="-9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58" w:type="dxa"/>
            <w:vAlign w:val="bottom"/>
          </w:tcPr>
          <w:p w14:paraId="6A1FFC88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35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446" w:type="dxa"/>
            <w:gridSpan w:val="3"/>
            <w:shd w:val="clear" w:color="auto" w:fill="auto"/>
            <w:vAlign w:val="bottom"/>
          </w:tcPr>
          <w:p w14:paraId="6827DFAB" w14:textId="77777777" w:rsidR="00E26DF8" w:rsidRPr="00BE5913" w:rsidRDefault="00E26DF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35" w:lineRule="auto"/>
              <w:ind w:left="-153" w:right="-46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</w:tbl>
    <w:p w14:paraId="58403E96" w14:textId="6EBBB81A" w:rsidR="0000758C" w:rsidRPr="00BE5913" w:rsidRDefault="000075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63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228"/>
        <w:gridCol w:w="270"/>
        <w:gridCol w:w="1080"/>
        <w:gridCol w:w="270"/>
        <w:gridCol w:w="1083"/>
      </w:tblGrid>
      <w:tr w:rsidR="00A60924" w:rsidRPr="00BE5913" w14:paraId="030F3E50" w14:textId="77777777" w:rsidTr="002C597E">
        <w:trPr>
          <w:tblHeader/>
        </w:trPr>
        <w:tc>
          <w:tcPr>
            <w:tcW w:w="4320" w:type="dxa"/>
            <w:hideMark/>
          </w:tcPr>
          <w:p w14:paraId="5782A574" w14:textId="77777777" w:rsidR="00A60924" w:rsidRPr="00BE5913" w:rsidRDefault="00A6092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10" w:type="dxa"/>
            <w:gridSpan w:val="3"/>
            <w:hideMark/>
          </w:tcPr>
          <w:p w14:paraId="4A124841" w14:textId="48F145B6" w:rsidR="00A60924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6ABBC8" w14:textId="77777777" w:rsidR="00A60924" w:rsidRPr="00BE5913" w:rsidRDefault="00A6092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3" w:type="dxa"/>
            <w:gridSpan w:val="3"/>
            <w:hideMark/>
          </w:tcPr>
          <w:p w14:paraId="2BB2BD27" w14:textId="12B88697" w:rsidR="00A60924" w:rsidRPr="00BE5913" w:rsidRDefault="00A60924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597E" w:rsidRPr="00BE5913" w14:paraId="59A98A58" w14:textId="77777777" w:rsidTr="002C597E">
        <w:trPr>
          <w:tblHeader/>
        </w:trPr>
        <w:tc>
          <w:tcPr>
            <w:tcW w:w="4320" w:type="dxa"/>
            <w:hideMark/>
          </w:tcPr>
          <w:p w14:paraId="7AD63EED" w14:textId="192A9691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8390F54" w14:textId="2206ADB0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91482C"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00DAC10" w14:textId="77777777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28" w:type="dxa"/>
            <w:vAlign w:val="center"/>
          </w:tcPr>
          <w:p w14:paraId="778E8B2B" w14:textId="7D035115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91482C"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27DFB04" w14:textId="77777777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6138ED0" w14:textId="5D745832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91482C"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center"/>
          </w:tcPr>
          <w:p w14:paraId="575A8A8B" w14:textId="77777777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vAlign w:val="center"/>
          </w:tcPr>
          <w:p w14:paraId="4781CD30" w14:textId="65D4A7E3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256</w:t>
            </w:r>
            <w:r w:rsidR="0091482C"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6</w:t>
            </w:r>
          </w:p>
        </w:tc>
      </w:tr>
      <w:tr w:rsidR="002C597E" w:rsidRPr="00BE5913" w14:paraId="6B7EA969" w14:textId="77777777" w:rsidTr="00DF30FC">
        <w:trPr>
          <w:tblHeader/>
        </w:trPr>
        <w:tc>
          <w:tcPr>
            <w:tcW w:w="4320" w:type="dxa"/>
          </w:tcPr>
          <w:p w14:paraId="582D3EFD" w14:textId="77777777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3" w:type="dxa"/>
            <w:gridSpan w:val="7"/>
            <w:hideMark/>
          </w:tcPr>
          <w:p w14:paraId="5AD654C3" w14:textId="77777777" w:rsidR="002C597E" w:rsidRPr="00BE5913" w:rsidRDefault="002C597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0ED2" w:rsidRPr="00BE5913" w14:paraId="0BA957BD" w14:textId="77777777" w:rsidTr="008164E8">
        <w:tc>
          <w:tcPr>
            <w:tcW w:w="4320" w:type="dxa"/>
            <w:hideMark/>
          </w:tcPr>
          <w:p w14:paraId="5954722B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ยอดขาดทุนยกไป </w:t>
            </w:r>
          </w:p>
        </w:tc>
        <w:tc>
          <w:tcPr>
            <w:tcW w:w="1113" w:type="dxa"/>
            <w:shd w:val="clear" w:color="auto" w:fill="auto"/>
          </w:tcPr>
          <w:p w14:paraId="17ACB64A" w14:textId="7B334371" w:rsidR="00F40ED2" w:rsidRPr="00BE5913" w:rsidRDefault="00F40ED2" w:rsidP="00BE5913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179,563</w:t>
            </w:r>
          </w:p>
        </w:tc>
        <w:tc>
          <w:tcPr>
            <w:tcW w:w="269" w:type="dxa"/>
            <w:shd w:val="clear" w:color="auto" w:fill="auto"/>
          </w:tcPr>
          <w:p w14:paraId="57D9F71E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8" w:type="dxa"/>
            <w:shd w:val="clear" w:color="auto" w:fill="auto"/>
          </w:tcPr>
          <w:p w14:paraId="5FEA299D" w14:textId="6089FFF2" w:rsidR="00F40ED2" w:rsidRPr="00BE5913" w:rsidRDefault="00F40ED2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164,600</w:t>
            </w:r>
          </w:p>
        </w:tc>
        <w:tc>
          <w:tcPr>
            <w:tcW w:w="270" w:type="dxa"/>
          </w:tcPr>
          <w:p w14:paraId="354B6592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45D58" w14:textId="0254A5B2" w:rsidR="00F40ED2" w:rsidRPr="00BE5913" w:rsidRDefault="00F40ED2" w:rsidP="00BE5913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FDC17F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hideMark/>
          </w:tcPr>
          <w:p w14:paraId="39F51EBF" w14:textId="77777777" w:rsidR="00F40ED2" w:rsidRPr="00BE5913" w:rsidRDefault="00F40ED2" w:rsidP="00BE5913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40ED2" w:rsidRPr="00BE5913" w14:paraId="5693249C" w14:textId="77777777" w:rsidTr="002C597E">
        <w:trPr>
          <w:trHeight w:val="54"/>
        </w:trPr>
        <w:tc>
          <w:tcPr>
            <w:tcW w:w="4320" w:type="dxa"/>
            <w:hideMark/>
          </w:tcPr>
          <w:p w14:paraId="7A9792AC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2C659" w14:textId="68800AE6" w:rsidR="00F40ED2" w:rsidRPr="00BE5913" w:rsidRDefault="006C7E81" w:rsidP="00BE5913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18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179,563</w:t>
            </w:r>
          </w:p>
        </w:tc>
        <w:tc>
          <w:tcPr>
            <w:tcW w:w="269" w:type="dxa"/>
          </w:tcPr>
          <w:p w14:paraId="4DE01388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5A2206" w14:textId="378C1F86" w:rsidR="00F40ED2" w:rsidRPr="00BE5913" w:rsidRDefault="00F40ED2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164,600</w:t>
            </w:r>
          </w:p>
        </w:tc>
        <w:tc>
          <w:tcPr>
            <w:tcW w:w="270" w:type="dxa"/>
          </w:tcPr>
          <w:p w14:paraId="24D7FCF3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FB5AC" w14:textId="0465508B" w:rsidR="00F40ED2" w:rsidRPr="00BE5913" w:rsidRDefault="00F40ED2" w:rsidP="00BE5913">
            <w:pPr>
              <w:pStyle w:val="acctfourfigures"/>
              <w:tabs>
                <w:tab w:val="clear" w:pos="765"/>
                <w:tab w:val="decimal" w:pos="-140"/>
                <w:tab w:val="left" w:pos="130"/>
              </w:tabs>
              <w:spacing w:line="240" w:lineRule="atLeast"/>
              <w:ind w:left="-590" w:right="20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B92E39" w14:textId="77777777" w:rsidR="00F40ED2" w:rsidRPr="00BE5913" w:rsidRDefault="00F40ED2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2F1707" w14:textId="77777777" w:rsidR="00F40ED2" w:rsidRPr="00BE5913" w:rsidRDefault="00F40ED2" w:rsidP="00BE5913">
            <w:pPr>
              <w:pStyle w:val="acctfourfigures"/>
              <w:tabs>
                <w:tab w:val="clear" w:pos="765"/>
                <w:tab w:val="decimal" w:pos="-680"/>
                <w:tab w:val="left" w:pos="-500"/>
              </w:tabs>
              <w:spacing w:line="240" w:lineRule="atLeast"/>
              <w:ind w:left="-860" w:right="290" w:hanging="7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5F04FEF" w14:textId="77777777" w:rsidR="00A60924" w:rsidRPr="00BE5913" w:rsidRDefault="00A6092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65B2A71" w14:textId="79D72C88" w:rsidR="00124CB7" w:rsidRPr="00BE5913" w:rsidRDefault="002D7147" w:rsidP="00BE5913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E5913">
        <w:rPr>
          <w:rFonts w:asciiTheme="majorBidi" w:hAnsiTheme="majorBidi" w:cstheme="majorBidi"/>
          <w:sz w:val="30"/>
          <w:szCs w:val="30"/>
        </w:rPr>
        <w:t xml:space="preserve">31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E5913">
        <w:rPr>
          <w:rFonts w:asciiTheme="majorBidi" w:hAnsiTheme="majorBidi" w:cstheme="majorBidi"/>
          <w:sz w:val="30"/>
          <w:szCs w:val="30"/>
        </w:rPr>
        <w:t>256</w:t>
      </w:r>
      <w:r w:rsidR="008B525E" w:rsidRPr="00BE5913">
        <w:rPr>
          <w:rFonts w:asciiTheme="majorBidi" w:hAnsiTheme="majorBidi" w:cstheme="majorBidi"/>
          <w:sz w:val="30"/>
          <w:szCs w:val="30"/>
        </w:rPr>
        <w:t>7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กลุ่มบริษัทมีขาดทุนสะสมทางภาษีที่ไม่ได้รับรู้จำนวนเงิ</w:t>
      </w:r>
      <w:r w:rsidR="006C7E81" w:rsidRPr="00BE591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6C7E81" w:rsidRPr="00BE5913">
        <w:rPr>
          <w:rFonts w:asciiTheme="majorBidi" w:hAnsiTheme="majorBidi" w:cstheme="majorBidi"/>
          <w:sz w:val="30"/>
          <w:szCs w:val="30"/>
        </w:rPr>
        <w:t>898</w:t>
      </w:r>
      <w:r w:rsidR="00BA1ED7">
        <w:rPr>
          <w:rFonts w:asciiTheme="majorBidi" w:hAnsiTheme="majorBidi" w:cstheme="majorBidi"/>
          <w:sz w:val="30"/>
          <w:szCs w:val="30"/>
        </w:rPr>
        <w:t>.00</w:t>
      </w:r>
      <w:r w:rsidR="00772875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EB7F1D" w:rsidRPr="00BE5913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8B525E" w:rsidRPr="00BE59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13C46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8B525E" w:rsidRPr="00BE5913">
        <w:rPr>
          <w:rFonts w:asciiTheme="majorBidi" w:hAnsiTheme="majorBidi"/>
          <w:i/>
          <w:iCs/>
          <w:sz w:val="30"/>
          <w:szCs w:val="30"/>
        </w:rPr>
        <w:t>823</w:t>
      </w:r>
      <w:r w:rsidR="00404DA2" w:rsidRPr="00BE5913">
        <w:rPr>
          <w:rFonts w:asciiTheme="majorBidi" w:hAnsiTheme="majorBidi"/>
          <w:i/>
          <w:iCs/>
          <w:sz w:val="30"/>
          <w:szCs w:val="30"/>
        </w:rPr>
        <w:t>.00</w:t>
      </w:r>
      <w:r w:rsidR="00A327E9" w:rsidRPr="00BE591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124CB7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ซึ่งจะสิ้นอายุตามกฎหมายเกี่ยวกับภาษีเงินได้ในปี </w:t>
      </w:r>
      <w:r w:rsidR="00EF10BE" w:rsidRPr="00BE5913">
        <w:rPr>
          <w:rFonts w:asciiTheme="majorBidi" w:hAnsiTheme="majorBidi" w:cstheme="majorBidi"/>
          <w:sz w:val="30"/>
          <w:szCs w:val="30"/>
        </w:rPr>
        <w:t>256</w:t>
      </w:r>
      <w:r w:rsidR="003160C6" w:rsidRPr="00BE5913">
        <w:rPr>
          <w:rFonts w:asciiTheme="majorBidi" w:hAnsiTheme="majorBidi" w:cstheme="majorBidi"/>
          <w:sz w:val="30"/>
          <w:szCs w:val="30"/>
        </w:rPr>
        <w:t>8</w:t>
      </w:r>
      <w:r w:rsidR="00CA7823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370A09" w:rsidRPr="00BE5913">
        <w:rPr>
          <w:rFonts w:asciiTheme="majorBidi" w:hAnsiTheme="majorBidi" w:cstheme="majorBidi" w:hint="cs"/>
          <w:sz w:val="30"/>
          <w:szCs w:val="30"/>
          <w:cs/>
        </w:rPr>
        <w:t xml:space="preserve">ถึงปี </w:t>
      </w:r>
      <w:r w:rsidRPr="00BE5913">
        <w:rPr>
          <w:rFonts w:asciiTheme="majorBidi" w:hAnsiTheme="majorBidi" w:cstheme="majorBidi"/>
          <w:sz w:val="30"/>
          <w:szCs w:val="30"/>
        </w:rPr>
        <w:t>25</w:t>
      </w:r>
      <w:r w:rsidR="00781508" w:rsidRPr="00BE5913">
        <w:rPr>
          <w:rFonts w:asciiTheme="majorBidi" w:hAnsiTheme="majorBidi" w:cstheme="majorBidi"/>
          <w:sz w:val="30"/>
          <w:szCs w:val="30"/>
        </w:rPr>
        <w:t>7</w:t>
      </w:r>
      <w:r w:rsidR="003160C6" w:rsidRPr="00BE5913">
        <w:rPr>
          <w:rFonts w:asciiTheme="majorBidi" w:hAnsiTheme="majorBidi" w:cstheme="majorBidi"/>
          <w:sz w:val="30"/>
          <w:szCs w:val="30"/>
        </w:rPr>
        <w:t>2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124CB7" w:rsidRPr="00BE5913">
        <w:rPr>
          <w:rFonts w:asciiTheme="majorBidi" w:hAnsiTheme="majorBidi" w:cstheme="majorBidi" w:hint="cs"/>
          <w:sz w:val="30"/>
          <w:szCs w:val="30"/>
          <w:cs/>
        </w:rPr>
        <w:t>ทั้งนี้กลุ่มบริษัทยัง</w:t>
      </w:r>
      <w:r w:rsidR="00EB7F1D" w:rsidRPr="00BE5913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124CB7" w:rsidRPr="00BE5913">
        <w:rPr>
          <w:rFonts w:asciiTheme="majorBidi" w:hAnsiTheme="majorBidi" w:cstheme="majorBidi" w:hint="cs"/>
          <w:sz w:val="30"/>
          <w:szCs w:val="30"/>
          <w:cs/>
        </w:rPr>
        <w:t>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124CB7" w:rsidRPr="00BE5913">
        <w:rPr>
          <w:rFonts w:asciiTheme="majorBidi" w:hAnsiTheme="majorBidi" w:cstheme="majorBidi"/>
          <w:sz w:val="30"/>
          <w:szCs w:val="30"/>
        </w:rPr>
        <w:t> </w:t>
      </w:r>
      <w:r w:rsidR="00124CB7"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1764BFB" w14:textId="77777777" w:rsidR="00D10EA3" w:rsidRPr="00BE5913" w:rsidRDefault="00D10EA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09ACD6D5" w14:textId="77777777" w:rsidR="00A67880" w:rsidRPr="00BE5913" w:rsidRDefault="00A67880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BE5913">
        <w:rPr>
          <w:rFonts w:ascii="Angsana New" w:eastAsia="Angsana New" w:hAnsi="Angsana New"/>
          <w:sz w:val="30"/>
          <w:szCs w:val="30"/>
        </w:rPr>
        <w:t>2561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BE5913">
        <w:rPr>
          <w:rFonts w:ascii="Angsana New" w:eastAsia="Angsana New" w:hAnsi="Angsana New"/>
          <w:sz w:val="30"/>
          <w:szCs w:val="30"/>
        </w:rPr>
        <w:t>15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Pr="00BE5913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Pr="00BE5913">
        <w:rPr>
          <w:rFonts w:ascii="Angsana New" w:eastAsia="Angsana New" w:hAnsi="Angsana New"/>
          <w:sz w:val="30"/>
          <w:szCs w:val="30"/>
          <w:lang w:val="th"/>
        </w:rPr>
        <w:t xml:space="preserve">2566  </w:t>
      </w:r>
      <w:r w:rsidRPr="00BE5913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68CCD452" w14:textId="77777777" w:rsidR="00A67880" w:rsidRPr="00BE5913" w:rsidRDefault="00A6788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4BD9DC10" w14:textId="570F082B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6B82CB07" w14:textId="5C43DBF8" w:rsidR="00664BF6" w:rsidRPr="00BE5913" w:rsidRDefault="00664BF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5B6FA235" w14:textId="7CB1D16C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4AE9FC5" w14:textId="77777777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A344493" w14:textId="5632E337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E5913">
        <w:rPr>
          <w:rFonts w:ascii="Angsana New" w:hAnsi="Angsana New"/>
          <w:sz w:val="30"/>
          <w:szCs w:val="30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404DA2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Pr="00BE5913">
        <w:rPr>
          <w:rFonts w:ascii="Angsana New" w:hAnsi="Angsana New"/>
          <w:sz w:val="30"/>
          <w:szCs w:val="30"/>
        </w:rPr>
        <w:t>256</w:t>
      </w:r>
      <w:r w:rsidR="000A473D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="00B030E5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325AAB6F" w14:textId="77C78949" w:rsidR="00393892" w:rsidRPr="00BE5913" w:rsidRDefault="0039389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072241" w:rsidRPr="00BE5913" w14:paraId="5F0EF49A" w14:textId="77777777" w:rsidTr="001E2F30">
        <w:trPr>
          <w:tblHeader/>
        </w:trPr>
        <w:tc>
          <w:tcPr>
            <w:tcW w:w="3852" w:type="dxa"/>
          </w:tcPr>
          <w:p w14:paraId="3F74381F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6899C75D" w14:textId="426A6146" w:rsidR="00072241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E822D46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130FC540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327E9" w:rsidRPr="00BE5913" w14:paraId="12613C56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5BCA954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5CEB79E" w14:textId="7F57A458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666D98D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B4D60F" w14:textId="63BFD08A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E84BD24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0558D0B1" w14:textId="0FCDCF09" w:rsidR="00A327E9" w:rsidRPr="00BE5913" w:rsidRDefault="001227F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B4ADC2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41EBE948" w14:textId="52116190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</w:tr>
      <w:tr w:rsidR="00330668" w:rsidRPr="00BE5913" w14:paraId="7CEAE522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0A995396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7285F4F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DD2DEC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A377082" w14:textId="3A153D31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84"/>
              <w:jc w:val="center"/>
              <w:rPr>
                <w:rFonts w:ascii="Angsana New" w:eastAsia="MS Mincho" w:hAnsi="Angsana New"/>
                <w:b/>
                <w:spacing w:val="-8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spacing w:val="-8"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ปรับปรุง</w:t>
            </w:r>
            <w:r w:rsidRPr="00BE5913">
              <w:rPr>
                <w:rFonts w:ascii="Angsana New" w:eastAsia="MS Mincho" w:hAnsi="Angsana New" w:hint="cs"/>
                <w:b/>
                <w:spacing w:val="-8"/>
                <w:sz w:val="30"/>
                <w:szCs w:val="30"/>
                <w:cs/>
              </w:rPr>
              <w:t>ใหม่)</w:t>
            </w:r>
          </w:p>
        </w:tc>
        <w:tc>
          <w:tcPr>
            <w:tcW w:w="270" w:type="dxa"/>
            <w:shd w:val="clear" w:color="auto" w:fill="auto"/>
          </w:tcPr>
          <w:p w14:paraId="5BE3E06D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0258E16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C8CFB0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71D469C7" w14:textId="77777777" w:rsidR="00330668" w:rsidRPr="00BE5913" w:rsidRDefault="00330668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072241" w:rsidRPr="00BE5913" w14:paraId="1AACFC91" w14:textId="77777777" w:rsidTr="001E2F30">
        <w:trPr>
          <w:tblHeader/>
        </w:trPr>
        <w:tc>
          <w:tcPr>
            <w:tcW w:w="3852" w:type="dxa"/>
            <w:shd w:val="clear" w:color="auto" w:fill="auto"/>
          </w:tcPr>
          <w:p w14:paraId="04F75DC3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20D4B192" w14:textId="77777777" w:rsidR="00072241" w:rsidRPr="00BE5913" w:rsidRDefault="0007224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57C19" w:rsidRPr="00BE5913" w14:paraId="578D3D27" w14:textId="77777777" w:rsidTr="00016967">
        <w:tc>
          <w:tcPr>
            <w:tcW w:w="3852" w:type="dxa"/>
          </w:tcPr>
          <w:p w14:paraId="0783F30B" w14:textId="6EE340A7" w:rsidR="00B57C19" w:rsidRPr="00BE5913" w:rsidRDefault="00B57C19" w:rsidP="00BE5913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กำไรที่เป็นส่วนของผู้ถือหุ้นสามัญสำหรับปีสิ้นสุดวันที่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45F104ED" w14:textId="77777777" w:rsidR="00607528" w:rsidRPr="00BE5913" w:rsidRDefault="00607528" w:rsidP="00BE591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6C0FAE8E" w14:textId="7AB7ADFE" w:rsidR="00B57C19" w:rsidRPr="00BE5913" w:rsidRDefault="00334068" w:rsidP="00BE591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5,850,295</w:t>
            </w:r>
          </w:p>
        </w:tc>
        <w:tc>
          <w:tcPr>
            <w:tcW w:w="270" w:type="dxa"/>
            <w:vAlign w:val="center"/>
          </w:tcPr>
          <w:p w14:paraId="30A87B51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FB9971B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A8FA479" w14:textId="4DE6B46F" w:rsidR="00B57C19" w:rsidRPr="00BE5913" w:rsidRDefault="00B57C19" w:rsidP="00BE5913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5,037,860</w:t>
            </w:r>
          </w:p>
        </w:tc>
        <w:tc>
          <w:tcPr>
            <w:tcW w:w="270" w:type="dxa"/>
            <w:vAlign w:val="center"/>
          </w:tcPr>
          <w:p w14:paraId="03A58BD4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417373C1" w14:textId="77777777" w:rsidR="00607528" w:rsidRPr="00BE5913" w:rsidRDefault="00607528" w:rsidP="00BE591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0F1FDA4" w14:textId="14C19829" w:rsidR="00B57C19" w:rsidRPr="00BE5913" w:rsidRDefault="00334068" w:rsidP="00BE5913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3,600,643</w:t>
            </w:r>
          </w:p>
        </w:tc>
        <w:tc>
          <w:tcPr>
            <w:tcW w:w="270" w:type="dxa"/>
          </w:tcPr>
          <w:p w14:paraId="5E9C23D7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1B513538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717CFD7" w14:textId="157366E9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1,708,686</w:t>
            </w:r>
          </w:p>
        </w:tc>
      </w:tr>
      <w:tr w:rsidR="00607528" w:rsidRPr="00BE5913" w14:paraId="0851533B" w14:textId="77777777" w:rsidTr="000E0A0A">
        <w:tc>
          <w:tcPr>
            <w:tcW w:w="3852" w:type="dxa"/>
          </w:tcPr>
          <w:p w14:paraId="294DD7FD" w14:textId="3A0AD9F9" w:rsidR="00607528" w:rsidRPr="00BE5913" w:rsidRDefault="00607528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88" w:type="dxa"/>
          </w:tcPr>
          <w:p w14:paraId="2A63D310" w14:textId="49BF40DC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  <w:vAlign w:val="center"/>
          </w:tcPr>
          <w:p w14:paraId="52A4D199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809AAAF" w14:textId="166333C7" w:rsidR="00607528" w:rsidRPr="00BE5913" w:rsidRDefault="004F45A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  <w:vAlign w:val="center"/>
          </w:tcPr>
          <w:p w14:paraId="45E5B5B8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18792BE3" w14:textId="791D924C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32,002,343</w:t>
            </w:r>
          </w:p>
        </w:tc>
        <w:tc>
          <w:tcPr>
            <w:tcW w:w="270" w:type="dxa"/>
          </w:tcPr>
          <w:p w14:paraId="7B956759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</w:tcPr>
          <w:p w14:paraId="2DAAB0E7" w14:textId="47C925FB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32,002,343</w:t>
            </w:r>
          </w:p>
        </w:tc>
      </w:tr>
      <w:tr w:rsidR="00607528" w:rsidRPr="00BE5913" w14:paraId="661EEAA9" w14:textId="77777777" w:rsidTr="000E0A0A">
        <w:tc>
          <w:tcPr>
            <w:tcW w:w="3852" w:type="dxa"/>
          </w:tcPr>
          <w:p w14:paraId="4F4A3DD0" w14:textId="4D58EC30" w:rsidR="00607528" w:rsidRPr="00BE5913" w:rsidRDefault="00607528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E3222B6" w14:textId="7BE57A7E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2,618</w:t>
            </w:r>
          </w:p>
        </w:tc>
        <w:tc>
          <w:tcPr>
            <w:tcW w:w="270" w:type="dxa"/>
            <w:vAlign w:val="center"/>
          </w:tcPr>
          <w:p w14:paraId="146A8B45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66D7FF3" w14:textId="7CD6B113" w:rsidR="00607528" w:rsidRPr="00BE5913" w:rsidRDefault="00607528" w:rsidP="00BE591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BE591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618</w:t>
            </w:r>
          </w:p>
        </w:tc>
        <w:tc>
          <w:tcPr>
            <w:tcW w:w="270" w:type="dxa"/>
            <w:vAlign w:val="center"/>
          </w:tcPr>
          <w:p w14:paraId="41D27BB9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42E13801" w14:textId="6993DAB9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2,618</w:t>
            </w:r>
          </w:p>
        </w:tc>
        <w:tc>
          <w:tcPr>
            <w:tcW w:w="270" w:type="dxa"/>
          </w:tcPr>
          <w:p w14:paraId="552E695C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08CD6F2" w14:textId="7168EA11" w:rsidR="00607528" w:rsidRPr="00BE5913" w:rsidRDefault="00607528" w:rsidP="00BE5913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2,618</w:t>
            </w:r>
          </w:p>
        </w:tc>
      </w:tr>
      <w:tr w:rsidR="00607528" w:rsidRPr="00BE5913" w14:paraId="0BE82E9B" w14:textId="77777777" w:rsidTr="00D42B0C">
        <w:tc>
          <w:tcPr>
            <w:tcW w:w="3852" w:type="dxa"/>
          </w:tcPr>
          <w:p w14:paraId="52EF8651" w14:textId="77777777" w:rsidR="00607528" w:rsidRPr="00BE5913" w:rsidRDefault="00607528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A00B65B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8608E3D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B3D7115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F2811F1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0F44FFD4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517211C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35E18BF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07528" w:rsidRPr="00BE5913" w14:paraId="67ACB93A" w14:textId="77777777" w:rsidTr="00BD1BB3">
        <w:tc>
          <w:tcPr>
            <w:tcW w:w="3852" w:type="dxa"/>
          </w:tcPr>
          <w:p w14:paraId="6550B444" w14:textId="77777777" w:rsidR="00607528" w:rsidRPr="00BE5913" w:rsidRDefault="00607528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4208B3D" w14:textId="6EFFC72F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4F8A8AA3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0F56323" w14:textId="6B361DFB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32,004,961</w:t>
            </w:r>
          </w:p>
        </w:tc>
        <w:tc>
          <w:tcPr>
            <w:tcW w:w="270" w:type="dxa"/>
          </w:tcPr>
          <w:p w14:paraId="30E8F9FA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74CAB180" w14:textId="5F894181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1F0878DB" w14:textId="77777777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23113F0E" w14:textId="17DCF6FB" w:rsidR="00607528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961</w:t>
            </w:r>
          </w:p>
        </w:tc>
      </w:tr>
      <w:tr w:rsidR="00B57C19" w:rsidRPr="00BE5913" w14:paraId="2E9F9751" w14:textId="77777777" w:rsidTr="00BD1BB3">
        <w:tc>
          <w:tcPr>
            <w:tcW w:w="3852" w:type="dxa"/>
          </w:tcPr>
          <w:p w14:paraId="684AC84D" w14:textId="7C54582E" w:rsidR="00B57C19" w:rsidRPr="00BE5913" w:rsidRDefault="00B57C19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7F310D6" w14:textId="203E126E" w:rsidR="00B57C19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0.18</w:t>
            </w:r>
            <w:r w:rsidR="00D2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</w:tcPr>
          <w:p w14:paraId="62D99391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FF19DC" w14:textId="3172D719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0.15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74</w:t>
            </w:r>
          </w:p>
        </w:tc>
        <w:tc>
          <w:tcPr>
            <w:tcW w:w="270" w:type="dxa"/>
          </w:tcPr>
          <w:p w14:paraId="088FF440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9A013C" w14:textId="002FD946" w:rsidR="00B57C19" w:rsidRPr="00BE5913" w:rsidRDefault="00607528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0.11</w:t>
            </w:r>
            <w:r w:rsidR="00D2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502E274C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A679E9" w14:textId="69D8AB7C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0.05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</w:t>
            </w:r>
          </w:p>
        </w:tc>
      </w:tr>
    </w:tbl>
    <w:p w14:paraId="0B7594D6" w14:textId="0321DC34" w:rsidR="00506A2B" w:rsidRPr="00BE5913" w:rsidRDefault="00506A2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0EBC72B" w14:textId="77777777" w:rsidR="000140A0" w:rsidRDefault="0001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C4ADC23" w14:textId="3CEAA5EA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5913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3EEC138A" w14:textId="77777777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1B67366" w14:textId="4ED46699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BE5913">
        <w:rPr>
          <w:rFonts w:ascii="Angsana New" w:hAnsi="Angsana New"/>
          <w:sz w:val="30"/>
          <w:szCs w:val="30"/>
        </w:rPr>
        <w:t xml:space="preserve">31 </w:t>
      </w:r>
      <w:r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256</w:t>
      </w:r>
      <w:r w:rsidR="00B57C19" w:rsidRPr="00BE5913">
        <w:rPr>
          <w:rFonts w:ascii="Angsana New" w:hAnsi="Angsana New"/>
          <w:sz w:val="30"/>
          <w:szCs w:val="30"/>
        </w:rPr>
        <w:t>7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 xml:space="preserve">และ </w:t>
      </w:r>
      <w:r w:rsidRPr="00BE5913">
        <w:rPr>
          <w:rFonts w:ascii="Angsana New" w:hAnsi="Angsana New"/>
          <w:sz w:val="30"/>
          <w:szCs w:val="30"/>
        </w:rPr>
        <w:t>256</w:t>
      </w:r>
      <w:r w:rsidR="00B57C19" w:rsidRPr="00BE5913">
        <w:rPr>
          <w:rFonts w:ascii="Angsana New" w:hAnsi="Angsana New"/>
          <w:sz w:val="30"/>
          <w:szCs w:val="30"/>
        </w:rPr>
        <w:t>6</w:t>
      </w:r>
      <w:r w:rsidRPr="00BE5913">
        <w:rPr>
          <w:rFonts w:ascii="Angsana New" w:hAnsi="Angsana New"/>
          <w:sz w:val="30"/>
          <w:szCs w:val="30"/>
        </w:rPr>
        <w:t xml:space="preserve"> </w:t>
      </w:r>
      <w:r w:rsidRPr="00BE5913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B030E5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>ที่เป็นส่วนของ</w:t>
      </w:r>
      <w:r w:rsidR="00BA1ED7">
        <w:rPr>
          <w:rFonts w:ascii="Angsana New" w:hAnsi="Angsana New"/>
          <w:sz w:val="30"/>
          <w:szCs w:val="30"/>
        </w:rPr>
        <w:br/>
      </w:r>
      <w:r w:rsidRPr="00BE5913">
        <w:rPr>
          <w:rFonts w:ascii="Angsana New" w:hAnsi="Angsana New"/>
          <w:sz w:val="30"/>
          <w:szCs w:val="30"/>
          <w:cs/>
        </w:rPr>
        <w:t>ผู้ถือหุ้นสามัญของบริษัทและจำนวนหุ้นสามัญที่ออกจำหน่ายแล้วระหว่าง</w:t>
      </w:r>
      <w:r w:rsidR="00B030E5" w:rsidRPr="00BE5913">
        <w:rPr>
          <w:rFonts w:ascii="Angsana New" w:hAnsi="Angsana New" w:hint="cs"/>
          <w:sz w:val="30"/>
          <w:szCs w:val="30"/>
          <w:cs/>
        </w:rPr>
        <w:t>ปี</w:t>
      </w:r>
      <w:r w:rsidRPr="00BE5913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BE5913">
        <w:rPr>
          <w:rFonts w:ascii="Angsana New" w:hAnsi="Angsana New"/>
          <w:sz w:val="30"/>
          <w:szCs w:val="30"/>
        </w:rPr>
        <w:t xml:space="preserve"> </w:t>
      </w:r>
    </w:p>
    <w:p w14:paraId="4F75B07F" w14:textId="77777777" w:rsidR="00A327E9" w:rsidRPr="00BE5913" w:rsidRDefault="00A32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67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88"/>
        <w:gridCol w:w="270"/>
        <w:gridCol w:w="1260"/>
        <w:gridCol w:w="270"/>
        <w:gridCol w:w="1332"/>
        <w:gridCol w:w="270"/>
        <w:gridCol w:w="1233"/>
      </w:tblGrid>
      <w:tr w:rsidR="00A327E9" w:rsidRPr="00BE5913" w14:paraId="7A990CB6" w14:textId="77777777">
        <w:trPr>
          <w:tblHeader/>
        </w:trPr>
        <w:tc>
          <w:tcPr>
            <w:tcW w:w="3852" w:type="dxa"/>
          </w:tcPr>
          <w:p w14:paraId="39672BEC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18" w:type="dxa"/>
            <w:gridSpan w:val="3"/>
            <w:shd w:val="clear" w:color="auto" w:fill="auto"/>
          </w:tcPr>
          <w:p w14:paraId="460CD3A7" w14:textId="4A91CBB7" w:rsidR="00A327E9" w:rsidRPr="00BE5913" w:rsidRDefault="00740CE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75207C1D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shd w:val="clear" w:color="auto" w:fill="auto"/>
          </w:tcPr>
          <w:p w14:paraId="7A466B8D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A327E9" w:rsidRPr="00BE5913" w14:paraId="5ABED296" w14:textId="77777777">
        <w:trPr>
          <w:tblHeader/>
        </w:trPr>
        <w:tc>
          <w:tcPr>
            <w:tcW w:w="3852" w:type="dxa"/>
            <w:shd w:val="clear" w:color="auto" w:fill="auto"/>
          </w:tcPr>
          <w:p w14:paraId="5C899222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4B81179" w14:textId="69212052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48310BE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26354B" w14:textId="12E07233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BD76A25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320FD67F" w14:textId="0CCFFBED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4A4A3CD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5B2CA4E5" w14:textId="023B604C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256</w:t>
            </w:r>
            <w:r w:rsidR="00B57C19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</w:tr>
      <w:tr w:rsidR="004E0A19" w:rsidRPr="00BE5913" w14:paraId="701883E9" w14:textId="77777777">
        <w:trPr>
          <w:tblHeader/>
        </w:trPr>
        <w:tc>
          <w:tcPr>
            <w:tcW w:w="3852" w:type="dxa"/>
            <w:shd w:val="clear" w:color="auto" w:fill="auto"/>
          </w:tcPr>
          <w:p w14:paraId="3C89629F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7D994400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D2B6D2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BC9C2F" w14:textId="04063454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8" w:right="-184"/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/>
                <w:b/>
                <w:sz w:val="30"/>
                <w:szCs w:val="30"/>
              </w:rPr>
              <w:t>(</w:t>
            </w:r>
            <w:r w:rsidRPr="00BE5913">
              <w:rPr>
                <w:rFonts w:ascii="Angsana New" w:eastAsia="MS Mincho" w:hAnsi="Angsana New" w:hint="cs"/>
                <w:b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7C0A7B1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4EE0B5E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36D55C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</w:tcPr>
          <w:p w14:paraId="61A41DCF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sz w:val="30"/>
                <w:szCs w:val="30"/>
                <w:cs/>
              </w:rPr>
            </w:pPr>
          </w:p>
        </w:tc>
      </w:tr>
      <w:tr w:rsidR="00A327E9" w:rsidRPr="00BE5913" w14:paraId="5058785D" w14:textId="77777777">
        <w:trPr>
          <w:tblHeader/>
        </w:trPr>
        <w:tc>
          <w:tcPr>
            <w:tcW w:w="3852" w:type="dxa"/>
            <w:shd w:val="clear" w:color="auto" w:fill="auto"/>
          </w:tcPr>
          <w:p w14:paraId="404DFBB9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5823" w:type="dxa"/>
            <w:gridSpan w:val="7"/>
            <w:shd w:val="clear" w:color="auto" w:fill="auto"/>
          </w:tcPr>
          <w:p w14:paraId="0ABEAF51" w14:textId="77777777" w:rsidR="00A327E9" w:rsidRPr="00BE5913" w:rsidRDefault="00A327E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BE5913">
              <w:rPr>
                <w:rFonts w:ascii="Angsana New" w:eastAsia="MS Mincho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BE5913"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334068" w:rsidRPr="00BE5913" w14:paraId="5036DA88" w14:textId="77777777">
        <w:tc>
          <w:tcPr>
            <w:tcW w:w="3852" w:type="dxa"/>
          </w:tcPr>
          <w:p w14:paraId="6D0E5BA1" w14:textId="201DCFE7" w:rsidR="00334068" w:rsidRPr="00BE5913" w:rsidRDefault="00334068" w:rsidP="00334068">
            <w:pPr>
              <w:tabs>
                <w:tab w:val="clear" w:pos="227"/>
                <w:tab w:val="clear" w:pos="454"/>
                <w:tab w:val="clear" w:pos="3515"/>
                <w:tab w:val="left" w:pos="147"/>
                <w:tab w:val="left" w:pos="327"/>
                <w:tab w:val="left" w:pos="3570"/>
              </w:tabs>
              <w:ind w:left="246" w:hanging="2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>)</w:t>
            </w:r>
            <w:r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สำหรับปีสิ้นสุดวันที่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30ADA2FC" w14:textId="77777777" w:rsidR="00334068" w:rsidRPr="00BE5913" w:rsidRDefault="00334068" w:rsidP="00334068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5ADE1324" w14:textId="105268A1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5,850,295</w:t>
            </w:r>
          </w:p>
        </w:tc>
        <w:tc>
          <w:tcPr>
            <w:tcW w:w="270" w:type="dxa"/>
            <w:vAlign w:val="center"/>
          </w:tcPr>
          <w:p w14:paraId="14913C66" w14:textId="77777777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2E65E425" w14:textId="77777777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2C6D33F" w14:textId="15EE3097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5,037,860</w:t>
            </w:r>
          </w:p>
        </w:tc>
        <w:tc>
          <w:tcPr>
            <w:tcW w:w="270" w:type="dxa"/>
            <w:vAlign w:val="center"/>
          </w:tcPr>
          <w:p w14:paraId="40A2E896" w14:textId="77777777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double" w:sz="4" w:space="0" w:color="auto"/>
            </w:tcBorders>
            <w:vAlign w:val="center"/>
          </w:tcPr>
          <w:p w14:paraId="1AF9B317" w14:textId="77777777" w:rsidR="00334068" w:rsidRPr="00BE5913" w:rsidRDefault="00334068" w:rsidP="00334068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4C18E05" w14:textId="7858428F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3,600,643</w:t>
            </w:r>
          </w:p>
        </w:tc>
        <w:tc>
          <w:tcPr>
            <w:tcW w:w="270" w:type="dxa"/>
          </w:tcPr>
          <w:p w14:paraId="50723340" w14:textId="77777777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center"/>
          </w:tcPr>
          <w:p w14:paraId="73D7F567" w14:textId="77777777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48250B7F" w14:textId="3EEE5EA3" w:rsidR="00334068" w:rsidRPr="00BE5913" w:rsidRDefault="00334068" w:rsidP="00334068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1,708,686</w:t>
            </w:r>
          </w:p>
        </w:tc>
      </w:tr>
      <w:tr w:rsidR="00B57C19" w:rsidRPr="00BE5913" w14:paraId="612C57C0" w14:textId="77777777">
        <w:tc>
          <w:tcPr>
            <w:tcW w:w="3852" w:type="dxa"/>
          </w:tcPr>
          <w:p w14:paraId="636A739D" w14:textId="06155D78" w:rsidR="00B57C19" w:rsidRPr="00BE5913" w:rsidRDefault="00B57C19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</w:tcPr>
          <w:p w14:paraId="05E23092" w14:textId="5F9B9635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516DFF0B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DE3712" w14:textId="62CBF6B0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7EF35A7E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8E39360" w14:textId="7E5A1FAA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961</w:t>
            </w:r>
          </w:p>
        </w:tc>
        <w:tc>
          <w:tcPr>
            <w:tcW w:w="270" w:type="dxa"/>
          </w:tcPr>
          <w:p w14:paraId="2D99B09A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bottom"/>
          </w:tcPr>
          <w:p w14:paraId="7C18DEE8" w14:textId="0CBB7BA2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004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961</w:t>
            </w:r>
          </w:p>
        </w:tc>
      </w:tr>
      <w:tr w:rsidR="00B57C19" w:rsidRPr="00BE5913" w14:paraId="20160A0A" w14:textId="77777777" w:rsidTr="00A327E9">
        <w:tc>
          <w:tcPr>
            <w:tcW w:w="3852" w:type="dxa"/>
          </w:tcPr>
          <w:p w14:paraId="7D2F491F" w14:textId="77777777" w:rsidR="00B57C19" w:rsidRPr="00BE5913" w:rsidRDefault="00B57C19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188" w:type="dxa"/>
            <w:vAlign w:val="center"/>
          </w:tcPr>
          <w:p w14:paraId="1A152B71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9304739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0C291FE4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B91A90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vAlign w:val="center"/>
          </w:tcPr>
          <w:p w14:paraId="783CCAA5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370EF5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vAlign w:val="center"/>
          </w:tcPr>
          <w:p w14:paraId="0E459FF4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57C19" w:rsidRPr="00BE5913" w14:paraId="47FD60AA" w14:textId="77777777">
        <w:tc>
          <w:tcPr>
            <w:tcW w:w="3852" w:type="dxa"/>
          </w:tcPr>
          <w:p w14:paraId="5AC05F17" w14:textId="26BF58AF" w:rsidR="00B57C19" w:rsidRPr="00BE5913" w:rsidRDefault="00B57C19" w:rsidP="00BE591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10CD2F1" w14:textId="0CF38ADC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405</w:t>
            </w:r>
          </w:p>
        </w:tc>
        <w:tc>
          <w:tcPr>
            <w:tcW w:w="270" w:type="dxa"/>
            <w:vAlign w:val="center"/>
          </w:tcPr>
          <w:p w14:paraId="04053C60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7E9D3AA" w14:textId="12F1A127" w:rsidR="00B57C19" w:rsidRPr="00BE5913" w:rsidRDefault="00B57C19" w:rsidP="00BE5913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270" w:type="dxa"/>
            <w:vAlign w:val="center"/>
          </w:tcPr>
          <w:p w14:paraId="406A01B7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14:paraId="3DD0A4F8" w14:textId="32D4F535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34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405</w:t>
            </w:r>
          </w:p>
        </w:tc>
        <w:tc>
          <w:tcPr>
            <w:tcW w:w="270" w:type="dxa"/>
            <w:vAlign w:val="center"/>
          </w:tcPr>
          <w:p w14:paraId="08558F9F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center"/>
          </w:tcPr>
          <w:p w14:paraId="55736BDA" w14:textId="147D0F17" w:rsidR="00B57C19" w:rsidRPr="00BE5913" w:rsidRDefault="00B57C19" w:rsidP="00BE5913">
            <w:pPr>
              <w:pStyle w:val="acctfourfigures"/>
              <w:tabs>
                <w:tab w:val="clear" w:pos="765"/>
                <w:tab w:val="decimal" w:pos="1013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8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7</w:t>
            </w:r>
            <w:r w:rsidRPr="00BE59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</w:t>
            </w:r>
          </w:p>
        </w:tc>
      </w:tr>
      <w:tr w:rsidR="00B57C19" w:rsidRPr="00BE5913" w14:paraId="08B8EF17" w14:textId="77777777" w:rsidTr="00A327E9">
        <w:tc>
          <w:tcPr>
            <w:tcW w:w="3852" w:type="dxa"/>
          </w:tcPr>
          <w:p w14:paraId="088BF688" w14:textId="5381731C" w:rsidR="00B57C19" w:rsidRPr="00BE5913" w:rsidRDefault="00B57C19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D6B29" w14:textId="2619457D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039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72850717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DFFA7" w14:textId="0EA75840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32,013,716</w:t>
            </w:r>
          </w:p>
        </w:tc>
        <w:tc>
          <w:tcPr>
            <w:tcW w:w="270" w:type="dxa"/>
          </w:tcPr>
          <w:p w14:paraId="3AF5A513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AAA08" w14:textId="2CC4587E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32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039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366</w:t>
            </w:r>
          </w:p>
        </w:tc>
        <w:tc>
          <w:tcPr>
            <w:tcW w:w="270" w:type="dxa"/>
          </w:tcPr>
          <w:p w14:paraId="05E9F6D6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F2204" w14:textId="7D54C900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32,013,716</w:t>
            </w:r>
          </w:p>
        </w:tc>
      </w:tr>
      <w:tr w:rsidR="00B57C19" w:rsidRPr="00BE5913" w14:paraId="7F2887C7" w14:textId="77777777" w:rsidTr="003D7E27">
        <w:tc>
          <w:tcPr>
            <w:tcW w:w="3852" w:type="dxa"/>
          </w:tcPr>
          <w:p w14:paraId="224C6015" w14:textId="5B0BD34E" w:rsidR="00B57C19" w:rsidRPr="00BE5913" w:rsidRDefault="00B57C19" w:rsidP="00BE591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BE5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70ECE62" w14:textId="2027B2A3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0.18</w:t>
            </w:r>
            <w:r w:rsidR="00D2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3E106DC1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74F4B06" w14:textId="45ED99CC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0.1574</w:t>
            </w:r>
          </w:p>
        </w:tc>
        <w:tc>
          <w:tcPr>
            <w:tcW w:w="270" w:type="dxa"/>
          </w:tcPr>
          <w:p w14:paraId="57FDEAB6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23789" w14:textId="29DA6DE8" w:rsidR="00B57C19" w:rsidRPr="00BE5913" w:rsidRDefault="00833677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0.11</w:t>
            </w:r>
            <w:r w:rsidR="00D20E1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2B9606F" w14:textId="77777777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B537BF" w14:textId="522227F0" w:rsidR="00B57C19" w:rsidRPr="00BE5913" w:rsidRDefault="00B57C19" w:rsidP="00BE5913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0.0534</w:t>
            </w:r>
          </w:p>
        </w:tc>
      </w:tr>
    </w:tbl>
    <w:p w14:paraId="12BF9F31" w14:textId="4F8E7654" w:rsidR="00781508" w:rsidRPr="00BE5913" w:rsidRDefault="0078150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CA4B81A" w14:textId="296DC5B9" w:rsidR="00E34B05" w:rsidRPr="00BE5913" w:rsidRDefault="00E34B05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347258B" w14:textId="77777777" w:rsidR="00E34B05" w:rsidRPr="00BE5913" w:rsidRDefault="00E34B0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E34B05" w:rsidRPr="00BE5913" w14:paraId="7E74E1F4" w14:textId="77777777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3C7E4896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3B37A28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27623E4E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EFCEDC8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83AFB61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19CA9D78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D07C749" w14:textId="77777777" w:rsidR="00E34B05" w:rsidRPr="00BE5913" w:rsidDel="00D43E7A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34B05" w:rsidRPr="00BE5913" w14:paraId="2120F0B5" w14:textId="77777777">
        <w:trPr>
          <w:tblHeader/>
        </w:trPr>
        <w:tc>
          <w:tcPr>
            <w:tcW w:w="2862" w:type="dxa"/>
            <w:shd w:val="clear" w:color="auto" w:fill="auto"/>
          </w:tcPr>
          <w:p w14:paraId="650D54CF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B7B7D1D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B7B9B4C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3001A3AD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9F1015C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DCDF446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34B05" w:rsidRPr="00BE5913" w14:paraId="170CD6E9" w14:textId="77777777">
        <w:tc>
          <w:tcPr>
            <w:tcW w:w="2862" w:type="dxa"/>
            <w:shd w:val="clear" w:color="auto" w:fill="auto"/>
          </w:tcPr>
          <w:p w14:paraId="07BF09FA" w14:textId="47046619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104D09" w:rsidRPr="00BE5913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800" w:type="dxa"/>
            <w:shd w:val="clear" w:color="auto" w:fill="auto"/>
          </w:tcPr>
          <w:p w14:paraId="46EE7477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44F6DF5C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4DE39600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EFE6614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09ECC34" w14:textId="77777777" w:rsidR="00E34B05" w:rsidRPr="00BE5913" w:rsidRDefault="00E34B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A19" w:rsidRPr="00BE5913" w14:paraId="432A6324" w14:textId="77777777" w:rsidTr="005933B5">
        <w:tc>
          <w:tcPr>
            <w:tcW w:w="2862" w:type="dxa"/>
            <w:shd w:val="clear" w:color="auto" w:fill="auto"/>
          </w:tcPr>
          <w:p w14:paraId="629D7166" w14:textId="662EE0AF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5933B5" w:rsidRPr="00BE5913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4D143E34" w14:textId="4160A54B" w:rsidR="004E0A19" w:rsidRPr="00BE5913" w:rsidRDefault="00D9699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26</w:t>
            </w:r>
            <w:r w:rsidR="004E0A19"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E0A19" w:rsidRPr="00BE5913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="004E0A19" w:rsidRPr="00BE5913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="004E0A19"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0A19" w:rsidRPr="00BE5913">
              <w:rPr>
                <w:rFonts w:ascii="Angsana New" w:hAnsi="Angsana New"/>
                <w:sz w:val="30"/>
                <w:szCs w:val="30"/>
              </w:rPr>
              <w:t>256</w:t>
            </w:r>
            <w:r w:rsidR="00104D09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908" w:type="dxa"/>
            <w:shd w:val="clear" w:color="auto" w:fill="auto"/>
          </w:tcPr>
          <w:p w14:paraId="1CA33D2A" w14:textId="123B76D6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04D09" w:rsidRPr="00BE5913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D6E39CB" w14:textId="05BC6CCA" w:rsidR="004E0A19" w:rsidRPr="00BE5913" w:rsidRDefault="009423F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0.050</w:t>
            </w:r>
          </w:p>
        </w:tc>
        <w:tc>
          <w:tcPr>
            <w:tcW w:w="236" w:type="dxa"/>
            <w:shd w:val="clear" w:color="auto" w:fill="auto"/>
          </w:tcPr>
          <w:p w14:paraId="48ABE9CD" w14:textId="77777777" w:rsidR="004E0A19" w:rsidRPr="00BE5913" w:rsidRDefault="004E0A1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6353B23" w14:textId="7E3D0446" w:rsidR="004E0A19" w:rsidRPr="00BE5913" w:rsidRDefault="00121C7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  <w:tab w:val="left" w:pos="81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1,600,145</w:t>
            </w:r>
          </w:p>
        </w:tc>
      </w:tr>
      <w:tr w:rsidR="005933B5" w:rsidRPr="00BE5913" w14:paraId="072F6BE5" w14:textId="77777777" w:rsidTr="005933B5">
        <w:tc>
          <w:tcPr>
            <w:tcW w:w="2862" w:type="dxa"/>
            <w:shd w:val="clear" w:color="auto" w:fill="auto"/>
          </w:tcPr>
          <w:p w14:paraId="0E255FE3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ADC3E3D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7E4C7B87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572BF449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4C47734E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shd w:val="clear" w:color="auto" w:fill="auto"/>
          </w:tcPr>
          <w:p w14:paraId="6C1F488E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33B5" w:rsidRPr="00BE5913" w14:paraId="6DA19325" w14:textId="77777777" w:rsidTr="005933B5">
        <w:tc>
          <w:tcPr>
            <w:tcW w:w="2862" w:type="dxa"/>
            <w:shd w:val="clear" w:color="auto" w:fill="auto"/>
          </w:tcPr>
          <w:p w14:paraId="2E448327" w14:textId="05411E1D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ปี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256</w:t>
            </w:r>
            <w:r w:rsidR="00104D09" w:rsidRPr="00BE5913">
              <w:rPr>
                <w:rFonts w:ascii="Angsana New" w:hAnsi="Angsana New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156833F4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599DE7BD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19D01E2C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236" w:type="dxa"/>
            <w:shd w:val="clear" w:color="auto" w:fill="auto"/>
          </w:tcPr>
          <w:p w14:paraId="60222FA9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A8B50A5" w14:textId="77777777" w:rsidR="005933B5" w:rsidRPr="00BE5913" w:rsidRDefault="005933B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04D09" w:rsidRPr="00BE5913" w14:paraId="370DC518" w14:textId="77777777" w:rsidTr="005933B5">
        <w:tc>
          <w:tcPr>
            <w:tcW w:w="2862" w:type="dxa"/>
            <w:shd w:val="clear" w:color="auto" w:fill="auto"/>
          </w:tcPr>
          <w:p w14:paraId="74F74C2E" w14:textId="1EFB9443" w:rsidR="00104D09" w:rsidRPr="00BE5913" w:rsidRDefault="00104D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4E327752" w14:textId="67EFED34" w:rsidR="00104D09" w:rsidRPr="00BE5913" w:rsidRDefault="00104D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BE5913">
              <w:rPr>
                <w:rFonts w:ascii="Angsana New" w:hAnsi="Angsana New"/>
                <w:sz w:val="30"/>
                <w:szCs w:val="30"/>
              </w:rPr>
              <w:t>2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BE5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30"/>
                <w:szCs w:val="30"/>
              </w:rPr>
              <w:t>256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01187350" w14:textId="438A239B" w:rsidR="00104D09" w:rsidRPr="00BE5913" w:rsidRDefault="00104D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BE5913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20C7478" w14:textId="7DEA2A79" w:rsidR="00104D09" w:rsidRPr="00BE5913" w:rsidRDefault="00104D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BE5913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</w:t>
            </w:r>
            <w:r w:rsidRPr="00BE59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52DCE01B" w14:textId="77777777" w:rsidR="00104D09" w:rsidRPr="00BE5913" w:rsidRDefault="00104D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7E8E6035" w14:textId="275D6AB5" w:rsidR="00104D09" w:rsidRPr="00BE5913" w:rsidRDefault="00104D0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5913">
              <w:rPr>
                <w:rFonts w:ascii="Angsana New" w:hAnsi="Angsana New"/>
                <w:b/>
                <w:bCs/>
                <w:sz w:val="30"/>
                <w:szCs w:val="30"/>
              </w:rPr>
              <w:t>1,024,033</w:t>
            </w:r>
          </w:p>
        </w:tc>
      </w:tr>
    </w:tbl>
    <w:p w14:paraId="58FAF3BF" w14:textId="401E96E0" w:rsidR="000140A0" w:rsidRDefault="000140A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8EE803" w14:textId="77777777" w:rsidR="000140A0" w:rsidRDefault="00014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335C00AC" w14:textId="3D30929E" w:rsidR="00287B73" w:rsidRPr="00BE5913" w:rsidRDefault="00287B7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928F76" w14:textId="77777777" w:rsidR="003C4FAE" w:rsidRPr="00BE5913" w:rsidRDefault="003C4FA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00DE156F" w14:textId="055553A5" w:rsidR="00020DB6" w:rsidRPr="00E732FF" w:rsidRDefault="00020DB6" w:rsidP="00BE5913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hanging="90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732FF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E732FF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467E6A63" w14:textId="77777777" w:rsidR="00020DB6" w:rsidRPr="00BE5913" w:rsidRDefault="00020DB6" w:rsidP="00BE591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F8320BF" w14:textId="23524C56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747514A" w14:textId="77777777" w:rsidR="00721815" w:rsidRPr="00BE5913" w:rsidRDefault="0072181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821733" w14:textId="77777777" w:rsidR="000128E8" w:rsidRPr="00BE5913" w:rsidRDefault="000128E8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0128E8" w:rsidRPr="00BE5913" w:rsidSect="00891371">
          <w:headerReference w:type="default" r:id="rId31"/>
          <w:footerReference w:type="default" r:id="rId32"/>
          <w:pgSz w:w="11909" w:h="16834" w:code="9"/>
          <w:pgMar w:top="576" w:right="1152" w:bottom="691" w:left="1152" w:header="720" w:footer="720" w:gutter="0"/>
          <w:cols w:space="720"/>
          <w:docGrid w:linePitch="245"/>
        </w:sectPr>
      </w:pPr>
    </w:p>
    <w:tbl>
      <w:tblPr>
        <w:tblW w:w="4893" w:type="pct"/>
        <w:tblInd w:w="630" w:type="dxa"/>
        <w:tblLayout w:type="fixed"/>
        <w:tblLook w:val="04A0" w:firstRow="1" w:lastRow="0" w:firstColumn="1" w:lastColumn="0" w:noHBand="0" w:noVBand="1"/>
      </w:tblPr>
      <w:tblGrid>
        <w:gridCol w:w="2700"/>
        <w:gridCol w:w="204"/>
        <w:gridCol w:w="34"/>
        <w:gridCol w:w="1566"/>
        <w:gridCol w:w="1627"/>
        <w:gridCol w:w="1706"/>
        <w:gridCol w:w="6"/>
        <w:gridCol w:w="1261"/>
        <w:gridCol w:w="268"/>
        <w:gridCol w:w="1173"/>
        <w:gridCol w:w="271"/>
        <w:gridCol w:w="1170"/>
        <w:gridCol w:w="271"/>
        <w:gridCol w:w="1173"/>
        <w:gridCol w:w="268"/>
        <w:gridCol w:w="1536"/>
      </w:tblGrid>
      <w:tr w:rsidR="00AD2544" w:rsidRPr="00FC274F" w14:paraId="200FC985" w14:textId="77777777" w:rsidTr="00C02A97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4FD1643E" w14:textId="77777777" w:rsidR="00AD2544" w:rsidRPr="00FC274F" w:rsidRDefault="00AD2544" w:rsidP="00BE591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8" w:type="pct"/>
            <w:gridSpan w:val="2"/>
            <w:vAlign w:val="bottom"/>
          </w:tcPr>
          <w:p w14:paraId="2EFF7691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36" w:type="pct"/>
            <w:gridSpan w:val="13"/>
            <w:vAlign w:val="bottom"/>
          </w:tcPr>
          <w:p w14:paraId="19745C90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D2544" w:rsidRPr="00FC274F" w14:paraId="5CE363C3" w14:textId="77777777" w:rsidTr="00C02A97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18B2B88E" w14:textId="77777777" w:rsidR="00AD2544" w:rsidRPr="00FC274F" w:rsidRDefault="00AD2544" w:rsidP="00BE591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1B5ECCC5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24" w:type="pct"/>
            <w:gridSpan w:val="5"/>
            <w:vAlign w:val="bottom"/>
          </w:tcPr>
          <w:p w14:paraId="1EE2695A" w14:textId="77777777" w:rsidR="00AD2544" w:rsidRPr="00FC274F" w:rsidRDefault="00AD2544" w:rsidP="00BE5913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8" w:type="pct"/>
          </w:tcPr>
          <w:p w14:paraId="6EF0559E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4" w:type="pct"/>
            <w:gridSpan w:val="7"/>
            <w:tcBorders>
              <w:bottom w:val="single" w:sz="4" w:space="0" w:color="auto"/>
            </w:tcBorders>
            <w:vAlign w:val="bottom"/>
          </w:tcPr>
          <w:p w14:paraId="151189E2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AD2544" w:rsidRPr="00FC274F" w14:paraId="52718731" w14:textId="77777777" w:rsidTr="00C02A97">
        <w:trPr>
          <w:trHeight w:val="261"/>
        </w:trPr>
        <w:tc>
          <w:tcPr>
            <w:tcW w:w="953" w:type="pct"/>
            <w:gridSpan w:val="2"/>
            <w:shd w:val="clear" w:color="auto" w:fill="auto"/>
            <w:vAlign w:val="bottom"/>
          </w:tcPr>
          <w:p w14:paraId="1A7726AE" w14:textId="415FFF53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</w:t>
            </w:r>
            <w:r w:rsidR="0070686D"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681397D5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4B02D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79A77" w14:textId="77777777" w:rsidR="00AD2544" w:rsidRPr="00FC274F" w:rsidRDefault="00AD2544" w:rsidP="00BE591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DCB8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8" w:type="pct"/>
          </w:tcPr>
          <w:p w14:paraId="7D86D808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391A95C2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4BEFFEC7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510E0730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22368FAF" w14:textId="77777777" w:rsidR="00AD2544" w:rsidRPr="00FC274F" w:rsidRDefault="00AD2544" w:rsidP="00BE591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2232FED9" w14:textId="77777777" w:rsidR="00AD2544" w:rsidRPr="00FC274F" w:rsidRDefault="00AD2544" w:rsidP="00BE5913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19678F3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1125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D2544" w:rsidRPr="00FC274F" w14:paraId="78EB30DD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685C38F7" w14:textId="77777777" w:rsidR="00AD2544" w:rsidRPr="00FC274F" w:rsidRDefault="00AD2544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8" w:type="pct"/>
            <w:gridSpan w:val="2"/>
          </w:tcPr>
          <w:p w14:paraId="35025797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36" w:type="pct"/>
            <w:gridSpan w:val="13"/>
          </w:tcPr>
          <w:p w14:paraId="35E6F8F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AD2544" w:rsidRPr="00FC274F" w14:paraId="74059A60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71BE9381" w14:textId="77777777" w:rsidR="00AD2544" w:rsidRPr="00FC274F" w:rsidRDefault="00AD2544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8" w:type="pct"/>
            <w:gridSpan w:val="2"/>
          </w:tcPr>
          <w:p w14:paraId="372DBA91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705B2C82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74C75D47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1F5255EB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34B6EC38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6890DDA2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18938006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DA3166E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4A07944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B58F08F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5E116308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5C1115E0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168128C4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7341" w:rsidRPr="00FC274F" w14:paraId="5F310A7B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093C3F0A" w14:textId="0FCE8CFA" w:rsidR="004C7341" w:rsidRPr="00FC274F" w:rsidRDefault="004C7341" w:rsidP="00BE5913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สินทรัพย์อนุพันธ์ระยะสั้น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="00DA6B26"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8" w:type="pct"/>
            <w:gridSpan w:val="2"/>
          </w:tcPr>
          <w:p w14:paraId="674B0FF6" w14:textId="77777777" w:rsidR="004C7341" w:rsidRPr="00FC274F" w:rsidRDefault="004C7341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5B04C73" w14:textId="59D5F5CC" w:rsidR="004C7341" w:rsidRPr="00FC274F" w:rsidRDefault="009F6B02" w:rsidP="00DA6B26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771A9D4" w14:textId="4562AE33" w:rsidR="004C7341" w:rsidRPr="00FC274F" w:rsidRDefault="004C7341" w:rsidP="00DA6B2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7E8CD984" w14:textId="22CF9038" w:rsidR="004C7341" w:rsidRPr="00FC274F" w:rsidRDefault="004C7341" w:rsidP="00DA6B26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C81A34C" w14:textId="17AF6B5E" w:rsidR="004C7341" w:rsidRPr="00FC274F" w:rsidRDefault="009A325D" w:rsidP="00BE5913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88" w:type="pct"/>
            <w:vAlign w:val="bottom"/>
          </w:tcPr>
          <w:p w14:paraId="14628EAD" w14:textId="77777777" w:rsidR="004C7341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4084443" w14:textId="7A741535" w:rsidR="004C7341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C2F87C4" w14:textId="77777777" w:rsidR="004C7341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6786AB4" w14:textId="5A7779C7" w:rsidR="004C7341" w:rsidRPr="00FC274F" w:rsidRDefault="009A325D" w:rsidP="00FB0728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  <w:tc>
          <w:tcPr>
            <w:tcW w:w="89" w:type="pct"/>
            <w:vAlign w:val="bottom"/>
          </w:tcPr>
          <w:p w14:paraId="04A26904" w14:textId="77777777" w:rsidR="004C7341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65A36809" w14:textId="506A784D" w:rsidR="004C7341" w:rsidRPr="00FC274F" w:rsidRDefault="004C7341" w:rsidP="00DF3A4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8DB1A34" w14:textId="77777777" w:rsidR="004C7341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18891D2D" w14:textId="66302D30" w:rsidR="004C7341" w:rsidRPr="00FC274F" w:rsidRDefault="00E23EB8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</w:t>
            </w:r>
          </w:p>
        </w:tc>
      </w:tr>
      <w:tr w:rsidR="00E2277A" w:rsidRPr="00FC274F" w14:paraId="5923C0F7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731CDB31" w14:textId="77777777" w:rsidR="00E2277A" w:rsidRPr="00FC274F" w:rsidRDefault="00E2277A" w:rsidP="00BE5913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8" w:type="pct"/>
            <w:gridSpan w:val="2"/>
          </w:tcPr>
          <w:p w14:paraId="3511EBB9" w14:textId="77777777" w:rsidR="00E2277A" w:rsidRPr="00FC274F" w:rsidRDefault="00E2277A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A877883" w14:textId="32883AEC" w:rsidR="00E2277A" w:rsidRPr="00FC274F" w:rsidRDefault="004C7341" w:rsidP="00DA6B2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48B0EE2B" w14:textId="27E6519B" w:rsidR="00E2277A" w:rsidRPr="00FC274F" w:rsidRDefault="004C7341" w:rsidP="00DA6B2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10B036E4" w14:textId="1A3C34DB" w:rsidR="00E2277A" w:rsidRPr="00FC274F" w:rsidRDefault="004C7341" w:rsidP="00DA6B26">
            <w:pPr>
              <w:pStyle w:val="acctfourfigures"/>
              <w:tabs>
                <w:tab w:val="clear" w:pos="765"/>
                <w:tab w:val="decimal" w:pos="14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C8ACB29" w14:textId="16D58F3A" w:rsidR="00E2277A" w:rsidRPr="00FC274F" w:rsidRDefault="004C7341" w:rsidP="00BE5913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62,414</w:t>
            </w:r>
          </w:p>
        </w:tc>
        <w:tc>
          <w:tcPr>
            <w:tcW w:w="88" w:type="pct"/>
            <w:vAlign w:val="bottom"/>
          </w:tcPr>
          <w:p w14:paraId="23A0D5B6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E688E5F" w14:textId="66E89413" w:rsidR="00E2277A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C2A7B32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94AF942" w14:textId="3481EDAB" w:rsidR="00E2277A" w:rsidRPr="00FC274F" w:rsidRDefault="004C7341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C496458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77878133" w14:textId="77777777" w:rsidR="004C7341" w:rsidRPr="00FC274F" w:rsidRDefault="004C7341" w:rsidP="00BE5913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09029B4" w14:textId="3DE87D41" w:rsidR="00E2277A" w:rsidRPr="00FC274F" w:rsidRDefault="00C77408" w:rsidP="00DF3A4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64,049</w:t>
            </w:r>
          </w:p>
        </w:tc>
        <w:tc>
          <w:tcPr>
            <w:tcW w:w="88" w:type="pct"/>
            <w:vAlign w:val="bottom"/>
          </w:tcPr>
          <w:p w14:paraId="359C97B6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498A491D" w14:textId="5E3ABF24" w:rsidR="00E2277A" w:rsidRPr="00FC274F" w:rsidRDefault="00C77408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64,049</w:t>
            </w:r>
          </w:p>
        </w:tc>
      </w:tr>
      <w:tr w:rsidR="00302CE6" w:rsidRPr="00FC274F" w14:paraId="551F8E8E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4BAE9EFE" w14:textId="77777777" w:rsidR="00302CE6" w:rsidRPr="00FC274F" w:rsidRDefault="00302CE6" w:rsidP="00BE5913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8" w:type="pct"/>
            <w:gridSpan w:val="2"/>
          </w:tcPr>
          <w:p w14:paraId="05165942" w14:textId="77777777" w:rsidR="00302CE6" w:rsidRPr="00FC274F" w:rsidRDefault="00302CE6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1B0534E" w14:textId="7261C346" w:rsidR="00302CE6" w:rsidRPr="00FC274F" w:rsidRDefault="00837EAA" w:rsidP="00DA6B26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48E0464" w14:textId="2A521189" w:rsidR="00302CE6" w:rsidRPr="00FC274F" w:rsidRDefault="004C7341" w:rsidP="00DA6B2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2F0CFDEC" w14:textId="671A7135" w:rsidR="00302CE6" w:rsidRPr="00FC274F" w:rsidRDefault="004C7341" w:rsidP="00DA6B26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E0621FF" w14:textId="768DB47A" w:rsidR="00302CE6" w:rsidRPr="00FC274F" w:rsidRDefault="00480A86" w:rsidP="00BE5913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88" w:type="pct"/>
            <w:vAlign w:val="bottom"/>
          </w:tcPr>
          <w:p w14:paraId="7C531CD5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265FF54" w14:textId="3992F4FE" w:rsidR="00302CE6" w:rsidRPr="00FC274F" w:rsidRDefault="004C734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1E00E86C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44101FB" w14:textId="51EFEFA5" w:rsidR="00302CE6" w:rsidRPr="00FC274F" w:rsidRDefault="00480A86" w:rsidP="00DA6B2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  <w:tc>
          <w:tcPr>
            <w:tcW w:w="89" w:type="pct"/>
            <w:vAlign w:val="bottom"/>
          </w:tcPr>
          <w:p w14:paraId="1CF5A87E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190C211D" w14:textId="788F309D" w:rsidR="00E2277A" w:rsidRPr="00FC274F" w:rsidRDefault="004C7341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015F09EA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6A3CDEC" w14:textId="23EBBA73" w:rsidR="00302CE6" w:rsidRPr="00FC274F" w:rsidRDefault="00480A86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38</w:t>
            </w:r>
            <w:r w:rsidR="004C7341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855</w:t>
            </w:r>
          </w:p>
        </w:tc>
      </w:tr>
      <w:tr w:rsidR="00AD2544" w:rsidRPr="00FC274F" w14:paraId="076E7159" w14:textId="77777777" w:rsidTr="00C02A97">
        <w:trPr>
          <w:trHeight w:val="126"/>
        </w:trPr>
        <w:tc>
          <w:tcPr>
            <w:tcW w:w="886" w:type="pct"/>
            <w:shd w:val="clear" w:color="auto" w:fill="auto"/>
          </w:tcPr>
          <w:p w14:paraId="36ACC3CA" w14:textId="77777777" w:rsidR="00AD2544" w:rsidRPr="00FC274F" w:rsidRDefault="00AD2544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78" w:type="pct"/>
            <w:gridSpan w:val="2"/>
          </w:tcPr>
          <w:p w14:paraId="1CDFECEF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55914A6A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1E0AA30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62EDB992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54F4F07A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vAlign w:val="bottom"/>
          </w:tcPr>
          <w:p w14:paraId="53BA5B60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5" w:type="pct"/>
            <w:vAlign w:val="bottom"/>
          </w:tcPr>
          <w:p w14:paraId="2F5050A9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3733349E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42766757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3675B8E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5" w:type="pct"/>
            <w:vAlign w:val="bottom"/>
          </w:tcPr>
          <w:p w14:paraId="3F304674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vAlign w:val="bottom"/>
          </w:tcPr>
          <w:p w14:paraId="3A0BB140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6D9BA74F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D2544" w:rsidRPr="00FC274F" w14:paraId="7DA90E18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32FF0952" w14:textId="77777777" w:rsidR="00AD2544" w:rsidRPr="00FC274F" w:rsidRDefault="00AD2544" w:rsidP="00BE5913">
            <w:pPr>
              <w:spacing w:line="228" w:lineRule="auto"/>
              <w:ind w:left="-14" w:right="-90" w:hanging="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8" w:type="pct"/>
            <w:gridSpan w:val="2"/>
          </w:tcPr>
          <w:p w14:paraId="7D156C25" w14:textId="77777777" w:rsidR="00AD2544" w:rsidRPr="00FC274F" w:rsidRDefault="00AD2544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9E2D415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4DEF0138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650EA825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4" w:type="pct"/>
            <w:shd w:val="clear" w:color="auto" w:fill="auto"/>
            <w:vAlign w:val="bottom"/>
          </w:tcPr>
          <w:p w14:paraId="7E55755F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2F84A6DD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F022EC0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1C833A5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8722E1C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9" w:type="pct"/>
            <w:vAlign w:val="bottom"/>
          </w:tcPr>
          <w:p w14:paraId="2F5FDAF7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B5FF3B3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7B14D5D1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695BB12E" w14:textId="77777777" w:rsidR="00AD2544" w:rsidRPr="00FC274F" w:rsidRDefault="00AD2544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277A" w:rsidRPr="00FC274F" w14:paraId="6D91BB3E" w14:textId="77777777" w:rsidTr="00C02A97">
        <w:trPr>
          <w:trHeight w:val="70"/>
        </w:trPr>
        <w:tc>
          <w:tcPr>
            <w:tcW w:w="886" w:type="pct"/>
            <w:shd w:val="clear" w:color="auto" w:fill="auto"/>
          </w:tcPr>
          <w:p w14:paraId="598EAD7F" w14:textId="77777777" w:rsidR="00E2277A" w:rsidRPr="00FC274F" w:rsidRDefault="00E2277A" w:rsidP="00BE5913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8" w:type="pct"/>
            <w:gridSpan w:val="2"/>
          </w:tcPr>
          <w:p w14:paraId="51A2C7DD" w14:textId="77777777" w:rsidR="00E2277A" w:rsidRPr="00FC274F" w:rsidRDefault="00E2277A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1BC21570" w14:textId="63774442" w:rsidR="00E2277A" w:rsidRPr="00FC274F" w:rsidRDefault="00970CE3" w:rsidP="00DA6B26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6DC1D580" w14:textId="411A3FA2" w:rsidR="00E2277A" w:rsidRPr="00FC274F" w:rsidRDefault="00970CE3" w:rsidP="00DA6B26">
            <w:pPr>
              <w:pStyle w:val="acctfourfigures"/>
              <w:tabs>
                <w:tab w:val="clear" w:pos="765"/>
                <w:tab w:val="decimal" w:pos="877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(</w:t>
            </w:r>
            <w:r w:rsidR="00257BB7"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257BB7"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40288FED" w14:textId="7517EC92" w:rsidR="00E2277A" w:rsidRPr="00FC274F" w:rsidRDefault="00FD1C73" w:rsidP="00DA6B26">
            <w:pPr>
              <w:pStyle w:val="acctfourfigures"/>
              <w:tabs>
                <w:tab w:val="clear" w:pos="765"/>
                <w:tab w:val="decimal" w:pos="14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31,264,343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6F265DD2" w14:textId="31EEAC34" w:rsidR="00E2277A" w:rsidRPr="00FC274F" w:rsidRDefault="00FD1C73" w:rsidP="00BE591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31,261,672</w:t>
            </w:r>
          </w:p>
        </w:tc>
        <w:tc>
          <w:tcPr>
            <w:tcW w:w="88" w:type="pct"/>
            <w:vAlign w:val="bottom"/>
          </w:tcPr>
          <w:p w14:paraId="2DEA429E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FCA79E3" w14:textId="67BE94B7" w:rsidR="00E2277A" w:rsidRPr="00FC274F" w:rsidRDefault="00970CE3" w:rsidP="00DA6B26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left="-43" w:right="-1904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05B2B782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17210E6" w14:textId="37D67381" w:rsidR="00E2277A" w:rsidRPr="00FC274F" w:rsidRDefault="00970CE3" w:rsidP="00DA6B2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FFF157A" w14:textId="77777777" w:rsidR="00E2277A" w:rsidRPr="00FC274F" w:rsidRDefault="00E2277A" w:rsidP="00BE591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77E7E5EC" w14:textId="56C6E298" w:rsidR="00E2277A" w:rsidRPr="00FC274F" w:rsidRDefault="003804A3" w:rsidP="00DF3A4B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31,636,229</w:t>
            </w:r>
          </w:p>
        </w:tc>
        <w:tc>
          <w:tcPr>
            <w:tcW w:w="88" w:type="pct"/>
            <w:vAlign w:val="bottom"/>
          </w:tcPr>
          <w:p w14:paraId="166C91A3" w14:textId="77777777" w:rsidR="00E2277A" w:rsidRPr="00FC274F" w:rsidRDefault="00E2277A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5E1BDA47" w14:textId="45417EC0" w:rsidR="00E2277A" w:rsidRPr="00FC274F" w:rsidRDefault="00A430FB" w:rsidP="00DF3A4B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31,636,229</w:t>
            </w:r>
          </w:p>
        </w:tc>
      </w:tr>
      <w:tr w:rsidR="00970CE3" w:rsidRPr="00FC274F" w14:paraId="028F5532" w14:textId="77777777" w:rsidTr="00C02A97">
        <w:trPr>
          <w:trHeight w:val="70"/>
        </w:trPr>
        <w:tc>
          <w:tcPr>
            <w:tcW w:w="886" w:type="pct"/>
            <w:shd w:val="clear" w:color="auto" w:fill="auto"/>
          </w:tcPr>
          <w:p w14:paraId="156552B9" w14:textId="44CCDEDB" w:rsidR="00970CE3" w:rsidRPr="00FC274F" w:rsidRDefault="00970CE3" w:rsidP="00BE5913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หนี้สินอนุพันธ์ระยะสั้น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  <w:gridSpan w:val="2"/>
          </w:tcPr>
          <w:p w14:paraId="6B233E8C" w14:textId="77777777" w:rsidR="00970CE3" w:rsidRPr="00FC274F" w:rsidRDefault="00970CE3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2237BAB" w14:textId="03575F5E" w:rsidR="00970CE3" w:rsidRPr="00FC274F" w:rsidRDefault="004A5150" w:rsidP="00BE591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0CE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210B22" w:rsidRPr="00FC274F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664C1DDE" w14:textId="764E1CC2" w:rsidR="00970CE3" w:rsidRPr="00FC274F" w:rsidRDefault="00970CE3" w:rsidP="00DA6B2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1122CA2F" w14:textId="2DB235FD" w:rsidR="00970CE3" w:rsidRPr="00FC274F" w:rsidRDefault="00970CE3" w:rsidP="00DA6B26">
            <w:pPr>
              <w:pStyle w:val="acctfourfigures"/>
              <w:tabs>
                <w:tab w:val="clear" w:pos="765"/>
                <w:tab w:val="decimal" w:pos="106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7EB31C33" w14:textId="3EBAFF9D" w:rsidR="00970CE3" w:rsidRPr="00FC274F" w:rsidRDefault="002D5AA7" w:rsidP="00BE591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</w:t>
            </w:r>
            <w:r w:rsidR="00970CE3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="001266BD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671</w:t>
            </w:r>
          </w:p>
        </w:tc>
        <w:tc>
          <w:tcPr>
            <w:tcW w:w="88" w:type="pct"/>
            <w:vAlign w:val="bottom"/>
          </w:tcPr>
          <w:p w14:paraId="384DDA65" w14:textId="77777777" w:rsidR="00970CE3" w:rsidRPr="00FC274F" w:rsidRDefault="00970CE3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1DC036ED" w14:textId="00FB1E0D" w:rsidR="00970CE3" w:rsidRPr="00FC274F" w:rsidRDefault="00970CE3" w:rsidP="00BE5913">
            <w:pPr>
              <w:pStyle w:val="acctfourfigures"/>
              <w:tabs>
                <w:tab w:val="clear" w:pos="765"/>
                <w:tab w:val="decimal" w:pos="613"/>
              </w:tabs>
              <w:spacing w:line="228" w:lineRule="auto"/>
              <w:ind w:right="-19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207DA97" w14:textId="77777777" w:rsidR="00970CE3" w:rsidRPr="00FC274F" w:rsidRDefault="00970CE3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259D169" w14:textId="4E6E97D6" w:rsidR="00970CE3" w:rsidRPr="00FC274F" w:rsidRDefault="00A430FB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0CE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  <w:tc>
          <w:tcPr>
            <w:tcW w:w="89" w:type="pct"/>
            <w:vAlign w:val="bottom"/>
          </w:tcPr>
          <w:p w14:paraId="3AC37B0B" w14:textId="77777777" w:rsidR="00970CE3" w:rsidRPr="00FC274F" w:rsidRDefault="00970CE3" w:rsidP="00BE591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78541CED" w14:textId="253C3628" w:rsidR="00970CE3" w:rsidRPr="00FC274F" w:rsidRDefault="00970CE3" w:rsidP="00DF3A4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DE69853" w14:textId="77777777" w:rsidR="00970CE3" w:rsidRPr="00FC274F" w:rsidRDefault="00970CE3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226E751B" w14:textId="2A57C3C2" w:rsidR="00970CE3" w:rsidRPr="00FC274F" w:rsidRDefault="00A430FB" w:rsidP="00DF3A4B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0CE3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671</w:t>
            </w:r>
          </w:p>
        </w:tc>
      </w:tr>
      <w:tr w:rsidR="00E2277A" w:rsidRPr="00FC274F" w14:paraId="554C10B0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0AC9377B" w14:textId="77777777" w:rsidR="00E2277A" w:rsidRPr="00FC274F" w:rsidRDefault="00E2277A" w:rsidP="00BE5913">
            <w:pPr>
              <w:spacing w:line="228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8" w:type="pct"/>
            <w:gridSpan w:val="2"/>
          </w:tcPr>
          <w:p w14:paraId="64622A32" w14:textId="77777777" w:rsidR="00E2277A" w:rsidRPr="00FC274F" w:rsidRDefault="00E2277A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18D7B00B" w14:textId="2FF6B207" w:rsidR="00E2277A" w:rsidRPr="00FC274F" w:rsidRDefault="00970CE3" w:rsidP="00BE591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11BFE61" w14:textId="3D954764" w:rsidR="00E2277A" w:rsidRPr="00FC274F" w:rsidRDefault="00701F0A" w:rsidP="00DA6B26">
            <w:pPr>
              <w:pStyle w:val="acctfourfigures"/>
              <w:tabs>
                <w:tab w:val="clear" w:pos="765"/>
                <w:tab w:val="decimal" w:pos="792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D2CD5"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970CE3"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6D2CD5" w:rsidRPr="00FC274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805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2B80CC20" w14:textId="36DCB107" w:rsidR="00E2277A" w:rsidRPr="00FC274F" w:rsidRDefault="00FD1C73" w:rsidP="00DA6B26">
            <w:pPr>
              <w:pStyle w:val="acctfourfigures"/>
              <w:tabs>
                <w:tab w:val="clear" w:pos="765"/>
                <w:tab w:val="decimal" w:pos="14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34,257,386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01BEE409" w14:textId="26527893" w:rsidR="00E2277A" w:rsidRPr="00FC274F" w:rsidRDefault="00FD1C73" w:rsidP="00BE591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34,295,191</w:t>
            </w:r>
          </w:p>
        </w:tc>
        <w:tc>
          <w:tcPr>
            <w:tcW w:w="88" w:type="pct"/>
            <w:vAlign w:val="bottom"/>
          </w:tcPr>
          <w:p w14:paraId="133EE46B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631B617B" w14:textId="423DC734" w:rsidR="00E2277A" w:rsidRPr="00FC274F" w:rsidRDefault="00970CE3" w:rsidP="00DA6B2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2C77A9A4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ACDB062" w14:textId="1BB4305B" w:rsidR="00E2277A" w:rsidRPr="00FC274F" w:rsidRDefault="00970CE3" w:rsidP="00DA6B2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1FF488F4" w14:textId="77777777" w:rsidR="00E2277A" w:rsidRPr="00FC274F" w:rsidRDefault="00E2277A" w:rsidP="00BE591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65AEF2F6" w14:textId="4D633947" w:rsidR="00E2277A" w:rsidRPr="00FC274F" w:rsidRDefault="00C77408" w:rsidP="00BE591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34,741,480</w:t>
            </w:r>
          </w:p>
        </w:tc>
        <w:tc>
          <w:tcPr>
            <w:tcW w:w="88" w:type="pct"/>
            <w:vAlign w:val="bottom"/>
          </w:tcPr>
          <w:p w14:paraId="03ABBCC9" w14:textId="77777777" w:rsidR="00E2277A" w:rsidRPr="00FC274F" w:rsidRDefault="00E2277A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45CFF08C" w14:textId="750F65E7" w:rsidR="00E2277A" w:rsidRPr="00FC274F" w:rsidRDefault="00C77408" w:rsidP="00DF3A4B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34,741,480</w:t>
            </w:r>
          </w:p>
        </w:tc>
      </w:tr>
      <w:tr w:rsidR="009625A8" w:rsidRPr="00FC274F" w14:paraId="370F29B2" w14:textId="77777777" w:rsidTr="00C02A97">
        <w:trPr>
          <w:trHeight w:val="729"/>
        </w:trPr>
        <w:tc>
          <w:tcPr>
            <w:tcW w:w="886" w:type="pct"/>
            <w:shd w:val="clear" w:color="auto" w:fill="auto"/>
            <w:vAlign w:val="bottom"/>
          </w:tcPr>
          <w:p w14:paraId="62290401" w14:textId="0D39EF2E" w:rsidR="009625A8" w:rsidRPr="00FC274F" w:rsidRDefault="009625A8" w:rsidP="00BE5913">
            <w:pPr>
              <w:spacing w:line="228" w:lineRule="auto"/>
              <w:ind w:left="162" w:right="-90" w:hanging="17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="00DA6B26"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 w:rsidR="00767BD7"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แลกเปลี่ยน</w:t>
            </w:r>
            <w:r w:rsidR="00767BD7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="00767BD7"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78" w:type="pct"/>
            <w:gridSpan w:val="2"/>
          </w:tcPr>
          <w:p w14:paraId="5A8B92EC" w14:textId="77777777" w:rsidR="009625A8" w:rsidRPr="00FC274F" w:rsidRDefault="009625A8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7904B8A" w14:textId="16DCBD7C" w:rsidR="009625A8" w:rsidRPr="00FC274F" w:rsidRDefault="00F24992" w:rsidP="00DA6B26">
            <w:pPr>
              <w:pStyle w:val="acctfourfigures"/>
              <w:tabs>
                <w:tab w:val="clear" w:pos="765"/>
                <w:tab w:val="decimal" w:pos="109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CC393C1" w14:textId="3543F0FA" w:rsidR="009625A8" w:rsidRPr="00FC274F" w:rsidRDefault="009625A8" w:rsidP="00DA6B2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14:paraId="3CEBE0C9" w14:textId="0A807F2A" w:rsidR="009625A8" w:rsidRPr="00FC274F" w:rsidRDefault="009625A8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4" w:type="pct"/>
            <w:shd w:val="clear" w:color="auto" w:fill="auto"/>
            <w:vAlign w:val="bottom"/>
          </w:tcPr>
          <w:p w14:paraId="401B60A7" w14:textId="45F8F0B8" w:rsidR="009625A8" w:rsidRPr="00FC274F" w:rsidRDefault="00F24992" w:rsidP="00DA6B26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21,699</w:t>
            </w:r>
          </w:p>
        </w:tc>
        <w:tc>
          <w:tcPr>
            <w:tcW w:w="88" w:type="pct"/>
            <w:vAlign w:val="bottom"/>
          </w:tcPr>
          <w:p w14:paraId="7557B424" w14:textId="77777777" w:rsidR="009625A8" w:rsidRPr="00FC274F" w:rsidRDefault="009625A8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0A6C23D" w14:textId="214D10C1" w:rsidR="009625A8" w:rsidRPr="00FC274F" w:rsidRDefault="009625A8" w:rsidP="00DA6B26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58766D0F" w14:textId="77777777" w:rsidR="009625A8" w:rsidRPr="00FC274F" w:rsidRDefault="009625A8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242BC8D" w14:textId="23CA976D" w:rsidR="009625A8" w:rsidRPr="00FC274F" w:rsidRDefault="00F24992" w:rsidP="00DA6B26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89" w:type="pct"/>
            <w:vAlign w:val="bottom"/>
          </w:tcPr>
          <w:p w14:paraId="654860D6" w14:textId="77777777" w:rsidR="009625A8" w:rsidRPr="00FC274F" w:rsidRDefault="009625A8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4B7D600" w14:textId="2413642A" w:rsidR="009625A8" w:rsidRPr="00FC274F" w:rsidRDefault="009625A8" w:rsidP="00DF3A4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3B9972D3" w14:textId="77777777" w:rsidR="009625A8" w:rsidRPr="00FC274F" w:rsidRDefault="009625A8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08D6E4AB" w14:textId="6D52DA6B" w:rsidR="009625A8" w:rsidRPr="00FC274F" w:rsidRDefault="00F24992" w:rsidP="00DF3A4B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</w:tr>
      <w:tr w:rsidR="00C02A97" w:rsidRPr="00FC274F" w14:paraId="2F7419CC" w14:textId="77777777" w:rsidTr="00005D39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04F326BD" w14:textId="77777777" w:rsidR="00C02A97" w:rsidRPr="00FC274F" w:rsidRDefault="00C02A97" w:rsidP="00005D39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8" w:type="pct"/>
            <w:gridSpan w:val="2"/>
            <w:vAlign w:val="bottom"/>
          </w:tcPr>
          <w:p w14:paraId="7F21DED9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36" w:type="pct"/>
            <w:gridSpan w:val="13"/>
            <w:vAlign w:val="bottom"/>
          </w:tcPr>
          <w:p w14:paraId="516F21E4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02A97" w:rsidRPr="00FC274F" w14:paraId="0175B3A1" w14:textId="77777777" w:rsidTr="00005D39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140E6527" w14:textId="77777777" w:rsidR="00C02A97" w:rsidRPr="00FC274F" w:rsidRDefault="00C02A97" w:rsidP="00005D39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78" w:type="pct"/>
            <w:gridSpan w:val="2"/>
            <w:vAlign w:val="bottom"/>
          </w:tcPr>
          <w:p w14:paraId="074B4BEF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24" w:type="pct"/>
            <w:gridSpan w:val="5"/>
            <w:vAlign w:val="bottom"/>
          </w:tcPr>
          <w:p w14:paraId="6EACBD3A" w14:textId="77777777" w:rsidR="00C02A97" w:rsidRPr="00FC274F" w:rsidRDefault="00C02A97" w:rsidP="00005D39">
            <w:pPr>
              <w:spacing w:line="228" w:lineRule="auto"/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8" w:type="pct"/>
          </w:tcPr>
          <w:p w14:paraId="73E45D1E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4" w:type="pct"/>
            <w:gridSpan w:val="7"/>
            <w:tcBorders>
              <w:bottom w:val="single" w:sz="4" w:space="0" w:color="auto"/>
            </w:tcBorders>
            <w:vAlign w:val="bottom"/>
          </w:tcPr>
          <w:p w14:paraId="1AD53C44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02A97" w:rsidRPr="00FC274F" w14:paraId="307C788F" w14:textId="77777777" w:rsidTr="00005D39">
        <w:trPr>
          <w:trHeight w:val="261"/>
        </w:trPr>
        <w:tc>
          <w:tcPr>
            <w:tcW w:w="953" w:type="pct"/>
            <w:gridSpan w:val="2"/>
            <w:shd w:val="clear" w:color="auto" w:fill="auto"/>
            <w:vAlign w:val="bottom"/>
          </w:tcPr>
          <w:p w14:paraId="1B78E070" w14:textId="3D871EB5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</w:tcBorders>
            <w:vAlign w:val="bottom"/>
          </w:tcPr>
          <w:p w14:paraId="0746DDF7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3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E1154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B9560" w14:textId="77777777" w:rsidR="00C02A97" w:rsidRPr="00FC274F" w:rsidRDefault="00C02A97" w:rsidP="00005D39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ที่วัดมูลค่าด้วยราคาทุนตัดจำหน่าย</w:t>
            </w:r>
          </w:p>
        </w:tc>
        <w:tc>
          <w:tcPr>
            <w:tcW w:w="4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5B8B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8" w:type="pct"/>
          </w:tcPr>
          <w:p w14:paraId="775AAAE6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6C5B3DBA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035BF24C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96B0C79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CA6702" w14:textId="77777777" w:rsidR="00C02A97" w:rsidRPr="00FC274F" w:rsidRDefault="00C02A97" w:rsidP="00005D39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vAlign w:val="bottom"/>
          </w:tcPr>
          <w:p w14:paraId="61DE84AD" w14:textId="77777777" w:rsidR="00C02A97" w:rsidRPr="00FC274F" w:rsidRDefault="00C02A97" w:rsidP="00005D39">
            <w:pPr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3094CF98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CBF87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02A97" w:rsidRPr="00FC274F" w14:paraId="2315AE87" w14:textId="77777777" w:rsidTr="00005D39">
        <w:trPr>
          <w:trHeight w:val="261"/>
        </w:trPr>
        <w:tc>
          <w:tcPr>
            <w:tcW w:w="886" w:type="pct"/>
            <w:shd w:val="clear" w:color="auto" w:fill="auto"/>
          </w:tcPr>
          <w:p w14:paraId="3229C99C" w14:textId="77777777" w:rsidR="00C02A97" w:rsidRPr="00FC274F" w:rsidRDefault="00C02A97" w:rsidP="00005D39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8" w:type="pct"/>
            <w:gridSpan w:val="2"/>
          </w:tcPr>
          <w:p w14:paraId="08284057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36" w:type="pct"/>
            <w:gridSpan w:val="13"/>
          </w:tcPr>
          <w:p w14:paraId="0B38F4D8" w14:textId="77777777" w:rsidR="00C02A97" w:rsidRPr="00FC274F" w:rsidRDefault="00C02A97" w:rsidP="00005D3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302CE6" w:rsidRPr="00FC274F" w14:paraId="654A1AEB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54352B59" w14:textId="77777777" w:rsidR="00302CE6" w:rsidRPr="00FC274F" w:rsidRDefault="00302CE6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8" w:type="pct"/>
            <w:gridSpan w:val="2"/>
          </w:tcPr>
          <w:p w14:paraId="16CCCB5A" w14:textId="77777777" w:rsidR="00302CE6" w:rsidRPr="00FC274F" w:rsidRDefault="00302CE6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</w:tcPr>
          <w:p w14:paraId="49A20340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auto"/>
          </w:tcPr>
          <w:p w14:paraId="676399FF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shd w:val="clear" w:color="auto" w:fill="auto"/>
          </w:tcPr>
          <w:p w14:paraId="7317AD1E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gridSpan w:val="2"/>
            <w:shd w:val="clear" w:color="auto" w:fill="auto"/>
          </w:tcPr>
          <w:p w14:paraId="6E593DCC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14:paraId="70A4BC82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7AE0BBBD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1A8F2CE3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</w:tcPr>
          <w:p w14:paraId="01B9B13F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4BD17AE1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</w:tcPr>
          <w:p w14:paraId="3E63DE09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</w:tcPr>
          <w:p w14:paraId="1849D703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</w:tcPr>
          <w:p w14:paraId="63CA5C77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0686D" w:rsidRPr="00FC274F" w14:paraId="5F907294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66F79378" w14:textId="1B6EFCAB" w:rsidR="0070686D" w:rsidRPr="00FC274F" w:rsidRDefault="0070686D" w:rsidP="00BE5913">
            <w:pPr>
              <w:spacing w:line="228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8" w:type="pct"/>
            <w:gridSpan w:val="2"/>
          </w:tcPr>
          <w:p w14:paraId="42E1443A" w14:textId="77777777" w:rsidR="0070686D" w:rsidRPr="00FC274F" w:rsidRDefault="0070686D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0B6F7A8" w14:textId="1712A710" w:rsidR="0070686D" w:rsidRPr="00FC274F" w:rsidRDefault="0070686D" w:rsidP="00BE5913">
            <w:pPr>
              <w:pStyle w:val="acctfourfigures"/>
              <w:tabs>
                <w:tab w:val="clear" w:pos="765"/>
                <w:tab w:val="decimal" w:pos="74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383ECCB2" w14:textId="064B8E2A" w:rsidR="0070686D" w:rsidRPr="00FC274F" w:rsidRDefault="0070686D" w:rsidP="00BE591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0F080F06" w14:textId="6529115F" w:rsidR="0070686D" w:rsidRPr="00FC274F" w:rsidRDefault="0070686D" w:rsidP="00BE5913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52,408</w:t>
            </w: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65501968" w14:textId="12EF13E1" w:rsidR="0070686D" w:rsidRPr="00FC274F" w:rsidRDefault="0070686D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52,408</w:t>
            </w:r>
          </w:p>
        </w:tc>
        <w:tc>
          <w:tcPr>
            <w:tcW w:w="88" w:type="pct"/>
            <w:vAlign w:val="bottom"/>
          </w:tcPr>
          <w:p w14:paraId="4CEBA7B0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203A58B" w14:textId="710487B0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0F2A99A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6CED06B" w14:textId="5A15A967" w:rsidR="0070686D" w:rsidRPr="00FC274F" w:rsidRDefault="0070686D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71E7410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6C2A6DCD" w14:textId="10070AB4" w:rsidR="0070686D" w:rsidRPr="00FC274F" w:rsidRDefault="0070686D" w:rsidP="00BE591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  <w:tc>
          <w:tcPr>
            <w:tcW w:w="88" w:type="pct"/>
            <w:vAlign w:val="bottom"/>
          </w:tcPr>
          <w:p w14:paraId="32C34CCE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35B4438E" w14:textId="1D099E06" w:rsidR="0070686D" w:rsidRPr="00FC274F" w:rsidRDefault="0070686D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53,375</w:t>
            </w:r>
          </w:p>
        </w:tc>
      </w:tr>
      <w:tr w:rsidR="0070686D" w:rsidRPr="00FC274F" w14:paraId="01504C99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42B7020E" w14:textId="150010AB" w:rsidR="0070686D" w:rsidRPr="00FC274F" w:rsidRDefault="0070686D" w:rsidP="00BE5913">
            <w:pPr>
              <w:spacing w:line="228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สินทรัพย์อนุพันธ์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8" w:type="pct"/>
            <w:gridSpan w:val="2"/>
          </w:tcPr>
          <w:p w14:paraId="01D6BB77" w14:textId="77777777" w:rsidR="0070686D" w:rsidRPr="00FC274F" w:rsidRDefault="0070686D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25E278AF" w14:textId="215B34F6" w:rsidR="0070686D" w:rsidRPr="00FC274F" w:rsidRDefault="0070686D" w:rsidP="00BE5913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7C3C8ABE" w14:textId="2ECF979E" w:rsidR="0070686D" w:rsidRPr="00FC274F" w:rsidRDefault="0070686D" w:rsidP="00BE591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39A3A292" w14:textId="0E39E2B8" w:rsidR="0070686D" w:rsidRPr="00FC274F" w:rsidRDefault="0070686D" w:rsidP="00DF3A4B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55A08524" w14:textId="7688112F" w:rsidR="0070686D" w:rsidRPr="00FC274F" w:rsidRDefault="0070686D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32,621 </w:t>
            </w:r>
          </w:p>
        </w:tc>
        <w:tc>
          <w:tcPr>
            <w:tcW w:w="88" w:type="pct"/>
            <w:vAlign w:val="bottom"/>
          </w:tcPr>
          <w:p w14:paraId="0A20A892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1EFB17F" w14:textId="1F978B3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379216B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903B5E6" w14:textId="7376DA86" w:rsidR="0070686D" w:rsidRPr="00FC274F" w:rsidRDefault="0070686D" w:rsidP="00BE591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7E6622F3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2F57C1C9" w14:textId="6C5FBE91" w:rsidR="0070686D" w:rsidRPr="00FC274F" w:rsidRDefault="0070686D" w:rsidP="00DF3A4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4B1F916" w14:textId="77777777" w:rsidR="0070686D" w:rsidRPr="00FC274F" w:rsidRDefault="0070686D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4AAD9C41" w14:textId="263670EF" w:rsidR="0070686D" w:rsidRPr="00FC274F" w:rsidRDefault="0070686D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302CE6" w:rsidRPr="00FC274F" w14:paraId="5BC4541D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4388895B" w14:textId="77777777" w:rsidR="00302CE6" w:rsidRPr="00FC274F" w:rsidRDefault="00302CE6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8" w:type="pct"/>
            <w:gridSpan w:val="2"/>
          </w:tcPr>
          <w:p w14:paraId="680A4FFB" w14:textId="77777777" w:rsidR="00302CE6" w:rsidRPr="00FC274F" w:rsidRDefault="00302CE6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6EAB4DE9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CD8DBE8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6791B49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4F18AEB6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00F36B3D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1565C4F3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C41642F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3AD5678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BDB37B2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3F49C7B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5A23D4FA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2BAE60CD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02CE6" w:rsidRPr="00FC274F" w14:paraId="3990897F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15DBCCDB" w14:textId="77777777" w:rsidR="00302CE6" w:rsidRPr="00FC274F" w:rsidRDefault="00302CE6" w:rsidP="00BE5913">
            <w:pPr>
              <w:spacing w:line="228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8" w:type="pct"/>
            <w:gridSpan w:val="2"/>
          </w:tcPr>
          <w:p w14:paraId="2C4EABC0" w14:textId="77777777" w:rsidR="00302CE6" w:rsidRPr="00FC274F" w:rsidRDefault="00302CE6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611FB572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1880C84F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F9135C6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20C8B3D0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4EA705F5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789C6835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356C226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2630040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B0D65ED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C0C044D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440DB139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5C54BAD6" w14:textId="77777777" w:rsidR="00302CE6" w:rsidRPr="00FC274F" w:rsidRDefault="00302CE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F7591" w:rsidRPr="00FC274F" w14:paraId="73D18620" w14:textId="77777777" w:rsidTr="00C02A97">
        <w:trPr>
          <w:trHeight w:val="70"/>
        </w:trPr>
        <w:tc>
          <w:tcPr>
            <w:tcW w:w="886" w:type="pct"/>
            <w:shd w:val="clear" w:color="auto" w:fill="auto"/>
          </w:tcPr>
          <w:p w14:paraId="78F79A3C" w14:textId="77777777" w:rsidR="003F7591" w:rsidRPr="00FC274F" w:rsidRDefault="003F7591" w:rsidP="00BE5913">
            <w:pPr>
              <w:spacing w:line="228" w:lineRule="auto"/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8" w:type="pct"/>
            <w:gridSpan w:val="2"/>
          </w:tcPr>
          <w:p w14:paraId="4DE4EC7A" w14:textId="77777777" w:rsidR="003F7591" w:rsidRPr="00FC274F" w:rsidRDefault="003F7591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6250E7C0" w14:textId="3822F982" w:rsidR="003F7591" w:rsidRPr="00FC274F" w:rsidRDefault="003F7591" w:rsidP="00BE591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4D78C03" w14:textId="4C2C8A27" w:rsidR="003F7591" w:rsidRPr="00FC274F" w:rsidRDefault="003F7591" w:rsidP="00BE5913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6C233211" w14:textId="0856C58B" w:rsidR="003F7591" w:rsidRPr="00FC274F" w:rsidRDefault="003F7591" w:rsidP="00DF3A4B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8,800,000</w:t>
            </w: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1D44B45C" w14:textId="4B772344" w:rsidR="003F7591" w:rsidRPr="00FC274F" w:rsidRDefault="003F7591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8" w:type="pct"/>
            <w:vAlign w:val="bottom"/>
          </w:tcPr>
          <w:p w14:paraId="6FC7DC66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C7D43AC" w14:textId="031ECBE9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C99CE1D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5DC98C6" w14:textId="18D514F4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ADDC962" w14:textId="77777777" w:rsidR="003F7591" w:rsidRPr="00FC274F" w:rsidRDefault="003F7591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19838C58" w14:textId="002C859C" w:rsidR="003F7591" w:rsidRPr="00FC274F" w:rsidRDefault="003F7591" w:rsidP="00BE591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8,810,184 </w:t>
            </w:r>
          </w:p>
        </w:tc>
        <w:tc>
          <w:tcPr>
            <w:tcW w:w="88" w:type="pct"/>
            <w:vAlign w:val="bottom"/>
          </w:tcPr>
          <w:p w14:paraId="66ABDA57" w14:textId="77777777" w:rsidR="003F7591" w:rsidRPr="00FC274F" w:rsidRDefault="003F7591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69E43BA8" w14:textId="13C38BB4" w:rsidR="003F7591" w:rsidRPr="00FC274F" w:rsidRDefault="003F7591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3F7591" w:rsidRPr="00FC274F" w14:paraId="5ED3AB58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4813819F" w14:textId="77777777" w:rsidR="003F7591" w:rsidRPr="00FC274F" w:rsidRDefault="003F7591" w:rsidP="00BE5913">
            <w:pPr>
              <w:spacing w:line="228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8" w:type="pct"/>
            <w:gridSpan w:val="2"/>
          </w:tcPr>
          <w:p w14:paraId="2F607E50" w14:textId="77777777" w:rsidR="003F7591" w:rsidRPr="00FC274F" w:rsidRDefault="003F7591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23DA9CD4" w14:textId="2F764F30" w:rsidR="003F7591" w:rsidRPr="00FC274F" w:rsidRDefault="003F7591" w:rsidP="00BE591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0762DF5C" w14:textId="75C5D7A8" w:rsidR="003F7591" w:rsidRPr="00FC274F" w:rsidRDefault="003F7591" w:rsidP="00DF3A4B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71F73E8" w14:textId="6031B117" w:rsidR="003F7591" w:rsidRPr="00FC274F" w:rsidRDefault="003F7591" w:rsidP="00BE5913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51,245,299</w:t>
            </w: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0CAE80EC" w14:textId="02E7485E" w:rsidR="003F7591" w:rsidRPr="00FC274F" w:rsidRDefault="003F7591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8" w:type="pct"/>
            <w:vAlign w:val="bottom"/>
          </w:tcPr>
          <w:p w14:paraId="1D94981B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5477C37" w14:textId="0814B38C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275144F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098FBBB" w14:textId="4B3BEED4" w:rsidR="003F7591" w:rsidRPr="00FC274F" w:rsidRDefault="003F7591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7FE1764" w14:textId="77777777" w:rsidR="003F7591" w:rsidRPr="00FC274F" w:rsidRDefault="003F7591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5A91E5C2" w14:textId="5F8C7FE3" w:rsidR="003F7591" w:rsidRPr="00FC274F" w:rsidRDefault="003F7591" w:rsidP="00BE591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8" w:type="pct"/>
            <w:vAlign w:val="bottom"/>
          </w:tcPr>
          <w:p w14:paraId="2A283CCA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6CED188C" w14:textId="2B0FEA46" w:rsidR="003F7591" w:rsidRPr="00FC274F" w:rsidRDefault="003F7591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196593" w:rsidRPr="00FC274F" w14:paraId="4642CF53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4C6FBC8C" w14:textId="1DC3FE6E" w:rsidR="00196593" w:rsidRPr="00FC274F" w:rsidRDefault="00196593" w:rsidP="00BE5913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ระยะยาว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จาก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เกี่ยวข้อง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กัน</w:t>
            </w:r>
          </w:p>
        </w:tc>
        <w:tc>
          <w:tcPr>
            <w:tcW w:w="78" w:type="pct"/>
            <w:gridSpan w:val="2"/>
          </w:tcPr>
          <w:p w14:paraId="75A112D5" w14:textId="77777777" w:rsidR="00196593" w:rsidRPr="00FC274F" w:rsidRDefault="00196593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F5C7CA0" w14:textId="469632C5" w:rsidR="00196593" w:rsidRPr="00FC274F" w:rsidRDefault="00196593" w:rsidP="00BE5913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5A25DAB8" w14:textId="0B26819E" w:rsidR="00196593" w:rsidRPr="00FC274F" w:rsidRDefault="00196593" w:rsidP="00DF3A4B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7944A174" w14:textId="5F4739E7" w:rsidR="00196593" w:rsidRPr="00FC274F" w:rsidRDefault="00196593" w:rsidP="00BE5913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224,559</w:t>
            </w: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58F2CC76" w14:textId="4A8532E7" w:rsidR="00196593" w:rsidRPr="00FC274F" w:rsidRDefault="00196593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224,559</w:t>
            </w:r>
          </w:p>
        </w:tc>
        <w:tc>
          <w:tcPr>
            <w:tcW w:w="88" w:type="pct"/>
            <w:vAlign w:val="bottom"/>
          </w:tcPr>
          <w:p w14:paraId="759AA54D" w14:textId="77777777" w:rsidR="00196593" w:rsidRPr="00FC274F" w:rsidRDefault="00196593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8C48464" w14:textId="2BBBD63B" w:rsidR="00196593" w:rsidRPr="00FC274F" w:rsidRDefault="00196593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617CF43" w14:textId="77777777" w:rsidR="00196593" w:rsidRPr="00FC274F" w:rsidRDefault="00196593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A771C80" w14:textId="60165C17" w:rsidR="00196593" w:rsidRPr="00FC274F" w:rsidRDefault="00196593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68D2833" w14:textId="77777777" w:rsidR="00196593" w:rsidRPr="00FC274F" w:rsidRDefault="00196593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004C143B" w14:textId="54D7C335" w:rsidR="00196593" w:rsidRPr="00FC274F" w:rsidRDefault="00196593" w:rsidP="00BE5913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226,718</w:t>
            </w:r>
          </w:p>
        </w:tc>
        <w:tc>
          <w:tcPr>
            <w:tcW w:w="88" w:type="pct"/>
            <w:vAlign w:val="bottom"/>
          </w:tcPr>
          <w:p w14:paraId="01B0DDE6" w14:textId="77777777" w:rsidR="00196593" w:rsidRPr="00FC274F" w:rsidRDefault="00196593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793D7873" w14:textId="7468B4D2" w:rsidR="00196593" w:rsidRPr="00FC274F" w:rsidRDefault="00196593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226,718</w:t>
            </w:r>
          </w:p>
        </w:tc>
      </w:tr>
      <w:tr w:rsidR="003F7591" w:rsidRPr="00FC274F" w14:paraId="4FB976A3" w14:textId="77777777" w:rsidTr="00C02A97">
        <w:trPr>
          <w:trHeight w:val="261"/>
        </w:trPr>
        <w:tc>
          <w:tcPr>
            <w:tcW w:w="886" w:type="pct"/>
            <w:shd w:val="clear" w:color="auto" w:fill="auto"/>
          </w:tcPr>
          <w:p w14:paraId="79612BCD" w14:textId="6DD3E5EE" w:rsidR="003F7591" w:rsidRPr="00FC274F" w:rsidRDefault="0017327C" w:rsidP="00BE5913">
            <w:pPr>
              <w:spacing w:line="228" w:lineRule="auto"/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8" w:type="pct"/>
            <w:gridSpan w:val="2"/>
          </w:tcPr>
          <w:p w14:paraId="1FDA59B3" w14:textId="77777777" w:rsidR="003F7591" w:rsidRPr="00FC274F" w:rsidRDefault="003F7591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16AFF62E" w14:textId="0E7780D8" w:rsidR="003F7591" w:rsidRPr="00FC274F" w:rsidRDefault="003F7591" w:rsidP="00DF3A4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1F20633D" w14:textId="201EC22D" w:rsidR="003F7591" w:rsidRPr="00FC274F" w:rsidRDefault="003F7591" w:rsidP="00BE5913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0" w:type="pct"/>
            <w:shd w:val="clear" w:color="auto" w:fill="auto"/>
            <w:vAlign w:val="bottom"/>
          </w:tcPr>
          <w:p w14:paraId="6785C93F" w14:textId="494294E9" w:rsidR="003F7591" w:rsidRPr="00FC274F" w:rsidRDefault="003F7591" w:rsidP="00BE5913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gridSpan w:val="2"/>
            <w:shd w:val="clear" w:color="auto" w:fill="auto"/>
            <w:vAlign w:val="bottom"/>
          </w:tcPr>
          <w:p w14:paraId="4784CF08" w14:textId="2BC9961B" w:rsidR="003F7591" w:rsidRPr="00FC274F" w:rsidRDefault="003F7591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36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8" w:type="pct"/>
            <w:vAlign w:val="bottom"/>
          </w:tcPr>
          <w:p w14:paraId="4D074DFB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D593410" w14:textId="4A4CDF20" w:rsidR="003F7591" w:rsidRPr="00FC274F" w:rsidRDefault="003F7591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22F38DA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8A50ABE" w14:textId="069673D2" w:rsidR="003F7591" w:rsidRPr="00FC274F" w:rsidRDefault="003F7591" w:rsidP="00BE5913">
            <w:pPr>
              <w:pStyle w:val="acctfourfigures"/>
              <w:tabs>
                <w:tab w:val="clear" w:pos="765"/>
                <w:tab w:val="decimal" w:pos="94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0E99E522" w14:textId="77777777" w:rsidR="003F7591" w:rsidRPr="00FC274F" w:rsidRDefault="003F7591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5" w:type="pct"/>
            <w:vAlign w:val="bottom"/>
          </w:tcPr>
          <w:p w14:paraId="40F7EF1E" w14:textId="1506AD37" w:rsidR="003F7591" w:rsidRPr="00FC274F" w:rsidRDefault="003F7591" w:rsidP="00DF3A4B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029D1A5C" w14:textId="77777777" w:rsidR="003F7591" w:rsidRPr="00FC274F" w:rsidRDefault="003F7591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4" w:type="pct"/>
            <w:shd w:val="clear" w:color="auto" w:fill="auto"/>
            <w:vAlign w:val="bottom"/>
          </w:tcPr>
          <w:p w14:paraId="6008E155" w14:textId="789AE282" w:rsidR="003F7591" w:rsidRPr="00FC274F" w:rsidRDefault="003F7591" w:rsidP="00BE5913">
            <w:pPr>
              <w:pStyle w:val="acctfourfigures"/>
              <w:tabs>
                <w:tab w:val="clear" w:pos="765"/>
                <w:tab w:val="decimal" w:pos="124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33,611 </w:t>
            </w:r>
          </w:p>
        </w:tc>
      </w:tr>
    </w:tbl>
    <w:p w14:paraId="6598377B" w14:textId="5CE4AC18" w:rsidR="00460AF7" w:rsidRPr="00BE5913" w:rsidRDefault="00460A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14F71" w14:textId="77777777" w:rsidR="00C568D1" w:rsidRPr="00BE5913" w:rsidRDefault="00C568D1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540" w:tblpY="39"/>
        <w:tblW w:w="4888" w:type="pct"/>
        <w:tblLayout w:type="fixed"/>
        <w:tblLook w:val="04A0" w:firstRow="1" w:lastRow="0" w:firstColumn="1" w:lastColumn="0" w:noHBand="0" w:noVBand="1"/>
      </w:tblPr>
      <w:tblGrid>
        <w:gridCol w:w="2696"/>
        <w:gridCol w:w="239"/>
        <w:gridCol w:w="1564"/>
        <w:gridCol w:w="37"/>
        <w:gridCol w:w="1583"/>
        <w:gridCol w:w="1711"/>
        <w:gridCol w:w="1266"/>
        <w:gridCol w:w="268"/>
        <w:gridCol w:w="1169"/>
        <w:gridCol w:w="271"/>
        <w:gridCol w:w="1166"/>
        <w:gridCol w:w="271"/>
        <w:gridCol w:w="1169"/>
        <w:gridCol w:w="268"/>
        <w:gridCol w:w="1540"/>
      </w:tblGrid>
      <w:tr w:rsidR="00460AF7" w:rsidRPr="00FC274F" w14:paraId="3A2F735B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70C8BE30" w14:textId="77777777" w:rsidR="00460AF7" w:rsidRPr="00FC274F" w:rsidRDefault="00460AF7" w:rsidP="00BE591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vAlign w:val="bottom"/>
          </w:tcPr>
          <w:p w14:paraId="603523C8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36" w:type="pct"/>
            <w:gridSpan w:val="13"/>
            <w:vAlign w:val="bottom"/>
          </w:tcPr>
          <w:p w14:paraId="71AAA2AB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C2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60AF7" w:rsidRPr="00FC274F" w14:paraId="793B21CC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49694000" w14:textId="77777777" w:rsidR="00460AF7" w:rsidRPr="00FC274F" w:rsidRDefault="00460AF7" w:rsidP="00BE5913">
            <w:pPr>
              <w:spacing w:line="228" w:lineRule="auto"/>
              <w:ind w:left="457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vAlign w:val="bottom"/>
          </w:tcPr>
          <w:p w14:paraId="65C926F3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24" w:type="pct"/>
            <w:gridSpan w:val="5"/>
            <w:vAlign w:val="bottom"/>
          </w:tcPr>
          <w:p w14:paraId="70E82825" w14:textId="77777777" w:rsidR="00460AF7" w:rsidRPr="00FC274F" w:rsidRDefault="00460AF7" w:rsidP="00BE591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8" w:type="pct"/>
          </w:tcPr>
          <w:p w14:paraId="1558F48D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3" w:type="pct"/>
            <w:gridSpan w:val="7"/>
            <w:tcBorders>
              <w:bottom w:val="single" w:sz="4" w:space="0" w:color="auto"/>
            </w:tcBorders>
            <w:vAlign w:val="bottom"/>
          </w:tcPr>
          <w:p w14:paraId="10AA8849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A7948" w:rsidRPr="00FC274F" w14:paraId="7F8C8A52" w14:textId="77777777" w:rsidTr="00FD6BB8">
        <w:trPr>
          <w:trHeight w:val="261"/>
        </w:trPr>
        <w:tc>
          <w:tcPr>
            <w:tcW w:w="964" w:type="pct"/>
            <w:gridSpan w:val="2"/>
            <w:shd w:val="clear" w:color="auto" w:fill="auto"/>
            <w:vAlign w:val="bottom"/>
          </w:tcPr>
          <w:p w14:paraId="6C8C81AC" w14:textId="1451E0C2" w:rsidR="00460AF7" w:rsidRPr="00FC274F" w:rsidRDefault="00460AF7" w:rsidP="004A7948">
            <w:pPr>
              <w:pStyle w:val="acctfourfigures"/>
              <w:tabs>
                <w:tab w:val="clear" w:pos="765"/>
              </w:tabs>
              <w:spacing w:line="228" w:lineRule="auto"/>
              <w:ind w:right="-142" w:firstLine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FC274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8656B7"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  <w:vAlign w:val="bottom"/>
          </w:tcPr>
          <w:p w14:paraId="65579958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A2BA87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CD05" w14:textId="77777777" w:rsidR="00460AF7" w:rsidRPr="00FC274F" w:rsidRDefault="00460AF7" w:rsidP="00BE591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F81BF3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8" w:type="pct"/>
          </w:tcPr>
          <w:p w14:paraId="5E54F8AA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CD48538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0007B207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vAlign w:val="bottom"/>
          </w:tcPr>
          <w:p w14:paraId="4245739C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D7102EF" w14:textId="77777777" w:rsidR="00460AF7" w:rsidRPr="00FC274F" w:rsidRDefault="00460AF7" w:rsidP="00BE591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738A7B70" w14:textId="77777777" w:rsidR="00460AF7" w:rsidRPr="00FC274F" w:rsidRDefault="00460AF7" w:rsidP="00BE591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22AE7831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5B70F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60AF7" w:rsidRPr="00FC274F" w14:paraId="6CB9AAEC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4DA35DC1" w14:textId="77777777" w:rsidR="00460AF7" w:rsidRPr="00FC274F" w:rsidRDefault="00460AF7" w:rsidP="004A7948">
            <w:pPr>
              <w:spacing w:line="228" w:lineRule="auto"/>
              <w:ind w:left="250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</w:tcPr>
          <w:p w14:paraId="0F509998" w14:textId="77777777" w:rsidR="00460AF7" w:rsidRPr="00FC274F" w:rsidRDefault="00460AF7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36" w:type="pct"/>
            <w:gridSpan w:val="13"/>
          </w:tcPr>
          <w:p w14:paraId="222125F3" w14:textId="77777777" w:rsidR="00460AF7" w:rsidRPr="00FC274F" w:rsidRDefault="00460AF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C274F" w:rsidRPr="00FC274F" w14:paraId="448EF6C6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29DF2329" w14:textId="77777777" w:rsidR="00460AF7" w:rsidRPr="00FC274F" w:rsidRDefault="00460AF7" w:rsidP="004A7948">
            <w:pPr>
              <w:tabs>
                <w:tab w:val="clear" w:pos="227"/>
                <w:tab w:val="clear" w:pos="454"/>
                <w:tab w:val="clear" w:pos="680"/>
                <w:tab w:val="left" w:pos="522"/>
                <w:tab w:val="left" w:pos="700"/>
              </w:tabs>
              <w:spacing w:line="228" w:lineRule="auto"/>
              <w:ind w:left="72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9" w:type="pct"/>
          </w:tcPr>
          <w:p w14:paraId="7054A672" w14:textId="77777777" w:rsidR="00460AF7" w:rsidRPr="00FC274F" w:rsidRDefault="00460AF7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</w:tcPr>
          <w:p w14:paraId="7A825959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shd w:val="clear" w:color="auto" w:fill="auto"/>
          </w:tcPr>
          <w:p w14:paraId="75AAA7EF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2" w:type="pct"/>
            <w:shd w:val="clear" w:color="auto" w:fill="auto"/>
          </w:tcPr>
          <w:p w14:paraId="2EF97EBA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auto"/>
          </w:tcPr>
          <w:p w14:paraId="347F65A3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66ADD4F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14:paraId="1CB8D0EE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933FAE5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3" w:type="pct"/>
          </w:tcPr>
          <w:p w14:paraId="5A2D2B7C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1EA1D79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4" w:type="pct"/>
          </w:tcPr>
          <w:p w14:paraId="5D79743C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pct"/>
          </w:tcPr>
          <w:p w14:paraId="176D145D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</w:tcPr>
          <w:p w14:paraId="4EB30335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C274F" w:rsidRPr="00FC274F" w14:paraId="02B811E0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4DA9BD49" w14:textId="642D8D28" w:rsidR="00C031BB" w:rsidRPr="00FC274F" w:rsidRDefault="00C031BB" w:rsidP="004A7948">
            <w:pPr>
              <w:tabs>
                <w:tab w:val="clear" w:pos="680"/>
                <w:tab w:val="left" w:pos="700"/>
              </w:tabs>
              <w:spacing w:line="228" w:lineRule="auto"/>
              <w:ind w:left="250" w:right="-90" w:hanging="17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FC274F">
              <w:rPr>
                <w:rFonts w:ascii="Angsana New" w:hAnsi="Angsana New"/>
                <w:sz w:val="26"/>
                <w:szCs w:val="26"/>
              </w:rPr>
              <w:br/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A6B26" w:rsidRPr="004A7948">
              <w:rPr>
                <w:rFonts w:ascii="Angsana New" w:hAnsi="Angsana New" w:hint="cs"/>
                <w:spacing w:val="-10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03CF89B1" w14:textId="77777777" w:rsidR="00C031BB" w:rsidRPr="00FC274F" w:rsidRDefault="00C031BB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BE1FB8E" w14:textId="5378606B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FC274F">
              <w:rPr>
                <w:rFonts w:ascii="Angsana New" w:hAnsi="Angsana New" w:cs="Angsana New"/>
                <w:sz w:val="26"/>
                <w:szCs w:val="26"/>
                <w:lang w:val="en-US"/>
              </w:rPr>
              <w:t>,179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377C4F87" w14:textId="48C338B3" w:rsidR="00C031BB" w:rsidRPr="00FC274F" w:rsidRDefault="00C031BB" w:rsidP="00FC274F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3703B8D3" w14:textId="6699007D" w:rsidR="00C031BB" w:rsidRPr="00FC274F" w:rsidRDefault="00C031BB" w:rsidP="00FC274F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4D634C5" w14:textId="2D8B9359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8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/>
              </w:rPr>
              <w:t>7,179</w:t>
            </w:r>
          </w:p>
        </w:tc>
        <w:tc>
          <w:tcPr>
            <w:tcW w:w="88" w:type="pct"/>
            <w:vAlign w:val="bottom"/>
          </w:tcPr>
          <w:p w14:paraId="48B3334C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DC3BA43" w14:textId="4FDA5B6B" w:rsidR="00C031BB" w:rsidRPr="00FC274F" w:rsidRDefault="00C031BB" w:rsidP="00FC274F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right="-1904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8CD5309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77F77109" w14:textId="0A376BC7" w:rsidR="00C031BB" w:rsidRPr="00FC274F" w:rsidRDefault="00C031BB" w:rsidP="00FC274F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/>
              </w:rPr>
              <w:t>7,179</w:t>
            </w:r>
          </w:p>
        </w:tc>
        <w:tc>
          <w:tcPr>
            <w:tcW w:w="89" w:type="pct"/>
            <w:vAlign w:val="bottom"/>
          </w:tcPr>
          <w:p w14:paraId="6AB84E58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BA26B59" w14:textId="0CA63935" w:rsidR="00C031BB" w:rsidRPr="00FC274F" w:rsidRDefault="00C031BB" w:rsidP="00FC274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1904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60FD05F4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5DA4C90" w14:textId="32FC458D" w:rsidR="00C031BB" w:rsidRPr="00FC274F" w:rsidRDefault="00C031BB" w:rsidP="00FC274F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7,179</w:t>
            </w:r>
          </w:p>
        </w:tc>
      </w:tr>
      <w:tr w:rsidR="00FC274F" w:rsidRPr="00FC274F" w14:paraId="435477F1" w14:textId="77777777" w:rsidTr="00FD6BB8">
        <w:trPr>
          <w:trHeight w:val="70"/>
        </w:trPr>
        <w:tc>
          <w:tcPr>
            <w:tcW w:w="886" w:type="pct"/>
            <w:shd w:val="clear" w:color="auto" w:fill="auto"/>
          </w:tcPr>
          <w:p w14:paraId="3B9DE0B2" w14:textId="77777777" w:rsidR="00C031BB" w:rsidRPr="00FC274F" w:rsidRDefault="00C031BB" w:rsidP="004A7948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</w:tcPr>
          <w:p w14:paraId="32C1F38B" w14:textId="77777777" w:rsidR="00C031BB" w:rsidRPr="00FC274F" w:rsidRDefault="00C031BB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55A8DE08" w14:textId="4111B17D" w:rsidR="00C031BB" w:rsidRPr="00FC274F" w:rsidRDefault="00C031BB" w:rsidP="00DF3A4B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4A5ABE22" w14:textId="5ABA48DF" w:rsidR="00C031BB" w:rsidRPr="00FC274F" w:rsidRDefault="00C031BB" w:rsidP="00FC274F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163D0767" w14:textId="62F7BD81" w:rsidR="00C031BB" w:rsidRPr="00FC274F" w:rsidRDefault="009044C9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54,268,424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3E51C738" w14:textId="2C8A1EA0" w:rsidR="00C031BB" w:rsidRPr="00FC274F" w:rsidRDefault="00552CE1" w:rsidP="00BE5913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80" w:firstLine="19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54,268,424</w:t>
            </w:r>
          </w:p>
        </w:tc>
        <w:tc>
          <w:tcPr>
            <w:tcW w:w="88" w:type="pct"/>
            <w:vAlign w:val="bottom"/>
          </w:tcPr>
          <w:p w14:paraId="62549026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12AF5B8" w14:textId="6DD2C70B" w:rsidR="00C031BB" w:rsidRPr="00FC274F" w:rsidRDefault="008F68DE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8216D9C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4576C460" w14:textId="68AE100E" w:rsidR="00C031BB" w:rsidRPr="00FC274F" w:rsidRDefault="00C031BB" w:rsidP="00FC274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8587462" w14:textId="77777777" w:rsidR="00C031BB" w:rsidRPr="00FC274F" w:rsidRDefault="00C031BB" w:rsidP="00BE591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475C7D0" w14:textId="175D3DB3" w:rsidR="00C031BB" w:rsidRPr="00FC274F" w:rsidRDefault="000916EA" w:rsidP="00FC274F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56</w:t>
            </w:r>
            <w:r w:rsidR="004A5F31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257</w:t>
            </w:r>
            <w:r w:rsidR="004A5F31"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425</w:t>
            </w:r>
          </w:p>
        </w:tc>
        <w:tc>
          <w:tcPr>
            <w:tcW w:w="88" w:type="pct"/>
            <w:vAlign w:val="bottom"/>
          </w:tcPr>
          <w:p w14:paraId="657F6C46" w14:textId="77777777" w:rsidR="00C031BB" w:rsidRPr="00FC274F" w:rsidRDefault="00C031BB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469A10E" w14:textId="3C010188" w:rsidR="00C031BB" w:rsidRPr="00FC274F" w:rsidRDefault="000916EA" w:rsidP="00BE591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56,257,425</w:t>
            </w:r>
          </w:p>
        </w:tc>
      </w:tr>
      <w:tr w:rsidR="00FC274F" w:rsidRPr="00FC274F" w14:paraId="42B24192" w14:textId="77777777" w:rsidTr="00FD6BB8">
        <w:trPr>
          <w:trHeight w:val="70"/>
        </w:trPr>
        <w:tc>
          <w:tcPr>
            <w:tcW w:w="886" w:type="pct"/>
            <w:shd w:val="clear" w:color="auto" w:fill="auto"/>
          </w:tcPr>
          <w:p w14:paraId="1A8A3AEF" w14:textId="77777777" w:rsidR="00C031BB" w:rsidRPr="00FC274F" w:rsidRDefault="00C031BB" w:rsidP="004A7948">
            <w:pPr>
              <w:spacing w:line="228" w:lineRule="auto"/>
              <w:ind w:left="25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FC274F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FC274F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403A942" w14:textId="77777777" w:rsidR="00C031BB" w:rsidRPr="00FC274F" w:rsidRDefault="00C031BB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5B8118EC" w14:textId="3FF1273E" w:rsidR="00C031BB" w:rsidRPr="00FC274F" w:rsidRDefault="00C031BB" w:rsidP="00DF3A4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38,855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02A60EAC" w14:textId="12DFB19D" w:rsidR="00C031BB" w:rsidRPr="00FC274F" w:rsidRDefault="00C031BB" w:rsidP="00FC274F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378D9668" w14:textId="61CC54E0" w:rsidR="00C031BB" w:rsidRPr="00FC274F" w:rsidRDefault="00C031BB" w:rsidP="00FC274F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4DCFD6EB" w14:textId="31CC7A0C" w:rsidR="00C031BB" w:rsidRPr="00FC274F" w:rsidRDefault="00C031BB" w:rsidP="00BE5913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80" w:firstLine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38,855</w:t>
            </w:r>
          </w:p>
        </w:tc>
        <w:tc>
          <w:tcPr>
            <w:tcW w:w="88" w:type="pct"/>
            <w:vAlign w:val="bottom"/>
          </w:tcPr>
          <w:p w14:paraId="3974DC9F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340A524" w14:textId="6C65A3FE" w:rsidR="00C031BB" w:rsidRPr="00FC274F" w:rsidRDefault="008F68DE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20C26B3" w14:textId="77777777" w:rsidR="00C031BB" w:rsidRPr="00FC274F" w:rsidRDefault="00C031BB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57358BF3" w14:textId="7715DF8B" w:rsidR="00C031BB" w:rsidRPr="00FC274F" w:rsidRDefault="00C031BB" w:rsidP="00BE5913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38,855</w:t>
            </w:r>
          </w:p>
        </w:tc>
        <w:tc>
          <w:tcPr>
            <w:tcW w:w="89" w:type="pct"/>
            <w:vAlign w:val="bottom"/>
          </w:tcPr>
          <w:p w14:paraId="3C46CAE9" w14:textId="77777777" w:rsidR="00C031BB" w:rsidRPr="00FC274F" w:rsidRDefault="00C031BB" w:rsidP="00BE5913">
            <w:pPr>
              <w:tabs>
                <w:tab w:val="decimal" w:pos="59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2E31A20" w14:textId="7FEFDFD8" w:rsidR="00C031BB" w:rsidRPr="00FC274F" w:rsidRDefault="00C031BB" w:rsidP="00FC274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5D6DEA0E" w14:textId="77777777" w:rsidR="00C031BB" w:rsidRPr="00FC274F" w:rsidRDefault="00C031BB" w:rsidP="00BE591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5CB91046" w14:textId="217801DA" w:rsidR="00C031BB" w:rsidRPr="00FC274F" w:rsidRDefault="00C031BB" w:rsidP="00BE591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38,855</w:t>
            </w:r>
          </w:p>
        </w:tc>
      </w:tr>
      <w:tr w:rsidR="00FC274F" w:rsidRPr="00FD6BB8" w14:paraId="7F269037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4B8A4658" w14:textId="77777777" w:rsidR="00460AF7" w:rsidRPr="00FD6BB8" w:rsidRDefault="00460AF7" w:rsidP="004A7948">
            <w:pPr>
              <w:spacing w:line="228" w:lineRule="auto"/>
              <w:ind w:left="250" w:hanging="180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  <w:lang w:val="en-GB"/>
              </w:rPr>
            </w:pPr>
          </w:p>
        </w:tc>
        <w:tc>
          <w:tcPr>
            <w:tcW w:w="79" w:type="pct"/>
            <w:vAlign w:val="bottom"/>
          </w:tcPr>
          <w:p w14:paraId="12B982AD" w14:textId="77777777" w:rsidR="00460AF7" w:rsidRPr="00FD6BB8" w:rsidRDefault="00460AF7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12"/>
                <w:szCs w:val="12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71D6DF1E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  <w:lang w:val="en-US" w:eastAsia="zh-CN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5B3A6B8C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6B3CB831" w14:textId="77777777" w:rsidR="00460AF7" w:rsidRPr="00FD6BB8" w:rsidRDefault="00460AF7" w:rsidP="00BE5913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137323F1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vAlign w:val="bottom"/>
          </w:tcPr>
          <w:p w14:paraId="43369D02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21322201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1B4F56C2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3" w:type="pct"/>
            <w:vAlign w:val="bottom"/>
          </w:tcPr>
          <w:p w14:paraId="4DC01483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9" w:type="pct"/>
            <w:vAlign w:val="bottom"/>
          </w:tcPr>
          <w:p w14:paraId="5CDFBCBB" w14:textId="77777777" w:rsidR="00460AF7" w:rsidRPr="00FD6BB8" w:rsidRDefault="00460AF7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84" w:type="pct"/>
            <w:vAlign w:val="bottom"/>
          </w:tcPr>
          <w:p w14:paraId="0E58354B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8" w:type="pct"/>
            <w:vAlign w:val="bottom"/>
          </w:tcPr>
          <w:p w14:paraId="69012C2D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D08A172" w14:textId="77777777" w:rsidR="00460AF7" w:rsidRPr="00FD6BB8" w:rsidRDefault="00460AF7" w:rsidP="00BE591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FC274F" w:rsidRPr="00FC274F" w14:paraId="0C820817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05778D4A" w14:textId="77777777" w:rsidR="00460AF7" w:rsidRPr="00FC274F" w:rsidRDefault="00460AF7" w:rsidP="004A7948">
            <w:pPr>
              <w:spacing w:line="228" w:lineRule="auto"/>
              <w:ind w:left="25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</w:tcPr>
          <w:p w14:paraId="5673F45F" w14:textId="77777777" w:rsidR="00460AF7" w:rsidRPr="00FC274F" w:rsidRDefault="00460AF7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972CBF6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040761FB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A4683D8" w14:textId="77777777" w:rsidR="00460AF7" w:rsidRPr="00FC274F" w:rsidRDefault="00460AF7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6E3CCF01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2DDE5BE4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677FD7D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4447F14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52CBCD80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6F9779EB" w14:textId="77777777" w:rsidR="00460AF7" w:rsidRPr="00FC274F" w:rsidRDefault="00460AF7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12D2515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5BF46215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9639619" w14:textId="77777777" w:rsidR="00460AF7" w:rsidRPr="00FC274F" w:rsidRDefault="00460AF7" w:rsidP="00BE5913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D1C73" w:rsidRPr="00FC274F" w14:paraId="1C5C305C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737D0703" w14:textId="77777777" w:rsidR="00FD1C73" w:rsidRPr="00FC274F" w:rsidRDefault="00FD1C73" w:rsidP="00FD1C73">
            <w:pPr>
              <w:spacing w:line="228" w:lineRule="auto"/>
              <w:ind w:left="25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79" w:type="pct"/>
          </w:tcPr>
          <w:p w14:paraId="1E82E1D2" w14:textId="77777777" w:rsidR="00FD1C73" w:rsidRPr="00FC274F" w:rsidRDefault="00FD1C73" w:rsidP="00FD1C73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1E1E0624" w14:textId="5583472D" w:rsidR="00FD1C73" w:rsidRPr="00FC274F" w:rsidRDefault="00FD1C73" w:rsidP="00FD1C7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00DE462F" w14:textId="2664298A" w:rsidR="00FD1C73" w:rsidRPr="00FC274F" w:rsidRDefault="00FD1C73" w:rsidP="00FD1C73">
            <w:pPr>
              <w:pStyle w:val="acctfourfigures"/>
              <w:tabs>
                <w:tab w:val="clear" w:pos="765"/>
                <w:tab w:val="decimal" w:pos="142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</w:t>
            </w:r>
            <w:r w:rsidRPr="00FC274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2,671</w:t>
            </w:r>
            <w:r w:rsidRPr="00FC274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A3727E7" w14:textId="2368D0F2" w:rsidR="00FD1C73" w:rsidRPr="00FC274F" w:rsidRDefault="00FD1C73" w:rsidP="00FD1C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31,264,343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102B6EA" w14:textId="22A993A0" w:rsidR="00FD1C73" w:rsidRPr="00FC274F" w:rsidRDefault="00FD1C73" w:rsidP="00FD1C73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31,261,672</w:t>
            </w:r>
          </w:p>
        </w:tc>
        <w:tc>
          <w:tcPr>
            <w:tcW w:w="88" w:type="pct"/>
            <w:vAlign w:val="bottom"/>
          </w:tcPr>
          <w:p w14:paraId="403006D3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D82A200" w14:textId="28932AEE" w:rsidR="00FD1C73" w:rsidRPr="00FC274F" w:rsidRDefault="00FD1C73" w:rsidP="00FD1C7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678D8934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3BD57A5D" w14:textId="5C703A2C" w:rsidR="00FD1C73" w:rsidRPr="00FC274F" w:rsidRDefault="00FD1C73" w:rsidP="00FD1C7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7C41FE6" w14:textId="77777777" w:rsidR="00FD1C73" w:rsidRPr="00FC274F" w:rsidRDefault="00FD1C73" w:rsidP="00FD1C7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A08736E" w14:textId="3650AC20" w:rsidR="00FD1C73" w:rsidRPr="00FC274F" w:rsidRDefault="00FD1C73" w:rsidP="00FD1C73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31,636,229</w:t>
            </w:r>
          </w:p>
        </w:tc>
        <w:tc>
          <w:tcPr>
            <w:tcW w:w="88" w:type="pct"/>
            <w:vAlign w:val="bottom"/>
          </w:tcPr>
          <w:p w14:paraId="0140F145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374A149" w14:textId="178C6194" w:rsidR="00FD1C73" w:rsidRPr="00FC274F" w:rsidRDefault="00FD1C73" w:rsidP="00FD1C7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31,636,229</w:t>
            </w:r>
          </w:p>
        </w:tc>
      </w:tr>
      <w:tr w:rsidR="00FD1C73" w:rsidRPr="00FC274F" w14:paraId="0FB09DBB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125E593D" w14:textId="4D96B842" w:rsidR="00FD1C73" w:rsidRPr="00FC274F" w:rsidRDefault="00FD1C73" w:rsidP="00FD1C73">
            <w:pPr>
              <w:spacing w:line="228" w:lineRule="auto"/>
              <w:ind w:left="25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ระยะสั้น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- 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 w:rsidRPr="004A7948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8923F25" w14:textId="77777777" w:rsidR="00FD1C73" w:rsidRPr="00FC274F" w:rsidRDefault="00FD1C73" w:rsidP="00FD1C73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2D8D3AF2" w14:textId="244D7E94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250"/>
              <w:jc w:val="right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2,671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E1B1ADA" w14:textId="5CEEC83A" w:rsidR="00FD1C73" w:rsidRPr="00FC274F" w:rsidRDefault="00FD1C73" w:rsidP="00FD1C73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10E1D4DF" w14:textId="043C8B28" w:rsidR="00FD1C73" w:rsidRPr="00FC274F" w:rsidRDefault="00FD1C73" w:rsidP="00FD1C73">
            <w:pPr>
              <w:pStyle w:val="acctfourfigures"/>
              <w:tabs>
                <w:tab w:val="clear" w:pos="765"/>
                <w:tab w:val="decimal" w:pos="1063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42B020EA" w14:textId="7304448B" w:rsidR="00FD1C73" w:rsidRPr="00FC274F" w:rsidRDefault="00FD1C73" w:rsidP="00FD1C73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2,671</w:t>
            </w:r>
          </w:p>
        </w:tc>
        <w:tc>
          <w:tcPr>
            <w:tcW w:w="88" w:type="pct"/>
            <w:vAlign w:val="bottom"/>
          </w:tcPr>
          <w:p w14:paraId="79EB89CB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C123A50" w14:textId="15EFEA2C" w:rsidR="00FD1C73" w:rsidRPr="00FC274F" w:rsidRDefault="00FD1C73" w:rsidP="00FD1C7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4253FBC9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2AEF1700" w14:textId="31916A26" w:rsidR="00FD1C73" w:rsidRPr="00FC274F" w:rsidRDefault="00FD1C73" w:rsidP="00FD1C73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2,671</w:t>
            </w:r>
          </w:p>
        </w:tc>
        <w:tc>
          <w:tcPr>
            <w:tcW w:w="89" w:type="pct"/>
            <w:vAlign w:val="bottom"/>
          </w:tcPr>
          <w:p w14:paraId="315231B1" w14:textId="77777777" w:rsidR="00FD1C73" w:rsidRPr="00FC274F" w:rsidRDefault="00FD1C73" w:rsidP="00FD1C7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9493336" w14:textId="0A492EC7" w:rsidR="00FD1C73" w:rsidRPr="00FC274F" w:rsidRDefault="00FD1C73" w:rsidP="00FD1C73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1904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83E6546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CC01349" w14:textId="35D145B9" w:rsidR="00FD1C73" w:rsidRPr="00FC274F" w:rsidRDefault="00FD1C73" w:rsidP="00FD1C7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2,671</w:t>
            </w:r>
          </w:p>
        </w:tc>
      </w:tr>
      <w:tr w:rsidR="00FD1C73" w:rsidRPr="00FC274F" w14:paraId="74056DC3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17B7F94D" w14:textId="77777777" w:rsidR="00FD1C73" w:rsidRPr="00FC274F" w:rsidRDefault="00FD1C73" w:rsidP="00FD1C73">
            <w:pPr>
              <w:spacing w:line="228" w:lineRule="auto"/>
              <w:ind w:left="25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FC274F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FC274F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FC274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79" w:type="pct"/>
          </w:tcPr>
          <w:p w14:paraId="07E3BFD4" w14:textId="77777777" w:rsidR="00FD1C73" w:rsidRPr="00FC274F" w:rsidRDefault="00FD1C73" w:rsidP="00FD1C73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742D05D" w14:textId="1F08BB02" w:rsidR="00FD1C73" w:rsidRPr="00FC274F" w:rsidRDefault="00FD1C73" w:rsidP="00FD1C7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694065A6" w14:textId="04499343" w:rsidR="00FD1C73" w:rsidRPr="00FC274F" w:rsidRDefault="00FD1C73" w:rsidP="00FD1C73">
            <w:pPr>
              <w:pStyle w:val="acctfourfigures"/>
              <w:tabs>
                <w:tab w:val="clear" w:pos="765"/>
                <w:tab w:val="decimal" w:pos="1422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37,805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66887C00" w14:textId="28695B8A" w:rsidR="00FD1C73" w:rsidRPr="00FC274F" w:rsidRDefault="00FD1C73" w:rsidP="00FD1C7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34,257,386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D09FF04" w14:textId="535279AE" w:rsidR="00FD1C73" w:rsidRPr="00FC274F" w:rsidRDefault="00FD1C73" w:rsidP="00FD1C73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34,295,191</w:t>
            </w:r>
          </w:p>
        </w:tc>
        <w:tc>
          <w:tcPr>
            <w:tcW w:w="88" w:type="pct"/>
            <w:vAlign w:val="bottom"/>
          </w:tcPr>
          <w:p w14:paraId="23890F53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C1DB8F2" w14:textId="7CD396EA" w:rsidR="00FD1C73" w:rsidRPr="00FC274F" w:rsidRDefault="00FD1C73" w:rsidP="00FD1C7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89" w:type="pct"/>
            <w:vAlign w:val="bottom"/>
          </w:tcPr>
          <w:p w14:paraId="7B4CF4ED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525D2035" w14:textId="70B77420" w:rsidR="00FD1C73" w:rsidRPr="00FC274F" w:rsidRDefault="00FD1C73" w:rsidP="00FD1C7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9A971AF" w14:textId="77777777" w:rsidR="00FD1C73" w:rsidRPr="00FC274F" w:rsidRDefault="00FD1C73" w:rsidP="00FD1C7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47B3E02" w14:textId="43928E86" w:rsidR="00FD1C73" w:rsidRPr="00FC274F" w:rsidRDefault="00FD1C73" w:rsidP="00FD1C73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34,741,480</w:t>
            </w:r>
          </w:p>
        </w:tc>
        <w:tc>
          <w:tcPr>
            <w:tcW w:w="88" w:type="pct"/>
            <w:vAlign w:val="bottom"/>
          </w:tcPr>
          <w:p w14:paraId="1706C119" w14:textId="77777777" w:rsidR="00FD1C73" w:rsidRPr="00FC274F" w:rsidRDefault="00FD1C73" w:rsidP="00FD1C7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92AA4E9" w14:textId="0A308C90" w:rsidR="00FD1C73" w:rsidRPr="00FC274F" w:rsidRDefault="00FD1C73" w:rsidP="00FD1C7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34,741,480</w:t>
            </w:r>
          </w:p>
        </w:tc>
      </w:tr>
      <w:tr w:rsidR="00FC274F" w:rsidRPr="00FC274F" w14:paraId="77C35ABE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0217999B" w14:textId="6C22DC36" w:rsidR="00FD1A16" w:rsidRPr="00FC274F" w:rsidRDefault="00FD1A16" w:rsidP="004A7948">
            <w:pPr>
              <w:spacing w:line="228" w:lineRule="auto"/>
              <w:ind w:left="25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9" w:type="pct"/>
          </w:tcPr>
          <w:p w14:paraId="5E6C7F7C" w14:textId="77777777" w:rsidR="00FD1A16" w:rsidRPr="00FC274F" w:rsidRDefault="00FD1A16" w:rsidP="004A794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0363B063" w14:textId="73154549" w:rsidR="007702FE" w:rsidRPr="00FC274F" w:rsidRDefault="007702FE" w:rsidP="00BE591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22728582" w14:textId="7A0324C8" w:rsidR="007702FE" w:rsidRPr="00FC274F" w:rsidRDefault="007702FE" w:rsidP="00BE5913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1E7880E7" w14:textId="065D46D6" w:rsidR="00FD1A16" w:rsidRPr="00FC274F" w:rsidRDefault="007702FE" w:rsidP="00FB0728">
            <w:pPr>
              <w:pStyle w:val="acctfourfigures"/>
              <w:tabs>
                <w:tab w:val="clear" w:pos="765"/>
                <w:tab w:val="decimal" w:pos="142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3,851,029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FF5EBFF" w14:textId="3604F711" w:rsidR="00FD1A16" w:rsidRPr="00FC274F" w:rsidRDefault="007702FE" w:rsidP="00BE591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right="80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3,851,029</w:t>
            </w:r>
          </w:p>
        </w:tc>
        <w:tc>
          <w:tcPr>
            <w:tcW w:w="88" w:type="pct"/>
            <w:vAlign w:val="bottom"/>
          </w:tcPr>
          <w:p w14:paraId="686B5373" w14:textId="77777777" w:rsidR="00FD1A16" w:rsidRPr="00FC274F" w:rsidRDefault="00FD1A1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86D5D5B" w14:textId="319113B5" w:rsidR="007702FE" w:rsidRPr="00FC274F" w:rsidRDefault="007702FE" w:rsidP="00BE591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16A3728F" w14:textId="77777777" w:rsidR="00FD1A16" w:rsidRPr="00FC274F" w:rsidRDefault="00FD1A1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176E8D3A" w14:textId="581A92FC" w:rsidR="007702FE" w:rsidRPr="00FC274F" w:rsidRDefault="007702FE" w:rsidP="00BE5913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072CA32B" w14:textId="77777777" w:rsidR="00FD1A16" w:rsidRPr="00FC274F" w:rsidRDefault="00FD1A16" w:rsidP="00BE591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67C6BD5" w14:textId="0F6B7A4F" w:rsidR="007702FE" w:rsidRPr="00FC274F" w:rsidRDefault="00AB4451" w:rsidP="00FB0728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FF221A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FF221A" w:rsidRPr="00FC2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>790</w:t>
            </w:r>
          </w:p>
        </w:tc>
        <w:tc>
          <w:tcPr>
            <w:tcW w:w="88" w:type="pct"/>
            <w:vAlign w:val="bottom"/>
          </w:tcPr>
          <w:p w14:paraId="7E41A198" w14:textId="77777777" w:rsidR="00FD1A16" w:rsidRPr="00FC274F" w:rsidRDefault="00FD1A16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6E12E8B" w14:textId="000F976C" w:rsidR="006A67D1" w:rsidRPr="00FC274F" w:rsidRDefault="00AB4451" w:rsidP="00FB0728">
            <w:pPr>
              <w:pStyle w:val="acctfourfigures"/>
              <w:tabs>
                <w:tab w:val="clear" w:pos="765"/>
                <w:tab w:val="decimal" w:pos="124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3,809,790</w:t>
            </w:r>
          </w:p>
        </w:tc>
      </w:tr>
      <w:tr w:rsidR="00FD6BB8" w:rsidRPr="00FC274F" w14:paraId="03134BEF" w14:textId="77777777" w:rsidTr="001503D9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0CC76CD5" w14:textId="77777777" w:rsidR="00FD6BB8" w:rsidRPr="00FC274F" w:rsidRDefault="00FD6BB8" w:rsidP="00FD6BB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vAlign w:val="bottom"/>
          </w:tcPr>
          <w:p w14:paraId="59A6F215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36" w:type="pct"/>
            <w:gridSpan w:val="13"/>
            <w:vAlign w:val="bottom"/>
          </w:tcPr>
          <w:p w14:paraId="74A1ED23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C2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D6BB8" w:rsidRPr="00FC274F" w14:paraId="712EE6A2" w14:textId="77777777" w:rsidTr="001503D9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1654B8D0" w14:textId="77777777" w:rsidR="00FD6BB8" w:rsidRPr="00FC274F" w:rsidRDefault="00FD6BB8" w:rsidP="00FD6BB8">
            <w:pPr>
              <w:spacing w:line="228" w:lineRule="auto"/>
              <w:ind w:left="457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vAlign w:val="bottom"/>
          </w:tcPr>
          <w:p w14:paraId="4B42C4C1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24" w:type="pct"/>
            <w:gridSpan w:val="5"/>
            <w:vAlign w:val="bottom"/>
          </w:tcPr>
          <w:p w14:paraId="5B82EBA4" w14:textId="77777777" w:rsidR="00FD6BB8" w:rsidRPr="00FC274F" w:rsidRDefault="00FD6BB8" w:rsidP="00FD6BB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8" w:type="pct"/>
          </w:tcPr>
          <w:p w14:paraId="4896D003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3" w:type="pct"/>
            <w:gridSpan w:val="7"/>
            <w:tcBorders>
              <w:bottom w:val="single" w:sz="4" w:space="0" w:color="auto"/>
            </w:tcBorders>
            <w:vAlign w:val="bottom"/>
          </w:tcPr>
          <w:p w14:paraId="5CB6F055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D6BB8" w:rsidRPr="00FC274F" w14:paraId="283F56D4" w14:textId="77777777" w:rsidTr="001503D9">
        <w:trPr>
          <w:trHeight w:val="261"/>
        </w:trPr>
        <w:tc>
          <w:tcPr>
            <w:tcW w:w="964" w:type="pct"/>
            <w:gridSpan w:val="2"/>
            <w:shd w:val="clear" w:color="auto" w:fill="auto"/>
            <w:vAlign w:val="bottom"/>
          </w:tcPr>
          <w:p w14:paraId="2F52DB6D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right="-142" w:firstLine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FC274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  <w:vAlign w:val="bottom"/>
          </w:tcPr>
          <w:p w14:paraId="18B8A0C5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C5392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EF61C" w14:textId="77777777" w:rsidR="00FD6BB8" w:rsidRPr="00FC274F" w:rsidRDefault="00FD6BB8" w:rsidP="00FD6BB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46391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8" w:type="pct"/>
          </w:tcPr>
          <w:p w14:paraId="68FC91E2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3C756DA2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FFBB438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vAlign w:val="bottom"/>
          </w:tcPr>
          <w:p w14:paraId="763DB669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88BD3E7" w14:textId="77777777" w:rsidR="00FD6BB8" w:rsidRPr="00FC274F" w:rsidRDefault="00FD6BB8" w:rsidP="00FD6BB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674D2533" w14:textId="77777777" w:rsidR="00FD6BB8" w:rsidRPr="00FC274F" w:rsidRDefault="00FD6BB8" w:rsidP="00FD6BB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1598FF07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C7FCB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6BB8" w:rsidRPr="00FC274F" w14:paraId="4A05A8B5" w14:textId="77777777" w:rsidTr="001503D9">
        <w:trPr>
          <w:trHeight w:val="261"/>
        </w:trPr>
        <w:tc>
          <w:tcPr>
            <w:tcW w:w="886" w:type="pct"/>
            <w:shd w:val="clear" w:color="auto" w:fill="auto"/>
          </w:tcPr>
          <w:p w14:paraId="20F2D2D1" w14:textId="77777777" w:rsidR="00FD6BB8" w:rsidRPr="00FC274F" w:rsidRDefault="00FD6BB8" w:rsidP="00FD6BB8">
            <w:pPr>
              <w:spacing w:line="228" w:lineRule="auto"/>
              <w:ind w:left="250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</w:tcPr>
          <w:p w14:paraId="1E8E6090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36" w:type="pct"/>
            <w:gridSpan w:val="13"/>
          </w:tcPr>
          <w:p w14:paraId="571B3679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C274F" w:rsidRPr="00FC274F" w14:paraId="659F5374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0F50BA12" w14:textId="618A13CF" w:rsidR="00BC1277" w:rsidRPr="00FC274F" w:rsidRDefault="00767BD7" w:rsidP="004A7948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  <w:r w:rsidRPr="00FC274F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เงินตราต่างประเทศและ</w:t>
            </w:r>
            <w:r w:rsidRPr="00FC274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อัตราดอกเบี้ย</w:t>
            </w:r>
          </w:p>
        </w:tc>
        <w:tc>
          <w:tcPr>
            <w:tcW w:w="79" w:type="pct"/>
          </w:tcPr>
          <w:p w14:paraId="26FEEB21" w14:textId="77777777" w:rsidR="00BC1277" w:rsidRPr="00FC274F" w:rsidRDefault="00BC127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1C8F195F" w14:textId="0C270D45" w:rsidR="00BC1277" w:rsidRPr="00FC274F" w:rsidRDefault="0018628F" w:rsidP="00FB0728">
            <w:pPr>
              <w:pStyle w:val="acctfourfigures"/>
              <w:tabs>
                <w:tab w:val="clear" w:pos="765"/>
                <w:tab w:val="decimal" w:pos="11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38CD16D2" w14:textId="79F85DF1" w:rsidR="00BC1277" w:rsidRPr="00FC274F" w:rsidRDefault="00BC1277" w:rsidP="00BE5913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2EF150CE" w14:textId="4838E009" w:rsidR="00BC1277" w:rsidRPr="00FC274F" w:rsidRDefault="00BC1277" w:rsidP="00BE5913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7AB5B27E" w14:textId="4C077D52" w:rsidR="00BC1277" w:rsidRPr="00FC274F" w:rsidRDefault="0018628F" w:rsidP="009A081E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88" w:type="pct"/>
            <w:vAlign w:val="bottom"/>
          </w:tcPr>
          <w:p w14:paraId="278D8CCD" w14:textId="77777777" w:rsidR="00BC1277" w:rsidRPr="00FC274F" w:rsidRDefault="00BC1277" w:rsidP="00FB0728">
            <w:pPr>
              <w:pStyle w:val="acctfourfigures"/>
              <w:tabs>
                <w:tab w:val="clear" w:pos="765"/>
                <w:tab w:val="decimal" w:pos="59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C5F6637" w14:textId="45896BE7" w:rsidR="00BC1277" w:rsidRPr="00FC274F" w:rsidRDefault="00BC127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2E152B3" w14:textId="77777777" w:rsidR="00BC1277" w:rsidRPr="00FC274F" w:rsidRDefault="00BC127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492E8DA5" w14:textId="13D7D4C3" w:rsidR="00BC1277" w:rsidRPr="00FC274F" w:rsidRDefault="0018628F" w:rsidP="009A081E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  <w:tc>
          <w:tcPr>
            <w:tcW w:w="89" w:type="pct"/>
            <w:vAlign w:val="bottom"/>
          </w:tcPr>
          <w:p w14:paraId="19FCCD15" w14:textId="77777777" w:rsidR="00BC1277" w:rsidRPr="00FC274F" w:rsidRDefault="00BC127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25465D0" w14:textId="6AE48BE7" w:rsidR="00BC1277" w:rsidRPr="00FC274F" w:rsidRDefault="00BC1277" w:rsidP="00BE5913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4AD2A578" w14:textId="77777777" w:rsidR="00BC1277" w:rsidRPr="00FC274F" w:rsidRDefault="00BC127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0E22BC52" w14:textId="757BC6AA" w:rsidR="00BC1277" w:rsidRPr="00FC274F" w:rsidRDefault="002A13BF" w:rsidP="00BE591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</w:rPr>
              <w:t>21,699</w:t>
            </w:r>
          </w:p>
        </w:tc>
      </w:tr>
      <w:tr w:rsidR="00C02A97" w:rsidRPr="00C02A97" w14:paraId="20794400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367436B3" w14:textId="77777777" w:rsidR="00C02A97" w:rsidRPr="00C02A97" w:rsidRDefault="00C02A97" w:rsidP="004A7948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79" w:type="pct"/>
            <w:vAlign w:val="bottom"/>
          </w:tcPr>
          <w:p w14:paraId="236348D8" w14:textId="77777777" w:rsidR="00C02A97" w:rsidRPr="00C02A97" w:rsidRDefault="00C02A97" w:rsidP="00BE591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2EE5BD0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7D451021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D88AC76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5F4D090D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8" w:type="pct"/>
            <w:vAlign w:val="bottom"/>
          </w:tcPr>
          <w:p w14:paraId="29611DED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84" w:type="pct"/>
            <w:vAlign w:val="bottom"/>
          </w:tcPr>
          <w:p w14:paraId="0DC5DDA6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" w:type="pct"/>
            <w:vAlign w:val="bottom"/>
          </w:tcPr>
          <w:p w14:paraId="7AD4E6E4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83" w:type="pct"/>
            <w:vAlign w:val="bottom"/>
          </w:tcPr>
          <w:p w14:paraId="54AAC4DE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" w:type="pct"/>
            <w:vAlign w:val="bottom"/>
          </w:tcPr>
          <w:p w14:paraId="364F6538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384" w:type="pct"/>
            <w:vAlign w:val="bottom"/>
          </w:tcPr>
          <w:p w14:paraId="1EEAF6C1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8" w:type="pct"/>
            <w:vAlign w:val="bottom"/>
          </w:tcPr>
          <w:p w14:paraId="370902AF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FB8D2BB" w14:textId="77777777" w:rsidR="00C02A97" w:rsidRPr="00C02A97" w:rsidRDefault="00C02A97" w:rsidP="00BE5913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02A97" w:rsidRPr="00FC274F" w14:paraId="78C337DB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4C2F5147" w14:textId="3FEB1BFA" w:rsidR="00C02A97" w:rsidRPr="00FC274F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9" w:type="pct"/>
          </w:tcPr>
          <w:p w14:paraId="4E4DDC8C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</w:tcPr>
          <w:p w14:paraId="1C12B2D7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4639CA1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C7C7AA5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5E79E195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04D00293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AFF7507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5396D2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371D4251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885EC79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4CDCFF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26B15529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C1CD278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2A97" w:rsidRPr="00FC274F" w14:paraId="051AA7B9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268F54D2" w14:textId="399D0BBB" w:rsidR="00C02A97" w:rsidRPr="00FC274F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9" w:type="pct"/>
          </w:tcPr>
          <w:p w14:paraId="63B5B2E9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C9D7E71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5108A12C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531BF2F2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7243FF35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35A29787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99BF8E0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FA77341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45FD6233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4AD1359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ECC087D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146E5E02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691927D9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2A97" w:rsidRPr="00FC274F" w14:paraId="00E88351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42A6D32E" w14:textId="730264D5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</w:tcPr>
          <w:p w14:paraId="150067E0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B9DBFE3" w14:textId="3DE3383D" w:rsidR="00C02A97" w:rsidRPr="00FC274F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7DD73430" w14:textId="50F16116" w:rsidR="00C02A97" w:rsidRPr="00FC274F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3FA15A4" w14:textId="57267C88" w:rsidR="00C02A97" w:rsidRPr="00FC274F" w:rsidRDefault="00C02A97" w:rsidP="00FB0728">
            <w:pPr>
              <w:pStyle w:val="acctfourfigures"/>
              <w:tabs>
                <w:tab w:val="clear" w:pos="765"/>
                <w:tab w:val="decimal" w:pos="142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51,051,559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6C1D0653" w14:textId="7A844AB0" w:rsidR="00C02A97" w:rsidRPr="00FC274F" w:rsidRDefault="00C02A97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51,051,559</w:t>
            </w:r>
          </w:p>
        </w:tc>
        <w:tc>
          <w:tcPr>
            <w:tcW w:w="88" w:type="pct"/>
            <w:vAlign w:val="bottom"/>
          </w:tcPr>
          <w:p w14:paraId="30887E83" w14:textId="77777777" w:rsidR="00C02A97" w:rsidRPr="00FC274F" w:rsidRDefault="00C02A97" w:rsidP="00FB0728">
            <w:pPr>
              <w:pStyle w:val="acctfourfigures"/>
              <w:tabs>
                <w:tab w:val="clear" w:pos="765"/>
                <w:tab w:val="decimal" w:pos="59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F6A31D7" w14:textId="4032479C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8070589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306C1922" w14:textId="63F2074F" w:rsidR="00C02A97" w:rsidRPr="00FC274F" w:rsidRDefault="00C02A97" w:rsidP="009A081E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E0D0851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504D289" w14:textId="570F4128" w:rsidR="00C02A97" w:rsidRPr="00FC274F" w:rsidRDefault="00C02A97" w:rsidP="009A081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200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  <w:tc>
          <w:tcPr>
            <w:tcW w:w="88" w:type="pct"/>
            <w:vAlign w:val="bottom"/>
          </w:tcPr>
          <w:p w14:paraId="750D93B4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24E85A9A" w14:textId="7F43851A" w:rsidR="00C02A97" w:rsidRPr="00FC274F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52,443,378</w:t>
            </w:r>
          </w:p>
        </w:tc>
      </w:tr>
      <w:tr w:rsidR="00C02A97" w:rsidRPr="00FC274F" w14:paraId="70D07AF9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7BEF2E2C" w14:textId="090AA3DD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BE5913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BE5913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21CB3AB5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0C97FAD0" w14:textId="783CFD12" w:rsidR="00C02A97" w:rsidRPr="00BE5913" w:rsidRDefault="00C02A97" w:rsidP="00FB0728">
            <w:pPr>
              <w:pStyle w:val="acctfourfigures"/>
              <w:tabs>
                <w:tab w:val="clear" w:pos="765"/>
                <w:tab w:val="decimal" w:pos="119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3D7DB4DC" w14:textId="56C586AF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1A9037B6" w14:textId="72CCDE2F" w:rsidR="00C02A97" w:rsidRPr="00BE5913" w:rsidRDefault="00C02A97" w:rsidP="00C02A9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9B60827" w14:textId="38749F85" w:rsidR="00C02A97" w:rsidRPr="00BE5913" w:rsidRDefault="00C02A97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8" w:type="pct"/>
            <w:vAlign w:val="bottom"/>
          </w:tcPr>
          <w:p w14:paraId="47637B23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E77C5AE" w14:textId="6D188143" w:rsidR="00C02A97" w:rsidRPr="00BE5913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3E7877D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4445BA19" w14:textId="6023E046" w:rsidR="00C02A97" w:rsidRPr="00BE5913" w:rsidRDefault="00C02A97" w:rsidP="009A081E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  <w:tc>
          <w:tcPr>
            <w:tcW w:w="89" w:type="pct"/>
            <w:vAlign w:val="bottom"/>
          </w:tcPr>
          <w:p w14:paraId="42013C4E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44735367" w14:textId="5B5FBDDC" w:rsidR="00C02A97" w:rsidRPr="00BE5913" w:rsidRDefault="00C02A97" w:rsidP="00C02A9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175372C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77682140" w14:textId="0303985D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32,621</w:t>
            </w:r>
          </w:p>
        </w:tc>
      </w:tr>
      <w:tr w:rsidR="00C02A97" w:rsidRPr="00C02A97" w14:paraId="5EE20EBF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0F963B94" w14:textId="77777777" w:rsidR="00C02A97" w:rsidRPr="00C02A97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79" w:type="pct"/>
            <w:vAlign w:val="bottom"/>
          </w:tcPr>
          <w:p w14:paraId="117858C9" w14:textId="77777777" w:rsidR="00C02A97" w:rsidRPr="00C02A97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50F2DD74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10267B18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2F4CF3EE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3636AB62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" w:type="pct"/>
            <w:vAlign w:val="bottom"/>
          </w:tcPr>
          <w:p w14:paraId="6A5991BC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4" w:type="pct"/>
            <w:vAlign w:val="bottom"/>
          </w:tcPr>
          <w:p w14:paraId="0938CFE9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" w:type="pct"/>
            <w:vAlign w:val="bottom"/>
          </w:tcPr>
          <w:p w14:paraId="638CE5B9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3" w:type="pct"/>
            <w:vAlign w:val="bottom"/>
          </w:tcPr>
          <w:p w14:paraId="2F55E05F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" w:type="pct"/>
            <w:vAlign w:val="bottom"/>
          </w:tcPr>
          <w:p w14:paraId="0C8D6126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84" w:type="pct"/>
            <w:vAlign w:val="bottom"/>
          </w:tcPr>
          <w:p w14:paraId="26D4B0F8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8" w:type="pct"/>
            <w:vAlign w:val="bottom"/>
          </w:tcPr>
          <w:p w14:paraId="4895DC7B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83831FA" w14:textId="77777777" w:rsidR="00C02A97" w:rsidRPr="00C02A97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C02A97" w:rsidRPr="00FC274F" w14:paraId="7941264F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7EF513CC" w14:textId="5367A68D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591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</w:tcPr>
          <w:p w14:paraId="1B0575CB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3B84A9D0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6B736BD3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" w:type="pct"/>
            <w:shd w:val="clear" w:color="auto" w:fill="auto"/>
            <w:vAlign w:val="bottom"/>
          </w:tcPr>
          <w:p w14:paraId="45FC60A2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6" w:type="pct"/>
            <w:shd w:val="clear" w:color="auto" w:fill="auto"/>
            <w:vAlign w:val="bottom"/>
          </w:tcPr>
          <w:p w14:paraId="7E13FEBD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60209B55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DF403B0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53E61C8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753A369B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554DC960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4334576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" w:type="pct"/>
            <w:vAlign w:val="bottom"/>
          </w:tcPr>
          <w:p w14:paraId="5DFC94A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DE0EF17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2A97" w:rsidRPr="00FC274F" w14:paraId="50B89B60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129EEB3A" w14:textId="552D9F6B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79" w:type="pct"/>
          </w:tcPr>
          <w:p w14:paraId="75B2BADA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64B73288" w14:textId="5249BB24" w:rsidR="00C02A97" w:rsidRPr="00BE5913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631A76A0" w14:textId="719D23CD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0945D58F" w14:textId="34735381" w:rsidR="00C02A97" w:rsidRPr="00BE5913" w:rsidRDefault="00C02A97" w:rsidP="00FB0728">
            <w:pPr>
              <w:pStyle w:val="acctfourfigures"/>
              <w:tabs>
                <w:tab w:val="clear" w:pos="765"/>
                <w:tab w:val="decimal" w:pos="142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8,800,000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571E84F9" w14:textId="47574239" w:rsidR="00C02A97" w:rsidRPr="00BE5913" w:rsidRDefault="00C02A97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8,800,000</w:t>
            </w:r>
          </w:p>
        </w:tc>
        <w:tc>
          <w:tcPr>
            <w:tcW w:w="88" w:type="pct"/>
            <w:vAlign w:val="bottom"/>
          </w:tcPr>
          <w:p w14:paraId="48E01CD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58C07DBD" w14:textId="79944DAF" w:rsidR="00C02A97" w:rsidRPr="00BE5913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6BA4969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24333F3C" w14:textId="49752FA1" w:rsidR="00C02A97" w:rsidRPr="00BE5913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D0DA2C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6F2BBA02" w14:textId="2FB11379" w:rsidR="00C02A97" w:rsidRPr="00BE5913" w:rsidRDefault="00C02A97" w:rsidP="009A081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8,810,184 </w:t>
            </w:r>
          </w:p>
        </w:tc>
        <w:tc>
          <w:tcPr>
            <w:tcW w:w="88" w:type="pct"/>
            <w:vAlign w:val="bottom"/>
          </w:tcPr>
          <w:p w14:paraId="7B8BE49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0CE9861" w14:textId="3744D695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8,810,184</w:t>
            </w:r>
          </w:p>
        </w:tc>
      </w:tr>
      <w:tr w:rsidR="00C02A97" w:rsidRPr="00FC274F" w14:paraId="299B3E39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55005655" w14:textId="601BB3A7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BE5913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</w:tcPr>
          <w:p w14:paraId="08FCD279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66232C65" w14:textId="28858D3D" w:rsidR="00C02A97" w:rsidRPr="00BE5913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6E6B009F" w14:textId="268833B4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(33,611)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1A03BD1D" w14:textId="5234525D" w:rsidR="00C02A97" w:rsidRPr="00BE5913" w:rsidRDefault="00C02A97" w:rsidP="00FB0728">
            <w:pPr>
              <w:pStyle w:val="acctfourfigures"/>
              <w:tabs>
                <w:tab w:val="clear" w:pos="765"/>
                <w:tab w:val="decimal" w:pos="142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51,245,299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1C7AC400" w14:textId="3C4888AF" w:rsidR="00C02A97" w:rsidRPr="00BE5913" w:rsidRDefault="00C02A97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51,211,688</w:t>
            </w:r>
          </w:p>
        </w:tc>
        <w:tc>
          <w:tcPr>
            <w:tcW w:w="88" w:type="pct"/>
            <w:vAlign w:val="bottom"/>
          </w:tcPr>
          <w:p w14:paraId="2CBDEBE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0D0F9D5E" w14:textId="45B085AE" w:rsidR="00C02A97" w:rsidRPr="00BE5913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B14C537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56DE8CF2" w14:textId="200531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2D20212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DA6446E" w14:textId="02476020" w:rsidR="00C02A97" w:rsidRPr="00BE5913" w:rsidRDefault="00C02A97" w:rsidP="009A081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  <w:tc>
          <w:tcPr>
            <w:tcW w:w="88" w:type="pct"/>
            <w:vAlign w:val="bottom"/>
          </w:tcPr>
          <w:p w14:paraId="2E9C0C4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338FAAE1" w14:textId="073F6074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51,451,135</w:t>
            </w:r>
          </w:p>
        </w:tc>
      </w:tr>
      <w:tr w:rsidR="00C02A97" w:rsidRPr="00FC274F" w14:paraId="3F44B7B6" w14:textId="77777777" w:rsidTr="00FD6BB8">
        <w:trPr>
          <w:trHeight w:val="261"/>
        </w:trPr>
        <w:tc>
          <w:tcPr>
            <w:tcW w:w="886" w:type="pct"/>
            <w:shd w:val="clear" w:color="auto" w:fill="auto"/>
          </w:tcPr>
          <w:p w14:paraId="50E4D12F" w14:textId="1BC3EAE9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E5913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BE591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9" w:type="pct"/>
          </w:tcPr>
          <w:p w14:paraId="7539DD86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47F45BA2" w14:textId="46179E9F" w:rsidR="00C02A97" w:rsidRPr="00BE5913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046C3CBB" w14:textId="132D1986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47629478" w14:textId="4438E267" w:rsidR="00C02A97" w:rsidRPr="00BE5913" w:rsidRDefault="00C02A97" w:rsidP="00FB0728">
            <w:pPr>
              <w:pStyle w:val="acctfourfigures"/>
              <w:tabs>
                <w:tab w:val="clear" w:pos="765"/>
                <w:tab w:val="decimal" w:pos="142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2,917,525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2BE6A4D3" w14:textId="55525026" w:rsidR="00C02A97" w:rsidRPr="00BE5913" w:rsidRDefault="00C02A97" w:rsidP="00FB0728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2,917,525</w:t>
            </w:r>
          </w:p>
        </w:tc>
        <w:tc>
          <w:tcPr>
            <w:tcW w:w="88" w:type="pct"/>
            <w:vAlign w:val="bottom"/>
          </w:tcPr>
          <w:p w14:paraId="4A4DF557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2BC9D769" w14:textId="51D9ADA0" w:rsidR="00C02A97" w:rsidRPr="00BE5913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959919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7C331B67" w14:textId="26E6BB94" w:rsidR="00C02A97" w:rsidRPr="00BE5913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4FAF3E9F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11022B83" w14:textId="7CB6D82E" w:rsidR="00C02A97" w:rsidRPr="00BE5913" w:rsidRDefault="00C02A97" w:rsidP="009A081E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  <w:tc>
          <w:tcPr>
            <w:tcW w:w="88" w:type="pct"/>
            <w:vAlign w:val="bottom"/>
          </w:tcPr>
          <w:p w14:paraId="1B4BFA9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4CD91699" w14:textId="0D905E7D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2,871,511</w:t>
            </w:r>
          </w:p>
        </w:tc>
      </w:tr>
      <w:tr w:rsidR="00FD6BB8" w:rsidRPr="00FC274F" w14:paraId="73616626" w14:textId="77777777" w:rsidTr="001503D9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6EF8CB29" w14:textId="77777777" w:rsidR="00FD6BB8" w:rsidRPr="00FC274F" w:rsidRDefault="00FD6BB8" w:rsidP="00FD6BB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79" w:type="pct"/>
            <w:vAlign w:val="bottom"/>
          </w:tcPr>
          <w:p w14:paraId="5996C3F4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36" w:type="pct"/>
            <w:gridSpan w:val="13"/>
            <w:vAlign w:val="bottom"/>
          </w:tcPr>
          <w:p w14:paraId="07E83C63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C27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FD6BB8" w:rsidRPr="00FC274F" w14:paraId="3675BA4C" w14:textId="77777777" w:rsidTr="001503D9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7A98A4E1" w14:textId="77777777" w:rsidR="00FD6BB8" w:rsidRPr="00FC274F" w:rsidRDefault="00FD6BB8" w:rsidP="00FD6BB8">
            <w:pPr>
              <w:spacing w:line="228" w:lineRule="auto"/>
              <w:ind w:left="457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vAlign w:val="bottom"/>
          </w:tcPr>
          <w:p w14:paraId="4CFA4D4A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24" w:type="pct"/>
            <w:gridSpan w:val="5"/>
            <w:vAlign w:val="bottom"/>
          </w:tcPr>
          <w:p w14:paraId="3973EBF8" w14:textId="77777777" w:rsidR="00FD6BB8" w:rsidRPr="00FC274F" w:rsidRDefault="00FD6BB8" w:rsidP="00FD6BB8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C274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8" w:type="pct"/>
          </w:tcPr>
          <w:p w14:paraId="2F306C00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3" w:type="pct"/>
            <w:gridSpan w:val="7"/>
            <w:tcBorders>
              <w:bottom w:val="single" w:sz="4" w:space="0" w:color="auto"/>
            </w:tcBorders>
            <w:vAlign w:val="bottom"/>
          </w:tcPr>
          <w:p w14:paraId="6FAC0CD8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D6BB8" w:rsidRPr="00FC274F" w14:paraId="780AC82E" w14:textId="77777777" w:rsidTr="001503D9">
        <w:trPr>
          <w:trHeight w:val="261"/>
        </w:trPr>
        <w:tc>
          <w:tcPr>
            <w:tcW w:w="964" w:type="pct"/>
            <w:gridSpan w:val="2"/>
            <w:shd w:val="clear" w:color="auto" w:fill="auto"/>
            <w:vAlign w:val="bottom"/>
          </w:tcPr>
          <w:p w14:paraId="5D78CAF4" w14:textId="2FD1F958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right="-142" w:firstLine="63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FC274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C27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  <w:vAlign w:val="bottom"/>
          </w:tcPr>
          <w:p w14:paraId="7E0EC835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C274F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ใช้</w:t>
            </w: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การป้องกัน</w:t>
            </w:r>
            <w:r w:rsidRPr="00FC274F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383BB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154C2" w14:textId="77777777" w:rsidR="00FD6BB8" w:rsidRPr="00FC274F" w:rsidRDefault="00FD6BB8" w:rsidP="00FD6BB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C274F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C274F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D5650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8" w:type="pct"/>
          </w:tcPr>
          <w:p w14:paraId="480531F9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0A5B017D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6054DEB1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vAlign w:val="bottom"/>
          </w:tcPr>
          <w:p w14:paraId="32F014AD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C274F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F560BA9" w14:textId="77777777" w:rsidR="00FD6BB8" w:rsidRPr="00FC274F" w:rsidRDefault="00FD6BB8" w:rsidP="00FD6BB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vAlign w:val="bottom"/>
          </w:tcPr>
          <w:p w14:paraId="630A31ED" w14:textId="77777777" w:rsidR="00FD6BB8" w:rsidRPr="00FC274F" w:rsidRDefault="00FD6BB8" w:rsidP="00FD6BB8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274F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C274F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8" w:type="pct"/>
            <w:tcBorders>
              <w:top w:val="single" w:sz="4" w:space="0" w:color="auto"/>
            </w:tcBorders>
          </w:tcPr>
          <w:p w14:paraId="192A41A5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503AD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C274F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D6BB8" w:rsidRPr="00FC274F" w14:paraId="0E5A1261" w14:textId="77777777" w:rsidTr="001503D9">
        <w:trPr>
          <w:trHeight w:val="261"/>
        </w:trPr>
        <w:tc>
          <w:tcPr>
            <w:tcW w:w="886" w:type="pct"/>
            <w:shd w:val="clear" w:color="auto" w:fill="auto"/>
          </w:tcPr>
          <w:p w14:paraId="50AE7FBA" w14:textId="77777777" w:rsidR="00FD6BB8" w:rsidRPr="00FC274F" w:rsidRDefault="00FD6BB8" w:rsidP="00FD6BB8">
            <w:pPr>
              <w:spacing w:line="228" w:lineRule="auto"/>
              <w:ind w:left="250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</w:tcPr>
          <w:p w14:paraId="5166D584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250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36" w:type="pct"/>
            <w:gridSpan w:val="13"/>
          </w:tcPr>
          <w:p w14:paraId="711A05B6" w14:textId="77777777" w:rsidR="00FD6BB8" w:rsidRPr="00FC274F" w:rsidRDefault="00FD6BB8" w:rsidP="00FD6BB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C27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02A97" w:rsidRPr="00FC274F" w14:paraId="4379E348" w14:textId="77777777" w:rsidTr="00FD6BB8">
        <w:trPr>
          <w:trHeight w:val="261"/>
        </w:trPr>
        <w:tc>
          <w:tcPr>
            <w:tcW w:w="886" w:type="pct"/>
            <w:shd w:val="clear" w:color="auto" w:fill="auto"/>
            <w:vAlign w:val="bottom"/>
          </w:tcPr>
          <w:p w14:paraId="7D51D089" w14:textId="3611214A" w:rsidR="00C02A97" w:rsidRPr="00BE5913" w:rsidRDefault="00C02A97" w:rsidP="00C02A97">
            <w:pPr>
              <w:tabs>
                <w:tab w:val="clear" w:pos="227"/>
                <w:tab w:val="clear" w:pos="454"/>
                <w:tab w:val="clear" w:pos="907"/>
                <w:tab w:val="left" w:pos="882"/>
              </w:tabs>
              <w:spacing w:line="228" w:lineRule="auto"/>
              <w:ind w:left="162" w:right="-90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BE5913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BE591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BE5913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</w:tcPr>
          <w:p w14:paraId="46BA0C35" w14:textId="77777777" w:rsidR="00C02A97" w:rsidRPr="00FC274F" w:rsidRDefault="00C02A97" w:rsidP="00C02A9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4" w:type="pct"/>
            <w:vAlign w:val="bottom"/>
          </w:tcPr>
          <w:p w14:paraId="6A733195" w14:textId="4A36EF72" w:rsidR="00C02A97" w:rsidRPr="00BE5913" w:rsidRDefault="00C02A97" w:rsidP="00C02A97">
            <w:pPr>
              <w:pStyle w:val="acctfourfigures"/>
              <w:tabs>
                <w:tab w:val="clear" w:pos="765"/>
                <w:tab w:val="decimal" w:pos="11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532" w:type="pct"/>
            <w:gridSpan w:val="2"/>
            <w:shd w:val="clear" w:color="auto" w:fill="auto"/>
            <w:vAlign w:val="bottom"/>
          </w:tcPr>
          <w:p w14:paraId="60420349" w14:textId="388CC0E8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2" w:type="pct"/>
            <w:shd w:val="clear" w:color="auto" w:fill="auto"/>
            <w:vAlign w:val="bottom"/>
          </w:tcPr>
          <w:p w14:paraId="5F84DF69" w14:textId="0AD14B9E" w:rsidR="00C02A97" w:rsidRPr="00BE5913" w:rsidRDefault="00C02A97" w:rsidP="00C02A9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652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6" w:type="pct"/>
            <w:shd w:val="clear" w:color="auto" w:fill="auto"/>
            <w:vAlign w:val="bottom"/>
          </w:tcPr>
          <w:p w14:paraId="077B9B76" w14:textId="1A4E9CE1" w:rsidR="00C02A97" w:rsidRPr="00BE5913" w:rsidRDefault="00C02A97" w:rsidP="00C02A97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 w:firstLine="359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8" w:type="pct"/>
            <w:vAlign w:val="bottom"/>
          </w:tcPr>
          <w:p w14:paraId="2C07A8F4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3CE95D20" w14:textId="54E52B38" w:rsidR="00C02A97" w:rsidRPr="00BE5913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FA66F3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3" w:type="pct"/>
            <w:vAlign w:val="bottom"/>
          </w:tcPr>
          <w:p w14:paraId="0F055B9D" w14:textId="76B7E81F" w:rsidR="00C02A97" w:rsidRPr="00BE5913" w:rsidRDefault="00C02A97" w:rsidP="00C02A97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33,611</w:t>
            </w:r>
          </w:p>
        </w:tc>
        <w:tc>
          <w:tcPr>
            <w:tcW w:w="89" w:type="pct"/>
            <w:vAlign w:val="bottom"/>
          </w:tcPr>
          <w:p w14:paraId="5B984636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4" w:type="pct"/>
            <w:vAlign w:val="bottom"/>
          </w:tcPr>
          <w:p w14:paraId="7BCA7DF3" w14:textId="0850D2DE" w:rsidR="00C02A97" w:rsidRPr="00BE5913" w:rsidRDefault="00C02A97" w:rsidP="00C02A97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 w:firstLine="13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8" w:type="pct"/>
            <w:vAlign w:val="bottom"/>
          </w:tcPr>
          <w:p w14:paraId="224EC88B" w14:textId="77777777" w:rsidR="00C02A97" w:rsidRPr="00FC274F" w:rsidRDefault="00C02A97" w:rsidP="00C02A9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6" w:type="pct"/>
            <w:shd w:val="clear" w:color="auto" w:fill="auto"/>
            <w:vAlign w:val="bottom"/>
          </w:tcPr>
          <w:p w14:paraId="1FB64DD1" w14:textId="77777777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3703A50" w14:textId="2FD40320" w:rsidR="00C02A97" w:rsidRPr="00BE5913" w:rsidRDefault="00C02A97" w:rsidP="00C02A97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E5913">
              <w:rPr>
                <w:rFonts w:asciiTheme="majorBidi" w:hAnsiTheme="majorBidi" w:cstheme="majorBidi"/>
                <w:sz w:val="26"/>
                <w:szCs w:val="26"/>
              </w:rPr>
              <w:t xml:space="preserve">33,611 </w:t>
            </w:r>
          </w:p>
        </w:tc>
      </w:tr>
    </w:tbl>
    <w:p w14:paraId="25821A4E" w14:textId="38584C1D" w:rsidR="00460AF7" w:rsidRPr="00C02A97" w:rsidRDefault="00460AF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inorHAnsi" w:hAnsiTheme="minorHAnsi" w:cstheme="minorHAnsi"/>
          <w:sz w:val="30"/>
          <w:szCs w:val="30"/>
        </w:rPr>
        <w:sectPr w:rsidR="00460AF7" w:rsidRPr="00C02A97" w:rsidSect="00891371">
          <w:headerReference w:type="default" r:id="rId33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3EAC06B0" w14:textId="76C621D2" w:rsidR="00DD135D" w:rsidRPr="00BE5913" w:rsidRDefault="00DD135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 w:rsidRPr="00BE5913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7A8D0CE4" w14:textId="77777777" w:rsidR="00DD135D" w:rsidRPr="00C8422A" w:rsidRDefault="00DD135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7A6C1250" w14:textId="688968F9" w:rsidR="005A768E" w:rsidRPr="00BE5913" w:rsidRDefault="005A768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F07914F" w14:textId="77777777" w:rsidR="005A768E" w:rsidRPr="00BE5913" w:rsidRDefault="005A768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5A768E" w:rsidRPr="00BE5913" w14:paraId="25122DD3" w14:textId="77777777" w:rsidTr="005A768E">
        <w:trPr>
          <w:tblHeader/>
        </w:trPr>
        <w:tc>
          <w:tcPr>
            <w:tcW w:w="2430" w:type="dxa"/>
            <w:hideMark/>
          </w:tcPr>
          <w:p w14:paraId="121983F8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7E8837A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424" w:type="dxa"/>
            <w:hideMark/>
          </w:tcPr>
          <w:p w14:paraId="2E08DCFA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BE5913" w14:paraId="42AAECB1" w14:textId="77777777" w:rsidTr="005A768E">
        <w:tc>
          <w:tcPr>
            <w:tcW w:w="2430" w:type="dxa"/>
            <w:hideMark/>
          </w:tcPr>
          <w:p w14:paraId="1B0D2511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6253BFEF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rtl/>
                <w:lang w:bidi="th-TH"/>
              </w:rPr>
            </w:pPr>
          </w:p>
        </w:tc>
        <w:tc>
          <w:tcPr>
            <w:tcW w:w="6424" w:type="dxa"/>
            <w:hideMark/>
          </w:tcPr>
          <w:p w14:paraId="41F72DF5" w14:textId="65B2C69B" w:rsidR="005A768E" w:rsidRPr="00BE5913" w:rsidRDefault="00440912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Swap model</w:t>
            </w:r>
            <w:r w:rsidRPr="00BE5913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 w:rsidR="005C7CEC" w:rsidRPr="00BE59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ปัจจุบันของประมาณการกระแสเงินสดในอนาคตโดยใช้เส้นอัตราผลตอบแทนสิ่งที่สังเกตได้</w:t>
            </w:r>
          </w:p>
        </w:tc>
      </w:tr>
    </w:tbl>
    <w:p w14:paraId="23B947B1" w14:textId="49F76829" w:rsidR="00647936" w:rsidRPr="00C8422A" w:rsidRDefault="00647936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D2A948F" w14:textId="4C383796" w:rsidR="005A768E" w:rsidRPr="00BE5913" w:rsidRDefault="005A768E" w:rsidP="00BE5913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  <w:lang w:val="en-US" w:bidi="th-TH"/>
        </w:rPr>
      </w:pPr>
      <w:r w:rsidRPr="00BE5913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54F6A87B" w14:textId="77777777" w:rsidR="005A768E" w:rsidRPr="00C8422A" w:rsidRDefault="005A768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74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70"/>
        <w:gridCol w:w="4770"/>
      </w:tblGrid>
      <w:tr w:rsidR="005A768E" w:rsidRPr="00BE5913" w14:paraId="4CFB6B95" w14:textId="77777777" w:rsidTr="00FA23AC">
        <w:trPr>
          <w:tblHeader/>
        </w:trPr>
        <w:tc>
          <w:tcPr>
            <w:tcW w:w="2430" w:type="dxa"/>
            <w:vAlign w:val="bottom"/>
          </w:tcPr>
          <w:p w14:paraId="15AA4F8D" w14:textId="77777777" w:rsidR="005A768E" w:rsidRPr="00BE5913" w:rsidRDefault="005A768E" w:rsidP="00BE5913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41BA9808" w14:textId="77777777" w:rsidR="005A768E" w:rsidRPr="00BE5913" w:rsidRDefault="005A768E" w:rsidP="00BE5913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vAlign w:val="bottom"/>
          </w:tcPr>
          <w:p w14:paraId="2E675382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A768E" w:rsidRPr="00BE5913" w14:paraId="18F65A66" w14:textId="77777777" w:rsidTr="00FA23AC">
        <w:tc>
          <w:tcPr>
            <w:tcW w:w="2430" w:type="dxa"/>
          </w:tcPr>
          <w:p w14:paraId="645B064C" w14:textId="1827EF9E" w:rsidR="005A768E" w:rsidRPr="00BE5913" w:rsidRDefault="005A768E" w:rsidP="00BE5913">
            <w:pPr>
              <w:pStyle w:val="block"/>
              <w:spacing w:after="0" w:line="240" w:lineRule="atLeast"/>
              <w:ind w:left="0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เงินกู้ยืม</w:t>
            </w:r>
          </w:p>
        </w:tc>
        <w:tc>
          <w:tcPr>
            <w:tcW w:w="270" w:type="dxa"/>
          </w:tcPr>
          <w:p w14:paraId="130D8347" w14:textId="77777777" w:rsidR="005A768E" w:rsidRPr="00BE5913" w:rsidRDefault="005A768E" w:rsidP="00BE5913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</w:tcPr>
          <w:p w14:paraId="08720354" w14:textId="77777777" w:rsidR="005A768E" w:rsidRPr="00BE5913" w:rsidRDefault="005A768E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3DF6CD54" w14:textId="2C71A729" w:rsidR="005A768E" w:rsidRPr="00C8422A" w:rsidRDefault="005A768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87E4C27" w14:textId="2A0C6EE6" w:rsidR="005A768E" w:rsidRPr="00BE5913" w:rsidRDefault="005A768E" w:rsidP="00BE5913">
      <w:pPr>
        <w:pStyle w:val="block"/>
        <w:spacing w:after="0" w:line="228" w:lineRule="auto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5913">
        <w:rPr>
          <w:rFonts w:ascii="Angsana New" w:hAnsi="Angsana New" w:cs="Angsana New" w:hint="cs"/>
          <w:sz w:val="30"/>
          <w:szCs w:val="30"/>
          <w:cs/>
          <w:lang w:val="en-US" w:bidi="th-TH"/>
        </w:rPr>
        <w:t>สินทรัพย์และหนี้สินทางการเงินอื่นของกลุ่มบริษัทจัดอยู่ในประเภทระยะสั้น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235320E2" w14:textId="77777777" w:rsidR="00C407B5" w:rsidRPr="00C8422A" w:rsidRDefault="00C407B5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266E9B07" w14:textId="45A34321" w:rsidR="00020DB6" w:rsidRPr="00E732FF" w:rsidRDefault="007129B3" w:rsidP="0039668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right="29" w:hanging="990"/>
        <w:jc w:val="both"/>
        <w:rPr>
          <w:rFonts w:ascii="Angsana New" w:hAnsi="Angsana New"/>
          <w:i/>
          <w:iCs/>
          <w:sz w:val="30"/>
          <w:szCs w:val="30"/>
        </w:rPr>
      </w:pPr>
      <w:r w:rsidRPr="00E732FF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E732FF">
        <w:rPr>
          <w:rFonts w:ascii="Angsana New" w:hAnsi="Angsana New" w:hint="cs"/>
          <w:i/>
          <w:iCs/>
          <w:sz w:val="30"/>
          <w:szCs w:val="30"/>
        </w:rPr>
        <w:t xml:space="preserve">   </w:t>
      </w:r>
    </w:p>
    <w:p w14:paraId="74DE5875" w14:textId="49433360" w:rsidR="00020DB6" w:rsidRPr="00C8422A" w:rsidRDefault="00020DB6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3216B82D" w14:textId="0172C6F4" w:rsidR="0030122E" w:rsidRPr="00BE5913" w:rsidRDefault="0030122E" w:rsidP="0039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 w:hanging="9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A5F9F65" w14:textId="77777777" w:rsidR="0030122E" w:rsidRPr="00C8422A" w:rsidRDefault="0030122E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0A78EA76" w14:textId="77777777" w:rsidR="00F541BE" w:rsidRPr="00BE5913" w:rsidRDefault="00F541BE" w:rsidP="00396688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5CA0C90F" w14:textId="77777777" w:rsidR="0066689D" w:rsidRPr="00C8422A" w:rsidRDefault="0066689D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p w14:paraId="6A4CAADF" w14:textId="04D06AF8" w:rsidR="007129B3" w:rsidRPr="00BE5913" w:rsidRDefault="007129B3" w:rsidP="00396688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</w:t>
      </w:r>
      <w:r w:rsidR="00BD6119" w:rsidRPr="00BE5913">
        <w:rPr>
          <w:rFonts w:asciiTheme="majorBidi" w:hAnsiTheme="majorBidi" w:cstheme="majorBidi" w:hint="cs"/>
          <w:sz w:val="30"/>
          <w:szCs w:val="30"/>
          <w:cs/>
        </w:rPr>
        <w:t>ท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E5913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4B2CF2D" w14:textId="0C866359" w:rsidR="00F541BE" w:rsidRPr="00BE5913" w:rsidRDefault="00F541BE" w:rsidP="00396688">
      <w:pPr>
        <w:tabs>
          <w:tab w:val="clear" w:pos="454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คณะกรรมการตรวจสอบของกลุ่มบริษัทมีหน้าที่สอบทานระบบการบริหารความเสี่ยงให้เป็นไปอย่างรัดกุม เหมาะสม และมีประสิทธิภาพ เพื่อให้มั่นใจว่ามีระบบการควบคุมที่เหมาะสมและเพียงพอต่อความเสี่ยงด้าน</w:t>
      </w:r>
      <w:r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การทุจริตที่อาจเกิดขึ้น โดยกำกับดูแลให้สำนักตรวจสอบภายในทำการสอบทานและประเมินความเพียงพอและ</w:t>
      </w:r>
      <w:r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ความมีประสิทธิผลของการบริหารความเสี่ยงและการควบคุมภายในของบริษัทและบริษัทย่อย และรายงานผลที่ได้ต่อคณะกรรมการตรวจสอบ</w:t>
      </w:r>
    </w:p>
    <w:p w14:paraId="1A9E0036" w14:textId="77777777" w:rsidR="00666EC7" w:rsidRPr="00BE5913" w:rsidRDefault="00666EC7" w:rsidP="00BE5913">
      <w:pPr>
        <w:tabs>
          <w:tab w:val="clear" w:pos="454"/>
        </w:tabs>
        <w:spacing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6D1CD" w14:textId="7AB7A32E" w:rsidR="00C47619" w:rsidRPr="00BE5913" w:rsidRDefault="000D07E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.1) </w:t>
      </w:r>
      <w:r w:rsidR="00C47619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ความเสี่ยงด้านเครดิต</w:t>
      </w:r>
    </w:p>
    <w:p w14:paraId="2172F462" w14:textId="5216287F" w:rsidR="00C47619" w:rsidRPr="00BE5913" w:rsidRDefault="00C4761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3BB93EC8" w14:textId="7108A74B" w:rsidR="00C47619" w:rsidRPr="00BE5913" w:rsidRDefault="00C47619" w:rsidP="00BE5913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1B4266C4" w14:textId="77777777" w:rsidR="00647936" w:rsidRPr="00BE5913" w:rsidRDefault="0064793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1C6242" w14:textId="16000EBF" w:rsidR="00C47619" w:rsidRPr="00BE5913" w:rsidRDefault="00B93F4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 xml:space="preserve">.1.1) </w:t>
      </w:r>
      <w:r w:rsidR="00C47619" w:rsidRPr="00BE5913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  <w:r w:rsidRPr="00BE5913">
        <w:rPr>
          <w:rFonts w:asciiTheme="majorBidi" w:hAnsiTheme="majorBidi" w:hint="cs"/>
          <w:sz w:val="30"/>
          <w:szCs w:val="30"/>
          <w:cs/>
        </w:rPr>
        <w:t>และลูกหนี้หมุนเวียนอื่น</w:t>
      </w:r>
    </w:p>
    <w:p w14:paraId="2D7E21F3" w14:textId="77777777" w:rsidR="00C47619" w:rsidRPr="00BE5913" w:rsidRDefault="00C4761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i/>
          <w:iCs/>
          <w:sz w:val="20"/>
          <w:szCs w:val="20"/>
        </w:rPr>
      </w:pPr>
    </w:p>
    <w:p w14:paraId="6CD4CB59" w14:textId="1CD90D24" w:rsidR="0014553C" w:rsidRPr="00BE5913" w:rsidRDefault="0014553C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3A8A0F17" w14:textId="77777777" w:rsidR="0014553C" w:rsidRPr="00BE5913" w:rsidRDefault="0014553C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D71C5A3" w14:textId="77777777" w:rsidR="0014553C" w:rsidRPr="00BE5913" w:rsidRDefault="0014553C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ให้บริการ กลุ่มบริษัทจะทบทวนอันดับความน่าเชื่อถือภายนอก</w:t>
      </w:r>
      <w:r w:rsidRPr="00BE5913">
        <w:rPr>
          <w:rFonts w:asciiTheme="majorBidi" w:hAnsiTheme="majorBidi" w:cstheme="majorBidi"/>
          <w:sz w:val="30"/>
          <w:szCs w:val="30"/>
        </w:rPr>
        <w:t xml:space="preserve"> 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ถ้ามี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 ยอดขายที่เกินกว่าวงเงินดังกล่าวต้องได้รับการอนุมัติจากผู้รับผิดชอบ</w:t>
      </w:r>
    </w:p>
    <w:p w14:paraId="70B7E7B6" w14:textId="77777777" w:rsidR="0014553C" w:rsidRPr="00BE5913" w:rsidRDefault="0014553C" w:rsidP="00BE5913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DF918" w14:textId="5C400DAA" w:rsidR="0014553C" w:rsidRPr="00BE5913" w:rsidRDefault="00541CAF" w:rsidP="00BE5913">
      <w:pPr>
        <w:tabs>
          <w:tab w:val="clear" w:pos="454"/>
          <w:tab w:val="clear" w:pos="907"/>
          <w:tab w:val="left" w:pos="1080"/>
          <w:tab w:val="left" w:pos="153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กลุ่มบริษัทจำกัดความเสี่ยงด้านเครดิตของลูกหนี้การค้าด้วยการกำหนดระยะเวลาการจ่ายชำระสูงสุด</w:t>
      </w:r>
      <w:r w:rsidR="005F6EA6" w:rsidRPr="00BE5913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="005F6EA6" w:rsidRPr="00BE5913">
        <w:rPr>
          <w:rFonts w:asciiTheme="majorBidi" w:hAnsiTheme="majorBidi" w:cstheme="majorBidi"/>
          <w:sz w:val="30"/>
          <w:szCs w:val="30"/>
        </w:rPr>
        <w:t xml:space="preserve">30 </w:t>
      </w:r>
      <w:r w:rsidR="005F6EA6" w:rsidRPr="00BE5913">
        <w:rPr>
          <w:rFonts w:asciiTheme="majorBidi" w:hAnsiTheme="majorBidi" w:cstheme="majorBidi" w:hint="cs"/>
          <w:sz w:val="30"/>
          <w:szCs w:val="30"/>
          <w:cs/>
        </w:rPr>
        <w:t>วัน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และมีการติดตามยอดคงค้างของลูกหนี้การค้าอย่างสม่ำเสมอ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กลุ่มบริษัทพิจารณาการด้อยค่าทุกวันสิ้นรอบระยะเวลารายงาน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ลูกค้าที่มีรูปแบบของความเสี่ยงด้านเครดิตที่คล้ายคลึงกันและสะท้อนผลแตกต่างระหว่างสภาวะเศรษฐกิจในอดีตที่ผ่านมา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3BFEBBD" w14:textId="77777777" w:rsidR="00C46AEC" w:rsidRPr="00BE5913" w:rsidRDefault="00C46AE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BE5913">
        <w:rPr>
          <w:rFonts w:asciiTheme="majorBidi" w:hAnsiTheme="majorBidi"/>
          <w:sz w:val="30"/>
          <w:szCs w:val="30"/>
          <w:cs/>
        </w:rPr>
        <w:br w:type="page"/>
      </w:r>
    </w:p>
    <w:p w14:paraId="1769BE20" w14:textId="3D648144" w:rsidR="0014553C" w:rsidRPr="00BE5913" w:rsidRDefault="001455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ลูกหนี้การค้า ลูกหนี้อื่นกับกิจการที่เกี่ยวข้องกันและเงินให้กู้ยืมแก่กิจการที่เกี่ยวข้องกัน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ผู้บริหารได้พิจารณาปัจจัยต่างๆ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ทั้งภายในและภายนอกที่อาจส่งผลกระทบต่อความเสี่ยงทางด้านเครดิตของกิจการที่เกี่ยวข้องกันแต่ละรายซึ่งผู้บริหารพิจารณาว่ากิจการที่เกี่ยวข้องกันและบริษัทย่อยมีความเสี่ยงด้านเครดิตต่ำ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นโยบายของกลุ่มบริษัทจะให้มีเงินให้กู้ยืมแก่กิจการที่เกี่ยวข้องกันเฉพาะบริษัท</w:t>
      </w:r>
      <w:r w:rsidRPr="00BE5913">
        <w:rPr>
          <w:rFonts w:asciiTheme="majorBidi" w:hAnsiTheme="majorBidi" w:hint="cs"/>
          <w:sz w:val="30"/>
          <w:szCs w:val="30"/>
          <w:cs/>
        </w:rPr>
        <w:t>ย่อยของบริษัทเท่านั้น</w:t>
      </w:r>
    </w:p>
    <w:p w14:paraId="4EAF9223" w14:textId="77777777" w:rsidR="0014553C" w:rsidRPr="00BE5913" w:rsidRDefault="001455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4086319D" w14:textId="432B4C4C" w:rsidR="0014553C" w:rsidRPr="00BE5913" w:rsidRDefault="0014553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90"/>
        <w:jc w:val="thaiDistribute"/>
        <w:rPr>
          <w:rFonts w:ascii="Angsana New" w:hAnsi="Angsana New"/>
          <w:sz w:val="30"/>
          <w:szCs w:val="30"/>
          <w:cs/>
        </w:rPr>
      </w:pPr>
      <w:r w:rsidRPr="00BE5913">
        <w:rPr>
          <w:rFonts w:ascii="Angsana New" w:hAnsi="Angsana New"/>
          <w:sz w:val="30"/>
          <w:szCs w:val="30"/>
          <w:cs/>
        </w:rPr>
        <w:t>ข้อมูลเกี่ยวกับลูกหนี้การค้า</w:t>
      </w:r>
      <w:r w:rsidR="0016663A" w:rsidRPr="00BE5913">
        <w:rPr>
          <w:rFonts w:ascii="Angsana New" w:hAnsi="Angsana New" w:hint="cs"/>
          <w:sz w:val="30"/>
          <w:szCs w:val="30"/>
          <w:cs/>
        </w:rPr>
        <w:t>และล</w:t>
      </w:r>
      <w:r w:rsidR="00C46AEC" w:rsidRPr="00BE5913">
        <w:rPr>
          <w:rFonts w:ascii="Angsana New" w:hAnsi="Angsana New" w:hint="cs"/>
          <w:sz w:val="30"/>
          <w:szCs w:val="30"/>
          <w:cs/>
        </w:rPr>
        <w:t>ู</w:t>
      </w:r>
      <w:r w:rsidR="0016663A" w:rsidRPr="00BE5913">
        <w:rPr>
          <w:rFonts w:ascii="Angsana New" w:hAnsi="Angsana New" w:hint="cs"/>
          <w:sz w:val="30"/>
          <w:szCs w:val="30"/>
          <w:cs/>
        </w:rPr>
        <w:t>กหนี้อื่น</w:t>
      </w:r>
      <w:r w:rsidRPr="00BE5913">
        <w:rPr>
          <w:rFonts w:ascii="Angsana New" w:hAnsi="Angsana New"/>
          <w:sz w:val="30"/>
          <w:szCs w:val="30"/>
          <w:cs/>
        </w:rPr>
        <w:t xml:space="preserve">เปิดเผยในหมายเหตุข้อ </w:t>
      </w:r>
      <w:r w:rsidR="004F45A7">
        <w:rPr>
          <w:rFonts w:ascii="Angsana New" w:hAnsi="Angsana New"/>
          <w:sz w:val="30"/>
          <w:szCs w:val="30"/>
        </w:rPr>
        <w:t>8</w:t>
      </w:r>
    </w:p>
    <w:p w14:paraId="1678199A" w14:textId="4D2B28A5" w:rsidR="00E13C46" w:rsidRPr="00BE5913" w:rsidRDefault="00E13C4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  <w:cs/>
        </w:rPr>
      </w:pPr>
    </w:p>
    <w:p w14:paraId="1F7737CB" w14:textId="13B9DEE5" w:rsidR="00B93F44" w:rsidRPr="00BE5913" w:rsidRDefault="00B93F44" w:rsidP="00BE591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>.1</w:t>
      </w:r>
      <w:r w:rsidRPr="00BE5913">
        <w:rPr>
          <w:rFonts w:asciiTheme="majorBidi" w:hAnsiTheme="majorBidi" w:cstheme="majorBidi"/>
          <w:sz w:val="30"/>
          <w:szCs w:val="30"/>
          <w:lang w:val="en-US" w:bidi="th-TH"/>
        </w:rPr>
        <w:t>.2</w:t>
      </w:r>
      <w:r w:rsidRPr="00BE5913">
        <w:rPr>
          <w:rFonts w:asciiTheme="majorBidi" w:hAnsiTheme="majorBidi" w:cstheme="majorBidi"/>
          <w:sz w:val="30"/>
          <w:szCs w:val="30"/>
        </w:rPr>
        <w:t>)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BA41CC5" w14:textId="77777777" w:rsidR="00B93F44" w:rsidRPr="00BE5913" w:rsidRDefault="00B93F44" w:rsidP="00BE5913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ab/>
      </w:r>
    </w:p>
    <w:p w14:paraId="238E4905" w14:textId="3CA57749" w:rsidR="00137E51" w:rsidRPr="00BE5913" w:rsidRDefault="007C792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/>
          <w:sz w:val="30"/>
          <w:szCs w:val="30"/>
          <w:cs/>
        </w:rPr>
        <w:t>ความเสี่ยงด้านเครดิตของ</w:t>
      </w:r>
      <w:r w:rsidRPr="00BE591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>ที่เกิดจากเงินสดและรายการเทียบเท่าเงินสด</w:t>
      </w:r>
      <w:r w:rsidRPr="00BE5913">
        <w:rPr>
          <w:rFonts w:asciiTheme="majorBidi" w:hAnsiTheme="majorBidi"/>
          <w:sz w:val="30"/>
          <w:szCs w:val="30"/>
        </w:rPr>
        <w:t xml:space="preserve"> </w:t>
      </w:r>
      <w:r w:rsidRPr="00BE5913">
        <w:rPr>
          <w:rFonts w:asciiTheme="majorBidi" w:hAnsiTheme="majorBidi"/>
          <w:sz w:val="30"/>
          <w:szCs w:val="30"/>
          <w:cs/>
        </w:rPr>
        <w:t>ถูกจำกัดเนื่องจากคู่สัญญาเป็นธนาคารและสถาบันการเงิน ซึ่ง</w:t>
      </w:r>
      <w:r w:rsidRPr="00BE5913">
        <w:rPr>
          <w:rFonts w:asciiTheme="majorBidi" w:hAnsiTheme="majorBidi" w:hint="cs"/>
          <w:sz w:val="30"/>
          <w:szCs w:val="30"/>
          <w:cs/>
        </w:rPr>
        <w:t>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>พิจารณาว่ามีความเสี่ยงด้านเครดิตต่ำ</w:t>
      </w:r>
    </w:p>
    <w:p w14:paraId="0CE7460E" w14:textId="0FD6B1A7" w:rsidR="00B93F44" w:rsidRPr="00BE5913" w:rsidRDefault="00B93F44" w:rsidP="00BE5913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E0B1F" w14:textId="5BBB2669" w:rsidR="00881D6D" w:rsidRPr="00BE5913" w:rsidRDefault="007C792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E5913">
        <w:rPr>
          <w:rFonts w:asciiTheme="majorBidi" w:hAnsiTheme="majorBidi"/>
          <w:i/>
          <w:iCs/>
          <w:sz w:val="30"/>
          <w:szCs w:val="30"/>
        </w:rPr>
        <w:tab/>
      </w:r>
      <w:r w:rsidR="00F527D2" w:rsidRPr="00BE5913">
        <w:rPr>
          <w:rFonts w:asciiTheme="majorBidi" w:hAnsiTheme="majorBidi"/>
          <w:i/>
          <w:iCs/>
          <w:sz w:val="30"/>
          <w:szCs w:val="30"/>
        </w:rPr>
        <w:t>(</w:t>
      </w:r>
      <w:r w:rsidR="00F527D2" w:rsidRPr="00BE5913">
        <w:rPr>
          <w:rFonts w:asciiTheme="majorBidi" w:hAnsiTheme="majorBidi" w:hint="cs"/>
          <w:i/>
          <w:iCs/>
          <w:sz w:val="30"/>
          <w:szCs w:val="30"/>
          <w:cs/>
        </w:rPr>
        <w:t>ข</w:t>
      </w:r>
      <w:r w:rsidR="00F527D2" w:rsidRPr="00BE5913">
        <w:rPr>
          <w:rFonts w:asciiTheme="majorBidi" w:hAnsiTheme="majorBidi"/>
          <w:i/>
          <w:iCs/>
          <w:sz w:val="30"/>
          <w:szCs w:val="30"/>
        </w:rPr>
        <w:t xml:space="preserve">.2) </w:t>
      </w:r>
      <w:r w:rsidR="00881D6D" w:rsidRPr="00BE5913">
        <w:rPr>
          <w:rFonts w:asciiTheme="majorBidi" w:hAnsiTheme="majorBidi" w:hint="cs"/>
          <w:i/>
          <w:iCs/>
          <w:sz w:val="30"/>
          <w:szCs w:val="30"/>
          <w:cs/>
        </w:rPr>
        <w:t>ความเสี่ยงด้านสภาพคล่อง</w:t>
      </w:r>
    </w:p>
    <w:p w14:paraId="7FE03D54" w14:textId="589DC1E4" w:rsidR="00881D6D" w:rsidRPr="00BE5913" w:rsidRDefault="00881D6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372423C4" w14:textId="3FAEF221" w:rsidR="00881D6D" w:rsidRPr="00BE5913" w:rsidRDefault="00881D6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และลดผลกระทบจากความผันผวนในกระแสเงินสด</w:t>
      </w:r>
    </w:p>
    <w:p w14:paraId="358BB7A0" w14:textId="77777777" w:rsidR="004919D6" w:rsidRPr="00BE5913" w:rsidRDefault="004919D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53348D4F" w14:textId="7FD6E337" w:rsidR="00BE0925" w:rsidRPr="00BE5913" w:rsidRDefault="0086608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ณ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โดยแสดงจำนวนขั้นต้นซึ่งไม่ได้คิดลด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รวมดอกเบี้ยตามสัญญาและไม่รวมผลกระทบหากหักกลบตามสัญญา</w:t>
      </w:r>
    </w:p>
    <w:p w14:paraId="71D7BE8C" w14:textId="304BC452" w:rsidR="009B4515" w:rsidRPr="00BE5913" w:rsidRDefault="009B4515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270"/>
        <w:gridCol w:w="1170"/>
        <w:gridCol w:w="270"/>
        <w:gridCol w:w="1170"/>
        <w:gridCol w:w="270"/>
        <w:gridCol w:w="1152"/>
        <w:gridCol w:w="270"/>
        <w:gridCol w:w="1098"/>
        <w:gridCol w:w="270"/>
        <w:gridCol w:w="1170"/>
      </w:tblGrid>
      <w:tr w:rsidR="00881D6D" w:rsidRPr="00BE5913" w14:paraId="2DB88988" w14:textId="77777777" w:rsidTr="0086608C">
        <w:trPr>
          <w:tblHeader/>
        </w:trPr>
        <w:tc>
          <w:tcPr>
            <w:tcW w:w="2430" w:type="dxa"/>
            <w:vAlign w:val="bottom"/>
          </w:tcPr>
          <w:p w14:paraId="5E5A7D8E" w14:textId="77777777" w:rsidR="00881D6D" w:rsidRPr="00BE5913" w:rsidRDefault="00881D6D" w:rsidP="00BE5913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280" w:type="dxa"/>
            <w:gridSpan w:val="11"/>
            <w:hideMark/>
          </w:tcPr>
          <w:p w14:paraId="508F8A46" w14:textId="5B0F264A" w:rsidR="00881D6D" w:rsidRPr="00BE5913" w:rsidRDefault="00740CE7" w:rsidP="00BE5913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C0F46" w:rsidRPr="00BE5913" w14:paraId="5747FF87" w14:textId="77777777" w:rsidTr="0086608C">
        <w:trPr>
          <w:tblHeader/>
        </w:trPr>
        <w:tc>
          <w:tcPr>
            <w:tcW w:w="2430" w:type="dxa"/>
            <w:vAlign w:val="bottom"/>
          </w:tcPr>
          <w:p w14:paraId="1B80E1AD" w14:textId="77777777" w:rsidR="00BC0F46" w:rsidRPr="00BE5913" w:rsidRDefault="00BC0F46" w:rsidP="00BE5913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5E7753" w14:textId="37E2F18F" w:rsidR="00BC0F46" w:rsidRPr="00BE5913" w:rsidRDefault="00BC0F46" w:rsidP="00BE5913">
            <w:pPr>
              <w:tabs>
                <w:tab w:val="clear" w:pos="907"/>
                <w:tab w:val="left" w:pos="520"/>
              </w:tabs>
              <w:spacing w:line="233" w:lineRule="auto"/>
              <w:ind w:left="73" w:right="-200" w:hanging="2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5147DF2" w14:textId="77777777" w:rsidR="00BC0F46" w:rsidRPr="00BE5913" w:rsidRDefault="00BC0F46" w:rsidP="00BE5913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</w:tcPr>
          <w:p w14:paraId="56CED180" w14:textId="77777777" w:rsidR="00BC0F46" w:rsidRPr="00BE5913" w:rsidRDefault="00BC0F46" w:rsidP="00BE5913">
            <w:pPr>
              <w:spacing w:line="233" w:lineRule="auto"/>
              <w:ind w:left="73" w:right="-24" w:hanging="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0A0EB7" w:rsidRPr="00BE5913" w14:paraId="2D3CC40B" w14:textId="77777777" w:rsidTr="0086608C">
        <w:trPr>
          <w:tblHeader/>
        </w:trPr>
        <w:tc>
          <w:tcPr>
            <w:tcW w:w="2430" w:type="dxa"/>
            <w:vAlign w:val="bottom"/>
            <w:hideMark/>
          </w:tcPr>
          <w:p w14:paraId="0022CAB1" w14:textId="4C95B5C9" w:rsidR="00FE5CE6" w:rsidRPr="00BE5913" w:rsidRDefault="00FE5CE6" w:rsidP="00BE5913">
            <w:pPr>
              <w:spacing w:line="233" w:lineRule="auto"/>
              <w:ind w:left="1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bookmarkStart w:id="29" w:name="_Hlk49728440"/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bookmarkEnd w:id="29"/>
          </w:p>
        </w:tc>
        <w:tc>
          <w:tcPr>
            <w:tcW w:w="1170" w:type="dxa"/>
          </w:tcPr>
          <w:p w14:paraId="34AA8F3D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C6AA50" w14:textId="5590F241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D8099E0" w14:textId="77777777" w:rsidR="00FE5CE6" w:rsidRPr="00BE5913" w:rsidRDefault="00FE5CE6" w:rsidP="00BE5913">
            <w:pPr>
              <w:spacing w:line="233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599C144B" w14:textId="75EF1C15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53C36CFE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392DC2" w14:textId="0912F0A8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>2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2B9D2B04" w14:textId="77777777" w:rsidR="00FE5CE6" w:rsidRPr="00BE5913" w:rsidRDefault="00FE5CE6" w:rsidP="00BE5913">
            <w:pPr>
              <w:spacing w:line="233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4788137E" w14:textId="72474468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A6096D9" w14:textId="77777777" w:rsidR="00FE5CE6" w:rsidRPr="00BE5913" w:rsidRDefault="00FE5CE6" w:rsidP="00BE5913">
            <w:pPr>
              <w:tabs>
                <w:tab w:val="clear" w:pos="907"/>
                <w:tab w:val="left" w:pos="775"/>
              </w:tabs>
              <w:spacing w:line="233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687E702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6B6324F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E5913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26B4E0D6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42226F2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FE5CE6" w:rsidRPr="00BE5913" w14:paraId="58A192E7" w14:textId="77777777" w:rsidTr="0086608C">
        <w:trPr>
          <w:tblHeader/>
        </w:trPr>
        <w:tc>
          <w:tcPr>
            <w:tcW w:w="2430" w:type="dxa"/>
            <w:vAlign w:val="bottom"/>
          </w:tcPr>
          <w:p w14:paraId="0F39A155" w14:textId="77777777" w:rsidR="00FE5CE6" w:rsidRPr="00BE5913" w:rsidRDefault="00FE5CE6" w:rsidP="00BE5913">
            <w:pPr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80" w:type="dxa"/>
            <w:gridSpan w:val="11"/>
            <w:hideMark/>
          </w:tcPr>
          <w:p w14:paraId="30EEEA5C" w14:textId="77777777" w:rsidR="00FE5CE6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D7511" w:rsidRPr="00BE5913" w14:paraId="17A32960" w14:textId="77777777" w:rsidTr="001A7CD7">
        <w:tc>
          <w:tcPr>
            <w:tcW w:w="2430" w:type="dxa"/>
            <w:vAlign w:val="bottom"/>
          </w:tcPr>
          <w:p w14:paraId="0CA83A96" w14:textId="050C3A94" w:rsidR="000D7511" w:rsidRPr="00BE5913" w:rsidRDefault="000D7511" w:rsidP="00BE5913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DD134A"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280" w:type="dxa"/>
            <w:gridSpan w:val="11"/>
          </w:tcPr>
          <w:p w14:paraId="2CDC39D3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BE5913" w14:paraId="2EE7C85B" w14:textId="77777777" w:rsidTr="001A7CD7">
        <w:tc>
          <w:tcPr>
            <w:tcW w:w="2430" w:type="dxa"/>
            <w:hideMark/>
          </w:tcPr>
          <w:p w14:paraId="6976F38E" w14:textId="77777777" w:rsidR="000D7511" w:rsidRPr="00BE5913" w:rsidRDefault="000D7511" w:rsidP="00BE5913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795C53E8" w14:textId="77777777" w:rsidR="000D7511" w:rsidRPr="00BE5913" w:rsidRDefault="000D7511" w:rsidP="00BE5913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BDF45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ind w:lef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813ACC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B9910F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EA41E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EB1187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650C40FB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5CE54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F692AA2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955295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DEDC8" w14:textId="77777777" w:rsidR="000D7511" w:rsidRPr="00BE5913" w:rsidRDefault="000D7511" w:rsidP="00BE5913">
            <w:pPr>
              <w:tabs>
                <w:tab w:val="decimal" w:pos="708"/>
              </w:tabs>
              <w:spacing w:line="233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1BE1" w:rsidRPr="00BE5913" w14:paraId="49C66907" w14:textId="77777777" w:rsidTr="006E33EF">
        <w:tc>
          <w:tcPr>
            <w:tcW w:w="2430" w:type="dxa"/>
            <w:hideMark/>
          </w:tcPr>
          <w:p w14:paraId="0CFE1577" w14:textId="77777777" w:rsidR="00191BE1" w:rsidRPr="00BE5913" w:rsidRDefault="00191BE1" w:rsidP="00BE5913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  <w:vAlign w:val="bottom"/>
          </w:tcPr>
          <w:p w14:paraId="738E1DFB" w14:textId="13FA399E" w:rsidR="00191BE1" w:rsidRPr="00BE5913" w:rsidRDefault="006E33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3,259,550</w:t>
            </w:r>
            <w:r w:rsidR="00191BE1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E211A53" w14:textId="77777777" w:rsidR="00191BE1" w:rsidRPr="00BE5913" w:rsidRDefault="00191BE1" w:rsidP="00BE5913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CCEEF3" w14:textId="594458A7" w:rsidR="00191BE1" w:rsidRPr="00BE5913" w:rsidRDefault="006E33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33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3,259,550</w:t>
            </w:r>
          </w:p>
        </w:tc>
        <w:tc>
          <w:tcPr>
            <w:tcW w:w="270" w:type="dxa"/>
            <w:vAlign w:val="bottom"/>
          </w:tcPr>
          <w:p w14:paraId="33F7B6AC" w14:textId="77777777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978CD76" w14:textId="430D03A6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1A6EE4DD" w14:textId="77777777" w:rsidR="00191BE1" w:rsidRPr="00BE5913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2654516" w14:textId="0CE5C03B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02180E13" w14:textId="77777777" w:rsidR="00191BE1" w:rsidRPr="00BE5913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179CED98" w14:textId="25B0A6A7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7A5391E5" w14:textId="77777777" w:rsidR="00191BE1" w:rsidRPr="00BE5913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AB20067" w14:textId="3C38C671" w:rsidR="00191BE1" w:rsidRPr="00BE5913" w:rsidRDefault="006E33EF" w:rsidP="00BE5913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33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3,259,550</w:t>
            </w:r>
          </w:p>
        </w:tc>
      </w:tr>
      <w:tr w:rsidR="00191BE1" w:rsidRPr="00BE5913" w14:paraId="12DDCD17" w14:textId="77777777" w:rsidTr="00431D34">
        <w:tc>
          <w:tcPr>
            <w:tcW w:w="2430" w:type="dxa"/>
            <w:hideMark/>
          </w:tcPr>
          <w:p w14:paraId="5BB803D0" w14:textId="77777777" w:rsidR="00191BE1" w:rsidRPr="00BE5913" w:rsidRDefault="00191BE1" w:rsidP="00BE5913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D772D56" w14:textId="53AE3C3B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73,486,863 </w:t>
            </w:r>
          </w:p>
        </w:tc>
        <w:tc>
          <w:tcPr>
            <w:tcW w:w="270" w:type="dxa"/>
            <w:vAlign w:val="center"/>
          </w:tcPr>
          <w:p w14:paraId="20130FDD" w14:textId="77777777" w:rsidR="00191BE1" w:rsidRPr="00BE5913" w:rsidRDefault="00191BE1" w:rsidP="00BE5913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4600A" w14:textId="104A68E6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41,030,556</w:t>
            </w:r>
            <w:r w:rsidR="00191BE1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DF50F70" w14:textId="77777777" w:rsidR="00191BE1" w:rsidRPr="00BE5913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5E112D" w14:textId="7AF4A1CA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22,144,129</w:t>
            </w:r>
          </w:p>
        </w:tc>
        <w:tc>
          <w:tcPr>
            <w:tcW w:w="270" w:type="dxa"/>
          </w:tcPr>
          <w:p w14:paraId="1CC5F538" w14:textId="77777777" w:rsidR="00191BE1" w:rsidRPr="00BE5913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15D2135" w14:textId="30360CDF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14,096,195</w:t>
            </w:r>
          </w:p>
        </w:tc>
        <w:tc>
          <w:tcPr>
            <w:tcW w:w="270" w:type="dxa"/>
          </w:tcPr>
          <w:p w14:paraId="1CCFF37B" w14:textId="77777777" w:rsidR="00191BE1" w:rsidRPr="00BE5913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</w:tcPr>
          <w:p w14:paraId="70BC67A8" w14:textId="13C1E3CA" w:rsidR="009B7F27" w:rsidRPr="009B7F27" w:rsidRDefault="009B7F27" w:rsidP="009B7F27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6E19E28" w14:textId="77777777" w:rsidR="00191BE1" w:rsidRPr="00BE5913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7D1D68" w14:textId="06771EE1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77,270,880</w:t>
            </w:r>
          </w:p>
        </w:tc>
      </w:tr>
      <w:tr w:rsidR="00191BE1" w:rsidRPr="00BE5913" w14:paraId="1206CE88" w14:textId="77777777" w:rsidTr="001A7CD7">
        <w:tc>
          <w:tcPr>
            <w:tcW w:w="2430" w:type="dxa"/>
            <w:hideMark/>
          </w:tcPr>
          <w:p w14:paraId="6211A892" w14:textId="77777777" w:rsidR="00191BE1" w:rsidRPr="00BE5913" w:rsidRDefault="00191BE1" w:rsidP="00BE5913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A7CD23D" w14:textId="50081133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4,</w:t>
            </w:r>
            <w:r w:rsidR="00963F83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535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963F83"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766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19A48E7" w14:textId="77777777" w:rsidR="00191BE1" w:rsidRPr="00BE5913" w:rsidRDefault="00191BE1" w:rsidP="00BE5913">
            <w:pPr>
              <w:tabs>
                <w:tab w:val="left" w:pos="720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EB781F" w14:textId="5112107F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120,114</w:t>
            </w:r>
          </w:p>
        </w:tc>
        <w:tc>
          <w:tcPr>
            <w:tcW w:w="270" w:type="dxa"/>
          </w:tcPr>
          <w:p w14:paraId="626C0B90" w14:textId="77777777" w:rsidR="00191BE1" w:rsidRPr="00BE5913" w:rsidRDefault="00191BE1" w:rsidP="00BE5913">
            <w:pPr>
              <w:tabs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7188" w14:textId="6383AEC1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138,118</w:t>
            </w:r>
          </w:p>
        </w:tc>
        <w:tc>
          <w:tcPr>
            <w:tcW w:w="270" w:type="dxa"/>
          </w:tcPr>
          <w:p w14:paraId="53846B3C" w14:textId="77777777" w:rsidR="00191BE1" w:rsidRPr="00BE5913" w:rsidRDefault="00191BE1" w:rsidP="00BE5913">
            <w:pPr>
              <w:tabs>
                <w:tab w:val="left" w:pos="7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</w:tcPr>
          <w:p w14:paraId="1A12CE2B" w14:textId="2F684DA9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699,258</w:t>
            </w:r>
          </w:p>
        </w:tc>
        <w:tc>
          <w:tcPr>
            <w:tcW w:w="270" w:type="dxa"/>
          </w:tcPr>
          <w:p w14:paraId="5E7BF447" w14:textId="77777777" w:rsidR="00191BE1" w:rsidRPr="00BE5913" w:rsidRDefault="00191BE1" w:rsidP="00BE5913">
            <w:pPr>
              <w:tabs>
                <w:tab w:val="left" w:pos="720"/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72B86" w14:textId="4199B812" w:rsidR="00191BE1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10,405,681</w:t>
            </w:r>
          </w:p>
        </w:tc>
        <w:tc>
          <w:tcPr>
            <w:tcW w:w="270" w:type="dxa"/>
          </w:tcPr>
          <w:p w14:paraId="2F2D8474" w14:textId="77777777" w:rsidR="00191BE1" w:rsidRPr="00BE5913" w:rsidRDefault="00191BE1" w:rsidP="00BE5913">
            <w:pPr>
              <w:tabs>
                <w:tab w:val="left" w:pos="720"/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F28A4" w14:textId="3E12F26D" w:rsidR="00191BE1" w:rsidRPr="00BE5913" w:rsidRDefault="00191BE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DA32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11,363,171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403DE5" w:rsidRPr="00BE5913" w14:paraId="6410C12E" w14:textId="77777777" w:rsidTr="001A7CD7">
        <w:tc>
          <w:tcPr>
            <w:tcW w:w="2430" w:type="dxa"/>
          </w:tcPr>
          <w:p w14:paraId="2A2DFEAB" w14:textId="77777777" w:rsidR="00191BE1" w:rsidRPr="00BE5913" w:rsidRDefault="00191BE1" w:rsidP="00BE5913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F9E00" w14:textId="499C3E5A" w:rsidR="00191BE1" w:rsidRPr="00774CD4" w:rsidRDefault="006E33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4CD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81,282,179</w:t>
            </w:r>
          </w:p>
        </w:tc>
        <w:tc>
          <w:tcPr>
            <w:tcW w:w="270" w:type="dxa"/>
          </w:tcPr>
          <w:p w14:paraId="3DAD34AD" w14:textId="77777777" w:rsidR="00191BE1" w:rsidRPr="00774CD4" w:rsidRDefault="00191BE1" w:rsidP="00BE5913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CAA00C" w14:textId="23850C43" w:rsidR="00191BE1" w:rsidRPr="00774CD4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44,410,220</w:t>
            </w:r>
          </w:p>
        </w:tc>
        <w:tc>
          <w:tcPr>
            <w:tcW w:w="270" w:type="dxa"/>
          </w:tcPr>
          <w:p w14:paraId="506AC5F9" w14:textId="77777777" w:rsidR="00191BE1" w:rsidRPr="00774CD4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39C497" w14:textId="48060218" w:rsidR="00191BE1" w:rsidRPr="00774CD4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22,282,247</w:t>
            </w:r>
          </w:p>
        </w:tc>
        <w:tc>
          <w:tcPr>
            <w:tcW w:w="270" w:type="dxa"/>
          </w:tcPr>
          <w:p w14:paraId="6237943E" w14:textId="77777777" w:rsidR="00191BE1" w:rsidRPr="00774CD4" w:rsidRDefault="00191BE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3F01FE" w14:textId="79A1C2A5" w:rsidR="00191BE1" w:rsidRPr="00774CD4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14,795,453</w:t>
            </w:r>
          </w:p>
        </w:tc>
        <w:tc>
          <w:tcPr>
            <w:tcW w:w="270" w:type="dxa"/>
          </w:tcPr>
          <w:p w14:paraId="513C1D3A" w14:textId="77777777" w:rsidR="00191BE1" w:rsidRPr="00774CD4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A1D81" w14:textId="7751F5C3" w:rsidR="00191BE1" w:rsidRPr="00774CD4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10,405,681</w:t>
            </w:r>
          </w:p>
        </w:tc>
        <w:tc>
          <w:tcPr>
            <w:tcW w:w="270" w:type="dxa"/>
          </w:tcPr>
          <w:p w14:paraId="728A92C3" w14:textId="77777777" w:rsidR="00191BE1" w:rsidRPr="00774CD4" w:rsidRDefault="00191BE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D25D2" w14:textId="6599D035" w:rsidR="00191BE1" w:rsidRPr="00774CD4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91,893,601</w:t>
            </w:r>
          </w:p>
        </w:tc>
      </w:tr>
      <w:tr w:rsidR="00573FE5" w:rsidRPr="00BE5913" w14:paraId="0825216D" w14:textId="77777777" w:rsidTr="000D7511">
        <w:tc>
          <w:tcPr>
            <w:tcW w:w="2430" w:type="dxa"/>
          </w:tcPr>
          <w:p w14:paraId="7BDCFF85" w14:textId="77777777" w:rsidR="000D7511" w:rsidRPr="00BE5913" w:rsidRDefault="000D7511" w:rsidP="00BE5913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438587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6681C2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8CB0AA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6244A6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8F05FE8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7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C2BAF" w14:textId="77777777" w:rsidR="000D7511" w:rsidRPr="00BE5913" w:rsidRDefault="000D7511" w:rsidP="00BE5913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44C1B4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35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7C3DF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CB225AB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558" w:right="248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BDAEE" w14:textId="77777777" w:rsidR="000D7511" w:rsidRPr="00BE5913" w:rsidRDefault="000D751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3EA8CB6" w14:textId="77777777" w:rsidR="000D7511" w:rsidRPr="00BE5913" w:rsidRDefault="000D7511" w:rsidP="00BE5913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653A9" w:rsidRPr="00BE5913" w14:paraId="3D15B686" w14:textId="77777777" w:rsidTr="008B1137">
        <w:tc>
          <w:tcPr>
            <w:tcW w:w="2430" w:type="dxa"/>
            <w:hideMark/>
          </w:tcPr>
          <w:p w14:paraId="3F96DA5D" w14:textId="77777777" w:rsidR="00F653A9" w:rsidRPr="00BE5913" w:rsidRDefault="00F653A9" w:rsidP="00BE5913">
            <w:pPr>
              <w:spacing w:line="233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</w:tcPr>
          <w:p w14:paraId="1943E560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C34135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A963F9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26D1982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E783FBC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31C8EB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EF5C400" w14:textId="77777777" w:rsidR="00F653A9" w:rsidRPr="00BE5913" w:rsidRDefault="00F653A9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6D0BAB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03656688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B26DA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AE62EC" w14:textId="77777777" w:rsidR="00F653A9" w:rsidRPr="00BE5913" w:rsidRDefault="00F653A9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</w:tr>
      <w:tr w:rsidR="00767BD7" w:rsidRPr="00BE5913" w14:paraId="6F1BAC7D" w14:textId="77777777" w:rsidTr="008B1137">
        <w:tc>
          <w:tcPr>
            <w:tcW w:w="2430" w:type="dxa"/>
          </w:tcPr>
          <w:p w14:paraId="7245FC2B" w14:textId="009D6DE8" w:rsidR="00767BD7" w:rsidRPr="00FE4DE6" w:rsidRDefault="00767BD7" w:rsidP="00BE5913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อนุพันธ์ที่ใช้ในการป้องปันความเสี่ยง</w:t>
            </w:r>
          </w:p>
        </w:tc>
        <w:tc>
          <w:tcPr>
            <w:tcW w:w="1170" w:type="dxa"/>
          </w:tcPr>
          <w:p w14:paraId="01E7F643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3ADF0689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90A9755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65C4F07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E508D64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34D2AF7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52762650" w14:textId="77777777" w:rsidR="00767BD7" w:rsidRPr="00767BD7" w:rsidRDefault="00767BD7" w:rsidP="00BE591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19A8AA13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76915AAA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1501BB3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39438A41" w14:textId="77777777" w:rsidR="00767BD7" w:rsidRPr="00767BD7" w:rsidRDefault="00767BD7" w:rsidP="00BE591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AE6C8F" w:rsidRPr="00BE5913" w14:paraId="42194DEB" w14:textId="77777777" w:rsidTr="00FE4DE6">
        <w:tc>
          <w:tcPr>
            <w:tcW w:w="2430" w:type="dxa"/>
            <w:vAlign w:val="bottom"/>
          </w:tcPr>
          <w:p w14:paraId="711AC502" w14:textId="59D8FB56" w:rsidR="00AE6C8F" w:rsidRPr="00FE4DE6" w:rsidRDefault="00AE6C8F" w:rsidP="00AE6C8F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B04DC35" w14:textId="0C689DC8" w:rsidR="00AE6C8F" w:rsidRPr="00FE4DE6" w:rsidRDefault="00AE6C8F" w:rsidP="00AE6C8F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270" w:type="dxa"/>
            <w:vAlign w:val="bottom"/>
          </w:tcPr>
          <w:p w14:paraId="7480A81B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ind w:lef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6BDFF42" w14:textId="556222BE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1F64CBC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0EAA642" w14:textId="712FE49C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4F90346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FFF7157" w14:textId="71E82066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5ABF970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718D0790" w14:textId="150813B1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A682343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81D963D" w14:textId="1A2192C3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AE6C8F" w:rsidRPr="00BE5913" w14:paraId="1CA313BE" w14:textId="77777777" w:rsidTr="006A404B">
        <w:tc>
          <w:tcPr>
            <w:tcW w:w="2430" w:type="dxa"/>
          </w:tcPr>
          <w:p w14:paraId="13143AEC" w14:textId="25C99700" w:rsidR="00AE6C8F" w:rsidRPr="00FE4DE6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vAlign w:val="bottom"/>
          </w:tcPr>
          <w:p w14:paraId="0A2518B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C323265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ind w:lef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CC42794" w14:textId="6F76A4DF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249,227</w:t>
            </w:r>
          </w:p>
        </w:tc>
        <w:tc>
          <w:tcPr>
            <w:tcW w:w="270" w:type="dxa"/>
            <w:vAlign w:val="bottom"/>
          </w:tcPr>
          <w:p w14:paraId="4C2F3F44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9B0020" w14:textId="5206C114" w:rsidR="00AE6C8F" w:rsidRPr="00E2679C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4609F19" w14:textId="77777777" w:rsidR="00AE6C8F" w:rsidRPr="00E2679C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59C442E5" w14:textId="3000B6E2" w:rsidR="00AE6C8F" w:rsidRPr="00E2679C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47299A" w14:textId="77777777" w:rsidR="00AE6C8F" w:rsidRPr="00E2679C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1A13CDB1" w14:textId="68E1CB82" w:rsidR="00AE6C8F" w:rsidRPr="00E2679C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C6C37D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8465120" w14:textId="47569686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249,227</w:t>
            </w:r>
          </w:p>
        </w:tc>
      </w:tr>
      <w:tr w:rsidR="00AE6C8F" w:rsidRPr="00BE5913" w14:paraId="41BC7B08" w14:textId="77777777" w:rsidTr="006A404B">
        <w:tc>
          <w:tcPr>
            <w:tcW w:w="2430" w:type="dxa"/>
          </w:tcPr>
          <w:p w14:paraId="386E341A" w14:textId="7B8EFECA" w:rsidR="00AE6C8F" w:rsidRPr="00FE4DE6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vAlign w:val="bottom"/>
          </w:tcPr>
          <w:p w14:paraId="76D18D41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024DF36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ind w:lef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1940A57" w14:textId="3327DBDC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(261,032)</w:t>
            </w:r>
          </w:p>
        </w:tc>
        <w:tc>
          <w:tcPr>
            <w:tcW w:w="270" w:type="dxa"/>
            <w:vAlign w:val="bottom"/>
          </w:tcPr>
          <w:p w14:paraId="275D586A" w14:textId="77777777" w:rsidR="00AE6C8F" w:rsidRPr="00FE4DE6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315A5D0" w14:textId="431F9267" w:rsidR="00AE6C8F" w:rsidRPr="00E2679C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86F099" w14:textId="77777777" w:rsidR="00AE6C8F" w:rsidRPr="00E2679C" w:rsidRDefault="00AE6C8F" w:rsidP="00AE6C8F">
            <w:pPr>
              <w:tabs>
                <w:tab w:val="decimal" w:pos="706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3C8D913" w14:textId="15235B0B" w:rsidR="00AE6C8F" w:rsidRPr="00E2679C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B3C9049" w14:textId="77777777" w:rsidR="00AE6C8F" w:rsidRPr="00E2679C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D7806F4" w14:textId="29D2CC3E" w:rsidR="00AE6C8F" w:rsidRPr="00E2679C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AF8E96" w14:textId="77777777" w:rsidR="00AE6C8F" w:rsidRPr="00FE4DE6" w:rsidRDefault="00AE6C8F" w:rsidP="00AE6C8F">
            <w:pPr>
              <w:tabs>
                <w:tab w:val="decimal" w:pos="820"/>
              </w:tabs>
              <w:spacing w:line="233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9FE096E" w14:textId="620A1617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(261,032)</w:t>
            </w:r>
          </w:p>
        </w:tc>
      </w:tr>
      <w:tr w:rsidR="00AE6C8F" w:rsidRPr="00BE5913" w14:paraId="50D1E2B3" w14:textId="77777777" w:rsidTr="00FE4DE6">
        <w:tc>
          <w:tcPr>
            <w:tcW w:w="2430" w:type="dxa"/>
            <w:vAlign w:val="bottom"/>
          </w:tcPr>
          <w:p w14:paraId="050814C4" w14:textId="64D1FA87" w:rsidR="00AE6C8F" w:rsidRPr="00FE4DE6" w:rsidRDefault="00AE6C8F" w:rsidP="00AE6C8F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99C21C7" w14:textId="3584A2E4" w:rsidR="00AE6C8F" w:rsidRPr="00FE4DE6" w:rsidRDefault="00AE6C8F" w:rsidP="00AE6C8F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 xml:space="preserve">21,699 </w:t>
            </w:r>
          </w:p>
        </w:tc>
        <w:tc>
          <w:tcPr>
            <w:tcW w:w="270" w:type="dxa"/>
            <w:vAlign w:val="bottom"/>
          </w:tcPr>
          <w:p w14:paraId="15C883E5" w14:textId="6E5188A3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F19647E" w14:textId="12D07558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C30F311" w14:textId="77777777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928D469" w14:textId="0CA805EC" w:rsidR="00AE6C8F" w:rsidRPr="00FE4DE6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9B14A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AF38C95" w14:textId="7B9134EB" w:rsidR="00AE6C8F" w:rsidRPr="00FE4DE6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650D30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929A62A" w14:textId="4443E411" w:rsidR="00AE6C8F" w:rsidRPr="00FE4DE6" w:rsidRDefault="00AE6C8F" w:rsidP="00AE6C8F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D8670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BEF9272" w14:textId="623271C8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6C8F" w:rsidRPr="00BE5913" w14:paraId="08BAD792" w14:textId="77777777" w:rsidTr="00C77408">
        <w:tc>
          <w:tcPr>
            <w:tcW w:w="2430" w:type="dxa"/>
          </w:tcPr>
          <w:p w14:paraId="175C1E53" w14:textId="01BAFCB0" w:rsidR="00AE6C8F" w:rsidRPr="00767BD7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40411A5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25C952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3A93B96" w14:textId="4487782E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60,440</w:t>
            </w:r>
          </w:p>
        </w:tc>
        <w:tc>
          <w:tcPr>
            <w:tcW w:w="270" w:type="dxa"/>
            <w:vAlign w:val="bottom"/>
          </w:tcPr>
          <w:p w14:paraId="2E5FB971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2959F6A0" w14:textId="3B403C55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60,110</w:t>
            </w:r>
          </w:p>
        </w:tc>
        <w:tc>
          <w:tcPr>
            <w:tcW w:w="270" w:type="dxa"/>
            <w:vAlign w:val="bottom"/>
          </w:tcPr>
          <w:p w14:paraId="7B57120B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65C197E" w14:textId="74EBE497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59,287</w:t>
            </w:r>
          </w:p>
        </w:tc>
        <w:tc>
          <w:tcPr>
            <w:tcW w:w="270" w:type="dxa"/>
            <w:vAlign w:val="bottom"/>
          </w:tcPr>
          <w:p w14:paraId="264AED6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2381B70C" w14:textId="51A72FD0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2581728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87D4487" w14:textId="1F980488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179,837</w:t>
            </w:r>
          </w:p>
        </w:tc>
      </w:tr>
      <w:tr w:rsidR="00AE6C8F" w:rsidRPr="00BE5913" w14:paraId="4776E236" w14:textId="77777777" w:rsidTr="00C77408">
        <w:tc>
          <w:tcPr>
            <w:tcW w:w="2430" w:type="dxa"/>
          </w:tcPr>
          <w:p w14:paraId="4EFFA813" w14:textId="586B7609" w:rsidR="00AE6C8F" w:rsidRPr="00767BD7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FBDE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84974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ABD177" w14:textId="63F2FDDA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(64,647)</w:t>
            </w:r>
          </w:p>
        </w:tc>
        <w:tc>
          <w:tcPr>
            <w:tcW w:w="270" w:type="dxa"/>
            <w:vAlign w:val="bottom"/>
          </w:tcPr>
          <w:p w14:paraId="418F79D4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418B50" w14:textId="5E1DBE7C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63,433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58A58F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42B49" w14:textId="3C433D80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965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47D7FC3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B396C" w14:textId="2D7EB6C3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F6DF6A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E5D705" w14:textId="4718D355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190,643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6C8F" w:rsidRPr="00BE5913" w14:paraId="43FFB050" w14:textId="77777777" w:rsidTr="00C77408">
        <w:tc>
          <w:tcPr>
            <w:tcW w:w="2430" w:type="dxa"/>
          </w:tcPr>
          <w:p w14:paraId="64F58E1B" w14:textId="77777777" w:rsidR="00AE6C8F" w:rsidRPr="00C77408" w:rsidRDefault="00AE6C8F" w:rsidP="00AE6C8F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597E0C" w14:textId="5147A12C" w:rsidR="00AE6C8F" w:rsidRPr="00FE4DE6" w:rsidRDefault="00AE6C8F" w:rsidP="00AE6C8F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24,370</w:t>
            </w:r>
          </w:p>
        </w:tc>
        <w:tc>
          <w:tcPr>
            <w:tcW w:w="270" w:type="dxa"/>
            <w:vAlign w:val="bottom"/>
          </w:tcPr>
          <w:p w14:paraId="73455CD6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076CB6" w14:textId="27EE9160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16,012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2E25C6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FD6E6" w14:textId="26F07E92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3,323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E41C96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9679C" w14:textId="3EE25930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5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(3,276)</w:t>
            </w:r>
          </w:p>
        </w:tc>
        <w:tc>
          <w:tcPr>
            <w:tcW w:w="270" w:type="dxa"/>
            <w:vAlign w:val="bottom"/>
          </w:tcPr>
          <w:p w14:paraId="2A78793B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CF90B1" w14:textId="4DF84F42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7EEC259" w14:textId="77777777" w:rsidR="00AE6C8F" w:rsidRPr="00FE4DE6" w:rsidRDefault="00AE6C8F" w:rsidP="00AE6C8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A2A779" w14:textId="4CCE9EB8" w:rsidR="00AE6C8F" w:rsidRPr="00FE4DE6" w:rsidRDefault="00AE6C8F" w:rsidP="00AE6C8F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22,611)</w:t>
            </w:r>
          </w:p>
        </w:tc>
      </w:tr>
      <w:tr w:rsidR="00767BD7" w:rsidRPr="00BE5913" w14:paraId="417CA4C5" w14:textId="77777777" w:rsidTr="00F653A9">
        <w:tc>
          <w:tcPr>
            <w:tcW w:w="2430" w:type="dxa"/>
          </w:tcPr>
          <w:p w14:paraId="57A5AB35" w14:textId="77777777" w:rsidR="00767BD7" w:rsidRPr="00BE5913" w:rsidRDefault="00767BD7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9A5EA52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1B0C01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A84F64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FA7EAD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DA9A66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6215F2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AF0A50E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F8D025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1055EEEA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BB47D2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BF21B2" w14:textId="77777777" w:rsidR="00767BD7" w:rsidRPr="00BE5913" w:rsidRDefault="00767BD7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481FC0D3" w14:textId="77777777" w:rsidTr="00F653A9">
        <w:tc>
          <w:tcPr>
            <w:tcW w:w="2430" w:type="dxa"/>
          </w:tcPr>
          <w:p w14:paraId="23E953C9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9401A50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E562A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17C60B3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968BE4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819400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7ACAC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648392C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C61C0A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A2E50F2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E43F49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85CB885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14CBDAB5" w14:textId="77777777" w:rsidTr="00F653A9">
        <w:tc>
          <w:tcPr>
            <w:tcW w:w="2430" w:type="dxa"/>
          </w:tcPr>
          <w:p w14:paraId="215192FD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180C19C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0655F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58DD656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47F81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7C3EAB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D18EA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3186F9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3E09C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A9CBEED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556669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469B9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0AB098E5" w14:textId="77777777" w:rsidTr="00F653A9">
        <w:tc>
          <w:tcPr>
            <w:tcW w:w="2430" w:type="dxa"/>
          </w:tcPr>
          <w:p w14:paraId="7C1D1027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201A16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99C25D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C22A61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E08563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69D8A5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A8F5D3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B8F39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E24305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031CAF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444FC2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B479C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6DF4C6D3" w14:textId="77777777" w:rsidTr="00F653A9">
        <w:tc>
          <w:tcPr>
            <w:tcW w:w="2430" w:type="dxa"/>
          </w:tcPr>
          <w:p w14:paraId="420B6467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A17A2A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C7B557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38487D3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5B6C7D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5DD225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53D45F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1070EF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D5D407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5433D02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57C0A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346433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7B8655D4" w14:textId="77777777" w:rsidTr="00F653A9">
        <w:tc>
          <w:tcPr>
            <w:tcW w:w="2430" w:type="dxa"/>
          </w:tcPr>
          <w:p w14:paraId="5DD92045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DB7D0E7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D625F4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7ADB2F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374FE0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60007E2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B5C31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4C9DA4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486E40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35BA66A4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006FCE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CDFD96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2679C" w:rsidRPr="00BE5913" w14:paraId="467F09AC" w14:textId="77777777" w:rsidTr="00F653A9">
        <w:tc>
          <w:tcPr>
            <w:tcW w:w="2430" w:type="dxa"/>
          </w:tcPr>
          <w:p w14:paraId="44FCDE68" w14:textId="77777777" w:rsidR="00E2679C" w:rsidRPr="00BE5913" w:rsidRDefault="00E2679C" w:rsidP="00767BD7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3ED273B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06C80B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B351E06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CD7F5B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9BA238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AB2838" w14:textId="77777777" w:rsidR="00E2679C" w:rsidRPr="00BE5913" w:rsidRDefault="00E2679C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B32B912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3F2C160" w14:textId="77777777" w:rsidR="00E2679C" w:rsidRPr="00BE5913" w:rsidRDefault="00E2679C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decimal" w:pos="820"/>
              </w:tabs>
              <w:spacing w:line="233" w:lineRule="auto"/>
              <w:ind w:left="-558" w:right="339" w:hanging="8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42F177E9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91FF2F" w14:textId="77777777" w:rsidR="00E2679C" w:rsidRPr="00BE5913" w:rsidRDefault="00E2679C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F78A3D" w14:textId="77777777" w:rsidR="00E2679C" w:rsidRPr="00BE5913" w:rsidRDefault="00E2679C" w:rsidP="00767BD7">
            <w:pPr>
              <w:tabs>
                <w:tab w:val="decimal" w:pos="708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BD7" w:rsidRPr="00BE5913" w14:paraId="51C24512" w14:textId="77777777" w:rsidTr="0086608C">
        <w:tc>
          <w:tcPr>
            <w:tcW w:w="2430" w:type="dxa"/>
            <w:vAlign w:val="bottom"/>
          </w:tcPr>
          <w:p w14:paraId="6E85182E" w14:textId="65F855B0" w:rsidR="00767BD7" w:rsidRPr="00BE5913" w:rsidRDefault="00767BD7" w:rsidP="00767BD7">
            <w:pPr>
              <w:spacing w:line="233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-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280" w:type="dxa"/>
            <w:gridSpan w:val="11"/>
          </w:tcPr>
          <w:p w14:paraId="02FD7D73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767BD7" w:rsidRPr="00BE5913" w14:paraId="646BB1F4" w14:textId="77777777" w:rsidTr="0086608C">
        <w:tc>
          <w:tcPr>
            <w:tcW w:w="2430" w:type="dxa"/>
            <w:hideMark/>
          </w:tcPr>
          <w:p w14:paraId="498D8CB2" w14:textId="77777777" w:rsidR="00767BD7" w:rsidRPr="00BE5913" w:rsidRDefault="00767BD7" w:rsidP="00767BD7">
            <w:pPr>
              <w:spacing w:line="233" w:lineRule="auto"/>
              <w:ind w:left="250" w:right="-24" w:hanging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70" w:type="dxa"/>
          </w:tcPr>
          <w:p w14:paraId="565B6E44" w14:textId="62CEBD81" w:rsidR="00767BD7" w:rsidRPr="00BE5913" w:rsidRDefault="00767BD7" w:rsidP="00767BD7">
            <w:pPr>
              <w:tabs>
                <w:tab w:val="clear" w:pos="680"/>
                <w:tab w:val="decimal" w:pos="780"/>
                <w:tab w:val="left" w:pos="855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CA20C3C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BC11FE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0B1FF5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D5B5F3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B1EABF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</w:tcPr>
          <w:p w14:paraId="4F874F18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F21DEB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27727DD0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16C4D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B4BAB6" w14:textId="77777777" w:rsidR="00767BD7" w:rsidRPr="00BE5913" w:rsidRDefault="00767BD7" w:rsidP="00767BD7">
            <w:pPr>
              <w:tabs>
                <w:tab w:val="decimal" w:pos="708"/>
              </w:tabs>
              <w:spacing w:line="233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BD7" w:rsidRPr="00BE5913" w14:paraId="676833ED" w14:textId="77777777" w:rsidTr="00E2679C">
        <w:tc>
          <w:tcPr>
            <w:tcW w:w="2430" w:type="dxa"/>
            <w:hideMark/>
          </w:tcPr>
          <w:p w14:paraId="100C72EA" w14:textId="6B021AF7" w:rsidR="00767BD7" w:rsidRPr="00BE5913" w:rsidRDefault="00767BD7" w:rsidP="00767BD7">
            <w:pPr>
              <w:spacing w:line="233" w:lineRule="auto"/>
              <w:ind w:left="250" w:right="-24" w:hanging="90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70" w:type="dxa"/>
            <w:vAlign w:val="bottom"/>
          </w:tcPr>
          <w:p w14:paraId="48A1415E" w14:textId="3B77DA8C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2,737,831</w:t>
            </w:r>
          </w:p>
        </w:tc>
        <w:tc>
          <w:tcPr>
            <w:tcW w:w="270" w:type="dxa"/>
            <w:vAlign w:val="bottom"/>
          </w:tcPr>
          <w:p w14:paraId="6D557C20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387D4AF" w14:textId="62FC1DF4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2,737,831</w:t>
            </w:r>
          </w:p>
        </w:tc>
        <w:tc>
          <w:tcPr>
            <w:tcW w:w="270" w:type="dxa"/>
            <w:vAlign w:val="bottom"/>
          </w:tcPr>
          <w:p w14:paraId="0CF6F733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7606C9" w14:textId="6DF8B03A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EF541E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B7AC98E" w14:textId="0F5CF8F2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0933171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79DC8241" w14:textId="39CD22BB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7DFF63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 w:cs="Times New Roman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BBB3189" w14:textId="6AEDE8C6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2,737,831</w:t>
            </w:r>
          </w:p>
        </w:tc>
      </w:tr>
      <w:tr w:rsidR="00767BD7" w:rsidRPr="00BE5913" w14:paraId="34B66B5E" w14:textId="77777777">
        <w:tc>
          <w:tcPr>
            <w:tcW w:w="2430" w:type="dxa"/>
            <w:hideMark/>
          </w:tcPr>
          <w:p w14:paraId="239CFF2A" w14:textId="77777777" w:rsidR="00767BD7" w:rsidRPr="00BE5913" w:rsidRDefault="00767BD7" w:rsidP="00767BD7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58F5AF98" w14:textId="7C0E9D7C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66,331,688</w:t>
            </w:r>
          </w:p>
        </w:tc>
        <w:tc>
          <w:tcPr>
            <w:tcW w:w="270" w:type="dxa"/>
            <w:vAlign w:val="center"/>
          </w:tcPr>
          <w:p w14:paraId="645E430B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F3EDB42" w14:textId="76AE95FF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17,233,381</w:t>
            </w:r>
          </w:p>
        </w:tc>
        <w:tc>
          <w:tcPr>
            <w:tcW w:w="270" w:type="dxa"/>
          </w:tcPr>
          <w:p w14:paraId="796E39C8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4ABA073" w14:textId="5310D9BF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29,682,583</w:t>
            </w:r>
          </w:p>
        </w:tc>
        <w:tc>
          <w:tcPr>
            <w:tcW w:w="270" w:type="dxa"/>
          </w:tcPr>
          <w:p w14:paraId="173719BF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7E3702E" w14:textId="34434DF0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23,007,086</w:t>
            </w:r>
          </w:p>
        </w:tc>
        <w:tc>
          <w:tcPr>
            <w:tcW w:w="270" w:type="dxa"/>
          </w:tcPr>
          <w:p w14:paraId="2B536C9A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14:paraId="3A7A2C42" w14:textId="633BC5D9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855,593</w:t>
            </w:r>
          </w:p>
        </w:tc>
        <w:tc>
          <w:tcPr>
            <w:tcW w:w="270" w:type="dxa"/>
          </w:tcPr>
          <w:p w14:paraId="7C00B16C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36715" w14:textId="3D617ABB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  70,778,643</w:t>
            </w:r>
          </w:p>
        </w:tc>
      </w:tr>
      <w:tr w:rsidR="00767BD7" w:rsidRPr="00BE5913" w14:paraId="1F43BC96" w14:textId="77777777" w:rsidTr="0086608C">
        <w:tc>
          <w:tcPr>
            <w:tcW w:w="2430" w:type="dxa"/>
            <w:hideMark/>
          </w:tcPr>
          <w:p w14:paraId="5541CDB6" w14:textId="77777777" w:rsidR="00767BD7" w:rsidRPr="00BE5913" w:rsidRDefault="00767BD7" w:rsidP="00767BD7">
            <w:pPr>
              <w:spacing w:line="233" w:lineRule="auto"/>
              <w:ind w:left="160" w:right="-24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87DB3C8" w14:textId="3AB513B6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4,493,732</w:t>
            </w:r>
          </w:p>
        </w:tc>
        <w:tc>
          <w:tcPr>
            <w:tcW w:w="270" w:type="dxa"/>
          </w:tcPr>
          <w:p w14:paraId="6966D260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19B19" w14:textId="616C585B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227,643</w:t>
            </w:r>
          </w:p>
        </w:tc>
        <w:tc>
          <w:tcPr>
            <w:tcW w:w="270" w:type="dxa"/>
          </w:tcPr>
          <w:p w14:paraId="5AC7C8F9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5EFD1" w14:textId="0775B3C1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162,956</w:t>
            </w:r>
          </w:p>
        </w:tc>
        <w:tc>
          <w:tcPr>
            <w:tcW w:w="270" w:type="dxa"/>
          </w:tcPr>
          <w:p w14:paraId="707E0C53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</w:tcPr>
          <w:p w14:paraId="2EABBF78" w14:textId="736CEC09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509,822</w:t>
            </w:r>
          </w:p>
        </w:tc>
        <w:tc>
          <w:tcPr>
            <w:tcW w:w="270" w:type="dxa"/>
          </w:tcPr>
          <w:p w14:paraId="0DDD270E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FE9FF" w14:textId="2CB49281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9,952,827</w:t>
            </w:r>
          </w:p>
        </w:tc>
        <w:tc>
          <w:tcPr>
            <w:tcW w:w="270" w:type="dxa"/>
          </w:tcPr>
          <w:p w14:paraId="6130D864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A5ECE" w14:textId="131AD021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 10,853,248  </w:t>
            </w:r>
          </w:p>
        </w:tc>
      </w:tr>
      <w:tr w:rsidR="00767BD7" w:rsidRPr="00BE5913" w14:paraId="23824F85" w14:textId="77777777" w:rsidTr="0086608C">
        <w:tc>
          <w:tcPr>
            <w:tcW w:w="2430" w:type="dxa"/>
          </w:tcPr>
          <w:p w14:paraId="04A67F5E" w14:textId="77777777" w:rsidR="00767BD7" w:rsidRPr="00BE5913" w:rsidRDefault="00767BD7" w:rsidP="00767BD7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0E775" w14:textId="09B452A4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73,563,251</w:t>
            </w:r>
          </w:p>
        </w:tc>
        <w:tc>
          <w:tcPr>
            <w:tcW w:w="270" w:type="dxa"/>
          </w:tcPr>
          <w:p w14:paraId="406C30B8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5EC0C" w14:textId="6CB53E18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20,198,855</w:t>
            </w:r>
          </w:p>
        </w:tc>
        <w:tc>
          <w:tcPr>
            <w:tcW w:w="270" w:type="dxa"/>
          </w:tcPr>
          <w:p w14:paraId="3F8D53BD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24929" w14:textId="4D8E26F0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29,845,539</w:t>
            </w:r>
          </w:p>
        </w:tc>
        <w:tc>
          <w:tcPr>
            <w:tcW w:w="270" w:type="dxa"/>
          </w:tcPr>
          <w:p w14:paraId="3D4D7905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288776" w14:textId="6C3A46EF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23,516,908</w:t>
            </w:r>
          </w:p>
        </w:tc>
        <w:tc>
          <w:tcPr>
            <w:tcW w:w="270" w:type="dxa"/>
          </w:tcPr>
          <w:p w14:paraId="0DE1A11F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EEE147" w14:textId="72533754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10,808,420</w:t>
            </w:r>
          </w:p>
        </w:tc>
        <w:tc>
          <w:tcPr>
            <w:tcW w:w="270" w:type="dxa"/>
          </w:tcPr>
          <w:p w14:paraId="1E45316B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859A6E" w14:textId="77F75C36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84,369,722</w:t>
            </w:r>
          </w:p>
        </w:tc>
      </w:tr>
      <w:tr w:rsidR="00767BD7" w:rsidRPr="00BE5913" w14:paraId="21C47DF4" w14:textId="77777777" w:rsidTr="00DD134A">
        <w:tc>
          <w:tcPr>
            <w:tcW w:w="2430" w:type="dxa"/>
          </w:tcPr>
          <w:p w14:paraId="07BB52D8" w14:textId="77777777" w:rsidR="00767BD7" w:rsidRPr="00BE5913" w:rsidRDefault="00767BD7" w:rsidP="00767BD7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865DB0C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12624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970F131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1D4E4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EB124D6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F293D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483E00F8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DB81505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right w:val="nil"/>
            </w:tcBorders>
          </w:tcPr>
          <w:p w14:paraId="6A0B1C02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73E6599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FCC7580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767BD7" w:rsidRPr="00BE5913" w14:paraId="47DF56FF" w14:textId="77777777" w:rsidTr="00C0123E">
        <w:tc>
          <w:tcPr>
            <w:tcW w:w="2430" w:type="dxa"/>
          </w:tcPr>
          <w:p w14:paraId="7E2CEDB4" w14:textId="09162A0F" w:rsidR="00767BD7" w:rsidRPr="00BE5913" w:rsidRDefault="00767BD7" w:rsidP="00767BD7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A81F55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C6CCFA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B28F7F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804EE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21F9CC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78F10F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2C4A04B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4640E7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</w:tcPr>
          <w:p w14:paraId="7E34A7B8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5133AD3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DC48998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C77408" w:rsidRPr="00BE5913" w14:paraId="664B7C8B" w14:textId="77777777" w:rsidTr="009055B3">
        <w:tc>
          <w:tcPr>
            <w:tcW w:w="2430" w:type="dxa"/>
          </w:tcPr>
          <w:p w14:paraId="1EC86DF5" w14:textId="77777777" w:rsidR="00C77408" w:rsidRPr="00E2679C" w:rsidRDefault="00C77408" w:rsidP="009055B3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อนุพันธ์ที่ใช้ในการป้องปันความเสี่ยง</w:t>
            </w:r>
          </w:p>
        </w:tc>
        <w:tc>
          <w:tcPr>
            <w:tcW w:w="1170" w:type="dxa"/>
          </w:tcPr>
          <w:p w14:paraId="0A2F2128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D17A424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F00E427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03D754D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0C9C93D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83A00D3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</w:tcPr>
          <w:p w14:paraId="143E9AD0" w14:textId="77777777" w:rsidR="00C77408" w:rsidRPr="00153A80" w:rsidRDefault="00C77408" w:rsidP="009055B3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0C5D037" w14:textId="77777777" w:rsidR="00C77408" w:rsidRPr="00153A80" w:rsidRDefault="00C77408" w:rsidP="009055B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</w:tcPr>
          <w:p w14:paraId="7FD19FB9" w14:textId="77777777" w:rsidR="00C77408" w:rsidRPr="00153A80" w:rsidRDefault="00C77408" w:rsidP="009055B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7E982EE" w14:textId="77777777" w:rsidR="00C77408" w:rsidRPr="00153A80" w:rsidRDefault="00C77408" w:rsidP="009055B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450AEB7" w14:textId="77777777" w:rsidR="00C77408" w:rsidRPr="00153A80" w:rsidRDefault="00C77408" w:rsidP="009055B3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E2679C" w:rsidRPr="00BE5913" w14:paraId="70D236DB" w14:textId="77777777" w:rsidTr="009055B3">
        <w:tc>
          <w:tcPr>
            <w:tcW w:w="2430" w:type="dxa"/>
          </w:tcPr>
          <w:p w14:paraId="78F5C712" w14:textId="77777777" w:rsidR="00E2679C" w:rsidRPr="00E2679C" w:rsidRDefault="00E2679C" w:rsidP="00E2679C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vAlign w:val="bottom"/>
          </w:tcPr>
          <w:p w14:paraId="2841A9D0" w14:textId="6B6A3868" w:rsidR="00E2679C" w:rsidRPr="00153A80" w:rsidRDefault="00E2679C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33,611</w:t>
            </w:r>
          </w:p>
        </w:tc>
        <w:tc>
          <w:tcPr>
            <w:tcW w:w="270" w:type="dxa"/>
            <w:vAlign w:val="bottom"/>
          </w:tcPr>
          <w:p w14:paraId="7A1C51BF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2B790DA4" w14:textId="44D00C0B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E0D0CCA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5B094C6" w14:textId="7C6AD8E9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2483F47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38B06E58" w14:textId="2A105776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38600DB" w14:textId="77777777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26DBB810" w14:textId="4FF8043C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63103DF" w14:textId="77777777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316E557C" w14:textId="78C75EBD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BF52DC" w:rsidRPr="00BE5913" w14:paraId="31C15E5F" w14:textId="77777777" w:rsidTr="009055B3">
        <w:tc>
          <w:tcPr>
            <w:tcW w:w="2430" w:type="dxa"/>
          </w:tcPr>
          <w:p w14:paraId="4B8F7455" w14:textId="5E65706D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70" w:type="dxa"/>
            <w:vAlign w:val="bottom"/>
          </w:tcPr>
          <w:p w14:paraId="596EB59F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073A7F50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A32DEC6" w14:textId="4C792D11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512,377</w:t>
            </w:r>
          </w:p>
        </w:tc>
        <w:tc>
          <w:tcPr>
            <w:tcW w:w="270" w:type="dxa"/>
            <w:vAlign w:val="bottom"/>
          </w:tcPr>
          <w:p w14:paraId="3C995368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12191D3" w14:textId="7DF13810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249,227</w:t>
            </w:r>
          </w:p>
        </w:tc>
        <w:tc>
          <w:tcPr>
            <w:tcW w:w="270" w:type="dxa"/>
            <w:vAlign w:val="bottom"/>
          </w:tcPr>
          <w:p w14:paraId="5FE42BB5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4F6DB9B6" w14:textId="2988D15D" w:rsidR="00BF52DC" w:rsidRPr="00E2679C" w:rsidRDefault="00BF52DC" w:rsidP="00BF52D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7A57BB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bottom"/>
          </w:tcPr>
          <w:p w14:paraId="538467E4" w14:textId="00D494C3" w:rsidR="00BF52DC" w:rsidRPr="00E2679C" w:rsidRDefault="00BF52DC" w:rsidP="009A081E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9927032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6E3E4" w14:textId="5775F041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761,604</w:t>
            </w:r>
          </w:p>
        </w:tc>
      </w:tr>
      <w:tr w:rsidR="00BF52DC" w:rsidRPr="00BE5913" w14:paraId="6E992638" w14:textId="77777777" w:rsidTr="009055B3">
        <w:tc>
          <w:tcPr>
            <w:tcW w:w="2430" w:type="dxa"/>
          </w:tcPr>
          <w:p w14:paraId="624E335C" w14:textId="5EBE128D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70" w:type="dxa"/>
            <w:vAlign w:val="bottom"/>
          </w:tcPr>
          <w:p w14:paraId="6D1529E2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FF4BEA8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B43211A" w14:textId="31C36C74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1,803</w:t>
            </w: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959B5C3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9EF972" w14:textId="3252FBDE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274,316</w:t>
            </w: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AD44AB4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2" w:type="dxa"/>
            <w:vAlign w:val="bottom"/>
          </w:tcPr>
          <w:p w14:paraId="7D42AF62" w14:textId="4EA59818" w:rsidR="00BF52DC" w:rsidRPr="00E2679C" w:rsidRDefault="00BF52DC" w:rsidP="00BF52D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24F3432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339223BA" w14:textId="41C8A28A" w:rsidR="00BF52DC" w:rsidRPr="00E2679C" w:rsidRDefault="00BF52DC" w:rsidP="009A081E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716DF1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937917" w14:textId="7E36E565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846,119</w:t>
            </w: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2679C" w:rsidRPr="00BE5913" w14:paraId="05529CFC" w14:textId="77777777" w:rsidTr="009055B3">
        <w:tc>
          <w:tcPr>
            <w:tcW w:w="2430" w:type="dxa"/>
          </w:tcPr>
          <w:p w14:paraId="4C9252F8" w14:textId="77777777" w:rsidR="00E2679C" w:rsidRPr="00153A80" w:rsidRDefault="00E2679C" w:rsidP="00E2679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5D9B3" w14:textId="2340AFF1" w:rsidR="00E2679C" w:rsidRPr="00E2679C" w:rsidRDefault="00E2679C" w:rsidP="00E2679C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33,611</w:t>
            </w:r>
          </w:p>
        </w:tc>
        <w:tc>
          <w:tcPr>
            <w:tcW w:w="270" w:type="dxa"/>
            <w:vAlign w:val="bottom"/>
          </w:tcPr>
          <w:p w14:paraId="3DFD6731" w14:textId="77777777" w:rsidR="00E2679C" w:rsidRPr="00E2679C" w:rsidRDefault="00E2679C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CA15C" w14:textId="7A39EFCE" w:rsidR="00E2679C" w:rsidRPr="00E2679C" w:rsidRDefault="00E2679C" w:rsidP="00E2679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59,426)</w:t>
            </w:r>
          </w:p>
        </w:tc>
        <w:tc>
          <w:tcPr>
            <w:tcW w:w="270" w:type="dxa"/>
            <w:vAlign w:val="bottom"/>
          </w:tcPr>
          <w:p w14:paraId="0B77291B" w14:textId="77777777" w:rsidR="00E2679C" w:rsidRPr="00E2679C" w:rsidRDefault="00E2679C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0ACC0" w14:textId="2FCD2B84" w:rsidR="00E2679C" w:rsidRPr="00E2679C" w:rsidRDefault="00E2679C" w:rsidP="00E2679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25,089</w:t>
            </w: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EA02793" w14:textId="77777777" w:rsidR="00E2679C" w:rsidRPr="00E2679C" w:rsidRDefault="00E2679C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1B2CE9" w14:textId="3E36745D" w:rsidR="00E2679C" w:rsidRPr="00E2679C" w:rsidRDefault="00E2679C" w:rsidP="00E2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96BFE2" w14:textId="77777777" w:rsidR="00E2679C" w:rsidRPr="00E2679C" w:rsidRDefault="00E2679C" w:rsidP="00E26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4C27C1" w14:textId="4A1AF3C5" w:rsidR="00E2679C" w:rsidRPr="00E2679C" w:rsidRDefault="00E2679C" w:rsidP="009A081E">
            <w:pPr>
              <w:pStyle w:val="acctfourfigures"/>
              <w:tabs>
                <w:tab w:val="clear" w:pos="765"/>
                <w:tab w:val="decimal" w:pos="63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89DEB1B" w14:textId="77777777" w:rsidR="00E2679C" w:rsidRPr="00E2679C" w:rsidRDefault="00E2679C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515C67" w14:textId="4CBDF668" w:rsidR="00E2679C" w:rsidRPr="00E2679C" w:rsidRDefault="00E2679C" w:rsidP="00E2679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84,515</w:t>
            </w: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67BD7" w:rsidRPr="00BE5913" w14:paraId="08954520" w14:textId="77777777" w:rsidTr="00C0123E">
        <w:tc>
          <w:tcPr>
            <w:tcW w:w="2430" w:type="dxa"/>
          </w:tcPr>
          <w:p w14:paraId="667A3842" w14:textId="77777777" w:rsidR="00767BD7" w:rsidRPr="00BE5913" w:rsidRDefault="00767BD7" w:rsidP="00767BD7">
            <w:pPr>
              <w:spacing w:line="233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9CD1D01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EB82F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74CB0A1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20C3E3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807CC89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3E5AFE" w14:textId="77777777" w:rsidR="00767BD7" w:rsidRPr="00BE5913" w:rsidRDefault="00767BD7" w:rsidP="00767BD7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49359718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F23EE0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right w:val="nil"/>
            </w:tcBorders>
          </w:tcPr>
          <w:p w14:paraId="1362D1F9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11DF295" w14:textId="77777777" w:rsidR="00767BD7" w:rsidRPr="00BE5913" w:rsidRDefault="00767BD7" w:rsidP="00767BD7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4F00FA8" w14:textId="77777777" w:rsidR="00767BD7" w:rsidRPr="00BE5913" w:rsidRDefault="00767BD7" w:rsidP="00767BD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</w:tbl>
    <w:p w14:paraId="42A892A4" w14:textId="706620FD" w:rsidR="00140105" w:rsidRPr="00BE5913" w:rsidRDefault="00140105" w:rsidP="00BE5913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BE5913">
        <w:rPr>
          <w:rFonts w:ascii="Angsana New" w:hAnsi="Angsana New" w:cs="Angsana New" w:hint="cs"/>
          <w:i/>
          <w:iCs/>
          <w:sz w:val="28"/>
          <w:szCs w:val="28"/>
          <w:lang w:val="en-US" w:bidi="th-TH"/>
        </w:rPr>
        <w:t xml:space="preserve">* </w:t>
      </w:r>
      <w:r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เจ้าหนี้หมุนเวียนอื่นไม่รวมรายได้รับล่วงหน้า</w:t>
      </w:r>
    </w:p>
    <w:p w14:paraId="0BA2A011" w14:textId="0F6A20F8" w:rsidR="00E2679C" w:rsidRDefault="00E26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lang w:val="en-GB"/>
        </w:rPr>
        <w:br w:type="page"/>
      </w:r>
    </w:p>
    <w:tbl>
      <w:tblPr>
        <w:tblW w:w="1071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2404"/>
        <w:gridCol w:w="25"/>
        <w:gridCol w:w="1167"/>
        <w:gridCol w:w="270"/>
        <w:gridCol w:w="1169"/>
        <w:gridCol w:w="272"/>
        <w:gridCol w:w="1170"/>
        <w:gridCol w:w="277"/>
        <w:gridCol w:w="1149"/>
        <w:gridCol w:w="18"/>
        <w:gridCol w:w="252"/>
        <w:gridCol w:w="18"/>
        <w:gridCol w:w="1081"/>
        <w:gridCol w:w="270"/>
        <w:gridCol w:w="1168"/>
      </w:tblGrid>
      <w:tr w:rsidR="00881D6D" w:rsidRPr="00BE5913" w14:paraId="6BAB0C10" w14:textId="77777777" w:rsidTr="00E2679C">
        <w:trPr>
          <w:tblHeader/>
        </w:trPr>
        <w:tc>
          <w:tcPr>
            <w:tcW w:w="2404" w:type="dxa"/>
            <w:vAlign w:val="bottom"/>
          </w:tcPr>
          <w:p w14:paraId="7A63F796" w14:textId="747C8331" w:rsidR="00BE5906" w:rsidRPr="00BE5913" w:rsidRDefault="00BE5906" w:rsidP="00BE5913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6" w:type="dxa"/>
            <w:gridSpan w:val="14"/>
            <w:hideMark/>
          </w:tcPr>
          <w:p w14:paraId="681E40DB" w14:textId="77777777" w:rsidR="00881D6D" w:rsidRPr="00BE5913" w:rsidRDefault="00881D6D" w:rsidP="00BE5913">
            <w:pPr>
              <w:spacing w:line="232" w:lineRule="auto"/>
              <w:ind w:left="73" w:right="-24" w:hanging="7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0F46" w:rsidRPr="00BE5913" w14:paraId="64B19F76" w14:textId="77777777" w:rsidTr="00E2679C">
        <w:trPr>
          <w:tblHeader/>
        </w:trPr>
        <w:tc>
          <w:tcPr>
            <w:tcW w:w="2404" w:type="dxa"/>
            <w:vAlign w:val="bottom"/>
          </w:tcPr>
          <w:p w14:paraId="1BFAC158" w14:textId="77777777" w:rsidR="00BC0F46" w:rsidRPr="00BE5913" w:rsidRDefault="00BC0F46" w:rsidP="00BE5913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2" w:type="dxa"/>
            <w:gridSpan w:val="2"/>
          </w:tcPr>
          <w:p w14:paraId="7DD8066F" w14:textId="2D6EF0D6" w:rsidR="00BC0F46" w:rsidRPr="00BE5913" w:rsidRDefault="00BC0F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7BDCBD" w14:textId="77777777" w:rsidR="00BC0F46" w:rsidRPr="00BE5913" w:rsidRDefault="00BC0F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4" w:type="dxa"/>
            <w:gridSpan w:val="11"/>
          </w:tcPr>
          <w:p w14:paraId="2BEAAB12" w14:textId="77777777" w:rsidR="00BC0F46" w:rsidRPr="00BE5913" w:rsidRDefault="00BC0F4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EB015E" w:rsidRPr="00BE5913" w14:paraId="18E86F23" w14:textId="77777777" w:rsidTr="00E2679C">
        <w:trPr>
          <w:tblHeader/>
        </w:trPr>
        <w:tc>
          <w:tcPr>
            <w:tcW w:w="2404" w:type="dxa"/>
            <w:vAlign w:val="bottom"/>
            <w:hideMark/>
          </w:tcPr>
          <w:p w14:paraId="0D3F6E7A" w14:textId="212634EF" w:rsidR="00F527D2" w:rsidRPr="00BE5913" w:rsidRDefault="00F527D2" w:rsidP="00BE5913">
            <w:pPr>
              <w:spacing w:line="232" w:lineRule="auto"/>
              <w:ind w:left="160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192" w:type="dxa"/>
            <w:gridSpan w:val="2"/>
            <w:vAlign w:val="bottom"/>
          </w:tcPr>
          <w:p w14:paraId="557DF46B" w14:textId="141A082E" w:rsidR="00F527D2" w:rsidRPr="00BE5913" w:rsidRDefault="00FE5CE6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C168C41" w14:textId="77777777" w:rsidR="00F527D2" w:rsidRPr="00BE5913" w:rsidRDefault="00F527D2" w:rsidP="00BE5913">
            <w:pPr>
              <w:spacing w:line="232" w:lineRule="auto"/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680F7C37" w14:textId="52BA2A79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351D4BAF" w14:textId="77777777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left" w:pos="764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FED3C29" w14:textId="4D3FA5B9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>1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>2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7" w:type="dxa"/>
            <w:vAlign w:val="bottom"/>
          </w:tcPr>
          <w:p w14:paraId="0B29C498" w14:textId="77777777" w:rsidR="00F527D2" w:rsidRPr="00BE5913" w:rsidRDefault="00F527D2" w:rsidP="00BE5913">
            <w:pPr>
              <w:spacing w:line="232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7" w:type="dxa"/>
            <w:gridSpan w:val="2"/>
            <w:vAlign w:val="bottom"/>
            <w:hideMark/>
          </w:tcPr>
          <w:p w14:paraId="5C67AA92" w14:textId="408C6DD2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แต่ไม่เกิน</w:t>
            </w:r>
            <w:r w:rsidRPr="00BE59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E5913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gridSpan w:val="2"/>
            <w:vAlign w:val="bottom"/>
          </w:tcPr>
          <w:p w14:paraId="10079B74" w14:textId="77777777" w:rsidR="00F527D2" w:rsidRPr="00BE5913" w:rsidRDefault="00F527D2" w:rsidP="00BE5913">
            <w:pPr>
              <w:tabs>
                <w:tab w:val="clear" w:pos="907"/>
                <w:tab w:val="left" w:pos="775"/>
              </w:tabs>
              <w:spacing w:line="232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B8DE89C" w14:textId="77777777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43FF79ED" w14:textId="4E217FD0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E5913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</w:tcPr>
          <w:p w14:paraId="3AF546B9" w14:textId="77777777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vAlign w:val="bottom"/>
            <w:hideMark/>
          </w:tcPr>
          <w:p w14:paraId="6EA707F0" w14:textId="5854D8AA" w:rsidR="00F527D2" w:rsidRPr="00BE5913" w:rsidRDefault="00F527D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81D6D" w:rsidRPr="00BE5913" w14:paraId="2DF2373A" w14:textId="77777777" w:rsidTr="00E2679C">
        <w:trPr>
          <w:tblHeader/>
        </w:trPr>
        <w:tc>
          <w:tcPr>
            <w:tcW w:w="2404" w:type="dxa"/>
            <w:vAlign w:val="bottom"/>
          </w:tcPr>
          <w:p w14:paraId="27FC4963" w14:textId="77777777" w:rsidR="00881D6D" w:rsidRPr="00BE5913" w:rsidRDefault="00881D6D" w:rsidP="00BE5913">
            <w:pPr>
              <w:spacing w:line="232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306" w:type="dxa"/>
            <w:gridSpan w:val="14"/>
            <w:vAlign w:val="bottom"/>
            <w:hideMark/>
          </w:tcPr>
          <w:p w14:paraId="1498333C" w14:textId="77777777" w:rsidR="00881D6D" w:rsidRPr="00BE5913" w:rsidRDefault="00881D6D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08C" w:rsidRPr="00BE5913" w14:paraId="4F1246DB" w14:textId="77777777" w:rsidTr="00E2679C">
        <w:tc>
          <w:tcPr>
            <w:tcW w:w="2404" w:type="dxa"/>
            <w:vAlign w:val="bottom"/>
          </w:tcPr>
          <w:p w14:paraId="1447EFFB" w14:textId="6FA7C043" w:rsidR="0086608C" w:rsidRPr="00BE5913" w:rsidRDefault="0086608C" w:rsidP="00BE5913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585DDA"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306" w:type="dxa"/>
            <w:gridSpan w:val="14"/>
            <w:vAlign w:val="bottom"/>
          </w:tcPr>
          <w:p w14:paraId="26CE2FF3" w14:textId="77777777" w:rsidR="0086608C" w:rsidRPr="00BE5913" w:rsidRDefault="0086608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81D6D" w:rsidRPr="00BE5913" w14:paraId="575A33F2" w14:textId="77777777" w:rsidTr="00E2679C">
        <w:tc>
          <w:tcPr>
            <w:tcW w:w="2404" w:type="dxa"/>
            <w:hideMark/>
          </w:tcPr>
          <w:p w14:paraId="403D68EA" w14:textId="77777777" w:rsidR="00881D6D" w:rsidRPr="00BE5913" w:rsidRDefault="00881D6D" w:rsidP="00BE5913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92" w:type="dxa"/>
            <w:gridSpan w:val="2"/>
          </w:tcPr>
          <w:p w14:paraId="0EEE9F5E" w14:textId="77777777" w:rsidR="00881D6D" w:rsidRPr="00BE5913" w:rsidRDefault="00881D6D" w:rsidP="00BE5913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64A220" w14:textId="77777777" w:rsidR="00881D6D" w:rsidRPr="00BE5913" w:rsidRDefault="00881D6D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6ACA2A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7E9CD31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71C4D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" w:type="dxa"/>
          </w:tcPr>
          <w:p w14:paraId="0A9A39F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59AF615F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83757C6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E2F0DBD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ED817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624A852" w14:textId="77777777" w:rsidR="00881D6D" w:rsidRPr="00BE5913" w:rsidRDefault="00881D6D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379E" w:rsidRPr="00BE5913" w14:paraId="6024B29D" w14:textId="77777777" w:rsidTr="00DA32EF">
        <w:trPr>
          <w:trHeight w:val="488"/>
        </w:trPr>
        <w:tc>
          <w:tcPr>
            <w:tcW w:w="2404" w:type="dxa"/>
            <w:vAlign w:val="center"/>
            <w:hideMark/>
          </w:tcPr>
          <w:p w14:paraId="3A87A2CE" w14:textId="5D54D32E" w:rsidR="0029379E" w:rsidRPr="00BE5913" w:rsidRDefault="0029379E" w:rsidP="00BE5913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92" w:type="dxa"/>
            <w:gridSpan w:val="2"/>
            <w:vAlign w:val="bottom"/>
          </w:tcPr>
          <w:p w14:paraId="007D9527" w14:textId="1001C5E6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32EF">
              <w:rPr>
                <w:rFonts w:asciiTheme="majorBidi" w:hAnsiTheme="majorBidi" w:cstheme="majorBidi"/>
                <w:sz w:val="28"/>
                <w:szCs w:val="28"/>
              </w:rPr>
              <w:t>772,527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CCFA440" w14:textId="77777777" w:rsidR="0029379E" w:rsidRPr="00BE5913" w:rsidRDefault="0029379E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74DD1619" w14:textId="21607D24" w:rsidR="0029379E" w:rsidRPr="00BE5913" w:rsidRDefault="00DA32EF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772,527</w:t>
            </w:r>
          </w:p>
        </w:tc>
        <w:tc>
          <w:tcPr>
            <w:tcW w:w="272" w:type="dxa"/>
            <w:vAlign w:val="bottom"/>
          </w:tcPr>
          <w:p w14:paraId="60A5A335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731845" w14:textId="6FDF2E25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7" w:type="dxa"/>
            <w:vAlign w:val="bottom"/>
          </w:tcPr>
          <w:p w14:paraId="5376FE1C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6FF595B" w14:textId="06891C76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gridSpan w:val="2"/>
            <w:vAlign w:val="bottom"/>
          </w:tcPr>
          <w:p w14:paraId="5D13C216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A09B183" w14:textId="0CB743CA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0EBE188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437EA4F" w14:textId="570A440B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32EF">
              <w:rPr>
                <w:rFonts w:asciiTheme="majorBidi" w:hAnsiTheme="majorBidi" w:cstheme="majorBidi"/>
                <w:sz w:val="28"/>
                <w:szCs w:val="28"/>
              </w:rPr>
              <w:t>772,527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9379E" w:rsidRPr="00BE5913" w14:paraId="711BB436" w14:textId="77777777" w:rsidTr="00DA32EF">
        <w:trPr>
          <w:trHeight w:val="623"/>
        </w:trPr>
        <w:tc>
          <w:tcPr>
            <w:tcW w:w="2404" w:type="dxa"/>
            <w:vAlign w:val="center"/>
            <w:hideMark/>
          </w:tcPr>
          <w:p w14:paraId="7AE509AC" w14:textId="77777777" w:rsidR="0029379E" w:rsidRPr="00BE5913" w:rsidRDefault="0029379E" w:rsidP="00BE5913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056AD8A7" w14:textId="385DEE18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3,851,029 </w:t>
            </w:r>
          </w:p>
        </w:tc>
        <w:tc>
          <w:tcPr>
            <w:tcW w:w="270" w:type="dxa"/>
            <w:vAlign w:val="bottom"/>
          </w:tcPr>
          <w:p w14:paraId="6F062E78" w14:textId="77777777" w:rsidR="0029379E" w:rsidRPr="00BE5913" w:rsidRDefault="0029379E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BD7F85C" w14:textId="7189E782" w:rsidR="0029379E" w:rsidRPr="00BE5913" w:rsidRDefault="00DA32EF" w:rsidP="00DA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18"/>
                <w:tab w:val="left" w:pos="162"/>
              </w:tabs>
              <w:spacing w:line="232" w:lineRule="auto"/>
              <w:ind w:left="-1365" w:right="336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29379E"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475FA442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CB0F0B" w14:textId="3F2A5789" w:rsidR="0029379E" w:rsidRPr="00BE5913" w:rsidRDefault="00DA32EF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4,386,996</w:t>
            </w:r>
          </w:p>
        </w:tc>
        <w:tc>
          <w:tcPr>
            <w:tcW w:w="277" w:type="dxa"/>
            <w:vAlign w:val="bottom"/>
          </w:tcPr>
          <w:p w14:paraId="0D0D0DAA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66949C1" w14:textId="7A6F771F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gridSpan w:val="2"/>
            <w:vAlign w:val="bottom"/>
          </w:tcPr>
          <w:p w14:paraId="003F5260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7237DA2" w14:textId="501CCF84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479764CF" w14:textId="77777777" w:rsidR="0029379E" w:rsidRPr="00BE5913" w:rsidRDefault="0029379E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1A13930" w14:textId="793F2800" w:rsidR="0029379E" w:rsidRPr="00BE5913" w:rsidRDefault="00DA32EF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4,386,996</w:t>
            </w:r>
          </w:p>
        </w:tc>
      </w:tr>
      <w:tr w:rsidR="00AD40CA" w:rsidRPr="00BE5913" w14:paraId="79588A8B" w14:textId="77777777" w:rsidTr="00E2679C">
        <w:tc>
          <w:tcPr>
            <w:tcW w:w="2404" w:type="dxa"/>
            <w:vAlign w:val="center"/>
            <w:hideMark/>
          </w:tcPr>
          <w:p w14:paraId="4EDD6A49" w14:textId="77777777" w:rsidR="00AD40CA" w:rsidRPr="00BE5913" w:rsidRDefault="00AD40CA" w:rsidP="00AD40CA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92" w:type="dxa"/>
            <w:gridSpan w:val="2"/>
          </w:tcPr>
          <w:p w14:paraId="1F43574D" w14:textId="5506964F" w:rsidR="00AD40CA" w:rsidRPr="00BE5913" w:rsidRDefault="00AD40CA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73,486,863 </w:t>
            </w:r>
          </w:p>
        </w:tc>
        <w:tc>
          <w:tcPr>
            <w:tcW w:w="270" w:type="dxa"/>
            <w:vAlign w:val="center"/>
          </w:tcPr>
          <w:p w14:paraId="7578E436" w14:textId="77777777" w:rsidR="00AD40CA" w:rsidRPr="00BE5913" w:rsidRDefault="00AD40CA" w:rsidP="00AD40CA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</w:tcPr>
          <w:p w14:paraId="39D7D125" w14:textId="20117355" w:rsidR="00AD40CA" w:rsidRPr="00BE5913" w:rsidRDefault="00AD40CA" w:rsidP="00AD4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41,030,55</w:t>
            </w:r>
            <w:r w:rsidR="00E938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277F5714" w14:textId="77777777" w:rsidR="00AD40CA" w:rsidRPr="00BE5913" w:rsidRDefault="00AD40CA" w:rsidP="00AD40C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3C5D8D" w14:textId="1C984569" w:rsidR="00AD40CA" w:rsidRPr="00BE5913" w:rsidRDefault="00AD40CA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</w:t>
            </w:r>
            <w:r w:rsidRPr="009A081E">
              <w:rPr>
                <w:rFonts w:asciiTheme="majorBidi" w:hAnsiTheme="majorBidi" w:cstheme="majorBidi"/>
                <w:sz w:val="28"/>
                <w:szCs w:val="28"/>
              </w:rPr>
              <w:t>144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,129</w:t>
            </w:r>
          </w:p>
        </w:tc>
        <w:tc>
          <w:tcPr>
            <w:tcW w:w="277" w:type="dxa"/>
          </w:tcPr>
          <w:p w14:paraId="35DDC869" w14:textId="77777777" w:rsidR="00AD40CA" w:rsidRPr="00BE5913" w:rsidRDefault="00AD40CA" w:rsidP="00AD40CA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185E23FC" w14:textId="06459771" w:rsidR="00AD40CA" w:rsidRPr="00BE5913" w:rsidRDefault="00AD40CA" w:rsidP="00AD40C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14,096,195</w:t>
            </w:r>
          </w:p>
        </w:tc>
        <w:tc>
          <w:tcPr>
            <w:tcW w:w="270" w:type="dxa"/>
            <w:gridSpan w:val="2"/>
          </w:tcPr>
          <w:p w14:paraId="6E974B18" w14:textId="77777777" w:rsidR="00AD40CA" w:rsidRPr="00BE5913" w:rsidRDefault="00AD40CA" w:rsidP="00AD40CA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28BBAC" w14:textId="51F11B90" w:rsidR="00AD40CA" w:rsidRPr="00BE5913" w:rsidRDefault="00AD40CA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A08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B49B4F" w14:textId="77777777" w:rsidR="00AD40CA" w:rsidRPr="00BE5913" w:rsidRDefault="00AD40CA" w:rsidP="00AD40CA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1B72022" w14:textId="184A3BF2" w:rsidR="00AD40CA" w:rsidRPr="00BE5913" w:rsidRDefault="00AD40CA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77,270,88</w:t>
            </w:r>
            <w:r w:rsidR="00E9387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</w:tr>
      <w:tr w:rsidR="00403DE5" w:rsidRPr="00BE5913" w14:paraId="5A3A5464" w14:textId="77777777" w:rsidTr="00E2679C">
        <w:tc>
          <w:tcPr>
            <w:tcW w:w="2404" w:type="dxa"/>
            <w:vAlign w:val="center"/>
            <w:hideMark/>
          </w:tcPr>
          <w:p w14:paraId="54C800AA" w14:textId="77777777" w:rsidR="0029379E" w:rsidRPr="00BE5913" w:rsidRDefault="0029379E" w:rsidP="00BE5913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5180" w14:textId="78C13581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168,889 </w:t>
            </w:r>
          </w:p>
        </w:tc>
        <w:tc>
          <w:tcPr>
            <w:tcW w:w="270" w:type="dxa"/>
            <w:vAlign w:val="center"/>
          </w:tcPr>
          <w:p w14:paraId="611969E0" w14:textId="77777777" w:rsidR="0029379E" w:rsidRPr="00BE5913" w:rsidRDefault="0029379E" w:rsidP="00BE5913">
            <w:pPr>
              <w:tabs>
                <w:tab w:val="left" w:pos="720"/>
              </w:tabs>
              <w:spacing w:line="232" w:lineRule="auto"/>
              <w:ind w:lef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F9011" w14:textId="6AFAF8B7" w:rsidR="0029379E" w:rsidRPr="00BE5913" w:rsidRDefault="0029379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vAlign w:val="center"/>
          </w:tcPr>
          <w:p w14:paraId="35469FE9" w14:textId="77777777" w:rsidR="0029379E" w:rsidRPr="00BE5913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18F46" w14:textId="270093B6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574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7" w:type="dxa"/>
            <w:vAlign w:val="center"/>
          </w:tcPr>
          <w:p w14:paraId="2C926445" w14:textId="77777777" w:rsidR="0029379E" w:rsidRPr="00BE5913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ind w:left="-1365" w:right="251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D7E04" w14:textId="10F59234" w:rsidR="0029379E" w:rsidRPr="00BE5913" w:rsidRDefault="0029379E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685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gridSpan w:val="2"/>
            <w:vAlign w:val="center"/>
          </w:tcPr>
          <w:p w14:paraId="117815DB" w14:textId="77777777" w:rsidR="0029379E" w:rsidRPr="00BE5913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B2117" w14:textId="1819E90C" w:rsidR="0029379E" w:rsidRPr="00BE5913" w:rsidRDefault="0029379E" w:rsidP="00BE5913">
            <w:pPr>
              <w:tabs>
                <w:tab w:val="clear" w:pos="227"/>
                <w:tab w:val="clear" w:pos="454"/>
                <w:tab w:val="clear" w:pos="680"/>
                <w:tab w:val="left" w:pos="-828"/>
                <w:tab w:val="left" w:pos="720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70" w:type="dxa"/>
            <w:vAlign w:val="center"/>
          </w:tcPr>
          <w:p w14:paraId="4561417A" w14:textId="77777777" w:rsidR="0029379E" w:rsidRPr="00BE5913" w:rsidRDefault="0029379E" w:rsidP="00BE5913">
            <w:pPr>
              <w:tabs>
                <w:tab w:val="clear" w:pos="680"/>
                <w:tab w:val="left" w:pos="720"/>
              </w:tabs>
              <w:spacing w:line="232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9C228" w14:textId="1C1E469E" w:rsidR="0029379E" w:rsidRPr="00BE5913" w:rsidRDefault="0029379E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FC72D2" w:rsidRPr="00BE5913">
              <w:rPr>
                <w:rFonts w:asciiTheme="majorBidi" w:hAnsiTheme="majorBidi" w:cstheme="majorBidi"/>
                <w:sz w:val="28"/>
                <w:szCs w:val="28"/>
              </w:rPr>
              <w:t>828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286B37" w:rsidRPr="00BE5913" w14:paraId="3FE230E7" w14:textId="77777777" w:rsidTr="00E2679C">
        <w:tc>
          <w:tcPr>
            <w:tcW w:w="2404" w:type="dxa"/>
          </w:tcPr>
          <w:p w14:paraId="0AC474B2" w14:textId="77777777" w:rsidR="00286B37" w:rsidRPr="00BE5913" w:rsidRDefault="00286B37" w:rsidP="00BE5913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D8783" w14:textId="2EA0CFFF" w:rsidR="00286B37" w:rsidRPr="00FD4F27" w:rsidRDefault="00DA32EF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50"/>
                <w:tab w:val="left" w:pos="72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78,279,308</w:t>
            </w:r>
            <w:r w:rsidR="00286B37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B0484EE" w14:textId="77777777" w:rsidR="00286B37" w:rsidRPr="00FD4F27" w:rsidRDefault="00286B37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6C7E38" w14:textId="1EDEA0D9" w:rsidR="00286B37" w:rsidRPr="00FD4F27" w:rsidRDefault="00286B37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A32EF"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41,824,890</w:t>
            </w: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7833096D" w14:textId="77777777" w:rsidR="00286B37" w:rsidRPr="00FD4F27" w:rsidRDefault="00286B37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D87B1" w14:textId="497251EE" w:rsidR="00286B37" w:rsidRPr="00FD4F27" w:rsidRDefault="00DA32EF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40"/>
                <w:tab w:val="left" w:pos="519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26,552,699</w:t>
            </w:r>
          </w:p>
        </w:tc>
        <w:tc>
          <w:tcPr>
            <w:tcW w:w="277" w:type="dxa"/>
          </w:tcPr>
          <w:p w14:paraId="114B7D20" w14:textId="77777777" w:rsidR="00286B37" w:rsidRPr="00FD4F27" w:rsidRDefault="00286B37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0BF6B7" w14:textId="2C996AC3" w:rsidR="00286B37" w:rsidRPr="00FD4F27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14,160,880</w:t>
            </w:r>
          </w:p>
        </w:tc>
        <w:tc>
          <w:tcPr>
            <w:tcW w:w="270" w:type="dxa"/>
            <w:gridSpan w:val="2"/>
          </w:tcPr>
          <w:p w14:paraId="1E0485E7" w14:textId="77777777" w:rsidR="00286B37" w:rsidRPr="00FD4F27" w:rsidRDefault="00286B37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91A3F8" w14:textId="4122E43F" w:rsidR="00286B37" w:rsidRPr="00FD4F27" w:rsidRDefault="00286B3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-20" w:hanging="8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85,765</w:t>
            </w:r>
          </w:p>
        </w:tc>
        <w:tc>
          <w:tcPr>
            <w:tcW w:w="270" w:type="dxa"/>
          </w:tcPr>
          <w:p w14:paraId="244C2BA6" w14:textId="77777777" w:rsidR="00286B37" w:rsidRPr="00FD4F27" w:rsidRDefault="00286B37" w:rsidP="00BE5913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34EE2" w14:textId="2355E01C" w:rsidR="00286B37" w:rsidRPr="00FD4F27" w:rsidRDefault="00DA32EF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4F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82,624,234</w:t>
            </w:r>
          </w:p>
        </w:tc>
      </w:tr>
      <w:tr w:rsidR="00403DE5" w:rsidRPr="00BE5913" w14:paraId="3A71E543" w14:textId="77777777" w:rsidTr="00E2679C">
        <w:tc>
          <w:tcPr>
            <w:tcW w:w="2404" w:type="dxa"/>
          </w:tcPr>
          <w:p w14:paraId="064AE1C0" w14:textId="77777777" w:rsidR="00140105" w:rsidRPr="00BE5913" w:rsidRDefault="00140105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C33F72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A65B0D6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3DD2F7" w14:textId="77777777" w:rsidR="00140105" w:rsidRPr="00BE5913" w:rsidRDefault="00140105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0D33AAD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27EDCBC" w14:textId="77777777" w:rsidR="00140105" w:rsidRPr="00BE5913" w:rsidRDefault="00140105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77E6E29F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F90F528" w14:textId="77777777" w:rsidR="00140105" w:rsidRPr="00BE5913" w:rsidRDefault="001401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2719E210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7025442" w14:textId="77777777" w:rsidR="00140105" w:rsidRPr="00BE5913" w:rsidRDefault="0014010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6736A7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5A873DE" w14:textId="77777777" w:rsidR="00140105" w:rsidRPr="00BE5913" w:rsidRDefault="00140105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0C213EF3" w14:textId="77777777" w:rsidTr="00E2679C">
        <w:tc>
          <w:tcPr>
            <w:tcW w:w="2429" w:type="dxa"/>
            <w:gridSpan w:val="2"/>
          </w:tcPr>
          <w:p w14:paraId="66688DDF" w14:textId="77777777" w:rsidR="00E2679C" w:rsidRPr="00BE5913" w:rsidRDefault="00E2679C" w:rsidP="007243CB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41794EE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93E09" w14:textId="77777777" w:rsidR="00E2679C" w:rsidRPr="00BE5913" w:rsidRDefault="00E2679C" w:rsidP="007243CB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088DB55E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3F737F4F" w14:textId="77777777" w:rsidR="00E2679C" w:rsidRPr="00BE5913" w:rsidRDefault="00E2679C" w:rsidP="007243CB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CE7E153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76BC0F01" w14:textId="77777777" w:rsidR="00E2679C" w:rsidRPr="00BE5913" w:rsidRDefault="00E2679C" w:rsidP="007243CB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2798A21C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258FD2AE" w14:textId="77777777" w:rsidR="00E2679C" w:rsidRPr="00BE5913" w:rsidRDefault="00E2679C" w:rsidP="007243CB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</w:tcPr>
          <w:p w14:paraId="19923421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8E6A471" w14:textId="77777777" w:rsidR="00E2679C" w:rsidRPr="00BE5913" w:rsidRDefault="00E2679C" w:rsidP="007243CB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33F3D58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2679C" w:rsidRPr="00BE5913" w14:paraId="10CC618C" w14:textId="77777777" w:rsidTr="00E2679C">
        <w:tc>
          <w:tcPr>
            <w:tcW w:w="2429" w:type="dxa"/>
            <w:gridSpan w:val="2"/>
          </w:tcPr>
          <w:p w14:paraId="7278ABEB" w14:textId="77777777" w:rsidR="00E2679C" w:rsidRPr="00E2679C" w:rsidRDefault="00E2679C" w:rsidP="007243CB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อนุพันธ์ที่ใช้ในการป้องปันความเสี่ยง</w:t>
            </w:r>
          </w:p>
        </w:tc>
        <w:tc>
          <w:tcPr>
            <w:tcW w:w="1167" w:type="dxa"/>
          </w:tcPr>
          <w:p w14:paraId="1A6846B1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D6CB291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3E0B3C58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5016C360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145217B0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</w:tcPr>
          <w:p w14:paraId="2C637E4D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</w:tcPr>
          <w:p w14:paraId="7FF10EC2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DD030EB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</w:tcPr>
          <w:p w14:paraId="16F19EBC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4E635356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</w:tcPr>
          <w:p w14:paraId="5380D731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E2679C" w:rsidRPr="00BE5913" w14:paraId="46615337" w14:textId="77777777" w:rsidTr="00E2679C">
        <w:tc>
          <w:tcPr>
            <w:tcW w:w="2429" w:type="dxa"/>
            <w:gridSpan w:val="2"/>
          </w:tcPr>
          <w:p w14:paraId="0BC6FD2C" w14:textId="77777777" w:rsidR="00E2679C" w:rsidRPr="00E2679C" w:rsidRDefault="00E2679C" w:rsidP="00E2679C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67" w:type="dxa"/>
            <w:vAlign w:val="bottom"/>
          </w:tcPr>
          <w:p w14:paraId="6BEB3522" w14:textId="6B13441D" w:rsidR="00E2679C" w:rsidRPr="00153A80" w:rsidRDefault="00E2679C" w:rsidP="00E2679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2,671</w:t>
            </w:r>
          </w:p>
        </w:tc>
        <w:tc>
          <w:tcPr>
            <w:tcW w:w="270" w:type="dxa"/>
            <w:vAlign w:val="bottom"/>
          </w:tcPr>
          <w:p w14:paraId="39624360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09BF949E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15B5239A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6123993E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  <w:vAlign w:val="bottom"/>
          </w:tcPr>
          <w:p w14:paraId="2DBAD89C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vAlign w:val="bottom"/>
          </w:tcPr>
          <w:p w14:paraId="7414A086" w14:textId="77777777" w:rsidR="00E2679C" w:rsidRPr="00153A80" w:rsidRDefault="00E2679C" w:rsidP="00E2679C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65F3C4D" w14:textId="77777777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E99271F" w14:textId="77777777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47E9F3C" w14:textId="77777777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38AFABDF" w14:textId="77777777" w:rsidR="00E2679C" w:rsidRPr="00153A80" w:rsidRDefault="00E2679C" w:rsidP="00E2679C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BF52DC" w:rsidRPr="00BE5913" w14:paraId="2A7644E7" w14:textId="77777777" w:rsidTr="00E2679C">
        <w:tc>
          <w:tcPr>
            <w:tcW w:w="2429" w:type="dxa"/>
            <w:gridSpan w:val="2"/>
          </w:tcPr>
          <w:p w14:paraId="1EC25094" w14:textId="4695A919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7" w:type="dxa"/>
            <w:vAlign w:val="bottom"/>
          </w:tcPr>
          <w:p w14:paraId="1F9A1150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496F1D7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5DC8C5C1" w14:textId="07D82312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249,227</w:t>
            </w:r>
          </w:p>
        </w:tc>
        <w:tc>
          <w:tcPr>
            <w:tcW w:w="272" w:type="dxa"/>
            <w:vAlign w:val="bottom"/>
          </w:tcPr>
          <w:p w14:paraId="7A5778AB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8BD261F" w14:textId="101796D8" w:rsidR="00BF52DC" w:rsidRPr="00E2679C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vAlign w:val="bottom"/>
          </w:tcPr>
          <w:p w14:paraId="5B6C1940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5D11899C" w14:textId="22C0586C" w:rsidR="00BF52DC" w:rsidRPr="00E2679C" w:rsidRDefault="00BF52DC" w:rsidP="009A0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0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D90BF4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5AC40CC" w14:textId="336B248B" w:rsidR="00BF52DC" w:rsidRPr="00E2679C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C3E8B95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67D92D1" w14:textId="4B27EB8D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249,227</w:t>
            </w:r>
          </w:p>
        </w:tc>
      </w:tr>
      <w:tr w:rsidR="00BF52DC" w:rsidRPr="00BE5913" w14:paraId="5F817327" w14:textId="77777777" w:rsidTr="00E2679C">
        <w:tc>
          <w:tcPr>
            <w:tcW w:w="2429" w:type="dxa"/>
            <w:gridSpan w:val="2"/>
          </w:tcPr>
          <w:p w14:paraId="163E17C1" w14:textId="66E01A79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7" w:type="dxa"/>
            <w:vAlign w:val="bottom"/>
          </w:tcPr>
          <w:p w14:paraId="672205AD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F40B164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0FE20041" w14:textId="529F5C8D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(261,032)</w:t>
            </w:r>
          </w:p>
        </w:tc>
        <w:tc>
          <w:tcPr>
            <w:tcW w:w="272" w:type="dxa"/>
            <w:vAlign w:val="bottom"/>
          </w:tcPr>
          <w:p w14:paraId="6C30768E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A412797" w14:textId="46AE7081" w:rsidR="00BF52DC" w:rsidRPr="00E2679C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7" w:type="dxa"/>
            <w:vAlign w:val="bottom"/>
          </w:tcPr>
          <w:p w14:paraId="50988506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063427BA" w14:textId="2D1ED231" w:rsidR="00BF52DC" w:rsidRPr="00E2679C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E4B74E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  <w:vAlign w:val="bottom"/>
          </w:tcPr>
          <w:p w14:paraId="7658EFAB" w14:textId="127266AA" w:rsidR="00BF52DC" w:rsidRPr="00E2679C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EF6623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2E1FAA" w14:textId="2D57E341" w:rsidR="00BF52DC" w:rsidRPr="00E2679C" w:rsidRDefault="00BF52DC" w:rsidP="009A081E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(261,032)</w:t>
            </w:r>
          </w:p>
        </w:tc>
      </w:tr>
      <w:tr w:rsidR="000965DB" w:rsidRPr="00BE5913" w14:paraId="30E614F4" w14:textId="77777777" w:rsidTr="00E2679C">
        <w:tc>
          <w:tcPr>
            <w:tcW w:w="2429" w:type="dxa"/>
            <w:gridSpan w:val="2"/>
          </w:tcPr>
          <w:p w14:paraId="042B9A6E" w14:textId="77777777" w:rsidR="000965DB" w:rsidRPr="00E2679C" w:rsidRDefault="000965DB" w:rsidP="000965DB">
            <w:pPr>
              <w:tabs>
                <w:tab w:val="clear" w:pos="227"/>
                <w:tab w:val="left" w:pos="177"/>
              </w:tabs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17D019B9" w14:textId="1EAC1363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 xml:space="preserve">21,699 </w:t>
            </w:r>
          </w:p>
        </w:tc>
        <w:tc>
          <w:tcPr>
            <w:tcW w:w="270" w:type="dxa"/>
            <w:vAlign w:val="bottom"/>
          </w:tcPr>
          <w:p w14:paraId="257784AF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7529E312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62F91DE7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9FD0435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  <w:vAlign w:val="bottom"/>
          </w:tcPr>
          <w:p w14:paraId="4A971E33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226E662B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05238B8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  <w:vAlign w:val="bottom"/>
          </w:tcPr>
          <w:p w14:paraId="6D56AE0D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3160264E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50AA50AE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BF52DC" w:rsidRPr="00BE5913" w14:paraId="40E787CA" w14:textId="77777777" w:rsidTr="00E2679C">
        <w:tc>
          <w:tcPr>
            <w:tcW w:w="2429" w:type="dxa"/>
            <w:gridSpan w:val="2"/>
          </w:tcPr>
          <w:p w14:paraId="05BEA425" w14:textId="7954B963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7" w:type="dxa"/>
            <w:tcBorders>
              <w:left w:val="nil"/>
              <w:right w:val="nil"/>
            </w:tcBorders>
            <w:vAlign w:val="bottom"/>
          </w:tcPr>
          <w:p w14:paraId="7DABC833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22C4589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  <w:vAlign w:val="bottom"/>
          </w:tcPr>
          <w:p w14:paraId="37748019" w14:textId="5B08BD82" w:rsidR="00BF52DC" w:rsidRPr="00153A80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60,440</w:t>
            </w:r>
          </w:p>
        </w:tc>
        <w:tc>
          <w:tcPr>
            <w:tcW w:w="272" w:type="dxa"/>
            <w:vAlign w:val="bottom"/>
          </w:tcPr>
          <w:p w14:paraId="0B630512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0C629AD" w14:textId="3566C61B" w:rsidR="00BF52DC" w:rsidRPr="00153A80" w:rsidRDefault="00BF52DC" w:rsidP="009A081E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60,110</w:t>
            </w:r>
          </w:p>
        </w:tc>
        <w:tc>
          <w:tcPr>
            <w:tcW w:w="277" w:type="dxa"/>
            <w:vAlign w:val="bottom"/>
          </w:tcPr>
          <w:p w14:paraId="7D39BD24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  <w:vAlign w:val="bottom"/>
          </w:tcPr>
          <w:p w14:paraId="2B1A127A" w14:textId="76048891" w:rsidR="00BF52DC" w:rsidRPr="000965DB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59,287</w:t>
            </w:r>
          </w:p>
        </w:tc>
        <w:tc>
          <w:tcPr>
            <w:tcW w:w="270" w:type="dxa"/>
            <w:gridSpan w:val="2"/>
            <w:vAlign w:val="bottom"/>
          </w:tcPr>
          <w:p w14:paraId="2243AAAA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  <w:vAlign w:val="bottom"/>
          </w:tcPr>
          <w:p w14:paraId="18F6F528" w14:textId="159BC34D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27B840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6FD45C58" w14:textId="02AA0A02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179,837</w:t>
            </w:r>
          </w:p>
        </w:tc>
      </w:tr>
      <w:tr w:rsidR="00BF52DC" w:rsidRPr="00BE5913" w14:paraId="4EFD2182" w14:textId="77777777" w:rsidTr="00E2679C">
        <w:tc>
          <w:tcPr>
            <w:tcW w:w="2429" w:type="dxa"/>
            <w:gridSpan w:val="2"/>
          </w:tcPr>
          <w:p w14:paraId="0D5138E9" w14:textId="6BDAB021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10509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22ADB33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27FE76" w14:textId="74FC07B0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(64,647)</w:t>
            </w:r>
          </w:p>
        </w:tc>
        <w:tc>
          <w:tcPr>
            <w:tcW w:w="272" w:type="dxa"/>
            <w:vAlign w:val="bottom"/>
          </w:tcPr>
          <w:p w14:paraId="7659A86A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9EE983" w14:textId="3311597C" w:rsidR="00BF52DC" w:rsidRPr="00153A80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63,433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33712779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704217B" w14:textId="5158F5AD" w:rsidR="00BF52DC" w:rsidRPr="000965DB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0965D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62,56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4851AF7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6840CF" w14:textId="104C1D42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8B1F31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38540C" w14:textId="7CCC62FF" w:rsidR="00BF52DC" w:rsidRPr="00153A80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190,643</w:t>
            </w:r>
            <w:r w:rsidRPr="00FE4DE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65DB" w:rsidRPr="00BE5913" w14:paraId="363116FC" w14:textId="77777777" w:rsidTr="00E2679C">
        <w:tc>
          <w:tcPr>
            <w:tcW w:w="2429" w:type="dxa"/>
            <w:gridSpan w:val="2"/>
          </w:tcPr>
          <w:p w14:paraId="5FFB4733" w14:textId="77777777" w:rsidR="000965DB" w:rsidRPr="00153A80" w:rsidRDefault="000965DB" w:rsidP="000965DB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E75A9A" w14:textId="4D8BC48F" w:rsidR="000965DB" w:rsidRPr="00E2679C" w:rsidRDefault="000965DB" w:rsidP="000965DB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24,370</w:t>
            </w:r>
          </w:p>
        </w:tc>
        <w:tc>
          <w:tcPr>
            <w:tcW w:w="270" w:type="dxa"/>
            <w:vAlign w:val="bottom"/>
          </w:tcPr>
          <w:p w14:paraId="578B8F13" w14:textId="77777777" w:rsidR="000965DB" w:rsidRPr="00E2679C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FCB089" w14:textId="50706AF6" w:rsidR="000965DB" w:rsidRPr="00E2679C" w:rsidRDefault="000965DB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E938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16,012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3C0D2913" w14:textId="77777777" w:rsidR="000965DB" w:rsidRPr="00E2679C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ED854F" w14:textId="4E16665A" w:rsidR="000965DB" w:rsidRPr="00E2679C" w:rsidRDefault="000965DB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F52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3,323</w:t>
            </w: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36200583" w14:textId="77777777" w:rsidR="000965DB" w:rsidRPr="00E2679C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8035F4" w14:textId="09F04963" w:rsidR="000965DB" w:rsidRPr="000965DB" w:rsidRDefault="000965DB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965D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(3,276)</w:t>
            </w:r>
          </w:p>
        </w:tc>
        <w:tc>
          <w:tcPr>
            <w:tcW w:w="270" w:type="dxa"/>
            <w:gridSpan w:val="2"/>
            <w:vAlign w:val="bottom"/>
          </w:tcPr>
          <w:p w14:paraId="22A2906F" w14:textId="77777777" w:rsidR="000965DB" w:rsidRPr="00E2679C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8BAE0B" w14:textId="32F7AE43" w:rsidR="000965DB" w:rsidRPr="00E2679C" w:rsidRDefault="000965DB" w:rsidP="00096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6A0ACEA" w14:textId="77777777" w:rsidR="000965DB" w:rsidRPr="00E2679C" w:rsidRDefault="000965DB" w:rsidP="000965D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693CF" w14:textId="5992D807" w:rsidR="000965DB" w:rsidRPr="00E2679C" w:rsidRDefault="000965DB" w:rsidP="000965D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FE4D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93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BF52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93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53A80" w:rsidRPr="00BE5913" w14:paraId="7C81FF41" w14:textId="77777777" w:rsidTr="00E2679C">
        <w:tc>
          <w:tcPr>
            <w:tcW w:w="2404" w:type="dxa"/>
          </w:tcPr>
          <w:p w14:paraId="29B01296" w14:textId="77777777" w:rsidR="00153A80" w:rsidRPr="00153A80" w:rsidRDefault="00153A80" w:rsidP="00153A80">
            <w:pPr>
              <w:tabs>
                <w:tab w:val="clear" w:pos="227"/>
                <w:tab w:val="clear" w:pos="454"/>
                <w:tab w:val="left" w:pos="613"/>
              </w:tabs>
              <w:spacing w:line="232" w:lineRule="auto"/>
              <w:ind w:left="343" w:right="-24" w:hanging="9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2C5DD6E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5BCCB61A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5772E7EC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6E3838D3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DE8ECA9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33" w:lineRule="auto"/>
              <w:ind w:left="-1365" w:right="248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  <w:vAlign w:val="center"/>
          </w:tcPr>
          <w:p w14:paraId="6BCC12E4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EFDACA4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4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4D4D423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63DB2445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3" w:lineRule="auto"/>
              <w:ind w:left="-1365" w:right="25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90B57EF" w14:textId="77777777" w:rsidR="00153A80" w:rsidRPr="00153A80" w:rsidRDefault="00153A80" w:rsidP="00C77408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7339691A" w14:textId="77777777" w:rsidR="00153A80" w:rsidRPr="00153A80" w:rsidRDefault="00153A80" w:rsidP="00C77408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</w:tr>
      <w:tr w:rsidR="00403DE5" w:rsidRPr="00BE5913" w14:paraId="3C3EB270" w14:textId="77777777" w:rsidTr="00E2679C">
        <w:tc>
          <w:tcPr>
            <w:tcW w:w="2404" w:type="dxa"/>
          </w:tcPr>
          <w:p w14:paraId="201F02FA" w14:textId="77777777" w:rsidR="00B73E61" w:rsidRPr="00BE5913" w:rsidRDefault="00B73E61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</w:tcPr>
          <w:p w14:paraId="60C204D0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3F9128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37B06D18" w14:textId="77777777" w:rsidR="00B73E61" w:rsidRPr="00BE5913" w:rsidRDefault="00B73E61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06560917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DA762E4" w14:textId="77777777" w:rsidR="00B73E61" w:rsidRPr="00BE5913" w:rsidRDefault="00B73E61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09898CC3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</w:tcPr>
          <w:p w14:paraId="7CE9D6B3" w14:textId="77777777" w:rsidR="00B73E61" w:rsidRPr="00BE5913" w:rsidRDefault="00B73E6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1DE8445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40850CA1" w14:textId="77777777" w:rsidR="00B73E61" w:rsidRPr="00BE5913" w:rsidRDefault="00B73E6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253DB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4A97CA74" w14:textId="77777777" w:rsidR="00B73E61" w:rsidRPr="00BE5913" w:rsidRDefault="00B73E61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0BDF8767" w14:textId="77777777" w:rsidTr="00E2679C">
        <w:tc>
          <w:tcPr>
            <w:tcW w:w="2404" w:type="dxa"/>
          </w:tcPr>
          <w:p w14:paraId="50EB7F53" w14:textId="77777777" w:rsidR="00E2679C" w:rsidRPr="00BE5913" w:rsidRDefault="00E2679C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</w:tcPr>
          <w:p w14:paraId="75806B31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D210C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5909B914" w14:textId="77777777" w:rsidR="00E2679C" w:rsidRPr="00BE5913" w:rsidRDefault="00E2679C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650E076F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6401EFD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44F1BECE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</w:tcPr>
          <w:p w14:paraId="0931B816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36FCFE6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03879555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88B24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427E8C77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37CB5870" w14:textId="77777777" w:rsidTr="00E2679C">
        <w:tc>
          <w:tcPr>
            <w:tcW w:w="2404" w:type="dxa"/>
          </w:tcPr>
          <w:p w14:paraId="1DBDE8FA" w14:textId="77777777" w:rsidR="00E2679C" w:rsidRPr="00BE5913" w:rsidRDefault="00E2679C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</w:tcPr>
          <w:p w14:paraId="199F7FB6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6F32822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095770FA" w14:textId="77777777" w:rsidR="00E2679C" w:rsidRPr="00BE5913" w:rsidRDefault="00E2679C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A95EB60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473C9CB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49115DC4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</w:tcPr>
          <w:p w14:paraId="3A470D0F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2CCBEA8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13BB1471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0BEBA0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635B11EB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2679C" w:rsidRPr="00BE5913" w14:paraId="6A20B42D" w14:textId="77777777" w:rsidTr="00E2679C">
        <w:tc>
          <w:tcPr>
            <w:tcW w:w="2404" w:type="dxa"/>
          </w:tcPr>
          <w:p w14:paraId="74CC59C1" w14:textId="77777777" w:rsidR="00E2679C" w:rsidRPr="00BE5913" w:rsidRDefault="00E2679C" w:rsidP="00BE5913">
            <w:pPr>
              <w:tabs>
                <w:tab w:val="clear" w:pos="227"/>
                <w:tab w:val="left" w:pos="250"/>
              </w:tabs>
              <w:spacing w:line="232" w:lineRule="auto"/>
              <w:ind w:left="425" w:right="-24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tcBorders>
              <w:left w:val="nil"/>
              <w:bottom w:val="nil"/>
              <w:right w:val="nil"/>
            </w:tcBorders>
          </w:tcPr>
          <w:p w14:paraId="5E9C4702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C5D0858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</w:tcPr>
          <w:p w14:paraId="0815F209" w14:textId="77777777" w:rsidR="00E2679C" w:rsidRPr="00BE5913" w:rsidRDefault="00E2679C" w:rsidP="00BE5913">
            <w:pPr>
              <w:tabs>
                <w:tab w:val="clear" w:pos="454"/>
                <w:tab w:val="clear" w:pos="680"/>
                <w:tab w:val="clear" w:pos="907"/>
              </w:tabs>
              <w:spacing w:line="232" w:lineRule="auto"/>
              <w:ind w:left="-1993" w:hanging="163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CF3037C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21D97913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003" w:right="75" w:hanging="733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2F069D41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</w:tcPr>
          <w:p w14:paraId="2BCB87CD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right="16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A259E5D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bottom w:val="nil"/>
              <w:right w:val="nil"/>
            </w:tcBorders>
          </w:tcPr>
          <w:p w14:paraId="503915EC" w14:textId="77777777" w:rsidR="00E2679C" w:rsidRPr="00BE5913" w:rsidRDefault="00E2679C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160" w:hanging="82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AEB28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nil"/>
              <w:right w:val="nil"/>
            </w:tcBorders>
          </w:tcPr>
          <w:p w14:paraId="72EC3100" w14:textId="77777777" w:rsidR="00E2679C" w:rsidRPr="00BE5913" w:rsidRDefault="00E2679C" w:rsidP="00BE5913">
            <w:pPr>
              <w:tabs>
                <w:tab w:val="decimal" w:pos="708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D7511" w:rsidRPr="00BE5913" w14:paraId="0C632931" w14:textId="77777777" w:rsidTr="00E2679C">
        <w:tc>
          <w:tcPr>
            <w:tcW w:w="2404" w:type="dxa"/>
            <w:vAlign w:val="bottom"/>
          </w:tcPr>
          <w:p w14:paraId="41A0C6D4" w14:textId="21D3C3D9" w:rsidR="000D7511" w:rsidRPr="00BE5913" w:rsidRDefault="000D7511" w:rsidP="00BE5913">
            <w:pPr>
              <w:spacing w:line="232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585DDA" w:rsidRPr="00BE591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306" w:type="dxa"/>
            <w:gridSpan w:val="14"/>
            <w:vAlign w:val="bottom"/>
          </w:tcPr>
          <w:p w14:paraId="4FF88716" w14:textId="77777777" w:rsidR="000D7511" w:rsidRPr="00BE5913" w:rsidRDefault="000D751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09" w:right="-10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D7511" w:rsidRPr="00BE5913" w14:paraId="4E0ED815" w14:textId="77777777" w:rsidTr="00E2679C">
        <w:tc>
          <w:tcPr>
            <w:tcW w:w="2404" w:type="dxa"/>
            <w:hideMark/>
          </w:tcPr>
          <w:p w14:paraId="532FFA3E" w14:textId="77777777" w:rsidR="000D7511" w:rsidRPr="00BE5913" w:rsidRDefault="000D7511" w:rsidP="00BE5913">
            <w:pPr>
              <w:spacing w:line="232" w:lineRule="auto"/>
              <w:ind w:left="250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หนี้สินทางการเงินที่ไม่ใช่อนุพันธ์ </w:t>
            </w:r>
          </w:p>
        </w:tc>
        <w:tc>
          <w:tcPr>
            <w:tcW w:w="1192" w:type="dxa"/>
            <w:gridSpan w:val="2"/>
          </w:tcPr>
          <w:p w14:paraId="729FF443" w14:textId="77777777" w:rsidR="000D7511" w:rsidRPr="00BE5913" w:rsidRDefault="000D7511" w:rsidP="00BE5913">
            <w:pPr>
              <w:tabs>
                <w:tab w:val="decimal" w:pos="708"/>
              </w:tabs>
              <w:spacing w:line="232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D6AA313" w14:textId="77777777" w:rsidR="000D7511" w:rsidRPr="00BE5913" w:rsidRDefault="000D7511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EFF101A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1A19AD8F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240104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" w:type="dxa"/>
          </w:tcPr>
          <w:p w14:paraId="0E47EDE4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787E0BD5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698D993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DFA529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ECFD7AF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6921A7C" w14:textId="77777777" w:rsidR="000D7511" w:rsidRPr="00BE5913" w:rsidRDefault="000D7511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0B67" w:rsidRPr="00BE5913" w14:paraId="6FEAF7FF" w14:textId="77777777" w:rsidTr="007148F4">
        <w:trPr>
          <w:trHeight w:val="488"/>
        </w:trPr>
        <w:tc>
          <w:tcPr>
            <w:tcW w:w="2404" w:type="dxa"/>
            <w:vAlign w:val="center"/>
            <w:hideMark/>
          </w:tcPr>
          <w:p w14:paraId="2A847556" w14:textId="77777777" w:rsidR="00BD0B67" w:rsidRPr="00BE5913" w:rsidRDefault="00BD0B67" w:rsidP="00BE5913">
            <w:pPr>
              <w:spacing w:line="232" w:lineRule="auto"/>
              <w:ind w:left="250" w:right="-24" w:hanging="73"/>
              <w:rPr>
                <w:rFonts w:ascii="Angsana New" w:hAnsi="Angsana New" w:cs="Cordi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Pr="00BE5913">
              <w:rPr>
                <w:rFonts w:ascii="Angsana New" w:hAnsi="Angsana New"/>
                <w:sz w:val="28"/>
                <w:szCs w:val="28"/>
              </w:rPr>
              <w:t>*</w:t>
            </w:r>
          </w:p>
        </w:tc>
        <w:tc>
          <w:tcPr>
            <w:tcW w:w="1192" w:type="dxa"/>
            <w:gridSpan w:val="2"/>
            <w:vAlign w:val="bottom"/>
          </w:tcPr>
          <w:p w14:paraId="37BC9825" w14:textId="7D7D907C" w:rsidR="00BD0B67" w:rsidRPr="00143DC3" w:rsidRDefault="00A93E03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BD0B67"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6241" w:rsidRPr="00BE5913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="00BD0B67"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25981C" w14:textId="77777777" w:rsidR="00BD0B67" w:rsidRPr="00BE5913" w:rsidRDefault="00BD0B67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2138A7F4" w14:textId="36917222" w:rsidR="00BD0B67" w:rsidRPr="00BE5913" w:rsidRDefault="00016241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BD0B67"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72" w:type="dxa"/>
            <w:vAlign w:val="bottom"/>
          </w:tcPr>
          <w:p w14:paraId="158FF005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0F681E" w14:textId="0E6D8BE2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7" w:type="dxa"/>
            <w:vAlign w:val="bottom"/>
          </w:tcPr>
          <w:p w14:paraId="5A1A199E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0657EA9" w14:textId="1555FA46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343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0B8C408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1A3BDD" w14:textId="0650F1EF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777C1B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9AF662" w14:textId="56BAE42D" w:rsidR="00BD0B67" w:rsidRPr="00BE5913" w:rsidRDefault="00016241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BD0B67" w:rsidRPr="00BE591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E591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D0B67" w:rsidRPr="00BE5913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BD0B67" w:rsidRPr="00BE5913" w14:paraId="1B6CA62B" w14:textId="77777777" w:rsidTr="00DA32EF">
        <w:trPr>
          <w:trHeight w:val="623"/>
        </w:trPr>
        <w:tc>
          <w:tcPr>
            <w:tcW w:w="2404" w:type="dxa"/>
            <w:vAlign w:val="center"/>
            <w:hideMark/>
          </w:tcPr>
          <w:p w14:paraId="2438EF25" w14:textId="77777777" w:rsidR="00BD0B67" w:rsidRPr="00BE5913" w:rsidRDefault="00BD0B67" w:rsidP="00BE5913">
            <w:pPr>
              <w:spacing w:line="232" w:lineRule="auto"/>
              <w:ind w:left="250" w:right="-24" w:hanging="73"/>
              <w:rPr>
                <w:rFonts w:ascii="Angsana New" w:hAnsi="Angsana New" w:cs="Times New Roman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192" w:type="dxa"/>
            <w:gridSpan w:val="2"/>
            <w:vAlign w:val="bottom"/>
          </w:tcPr>
          <w:p w14:paraId="719B257D" w14:textId="35009750" w:rsidR="00BD0B67" w:rsidRPr="00BE591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2,917,525 </w:t>
            </w:r>
          </w:p>
        </w:tc>
        <w:tc>
          <w:tcPr>
            <w:tcW w:w="270" w:type="dxa"/>
            <w:vAlign w:val="bottom"/>
          </w:tcPr>
          <w:p w14:paraId="67FA0F63" w14:textId="77777777" w:rsidR="00BD0B67" w:rsidRPr="00BE5913" w:rsidRDefault="00BD0B67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07120BA9" w14:textId="18F93593" w:rsidR="00BD0B67" w:rsidRPr="00BE5913" w:rsidRDefault="00DA32EF" w:rsidP="00DA3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32"/>
              </w:tabs>
              <w:spacing w:line="232" w:lineRule="auto"/>
              <w:ind w:left="-1365" w:right="336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BD0B67"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  <w:vAlign w:val="bottom"/>
          </w:tcPr>
          <w:p w14:paraId="5A55FD7A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77836" w14:textId="7782579C" w:rsidR="00BD0B67" w:rsidRPr="00BE5913" w:rsidRDefault="00DA32EF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>3,027,196</w:t>
            </w:r>
          </w:p>
        </w:tc>
        <w:tc>
          <w:tcPr>
            <w:tcW w:w="277" w:type="dxa"/>
            <w:vAlign w:val="bottom"/>
          </w:tcPr>
          <w:p w14:paraId="27DB7A3F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1B23E2EF" w14:textId="1A0CFAA9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left" w:pos="429"/>
              </w:tabs>
              <w:spacing w:line="232" w:lineRule="auto"/>
              <w:ind w:left="-1365" w:right="34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AC5B9B9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5FB1451" w14:textId="76A04504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48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472550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E19B61F" w14:textId="0DB5BB91" w:rsidR="00BD0B67" w:rsidRPr="00BE591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3,027,196 </w:t>
            </w:r>
          </w:p>
        </w:tc>
      </w:tr>
      <w:tr w:rsidR="00BD0B67" w:rsidRPr="00BE5913" w14:paraId="43785FBB" w14:textId="77777777" w:rsidTr="00E2679C">
        <w:tc>
          <w:tcPr>
            <w:tcW w:w="2404" w:type="dxa"/>
            <w:vAlign w:val="center"/>
            <w:hideMark/>
          </w:tcPr>
          <w:p w14:paraId="322F9078" w14:textId="77777777" w:rsidR="00BD0B67" w:rsidRPr="00BE5913" w:rsidRDefault="00BD0B67" w:rsidP="00BE5913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192" w:type="dxa"/>
            <w:gridSpan w:val="2"/>
          </w:tcPr>
          <w:p w14:paraId="65C6250E" w14:textId="04FB261D" w:rsidR="00BD0B67" w:rsidRPr="00143DC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DC3">
              <w:rPr>
                <w:rFonts w:asciiTheme="majorBidi" w:hAnsiTheme="majorBidi" w:cstheme="majorBidi"/>
                <w:sz w:val="28"/>
                <w:szCs w:val="28"/>
              </w:rPr>
              <w:t>66,331,688</w:t>
            </w:r>
          </w:p>
        </w:tc>
        <w:tc>
          <w:tcPr>
            <w:tcW w:w="270" w:type="dxa"/>
            <w:vAlign w:val="center"/>
          </w:tcPr>
          <w:p w14:paraId="7D8885A4" w14:textId="77777777" w:rsidR="00BD0B67" w:rsidRPr="00BE5913" w:rsidRDefault="00BD0B67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</w:tcPr>
          <w:p w14:paraId="797BD292" w14:textId="263CD727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17,233,381</w:t>
            </w:r>
          </w:p>
        </w:tc>
        <w:tc>
          <w:tcPr>
            <w:tcW w:w="272" w:type="dxa"/>
          </w:tcPr>
          <w:p w14:paraId="1E4A1DC2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64528D" w14:textId="0CCCE50E" w:rsidR="00BD0B67" w:rsidRPr="00BE591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DC3">
              <w:rPr>
                <w:rFonts w:asciiTheme="majorBidi" w:hAnsiTheme="majorBidi" w:cstheme="majorBidi"/>
                <w:sz w:val="28"/>
                <w:szCs w:val="28"/>
              </w:rPr>
              <w:t>29,682,583</w:t>
            </w:r>
          </w:p>
        </w:tc>
        <w:tc>
          <w:tcPr>
            <w:tcW w:w="277" w:type="dxa"/>
          </w:tcPr>
          <w:p w14:paraId="4FBFB21B" w14:textId="77777777" w:rsidR="00BD0B67" w:rsidRPr="00BE5913" w:rsidRDefault="00BD0B67" w:rsidP="00BE5913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</w:tcPr>
          <w:p w14:paraId="08208935" w14:textId="4E343510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23,007,086</w:t>
            </w:r>
          </w:p>
        </w:tc>
        <w:tc>
          <w:tcPr>
            <w:tcW w:w="270" w:type="dxa"/>
            <w:gridSpan w:val="2"/>
          </w:tcPr>
          <w:p w14:paraId="633C7019" w14:textId="77777777" w:rsidR="00BD0B67" w:rsidRPr="00BE5913" w:rsidRDefault="00BD0B67" w:rsidP="00BE5913">
            <w:pPr>
              <w:tabs>
                <w:tab w:val="clear" w:pos="680"/>
                <w:tab w:val="left" w:pos="720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0A5519D" w14:textId="305EF5E2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left" w:pos="260"/>
              </w:tabs>
              <w:spacing w:line="232" w:lineRule="auto"/>
              <w:ind w:left="-1365" w:right="-2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855,593</w:t>
            </w:r>
          </w:p>
        </w:tc>
        <w:tc>
          <w:tcPr>
            <w:tcW w:w="270" w:type="dxa"/>
          </w:tcPr>
          <w:p w14:paraId="0138C869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A6D057C" w14:textId="4A752AB7" w:rsidR="00BD0B67" w:rsidRPr="00BE591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>70,778,643</w:t>
            </w:r>
          </w:p>
        </w:tc>
      </w:tr>
      <w:tr w:rsidR="00403DE5" w:rsidRPr="00BE5913" w14:paraId="11C486B9" w14:textId="77777777" w:rsidTr="00E2679C">
        <w:tc>
          <w:tcPr>
            <w:tcW w:w="2404" w:type="dxa"/>
            <w:vAlign w:val="center"/>
            <w:hideMark/>
          </w:tcPr>
          <w:p w14:paraId="7BFD6DB5" w14:textId="77777777" w:rsidR="00BD0B67" w:rsidRPr="00BE5913" w:rsidRDefault="00BD0B67" w:rsidP="00BE5913">
            <w:pPr>
              <w:spacing w:line="232" w:lineRule="auto"/>
              <w:ind w:left="73" w:right="-24" w:firstLine="87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6C4B8" w14:textId="3E7AAAD5" w:rsidR="00BD0B67" w:rsidRPr="00143DC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43DC3">
              <w:rPr>
                <w:rFonts w:asciiTheme="majorBidi" w:hAnsiTheme="majorBidi" w:cstheme="majorBidi"/>
                <w:sz w:val="28"/>
                <w:szCs w:val="28"/>
              </w:rPr>
              <w:t>42,703</w:t>
            </w:r>
          </w:p>
        </w:tc>
        <w:tc>
          <w:tcPr>
            <w:tcW w:w="270" w:type="dxa"/>
            <w:vAlign w:val="center"/>
          </w:tcPr>
          <w:p w14:paraId="3595AC5F" w14:textId="77777777" w:rsidR="00BD0B67" w:rsidRPr="00BE5913" w:rsidRDefault="00BD0B67" w:rsidP="00BE5913">
            <w:pPr>
              <w:tabs>
                <w:tab w:val="decimal" w:pos="708"/>
              </w:tabs>
              <w:spacing w:line="232" w:lineRule="auto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29712" w14:textId="140C19A6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22,079 </w:t>
            </w:r>
          </w:p>
        </w:tc>
        <w:tc>
          <w:tcPr>
            <w:tcW w:w="272" w:type="dxa"/>
            <w:vAlign w:val="center"/>
          </w:tcPr>
          <w:p w14:paraId="606A7038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ind w:right="65"/>
              <w:rPr>
                <w:rFonts w:asciiTheme="majorBidi" w:hAnsiTheme="majorBidi" w:cstheme="majorBidi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FF6A6" w14:textId="5DD19241" w:rsidR="00BD0B67" w:rsidRPr="00BE591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21,669 </w:t>
            </w:r>
          </w:p>
        </w:tc>
        <w:tc>
          <w:tcPr>
            <w:tcW w:w="277" w:type="dxa"/>
            <w:vAlign w:val="center"/>
          </w:tcPr>
          <w:p w14:paraId="72862421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left" w:pos="720"/>
                <w:tab w:val="decimal" w:pos="890"/>
              </w:tabs>
              <w:spacing w:line="232" w:lineRule="auto"/>
              <w:ind w:left="-1365" w:right="251" w:hanging="10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250080" w14:textId="1E0425F4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spacing w:line="232" w:lineRule="auto"/>
              <w:ind w:left="-1365" w:right="73" w:hanging="109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133 </w:t>
            </w:r>
          </w:p>
        </w:tc>
        <w:tc>
          <w:tcPr>
            <w:tcW w:w="270" w:type="dxa"/>
            <w:gridSpan w:val="2"/>
            <w:vAlign w:val="center"/>
          </w:tcPr>
          <w:p w14:paraId="6990E160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30686" w14:textId="076D53E7" w:rsidR="00BD0B67" w:rsidRPr="00BE5913" w:rsidRDefault="00BD0B6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</w:tabs>
              <w:spacing w:line="232" w:lineRule="auto"/>
              <w:ind w:left="-558" w:right="255" w:hanging="8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8BE3D0A" w14:textId="77777777" w:rsidR="00BD0B67" w:rsidRPr="00BE5913" w:rsidRDefault="00BD0B67" w:rsidP="00BE5913">
            <w:pPr>
              <w:tabs>
                <w:tab w:val="clear" w:pos="680"/>
                <w:tab w:val="clear" w:pos="907"/>
                <w:tab w:val="decimal" w:pos="890"/>
              </w:tabs>
              <w:spacing w:line="232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3873EF" w14:textId="78FC9188" w:rsidR="00BD0B67" w:rsidRPr="00BE5913" w:rsidRDefault="00BD0B67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0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sz w:val="28"/>
                <w:szCs w:val="28"/>
              </w:rPr>
              <w:t xml:space="preserve"> 43,881 </w:t>
            </w:r>
          </w:p>
        </w:tc>
      </w:tr>
      <w:tr w:rsidR="00153A80" w:rsidRPr="00BE5913" w14:paraId="250BCED9" w14:textId="77777777" w:rsidTr="00E2679C">
        <w:tc>
          <w:tcPr>
            <w:tcW w:w="2404" w:type="dxa"/>
          </w:tcPr>
          <w:p w14:paraId="3B711417" w14:textId="77777777" w:rsidR="00153A80" w:rsidRPr="00BE5913" w:rsidRDefault="00153A80" w:rsidP="00BE5913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1C88A0" w14:textId="60954EE8" w:rsidR="00153A80" w:rsidRPr="00BE5913" w:rsidRDefault="00153A80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69,791,270</w:t>
            </w:r>
          </w:p>
        </w:tc>
        <w:tc>
          <w:tcPr>
            <w:tcW w:w="270" w:type="dxa"/>
          </w:tcPr>
          <w:p w14:paraId="6DB24CE5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CE73F" w14:textId="25C99319" w:rsidR="00153A80" w:rsidRPr="00BE5913" w:rsidRDefault="00DA32EF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17,754,814</w:t>
            </w:r>
          </w:p>
        </w:tc>
        <w:tc>
          <w:tcPr>
            <w:tcW w:w="272" w:type="dxa"/>
          </w:tcPr>
          <w:p w14:paraId="7780580A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E7717" w14:textId="448DA001" w:rsidR="00153A80" w:rsidRPr="00143DC3" w:rsidRDefault="00DA32EF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9"/>
                <w:tab w:val="left" w:pos="790"/>
              </w:tabs>
              <w:spacing w:line="232" w:lineRule="auto"/>
              <w:ind w:left="-1365" w:right="70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3D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32,731,448</w:t>
            </w:r>
          </w:p>
        </w:tc>
        <w:tc>
          <w:tcPr>
            <w:tcW w:w="277" w:type="dxa"/>
          </w:tcPr>
          <w:p w14:paraId="52EB5FC8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65EDD" w14:textId="0F00E322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23,007,219</w:t>
            </w:r>
          </w:p>
        </w:tc>
        <w:tc>
          <w:tcPr>
            <w:tcW w:w="270" w:type="dxa"/>
            <w:gridSpan w:val="2"/>
          </w:tcPr>
          <w:p w14:paraId="17320AA5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CF24EB" w14:textId="63059A0E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855,593</w:t>
            </w:r>
          </w:p>
        </w:tc>
        <w:tc>
          <w:tcPr>
            <w:tcW w:w="270" w:type="dxa"/>
          </w:tcPr>
          <w:p w14:paraId="26C8486E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8F5D94" w14:textId="43FD9413" w:rsidR="00153A80" w:rsidRPr="00BE5913" w:rsidRDefault="00153A80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790"/>
              </w:tabs>
              <w:spacing w:line="232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74,349,074</w:t>
            </w:r>
          </w:p>
        </w:tc>
      </w:tr>
      <w:tr w:rsidR="00153A80" w:rsidRPr="00BE5913" w14:paraId="0AC95255" w14:textId="77777777" w:rsidTr="00E2679C">
        <w:tc>
          <w:tcPr>
            <w:tcW w:w="2404" w:type="dxa"/>
          </w:tcPr>
          <w:p w14:paraId="256B3842" w14:textId="77777777" w:rsidR="00153A80" w:rsidRPr="00BE5913" w:rsidRDefault="00153A80" w:rsidP="00BE5913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tcBorders>
              <w:left w:val="nil"/>
              <w:right w:val="nil"/>
            </w:tcBorders>
          </w:tcPr>
          <w:p w14:paraId="1D5A0AA7" w14:textId="77777777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777DF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09E5944" w14:textId="77777777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25D34279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4A9DB59" w14:textId="77777777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</w:tcPr>
          <w:p w14:paraId="7350B26E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left w:val="nil"/>
              <w:right w:val="nil"/>
            </w:tcBorders>
          </w:tcPr>
          <w:p w14:paraId="79DA22A3" w14:textId="77777777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406FD102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auto"/>
          </w:tcPr>
          <w:p w14:paraId="1CB21511" w14:textId="77777777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DEF0C2" w14:textId="77777777" w:rsidR="00153A80" w:rsidRPr="00BE5913" w:rsidRDefault="00153A80" w:rsidP="00BE5913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1C73C88" w14:textId="77777777" w:rsidR="00153A80" w:rsidRPr="00BE5913" w:rsidRDefault="00153A80" w:rsidP="00BE591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E2679C" w:rsidRPr="00BE5913" w14:paraId="0CE0386D" w14:textId="77777777" w:rsidTr="00E2679C">
        <w:tc>
          <w:tcPr>
            <w:tcW w:w="2429" w:type="dxa"/>
            <w:gridSpan w:val="2"/>
          </w:tcPr>
          <w:p w14:paraId="3C851BED" w14:textId="77777777" w:rsidR="00E2679C" w:rsidRPr="00BE5913" w:rsidRDefault="00E2679C" w:rsidP="007243CB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หนี้สินทางการเงินที่เป็นอนุพันธ์ 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98D19FB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A8595" w14:textId="77777777" w:rsidR="00E2679C" w:rsidRPr="00BE5913" w:rsidRDefault="00E2679C" w:rsidP="007243CB">
            <w:pPr>
              <w:tabs>
                <w:tab w:val="decimal" w:pos="706"/>
              </w:tabs>
              <w:spacing w:line="233" w:lineRule="auto"/>
              <w:ind w:left="-11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left w:val="nil"/>
              <w:right w:val="nil"/>
            </w:tcBorders>
          </w:tcPr>
          <w:p w14:paraId="1B535EFA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686F58FC" w14:textId="77777777" w:rsidR="00E2679C" w:rsidRPr="00BE5913" w:rsidRDefault="00E2679C" w:rsidP="007243CB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B5B648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7" w:type="dxa"/>
          </w:tcPr>
          <w:p w14:paraId="601EAFDC" w14:textId="77777777" w:rsidR="00E2679C" w:rsidRPr="00BE5913" w:rsidRDefault="00E2679C" w:rsidP="007243CB">
            <w:pPr>
              <w:tabs>
                <w:tab w:val="decimal" w:pos="706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9" w:type="dxa"/>
            <w:tcBorders>
              <w:left w:val="nil"/>
              <w:right w:val="nil"/>
            </w:tcBorders>
          </w:tcPr>
          <w:p w14:paraId="144D849C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CE5078B" w14:textId="77777777" w:rsidR="00E2679C" w:rsidRPr="00BE5913" w:rsidRDefault="00E2679C" w:rsidP="007243CB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</w:tcPr>
          <w:p w14:paraId="795F6C82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CD2B1BC" w14:textId="77777777" w:rsidR="00E2679C" w:rsidRPr="00BE5913" w:rsidRDefault="00E2679C" w:rsidP="007243CB">
            <w:pPr>
              <w:tabs>
                <w:tab w:val="decimal" w:pos="820"/>
              </w:tabs>
              <w:spacing w:line="233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9F9528A" w14:textId="77777777" w:rsidR="00E2679C" w:rsidRPr="00BE5913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E2679C" w:rsidRPr="00BE5913" w14:paraId="2E2AECDB" w14:textId="77777777" w:rsidTr="00E2679C">
        <w:tc>
          <w:tcPr>
            <w:tcW w:w="2429" w:type="dxa"/>
            <w:gridSpan w:val="2"/>
          </w:tcPr>
          <w:p w14:paraId="10E15B3B" w14:textId="77777777" w:rsidR="00E2679C" w:rsidRPr="00E2679C" w:rsidRDefault="00E2679C" w:rsidP="007243CB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อนุพันธ์ที่ใช้ในการป้องปันความเสี่ยง</w:t>
            </w:r>
          </w:p>
        </w:tc>
        <w:tc>
          <w:tcPr>
            <w:tcW w:w="1167" w:type="dxa"/>
          </w:tcPr>
          <w:p w14:paraId="3075B1AA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2D8852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</w:tcPr>
          <w:p w14:paraId="23D38928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</w:tcPr>
          <w:p w14:paraId="0541956F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400E64E4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</w:tcPr>
          <w:p w14:paraId="0341670F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</w:tcPr>
          <w:p w14:paraId="7F1B50F5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</w:tcPr>
          <w:p w14:paraId="55FDD525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</w:tcPr>
          <w:p w14:paraId="05E6CCE1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24E7E74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</w:tcPr>
          <w:p w14:paraId="1855C9C9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E2679C" w:rsidRPr="00BE5913" w14:paraId="631493E2" w14:textId="77777777" w:rsidTr="00E2679C">
        <w:tc>
          <w:tcPr>
            <w:tcW w:w="2429" w:type="dxa"/>
            <w:gridSpan w:val="2"/>
          </w:tcPr>
          <w:p w14:paraId="3FCD46F4" w14:textId="77777777" w:rsidR="00E2679C" w:rsidRPr="00E2679C" w:rsidRDefault="00E2679C" w:rsidP="007243CB">
            <w:pPr>
              <w:spacing w:line="233" w:lineRule="auto"/>
              <w:ind w:left="250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E2679C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67" w:type="dxa"/>
            <w:vAlign w:val="bottom"/>
          </w:tcPr>
          <w:p w14:paraId="4127DDBA" w14:textId="77777777" w:rsidR="00E2679C" w:rsidRPr="00143DC3" w:rsidRDefault="00E2679C" w:rsidP="00143D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60"/>
                <w:tab w:val="left" w:pos="720"/>
              </w:tabs>
              <w:spacing w:line="232" w:lineRule="auto"/>
              <w:ind w:left="-1365" w:hanging="109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33,611</w:t>
            </w:r>
          </w:p>
        </w:tc>
        <w:tc>
          <w:tcPr>
            <w:tcW w:w="270" w:type="dxa"/>
            <w:vAlign w:val="bottom"/>
          </w:tcPr>
          <w:p w14:paraId="3171EF4E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ind w:left="-11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7AF648CB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bottom"/>
          </w:tcPr>
          <w:p w14:paraId="55537C32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7ED06C18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7" w:type="dxa"/>
            <w:vAlign w:val="bottom"/>
          </w:tcPr>
          <w:p w14:paraId="1CCFBE12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vAlign w:val="bottom"/>
          </w:tcPr>
          <w:p w14:paraId="68BB7B00" w14:textId="77777777" w:rsidR="00E2679C" w:rsidRPr="00153A80" w:rsidRDefault="00E2679C" w:rsidP="007243CB">
            <w:pPr>
              <w:tabs>
                <w:tab w:val="decimal" w:pos="706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B6A8D42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1BA0A26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924204F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vAlign w:val="bottom"/>
          </w:tcPr>
          <w:p w14:paraId="19F83BA3" w14:textId="77777777" w:rsidR="00E2679C" w:rsidRPr="00153A80" w:rsidRDefault="00E2679C" w:rsidP="007243CB">
            <w:pPr>
              <w:tabs>
                <w:tab w:val="decimal" w:pos="820"/>
              </w:tabs>
              <w:spacing w:line="233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</w:tr>
      <w:tr w:rsidR="00BF52DC" w:rsidRPr="00BE5913" w14:paraId="631EA88C" w14:textId="77777777" w:rsidTr="00E2679C">
        <w:tc>
          <w:tcPr>
            <w:tcW w:w="2429" w:type="dxa"/>
            <w:gridSpan w:val="2"/>
          </w:tcPr>
          <w:p w14:paraId="277A43BB" w14:textId="42628BEA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C77408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กระแสเงินสดเข้า</w:t>
            </w:r>
          </w:p>
        </w:tc>
        <w:tc>
          <w:tcPr>
            <w:tcW w:w="1167" w:type="dxa"/>
            <w:vAlign w:val="bottom"/>
          </w:tcPr>
          <w:p w14:paraId="188535BA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96ADD69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23BCF1DE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512,377</w:t>
            </w:r>
          </w:p>
        </w:tc>
        <w:tc>
          <w:tcPr>
            <w:tcW w:w="272" w:type="dxa"/>
            <w:vAlign w:val="bottom"/>
          </w:tcPr>
          <w:p w14:paraId="22979AA1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13E92F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249,227</w:t>
            </w:r>
          </w:p>
        </w:tc>
        <w:tc>
          <w:tcPr>
            <w:tcW w:w="277" w:type="dxa"/>
            <w:vAlign w:val="bottom"/>
          </w:tcPr>
          <w:p w14:paraId="6FE5699E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4F11BF6B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6E950CC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FCD95A5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CF2DEBE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C57E5FB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761,604</w:t>
            </w:r>
          </w:p>
        </w:tc>
      </w:tr>
      <w:tr w:rsidR="00BF52DC" w:rsidRPr="00BE5913" w14:paraId="1E390F94" w14:textId="77777777" w:rsidTr="00E2679C">
        <w:tc>
          <w:tcPr>
            <w:tcW w:w="2429" w:type="dxa"/>
            <w:gridSpan w:val="2"/>
          </w:tcPr>
          <w:p w14:paraId="2A34DEF3" w14:textId="2AF99668" w:rsidR="00BF52DC" w:rsidRPr="00E2679C" w:rsidRDefault="00BF52DC" w:rsidP="00BF52DC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C77408">
              <w:rPr>
                <w:rFonts w:ascii="Angsana New" w:hAnsi="Angsana New"/>
                <w:sz w:val="28"/>
                <w:szCs w:val="28"/>
              </w:rPr>
              <w:t>-</w:t>
            </w:r>
            <w:r w:rsidRPr="00C77408">
              <w:rPr>
                <w:rFonts w:ascii="Angsana New" w:hAnsi="Angsana New"/>
                <w:sz w:val="28"/>
                <w:szCs w:val="28"/>
              </w:rPr>
              <w:tab/>
            </w:r>
            <w:r w:rsidRPr="00FE4DE6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กระแสเงินสดออก</w:t>
            </w:r>
          </w:p>
        </w:tc>
        <w:tc>
          <w:tcPr>
            <w:tcW w:w="1167" w:type="dxa"/>
            <w:vAlign w:val="bottom"/>
          </w:tcPr>
          <w:p w14:paraId="4959CCD2" w14:textId="77777777" w:rsidR="00BF52DC" w:rsidRPr="00153A80" w:rsidRDefault="00BF52DC" w:rsidP="00BF52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15136524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ind w:left="-110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vAlign w:val="bottom"/>
          </w:tcPr>
          <w:p w14:paraId="241BC92E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1,803</w:t>
            </w: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2" w:type="dxa"/>
            <w:vAlign w:val="bottom"/>
          </w:tcPr>
          <w:p w14:paraId="5901BEE7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0591EA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274,316</w:t>
            </w: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77BB8A5B" w14:textId="77777777" w:rsidR="00BF52DC" w:rsidRPr="00E2679C" w:rsidRDefault="00BF52DC" w:rsidP="00BF52DC">
            <w:pPr>
              <w:tabs>
                <w:tab w:val="decimal" w:pos="706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49" w:type="dxa"/>
            <w:vAlign w:val="bottom"/>
          </w:tcPr>
          <w:p w14:paraId="70B7C8C8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59E8715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9" w:type="dxa"/>
            <w:gridSpan w:val="2"/>
            <w:tcBorders>
              <w:left w:val="nil"/>
              <w:right w:val="nil"/>
            </w:tcBorders>
            <w:vAlign w:val="bottom"/>
          </w:tcPr>
          <w:p w14:paraId="3DB11628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DABDB17" w14:textId="77777777" w:rsidR="00BF52DC" w:rsidRPr="00E2679C" w:rsidRDefault="00BF52DC" w:rsidP="00BF52DC">
            <w:pPr>
              <w:tabs>
                <w:tab w:val="decimal" w:pos="820"/>
              </w:tabs>
              <w:spacing w:line="233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500E409" w14:textId="77777777" w:rsidR="00BF52DC" w:rsidRPr="00E2679C" w:rsidRDefault="00BF52DC" w:rsidP="00BF52DC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846,119</w:t>
            </w:r>
            <w:r w:rsidRPr="00E267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E2679C" w:rsidRPr="00BE5913" w14:paraId="0259A2B2" w14:textId="77777777" w:rsidTr="00E2679C">
        <w:tc>
          <w:tcPr>
            <w:tcW w:w="2429" w:type="dxa"/>
            <w:gridSpan w:val="2"/>
          </w:tcPr>
          <w:p w14:paraId="0E17603C" w14:textId="77777777" w:rsidR="00E2679C" w:rsidRPr="00153A80" w:rsidRDefault="00E2679C" w:rsidP="007243CB">
            <w:pPr>
              <w:tabs>
                <w:tab w:val="clear" w:pos="227"/>
                <w:tab w:val="clear" w:pos="454"/>
                <w:tab w:val="left" w:pos="613"/>
              </w:tabs>
              <w:spacing w:line="233" w:lineRule="auto"/>
              <w:ind w:left="43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D38B81" w14:textId="77777777" w:rsidR="00E2679C" w:rsidRPr="00E2679C" w:rsidRDefault="00E2679C" w:rsidP="00143DC3">
            <w:pPr>
              <w:pStyle w:val="acctfourfigures"/>
              <w:tabs>
                <w:tab w:val="clear" w:pos="765"/>
                <w:tab w:val="decimal" w:pos="955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33,611</w:t>
            </w:r>
          </w:p>
        </w:tc>
        <w:tc>
          <w:tcPr>
            <w:tcW w:w="270" w:type="dxa"/>
            <w:vAlign w:val="bottom"/>
          </w:tcPr>
          <w:p w14:paraId="1B9BA610" w14:textId="77777777" w:rsidR="00E2679C" w:rsidRPr="00E2679C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E7141" w14:textId="77777777" w:rsidR="00E2679C" w:rsidRPr="00E2679C" w:rsidRDefault="00E2679C" w:rsidP="007243C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59,426)</w:t>
            </w:r>
          </w:p>
        </w:tc>
        <w:tc>
          <w:tcPr>
            <w:tcW w:w="272" w:type="dxa"/>
            <w:vAlign w:val="bottom"/>
          </w:tcPr>
          <w:p w14:paraId="1F8BA25B" w14:textId="77777777" w:rsidR="00E2679C" w:rsidRPr="00E2679C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E04B6F" w14:textId="77777777" w:rsidR="00E2679C" w:rsidRPr="00E2679C" w:rsidRDefault="00E2679C" w:rsidP="007243C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25,089</w:t>
            </w: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7" w:type="dxa"/>
            <w:vAlign w:val="bottom"/>
          </w:tcPr>
          <w:p w14:paraId="19BABB04" w14:textId="77777777" w:rsidR="00E2679C" w:rsidRPr="00E2679C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A54C31" w14:textId="77777777" w:rsidR="00E2679C" w:rsidRPr="00E2679C" w:rsidRDefault="00E2679C" w:rsidP="0072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</w:tabs>
              <w:spacing w:line="233" w:lineRule="auto"/>
              <w:ind w:left="-1365" w:right="23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F68AF11" w14:textId="77777777" w:rsidR="00E2679C" w:rsidRPr="00E2679C" w:rsidRDefault="00E2679C" w:rsidP="007243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-828"/>
                <w:tab w:val="left" w:pos="720"/>
                <w:tab w:val="decimal" w:pos="820"/>
              </w:tabs>
              <w:spacing w:line="233" w:lineRule="auto"/>
              <w:ind w:left="-1365" w:right="339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111303" w14:textId="77777777" w:rsidR="00E2679C" w:rsidRPr="00E2679C" w:rsidRDefault="00E2679C" w:rsidP="007243CB">
            <w:pPr>
              <w:pStyle w:val="acctfourfigures"/>
              <w:tabs>
                <w:tab w:val="clear" w:pos="765"/>
                <w:tab w:val="decimal" w:pos="70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E2679C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0135367" w14:textId="77777777" w:rsidR="00E2679C" w:rsidRPr="00E2679C" w:rsidRDefault="00E2679C" w:rsidP="007243CB">
            <w:pPr>
              <w:tabs>
                <w:tab w:val="clear" w:pos="227"/>
                <w:tab w:val="clear" w:pos="454"/>
                <w:tab w:val="clear" w:pos="680"/>
                <w:tab w:val="left" w:pos="720"/>
                <w:tab w:val="decimal" w:pos="820"/>
              </w:tabs>
              <w:spacing w:line="233" w:lineRule="auto"/>
              <w:ind w:left="-13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734CE5" w14:textId="77777777" w:rsidR="00E2679C" w:rsidRPr="00E2679C" w:rsidRDefault="00E2679C" w:rsidP="007243CB">
            <w:pPr>
              <w:pStyle w:val="acctfourfigures"/>
              <w:tabs>
                <w:tab w:val="clear" w:pos="765"/>
                <w:tab w:val="decimal" w:pos="880"/>
              </w:tabs>
              <w:spacing w:line="228" w:lineRule="auto"/>
              <w:ind w:left="-43" w:right="-8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84,515</w:t>
            </w:r>
            <w:r w:rsidRPr="00E2679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153A80" w:rsidRPr="00BE5913" w14:paraId="22A6BE31" w14:textId="77777777" w:rsidTr="00E2679C">
        <w:tc>
          <w:tcPr>
            <w:tcW w:w="2404" w:type="dxa"/>
          </w:tcPr>
          <w:p w14:paraId="2095E05B" w14:textId="77777777" w:rsidR="00153A80" w:rsidRPr="00153A80" w:rsidRDefault="00153A80" w:rsidP="00153A80">
            <w:pPr>
              <w:spacing w:line="232" w:lineRule="auto"/>
              <w:ind w:left="73" w:right="-24" w:hanging="7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0CCD1BC" w14:textId="77777777" w:rsidR="00153A80" w:rsidRPr="00BE5913" w:rsidRDefault="00153A80" w:rsidP="00153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96E87F" w14:textId="77777777" w:rsidR="00153A80" w:rsidRPr="00BE5913" w:rsidRDefault="00153A80" w:rsidP="00153A80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right w:val="nil"/>
            </w:tcBorders>
          </w:tcPr>
          <w:p w14:paraId="046229C1" w14:textId="77777777" w:rsidR="00153A80" w:rsidRPr="00BE5913" w:rsidRDefault="00153A80" w:rsidP="00153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</w:tcPr>
          <w:p w14:paraId="44E88DE1" w14:textId="77777777" w:rsidR="00153A80" w:rsidRPr="00BE5913" w:rsidRDefault="00153A80" w:rsidP="00153A80">
            <w:pPr>
              <w:tabs>
                <w:tab w:val="decimal" w:pos="708"/>
              </w:tabs>
              <w:spacing w:line="232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897D67E" w14:textId="77777777" w:rsidR="00153A80" w:rsidRPr="00BE5913" w:rsidRDefault="00153A80" w:rsidP="00153A8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32" w:lineRule="auto"/>
              <w:ind w:left="-13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7" w:type="dxa"/>
            <w:vAlign w:val="center"/>
          </w:tcPr>
          <w:p w14:paraId="640C6CDF" w14:textId="77777777" w:rsidR="00153A80" w:rsidRPr="00BE5913" w:rsidRDefault="00153A80" w:rsidP="00153A80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BB9A3B1" w14:textId="77777777" w:rsidR="00153A80" w:rsidRPr="00BE5913" w:rsidRDefault="00153A80" w:rsidP="00153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BC9A0BB" w14:textId="77777777" w:rsidR="00153A80" w:rsidRPr="00BE5913" w:rsidRDefault="00153A80" w:rsidP="00153A80">
            <w:pPr>
              <w:tabs>
                <w:tab w:val="decimal" w:pos="708"/>
              </w:tabs>
              <w:spacing w:line="232" w:lineRule="auto"/>
              <w:ind w:left="-1365" w:right="65" w:hanging="10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280132" w14:textId="77777777" w:rsidR="00153A80" w:rsidRPr="00BE5913" w:rsidRDefault="00153A80" w:rsidP="00153A80">
            <w:pPr>
              <w:tabs>
                <w:tab w:val="clear" w:pos="227"/>
                <w:tab w:val="clear" w:pos="454"/>
                <w:tab w:val="clear" w:pos="680"/>
              </w:tabs>
              <w:spacing w:line="232" w:lineRule="auto"/>
              <w:ind w:left="-1365" w:right="65" w:hanging="1095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C2BE25" w14:textId="77777777" w:rsidR="00153A80" w:rsidRPr="00BE5913" w:rsidRDefault="00153A80" w:rsidP="00153A80">
            <w:pPr>
              <w:tabs>
                <w:tab w:val="decimal" w:pos="708"/>
              </w:tabs>
              <w:spacing w:line="232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right w:val="nil"/>
            </w:tcBorders>
          </w:tcPr>
          <w:p w14:paraId="18056956" w14:textId="77777777" w:rsidR="00153A80" w:rsidRPr="00BE5913" w:rsidRDefault="00153A80" w:rsidP="00153A8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2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4EB0C295" w14:textId="03A6FF59" w:rsidR="00881D6D" w:rsidRPr="00BE5913" w:rsidRDefault="00881D6D" w:rsidP="00BE5913">
      <w:pPr>
        <w:pStyle w:val="block"/>
        <w:spacing w:after="0" w:line="240" w:lineRule="auto"/>
        <w:ind w:left="0" w:right="-7"/>
        <w:jc w:val="thaiDistribute"/>
        <w:rPr>
          <w:rFonts w:ascii="Angsana New" w:hAnsi="Angsana New" w:cs="Angsana New"/>
          <w:i/>
          <w:iCs/>
          <w:sz w:val="28"/>
          <w:szCs w:val="28"/>
          <w:lang w:val="en-US" w:bidi="th-TH"/>
        </w:rPr>
      </w:pPr>
      <w:r w:rsidRPr="00BE5913">
        <w:rPr>
          <w:rFonts w:ascii="Angsana New" w:hAnsi="Angsana New" w:cs="Angsana New" w:hint="cs"/>
          <w:i/>
          <w:iCs/>
          <w:sz w:val="28"/>
          <w:szCs w:val="28"/>
          <w:lang w:val="en-US" w:bidi="th-TH"/>
        </w:rPr>
        <w:t xml:space="preserve">* </w:t>
      </w:r>
      <w:r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เจ้าหนี้</w:t>
      </w:r>
      <w:r w:rsidR="00982E6F"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หมุนเวียน</w:t>
      </w:r>
      <w:r w:rsidRPr="00BE5913">
        <w:rPr>
          <w:rFonts w:ascii="Angsana New" w:hAnsi="Angsana New" w:cs="Angsana New" w:hint="cs"/>
          <w:i/>
          <w:iCs/>
          <w:sz w:val="28"/>
          <w:szCs w:val="28"/>
          <w:cs/>
          <w:lang w:val="en-US" w:bidi="th-TH"/>
        </w:rPr>
        <w:t>อื่นไม่รวมรายได้รับล่วงหน้า</w:t>
      </w:r>
    </w:p>
    <w:p w14:paraId="4E6A0D11" w14:textId="77777777" w:rsidR="00E732FF" w:rsidRDefault="00E73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77A52C10" w14:textId="76A260D7" w:rsidR="00E2679C" w:rsidRDefault="00E26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20E58207" w14:textId="2650F487" w:rsidR="009F0BB0" w:rsidRPr="00BE5913" w:rsidRDefault="009F0BB0" w:rsidP="00BE5913">
      <w:pPr>
        <w:spacing w:line="240" w:lineRule="auto"/>
        <w:ind w:firstLine="450"/>
        <w:rPr>
          <w:rFonts w:asciiTheme="majorBidi" w:hAnsiTheme="majorBidi" w:cstheme="majorBidi"/>
          <w:i/>
          <w:iCs/>
          <w:sz w:val="30"/>
          <w:szCs w:val="30"/>
        </w:rPr>
      </w:pPr>
      <w:r w:rsidRPr="00BE5913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E57C62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.3) 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1FBA069C" w14:textId="77777777" w:rsidR="009F0BB0" w:rsidRPr="007148F4" w:rsidRDefault="009F0BB0" w:rsidP="00714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7317997" w14:textId="33B216E4" w:rsidR="002522F7" w:rsidRPr="00BE5913" w:rsidRDefault="00817D5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BE5913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</w:t>
      </w:r>
      <w:r w:rsidR="007D4A7F" w:rsidRPr="00BE5913">
        <w:rPr>
          <w:rFonts w:asciiTheme="majorBidi" w:hAnsiTheme="majorBidi"/>
          <w:sz w:val="30"/>
          <w:szCs w:val="30"/>
        </w:rPr>
        <w:t xml:space="preserve">               </w:t>
      </w:r>
      <w:r w:rsidRPr="00BE5913">
        <w:rPr>
          <w:rFonts w:asciiTheme="majorBidi" w:hAnsiTheme="majorBidi" w:hint="cs"/>
          <w:sz w:val="30"/>
          <w:szCs w:val="30"/>
          <w:cs/>
        </w:rPr>
        <w:t>ความผันผวนอันเนื่องมาจากการเปลี่ยนแปลงของราคาตลาด</w:t>
      </w:r>
      <w:r w:rsidRPr="00BE5913">
        <w:rPr>
          <w:rFonts w:asciiTheme="majorBidi" w:hAnsi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70405329" w14:textId="77777777" w:rsidR="004B3FC9" w:rsidRDefault="004B3FC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6B7FA645" w14:textId="3E216430" w:rsidR="00F60D41" w:rsidRDefault="00F60D41" w:rsidP="00F6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 xml:space="preserve">.3.1) </w:t>
      </w:r>
      <w:r w:rsidRPr="00F60D4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5347C155" w14:textId="77777777" w:rsidR="00F60D41" w:rsidRDefault="00F60D41" w:rsidP="00F6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88BA6" w14:textId="34811A80" w:rsidR="00F60D41" w:rsidRDefault="00396688" w:rsidP="003966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396688">
        <w:rPr>
          <w:rFonts w:asciiTheme="majorBidi" w:hAnsiTheme="majorBidi" w:hint="cs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เงินกู้ยืมที่เป็นสกุลเงินตราต่างประเทศ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กลุ่มบริษัทใช้สัญญาแลกเปลี่ยนเงินตราต่างประเทศและอัตราดอกเบี้ย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สัญญาแลกเปลี่ยนเงินตราต่างประเทศและอัตราดอกเบี้ยที่ทำสัญญา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ณ</w:t>
      </w:r>
      <w:r w:rsidRPr="00396688">
        <w:rPr>
          <w:rFonts w:asciiTheme="majorBidi" w:hAnsiTheme="majorBidi"/>
          <w:sz w:val="30"/>
          <w:szCs w:val="30"/>
          <w:cs/>
        </w:rPr>
        <w:t xml:space="preserve"> </w:t>
      </w:r>
      <w:r w:rsidRPr="00396688">
        <w:rPr>
          <w:rFonts w:asciiTheme="majorBidi" w:hAnsiTheme="majorBidi" w:hint="cs"/>
          <w:sz w:val="30"/>
          <w:szCs w:val="30"/>
          <w:cs/>
        </w:rPr>
        <w:t>วันที่รายงานเกี่ยวข้องกับการชำระคืนเงินกู้ยืมในสกุลเงินตราต่างประเทศที่คาดการณ์</w:t>
      </w:r>
      <w:r>
        <w:rPr>
          <w:rFonts w:asciiTheme="majorBidi" w:hAnsiTheme="majorBidi"/>
          <w:sz w:val="30"/>
          <w:szCs w:val="30"/>
        </w:rPr>
        <w:br/>
      </w:r>
      <w:r w:rsidRPr="00396688">
        <w:rPr>
          <w:rFonts w:asciiTheme="majorBidi" w:hAnsiTheme="majorBidi" w:hint="cs"/>
          <w:sz w:val="30"/>
          <w:szCs w:val="30"/>
          <w:cs/>
        </w:rPr>
        <w:t>ว่าจะเกิดขึ้นในภายหลัง</w:t>
      </w:r>
    </w:p>
    <w:p w14:paraId="0FD906FF" w14:textId="77777777" w:rsidR="00396688" w:rsidRDefault="00396688" w:rsidP="00F6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F60D41" w:rsidRPr="00BE5913" w14:paraId="0C1197A9" w14:textId="77777777" w:rsidTr="00005D39">
        <w:trPr>
          <w:tblHeader/>
        </w:trPr>
        <w:tc>
          <w:tcPr>
            <w:tcW w:w="3852" w:type="dxa"/>
            <w:hideMark/>
          </w:tcPr>
          <w:p w14:paraId="6D0A9B8B" w14:textId="6231A902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F60D4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ความเสี่ยงจากเงินตราต่างประเทศ</w:t>
            </w:r>
          </w:p>
        </w:tc>
        <w:tc>
          <w:tcPr>
            <w:tcW w:w="2880" w:type="dxa"/>
            <w:gridSpan w:val="3"/>
            <w:hideMark/>
          </w:tcPr>
          <w:p w14:paraId="4AFE1AB5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11536B4C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4847F868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F60D41" w:rsidRPr="00BE5913" w14:paraId="554C4CF1" w14:textId="77777777" w:rsidTr="00005D39">
        <w:trPr>
          <w:tblHeader/>
        </w:trPr>
        <w:tc>
          <w:tcPr>
            <w:tcW w:w="3852" w:type="dxa"/>
            <w:hideMark/>
          </w:tcPr>
          <w:p w14:paraId="19F3D4C3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3A35F051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70" w:type="dxa"/>
          </w:tcPr>
          <w:p w14:paraId="42512519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3E090979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  <w:tc>
          <w:tcPr>
            <w:tcW w:w="270" w:type="dxa"/>
          </w:tcPr>
          <w:p w14:paraId="7BBD352E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24AE17D4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2567</w:t>
            </w:r>
          </w:p>
        </w:tc>
        <w:tc>
          <w:tcPr>
            <w:tcW w:w="268" w:type="dxa"/>
          </w:tcPr>
          <w:p w14:paraId="45D4EC11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4713008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2566</w:t>
            </w:r>
          </w:p>
        </w:tc>
      </w:tr>
      <w:tr w:rsidR="00F60D41" w:rsidRPr="00BE5913" w14:paraId="4F5E020A" w14:textId="77777777" w:rsidTr="00005D39">
        <w:trPr>
          <w:tblHeader/>
        </w:trPr>
        <w:tc>
          <w:tcPr>
            <w:tcW w:w="3852" w:type="dxa"/>
            <w:hideMark/>
          </w:tcPr>
          <w:p w14:paraId="6B308F91" w14:textId="77777777" w:rsidR="00F60D41" w:rsidRPr="00BE5913" w:rsidRDefault="00F60D41" w:rsidP="00005D39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41009B99" w14:textId="77777777" w:rsidR="00F60D41" w:rsidRPr="00BE5913" w:rsidRDefault="00F60D41" w:rsidP="00005D3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(พันบาท)</w:t>
            </w:r>
          </w:p>
        </w:tc>
      </w:tr>
      <w:tr w:rsidR="009E3A35" w:rsidRPr="00BE5913" w14:paraId="5438421C" w14:textId="77777777" w:rsidTr="004139D8">
        <w:tc>
          <w:tcPr>
            <w:tcW w:w="3852" w:type="dxa"/>
            <w:hideMark/>
          </w:tcPr>
          <w:p w14:paraId="5F7AB25E" w14:textId="2FF73124" w:rsidR="009E3A35" w:rsidRPr="00BE5913" w:rsidRDefault="009E3A35" w:rsidP="009E3A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F60D41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  <w:r w:rsidR="004139D8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ที่เป็นสกุลเงินยูโร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119AED2" w14:textId="68094494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Pr="009E3A3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1,698,125</w:t>
            </w: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70" w:type="dxa"/>
            <w:vAlign w:val="center"/>
          </w:tcPr>
          <w:p w14:paraId="51546CA1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ED83B20" w14:textId="03732B91" w:rsidR="009E3A35" w:rsidRPr="000F1DF4" w:rsidRDefault="009E3A35" w:rsidP="009E3A35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</w:tcPr>
          <w:p w14:paraId="38610960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B17E0A" w14:textId="173A29E1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</w:t>
            </w:r>
            <w:r w:rsidRPr="009E3A35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1,698,125</w:t>
            </w:r>
            <w:r w:rsidRPr="000F1DF4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1D3D417E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2063BFD" w14:textId="4D715C88" w:rsidR="009E3A35" w:rsidRPr="000F1DF4" w:rsidRDefault="009E3A35" w:rsidP="00627AF3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139D8" w:rsidRPr="00BE5913" w14:paraId="5BFCE13D" w14:textId="77777777" w:rsidTr="004139D8">
        <w:tc>
          <w:tcPr>
            <w:tcW w:w="3852" w:type="dxa"/>
          </w:tcPr>
          <w:p w14:paraId="34618243" w14:textId="2F8ED3EF" w:rsidR="004139D8" w:rsidRPr="004139D8" w:rsidRDefault="004139D8" w:rsidP="004139D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2" w:hanging="23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en-GB" w:bidi="th-TH"/>
              </w:rPr>
            </w:pPr>
            <w:r w:rsidRPr="004139D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F2573" w14:textId="0A178F31" w:rsidR="004139D8" w:rsidRPr="004139D8" w:rsidRDefault="004139D8" w:rsidP="004139D8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4139D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(1,698,125)</w:t>
            </w:r>
          </w:p>
        </w:tc>
        <w:tc>
          <w:tcPr>
            <w:tcW w:w="270" w:type="dxa"/>
            <w:vAlign w:val="bottom"/>
          </w:tcPr>
          <w:p w14:paraId="74DC6FD6" w14:textId="77777777" w:rsidR="004139D8" w:rsidRPr="004139D8" w:rsidRDefault="004139D8" w:rsidP="004139D8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B5463" w14:textId="44DD10C9" w:rsidR="004139D8" w:rsidRPr="004139D8" w:rsidRDefault="004139D8" w:rsidP="004139D8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139D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A12650" w14:textId="77777777" w:rsidR="004139D8" w:rsidRPr="004139D8" w:rsidRDefault="004139D8" w:rsidP="004139D8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7CEC9" w14:textId="6FD9BB85" w:rsidR="004139D8" w:rsidRPr="004139D8" w:rsidRDefault="004139D8" w:rsidP="004139D8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4139D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  <w:t>(1,698,125)</w:t>
            </w:r>
          </w:p>
        </w:tc>
        <w:tc>
          <w:tcPr>
            <w:tcW w:w="268" w:type="dxa"/>
            <w:vAlign w:val="bottom"/>
          </w:tcPr>
          <w:p w14:paraId="32D4DB73" w14:textId="77777777" w:rsidR="004139D8" w:rsidRPr="004139D8" w:rsidRDefault="004139D8" w:rsidP="004139D8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F389DE" w14:textId="0EFBC89E" w:rsidR="004139D8" w:rsidRPr="004139D8" w:rsidRDefault="004139D8" w:rsidP="004139D8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4139D8"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9E3A35" w:rsidRPr="00BE5913" w14:paraId="60F6B9C1" w14:textId="77777777" w:rsidTr="004139D8">
        <w:tc>
          <w:tcPr>
            <w:tcW w:w="3852" w:type="dxa"/>
            <w:hideMark/>
          </w:tcPr>
          <w:p w14:paraId="0D4D06EA" w14:textId="14F78800" w:rsidR="009E3A35" w:rsidRPr="00BE5913" w:rsidRDefault="009E3A35" w:rsidP="009E3A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32" w:hanging="232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eastAsia="en-GB"/>
              </w:rPr>
            </w:pPr>
            <w:r w:rsidRPr="00D7500E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EF135" w14:textId="3F5497DA" w:rsidR="009E3A35" w:rsidRPr="000F1DF4" w:rsidRDefault="009E3A35" w:rsidP="009E3A35">
            <w:pPr>
              <w:pStyle w:val="block"/>
              <w:tabs>
                <w:tab w:val="decimal" w:pos="974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0F1D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1D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1,698,125</w:t>
            </w:r>
          </w:p>
        </w:tc>
        <w:tc>
          <w:tcPr>
            <w:tcW w:w="270" w:type="dxa"/>
            <w:vAlign w:val="bottom"/>
          </w:tcPr>
          <w:p w14:paraId="5B4872EA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6D7419" w14:textId="745B0DD3" w:rsidR="009E3A35" w:rsidRPr="000F1DF4" w:rsidRDefault="009E3A35" w:rsidP="009E3A35">
            <w:pPr>
              <w:pStyle w:val="block"/>
              <w:tabs>
                <w:tab w:val="decimal" w:pos="792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F1D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0B8493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9DCA8" w14:textId="08A711A4" w:rsidR="009E3A35" w:rsidRPr="000F1DF4" w:rsidRDefault="009E3A35" w:rsidP="009E3A35">
            <w:pPr>
              <w:pStyle w:val="block"/>
              <w:tabs>
                <w:tab w:val="decimal" w:pos="972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F1D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F1DF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1,698,125</w:t>
            </w:r>
          </w:p>
        </w:tc>
        <w:tc>
          <w:tcPr>
            <w:tcW w:w="268" w:type="dxa"/>
            <w:vAlign w:val="bottom"/>
          </w:tcPr>
          <w:p w14:paraId="55C31064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8B3CE" w14:textId="07569362" w:rsidR="009E3A35" w:rsidRPr="000F1DF4" w:rsidRDefault="009E3A35" w:rsidP="009E3A35">
            <w:pPr>
              <w:pStyle w:val="block"/>
              <w:tabs>
                <w:tab w:val="decimal" w:pos="707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0F1D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3A35" w:rsidRPr="00BE5913" w14:paraId="39534DCF" w14:textId="77777777" w:rsidTr="00005D39">
        <w:tc>
          <w:tcPr>
            <w:tcW w:w="3852" w:type="dxa"/>
          </w:tcPr>
          <w:p w14:paraId="74410BBC" w14:textId="77777777" w:rsidR="009E3A35" w:rsidRPr="00BE5913" w:rsidRDefault="009E3A35" w:rsidP="009E3A3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6C1757" w14:textId="4B42B8C0" w:rsidR="009E3A35" w:rsidRPr="000F1DF4" w:rsidRDefault="009E3A35" w:rsidP="009E3A35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13C8621D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68AF9B" w14:textId="51F838F4" w:rsidR="009E3A35" w:rsidRPr="000F1DF4" w:rsidRDefault="009E3A35" w:rsidP="009E3A35">
            <w:pPr>
              <w:pStyle w:val="block"/>
              <w:tabs>
                <w:tab w:val="decimal" w:pos="79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F1D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258236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010E3D" w14:textId="54DC41BD" w:rsidR="009E3A35" w:rsidRPr="000F1DF4" w:rsidRDefault="009E3A35" w:rsidP="009E3A35">
            <w:pPr>
              <w:pStyle w:val="block"/>
              <w:tabs>
                <w:tab w:val="decimal" w:pos="700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0F1D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  <w:vAlign w:val="center"/>
          </w:tcPr>
          <w:p w14:paraId="658BEB9C" w14:textId="77777777" w:rsidR="009E3A35" w:rsidRPr="000F1DF4" w:rsidRDefault="009E3A35" w:rsidP="009E3A35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DABB61" w14:textId="315B2014" w:rsidR="009E3A35" w:rsidRPr="000F1DF4" w:rsidRDefault="009E3A35" w:rsidP="00627AF3">
            <w:pPr>
              <w:pStyle w:val="block"/>
              <w:tabs>
                <w:tab w:val="decimal" w:pos="700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C51810D" w14:textId="77777777" w:rsidR="00F60D41" w:rsidRDefault="00F60D41" w:rsidP="00F60D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0F52C" w14:textId="566C022B" w:rsidR="00614D34" w:rsidRPr="00BE5913" w:rsidRDefault="00F527D2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>(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BE5913">
        <w:rPr>
          <w:rFonts w:asciiTheme="majorBidi" w:hAnsiTheme="majorBidi" w:cstheme="majorBidi"/>
          <w:sz w:val="30"/>
          <w:szCs w:val="30"/>
        </w:rPr>
        <w:t>.3</w:t>
      </w:r>
      <w:r w:rsidR="00E57C62" w:rsidRPr="00BE5913">
        <w:rPr>
          <w:rFonts w:asciiTheme="majorBidi" w:hAnsiTheme="majorBidi" w:cstheme="majorBidi"/>
          <w:sz w:val="30"/>
          <w:szCs w:val="30"/>
        </w:rPr>
        <w:t>.</w:t>
      </w:r>
      <w:r w:rsidR="00F60D41">
        <w:rPr>
          <w:rFonts w:asciiTheme="majorBidi" w:hAnsiTheme="majorBidi" w:cstheme="majorBidi"/>
          <w:sz w:val="30"/>
          <w:szCs w:val="30"/>
        </w:rPr>
        <w:t>2</w:t>
      </w:r>
      <w:r w:rsidRPr="00BE5913">
        <w:rPr>
          <w:rFonts w:asciiTheme="majorBidi" w:hAnsiTheme="majorBidi" w:cstheme="majorBidi"/>
          <w:sz w:val="30"/>
          <w:szCs w:val="30"/>
        </w:rPr>
        <w:t xml:space="preserve">) </w:t>
      </w:r>
      <w:r w:rsidR="00614D34" w:rsidRPr="00BE5913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02091970" w14:textId="77777777" w:rsidR="00614D34" w:rsidRPr="00BE5913" w:rsidRDefault="00614D3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C2ACC" w14:textId="055D06C4" w:rsidR="00BD0B67" w:rsidRPr="00BE5913" w:rsidRDefault="00614D34" w:rsidP="00BE5913">
      <w:pPr>
        <w:tabs>
          <w:tab w:val="clear" w:pos="454"/>
          <w:tab w:val="clear" w:pos="907"/>
          <w:tab w:val="left" w:pos="630"/>
          <w:tab w:val="left" w:pos="180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เนื่องจากเงินกู้ยืมส่วนใหญ่มีอัตราดอกเบี้ยคงที่ กลุ่มบริษัทมีฐานะเปิดต่อความเสี่ยงด้านอัตราดอกเบี้ยโดยหลักมาจากเงินกู้ยืม (ดูหมายเหตุข้อ </w:t>
      </w:r>
      <w:r w:rsidR="00143DC3">
        <w:rPr>
          <w:rFonts w:asciiTheme="majorBidi" w:hAnsiTheme="majorBidi" w:cstheme="majorBidi"/>
          <w:sz w:val="30"/>
          <w:szCs w:val="30"/>
        </w:rPr>
        <w:t>15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)</w:t>
      </w:r>
      <w:r w:rsidR="00A52450"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4A7F" w:rsidRPr="00BE5913">
        <w:rPr>
          <w:rFonts w:asciiTheme="majorBidi" w:hAnsiTheme="majorBidi" w:cstheme="majorBidi"/>
          <w:sz w:val="30"/>
          <w:szCs w:val="30"/>
          <w:cs/>
        </w:rPr>
        <w:t xml:space="preserve">         </w:t>
      </w:r>
      <w:r w:rsidR="00A52450" w:rsidRPr="00BE5913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กลุ่มบริษัทได้ลดความเสี่ยงดังกล่าวด้วยการทำให้มั่นใจว่าเงินกู้ยืมส่วนใหญ่มีอัตราดอกเบี้ยคงที่และมีการใช้อนุพันธ์และสัญญาแลกเปลี่ยนอัตราดอกเบี้ยเป็นหลัก เพื่อจัดการฐานะเปิดต่อความผันผวนในอัตราดอกเบี้ยสำหรับเงินกู้ยืมบางรายการ</w:t>
      </w:r>
    </w:p>
    <w:p w14:paraId="4B713D3E" w14:textId="77777777" w:rsidR="00BD0B67" w:rsidRPr="00BE5913" w:rsidRDefault="00BD0B6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7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270"/>
        <w:gridCol w:w="1350"/>
        <w:gridCol w:w="270"/>
        <w:gridCol w:w="1260"/>
        <w:gridCol w:w="268"/>
        <w:gridCol w:w="1262"/>
      </w:tblGrid>
      <w:tr w:rsidR="004313AF" w:rsidRPr="00BE5913" w14:paraId="2912E823" w14:textId="77777777" w:rsidTr="00F605A6">
        <w:trPr>
          <w:tblHeader/>
        </w:trPr>
        <w:tc>
          <w:tcPr>
            <w:tcW w:w="3852" w:type="dxa"/>
            <w:hideMark/>
          </w:tcPr>
          <w:p w14:paraId="395CBB67" w14:textId="3D9C0BFD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880" w:type="dxa"/>
            <w:gridSpan w:val="3"/>
            <w:hideMark/>
          </w:tcPr>
          <w:p w14:paraId="358E3975" w14:textId="5FD7425C" w:rsidR="004313AF" w:rsidRPr="00BE5913" w:rsidRDefault="00740CE7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C3F0B95" w14:textId="77777777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90" w:type="dxa"/>
            <w:gridSpan w:val="3"/>
            <w:hideMark/>
          </w:tcPr>
          <w:p w14:paraId="09AC10F3" w14:textId="77777777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en-GB" w:bidi="th-TH"/>
              </w:rPr>
              <w:t xml:space="preserve">งบการเงินเฉพาะกิจการ </w:t>
            </w:r>
          </w:p>
        </w:tc>
      </w:tr>
      <w:tr w:rsidR="000A22D1" w:rsidRPr="00BE5913" w14:paraId="792D1C41" w14:textId="77777777" w:rsidTr="00F605A6">
        <w:trPr>
          <w:tblHeader/>
        </w:trPr>
        <w:tc>
          <w:tcPr>
            <w:tcW w:w="3852" w:type="dxa"/>
            <w:hideMark/>
          </w:tcPr>
          <w:p w14:paraId="5560407C" w14:textId="77777777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ณ วันที่ 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 xml:space="preserve">31 </w:t>
            </w: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1260" w:type="dxa"/>
          </w:tcPr>
          <w:p w14:paraId="6896B09B" w14:textId="67051807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BD0B67"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70" w:type="dxa"/>
          </w:tcPr>
          <w:p w14:paraId="78022929" w14:textId="77777777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</w:tcPr>
          <w:p w14:paraId="05F1F798" w14:textId="1028C311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BD0B67"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  <w:tc>
          <w:tcPr>
            <w:tcW w:w="270" w:type="dxa"/>
          </w:tcPr>
          <w:p w14:paraId="2EB432B3" w14:textId="77777777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</w:tcPr>
          <w:p w14:paraId="5209C482" w14:textId="777D9C49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BD0B67"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7</w:t>
            </w:r>
          </w:p>
        </w:tc>
        <w:tc>
          <w:tcPr>
            <w:tcW w:w="268" w:type="dxa"/>
          </w:tcPr>
          <w:p w14:paraId="5BC49401" w14:textId="77777777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</w:tcPr>
          <w:p w14:paraId="1F6ECFF8" w14:textId="71DEBB9B" w:rsidR="000A22D1" w:rsidRPr="00BE5913" w:rsidRDefault="000A22D1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256</w:t>
            </w:r>
            <w:r w:rsidR="00BD0B67"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6</w:t>
            </w:r>
          </w:p>
        </w:tc>
      </w:tr>
      <w:tr w:rsidR="004313AF" w:rsidRPr="00BE5913" w14:paraId="6BDD3DD2" w14:textId="77777777" w:rsidTr="00F605A6">
        <w:trPr>
          <w:tblHeader/>
        </w:trPr>
        <w:tc>
          <w:tcPr>
            <w:tcW w:w="3852" w:type="dxa"/>
            <w:hideMark/>
          </w:tcPr>
          <w:p w14:paraId="52A1EE89" w14:textId="77777777" w:rsidR="004313AF" w:rsidRPr="00BE5913" w:rsidRDefault="004313AF" w:rsidP="00BE591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5940" w:type="dxa"/>
            <w:gridSpan w:val="7"/>
            <w:hideMark/>
          </w:tcPr>
          <w:p w14:paraId="2948E09A" w14:textId="3FAF1B58" w:rsidR="004313AF" w:rsidRPr="00BE5913" w:rsidRDefault="004313AF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="00232A5E"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พัน</w:t>
            </w:r>
            <w:r w:rsidRPr="00BE59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eastAsia="en-GB" w:bidi="th-TH"/>
              </w:rPr>
              <w:t>บาท)</w:t>
            </w:r>
          </w:p>
        </w:tc>
      </w:tr>
      <w:tr w:rsidR="00F605A6" w:rsidRPr="00BE5913" w14:paraId="723E31BA" w14:textId="77777777" w:rsidTr="00F605A6">
        <w:tc>
          <w:tcPr>
            <w:tcW w:w="3852" w:type="dxa"/>
            <w:hideMark/>
          </w:tcPr>
          <w:p w14:paraId="12D9887A" w14:textId="77777777" w:rsidR="00F605A6" w:rsidRPr="00BE5913" w:rsidRDefault="00F605A6" w:rsidP="00BE591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60" w:type="dxa"/>
            <w:vAlign w:val="bottom"/>
          </w:tcPr>
          <w:p w14:paraId="3E557674" w14:textId="77777777" w:rsidR="00F605A6" w:rsidRPr="00BE5913" w:rsidRDefault="00F605A6" w:rsidP="00BE5913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6FAE1A94" w14:textId="77777777" w:rsidR="00F605A6" w:rsidRPr="00BE5913" w:rsidRDefault="00F605A6" w:rsidP="00BE5913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53E82D3" w14:textId="77777777" w:rsidR="00F605A6" w:rsidRPr="00BE5913" w:rsidRDefault="00F605A6" w:rsidP="00BE5913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</w:tcPr>
          <w:p w14:paraId="4A2D9139" w14:textId="77777777" w:rsidR="00F605A6" w:rsidRPr="00BE5913" w:rsidRDefault="00F605A6" w:rsidP="00BE5913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512916DE" w14:textId="77777777" w:rsidR="00F605A6" w:rsidRPr="00BE5913" w:rsidRDefault="00F605A6" w:rsidP="00BE5913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305F105A" w14:textId="77777777" w:rsidR="00F605A6" w:rsidRPr="00BE5913" w:rsidRDefault="00F605A6" w:rsidP="00BE5913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4A030E08" w14:textId="77777777" w:rsidR="00F605A6" w:rsidRPr="00BE5913" w:rsidRDefault="00F605A6" w:rsidP="00BE5913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</w:tr>
      <w:tr w:rsidR="00F60D41" w:rsidRPr="00BE5913" w14:paraId="77A936C1" w14:textId="77777777" w:rsidTr="005B3571">
        <w:tc>
          <w:tcPr>
            <w:tcW w:w="3852" w:type="dxa"/>
            <w:hideMark/>
          </w:tcPr>
          <w:p w14:paraId="5706B131" w14:textId="3F9B0197" w:rsidR="00F60D41" w:rsidRPr="00BE5913" w:rsidRDefault="00F60D41" w:rsidP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36C8921F" w14:textId="77DDAA69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(25,149,640)</w:t>
            </w:r>
          </w:p>
        </w:tc>
        <w:tc>
          <w:tcPr>
            <w:tcW w:w="270" w:type="dxa"/>
            <w:vAlign w:val="center"/>
          </w:tcPr>
          <w:p w14:paraId="479A89A0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vAlign w:val="bottom"/>
          </w:tcPr>
          <w:p w14:paraId="0E9E9B37" w14:textId="0E50145E" w:rsidR="00F60D41" w:rsidRPr="00BE5913" w:rsidRDefault="00F60D41" w:rsidP="00F60D41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(14,000,000)</w:t>
            </w:r>
          </w:p>
        </w:tc>
        <w:tc>
          <w:tcPr>
            <w:tcW w:w="270" w:type="dxa"/>
          </w:tcPr>
          <w:p w14:paraId="75B54985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vAlign w:val="bottom"/>
          </w:tcPr>
          <w:p w14:paraId="46D26A87" w14:textId="142AE53A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(25,149,640)</w:t>
            </w:r>
          </w:p>
        </w:tc>
        <w:tc>
          <w:tcPr>
            <w:tcW w:w="268" w:type="dxa"/>
            <w:vAlign w:val="center"/>
          </w:tcPr>
          <w:p w14:paraId="114D9696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vAlign w:val="bottom"/>
          </w:tcPr>
          <w:p w14:paraId="6896AE4A" w14:textId="0FD89D41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 w:hanging="21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  <w:t>(14,000,000)</w:t>
            </w:r>
          </w:p>
        </w:tc>
      </w:tr>
      <w:tr w:rsidR="00F60D41" w:rsidRPr="00BE5913" w14:paraId="6A2402BE" w14:textId="77777777">
        <w:tc>
          <w:tcPr>
            <w:tcW w:w="3852" w:type="dxa"/>
            <w:hideMark/>
          </w:tcPr>
          <w:p w14:paraId="31A67D34" w14:textId="77777777" w:rsidR="00F60D41" w:rsidRPr="00BE5913" w:rsidRDefault="00F60D41" w:rsidP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="Angsana New" w:hAnsi="Angsana New" w:cs="Angsana New" w:hint="cs"/>
                <w:sz w:val="30"/>
                <w:szCs w:val="30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1E0DBA" w14:textId="7E26A2C8" w:rsidR="00F60D41" w:rsidRPr="00BE5913" w:rsidRDefault="00F60D41" w:rsidP="00F60D41">
            <w:pPr>
              <w:pStyle w:val="block"/>
              <w:tabs>
                <w:tab w:val="decimal" w:pos="966"/>
              </w:tabs>
              <w:spacing w:after="0" w:line="240" w:lineRule="atLeast"/>
              <w:ind w:left="-105"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,000,000 </w:t>
            </w:r>
          </w:p>
        </w:tc>
        <w:tc>
          <w:tcPr>
            <w:tcW w:w="270" w:type="dxa"/>
            <w:vAlign w:val="center"/>
          </w:tcPr>
          <w:p w14:paraId="2B01909B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1563B2" w14:textId="76CCE1D1" w:rsidR="00F60D41" w:rsidRPr="00BE5913" w:rsidRDefault="00F60D41" w:rsidP="00F60D41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6,000,000 </w:t>
            </w:r>
          </w:p>
        </w:tc>
        <w:tc>
          <w:tcPr>
            <w:tcW w:w="270" w:type="dxa"/>
          </w:tcPr>
          <w:p w14:paraId="2D9E9841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43C15E" w14:textId="7C247A84" w:rsidR="00F60D41" w:rsidRPr="00BE5913" w:rsidRDefault="00F60D41" w:rsidP="00F60D41">
            <w:pPr>
              <w:pStyle w:val="block"/>
              <w:tabs>
                <w:tab w:val="decimal" w:pos="972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,000,000 </w:t>
            </w:r>
          </w:p>
        </w:tc>
        <w:tc>
          <w:tcPr>
            <w:tcW w:w="268" w:type="dxa"/>
            <w:vAlign w:val="center"/>
          </w:tcPr>
          <w:p w14:paraId="1A5DFF21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14F82" w14:textId="57CD98C2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73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6,000,000 </w:t>
            </w:r>
          </w:p>
        </w:tc>
      </w:tr>
      <w:tr w:rsidR="00F60D41" w:rsidRPr="00BE5913" w14:paraId="764C011C" w14:textId="77777777">
        <w:tc>
          <w:tcPr>
            <w:tcW w:w="3852" w:type="dxa"/>
          </w:tcPr>
          <w:p w14:paraId="028A2F09" w14:textId="5B7D6550" w:rsidR="00F60D41" w:rsidRPr="00BE5913" w:rsidRDefault="00F60D41" w:rsidP="00F60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B10FD" w14:textId="3464C55E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(10,149,640)</w:t>
            </w:r>
          </w:p>
        </w:tc>
        <w:tc>
          <w:tcPr>
            <w:tcW w:w="270" w:type="dxa"/>
            <w:vAlign w:val="center"/>
          </w:tcPr>
          <w:p w14:paraId="17076D8A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021760" w14:textId="76205901" w:rsidR="00F60D41" w:rsidRPr="00BE5913" w:rsidRDefault="00F60D41" w:rsidP="00F60D41">
            <w:pPr>
              <w:pStyle w:val="block"/>
              <w:tabs>
                <w:tab w:val="decimal" w:pos="1060"/>
              </w:tabs>
              <w:spacing w:after="0" w:line="240" w:lineRule="atLeast"/>
              <w:ind w:left="0" w:right="-226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(8,000,000)</w:t>
            </w:r>
          </w:p>
        </w:tc>
        <w:tc>
          <w:tcPr>
            <w:tcW w:w="270" w:type="dxa"/>
          </w:tcPr>
          <w:p w14:paraId="524776B5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A1E21F" w14:textId="41839524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(10,149,640)</w:t>
            </w:r>
          </w:p>
        </w:tc>
        <w:tc>
          <w:tcPr>
            <w:tcW w:w="268" w:type="dxa"/>
            <w:vAlign w:val="center"/>
          </w:tcPr>
          <w:p w14:paraId="4F6C91AF" w14:textId="77777777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DB8EC" w14:textId="54C3804D" w:rsidR="00F60D41" w:rsidRPr="00BE5913" w:rsidRDefault="00F60D41" w:rsidP="00F60D41">
            <w:pPr>
              <w:pStyle w:val="block"/>
              <w:tabs>
                <w:tab w:val="decimal" w:pos="988"/>
              </w:tabs>
              <w:spacing w:after="0" w:line="240" w:lineRule="atLeast"/>
              <w:ind w:left="-105" w:right="-10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(8,000,000)</w:t>
            </w:r>
          </w:p>
        </w:tc>
      </w:tr>
    </w:tbl>
    <w:p w14:paraId="35E04286" w14:textId="7777777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1E09694" w14:textId="68991361" w:rsidR="008F2794" w:rsidRPr="00BE5913" w:rsidRDefault="008F2794" w:rsidP="00BE5913">
      <w:pPr>
        <w:pStyle w:val="block"/>
        <w:tabs>
          <w:tab w:val="left" w:pos="1080"/>
        </w:tabs>
        <w:spacing w:after="0" w:line="240" w:lineRule="auto"/>
        <w:ind w:left="540"/>
        <w:jc w:val="both"/>
        <w:rPr>
          <w:b/>
          <w:bCs/>
          <w:color w:val="0000FF"/>
          <w:sz w:val="30"/>
          <w:szCs w:val="30"/>
          <w:lang w:val="en-US"/>
        </w:rPr>
      </w:pPr>
      <w:r w:rsidRPr="00BE5913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การวิเคราะห์ความอ่อนไหว</w:t>
      </w:r>
      <w:r w:rsidRPr="00BE5913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BE5913">
        <w:rPr>
          <w:rFonts w:cs="Angsana New"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FFD8B73" w14:textId="77777777" w:rsidR="008F2794" w:rsidRPr="00BE5913" w:rsidRDefault="008F279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</w:p>
    <w:p w14:paraId="2CDB92E5" w14:textId="33F3E906" w:rsidR="008F2794" w:rsidRPr="00BE5913" w:rsidRDefault="008F2794" w:rsidP="00BE5913">
      <w:pPr>
        <w:pStyle w:val="block"/>
        <w:tabs>
          <w:tab w:val="left" w:pos="108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E59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การเปลี่ยนแปลงของอัตราดอกเบี้ย</w:t>
      </w:r>
      <w:r w:rsidR="00E26375" w:rsidRPr="00BE59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 xml:space="preserve">ที่ร้อยละ </w:t>
      </w:r>
      <w:r w:rsidR="00E26375" w:rsidRPr="00BE5913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BE5913">
        <w:rPr>
          <w:rFonts w:asciiTheme="majorBidi" w:hAnsiTheme="majorBidi" w:cstheme="majorBidi" w:hint="cs"/>
          <w:spacing w:val="-2"/>
          <w:sz w:val="30"/>
          <w:szCs w:val="30"/>
          <w:lang w:val="en-US" w:bidi="th-TH"/>
        </w:rPr>
        <w:t xml:space="preserve"> </w:t>
      </w:r>
      <w:r w:rsidRPr="00BE59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BE5913">
        <w:rPr>
          <w:rFonts w:asciiTheme="majorBidi" w:hAnsiTheme="majorBidi" w:cstheme="majorBidi" w:hint="cs"/>
          <w:spacing w:val="-2"/>
          <w:sz w:val="30"/>
          <w:szCs w:val="30"/>
          <w:cs/>
          <w:lang w:bidi="th-TH"/>
        </w:rPr>
        <w:t xml:space="preserve"> ณ วันที่รายงาน </w:t>
      </w:r>
      <w:r w:rsidR="00A52450" w:rsidRPr="00BE59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โดย</w:t>
      </w:r>
      <w:r w:rsidRPr="00BE5913">
        <w:rPr>
          <w:rFonts w:asciiTheme="majorBidi" w:hAnsiTheme="majorBidi" w:cstheme="majorBidi" w:hint="cs"/>
          <w:spacing w:val="-2"/>
          <w:sz w:val="30"/>
          <w:szCs w:val="30"/>
          <w:cs/>
          <w:lang w:val="en-US" w:bidi="th-TH"/>
        </w:rPr>
        <w:t>ตั้งอยู่บนข้อสมมติ</w:t>
      </w:r>
      <w:r w:rsidRPr="00BE5913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ที่ว่าตัวแปรอื่นมีค่าคงที่ </w:t>
      </w: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80"/>
        <w:gridCol w:w="1167"/>
        <w:gridCol w:w="183"/>
        <w:gridCol w:w="1260"/>
      </w:tblGrid>
      <w:tr w:rsidR="008F2794" w:rsidRPr="00BE5913" w14:paraId="32B69BF2" w14:textId="77777777" w:rsidTr="008F2794">
        <w:tc>
          <w:tcPr>
            <w:tcW w:w="3870" w:type="dxa"/>
          </w:tcPr>
          <w:p w14:paraId="3A835F72" w14:textId="77777777" w:rsidR="008F2794" w:rsidRPr="00BE5913" w:rsidRDefault="008F2794" w:rsidP="00BE591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5CF15E2C" w14:textId="2930FF23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F2794" w:rsidRPr="00BE5913" w14:paraId="3A47D733" w14:textId="77777777" w:rsidTr="008F2794">
        <w:tc>
          <w:tcPr>
            <w:tcW w:w="3870" w:type="dxa"/>
          </w:tcPr>
          <w:p w14:paraId="22896437" w14:textId="77777777" w:rsidR="008F2794" w:rsidRPr="00BE5913" w:rsidRDefault="008F2794" w:rsidP="00BE591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0BD64888" w14:textId="4BAC7292" w:rsidR="008F2794" w:rsidRPr="00BE5913" w:rsidRDefault="00740CE7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945E0" w14:textId="77777777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16EA6C42" w14:textId="677F9AFA" w:rsidR="008F2794" w:rsidRPr="00BE5913" w:rsidRDefault="00A52450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794" w:rsidRPr="00BE5913" w14:paraId="75348DD3" w14:textId="77777777" w:rsidTr="00F552FF">
        <w:tc>
          <w:tcPr>
            <w:tcW w:w="3870" w:type="dxa"/>
            <w:hideMark/>
          </w:tcPr>
          <w:p w14:paraId="71179458" w14:textId="77777777" w:rsidR="008F2794" w:rsidRPr="00BE5913" w:rsidRDefault="008F2794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AA2FB34" w14:textId="77777777" w:rsidR="008F2794" w:rsidRPr="00BE5913" w:rsidRDefault="008F2794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FC6CB7C" w14:textId="77777777" w:rsidR="00AE6439" w:rsidRPr="00BE5913" w:rsidRDefault="00AE6439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A2E57D" w14:textId="27659063" w:rsidR="008F2794" w:rsidRPr="00BE5913" w:rsidRDefault="00A52450" w:rsidP="00BE591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2B66AC0C" w14:textId="77777777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อัตราดอกเบี้ยเพิ่มขึ้น</w:t>
            </w:r>
          </w:p>
          <w:p w14:paraId="744AA713" w14:textId="1CE300A2" w:rsidR="00E26375" w:rsidRPr="00BE5913" w:rsidRDefault="00E26375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BE591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6EF88CB8" w14:textId="77777777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26ECDA07" w14:textId="77777777" w:rsidR="008F2794" w:rsidRPr="00BE5913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อัตราดอกเบี้ยลดลง </w:t>
            </w:r>
          </w:p>
          <w:p w14:paraId="503B62C2" w14:textId="6774FC22" w:rsidR="00E26375" w:rsidRPr="00BE5913" w:rsidRDefault="00E26375" w:rsidP="00BE5913">
            <w:pPr>
              <w:tabs>
                <w:tab w:val="clear" w:pos="227"/>
                <w:tab w:val="left" w:pos="366"/>
              </w:tabs>
              <w:ind w:firstLine="95"/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BE591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11488652" w14:textId="77777777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7" w:type="dxa"/>
            <w:hideMark/>
          </w:tcPr>
          <w:p w14:paraId="5D50D851" w14:textId="77777777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</w:p>
          <w:p w14:paraId="2655A319" w14:textId="01877E43" w:rsidR="00E26375" w:rsidRPr="00BE5913" w:rsidRDefault="00E26375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ร้อยละ</w:t>
            </w:r>
            <w:r w:rsidRPr="00BE591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83" w:type="dxa"/>
          </w:tcPr>
          <w:p w14:paraId="3E5ECF79" w14:textId="77777777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10022C5" w14:textId="77777777" w:rsidR="00E57C62" w:rsidRPr="00BE5913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อัตรา</w:t>
            </w:r>
          </w:p>
          <w:p w14:paraId="0EF2F474" w14:textId="77777777" w:rsidR="00E57C62" w:rsidRPr="00BE5913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ดอกเบี้ย</w:t>
            </w:r>
          </w:p>
          <w:p w14:paraId="27B627B5" w14:textId="4D4298F6" w:rsidR="008F2794" w:rsidRPr="00BE5913" w:rsidRDefault="008F2794" w:rsidP="00BE5913">
            <w:pPr>
              <w:pStyle w:val="Pa3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ลดลง </w:t>
            </w:r>
          </w:p>
          <w:p w14:paraId="564A232E" w14:textId="07180753" w:rsidR="00E26375" w:rsidRPr="00BE5913" w:rsidRDefault="00E26375" w:rsidP="00BE5913">
            <w:r w:rsidRPr="00BE5913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  ร้อยละ</w:t>
            </w:r>
            <w:r w:rsidRPr="00BE591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BE5913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8F2794" w:rsidRPr="00BE5913" w14:paraId="47DBF0DE" w14:textId="77777777" w:rsidTr="008F2794">
        <w:tc>
          <w:tcPr>
            <w:tcW w:w="3870" w:type="dxa"/>
          </w:tcPr>
          <w:p w14:paraId="7C31C9FD" w14:textId="77777777" w:rsidR="008F2794" w:rsidRPr="00BE5913" w:rsidRDefault="008F2794" w:rsidP="00BE5913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hideMark/>
          </w:tcPr>
          <w:p w14:paraId="1D1EF64F" w14:textId="4B268F2D" w:rsidR="008F2794" w:rsidRPr="00BE5913" w:rsidRDefault="008F2794" w:rsidP="00BE5913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042D" w:rsidRPr="00BE5913" w14:paraId="2B254032" w14:textId="77777777" w:rsidTr="00F605A6">
        <w:tc>
          <w:tcPr>
            <w:tcW w:w="3870" w:type="dxa"/>
            <w:hideMark/>
          </w:tcPr>
          <w:p w14:paraId="5BB44904" w14:textId="77777777" w:rsidR="005F042D" w:rsidRPr="00C85021" w:rsidRDefault="005F042D" w:rsidP="005F042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</w:tcPr>
          <w:p w14:paraId="2E620C86" w14:textId="2F9EF063" w:rsidR="005F042D" w:rsidRPr="00C85021" w:rsidRDefault="005F042D" w:rsidP="005F042D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166,981</w:t>
            </w:r>
          </w:p>
        </w:tc>
        <w:tc>
          <w:tcPr>
            <w:tcW w:w="180" w:type="dxa"/>
          </w:tcPr>
          <w:p w14:paraId="02874401" w14:textId="77777777" w:rsidR="005F042D" w:rsidRPr="00C85021" w:rsidRDefault="005F042D" w:rsidP="005F042D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</w:tcPr>
          <w:p w14:paraId="1A488D3E" w14:textId="28B1728F" w:rsidR="005F042D" w:rsidRPr="00C85021" w:rsidRDefault="005F042D" w:rsidP="005F042D">
            <w:pPr>
              <w:pStyle w:val="NoSpacing"/>
              <w:tabs>
                <w:tab w:val="clear" w:pos="454"/>
                <w:tab w:val="clear" w:pos="907"/>
                <w:tab w:val="left" w:pos="460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166,981</w:t>
            </w:r>
            <w:r w:rsidRPr="00C850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C5F43D0" w14:textId="77777777" w:rsidR="005F042D" w:rsidRPr="00C85021" w:rsidRDefault="005F042D" w:rsidP="005F04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DB96D90" w14:textId="10463F5C" w:rsidR="005F042D" w:rsidRPr="00C85021" w:rsidRDefault="005F042D" w:rsidP="005F042D">
            <w:pPr>
              <w:pStyle w:val="NoSpacing"/>
              <w:tabs>
                <w:tab w:val="clear" w:pos="907"/>
                <w:tab w:val="left" w:pos="82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166,981</w:t>
            </w:r>
          </w:p>
        </w:tc>
        <w:tc>
          <w:tcPr>
            <w:tcW w:w="183" w:type="dxa"/>
          </w:tcPr>
          <w:p w14:paraId="6DACEF79" w14:textId="77777777" w:rsidR="005F042D" w:rsidRPr="00C85021" w:rsidRDefault="005F042D" w:rsidP="005F04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6BDDB6" w14:textId="08D7D599" w:rsidR="005F042D" w:rsidRPr="00C85021" w:rsidRDefault="005F042D" w:rsidP="005F042D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166,981</w:t>
            </w:r>
            <w:r w:rsidRPr="00C8502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F042D" w:rsidRPr="00BE5913" w14:paraId="7831D371" w14:textId="77777777" w:rsidTr="00F605A6">
        <w:tc>
          <w:tcPr>
            <w:tcW w:w="3870" w:type="dxa"/>
            <w:hideMark/>
          </w:tcPr>
          <w:p w14:paraId="4F1C9707" w14:textId="77777777" w:rsidR="005F042D" w:rsidRPr="00C85021" w:rsidRDefault="005F042D" w:rsidP="005F042D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AD1B8" w14:textId="1FA02607" w:rsidR="005F042D" w:rsidRPr="00C85021" w:rsidRDefault="005F042D" w:rsidP="005F042D">
            <w:pPr>
              <w:pStyle w:val="NoSpacing"/>
              <w:tabs>
                <w:tab w:val="clear" w:pos="907"/>
                <w:tab w:val="left" w:pos="28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sz w:val="30"/>
                <w:szCs w:val="30"/>
              </w:rPr>
              <w:t>(201,764)</w:t>
            </w:r>
          </w:p>
        </w:tc>
        <w:tc>
          <w:tcPr>
            <w:tcW w:w="180" w:type="dxa"/>
          </w:tcPr>
          <w:p w14:paraId="63AC4214" w14:textId="77777777" w:rsidR="005F042D" w:rsidRPr="00C85021" w:rsidRDefault="005F042D" w:rsidP="005F042D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6FE8FB" w14:textId="2BB8AA78" w:rsidR="005F042D" w:rsidRPr="00C85021" w:rsidRDefault="005F042D" w:rsidP="005F042D">
            <w:pPr>
              <w:pStyle w:val="NoSpacing"/>
              <w:tabs>
                <w:tab w:val="clear" w:pos="454"/>
                <w:tab w:val="clear" w:pos="680"/>
                <w:tab w:val="clear" w:pos="907"/>
                <w:tab w:val="left" w:pos="280"/>
                <w:tab w:val="left" w:pos="460"/>
                <w:tab w:val="left" w:pos="730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sz w:val="30"/>
                <w:szCs w:val="30"/>
              </w:rPr>
              <w:t>201,463</w:t>
            </w:r>
          </w:p>
        </w:tc>
        <w:tc>
          <w:tcPr>
            <w:tcW w:w="180" w:type="dxa"/>
          </w:tcPr>
          <w:p w14:paraId="7A49DEB7" w14:textId="77777777" w:rsidR="005F042D" w:rsidRPr="00C85021" w:rsidRDefault="005F042D" w:rsidP="005F042D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20425" w14:textId="76B77E72" w:rsidR="005F042D" w:rsidRPr="00C85021" w:rsidRDefault="005F042D" w:rsidP="005F042D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sz w:val="30"/>
                <w:szCs w:val="30"/>
              </w:rPr>
              <w:t>(201,764)</w:t>
            </w:r>
          </w:p>
        </w:tc>
        <w:tc>
          <w:tcPr>
            <w:tcW w:w="183" w:type="dxa"/>
          </w:tcPr>
          <w:p w14:paraId="2595EE6A" w14:textId="77777777" w:rsidR="005F042D" w:rsidRPr="00C85021" w:rsidRDefault="005F042D" w:rsidP="005F042D">
            <w:pPr>
              <w:pStyle w:val="NoSpacing"/>
              <w:tabs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80C70" w14:textId="192EB1D8" w:rsidR="005F042D" w:rsidRPr="00C85021" w:rsidRDefault="005F042D" w:rsidP="005F042D">
            <w:pPr>
              <w:pStyle w:val="NoSpacing"/>
              <w:tabs>
                <w:tab w:val="clear" w:pos="907"/>
                <w:tab w:val="left" w:pos="827"/>
              </w:tabs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sz w:val="30"/>
                <w:szCs w:val="30"/>
              </w:rPr>
              <w:t>201,463</w:t>
            </w:r>
          </w:p>
        </w:tc>
      </w:tr>
      <w:tr w:rsidR="005F042D" w:rsidRPr="00BE5913" w14:paraId="49818956" w14:textId="77777777" w:rsidTr="00F605A6">
        <w:tc>
          <w:tcPr>
            <w:tcW w:w="3870" w:type="dxa"/>
            <w:hideMark/>
          </w:tcPr>
          <w:p w14:paraId="2A897D14" w14:textId="77777777" w:rsidR="005F042D" w:rsidRPr="00C85021" w:rsidRDefault="005F042D" w:rsidP="005F042D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50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038CF" w14:textId="0D2A20A4" w:rsidR="005F042D" w:rsidRPr="00C85021" w:rsidRDefault="005F042D" w:rsidP="005F042D">
            <w:pPr>
              <w:pStyle w:val="NoSpacing"/>
              <w:tabs>
                <w:tab w:val="clear" w:pos="907"/>
                <w:tab w:val="left" w:pos="28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50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34,783</w:t>
            </w:r>
            <w:r w:rsidRPr="00C850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2E06784" w14:textId="77777777" w:rsidR="005F042D" w:rsidRPr="00C85021" w:rsidRDefault="005F042D" w:rsidP="005F042D">
            <w:pPr>
              <w:pStyle w:val="block"/>
              <w:tabs>
                <w:tab w:val="decimal" w:pos="975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018C8" w14:textId="4E4747BC" w:rsidR="005F042D" w:rsidRPr="00C85021" w:rsidRDefault="005F042D" w:rsidP="00143DC3">
            <w:pPr>
              <w:pStyle w:val="NoSpacing"/>
              <w:tabs>
                <w:tab w:val="clear" w:pos="680"/>
                <w:tab w:val="clear" w:pos="907"/>
                <w:tab w:val="left" w:pos="640"/>
                <w:tab w:val="left" w:pos="730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34,482</w:t>
            </w:r>
          </w:p>
        </w:tc>
        <w:tc>
          <w:tcPr>
            <w:tcW w:w="180" w:type="dxa"/>
          </w:tcPr>
          <w:p w14:paraId="06F384CE" w14:textId="77777777" w:rsidR="005F042D" w:rsidRPr="00C85021" w:rsidRDefault="005F042D" w:rsidP="005F042D">
            <w:pPr>
              <w:pStyle w:val="block"/>
              <w:tabs>
                <w:tab w:val="decimal" w:pos="827"/>
              </w:tabs>
              <w:spacing w:after="0" w:line="240" w:lineRule="atLeast"/>
              <w:ind w:left="-105" w:right="-19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val="en-US" w:eastAsia="en-GB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A85A3" w14:textId="7763C77B" w:rsidR="005F042D" w:rsidRPr="00C85021" w:rsidRDefault="005F042D" w:rsidP="005F042D">
            <w:pPr>
              <w:pStyle w:val="NoSpacing"/>
              <w:tabs>
                <w:tab w:val="clear" w:pos="907"/>
                <w:tab w:val="left" w:pos="827"/>
              </w:tabs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50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34,783</w:t>
            </w:r>
            <w:r w:rsidRPr="00C850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3" w:type="dxa"/>
          </w:tcPr>
          <w:p w14:paraId="2B259DE6" w14:textId="77777777" w:rsidR="005F042D" w:rsidRPr="00C85021" w:rsidRDefault="005F042D" w:rsidP="005F042D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2758AB" w14:textId="7F7253BE" w:rsidR="005F042D" w:rsidRPr="00C85021" w:rsidRDefault="005F042D" w:rsidP="00143DC3">
            <w:pPr>
              <w:pStyle w:val="NoSpacing"/>
              <w:tabs>
                <w:tab w:val="clear" w:pos="907"/>
                <w:tab w:val="left" w:pos="827"/>
              </w:tabs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34,482</w:t>
            </w:r>
          </w:p>
        </w:tc>
      </w:tr>
    </w:tbl>
    <w:p w14:paraId="0AE75382" w14:textId="77777777" w:rsidR="00AF3F39" w:rsidRDefault="00AF3F3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  <w:bookmarkStart w:id="30" w:name="_Hlk32275827"/>
    </w:p>
    <w:p w14:paraId="02C8132F" w14:textId="77777777" w:rsidR="00E732FF" w:rsidRPr="00E732FF" w:rsidRDefault="00E732FF" w:rsidP="00E732F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ind w:right="29" w:hanging="990"/>
        <w:jc w:val="both"/>
        <w:rPr>
          <w:rFonts w:ascii="Angsana New" w:hAnsi="Angsana New"/>
          <w:i/>
          <w:iCs/>
          <w:sz w:val="30"/>
          <w:szCs w:val="30"/>
        </w:rPr>
      </w:pPr>
      <w:r w:rsidRPr="00E732FF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  <w:r w:rsidRPr="00E732F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5C76DBA" w14:textId="7777777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3F368C0A" w14:textId="3F0CB150" w:rsidR="00810CE2" w:rsidRPr="00BE5913" w:rsidRDefault="00810CE2" w:rsidP="0081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การเข้าทำสัญญาแลกเปลี่ยนอัตราดอกเบี้ย</w:t>
      </w:r>
      <w:r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1E2CEC" w:rsidRPr="00BE5913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</w:t>
      </w:r>
      <w:r w:rsidRPr="00810CE2">
        <w:rPr>
          <w:rFonts w:ascii="Angsana New" w:hAnsi="Angsana New" w:hint="cs"/>
          <w:i/>
          <w:iCs/>
          <w:sz w:val="30"/>
          <w:szCs w:val="30"/>
          <w:cs/>
        </w:rPr>
        <w:t>อัตราดอกเบี้ยต่างสกุลเงิน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กับสถาบันการเงินสำหรับปีสิ้นสุดวันที่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i/>
          <w:iCs/>
          <w:sz w:val="30"/>
          <w:szCs w:val="30"/>
        </w:rPr>
        <w:t>2567</w:t>
      </w:r>
    </w:p>
    <w:p w14:paraId="2AA731A7" w14:textId="77777777" w:rsidR="00810CE2" w:rsidRPr="00BE5913" w:rsidRDefault="00810CE2" w:rsidP="0081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0FD7C575" w14:textId="13546368" w:rsidR="00810CE2" w:rsidRPr="00BE5913" w:rsidRDefault="00810CE2" w:rsidP="006F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เงินกู้ยืมระยะยาว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sz w:val="30"/>
          <w:szCs w:val="30"/>
        </w:rPr>
        <w:t>5,000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  <w:r>
        <w:rPr>
          <w:rFonts w:ascii="Angsana New" w:hAnsi="Angsana New"/>
          <w:sz w:val="30"/>
          <w:szCs w:val="30"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โดยมีการแลกเปลี่ยนกันทุกๆ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810CE2">
        <w:rPr>
          <w:rFonts w:ascii="Angsana New" w:hAnsi="Angsana New"/>
          <w:sz w:val="30"/>
          <w:szCs w:val="30"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1E2CEC">
        <w:rPr>
          <w:rFonts w:ascii="Angsana New" w:hAnsi="Angsana New"/>
          <w:sz w:val="30"/>
          <w:szCs w:val="30"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เริ่มจาก</w:t>
      </w:r>
      <w:r w:rsidR="006F471A">
        <w:rPr>
          <w:rFonts w:ascii="Angsana New" w:hAnsi="Angsana New"/>
          <w:sz w:val="30"/>
          <w:szCs w:val="30"/>
        </w:rPr>
        <w:t xml:space="preserve"> 27 </w:t>
      </w:r>
      <w:r w:rsidR="006F471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F471A">
        <w:rPr>
          <w:rFonts w:ascii="Angsana New" w:hAnsi="Angsana New"/>
          <w:sz w:val="30"/>
          <w:szCs w:val="30"/>
        </w:rPr>
        <w:t>2567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จนถึง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 w:rsidR="006F471A">
        <w:rPr>
          <w:rFonts w:ascii="Angsana New" w:hAnsi="Angsana New"/>
          <w:sz w:val="30"/>
          <w:szCs w:val="30"/>
        </w:rPr>
        <w:t xml:space="preserve">27 </w:t>
      </w:r>
      <w:r w:rsidR="006F471A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F471A">
        <w:rPr>
          <w:rFonts w:ascii="Angsana New" w:hAnsi="Angsana New"/>
          <w:sz w:val="30"/>
          <w:szCs w:val="30"/>
        </w:rPr>
        <w:t>2570</w:t>
      </w:r>
    </w:p>
    <w:p w14:paraId="7569F051" w14:textId="27765670" w:rsidR="006F471A" w:rsidRPr="00BE5913" w:rsidRDefault="00810CE2" w:rsidP="006F4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18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2567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แลกเปลี่ยนอัตราดอกเบี้ย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500 </w:t>
      </w:r>
      <w:r w:rsidR="001E2CEC">
        <w:rPr>
          <w:rFonts w:ascii="Angsana New" w:hAnsi="Angsana New" w:hint="cs"/>
          <w:sz w:val="30"/>
          <w:szCs w:val="30"/>
          <w:cs/>
        </w:rPr>
        <w:t xml:space="preserve">ล้านบาท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3,500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r w:rsidR="006F471A">
        <w:rPr>
          <w:rFonts w:ascii="Angsana New" w:hAnsi="Angsana New"/>
          <w:sz w:val="30"/>
          <w:szCs w:val="30"/>
        </w:rPr>
        <w:t xml:space="preserve"> </w:t>
      </w:r>
      <w:r w:rsidR="006F471A"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โดยมีการแลกเปลี่ยนกันทุกๆ</w:t>
      </w:r>
      <w:r w:rsidR="006F471A" w:rsidRPr="00810CE2">
        <w:rPr>
          <w:rFonts w:ascii="Angsana New" w:hAnsi="Angsana New"/>
          <w:sz w:val="30"/>
          <w:szCs w:val="30"/>
          <w:cs/>
        </w:rPr>
        <w:t xml:space="preserve"> </w:t>
      </w:r>
      <w:r w:rsidR="006F471A">
        <w:rPr>
          <w:rFonts w:ascii="Angsana New" w:hAnsi="Angsana New"/>
          <w:sz w:val="30"/>
          <w:szCs w:val="30"/>
        </w:rPr>
        <w:t>3</w:t>
      </w:r>
      <w:r w:rsidR="006F471A" w:rsidRPr="00810CE2">
        <w:rPr>
          <w:rFonts w:ascii="Angsana New" w:hAnsi="Angsana New"/>
          <w:sz w:val="30"/>
          <w:szCs w:val="30"/>
        </w:rPr>
        <w:t xml:space="preserve"> </w:t>
      </w:r>
      <w:r w:rsidR="006F471A"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1E2CEC">
        <w:rPr>
          <w:rFonts w:ascii="Angsana New" w:hAnsi="Angsana New" w:hint="cs"/>
          <w:sz w:val="30"/>
          <w:szCs w:val="30"/>
          <w:cs/>
        </w:rPr>
        <w:t xml:space="preserve"> </w:t>
      </w:r>
      <w:r w:rsidR="006F471A" w:rsidRPr="00810CE2">
        <w:rPr>
          <w:rFonts w:ascii="Angsana New" w:hAnsi="Angsana New" w:hint="cs"/>
          <w:sz w:val="30"/>
          <w:szCs w:val="30"/>
          <w:cs/>
        </w:rPr>
        <w:t>เริ่มจาก</w:t>
      </w:r>
      <w:r w:rsidR="006F471A">
        <w:rPr>
          <w:rFonts w:ascii="Angsana New" w:hAnsi="Angsana New"/>
          <w:sz w:val="30"/>
          <w:szCs w:val="30"/>
        </w:rPr>
        <w:t xml:space="preserve"> 18 </w:t>
      </w:r>
      <w:r w:rsidR="006F471A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6F471A">
        <w:rPr>
          <w:rFonts w:ascii="Angsana New" w:hAnsi="Angsana New"/>
          <w:sz w:val="30"/>
          <w:szCs w:val="30"/>
        </w:rPr>
        <w:t>2567</w:t>
      </w:r>
      <w:r w:rsidR="006F471A" w:rsidRPr="00810CE2">
        <w:rPr>
          <w:rFonts w:ascii="Angsana New" w:hAnsi="Angsana New"/>
          <w:sz w:val="30"/>
          <w:szCs w:val="30"/>
          <w:cs/>
        </w:rPr>
        <w:t xml:space="preserve"> </w:t>
      </w:r>
      <w:r w:rsidR="006F471A" w:rsidRPr="00810CE2">
        <w:rPr>
          <w:rFonts w:ascii="Angsana New" w:hAnsi="Angsana New" w:hint="cs"/>
          <w:sz w:val="30"/>
          <w:szCs w:val="30"/>
          <w:cs/>
        </w:rPr>
        <w:t>จนถึง</w:t>
      </w:r>
      <w:r w:rsidR="006F471A" w:rsidRPr="00810CE2">
        <w:rPr>
          <w:rFonts w:ascii="Angsana New" w:hAnsi="Angsana New"/>
          <w:sz w:val="30"/>
          <w:szCs w:val="30"/>
          <w:cs/>
        </w:rPr>
        <w:t xml:space="preserve"> </w:t>
      </w:r>
      <w:r w:rsidR="006F471A">
        <w:rPr>
          <w:rFonts w:ascii="Angsana New" w:hAnsi="Angsana New"/>
          <w:sz w:val="30"/>
          <w:szCs w:val="30"/>
        </w:rPr>
        <w:t>11</w:t>
      </w:r>
      <w:r w:rsidR="006F471A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6F471A">
        <w:rPr>
          <w:rFonts w:ascii="Angsana New" w:hAnsi="Angsana New"/>
          <w:sz w:val="30"/>
          <w:szCs w:val="30"/>
        </w:rPr>
        <w:t>2569</w:t>
      </w:r>
    </w:p>
    <w:p w14:paraId="2AF57D68" w14:textId="77777777" w:rsidR="00810CE2" w:rsidRPr="00BE5913" w:rsidRDefault="00810CE2" w:rsidP="00810CE2">
      <w:pPr>
        <w:tabs>
          <w:tab w:val="clear" w:pos="454"/>
          <w:tab w:val="clear" w:pos="907"/>
          <w:tab w:val="left" w:pos="1170"/>
        </w:tabs>
        <w:spacing w:line="223" w:lineRule="auto"/>
        <w:ind w:left="630" w:right="119"/>
        <w:jc w:val="thaiDistribute"/>
        <w:rPr>
          <w:rFonts w:ascii="Angsana New" w:hAnsi="Angsana New"/>
          <w:sz w:val="30"/>
          <w:szCs w:val="30"/>
        </w:rPr>
      </w:pPr>
    </w:p>
    <w:p w14:paraId="26D8D194" w14:textId="01DECF5F" w:rsidR="00810CE2" w:rsidRPr="00BE5913" w:rsidRDefault="00C8422A" w:rsidP="00810CE2">
      <w:pPr>
        <w:tabs>
          <w:tab w:val="clear" w:pos="454"/>
          <w:tab w:val="clear" w:pos="680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23</w:t>
      </w:r>
      <w:r w:rsidR="00810CE2" w:rsidRPr="00BE5913">
        <w:rPr>
          <w:rFonts w:ascii="Angsana New" w:hAnsi="Angsana New"/>
          <w:sz w:val="30"/>
          <w:szCs w:val="30"/>
          <w:cs/>
        </w:rPr>
        <w:t xml:space="preserve"> </w:t>
      </w:r>
      <w:r w:rsidR="00810CE2" w:rsidRPr="00BE5913">
        <w:rPr>
          <w:rFonts w:ascii="Angsana New" w:hAnsi="Angsana New" w:hint="cs"/>
          <w:sz w:val="30"/>
          <w:szCs w:val="30"/>
          <w:cs/>
        </w:rPr>
        <w:t>ธันวาคม</w:t>
      </w:r>
      <w:r w:rsidR="00810CE2" w:rsidRPr="00BE5913">
        <w:rPr>
          <w:rFonts w:ascii="Angsana New" w:hAnsi="Angsana New"/>
          <w:sz w:val="30"/>
          <w:szCs w:val="30"/>
          <w:cs/>
        </w:rPr>
        <w:t xml:space="preserve"> </w:t>
      </w:r>
      <w:r w:rsidR="00810CE2">
        <w:rPr>
          <w:rFonts w:ascii="Angsana New" w:hAnsi="Angsana New"/>
          <w:sz w:val="30"/>
          <w:szCs w:val="30"/>
        </w:rPr>
        <w:t>2567</w:t>
      </w:r>
      <w:r w:rsidR="00810CE2" w:rsidRPr="00BE5913">
        <w:rPr>
          <w:rFonts w:ascii="Angsana New" w:hAnsi="Angsana New"/>
          <w:sz w:val="30"/>
          <w:szCs w:val="30"/>
          <w:cs/>
        </w:rPr>
        <w:t xml:space="preserve"> </w:t>
      </w:r>
      <w:r w:rsidR="00810CE2"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บริษัทเข้าทำสัญญาแลกเปลี่ยนอัตราดอกเบี้ยต่างสกุลเงินกับสถาบันการเงินในประเทศแห่งหนึ่ง</w:t>
      </w:r>
      <w:r w:rsidR="001E2CEC">
        <w:rPr>
          <w:rFonts w:ascii="Angsana New" w:hAnsi="Angsana New" w:hint="cs"/>
          <w:sz w:val="30"/>
          <w:szCs w:val="30"/>
          <w:cs/>
        </w:rPr>
        <w:t>สำหรับเงินกู้ยืมระยะยาว</w:t>
      </w:r>
      <w:r w:rsidR="00810CE2" w:rsidRPr="00BE5913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/>
          <w:sz w:val="30"/>
          <w:szCs w:val="30"/>
        </w:rPr>
        <w:t xml:space="preserve"> 47.50 </w:t>
      </w:r>
      <w:r>
        <w:rPr>
          <w:rFonts w:ascii="Angsana New" w:hAnsi="Angsana New" w:hint="cs"/>
          <w:sz w:val="30"/>
          <w:szCs w:val="30"/>
          <w:cs/>
        </w:rPr>
        <w:t xml:space="preserve">ล้านยูโร หรือเทียบเท่า </w:t>
      </w:r>
      <w:r w:rsidR="00810CE2">
        <w:rPr>
          <w:rFonts w:ascii="Angsana New" w:hAnsi="Angsana New"/>
          <w:sz w:val="30"/>
          <w:szCs w:val="30"/>
        </w:rPr>
        <w:t>1,698</w:t>
      </w:r>
      <w:r w:rsidR="00810CE2" w:rsidRPr="00BE5913">
        <w:rPr>
          <w:rFonts w:ascii="Angsana New" w:hAnsi="Angsana New"/>
          <w:sz w:val="30"/>
          <w:szCs w:val="30"/>
          <w:cs/>
        </w:rPr>
        <w:t xml:space="preserve"> </w:t>
      </w:r>
      <w:r w:rsidR="00810CE2"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="00810CE2" w:rsidRPr="00BE5913">
        <w:rPr>
          <w:rFonts w:ascii="Angsana New" w:hAnsi="Angsana New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โดยมีการแลกเปลี่ยนกันทุกๆ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810CE2">
        <w:rPr>
          <w:rFonts w:ascii="Angsana New" w:hAnsi="Angsana New"/>
          <w:sz w:val="30"/>
          <w:szCs w:val="30"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1E2CEC">
        <w:rPr>
          <w:rFonts w:ascii="Angsana New" w:hAnsi="Angsana New" w:hint="cs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เริ่มจาก</w:t>
      </w:r>
      <w:r>
        <w:rPr>
          <w:rFonts w:ascii="Angsana New" w:hAnsi="Angsana New"/>
          <w:sz w:val="30"/>
          <w:szCs w:val="30"/>
        </w:rPr>
        <w:t xml:space="preserve"> 27 </w:t>
      </w:r>
      <w:r>
        <w:rPr>
          <w:rFonts w:ascii="Angsana New" w:hAnsi="Angsana New" w:hint="cs"/>
          <w:sz w:val="30"/>
          <w:szCs w:val="30"/>
          <w:cs/>
        </w:rPr>
        <w:t xml:space="preserve">ธันวาคา </w:t>
      </w:r>
      <w:r>
        <w:rPr>
          <w:rFonts w:ascii="Angsana New" w:hAnsi="Angsana New"/>
          <w:sz w:val="30"/>
          <w:szCs w:val="30"/>
        </w:rPr>
        <w:t>2567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จนถึง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2570</w:t>
      </w:r>
    </w:p>
    <w:p w14:paraId="5CC473CE" w14:textId="77777777" w:rsidR="00E732FF" w:rsidRDefault="00E732F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15959DEB" w14:textId="0C3C799C" w:rsidR="00C8422A" w:rsidRPr="00BE5913" w:rsidRDefault="00C8422A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810" w:right="119" w:hanging="270"/>
        <w:jc w:val="thaiDistribute"/>
        <w:rPr>
          <w:rFonts w:ascii="Angsana New" w:hAnsi="Angsana New"/>
          <w:i/>
          <w:iCs/>
          <w:sz w:val="30"/>
          <w:szCs w:val="30"/>
        </w:rPr>
      </w:pP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การเข้าทำสัญญาแลกเปลี่ยนอัตราดอกเบี้ยกับสถาบันการเงินสำหรับปีสิ้นสุดวันที่ </w:t>
      </w:r>
      <w:r w:rsidRPr="00BE59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BE59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E5913">
        <w:rPr>
          <w:rFonts w:ascii="Angsana New" w:hAnsi="Angsana New"/>
          <w:i/>
          <w:iCs/>
          <w:sz w:val="30"/>
          <w:szCs w:val="30"/>
        </w:rPr>
        <w:t>256</w:t>
      </w:r>
      <w:r>
        <w:rPr>
          <w:rFonts w:ascii="Angsana New" w:hAnsi="Angsana New"/>
          <w:i/>
          <w:iCs/>
          <w:sz w:val="30"/>
          <w:szCs w:val="30"/>
        </w:rPr>
        <w:t>6</w:t>
      </w:r>
    </w:p>
    <w:p w14:paraId="6E382D0F" w14:textId="77777777" w:rsidR="00C8422A" w:rsidRDefault="00C842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D9E56FC" w14:textId="0A345B44" w:rsidR="00C8422A" w:rsidRPr="00BE5913" w:rsidRDefault="00C8422A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20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2566 </w:t>
      </w:r>
      <w:r w:rsidRPr="00BE5913">
        <w:rPr>
          <w:rFonts w:ascii="Angsana New" w:hAnsi="Angsana New" w:hint="cs"/>
          <w:sz w:val="30"/>
          <w:szCs w:val="30"/>
          <w:cs/>
        </w:rPr>
        <w:t>บริษัทเข้าทำสัญญาแลกเปลี่ยนอัตราดอกเบี้ยกับสถาบันการเงินในประเทศแห่งหนึ่งสำหรับสัญญาแลกเปลี่ยนอัตราดอกเบี้ยจำนวน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1,000</w:t>
      </w:r>
      <w:r w:rsidR="001E2CEC"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>1,000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hAnsi="Angsana New"/>
          <w:sz w:val="30"/>
          <w:szCs w:val="30"/>
          <w:cs/>
        </w:rPr>
        <w:t xml:space="preserve"> </w:t>
      </w:r>
      <w:r w:rsidRPr="00BE5913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โดยแลกเปลี่ยนอัตราดอกเบี้ยลอยตัวเป็นอัตราดอกเบี้ยคงที่</w:t>
      </w:r>
      <w:r>
        <w:rPr>
          <w:rFonts w:ascii="Angsana New" w:hAnsi="Angsana New"/>
          <w:sz w:val="30"/>
          <w:szCs w:val="30"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โดยมีการแลกเปลี่ยนกันทุก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ๆ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Pr="00810CE2">
        <w:rPr>
          <w:rFonts w:ascii="Angsana New" w:hAnsi="Angsana New"/>
          <w:sz w:val="30"/>
          <w:szCs w:val="30"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เดือน</w:t>
      </w:r>
      <w:r w:rsidR="001E2CEC">
        <w:rPr>
          <w:rFonts w:ascii="Angsana New" w:hAnsi="Angsana New" w:hint="cs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เริ่มจาก</w:t>
      </w:r>
      <w:r>
        <w:rPr>
          <w:rFonts w:ascii="Angsana New" w:hAnsi="Angsana New"/>
          <w:sz w:val="30"/>
          <w:szCs w:val="30"/>
        </w:rPr>
        <w:t xml:space="preserve"> 20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2566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 w:rsidRPr="00810CE2">
        <w:rPr>
          <w:rFonts w:ascii="Angsana New" w:hAnsi="Angsana New" w:hint="cs"/>
          <w:sz w:val="30"/>
          <w:szCs w:val="30"/>
          <w:cs/>
        </w:rPr>
        <w:t>จนถึง</w:t>
      </w:r>
      <w:r w:rsidRPr="00810CE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27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2568</w:t>
      </w:r>
    </w:p>
    <w:p w14:paraId="38B68879" w14:textId="77777777" w:rsidR="00C8422A" w:rsidRPr="00BE5913" w:rsidRDefault="00C8422A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806BCD7" w14:textId="45CEF22A" w:rsidR="0094512C" w:rsidRPr="00BE5913" w:rsidRDefault="0094512C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3CC64443" w14:textId="77777777" w:rsidR="00F66FB3" w:rsidRPr="00BE5913" w:rsidRDefault="00F66FB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/>
        <w:jc w:val="both"/>
        <w:rPr>
          <w:rFonts w:ascii="Angsana New" w:hAnsi="Angsana New"/>
          <w:b/>
          <w:bCs/>
          <w:sz w:val="30"/>
          <w:szCs w:val="30"/>
        </w:rPr>
      </w:pPr>
    </w:p>
    <w:p w14:paraId="48C17FD9" w14:textId="0198635E" w:rsidR="00A02AC3" w:rsidRPr="00BE5913" w:rsidRDefault="00A02AC3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E5913">
        <w:rPr>
          <w:rFonts w:asciiTheme="majorBidi" w:hAnsiTheme="majorBidi" w:cstheme="majorBidi"/>
          <w:sz w:val="30"/>
          <w:szCs w:val="30"/>
          <w:cs/>
        </w:rPr>
        <w:br/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อีกทั้งยังกำกับดูแลระดับการจ่ายเงินปันผลให้แก่ผู้ถือหุ้นสามัญ</w:t>
      </w:r>
    </w:p>
    <w:p w14:paraId="4E28B0BD" w14:textId="0A112738" w:rsidR="00270AA4" w:rsidRPr="00BE5913" w:rsidRDefault="00270AA4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0417C8B3" w14:textId="4C446F6F" w:rsidR="0051253F" w:rsidRPr="00BE5913" w:rsidRDefault="0051253F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br w:type="page"/>
      </w:r>
    </w:p>
    <w:p w14:paraId="04F24779" w14:textId="1F8F42A2" w:rsidR="00287B73" w:rsidRPr="00BE5913" w:rsidRDefault="00A02AC3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hAnsi="Angsana New"/>
          <w:b/>
          <w:bCs/>
          <w:sz w:val="30"/>
          <w:szCs w:val="30"/>
        </w:rPr>
      </w:pPr>
      <w:r w:rsidRPr="00BE5913">
        <w:rPr>
          <w:rFonts w:ascii="Angsana New" w:hAnsi="Angsana New"/>
          <w:b/>
          <w:bCs/>
          <w:sz w:val="30"/>
          <w:szCs w:val="30"/>
        </w:rPr>
        <w:t xml:space="preserve"> </w:t>
      </w:r>
      <w:r w:rsidR="004A479B" w:rsidRPr="00BE5913">
        <w:rPr>
          <w:rFonts w:ascii="Angsana New" w:hAnsi="Angsana New" w:hint="cs"/>
          <w:b/>
          <w:bCs/>
          <w:sz w:val="30"/>
          <w:szCs w:val="30"/>
          <w:cs/>
        </w:rPr>
        <w:t>ภ</w:t>
      </w:r>
      <w:r w:rsidR="00287B73" w:rsidRPr="00BE5913">
        <w:rPr>
          <w:rFonts w:ascii="Angsana New" w:hAnsi="Angsana New"/>
          <w:b/>
          <w:bCs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bookmarkEnd w:id="30"/>
    <w:p w14:paraId="5DAC8FDF" w14:textId="77777777" w:rsidR="000249CD" w:rsidRPr="00BE5913" w:rsidRDefault="000249CD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0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29"/>
        <w:gridCol w:w="1172"/>
        <w:gridCol w:w="265"/>
        <w:gridCol w:w="1256"/>
        <w:gridCol w:w="267"/>
        <w:gridCol w:w="1171"/>
        <w:gridCol w:w="267"/>
        <w:gridCol w:w="1162"/>
      </w:tblGrid>
      <w:tr w:rsidR="003A1AF7" w:rsidRPr="00BE5913" w14:paraId="0F106AD8" w14:textId="77777777" w:rsidTr="006039EE">
        <w:trPr>
          <w:tblHeader/>
        </w:trPr>
        <w:tc>
          <w:tcPr>
            <w:tcW w:w="1941" w:type="pct"/>
          </w:tcPr>
          <w:p w14:paraId="7FD80D30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bookmarkStart w:id="31" w:name="_Hlk32153113"/>
          </w:p>
        </w:tc>
        <w:tc>
          <w:tcPr>
            <w:tcW w:w="1481" w:type="pct"/>
            <w:gridSpan w:val="3"/>
          </w:tcPr>
          <w:p w14:paraId="1E7ED8F6" w14:textId="1AC43DD1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35605DA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162B1D51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A1AF7" w:rsidRPr="00BE5913" w14:paraId="061FF8C3" w14:textId="77777777" w:rsidTr="006039EE">
        <w:trPr>
          <w:trHeight w:val="425"/>
          <w:tblHeader/>
        </w:trPr>
        <w:tc>
          <w:tcPr>
            <w:tcW w:w="1941" w:type="pct"/>
          </w:tcPr>
          <w:p w14:paraId="34FEC848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14:paraId="2D5650B8" w14:textId="598B81F3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>256</w:t>
            </w:r>
            <w:r w:rsidR="006039EE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63635F29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14:paraId="76468A33" w14:textId="5BB400F4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>256</w:t>
            </w:r>
            <w:r w:rsidR="006039EE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B30AC5C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6550F333" w14:textId="35B86724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>256</w:t>
            </w:r>
            <w:r w:rsidR="006039EE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D8EEB0E" w14:textId="77777777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1EDC57C6" w14:textId="50A1D080" w:rsidR="003A1AF7" w:rsidRPr="00BE5913" w:rsidRDefault="003A1AF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MS Mincho" w:hAnsi="Angsana New"/>
                <w:bCs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bCs/>
                <w:sz w:val="30"/>
                <w:szCs w:val="30"/>
              </w:rPr>
              <w:t>256</w:t>
            </w:r>
            <w:r w:rsidR="006039EE" w:rsidRPr="00BE5913">
              <w:rPr>
                <w:rFonts w:ascii="Angsana New" w:eastAsia="MS Mincho" w:hAnsi="Angsana New"/>
                <w:bCs/>
                <w:sz w:val="30"/>
                <w:szCs w:val="30"/>
              </w:rPr>
              <w:t>6</w:t>
            </w:r>
          </w:p>
        </w:tc>
      </w:tr>
      <w:bookmarkEnd w:id="31"/>
      <w:tr w:rsidR="000A22D1" w:rsidRPr="00BE5913" w14:paraId="126DF3C4" w14:textId="77777777" w:rsidTr="006039EE">
        <w:trPr>
          <w:tblHeader/>
        </w:trPr>
        <w:tc>
          <w:tcPr>
            <w:tcW w:w="1941" w:type="pct"/>
          </w:tcPr>
          <w:p w14:paraId="5A215608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059" w:type="pct"/>
            <w:gridSpan w:val="7"/>
          </w:tcPr>
          <w:p w14:paraId="4BEE5CE1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BE5913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พันบ</w:t>
            </w:r>
            <w:r w:rsidRPr="00BE5913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าท)</w:t>
            </w:r>
          </w:p>
        </w:tc>
      </w:tr>
      <w:tr w:rsidR="000A22D1" w:rsidRPr="00BE5913" w14:paraId="2B4563AA" w14:textId="77777777" w:rsidTr="006039EE">
        <w:tc>
          <w:tcPr>
            <w:tcW w:w="1941" w:type="pct"/>
            <w:shd w:val="clear" w:color="auto" w:fill="auto"/>
          </w:tcPr>
          <w:p w14:paraId="1F2D5962" w14:textId="77777777" w:rsidR="000A22D1" w:rsidRPr="00BE5913" w:rsidRDefault="000A22D1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45" w:type="pct"/>
          </w:tcPr>
          <w:p w14:paraId="29CABA67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15DC4ED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91" w:type="pct"/>
          </w:tcPr>
          <w:p w14:paraId="6558AB30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5AC2A48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DEB778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31299E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701686FC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0A22D1" w:rsidRPr="00BE5913" w14:paraId="40C39BD9" w14:textId="77777777" w:rsidTr="006039EE">
        <w:tc>
          <w:tcPr>
            <w:tcW w:w="1941" w:type="pct"/>
            <w:shd w:val="clear" w:color="auto" w:fill="auto"/>
          </w:tcPr>
          <w:p w14:paraId="200D3CD0" w14:textId="77777777" w:rsidR="000A22D1" w:rsidRPr="00BE5913" w:rsidRDefault="000A22D1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45" w:type="pct"/>
          </w:tcPr>
          <w:p w14:paraId="36E2B90D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2E1F81F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21F89348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6F8B6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FF049DD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04E84C4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F48391A" w14:textId="77777777" w:rsidR="000A22D1" w:rsidRPr="00BE5913" w:rsidRDefault="000A22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</w:tr>
      <w:tr w:rsidR="006039EE" w:rsidRPr="00BE5913" w14:paraId="6BD39215" w14:textId="77777777" w:rsidTr="006039EE">
        <w:tc>
          <w:tcPr>
            <w:tcW w:w="1941" w:type="pct"/>
            <w:shd w:val="clear" w:color="auto" w:fill="auto"/>
          </w:tcPr>
          <w:p w14:paraId="41C95F7B" w14:textId="3B5BA177" w:rsidR="006039EE" w:rsidRPr="00BE5913" w:rsidRDefault="006039E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45" w:type="pct"/>
          </w:tcPr>
          <w:p w14:paraId="6560C321" w14:textId="47F090C1" w:rsidR="006039EE" w:rsidRPr="00BE5913" w:rsidRDefault="0040108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2,141,</w:t>
            </w:r>
            <w:r w:rsidR="00860B6B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821</w:t>
            </w:r>
          </w:p>
        </w:tc>
        <w:tc>
          <w:tcPr>
            <w:tcW w:w="146" w:type="pct"/>
          </w:tcPr>
          <w:p w14:paraId="4C2AB3D6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D41F355" w14:textId="2EC285C9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881,926</w:t>
            </w:r>
          </w:p>
        </w:tc>
        <w:tc>
          <w:tcPr>
            <w:tcW w:w="147" w:type="pct"/>
          </w:tcPr>
          <w:p w14:paraId="0620CE83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39F27C5" w14:textId="7AE49B86" w:rsidR="006039EE" w:rsidRPr="00BE5913" w:rsidRDefault="00025802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4,660</w:t>
            </w:r>
          </w:p>
        </w:tc>
        <w:tc>
          <w:tcPr>
            <w:tcW w:w="147" w:type="pct"/>
          </w:tcPr>
          <w:p w14:paraId="7BC58289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32DB708" w14:textId="7F613DA0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24,376</w:t>
            </w:r>
          </w:p>
        </w:tc>
      </w:tr>
      <w:tr w:rsidR="006039EE" w:rsidRPr="00BE5913" w14:paraId="1A82F174" w14:textId="77777777" w:rsidTr="006039EE">
        <w:tc>
          <w:tcPr>
            <w:tcW w:w="1941" w:type="pct"/>
            <w:shd w:val="clear" w:color="auto" w:fill="auto"/>
          </w:tcPr>
          <w:p w14:paraId="2C4AA77F" w14:textId="77777777" w:rsidR="006039EE" w:rsidRPr="00BE5913" w:rsidRDefault="006039E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645" w:type="pct"/>
          </w:tcPr>
          <w:p w14:paraId="47088D6D" w14:textId="2CADDB91" w:rsidR="006039EE" w:rsidRPr="00BE5913" w:rsidRDefault="00F53B2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236,</w:t>
            </w:r>
            <w:r w:rsidR="00FC66E6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369</w:t>
            </w:r>
          </w:p>
        </w:tc>
        <w:tc>
          <w:tcPr>
            <w:tcW w:w="146" w:type="pct"/>
          </w:tcPr>
          <w:p w14:paraId="2E2663B8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1CC4A83" w14:textId="668B655A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542,740</w:t>
            </w:r>
          </w:p>
        </w:tc>
        <w:tc>
          <w:tcPr>
            <w:tcW w:w="147" w:type="pct"/>
          </w:tcPr>
          <w:p w14:paraId="65532DB3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430D0903" w14:textId="0DC07F7D" w:rsidR="006039EE" w:rsidRPr="00BE5913" w:rsidRDefault="00F53B27" w:rsidP="00BE59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61FA1E3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6926D96" w14:textId="46425109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039EE" w:rsidRPr="00BE5913" w14:paraId="008A8B37" w14:textId="77777777" w:rsidTr="006039EE">
        <w:tc>
          <w:tcPr>
            <w:tcW w:w="1941" w:type="pct"/>
            <w:shd w:val="clear" w:color="auto" w:fill="auto"/>
          </w:tcPr>
          <w:p w14:paraId="32B9C7B6" w14:textId="053F3616" w:rsidR="006039EE" w:rsidRPr="00BE5913" w:rsidRDefault="006039E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645" w:type="pct"/>
          </w:tcPr>
          <w:p w14:paraId="1C2F5D06" w14:textId="19395051" w:rsidR="006039EE" w:rsidRPr="00BE5913" w:rsidRDefault="00CF6CAA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40,6</w:t>
            </w:r>
            <w:r w:rsidR="00315509"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95</w:t>
            </w:r>
          </w:p>
        </w:tc>
        <w:tc>
          <w:tcPr>
            <w:tcW w:w="146" w:type="pct"/>
          </w:tcPr>
          <w:p w14:paraId="601062BB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6FA87892" w14:textId="29A428F4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45,008</w:t>
            </w:r>
          </w:p>
        </w:tc>
        <w:tc>
          <w:tcPr>
            <w:tcW w:w="147" w:type="pct"/>
          </w:tcPr>
          <w:p w14:paraId="2D2674AC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3756B93C" w14:textId="3272CFBB" w:rsidR="006039EE" w:rsidRPr="00BE5913" w:rsidRDefault="00E47C04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20,999</w:t>
            </w:r>
          </w:p>
        </w:tc>
        <w:tc>
          <w:tcPr>
            <w:tcW w:w="147" w:type="pct"/>
          </w:tcPr>
          <w:p w14:paraId="150D08F8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01DC13A" w14:textId="1BB26C70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sz w:val="30"/>
                <w:szCs w:val="30"/>
              </w:rPr>
              <w:t>8,258</w:t>
            </w:r>
          </w:p>
        </w:tc>
      </w:tr>
      <w:tr w:rsidR="006039EE" w:rsidRPr="00BE5913" w14:paraId="27344B03" w14:textId="77777777" w:rsidTr="006039EE">
        <w:tc>
          <w:tcPr>
            <w:tcW w:w="1941" w:type="pct"/>
          </w:tcPr>
          <w:p w14:paraId="4D237511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644EEF7B" w14:textId="28662F41" w:rsidR="006039EE" w:rsidRPr="00BE5913" w:rsidRDefault="0087189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2,418</w:t>
            </w:r>
            <w:r w:rsidR="00B93B3A"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,885</w:t>
            </w:r>
          </w:p>
        </w:tc>
        <w:tc>
          <w:tcPr>
            <w:tcW w:w="146" w:type="pct"/>
          </w:tcPr>
          <w:p w14:paraId="43462783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7566A0A8" w14:textId="0AC7868D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1,469,674</w:t>
            </w:r>
          </w:p>
        </w:tc>
        <w:tc>
          <w:tcPr>
            <w:tcW w:w="147" w:type="pct"/>
          </w:tcPr>
          <w:p w14:paraId="7D2E4596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733095BB" w14:textId="2EAC6C06" w:rsidR="006039EE" w:rsidRPr="00BE5913" w:rsidRDefault="00860B6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3973AD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5,</w:t>
            </w:r>
            <w:r w:rsidR="00642E38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659</w:t>
            </w:r>
          </w:p>
        </w:tc>
        <w:tc>
          <w:tcPr>
            <w:tcW w:w="147" w:type="pct"/>
          </w:tcPr>
          <w:p w14:paraId="29ED2C15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AC0F2EE" w14:textId="6528D0B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32,634</w:t>
            </w:r>
          </w:p>
        </w:tc>
      </w:tr>
      <w:tr w:rsidR="006039EE" w:rsidRPr="00BE5913" w14:paraId="736C8822" w14:textId="77777777" w:rsidTr="006039EE">
        <w:tc>
          <w:tcPr>
            <w:tcW w:w="1941" w:type="pct"/>
          </w:tcPr>
          <w:p w14:paraId="1C2E6E8F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45" w:type="pct"/>
          </w:tcPr>
          <w:p w14:paraId="3C542DD4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6" w:type="pct"/>
          </w:tcPr>
          <w:p w14:paraId="046EFB9B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91" w:type="pct"/>
          </w:tcPr>
          <w:p w14:paraId="30B717C4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5" w:right="-11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7B17855A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44" w:type="pct"/>
          </w:tcPr>
          <w:p w14:paraId="5063D504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147" w:type="pct"/>
          </w:tcPr>
          <w:p w14:paraId="20EFD618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639" w:type="pct"/>
          </w:tcPr>
          <w:p w14:paraId="2BF50FD1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08" w:right="-110"/>
              <w:jc w:val="center"/>
              <w:rPr>
                <w:rFonts w:ascii="Angsana New" w:eastAsia="MS Mincho" w:hAnsi="Angsana New"/>
                <w:sz w:val="20"/>
                <w:szCs w:val="20"/>
              </w:rPr>
            </w:pPr>
          </w:p>
        </w:tc>
      </w:tr>
      <w:tr w:rsidR="006039EE" w:rsidRPr="00BE5913" w14:paraId="6B234F32" w14:textId="77777777" w:rsidTr="006039EE">
        <w:tc>
          <w:tcPr>
            <w:tcW w:w="1941" w:type="pct"/>
          </w:tcPr>
          <w:p w14:paraId="6666A741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45" w:type="pct"/>
          </w:tcPr>
          <w:p w14:paraId="0B2B4C6C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60" w:lineRule="atLeas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</w:tcPr>
          <w:p w14:paraId="171F7C9D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</w:tcPr>
          <w:p w14:paraId="2DFC6169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60" w:lineRule="atLeast"/>
              <w:ind w:left="-115" w:right="-11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4631D2D5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</w:tcPr>
          <w:p w14:paraId="00721F7B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" w:type="pct"/>
          </w:tcPr>
          <w:p w14:paraId="352E6CF4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</w:tcPr>
          <w:p w14:paraId="51169A1E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6039EE" w:rsidRPr="00BE5913" w14:paraId="6D9A0125" w14:textId="77777777" w:rsidTr="006039EE">
        <w:tc>
          <w:tcPr>
            <w:tcW w:w="1941" w:type="pct"/>
            <w:shd w:val="clear" w:color="auto" w:fill="auto"/>
          </w:tcPr>
          <w:p w14:paraId="3292818B" w14:textId="6BBD16CF" w:rsidR="006039EE" w:rsidRPr="00BE5913" w:rsidRDefault="006039E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645" w:type="pct"/>
          </w:tcPr>
          <w:p w14:paraId="39807921" w14:textId="07569350" w:rsidR="006039EE" w:rsidRPr="00BE5913" w:rsidRDefault="005F6F45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1,486,</w:t>
            </w:r>
            <w:r w:rsidR="00B409A1" w:rsidRPr="00BE5913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  <w:tc>
          <w:tcPr>
            <w:tcW w:w="146" w:type="pct"/>
          </w:tcPr>
          <w:p w14:paraId="10B3B358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8F3EDF7" w14:textId="3CD5C3CD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1,478,450</w:t>
            </w:r>
          </w:p>
        </w:tc>
        <w:tc>
          <w:tcPr>
            <w:tcW w:w="147" w:type="pct"/>
          </w:tcPr>
          <w:p w14:paraId="20FD0303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25693B3F" w14:textId="1E1019CC" w:rsidR="006039EE" w:rsidRPr="00BE5913" w:rsidRDefault="003201A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5112995B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921E1C" w14:textId="36F55D32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413</w:t>
            </w:r>
          </w:p>
        </w:tc>
      </w:tr>
      <w:tr w:rsidR="006039EE" w:rsidRPr="00BE5913" w14:paraId="6D6343E3" w14:textId="77777777" w:rsidTr="006039EE">
        <w:tc>
          <w:tcPr>
            <w:tcW w:w="1941" w:type="pct"/>
            <w:shd w:val="clear" w:color="auto" w:fill="auto"/>
          </w:tcPr>
          <w:p w14:paraId="44A20EAD" w14:textId="26389308" w:rsidR="006039EE" w:rsidRPr="00BE5913" w:rsidRDefault="006039E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645" w:type="pct"/>
          </w:tcPr>
          <w:p w14:paraId="1819D0B3" w14:textId="694E406B" w:rsidR="006039EE" w:rsidRPr="00BE5913" w:rsidRDefault="0035762B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516,</w:t>
            </w:r>
            <w:r w:rsidR="0097589C" w:rsidRPr="00BE5913">
              <w:rPr>
                <w:rFonts w:asciiTheme="majorBidi" w:hAnsiTheme="majorBidi" w:cstheme="majorBidi"/>
                <w:sz w:val="30"/>
                <w:szCs w:val="30"/>
              </w:rPr>
              <w:t>161</w:t>
            </w:r>
          </w:p>
        </w:tc>
        <w:tc>
          <w:tcPr>
            <w:tcW w:w="146" w:type="pct"/>
          </w:tcPr>
          <w:p w14:paraId="3168324D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055E948F" w14:textId="015ACB4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256,638</w:t>
            </w:r>
          </w:p>
        </w:tc>
        <w:tc>
          <w:tcPr>
            <w:tcW w:w="147" w:type="pct"/>
          </w:tcPr>
          <w:p w14:paraId="1875EA99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7EB5AF58" w14:textId="52B66BCF" w:rsidR="006039EE" w:rsidRPr="00BE5913" w:rsidRDefault="00847BD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9,022</w:t>
            </w:r>
          </w:p>
        </w:tc>
        <w:tc>
          <w:tcPr>
            <w:tcW w:w="147" w:type="pct"/>
          </w:tcPr>
          <w:p w14:paraId="1B14B2EA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4207CE0" w14:textId="256879B1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12,325</w:t>
            </w:r>
          </w:p>
        </w:tc>
      </w:tr>
      <w:tr w:rsidR="006039EE" w:rsidRPr="00BE5913" w14:paraId="35459ED0" w14:textId="77777777" w:rsidTr="006039EE">
        <w:tc>
          <w:tcPr>
            <w:tcW w:w="1941" w:type="pct"/>
            <w:shd w:val="clear" w:color="auto" w:fill="auto"/>
          </w:tcPr>
          <w:p w14:paraId="54CCFFFA" w14:textId="68A8BF11" w:rsidR="006039EE" w:rsidRPr="00BE5913" w:rsidRDefault="006039E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E5913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645" w:type="pct"/>
          </w:tcPr>
          <w:p w14:paraId="5784FBE6" w14:textId="30DB4BE2" w:rsidR="006039EE" w:rsidRPr="00BE5913" w:rsidRDefault="00E72537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298,496</w:t>
            </w:r>
          </w:p>
        </w:tc>
        <w:tc>
          <w:tcPr>
            <w:tcW w:w="146" w:type="pct"/>
          </w:tcPr>
          <w:p w14:paraId="23C09DD8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2F74218A" w14:textId="73FDC542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299,357</w:t>
            </w:r>
          </w:p>
        </w:tc>
        <w:tc>
          <w:tcPr>
            <w:tcW w:w="147" w:type="pct"/>
          </w:tcPr>
          <w:p w14:paraId="15377C35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CA4C543" w14:textId="02D7D9DD" w:rsidR="006039EE" w:rsidRPr="00BE5913" w:rsidRDefault="00DC4EDF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127,000</w:t>
            </w:r>
          </w:p>
        </w:tc>
        <w:tc>
          <w:tcPr>
            <w:tcW w:w="147" w:type="pct"/>
          </w:tcPr>
          <w:p w14:paraId="2830642C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37FB4BD" w14:textId="12AAFCFD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 w:hint="cs"/>
                <w:sz w:val="30"/>
                <w:szCs w:val="30"/>
                <w:cs/>
              </w:rPr>
              <w:t>127</w:t>
            </w: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,000</w:t>
            </w:r>
          </w:p>
        </w:tc>
      </w:tr>
      <w:tr w:rsidR="006039EE" w:rsidRPr="00BE5913" w14:paraId="66D13775" w14:textId="77777777" w:rsidTr="006039EE">
        <w:tc>
          <w:tcPr>
            <w:tcW w:w="1941" w:type="pct"/>
          </w:tcPr>
          <w:p w14:paraId="05FB93A8" w14:textId="04463FD9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45" w:type="pct"/>
          </w:tcPr>
          <w:p w14:paraId="1F5C3873" w14:textId="0300671A" w:rsidR="006039EE" w:rsidRPr="00BE5913" w:rsidRDefault="00DF6E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18,241</w:t>
            </w:r>
          </w:p>
        </w:tc>
        <w:tc>
          <w:tcPr>
            <w:tcW w:w="146" w:type="pct"/>
          </w:tcPr>
          <w:p w14:paraId="2FEE51E5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64C887EB" w14:textId="3DDADF5B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31,400</w:t>
            </w:r>
          </w:p>
        </w:tc>
        <w:tc>
          <w:tcPr>
            <w:tcW w:w="147" w:type="pct"/>
          </w:tcPr>
          <w:p w14:paraId="7C133861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0866E4AB" w14:textId="1CE8EC4A" w:rsidR="006039EE" w:rsidRPr="00BE5913" w:rsidRDefault="009A37A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ind w:left="-79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47" w:type="pct"/>
          </w:tcPr>
          <w:p w14:paraId="6E5F184F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13484A3" w14:textId="543D76B4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7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6039EE" w:rsidRPr="00BE5913" w14:paraId="137DBB6F" w14:textId="77777777" w:rsidTr="006039EE">
        <w:tc>
          <w:tcPr>
            <w:tcW w:w="1941" w:type="pct"/>
          </w:tcPr>
          <w:p w14:paraId="19C7EBCE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25ADF4C3" w14:textId="4B2A80CA" w:rsidR="006039EE" w:rsidRPr="00BE5913" w:rsidRDefault="00DF6ED1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</w:t>
            </w:r>
            <w:r w:rsidR="00DD49BE"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,319,645</w:t>
            </w:r>
          </w:p>
        </w:tc>
        <w:tc>
          <w:tcPr>
            <w:tcW w:w="146" w:type="pct"/>
          </w:tcPr>
          <w:p w14:paraId="1D9395CA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41E61BA8" w14:textId="6B2846EC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2,065,845</w:t>
            </w:r>
          </w:p>
        </w:tc>
        <w:tc>
          <w:tcPr>
            <w:tcW w:w="147" w:type="pct"/>
          </w:tcPr>
          <w:p w14:paraId="33BFDB7E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126"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625433FB" w14:textId="519F99F2" w:rsidR="006039EE" w:rsidRPr="00BE5913" w:rsidRDefault="009A37A3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 w:right="1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136,022</w:t>
            </w:r>
          </w:p>
        </w:tc>
        <w:tc>
          <w:tcPr>
            <w:tcW w:w="147" w:type="pct"/>
          </w:tcPr>
          <w:p w14:paraId="535B21C3" w14:textId="77777777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131"/>
              <w:jc w:val="both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6A2B2029" w14:textId="71A36611" w:rsidR="006039EE" w:rsidRPr="00BE5913" w:rsidRDefault="006039EE" w:rsidP="00BE5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139,738</w:t>
            </w:r>
          </w:p>
        </w:tc>
      </w:tr>
    </w:tbl>
    <w:p w14:paraId="16D0E001" w14:textId="42D49765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43426ED" w14:textId="192F1048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BE5913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6FC62B7C" w14:textId="77777777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207F28A3" w14:textId="18B25A96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43DC3">
        <w:rPr>
          <w:rFonts w:ascii="Angsana New" w:eastAsia="MS Mincho" w:hAnsi="Angsana New"/>
          <w:sz w:val="30"/>
          <w:szCs w:val="30"/>
        </w:rPr>
        <w:t>207.93</w:t>
      </w:r>
      <w:r w:rsidR="00337B18"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ณ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223FC" w:rsidRPr="00BE5913">
        <w:rPr>
          <w:rFonts w:ascii="Angsana New" w:eastAsia="MS Mincho" w:hAnsi="Angsana New"/>
          <w:sz w:val="30"/>
          <w:szCs w:val="30"/>
        </w:rPr>
        <w:t>31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="003223FC" w:rsidRPr="00BE5913">
        <w:rPr>
          <w:rFonts w:ascii="Angsana New" w:eastAsia="MS Mincho" w:hAnsi="Angsana New"/>
          <w:sz w:val="30"/>
          <w:szCs w:val="30"/>
        </w:rPr>
        <w:t xml:space="preserve"> 256</w:t>
      </w:r>
      <w:r w:rsidR="00D2270F" w:rsidRPr="00BE5913">
        <w:rPr>
          <w:rFonts w:ascii="Angsana New" w:eastAsia="MS Mincho" w:hAnsi="Angsana New"/>
          <w:sz w:val="30"/>
          <w:szCs w:val="30"/>
        </w:rPr>
        <w:t>7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="00141347" w:rsidRPr="00BE5913">
        <w:rPr>
          <w:rFonts w:ascii="Angsana New" w:eastAsia="MS Mincho" w:hAnsi="Angsana New"/>
          <w:sz w:val="30"/>
          <w:szCs w:val="30"/>
          <w:cs/>
        </w:rPr>
        <w:br/>
      </w:r>
      <w:r w:rsidRPr="00BE5913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43DC3">
        <w:rPr>
          <w:rFonts w:ascii="Angsana New" w:hAnsi="Angsana New"/>
          <w:sz w:val="30"/>
          <w:szCs w:val="30"/>
          <w:lang w:eastAsia="zh-CN"/>
        </w:rPr>
        <w:t>169.43</w:t>
      </w:r>
      <w:r w:rsidR="00337B18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6115B385" w14:textId="41A8215C" w:rsidR="0087706E" w:rsidRPr="00BE5913" w:rsidRDefault="0087706E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18E721B6" w14:textId="7276FFF0" w:rsidR="003223FC" w:rsidRPr="00BE5913" w:rsidRDefault="003223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 w:hint="cs"/>
          <w:sz w:val="30"/>
          <w:szCs w:val="30"/>
          <w:cs/>
        </w:rPr>
        <w:t xml:space="preserve">บริษัทได้ทำสัญญาวงเงินค้ำประกันกับสถาบันการเงินในประเทศแห่งหนึ่ง วงเงิน </w:t>
      </w:r>
      <w:r w:rsidRPr="00BE5913">
        <w:rPr>
          <w:rFonts w:ascii="Angsana New" w:eastAsia="MS Mincho" w:hAnsi="Angsana New"/>
          <w:sz w:val="30"/>
          <w:szCs w:val="30"/>
        </w:rPr>
        <w:t>150.00</w:t>
      </w:r>
      <w:r w:rsidRPr="00BE5913">
        <w:rPr>
          <w:rFonts w:ascii="Angsana New" w:eastAsia="MS Mincho" w:hAnsi="Angsana New" w:hint="cs"/>
          <w:sz w:val="30"/>
          <w:szCs w:val="30"/>
          <w:cs/>
        </w:rPr>
        <w:t xml:space="preserve"> ล้านบาท เพื่อใช้เป็นหลักค้ำประกันที่ดินเพื่อพัฒนาปรับปรุงสิ่งปลูกสร้าง ณ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</w:rPr>
        <w:t>31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BE5913">
        <w:rPr>
          <w:rFonts w:ascii="Angsana New" w:eastAsia="MS Mincho" w:hAnsi="Angsana New"/>
          <w:sz w:val="30"/>
          <w:szCs w:val="30"/>
        </w:rPr>
        <w:t xml:space="preserve"> 256</w:t>
      </w:r>
      <w:r w:rsidR="00D2270F" w:rsidRPr="00BE5913">
        <w:rPr>
          <w:rFonts w:ascii="Angsana New" w:eastAsia="MS Mincho" w:hAnsi="Angsana New"/>
          <w:sz w:val="30"/>
          <w:szCs w:val="30"/>
        </w:rPr>
        <w:t>7</w:t>
      </w:r>
      <w:r w:rsidRPr="00BE5913">
        <w:rPr>
          <w:rFonts w:ascii="Angsana New" w:eastAsia="MS Mincho" w:hAnsi="Angsana New"/>
          <w:sz w:val="30"/>
          <w:szCs w:val="30"/>
        </w:rPr>
        <w:t xml:space="preserve">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บริษัทมี ภาระผูกพันจากสัญญา</w:t>
      </w:r>
      <w:r w:rsidRPr="00BE5913">
        <w:rPr>
          <w:rFonts w:ascii="Angsana New" w:eastAsia="MS Mincho" w:hAnsi="Angsana New"/>
          <w:sz w:val="30"/>
          <w:szCs w:val="30"/>
        </w:rPr>
        <w:br/>
      </w:r>
      <w:r w:rsidRPr="00BE5913">
        <w:rPr>
          <w:rFonts w:ascii="Angsana New" w:eastAsia="MS Mincho" w:hAnsi="Angsana New" w:hint="cs"/>
          <w:sz w:val="30"/>
          <w:szCs w:val="30"/>
          <w:cs/>
        </w:rPr>
        <w:t>ค้ำประกันจำนวน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BE5913">
        <w:rPr>
          <w:rFonts w:ascii="Angsana New" w:eastAsia="MS Mincho" w:hAnsi="Angsana New"/>
          <w:sz w:val="30"/>
          <w:szCs w:val="30"/>
        </w:rPr>
        <w:t xml:space="preserve">127.00 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56E81026" w14:textId="77777777" w:rsidR="003223FC" w:rsidRPr="00BE5913" w:rsidRDefault="003223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</w:p>
    <w:p w14:paraId="31653422" w14:textId="77777777" w:rsidR="003223FC" w:rsidRPr="00BE5913" w:rsidRDefault="003223FC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3A65B612" w14:textId="4A1F64A7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สัญญาบริการ</w:t>
      </w:r>
    </w:p>
    <w:p w14:paraId="6B06B16B" w14:textId="77777777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D150C0" w14:textId="01723E38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BE5913">
        <w:rPr>
          <w:rFonts w:ascii="Angsana New" w:eastAsia="MS Mincho" w:hAnsi="Angsana New"/>
          <w:sz w:val="30"/>
          <w:szCs w:val="30"/>
        </w:rPr>
        <w:t xml:space="preserve">1 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Pr="00BE5913">
        <w:rPr>
          <w:rFonts w:ascii="Angsana New" w:eastAsia="MS Mincho" w:hAnsi="Angsana New"/>
          <w:sz w:val="30"/>
          <w:szCs w:val="30"/>
        </w:rPr>
        <w:t xml:space="preserve">5 </w:t>
      </w:r>
      <w:r w:rsidRPr="00BE5913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16C9AE28" w14:textId="77777777" w:rsidR="007B31C9" w:rsidRPr="00BE5913" w:rsidRDefault="007B31C9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262CAA1" w14:textId="50D655AD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BE5913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BE5913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3046372" w14:textId="5A2A970F" w:rsidR="00020DB6" w:rsidRPr="00BE5913" w:rsidRDefault="00020DB6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BE5913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BE5913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</w:t>
      </w:r>
      <w:r w:rsidR="00EF2206" w:rsidRPr="00BE5913">
        <w:rPr>
          <w:rFonts w:ascii="Angsana New" w:eastAsia="MS Mincho" w:hAnsi="Angsana New" w:hint="cs"/>
          <w:sz w:val="30"/>
          <w:szCs w:val="30"/>
          <w:cs/>
        </w:rPr>
        <w:t>บริษัทย่อย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BE5913">
        <w:rPr>
          <w:rFonts w:ascii="Angsana New" w:eastAsia="MS Mincho" w:hAnsi="Angsana New"/>
          <w:sz w:val="30"/>
          <w:szCs w:val="30"/>
        </w:rPr>
        <w:t>10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BE5913">
        <w:rPr>
          <w:rFonts w:ascii="Angsana New" w:eastAsia="MS Mincho" w:hAnsi="Angsana New"/>
          <w:sz w:val="30"/>
          <w:szCs w:val="30"/>
        </w:rPr>
        <w:t>20</w:t>
      </w:r>
      <w:r w:rsidRPr="00BE5913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BE5913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124161" w:rsidRPr="00BE5913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BE5913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BE5913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0C45F23F" w14:textId="77777777" w:rsidR="00392A77" w:rsidRPr="00C8422A" w:rsidRDefault="00392A77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BBCDFA" w14:textId="21A9DB11" w:rsidR="00392A77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BE591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สัญญาที่ปรึกษางานออกแบบ </w:t>
      </w:r>
    </w:p>
    <w:p w14:paraId="3C610B5A" w14:textId="77777777" w:rsidR="00392A77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6CD9ACA9" w14:textId="78690109" w:rsidR="00392A77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E591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BE5913">
        <w:rPr>
          <w:rFonts w:ascii="Angsana New" w:eastAsia="MS Mincho" w:hAnsi="Angsana New"/>
          <w:sz w:val="30"/>
          <w:szCs w:val="30"/>
          <w:cs/>
        </w:rPr>
        <w:t>ย่อย</w:t>
      </w:r>
      <w:r w:rsidRPr="00BE5913">
        <w:rPr>
          <w:rFonts w:ascii="Angsana New" w:hAnsi="Angsana New"/>
          <w:color w:val="000000"/>
          <w:sz w:val="30"/>
          <w:szCs w:val="30"/>
          <w:cs/>
        </w:rPr>
        <w:t>หลายแห่งได้ทำสัญญาที่ปรึกษางานออกแบบกับบริษัทในประเทศและต่างประเทศหลายแห่งเกี่ยวกับ</w:t>
      </w:r>
      <w:r w:rsidR="00732E73" w:rsidRPr="00BE5913">
        <w:rPr>
          <w:rFonts w:ascii="Angsana New" w:hAnsi="Angsana New"/>
          <w:color w:val="000000"/>
          <w:sz w:val="30"/>
          <w:szCs w:val="30"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  <w:cs/>
        </w:rPr>
        <w:t>กา</w:t>
      </w:r>
      <w:r w:rsidRPr="00BE5913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BE5913">
        <w:rPr>
          <w:rFonts w:ascii="Angsana New" w:hAnsi="Angsana New"/>
          <w:color w:val="000000"/>
          <w:sz w:val="30"/>
          <w:szCs w:val="30"/>
          <w:cs/>
        </w:rPr>
        <w:t xml:space="preserve">ออกแบบงานสถาปัตยกรรมสำหรับโรงแรม โดยบริษัทย่อยมีภาระผูกพันที่ต้องจ่ายค่าที่ปรึกษางานออกแบบตามอัตราและระยะเวลาที่กำหนดในสัญญา </w:t>
      </w:r>
    </w:p>
    <w:p w14:paraId="769BABF6" w14:textId="77777777" w:rsidR="00392A77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C1BC1D" w14:textId="77777777" w:rsidR="00392A77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i/>
          <w:iCs/>
          <w:color w:val="000000"/>
          <w:sz w:val="30"/>
          <w:szCs w:val="30"/>
        </w:rPr>
      </w:pPr>
      <w:r w:rsidRPr="00BE5913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สัญญาก่อสร้าง ปรับปรุง และตกแต่งภายในพื้นที่และอาคาร </w:t>
      </w:r>
    </w:p>
    <w:p w14:paraId="23BE73B8" w14:textId="77777777" w:rsidR="00392A77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40"/>
        <w:rPr>
          <w:rFonts w:ascii="Angsana New" w:hAnsi="Angsana New"/>
          <w:color w:val="000000"/>
          <w:sz w:val="30"/>
          <w:szCs w:val="30"/>
        </w:rPr>
      </w:pPr>
    </w:p>
    <w:p w14:paraId="1D9D6B7C" w14:textId="52E8DE88" w:rsidR="00AD7CB0" w:rsidRPr="00BE5913" w:rsidRDefault="00392A77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E5913">
        <w:rPr>
          <w:rFonts w:ascii="Angsana New" w:hAnsi="Angsana New"/>
          <w:color w:val="000000"/>
          <w:sz w:val="30"/>
          <w:szCs w:val="30"/>
          <w:cs/>
        </w:rPr>
        <w:t>บริษัทย่อยหลายแห่งได้ทำสัญญาก่อสร้าง ปรับปรุง และตกแต่งภายในพื้นที่และอาคาร กับบริษัทในประเทศหลายแห่ง</w:t>
      </w:r>
      <w:r w:rsidR="00BC1B9B" w:rsidRPr="00BE5913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E5913">
        <w:rPr>
          <w:rFonts w:ascii="Angsana New" w:hAnsi="Angsana New"/>
          <w:color w:val="000000"/>
          <w:sz w:val="30"/>
          <w:szCs w:val="30"/>
          <w:cs/>
        </w:rPr>
        <w:t>โดยบริษัทย่อยมีภาระผูกพันที่ต้องจ่ายค่าบริการตามอัตราและระยะเวลาที่กำหนดในสัญญา</w:t>
      </w:r>
    </w:p>
    <w:p w14:paraId="0BA13FD2" w14:textId="77777777" w:rsidR="000F796B" w:rsidRPr="00BE5913" w:rsidRDefault="000F796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3F44CDE" w14:textId="77777777" w:rsidR="00AD7CB0" w:rsidRPr="00BE5913" w:rsidRDefault="00AD7CB0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BE5913">
        <w:rPr>
          <w:rFonts w:ascii="Angsana New" w:eastAsia="MS Mincho" w:hAnsi="Angsana New" w:hint="cs"/>
          <w:b/>
          <w:bCs/>
          <w:sz w:val="30"/>
          <w:szCs w:val="30"/>
          <w:cs/>
        </w:rPr>
        <w:t>หนี้สินที่อาจเกิดขึ้น</w:t>
      </w:r>
    </w:p>
    <w:p w14:paraId="2E35DBD5" w14:textId="77777777" w:rsidR="00AD7CB0" w:rsidRPr="00C8422A" w:rsidRDefault="00AD7CB0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3F4588" w14:textId="22CE3A5C" w:rsidR="00AD7CB0" w:rsidRPr="00BE5913" w:rsidRDefault="00AD7CB0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63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BE5913">
        <w:rPr>
          <w:rFonts w:asciiTheme="majorBidi" w:hAnsiTheme="majorBidi" w:cstheme="majorBidi"/>
          <w:sz w:val="30"/>
          <w:szCs w:val="30"/>
        </w:rPr>
        <w:t xml:space="preserve">31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BE5913">
        <w:rPr>
          <w:rFonts w:asciiTheme="majorBidi" w:hAnsiTheme="majorBidi" w:cstheme="majorBidi"/>
          <w:sz w:val="30"/>
          <w:szCs w:val="30"/>
        </w:rPr>
        <w:t>256</w:t>
      </w:r>
      <w:r w:rsidR="002576C1" w:rsidRPr="00BE5913">
        <w:rPr>
          <w:rFonts w:asciiTheme="majorBidi" w:hAnsiTheme="majorBidi" w:cstheme="majorBidi"/>
          <w:sz w:val="30"/>
          <w:szCs w:val="30"/>
        </w:rPr>
        <w:t>7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วงเงินกู้ยืมร่วมระหว่างบริษัทกับกิจการร่วมค้ามียอดเบิกใช้จำนวน </w:t>
      </w:r>
      <w:r w:rsidR="00221B2E" w:rsidRPr="00BE5913">
        <w:rPr>
          <w:rFonts w:asciiTheme="majorBidi" w:hAnsiTheme="majorBidi" w:cstheme="majorBidi"/>
          <w:sz w:val="30"/>
          <w:szCs w:val="30"/>
        </w:rPr>
        <w:t>10.63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ล้านเหรียญสหรัฐ หรือเทียบเท่า </w:t>
      </w:r>
      <w:r w:rsidR="00221B2E" w:rsidRPr="00BE5913">
        <w:rPr>
          <w:rFonts w:asciiTheme="majorBidi" w:hAnsiTheme="majorBidi" w:cstheme="majorBidi"/>
          <w:sz w:val="30"/>
          <w:szCs w:val="30"/>
        </w:rPr>
        <w:t>362.92</w:t>
      </w:r>
      <w:r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C00F4D" w:rsidRPr="00BE5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00F4D" w:rsidRPr="00BE5913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576C1" w:rsidRPr="00BE5913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00F4D" w:rsidRPr="00BE5913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2576C1" w:rsidRPr="00BE5913">
        <w:rPr>
          <w:rFonts w:asciiTheme="majorBidi" w:hAnsiTheme="majorBidi" w:cstheme="majorBidi"/>
          <w:sz w:val="30"/>
          <w:szCs w:val="30"/>
        </w:rPr>
        <w:t xml:space="preserve"> </w:t>
      </w:r>
      <w:r w:rsidR="002576C1" w:rsidRPr="00BE5913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2576C1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ล้านเหรียญสหรัฐ หรือเทียบเท่า </w:t>
      </w:r>
      <w:r w:rsidR="002576C1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34.39 </w:t>
      </w:r>
      <w:r w:rsidR="002576C1" w:rsidRPr="00BE5913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C00F4D" w:rsidRPr="00BE5913">
        <w:rPr>
          <w:rFonts w:asciiTheme="majorBidi" w:hAnsiTheme="majorBidi" w:cstheme="majorBidi"/>
          <w:i/>
          <w:iCs/>
          <w:sz w:val="30"/>
          <w:szCs w:val="30"/>
        </w:rPr>
        <w:t xml:space="preserve"> )</w:t>
      </w:r>
    </w:p>
    <w:p w14:paraId="0AB885DE" w14:textId="77777777" w:rsidR="00AD7CB0" w:rsidRPr="00C8422A" w:rsidRDefault="00AD7CB0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A9FC973" w14:textId="44653AE9" w:rsidR="000F796B" w:rsidRPr="00BE5913" w:rsidRDefault="000F796B" w:rsidP="00BE5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</w:p>
    <w:p w14:paraId="493FB4D0" w14:textId="77777777" w:rsidR="00644737" w:rsidRDefault="00644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  <w:r>
        <w:rPr>
          <w:rFonts w:ascii="Angsana New" w:eastAsia="MS Mincho" w:hAnsi="Angsana New"/>
          <w:b/>
          <w:bCs/>
          <w:sz w:val="30"/>
          <w:szCs w:val="30"/>
          <w:cs/>
        </w:rPr>
        <w:br w:type="page"/>
      </w:r>
    </w:p>
    <w:p w14:paraId="2B12FA9D" w14:textId="7A91DFB2" w:rsidR="00405DD5" w:rsidRPr="00BE5913" w:rsidRDefault="00405DD5" w:rsidP="00BE5913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BE5913">
        <w:rPr>
          <w:rFonts w:ascii="Angsana New" w:eastAsia="MS Mincho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DBCE92C" w14:textId="77777777" w:rsidR="007C67DD" w:rsidRPr="009222B1" w:rsidRDefault="007C67DD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  <w:highlight w:val="yellow"/>
        </w:rPr>
      </w:pPr>
    </w:p>
    <w:p w14:paraId="4DBECC12" w14:textId="1F2D3183" w:rsidR="006209B0" w:rsidRPr="006209B0" w:rsidRDefault="006209B0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6209B0">
        <w:rPr>
          <w:rFonts w:ascii="Angsana New" w:eastAsia="MS Mincho" w:hAnsi="Angsana New" w:hint="cs"/>
          <w:i/>
          <w:iCs/>
          <w:sz w:val="30"/>
          <w:szCs w:val="30"/>
          <w:cs/>
        </w:rPr>
        <w:t>การลดทุนในบริษัทย่อย</w:t>
      </w:r>
    </w:p>
    <w:p w14:paraId="5D8B3986" w14:textId="77777777" w:rsidR="006209B0" w:rsidRDefault="006209B0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469F077" w14:textId="2BA7C05B" w:rsidR="00E12620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222B1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 w:rsidRPr="009222B1">
        <w:rPr>
          <w:rFonts w:ascii="Angsana New" w:eastAsia="MS Mincho" w:hAnsi="Angsana New"/>
          <w:sz w:val="30"/>
          <w:szCs w:val="30"/>
        </w:rPr>
        <w:t xml:space="preserve">6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กุมภาพันธ์ </w:t>
      </w:r>
      <w:r w:rsidRPr="009222B1">
        <w:rPr>
          <w:rFonts w:ascii="Angsana New" w:eastAsia="MS Mincho" w:hAnsi="Angsana New"/>
          <w:sz w:val="30"/>
          <w:szCs w:val="30"/>
        </w:rPr>
        <w:t xml:space="preserve">2568 </w:t>
      </w:r>
      <w:r w:rsidRPr="009222B1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E80A00" w:rsidRPr="00E80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80A00" w:rsidRPr="00E80A00">
        <w:rPr>
          <w:rFonts w:ascii="Angsana New" w:eastAsia="MS Mincho" w:hAnsi="Angsana New" w:hint="cs"/>
          <w:sz w:val="30"/>
          <w:szCs w:val="30"/>
          <w:cs/>
        </w:rPr>
        <w:t>ฟินิกซ์บอกซ์</w:t>
      </w:r>
      <w:r w:rsidR="00E80A00" w:rsidRPr="00E80A0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80A00" w:rsidRPr="00E80A00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="00E80A00">
        <w:rPr>
          <w:rFonts w:ascii="Angsana New" w:eastAsia="MS Mincho" w:hAnsi="Angsana New"/>
          <w:sz w:val="30"/>
          <w:szCs w:val="30"/>
        </w:rPr>
        <w:t xml:space="preserve"> </w:t>
      </w:r>
      <w:r w:rsidR="00E80A00">
        <w:rPr>
          <w:rFonts w:ascii="Angsana New" w:eastAsia="MS Mincho" w:hAnsi="Angsana New" w:hint="cs"/>
          <w:sz w:val="30"/>
          <w:szCs w:val="30"/>
          <w:cs/>
        </w:rPr>
        <w:t>ซึ่งเป็นบริษัท</w:t>
      </w:r>
      <w:r w:rsidRPr="009222B1">
        <w:rPr>
          <w:rFonts w:ascii="Angsana New" w:eastAsia="MS Mincho" w:hAnsi="Angsana New" w:hint="cs"/>
          <w:sz w:val="30"/>
          <w:szCs w:val="30"/>
          <w:cs/>
        </w:rPr>
        <w:t>ย่อยทางอ้อมได้ดำเนินการจดทะเบียนลดทุน</w:t>
      </w:r>
      <w:r w:rsidR="00E80A00">
        <w:rPr>
          <w:rFonts w:ascii="Angsana New" w:eastAsia="MS Mincho" w:hAnsi="Angsana New"/>
          <w:sz w:val="30"/>
          <w:szCs w:val="30"/>
          <w:cs/>
        </w:rPr>
        <w:br/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ที่ออกและชำระแล้วจากจำนวน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>
        <w:rPr>
          <w:rFonts w:ascii="Angsana New" w:eastAsia="MS Mincho" w:hAnsi="Angsana New"/>
          <w:sz w:val="30"/>
          <w:szCs w:val="30"/>
        </w:rPr>
        <w:t>2,000</w:t>
      </w:r>
      <w:r w:rsidR="00E12620" w:rsidRPr="00E12620">
        <w:rPr>
          <w:rFonts w:ascii="Angsana New" w:eastAsia="MS Mincho" w:hAnsi="Angsana New"/>
          <w:sz w:val="30"/>
          <w:szCs w:val="30"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(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>
        <w:rPr>
          <w:rFonts w:ascii="Angsana New" w:eastAsia="MS Mincho" w:hAnsi="Angsana New"/>
          <w:sz w:val="30"/>
          <w:szCs w:val="30"/>
        </w:rPr>
        <w:t xml:space="preserve">200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มูลค่าหุ้นละ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/>
          <w:sz w:val="30"/>
          <w:szCs w:val="30"/>
        </w:rPr>
        <w:t xml:space="preserve">10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บาท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)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เป็นจำนวนเงิน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>
        <w:rPr>
          <w:rFonts w:ascii="Angsana New" w:eastAsia="MS Mincho" w:hAnsi="Angsana New"/>
          <w:sz w:val="30"/>
          <w:szCs w:val="30"/>
        </w:rPr>
        <w:t>500</w:t>
      </w:r>
      <w:r w:rsidR="00E12620" w:rsidRPr="00E12620">
        <w:rPr>
          <w:rFonts w:ascii="Angsana New" w:eastAsia="MS Mincho" w:hAnsi="Angsana New"/>
          <w:sz w:val="30"/>
          <w:szCs w:val="30"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(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>
        <w:rPr>
          <w:rFonts w:ascii="Angsana New" w:eastAsia="MS Mincho" w:hAnsi="Angsana New"/>
          <w:sz w:val="30"/>
          <w:szCs w:val="30"/>
        </w:rPr>
        <w:t>50</w:t>
      </w:r>
      <w:r w:rsidR="00E12620" w:rsidRPr="00E12620">
        <w:rPr>
          <w:rFonts w:ascii="Angsana New" w:eastAsia="MS Mincho" w:hAnsi="Angsana New"/>
          <w:sz w:val="30"/>
          <w:szCs w:val="30"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มูลค่าหุ้นละ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/>
          <w:sz w:val="30"/>
          <w:szCs w:val="30"/>
        </w:rPr>
        <w:t xml:space="preserve">10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บาท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>)</w:t>
      </w:r>
      <w:r w:rsidR="00E12620">
        <w:rPr>
          <w:rFonts w:ascii="Angsana New" w:eastAsia="MS Mincho" w:hAnsi="Angsana New"/>
          <w:sz w:val="30"/>
          <w:szCs w:val="30"/>
        </w:rPr>
        <w:t xml:space="preserve"> </w:t>
      </w:r>
      <w:r w:rsidR="00E12620" w:rsidRPr="00DF06DC">
        <w:rPr>
          <w:rFonts w:ascii="Angsana New" w:hAnsi="Angsana New" w:hint="cs"/>
          <w:color w:val="000000"/>
          <w:sz w:val="30"/>
          <w:szCs w:val="30"/>
          <w:cs/>
        </w:rPr>
        <w:t>เพื่อคืนเงินลงทุนให้แก่บริษัท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บริษัทยังคงมีสัดส่วน</w:t>
      </w:r>
      <w:r w:rsidR="00143DC3">
        <w:rPr>
          <w:rFonts w:ascii="Angsana New" w:eastAsia="MS Mincho" w:hAnsi="Angsana New"/>
          <w:sz w:val="30"/>
          <w:szCs w:val="30"/>
        </w:rPr>
        <w:br/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การถือหุ้นเท่าเดิม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E12620" w:rsidRPr="00E12620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E12620" w:rsidRPr="00E12620">
        <w:rPr>
          <w:rFonts w:ascii="Angsana New" w:eastAsia="MS Mincho" w:hAnsi="Angsana New"/>
          <w:sz w:val="30"/>
          <w:szCs w:val="30"/>
        </w:rPr>
        <w:t>100</w:t>
      </w:r>
    </w:p>
    <w:p w14:paraId="19ED1D13" w14:textId="4BFB4A08" w:rsid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2DA348A2" w14:textId="5664C843" w:rsidR="006209B0" w:rsidRDefault="006209B0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6209B0">
        <w:rPr>
          <w:rFonts w:ascii="Angsana New" w:eastAsia="MS Mincho" w:hAnsi="Angsana New" w:hint="cs"/>
          <w:i/>
          <w:iCs/>
          <w:sz w:val="30"/>
          <w:szCs w:val="30"/>
          <w:cs/>
        </w:rPr>
        <w:t>การเพิ่มทุนในบริษัทย่อย</w:t>
      </w:r>
    </w:p>
    <w:p w14:paraId="1083A539" w14:textId="77777777" w:rsidR="006209B0" w:rsidRDefault="006209B0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8F22B8F" w14:textId="4FC28040" w:rsidR="006209B0" w:rsidRPr="006209B0" w:rsidRDefault="006209B0" w:rsidP="00620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6209B0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>
        <w:rPr>
          <w:rFonts w:ascii="Angsana New" w:eastAsia="MS Mincho" w:hAnsi="Angsana New"/>
          <w:sz w:val="30"/>
          <w:szCs w:val="30"/>
        </w:rPr>
        <w:t xml:space="preserve"> 25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กุมภาพันธ์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2568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แอสเสท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เวิรด์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แอทแทรคชั่น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แอนด์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รีเทล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ได้ดำเนินการจดทะเบียน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เพิ่มทุนจากจำนวน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0.10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0.01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มูลค่าหุ้นละ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10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เป็นจำนวนเงิน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332.</w:t>
      </w:r>
      <w:r w:rsidR="007F3C08">
        <w:rPr>
          <w:rFonts w:ascii="Angsana New" w:eastAsia="MS Mincho" w:hAnsi="Angsana New"/>
          <w:sz w:val="30"/>
          <w:szCs w:val="30"/>
        </w:rPr>
        <w:t>0</w:t>
      </w:r>
      <w:r>
        <w:rPr>
          <w:rFonts w:ascii="Angsana New" w:eastAsia="MS Mincho" w:hAnsi="Angsana New"/>
          <w:sz w:val="30"/>
          <w:szCs w:val="30"/>
        </w:rPr>
        <w:t>0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จำนวน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33.20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มูลค่าหุ้นละ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10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บาท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ทำให้บริษัทมีส่วนได้เสียในบริษัทย่อยดังกล่าวลดลงจากร้อยละ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99.98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เป็นร้อยละ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0.03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209B0">
        <w:rPr>
          <w:rFonts w:ascii="Angsana New" w:eastAsia="MS Mincho" w:hAnsi="Angsana New" w:hint="cs"/>
          <w:sz w:val="30"/>
          <w:szCs w:val="30"/>
          <w:cs/>
        </w:rPr>
        <w:t>กลุ่มบริษัทยังคงมีส่วนได้เสียเป็นร้อยละ</w:t>
      </w:r>
      <w:r w:rsidRPr="006209B0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100</w:t>
      </w:r>
    </w:p>
    <w:p w14:paraId="215F2CD1" w14:textId="77777777" w:rsidR="006209B0" w:rsidRDefault="006209B0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1FC0AD63" w14:textId="084E9ADD" w:rsidR="00405D46" w:rsidRPr="00233995" w:rsidRDefault="00405D46" w:rsidP="0023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405D46">
        <w:rPr>
          <w:rFonts w:ascii="Angsana New" w:eastAsia="MS Mincho" w:hAnsi="Angsana New"/>
          <w:i/>
          <w:iCs/>
          <w:sz w:val="30"/>
          <w:szCs w:val="30"/>
          <w:cs/>
        </w:rPr>
        <w:t>การเข้าทำสัญญาซื้อขายหุ้นกับกิจการที่เกี่ยวข้องกัน</w:t>
      </w:r>
    </w:p>
    <w:p w14:paraId="5D3C3A8B" w14:textId="77777777" w:rsidR="00233995" w:rsidRPr="00233995" w:rsidRDefault="00233995" w:rsidP="0023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233995">
        <w:rPr>
          <w:rFonts w:ascii="Angsana New" w:eastAsia="MS Mincho" w:hAnsi="Angsana New"/>
          <w:i/>
          <w:iCs/>
          <w:sz w:val="30"/>
          <w:szCs w:val="30"/>
          <w:cs/>
        </w:rPr>
        <w:t xml:space="preserve"> </w:t>
      </w:r>
    </w:p>
    <w:p w14:paraId="030290F8" w14:textId="3614177D" w:rsidR="00233995" w:rsidRDefault="0090264C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0264C">
        <w:rPr>
          <w:rFonts w:ascii="Angsana New" w:eastAsia="MS Mincho" w:hAnsi="Angsana New"/>
          <w:sz w:val="30"/>
          <w:szCs w:val="30"/>
          <w:cs/>
        </w:rPr>
        <w:t xml:space="preserve">เมื่อวันที่ </w:t>
      </w:r>
      <w:r>
        <w:rPr>
          <w:rFonts w:ascii="Angsana New" w:eastAsia="MS Mincho" w:hAnsi="Angsana New"/>
          <w:sz w:val="30"/>
          <w:szCs w:val="30"/>
        </w:rPr>
        <w:t>25</w:t>
      </w:r>
      <w:r w:rsidRPr="0090264C">
        <w:rPr>
          <w:rFonts w:ascii="Angsana New" w:eastAsia="MS Mincho" w:hAnsi="Angsana New"/>
          <w:sz w:val="30"/>
          <w:szCs w:val="30"/>
          <w:cs/>
        </w:rPr>
        <w:t xml:space="preserve"> กุมภาพันธ์ </w:t>
      </w:r>
      <w:r>
        <w:rPr>
          <w:rFonts w:ascii="Angsana New" w:eastAsia="MS Mincho" w:hAnsi="Angsana New"/>
          <w:sz w:val="30"/>
          <w:szCs w:val="30"/>
        </w:rPr>
        <w:t>2568</w:t>
      </w:r>
      <w:r w:rsidRPr="0090264C">
        <w:rPr>
          <w:rFonts w:ascii="Angsana New" w:eastAsia="MS Mincho" w:hAnsi="Angsana New"/>
          <w:sz w:val="30"/>
          <w:szCs w:val="30"/>
          <w:cs/>
        </w:rPr>
        <w:t xml:space="preserve"> บริษัทได้ลงนามในสัญญาซื้อขายหุ้น</w:t>
      </w:r>
      <w:r w:rsidR="008731F6">
        <w:rPr>
          <w:rFonts w:ascii="Angsana New" w:eastAsia="MS Mincho" w:hAnsi="Angsana New" w:hint="cs"/>
          <w:sz w:val="30"/>
          <w:szCs w:val="30"/>
          <w:cs/>
        </w:rPr>
        <w:t>ของ</w:t>
      </w:r>
      <w:r w:rsidR="008731F6" w:rsidRPr="00840611">
        <w:rPr>
          <w:rFonts w:asciiTheme="majorBidi" w:hAnsiTheme="majorBidi" w:cstheme="majorBidi"/>
          <w:sz w:val="30"/>
          <w:szCs w:val="30"/>
          <w:cs/>
        </w:rPr>
        <w:t>บริษัท ไชน่าทาวน์ เดสติเนชั่น (ไทยแลนด์)</w:t>
      </w:r>
      <w:r w:rsidR="008731F6" w:rsidRPr="00BE5913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90264C">
        <w:rPr>
          <w:rFonts w:ascii="Angsana New" w:eastAsia="MS Mincho" w:hAnsi="Angsana New"/>
          <w:sz w:val="30"/>
          <w:szCs w:val="30"/>
          <w:cs/>
        </w:rPr>
        <w:t xml:space="preserve">กับกิจการที่เกี่ยวข้อง คิดเป็นส่วนได้เสียร้อยละ </w:t>
      </w:r>
      <w:r>
        <w:rPr>
          <w:rFonts w:ascii="Angsana New" w:eastAsia="MS Mincho" w:hAnsi="Angsana New"/>
          <w:sz w:val="30"/>
          <w:szCs w:val="30"/>
        </w:rPr>
        <w:t>100</w:t>
      </w:r>
      <w:r w:rsidRPr="0090264C">
        <w:rPr>
          <w:rFonts w:ascii="Angsana New" w:eastAsia="MS Mincho" w:hAnsi="Angsana New"/>
          <w:sz w:val="30"/>
          <w:szCs w:val="30"/>
          <w:cs/>
        </w:rPr>
        <w:t xml:space="preserve"> ของหุ้นที่ออกและชำระแล้ว มูลค่าการเข้าซื้อหุ้นขั้นต้นเป็นจำนวนร้อยละ </w:t>
      </w:r>
      <w:r>
        <w:rPr>
          <w:rFonts w:ascii="Angsana New" w:eastAsia="MS Mincho" w:hAnsi="Angsana New"/>
          <w:sz w:val="30"/>
          <w:szCs w:val="30"/>
        </w:rPr>
        <w:t>25</w:t>
      </w:r>
      <w:r w:rsidRPr="0090264C">
        <w:rPr>
          <w:rFonts w:ascii="Angsana New" w:eastAsia="MS Mincho" w:hAnsi="Angsana New"/>
          <w:sz w:val="30"/>
          <w:szCs w:val="30"/>
          <w:cs/>
        </w:rPr>
        <w:t xml:space="preserve"> ของหุ้นที่ออกและชำระแล้วรวมเป็นจำนวนเงิน </w:t>
      </w:r>
      <w:r>
        <w:rPr>
          <w:rFonts w:ascii="Angsana New" w:eastAsia="MS Mincho" w:hAnsi="Angsana New"/>
          <w:sz w:val="30"/>
          <w:szCs w:val="30"/>
        </w:rPr>
        <w:t>2,457.69</w:t>
      </w:r>
      <w:r w:rsidRPr="0090264C">
        <w:rPr>
          <w:rFonts w:ascii="Angsana New" w:eastAsia="MS Mincho" w:hAnsi="Angsana New"/>
          <w:sz w:val="30"/>
          <w:szCs w:val="30"/>
          <w:cs/>
        </w:rPr>
        <w:t xml:space="preserve"> ล้านบาท บริษัทตกลงจะเข้าซื้อหุ้นส่วนที่เหลือตามเงื่อนไขที่กำหนดไว้ในสัญญาซื้อขายหุ้น</w:t>
      </w:r>
    </w:p>
    <w:p w14:paraId="3BAE98C2" w14:textId="77777777" w:rsidR="0090264C" w:rsidRPr="0090264C" w:rsidRDefault="0090264C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5878B4D5" w14:textId="77777777" w:rsidR="00644737" w:rsidRDefault="00644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38812BEF" w14:textId="2C0860DC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222B1">
        <w:rPr>
          <w:rFonts w:ascii="Angsana New" w:eastAsia="MS Mincho" w:hAnsi="Angsana New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9222B1">
        <w:rPr>
          <w:rFonts w:ascii="Angsana New" w:eastAsia="MS Mincho" w:hAnsi="Angsana New"/>
          <w:sz w:val="30"/>
          <w:szCs w:val="30"/>
        </w:rPr>
        <w:t xml:space="preserve">26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กุมภาพันธ์ </w:t>
      </w:r>
      <w:r w:rsidRPr="009222B1">
        <w:rPr>
          <w:rFonts w:ascii="Angsana New" w:eastAsia="MS Mincho" w:hAnsi="Angsana New"/>
          <w:sz w:val="30"/>
          <w:szCs w:val="30"/>
        </w:rPr>
        <w:t xml:space="preserve">2568 </w:t>
      </w:r>
      <w:r w:rsidRPr="009222B1">
        <w:rPr>
          <w:rFonts w:ascii="Angsana New" w:eastAsia="MS Mincho" w:hAnsi="Angsana New" w:hint="cs"/>
          <w:sz w:val="30"/>
          <w:szCs w:val="30"/>
          <w:cs/>
        </w:rPr>
        <w:t>คณะกรรมการบริษัทมีมติอนุมัติให้ความเห็นชอบในเรื่องดังต่อไปนี้</w:t>
      </w:r>
    </w:p>
    <w:p w14:paraId="4E7F34FC" w14:textId="77777777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1207421" w14:textId="77777777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222B1">
        <w:rPr>
          <w:rFonts w:ascii="Angsana New" w:eastAsia="MS Mincho" w:hAnsi="Angsana New"/>
          <w:i/>
          <w:iCs/>
          <w:sz w:val="30"/>
          <w:szCs w:val="30"/>
          <w:cs/>
        </w:rPr>
        <w:t>การอนุมัติจัดสรรกำไรสุทธิเพื่อเป็นทุนสำรองตามกฎหมายและอนุมัติจ่ายเงินปันผล</w:t>
      </w:r>
    </w:p>
    <w:p w14:paraId="5513BB87" w14:textId="77777777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10E03F5" w14:textId="2AAF1A08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222B1">
        <w:rPr>
          <w:rFonts w:ascii="Angsana New" w:eastAsia="MS Mincho" w:hAnsi="Angsana New"/>
          <w:sz w:val="30"/>
          <w:szCs w:val="30"/>
          <w:cs/>
        </w:rPr>
        <w:t xml:space="preserve">อนุมัติการจัดสรรกำไรสุทธิเพื่อเป็นทุนสำรองตามกฎหมาย เป็นจำนวน </w:t>
      </w:r>
      <w:r w:rsidRPr="009222B1">
        <w:rPr>
          <w:rFonts w:ascii="Angsana New" w:eastAsia="MS Mincho" w:hAnsi="Angsana New"/>
          <w:sz w:val="30"/>
          <w:szCs w:val="30"/>
        </w:rPr>
        <w:t xml:space="preserve">180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ล้านบาท คิดเป็นร้อยละ </w:t>
      </w:r>
      <w:r w:rsidRPr="009222B1">
        <w:rPr>
          <w:rFonts w:ascii="Angsana New" w:eastAsia="MS Mincho" w:hAnsi="Angsana New"/>
          <w:sz w:val="30"/>
          <w:szCs w:val="30"/>
        </w:rPr>
        <w:t xml:space="preserve">5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ของกำไรสุทธิจากงบการเงินเฉพาะกิจการ และเสนอจ่ายเงินปันผลจากกำไรสุทธิของงบการเงินรวมสำหรับปีสิ้นสุดวันที่ </w:t>
      </w:r>
      <w:r w:rsidR="00CC4250">
        <w:rPr>
          <w:rFonts w:ascii="Angsana New" w:eastAsia="MS Mincho" w:hAnsi="Angsana New"/>
          <w:sz w:val="30"/>
          <w:szCs w:val="30"/>
        </w:rPr>
        <w:br/>
      </w:r>
      <w:r w:rsidRPr="009222B1">
        <w:rPr>
          <w:rFonts w:ascii="Angsana New" w:eastAsia="MS Mincho" w:hAnsi="Angsana New"/>
          <w:sz w:val="30"/>
          <w:szCs w:val="30"/>
        </w:rPr>
        <w:t xml:space="preserve">31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ธันวาคม </w:t>
      </w:r>
      <w:r w:rsidRPr="009222B1">
        <w:rPr>
          <w:rFonts w:ascii="Angsana New" w:eastAsia="MS Mincho" w:hAnsi="Angsana New"/>
          <w:sz w:val="30"/>
          <w:szCs w:val="30"/>
        </w:rPr>
        <w:t xml:space="preserve">2567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ในอัตราหุ้นละ </w:t>
      </w:r>
      <w:r w:rsidRPr="009222B1">
        <w:rPr>
          <w:rFonts w:ascii="Angsana New" w:eastAsia="MS Mincho" w:hAnsi="Angsana New"/>
          <w:sz w:val="30"/>
          <w:szCs w:val="30"/>
        </w:rPr>
        <w:t xml:space="preserve">0.075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บาทต่อหุ้น เป็นจำนวนเงินทั้งสิ้นประมาณ </w:t>
      </w:r>
      <w:r w:rsidRPr="009222B1">
        <w:rPr>
          <w:rFonts w:ascii="Angsana New" w:eastAsia="MS Mincho" w:hAnsi="Angsana New"/>
          <w:sz w:val="30"/>
          <w:szCs w:val="30"/>
        </w:rPr>
        <w:t xml:space="preserve">2,401 </w:t>
      </w:r>
      <w:r w:rsidRPr="009222B1">
        <w:rPr>
          <w:rFonts w:ascii="Angsana New" w:eastAsia="MS Mincho" w:hAnsi="Angsana New" w:hint="cs"/>
          <w:sz w:val="30"/>
          <w:szCs w:val="30"/>
          <w:cs/>
        </w:rPr>
        <w:t>ล้านบาท ทั้งนี้คณะกรรมการบริษัทให้นำเสนอให้ที่ประชุมผู้ถือหุ้นพิจารณาอนุมัติต่อไป</w:t>
      </w:r>
    </w:p>
    <w:p w14:paraId="5665D6CE" w14:textId="77777777" w:rsidR="00644737" w:rsidRDefault="00644737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24FA96D" w14:textId="558E7D32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222B1">
        <w:rPr>
          <w:rFonts w:ascii="Angsana New" w:eastAsia="MS Mincho" w:hAnsi="Angsana New"/>
          <w:i/>
          <w:iCs/>
          <w:sz w:val="30"/>
          <w:szCs w:val="30"/>
          <w:cs/>
        </w:rPr>
        <w:t>การอนุมัติการเข้าซื้อหุ้นของกิจการร่วมค้า</w:t>
      </w:r>
    </w:p>
    <w:p w14:paraId="3523787D" w14:textId="77777777" w:rsidR="009222B1" w:rsidRPr="00185B25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p w14:paraId="2CD22E99" w14:textId="731EEAEA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222B1">
        <w:rPr>
          <w:rFonts w:ascii="Angsana New" w:eastAsia="MS Mincho" w:hAnsi="Angsana New"/>
          <w:sz w:val="30"/>
          <w:szCs w:val="30"/>
          <w:cs/>
        </w:rPr>
        <w:t xml:space="preserve">อนุมัติการเข้าซื้อหุ้นของบริษัท เอดับบลิวซี ฮอสปิทอลลิตี้ เดเวลอปเมนท์ จำกัด จาก </w:t>
      </w:r>
      <w:r w:rsidRPr="009222B1">
        <w:rPr>
          <w:rFonts w:ascii="Angsana New" w:eastAsia="MS Mincho" w:hAnsi="Angsana New"/>
          <w:sz w:val="30"/>
          <w:szCs w:val="30"/>
        </w:rPr>
        <w:t xml:space="preserve">Reco Ballota Private Limited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Pr="009222B1">
        <w:rPr>
          <w:rFonts w:ascii="Angsana New" w:eastAsia="MS Mincho" w:hAnsi="Angsana New"/>
          <w:sz w:val="30"/>
          <w:szCs w:val="30"/>
        </w:rPr>
        <w:t xml:space="preserve">Reco Bergenia Private Limited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ซึ่งเป็นผู้ร่วมค้า คิดเป็นส่วนได้เสียได้เสียร้อยละ </w:t>
      </w:r>
      <w:r w:rsidRPr="009222B1">
        <w:rPr>
          <w:rFonts w:ascii="Angsana New" w:eastAsia="MS Mincho" w:hAnsi="Angsana New"/>
          <w:sz w:val="30"/>
          <w:szCs w:val="30"/>
        </w:rPr>
        <w:t xml:space="preserve">49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ของหุ้นที่ออกและชำระแล้ว รวมเป็นจำนวนเงิน </w:t>
      </w:r>
      <w:r w:rsidRPr="009222B1">
        <w:rPr>
          <w:rFonts w:ascii="Angsana New" w:eastAsia="MS Mincho" w:hAnsi="Angsana New"/>
          <w:sz w:val="30"/>
          <w:szCs w:val="30"/>
        </w:rPr>
        <w:t xml:space="preserve">0.49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ล้านบาท ทำให้กลุ่มบริษัทมีส่วนได้เสียในบริษัทดังกล่าวเพิ่มขึ้นจากร้อยละ </w:t>
      </w:r>
      <w:r w:rsidRPr="009222B1">
        <w:rPr>
          <w:rFonts w:ascii="Angsana New" w:eastAsia="MS Mincho" w:hAnsi="Angsana New"/>
          <w:sz w:val="30"/>
          <w:szCs w:val="30"/>
        </w:rPr>
        <w:t xml:space="preserve">51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เป็นร้อยละ </w:t>
      </w:r>
      <w:r w:rsidRPr="009222B1">
        <w:rPr>
          <w:rFonts w:ascii="Angsana New" w:eastAsia="MS Mincho" w:hAnsi="Angsana New"/>
          <w:sz w:val="30"/>
          <w:szCs w:val="30"/>
        </w:rPr>
        <w:t xml:space="preserve">100 </w:t>
      </w:r>
      <w:r w:rsidRPr="009222B1">
        <w:rPr>
          <w:rFonts w:ascii="Angsana New" w:eastAsia="MS Mincho" w:hAnsi="Angsana New" w:hint="cs"/>
          <w:sz w:val="30"/>
          <w:szCs w:val="30"/>
          <w:cs/>
        </w:rPr>
        <w:t>ของทุนที่ออกและชำระแล้ว</w:t>
      </w:r>
    </w:p>
    <w:p w14:paraId="00990B80" w14:textId="77777777" w:rsidR="00644737" w:rsidRDefault="00644737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0BFC17F" w14:textId="29BE3236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9222B1">
        <w:rPr>
          <w:rFonts w:ascii="Angsana New" w:eastAsia="MS Mincho" w:hAnsi="Angsana New"/>
          <w:i/>
          <w:iCs/>
          <w:sz w:val="30"/>
          <w:szCs w:val="30"/>
          <w:cs/>
        </w:rPr>
        <w:t>การอนุมัติการลงทุนในกิจการอื่น</w:t>
      </w:r>
    </w:p>
    <w:p w14:paraId="076F24BE" w14:textId="77777777" w:rsidR="009222B1" w:rsidRPr="00185B25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p w14:paraId="4DE14D63" w14:textId="57BBC153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222B1">
        <w:rPr>
          <w:rFonts w:ascii="Angsana New" w:eastAsia="MS Mincho" w:hAnsi="Angsana New"/>
          <w:sz w:val="30"/>
          <w:szCs w:val="30"/>
          <w:cs/>
        </w:rPr>
        <w:t xml:space="preserve">อนุมัติการเข้าซื้อหุ้นสามัญในบริษัท เลอ คองคอร์ด โฮเต็ล จำกัด คิดเป็นส่วนได้เสียร้อยละ </w:t>
      </w:r>
      <w:r w:rsidRPr="009222B1">
        <w:rPr>
          <w:rFonts w:ascii="Angsana New" w:eastAsia="MS Mincho" w:hAnsi="Angsana New"/>
          <w:sz w:val="30"/>
          <w:szCs w:val="30"/>
        </w:rPr>
        <w:t xml:space="preserve">100 </w:t>
      </w:r>
      <w:r w:rsidRPr="009222B1">
        <w:rPr>
          <w:rFonts w:ascii="Angsana New" w:eastAsia="MS Mincho" w:hAnsi="Angsana New" w:hint="cs"/>
          <w:sz w:val="30"/>
          <w:szCs w:val="30"/>
          <w:cs/>
        </w:rPr>
        <w:t xml:space="preserve">ของหุ้นที่ออกและชำระแล้วจากบุคคลภายนอก เป็นจำนวนเงินประมาณ </w:t>
      </w:r>
      <w:r w:rsidRPr="009222B1">
        <w:rPr>
          <w:rFonts w:ascii="Angsana New" w:eastAsia="MS Mincho" w:hAnsi="Angsana New"/>
          <w:sz w:val="30"/>
          <w:szCs w:val="30"/>
        </w:rPr>
        <w:t xml:space="preserve">4,415 </w:t>
      </w:r>
      <w:r w:rsidRPr="009222B1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5762A9ED" w14:textId="77777777" w:rsidR="009222B1" w:rsidRPr="00185B25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cs/>
        </w:rPr>
      </w:pPr>
    </w:p>
    <w:p w14:paraId="7F1DD690" w14:textId="1295C70D" w:rsidR="009222B1" w:rsidRPr="009222B1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222B1">
        <w:rPr>
          <w:rFonts w:ascii="Angsana New" w:eastAsia="MS Mincho" w:hAnsi="Angsana New"/>
          <w:i/>
          <w:iCs/>
          <w:sz w:val="30"/>
          <w:szCs w:val="30"/>
          <w:cs/>
        </w:rPr>
        <w:t>โครงการจ่ายโบนัสในรูปแบบหุ้นสามัญสำหรับผู้บริหารและพนักงาน</w:t>
      </w:r>
    </w:p>
    <w:p w14:paraId="36BD60FA" w14:textId="77777777" w:rsidR="009222B1" w:rsidRPr="00185B25" w:rsidRDefault="009222B1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p w14:paraId="4EA2E830" w14:textId="3FFEBE97" w:rsidR="00185B25" w:rsidRDefault="00185B25" w:rsidP="00922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185B25">
        <w:rPr>
          <w:rFonts w:ascii="Angsana New" w:eastAsia="MS Mincho" w:hAnsi="Angsana New" w:hint="cs"/>
          <w:sz w:val="30"/>
          <w:szCs w:val="30"/>
          <w:cs/>
        </w:rPr>
        <w:t>อนุมัติโครงการจ่ายโบนัสในรูปแบบหุ้นสามัญสำหรับผู้บริหารและพนักงานของกลุ่มบริษัท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 (</w:t>
      </w:r>
      <w:r w:rsidRPr="00185B25">
        <w:rPr>
          <w:rFonts w:ascii="Angsana New" w:eastAsia="MS Mincho" w:hAnsi="Angsana New"/>
          <w:sz w:val="30"/>
          <w:szCs w:val="30"/>
        </w:rPr>
        <w:t xml:space="preserve">AWC Shares Plan </w:t>
      </w:r>
      <w:r>
        <w:rPr>
          <w:rFonts w:ascii="Angsana New" w:eastAsia="MS Mincho" w:hAnsi="Angsana New"/>
          <w:sz w:val="30"/>
          <w:szCs w:val="30"/>
        </w:rPr>
        <w:t>2025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185B25">
        <w:rPr>
          <w:rFonts w:ascii="Angsana New" w:eastAsia="MS Mincho" w:hAnsi="Angsana New" w:hint="cs"/>
          <w:sz w:val="30"/>
          <w:szCs w:val="30"/>
          <w:cs/>
        </w:rPr>
        <w:t>จำนวนไม่เกิน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 xml:space="preserve">137 </w:t>
      </w:r>
      <w:r>
        <w:rPr>
          <w:rFonts w:ascii="Angsana New" w:eastAsia="MS Mincho" w:hAnsi="Angsana New" w:hint="cs"/>
          <w:sz w:val="30"/>
          <w:szCs w:val="30"/>
          <w:cs/>
        </w:rPr>
        <w:t>ล้านหุ้น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85B25">
        <w:rPr>
          <w:rFonts w:ascii="Angsana New" w:eastAsia="MS Mincho" w:hAnsi="Angsana New" w:hint="cs"/>
          <w:sz w:val="30"/>
          <w:szCs w:val="30"/>
          <w:cs/>
        </w:rPr>
        <w:t>คิดเป็นประมาณอัตราร้อยละ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 </w:t>
      </w:r>
      <w:r>
        <w:rPr>
          <w:rFonts w:ascii="Angsana New" w:eastAsia="MS Mincho" w:hAnsi="Angsana New"/>
          <w:sz w:val="30"/>
          <w:szCs w:val="30"/>
        </w:rPr>
        <w:t>0.42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85B25">
        <w:rPr>
          <w:rFonts w:ascii="Angsana New" w:eastAsia="MS Mincho" w:hAnsi="Angsana New" w:hint="cs"/>
          <w:sz w:val="30"/>
          <w:szCs w:val="30"/>
          <w:cs/>
        </w:rPr>
        <w:t>ของหุ้นที่ออกและชำระแล้ว</w:t>
      </w:r>
      <w:r w:rsidRPr="00185B25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185B25">
        <w:rPr>
          <w:rFonts w:ascii="Angsana New" w:eastAsia="MS Mincho" w:hAnsi="Angsana New" w:hint="cs"/>
          <w:sz w:val="30"/>
          <w:szCs w:val="30"/>
          <w:cs/>
        </w:rPr>
        <w:t>ทั้งนี้คณะกรรมการบริษัทให้นำเสนอให้ที่ประชุมผู้ถือหุ้นพิจารณาอนุมัติต่อไป</w:t>
      </w:r>
    </w:p>
    <w:p w14:paraId="30943506" w14:textId="5BDD5FD2" w:rsidR="006209B0" w:rsidRPr="00185B25" w:rsidRDefault="006209B0" w:rsidP="00233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p w14:paraId="5C056207" w14:textId="77777777" w:rsidR="00644737" w:rsidRDefault="006447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30"/>
          <w:szCs w:val="30"/>
          <w:cs/>
        </w:rPr>
      </w:pPr>
      <w:r>
        <w:rPr>
          <w:rFonts w:ascii="Angsana New" w:eastAsia="MS Mincho" w:hAnsi="Angsana New"/>
          <w:b/>
          <w:bCs/>
          <w:sz w:val="30"/>
          <w:szCs w:val="30"/>
          <w:cs/>
        </w:rPr>
        <w:br w:type="page"/>
      </w:r>
    </w:p>
    <w:p w14:paraId="2489C5E3" w14:textId="0A5AE4BA" w:rsidR="00E71173" w:rsidRPr="00992905" w:rsidRDefault="00E71173" w:rsidP="0039599A">
      <w:pPr>
        <w:numPr>
          <w:ilvl w:val="0"/>
          <w:numId w:val="16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29" w:hanging="630"/>
        <w:jc w:val="both"/>
        <w:rPr>
          <w:rFonts w:ascii="Angsana New" w:eastAsia="MS Mincho" w:hAnsi="Angsana New"/>
          <w:b/>
          <w:bCs/>
          <w:sz w:val="30"/>
          <w:szCs w:val="30"/>
        </w:rPr>
      </w:pPr>
      <w:r w:rsidRPr="00992905">
        <w:rPr>
          <w:rFonts w:ascii="Angsana New" w:eastAsia="MS Mincho" w:hAnsi="Angsana New" w:hint="cs"/>
          <w:b/>
          <w:bCs/>
          <w:sz w:val="30"/>
          <w:szCs w:val="30"/>
          <w:cs/>
        </w:rPr>
        <w:t>การจัดประเภทรายการใหม่</w:t>
      </w:r>
    </w:p>
    <w:p w14:paraId="5479651D" w14:textId="77777777" w:rsidR="00E71173" w:rsidRPr="00185B25" w:rsidRDefault="00E71173" w:rsidP="001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p w14:paraId="5028E698" w14:textId="4B1D1FE8" w:rsidR="00E71173" w:rsidRPr="00BE5913" w:rsidRDefault="00E71173" w:rsidP="00D12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รายการบางรายการในงบกำไรขาดทุนเบ็ดเสร็จสำหรับ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BE5913">
        <w:rPr>
          <w:rFonts w:asciiTheme="majorBidi" w:hAnsiTheme="majorBidi" w:cstheme="majorBidi"/>
          <w:sz w:val="30"/>
          <w:szCs w:val="30"/>
        </w:rPr>
        <w:t>31</w:t>
      </w:r>
      <w:r w:rsidRPr="00BE5913"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 w:rsidRPr="00BE5913">
        <w:rPr>
          <w:rFonts w:asciiTheme="majorBidi" w:hAnsiTheme="majorBidi" w:cstheme="majorBidi"/>
          <w:sz w:val="30"/>
          <w:szCs w:val="30"/>
        </w:rPr>
        <w:t xml:space="preserve">2566 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เพื่อวัตถุประสงค์ในการเปรียบเทียบของงวด </w:t>
      </w:r>
      <w:r w:rsidRPr="00BE5913">
        <w:rPr>
          <w:rFonts w:asciiTheme="majorBidi" w:hAnsiTheme="majorBidi" w:cstheme="majorBidi"/>
          <w:sz w:val="30"/>
          <w:szCs w:val="30"/>
        </w:rPr>
        <w:t xml:space="preserve">2567 </w:t>
      </w:r>
      <w:r w:rsidRPr="00BE5913">
        <w:rPr>
          <w:rFonts w:asciiTheme="majorBidi" w:hAnsiTheme="majorBidi" w:cstheme="majorBidi"/>
          <w:sz w:val="30"/>
          <w:szCs w:val="30"/>
          <w:cs/>
        </w:rPr>
        <w:t>ได้มีการจัดประเภทรายการใหม่ เพื่อให้สอดคล้องกับการนำเสนอในงบการเงิน</w:t>
      </w:r>
      <w:r w:rsidR="009F09CC" w:rsidRPr="00BE5913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Pr="00BE591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BE5913">
        <w:rPr>
          <w:rFonts w:asciiTheme="majorBidi" w:hAnsiTheme="majorBidi" w:cstheme="majorBidi"/>
          <w:sz w:val="30"/>
          <w:szCs w:val="30"/>
        </w:rPr>
        <w:t xml:space="preserve">2567 </w:t>
      </w:r>
      <w:r w:rsidRPr="00BE5913">
        <w:rPr>
          <w:rFonts w:asciiTheme="majorBidi" w:hAnsiTheme="majorBidi" w:cstheme="majorBidi"/>
          <w:sz w:val="30"/>
          <w:szCs w:val="30"/>
          <w:cs/>
        </w:rPr>
        <w:t>การจัดประเภทรายการที่มีสาระสำคัญมีดังนี้</w:t>
      </w:r>
    </w:p>
    <w:p w14:paraId="659DC4AF" w14:textId="77777777" w:rsidR="00EA1737" w:rsidRPr="00185B25" w:rsidRDefault="00EA1737" w:rsidP="001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tbl>
      <w:tblPr>
        <w:tblW w:w="9126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509"/>
        <w:gridCol w:w="1377"/>
        <w:gridCol w:w="270"/>
        <w:gridCol w:w="1341"/>
        <w:gridCol w:w="270"/>
        <w:gridCol w:w="1359"/>
      </w:tblGrid>
      <w:tr w:rsidR="00204E7A" w:rsidRPr="00BE5913" w14:paraId="41456BD7" w14:textId="77777777">
        <w:tc>
          <w:tcPr>
            <w:tcW w:w="4509" w:type="dxa"/>
          </w:tcPr>
          <w:p w14:paraId="035E2908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4E58D738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E59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204E7A" w:rsidRPr="00BE5913" w14:paraId="352BB402" w14:textId="77777777" w:rsidTr="00185B25">
        <w:trPr>
          <w:trHeight w:val="218"/>
        </w:trPr>
        <w:tc>
          <w:tcPr>
            <w:tcW w:w="4509" w:type="dxa"/>
          </w:tcPr>
          <w:p w14:paraId="1F46F18C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17" w:type="dxa"/>
            <w:gridSpan w:val="5"/>
          </w:tcPr>
          <w:p w14:paraId="7FAD448C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2566</w:t>
            </w:r>
          </w:p>
        </w:tc>
      </w:tr>
      <w:tr w:rsidR="00204E7A" w:rsidRPr="00BE5913" w14:paraId="1EAACECD" w14:textId="77777777">
        <w:tc>
          <w:tcPr>
            <w:tcW w:w="4509" w:type="dxa"/>
          </w:tcPr>
          <w:p w14:paraId="68A58206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3079FD18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</w:t>
            </w:r>
          </w:p>
        </w:tc>
        <w:tc>
          <w:tcPr>
            <w:tcW w:w="270" w:type="dxa"/>
          </w:tcPr>
          <w:p w14:paraId="52EF3E2F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3F318151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ADE02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1263EDE9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-8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หลัง</w:t>
            </w:r>
          </w:p>
        </w:tc>
      </w:tr>
      <w:tr w:rsidR="00204E7A" w:rsidRPr="00BE5913" w14:paraId="3A4D37A6" w14:textId="77777777">
        <w:tc>
          <w:tcPr>
            <w:tcW w:w="4509" w:type="dxa"/>
          </w:tcPr>
          <w:p w14:paraId="19CC4912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7" w:type="dxa"/>
          </w:tcPr>
          <w:p w14:paraId="4D1BECAA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ind w:left="-99" w:right="-1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43530748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34B209B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ind w:left="-135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  <w:tc>
          <w:tcPr>
            <w:tcW w:w="270" w:type="dxa"/>
          </w:tcPr>
          <w:p w14:paraId="542ED723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24004B15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ind w:left="-11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จัดประเภทใหม่</w:t>
            </w:r>
          </w:p>
        </w:tc>
      </w:tr>
      <w:tr w:rsidR="00204E7A" w:rsidRPr="00BE5913" w14:paraId="4344B17E" w14:textId="77777777">
        <w:tc>
          <w:tcPr>
            <w:tcW w:w="4509" w:type="dxa"/>
          </w:tcPr>
          <w:p w14:paraId="3F5CBF09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617" w:type="dxa"/>
            <w:gridSpan w:val="5"/>
          </w:tcPr>
          <w:p w14:paraId="64198D0A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left="-99" w:right="-13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BE591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04E7A" w:rsidRPr="00BE5913" w14:paraId="76E39862" w14:textId="77777777">
        <w:tc>
          <w:tcPr>
            <w:tcW w:w="4509" w:type="dxa"/>
          </w:tcPr>
          <w:p w14:paraId="3D5A0817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งบกำไรขาดทุนเบ็ดเสร็จ</w:t>
            </w:r>
          </w:p>
        </w:tc>
        <w:tc>
          <w:tcPr>
            <w:tcW w:w="1377" w:type="dxa"/>
          </w:tcPr>
          <w:p w14:paraId="41F5219D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1753E8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3DFADD3F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69E5D" w14:textId="77777777" w:rsidR="00204E7A" w:rsidRPr="00BE5913" w:rsidRDefault="00204E7A" w:rsidP="00BE591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4F645E2" w14:textId="77777777" w:rsidR="00204E7A" w:rsidRPr="00BE5913" w:rsidRDefault="00204E7A" w:rsidP="00BE591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04E7A" w:rsidRPr="00BE5913" w14:paraId="0840D7D2" w14:textId="77777777">
        <w:tc>
          <w:tcPr>
            <w:tcW w:w="4509" w:type="dxa"/>
          </w:tcPr>
          <w:p w14:paraId="1459EB07" w14:textId="27FDF05F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BE5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E5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77" w:type="dxa"/>
          </w:tcPr>
          <w:p w14:paraId="589A3618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F1A2CA8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</w:tcPr>
          <w:p w14:paraId="1A2FFF20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5B3D26" w14:textId="77777777" w:rsidR="00204E7A" w:rsidRPr="00BE5913" w:rsidRDefault="00204E7A" w:rsidP="00BE591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4D45C26E" w14:textId="77777777" w:rsidR="00204E7A" w:rsidRPr="00BE5913" w:rsidRDefault="00204E7A" w:rsidP="00BE591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204E7A" w:rsidRPr="00BE5913" w14:paraId="226EC2FF" w14:textId="77777777">
        <w:tc>
          <w:tcPr>
            <w:tcW w:w="4509" w:type="dxa"/>
          </w:tcPr>
          <w:p w14:paraId="3AA44F4F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ต้นทุนค่าบริหารงาน</w:t>
            </w:r>
          </w:p>
        </w:tc>
        <w:tc>
          <w:tcPr>
            <w:tcW w:w="1377" w:type="dxa"/>
          </w:tcPr>
          <w:p w14:paraId="4C835022" w14:textId="0E244DA8" w:rsidR="00204E7A" w:rsidRPr="00BE5913" w:rsidRDefault="00AD6DA3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947,151</w:t>
            </w:r>
          </w:p>
        </w:tc>
        <w:tc>
          <w:tcPr>
            <w:tcW w:w="270" w:type="dxa"/>
          </w:tcPr>
          <w:p w14:paraId="64A5F84C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41" w:type="dxa"/>
          </w:tcPr>
          <w:p w14:paraId="4E33748B" w14:textId="78FA518C" w:rsidR="00204E7A" w:rsidRPr="00BE5913" w:rsidRDefault="008E2D97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707,429</w:t>
            </w:r>
          </w:p>
        </w:tc>
        <w:tc>
          <w:tcPr>
            <w:tcW w:w="270" w:type="dxa"/>
          </w:tcPr>
          <w:p w14:paraId="270AD8C8" w14:textId="77777777" w:rsidR="00204E7A" w:rsidRPr="00BE5913" w:rsidRDefault="00204E7A" w:rsidP="00BE591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662B33CA" w14:textId="7276204D" w:rsidR="00204E7A" w:rsidRPr="00BE5913" w:rsidRDefault="00F85AD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1,654,580</w:t>
            </w:r>
          </w:p>
        </w:tc>
      </w:tr>
      <w:tr w:rsidR="00204E7A" w:rsidRPr="00BE5913" w14:paraId="2758894C" w14:textId="77777777">
        <w:tc>
          <w:tcPr>
            <w:tcW w:w="4509" w:type="dxa"/>
          </w:tcPr>
          <w:p w14:paraId="0E3B78B9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E5913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77" w:type="dxa"/>
          </w:tcPr>
          <w:p w14:paraId="1A92FAA5" w14:textId="61A4ECD0" w:rsidR="00204E7A" w:rsidRPr="00BE5913" w:rsidRDefault="00AD6DA3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772,855</w:t>
            </w:r>
          </w:p>
        </w:tc>
        <w:tc>
          <w:tcPr>
            <w:tcW w:w="270" w:type="dxa"/>
          </w:tcPr>
          <w:p w14:paraId="13A65094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6E6DFFED" w14:textId="45A76FB1" w:rsidR="00204E7A" w:rsidRPr="00BE5913" w:rsidRDefault="008E2D97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(707,429)</w:t>
            </w:r>
          </w:p>
        </w:tc>
        <w:tc>
          <w:tcPr>
            <w:tcW w:w="270" w:type="dxa"/>
          </w:tcPr>
          <w:p w14:paraId="0D000FDA" w14:textId="77777777" w:rsidR="00204E7A" w:rsidRPr="00BE5913" w:rsidRDefault="00204E7A" w:rsidP="00BE591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566CCF46" w14:textId="30153642" w:rsidR="00204E7A" w:rsidRPr="00BE5913" w:rsidRDefault="00F85ADE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sz w:val="30"/>
                <w:szCs w:val="30"/>
              </w:rPr>
              <w:t>65,42</w:t>
            </w:r>
            <w:r w:rsidR="008E2D97" w:rsidRPr="00BE591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04E7A" w:rsidRPr="00BE5913" w14:paraId="2EAE1114" w14:textId="77777777">
        <w:tc>
          <w:tcPr>
            <w:tcW w:w="4509" w:type="dxa"/>
          </w:tcPr>
          <w:p w14:paraId="0A97EC6C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7" w:type="dxa"/>
          </w:tcPr>
          <w:p w14:paraId="0155AD7A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ind w:right="-1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EECC450" w14:textId="77777777" w:rsidR="00204E7A" w:rsidRPr="00BE5913" w:rsidRDefault="00204E7A" w:rsidP="00BE5913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C34043B" w14:textId="77777777" w:rsidR="00204E7A" w:rsidRPr="00BE5913" w:rsidRDefault="00204E7A" w:rsidP="00BE59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934891" w14:textId="77777777" w:rsidR="00204E7A" w:rsidRPr="00BE5913" w:rsidRDefault="00204E7A" w:rsidP="00BE591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9" w:type="dxa"/>
          </w:tcPr>
          <w:p w14:paraId="0753A358" w14:textId="77777777" w:rsidR="00204E7A" w:rsidRPr="00BE5913" w:rsidRDefault="00204E7A" w:rsidP="00BE5913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</w:tbl>
    <w:p w14:paraId="5D1B822F" w14:textId="77777777" w:rsidR="00204E7A" w:rsidRPr="00185B25" w:rsidRDefault="00204E7A" w:rsidP="00185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</w:rPr>
      </w:pPr>
    </w:p>
    <w:p w14:paraId="5DD12E09" w14:textId="77777777" w:rsidR="001B1C30" w:rsidRPr="00A76A10" w:rsidRDefault="001B1C30" w:rsidP="00C84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E5913">
        <w:rPr>
          <w:rFonts w:asciiTheme="majorBidi" w:hAnsiTheme="majorBidi" w:cstheme="majorBidi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เนื่องจากผู้บริหารเห็นว่ามีความเหมาะสมกับธุรกิจของกิจการมากกว่า</w:t>
      </w:r>
    </w:p>
    <w:sectPr w:rsidR="001B1C30" w:rsidRPr="00A76A10" w:rsidSect="00891371">
      <w:headerReference w:type="default" r:id="rId3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FF9FD" w14:textId="77777777" w:rsidR="00AB3BBE" w:rsidRDefault="00AB3BBE">
      <w:r>
        <w:separator/>
      </w:r>
    </w:p>
  </w:endnote>
  <w:endnote w:type="continuationSeparator" w:id="0">
    <w:p w14:paraId="0A4BDEF2" w14:textId="77777777" w:rsidR="00AB3BBE" w:rsidRDefault="00AB3BBE">
      <w:r>
        <w:continuationSeparator/>
      </w:r>
    </w:p>
  </w:endnote>
  <w:endnote w:type="continuationNotice" w:id="1">
    <w:p w14:paraId="7D70DB31" w14:textId="77777777" w:rsidR="00AB3BBE" w:rsidRDefault="00AB3BB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827736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A26496" w14:textId="77777777" w:rsidR="00781CA7" w:rsidRPr="00A10735" w:rsidRDefault="00781CA7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830825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27DAC9" w14:textId="77777777" w:rsidR="00A10735" w:rsidRPr="00A10735" w:rsidRDefault="00A10735" w:rsidP="00A1073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1073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1073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1073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1073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DD46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</w:rPr>
      <w:t>2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A469" w14:textId="77777777" w:rsidR="009B55E5" w:rsidRPr="009030CF" w:rsidRDefault="009B55E5" w:rsidP="009030CF">
    <w:pPr>
      <w:pStyle w:val="Footer"/>
      <w:jc w:val="center"/>
      <w:rPr>
        <w:rFonts w:ascii="Angsana New" w:hAnsi="Angsana New"/>
        <w:sz w:val="30"/>
        <w:szCs w:val="30"/>
      </w:rPr>
    </w:pPr>
    <w:r w:rsidRPr="009030CF">
      <w:rPr>
        <w:rFonts w:ascii="Angsana New" w:hAnsi="Angsana New"/>
        <w:sz w:val="30"/>
        <w:szCs w:val="30"/>
      </w:rPr>
      <w:fldChar w:fldCharType="begin"/>
    </w:r>
    <w:r w:rsidRPr="009030CF">
      <w:rPr>
        <w:rFonts w:ascii="Angsana New" w:hAnsi="Angsana New"/>
        <w:sz w:val="30"/>
        <w:szCs w:val="30"/>
      </w:rPr>
      <w:instrText xml:space="preserve"> PAGE   \* MERGEFORMAT </w:instrText>
    </w:r>
    <w:r w:rsidRPr="009030C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</w:t>
    </w:r>
    <w:r>
      <w:rPr>
        <w:rFonts w:ascii="Angsana New" w:hAnsi="Angsana New"/>
        <w:noProof/>
        <w:sz w:val="30"/>
        <w:szCs w:val="30"/>
      </w:rPr>
      <w:t>7</w:t>
    </w:r>
    <w:r w:rsidRPr="009030CF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B0626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11</w:t>
    </w:r>
    <w:r>
      <w:rPr>
        <w:rFonts w:ascii="Angsana New" w:hAnsi="Angsana New"/>
        <w:noProof/>
        <w:sz w:val="30"/>
        <w:szCs w:val="30"/>
      </w:rPr>
      <w:t>0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CA4DF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>
      <w:rPr>
        <w:rFonts w:ascii="Angsana New" w:hAnsi="Angsana New"/>
        <w:noProof/>
        <w:sz w:val="30"/>
        <w:szCs w:val="30"/>
      </w:rPr>
      <w:t>1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BCFAB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>
      <w:rPr>
        <w:rFonts w:ascii="Angsana New" w:hAnsi="Angsana New"/>
        <w:noProof/>
        <w:sz w:val="30"/>
        <w:szCs w:val="30"/>
      </w:rPr>
      <w:t>2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D520" w14:textId="77777777" w:rsidR="009B55E5" w:rsidRPr="002E10F2" w:rsidRDefault="009B55E5">
    <w:pPr>
      <w:pStyle w:val="Footer"/>
      <w:jc w:val="center"/>
      <w:rPr>
        <w:rFonts w:ascii="Angsana New" w:hAnsi="Angsana New"/>
        <w:sz w:val="30"/>
        <w:szCs w:val="30"/>
      </w:rPr>
    </w:pPr>
    <w:r w:rsidRPr="002E10F2">
      <w:rPr>
        <w:rFonts w:ascii="Angsana New" w:hAnsi="Angsana New"/>
        <w:sz w:val="30"/>
        <w:szCs w:val="30"/>
      </w:rPr>
      <w:fldChar w:fldCharType="begin"/>
    </w:r>
    <w:r w:rsidRPr="002E10F2">
      <w:rPr>
        <w:rFonts w:ascii="Angsana New" w:hAnsi="Angsana New"/>
        <w:sz w:val="30"/>
        <w:szCs w:val="30"/>
      </w:rPr>
      <w:instrText xml:space="preserve"> PAGE   \* MERGEFORMAT </w:instrText>
    </w:r>
    <w:r w:rsidRPr="002E10F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>
      <w:rPr>
        <w:rFonts w:ascii="Angsana New" w:hAnsi="Angsana New"/>
        <w:noProof/>
        <w:sz w:val="30"/>
        <w:szCs w:val="30"/>
      </w:rPr>
      <w:t>9</w:t>
    </w:r>
    <w:r w:rsidRPr="002E10F2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281A2" w14:textId="77777777" w:rsidR="00AB3BBE" w:rsidRDefault="00AB3BBE">
      <w:r>
        <w:separator/>
      </w:r>
    </w:p>
  </w:footnote>
  <w:footnote w:type="continuationSeparator" w:id="0">
    <w:p w14:paraId="270A38A4" w14:textId="77777777" w:rsidR="00AB3BBE" w:rsidRDefault="00AB3BBE">
      <w:r>
        <w:continuationSeparator/>
      </w:r>
    </w:p>
  </w:footnote>
  <w:footnote w:type="continuationNotice" w:id="1">
    <w:p w14:paraId="7E3922F3" w14:textId="77777777" w:rsidR="00AB3BBE" w:rsidRDefault="00AB3BB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CF9F" w14:textId="77777777" w:rsidR="009B55E5" w:rsidRDefault="009B55E5" w:rsidP="009227BF">
    <w:pPr>
      <w:pStyle w:val="Header"/>
      <w:tabs>
        <w:tab w:val="clear" w:pos="454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379B85D" w14:textId="77777777" w:rsidR="009B55E5" w:rsidRDefault="009B55E5" w:rsidP="009227BF">
    <w:pPr>
      <w:pStyle w:val="Header"/>
      <w:tabs>
        <w:tab w:val="clear" w:pos="454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FA2AB11" w14:textId="15B7EC24" w:rsidR="009B55E5" w:rsidRDefault="009B55E5" w:rsidP="009227BF">
    <w:pPr>
      <w:pStyle w:val="Header"/>
      <w:tabs>
        <w:tab w:val="clear" w:pos="454"/>
        <w:tab w:val="left" w:pos="540"/>
        <w:tab w:val="left" w:pos="108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F3488">
      <w:rPr>
        <w:rFonts w:ascii="Angsana New" w:hAnsi="Angsana New"/>
        <w:b/>
        <w:bCs/>
        <w:sz w:val="32"/>
        <w:szCs w:val="32"/>
      </w:rPr>
      <w:t>7</w:t>
    </w:r>
  </w:p>
  <w:p w14:paraId="2E897881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B40E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E42E77" w14:textId="77777777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6D7651C" w14:textId="74CAF269" w:rsidR="009B55E5" w:rsidRDefault="009B55E5" w:rsidP="009572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345F4">
      <w:rPr>
        <w:rFonts w:ascii="Angsana New" w:hAnsi="Angsana New"/>
        <w:b/>
        <w:bCs/>
        <w:sz w:val="32"/>
        <w:szCs w:val="32"/>
      </w:rPr>
      <w:t>7</w:t>
    </w:r>
  </w:p>
  <w:p w14:paraId="604EA51B" w14:textId="77777777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7B9C9" w14:textId="77777777" w:rsidR="009B55E5" w:rsidRDefault="009B55E5" w:rsidP="004A6FE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2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23F0A32" w14:textId="77777777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776E027" w14:textId="30EE39AF" w:rsidR="009B55E5" w:rsidRDefault="009B55E5" w:rsidP="004A6FE7">
    <w:pPr>
      <w:pStyle w:val="Header"/>
      <w:ind w:firstLine="72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E4D49">
      <w:rPr>
        <w:rFonts w:ascii="Angsana New" w:hAnsi="Angsana New"/>
        <w:b/>
        <w:bCs/>
        <w:sz w:val="32"/>
        <w:szCs w:val="32"/>
        <w:lang w:eastAsia="zh-CN"/>
      </w:rPr>
      <w:t>7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F936" w14:textId="0996F6CC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1204D0F" w14:textId="77777777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F38F405" w14:textId="62970C1B" w:rsidR="009B55E5" w:rsidRDefault="009B55E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672A8">
      <w:rPr>
        <w:rFonts w:ascii="Angsana New" w:hAnsi="Angsana New"/>
        <w:b/>
        <w:bCs/>
        <w:sz w:val="32"/>
        <w:szCs w:val="32"/>
      </w:rPr>
      <w:t>7</w:t>
    </w:r>
  </w:p>
  <w:p w14:paraId="66F626CD" w14:textId="77777777" w:rsidR="009B55E5" w:rsidRPr="005B29F8" w:rsidRDefault="009B55E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D54A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144F297D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BF768D4" w14:textId="2BC2C7E0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4F5723">
      <w:rPr>
        <w:rFonts w:ascii="Angsana New" w:hAnsi="Angsana New"/>
        <w:b/>
        <w:bCs/>
        <w:sz w:val="32"/>
        <w:szCs w:val="32"/>
      </w:rPr>
      <w:t>7</w:t>
    </w:r>
  </w:p>
  <w:p w14:paraId="1D7D68FE" w14:textId="77777777" w:rsidR="00721815" w:rsidRPr="005B29F8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396DB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CCF49D7" w14:textId="77777777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750A7BB" w14:textId="5B14DBBE" w:rsidR="00721815" w:rsidRDefault="00721815" w:rsidP="007218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C3428E">
      <w:rPr>
        <w:rFonts w:ascii="Angsana New" w:hAnsi="Angsana New"/>
        <w:b/>
        <w:bCs/>
        <w:sz w:val="32"/>
        <w:szCs w:val="32"/>
      </w:rPr>
      <w:t>7</w:t>
    </w:r>
  </w:p>
  <w:p w14:paraId="0C3F769F" w14:textId="77777777" w:rsidR="00721815" w:rsidRPr="005B29F8" w:rsidRDefault="00721815" w:rsidP="005B29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2387C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BD9E92" w14:textId="77777777" w:rsidR="009227BF" w:rsidRDefault="009227BF" w:rsidP="009227BF">
    <w:pPr>
      <w:pStyle w:val="Header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E4E6101" w14:textId="25BE4A99" w:rsidR="0030207E" w:rsidRDefault="009227BF" w:rsidP="0030207E">
    <w:pPr>
      <w:pStyle w:val="Header"/>
      <w:ind w:left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A76CD">
      <w:rPr>
        <w:rFonts w:ascii="Angsana New" w:hAnsi="Angsana New"/>
        <w:b/>
        <w:bCs/>
        <w:sz w:val="32"/>
        <w:szCs w:val="32"/>
      </w:rPr>
      <w:t>7</w:t>
    </w:r>
  </w:p>
  <w:p w14:paraId="2C0DCE78" w14:textId="77777777" w:rsidR="009227BF" w:rsidRDefault="009227BF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6374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B3A21AB" w14:textId="77777777" w:rsidR="009227BF" w:rsidRDefault="009227BF" w:rsidP="009227BF">
    <w:pPr>
      <w:pStyle w:val="Header"/>
      <w:tabs>
        <w:tab w:val="clear" w:pos="454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E55647" w14:textId="49EED2C5" w:rsidR="009227BF" w:rsidRDefault="009227BF" w:rsidP="00BA1DF4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9A76CD">
      <w:rPr>
        <w:rFonts w:ascii="Angsana New" w:hAnsi="Angsana New"/>
        <w:b/>
        <w:bCs/>
        <w:sz w:val="32"/>
        <w:szCs w:val="32"/>
      </w:rPr>
      <w:t>7</w:t>
    </w:r>
  </w:p>
  <w:p w14:paraId="18FCEA50" w14:textId="77777777" w:rsidR="00AD2D5F" w:rsidRPr="00BA1DF4" w:rsidRDefault="00AD2D5F" w:rsidP="00BA1DF4">
    <w:pPr>
      <w:pStyle w:val="Header"/>
      <w:tabs>
        <w:tab w:val="clear" w:pos="454"/>
        <w:tab w:val="left" w:pos="540"/>
      </w:tabs>
      <w:ind w:left="-90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9209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7D47F19" w14:textId="77777777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E1CC30A" w14:textId="666C3DF6" w:rsidR="004E7901" w:rsidRDefault="004E7901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A232E6">
      <w:rPr>
        <w:rFonts w:ascii="Angsana New" w:hAnsi="Angsana New"/>
        <w:b/>
        <w:bCs/>
        <w:sz w:val="32"/>
        <w:szCs w:val="32"/>
      </w:rPr>
      <w:t>7</w:t>
    </w:r>
  </w:p>
  <w:p w14:paraId="7073321E" w14:textId="77777777" w:rsidR="004E7901" w:rsidRDefault="004E790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57966" w14:textId="77777777" w:rsidR="00EC1A9B" w:rsidRDefault="00EC1A9B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50EF3A1" w14:textId="77777777" w:rsidR="00EC1A9B" w:rsidRDefault="00EC1A9B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9A55374" w14:textId="0A75AE14" w:rsidR="00EC1A9B" w:rsidRDefault="00EC1A9B" w:rsidP="006C09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70"/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36E75">
      <w:rPr>
        <w:rFonts w:ascii="Angsana New" w:hAnsi="Angsana New"/>
        <w:b/>
        <w:bCs/>
        <w:sz w:val="32"/>
        <w:szCs w:val="32"/>
      </w:rPr>
      <w:t>7</w:t>
    </w:r>
  </w:p>
  <w:p w14:paraId="167F49E2" w14:textId="77777777" w:rsidR="00EC1A9B" w:rsidRDefault="00EC1A9B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8843F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DF6324B" w14:textId="77777777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F40CB6" w14:textId="55AABD28" w:rsidR="006C0951" w:rsidRDefault="006C0951" w:rsidP="00E67AC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336E75">
      <w:rPr>
        <w:rFonts w:ascii="Angsana New" w:hAnsi="Angsana New"/>
        <w:b/>
        <w:bCs/>
        <w:sz w:val="32"/>
        <w:szCs w:val="32"/>
      </w:rPr>
      <w:t>7</w:t>
    </w:r>
  </w:p>
  <w:p w14:paraId="05987511" w14:textId="77777777" w:rsidR="006C0951" w:rsidRDefault="006C0951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7C416" w14:textId="77777777" w:rsidR="009B55E5" w:rsidRDefault="009B55E5" w:rsidP="001264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EEA381C" w14:textId="77777777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A778C3F" w14:textId="3606F87F" w:rsidR="009B55E5" w:rsidRDefault="009B55E5" w:rsidP="001264D9">
    <w:pPr>
      <w:pStyle w:val="Header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5153DC">
      <w:rPr>
        <w:rFonts w:ascii="Angsana New" w:hAnsi="Angsana New"/>
        <w:b/>
        <w:bCs/>
        <w:sz w:val="32"/>
        <w:szCs w:val="32"/>
      </w:rPr>
      <w:t>7</w:t>
    </w:r>
  </w:p>
  <w:p w14:paraId="574C3350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E68D2" w14:textId="77777777" w:rsidR="009B55E5" w:rsidRDefault="009B55E5" w:rsidP="0072771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17806B9" w14:textId="77777777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4A6B727" w14:textId="61F14814" w:rsidR="009B55E5" w:rsidRDefault="009B55E5" w:rsidP="00727713">
    <w:pPr>
      <w:pStyle w:val="Header"/>
      <w:ind w:firstLine="54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F41E04">
      <w:rPr>
        <w:rFonts w:ascii="Angsana New" w:hAnsi="Angsana New"/>
        <w:b/>
        <w:bCs/>
        <w:sz w:val="32"/>
        <w:szCs w:val="32"/>
      </w:rPr>
      <w:t>7</w:t>
    </w:r>
  </w:p>
  <w:p w14:paraId="6ACD4C1A" w14:textId="77777777" w:rsidR="009B55E5" w:rsidRDefault="009B55E5" w:rsidP="00A3721A">
    <w:pPr>
      <w:pStyle w:val="Header"/>
      <w:rPr>
        <w:rFonts w:ascii="Angsana New" w:hAnsi="Angsana New"/>
        <w:b/>
        <w:bCs/>
        <w:i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916A" w14:textId="77777777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2FA6ED1" w14:textId="71AE1B80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C7A2390" w14:textId="034BEBB5" w:rsidR="009B55E5" w:rsidRDefault="009B55E5" w:rsidP="003D407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345F4">
      <w:rPr>
        <w:rFonts w:ascii="Angsana New" w:hAnsi="Angsana New"/>
        <w:b/>
        <w:bCs/>
        <w:sz w:val="32"/>
        <w:szCs w:val="32"/>
      </w:rPr>
      <w:t>7</w:t>
    </w:r>
  </w:p>
  <w:p w14:paraId="37781291" w14:textId="271E7496" w:rsidR="009B55E5" w:rsidRPr="00D948B9" w:rsidRDefault="009B55E5" w:rsidP="00D948B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540"/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4E34B8"/>
    <w:multiLevelType w:val="hybridMultilevel"/>
    <w:tmpl w:val="4E78CE4A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0C63860"/>
    <w:multiLevelType w:val="multilevel"/>
    <w:tmpl w:val="331078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18BF0946"/>
    <w:multiLevelType w:val="hybridMultilevel"/>
    <w:tmpl w:val="97D8C82A"/>
    <w:lvl w:ilvl="0" w:tplc="DC36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A97531E"/>
    <w:multiLevelType w:val="hybridMultilevel"/>
    <w:tmpl w:val="D716271A"/>
    <w:lvl w:ilvl="0" w:tplc="17D0E55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9E3D9A"/>
    <w:multiLevelType w:val="hybridMultilevel"/>
    <w:tmpl w:val="01CE9124"/>
    <w:lvl w:ilvl="0" w:tplc="2D92A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2F6021"/>
    <w:multiLevelType w:val="hybridMultilevel"/>
    <w:tmpl w:val="27740CC8"/>
    <w:lvl w:ilvl="0" w:tplc="789453F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0A5009"/>
    <w:multiLevelType w:val="multilevel"/>
    <w:tmpl w:val="9632A388"/>
    <w:lvl w:ilvl="0">
      <w:start w:val="19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3576225E"/>
    <w:multiLevelType w:val="hybridMultilevel"/>
    <w:tmpl w:val="12ACAF26"/>
    <w:lvl w:ilvl="0" w:tplc="252A100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8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9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5178328A"/>
    <w:multiLevelType w:val="hybridMultilevel"/>
    <w:tmpl w:val="8C1EC62C"/>
    <w:lvl w:ilvl="0" w:tplc="22242A5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518A6421"/>
    <w:multiLevelType w:val="hybridMultilevel"/>
    <w:tmpl w:val="0CCC4C7E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F7E8A"/>
    <w:multiLevelType w:val="hybridMultilevel"/>
    <w:tmpl w:val="C0A85F1A"/>
    <w:lvl w:ilvl="0" w:tplc="F420318C">
      <w:start w:val="1"/>
      <w:numFmt w:val="thaiLetters"/>
      <w:lvlText w:val="(%1)"/>
      <w:lvlJc w:val="left"/>
      <w:pPr>
        <w:ind w:left="144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35" w15:restartNumberingAfterBreak="0">
    <w:nsid w:val="7ECA53BA"/>
    <w:multiLevelType w:val="hybridMultilevel"/>
    <w:tmpl w:val="BED45AAA"/>
    <w:lvl w:ilvl="0" w:tplc="89D88AD4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A95D99"/>
    <w:multiLevelType w:val="hybridMultilevel"/>
    <w:tmpl w:val="0F580B2E"/>
    <w:lvl w:ilvl="0" w:tplc="BE80B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756013">
    <w:abstractNumId w:val="6"/>
  </w:num>
  <w:num w:numId="2" w16cid:durableId="2128086001">
    <w:abstractNumId w:val="5"/>
  </w:num>
  <w:num w:numId="3" w16cid:durableId="717973737">
    <w:abstractNumId w:val="9"/>
  </w:num>
  <w:num w:numId="4" w16cid:durableId="430441396">
    <w:abstractNumId w:val="7"/>
  </w:num>
  <w:num w:numId="5" w16cid:durableId="923536897">
    <w:abstractNumId w:val="8"/>
  </w:num>
  <w:num w:numId="6" w16cid:durableId="1714882452">
    <w:abstractNumId w:val="3"/>
  </w:num>
  <w:num w:numId="7" w16cid:durableId="1220288569">
    <w:abstractNumId w:val="2"/>
  </w:num>
  <w:num w:numId="8" w16cid:durableId="267084477">
    <w:abstractNumId w:val="0"/>
  </w:num>
  <w:num w:numId="9" w16cid:durableId="151801972">
    <w:abstractNumId w:val="1"/>
  </w:num>
  <w:num w:numId="10" w16cid:durableId="1600211939">
    <w:abstractNumId w:val="4"/>
  </w:num>
  <w:num w:numId="11" w16cid:durableId="1899592401">
    <w:abstractNumId w:val="25"/>
  </w:num>
  <w:num w:numId="12" w16cid:durableId="1998457734">
    <w:abstractNumId w:val="17"/>
  </w:num>
  <w:num w:numId="13" w16cid:durableId="34237016">
    <w:abstractNumId w:val="33"/>
  </w:num>
  <w:num w:numId="14" w16cid:durableId="1416124914">
    <w:abstractNumId w:val="22"/>
  </w:num>
  <w:num w:numId="15" w16cid:durableId="545022565">
    <w:abstractNumId w:val="26"/>
  </w:num>
  <w:num w:numId="16" w16cid:durableId="1747070721">
    <w:abstractNumId w:val="13"/>
  </w:num>
  <w:num w:numId="17" w16cid:durableId="1748384130">
    <w:abstractNumId w:val="30"/>
  </w:num>
  <w:num w:numId="18" w16cid:durableId="1038894434">
    <w:abstractNumId w:val="20"/>
  </w:num>
  <w:num w:numId="19" w16cid:durableId="1014189362">
    <w:abstractNumId w:val="35"/>
  </w:num>
  <w:num w:numId="20" w16cid:durableId="2076854085">
    <w:abstractNumId w:val="21"/>
  </w:num>
  <w:num w:numId="21" w16cid:durableId="1473449635">
    <w:abstractNumId w:val="18"/>
  </w:num>
  <w:num w:numId="22" w16cid:durableId="833225917">
    <w:abstractNumId w:val="24"/>
  </w:num>
  <w:num w:numId="23" w16cid:durableId="757289414">
    <w:abstractNumId w:val="36"/>
  </w:num>
  <w:num w:numId="24" w16cid:durableId="1390613421">
    <w:abstractNumId w:val="32"/>
  </w:num>
  <w:num w:numId="25" w16cid:durableId="682585172">
    <w:abstractNumId w:val="29"/>
  </w:num>
  <w:num w:numId="26" w16cid:durableId="1051073911">
    <w:abstractNumId w:val="28"/>
  </w:num>
  <w:num w:numId="27" w16cid:durableId="524641076">
    <w:abstractNumId w:val="23"/>
  </w:num>
  <w:num w:numId="28" w16cid:durableId="1543786003">
    <w:abstractNumId w:val="11"/>
  </w:num>
  <w:num w:numId="29" w16cid:durableId="28922719">
    <w:abstractNumId w:val="37"/>
  </w:num>
  <w:num w:numId="30" w16cid:durableId="705644354">
    <w:abstractNumId w:val="10"/>
  </w:num>
  <w:num w:numId="31" w16cid:durableId="1592666878">
    <w:abstractNumId w:val="16"/>
  </w:num>
  <w:num w:numId="32" w16cid:durableId="1299919103">
    <w:abstractNumId w:val="12"/>
  </w:num>
  <w:num w:numId="33" w16cid:durableId="490029401">
    <w:abstractNumId w:val="31"/>
  </w:num>
  <w:num w:numId="34" w16cid:durableId="776293198">
    <w:abstractNumId w:val="19"/>
  </w:num>
  <w:num w:numId="35" w16cid:durableId="1139421695">
    <w:abstractNumId w:val="15"/>
  </w:num>
  <w:num w:numId="36" w16cid:durableId="1216431051">
    <w:abstractNumId w:val="34"/>
  </w:num>
  <w:num w:numId="37" w16cid:durableId="1127234575">
    <w:abstractNumId w:val="14"/>
  </w:num>
  <w:num w:numId="38" w16cid:durableId="910625158">
    <w:abstractNumId w:val="2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D77"/>
    <w:rsid w:val="0000005B"/>
    <w:rsid w:val="00000165"/>
    <w:rsid w:val="00000191"/>
    <w:rsid w:val="000001AF"/>
    <w:rsid w:val="00000280"/>
    <w:rsid w:val="00000332"/>
    <w:rsid w:val="00000417"/>
    <w:rsid w:val="000005D7"/>
    <w:rsid w:val="00000600"/>
    <w:rsid w:val="0000076C"/>
    <w:rsid w:val="0000084D"/>
    <w:rsid w:val="00000A6D"/>
    <w:rsid w:val="00000A74"/>
    <w:rsid w:val="00000DA2"/>
    <w:rsid w:val="0000125F"/>
    <w:rsid w:val="000012EE"/>
    <w:rsid w:val="00001344"/>
    <w:rsid w:val="0000137A"/>
    <w:rsid w:val="00001499"/>
    <w:rsid w:val="0000157C"/>
    <w:rsid w:val="00001794"/>
    <w:rsid w:val="000017EF"/>
    <w:rsid w:val="00001A34"/>
    <w:rsid w:val="00001A97"/>
    <w:rsid w:val="00001B51"/>
    <w:rsid w:val="00001D10"/>
    <w:rsid w:val="00001D38"/>
    <w:rsid w:val="00001EDE"/>
    <w:rsid w:val="00002206"/>
    <w:rsid w:val="0000227F"/>
    <w:rsid w:val="00002299"/>
    <w:rsid w:val="000023EC"/>
    <w:rsid w:val="00002658"/>
    <w:rsid w:val="000027DA"/>
    <w:rsid w:val="0000281C"/>
    <w:rsid w:val="00002837"/>
    <w:rsid w:val="000028B1"/>
    <w:rsid w:val="000028B3"/>
    <w:rsid w:val="000028EF"/>
    <w:rsid w:val="000028F5"/>
    <w:rsid w:val="00002D45"/>
    <w:rsid w:val="00002DBA"/>
    <w:rsid w:val="00002FFE"/>
    <w:rsid w:val="000032F2"/>
    <w:rsid w:val="000032F5"/>
    <w:rsid w:val="00003432"/>
    <w:rsid w:val="000034CC"/>
    <w:rsid w:val="00003605"/>
    <w:rsid w:val="00003649"/>
    <w:rsid w:val="000036A2"/>
    <w:rsid w:val="0000372E"/>
    <w:rsid w:val="0000379C"/>
    <w:rsid w:val="00003808"/>
    <w:rsid w:val="00003A1F"/>
    <w:rsid w:val="00003A2C"/>
    <w:rsid w:val="00003ACE"/>
    <w:rsid w:val="00003BBE"/>
    <w:rsid w:val="00003D74"/>
    <w:rsid w:val="00003E5F"/>
    <w:rsid w:val="00004152"/>
    <w:rsid w:val="0000416D"/>
    <w:rsid w:val="0000419C"/>
    <w:rsid w:val="000042CD"/>
    <w:rsid w:val="00004336"/>
    <w:rsid w:val="000044FE"/>
    <w:rsid w:val="00004549"/>
    <w:rsid w:val="0000455D"/>
    <w:rsid w:val="0000469F"/>
    <w:rsid w:val="0000481E"/>
    <w:rsid w:val="0000482A"/>
    <w:rsid w:val="0000496F"/>
    <w:rsid w:val="000049EC"/>
    <w:rsid w:val="00004D9B"/>
    <w:rsid w:val="00005328"/>
    <w:rsid w:val="0000557B"/>
    <w:rsid w:val="000059DB"/>
    <w:rsid w:val="00005E60"/>
    <w:rsid w:val="00005E7F"/>
    <w:rsid w:val="00005F24"/>
    <w:rsid w:val="00005FCD"/>
    <w:rsid w:val="00006087"/>
    <w:rsid w:val="000062F5"/>
    <w:rsid w:val="0000641B"/>
    <w:rsid w:val="000064E4"/>
    <w:rsid w:val="00006517"/>
    <w:rsid w:val="000068A6"/>
    <w:rsid w:val="000068D9"/>
    <w:rsid w:val="00006BAD"/>
    <w:rsid w:val="00006E92"/>
    <w:rsid w:val="00006F64"/>
    <w:rsid w:val="00006FDF"/>
    <w:rsid w:val="00007067"/>
    <w:rsid w:val="000070B9"/>
    <w:rsid w:val="00007127"/>
    <w:rsid w:val="000071B6"/>
    <w:rsid w:val="00007205"/>
    <w:rsid w:val="00007282"/>
    <w:rsid w:val="00007287"/>
    <w:rsid w:val="0000753E"/>
    <w:rsid w:val="0000758C"/>
    <w:rsid w:val="00007651"/>
    <w:rsid w:val="00007692"/>
    <w:rsid w:val="00007700"/>
    <w:rsid w:val="00007A7C"/>
    <w:rsid w:val="00007E9D"/>
    <w:rsid w:val="00007EC3"/>
    <w:rsid w:val="00010058"/>
    <w:rsid w:val="00010158"/>
    <w:rsid w:val="000101A5"/>
    <w:rsid w:val="00010344"/>
    <w:rsid w:val="000103A6"/>
    <w:rsid w:val="00010492"/>
    <w:rsid w:val="0001057A"/>
    <w:rsid w:val="00010619"/>
    <w:rsid w:val="000106E4"/>
    <w:rsid w:val="00010850"/>
    <w:rsid w:val="0001089D"/>
    <w:rsid w:val="000108D7"/>
    <w:rsid w:val="00010B1C"/>
    <w:rsid w:val="00010C43"/>
    <w:rsid w:val="00010D28"/>
    <w:rsid w:val="00010E50"/>
    <w:rsid w:val="00010E7A"/>
    <w:rsid w:val="00010F4F"/>
    <w:rsid w:val="00010F8A"/>
    <w:rsid w:val="0001101C"/>
    <w:rsid w:val="0001102B"/>
    <w:rsid w:val="0001105A"/>
    <w:rsid w:val="000110A6"/>
    <w:rsid w:val="0001130F"/>
    <w:rsid w:val="00011490"/>
    <w:rsid w:val="00011491"/>
    <w:rsid w:val="000114B6"/>
    <w:rsid w:val="000114B9"/>
    <w:rsid w:val="0001150D"/>
    <w:rsid w:val="00011676"/>
    <w:rsid w:val="00011768"/>
    <w:rsid w:val="00011787"/>
    <w:rsid w:val="000117A3"/>
    <w:rsid w:val="0001183B"/>
    <w:rsid w:val="0001187D"/>
    <w:rsid w:val="000119BE"/>
    <w:rsid w:val="00011BC2"/>
    <w:rsid w:val="00011D0A"/>
    <w:rsid w:val="00011D8E"/>
    <w:rsid w:val="00011D99"/>
    <w:rsid w:val="00011DF8"/>
    <w:rsid w:val="00011FD9"/>
    <w:rsid w:val="000121BA"/>
    <w:rsid w:val="00012205"/>
    <w:rsid w:val="000122D0"/>
    <w:rsid w:val="000125A7"/>
    <w:rsid w:val="000127D7"/>
    <w:rsid w:val="0001287B"/>
    <w:rsid w:val="000128CA"/>
    <w:rsid w:val="000128E8"/>
    <w:rsid w:val="0001299C"/>
    <w:rsid w:val="00012B4E"/>
    <w:rsid w:val="00012B76"/>
    <w:rsid w:val="00012BDD"/>
    <w:rsid w:val="00012CCC"/>
    <w:rsid w:val="00012E0C"/>
    <w:rsid w:val="00012E74"/>
    <w:rsid w:val="00012F64"/>
    <w:rsid w:val="00012FB6"/>
    <w:rsid w:val="000130A2"/>
    <w:rsid w:val="00013132"/>
    <w:rsid w:val="000134AD"/>
    <w:rsid w:val="00013534"/>
    <w:rsid w:val="000135DF"/>
    <w:rsid w:val="00013896"/>
    <w:rsid w:val="000138D0"/>
    <w:rsid w:val="00013C6C"/>
    <w:rsid w:val="00013D45"/>
    <w:rsid w:val="00013D9C"/>
    <w:rsid w:val="00013E08"/>
    <w:rsid w:val="00013E5E"/>
    <w:rsid w:val="00013FA3"/>
    <w:rsid w:val="00013FE1"/>
    <w:rsid w:val="0001401F"/>
    <w:rsid w:val="00014035"/>
    <w:rsid w:val="000140A0"/>
    <w:rsid w:val="00014109"/>
    <w:rsid w:val="00014425"/>
    <w:rsid w:val="0001443B"/>
    <w:rsid w:val="000145A7"/>
    <w:rsid w:val="00014647"/>
    <w:rsid w:val="0001476B"/>
    <w:rsid w:val="000148B4"/>
    <w:rsid w:val="0001492C"/>
    <w:rsid w:val="00014B21"/>
    <w:rsid w:val="00014B2D"/>
    <w:rsid w:val="00014B33"/>
    <w:rsid w:val="00014BC9"/>
    <w:rsid w:val="00014DB6"/>
    <w:rsid w:val="00014EEB"/>
    <w:rsid w:val="00015075"/>
    <w:rsid w:val="0001519B"/>
    <w:rsid w:val="00015485"/>
    <w:rsid w:val="000156DD"/>
    <w:rsid w:val="0001572A"/>
    <w:rsid w:val="00015799"/>
    <w:rsid w:val="00015802"/>
    <w:rsid w:val="0001583E"/>
    <w:rsid w:val="000159C6"/>
    <w:rsid w:val="00015B40"/>
    <w:rsid w:val="00015B78"/>
    <w:rsid w:val="00015BD0"/>
    <w:rsid w:val="00015C62"/>
    <w:rsid w:val="00015CD8"/>
    <w:rsid w:val="00015DA6"/>
    <w:rsid w:val="00015DAC"/>
    <w:rsid w:val="00015DCD"/>
    <w:rsid w:val="00015FCA"/>
    <w:rsid w:val="000160CE"/>
    <w:rsid w:val="000160FF"/>
    <w:rsid w:val="00016207"/>
    <w:rsid w:val="00016238"/>
    <w:rsid w:val="0001623A"/>
    <w:rsid w:val="00016241"/>
    <w:rsid w:val="0001635E"/>
    <w:rsid w:val="000163C9"/>
    <w:rsid w:val="00016443"/>
    <w:rsid w:val="0001649A"/>
    <w:rsid w:val="00016967"/>
    <w:rsid w:val="00016C84"/>
    <w:rsid w:val="00016F04"/>
    <w:rsid w:val="00016F61"/>
    <w:rsid w:val="00016FFB"/>
    <w:rsid w:val="00017114"/>
    <w:rsid w:val="000171FD"/>
    <w:rsid w:val="000173EC"/>
    <w:rsid w:val="0001740C"/>
    <w:rsid w:val="000174F7"/>
    <w:rsid w:val="00017760"/>
    <w:rsid w:val="00017896"/>
    <w:rsid w:val="000178F6"/>
    <w:rsid w:val="00017BFE"/>
    <w:rsid w:val="00017D5D"/>
    <w:rsid w:val="00020192"/>
    <w:rsid w:val="000201C3"/>
    <w:rsid w:val="000201D0"/>
    <w:rsid w:val="0002023E"/>
    <w:rsid w:val="0002024D"/>
    <w:rsid w:val="0002029E"/>
    <w:rsid w:val="000203F0"/>
    <w:rsid w:val="00020469"/>
    <w:rsid w:val="000204B6"/>
    <w:rsid w:val="000204E8"/>
    <w:rsid w:val="00020563"/>
    <w:rsid w:val="000206F6"/>
    <w:rsid w:val="0002070C"/>
    <w:rsid w:val="00020799"/>
    <w:rsid w:val="000207CB"/>
    <w:rsid w:val="0002090B"/>
    <w:rsid w:val="00020985"/>
    <w:rsid w:val="00020CD6"/>
    <w:rsid w:val="00020D09"/>
    <w:rsid w:val="00020DB6"/>
    <w:rsid w:val="000212C2"/>
    <w:rsid w:val="00021333"/>
    <w:rsid w:val="00021474"/>
    <w:rsid w:val="00021610"/>
    <w:rsid w:val="000218F3"/>
    <w:rsid w:val="0002195A"/>
    <w:rsid w:val="000219AE"/>
    <w:rsid w:val="00021FE3"/>
    <w:rsid w:val="00022042"/>
    <w:rsid w:val="0002204E"/>
    <w:rsid w:val="000220AB"/>
    <w:rsid w:val="000221AA"/>
    <w:rsid w:val="000221DF"/>
    <w:rsid w:val="00022279"/>
    <w:rsid w:val="000224F5"/>
    <w:rsid w:val="000225F8"/>
    <w:rsid w:val="00022777"/>
    <w:rsid w:val="00022A44"/>
    <w:rsid w:val="00022B2F"/>
    <w:rsid w:val="00022E5A"/>
    <w:rsid w:val="00022E7A"/>
    <w:rsid w:val="00022F5A"/>
    <w:rsid w:val="00022FD1"/>
    <w:rsid w:val="00023045"/>
    <w:rsid w:val="000232E7"/>
    <w:rsid w:val="0002330D"/>
    <w:rsid w:val="000237FC"/>
    <w:rsid w:val="000238B6"/>
    <w:rsid w:val="00023BC1"/>
    <w:rsid w:val="00023F85"/>
    <w:rsid w:val="00023F9C"/>
    <w:rsid w:val="00024003"/>
    <w:rsid w:val="0002413F"/>
    <w:rsid w:val="00024258"/>
    <w:rsid w:val="000243B2"/>
    <w:rsid w:val="0002454F"/>
    <w:rsid w:val="0002459B"/>
    <w:rsid w:val="000245DA"/>
    <w:rsid w:val="00024722"/>
    <w:rsid w:val="000249CD"/>
    <w:rsid w:val="00024A7A"/>
    <w:rsid w:val="00024AB4"/>
    <w:rsid w:val="00024E92"/>
    <w:rsid w:val="00024ECB"/>
    <w:rsid w:val="00025070"/>
    <w:rsid w:val="0002507E"/>
    <w:rsid w:val="00025177"/>
    <w:rsid w:val="0002518F"/>
    <w:rsid w:val="000251A3"/>
    <w:rsid w:val="0002525A"/>
    <w:rsid w:val="00025302"/>
    <w:rsid w:val="0002545D"/>
    <w:rsid w:val="00025802"/>
    <w:rsid w:val="000258DF"/>
    <w:rsid w:val="000259F9"/>
    <w:rsid w:val="00025BCB"/>
    <w:rsid w:val="00025C95"/>
    <w:rsid w:val="00025DA2"/>
    <w:rsid w:val="00025E85"/>
    <w:rsid w:val="00025EEE"/>
    <w:rsid w:val="00025FEF"/>
    <w:rsid w:val="000260F9"/>
    <w:rsid w:val="000261EB"/>
    <w:rsid w:val="0002642F"/>
    <w:rsid w:val="000265FC"/>
    <w:rsid w:val="00026602"/>
    <w:rsid w:val="00026704"/>
    <w:rsid w:val="0002679A"/>
    <w:rsid w:val="000268B8"/>
    <w:rsid w:val="00026B5B"/>
    <w:rsid w:val="00026C6F"/>
    <w:rsid w:val="00026E8C"/>
    <w:rsid w:val="00026F23"/>
    <w:rsid w:val="00026F53"/>
    <w:rsid w:val="0002708F"/>
    <w:rsid w:val="00027140"/>
    <w:rsid w:val="00027342"/>
    <w:rsid w:val="000273F2"/>
    <w:rsid w:val="00027639"/>
    <w:rsid w:val="0002768C"/>
    <w:rsid w:val="00027714"/>
    <w:rsid w:val="000278F7"/>
    <w:rsid w:val="00027930"/>
    <w:rsid w:val="00027D35"/>
    <w:rsid w:val="00027EC8"/>
    <w:rsid w:val="000301CF"/>
    <w:rsid w:val="00030393"/>
    <w:rsid w:val="0003041D"/>
    <w:rsid w:val="00030568"/>
    <w:rsid w:val="0003056A"/>
    <w:rsid w:val="00030853"/>
    <w:rsid w:val="000309FE"/>
    <w:rsid w:val="00030A52"/>
    <w:rsid w:val="00030C18"/>
    <w:rsid w:val="00030D33"/>
    <w:rsid w:val="00030D3C"/>
    <w:rsid w:val="00030DB8"/>
    <w:rsid w:val="00030E41"/>
    <w:rsid w:val="00030F64"/>
    <w:rsid w:val="0003114A"/>
    <w:rsid w:val="000313E1"/>
    <w:rsid w:val="00031533"/>
    <w:rsid w:val="000317B7"/>
    <w:rsid w:val="000317C0"/>
    <w:rsid w:val="000317EC"/>
    <w:rsid w:val="00031917"/>
    <w:rsid w:val="00031AA5"/>
    <w:rsid w:val="00031B30"/>
    <w:rsid w:val="00031E49"/>
    <w:rsid w:val="00031F79"/>
    <w:rsid w:val="00032082"/>
    <w:rsid w:val="000320B5"/>
    <w:rsid w:val="00032245"/>
    <w:rsid w:val="00032367"/>
    <w:rsid w:val="000323C0"/>
    <w:rsid w:val="00032575"/>
    <w:rsid w:val="00032653"/>
    <w:rsid w:val="000327A6"/>
    <w:rsid w:val="00032BA9"/>
    <w:rsid w:val="00032C34"/>
    <w:rsid w:val="00032C73"/>
    <w:rsid w:val="00032CE8"/>
    <w:rsid w:val="00032D88"/>
    <w:rsid w:val="00032D95"/>
    <w:rsid w:val="00032ECB"/>
    <w:rsid w:val="000330CA"/>
    <w:rsid w:val="000331A1"/>
    <w:rsid w:val="0003325C"/>
    <w:rsid w:val="0003333C"/>
    <w:rsid w:val="0003345C"/>
    <w:rsid w:val="00033464"/>
    <w:rsid w:val="00033493"/>
    <w:rsid w:val="000336E7"/>
    <w:rsid w:val="0003379D"/>
    <w:rsid w:val="0003387C"/>
    <w:rsid w:val="00033B9E"/>
    <w:rsid w:val="00033BC7"/>
    <w:rsid w:val="00033C4E"/>
    <w:rsid w:val="000340BF"/>
    <w:rsid w:val="00034315"/>
    <w:rsid w:val="0003439F"/>
    <w:rsid w:val="00034694"/>
    <w:rsid w:val="000346D1"/>
    <w:rsid w:val="00034758"/>
    <w:rsid w:val="00034768"/>
    <w:rsid w:val="00034A1B"/>
    <w:rsid w:val="00034A3F"/>
    <w:rsid w:val="00034B0A"/>
    <w:rsid w:val="00034B8F"/>
    <w:rsid w:val="00034C81"/>
    <w:rsid w:val="00034D1A"/>
    <w:rsid w:val="00034ED2"/>
    <w:rsid w:val="00034EF0"/>
    <w:rsid w:val="0003511B"/>
    <w:rsid w:val="000351B5"/>
    <w:rsid w:val="000353BF"/>
    <w:rsid w:val="000354D9"/>
    <w:rsid w:val="0003558A"/>
    <w:rsid w:val="00035690"/>
    <w:rsid w:val="0003574B"/>
    <w:rsid w:val="000357D8"/>
    <w:rsid w:val="00035BE3"/>
    <w:rsid w:val="00035F76"/>
    <w:rsid w:val="00036073"/>
    <w:rsid w:val="0003636B"/>
    <w:rsid w:val="000364D0"/>
    <w:rsid w:val="0003651F"/>
    <w:rsid w:val="000365DC"/>
    <w:rsid w:val="0003678D"/>
    <w:rsid w:val="00036C91"/>
    <w:rsid w:val="00036D2F"/>
    <w:rsid w:val="00036D79"/>
    <w:rsid w:val="00036DBC"/>
    <w:rsid w:val="00036FC4"/>
    <w:rsid w:val="00037026"/>
    <w:rsid w:val="000370A8"/>
    <w:rsid w:val="00037104"/>
    <w:rsid w:val="000375F5"/>
    <w:rsid w:val="00037698"/>
    <w:rsid w:val="0003792F"/>
    <w:rsid w:val="00037B54"/>
    <w:rsid w:val="00037BD2"/>
    <w:rsid w:val="00037DF0"/>
    <w:rsid w:val="00037FC8"/>
    <w:rsid w:val="000401DD"/>
    <w:rsid w:val="00040256"/>
    <w:rsid w:val="000402D8"/>
    <w:rsid w:val="00040548"/>
    <w:rsid w:val="00040A6C"/>
    <w:rsid w:val="00040C6A"/>
    <w:rsid w:val="00040C9F"/>
    <w:rsid w:val="000414DA"/>
    <w:rsid w:val="00041558"/>
    <w:rsid w:val="000416C7"/>
    <w:rsid w:val="00041721"/>
    <w:rsid w:val="0004173D"/>
    <w:rsid w:val="00041755"/>
    <w:rsid w:val="000418AD"/>
    <w:rsid w:val="00041AA0"/>
    <w:rsid w:val="00041B14"/>
    <w:rsid w:val="00041D35"/>
    <w:rsid w:val="00041F30"/>
    <w:rsid w:val="00041F50"/>
    <w:rsid w:val="00041FF7"/>
    <w:rsid w:val="00042078"/>
    <w:rsid w:val="00042149"/>
    <w:rsid w:val="0004215D"/>
    <w:rsid w:val="000421CC"/>
    <w:rsid w:val="000421F9"/>
    <w:rsid w:val="00042268"/>
    <w:rsid w:val="000422C5"/>
    <w:rsid w:val="0004246A"/>
    <w:rsid w:val="000424E0"/>
    <w:rsid w:val="000424EF"/>
    <w:rsid w:val="00042694"/>
    <w:rsid w:val="00042771"/>
    <w:rsid w:val="0004295B"/>
    <w:rsid w:val="00042A76"/>
    <w:rsid w:val="00042E12"/>
    <w:rsid w:val="00042EC9"/>
    <w:rsid w:val="00042F1B"/>
    <w:rsid w:val="0004302B"/>
    <w:rsid w:val="0004310D"/>
    <w:rsid w:val="000431D8"/>
    <w:rsid w:val="000434B4"/>
    <w:rsid w:val="00043BE6"/>
    <w:rsid w:val="00043BEE"/>
    <w:rsid w:val="00043D5E"/>
    <w:rsid w:val="0004400F"/>
    <w:rsid w:val="0004404D"/>
    <w:rsid w:val="000440FC"/>
    <w:rsid w:val="00044156"/>
    <w:rsid w:val="000443AB"/>
    <w:rsid w:val="00044438"/>
    <w:rsid w:val="00044613"/>
    <w:rsid w:val="0004461E"/>
    <w:rsid w:val="00044686"/>
    <w:rsid w:val="000449E3"/>
    <w:rsid w:val="00044A42"/>
    <w:rsid w:val="00044AB3"/>
    <w:rsid w:val="00044B40"/>
    <w:rsid w:val="00044BE7"/>
    <w:rsid w:val="00044C00"/>
    <w:rsid w:val="00044C33"/>
    <w:rsid w:val="00044C9D"/>
    <w:rsid w:val="00044E1D"/>
    <w:rsid w:val="00044E8F"/>
    <w:rsid w:val="00044EE9"/>
    <w:rsid w:val="000450F5"/>
    <w:rsid w:val="000456AE"/>
    <w:rsid w:val="000456E5"/>
    <w:rsid w:val="00045751"/>
    <w:rsid w:val="000457E9"/>
    <w:rsid w:val="000458B7"/>
    <w:rsid w:val="00045B3B"/>
    <w:rsid w:val="00045BE4"/>
    <w:rsid w:val="00045DA5"/>
    <w:rsid w:val="00045EC4"/>
    <w:rsid w:val="00045FE5"/>
    <w:rsid w:val="00046070"/>
    <w:rsid w:val="00046258"/>
    <w:rsid w:val="00046709"/>
    <w:rsid w:val="00046BA1"/>
    <w:rsid w:val="00046BD2"/>
    <w:rsid w:val="00046D3D"/>
    <w:rsid w:val="00047022"/>
    <w:rsid w:val="00047045"/>
    <w:rsid w:val="00047150"/>
    <w:rsid w:val="000471B7"/>
    <w:rsid w:val="00047325"/>
    <w:rsid w:val="0004740E"/>
    <w:rsid w:val="00047473"/>
    <w:rsid w:val="000476A0"/>
    <w:rsid w:val="00047772"/>
    <w:rsid w:val="000477C8"/>
    <w:rsid w:val="00047865"/>
    <w:rsid w:val="000478E5"/>
    <w:rsid w:val="000478F5"/>
    <w:rsid w:val="00047951"/>
    <w:rsid w:val="000479FF"/>
    <w:rsid w:val="00047AC0"/>
    <w:rsid w:val="00047BBB"/>
    <w:rsid w:val="00047CA8"/>
    <w:rsid w:val="00047E55"/>
    <w:rsid w:val="00047F7E"/>
    <w:rsid w:val="0005037C"/>
    <w:rsid w:val="000503AC"/>
    <w:rsid w:val="00050419"/>
    <w:rsid w:val="0005059D"/>
    <w:rsid w:val="000505E4"/>
    <w:rsid w:val="00050657"/>
    <w:rsid w:val="0005071B"/>
    <w:rsid w:val="0005084F"/>
    <w:rsid w:val="00050C08"/>
    <w:rsid w:val="00050C56"/>
    <w:rsid w:val="00050DDD"/>
    <w:rsid w:val="00050E68"/>
    <w:rsid w:val="00050EC5"/>
    <w:rsid w:val="00050F7C"/>
    <w:rsid w:val="0005124F"/>
    <w:rsid w:val="00051369"/>
    <w:rsid w:val="0005143D"/>
    <w:rsid w:val="000514C2"/>
    <w:rsid w:val="000515E4"/>
    <w:rsid w:val="000516EB"/>
    <w:rsid w:val="00051DDD"/>
    <w:rsid w:val="00051F0E"/>
    <w:rsid w:val="00051FDA"/>
    <w:rsid w:val="00052117"/>
    <w:rsid w:val="0005218D"/>
    <w:rsid w:val="00052312"/>
    <w:rsid w:val="00052375"/>
    <w:rsid w:val="0005240D"/>
    <w:rsid w:val="00052464"/>
    <w:rsid w:val="00052589"/>
    <w:rsid w:val="000525E9"/>
    <w:rsid w:val="00052677"/>
    <w:rsid w:val="000526B1"/>
    <w:rsid w:val="000526D0"/>
    <w:rsid w:val="000526DF"/>
    <w:rsid w:val="000527F9"/>
    <w:rsid w:val="00052889"/>
    <w:rsid w:val="00052941"/>
    <w:rsid w:val="00052A90"/>
    <w:rsid w:val="00052AE7"/>
    <w:rsid w:val="00052B39"/>
    <w:rsid w:val="00052C84"/>
    <w:rsid w:val="00052F74"/>
    <w:rsid w:val="000532F1"/>
    <w:rsid w:val="000535C6"/>
    <w:rsid w:val="000537CF"/>
    <w:rsid w:val="00053831"/>
    <w:rsid w:val="000538AC"/>
    <w:rsid w:val="00053A39"/>
    <w:rsid w:val="00053CA4"/>
    <w:rsid w:val="00053DF0"/>
    <w:rsid w:val="00054044"/>
    <w:rsid w:val="00054054"/>
    <w:rsid w:val="0005416C"/>
    <w:rsid w:val="00054272"/>
    <w:rsid w:val="000543B9"/>
    <w:rsid w:val="0005443A"/>
    <w:rsid w:val="0005453F"/>
    <w:rsid w:val="000545D2"/>
    <w:rsid w:val="0005479B"/>
    <w:rsid w:val="000549A4"/>
    <w:rsid w:val="000549D0"/>
    <w:rsid w:val="00054A8A"/>
    <w:rsid w:val="00054AB9"/>
    <w:rsid w:val="00054C4E"/>
    <w:rsid w:val="00054D5C"/>
    <w:rsid w:val="00054DD6"/>
    <w:rsid w:val="00054E1B"/>
    <w:rsid w:val="00054E88"/>
    <w:rsid w:val="00054E94"/>
    <w:rsid w:val="00054F90"/>
    <w:rsid w:val="0005502D"/>
    <w:rsid w:val="000551D7"/>
    <w:rsid w:val="0005538F"/>
    <w:rsid w:val="000553DD"/>
    <w:rsid w:val="000554C4"/>
    <w:rsid w:val="00055545"/>
    <w:rsid w:val="000555EE"/>
    <w:rsid w:val="00055630"/>
    <w:rsid w:val="00055CC8"/>
    <w:rsid w:val="00055F4A"/>
    <w:rsid w:val="000560BC"/>
    <w:rsid w:val="00056139"/>
    <w:rsid w:val="000563EA"/>
    <w:rsid w:val="0005651C"/>
    <w:rsid w:val="0005675E"/>
    <w:rsid w:val="000568D2"/>
    <w:rsid w:val="00056C59"/>
    <w:rsid w:val="00056C5E"/>
    <w:rsid w:val="00056D55"/>
    <w:rsid w:val="000570CC"/>
    <w:rsid w:val="0005721B"/>
    <w:rsid w:val="000574F6"/>
    <w:rsid w:val="00057591"/>
    <w:rsid w:val="000575B3"/>
    <w:rsid w:val="00057663"/>
    <w:rsid w:val="0005774D"/>
    <w:rsid w:val="00057930"/>
    <w:rsid w:val="000579DE"/>
    <w:rsid w:val="00057BDC"/>
    <w:rsid w:val="00057E83"/>
    <w:rsid w:val="00057E85"/>
    <w:rsid w:val="00057F0E"/>
    <w:rsid w:val="00057F24"/>
    <w:rsid w:val="00057F9B"/>
    <w:rsid w:val="00057FB9"/>
    <w:rsid w:val="0006005A"/>
    <w:rsid w:val="00060144"/>
    <w:rsid w:val="000601EE"/>
    <w:rsid w:val="0006021B"/>
    <w:rsid w:val="00060256"/>
    <w:rsid w:val="000602CE"/>
    <w:rsid w:val="000604CE"/>
    <w:rsid w:val="00060513"/>
    <w:rsid w:val="000605E8"/>
    <w:rsid w:val="0006076B"/>
    <w:rsid w:val="0006081E"/>
    <w:rsid w:val="00060830"/>
    <w:rsid w:val="00060998"/>
    <w:rsid w:val="00060ABB"/>
    <w:rsid w:val="00060D74"/>
    <w:rsid w:val="00060EC2"/>
    <w:rsid w:val="00060F70"/>
    <w:rsid w:val="000611F0"/>
    <w:rsid w:val="00061275"/>
    <w:rsid w:val="00061327"/>
    <w:rsid w:val="00061360"/>
    <w:rsid w:val="00061377"/>
    <w:rsid w:val="0006143E"/>
    <w:rsid w:val="000615E1"/>
    <w:rsid w:val="000616C2"/>
    <w:rsid w:val="00061738"/>
    <w:rsid w:val="0006174E"/>
    <w:rsid w:val="000618FE"/>
    <w:rsid w:val="000619A3"/>
    <w:rsid w:val="00061A18"/>
    <w:rsid w:val="00061D9C"/>
    <w:rsid w:val="00061DA2"/>
    <w:rsid w:val="00061E3A"/>
    <w:rsid w:val="00061EDA"/>
    <w:rsid w:val="00062054"/>
    <w:rsid w:val="000621CF"/>
    <w:rsid w:val="00062259"/>
    <w:rsid w:val="00062336"/>
    <w:rsid w:val="0006237D"/>
    <w:rsid w:val="0006238C"/>
    <w:rsid w:val="000626AA"/>
    <w:rsid w:val="000626DF"/>
    <w:rsid w:val="00062918"/>
    <w:rsid w:val="00062C15"/>
    <w:rsid w:val="00062D3E"/>
    <w:rsid w:val="00062D45"/>
    <w:rsid w:val="00062D83"/>
    <w:rsid w:val="00062E57"/>
    <w:rsid w:val="00062F12"/>
    <w:rsid w:val="00062FBC"/>
    <w:rsid w:val="00063293"/>
    <w:rsid w:val="00063457"/>
    <w:rsid w:val="00063492"/>
    <w:rsid w:val="0006350E"/>
    <w:rsid w:val="000636CA"/>
    <w:rsid w:val="000636D8"/>
    <w:rsid w:val="0006397A"/>
    <w:rsid w:val="00063A52"/>
    <w:rsid w:val="00063ACD"/>
    <w:rsid w:val="00063BF1"/>
    <w:rsid w:val="00063C7D"/>
    <w:rsid w:val="00063CEE"/>
    <w:rsid w:val="00063E3B"/>
    <w:rsid w:val="00064071"/>
    <w:rsid w:val="000640C5"/>
    <w:rsid w:val="000643FA"/>
    <w:rsid w:val="000645CA"/>
    <w:rsid w:val="00064896"/>
    <w:rsid w:val="000649F6"/>
    <w:rsid w:val="00064A1D"/>
    <w:rsid w:val="00064DCF"/>
    <w:rsid w:val="00064F83"/>
    <w:rsid w:val="00064FCF"/>
    <w:rsid w:val="00064FE6"/>
    <w:rsid w:val="00065013"/>
    <w:rsid w:val="0006502C"/>
    <w:rsid w:val="000653CF"/>
    <w:rsid w:val="000656ED"/>
    <w:rsid w:val="000658B7"/>
    <w:rsid w:val="00065935"/>
    <w:rsid w:val="000659BD"/>
    <w:rsid w:val="00065C40"/>
    <w:rsid w:val="00065C9D"/>
    <w:rsid w:val="00066055"/>
    <w:rsid w:val="000660BC"/>
    <w:rsid w:val="0006613B"/>
    <w:rsid w:val="00066275"/>
    <w:rsid w:val="00066299"/>
    <w:rsid w:val="0006676E"/>
    <w:rsid w:val="000668F4"/>
    <w:rsid w:val="000668FF"/>
    <w:rsid w:val="0006695A"/>
    <w:rsid w:val="00066C7C"/>
    <w:rsid w:val="00066D26"/>
    <w:rsid w:val="00066DB3"/>
    <w:rsid w:val="00066F16"/>
    <w:rsid w:val="00066F87"/>
    <w:rsid w:val="000670FB"/>
    <w:rsid w:val="00067200"/>
    <w:rsid w:val="00067329"/>
    <w:rsid w:val="000673E0"/>
    <w:rsid w:val="000674E7"/>
    <w:rsid w:val="0006797A"/>
    <w:rsid w:val="00067B4F"/>
    <w:rsid w:val="00067B6A"/>
    <w:rsid w:val="00067BD0"/>
    <w:rsid w:val="00067BFC"/>
    <w:rsid w:val="00067C00"/>
    <w:rsid w:val="00067D00"/>
    <w:rsid w:val="00067F48"/>
    <w:rsid w:val="00067F50"/>
    <w:rsid w:val="00067FB5"/>
    <w:rsid w:val="000700AB"/>
    <w:rsid w:val="000702BF"/>
    <w:rsid w:val="000703A1"/>
    <w:rsid w:val="00070459"/>
    <w:rsid w:val="0007050A"/>
    <w:rsid w:val="0007075E"/>
    <w:rsid w:val="000707C4"/>
    <w:rsid w:val="00070898"/>
    <w:rsid w:val="00070A37"/>
    <w:rsid w:val="00070BC4"/>
    <w:rsid w:val="00070D85"/>
    <w:rsid w:val="00070DB7"/>
    <w:rsid w:val="00070DF8"/>
    <w:rsid w:val="0007104E"/>
    <w:rsid w:val="000711B8"/>
    <w:rsid w:val="000711DC"/>
    <w:rsid w:val="0007126C"/>
    <w:rsid w:val="000713D9"/>
    <w:rsid w:val="00071486"/>
    <w:rsid w:val="000715DB"/>
    <w:rsid w:val="00071628"/>
    <w:rsid w:val="00071750"/>
    <w:rsid w:val="000718C9"/>
    <w:rsid w:val="00071A2F"/>
    <w:rsid w:val="00071A5B"/>
    <w:rsid w:val="00071BC0"/>
    <w:rsid w:val="00071CAE"/>
    <w:rsid w:val="00071E4A"/>
    <w:rsid w:val="00071F05"/>
    <w:rsid w:val="00071F07"/>
    <w:rsid w:val="00072241"/>
    <w:rsid w:val="0007257A"/>
    <w:rsid w:val="0007264D"/>
    <w:rsid w:val="0007274E"/>
    <w:rsid w:val="00072852"/>
    <w:rsid w:val="000729A2"/>
    <w:rsid w:val="00072A06"/>
    <w:rsid w:val="00072AFD"/>
    <w:rsid w:val="00072B45"/>
    <w:rsid w:val="00072C3E"/>
    <w:rsid w:val="00072D9A"/>
    <w:rsid w:val="00072DDB"/>
    <w:rsid w:val="00072EFB"/>
    <w:rsid w:val="000730DB"/>
    <w:rsid w:val="0007320C"/>
    <w:rsid w:val="0007361C"/>
    <w:rsid w:val="000736A7"/>
    <w:rsid w:val="00073880"/>
    <w:rsid w:val="000738A9"/>
    <w:rsid w:val="00073E99"/>
    <w:rsid w:val="000740BD"/>
    <w:rsid w:val="0007415A"/>
    <w:rsid w:val="0007490A"/>
    <w:rsid w:val="00074952"/>
    <w:rsid w:val="00074A08"/>
    <w:rsid w:val="00074A6C"/>
    <w:rsid w:val="00074AD8"/>
    <w:rsid w:val="00074B02"/>
    <w:rsid w:val="00074BD3"/>
    <w:rsid w:val="00074BFA"/>
    <w:rsid w:val="00074DEE"/>
    <w:rsid w:val="00075030"/>
    <w:rsid w:val="000751BD"/>
    <w:rsid w:val="00075329"/>
    <w:rsid w:val="00075740"/>
    <w:rsid w:val="000757AD"/>
    <w:rsid w:val="00075831"/>
    <w:rsid w:val="00075A02"/>
    <w:rsid w:val="00075A31"/>
    <w:rsid w:val="00075CA7"/>
    <w:rsid w:val="00075D2A"/>
    <w:rsid w:val="00075DD5"/>
    <w:rsid w:val="00075F2C"/>
    <w:rsid w:val="00075F32"/>
    <w:rsid w:val="00076188"/>
    <w:rsid w:val="000761DA"/>
    <w:rsid w:val="00076280"/>
    <w:rsid w:val="0007631D"/>
    <w:rsid w:val="000763D4"/>
    <w:rsid w:val="0007642B"/>
    <w:rsid w:val="000764E6"/>
    <w:rsid w:val="000764F5"/>
    <w:rsid w:val="00076871"/>
    <w:rsid w:val="000768A9"/>
    <w:rsid w:val="000768D2"/>
    <w:rsid w:val="000768EE"/>
    <w:rsid w:val="00076A1A"/>
    <w:rsid w:val="00076C1C"/>
    <w:rsid w:val="00076CE5"/>
    <w:rsid w:val="00076DBE"/>
    <w:rsid w:val="00076DE9"/>
    <w:rsid w:val="00076F33"/>
    <w:rsid w:val="00077026"/>
    <w:rsid w:val="000772A6"/>
    <w:rsid w:val="00077540"/>
    <w:rsid w:val="000775B5"/>
    <w:rsid w:val="000776C5"/>
    <w:rsid w:val="00077721"/>
    <w:rsid w:val="0007781A"/>
    <w:rsid w:val="0007783D"/>
    <w:rsid w:val="00077C16"/>
    <w:rsid w:val="00077C8C"/>
    <w:rsid w:val="00077D30"/>
    <w:rsid w:val="00077E48"/>
    <w:rsid w:val="00077E8E"/>
    <w:rsid w:val="00080093"/>
    <w:rsid w:val="0008029F"/>
    <w:rsid w:val="000802E8"/>
    <w:rsid w:val="00080436"/>
    <w:rsid w:val="00080519"/>
    <w:rsid w:val="000805EA"/>
    <w:rsid w:val="0008060D"/>
    <w:rsid w:val="000808C7"/>
    <w:rsid w:val="00080986"/>
    <w:rsid w:val="00080A72"/>
    <w:rsid w:val="00080B4A"/>
    <w:rsid w:val="00080BB8"/>
    <w:rsid w:val="00081191"/>
    <w:rsid w:val="0008142A"/>
    <w:rsid w:val="00081488"/>
    <w:rsid w:val="000814EB"/>
    <w:rsid w:val="000817C7"/>
    <w:rsid w:val="000818A6"/>
    <w:rsid w:val="00081B3D"/>
    <w:rsid w:val="00081B73"/>
    <w:rsid w:val="00081CF4"/>
    <w:rsid w:val="00081DAE"/>
    <w:rsid w:val="00081EE9"/>
    <w:rsid w:val="00081F54"/>
    <w:rsid w:val="00082099"/>
    <w:rsid w:val="0008226C"/>
    <w:rsid w:val="00082308"/>
    <w:rsid w:val="000826E4"/>
    <w:rsid w:val="0008277F"/>
    <w:rsid w:val="0008288C"/>
    <w:rsid w:val="0008298E"/>
    <w:rsid w:val="000829B3"/>
    <w:rsid w:val="00082A4E"/>
    <w:rsid w:val="00082B44"/>
    <w:rsid w:val="00082C0C"/>
    <w:rsid w:val="00082D05"/>
    <w:rsid w:val="000830AF"/>
    <w:rsid w:val="00083311"/>
    <w:rsid w:val="00083399"/>
    <w:rsid w:val="00083522"/>
    <w:rsid w:val="00083528"/>
    <w:rsid w:val="0008369B"/>
    <w:rsid w:val="00083891"/>
    <w:rsid w:val="000839BB"/>
    <w:rsid w:val="00083FD4"/>
    <w:rsid w:val="000841AC"/>
    <w:rsid w:val="00084323"/>
    <w:rsid w:val="000843F8"/>
    <w:rsid w:val="00084470"/>
    <w:rsid w:val="00084577"/>
    <w:rsid w:val="00084684"/>
    <w:rsid w:val="00084821"/>
    <w:rsid w:val="0008489E"/>
    <w:rsid w:val="000849D3"/>
    <w:rsid w:val="00084C79"/>
    <w:rsid w:val="00084C97"/>
    <w:rsid w:val="00084D9A"/>
    <w:rsid w:val="00084E32"/>
    <w:rsid w:val="00084F58"/>
    <w:rsid w:val="00084F5A"/>
    <w:rsid w:val="000852D7"/>
    <w:rsid w:val="00085626"/>
    <w:rsid w:val="00085780"/>
    <w:rsid w:val="000858C9"/>
    <w:rsid w:val="00085AA9"/>
    <w:rsid w:val="00085B8F"/>
    <w:rsid w:val="00085C78"/>
    <w:rsid w:val="00085EB4"/>
    <w:rsid w:val="00086002"/>
    <w:rsid w:val="0008618F"/>
    <w:rsid w:val="00086226"/>
    <w:rsid w:val="000864BE"/>
    <w:rsid w:val="0008661F"/>
    <w:rsid w:val="000866E1"/>
    <w:rsid w:val="00086895"/>
    <w:rsid w:val="00086B30"/>
    <w:rsid w:val="00086D37"/>
    <w:rsid w:val="00086FFA"/>
    <w:rsid w:val="000873C2"/>
    <w:rsid w:val="00087404"/>
    <w:rsid w:val="000876EB"/>
    <w:rsid w:val="0008774C"/>
    <w:rsid w:val="0008777E"/>
    <w:rsid w:val="000877D3"/>
    <w:rsid w:val="00087887"/>
    <w:rsid w:val="00087E85"/>
    <w:rsid w:val="00087EA4"/>
    <w:rsid w:val="00090119"/>
    <w:rsid w:val="00090298"/>
    <w:rsid w:val="0009035A"/>
    <w:rsid w:val="00090417"/>
    <w:rsid w:val="000904C0"/>
    <w:rsid w:val="0009083E"/>
    <w:rsid w:val="00090AEA"/>
    <w:rsid w:val="00090B8B"/>
    <w:rsid w:val="00090D2F"/>
    <w:rsid w:val="00090DA3"/>
    <w:rsid w:val="00090E06"/>
    <w:rsid w:val="00090E8C"/>
    <w:rsid w:val="00090EEB"/>
    <w:rsid w:val="00090F99"/>
    <w:rsid w:val="00090FAD"/>
    <w:rsid w:val="00091020"/>
    <w:rsid w:val="000911B4"/>
    <w:rsid w:val="000911E1"/>
    <w:rsid w:val="000912A3"/>
    <w:rsid w:val="00091498"/>
    <w:rsid w:val="000914C8"/>
    <w:rsid w:val="00091554"/>
    <w:rsid w:val="000916EA"/>
    <w:rsid w:val="000916F4"/>
    <w:rsid w:val="0009174B"/>
    <w:rsid w:val="00091874"/>
    <w:rsid w:val="00091908"/>
    <w:rsid w:val="00091BC4"/>
    <w:rsid w:val="00091C60"/>
    <w:rsid w:val="00091DFF"/>
    <w:rsid w:val="00091EDE"/>
    <w:rsid w:val="0009201F"/>
    <w:rsid w:val="000921BD"/>
    <w:rsid w:val="0009222E"/>
    <w:rsid w:val="000922E7"/>
    <w:rsid w:val="0009232E"/>
    <w:rsid w:val="000923C1"/>
    <w:rsid w:val="000927DD"/>
    <w:rsid w:val="000928C1"/>
    <w:rsid w:val="00092901"/>
    <w:rsid w:val="0009296F"/>
    <w:rsid w:val="00092A9A"/>
    <w:rsid w:val="00092B3A"/>
    <w:rsid w:val="00092B64"/>
    <w:rsid w:val="00092E49"/>
    <w:rsid w:val="00092FF0"/>
    <w:rsid w:val="00093360"/>
    <w:rsid w:val="0009348F"/>
    <w:rsid w:val="000934D2"/>
    <w:rsid w:val="000935F5"/>
    <w:rsid w:val="00093624"/>
    <w:rsid w:val="000936C7"/>
    <w:rsid w:val="00093756"/>
    <w:rsid w:val="00093892"/>
    <w:rsid w:val="00093B3E"/>
    <w:rsid w:val="00093BB5"/>
    <w:rsid w:val="00093BCB"/>
    <w:rsid w:val="00093C5E"/>
    <w:rsid w:val="00093DB2"/>
    <w:rsid w:val="00093DF4"/>
    <w:rsid w:val="00093E7A"/>
    <w:rsid w:val="00093EB1"/>
    <w:rsid w:val="00093F05"/>
    <w:rsid w:val="000941E2"/>
    <w:rsid w:val="0009426F"/>
    <w:rsid w:val="0009433E"/>
    <w:rsid w:val="00094615"/>
    <w:rsid w:val="00094AD7"/>
    <w:rsid w:val="00094C02"/>
    <w:rsid w:val="00094CF2"/>
    <w:rsid w:val="00094D4F"/>
    <w:rsid w:val="00094D52"/>
    <w:rsid w:val="00094D87"/>
    <w:rsid w:val="00094E15"/>
    <w:rsid w:val="00094E65"/>
    <w:rsid w:val="00094F80"/>
    <w:rsid w:val="00095044"/>
    <w:rsid w:val="00095150"/>
    <w:rsid w:val="000951B7"/>
    <w:rsid w:val="000952BE"/>
    <w:rsid w:val="00095304"/>
    <w:rsid w:val="0009531D"/>
    <w:rsid w:val="000953A4"/>
    <w:rsid w:val="0009589E"/>
    <w:rsid w:val="00095A26"/>
    <w:rsid w:val="00095AD1"/>
    <w:rsid w:val="00095B44"/>
    <w:rsid w:val="00095B4D"/>
    <w:rsid w:val="00095D3A"/>
    <w:rsid w:val="00095E14"/>
    <w:rsid w:val="00095EA7"/>
    <w:rsid w:val="00095EEA"/>
    <w:rsid w:val="00096176"/>
    <w:rsid w:val="000962C8"/>
    <w:rsid w:val="000963E2"/>
    <w:rsid w:val="000963F0"/>
    <w:rsid w:val="0009645B"/>
    <w:rsid w:val="0009655D"/>
    <w:rsid w:val="00096573"/>
    <w:rsid w:val="0009658F"/>
    <w:rsid w:val="000965DB"/>
    <w:rsid w:val="0009686B"/>
    <w:rsid w:val="000969CF"/>
    <w:rsid w:val="00096AA8"/>
    <w:rsid w:val="00096B64"/>
    <w:rsid w:val="00096C1E"/>
    <w:rsid w:val="00096F9B"/>
    <w:rsid w:val="0009726F"/>
    <w:rsid w:val="00097277"/>
    <w:rsid w:val="000973F1"/>
    <w:rsid w:val="000974C2"/>
    <w:rsid w:val="0009751D"/>
    <w:rsid w:val="00097585"/>
    <w:rsid w:val="000975B1"/>
    <w:rsid w:val="000975BF"/>
    <w:rsid w:val="000976F6"/>
    <w:rsid w:val="0009794D"/>
    <w:rsid w:val="00097968"/>
    <w:rsid w:val="00097979"/>
    <w:rsid w:val="00097AB0"/>
    <w:rsid w:val="00097C77"/>
    <w:rsid w:val="000A00A2"/>
    <w:rsid w:val="000A0105"/>
    <w:rsid w:val="000A01B7"/>
    <w:rsid w:val="000A020C"/>
    <w:rsid w:val="000A066F"/>
    <w:rsid w:val="000A06DC"/>
    <w:rsid w:val="000A0756"/>
    <w:rsid w:val="000A07B2"/>
    <w:rsid w:val="000A0888"/>
    <w:rsid w:val="000A0B20"/>
    <w:rsid w:val="000A0B2D"/>
    <w:rsid w:val="000A0DA5"/>
    <w:rsid w:val="000A0EB7"/>
    <w:rsid w:val="000A108D"/>
    <w:rsid w:val="000A1111"/>
    <w:rsid w:val="000A126A"/>
    <w:rsid w:val="000A1321"/>
    <w:rsid w:val="000A15D7"/>
    <w:rsid w:val="000A163D"/>
    <w:rsid w:val="000A1660"/>
    <w:rsid w:val="000A1776"/>
    <w:rsid w:val="000A1AD7"/>
    <w:rsid w:val="000A1D30"/>
    <w:rsid w:val="000A1E23"/>
    <w:rsid w:val="000A1F76"/>
    <w:rsid w:val="000A2124"/>
    <w:rsid w:val="000A21CC"/>
    <w:rsid w:val="000A2232"/>
    <w:rsid w:val="000A22D1"/>
    <w:rsid w:val="000A2359"/>
    <w:rsid w:val="000A2445"/>
    <w:rsid w:val="000A246D"/>
    <w:rsid w:val="000A2541"/>
    <w:rsid w:val="000A25F0"/>
    <w:rsid w:val="000A25F4"/>
    <w:rsid w:val="000A2811"/>
    <w:rsid w:val="000A28A2"/>
    <w:rsid w:val="000A29F9"/>
    <w:rsid w:val="000A2C68"/>
    <w:rsid w:val="000A2D4C"/>
    <w:rsid w:val="000A2E13"/>
    <w:rsid w:val="000A2EB4"/>
    <w:rsid w:val="000A33DD"/>
    <w:rsid w:val="000A34CD"/>
    <w:rsid w:val="000A36F1"/>
    <w:rsid w:val="000A388A"/>
    <w:rsid w:val="000A3A02"/>
    <w:rsid w:val="000A3A1F"/>
    <w:rsid w:val="000A3B78"/>
    <w:rsid w:val="000A3D03"/>
    <w:rsid w:val="000A3D70"/>
    <w:rsid w:val="000A3D7F"/>
    <w:rsid w:val="000A3DCD"/>
    <w:rsid w:val="000A41BE"/>
    <w:rsid w:val="000A430A"/>
    <w:rsid w:val="000A43C0"/>
    <w:rsid w:val="000A43C9"/>
    <w:rsid w:val="000A4545"/>
    <w:rsid w:val="000A4658"/>
    <w:rsid w:val="000A46B9"/>
    <w:rsid w:val="000A473D"/>
    <w:rsid w:val="000A4949"/>
    <w:rsid w:val="000A4AFE"/>
    <w:rsid w:val="000A4B9D"/>
    <w:rsid w:val="000A4C5A"/>
    <w:rsid w:val="000A4D05"/>
    <w:rsid w:val="000A4D85"/>
    <w:rsid w:val="000A4DEF"/>
    <w:rsid w:val="000A5101"/>
    <w:rsid w:val="000A51FA"/>
    <w:rsid w:val="000A5281"/>
    <w:rsid w:val="000A5333"/>
    <w:rsid w:val="000A5420"/>
    <w:rsid w:val="000A5572"/>
    <w:rsid w:val="000A55F7"/>
    <w:rsid w:val="000A57C0"/>
    <w:rsid w:val="000A580B"/>
    <w:rsid w:val="000A5AA3"/>
    <w:rsid w:val="000A5AAE"/>
    <w:rsid w:val="000A5C19"/>
    <w:rsid w:val="000A5C9F"/>
    <w:rsid w:val="000A5D33"/>
    <w:rsid w:val="000A5D54"/>
    <w:rsid w:val="000A5DD7"/>
    <w:rsid w:val="000A60B8"/>
    <w:rsid w:val="000A66BF"/>
    <w:rsid w:val="000A6701"/>
    <w:rsid w:val="000A671E"/>
    <w:rsid w:val="000A678C"/>
    <w:rsid w:val="000A67F7"/>
    <w:rsid w:val="000A690E"/>
    <w:rsid w:val="000A6947"/>
    <w:rsid w:val="000A69C7"/>
    <w:rsid w:val="000A6B21"/>
    <w:rsid w:val="000A6CF0"/>
    <w:rsid w:val="000A6ECA"/>
    <w:rsid w:val="000A70A7"/>
    <w:rsid w:val="000A721C"/>
    <w:rsid w:val="000A72A7"/>
    <w:rsid w:val="000A7391"/>
    <w:rsid w:val="000A7394"/>
    <w:rsid w:val="000A7468"/>
    <w:rsid w:val="000A7684"/>
    <w:rsid w:val="000A7830"/>
    <w:rsid w:val="000A78EE"/>
    <w:rsid w:val="000A79C0"/>
    <w:rsid w:val="000A7A5F"/>
    <w:rsid w:val="000A7AA7"/>
    <w:rsid w:val="000A7BE6"/>
    <w:rsid w:val="000A7C09"/>
    <w:rsid w:val="000A7C79"/>
    <w:rsid w:val="000A7CCF"/>
    <w:rsid w:val="000A7D79"/>
    <w:rsid w:val="000A7DD4"/>
    <w:rsid w:val="000A7DFD"/>
    <w:rsid w:val="000A7E6D"/>
    <w:rsid w:val="000A7F5A"/>
    <w:rsid w:val="000A7F72"/>
    <w:rsid w:val="000B003A"/>
    <w:rsid w:val="000B0216"/>
    <w:rsid w:val="000B0319"/>
    <w:rsid w:val="000B049D"/>
    <w:rsid w:val="000B04FA"/>
    <w:rsid w:val="000B0527"/>
    <w:rsid w:val="000B0845"/>
    <w:rsid w:val="000B0A34"/>
    <w:rsid w:val="000B0B09"/>
    <w:rsid w:val="000B0C17"/>
    <w:rsid w:val="000B0C67"/>
    <w:rsid w:val="000B0CA9"/>
    <w:rsid w:val="000B0E9B"/>
    <w:rsid w:val="000B0F74"/>
    <w:rsid w:val="000B0F77"/>
    <w:rsid w:val="000B1027"/>
    <w:rsid w:val="000B10A1"/>
    <w:rsid w:val="000B10D9"/>
    <w:rsid w:val="000B115E"/>
    <w:rsid w:val="000B158D"/>
    <w:rsid w:val="000B180D"/>
    <w:rsid w:val="000B1844"/>
    <w:rsid w:val="000B1882"/>
    <w:rsid w:val="000B1931"/>
    <w:rsid w:val="000B1952"/>
    <w:rsid w:val="000B1C45"/>
    <w:rsid w:val="000B1D69"/>
    <w:rsid w:val="000B1FDB"/>
    <w:rsid w:val="000B205F"/>
    <w:rsid w:val="000B21B0"/>
    <w:rsid w:val="000B22BB"/>
    <w:rsid w:val="000B22CE"/>
    <w:rsid w:val="000B232E"/>
    <w:rsid w:val="000B238A"/>
    <w:rsid w:val="000B24CE"/>
    <w:rsid w:val="000B26F5"/>
    <w:rsid w:val="000B28B7"/>
    <w:rsid w:val="000B2CA4"/>
    <w:rsid w:val="000B2D5B"/>
    <w:rsid w:val="000B2DB6"/>
    <w:rsid w:val="000B30E6"/>
    <w:rsid w:val="000B3117"/>
    <w:rsid w:val="000B3227"/>
    <w:rsid w:val="000B3413"/>
    <w:rsid w:val="000B35DE"/>
    <w:rsid w:val="000B35ED"/>
    <w:rsid w:val="000B366C"/>
    <w:rsid w:val="000B3787"/>
    <w:rsid w:val="000B3888"/>
    <w:rsid w:val="000B395D"/>
    <w:rsid w:val="000B39E8"/>
    <w:rsid w:val="000B3AC9"/>
    <w:rsid w:val="000B3F07"/>
    <w:rsid w:val="000B3F11"/>
    <w:rsid w:val="000B3F19"/>
    <w:rsid w:val="000B40AA"/>
    <w:rsid w:val="000B4133"/>
    <w:rsid w:val="000B4292"/>
    <w:rsid w:val="000B43F4"/>
    <w:rsid w:val="000B44C0"/>
    <w:rsid w:val="000B4556"/>
    <w:rsid w:val="000B4701"/>
    <w:rsid w:val="000B4746"/>
    <w:rsid w:val="000B483C"/>
    <w:rsid w:val="000B4864"/>
    <w:rsid w:val="000B48CA"/>
    <w:rsid w:val="000B4964"/>
    <w:rsid w:val="000B49AE"/>
    <w:rsid w:val="000B49D3"/>
    <w:rsid w:val="000B4AB4"/>
    <w:rsid w:val="000B4B56"/>
    <w:rsid w:val="000B4C3E"/>
    <w:rsid w:val="000B4CFD"/>
    <w:rsid w:val="000B4DDD"/>
    <w:rsid w:val="000B4E32"/>
    <w:rsid w:val="000B4FC3"/>
    <w:rsid w:val="000B52BD"/>
    <w:rsid w:val="000B52F6"/>
    <w:rsid w:val="000B540D"/>
    <w:rsid w:val="000B54CC"/>
    <w:rsid w:val="000B5661"/>
    <w:rsid w:val="000B5762"/>
    <w:rsid w:val="000B5A3C"/>
    <w:rsid w:val="000B5ACE"/>
    <w:rsid w:val="000B5BA1"/>
    <w:rsid w:val="000B5BF7"/>
    <w:rsid w:val="000B5CC3"/>
    <w:rsid w:val="000B5D93"/>
    <w:rsid w:val="000B5ED4"/>
    <w:rsid w:val="000B5FB2"/>
    <w:rsid w:val="000B61AE"/>
    <w:rsid w:val="000B6332"/>
    <w:rsid w:val="000B6340"/>
    <w:rsid w:val="000B6417"/>
    <w:rsid w:val="000B659D"/>
    <w:rsid w:val="000B662E"/>
    <w:rsid w:val="000B665A"/>
    <w:rsid w:val="000B676E"/>
    <w:rsid w:val="000B6A1A"/>
    <w:rsid w:val="000B6A21"/>
    <w:rsid w:val="000B6C66"/>
    <w:rsid w:val="000B6D5C"/>
    <w:rsid w:val="000B6DC2"/>
    <w:rsid w:val="000B6EC0"/>
    <w:rsid w:val="000B6F84"/>
    <w:rsid w:val="000B70C3"/>
    <w:rsid w:val="000B7156"/>
    <w:rsid w:val="000B718D"/>
    <w:rsid w:val="000B728F"/>
    <w:rsid w:val="000B72AE"/>
    <w:rsid w:val="000B72B2"/>
    <w:rsid w:val="000B72D3"/>
    <w:rsid w:val="000B7325"/>
    <w:rsid w:val="000B7577"/>
    <w:rsid w:val="000B75EB"/>
    <w:rsid w:val="000B7740"/>
    <w:rsid w:val="000B7743"/>
    <w:rsid w:val="000B79A8"/>
    <w:rsid w:val="000B7A16"/>
    <w:rsid w:val="000B7A44"/>
    <w:rsid w:val="000B7A68"/>
    <w:rsid w:val="000B7AC1"/>
    <w:rsid w:val="000B7DA2"/>
    <w:rsid w:val="000B7F24"/>
    <w:rsid w:val="000C014A"/>
    <w:rsid w:val="000C03B0"/>
    <w:rsid w:val="000C03DF"/>
    <w:rsid w:val="000C03E5"/>
    <w:rsid w:val="000C0651"/>
    <w:rsid w:val="000C0B13"/>
    <w:rsid w:val="000C0CE5"/>
    <w:rsid w:val="000C0CF6"/>
    <w:rsid w:val="000C0DFC"/>
    <w:rsid w:val="000C0FD2"/>
    <w:rsid w:val="000C11BD"/>
    <w:rsid w:val="000C1799"/>
    <w:rsid w:val="000C1E6F"/>
    <w:rsid w:val="000C1EFA"/>
    <w:rsid w:val="000C215F"/>
    <w:rsid w:val="000C216D"/>
    <w:rsid w:val="000C2497"/>
    <w:rsid w:val="000C24C2"/>
    <w:rsid w:val="000C2745"/>
    <w:rsid w:val="000C2786"/>
    <w:rsid w:val="000C27CF"/>
    <w:rsid w:val="000C29CC"/>
    <w:rsid w:val="000C2AA9"/>
    <w:rsid w:val="000C2B6A"/>
    <w:rsid w:val="000C2C4D"/>
    <w:rsid w:val="000C2EC9"/>
    <w:rsid w:val="000C3192"/>
    <w:rsid w:val="000C3402"/>
    <w:rsid w:val="000C362E"/>
    <w:rsid w:val="000C37A9"/>
    <w:rsid w:val="000C38C4"/>
    <w:rsid w:val="000C397D"/>
    <w:rsid w:val="000C3B0C"/>
    <w:rsid w:val="000C3B3F"/>
    <w:rsid w:val="000C3B88"/>
    <w:rsid w:val="000C3C9A"/>
    <w:rsid w:val="000C3CD8"/>
    <w:rsid w:val="000C3D9E"/>
    <w:rsid w:val="000C3F65"/>
    <w:rsid w:val="000C40FB"/>
    <w:rsid w:val="000C4251"/>
    <w:rsid w:val="000C4270"/>
    <w:rsid w:val="000C42EE"/>
    <w:rsid w:val="000C43A3"/>
    <w:rsid w:val="000C4412"/>
    <w:rsid w:val="000C4489"/>
    <w:rsid w:val="000C44B4"/>
    <w:rsid w:val="000C44BC"/>
    <w:rsid w:val="000C461E"/>
    <w:rsid w:val="000C46A1"/>
    <w:rsid w:val="000C4A60"/>
    <w:rsid w:val="000C4A68"/>
    <w:rsid w:val="000C4ADE"/>
    <w:rsid w:val="000C4B36"/>
    <w:rsid w:val="000C4C65"/>
    <w:rsid w:val="000C4CD2"/>
    <w:rsid w:val="000C4E1E"/>
    <w:rsid w:val="000C4E5C"/>
    <w:rsid w:val="000C4F02"/>
    <w:rsid w:val="000C5536"/>
    <w:rsid w:val="000C558C"/>
    <w:rsid w:val="000C561C"/>
    <w:rsid w:val="000C564F"/>
    <w:rsid w:val="000C567A"/>
    <w:rsid w:val="000C58E6"/>
    <w:rsid w:val="000C598C"/>
    <w:rsid w:val="000C5A6C"/>
    <w:rsid w:val="000C5A80"/>
    <w:rsid w:val="000C5D3C"/>
    <w:rsid w:val="000C5ECF"/>
    <w:rsid w:val="000C5F46"/>
    <w:rsid w:val="000C606A"/>
    <w:rsid w:val="000C6557"/>
    <w:rsid w:val="000C66CD"/>
    <w:rsid w:val="000C68F4"/>
    <w:rsid w:val="000C6948"/>
    <w:rsid w:val="000C6B48"/>
    <w:rsid w:val="000C6E77"/>
    <w:rsid w:val="000C7104"/>
    <w:rsid w:val="000C7258"/>
    <w:rsid w:val="000C7412"/>
    <w:rsid w:val="000C748E"/>
    <w:rsid w:val="000C74F2"/>
    <w:rsid w:val="000C7503"/>
    <w:rsid w:val="000C75C8"/>
    <w:rsid w:val="000C7694"/>
    <w:rsid w:val="000C7784"/>
    <w:rsid w:val="000C78EE"/>
    <w:rsid w:val="000C7BC8"/>
    <w:rsid w:val="000C7E0A"/>
    <w:rsid w:val="000C7ED2"/>
    <w:rsid w:val="000C7F4B"/>
    <w:rsid w:val="000C7FD3"/>
    <w:rsid w:val="000D0061"/>
    <w:rsid w:val="000D0143"/>
    <w:rsid w:val="000D02B9"/>
    <w:rsid w:val="000D03EA"/>
    <w:rsid w:val="000D0443"/>
    <w:rsid w:val="000D0699"/>
    <w:rsid w:val="000D07E9"/>
    <w:rsid w:val="000D0CD4"/>
    <w:rsid w:val="000D0D06"/>
    <w:rsid w:val="000D0D42"/>
    <w:rsid w:val="000D0D7A"/>
    <w:rsid w:val="000D0DB7"/>
    <w:rsid w:val="000D0E20"/>
    <w:rsid w:val="000D0E39"/>
    <w:rsid w:val="000D1011"/>
    <w:rsid w:val="000D1112"/>
    <w:rsid w:val="000D1276"/>
    <w:rsid w:val="000D1482"/>
    <w:rsid w:val="000D158B"/>
    <w:rsid w:val="000D180D"/>
    <w:rsid w:val="000D1A5A"/>
    <w:rsid w:val="000D1CD2"/>
    <w:rsid w:val="000D1D5D"/>
    <w:rsid w:val="000D1E9C"/>
    <w:rsid w:val="000D207B"/>
    <w:rsid w:val="000D2135"/>
    <w:rsid w:val="000D214E"/>
    <w:rsid w:val="000D21DA"/>
    <w:rsid w:val="000D2318"/>
    <w:rsid w:val="000D2366"/>
    <w:rsid w:val="000D24DC"/>
    <w:rsid w:val="000D257F"/>
    <w:rsid w:val="000D261C"/>
    <w:rsid w:val="000D26E8"/>
    <w:rsid w:val="000D2D48"/>
    <w:rsid w:val="000D2DC7"/>
    <w:rsid w:val="000D2EF6"/>
    <w:rsid w:val="000D30FB"/>
    <w:rsid w:val="000D3109"/>
    <w:rsid w:val="000D3147"/>
    <w:rsid w:val="000D31C8"/>
    <w:rsid w:val="000D34D3"/>
    <w:rsid w:val="000D3698"/>
    <w:rsid w:val="000D3708"/>
    <w:rsid w:val="000D378F"/>
    <w:rsid w:val="000D3810"/>
    <w:rsid w:val="000D3891"/>
    <w:rsid w:val="000D39F6"/>
    <w:rsid w:val="000D3AA5"/>
    <w:rsid w:val="000D3D2D"/>
    <w:rsid w:val="000D3EA0"/>
    <w:rsid w:val="000D4069"/>
    <w:rsid w:val="000D40C9"/>
    <w:rsid w:val="000D414A"/>
    <w:rsid w:val="000D41DA"/>
    <w:rsid w:val="000D43D2"/>
    <w:rsid w:val="000D47CC"/>
    <w:rsid w:val="000D4909"/>
    <w:rsid w:val="000D4914"/>
    <w:rsid w:val="000D499A"/>
    <w:rsid w:val="000D49A2"/>
    <w:rsid w:val="000D4A04"/>
    <w:rsid w:val="000D4A42"/>
    <w:rsid w:val="000D4AA2"/>
    <w:rsid w:val="000D4B09"/>
    <w:rsid w:val="000D4ED5"/>
    <w:rsid w:val="000D4EFA"/>
    <w:rsid w:val="000D5084"/>
    <w:rsid w:val="000D5176"/>
    <w:rsid w:val="000D51E1"/>
    <w:rsid w:val="000D525C"/>
    <w:rsid w:val="000D52C4"/>
    <w:rsid w:val="000D5361"/>
    <w:rsid w:val="000D558F"/>
    <w:rsid w:val="000D57A6"/>
    <w:rsid w:val="000D57E8"/>
    <w:rsid w:val="000D58DE"/>
    <w:rsid w:val="000D5958"/>
    <w:rsid w:val="000D5979"/>
    <w:rsid w:val="000D59DE"/>
    <w:rsid w:val="000D59FE"/>
    <w:rsid w:val="000D5AAB"/>
    <w:rsid w:val="000D5AB8"/>
    <w:rsid w:val="000D5CB8"/>
    <w:rsid w:val="000D5CDB"/>
    <w:rsid w:val="000D5ED9"/>
    <w:rsid w:val="000D5FA1"/>
    <w:rsid w:val="000D6071"/>
    <w:rsid w:val="000D60C1"/>
    <w:rsid w:val="000D61E9"/>
    <w:rsid w:val="000D657D"/>
    <w:rsid w:val="000D65DC"/>
    <w:rsid w:val="000D65DF"/>
    <w:rsid w:val="000D67F3"/>
    <w:rsid w:val="000D6869"/>
    <w:rsid w:val="000D6910"/>
    <w:rsid w:val="000D6C37"/>
    <w:rsid w:val="000D6D3B"/>
    <w:rsid w:val="000D6DBD"/>
    <w:rsid w:val="000D6EE5"/>
    <w:rsid w:val="000D7039"/>
    <w:rsid w:val="000D7082"/>
    <w:rsid w:val="000D71D9"/>
    <w:rsid w:val="000D74B3"/>
    <w:rsid w:val="000D7511"/>
    <w:rsid w:val="000D7765"/>
    <w:rsid w:val="000D77DC"/>
    <w:rsid w:val="000D780B"/>
    <w:rsid w:val="000D7A8A"/>
    <w:rsid w:val="000D7B0A"/>
    <w:rsid w:val="000D7BE5"/>
    <w:rsid w:val="000D7C6D"/>
    <w:rsid w:val="000D7CF1"/>
    <w:rsid w:val="000D7CF2"/>
    <w:rsid w:val="000D7D56"/>
    <w:rsid w:val="000D7EFB"/>
    <w:rsid w:val="000E027F"/>
    <w:rsid w:val="000E04E4"/>
    <w:rsid w:val="000E0841"/>
    <w:rsid w:val="000E098F"/>
    <w:rsid w:val="000E09C1"/>
    <w:rsid w:val="000E0A0A"/>
    <w:rsid w:val="000E0AAC"/>
    <w:rsid w:val="000E0CAD"/>
    <w:rsid w:val="000E0E5D"/>
    <w:rsid w:val="000E0E7E"/>
    <w:rsid w:val="000E0F62"/>
    <w:rsid w:val="000E10B3"/>
    <w:rsid w:val="000E140E"/>
    <w:rsid w:val="000E15B8"/>
    <w:rsid w:val="000E1725"/>
    <w:rsid w:val="000E1793"/>
    <w:rsid w:val="000E18D6"/>
    <w:rsid w:val="000E1B05"/>
    <w:rsid w:val="000E1BB1"/>
    <w:rsid w:val="000E1BD7"/>
    <w:rsid w:val="000E1C8A"/>
    <w:rsid w:val="000E1D95"/>
    <w:rsid w:val="000E1EC0"/>
    <w:rsid w:val="000E20BB"/>
    <w:rsid w:val="000E21B1"/>
    <w:rsid w:val="000E2208"/>
    <w:rsid w:val="000E2233"/>
    <w:rsid w:val="000E2275"/>
    <w:rsid w:val="000E22C8"/>
    <w:rsid w:val="000E2311"/>
    <w:rsid w:val="000E23A6"/>
    <w:rsid w:val="000E245D"/>
    <w:rsid w:val="000E2669"/>
    <w:rsid w:val="000E267D"/>
    <w:rsid w:val="000E26AD"/>
    <w:rsid w:val="000E277F"/>
    <w:rsid w:val="000E2787"/>
    <w:rsid w:val="000E27F5"/>
    <w:rsid w:val="000E280A"/>
    <w:rsid w:val="000E2829"/>
    <w:rsid w:val="000E28A7"/>
    <w:rsid w:val="000E292C"/>
    <w:rsid w:val="000E296C"/>
    <w:rsid w:val="000E29D5"/>
    <w:rsid w:val="000E2B67"/>
    <w:rsid w:val="000E2DE4"/>
    <w:rsid w:val="000E2EA7"/>
    <w:rsid w:val="000E2FF3"/>
    <w:rsid w:val="000E3122"/>
    <w:rsid w:val="000E32C1"/>
    <w:rsid w:val="000E3385"/>
    <w:rsid w:val="000E3473"/>
    <w:rsid w:val="000E3588"/>
    <w:rsid w:val="000E3785"/>
    <w:rsid w:val="000E393A"/>
    <w:rsid w:val="000E39AD"/>
    <w:rsid w:val="000E39CD"/>
    <w:rsid w:val="000E3BA3"/>
    <w:rsid w:val="000E3CA0"/>
    <w:rsid w:val="000E3CC5"/>
    <w:rsid w:val="000E3D1C"/>
    <w:rsid w:val="000E3DF2"/>
    <w:rsid w:val="000E3E6D"/>
    <w:rsid w:val="000E3F66"/>
    <w:rsid w:val="000E3FE7"/>
    <w:rsid w:val="000E413D"/>
    <w:rsid w:val="000E42A8"/>
    <w:rsid w:val="000E44F5"/>
    <w:rsid w:val="000E4786"/>
    <w:rsid w:val="000E495A"/>
    <w:rsid w:val="000E4A82"/>
    <w:rsid w:val="000E4C4C"/>
    <w:rsid w:val="000E4D72"/>
    <w:rsid w:val="000E502F"/>
    <w:rsid w:val="000E51F7"/>
    <w:rsid w:val="000E52FC"/>
    <w:rsid w:val="000E550A"/>
    <w:rsid w:val="000E5552"/>
    <w:rsid w:val="000E55CB"/>
    <w:rsid w:val="000E5620"/>
    <w:rsid w:val="000E569B"/>
    <w:rsid w:val="000E57A1"/>
    <w:rsid w:val="000E585B"/>
    <w:rsid w:val="000E599F"/>
    <w:rsid w:val="000E5A94"/>
    <w:rsid w:val="000E5B58"/>
    <w:rsid w:val="000E5BB2"/>
    <w:rsid w:val="000E5BCD"/>
    <w:rsid w:val="000E5E5E"/>
    <w:rsid w:val="000E5F30"/>
    <w:rsid w:val="000E5F6B"/>
    <w:rsid w:val="000E6015"/>
    <w:rsid w:val="000E60CE"/>
    <w:rsid w:val="000E6154"/>
    <w:rsid w:val="000E622A"/>
    <w:rsid w:val="000E6255"/>
    <w:rsid w:val="000E6312"/>
    <w:rsid w:val="000E6464"/>
    <w:rsid w:val="000E652A"/>
    <w:rsid w:val="000E6548"/>
    <w:rsid w:val="000E6570"/>
    <w:rsid w:val="000E66A8"/>
    <w:rsid w:val="000E66CD"/>
    <w:rsid w:val="000E67FB"/>
    <w:rsid w:val="000E6839"/>
    <w:rsid w:val="000E69F3"/>
    <w:rsid w:val="000E6B2E"/>
    <w:rsid w:val="000E6B8F"/>
    <w:rsid w:val="000E6C85"/>
    <w:rsid w:val="000E6CB5"/>
    <w:rsid w:val="000E6D7A"/>
    <w:rsid w:val="000E6E68"/>
    <w:rsid w:val="000E6EA4"/>
    <w:rsid w:val="000E6F52"/>
    <w:rsid w:val="000E6FEC"/>
    <w:rsid w:val="000E70AE"/>
    <w:rsid w:val="000E7144"/>
    <w:rsid w:val="000E7457"/>
    <w:rsid w:val="000E7484"/>
    <w:rsid w:val="000E75AD"/>
    <w:rsid w:val="000E75E6"/>
    <w:rsid w:val="000E760D"/>
    <w:rsid w:val="000E7687"/>
    <w:rsid w:val="000E78A0"/>
    <w:rsid w:val="000E798F"/>
    <w:rsid w:val="000E79FB"/>
    <w:rsid w:val="000E7B3A"/>
    <w:rsid w:val="000E7C38"/>
    <w:rsid w:val="000E7C76"/>
    <w:rsid w:val="000E7CDB"/>
    <w:rsid w:val="000E7D05"/>
    <w:rsid w:val="000E7E72"/>
    <w:rsid w:val="000F0105"/>
    <w:rsid w:val="000F0480"/>
    <w:rsid w:val="000F0503"/>
    <w:rsid w:val="000F0662"/>
    <w:rsid w:val="000F0767"/>
    <w:rsid w:val="000F076E"/>
    <w:rsid w:val="000F09D2"/>
    <w:rsid w:val="000F0C36"/>
    <w:rsid w:val="000F0C49"/>
    <w:rsid w:val="000F0C58"/>
    <w:rsid w:val="000F0CC1"/>
    <w:rsid w:val="000F103D"/>
    <w:rsid w:val="000F11AC"/>
    <w:rsid w:val="000F1304"/>
    <w:rsid w:val="000F13EF"/>
    <w:rsid w:val="000F15B9"/>
    <w:rsid w:val="000F1648"/>
    <w:rsid w:val="000F174B"/>
    <w:rsid w:val="000F18B6"/>
    <w:rsid w:val="000F1A38"/>
    <w:rsid w:val="000F1C5F"/>
    <w:rsid w:val="000F1DE1"/>
    <w:rsid w:val="000F1DF4"/>
    <w:rsid w:val="000F20AB"/>
    <w:rsid w:val="000F21D8"/>
    <w:rsid w:val="000F225C"/>
    <w:rsid w:val="000F2372"/>
    <w:rsid w:val="000F23C3"/>
    <w:rsid w:val="000F2445"/>
    <w:rsid w:val="000F28D8"/>
    <w:rsid w:val="000F297A"/>
    <w:rsid w:val="000F2A61"/>
    <w:rsid w:val="000F2AB6"/>
    <w:rsid w:val="000F2AE0"/>
    <w:rsid w:val="000F2AF2"/>
    <w:rsid w:val="000F2B12"/>
    <w:rsid w:val="000F2B9B"/>
    <w:rsid w:val="000F31F1"/>
    <w:rsid w:val="000F32EC"/>
    <w:rsid w:val="000F342B"/>
    <w:rsid w:val="000F368F"/>
    <w:rsid w:val="000F36AB"/>
    <w:rsid w:val="000F37DD"/>
    <w:rsid w:val="000F3859"/>
    <w:rsid w:val="000F38C3"/>
    <w:rsid w:val="000F39A3"/>
    <w:rsid w:val="000F3D23"/>
    <w:rsid w:val="000F3EE5"/>
    <w:rsid w:val="000F3F57"/>
    <w:rsid w:val="000F4094"/>
    <w:rsid w:val="000F411B"/>
    <w:rsid w:val="000F4171"/>
    <w:rsid w:val="000F4357"/>
    <w:rsid w:val="000F47C4"/>
    <w:rsid w:val="000F49FC"/>
    <w:rsid w:val="000F4A99"/>
    <w:rsid w:val="000F4B04"/>
    <w:rsid w:val="000F4C55"/>
    <w:rsid w:val="000F4CCD"/>
    <w:rsid w:val="000F4CEC"/>
    <w:rsid w:val="000F4E9B"/>
    <w:rsid w:val="000F5047"/>
    <w:rsid w:val="000F508E"/>
    <w:rsid w:val="000F50AE"/>
    <w:rsid w:val="000F50B6"/>
    <w:rsid w:val="000F5317"/>
    <w:rsid w:val="000F531C"/>
    <w:rsid w:val="000F53C1"/>
    <w:rsid w:val="000F5627"/>
    <w:rsid w:val="000F567E"/>
    <w:rsid w:val="000F56B5"/>
    <w:rsid w:val="000F56E3"/>
    <w:rsid w:val="000F574F"/>
    <w:rsid w:val="000F59E1"/>
    <w:rsid w:val="000F5A50"/>
    <w:rsid w:val="000F5A61"/>
    <w:rsid w:val="000F5AD9"/>
    <w:rsid w:val="000F5C3B"/>
    <w:rsid w:val="000F5E7A"/>
    <w:rsid w:val="000F5FE6"/>
    <w:rsid w:val="000F6077"/>
    <w:rsid w:val="000F6386"/>
    <w:rsid w:val="000F6389"/>
    <w:rsid w:val="000F64FE"/>
    <w:rsid w:val="000F657F"/>
    <w:rsid w:val="000F6723"/>
    <w:rsid w:val="000F681F"/>
    <w:rsid w:val="000F68EA"/>
    <w:rsid w:val="000F69C1"/>
    <w:rsid w:val="000F6B1A"/>
    <w:rsid w:val="000F7009"/>
    <w:rsid w:val="000F71E6"/>
    <w:rsid w:val="000F72B1"/>
    <w:rsid w:val="000F72DD"/>
    <w:rsid w:val="000F74AB"/>
    <w:rsid w:val="000F7580"/>
    <w:rsid w:val="000F770B"/>
    <w:rsid w:val="000F7745"/>
    <w:rsid w:val="000F796B"/>
    <w:rsid w:val="000F79E5"/>
    <w:rsid w:val="000F7B4C"/>
    <w:rsid w:val="000F7B51"/>
    <w:rsid w:val="000F7C64"/>
    <w:rsid w:val="000F7CD5"/>
    <w:rsid w:val="000F7E80"/>
    <w:rsid w:val="000F7F01"/>
    <w:rsid w:val="000F7FE1"/>
    <w:rsid w:val="00100065"/>
    <w:rsid w:val="0010009A"/>
    <w:rsid w:val="001002A6"/>
    <w:rsid w:val="001002DE"/>
    <w:rsid w:val="001002F1"/>
    <w:rsid w:val="001002F5"/>
    <w:rsid w:val="0010030D"/>
    <w:rsid w:val="0010031F"/>
    <w:rsid w:val="00100332"/>
    <w:rsid w:val="0010034B"/>
    <w:rsid w:val="00100355"/>
    <w:rsid w:val="001004DF"/>
    <w:rsid w:val="00100518"/>
    <w:rsid w:val="00100527"/>
    <w:rsid w:val="00100549"/>
    <w:rsid w:val="0010086B"/>
    <w:rsid w:val="00100A3A"/>
    <w:rsid w:val="00100AC6"/>
    <w:rsid w:val="00100BFC"/>
    <w:rsid w:val="00100CA9"/>
    <w:rsid w:val="0010101C"/>
    <w:rsid w:val="00101113"/>
    <w:rsid w:val="001011F1"/>
    <w:rsid w:val="001012CF"/>
    <w:rsid w:val="00101365"/>
    <w:rsid w:val="00101448"/>
    <w:rsid w:val="00101580"/>
    <w:rsid w:val="0010171A"/>
    <w:rsid w:val="001017D4"/>
    <w:rsid w:val="001017EA"/>
    <w:rsid w:val="00101802"/>
    <w:rsid w:val="001019BE"/>
    <w:rsid w:val="001019F0"/>
    <w:rsid w:val="00101B0A"/>
    <w:rsid w:val="00101C50"/>
    <w:rsid w:val="00101CE3"/>
    <w:rsid w:val="00101E87"/>
    <w:rsid w:val="00101F14"/>
    <w:rsid w:val="001021B3"/>
    <w:rsid w:val="00102278"/>
    <w:rsid w:val="001023A0"/>
    <w:rsid w:val="001023F4"/>
    <w:rsid w:val="001025D3"/>
    <w:rsid w:val="001025DA"/>
    <w:rsid w:val="0010268B"/>
    <w:rsid w:val="0010269A"/>
    <w:rsid w:val="0010288F"/>
    <w:rsid w:val="0010296E"/>
    <w:rsid w:val="00102A49"/>
    <w:rsid w:val="00102B74"/>
    <w:rsid w:val="00102B8D"/>
    <w:rsid w:val="00102C16"/>
    <w:rsid w:val="00102CAA"/>
    <w:rsid w:val="00102D0F"/>
    <w:rsid w:val="00102D98"/>
    <w:rsid w:val="00102DF6"/>
    <w:rsid w:val="00102E4F"/>
    <w:rsid w:val="00103224"/>
    <w:rsid w:val="001032BF"/>
    <w:rsid w:val="0010333F"/>
    <w:rsid w:val="001036B2"/>
    <w:rsid w:val="00103752"/>
    <w:rsid w:val="001037A0"/>
    <w:rsid w:val="001037B1"/>
    <w:rsid w:val="00103870"/>
    <w:rsid w:val="001038A9"/>
    <w:rsid w:val="00103C5C"/>
    <w:rsid w:val="00103D65"/>
    <w:rsid w:val="00103E1A"/>
    <w:rsid w:val="00104136"/>
    <w:rsid w:val="0010423E"/>
    <w:rsid w:val="00104358"/>
    <w:rsid w:val="00104877"/>
    <w:rsid w:val="00104B18"/>
    <w:rsid w:val="00104C07"/>
    <w:rsid w:val="00104D09"/>
    <w:rsid w:val="00104E1A"/>
    <w:rsid w:val="00104F84"/>
    <w:rsid w:val="00104FF3"/>
    <w:rsid w:val="001052A9"/>
    <w:rsid w:val="001053C2"/>
    <w:rsid w:val="001053E5"/>
    <w:rsid w:val="00105466"/>
    <w:rsid w:val="001054B3"/>
    <w:rsid w:val="0010555D"/>
    <w:rsid w:val="00105669"/>
    <w:rsid w:val="00105672"/>
    <w:rsid w:val="00105AAF"/>
    <w:rsid w:val="00105ADF"/>
    <w:rsid w:val="00105B3A"/>
    <w:rsid w:val="00105BA5"/>
    <w:rsid w:val="00105E7B"/>
    <w:rsid w:val="00105F24"/>
    <w:rsid w:val="00106162"/>
    <w:rsid w:val="00106224"/>
    <w:rsid w:val="001062D2"/>
    <w:rsid w:val="001062DB"/>
    <w:rsid w:val="00106308"/>
    <w:rsid w:val="001064D2"/>
    <w:rsid w:val="00106500"/>
    <w:rsid w:val="00106505"/>
    <w:rsid w:val="0010668F"/>
    <w:rsid w:val="0010670E"/>
    <w:rsid w:val="00106836"/>
    <w:rsid w:val="00106B5C"/>
    <w:rsid w:val="00106E90"/>
    <w:rsid w:val="00106ECB"/>
    <w:rsid w:val="001070AC"/>
    <w:rsid w:val="001072CE"/>
    <w:rsid w:val="001076F3"/>
    <w:rsid w:val="0010772A"/>
    <w:rsid w:val="0010786B"/>
    <w:rsid w:val="00107976"/>
    <w:rsid w:val="00107B3B"/>
    <w:rsid w:val="00107B41"/>
    <w:rsid w:val="00107B8D"/>
    <w:rsid w:val="00107C53"/>
    <w:rsid w:val="00107C64"/>
    <w:rsid w:val="00107DCA"/>
    <w:rsid w:val="00107F71"/>
    <w:rsid w:val="00107F7A"/>
    <w:rsid w:val="00110017"/>
    <w:rsid w:val="001102E8"/>
    <w:rsid w:val="0011032C"/>
    <w:rsid w:val="0011059D"/>
    <w:rsid w:val="0011074F"/>
    <w:rsid w:val="00110893"/>
    <w:rsid w:val="00110B54"/>
    <w:rsid w:val="00110BB3"/>
    <w:rsid w:val="00110C0A"/>
    <w:rsid w:val="00110C8F"/>
    <w:rsid w:val="00110D09"/>
    <w:rsid w:val="00110DCE"/>
    <w:rsid w:val="0011108E"/>
    <w:rsid w:val="001111E7"/>
    <w:rsid w:val="001111F7"/>
    <w:rsid w:val="00111224"/>
    <w:rsid w:val="0011130A"/>
    <w:rsid w:val="00111568"/>
    <w:rsid w:val="0011168D"/>
    <w:rsid w:val="00111816"/>
    <w:rsid w:val="0011186F"/>
    <w:rsid w:val="00111A46"/>
    <w:rsid w:val="00111BB8"/>
    <w:rsid w:val="00111D7F"/>
    <w:rsid w:val="00111F6A"/>
    <w:rsid w:val="001120AF"/>
    <w:rsid w:val="0011213D"/>
    <w:rsid w:val="00112191"/>
    <w:rsid w:val="001122AF"/>
    <w:rsid w:val="0011237A"/>
    <w:rsid w:val="001125C2"/>
    <w:rsid w:val="0011262A"/>
    <w:rsid w:val="00112740"/>
    <w:rsid w:val="00112821"/>
    <w:rsid w:val="001129DA"/>
    <w:rsid w:val="00112A4F"/>
    <w:rsid w:val="00112A99"/>
    <w:rsid w:val="00112AE8"/>
    <w:rsid w:val="00112C3E"/>
    <w:rsid w:val="00112C93"/>
    <w:rsid w:val="00112DC0"/>
    <w:rsid w:val="00112DCA"/>
    <w:rsid w:val="00112E30"/>
    <w:rsid w:val="00112EB1"/>
    <w:rsid w:val="00112ED6"/>
    <w:rsid w:val="00112FC4"/>
    <w:rsid w:val="001130A7"/>
    <w:rsid w:val="001130AC"/>
    <w:rsid w:val="0011311E"/>
    <w:rsid w:val="0011314A"/>
    <w:rsid w:val="00113195"/>
    <w:rsid w:val="00113227"/>
    <w:rsid w:val="001132F5"/>
    <w:rsid w:val="00113325"/>
    <w:rsid w:val="001133E1"/>
    <w:rsid w:val="0011366A"/>
    <w:rsid w:val="0011368F"/>
    <w:rsid w:val="00113A72"/>
    <w:rsid w:val="00113A7D"/>
    <w:rsid w:val="00113B55"/>
    <w:rsid w:val="00113B97"/>
    <w:rsid w:val="00113BEB"/>
    <w:rsid w:val="00113C89"/>
    <w:rsid w:val="00114253"/>
    <w:rsid w:val="0011429C"/>
    <w:rsid w:val="00114425"/>
    <w:rsid w:val="001148EA"/>
    <w:rsid w:val="00114F56"/>
    <w:rsid w:val="00114FEC"/>
    <w:rsid w:val="001151AA"/>
    <w:rsid w:val="001151D9"/>
    <w:rsid w:val="0011534A"/>
    <w:rsid w:val="00115446"/>
    <w:rsid w:val="0011559B"/>
    <w:rsid w:val="00115660"/>
    <w:rsid w:val="001158D0"/>
    <w:rsid w:val="00115977"/>
    <w:rsid w:val="00115C03"/>
    <w:rsid w:val="00115DB8"/>
    <w:rsid w:val="00115E9A"/>
    <w:rsid w:val="00116026"/>
    <w:rsid w:val="001161F8"/>
    <w:rsid w:val="00116239"/>
    <w:rsid w:val="00116430"/>
    <w:rsid w:val="001164CA"/>
    <w:rsid w:val="00116582"/>
    <w:rsid w:val="001167BF"/>
    <w:rsid w:val="00116870"/>
    <w:rsid w:val="001168D9"/>
    <w:rsid w:val="0011694F"/>
    <w:rsid w:val="00116A45"/>
    <w:rsid w:val="00116BC8"/>
    <w:rsid w:val="00116D4E"/>
    <w:rsid w:val="00116F88"/>
    <w:rsid w:val="00116FAA"/>
    <w:rsid w:val="001172A4"/>
    <w:rsid w:val="00117538"/>
    <w:rsid w:val="001176A9"/>
    <w:rsid w:val="001176CC"/>
    <w:rsid w:val="0011771B"/>
    <w:rsid w:val="00117A42"/>
    <w:rsid w:val="00117A6B"/>
    <w:rsid w:val="00117ABC"/>
    <w:rsid w:val="00117B3D"/>
    <w:rsid w:val="00117BCC"/>
    <w:rsid w:val="00117C90"/>
    <w:rsid w:val="00117DEC"/>
    <w:rsid w:val="00117E34"/>
    <w:rsid w:val="00117E63"/>
    <w:rsid w:val="00117F14"/>
    <w:rsid w:val="00117F5B"/>
    <w:rsid w:val="0012004D"/>
    <w:rsid w:val="00120322"/>
    <w:rsid w:val="00120395"/>
    <w:rsid w:val="00120472"/>
    <w:rsid w:val="00120517"/>
    <w:rsid w:val="001205EE"/>
    <w:rsid w:val="0012074C"/>
    <w:rsid w:val="00120A68"/>
    <w:rsid w:val="00120F0A"/>
    <w:rsid w:val="001210FF"/>
    <w:rsid w:val="001212BC"/>
    <w:rsid w:val="001212ED"/>
    <w:rsid w:val="00121455"/>
    <w:rsid w:val="00121498"/>
    <w:rsid w:val="0012171A"/>
    <w:rsid w:val="001217B9"/>
    <w:rsid w:val="001217DB"/>
    <w:rsid w:val="001217DD"/>
    <w:rsid w:val="00121A75"/>
    <w:rsid w:val="00121C7A"/>
    <w:rsid w:val="00121DC2"/>
    <w:rsid w:val="00121EA8"/>
    <w:rsid w:val="001221FD"/>
    <w:rsid w:val="0012228D"/>
    <w:rsid w:val="001222C4"/>
    <w:rsid w:val="001223A1"/>
    <w:rsid w:val="00122536"/>
    <w:rsid w:val="001226F7"/>
    <w:rsid w:val="00122721"/>
    <w:rsid w:val="001227FE"/>
    <w:rsid w:val="00122831"/>
    <w:rsid w:val="001229C3"/>
    <w:rsid w:val="00122A67"/>
    <w:rsid w:val="00122C09"/>
    <w:rsid w:val="00122C9A"/>
    <w:rsid w:val="00122DDC"/>
    <w:rsid w:val="00122F9A"/>
    <w:rsid w:val="00123618"/>
    <w:rsid w:val="00123634"/>
    <w:rsid w:val="00123683"/>
    <w:rsid w:val="0012380D"/>
    <w:rsid w:val="00123834"/>
    <w:rsid w:val="00123B50"/>
    <w:rsid w:val="00123C01"/>
    <w:rsid w:val="00123D99"/>
    <w:rsid w:val="00123F50"/>
    <w:rsid w:val="00123FAC"/>
    <w:rsid w:val="0012412D"/>
    <w:rsid w:val="00124135"/>
    <w:rsid w:val="00124161"/>
    <w:rsid w:val="0012418C"/>
    <w:rsid w:val="001241EB"/>
    <w:rsid w:val="0012426B"/>
    <w:rsid w:val="00124489"/>
    <w:rsid w:val="0012455B"/>
    <w:rsid w:val="001245BE"/>
    <w:rsid w:val="001245CC"/>
    <w:rsid w:val="001245EB"/>
    <w:rsid w:val="00124660"/>
    <w:rsid w:val="00124942"/>
    <w:rsid w:val="001249A0"/>
    <w:rsid w:val="00124CB7"/>
    <w:rsid w:val="00124D2F"/>
    <w:rsid w:val="00124D93"/>
    <w:rsid w:val="00124E5E"/>
    <w:rsid w:val="00124E65"/>
    <w:rsid w:val="00124E68"/>
    <w:rsid w:val="00124F17"/>
    <w:rsid w:val="00124FD7"/>
    <w:rsid w:val="00125018"/>
    <w:rsid w:val="00125164"/>
    <w:rsid w:val="00125226"/>
    <w:rsid w:val="0012525B"/>
    <w:rsid w:val="001252F6"/>
    <w:rsid w:val="001253E7"/>
    <w:rsid w:val="00125488"/>
    <w:rsid w:val="0012571D"/>
    <w:rsid w:val="00125794"/>
    <w:rsid w:val="0012580D"/>
    <w:rsid w:val="001258B8"/>
    <w:rsid w:val="00125982"/>
    <w:rsid w:val="00125B4C"/>
    <w:rsid w:val="00125C3D"/>
    <w:rsid w:val="00125F79"/>
    <w:rsid w:val="00125F8B"/>
    <w:rsid w:val="00126428"/>
    <w:rsid w:val="001264D9"/>
    <w:rsid w:val="001265F5"/>
    <w:rsid w:val="00126649"/>
    <w:rsid w:val="001266AB"/>
    <w:rsid w:val="001266BD"/>
    <w:rsid w:val="001267FE"/>
    <w:rsid w:val="00126E19"/>
    <w:rsid w:val="0012714E"/>
    <w:rsid w:val="0012715B"/>
    <w:rsid w:val="001273FA"/>
    <w:rsid w:val="00127526"/>
    <w:rsid w:val="00127562"/>
    <w:rsid w:val="0012759C"/>
    <w:rsid w:val="0012767E"/>
    <w:rsid w:val="00127692"/>
    <w:rsid w:val="001277AC"/>
    <w:rsid w:val="001278C7"/>
    <w:rsid w:val="00127A4C"/>
    <w:rsid w:val="00127B01"/>
    <w:rsid w:val="00127B23"/>
    <w:rsid w:val="00127B66"/>
    <w:rsid w:val="00127BDE"/>
    <w:rsid w:val="00127EAE"/>
    <w:rsid w:val="00127FB1"/>
    <w:rsid w:val="0013015A"/>
    <w:rsid w:val="0013021C"/>
    <w:rsid w:val="00130278"/>
    <w:rsid w:val="00130294"/>
    <w:rsid w:val="0013038C"/>
    <w:rsid w:val="0013051A"/>
    <w:rsid w:val="00130958"/>
    <w:rsid w:val="00130990"/>
    <w:rsid w:val="001309D9"/>
    <w:rsid w:val="00130AF9"/>
    <w:rsid w:val="00130B27"/>
    <w:rsid w:val="00130C0D"/>
    <w:rsid w:val="00130DA8"/>
    <w:rsid w:val="00130DB0"/>
    <w:rsid w:val="00130E55"/>
    <w:rsid w:val="00131278"/>
    <w:rsid w:val="001313C6"/>
    <w:rsid w:val="001313EF"/>
    <w:rsid w:val="00131547"/>
    <w:rsid w:val="001315CA"/>
    <w:rsid w:val="001316B0"/>
    <w:rsid w:val="00131993"/>
    <w:rsid w:val="00131A67"/>
    <w:rsid w:val="00131B52"/>
    <w:rsid w:val="00131D19"/>
    <w:rsid w:val="00131D3A"/>
    <w:rsid w:val="00131D7E"/>
    <w:rsid w:val="00131D95"/>
    <w:rsid w:val="00131DAC"/>
    <w:rsid w:val="00131FB5"/>
    <w:rsid w:val="001320C1"/>
    <w:rsid w:val="001321BC"/>
    <w:rsid w:val="001321EB"/>
    <w:rsid w:val="001322BA"/>
    <w:rsid w:val="00132306"/>
    <w:rsid w:val="00132331"/>
    <w:rsid w:val="0013249A"/>
    <w:rsid w:val="00132795"/>
    <w:rsid w:val="00132945"/>
    <w:rsid w:val="00132A24"/>
    <w:rsid w:val="00132A97"/>
    <w:rsid w:val="00132B55"/>
    <w:rsid w:val="00132BBF"/>
    <w:rsid w:val="00132C98"/>
    <w:rsid w:val="00132CA0"/>
    <w:rsid w:val="00132CB8"/>
    <w:rsid w:val="00132E21"/>
    <w:rsid w:val="00132E5C"/>
    <w:rsid w:val="00132EAA"/>
    <w:rsid w:val="00133040"/>
    <w:rsid w:val="001330B4"/>
    <w:rsid w:val="001330E7"/>
    <w:rsid w:val="00133105"/>
    <w:rsid w:val="001331E3"/>
    <w:rsid w:val="001332CA"/>
    <w:rsid w:val="001332F2"/>
    <w:rsid w:val="001334CE"/>
    <w:rsid w:val="00133907"/>
    <w:rsid w:val="00133A2B"/>
    <w:rsid w:val="00133AC7"/>
    <w:rsid w:val="00133BD8"/>
    <w:rsid w:val="00133BF7"/>
    <w:rsid w:val="00133D08"/>
    <w:rsid w:val="00133EAB"/>
    <w:rsid w:val="001340E7"/>
    <w:rsid w:val="00134345"/>
    <w:rsid w:val="0013437A"/>
    <w:rsid w:val="001344C1"/>
    <w:rsid w:val="001345F2"/>
    <w:rsid w:val="00134962"/>
    <w:rsid w:val="00134986"/>
    <w:rsid w:val="001349F1"/>
    <w:rsid w:val="00134ADC"/>
    <w:rsid w:val="00134C64"/>
    <w:rsid w:val="00134DA0"/>
    <w:rsid w:val="00134E54"/>
    <w:rsid w:val="001353DD"/>
    <w:rsid w:val="001353FA"/>
    <w:rsid w:val="001354C5"/>
    <w:rsid w:val="001354F8"/>
    <w:rsid w:val="00135529"/>
    <w:rsid w:val="00135673"/>
    <w:rsid w:val="00135788"/>
    <w:rsid w:val="00135871"/>
    <w:rsid w:val="00135987"/>
    <w:rsid w:val="00135A9B"/>
    <w:rsid w:val="00135B15"/>
    <w:rsid w:val="00135B1C"/>
    <w:rsid w:val="00135CE1"/>
    <w:rsid w:val="00135D96"/>
    <w:rsid w:val="00135E05"/>
    <w:rsid w:val="00135F0A"/>
    <w:rsid w:val="00136299"/>
    <w:rsid w:val="001363C0"/>
    <w:rsid w:val="001363CC"/>
    <w:rsid w:val="00136449"/>
    <w:rsid w:val="0013656E"/>
    <w:rsid w:val="0013675C"/>
    <w:rsid w:val="00136874"/>
    <w:rsid w:val="001368B7"/>
    <w:rsid w:val="00136B14"/>
    <w:rsid w:val="00136BF4"/>
    <w:rsid w:val="00136C61"/>
    <w:rsid w:val="00136DC6"/>
    <w:rsid w:val="00136E7D"/>
    <w:rsid w:val="00136E8B"/>
    <w:rsid w:val="00136F81"/>
    <w:rsid w:val="0013731D"/>
    <w:rsid w:val="001373F1"/>
    <w:rsid w:val="001374E3"/>
    <w:rsid w:val="0013752B"/>
    <w:rsid w:val="0013759C"/>
    <w:rsid w:val="0013789F"/>
    <w:rsid w:val="00137C09"/>
    <w:rsid w:val="00137CA6"/>
    <w:rsid w:val="00137E51"/>
    <w:rsid w:val="00137F9F"/>
    <w:rsid w:val="0014001E"/>
    <w:rsid w:val="00140053"/>
    <w:rsid w:val="00140105"/>
    <w:rsid w:val="00140129"/>
    <w:rsid w:val="001401B5"/>
    <w:rsid w:val="0014026F"/>
    <w:rsid w:val="00140573"/>
    <w:rsid w:val="0014066A"/>
    <w:rsid w:val="001407CB"/>
    <w:rsid w:val="001408B9"/>
    <w:rsid w:val="001409C7"/>
    <w:rsid w:val="00140BFA"/>
    <w:rsid w:val="00140C60"/>
    <w:rsid w:val="00140E76"/>
    <w:rsid w:val="00140EEA"/>
    <w:rsid w:val="00140FAC"/>
    <w:rsid w:val="00141041"/>
    <w:rsid w:val="00141182"/>
    <w:rsid w:val="001411AB"/>
    <w:rsid w:val="00141347"/>
    <w:rsid w:val="00141367"/>
    <w:rsid w:val="0014143F"/>
    <w:rsid w:val="00141474"/>
    <w:rsid w:val="00141574"/>
    <w:rsid w:val="00141781"/>
    <w:rsid w:val="00141883"/>
    <w:rsid w:val="0014188C"/>
    <w:rsid w:val="001419BD"/>
    <w:rsid w:val="00141A17"/>
    <w:rsid w:val="00141A43"/>
    <w:rsid w:val="00141A79"/>
    <w:rsid w:val="00142006"/>
    <w:rsid w:val="00142031"/>
    <w:rsid w:val="0014207E"/>
    <w:rsid w:val="00142094"/>
    <w:rsid w:val="00142133"/>
    <w:rsid w:val="001421CF"/>
    <w:rsid w:val="00142307"/>
    <w:rsid w:val="00142488"/>
    <w:rsid w:val="001424C1"/>
    <w:rsid w:val="001426A1"/>
    <w:rsid w:val="001427E1"/>
    <w:rsid w:val="00142BE7"/>
    <w:rsid w:val="00142CA7"/>
    <w:rsid w:val="00142D44"/>
    <w:rsid w:val="00142F45"/>
    <w:rsid w:val="00143149"/>
    <w:rsid w:val="001432BA"/>
    <w:rsid w:val="001433D4"/>
    <w:rsid w:val="00143598"/>
    <w:rsid w:val="0014386A"/>
    <w:rsid w:val="00143981"/>
    <w:rsid w:val="00143AB9"/>
    <w:rsid w:val="00143B33"/>
    <w:rsid w:val="00143BCF"/>
    <w:rsid w:val="00143DAA"/>
    <w:rsid w:val="00143DC3"/>
    <w:rsid w:val="00143F64"/>
    <w:rsid w:val="00143FD1"/>
    <w:rsid w:val="00144071"/>
    <w:rsid w:val="0014407A"/>
    <w:rsid w:val="001442C7"/>
    <w:rsid w:val="00144322"/>
    <w:rsid w:val="00144782"/>
    <w:rsid w:val="001447C6"/>
    <w:rsid w:val="001447EA"/>
    <w:rsid w:val="00144831"/>
    <w:rsid w:val="001448EF"/>
    <w:rsid w:val="00144932"/>
    <w:rsid w:val="00144A76"/>
    <w:rsid w:val="00144DC0"/>
    <w:rsid w:val="00144E15"/>
    <w:rsid w:val="00144E83"/>
    <w:rsid w:val="001450A7"/>
    <w:rsid w:val="00145496"/>
    <w:rsid w:val="00145529"/>
    <w:rsid w:val="0014553C"/>
    <w:rsid w:val="00145664"/>
    <w:rsid w:val="001457CF"/>
    <w:rsid w:val="00145A8B"/>
    <w:rsid w:val="00145B61"/>
    <w:rsid w:val="00145CAA"/>
    <w:rsid w:val="00145D05"/>
    <w:rsid w:val="00145D2F"/>
    <w:rsid w:val="00145D3D"/>
    <w:rsid w:val="00145D75"/>
    <w:rsid w:val="00145DD2"/>
    <w:rsid w:val="00145F0A"/>
    <w:rsid w:val="00145FC9"/>
    <w:rsid w:val="00145FE7"/>
    <w:rsid w:val="0014612C"/>
    <w:rsid w:val="00146221"/>
    <w:rsid w:val="00146373"/>
    <w:rsid w:val="0014646E"/>
    <w:rsid w:val="001466AB"/>
    <w:rsid w:val="00146987"/>
    <w:rsid w:val="00146A4F"/>
    <w:rsid w:val="00146AC3"/>
    <w:rsid w:val="00146D19"/>
    <w:rsid w:val="00146EA3"/>
    <w:rsid w:val="00147362"/>
    <w:rsid w:val="00147521"/>
    <w:rsid w:val="001475BE"/>
    <w:rsid w:val="00147635"/>
    <w:rsid w:val="0014769A"/>
    <w:rsid w:val="0014791F"/>
    <w:rsid w:val="00147920"/>
    <w:rsid w:val="00147A52"/>
    <w:rsid w:val="00147AF7"/>
    <w:rsid w:val="00147B49"/>
    <w:rsid w:val="00147C4D"/>
    <w:rsid w:val="001501CF"/>
    <w:rsid w:val="001502A8"/>
    <w:rsid w:val="0015042B"/>
    <w:rsid w:val="00150827"/>
    <w:rsid w:val="00150884"/>
    <w:rsid w:val="00150C6D"/>
    <w:rsid w:val="00150C7A"/>
    <w:rsid w:val="00150CA7"/>
    <w:rsid w:val="00150CEA"/>
    <w:rsid w:val="00150D12"/>
    <w:rsid w:val="00150D5E"/>
    <w:rsid w:val="00151094"/>
    <w:rsid w:val="001510BF"/>
    <w:rsid w:val="00151147"/>
    <w:rsid w:val="0015115E"/>
    <w:rsid w:val="001513EF"/>
    <w:rsid w:val="00151562"/>
    <w:rsid w:val="001517C3"/>
    <w:rsid w:val="001517E2"/>
    <w:rsid w:val="00151A2B"/>
    <w:rsid w:val="00151BAA"/>
    <w:rsid w:val="00151E01"/>
    <w:rsid w:val="00151E80"/>
    <w:rsid w:val="00151FA0"/>
    <w:rsid w:val="0015234B"/>
    <w:rsid w:val="001524E9"/>
    <w:rsid w:val="001525D3"/>
    <w:rsid w:val="001526FE"/>
    <w:rsid w:val="00152755"/>
    <w:rsid w:val="001529B4"/>
    <w:rsid w:val="00152E81"/>
    <w:rsid w:val="0015312F"/>
    <w:rsid w:val="001531C6"/>
    <w:rsid w:val="0015328F"/>
    <w:rsid w:val="001534B1"/>
    <w:rsid w:val="00153528"/>
    <w:rsid w:val="0015355C"/>
    <w:rsid w:val="001535EE"/>
    <w:rsid w:val="0015379B"/>
    <w:rsid w:val="0015389C"/>
    <w:rsid w:val="0015399F"/>
    <w:rsid w:val="00153A80"/>
    <w:rsid w:val="00153AAC"/>
    <w:rsid w:val="00153C86"/>
    <w:rsid w:val="00153EAD"/>
    <w:rsid w:val="00154043"/>
    <w:rsid w:val="00154089"/>
    <w:rsid w:val="00154095"/>
    <w:rsid w:val="001540E2"/>
    <w:rsid w:val="00154240"/>
    <w:rsid w:val="001544C9"/>
    <w:rsid w:val="001544DF"/>
    <w:rsid w:val="00154589"/>
    <w:rsid w:val="001545A3"/>
    <w:rsid w:val="001545AA"/>
    <w:rsid w:val="001545F4"/>
    <w:rsid w:val="001546EE"/>
    <w:rsid w:val="00154735"/>
    <w:rsid w:val="00154790"/>
    <w:rsid w:val="001548BA"/>
    <w:rsid w:val="001549BF"/>
    <w:rsid w:val="00154BE1"/>
    <w:rsid w:val="00154C76"/>
    <w:rsid w:val="00154EB1"/>
    <w:rsid w:val="00154EF4"/>
    <w:rsid w:val="00154F16"/>
    <w:rsid w:val="00154F83"/>
    <w:rsid w:val="001551A1"/>
    <w:rsid w:val="001551C1"/>
    <w:rsid w:val="00155BFD"/>
    <w:rsid w:val="00155CC4"/>
    <w:rsid w:val="00155D4B"/>
    <w:rsid w:val="00155F51"/>
    <w:rsid w:val="001564DE"/>
    <w:rsid w:val="00156558"/>
    <w:rsid w:val="0015655A"/>
    <w:rsid w:val="001566DF"/>
    <w:rsid w:val="0015692F"/>
    <w:rsid w:val="00156A2D"/>
    <w:rsid w:val="00156BDF"/>
    <w:rsid w:val="00156F48"/>
    <w:rsid w:val="00157281"/>
    <w:rsid w:val="001573EA"/>
    <w:rsid w:val="0015757F"/>
    <w:rsid w:val="00157666"/>
    <w:rsid w:val="00157683"/>
    <w:rsid w:val="001576AB"/>
    <w:rsid w:val="00157786"/>
    <w:rsid w:val="0015792C"/>
    <w:rsid w:val="0015797E"/>
    <w:rsid w:val="00157B44"/>
    <w:rsid w:val="00157C1A"/>
    <w:rsid w:val="00157FC2"/>
    <w:rsid w:val="00160088"/>
    <w:rsid w:val="001600DF"/>
    <w:rsid w:val="00160108"/>
    <w:rsid w:val="00160179"/>
    <w:rsid w:val="001601A9"/>
    <w:rsid w:val="001601D0"/>
    <w:rsid w:val="00160428"/>
    <w:rsid w:val="001606A1"/>
    <w:rsid w:val="001608A4"/>
    <w:rsid w:val="0016091C"/>
    <w:rsid w:val="00160949"/>
    <w:rsid w:val="00160AA6"/>
    <w:rsid w:val="00160BBD"/>
    <w:rsid w:val="00160DBA"/>
    <w:rsid w:val="00160F94"/>
    <w:rsid w:val="00161190"/>
    <w:rsid w:val="001612AD"/>
    <w:rsid w:val="00161327"/>
    <w:rsid w:val="0016141C"/>
    <w:rsid w:val="00161456"/>
    <w:rsid w:val="001615EC"/>
    <w:rsid w:val="001616B6"/>
    <w:rsid w:val="00161702"/>
    <w:rsid w:val="00161C4D"/>
    <w:rsid w:val="00161C96"/>
    <w:rsid w:val="00161E55"/>
    <w:rsid w:val="00161FF1"/>
    <w:rsid w:val="00162039"/>
    <w:rsid w:val="00162224"/>
    <w:rsid w:val="00162299"/>
    <w:rsid w:val="001623AC"/>
    <w:rsid w:val="0016267A"/>
    <w:rsid w:val="0016281D"/>
    <w:rsid w:val="00162982"/>
    <w:rsid w:val="00162A8E"/>
    <w:rsid w:val="00162CBA"/>
    <w:rsid w:val="00162DF4"/>
    <w:rsid w:val="00162E2C"/>
    <w:rsid w:val="00163069"/>
    <w:rsid w:val="00163100"/>
    <w:rsid w:val="0016312F"/>
    <w:rsid w:val="00163196"/>
    <w:rsid w:val="00163754"/>
    <w:rsid w:val="0016377E"/>
    <w:rsid w:val="001637DF"/>
    <w:rsid w:val="001639D2"/>
    <w:rsid w:val="00163AAA"/>
    <w:rsid w:val="00163C09"/>
    <w:rsid w:val="00163D49"/>
    <w:rsid w:val="00163EA3"/>
    <w:rsid w:val="0016409E"/>
    <w:rsid w:val="001640AB"/>
    <w:rsid w:val="00164322"/>
    <w:rsid w:val="00164491"/>
    <w:rsid w:val="001644BF"/>
    <w:rsid w:val="00164575"/>
    <w:rsid w:val="001645C2"/>
    <w:rsid w:val="0016460D"/>
    <w:rsid w:val="0016468A"/>
    <w:rsid w:val="0016481F"/>
    <w:rsid w:val="00164884"/>
    <w:rsid w:val="00164AAA"/>
    <w:rsid w:val="00164AD2"/>
    <w:rsid w:val="00164CA2"/>
    <w:rsid w:val="00164DEC"/>
    <w:rsid w:val="00164FF9"/>
    <w:rsid w:val="001650BF"/>
    <w:rsid w:val="001654EF"/>
    <w:rsid w:val="00165566"/>
    <w:rsid w:val="001656D5"/>
    <w:rsid w:val="0016585A"/>
    <w:rsid w:val="00165879"/>
    <w:rsid w:val="001658DD"/>
    <w:rsid w:val="001658F2"/>
    <w:rsid w:val="0016594B"/>
    <w:rsid w:val="00166142"/>
    <w:rsid w:val="001662B4"/>
    <w:rsid w:val="00166312"/>
    <w:rsid w:val="0016662B"/>
    <w:rsid w:val="0016663A"/>
    <w:rsid w:val="00166838"/>
    <w:rsid w:val="00166A19"/>
    <w:rsid w:val="00166DCD"/>
    <w:rsid w:val="00166EFD"/>
    <w:rsid w:val="00166F5C"/>
    <w:rsid w:val="00167001"/>
    <w:rsid w:val="0016718B"/>
    <w:rsid w:val="001672A2"/>
    <w:rsid w:val="00167354"/>
    <w:rsid w:val="0016742D"/>
    <w:rsid w:val="0016755D"/>
    <w:rsid w:val="0016760E"/>
    <w:rsid w:val="0016767A"/>
    <w:rsid w:val="0016780A"/>
    <w:rsid w:val="001678C1"/>
    <w:rsid w:val="00167903"/>
    <w:rsid w:val="00167AF5"/>
    <w:rsid w:val="00167B8C"/>
    <w:rsid w:val="00167B9D"/>
    <w:rsid w:val="00167C55"/>
    <w:rsid w:val="00167D92"/>
    <w:rsid w:val="00167EB1"/>
    <w:rsid w:val="001700C2"/>
    <w:rsid w:val="0017023E"/>
    <w:rsid w:val="00170607"/>
    <w:rsid w:val="001708C0"/>
    <w:rsid w:val="00170A5C"/>
    <w:rsid w:val="00170B18"/>
    <w:rsid w:val="00170C48"/>
    <w:rsid w:val="00170FF5"/>
    <w:rsid w:val="00171201"/>
    <w:rsid w:val="0017155A"/>
    <w:rsid w:val="001716FE"/>
    <w:rsid w:val="001717A8"/>
    <w:rsid w:val="001718AB"/>
    <w:rsid w:val="001718FA"/>
    <w:rsid w:val="001719D0"/>
    <w:rsid w:val="00171AA5"/>
    <w:rsid w:val="00171B5C"/>
    <w:rsid w:val="00171CAB"/>
    <w:rsid w:val="00171CAC"/>
    <w:rsid w:val="00171CDA"/>
    <w:rsid w:val="00171D04"/>
    <w:rsid w:val="00171D79"/>
    <w:rsid w:val="00171E1B"/>
    <w:rsid w:val="00171E30"/>
    <w:rsid w:val="0017200B"/>
    <w:rsid w:val="001720ED"/>
    <w:rsid w:val="00172373"/>
    <w:rsid w:val="001723DD"/>
    <w:rsid w:val="00172503"/>
    <w:rsid w:val="00172573"/>
    <w:rsid w:val="00172600"/>
    <w:rsid w:val="001726FC"/>
    <w:rsid w:val="0017274E"/>
    <w:rsid w:val="00172999"/>
    <w:rsid w:val="00172E03"/>
    <w:rsid w:val="00172E14"/>
    <w:rsid w:val="00172E4A"/>
    <w:rsid w:val="00172EA9"/>
    <w:rsid w:val="00172F69"/>
    <w:rsid w:val="00172FA5"/>
    <w:rsid w:val="0017327C"/>
    <w:rsid w:val="0017329D"/>
    <w:rsid w:val="001734EA"/>
    <w:rsid w:val="0017361B"/>
    <w:rsid w:val="0017367A"/>
    <w:rsid w:val="00173882"/>
    <w:rsid w:val="0017392E"/>
    <w:rsid w:val="00173ABA"/>
    <w:rsid w:val="00173B6E"/>
    <w:rsid w:val="00173B96"/>
    <w:rsid w:val="00173C24"/>
    <w:rsid w:val="00173F68"/>
    <w:rsid w:val="00173FBC"/>
    <w:rsid w:val="00173FDC"/>
    <w:rsid w:val="001740A7"/>
    <w:rsid w:val="001741A7"/>
    <w:rsid w:val="00174391"/>
    <w:rsid w:val="00174682"/>
    <w:rsid w:val="00174686"/>
    <w:rsid w:val="0017487E"/>
    <w:rsid w:val="0017492C"/>
    <w:rsid w:val="0017492E"/>
    <w:rsid w:val="00174CA6"/>
    <w:rsid w:val="00174D70"/>
    <w:rsid w:val="00174E17"/>
    <w:rsid w:val="00174E8E"/>
    <w:rsid w:val="00174E92"/>
    <w:rsid w:val="001751B9"/>
    <w:rsid w:val="001752A5"/>
    <w:rsid w:val="001752D9"/>
    <w:rsid w:val="0017531C"/>
    <w:rsid w:val="0017535B"/>
    <w:rsid w:val="00175377"/>
    <w:rsid w:val="0017537F"/>
    <w:rsid w:val="0017559A"/>
    <w:rsid w:val="00175777"/>
    <w:rsid w:val="00175877"/>
    <w:rsid w:val="00175A76"/>
    <w:rsid w:val="00175AB3"/>
    <w:rsid w:val="00175CCF"/>
    <w:rsid w:val="00175CD2"/>
    <w:rsid w:val="00175CFC"/>
    <w:rsid w:val="00175DBE"/>
    <w:rsid w:val="00175E66"/>
    <w:rsid w:val="00175F10"/>
    <w:rsid w:val="00175F2C"/>
    <w:rsid w:val="00175F59"/>
    <w:rsid w:val="00175FC6"/>
    <w:rsid w:val="001761AD"/>
    <w:rsid w:val="001762A2"/>
    <w:rsid w:val="001763B5"/>
    <w:rsid w:val="00176542"/>
    <w:rsid w:val="001766F5"/>
    <w:rsid w:val="001767EA"/>
    <w:rsid w:val="00176810"/>
    <w:rsid w:val="00176B75"/>
    <w:rsid w:val="00176D50"/>
    <w:rsid w:val="00176D9E"/>
    <w:rsid w:val="0017702A"/>
    <w:rsid w:val="0017709A"/>
    <w:rsid w:val="001771BE"/>
    <w:rsid w:val="001772BB"/>
    <w:rsid w:val="001772FD"/>
    <w:rsid w:val="0017743F"/>
    <w:rsid w:val="00177461"/>
    <w:rsid w:val="0017770F"/>
    <w:rsid w:val="00177920"/>
    <w:rsid w:val="00177955"/>
    <w:rsid w:val="00177961"/>
    <w:rsid w:val="001779A4"/>
    <w:rsid w:val="00177A91"/>
    <w:rsid w:val="00177B9E"/>
    <w:rsid w:val="00177E1E"/>
    <w:rsid w:val="00177F7F"/>
    <w:rsid w:val="00180028"/>
    <w:rsid w:val="00180035"/>
    <w:rsid w:val="0018012A"/>
    <w:rsid w:val="0018038B"/>
    <w:rsid w:val="00180397"/>
    <w:rsid w:val="00180592"/>
    <w:rsid w:val="001805DF"/>
    <w:rsid w:val="00180645"/>
    <w:rsid w:val="001806A4"/>
    <w:rsid w:val="00180795"/>
    <w:rsid w:val="001808C8"/>
    <w:rsid w:val="00180B02"/>
    <w:rsid w:val="00180B49"/>
    <w:rsid w:val="00180CBB"/>
    <w:rsid w:val="0018106D"/>
    <w:rsid w:val="0018146D"/>
    <w:rsid w:val="001819EA"/>
    <w:rsid w:val="00181A03"/>
    <w:rsid w:val="00181AF4"/>
    <w:rsid w:val="00181B1B"/>
    <w:rsid w:val="00181BC0"/>
    <w:rsid w:val="00181C0B"/>
    <w:rsid w:val="00181C81"/>
    <w:rsid w:val="00181CC1"/>
    <w:rsid w:val="00181D46"/>
    <w:rsid w:val="00182280"/>
    <w:rsid w:val="001822EC"/>
    <w:rsid w:val="001823D4"/>
    <w:rsid w:val="00182421"/>
    <w:rsid w:val="0018257B"/>
    <w:rsid w:val="001826EF"/>
    <w:rsid w:val="001827A2"/>
    <w:rsid w:val="00182A3A"/>
    <w:rsid w:val="00182AC3"/>
    <w:rsid w:val="00182B06"/>
    <w:rsid w:val="00182CAE"/>
    <w:rsid w:val="00182CD7"/>
    <w:rsid w:val="00182DA4"/>
    <w:rsid w:val="00182F93"/>
    <w:rsid w:val="00182F99"/>
    <w:rsid w:val="001830DF"/>
    <w:rsid w:val="00183125"/>
    <w:rsid w:val="001832A4"/>
    <w:rsid w:val="0018332D"/>
    <w:rsid w:val="00183507"/>
    <w:rsid w:val="001835E7"/>
    <w:rsid w:val="001835E8"/>
    <w:rsid w:val="00183669"/>
    <w:rsid w:val="001836A2"/>
    <w:rsid w:val="0018378A"/>
    <w:rsid w:val="001837D3"/>
    <w:rsid w:val="00183804"/>
    <w:rsid w:val="00183813"/>
    <w:rsid w:val="00183A59"/>
    <w:rsid w:val="00183CD1"/>
    <w:rsid w:val="00183FE8"/>
    <w:rsid w:val="00184A32"/>
    <w:rsid w:val="00184A57"/>
    <w:rsid w:val="00184BAA"/>
    <w:rsid w:val="00184C52"/>
    <w:rsid w:val="00184EBE"/>
    <w:rsid w:val="0018519A"/>
    <w:rsid w:val="00185331"/>
    <w:rsid w:val="00185360"/>
    <w:rsid w:val="001853DC"/>
    <w:rsid w:val="0018547E"/>
    <w:rsid w:val="00185577"/>
    <w:rsid w:val="00185B25"/>
    <w:rsid w:val="00185B31"/>
    <w:rsid w:val="00185B90"/>
    <w:rsid w:val="00185BAD"/>
    <w:rsid w:val="00185E79"/>
    <w:rsid w:val="00185EBC"/>
    <w:rsid w:val="0018628F"/>
    <w:rsid w:val="001862B3"/>
    <w:rsid w:val="001864AD"/>
    <w:rsid w:val="00186581"/>
    <w:rsid w:val="00186684"/>
    <w:rsid w:val="0018681E"/>
    <w:rsid w:val="00186937"/>
    <w:rsid w:val="00186939"/>
    <w:rsid w:val="00186B5C"/>
    <w:rsid w:val="00187172"/>
    <w:rsid w:val="00187260"/>
    <w:rsid w:val="0018726F"/>
    <w:rsid w:val="00187332"/>
    <w:rsid w:val="001874C1"/>
    <w:rsid w:val="0018751D"/>
    <w:rsid w:val="00187786"/>
    <w:rsid w:val="00187888"/>
    <w:rsid w:val="0018794E"/>
    <w:rsid w:val="00187AB1"/>
    <w:rsid w:val="00187C2C"/>
    <w:rsid w:val="00187E89"/>
    <w:rsid w:val="001902AF"/>
    <w:rsid w:val="001903EF"/>
    <w:rsid w:val="00190405"/>
    <w:rsid w:val="0019061A"/>
    <w:rsid w:val="001906BE"/>
    <w:rsid w:val="0019079A"/>
    <w:rsid w:val="00190A18"/>
    <w:rsid w:val="00190A50"/>
    <w:rsid w:val="00190C14"/>
    <w:rsid w:val="00190C7C"/>
    <w:rsid w:val="00190CBC"/>
    <w:rsid w:val="00190DD7"/>
    <w:rsid w:val="00191155"/>
    <w:rsid w:val="0019129D"/>
    <w:rsid w:val="0019142A"/>
    <w:rsid w:val="00191522"/>
    <w:rsid w:val="00191547"/>
    <w:rsid w:val="0019167A"/>
    <w:rsid w:val="001917D2"/>
    <w:rsid w:val="00191818"/>
    <w:rsid w:val="00191890"/>
    <w:rsid w:val="00191958"/>
    <w:rsid w:val="001919BA"/>
    <w:rsid w:val="00191A88"/>
    <w:rsid w:val="00191BE1"/>
    <w:rsid w:val="00191C05"/>
    <w:rsid w:val="00191C0F"/>
    <w:rsid w:val="00191C84"/>
    <w:rsid w:val="00191CF4"/>
    <w:rsid w:val="00191DF6"/>
    <w:rsid w:val="00191EC1"/>
    <w:rsid w:val="00192048"/>
    <w:rsid w:val="001921FA"/>
    <w:rsid w:val="00192325"/>
    <w:rsid w:val="0019239A"/>
    <w:rsid w:val="001923D6"/>
    <w:rsid w:val="0019246B"/>
    <w:rsid w:val="00192663"/>
    <w:rsid w:val="00192792"/>
    <w:rsid w:val="0019287B"/>
    <w:rsid w:val="00192968"/>
    <w:rsid w:val="001929A3"/>
    <w:rsid w:val="00192E3B"/>
    <w:rsid w:val="0019316F"/>
    <w:rsid w:val="00193203"/>
    <w:rsid w:val="0019331F"/>
    <w:rsid w:val="001933C4"/>
    <w:rsid w:val="0019357F"/>
    <w:rsid w:val="00193685"/>
    <w:rsid w:val="0019368C"/>
    <w:rsid w:val="001937C2"/>
    <w:rsid w:val="00193AC2"/>
    <w:rsid w:val="00193B85"/>
    <w:rsid w:val="00193B98"/>
    <w:rsid w:val="00193BDE"/>
    <w:rsid w:val="00193BF3"/>
    <w:rsid w:val="00193C22"/>
    <w:rsid w:val="00193ED9"/>
    <w:rsid w:val="00193F65"/>
    <w:rsid w:val="00194045"/>
    <w:rsid w:val="00194183"/>
    <w:rsid w:val="00194240"/>
    <w:rsid w:val="0019457D"/>
    <w:rsid w:val="001945BC"/>
    <w:rsid w:val="00194625"/>
    <w:rsid w:val="00194647"/>
    <w:rsid w:val="00194B20"/>
    <w:rsid w:val="00194BA9"/>
    <w:rsid w:val="00194D6D"/>
    <w:rsid w:val="00194EF0"/>
    <w:rsid w:val="001950DD"/>
    <w:rsid w:val="00195354"/>
    <w:rsid w:val="001953C1"/>
    <w:rsid w:val="00195468"/>
    <w:rsid w:val="001954DE"/>
    <w:rsid w:val="001955A6"/>
    <w:rsid w:val="00195629"/>
    <w:rsid w:val="0019568F"/>
    <w:rsid w:val="00195A69"/>
    <w:rsid w:val="00195BB4"/>
    <w:rsid w:val="00195C11"/>
    <w:rsid w:val="00195C7A"/>
    <w:rsid w:val="00195EB7"/>
    <w:rsid w:val="00195F03"/>
    <w:rsid w:val="00196058"/>
    <w:rsid w:val="001961F1"/>
    <w:rsid w:val="00196220"/>
    <w:rsid w:val="001963D5"/>
    <w:rsid w:val="00196518"/>
    <w:rsid w:val="00196593"/>
    <w:rsid w:val="001967FD"/>
    <w:rsid w:val="00196921"/>
    <w:rsid w:val="00196A04"/>
    <w:rsid w:val="00196A52"/>
    <w:rsid w:val="00196AA3"/>
    <w:rsid w:val="00196C0D"/>
    <w:rsid w:val="00196DF6"/>
    <w:rsid w:val="00197188"/>
    <w:rsid w:val="00197191"/>
    <w:rsid w:val="001971B9"/>
    <w:rsid w:val="00197362"/>
    <w:rsid w:val="0019743F"/>
    <w:rsid w:val="0019749C"/>
    <w:rsid w:val="001977F5"/>
    <w:rsid w:val="00197875"/>
    <w:rsid w:val="001979CA"/>
    <w:rsid w:val="00197A1A"/>
    <w:rsid w:val="00197BAC"/>
    <w:rsid w:val="00197CCA"/>
    <w:rsid w:val="00197CDA"/>
    <w:rsid w:val="00197D9C"/>
    <w:rsid w:val="00197DE6"/>
    <w:rsid w:val="00197F30"/>
    <w:rsid w:val="00197F4A"/>
    <w:rsid w:val="001A0010"/>
    <w:rsid w:val="001A0024"/>
    <w:rsid w:val="001A00C2"/>
    <w:rsid w:val="001A059E"/>
    <w:rsid w:val="001A05A2"/>
    <w:rsid w:val="001A0785"/>
    <w:rsid w:val="001A08A8"/>
    <w:rsid w:val="001A0EDB"/>
    <w:rsid w:val="001A0EE4"/>
    <w:rsid w:val="001A0F17"/>
    <w:rsid w:val="001A1092"/>
    <w:rsid w:val="001A10DA"/>
    <w:rsid w:val="001A1344"/>
    <w:rsid w:val="001A14F6"/>
    <w:rsid w:val="001A158E"/>
    <w:rsid w:val="001A175C"/>
    <w:rsid w:val="001A17C0"/>
    <w:rsid w:val="001A1B81"/>
    <w:rsid w:val="001A1DFE"/>
    <w:rsid w:val="001A1F6B"/>
    <w:rsid w:val="001A216A"/>
    <w:rsid w:val="001A2285"/>
    <w:rsid w:val="001A230B"/>
    <w:rsid w:val="001A232C"/>
    <w:rsid w:val="001A2429"/>
    <w:rsid w:val="001A252B"/>
    <w:rsid w:val="001A254F"/>
    <w:rsid w:val="001A27F8"/>
    <w:rsid w:val="001A2885"/>
    <w:rsid w:val="001A28EC"/>
    <w:rsid w:val="001A297E"/>
    <w:rsid w:val="001A29B7"/>
    <w:rsid w:val="001A2A5A"/>
    <w:rsid w:val="001A2BA3"/>
    <w:rsid w:val="001A2CAA"/>
    <w:rsid w:val="001A2D43"/>
    <w:rsid w:val="001A2D83"/>
    <w:rsid w:val="001A2DB0"/>
    <w:rsid w:val="001A3002"/>
    <w:rsid w:val="001A3356"/>
    <w:rsid w:val="001A3407"/>
    <w:rsid w:val="001A36EF"/>
    <w:rsid w:val="001A38B9"/>
    <w:rsid w:val="001A3ADF"/>
    <w:rsid w:val="001A3AEC"/>
    <w:rsid w:val="001A3B05"/>
    <w:rsid w:val="001A3C8F"/>
    <w:rsid w:val="001A3D74"/>
    <w:rsid w:val="001A401E"/>
    <w:rsid w:val="001A404D"/>
    <w:rsid w:val="001A4157"/>
    <w:rsid w:val="001A4331"/>
    <w:rsid w:val="001A4373"/>
    <w:rsid w:val="001A45D2"/>
    <w:rsid w:val="001A4649"/>
    <w:rsid w:val="001A4895"/>
    <w:rsid w:val="001A48C1"/>
    <w:rsid w:val="001A490F"/>
    <w:rsid w:val="001A4AE8"/>
    <w:rsid w:val="001A4BF6"/>
    <w:rsid w:val="001A4DDC"/>
    <w:rsid w:val="001A4EE1"/>
    <w:rsid w:val="001A500C"/>
    <w:rsid w:val="001A50CF"/>
    <w:rsid w:val="001A5111"/>
    <w:rsid w:val="001A529F"/>
    <w:rsid w:val="001A52A4"/>
    <w:rsid w:val="001A5365"/>
    <w:rsid w:val="001A5658"/>
    <w:rsid w:val="001A57D1"/>
    <w:rsid w:val="001A59CE"/>
    <w:rsid w:val="001A5AAF"/>
    <w:rsid w:val="001A5E90"/>
    <w:rsid w:val="001A60E7"/>
    <w:rsid w:val="001A6454"/>
    <w:rsid w:val="001A667E"/>
    <w:rsid w:val="001A6957"/>
    <w:rsid w:val="001A6A45"/>
    <w:rsid w:val="001A6B20"/>
    <w:rsid w:val="001A6B7F"/>
    <w:rsid w:val="001A6DCE"/>
    <w:rsid w:val="001A70EF"/>
    <w:rsid w:val="001A71E3"/>
    <w:rsid w:val="001A7275"/>
    <w:rsid w:val="001A729B"/>
    <w:rsid w:val="001A73FB"/>
    <w:rsid w:val="001A747F"/>
    <w:rsid w:val="001A7593"/>
    <w:rsid w:val="001A7623"/>
    <w:rsid w:val="001A7638"/>
    <w:rsid w:val="001A774F"/>
    <w:rsid w:val="001A77DC"/>
    <w:rsid w:val="001A781B"/>
    <w:rsid w:val="001A7977"/>
    <w:rsid w:val="001A7A83"/>
    <w:rsid w:val="001A7B9B"/>
    <w:rsid w:val="001A7CD7"/>
    <w:rsid w:val="001A7D32"/>
    <w:rsid w:val="001A7D86"/>
    <w:rsid w:val="001A7EF5"/>
    <w:rsid w:val="001B017A"/>
    <w:rsid w:val="001B017B"/>
    <w:rsid w:val="001B01D7"/>
    <w:rsid w:val="001B02B9"/>
    <w:rsid w:val="001B0654"/>
    <w:rsid w:val="001B092D"/>
    <w:rsid w:val="001B09BF"/>
    <w:rsid w:val="001B09FC"/>
    <w:rsid w:val="001B10DA"/>
    <w:rsid w:val="001B123E"/>
    <w:rsid w:val="001B13EF"/>
    <w:rsid w:val="001B15FA"/>
    <w:rsid w:val="001B160C"/>
    <w:rsid w:val="001B1701"/>
    <w:rsid w:val="001B18A1"/>
    <w:rsid w:val="001B199D"/>
    <w:rsid w:val="001B19CD"/>
    <w:rsid w:val="001B1A05"/>
    <w:rsid w:val="001B1C30"/>
    <w:rsid w:val="001B1CB0"/>
    <w:rsid w:val="001B1D00"/>
    <w:rsid w:val="001B1D0E"/>
    <w:rsid w:val="001B1E18"/>
    <w:rsid w:val="001B1EEA"/>
    <w:rsid w:val="001B1FF8"/>
    <w:rsid w:val="001B2012"/>
    <w:rsid w:val="001B214A"/>
    <w:rsid w:val="001B21D0"/>
    <w:rsid w:val="001B2208"/>
    <w:rsid w:val="001B22FE"/>
    <w:rsid w:val="001B2325"/>
    <w:rsid w:val="001B2484"/>
    <w:rsid w:val="001B25CC"/>
    <w:rsid w:val="001B25DD"/>
    <w:rsid w:val="001B27CA"/>
    <w:rsid w:val="001B28B6"/>
    <w:rsid w:val="001B2B0A"/>
    <w:rsid w:val="001B2B1B"/>
    <w:rsid w:val="001B2C94"/>
    <w:rsid w:val="001B2D85"/>
    <w:rsid w:val="001B315D"/>
    <w:rsid w:val="001B3436"/>
    <w:rsid w:val="001B35AD"/>
    <w:rsid w:val="001B3632"/>
    <w:rsid w:val="001B38A1"/>
    <w:rsid w:val="001B39D1"/>
    <w:rsid w:val="001B3D3D"/>
    <w:rsid w:val="001B3EA6"/>
    <w:rsid w:val="001B42BB"/>
    <w:rsid w:val="001B43C6"/>
    <w:rsid w:val="001B43D3"/>
    <w:rsid w:val="001B4608"/>
    <w:rsid w:val="001B481C"/>
    <w:rsid w:val="001B482B"/>
    <w:rsid w:val="001B4B88"/>
    <w:rsid w:val="001B4B8B"/>
    <w:rsid w:val="001B4B8F"/>
    <w:rsid w:val="001B4B97"/>
    <w:rsid w:val="001B4C1A"/>
    <w:rsid w:val="001B4E05"/>
    <w:rsid w:val="001B4E45"/>
    <w:rsid w:val="001B4EE4"/>
    <w:rsid w:val="001B4F52"/>
    <w:rsid w:val="001B5024"/>
    <w:rsid w:val="001B50BD"/>
    <w:rsid w:val="001B51B2"/>
    <w:rsid w:val="001B51B3"/>
    <w:rsid w:val="001B52D9"/>
    <w:rsid w:val="001B54E4"/>
    <w:rsid w:val="001B54FD"/>
    <w:rsid w:val="001B560A"/>
    <w:rsid w:val="001B5AF1"/>
    <w:rsid w:val="001B5BEE"/>
    <w:rsid w:val="001B5C68"/>
    <w:rsid w:val="001B5D1B"/>
    <w:rsid w:val="001B5EA8"/>
    <w:rsid w:val="001B5EDF"/>
    <w:rsid w:val="001B5F61"/>
    <w:rsid w:val="001B5FDF"/>
    <w:rsid w:val="001B5FED"/>
    <w:rsid w:val="001B60AA"/>
    <w:rsid w:val="001B6200"/>
    <w:rsid w:val="001B628F"/>
    <w:rsid w:val="001B64E2"/>
    <w:rsid w:val="001B6947"/>
    <w:rsid w:val="001B6ABB"/>
    <w:rsid w:val="001B6B39"/>
    <w:rsid w:val="001B6C1C"/>
    <w:rsid w:val="001B6D06"/>
    <w:rsid w:val="001B6D94"/>
    <w:rsid w:val="001B6E11"/>
    <w:rsid w:val="001B6EBB"/>
    <w:rsid w:val="001B6FEA"/>
    <w:rsid w:val="001B7292"/>
    <w:rsid w:val="001B7526"/>
    <w:rsid w:val="001B766F"/>
    <w:rsid w:val="001B76D0"/>
    <w:rsid w:val="001B775C"/>
    <w:rsid w:val="001B7A00"/>
    <w:rsid w:val="001B7C57"/>
    <w:rsid w:val="001B7CC7"/>
    <w:rsid w:val="001B7D57"/>
    <w:rsid w:val="001C0025"/>
    <w:rsid w:val="001C00E2"/>
    <w:rsid w:val="001C00FC"/>
    <w:rsid w:val="001C013D"/>
    <w:rsid w:val="001C037C"/>
    <w:rsid w:val="001C0542"/>
    <w:rsid w:val="001C0679"/>
    <w:rsid w:val="001C0955"/>
    <w:rsid w:val="001C097B"/>
    <w:rsid w:val="001C0A67"/>
    <w:rsid w:val="001C0ABA"/>
    <w:rsid w:val="001C0B4F"/>
    <w:rsid w:val="001C0C59"/>
    <w:rsid w:val="001C0F36"/>
    <w:rsid w:val="001C0F69"/>
    <w:rsid w:val="001C1125"/>
    <w:rsid w:val="001C11CA"/>
    <w:rsid w:val="001C1305"/>
    <w:rsid w:val="001C1459"/>
    <w:rsid w:val="001C165C"/>
    <w:rsid w:val="001C166F"/>
    <w:rsid w:val="001C1694"/>
    <w:rsid w:val="001C176E"/>
    <w:rsid w:val="001C18F0"/>
    <w:rsid w:val="001C190E"/>
    <w:rsid w:val="001C1A29"/>
    <w:rsid w:val="001C1A63"/>
    <w:rsid w:val="001C1DF3"/>
    <w:rsid w:val="001C1E40"/>
    <w:rsid w:val="001C1EC9"/>
    <w:rsid w:val="001C1FC3"/>
    <w:rsid w:val="001C2000"/>
    <w:rsid w:val="001C2026"/>
    <w:rsid w:val="001C215B"/>
    <w:rsid w:val="001C22A8"/>
    <w:rsid w:val="001C2322"/>
    <w:rsid w:val="001C232D"/>
    <w:rsid w:val="001C23AB"/>
    <w:rsid w:val="001C2571"/>
    <w:rsid w:val="001C264A"/>
    <w:rsid w:val="001C27A1"/>
    <w:rsid w:val="001C27B1"/>
    <w:rsid w:val="001C28AE"/>
    <w:rsid w:val="001C2C0B"/>
    <w:rsid w:val="001C2EF8"/>
    <w:rsid w:val="001C2FDA"/>
    <w:rsid w:val="001C349D"/>
    <w:rsid w:val="001C35B2"/>
    <w:rsid w:val="001C376B"/>
    <w:rsid w:val="001C378E"/>
    <w:rsid w:val="001C37D2"/>
    <w:rsid w:val="001C389F"/>
    <w:rsid w:val="001C3A59"/>
    <w:rsid w:val="001C3C04"/>
    <w:rsid w:val="001C3C1C"/>
    <w:rsid w:val="001C403D"/>
    <w:rsid w:val="001C4093"/>
    <w:rsid w:val="001C40F9"/>
    <w:rsid w:val="001C43D4"/>
    <w:rsid w:val="001C445B"/>
    <w:rsid w:val="001C478B"/>
    <w:rsid w:val="001C47AB"/>
    <w:rsid w:val="001C47E8"/>
    <w:rsid w:val="001C4920"/>
    <w:rsid w:val="001C4A57"/>
    <w:rsid w:val="001C4ACF"/>
    <w:rsid w:val="001C4B60"/>
    <w:rsid w:val="001C4BC9"/>
    <w:rsid w:val="001C4C1D"/>
    <w:rsid w:val="001C51AE"/>
    <w:rsid w:val="001C51F1"/>
    <w:rsid w:val="001C527A"/>
    <w:rsid w:val="001C5287"/>
    <w:rsid w:val="001C5436"/>
    <w:rsid w:val="001C5682"/>
    <w:rsid w:val="001C5740"/>
    <w:rsid w:val="001C59FA"/>
    <w:rsid w:val="001C5A7B"/>
    <w:rsid w:val="001C5ADF"/>
    <w:rsid w:val="001C5B27"/>
    <w:rsid w:val="001C5B3A"/>
    <w:rsid w:val="001C5B45"/>
    <w:rsid w:val="001C5BAD"/>
    <w:rsid w:val="001C6109"/>
    <w:rsid w:val="001C6165"/>
    <w:rsid w:val="001C620D"/>
    <w:rsid w:val="001C62E8"/>
    <w:rsid w:val="001C6384"/>
    <w:rsid w:val="001C642A"/>
    <w:rsid w:val="001C6987"/>
    <w:rsid w:val="001C6AB7"/>
    <w:rsid w:val="001C6B68"/>
    <w:rsid w:val="001C6BA4"/>
    <w:rsid w:val="001C6CF2"/>
    <w:rsid w:val="001C6FE5"/>
    <w:rsid w:val="001C7124"/>
    <w:rsid w:val="001C71C8"/>
    <w:rsid w:val="001C71FA"/>
    <w:rsid w:val="001C726C"/>
    <w:rsid w:val="001C72BB"/>
    <w:rsid w:val="001C72E1"/>
    <w:rsid w:val="001C73AE"/>
    <w:rsid w:val="001C751B"/>
    <w:rsid w:val="001C753C"/>
    <w:rsid w:val="001C7585"/>
    <w:rsid w:val="001C768B"/>
    <w:rsid w:val="001C76BA"/>
    <w:rsid w:val="001C7792"/>
    <w:rsid w:val="001C7823"/>
    <w:rsid w:val="001C7833"/>
    <w:rsid w:val="001C7A5F"/>
    <w:rsid w:val="001C7A9B"/>
    <w:rsid w:val="001C7B7B"/>
    <w:rsid w:val="001C7C19"/>
    <w:rsid w:val="001C7D06"/>
    <w:rsid w:val="001C7D3F"/>
    <w:rsid w:val="001C7D99"/>
    <w:rsid w:val="001C7DC6"/>
    <w:rsid w:val="001C7DCC"/>
    <w:rsid w:val="001C7E1C"/>
    <w:rsid w:val="001C7F04"/>
    <w:rsid w:val="001D00D5"/>
    <w:rsid w:val="001D04B2"/>
    <w:rsid w:val="001D0619"/>
    <w:rsid w:val="001D0823"/>
    <w:rsid w:val="001D0914"/>
    <w:rsid w:val="001D0A8E"/>
    <w:rsid w:val="001D0B6B"/>
    <w:rsid w:val="001D0B70"/>
    <w:rsid w:val="001D0BEF"/>
    <w:rsid w:val="001D0C3E"/>
    <w:rsid w:val="001D0C56"/>
    <w:rsid w:val="001D0C67"/>
    <w:rsid w:val="001D0C72"/>
    <w:rsid w:val="001D0C73"/>
    <w:rsid w:val="001D0C96"/>
    <w:rsid w:val="001D0CD4"/>
    <w:rsid w:val="001D0CED"/>
    <w:rsid w:val="001D0EA7"/>
    <w:rsid w:val="001D0ECF"/>
    <w:rsid w:val="001D0F67"/>
    <w:rsid w:val="001D1074"/>
    <w:rsid w:val="001D10EA"/>
    <w:rsid w:val="001D10F9"/>
    <w:rsid w:val="001D110D"/>
    <w:rsid w:val="001D11D6"/>
    <w:rsid w:val="001D1312"/>
    <w:rsid w:val="001D13C8"/>
    <w:rsid w:val="001D143C"/>
    <w:rsid w:val="001D16CF"/>
    <w:rsid w:val="001D16F5"/>
    <w:rsid w:val="001D1948"/>
    <w:rsid w:val="001D19BE"/>
    <w:rsid w:val="001D1AB5"/>
    <w:rsid w:val="001D1ACB"/>
    <w:rsid w:val="001D1DB1"/>
    <w:rsid w:val="001D1F25"/>
    <w:rsid w:val="001D1F6F"/>
    <w:rsid w:val="001D22E9"/>
    <w:rsid w:val="001D2336"/>
    <w:rsid w:val="001D258C"/>
    <w:rsid w:val="001D25B0"/>
    <w:rsid w:val="001D2661"/>
    <w:rsid w:val="001D27AC"/>
    <w:rsid w:val="001D281B"/>
    <w:rsid w:val="001D2CC3"/>
    <w:rsid w:val="001D2D0B"/>
    <w:rsid w:val="001D2D67"/>
    <w:rsid w:val="001D2EED"/>
    <w:rsid w:val="001D2F17"/>
    <w:rsid w:val="001D2F60"/>
    <w:rsid w:val="001D30EE"/>
    <w:rsid w:val="001D31A4"/>
    <w:rsid w:val="001D31EF"/>
    <w:rsid w:val="001D344A"/>
    <w:rsid w:val="001D345B"/>
    <w:rsid w:val="001D34A4"/>
    <w:rsid w:val="001D34F7"/>
    <w:rsid w:val="001D34FE"/>
    <w:rsid w:val="001D3547"/>
    <w:rsid w:val="001D364B"/>
    <w:rsid w:val="001D3746"/>
    <w:rsid w:val="001D37A5"/>
    <w:rsid w:val="001D397E"/>
    <w:rsid w:val="001D39EB"/>
    <w:rsid w:val="001D3A16"/>
    <w:rsid w:val="001D3B1F"/>
    <w:rsid w:val="001D3B85"/>
    <w:rsid w:val="001D3C1B"/>
    <w:rsid w:val="001D3EC9"/>
    <w:rsid w:val="001D40AE"/>
    <w:rsid w:val="001D41DF"/>
    <w:rsid w:val="001D41E5"/>
    <w:rsid w:val="001D42BC"/>
    <w:rsid w:val="001D443D"/>
    <w:rsid w:val="001D456F"/>
    <w:rsid w:val="001D4969"/>
    <w:rsid w:val="001D4A63"/>
    <w:rsid w:val="001D4C7B"/>
    <w:rsid w:val="001D4EE7"/>
    <w:rsid w:val="001D4F8F"/>
    <w:rsid w:val="001D4FCE"/>
    <w:rsid w:val="001D526A"/>
    <w:rsid w:val="001D52B2"/>
    <w:rsid w:val="001D53E3"/>
    <w:rsid w:val="001D5467"/>
    <w:rsid w:val="001D5468"/>
    <w:rsid w:val="001D590D"/>
    <w:rsid w:val="001D5911"/>
    <w:rsid w:val="001D5BA3"/>
    <w:rsid w:val="001D5BBC"/>
    <w:rsid w:val="001D5CAD"/>
    <w:rsid w:val="001D5FB9"/>
    <w:rsid w:val="001D619E"/>
    <w:rsid w:val="001D6277"/>
    <w:rsid w:val="001D62F4"/>
    <w:rsid w:val="001D62F8"/>
    <w:rsid w:val="001D66D5"/>
    <w:rsid w:val="001D69F5"/>
    <w:rsid w:val="001D6A34"/>
    <w:rsid w:val="001D6A63"/>
    <w:rsid w:val="001D6A71"/>
    <w:rsid w:val="001D6AD0"/>
    <w:rsid w:val="001D6BBC"/>
    <w:rsid w:val="001D6BC8"/>
    <w:rsid w:val="001D6BDE"/>
    <w:rsid w:val="001D6C7D"/>
    <w:rsid w:val="001D6ECD"/>
    <w:rsid w:val="001D71D3"/>
    <w:rsid w:val="001D725A"/>
    <w:rsid w:val="001D730B"/>
    <w:rsid w:val="001D73C3"/>
    <w:rsid w:val="001D73FB"/>
    <w:rsid w:val="001D74D9"/>
    <w:rsid w:val="001D7680"/>
    <w:rsid w:val="001D7AF1"/>
    <w:rsid w:val="001D7BCC"/>
    <w:rsid w:val="001D7C07"/>
    <w:rsid w:val="001D7C12"/>
    <w:rsid w:val="001D7C75"/>
    <w:rsid w:val="001D7FFB"/>
    <w:rsid w:val="001E0117"/>
    <w:rsid w:val="001E0314"/>
    <w:rsid w:val="001E038C"/>
    <w:rsid w:val="001E03FA"/>
    <w:rsid w:val="001E04A8"/>
    <w:rsid w:val="001E0703"/>
    <w:rsid w:val="001E07CE"/>
    <w:rsid w:val="001E0A3C"/>
    <w:rsid w:val="001E0A70"/>
    <w:rsid w:val="001E0C0B"/>
    <w:rsid w:val="001E0C21"/>
    <w:rsid w:val="001E0CF6"/>
    <w:rsid w:val="001E0D42"/>
    <w:rsid w:val="001E10F9"/>
    <w:rsid w:val="001E13BF"/>
    <w:rsid w:val="001E146E"/>
    <w:rsid w:val="001E1536"/>
    <w:rsid w:val="001E156A"/>
    <w:rsid w:val="001E1596"/>
    <w:rsid w:val="001E16BD"/>
    <w:rsid w:val="001E1729"/>
    <w:rsid w:val="001E1969"/>
    <w:rsid w:val="001E1AAB"/>
    <w:rsid w:val="001E1CA4"/>
    <w:rsid w:val="001E1D65"/>
    <w:rsid w:val="001E1F99"/>
    <w:rsid w:val="001E1FA6"/>
    <w:rsid w:val="001E22C6"/>
    <w:rsid w:val="001E24CF"/>
    <w:rsid w:val="001E26A7"/>
    <w:rsid w:val="001E2712"/>
    <w:rsid w:val="001E272A"/>
    <w:rsid w:val="001E2733"/>
    <w:rsid w:val="001E288A"/>
    <w:rsid w:val="001E2A36"/>
    <w:rsid w:val="001E2BEF"/>
    <w:rsid w:val="001E2BF1"/>
    <w:rsid w:val="001E2CEC"/>
    <w:rsid w:val="001E2DD1"/>
    <w:rsid w:val="001E2EB9"/>
    <w:rsid w:val="001E2EF5"/>
    <w:rsid w:val="001E2F30"/>
    <w:rsid w:val="001E314C"/>
    <w:rsid w:val="001E32C5"/>
    <w:rsid w:val="001E32F0"/>
    <w:rsid w:val="001E3303"/>
    <w:rsid w:val="001E339D"/>
    <w:rsid w:val="001E35F6"/>
    <w:rsid w:val="001E3665"/>
    <w:rsid w:val="001E36EA"/>
    <w:rsid w:val="001E3756"/>
    <w:rsid w:val="001E3760"/>
    <w:rsid w:val="001E3841"/>
    <w:rsid w:val="001E3DA0"/>
    <w:rsid w:val="001E3DA2"/>
    <w:rsid w:val="001E3F45"/>
    <w:rsid w:val="001E3FD1"/>
    <w:rsid w:val="001E4094"/>
    <w:rsid w:val="001E424A"/>
    <w:rsid w:val="001E4262"/>
    <w:rsid w:val="001E42A6"/>
    <w:rsid w:val="001E446D"/>
    <w:rsid w:val="001E4560"/>
    <w:rsid w:val="001E47CE"/>
    <w:rsid w:val="001E488F"/>
    <w:rsid w:val="001E48AA"/>
    <w:rsid w:val="001E48E3"/>
    <w:rsid w:val="001E4A66"/>
    <w:rsid w:val="001E4A9F"/>
    <w:rsid w:val="001E4B92"/>
    <w:rsid w:val="001E4CCA"/>
    <w:rsid w:val="001E5009"/>
    <w:rsid w:val="001E505D"/>
    <w:rsid w:val="001E50F3"/>
    <w:rsid w:val="001E5133"/>
    <w:rsid w:val="001E5164"/>
    <w:rsid w:val="001E532C"/>
    <w:rsid w:val="001E53EE"/>
    <w:rsid w:val="001E5448"/>
    <w:rsid w:val="001E5581"/>
    <w:rsid w:val="001E55AE"/>
    <w:rsid w:val="001E5626"/>
    <w:rsid w:val="001E5675"/>
    <w:rsid w:val="001E5718"/>
    <w:rsid w:val="001E5798"/>
    <w:rsid w:val="001E57A3"/>
    <w:rsid w:val="001E585B"/>
    <w:rsid w:val="001E5B78"/>
    <w:rsid w:val="001E5BCF"/>
    <w:rsid w:val="001E602A"/>
    <w:rsid w:val="001E6224"/>
    <w:rsid w:val="001E62C0"/>
    <w:rsid w:val="001E639B"/>
    <w:rsid w:val="001E63CE"/>
    <w:rsid w:val="001E66DC"/>
    <w:rsid w:val="001E67A2"/>
    <w:rsid w:val="001E6961"/>
    <w:rsid w:val="001E69B2"/>
    <w:rsid w:val="001E6B5C"/>
    <w:rsid w:val="001E6CFF"/>
    <w:rsid w:val="001E6E22"/>
    <w:rsid w:val="001E6E7F"/>
    <w:rsid w:val="001E6E93"/>
    <w:rsid w:val="001E6F61"/>
    <w:rsid w:val="001E6F84"/>
    <w:rsid w:val="001E7046"/>
    <w:rsid w:val="001E7076"/>
    <w:rsid w:val="001E70BF"/>
    <w:rsid w:val="001E70D8"/>
    <w:rsid w:val="001E71AC"/>
    <w:rsid w:val="001E71B7"/>
    <w:rsid w:val="001E7621"/>
    <w:rsid w:val="001E766B"/>
    <w:rsid w:val="001E768C"/>
    <w:rsid w:val="001E7833"/>
    <w:rsid w:val="001E790A"/>
    <w:rsid w:val="001E7AD1"/>
    <w:rsid w:val="001E7BAB"/>
    <w:rsid w:val="001E7BC3"/>
    <w:rsid w:val="001F0204"/>
    <w:rsid w:val="001F02D8"/>
    <w:rsid w:val="001F05E7"/>
    <w:rsid w:val="001F05FB"/>
    <w:rsid w:val="001F06C5"/>
    <w:rsid w:val="001F071B"/>
    <w:rsid w:val="001F08EC"/>
    <w:rsid w:val="001F08F4"/>
    <w:rsid w:val="001F0934"/>
    <w:rsid w:val="001F0955"/>
    <w:rsid w:val="001F09B1"/>
    <w:rsid w:val="001F0B0D"/>
    <w:rsid w:val="001F0B37"/>
    <w:rsid w:val="001F0C36"/>
    <w:rsid w:val="001F0C37"/>
    <w:rsid w:val="001F0C81"/>
    <w:rsid w:val="001F0CFB"/>
    <w:rsid w:val="001F0E12"/>
    <w:rsid w:val="001F0EC4"/>
    <w:rsid w:val="001F0F00"/>
    <w:rsid w:val="001F103D"/>
    <w:rsid w:val="001F1176"/>
    <w:rsid w:val="001F11A5"/>
    <w:rsid w:val="001F11AB"/>
    <w:rsid w:val="001F11D3"/>
    <w:rsid w:val="001F11F2"/>
    <w:rsid w:val="001F1248"/>
    <w:rsid w:val="001F135F"/>
    <w:rsid w:val="001F139B"/>
    <w:rsid w:val="001F1423"/>
    <w:rsid w:val="001F15A2"/>
    <w:rsid w:val="001F167D"/>
    <w:rsid w:val="001F16E6"/>
    <w:rsid w:val="001F16FC"/>
    <w:rsid w:val="001F17E0"/>
    <w:rsid w:val="001F1CB3"/>
    <w:rsid w:val="001F1CBB"/>
    <w:rsid w:val="001F1CE7"/>
    <w:rsid w:val="001F1EC8"/>
    <w:rsid w:val="001F21A0"/>
    <w:rsid w:val="001F21FB"/>
    <w:rsid w:val="001F22B6"/>
    <w:rsid w:val="001F2353"/>
    <w:rsid w:val="001F27D0"/>
    <w:rsid w:val="001F321C"/>
    <w:rsid w:val="001F3306"/>
    <w:rsid w:val="001F332A"/>
    <w:rsid w:val="001F3368"/>
    <w:rsid w:val="001F3580"/>
    <w:rsid w:val="001F3612"/>
    <w:rsid w:val="001F362D"/>
    <w:rsid w:val="001F36F2"/>
    <w:rsid w:val="001F387E"/>
    <w:rsid w:val="001F3978"/>
    <w:rsid w:val="001F39AD"/>
    <w:rsid w:val="001F3B6A"/>
    <w:rsid w:val="001F3C36"/>
    <w:rsid w:val="001F3E69"/>
    <w:rsid w:val="001F3EAD"/>
    <w:rsid w:val="001F3EB2"/>
    <w:rsid w:val="001F40F9"/>
    <w:rsid w:val="001F42E7"/>
    <w:rsid w:val="001F46EB"/>
    <w:rsid w:val="001F473F"/>
    <w:rsid w:val="001F47A0"/>
    <w:rsid w:val="001F48B2"/>
    <w:rsid w:val="001F4AC5"/>
    <w:rsid w:val="001F4B56"/>
    <w:rsid w:val="001F4CFF"/>
    <w:rsid w:val="001F4D0B"/>
    <w:rsid w:val="001F4D6F"/>
    <w:rsid w:val="001F4E50"/>
    <w:rsid w:val="001F5167"/>
    <w:rsid w:val="001F5178"/>
    <w:rsid w:val="001F52D8"/>
    <w:rsid w:val="001F536F"/>
    <w:rsid w:val="001F5432"/>
    <w:rsid w:val="001F554B"/>
    <w:rsid w:val="001F5614"/>
    <w:rsid w:val="001F5708"/>
    <w:rsid w:val="001F5779"/>
    <w:rsid w:val="001F5982"/>
    <w:rsid w:val="001F5B48"/>
    <w:rsid w:val="001F5B53"/>
    <w:rsid w:val="001F5C57"/>
    <w:rsid w:val="001F61EA"/>
    <w:rsid w:val="001F63F0"/>
    <w:rsid w:val="001F65BE"/>
    <w:rsid w:val="001F6736"/>
    <w:rsid w:val="001F6804"/>
    <w:rsid w:val="001F68B6"/>
    <w:rsid w:val="001F68DA"/>
    <w:rsid w:val="001F6969"/>
    <w:rsid w:val="001F6992"/>
    <w:rsid w:val="001F69DE"/>
    <w:rsid w:val="001F6ABE"/>
    <w:rsid w:val="001F6BEA"/>
    <w:rsid w:val="001F6C41"/>
    <w:rsid w:val="001F6C78"/>
    <w:rsid w:val="001F6EA2"/>
    <w:rsid w:val="001F709B"/>
    <w:rsid w:val="001F719B"/>
    <w:rsid w:val="001F73DE"/>
    <w:rsid w:val="001F7521"/>
    <w:rsid w:val="001F754F"/>
    <w:rsid w:val="001F75E9"/>
    <w:rsid w:val="001F77DB"/>
    <w:rsid w:val="001F77E7"/>
    <w:rsid w:val="001F78DD"/>
    <w:rsid w:val="001F7A77"/>
    <w:rsid w:val="001F7AFC"/>
    <w:rsid w:val="00200045"/>
    <w:rsid w:val="00200240"/>
    <w:rsid w:val="0020026C"/>
    <w:rsid w:val="00200398"/>
    <w:rsid w:val="00200451"/>
    <w:rsid w:val="00200696"/>
    <w:rsid w:val="002006E9"/>
    <w:rsid w:val="002008C2"/>
    <w:rsid w:val="002008E0"/>
    <w:rsid w:val="002008FB"/>
    <w:rsid w:val="00200950"/>
    <w:rsid w:val="00200ADD"/>
    <w:rsid w:val="00200CB4"/>
    <w:rsid w:val="00200F70"/>
    <w:rsid w:val="002010D4"/>
    <w:rsid w:val="00201172"/>
    <w:rsid w:val="00201179"/>
    <w:rsid w:val="00201366"/>
    <w:rsid w:val="00201506"/>
    <w:rsid w:val="00201878"/>
    <w:rsid w:val="002019E8"/>
    <w:rsid w:val="00201A8A"/>
    <w:rsid w:val="00201E9B"/>
    <w:rsid w:val="00201F21"/>
    <w:rsid w:val="00201F75"/>
    <w:rsid w:val="00201F8F"/>
    <w:rsid w:val="00201FEA"/>
    <w:rsid w:val="00202079"/>
    <w:rsid w:val="00202192"/>
    <w:rsid w:val="002022D2"/>
    <w:rsid w:val="0020234F"/>
    <w:rsid w:val="00202356"/>
    <w:rsid w:val="0020278A"/>
    <w:rsid w:val="00202A53"/>
    <w:rsid w:val="00202AFA"/>
    <w:rsid w:val="00202BAD"/>
    <w:rsid w:val="00202D23"/>
    <w:rsid w:val="00202D59"/>
    <w:rsid w:val="00202DAB"/>
    <w:rsid w:val="00202F1C"/>
    <w:rsid w:val="00203444"/>
    <w:rsid w:val="00203543"/>
    <w:rsid w:val="0020369E"/>
    <w:rsid w:val="00203708"/>
    <w:rsid w:val="00203748"/>
    <w:rsid w:val="002037DB"/>
    <w:rsid w:val="00203A83"/>
    <w:rsid w:val="00203AA6"/>
    <w:rsid w:val="00203AD9"/>
    <w:rsid w:val="00203CEC"/>
    <w:rsid w:val="00203DFB"/>
    <w:rsid w:val="00203E94"/>
    <w:rsid w:val="00203EC5"/>
    <w:rsid w:val="0020436D"/>
    <w:rsid w:val="0020449C"/>
    <w:rsid w:val="00204568"/>
    <w:rsid w:val="00204881"/>
    <w:rsid w:val="00204C45"/>
    <w:rsid w:val="00204E7A"/>
    <w:rsid w:val="00204F99"/>
    <w:rsid w:val="0020500E"/>
    <w:rsid w:val="0020504F"/>
    <w:rsid w:val="00205103"/>
    <w:rsid w:val="00205197"/>
    <w:rsid w:val="00205481"/>
    <w:rsid w:val="002054BD"/>
    <w:rsid w:val="002057ED"/>
    <w:rsid w:val="00205AFB"/>
    <w:rsid w:val="00205C1A"/>
    <w:rsid w:val="00205C2C"/>
    <w:rsid w:val="00205DDB"/>
    <w:rsid w:val="00205F3B"/>
    <w:rsid w:val="00205F87"/>
    <w:rsid w:val="0020612B"/>
    <w:rsid w:val="002065BD"/>
    <w:rsid w:val="00206651"/>
    <w:rsid w:val="00206680"/>
    <w:rsid w:val="0020678A"/>
    <w:rsid w:val="00206899"/>
    <w:rsid w:val="00206AEC"/>
    <w:rsid w:val="00206BF9"/>
    <w:rsid w:val="00206CAF"/>
    <w:rsid w:val="00206CEB"/>
    <w:rsid w:val="00206EA2"/>
    <w:rsid w:val="00207096"/>
    <w:rsid w:val="002070BA"/>
    <w:rsid w:val="002070F9"/>
    <w:rsid w:val="002071FF"/>
    <w:rsid w:val="00207369"/>
    <w:rsid w:val="002074F7"/>
    <w:rsid w:val="0020758E"/>
    <w:rsid w:val="002075E4"/>
    <w:rsid w:val="0020762E"/>
    <w:rsid w:val="0020776C"/>
    <w:rsid w:val="0020776D"/>
    <w:rsid w:val="00207773"/>
    <w:rsid w:val="0020784B"/>
    <w:rsid w:val="00207912"/>
    <w:rsid w:val="00207AA7"/>
    <w:rsid w:val="00207AC8"/>
    <w:rsid w:val="00207C00"/>
    <w:rsid w:val="00207D7C"/>
    <w:rsid w:val="00207DF7"/>
    <w:rsid w:val="00207F72"/>
    <w:rsid w:val="00207F9D"/>
    <w:rsid w:val="00207FBB"/>
    <w:rsid w:val="00210088"/>
    <w:rsid w:val="00210197"/>
    <w:rsid w:val="002102B9"/>
    <w:rsid w:val="00210339"/>
    <w:rsid w:val="002103BC"/>
    <w:rsid w:val="00210538"/>
    <w:rsid w:val="0021053C"/>
    <w:rsid w:val="00210560"/>
    <w:rsid w:val="002106C5"/>
    <w:rsid w:val="00210766"/>
    <w:rsid w:val="002109E2"/>
    <w:rsid w:val="00210B22"/>
    <w:rsid w:val="00210BB1"/>
    <w:rsid w:val="00210BCF"/>
    <w:rsid w:val="00210D99"/>
    <w:rsid w:val="00210DDF"/>
    <w:rsid w:val="00210E1B"/>
    <w:rsid w:val="00210F1A"/>
    <w:rsid w:val="002111B9"/>
    <w:rsid w:val="00211289"/>
    <w:rsid w:val="0021137E"/>
    <w:rsid w:val="00211554"/>
    <w:rsid w:val="002117AA"/>
    <w:rsid w:val="0021180B"/>
    <w:rsid w:val="002118D7"/>
    <w:rsid w:val="002118FE"/>
    <w:rsid w:val="002119AA"/>
    <w:rsid w:val="002119C7"/>
    <w:rsid w:val="00211A90"/>
    <w:rsid w:val="00211AD3"/>
    <w:rsid w:val="00211AEA"/>
    <w:rsid w:val="00211C93"/>
    <w:rsid w:val="00211CEE"/>
    <w:rsid w:val="00211CF4"/>
    <w:rsid w:val="00211DE1"/>
    <w:rsid w:val="00211E1B"/>
    <w:rsid w:val="002120D6"/>
    <w:rsid w:val="00212172"/>
    <w:rsid w:val="0021227E"/>
    <w:rsid w:val="00212337"/>
    <w:rsid w:val="00212390"/>
    <w:rsid w:val="002123DA"/>
    <w:rsid w:val="00212544"/>
    <w:rsid w:val="002125F0"/>
    <w:rsid w:val="0021263B"/>
    <w:rsid w:val="00212730"/>
    <w:rsid w:val="0021284D"/>
    <w:rsid w:val="00212AE2"/>
    <w:rsid w:val="00212AFD"/>
    <w:rsid w:val="00212B51"/>
    <w:rsid w:val="00212D91"/>
    <w:rsid w:val="00212E85"/>
    <w:rsid w:val="00212EFD"/>
    <w:rsid w:val="00213049"/>
    <w:rsid w:val="002131F3"/>
    <w:rsid w:val="0021329B"/>
    <w:rsid w:val="002132B4"/>
    <w:rsid w:val="0021357E"/>
    <w:rsid w:val="0021365D"/>
    <w:rsid w:val="00213753"/>
    <w:rsid w:val="00213764"/>
    <w:rsid w:val="002139DE"/>
    <w:rsid w:val="00213C00"/>
    <w:rsid w:val="00213C65"/>
    <w:rsid w:val="00213CA8"/>
    <w:rsid w:val="00213CAE"/>
    <w:rsid w:val="00213E7F"/>
    <w:rsid w:val="00213EB1"/>
    <w:rsid w:val="002140F8"/>
    <w:rsid w:val="0021423C"/>
    <w:rsid w:val="002144E9"/>
    <w:rsid w:val="00214509"/>
    <w:rsid w:val="002146A9"/>
    <w:rsid w:val="00214760"/>
    <w:rsid w:val="002147F5"/>
    <w:rsid w:val="0021493A"/>
    <w:rsid w:val="00214980"/>
    <w:rsid w:val="002149ED"/>
    <w:rsid w:val="00214B08"/>
    <w:rsid w:val="00214EAC"/>
    <w:rsid w:val="00214F12"/>
    <w:rsid w:val="002153FC"/>
    <w:rsid w:val="00215469"/>
    <w:rsid w:val="0021553C"/>
    <w:rsid w:val="0021566A"/>
    <w:rsid w:val="0021566C"/>
    <w:rsid w:val="002156FE"/>
    <w:rsid w:val="0021577E"/>
    <w:rsid w:val="002157F5"/>
    <w:rsid w:val="002159A1"/>
    <w:rsid w:val="00215BAD"/>
    <w:rsid w:val="00215BE1"/>
    <w:rsid w:val="00215FF5"/>
    <w:rsid w:val="0021608A"/>
    <w:rsid w:val="00216098"/>
    <w:rsid w:val="0021653A"/>
    <w:rsid w:val="0021656F"/>
    <w:rsid w:val="00216653"/>
    <w:rsid w:val="002169D5"/>
    <w:rsid w:val="00216D0F"/>
    <w:rsid w:val="00216DE3"/>
    <w:rsid w:val="00216EDE"/>
    <w:rsid w:val="002170C9"/>
    <w:rsid w:val="002170D5"/>
    <w:rsid w:val="002171F9"/>
    <w:rsid w:val="00217345"/>
    <w:rsid w:val="00217714"/>
    <w:rsid w:val="00217744"/>
    <w:rsid w:val="002178C0"/>
    <w:rsid w:val="00217A59"/>
    <w:rsid w:val="00217D39"/>
    <w:rsid w:val="00220259"/>
    <w:rsid w:val="00220274"/>
    <w:rsid w:val="0022039D"/>
    <w:rsid w:val="0022062B"/>
    <w:rsid w:val="00220753"/>
    <w:rsid w:val="0022077E"/>
    <w:rsid w:val="00220835"/>
    <w:rsid w:val="00220870"/>
    <w:rsid w:val="002208BE"/>
    <w:rsid w:val="00220AAD"/>
    <w:rsid w:val="00220B12"/>
    <w:rsid w:val="00220B81"/>
    <w:rsid w:val="00220CA0"/>
    <w:rsid w:val="00220E3E"/>
    <w:rsid w:val="00220F78"/>
    <w:rsid w:val="0022103A"/>
    <w:rsid w:val="00221057"/>
    <w:rsid w:val="00221419"/>
    <w:rsid w:val="002218A5"/>
    <w:rsid w:val="002218F7"/>
    <w:rsid w:val="00221934"/>
    <w:rsid w:val="002219A2"/>
    <w:rsid w:val="00221B2E"/>
    <w:rsid w:val="00221B5D"/>
    <w:rsid w:val="00221B98"/>
    <w:rsid w:val="00221BC0"/>
    <w:rsid w:val="00221C22"/>
    <w:rsid w:val="00221D5B"/>
    <w:rsid w:val="00221E76"/>
    <w:rsid w:val="00221FB6"/>
    <w:rsid w:val="00222002"/>
    <w:rsid w:val="00222017"/>
    <w:rsid w:val="00222075"/>
    <w:rsid w:val="00222255"/>
    <w:rsid w:val="00222294"/>
    <w:rsid w:val="0022231E"/>
    <w:rsid w:val="002223AC"/>
    <w:rsid w:val="00222435"/>
    <w:rsid w:val="002224DD"/>
    <w:rsid w:val="0022260A"/>
    <w:rsid w:val="002226D4"/>
    <w:rsid w:val="002227D5"/>
    <w:rsid w:val="0022287F"/>
    <w:rsid w:val="00222A4E"/>
    <w:rsid w:val="00222E3E"/>
    <w:rsid w:val="00222EBE"/>
    <w:rsid w:val="00223053"/>
    <w:rsid w:val="00223086"/>
    <w:rsid w:val="002230EA"/>
    <w:rsid w:val="00223180"/>
    <w:rsid w:val="002231B9"/>
    <w:rsid w:val="00223299"/>
    <w:rsid w:val="00223506"/>
    <w:rsid w:val="00223675"/>
    <w:rsid w:val="002236BB"/>
    <w:rsid w:val="002237EB"/>
    <w:rsid w:val="00223818"/>
    <w:rsid w:val="00223918"/>
    <w:rsid w:val="00223982"/>
    <w:rsid w:val="002239F4"/>
    <w:rsid w:val="00223A7B"/>
    <w:rsid w:val="00223C7D"/>
    <w:rsid w:val="00223D55"/>
    <w:rsid w:val="00223E7C"/>
    <w:rsid w:val="002240D5"/>
    <w:rsid w:val="00224128"/>
    <w:rsid w:val="00224224"/>
    <w:rsid w:val="00224291"/>
    <w:rsid w:val="00224296"/>
    <w:rsid w:val="002242C8"/>
    <w:rsid w:val="00224417"/>
    <w:rsid w:val="00224475"/>
    <w:rsid w:val="002244CB"/>
    <w:rsid w:val="0022456A"/>
    <w:rsid w:val="00224578"/>
    <w:rsid w:val="0022486A"/>
    <w:rsid w:val="00224D03"/>
    <w:rsid w:val="00224ECF"/>
    <w:rsid w:val="00224FAB"/>
    <w:rsid w:val="00225057"/>
    <w:rsid w:val="00225399"/>
    <w:rsid w:val="002253B6"/>
    <w:rsid w:val="002253D2"/>
    <w:rsid w:val="002254B1"/>
    <w:rsid w:val="00225561"/>
    <w:rsid w:val="0022573F"/>
    <w:rsid w:val="0022589A"/>
    <w:rsid w:val="0022592B"/>
    <w:rsid w:val="00225BA6"/>
    <w:rsid w:val="00225DBD"/>
    <w:rsid w:val="00225FBE"/>
    <w:rsid w:val="00226097"/>
    <w:rsid w:val="002260A3"/>
    <w:rsid w:val="0022618B"/>
    <w:rsid w:val="0022618C"/>
    <w:rsid w:val="002261A0"/>
    <w:rsid w:val="002262A4"/>
    <w:rsid w:val="002262D5"/>
    <w:rsid w:val="00226489"/>
    <w:rsid w:val="002264DD"/>
    <w:rsid w:val="0022661A"/>
    <w:rsid w:val="0022662C"/>
    <w:rsid w:val="0022669B"/>
    <w:rsid w:val="0022682E"/>
    <w:rsid w:val="00226875"/>
    <w:rsid w:val="002268E6"/>
    <w:rsid w:val="00226A0B"/>
    <w:rsid w:val="00226A1F"/>
    <w:rsid w:val="00226B15"/>
    <w:rsid w:val="00226D0E"/>
    <w:rsid w:val="00226D1F"/>
    <w:rsid w:val="00226E87"/>
    <w:rsid w:val="00226FC1"/>
    <w:rsid w:val="00227008"/>
    <w:rsid w:val="0022705E"/>
    <w:rsid w:val="002270A0"/>
    <w:rsid w:val="002270C5"/>
    <w:rsid w:val="00227168"/>
    <w:rsid w:val="00227183"/>
    <w:rsid w:val="002272EC"/>
    <w:rsid w:val="00227433"/>
    <w:rsid w:val="00227726"/>
    <w:rsid w:val="00227846"/>
    <w:rsid w:val="00227888"/>
    <w:rsid w:val="002278A8"/>
    <w:rsid w:val="00227B31"/>
    <w:rsid w:val="00227BAD"/>
    <w:rsid w:val="00227E45"/>
    <w:rsid w:val="00227F1D"/>
    <w:rsid w:val="002301AD"/>
    <w:rsid w:val="002302EA"/>
    <w:rsid w:val="00230617"/>
    <w:rsid w:val="00230632"/>
    <w:rsid w:val="00230A1C"/>
    <w:rsid w:val="00230A39"/>
    <w:rsid w:val="00230AB0"/>
    <w:rsid w:val="00230AB7"/>
    <w:rsid w:val="00230EEC"/>
    <w:rsid w:val="00230F26"/>
    <w:rsid w:val="00230FC1"/>
    <w:rsid w:val="0023100D"/>
    <w:rsid w:val="0023101D"/>
    <w:rsid w:val="002311DC"/>
    <w:rsid w:val="00231244"/>
    <w:rsid w:val="002313EA"/>
    <w:rsid w:val="002318FF"/>
    <w:rsid w:val="0023193D"/>
    <w:rsid w:val="00231A81"/>
    <w:rsid w:val="00231B0B"/>
    <w:rsid w:val="00231B0C"/>
    <w:rsid w:val="00231B75"/>
    <w:rsid w:val="00231C08"/>
    <w:rsid w:val="00231C2A"/>
    <w:rsid w:val="002321F5"/>
    <w:rsid w:val="0023228D"/>
    <w:rsid w:val="002322FA"/>
    <w:rsid w:val="002323AA"/>
    <w:rsid w:val="002323B4"/>
    <w:rsid w:val="00232405"/>
    <w:rsid w:val="00232464"/>
    <w:rsid w:val="00232546"/>
    <w:rsid w:val="00232666"/>
    <w:rsid w:val="0023277A"/>
    <w:rsid w:val="002328CB"/>
    <w:rsid w:val="002328E1"/>
    <w:rsid w:val="00232949"/>
    <w:rsid w:val="002329D5"/>
    <w:rsid w:val="00232A5E"/>
    <w:rsid w:val="00232D5F"/>
    <w:rsid w:val="00233007"/>
    <w:rsid w:val="002330E0"/>
    <w:rsid w:val="00233276"/>
    <w:rsid w:val="002332C5"/>
    <w:rsid w:val="0023333B"/>
    <w:rsid w:val="00233378"/>
    <w:rsid w:val="00233486"/>
    <w:rsid w:val="0023367B"/>
    <w:rsid w:val="0023367E"/>
    <w:rsid w:val="0023377A"/>
    <w:rsid w:val="00233995"/>
    <w:rsid w:val="002339CF"/>
    <w:rsid w:val="00233B6C"/>
    <w:rsid w:val="0023403C"/>
    <w:rsid w:val="0023424A"/>
    <w:rsid w:val="0023428B"/>
    <w:rsid w:val="0023446C"/>
    <w:rsid w:val="0023475E"/>
    <w:rsid w:val="002347C8"/>
    <w:rsid w:val="002347DB"/>
    <w:rsid w:val="002347DE"/>
    <w:rsid w:val="00234828"/>
    <w:rsid w:val="002348FF"/>
    <w:rsid w:val="00234978"/>
    <w:rsid w:val="00234B8E"/>
    <w:rsid w:val="00234CEF"/>
    <w:rsid w:val="00234DA5"/>
    <w:rsid w:val="00234E20"/>
    <w:rsid w:val="00234EF5"/>
    <w:rsid w:val="00234F05"/>
    <w:rsid w:val="00235004"/>
    <w:rsid w:val="00235187"/>
    <w:rsid w:val="002352A4"/>
    <w:rsid w:val="00235415"/>
    <w:rsid w:val="00235748"/>
    <w:rsid w:val="0023579C"/>
    <w:rsid w:val="002358AD"/>
    <w:rsid w:val="00235A09"/>
    <w:rsid w:val="00235BD8"/>
    <w:rsid w:val="00235EA8"/>
    <w:rsid w:val="00235F4E"/>
    <w:rsid w:val="002361E4"/>
    <w:rsid w:val="0023623E"/>
    <w:rsid w:val="002363B2"/>
    <w:rsid w:val="002363B6"/>
    <w:rsid w:val="0023663B"/>
    <w:rsid w:val="002366E7"/>
    <w:rsid w:val="002369CF"/>
    <w:rsid w:val="002369EB"/>
    <w:rsid w:val="00236A23"/>
    <w:rsid w:val="00236A2A"/>
    <w:rsid w:val="00236AE1"/>
    <w:rsid w:val="00236B50"/>
    <w:rsid w:val="00236D06"/>
    <w:rsid w:val="00236D54"/>
    <w:rsid w:val="002370E2"/>
    <w:rsid w:val="002370EE"/>
    <w:rsid w:val="002372AD"/>
    <w:rsid w:val="0023740D"/>
    <w:rsid w:val="00237471"/>
    <w:rsid w:val="00237479"/>
    <w:rsid w:val="0023782B"/>
    <w:rsid w:val="00237A3F"/>
    <w:rsid w:val="00237D07"/>
    <w:rsid w:val="00237DF3"/>
    <w:rsid w:val="00237E54"/>
    <w:rsid w:val="00237E57"/>
    <w:rsid w:val="00237F1A"/>
    <w:rsid w:val="00240142"/>
    <w:rsid w:val="00240593"/>
    <w:rsid w:val="0024078B"/>
    <w:rsid w:val="00240930"/>
    <w:rsid w:val="00240AD4"/>
    <w:rsid w:val="00240C8D"/>
    <w:rsid w:val="00240CB4"/>
    <w:rsid w:val="00240EDB"/>
    <w:rsid w:val="00240FBC"/>
    <w:rsid w:val="002410A9"/>
    <w:rsid w:val="002410C7"/>
    <w:rsid w:val="002411B2"/>
    <w:rsid w:val="002412E2"/>
    <w:rsid w:val="00241345"/>
    <w:rsid w:val="002414C7"/>
    <w:rsid w:val="00241541"/>
    <w:rsid w:val="002415E3"/>
    <w:rsid w:val="002416DB"/>
    <w:rsid w:val="002416F2"/>
    <w:rsid w:val="0024170E"/>
    <w:rsid w:val="0024180F"/>
    <w:rsid w:val="002418FE"/>
    <w:rsid w:val="00241932"/>
    <w:rsid w:val="00241A7A"/>
    <w:rsid w:val="00241A80"/>
    <w:rsid w:val="00241CAF"/>
    <w:rsid w:val="00241D99"/>
    <w:rsid w:val="00241E28"/>
    <w:rsid w:val="00241E68"/>
    <w:rsid w:val="002420A4"/>
    <w:rsid w:val="002420E3"/>
    <w:rsid w:val="00242262"/>
    <w:rsid w:val="002422D6"/>
    <w:rsid w:val="002423BC"/>
    <w:rsid w:val="0024248E"/>
    <w:rsid w:val="0024249F"/>
    <w:rsid w:val="0024251F"/>
    <w:rsid w:val="002425AE"/>
    <w:rsid w:val="002426E6"/>
    <w:rsid w:val="0024294D"/>
    <w:rsid w:val="00242A0D"/>
    <w:rsid w:val="00242B53"/>
    <w:rsid w:val="00242B8B"/>
    <w:rsid w:val="00242DF7"/>
    <w:rsid w:val="00242E93"/>
    <w:rsid w:val="00243012"/>
    <w:rsid w:val="002430F3"/>
    <w:rsid w:val="00243154"/>
    <w:rsid w:val="00243552"/>
    <w:rsid w:val="002435F1"/>
    <w:rsid w:val="002436A7"/>
    <w:rsid w:val="002436E7"/>
    <w:rsid w:val="002437A4"/>
    <w:rsid w:val="00243839"/>
    <w:rsid w:val="002438F3"/>
    <w:rsid w:val="002439AA"/>
    <w:rsid w:val="002439D5"/>
    <w:rsid w:val="00243CB2"/>
    <w:rsid w:val="00243DD8"/>
    <w:rsid w:val="00243F28"/>
    <w:rsid w:val="00243F61"/>
    <w:rsid w:val="00243F85"/>
    <w:rsid w:val="0024437C"/>
    <w:rsid w:val="002443E5"/>
    <w:rsid w:val="002447C0"/>
    <w:rsid w:val="002448A4"/>
    <w:rsid w:val="00244968"/>
    <w:rsid w:val="00244995"/>
    <w:rsid w:val="00244D05"/>
    <w:rsid w:val="00244D0E"/>
    <w:rsid w:val="00244EE0"/>
    <w:rsid w:val="002453A0"/>
    <w:rsid w:val="0024543D"/>
    <w:rsid w:val="00245440"/>
    <w:rsid w:val="00245480"/>
    <w:rsid w:val="002455B7"/>
    <w:rsid w:val="0024561D"/>
    <w:rsid w:val="0024567C"/>
    <w:rsid w:val="00245685"/>
    <w:rsid w:val="002456E3"/>
    <w:rsid w:val="002459B9"/>
    <w:rsid w:val="002459E2"/>
    <w:rsid w:val="00245AA3"/>
    <w:rsid w:val="00245B91"/>
    <w:rsid w:val="00245D6F"/>
    <w:rsid w:val="00245D80"/>
    <w:rsid w:val="00245E56"/>
    <w:rsid w:val="00245F7D"/>
    <w:rsid w:val="00246015"/>
    <w:rsid w:val="002460A1"/>
    <w:rsid w:val="00246116"/>
    <w:rsid w:val="00246142"/>
    <w:rsid w:val="00246385"/>
    <w:rsid w:val="00246607"/>
    <w:rsid w:val="0024661B"/>
    <w:rsid w:val="0024681F"/>
    <w:rsid w:val="0024686B"/>
    <w:rsid w:val="00246AD9"/>
    <w:rsid w:val="00246B7C"/>
    <w:rsid w:val="00246BA0"/>
    <w:rsid w:val="00246D4C"/>
    <w:rsid w:val="00246E74"/>
    <w:rsid w:val="00246E7B"/>
    <w:rsid w:val="00246FD0"/>
    <w:rsid w:val="0024714A"/>
    <w:rsid w:val="002471CC"/>
    <w:rsid w:val="00247213"/>
    <w:rsid w:val="002476F0"/>
    <w:rsid w:val="00247727"/>
    <w:rsid w:val="002477CB"/>
    <w:rsid w:val="002477E6"/>
    <w:rsid w:val="002477FF"/>
    <w:rsid w:val="002479A8"/>
    <w:rsid w:val="00247B48"/>
    <w:rsid w:val="00247B7A"/>
    <w:rsid w:val="00247C73"/>
    <w:rsid w:val="00247D5B"/>
    <w:rsid w:val="00247DDC"/>
    <w:rsid w:val="0025044D"/>
    <w:rsid w:val="00250537"/>
    <w:rsid w:val="00250564"/>
    <w:rsid w:val="00250597"/>
    <w:rsid w:val="00250BE4"/>
    <w:rsid w:val="00250C0D"/>
    <w:rsid w:val="00250C54"/>
    <w:rsid w:val="00250D08"/>
    <w:rsid w:val="00250D6A"/>
    <w:rsid w:val="00250F5B"/>
    <w:rsid w:val="00250FE3"/>
    <w:rsid w:val="00250FEB"/>
    <w:rsid w:val="002510EB"/>
    <w:rsid w:val="00251199"/>
    <w:rsid w:val="002511E0"/>
    <w:rsid w:val="00251326"/>
    <w:rsid w:val="0025141B"/>
    <w:rsid w:val="0025180E"/>
    <w:rsid w:val="00251956"/>
    <w:rsid w:val="00251E40"/>
    <w:rsid w:val="00251E69"/>
    <w:rsid w:val="002520AC"/>
    <w:rsid w:val="00252145"/>
    <w:rsid w:val="002521FB"/>
    <w:rsid w:val="00252282"/>
    <w:rsid w:val="002522AD"/>
    <w:rsid w:val="002522D2"/>
    <w:rsid w:val="002522F7"/>
    <w:rsid w:val="002523E4"/>
    <w:rsid w:val="0025254C"/>
    <w:rsid w:val="0025261F"/>
    <w:rsid w:val="002527A2"/>
    <w:rsid w:val="002528DD"/>
    <w:rsid w:val="00252A8B"/>
    <w:rsid w:val="00252AD1"/>
    <w:rsid w:val="00252B20"/>
    <w:rsid w:val="00252B4D"/>
    <w:rsid w:val="00252BBA"/>
    <w:rsid w:val="00252C65"/>
    <w:rsid w:val="00252CC4"/>
    <w:rsid w:val="00252D06"/>
    <w:rsid w:val="00252EB1"/>
    <w:rsid w:val="00252F44"/>
    <w:rsid w:val="00253799"/>
    <w:rsid w:val="00253908"/>
    <w:rsid w:val="00253BC2"/>
    <w:rsid w:val="00253C8F"/>
    <w:rsid w:val="00253E9D"/>
    <w:rsid w:val="00253EDA"/>
    <w:rsid w:val="00253F2C"/>
    <w:rsid w:val="00253F3A"/>
    <w:rsid w:val="00254599"/>
    <w:rsid w:val="002546C8"/>
    <w:rsid w:val="0025471B"/>
    <w:rsid w:val="00254883"/>
    <w:rsid w:val="00254A0A"/>
    <w:rsid w:val="00254A0B"/>
    <w:rsid w:val="00254A21"/>
    <w:rsid w:val="00254BD0"/>
    <w:rsid w:val="00254D73"/>
    <w:rsid w:val="00254DEF"/>
    <w:rsid w:val="00254E5C"/>
    <w:rsid w:val="00255010"/>
    <w:rsid w:val="00255077"/>
    <w:rsid w:val="00255196"/>
    <w:rsid w:val="0025527E"/>
    <w:rsid w:val="002552B4"/>
    <w:rsid w:val="0025535D"/>
    <w:rsid w:val="002553D1"/>
    <w:rsid w:val="00255AC2"/>
    <w:rsid w:val="00255BE6"/>
    <w:rsid w:val="00255C84"/>
    <w:rsid w:val="00255DA9"/>
    <w:rsid w:val="00255EA7"/>
    <w:rsid w:val="00255F0C"/>
    <w:rsid w:val="00255F1E"/>
    <w:rsid w:val="0025606A"/>
    <w:rsid w:val="0025624C"/>
    <w:rsid w:val="002563A4"/>
    <w:rsid w:val="00256457"/>
    <w:rsid w:val="0025648B"/>
    <w:rsid w:val="0025662B"/>
    <w:rsid w:val="00256638"/>
    <w:rsid w:val="0025679D"/>
    <w:rsid w:val="0025680C"/>
    <w:rsid w:val="0025681F"/>
    <w:rsid w:val="0025689A"/>
    <w:rsid w:val="002568AB"/>
    <w:rsid w:val="002569F7"/>
    <w:rsid w:val="00256A1D"/>
    <w:rsid w:val="00256B2B"/>
    <w:rsid w:val="00256B2E"/>
    <w:rsid w:val="00256B53"/>
    <w:rsid w:val="00256C38"/>
    <w:rsid w:val="00256CD2"/>
    <w:rsid w:val="00256D54"/>
    <w:rsid w:val="00256E1B"/>
    <w:rsid w:val="00256E62"/>
    <w:rsid w:val="00256F4C"/>
    <w:rsid w:val="00257018"/>
    <w:rsid w:val="0025715D"/>
    <w:rsid w:val="00257165"/>
    <w:rsid w:val="00257352"/>
    <w:rsid w:val="002573E4"/>
    <w:rsid w:val="00257472"/>
    <w:rsid w:val="002576AE"/>
    <w:rsid w:val="002576C1"/>
    <w:rsid w:val="002578B1"/>
    <w:rsid w:val="002578FD"/>
    <w:rsid w:val="00257987"/>
    <w:rsid w:val="00257A4A"/>
    <w:rsid w:val="00257B70"/>
    <w:rsid w:val="00257BA8"/>
    <w:rsid w:val="00257BB7"/>
    <w:rsid w:val="00257CFC"/>
    <w:rsid w:val="00257DDD"/>
    <w:rsid w:val="00257E0E"/>
    <w:rsid w:val="00257E27"/>
    <w:rsid w:val="0026005C"/>
    <w:rsid w:val="0026012A"/>
    <w:rsid w:val="00260187"/>
    <w:rsid w:val="002602EC"/>
    <w:rsid w:val="00260334"/>
    <w:rsid w:val="00260360"/>
    <w:rsid w:val="00260437"/>
    <w:rsid w:val="0026045B"/>
    <w:rsid w:val="00260586"/>
    <w:rsid w:val="00260601"/>
    <w:rsid w:val="002608D9"/>
    <w:rsid w:val="002608E4"/>
    <w:rsid w:val="00260A04"/>
    <w:rsid w:val="00260B2C"/>
    <w:rsid w:val="00260BFC"/>
    <w:rsid w:val="00260C15"/>
    <w:rsid w:val="00260CB3"/>
    <w:rsid w:val="00260CC8"/>
    <w:rsid w:val="00260D03"/>
    <w:rsid w:val="00260D19"/>
    <w:rsid w:val="00260D78"/>
    <w:rsid w:val="00260E5B"/>
    <w:rsid w:val="00261171"/>
    <w:rsid w:val="00261452"/>
    <w:rsid w:val="00261680"/>
    <w:rsid w:val="00261752"/>
    <w:rsid w:val="00261876"/>
    <w:rsid w:val="002618D7"/>
    <w:rsid w:val="00261945"/>
    <w:rsid w:val="00261A11"/>
    <w:rsid w:val="00261B1E"/>
    <w:rsid w:val="00261D51"/>
    <w:rsid w:val="00261EC4"/>
    <w:rsid w:val="0026203C"/>
    <w:rsid w:val="00262380"/>
    <w:rsid w:val="002623F6"/>
    <w:rsid w:val="00262492"/>
    <w:rsid w:val="0026252C"/>
    <w:rsid w:val="002625C1"/>
    <w:rsid w:val="002625CC"/>
    <w:rsid w:val="00262E78"/>
    <w:rsid w:val="00262F24"/>
    <w:rsid w:val="00263136"/>
    <w:rsid w:val="00263228"/>
    <w:rsid w:val="0026324E"/>
    <w:rsid w:val="00263280"/>
    <w:rsid w:val="002632D0"/>
    <w:rsid w:val="00263396"/>
    <w:rsid w:val="00263730"/>
    <w:rsid w:val="0026375F"/>
    <w:rsid w:val="00263AA3"/>
    <w:rsid w:val="00263D06"/>
    <w:rsid w:val="00263D2C"/>
    <w:rsid w:val="00263DC8"/>
    <w:rsid w:val="00263DD1"/>
    <w:rsid w:val="00263DF3"/>
    <w:rsid w:val="00263EBD"/>
    <w:rsid w:val="00264024"/>
    <w:rsid w:val="00264033"/>
    <w:rsid w:val="002640A8"/>
    <w:rsid w:val="00264365"/>
    <w:rsid w:val="0026460A"/>
    <w:rsid w:val="002646C7"/>
    <w:rsid w:val="002647A5"/>
    <w:rsid w:val="00264808"/>
    <w:rsid w:val="00264812"/>
    <w:rsid w:val="002648A6"/>
    <w:rsid w:val="002649EE"/>
    <w:rsid w:val="00264A9E"/>
    <w:rsid w:val="00264AE6"/>
    <w:rsid w:val="00264AEB"/>
    <w:rsid w:val="00264B8F"/>
    <w:rsid w:val="00264CB1"/>
    <w:rsid w:val="00264CF2"/>
    <w:rsid w:val="00264F8F"/>
    <w:rsid w:val="0026518F"/>
    <w:rsid w:val="002651A1"/>
    <w:rsid w:val="002654F5"/>
    <w:rsid w:val="00265675"/>
    <w:rsid w:val="002656D8"/>
    <w:rsid w:val="00265981"/>
    <w:rsid w:val="002659F0"/>
    <w:rsid w:val="00265AAC"/>
    <w:rsid w:val="00265AFA"/>
    <w:rsid w:val="00265B2B"/>
    <w:rsid w:val="00265B44"/>
    <w:rsid w:val="00265C85"/>
    <w:rsid w:val="00265CF7"/>
    <w:rsid w:val="00265D4F"/>
    <w:rsid w:val="00265DF0"/>
    <w:rsid w:val="00265E5F"/>
    <w:rsid w:val="00266231"/>
    <w:rsid w:val="00266682"/>
    <w:rsid w:val="002668A7"/>
    <w:rsid w:val="002668DE"/>
    <w:rsid w:val="002668F6"/>
    <w:rsid w:val="00266B42"/>
    <w:rsid w:val="00266CA5"/>
    <w:rsid w:val="00267373"/>
    <w:rsid w:val="00267465"/>
    <w:rsid w:val="00267551"/>
    <w:rsid w:val="00267811"/>
    <w:rsid w:val="00267B62"/>
    <w:rsid w:val="00267C0A"/>
    <w:rsid w:val="00267C9A"/>
    <w:rsid w:val="00267D0A"/>
    <w:rsid w:val="00267E3C"/>
    <w:rsid w:val="00267F7B"/>
    <w:rsid w:val="002702FF"/>
    <w:rsid w:val="002704D4"/>
    <w:rsid w:val="0027053D"/>
    <w:rsid w:val="00270651"/>
    <w:rsid w:val="00270676"/>
    <w:rsid w:val="00270684"/>
    <w:rsid w:val="00270723"/>
    <w:rsid w:val="00270AA4"/>
    <w:rsid w:val="00270B49"/>
    <w:rsid w:val="00270C0C"/>
    <w:rsid w:val="00270D15"/>
    <w:rsid w:val="00270FD4"/>
    <w:rsid w:val="00271080"/>
    <w:rsid w:val="00271451"/>
    <w:rsid w:val="00271560"/>
    <w:rsid w:val="0027158C"/>
    <w:rsid w:val="002716CA"/>
    <w:rsid w:val="00271785"/>
    <w:rsid w:val="00271930"/>
    <w:rsid w:val="00271A41"/>
    <w:rsid w:val="00271C8A"/>
    <w:rsid w:val="00271CA1"/>
    <w:rsid w:val="00271DD6"/>
    <w:rsid w:val="00272238"/>
    <w:rsid w:val="00272293"/>
    <w:rsid w:val="002722E3"/>
    <w:rsid w:val="00272310"/>
    <w:rsid w:val="002723A1"/>
    <w:rsid w:val="002723CC"/>
    <w:rsid w:val="002724AE"/>
    <w:rsid w:val="0027270B"/>
    <w:rsid w:val="00272718"/>
    <w:rsid w:val="002728E7"/>
    <w:rsid w:val="00272941"/>
    <w:rsid w:val="002729CB"/>
    <w:rsid w:val="00272A67"/>
    <w:rsid w:val="00272A8D"/>
    <w:rsid w:val="00272B03"/>
    <w:rsid w:val="00272D4A"/>
    <w:rsid w:val="00272D73"/>
    <w:rsid w:val="00272DE0"/>
    <w:rsid w:val="00272F3F"/>
    <w:rsid w:val="0027303F"/>
    <w:rsid w:val="0027317C"/>
    <w:rsid w:val="00273315"/>
    <w:rsid w:val="0027339C"/>
    <w:rsid w:val="002733C1"/>
    <w:rsid w:val="002734E2"/>
    <w:rsid w:val="00273529"/>
    <w:rsid w:val="00273749"/>
    <w:rsid w:val="00273C0A"/>
    <w:rsid w:val="00273D69"/>
    <w:rsid w:val="00273E17"/>
    <w:rsid w:val="0027403C"/>
    <w:rsid w:val="00274047"/>
    <w:rsid w:val="0027424B"/>
    <w:rsid w:val="002742F8"/>
    <w:rsid w:val="00274453"/>
    <w:rsid w:val="0027445A"/>
    <w:rsid w:val="002744A3"/>
    <w:rsid w:val="002745E7"/>
    <w:rsid w:val="00274611"/>
    <w:rsid w:val="00274892"/>
    <w:rsid w:val="002748EE"/>
    <w:rsid w:val="00274A51"/>
    <w:rsid w:val="00274B37"/>
    <w:rsid w:val="00274D5C"/>
    <w:rsid w:val="00274DBC"/>
    <w:rsid w:val="00274FE1"/>
    <w:rsid w:val="00275001"/>
    <w:rsid w:val="00275117"/>
    <w:rsid w:val="002752F5"/>
    <w:rsid w:val="0027531E"/>
    <w:rsid w:val="002753AE"/>
    <w:rsid w:val="0027545F"/>
    <w:rsid w:val="00275667"/>
    <w:rsid w:val="0027569D"/>
    <w:rsid w:val="002756B6"/>
    <w:rsid w:val="00275792"/>
    <w:rsid w:val="0027588B"/>
    <w:rsid w:val="00275969"/>
    <w:rsid w:val="002759CF"/>
    <w:rsid w:val="00275B83"/>
    <w:rsid w:val="00275C61"/>
    <w:rsid w:val="00275CA6"/>
    <w:rsid w:val="00275CD3"/>
    <w:rsid w:val="00275DA8"/>
    <w:rsid w:val="00275E98"/>
    <w:rsid w:val="00275E9F"/>
    <w:rsid w:val="00275EF4"/>
    <w:rsid w:val="002761CE"/>
    <w:rsid w:val="002762FA"/>
    <w:rsid w:val="002763A6"/>
    <w:rsid w:val="00276438"/>
    <w:rsid w:val="00276689"/>
    <w:rsid w:val="0027679A"/>
    <w:rsid w:val="002767C0"/>
    <w:rsid w:val="002767C8"/>
    <w:rsid w:val="002768DC"/>
    <w:rsid w:val="002768E1"/>
    <w:rsid w:val="00276B87"/>
    <w:rsid w:val="00276D44"/>
    <w:rsid w:val="002772A5"/>
    <w:rsid w:val="00277307"/>
    <w:rsid w:val="002773B7"/>
    <w:rsid w:val="002773DE"/>
    <w:rsid w:val="002773F7"/>
    <w:rsid w:val="002775B5"/>
    <w:rsid w:val="002775D6"/>
    <w:rsid w:val="00277765"/>
    <w:rsid w:val="0027779E"/>
    <w:rsid w:val="002777C0"/>
    <w:rsid w:val="00277824"/>
    <w:rsid w:val="00277A14"/>
    <w:rsid w:val="00277C4B"/>
    <w:rsid w:val="00277D15"/>
    <w:rsid w:val="00280019"/>
    <w:rsid w:val="002800EF"/>
    <w:rsid w:val="0028011E"/>
    <w:rsid w:val="002801B1"/>
    <w:rsid w:val="00280474"/>
    <w:rsid w:val="00280609"/>
    <w:rsid w:val="002806F5"/>
    <w:rsid w:val="002807CF"/>
    <w:rsid w:val="002807E6"/>
    <w:rsid w:val="00280CA2"/>
    <w:rsid w:val="00280CC3"/>
    <w:rsid w:val="00280E21"/>
    <w:rsid w:val="00280EAF"/>
    <w:rsid w:val="00280F31"/>
    <w:rsid w:val="00281011"/>
    <w:rsid w:val="002810C7"/>
    <w:rsid w:val="002813E8"/>
    <w:rsid w:val="00281501"/>
    <w:rsid w:val="00281513"/>
    <w:rsid w:val="0028162E"/>
    <w:rsid w:val="002817AC"/>
    <w:rsid w:val="002818DD"/>
    <w:rsid w:val="00281AD8"/>
    <w:rsid w:val="00281B09"/>
    <w:rsid w:val="00281D9D"/>
    <w:rsid w:val="00282106"/>
    <w:rsid w:val="002824DE"/>
    <w:rsid w:val="0028257A"/>
    <w:rsid w:val="002825F3"/>
    <w:rsid w:val="00282903"/>
    <w:rsid w:val="002829A3"/>
    <w:rsid w:val="002829BC"/>
    <w:rsid w:val="00282AB8"/>
    <w:rsid w:val="00282BB3"/>
    <w:rsid w:val="00282DB0"/>
    <w:rsid w:val="00283039"/>
    <w:rsid w:val="00283204"/>
    <w:rsid w:val="00283236"/>
    <w:rsid w:val="0028332A"/>
    <w:rsid w:val="002833E5"/>
    <w:rsid w:val="00283607"/>
    <w:rsid w:val="0028362C"/>
    <w:rsid w:val="002836C1"/>
    <w:rsid w:val="002836E8"/>
    <w:rsid w:val="002838BD"/>
    <w:rsid w:val="00283B45"/>
    <w:rsid w:val="00283B60"/>
    <w:rsid w:val="00283CA1"/>
    <w:rsid w:val="00284248"/>
    <w:rsid w:val="00284307"/>
    <w:rsid w:val="00284443"/>
    <w:rsid w:val="002846E5"/>
    <w:rsid w:val="002848EB"/>
    <w:rsid w:val="00284919"/>
    <w:rsid w:val="002849D8"/>
    <w:rsid w:val="00284A20"/>
    <w:rsid w:val="00284AE0"/>
    <w:rsid w:val="00284F35"/>
    <w:rsid w:val="00284FB8"/>
    <w:rsid w:val="002851CA"/>
    <w:rsid w:val="002851F2"/>
    <w:rsid w:val="002851F8"/>
    <w:rsid w:val="002852D8"/>
    <w:rsid w:val="0028546B"/>
    <w:rsid w:val="002854DF"/>
    <w:rsid w:val="0028559D"/>
    <w:rsid w:val="0028565C"/>
    <w:rsid w:val="0028567E"/>
    <w:rsid w:val="00285707"/>
    <w:rsid w:val="0028589D"/>
    <w:rsid w:val="002858EB"/>
    <w:rsid w:val="0028594E"/>
    <w:rsid w:val="00285C41"/>
    <w:rsid w:val="00285E9A"/>
    <w:rsid w:val="00285FA9"/>
    <w:rsid w:val="002860A4"/>
    <w:rsid w:val="002860BE"/>
    <w:rsid w:val="002862C0"/>
    <w:rsid w:val="002862C6"/>
    <w:rsid w:val="002862F0"/>
    <w:rsid w:val="002862F2"/>
    <w:rsid w:val="002863DE"/>
    <w:rsid w:val="0028667F"/>
    <w:rsid w:val="00286684"/>
    <w:rsid w:val="002868A0"/>
    <w:rsid w:val="002868B9"/>
    <w:rsid w:val="002868DE"/>
    <w:rsid w:val="00286960"/>
    <w:rsid w:val="00286996"/>
    <w:rsid w:val="00286B37"/>
    <w:rsid w:val="00286E2B"/>
    <w:rsid w:val="00286F3A"/>
    <w:rsid w:val="00286F6F"/>
    <w:rsid w:val="00286F88"/>
    <w:rsid w:val="00287223"/>
    <w:rsid w:val="00287273"/>
    <w:rsid w:val="00287308"/>
    <w:rsid w:val="00287358"/>
    <w:rsid w:val="00287590"/>
    <w:rsid w:val="002876B9"/>
    <w:rsid w:val="0028774F"/>
    <w:rsid w:val="002877FC"/>
    <w:rsid w:val="0028788D"/>
    <w:rsid w:val="002878F1"/>
    <w:rsid w:val="00287923"/>
    <w:rsid w:val="00287940"/>
    <w:rsid w:val="00287985"/>
    <w:rsid w:val="002879F7"/>
    <w:rsid w:val="00287A29"/>
    <w:rsid w:val="00287B73"/>
    <w:rsid w:val="00287C60"/>
    <w:rsid w:val="00287C6F"/>
    <w:rsid w:val="00287CD7"/>
    <w:rsid w:val="00287D3B"/>
    <w:rsid w:val="002902AE"/>
    <w:rsid w:val="0029047B"/>
    <w:rsid w:val="0029048C"/>
    <w:rsid w:val="002904DB"/>
    <w:rsid w:val="0029063E"/>
    <w:rsid w:val="002907C6"/>
    <w:rsid w:val="002909CE"/>
    <w:rsid w:val="00290B41"/>
    <w:rsid w:val="00290C41"/>
    <w:rsid w:val="00290C54"/>
    <w:rsid w:val="00290D44"/>
    <w:rsid w:val="00291141"/>
    <w:rsid w:val="0029114B"/>
    <w:rsid w:val="00291298"/>
    <w:rsid w:val="0029139A"/>
    <w:rsid w:val="002913BD"/>
    <w:rsid w:val="002913D2"/>
    <w:rsid w:val="0029145A"/>
    <w:rsid w:val="00291544"/>
    <w:rsid w:val="002915BB"/>
    <w:rsid w:val="002916C5"/>
    <w:rsid w:val="002917C0"/>
    <w:rsid w:val="002918EE"/>
    <w:rsid w:val="0029197D"/>
    <w:rsid w:val="00291A1D"/>
    <w:rsid w:val="00291AD1"/>
    <w:rsid w:val="00291AE6"/>
    <w:rsid w:val="00291BD2"/>
    <w:rsid w:val="00291C54"/>
    <w:rsid w:val="00291CC5"/>
    <w:rsid w:val="00291DD2"/>
    <w:rsid w:val="00291E6F"/>
    <w:rsid w:val="00291FD4"/>
    <w:rsid w:val="00292177"/>
    <w:rsid w:val="002921F4"/>
    <w:rsid w:val="002922CB"/>
    <w:rsid w:val="0029281E"/>
    <w:rsid w:val="0029282B"/>
    <w:rsid w:val="0029288F"/>
    <w:rsid w:val="00292AF8"/>
    <w:rsid w:val="00292F7B"/>
    <w:rsid w:val="0029308E"/>
    <w:rsid w:val="002930A7"/>
    <w:rsid w:val="0029315A"/>
    <w:rsid w:val="002931A0"/>
    <w:rsid w:val="00293253"/>
    <w:rsid w:val="0029329E"/>
    <w:rsid w:val="002932CE"/>
    <w:rsid w:val="002932DA"/>
    <w:rsid w:val="00293472"/>
    <w:rsid w:val="00293499"/>
    <w:rsid w:val="0029379E"/>
    <w:rsid w:val="002939CA"/>
    <w:rsid w:val="00293BCB"/>
    <w:rsid w:val="00293C07"/>
    <w:rsid w:val="00293C7B"/>
    <w:rsid w:val="00293D36"/>
    <w:rsid w:val="002940ED"/>
    <w:rsid w:val="0029418C"/>
    <w:rsid w:val="002942A1"/>
    <w:rsid w:val="00294315"/>
    <w:rsid w:val="00294407"/>
    <w:rsid w:val="002944F0"/>
    <w:rsid w:val="0029494A"/>
    <w:rsid w:val="00294AD1"/>
    <w:rsid w:val="00294AEE"/>
    <w:rsid w:val="00294BBC"/>
    <w:rsid w:val="00294DCF"/>
    <w:rsid w:val="00294E9B"/>
    <w:rsid w:val="00295020"/>
    <w:rsid w:val="002950C6"/>
    <w:rsid w:val="002950F5"/>
    <w:rsid w:val="002951A1"/>
    <w:rsid w:val="00295263"/>
    <w:rsid w:val="00295530"/>
    <w:rsid w:val="00295A6A"/>
    <w:rsid w:val="00295A72"/>
    <w:rsid w:val="00295C7B"/>
    <w:rsid w:val="00295D5C"/>
    <w:rsid w:val="00295DF7"/>
    <w:rsid w:val="00295E9B"/>
    <w:rsid w:val="00295EFB"/>
    <w:rsid w:val="00295F55"/>
    <w:rsid w:val="00296062"/>
    <w:rsid w:val="00296090"/>
    <w:rsid w:val="00296608"/>
    <w:rsid w:val="00296673"/>
    <w:rsid w:val="0029674E"/>
    <w:rsid w:val="002968DB"/>
    <w:rsid w:val="00296A4F"/>
    <w:rsid w:val="00296A6E"/>
    <w:rsid w:val="00296AE2"/>
    <w:rsid w:val="00296BA0"/>
    <w:rsid w:val="00296F16"/>
    <w:rsid w:val="0029706C"/>
    <w:rsid w:val="002970CB"/>
    <w:rsid w:val="002971B9"/>
    <w:rsid w:val="002972A9"/>
    <w:rsid w:val="0029736A"/>
    <w:rsid w:val="00297486"/>
    <w:rsid w:val="002977A1"/>
    <w:rsid w:val="002977E5"/>
    <w:rsid w:val="002978E2"/>
    <w:rsid w:val="002978F1"/>
    <w:rsid w:val="00297ACB"/>
    <w:rsid w:val="00297AF2"/>
    <w:rsid w:val="00297C18"/>
    <w:rsid w:val="00297E16"/>
    <w:rsid w:val="00297E34"/>
    <w:rsid w:val="00297F26"/>
    <w:rsid w:val="002A0104"/>
    <w:rsid w:val="002A01F8"/>
    <w:rsid w:val="002A0246"/>
    <w:rsid w:val="002A0580"/>
    <w:rsid w:val="002A075A"/>
    <w:rsid w:val="002A0803"/>
    <w:rsid w:val="002A08CA"/>
    <w:rsid w:val="002A0951"/>
    <w:rsid w:val="002A09CD"/>
    <w:rsid w:val="002A09F3"/>
    <w:rsid w:val="002A0BE3"/>
    <w:rsid w:val="002A0C52"/>
    <w:rsid w:val="002A0CB5"/>
    <w:rsid w:val="002A0D0D"/>
    <w:rsid w:val="002A0D3B"/>
    <w:rsid w:val="002A0EAC"/>
    <w:rsid w:val="002A106B"/>
    <w:rsid w:val="002A11D0"/>
    <w:rsid w:val="002A11DF"/>
    <w:rsid w:val="002A11F4"/>
    <w:rsid w:val="002A130A"/>
    <w:rsid w:val="002A13BF"/>
    <w:rsid w:val="002A1573"/>
    <w:rsid w:val="002A17E3"/>
    <w:rsid w:val="002A188E"/>
    <w:rsid w:val="002A18DC"/>
    <w:rsid w:val="002A1BBD"/>
    <w:rsid w:val="002A1C89"/>
    <w:rsid w:val="002A1DFD"/>
    <w:rsid w:val="002A1E07"/>
    <w:rsid w:val="002A1FFE"/>
    <w:rsid w:val="002A2086"/>
    <w:rsid w:val="002A20DE"/>
    <w:rsid w:val="002A22D1"/>
    <w:rsid w:val="002A22D2"/>
    <w:rsid w:val="002A23EE"/>
    <w:rsid w:val="002A2640"/>
    <w:rsid w:val="002A2660"/>
    <w:rsid w:val="002A26F6"/>
    <w:rsid w:val="002A279A"/>
    <w:rsid w:val="002A28CA"/>
    <w:rsid w:val="002A28FA"/>
    <w:rsid w:val="002A2C3A"/>
    <w:rsid w:val="002A2D72"/>
    <w:rsid w:val="002A2E56"/>
    <w:rsid w:val="002A2EDE"/>
    <w:rsid w:val="002A2EEE"/>
    <w:rsid w:val="002A2F4B"/>
    <w:rsid w:val="002A2F9C"/>
    <w:rsid w:val="002A3067"/>
    <w:rsid w:val="002A30CE"/>
    <w:rsid w:val="002A33D5"/>
    <w:rsid w:val="002A3576"/>
    <w:rsid w:val="002A3598"/>
    <w:rsid w:val="002A35DB"/>
    <w:rsid w:val="002A3723"/>
    <w:rsid w:val="002A3759"/>
    <w:rsid w:val="002A382B"/>
    <w:rsid w:val="002A38C2"/>
    <w:rsid w:val="002A39C7"/>
    <w:rsid w:val="002A3A4D"/>
    <w:rsid w:val="002A3C2C"/>
    <w:rsid w:val="002A3D0E"/>
    <w:rsid w:val="002A3E2B"/>
    <w:rsid w:val="002A3F40"/>
    <w:rsid w:val="002A3F58"/>
    <w:rsid w:val="002A40CD"/>
    <w:rsid w:val="002A418D"/>
    <w:rsid w:val="002A418E"/>
    <w:rsid w:val="002A41F3"/>
    <w:rsid w:val="002A427B"/>
    <w:rsid w:val="002A448E"/>
    <w:rsid w:val="002A4501"/>
    <w:rsid w:val="002A456A"/>
    <w:rsid w:val="002A4603"/>
    <w:rsid w:val="002A46E6"/>
    <w:rsid w:val="002A4950"/>
    <w:rsid w:val="002A4AA3"/>
    <w:rsid w:val="002A4ABA"/>
    <w:rsid w:val="002A4C92"/>
    <w:rsid w:val="002A4F5B"/>
    <w:rsid w:val="002A500B"/>
    <w:rsid w:val="002A5054"/>
    <w:rsid w:val="002A505E"/>
    <w:rsid w:val="002A50D9"/>
    <w:rsid w:val="002A5169"/>
    <w:rsid w:val="002A5313"/>
    <w:rsid w:val="002A534A"/>
    <w:rsid w:val="002A53DE"/>
    <w:rsid w:val="002A5442"/>
    <w:rsid w:val="002A57EC"/>
    <w:rsid w:val="002A5916"/>
    <w:rsid w:val="002A5919"/>
    <w:rsid w:val="002A591E"/>
    <w:rsid w:val="002A59AB"/>
    <w:rsid w:val="002A5AFC"/>
    <w:rsid w:val="002A5C19"/>
    <w:rsid w:val="002A5C87"/>
    <w:rsid w:val="002A5D82"/>
    <w:rsid w:val="002A5F88"/>
    <w:rsid w:val="002A5FA1"/>
    <w:rsid w:val="002A60E6"/>
    <w:rsid w:val="002A6215"/>
    <w:rsid w:val="002A628E"/>
    <w:rsid w:val="002A6649"/>
    <w:rsid w:val="002A6752"/>
    <w:rsid w:val="002A6776"/>
    <w:rsid w:val="002A67A5"/>
    <w:rsid w:val="002A6812"/>
    <w:rsid w:val="002A684F"/>
    <w:rsid w:val="002A689B"/>
    <w:rsid w:val="002A6AF0"/>
    <w:rsid w:val="002A6D16"/>
    <w:rsid w:val="002A6D2A"/>
    <w:rsid w:val="002A6DB4"/>
    <w:rsid w:val="002A6F25"/>
    <w:rsid w:val="002A71D5"/>
    <w:rsid w:val="002A7269"/>
    <w:rsid w:val="002A72BB"/>
    <w:rsid w:val="002A7597"/>
    <w:rsid w:val="002A7A30"/>
    <w:rsid w:val="002A7A63"/>
    <w:rsid w:val="002A7BC8"/>
    <w:rsid w:val="002A7C55"/>
    <w:rsid w:val="002A7DF1"/>
    <w:rsid w:val="002A7ECC"/>
    <w:rsid w:val="002A7FF5"/>
    <w:rsid w:val="002B0058"/>
    <w:rsid w:val="002B0181"/>
    <w:rsid w:val="002B01B1"/>
    <w:rsid w:val="002B04C8"/>
    <w:rsid w:val="002B07D2"/>
    <w:rsid w:val="002B0805"/>
    <w:rsid w:val="002B08D5"/>
    <w:rsid w:val="002B08FA"/>
    <w:rsid w:val="002B0A12"/>
    <w:rsid w:val="002B0AAD"/>
    <w:rsid w:val="002B0CB1"/>
    <w:rsid w:val="002B0CF2"/>
    <w:rsid w:val="002B0E7F"/>
    <w:rsid w:val="002B0F14"/>
    <w:rsid w:val="002B0F81"/>
    <w:rsid w:val="002B0FBC"/>
    <w:rsid w:val="002B1152"/>
    <w:rsid w:val="002B1167"/>
    <w:rsid w:val="002B12D4"/>
    <w:rsid w:val="002B1587"/>
    <w:rsid w:val="002B1942"/>
    <w:rsid w:val="002B1A2A"/>
    <w:rsid w:val="002B1CB8"/>
    <w:rsid w:val="002B1D74"/>
    <w:rsid w:val="002B1E9F"/>
    <w:rsid w:val="002B1FAB"/>
    <w:rsid w:val="002B228C"/>
    <w:rsid w:val="002B22B1"/>
    <w:rsid w:val="002B253C"/>
    <w:rsid w:val="002B25B9"/>
    <w:rsid w:val="002B269E"/>
    <w:rsid w:val="002B27EC"/>
    <w:rsid w:val="002B287C"/>
    <w:rsid w:val="002B2A39"/>
    <w:rsid w:val="002B2A60"/>
    <w:rsid w:val="002B2D37"/>
    <w:rsid w:val="002B2D70"/>
    <w:rsid w:val="002B2F63"/>
    <w:rsid w:val="002B32C3"/>
    <w:rsid w:val="002B32FA"/>
    <w:rsid w:val="002B33A2"/>
    <w:rsid w:val="002B34C9"/>
    <w:rsid w:val="002B37C2"/>
    <w:rsid w:val="002B3AA9"/>
    <w:rsid w:val="002B3D8F"/>
    <w:rsid w:val="002B3F91"/>
    <w:rsid w:val="002B3FC3"/>
    <w:rsid w:val="002B3FDC"/>
    <w:rsid w:val="002B4182"/>
    <w:rsid w:val="002B41FD"/>
    <w:rsid w:val="002B425C"/>
    <w:rsid w:val="002B458D"/>
    <w:rsid w:val="002B4613"/>
    <w:rsid w:val="002B46AD"/>
    <w:rsid w:val="002B46FC"/>
    <w:rsid w:val="002B4A7F"/>
    <w:rsid w:val="002B4A93"/>
    <w:rsid w:val="002B4ADE"/>
    <w:rsid w:val="002B4B04"/>
    <w:rsid w:val="002B4B73"/>
    <w:rsid w:val="002B4CEF"/>
    <w:rsid w:val="002B4D06"/>
    <w:rsid w:val="002B4DB8"/>
    <w:rsid w:val="002B4E44"/>
    <w:rsid w:val="002B4E8E"/>
    <w:rsid w:val="002B4FA8"/>
    <w:rsid w:val="002B5087"/>
    <w:rsid w:val="002B50C0"/>
    <w:rsid w:val="002B52D0"/>
    <w:rsid w:val="002B5519"/>
    <w:rsid w:val="002B592A"/>
    <w:rsid w:val="002B59DE"/>
    <w:rsid w:val="002B5A64"/>
    <w:rsid w:val="002B5A93"/>
    <w:rsid w:val="002B5B25"/>
    <w:rsid w:val="002B5BC0"/>
    <w:rsid w:val="002B5CA6"/>
    <w:rsid w:val="002B5CA8"/>
    <w:rsid w:val="002B5EA3"/>
    <w:rsid w:val="002B5F0F"/>
    <w:rsid w:val="002B6066"/>
    <w:rsid w:val="002B6124"/>
    <w:rsid w:val="002B625E"/>
    <w:rsid w:val="002B672F"/>
    <w:rsid w:val="002B696A"/>
    <w:rsid w:val="002B6982"/>
    <w:rsid w:val="002B6BA9"/>
    <w:rsid w:val="002B6F05"/>
    <w:rsid w:val="002B71D3"/>
    <w:rsid w:val="002B73B0"/>
    <w:rsid w:val="002B75AA"/>
    <w:rsid w:val="002B764F"/>
    <w:rsid w:val="002B79A4"/>
    <w:rsid w:val="002B79F6"/>
    <w:rsid w:val="002B7A9A"/>
    <w:rsid w:val="002C0044"/>
    <w:rsid w:val="002C00BF"/>
    <w:rsid w:val="002C0356"/>
    <w:rsid w:val="002C0443"/>
    <w:rsid w:val="002C047F"/>
    <w:rsid w:val="002C0773"/>
    <w:rsid w:val="002C092F"/>
    <w:rsid w:val="002C09A0"/>
    <w:rsid w:val="002C0B74"/>
    <w:rsid w:val="002C0C82"/>
    <w:rsid w:val="002C0D3C"/>
    <w:rsid w:val="002C0E91"/>
    <w:rsid w:val="002C0ED5"/>
    <w:rsid w:val="002C0EDE"/>
    <w:rsid w:val="002C1095"/>
    <w:rsid w:val="002C11E4"/>
    <w:rsid w:val="002C131C"/>
    <w:rsid w:val="002C1325"/>
    <w:rsid w:val="002C141A"/>
    <w:rsid w:val="002C160A"/>
    <w:rsid w:val="002C16BC"/>
    <w:rsid w:val="002C1704"/>
    <w:rsid w:val="002C1717"/>
    <w:rsid w:val="002C1783"/>
    <w:rsid w:val="002C18EA"/>
    <w:rsid w:val="002C1AD0"/>
    <w:rsid w:val="002C1C85"/>
    <w:rsid w:val="002C21DB"/>
    <w:rsid w:val="002C22B6"/>
    <w:rsid w:val="002C23AD"/>
    <w:rsid w:val="002C23AE"/>
    <w:rsid w:val="002C2658"/>
    <w:rsid w:val="002C28F4"/>
    <w:rsid w:val="002C2B13"/>
    <w:rsid w:val="002C2C59"/>
    <w:rsid w:val="002C35C9"/>
    <w:rsid w:val="002C36D8"/>
    <w:rsid w:val="002C3817"/>
    <w:rsid w:val="002C3852"/>
    <w:rsid w:val="002C392B"/>
    <w:rsid w:val="002C39AE"/>
    <w:rsid w:val="002C3B82"/>
    <w:rsid w:val="002C3BAB"/>
    <w:rsid w:val="002C3D24"/>
    <w:rsid w:val="002C3D9B"/>
    <w:rsid w:val="002C3E43"/>
    <w:rsid w:val="002C3E49"/>
    <w:rsid w:val="002C3E72"/>
    <w:rsid w:val="002C3F66"/>
    <w:rsid w:val="002C3FFF"/>
    <w:rsid w:val="002C4011"/>
    <w:rsid w:val="002C41B5"/>
    <w:rsid w:val="002C425F"/>
    <w:rsid w:val="002C43DD"/>
    <w:rsid w:val="002C442D"/>
    <w:rsid w:val="002C45D1"/>
    <w:rsid w:val="002C4682"/>
    <w:rsid w:val="002C47A7"/>
    <w:rsid w:val="002C4806"/>
    <w:rsid w:val="002C4879"/>
    <w:rsid w:val="002C48B3"/>
    <w:rsid w:val="002C48C4"/>
    <w:rsid w:val="002C4B6A"/>
    <w:rsid w:val="002C4BCF"/>
    <w:rsid w:val="002C4E5B"/>
    <w:rsid w:val="002C4EBD"/>
    <w:rsid w:val="002C505E"/>
    <w:rsid w:val="002C507E"/>
    <w:rsid w:val="002C51A5"/>
    <w:rsid w:val="002C5434"/>
    <w:rsid w:val="002C5461"/>
    <w:rsid w:val="002C5563"/>
    <w:rsid w:val="002C5644"/>
    <w:rsid w:val="002C590F"/>
    <w:rsid w:val="002C597E"/>
    <w:rsid w:val="002C598F"/>
    <w:rsid w:val="002C59EA"/>
    <w:rsid w:val="002C5AC4"/>
    <w:rsid w:val="002C5AD6"/>
    <w:rsid w:val="002C5ADB"/>
    <w:rsid w:val="002C5B94"/>
    <w:rsid w:val="002C5DDF"/>
    <w:rsid w:val="002C5E14"/>
    <w:rsid w:val="002C5EDE"/>
    <w:rsid w:val="002C6298"/>
    <w:rsid w:val="002C629C"/>
    <w:rsid w:val="002C62EA"/>
    <w:rsid w:val="002C6347"/>
    <w:rsid w:val="002C63E8"/>
    <w:rsid w:val="002C65C8"/>
    <w:rsid w:val="002C678D"/>
    <w:rsid w:val="002C6794"/>
    <w:rsid w:val="002C68AE"/>
    <w:rsid w:val="002C690E"/>
    <w:rsid w:val="002C6ABF"/>
    <w:rsid w:val="002C6AF7"/>
    <w:rsid w:val="002C6B22"/>
    <w:rsid w:val="002C6B33"/>
    <w:rsid w:val="002C6B98"/>
    <w:rsid w:val="002C6CE4"/>
    <w:rsid w:val="002C727B"/>
    <w:rsid w:val="002C763B"/>
    <w:rsid w:val="002C76C5"/>
    <w:rsid w:val="002C76F3"/>
    <w:rsid w:val="002C779E"/>
    <w:rsid w:val="002C784B"/>
    <w:rsid w:val="002C7887"/>
    <w:rsid w:val="002C78F4"/>
    <w:rsid w:val="002C78F5"/>
    <w:rsid w:val="002C7CC6"/>
    <w:rsid w:val="002D02B0"/>
    <w:rsid w:val="002D05E9"/>
    <w:rsid w:val="002D065A"/>
    <w:rsid w:val="002D08D9"/>
    <w:rsid w:val="002D0D39"/>
    <w:rsid w:val="002D0D3E"/>
    <w:rsid w:val="002D0D89"/>
    <w:rsid w:val="002D0DDD"/>
    <w:rsid w:val="002D0E6C"/>
    <w:rsid w:val="002D0F9F"/>
    <w:rsid w:val="002D0FAA"/>
    <w:rsid w:val="002D136D"/>
    <w:rsid w:val="002D13CC"/>
    <w:rsid w:val="002D13CE"/>
    <w:rsid w:val="002D1457"/>
    <w:rsid w:val="002D1714"/>
    <w:rsid w:val="002D186C"/>
    <w:rsid w:val="002D1ACD"/>
    <w:rsid w:val="002D1E28"/>
    <w:rsid w:val="002D1EFB"/>
    <w:rsid w:val="002D1F16"/>
    <w:rsid w:val="002D1F29"/>
    <w:rsid w:val="002D212D"/>
    <w:rsid w:val="002D215D"/>
    <w:rsid w:val="002D2264"/>
    <w:rsid w:val="002D238B"/>
    <w:rsid w:val="002D23B4"/>
    <w:rsid w:val="002D25E8"/>
    <w:rsid w:val="002D28A9"/>
    <w:rsid w:val="002D291B"/>
    <w:rsid w:val="002D2956"/>
    <w:rsid w:val="002D2B53"/>
    <w:rsid w:val="002D2BA4"/>
    <w:rsid w:val="002D2C26"/>
    <w:rsid w:val="002D2C37"/>
    <w:rsid w:val="002D2DD2"/>
    <w:rsid w:val="002D2E05"/>
    <w:rsid w:val="002D2E21"/>
    <w:rsid w:val="002D2E82"/>
    <w:rsid w:val="002D2EA3"/>
    <w:rsid w:val="002D304B"/>
    <w:rsid w:val="002D3099"/>
    <w:rsid w:val="002D31F4"/>
    <w:rsid w:val="002D3857"/>
    <w:rsid w:val="002D3983"/>
    <w:rsid w:val="002D3CBF"/>
    <w:rsid w:val="002D413F"/>
    <w:rsid w:val="002D46F1"/>
    <w:rsid w:val="002D4782"/>
    <w:rsid w:val="002D4D91"/>
    <w:rsid w:val="002D4ECD"/>
    <w:rsid w:val="002D519D"/>
    <w:rsid w:val="002D526A"/>
    <w:rsid w:val="002D5331"/>
    <w:rsid w:val="002D5379"/>
    <w:rsid w:val="002D56B8"/>
    <w:rsid w:val="002D5829"/>
    <w:rsid w:val="002D5888"/>
    <w:rsid w:val="002D5A8E"/>
    <w:rsid w:val="002D5AA7"/>
    <w:rsid w:val="002D5ADA"/>
    <w:rsid w:val="002D5B83"/>
    <w:rsid w:val="002D5BEC"/>
    <w:rsid w:val="002D5CD4"/>
    <w:rsid w:val="002D5DF0"/>
    <w:rsid w:val="002D5EDE"/>
    <w:rsid w:val="002D5EE8"/>
    <w:rsid w:val="002D5F76"/>
    <w:rsid w:val="002D5FB1"/>
    <w:rsid w:val="002D601D"/>
    <w:rsid w:val="002D60FE"/>
    <w:rsid w:val="002D6253"/>
    <w:rsid w:val="002D62F9"/>
    <w:rsid w:val="002D631A"/>
    <w:rsid w:val="002D632F"/>
    <w:rsid w:val="002D64B5"/>
    <w:rsid w:val="002D6658"/>
    <w:rsid w:val="002D66E3"/>
    <w:rsid w:val="002D6744"/>
    <w:rsid w:val="002D684A"/>
    <w:rsid w:val="002D696A"/>
    <w:rsid w:val="002D69AE"/>
    <w:rsid w:val="002D6BBE"/>
    <w:rsid w:val="002D6BDC"/>
    <w:rsid w:val="002D6D8F"/>
    <w:rsid w:val="002D6EEE"/>
    <w:rsid w:val="002D6FF3"/>
    <w:rsid w:val="002D7147"/>
    <w:rsid w:val="002D72A1"/>
    <w:rsid w:val="002D72F1"/>
    <w:rsid w:val="002D74D1"/>
    <w:rsid w:val="002D760E"/>
    <w:rsid w:val="002D76B3"/>
    <w:rsid w:val="002D798E"/>
    <w:rsid w:val="002D79A0"/>
    <w:rsid w:val="002D79F4"/>
    <w:rsid w:val="002D7A20"/>
    <w:rsid w:val="002D7A48"/>
    <w:rsid w:val="002D7B93"/>
    <w:rsid w:val="002E00A3"/>
    <w:rsid w:val="002E02B7"/>
    <w:rsid w:val="002E02D5"/>
    <w:rsid w:val="002E031B"/>
    <w:rsid w:val="002E0379"/>
    <w:rsid w:val="002E053D"/>
    <w:rsid w:val="002E0981"/>
    <w:rsid w:val="002E0D8A"/>
    <w:rsid w:val="002E0D8C"/>
    <w:rsid w:val="002E0D97"/>
    <w:rsid w:val="002E0E70"/>
    <w:rsid w:val="002E0EDA"/>
    <w:rsid w:val="002E10F2"/>
    <w:rsid w:val="002E1340"/>
    <w:rsid w:val="002E1489"/>
    <w:rsid w:val="002E1B14"/>
    <w:rsid w:val="002E1C9E"/>
    <w:rsid w:val="002E1D26"/>
    <w:rsid w:val="002E1DA2"/>
    <w:rsid w:val="002E1E24"/>
    <w:rsid w:val="002E2061"/>
    <w:rsid w:val="002E20B5"/>
    <w:rsid w:val="002E23BD"/>
    <w:rsid w:val="002E2400"/>
    <w:rsid w:val="002E248F"/>
    <w:rsid w:val="002E24B4"/>
    <w:rsid w:val="002E257F"/>
    <w:rsid w:val="002E25CE"/>
    <w:rsid w:val="002E25F4"/>
    <w:rsid w:val="002E2670"/>
    <w:rsid w:val="002E2690"/>
    <w:rsid w:val="002E2823"/>
    <w:rsid w:val="002E2878"/>
    <w:rsid w:val="002E2B73"/>
    <w:rsid w:val="002E2B90"/>
    <w:rsid w:val="002E2BDD"/>
    <w:rsid w:val="002E2C2D"/>
    <w:rsid w:val="002E2C9F"/>
    <w:rsid w:val="002E2CB5"/>
    <w:rsid w:val="002E2DDD"/>
    <w:rsid w:val="002E2E9C"/>
    <w:rsid w:val="002E2F38"/>
    <w:rsid w:val="002E303E"/>
    <w:rsid w:val="002E30AD"/>
    <w:rsid w:val="002E317C"/>
    <w:rsid w:val="002E31EA"/>
    <w:rsid w:val="002E340F"/>
    <w:rsid w:val="002E34A7"/>
    <w:rsid w:val="002E3576"/>
    <w:rsid w:val="002E35FE"/>
    <w:rsid w:val="002E3725"/>
    <w:rsid w:val="002E37E5"/>
    <w:rsid w:val="002E3B65"/>
    <w:rsid w:val="002E3CCE"/>
    <w:rsid w:val="002E3D68"/>
    <w:rsid w:val="002E40E5"/>
    <w:rsid w:val="002E413E"/>
    <w:rsid w:val="002E4160"/>
    <w:rsid w:val="002E418B"/>
    <w:rsid w:val="002E4357"/>
    <w:rsid w:val="002E454C"/>
    <w:rsid w:val="002E46F2"/>
    <w:rsid w:val="002E4784"/>
    <w:rsid w:val="002E4837"/>
    <w:rsid w:val="002E489A"/>
    <w:rsid w:val="002E4979"/>
    <w:rsid w:val="002E49D9"/>
    <w:rsid w:val="002E4AF6"/>
    <w:rsid w:val="002E4B07"/>
    <w:rsid w:val="002E4B0C"/>
    <w:rsid w:val="002E4D7D"/>
    <w:rsid w:val="002E4DC1"/>
    <w:rsid w:val="002E4E5C"/>
    <w:rsid w:val="002E4FA3"/>
    <w:rsid w:val="002E4FD4"/>
    <w:rsid w:val="002E5024"/>
    <w:rsid w:val="002E5115"/>
    <w:rsid w:val="002E5335"/>
    <w:rsid w:val="002E5467"/>
    <w:rsid w:val="002E5478"/>
    <w:rsid w:val="002E547E"/>
    <w:rsid w:val="002E5529"/>
    <w:rsid w:val="002E589F"/>
    <w:rsid w:val="002E58A7"/>
    <w:rsid w:val="002E5900"/>
    <w:rsid w:val="002E5956"/>
    <w:rsid w:val="002E5A3C"/>
    <w:rsid w:val="002E5CD3"/>
    <w:rsid w:val="002E5D07"/>
    <w:rsid w:val="002E5DB7"/>
    <w:rsid w:val="002E5F1A"/>
    <w:rsid w:val="002E622B"/>
    <w:rsid w:val="002E62EA"/>
    <w:rsid w:val="002E6309"/>
    <w:rsid w:val="002E6443"/>
    <w:rsid w:val="002E675A"/>
    <w:rsid w:val="002E6905"/>
    <w:rsid w:val="002E6BA0"/>
    <w:rsid w:val="002E6FAA"/>
    <w:rsid w:val="002E73C6"/>
    <w:rsid w:val="002E7518"/>
    <w:rsid w:val="002E7521"/>
    <w:rsid w:val="002E7582"/>
    <w:rsid w:val="002E7623"/>
    <w:rsid w:val="002E7649"/>
    <w:rsid w:val="002E7694"/>
    <w:rsid w:val="002E7878"/>
    <w:rsid w:val="002E78E8"/>
    <w:rsid w:val="002E7935"/>
    <w:rsid w:val="002E7971"/>
    <w:rsid w:val="002E7B13"/>
    <w:rsid w:val="002E7CD9"/>
    <w:rsid w:val="002E7CF2"/>
    <w:rsid w:val="002E7D9F"/>
    <w:rsid w:val="002E7EF9"/>
    <w:rsid w:val="002F00CE"/>
    <w:rsid w:val="002F027D"/>
    <w:rsid w:val="002F042C"/>
    <w:rsid w:val="002F0637"/>
    <w:rsid w:val="002F0648"/>
    <w:rsid w:val="002F08CD"/>
    <w:rsid w:val="002F08DA"/>
    <w:rsid w:val="002F0A1C"/>
    <w:rsid w:val="002F0B3A"/>
    <w:rsid w:val="002F0F03"/>
    <w:rsid w:val="002F10A6"/>
    <w:rsid w:val="002F12ED"/>
    <w:rsid w:val="002F1308"/>
    <w:rsid w:val="002F142B"/>
    <w:rsid w:val="002F1471"/>
    <w:rsid w:val="002F162D"/>
    <w:rsid w:val="002F18FC"/>
    <w:rsid w:val="002F1B10"/>
    <w:rsid w:val="002F1B82"/>
    <w:rsid w:val="002F1F0D"/>
    <w:rsid w:val="002F1F8A"/>
    <w:rsid w:val="002F1F8F"/>
    <w:rsid w:val="002F1FDB"/>
    <w:rsid w:val="002F202D"/>
    <w:rsid w:val="002F2058"/>
    <w:rsid w:val="002F20B4"/>
    <w:rsid w:val="002F20D3"/>
    <w:rsid w:val="002F21D5"/>
    <w:rsid w:val="002F2224"/>
    <w:rsid w:val="002F23E1"/>
    <w:rsid w:val="002F240E"/>
    <w:rsid w:val="002F2541"/>
    <w:rsid w:val="002F2640"/>
    <w:rsid w:val="002F2684"/>
    <w:rsid w:val="002F26FB"/>
    <w:rsid w:val="002F279B"/>
    <w:rsid w:val="002F29EF"/>
    <w:rsid w:val="002F2AB0"/>
    <w:rsid w:val="002F2B77"/>
    <w:rsid w:val="002F2BE7"/>
    <w:rsid w:val="002F2CD2"/>
    <w:rsid w:val="002F2CDA"/>
    <w:rsid w:val="002F301E"/>
    <w:rsid w:val="002F30E5"/>
    <w:rsid w:val="002F334A"/>
    <w:rsid w:val="002F346C"/>
    <w:rsid w:val="002F34F5"/>
    <w:rsid w:val="002F353E"/>
    <w:rsid w:val="002F3641"/>
    <w:rsid w:val="002F373A"/>
    <w:rsid w:val="002F37F9"/>
    <w:rsid w:val="002F38EC"/>
    <w:rsid w:val="002F39CF"/>
    <w:rsid w:val="002F3BC5"/>
    <w:rsid w:val="002F3BDE"/>
    <w:rsid w:val="002F3D2C"/>
    <w:rsid w:val="002F3D65"/>
    <w:rsid w:val="002F3EBD"/>
    <w:rsid w:val="002F3EDC"/>
    <w:rsid w:val="002F406E"/>
    <w:rsid w:val="002F40DC"/>
    <w:rsid w:val="002F4145"/>
    <w:rsid w:val="002F4175"/>
    <w:rsid w:val="002F4289"/>
    <w:rsid w:val="002F42B1"/>
    <w:rsid w:val="002F42C4"/>
    <w:rsid w:val="002F435D"/>
    <w:rsid w:val="002F438B"/>
    <w:rsid w:val="002F4596"/>
    <w:rsid w:val="002F4714"/>
    <w:rsid w:val="002F48AE"/>
    <w:rsid w:val="002F4953"/>
    <w:rsid w:val="002F49D1"/>
    <w:rsid w:val="002F4AB0"/>
    <w:rsid w:val="002F4CB1"/>
    <w:rsid w:val="002F4CE6"/>
    <w:rsid w:val="002F4F66"/>
    <w:rsid w:val="002F4FA1"/>
    <w:rsid w:val="002F5394"/>
    <w:rsid w:val="002F53B1"/>
    <w:rsid w:val="002F546E"/>
    <w:rsid w:val="002F54A8"/>
    <w:rsid w:val="002F5531"/>
    <w:rsid w:val="002F55FA"/>
    <w:rsid w:val="002F56DD"/>
    <w:rsid w:val="002F581B"/>
    <w:rsid w:val="002F5929"/>
    <w:rsid w:val="002F597F"/>
    <w:rsid w:val="002F5B0E"/>
    <w:rsid w:val="002F5C11"/>
    <w:rsid w:val="002F5CB8"/>
    <w:rsid w:val="002F5CD6"/>
    <w:rsid w:val="002F5CFB"/>
    <w:rsid w:val="002F5DB8"/>
    <w:rsid w:val="002F5F7A"/>
    <w:rsid w:val="002F5FE8"/>
    <w:rsid w:val="002F666B"/>
    <w:rsid w:val="002F685C"/>
    <w:rsid w:val="002F6A82"/>
    <w:rsid w:val="002F6B94"/>
    <w:rsid w:val="002F6BF4"/>
    <w:rsid w:val="002F6C75"/>
    <w:rsid w:val="002F6CCF"/>
    <w:rsid w:val="002F6CFC"/>
    <w:rsid w:val="002F6E86"/>
    <w:rsid w:val="002F6FE4"/>
    <w:rsid w:val="002F7167"/>
    <w:rsid w:val="002F72E5"/>
    <w:rsid w:val="002F733F"/>
    <w:rsid w:val="002F7596"/>
    <w:rsid w:val="002F7690"/>
    <w:rsid w:val="002F7935"/>
    <w:rsid w:val="002F7A74"/>
    <w:rsid w:val="002F7BAA"/>
    <w:rsid w:val="002F7C26"/>
    <w:rsid w:val="002F7C44"/>
    <w:rsid w:val="002F7D09"/>
    <w:rsid w:val="002F7D14"/>
    <w:rsid w:val="002F7DCE"/>
    <w:rsid w:val="002F7E58"/>
    <w:rsid w:val="0030019D"/>
    <w:rsid w:val="003001CB"/>
    <w:rsid w:val="003006BC"/>
    <w:rsid w:val="00300705"/>
    <w:rsid w:val="00300770"/>
    <w:rsid w:val="003007C5"/>
    <w:rsid w:val="00300948"/>
    <w:rsid w:val="00300A38"/>
    <w:rsid w:val="00300A7F"/>
    <w:rsid w:val="00300A8F"/>
    <w:rsid w:val="00300B73"/>
    <w:rsid w:val="00300C0D"/>
    <w:rsid w:val="00300C44"/>
    <w:rsid w:val="00300DB2"/>
    <w:rsid w:val="00300DBC"/>
    <w:rsid w:val="00300F0E"/>
    <w:rsid w:val="00300FE6"/>
    <w:rsid w:val="00301221"/>
    <w:rsid w:val="0030122E"/>
    <w:rsid w:val="00301241"/>
    <w:rsid w:val="003013A7"/>
    <w:rsid w:val="0030148D"/>
    <w:rsid w:val="003014D3"/>
    <w:rsid w:val="00301525"/>
    <w:rsid w:val="0030176B"/>
    <w:rsid w:val="0030184A"/>
    <w:rsid w:val="00301944"/>
    <w:rsid w:val="00301AC2"/>
    <w:rsid w:val="00301AEB"/>
    <w:rsid w:val="00301B80"/>
    <w:rsid w:val="00301BBA"/>
    <w:rsid w:val="00301C4F"/>
    <w:rsid w:val="00301DCB"/>
    <w:rsid w:val="00301E83"/>
    <w:rsid w:val="0030207E"/>
    <w:rsid w:val="0030213A"/>
    <w:rsid w:val="00302195"/>
    <w:rsid w:val="00302253"/>
    <w:rsid w:val="003023ED"/>
    <w:rsid w:val="00302425"/>
    <w:rsid w:val="00302467"/>
    <w:rsid w:val="0030260B"/>
    <w:rsid w:val="0030263D"/>
    <w:rsid w:val="003026DE"/>
    <w:rsid w:val="003027BC"/>
    <w:rsid w:val="00302957"/>
    <w:rsid w:val="00302BFC"/>
    <w:rsid w:val="00302CE6"/>
    <w:rsid w:val="00302E83"/>
    <w:rsid w:val="00303365"/>
    <w:rsid w:val="0030342F"/>
    <w:rsid w:val="0030349A"/>
    <w:rsid w:val="003035BE"/>
    <w:rsid w:val="00303680"/>
    <w:rsid w:val="003038B0"/>
    <w:rsid w:val="00303984"/>
    <w:rsid w:val="00303B7C"/>
    <w:rsid w:val="00303BC5"/>
    <w:rsid w:val="00303BD4"/>
    <w:rsid w:val="00303BDB"/>
    <w:rsid w:val="00303D73"/>
    <w:rsid w:val="00303E6B"/>
    <w:rsid w:val="00303F42"/>
    <w:rsid w:val="00303FF8"/>
    <w:rsid w:val="0030408B"/>
    <w:rsid w:val="0030429F"/>
    <w:rsid w:val="00304300"/>
    <w:rsid w:val="003044CA"/>
    <w:rsid w:val="00304607"/>
    <w:rsid w:val="003046DA"/>
    <w:rsid w:val="0030484B"/>
    <w:rsid w:val="00304A85"/>
    <w:rsid w:val="00304A8B"/>
    <w:rsid w:val="00304AD8"/>
    <w:rsid w:val="00304CAD"/>
    <w:rsid w:val="00304D53"/>
    <w:rsid w:val="00304EDB"/>
    <w:rsid w:val="00305092"/>
    <w:rsid w:val="0030509D"/>
    <w:rsid w:val="00305129"/>
    <w:rsid w:val="003052C9"/>
    <w:rsid w:val="00305531"/>
    <w:rsid w:val="003055F5"/>
    <w:rsid w:val="00305611"/>
    <w:rsid w:val="0030577F"/>
    <w:rsid w:val="003058C7"/>
    <w:rsid w:val="003059C6"/>
    <w:rsid w:val="00305B4D"/>
    <w:rsid w:val="00305B50"/>
    <w:rsid w:val="00305BD6"/>
    <w:rsid w:val="00305C7D"/>
    <w:rsid w:val="00305ED1"/>
    <w:rsid w:val="00305EE7"/>
    <w:rsid w:val="003060E7"/>
    <w:rsid w:val="0030622C"/>
    <w:rsid w:val="003062EA"/>
    <w:rsid w:val="00306349"/>
    <w:rsid w:val="00306376"/>
    <w:rsid w:val="00306453"/>
    <w:rsid w:val="003064AF"/>
    <w:rsid w:val="003064D1"/>
    <w:rsid w:val="0030652D"/>
    <w:rsid w:val="00306909"/>
    <w:rsid w:val="003069DB"/>
    <w:rsid w:val="00306A88"/>
    <w:rsid w:val="00306B13"/>
    <w:rsid w:val="00306BA4"/>
    <w:rsid w:val="00306D7D"/>
    <w:rsid w:val="00306EAE"/>
    <w:rsid w:val="00306F95"/>
    <w:rsid w:val="0030714D"/>
    <w:rsid w:val="003071E7"/>
    <w:rsid w:val="00307268"/>
    <w:rsid w:val="0030726A"/>
    <w:rsid w:val="0030744B"/>
    <w:rsid w:val="003075A8"/>
    <w:rsid w:val="00307754"/>
    <w:rsid w:val="003078A6"/>
    <w:rsid w:val="00307A9E"/>
    <w:rsid w:val="00307B6C"/>
    <w:rsid w:val="00307C10"/>
    <w:rsid w:val="00307D95"/>
    <w:rsid w:val="00307D9E"/>
    <w:rsid w:val="00307F3C"/>
    <w:rsid w:val="0031001B"/>
    <w:rsid w:val="003100FF"/>
    <w:rsid w:val="0031012D"/>
    <w:rsid w:val="00310169"/>
    <w:rsid w:val="00310329"/>
    <w:rsid w:val="0031034C"/>
    <w:rsid w:val="00310429"/>
    <w:rsid w:val="0031057A"/>
    <w:rsid w:val="0031073B"/>
    <w:rsid w:val="00310852"/>
    <w:rsid w:val="00310947"/>
    <w:rsid w:val="0031095B"/>
    <w:rsid w:val="00310989"/>
    <w:rsid w:val="003109BA"/>
    <w:rsid w:val="003109E0"/>
    <w:rsid w:val="00310A77"/>
    <w:rsid w:val="00310AA1"/>
    <w:rsid w:val="00310B81"/>
    <w:rsid w:val="0031110D"/>
    <w:rsid w:val="0031122C"/>
    <w:rsid w:val="00311282"/>
    <w:rsid w:val="003112E7"/>
    <w:rsid w:val="00311364"/>
    <w:rsid w:val="00311501"/>
    <w:rsid w:val="0031157F"/>
    <w:rsid w:val="0031189C"/>
    <w:rsid w:val="0031197E"/>
    <w:rsid w:val="00311A32"/>
    <w:rsid w:val="00311BC7"/>
    <w:rsid w:val="00311C4F"/>
    <w:rsid w:val="00311DDF"/>
    <w:rsid w:val="00311F92"/>
    <w:rsid w:val="0031206F"/>
    <w:rsid w:val="003120BC"/>
    <w:rsid w:val="00312370"/>
    <w:rsid w:val="003123FB"/>
    <w:rsid w:val="00312570"/>
    <w:rsid w:val="00312808"/>
    <w:rsid w:val="00312B66"/>
    <w:rsid w:val="00312D2E"/>
    <w:rsid w:val="00312FA2"/>
    <w:rsid w:val="00313000"/>
    <w:rsid w:val="003130E0"/>
    <w:rsid w:val="003130E5"/>
    <w:rsid w:val="00313262"/>
    <w:rsid w:val="003132CA"/>
    <w:rsid w:val="00313388"/>
    <w:rsid w:val="003134ED"/>
    <w:rsid w:val="003135CF"/>
    <w:rsid w:val="00313742"/>
    <w:rsid w:val="00313811"/>
    <w:rsid w:val="00313AB8"/>
    <w:rsid w:val="00313B14"/>
    <w:rsid w:val="00313B98"/>
    <w:rsid w:val="00313CCE"/>
    <w:rsid w:val="00313DF0"/>
    <w:rsid w:val="00313E33"/>
    <w:rsid w:val="00314018"/>
    <w:rsid w:val="003140E2"/>
    <w:rsid w:val="0031412B"/>
    <w:rsid w:val="00314510"/>
    <w:rsid w:val="0031453F"/>
    <w:rsid w:val="00314547"/>
    <w:rsid w:val="003145B9"/>
    <w:rsid w:val="00314815"/>
    <w:rsid w:val="00314BB1"/>
    <w:rsid w:val="00314BFE"/>
    <w:rsid w:val="00314C22"/>
    <w:rsid w:val="00314C67"/>
    <w:rsid w:val="00314D43"/>
    <w:rsid w:val="00315230"/>
    <w:rsid w:val="00315402"/>
    <w:rsid w:val="0031541C"/>
    <w:rsid w:val="00315509"/>
    <w:rsid w:val="00315611"/>
    <w:rsid w:val="003156B3"/>
    <w:rsid w:val="00315740"/>
    <w:rsid w:val="00315751"/>
    <w:rsid w:val="0031576F"/>
    <w:rsid w:val="003158AA"/>
    <w:rsid w:val="0031590C"/>
    <w:rsid w:val="00315967"/>
    <w:rsid w:val="00315B6C"/>
    <w:rsid w:val="00315C4E"/>
    <w:rsid w:val="00315D46"/>
    <w:rsid w:val="00315F32"/>
    <w:rsid w:val="00316081"/>
    <w:rsid w:val="003160C6"/>
    <w:rsid w:val="003161A8"/>
    <w:rsid w:val="00316470"/>
    <w:rsid w:val="003165AD"/>
    <w:rsid w:val="00316624"/>
    <w:rsid w:val="00316673"/>
    <w:rsid w:val="003168AB"/>
    <w:rsid w:val="00316A13"/>
    <w:rsid w:val="00316A23"/>
    <w:rsid w:val="00316A3C"/>
    <w:rsid w:val="00316EE0"/>
    <w:rsid w:val="00316FF6"/>
    <w:rsid w:val="0031716D"/>
    <w:rsid w:val="003171DD"/>
    <w:rsid w:val="0031726B"/>
    <w:rsid w:val="00317285"/>
    <w:rsid w:val="003172C6"/>
    <w:rsid w:val="003172C8"/>
    <w:rsid w:val="00317470"/>
    <w:rsid w:val="00317475"/>
    <w:rsid w:val="003175B7"/>
    <w:rsid w:val="003176BD"/>
    <w:rsid w:val="003176E0"/>
    <w:rsid w:val="00317739"/>
    <w:rsid w:val="00317799"/>
    <w:rsid w:val="00317852"/>
    <w:rsid w:val="0031789E"/>
    <w:rsid w:val="003178C0"/>
    <w:rsid w:val="00317A8D"/>
    <w:rsid w:val="00317AFA"/>
    <w:rsid w:val="00317BED"/>
    <w:rsid w:val="00317CF8"/>
    <w:rsid w:val="00317D15"/>
    <w:rsid w:val="00317DBA"/>
    <w:rsid w:val="00317EAD"/>
    <w:rsid w:val="00317F00"/>
    <w:rsid w:val="00317F98"/>
    <w:rsid w:val="00317FBE"/>
    <w:rsid w:val="00317FF7"/>
    <w:rsid w:val="003200CC"/>
    <w:rsid w:val="003200DE"/>
    <w:rsid w:val="003201AE"/>
    <w:rsid w:val="00320470"/>
    <w:rsid w:val="003205CB"/>
    <w:rsid w:val="00320610"/>
    <w:rsid w:val="00320638"/>
    <w:rsid w:val="003206A6"/>
    <w:rsid w:val="00320965"/>
    <w:rsid w:val="00320A76"/>
    <w:rsid w:val="00320D86"/>
    <w:rsid w:val="00320DC6"/>
    <w:rsid w:val="00321183"/>
    <w:rsid w:val="0032127E"/>
    <w:rsid w:val="003212CE"/>
    <w:rsid w:val="00321312"/>
    <w:rsid w:val="0032139C"/>
    <w:rsid w:val="00321413"/>
    <w:rsid w:val="00321554"/>
    <w:rsid w:val="0032156B"/>
    <w:rsid w:val="003215D8"/>
    <w:rsid w:val="00321664"/>
    <w:rsid w:val="00321671"/>
    <w:rsid w:val="003216A8"/>
    <w:rsid w:val="003218E8"/>
    <w:rsid w:val="00321A55"/>
    <w:rsid w:val="00321B21"/>
    <w:rsid w:val="00321DF2"/>
    <w:rsid w:val="003220D3"/>
    <w:rsid w:val="003221C3"/>
    <w:rsid w:val="003222C3"/>
    <w:rsid w:val="003222D0"/>
    <w:rsid w:val="0032235D"/>
    <w:rsid w:val="003223FC"/>
    <w:rsid w:val="0032258C"/>
    <w:rsid w:val="00322919"/>
    <w:rsid w:val="00322A14"/>
    <w:rsid w:val="00322B6A"/>
    <w:rsid w:val="00322C55"/>
    <w:rsid w:val="00322CC9"/>
    <w:rsid w:val="00322CF3"/>
    <w:rsid w:val="00322D21"/>
    <w:rsid w:val="00322DCB"/>
    <w:rsid w:val="00322DFE"/>
    <w:rsid w:val="00322E4B"/>
    <w:rsid w:val="00323030"/>
    <w:rsid w:val="003230BE"/>
    <w:rsid w:val="003230D4"/>
    <w:rsid w:val="003230ED"/>
    <w:rsid w:val="0032346B"/>
    <w:rsid w:val="00323510"/>
    <w:rsid w:val="003235DE"/>
    <w:rsid w:val="00323646"/>
    <w:rsid w:val="003236D0"/>
    <w:rsid w:val="003239B4"/>
    <w:rsid w:val="00323B6D"/>
    <w:rsid w:val="00323D1D"/>
    <w:rsid w:val="00323D35"/>
    <w:rsid w:val="0032405D"/>
    <w:rsid w:val="0032427D"/>
    <w:rsid w:val="0032434E"/>
    <w:rsid w:val="0032455B"/>
    <w:rsid w:val="003245B1"/>
    <w:rsid w:val="003247DE"/>
    <w:rsid w:val="003247EC"/>
    <w:rsid w:val="003247F7"/>
    <w:rsid w:val="003247F8"/>
    <w:rsid w:val="003248E7"/>
    <w:rsid w:val="00324A77"/>
    <w:rsid w:val="00324C7E"/>
    <w:rsid w:val="00324D7E"/>
    <w:rsid w:val="00324DD5"/>
    <w:rsid w:val="00324E2D"/>
    <w:rsid w:val="00324E6B"/>
    <w:rsid w:val="00324EC4"/>
    <w:rsid w:val="003250AA"/>
    <w:rsid w:val="00325283"/>
    <w:rsid w:val="00325320"/>
    <w:rsid w:val="00325432"/>
    <w:rsid w:val="003254C8"/>
    <w:rsid w:val="003254D3"/>
    <w:rsid w:val="003254EC"/>
    <w:rsid w:val="003254F1"/>
    <w:rsid w:val="00325587"/>
    <w:rsid w:val="0032563E"/>
    <w:rsid w:val="00325820"/>
    <w:rsid w:val="00325A13"/>
    <w:rsid w:val="00325DC1"/>
    <w:rsid w:val="00325F59"/>
    <w:rsid w:val="00325F72"/>
    <w:rsid w:val="00326074"/>
    <w:rsid w:val="00326176"/>
    <w:rsid w:val="00326235"/>
    <w:rsid w:val="00326703"/>
    <w:rsid w:val="00326723"/>
    <w:rsid w:val="003269FE"/>
    <w:rsid w:val="00326A00"/>
    <w:rsid w:val="00326B7F"/>
    <w:rsid w:val="00326BE2"/>
    <w:rsid w:val="00326C7C"/>
    <w:rsid w:val="00326CA8"/>
    <w:rsid w:val="00326FC2"/>
    <w:rsid w:val="00326FF7"/>
    <w:rsid w:val="00327071"/>
    <w:rsid w:val="00327227"/>
    <w:rsid w:val="003272AF"/>
    <w:rsid w:val="0032735C"/>
    <w:rsid w:val="00327402"/>
    <w:rsid w:val="00327450"/>
    <w:rsid w:val="00327510"/>
    <w:rsid w:val="00327569"/>
    <w:rsid w:val="003276DD"/>
    <w:rsid w:val="003277A0"/>
    <w:rsid w:val="003277EA"/>
    <w:rsid w:val="00327A64"/>
    <w:rsid w:val="00327AF9"/>
    <w:rsid w:val="00327DF3"/>
    <w:rsid w:val="00327FB2"/>
    <w:rsid w:val="00330586"/>
    <w:rsid w:val="003305B3"/>
    <w:rsid w:val="00330668"/>
    <w:rsid w:val="0033069B"/>
    <w:rsid w:val="00330A7A"/>
    <w:rsid w:val="00331017"/>
    <w:rsid w:val="00331056"/>
    <w:rsid w:val="00331095"/>
    <w:rsid w:val="003311A9"/>
    <w:rsid w:val="00331258"/>
    <w:rsid w:val="00331281"/>
    <w:rsid w:val="003312E3"/>
    <w:rsid w:val="00331405"/>
    <w:rsid w:val="003315AD"/>
    <w:rsid w:val="003317C2"/>
    <w:rsid w:val="00331924"/>
    <w:rsid w:val="003319A0"/>
    <w:rsid w:val="00331BFF"/>
    <w:rsid w:val="00331E9A"/>
    <w:rsid w:val="00331EDF"/>
    <w:rsid w:val="00331F86"/>
    <w:rsid w:val="0033203C"/>
    <w:rsid w:val="003320D9"/>
    <w:rsid w:val="00332249"/>
    <w:rsid w:val="00332344"/>
    <w:rsid w:val="0033240A"/>
    <w:rsid w:val="003324D5"/>
    <w:rsid w:val="003325FD"/>
    <w:rsid w:val="00332623"/>
    <w:rsid w:val="00332832"/>
    <w:rsid w:val="0033283B"/>
    <w:rsid w:val="00332906"/>
    <w:rsid w:val="00332927"/>
    <w:rsid w:val="003329E5"/>
    <w:rsid w:val="00332A56"/>
    <w:rsid w:val="00332C8F"/>
    <w:rsid w:val="00332D6A"/>
    <w:rsid w:val="00332EA0"/>
    <w:rsid w:val="00332FC5"/>
    <w:rsid w:val="00333309"/>
    <w:rsid w:val="0033345B"/>
    <w:rsid w:val="00333635"/>
    <w:rsid w:val="00333669"/>
    <w:rsid w:val="003337BA"/>
    <w:rsid w:val="003338BE"/>
    <w:rsid w:val="00333979"/>
    <w:rsid w:val="00333B30"/>
    <w:rsid w:val="00333B7B"/>
    <w:rsid w:val="00333C69"/>
    <w:rsid w:val="00333D4A"/>
    <w:rsid w:val="00333DE9"/>
    <w:rsid w:val="00333E2B"/>
    <w:rsid w:val="00333E5A"/>
    <w:rsid w:val="00334001"/>
    <w:rsid w:val="00334068"/>
    <w:rsid w:val="00334099"/>
    <w:rsid w:val="003340E7"/>
    <w:rsid w:val="00334242"/>
    <w:rsid w:val="0033425A"/>
    <w:rsid w:val="00334265"/>
    <w:rsid w:val="003342E8"/>
    <w:rsid w:val="003346B7"/>
    <w:rsid w:val="00334718"/>
    <w:rsid w:val="00334861"/>
    <w:rsid w:val="00334977"/>
    <w:rsid w:val="003349B8"/>
    <w:rsid w:val="003349F2"/>
    <w:rsid w:val="00334B5D"/>
    <w:rsid w:val="00334C81"/>
    <w:rsid w:val="00334ED3"/>
    <w:rsid w:val="00335154"/>
    <w:rsid w:val="0033526E"/>
    <w:rsid w:val="00335343"/>
    <w:rsid w:val="00335B0A"/>
    <w:rsid w:val="00335B76"/>
    <w:rsid w:val="00335D3E"/>
    <w:rsid w:val="00335ED6"/>
    <w:rsid w:val="00335EF9"/>
    <w:rsid w:val="00335F2D"/>
    <w:rsid w:val="0033612F"/>
    <w:rsid w:val="003361D1"/>
    <w:rsid w:val="00336258"/>
    <w:rsid w:val="00336335"/>
    <w:rsid w:val="0033652D"/>
    <w:rsid w:val="00336653"/>
    <w:rsid w:val="00336839"/>
    <w:rsid w:val="00336A26"/>
    <w:rsid w:val="00336A80"/>
    <w:rsid w:val="00336E75"/>
    <w:rsid w:val="00336E94"/>
    <w:rsid w:val="00336FAA"/>
    <w:rsid w:val="003373C5"/>
    <w:rsid w:val="003375BF"/>
    <w:rsid w:val="00337767"/>
    <w:rsid w:val="003378F0"/>
    <w:rsid w:val="0033793D"/>
    <w:rsid w:val="00337A7A"/>
    <w:rsid w:val="00337B18"/>
    <w:rsid w:val="00337ED1"/>
    <w:rsid w:val="00337EEC"/>
    <w:rsid w:val="00337F7C"/>
    <w:rsid w:val="00340038"/>
    <w:rsid w:val="0034043C"/>
    <w:rsid w:val="003404B6"/>
    <w:rsid w:val="003406B9"/>
    <w:rsid w:val="003407E2"/>
    <w:rsid w:val="00340860"/>
    <w:rsid w:val="003408CE"/>
    <w:rsid w:val="0034096B"/>
    <w:rsid w:val="003409EA"/>
    <w:rsid w:val="00340C8D"/>
    <w:rsid w:val="00340E42"/>
    <w:rsid w:val="00340EBF"/>
    <w:rsid w:val="00340ED2"/>
    <w:rsid w:val="00341109"/>
    <w:rsid w:val="00341110"/>
    <w:rsid w:val="003411AB"/>
    <w:rsid w:val="0034126A"/>
    <w:rsid w:val="003412AE"/>
    <w:rsid w:val="003412EE"/>
    <w:rsid w:val="003414C7"/>
    <w:rsid w:val="003415AA"/>
    <w:rsid w:val="003417FE"/>
    <w:rsid w:val="00341819"/>
    <w:rsid w:val="00341DAA"/>
    <w:rsid w:val="00341DE6"/>
    <w:rsid w:val="00341F3E"/>
    <w:rsid w:val="0034212A"/>
    <w:rsid w:val="003421C0"/>
    <w:rsid w:val="00342279"/>
    <w:rsid w:val="003423BE"/>
    <w:rsid w:val="00342588"/>
    <w:rsid w:val="003427AF"/>
    <w:rsid w:val="0034288F"/>
    <w:rsid w:val="00342A2C"/>
    <w:rsid w:val="00342A4D"/>
    <w:rsid w:val="00342A8F"/>
    <w:rsid w:val="00342BD4"/>
    <w:rsid w:val="00342C20"/>
    <w:rsid w:val="00342D3E"/>
    <w:rsid w:val="00342D4C"/>
    <w:rsid w:val="00342E3D"/>
    <w:rsid w:val="00342F7B"/>
    <w:rsid w:val="00342FD7"/>
    <w:rsid w:val="0034306C"/>
    <w:rsid w:val="00343166"/>
    <w:rsid w:val="003432A4"/>
    <w:rsid w:val="00343663"/>
    <w:rsid w:val="00343752"/>
    <w:rsid w:val="003437E6"/>
    <w:rsid w:val="00343856"/>
    <w:rsid w:val="003439DA"/>
    <w:rsid w:val="00343A2E"/>
    <w:rsid w:val="00343CD9"/>
    <w:rsid w:val="00343D57"/>
    <w:rsid w:val="00343ED2"/>
    <w:rsid w:val="00343F64"/>
    <w:rsid w:val="00343FBC"/>
    <w:rsid w:val="0034406A"/>
    <w:rsid w:val="003441F0"/>
    <w:rsid w:val="003442D7"/>
    <w:rsid w:val="0034440A"/>
    <w:rsid w:val="0034442A"/>
    <w:rsid w:val="0034443D"/>
    <w:rsid w:val="0034446F"/>
    <w:rsid w:val="003445B8"/>
    <w:rsid w:val="00344681"/>
    <w:rsid w:val="0034474D"/>
    <w:rsid w:val="00344759"/>
    <w:rsid w:val="00344791"/>
    <w:rsid w:val="0034481A"/>
    <w:rsid w:val="0034489B"/>
    <w:rsid w:val="003449E5"/>
    <w:rsid w:val="00344AC9"/>
    <w:rsid w:val="00344AF5"/>
    <w:rsid w:val="00344B45"/>
    <w:rsid w:val="00344B55"/>
    <w:rsid w:val="00344B79"/>
    <w:rsid w:val="00344CA5"/>
    <w:rsid w:val="00344D90"/>
    <w:rsid w:val="003450FE"/>
    <w:rsid w:val="0034519D"/>
    <w:rsid w:val="003453E1"/>
    <w:rsid w:val="00345457"/>
    <w:rsid w:val="00345555"/>
    <w:rsid w:val="00345587"/>
    <w:rsid w:val="003455B2"/>
    <w:rsid w:val="003455ED"/>
    <w:rsid w:val="00345685"/>
    <w:rsid w:val="003457FB"/>
    <w:rsid w:val="0034585C"/>
    <w:rsid w:val="0034587B"/>
    <w:rsid w:val="003458CE"/>
    <w:rsid w:val="00345B22"/>
    <w:rsid w:val="00345B56"/>
    <w:rsid w:val="00345D3D"/>
    <w:rsid w:val="00345E92"/>
    <w:rsid w:val="003461C6"/>
    <w:rsid w:val="003463B6"/>
    <w:rsid w:val="003463DC"/>
    <w:rsid w:val="003465B2"/>
    <w:rsid w:val="0034687E"/>
    <w:rsid w:val="003469F7"/>
    <w:rsid w:val="003469FD"/>
    <w:rsid w:val="00346AA6"/>
    <w:rsid w:val="00346C3B"/>
    <w:rsid w:val="00346C8D"/>
    <w:rsid w:val="00346C98"/>
    <w:rsid w:val="00346E49"/>
    <w:rsid w:val="0034720E"/>
    <w:rsid w:val="0034734A"/>
    <w:rsid w:val="003473B5"/>
    <w:rsid w:val="003474A1"/>
    <w:rsid w:val="00347547"/>
    <w:rsid w:val="0034766B"/>
    <w:rsid w:val="003477D4"/>
    <w:rsid w:val="00347A2B"/>
    <w:rsid w:val="00347D8B"/>
    <w:rsid w:val="00347E3E"/>
    <w:rsid w:val="00347FDB"/>
    <w:rsid w:val="00350040"/>
    <w:rsid w:val="003501F2"/>
    <w:rsid w:val="003502F4"/>
    <w:rsid w:val="00350339"/>
    <w:rsid w:val="0035036D"/>
    <w:rsid w:val="00350782"/>
    <w:rsid w:val="003507FB"/>
    <w:rsid w:val="00350985"/>
    <w:rsid w:val="00350A1B"/>
    <w:rsid w:val="00350BB0"/>
    <w:rsid w:val="00350BCE"/>
    <w:rsid w:val="00350C60"/>
    <w:rsid w:val="00350E07"/>
    <w:rsid w:val="00350E17"/>
    <w:rsid w:val="00350E3E"/>
    <w:rsid w:val="00350E63"/>
    <w:rsid w:val="00351086"/>
    <w:rsid w:val="003513F5"/>
    <w:rsid w:val="00351471"/>
    <w:rsid w:val="0035155C"/>
    <w:rsid w:val="00351655"/>
    <w:rsid w:val="00351AEF"/>
    <w:rsid w:val="00351BC2"/>
    <w:rsid w:val="00351BE5"/>
    <w:rsid w:val="00351D02"/>
    <w:rsid w:val="00351E9C"/>
    <w:rsid w:val="00351EA6"/>
    <w:rsid w:val="00351FF3"/>
    <w:rsid w:val="00352320"/>
    <w:rsid w:val="00352400"/>
    <w:rsid w:val="00352772"/>
    <w:rsid w:val="00352983"/>
    <w:rsid w:val="003529B0"/>
    <w:rsid w:val="00352A16"/>
    <w:rsid w:val="00352A44"/>
    <w:rsid w:val="00352B56"/>
    <w:rsid w:val="00352C24"/>
    <w:rsid w:val="00352DD4"/>
    <w:rsid w:val="00352DD8"/>
    <w:rsid w:val="00352F09"/>
    <w:rsid w:val="00352F8E"/>
    <w:rsid w:val="00352FCE"/>
    <w:rsid w:val="00353089"/>
    <w:rsid w:val="00353195"/>
    <w:rsid w:val="003531FE"/>
    <w:rsid w:val="00353222"/>
    <w:rsid w:val="00353240"/>
    <w:rsid w:val="003533EA"/>
    <w:rsid w:val="00353639"/>
    <w:rsid w:val="00353644"/>
    <w:rsid w:val="00353683"/>
    <w:rsid w:val="003536C2"/>
    <w:rsid w:val="00353703"/>
    <w:rsid w:val="0035370E"/>
    <w:rsid w:val="00353A1B"/>
    <w:rsid w:val="00353C1C"/>
    <w:rsid w:val="00353C6E"/>
    <w:rsid w:val="00353DA1"/>
    <w:rsid w:val="00353E5D"/>
    <w:rsid w:val="00353E9A"/>
    <w:rsid w:val="003540C4"/>
    <w:rsid w:val="00354138"/>
    <w:rsid w:val="003541C2"/>
    <w:rsid w:val="003541FD"/>
    <w:rsid w:val="003542A6"/>
    <w:rsid w:val="003543EF"/>
    <w:rsid w:val="0035449E"/>
    <w:rsid w:val="003545A3"/>
    <w:rsid w:val="0035477C"/>
    <w:rsid w:val="003548AC"/>
    <w:rsid w:val="003548BD"/>
    <w:rsid w:val="003548DE"/>
    <w:rsid w:val="003549BC"/>
    <w:rsid w:val="003549F9"/>
    <w:rsid w:val="003549FC"/>
    <w:rsid w:val="00354A11"/>
    <w:rsid w:val="00354A2E"/>
    <w:rsid w:val="00354B9A"/>
    <w:rsid w:val="00354C0B"/>
    <w:rsid w:val="00354EA8"/>
    <w:rsid w:val="00354FE0"/>
    <w:rsid w:val="0035524F"/>
    <w:rsid w:val="00355346"/>
    <w:rsid w:val="0035536D"/>
    <w:rsid w:val="00355419"/>
    <w:rsid w:val="0035556D"/>
    <w:rsid w:val="0035564F"/>
    <w:rsid w:val="003557E9"/>
    <w:rsid w:val="00355813"/>
    <w:rsid w:val="00355869"/>
    <w:rsid w:val="003558E9"/>
    <w:rsid w:val="00355B6A"/>
    <w:rsid w:val="00355EAB"/>
    <w:rsid w:val="00355EF8"/>
    <w:rsid w:val="00355F48"/>
    <w:rsid w:val="00355F9A"/>
    <w:rsid w:val="00356405"/>
    <w:rsid w:val="00356410"/>
    <w:rsid w:val="003566A0"/>
    <w:rsid w:val="003566DF"/>
    <w:rsid w:val="0035672B"/>
    <w:rsid w:val="00356775"/>
    <w:rsid w:val="00356854"/>
    <w:rsid w:val="003568C8"/>
    <w:rsid w:val="003568F2"/>
    <w:rsid w:val="00356B31"/>
    <w:rsid w:val="00356C12"/>
    <w:rsid w:val="00356D32"/>
    <w:rsid w:val="00356D3B"/>
    <w:rsid w:val="00356FB0"/>
    <w:rsid w:val="00357005"/>
    <w:rsid w:val="00357013"/>
    <w:rsid w:val="00357112"/>
    <w:rsid w:val="003572DB"/>
    <w:rsid w:val="00357528"/>
    <w:rsid w:val="0035762B"/>
    <w:rsid w:val="00357840"/>
    <w:rsid w:val="00357846"/>
    <w:rsid w:val="00357AC5"/>
    <w:rsid w:val="00357ACD"/>
    <w:rsid w:val="00357D0A"/>
    <w:rsid w:val="00360021"/>
    <w:rsid w:val="003600F5"/>
    <w:rsid w:val="00360228"/>
    <w:rsid w:val="003602F6"/>
    <w:rsid w:val="0036033C"/>
    <w:rsid w:val="003606C6"/>
    <w:rsid w:val="00360736"/>
    <w:rsid w:val="0036077A"/>
    <w:rsid w:val="003608AE"/>
    <w:rsid w:val="0036091C"/>
    <w:rsid w:val="0036098F"/>
    <w:rsid w:val="003609E8"/>
    <w:rsid w:val="00360CFD"/>
    <w:rsid w:val="00360DF1"/>
    <w:rsid w:val="00360FAC"/>
    <w:rsid w:val="0036108A"/>
    <w:rsid w:val="00361162"/>
    <w:rsid w:val="0036119F"/>
    <w:rsid w:val="003614C9"/>
    <w:rsid w:val="00361574"/>
    <w:rsid w:val="003615AE"/>
    <w:rsid w:val="003615BE"/>
    <w:rsid w:val="003616B3"/>
    <w:rsid w:val="00361746"/>
    <w:rsid w:val="003618DC"/>
    <w:rsid w:val="00361D91"/>
    <w:rsid w:val="00361DA7"/>
    <w:rsid w:val="00361EEA"/>
    <w:rsid w:val="00362020"/>
    <w:rsid w:val="00362141"/>
    <w:rsid w:val="00362214"/>
    <w:rsid w:val="00362469"/>
    <w:rsid w:val="00362590"/>
    <w:rsid w:val="00362634"/>
    <w:rsid w:val="00362B52"/>
    <w:rsid w:val="00362BA1"/>
    <w:rsid w:val="00362C48"/>
    <w:rsid w:val="00362C4F"/>
    <w:rsid w:val="00362E3F"/>
    <w:rsid w:val="00362FD4"/>
    <w:rsid w:val="003630D2"/>
    <w:rsid w:val="0036310D"/>
    <w:rsid w:val="003632BC"/>
    <w:rsid w:val="003634D0"/>
    <w:rsid w:val="003636BD"/>
    <w:rsid w:val="0036388E"/>
    <w:rsid w:val="00363898"/>
    <w:rsid w:val="00363BDE"/>
    <w:rsid w:val="00363F43"/>
    <w:rsid w:val="00364008"/>
    <w:rsid w:val="003641F0"/>
    <w:rsid w:val="00364294"/>
    <w:rsid w:val="00364342"/>
    <w:rsid w:val="00364380"/>
    <w:rsid w:val="003643D7"/>
    <w:rsid w:val="00364750"/>
    <w:rsid w:val="003649C5"/>
    <w:rsid w:val="00364A10"/>
    <w:rsid w:val="00364BA1"/>
    <w:rsid w:val="00364BC3"/>
    <w:rsid w:val="00364BE8"/>
    <w:rsid w:val="00364E30"/>
    <w:rsid w:val="00364EA4"/>
    <w:rsid w:val="00364EE4"/>
    <w:rsid w:val="00364F2E"/>
    <w:rsid w:val="00364FAB"/>
    <w:rsid w:val="0036521B"/>
    <w:rsid w:val="003656C8"/>
    <w:rsid w:val="0036579B"/>
    <w:rsid w:val="00365831"/>
    <w:rsid w:val="00365870"/>
    <w:rsid w:val="00365954"/>
    <w:rsid w:val="00365C4E"/>
    <w:rsid w:val="00365CD7"/>
    <w:rsid w:val="00365D68"/>
    <w:rsid w:val="00365D7C"/>
    <w:rsid w:val="00366213"/>
    <w:rsid w:val="00366336"/>
    <w:rsid w:val="003663DE"/>
    <w:rsid w:val="00366405"/>
    <w:rsid w:val="0036644C"/>
    <w:rsid w:val="003664AE"/>
    <w:rsid w:val="00366538"/>
    <w:rsid w:val="003665DD"/>
    <w:rsid w:val="0036661F"/>
    <w:rsid w:val="00366671"/>
    <w:rsid w:val="003667AB"/>
    <w:rsid w:val="003667D8"/>
    <w:rsid w:val="0036682E"/>
    <w:rsid w:val="00366868"/>
    <w:rsid w:val="00366956"/>
    <w:rsid w:val="00366AAD"/>
    <w:rsid w:val="00366B3D"/>
    <w:rsid w:val="00366B60"/>
    <w:rsid w:val="00366D18"/>
    <w:rsid w:val="00366D1B"/>
    <w:rsid w:val="00366FAC"/>
    <w:rsid w:val="00366FD2"/>
    <w:rsid w:val="00367153"/>
    <w:rsid w:val="003671E7"/>
    <w:rsid w:val="0036723A"/>
    <w:rsid w:val="00367267"/>
    <w:rsid w:val="00367456"/>
    <w:rsid w:val="003674B1"/>
    <w:rsid w:val="00367591"/>
    <w:rsid w:val="0036760A"/>
    <w:rsid w:val="00367680"/>
    <w:rsid w:val="0036772F"/>
    <w:rsid w:val="00367886"/>
    <w:rsid w:val="00367907"/>
    <w:rsid w:val="003679A1"/>
    <w:rsid w:val="003679CB"/>
    <w:rsid w:val="00367C33"/>
    <w:rsid w:val="00367CC2"/>
    <w:rsid w:val="00367D32"/>
    <w:rsid w:val="00367F0F"/>
    <w:rsid w:val="00367FB5"/>
    <w:rsid w:val="00370120"/>
    <w:rsid w:val="003702FD"/>
    <w:rsid w:val="00370402"/>
    <w:rsid w:val="00370492"/>
    <w:rsid w:val="003705FA"/>
    <w:rsid w:val="00370670"/>
    <w:rsid w:val="003707CD"/>
    <w:rsid w:val="00370882"/>
    <w:rsid w:val="00370A09"/>
    <w:rsid w:val="00370CA3"/>
    <w:rsid w:val="00370CAC"/>
    <w:rsid w:val="00370D2D"/>
    <w:rsid w:val="00370E3D"/>
    <w:rsid w:val="00370F13"/>
    <w:rsid w:val="00370F67"/>
    <w:rsid w:val="00371123"/>
    <w:rsid w:val="003711F7"/>
    <w:rsid w:val="00371256"/>
    <w:rsid w:val="003713B6"/>
    <w:rsid w:val="0037146F"/>
    <w:rsid w:val="00371551"/>
    <w:rsid w:val="00371561"/>
    <w:rsid w:val="003717AB"/>
    <w:rsid w:val="00371903"/>
    <w:rsid w:val="00371A16"/>
    <w:rsid w:val="00371B01"/>
    <w:rsid w:val="00371D1A"/>
    <w:rsid w:val="00371D65"/>
    <w:rsid w:val="00371DB7"/>
    <w:rsid w:val="00371E30"/>
    <w:rsid w:val="00371EDD"/>
    <w:rsid w:val="00372151"/>
    <w:rsid w:val="003721B9"/>
    <w:rsid w:val="00372300"/>
    <w:rsid w:val="0037245D"/>
    <w:rsid w:val="0037245F"/>
    <w:rsid w:val="00372481"/>
    <w:rsid w:val="0037274F"/>
    <w:rsid w:val="00372883"/>
    <w:rsid w:val="003729D5"/>
    <w:rsid w:val="00372B0B"/>
    <w:rsid w:val="00372C8B"/>
    <w:rsid w:val="00372DBD"/>
    <w:rsid w:val="00372EA8"/>
    <w:rsid w:val="00373036"/>
    <w:rsid w:val="00373179"/>
    <w:rsid w:val="00373187"/>
    <w:rsid w:val="00373194"/>
    <w:rsid w:val="003731C5"/>
    <w:rsid w:val="003732CF"/>
    <w:rsid w:val="00373477"/>
    <w:rsid w:val="003734E5"/>
    <w:rsid w:val="00373661"/>
    <w:rsid w:val="00373908"/>
    <w:rsid w:val="0037399A"/>
    <w:rsid w:val="00373A2E"/>
    <w:rsid w:val="00373A6C"/>
    <w:rsid w:val="00373BDC"/>
    <w:rsid w:val="00373E85"/>
    <w:rsid w:val="00373FB8"/>
    <w:rsid w:val="00374406"/>
    <w:rsid w:val="003745A6"/>
    <w:rsid w:val="00374664"/>
    <w:rsid w:val="0037469B"/>
    <w:rsid w:val="00374707"/>
    <w:rsid w:val="0037476D"/>
    <w:rsid w:val="003747BC"/>
    <w:rsid w:val="003748AC"/>
    <w:rsid w:val="00374A85"/>
    <w:rsid w:val="00374B27"/>
    <w:rsid w:val="00374C10"/>
    <w:rsid w:val="00374DCB"/>
    <w:rsid w:val="00374EC1"/>
    <w:rsid w:val="00374EE9"/>
    <w:rsid w:val="00374F11"/>
    <w:rsid w:val="00374F23"/>
    <w:rsid w:val="00374F5E"/>
    <w:rsid w:val="00375118"/>
    <w:rsid w:val="00375210"/>
    <w:rsid w:val="003757D6"/>
    <w:rsid w:val="00375827"/>
    <w:rsid w:val="003759B6"/>
    <w:rsid w:val="00375B21"/>
    <w:rsid w:val="00375C90"/>
    <w:rsid w:val="00375CCC"/>
    <w:rsid w:val="00375CDD"/>
    <w:rsid w:val="00375CE1"/>
    <w:rsid w:val="00375CF9"/>
    <w:rsid w:val="0037603A"/>
    <w:rsid w:val="003761DA"/>
    <w:rsid w:val="00376339"/>
    <w:rsid w:val="0037642B"/>
    <w:rsid w:val="00376690"/>
    <w:rsid w:val="003766D9"/>
    <w:rsid w:val="0037691F"/>
    <w:rsid w:val="0037696D"/>
    <w:rsid w:val="00376AB4"/>
    <w:rsid w:val="00376B95"/>
    <w:rsid w:val="00376D27"/>
    <w:rsid w:val="00376F5A"/>
    <w:rsid w:val="00376F9A"/>
    <w:rsid w:val="00377019"/>
    <w:rsid w:val="003770E7"/>
    <w:rsid w:val="0037716A"/>
    <w:rsid w:val="003772E9"/>
    <w:rsid w:val="0037731A"/>
    <w:rsid w:val="0037736F"/>
    <w:rsid w:val="0037738D"/>
    <w:rsid w:val="003773A9"/>
    <w:rsid w:val="00377732"/>
    <w:rsid w:val="00377848"/>
    <w:rsid w:val="003778CD"/>
    <w:rsid w:val="00377934"/>
    <w:rsid w:val="00377AE5"/>
    <w:rsid w:val="00377B7E"/>
    <w:rsid w:val="00377C6F"/>
    <w:rsid w:val="00377CC8"/>
    <w:rsid w:val="00377D28"/>
    <w:rsid w:val="00377DD1"/>
    <w:rsid w:val="003801A4"/>
    <w:rsid w:val="003801C1"/>
    <w:rsid w:val="00380290"/>
    <w:rsid w:val="003802BC"/>
    <w:rsid w:val="003802CF"/>
    <w:rsid w:val="00380496"/>
    <w:rsid w:val="003804A3"/>
    <w:rsid w:val="0038050A"/>
    <w:rsid w:val="003805F5"/>
    <w:rsid w:val="0038062A"/>
    <w:rsid w:val="00380635"/>
    <w:rsid w:val="00380660"/>
    <w:rsid w:val="0038069E"/>
    <w:rsid w:val="0038087D"/>
    <w:rsid w:val="00380B35"/>
    <w:rsid w:val="00380B4E"/>
    <w:rsid w:val="00380B63"/>
    <w:rsid w:val="00380BB7"/>
    <w:rsid w:val="00380E17"/>
    <w:rsid w:val="00380F0F"/>
    <w:rsid w:val="00380F6E"/>
    <w:rsid w:val="003810DA"/>
    <w:rsid w:val="003810DC"/>
    <w:rsid w:val="0038123B"/>
    <w:rsid w:val="00381271"/>
    <w:rsid w:val="003812F8"/>
    <w:rsid w:val="00381314"/>
    <w:rsid w:val="0038131E"/>
    <w:rsid w:val="003813CE"/>
    <w:rsid w:val="003813F4"/>
    <w:rsid w:val="00381508"/>
    <w:rsid w:val="00381546"/>
    <w:rsid w:val="00381731"/>
    <w:rsid w:val="003817C5"/>
    <w:rsid w:val="00381823"/>
    <w:rsid w:val="003819AE"/>
    <w:rsid w:val="00382099"/>
    <w:rsid w:val="00382302"/>
    <w:rsid w:val="003823DD"/>
    <w:rsid w:val="00382431"/>
    <w:rsid w:val="00382483"/>
    <w:rsid w:val="00382620"/>
    <w:rsid w:val="00382682"/>
    <w:rsid w:val="00382734"/>
    <w:rsid w:val="00382973"/>
    <w:rsid w:val="00382A58"/>
    <w:rsid w:val="00382A8A"/>
    <w:rsid w:val="00382B0B"/>
    <w:rsid w:val="00382BFC"/>
    <w:rsid w:val="00382D3C"/>
    <w:rsid w:val="00382EA8"/>
    <w:rsid w:val="00382EB5"/>
    <w:rsid w:val="00382F05"/>
    <w:rsid w:val="0038314F"/>
    <w:rsid w:val="00383337"/>
    <w:rsid w:val="0038335C"/>
    <w:rsid w:val="003833AE"/>
    <w:rsid w:val="003838DE"/>
    <w:rsid w:val="00383AC3"/>
    <w:rsid w:val="00383E0D"/>
    <w:rsid w:val="00383F01"/>
    <w:rsid w:val="00384008"/>
    <w:rsid w:val="00384114"/>
    <w:rsid w:val="00384222"/>
    <w:rsid w:val="00384569"/>
    <w:rsid w:val="003845C6"/>
    <w:rsid w:val="00384603"/>
    <w:rsid w:val="003847CA"/>
    <w:rsid w:val="003849B2"/>
    <w:rsid w:val="003849E2"/>
    <w:rsid w:val="00384D06"/>
    <w:rsid w:val="00384DEE"/>
    <w:rsid w:val="00385034"/>
    <w:rsid w:val="003850B3"/>
    <w:rsid w:val="0038535E"/>
    <w:rsid w:val="00385367"/>
    <w:rsid w:val="00385AC5"/>
    <w:rsid w:val="00385B36"/>
    <w:rsid w:val="00385B66"/>
    <w:rsid w:val="00385C67"/>
    <w:rsid w:val="00385D5F"/>
    <w:rsid w:val="00385E71"/>
    <w:rsid w:val="00385F32"/>
    <w:rsid w:val="003860E7"/>
    <w:rsid w:val="0038616D"/>
    <w:rsid w:val="00386336"/>
    <w:rsid w:val="00386431"/>
    <w:rsid w:val="0038669E"/>
    <w:rsid w:val="00386747"/>
    <w:rsid w:val="003867E5"/>
    <w:rsid w:val="00386A94"/>
    <w:rsid w:val="00386AFB"/>
    <w:rsid w:val="00386BDB"/>
    <w:rsid w:val="00386C7E"/>
    <w:rsid w:val="00386E43"/>
    <w:rsid w:val="00386F9E"/>
    <w:rsid w:val="00387042"/>
    <w:rsid w:val="00387045"/>
    <w:rsid w:val="003874E6"/>
    <w:rsid w:val="003875C6"/>
    <w:rsid w:val="003875C8"/>
    <w:rsid w:val="003875F7"/>
    <w:rsid w:val="003876E6"/>
    <w:rsid w:val="00387756"/>
    <w:rsid w:val="003877E9"/>
    <w:rsid w:val="003878C5"/>
    <w:rsid w:val="00387A57"/>
    <w:rsid w:val="00387A99"/>
    <w:rsid w:val="00387C5F"/>
    <w:rsid w:val="00387FC6"/>
    <w:rsid w:val="0039006C"/>
    <w:rsid w:val="00390634"/>
    <w:rsid w:val="003906A0"/>
    <w:rsid w:val="0039070B"/>
    <w:rsid w:val="003908DA"/>
    <w:rsid w:val="00390A79"/>
    <w:rsid w:val="00390B9A"/>
    <w:rsid w:val="00390C04"/>
    <w:rsid w:val="00390C88"/>
    <w:rsid w:val="00390C9B"/>
    <w:rsid w:val="00390CB6"/>
    <w:rsid w:val="00390D0D"/>
    <w:rsid w:val="00390D69"/>
    <w:rsid w:val="00390EEE"/>
    <w:rsid w:val="00390FA9"/>
    <w:rsid w:val="003910B0"/>
    <w:rsid w:val="003910DB"/>
    <w:rsid w:val="003910EB"/>
    <w:rsid w:val="0039123B"/>
    <w:rsid w:val="00391334"/>
    <w:rsid w:val="0039136C"/>
    <w:rsid w:val="003913F6"/>
    <w:rsid w:val="003915AE"/>
    <w:rsid w:val="0039166C"/>
    <w:rsid w:val="00391759"/>
    <w:rsid w:val="0039190C"/>
    <w:rsid w:val="00391AD1"/>
    <w:rsid w:val="00391AF5"/>
    <w:rsid w:val="00391BDD"/>
    <w:rsid w:val="00391BEE"/>
    <w:rsid w:val="00391C8A"/>
    <w:rsid w:val="00391D87"/>
    <w:rsid w:val="00391E16"/>
    <w:rsid w:val="00391E27"/>
    <w:rsid w:val="00391F7B"/>
    <w:rsid w:val="00391F84"/>
    <w:rsid w:val="00391FFD"/>
    <w:rsid w:val="003923E3"/>
    <w:rsid w:val="00392598"/>
    <w:rsid w:val="003925E4"/>
    <w:rsid w:val="0039270F"/>
    <w:rsid w:val="0039284E"/>
    <w:rsid w:val="00392938"/>
    <w:rsid w:val="00392A77"/>
    <w:rsid w:val="00392ADD"/>
    <w:rsid w:val="00392B28"/>
    <w:rsid w:val="00392B55"/>
    <w:rsid w:val="00392BA6"/>
    <w:rsid w:val="00392CCC"/>
    <w:rsid w:val="00392ECE"/>
    <w:rsid w:val="0039302C"/>
    <w:rsid w:val="003931CD"/>
    <w:rsid w:val="00393228"/>
    <w:rsid w:val="0039325A"/>
    <w:rsid w:val="00393306"/>
    <w:rsid w:val="0039342B"/>
    <w:rsid w:val="00393431"/>
    <w:rsid w:val="00393527"/>
    <w:rsid w:val="003935ED"/>
    <w:rsid w:val="00393715"/>
    <w:rsid w:val="00393892"/>
    <w:rsid w:val="00393BC3"/>
    <w:rsid w:val="00393DF0"/>
    <w:rsid w:val="00393E4E"/>
    <w:rsid w:val="00393EB2"/>
    <w:rsid w:val="00393FA0"/>
    <w:rsid w:val="00394074"/>
    <w:rsid w:val="00394166"/>
    <w:rsid w:val="003942A2"/>
    <w:rsid w:val="00394360"/>
    <w:rsid w:val="003943D5"/>
    <w:rsid w:val="00394860"/>
    <w:rsid w:val="003948B5"/>
    <w:rsid w:val="003948C1"/>
    <w:rsid w:val="003949D9"/>
    <w:rsid w:val="00394A25"/>
    <w:rsid w:val="00394BD0"/>
    <w:rsid w:val="00394DC1"/>
    <w:rsid w:val="00394DC8"/>
    <w:rsid w:val="00394E35"/>
    <w:rsid w:val="00394E53"/>
    <w:rsid w:val="00395060"/>
    <w:rsid w:val="00395179"/>
    <w:rsid w:val="003951A6"/>
    <w:rsid w:val="003951AB"/>
    <w:rsid w:val="00395215"/>
    <w:rsid w:val="0039523C"/>
    <w:rsid w:val="00395447"/>
    <w:rsid w:val="00395D31"/>
    <w:rsid w:val="00395DB2"/>
    <w:rsid w:val="00395E75"/>
    <w:rsid w:val="00395FA2"/>
    <w:rsid w:val="00395FAE"/>
    <w:rsid w:val="00396027"/>
    <w:rsid w:val="0039603A"/>
    <w:rsid w:val="0039621A"/>
    <w:rsid w:val="003962F3"/>
    <w:rsid w:val="003963EB"/>
    <w:rsid w:val="003965B1"/>
    <w:rsid w:val="0039665B"/>
    <w:rsid w:val="00396663"/>
    <w:rsid w:val="00396674"/>
    <w:rsid w:val="00396688"/>
    <w:rsid w:val="003966F6"/>
    <w:rsid w:val="00396A60"/>
    <w:rsid w:val="00396BAF"/>
    <w:rsid w:val="00396C17"/>
    <w:rsid w:val="00396E41"/>
    <w:rsid w:val="00397038"/>
    <w:rsid w:val="0039705D"/>
    <w:rsid w:val="0039709A"/>
    <w:rsid w:val="003970F7"/>
    <w:rsid w:val="00397298"/>
    <w:rsid w:val="003972F9"/>
    <w:rsid w:val="00397320"/>
    <w:rsid w:val="003973AD"/>
    <w:rsid w:val="00397701"/>
    <w:rsid w:val="00397702"/>
    <w:rsid w:val="003977F1"/>
    <w:rsid w:val="00397995"/>
    <w:rsid w:val="003979AE"/>
    <w:rsid w:val="00397A08"/>
    <w:rsid w:val="00397A32"/>
    <w:rsid w:val="00397AFA"/>
    <w:rsid w:val="00397B60"/>
    <w:rsid w:val="00397BC6"/>
    <w:rsid w:val="00397BD1"/>
    <w:rsid w:val="00397CD5"/>
    <w:rsid w:val="00397CD8"/>
    <w:rsid w:val="00397F8D"/>
    <w:rsid w:val="00397FBA"/>
    <w:rsid w:val="003A01DC"/>
    <w:rsid w:val="003A039B"/>
    <w:rsid w:val="003A0611"/>
    <w:rsid w:val="003A0652"/>
    <w:rsid w:val="003A07E0"/>
    <w:rsid w:val="003A08B6"/>
    <w:rsid w:val="003A0CC5"/>
    <w:rsid w:val="003A0D7C"/>
    <w:rsid w:val="003A0FC9"/>
    <w:rsid w:val="003A0FE9"/>
    <w:rsid w:val="003A0FF4"/>
    <w:rsid w:val="003A10E2"/>
    <w:rsid w:val="003A118B"/>
    <w:rsid w:val="003A11CB"/>
    <w:rsid w:val="003A1358"/>
    <w:rsid w:val="003A1394"/>
    <w:rsid w:val="003A14A7"/>
    <w:rsid w:val="003A155C"/>
    <w:rsid w:val="003A16CC"/>
    <w:rsid w:val="003A1777"/>
    <w:rsid w:val="003A1896"/>
    <w:rsid w:val="003A1916"/>
    <w:rsid w:val="003A1957"/>
    <w:rsid w:val="003A1A54"/>
    <w:rsid w:val="003A1AB2"/>
    <w:rsid w:val="003A1AF7"/>
    <w:rsid w:val="003A1B41"/>
    <w:rsid w:val="003A1B90"/>
    <w:rsid w:val="003A1BD8"/>
    <w:rsid w:val="003A1ED7"/>
    <w:rsid w:val="003A1F2E"/>
    <w:rsid w:val="003A1F9C"/>
    <w:rsid w:val="003A20C4"/>
    <w:rsid w:val="003A20CC"/>
    <w:rsid w:val="003A21D8"/>
    <w:rsid w:val="003A2252"/>
    <w:rsid w:val="003A246C"/>
    <w:rsid w:val="003A2749"/>
    <w:rsid w:val="003A27FF"/>
    <w:rsid w:val="003A289C"/>
    <w:rsid w:val="003A2995"/>
    <w:rsid w:val="003A2A50"/>
    <w:rsid w:val="003A2CD6"/>
    <w:rsid w:val="003A2D72"/>
    <w:rsid w:val="003A2DD4"/>
    <w:rsid w:val="003A2E08"/>
    <w:rsid w:val="003A2EB2"/>
    <w:rsid w:val="003A2FEB"/>
    <w:rsid w:val="003A306A"/>
    <w:rsid w:val="003A31CA"/>
    <w:rsid w:val="003A3230"/>
    <w:rsid w:val="003A325C"/>
    <w:rsid w:val="003A32AF"/>
    <w:rsid w:val="003A3301"/>
    <w:rsid w:val="003A339A"/>
    <w:rsid w:val="003A34B6"/>
    <w:rsid w:val="003A353A"/>
    <w:rsid w:val="003A3590"/>
    <w:rsid w:val="003A370C"/>
    <w:rsid w:val="003A3730"/>
    <w:rsid w:val="003A3AD5"/>
    <w:rsid w:val="003A3B79"/>
    <w:rsid w:val="003A3C40"/>
    <w:rsid w:val="003A3CDE"/>
    <w:rsid w:val="003A3CEC"/>
    <w:rsid w:val="003A3D9E"/>
    <w:rsid w:val="003A3DF7"/>
    <w:rsid w:val="003A408C"/>
    <w:rsid w:val="003A40EC"/>
    <w:rsid w:val="003A411C"/>
    <w:rsid w:val="003A41F0"/>
    <w:rsid w:val="003A422C"/>
    <w:rsid w:val="003A42BC"/>
    <w:rsid w:val="003A435C"/>
    <w:rsid w:val="003A43C1"/>
    <w:rsid w:val="003A4440"/>
    <w:rsid w:val="003A4477"/>
    <w:rsid w:val="003A462A"/>
    <w:rsid w:val="003A475D"/>
    <w:rsid w:val="003A4770"/>
    <w:rsid w:val="003A478E"/>
    <w:rsid w:val="003A47CD"/>
    <w:rsid w:val="003A4871"/>
    <w:rsid w:val="003A4A05"/>
    <w:rsid w:val="003A4AF0"/>
    <w:rsid w:val="003A4BC4"/>
    <w:rsid w:val="003A4D72"/>
    <w:rsid w:val="003A5081"/>
    <w:rsid w:val="003A50F1"/>
    <w:rsid w:val="003A5146"/>
    <w:rsid w:val="003A528A"/>
    <w:rsid w:val="003A52DA"/>
    <w:rsid w:val="003A548A"/>
    <w:rsid w:val="003A54B0"/>
    <w:rsid w:val="003A54F7"/>
    <w:rsid w:val="003A566B"/>
    <w:rsid w:val="003A58F9"/>
    <w:rsid w:val="003A58FE"/>
    <w:rsid w:val="003A5A91"/>
    <w:rsid w:val="003A5B95"/>
    <w:rsid w:val="003A5BA9"/>
    <w:rsid w:val="003A5D9F"/>
    <w:rsid w:val="003A5DF5"/>
    <w:rsid w:val="003A5EDA"/>
    <w:rsid w:val="003A5FF8"/>
    <w:rsid w:val="003A6313"/>
    <w:rsid w:val="003A6468"/>
    <w:rsid w:val="003A649C"/>
    <w:rsid w:val="003A6514"/>
    <w:rsid w:val="003A6587"/>
    <w:rsid w:val="003A6611"/>
    <w:rsid w:val="003A663B"/>
    <w:rsid w:val="003A66DD"/>
    <w:rsid w:val="003A684E"/>
    <w:rsid w:val="003A68B8"/>
    <w:rsid w:val="003A6BE2"/>
    <w:rsid w:val="003A6C14"/>
    <w:rsid w:val="003A6C72"/>
    <w:rsid w:val="003A6CF6"/>
    <w:rsid w:val="003A6F25"/>
    <w:rsid w:val="003A6FEB"/>
    <w:rsid w:val="003A706C"/>
    <w:rsid w:val="003A7278"/>
    <w:rsid w:val="003A72E6"/>
    <w:rsid w:val="003A7335"/>
    <w:rsid w:val="003A7551"/>
    <w:rsid w:val="003A78E9"/>
    <w:rsid w:val="003A7A68"/>
    <w:rsid w:val="003A7A7A"/>
    <w:rsid w:val="003A7F5D"/>
    <w:rsid w:val="003A7FE1"/>
    <w:rsid w:val="003B00A1"/>
    <w:rsid w:val="003B02DA"/>
    <w:rsid w:val="003B050E"/>
    <w:rsid w:val="003B0628"/>
    <w:rsid w:val="003B0695"/>
    <w:rsid w:val="003B0852"/>
    <w:rsid w:val="003B085A"/>
    <w:rsid w:val="003B09B3"/>
    <w:rsid w:val="003B0A2A"/>
    <w:rsid w:val="003B0A90"/>
    <w:rsid w:val="003B0B64"/>
    <w:rsid w:val="003B0B81"/>
    <w:rsid w:val="003B0BA1"/>
    <w:rsid w:val="003B0D0D"/>
    <w:rsid w:val="003B0D41"/>
    <w:rsid w:val="003B0FE2"/>
    <w:rsid w:val="003B1019"/>
    <w:rsid w:val="003B1247"/>
    <w:rsid w:val="003B1654"/>
    <w:rsid w:val="003B171A"/>
    <w:rsid w:val="003B17E0"/>
    <w:rsid w:val="003B1824"/>
    <w:rsid w:val="003B1918"/>
    <w:rsid w:val="003B1945"/>
    <w:rsid w:val="003B1A41"/>
    <w:rsid w:val="003B1A74"/>
    <w:rsid w:val="003B1A89"/>
    <w:rsid w:val="003B1BCF"/>
    <w:rsid w:val="003B1C22"/>
    <w:rsid w:val="003B1ED0"/>
    <w:rsid w:val="003B2103"/>
    <w:rsid w:val="003B21B7"/>
    <w:rsid w:val="003B2476"/>
    <w:rsid w:val="003B257E"/>
    <w:rsid w:val="003B287E"/>
    <w:rsid w:val="003B2A11"/>
    <w:rsid w:val="003B2DD2"/>
    <w:rsid w:val="003B2EE3"/>
    <w:rsid w:val="003B3041"/>
    <w:rsid w:val="003B32C0"/>
    <w:rsid w:val="003B33F8"/>
    <w:rsid w:val="003B3422"/>
    <w:rsid w:val="003B36EF"/>
    <w:rsid w:val="003B396E"/>
    <w:rsid w:val="003B3A37"/>
    <w:rsid w:val="003B3D24"/>
    <w:rsid w:val="003B3DBA"/>
    <w:rsid w:val="003B404F"/>
    <w:rsid w:val="003B406F"/>
    <w:rsid w:val="003B4139"/>
    <w:rsid w:val="003B42F2"/>
    <w:rsid w:val="003B4977"/>
    <w:rsid w:val="003B4A7A"/>
    <w:rsid w:val="003B4A98"/>
    <w:rsid w:val="003B4CC2"/>
    <w:rsid w:val="003B4D52"/>
    <w:rsid w:val="003B4FD5"/>
    <w:rsid w:val="003B5043"/>
    <w:rsid w:val="003B50F1"/>
    <w:rsid w:val="003B5298"/>
    <w:rsid w:val="003B5367"/>
    <w:rsid w:val="003B548D"/>
    <w:rsid w:val="003B55F8"/>
    <w:rsid w:val="003B5929"/>
    <w:rsid w:val="003B5A8D"/>
    <w:rsid w:val="003B5B21"/>
    <w:rsid w:val="003B5B9D"/>
    <w:rsid w:val="003B5D0B"/>
    <w:rsid w:val="003B5DC8"/>
    <w:rsid w:val="003B5F87"/>
    <w:rsid w:val="003B5FB7"/>
    <w:rsid w:val="003B6377"/>
    <w:rsid w:val="003B6924"/>
    <w:rsid w:val="003B6AC6"/>
    <w:rsid w:val="003B6BBC"/>
    <w:rsid w:val="003B6C72"/>
    <w:rsid w:val="003B6E0A"/>
    <w:rsid w:val="003B6E0E"/>
    <w:rsid w:val="003B6E83"/>
    <w:rsid w:val="003B70BA"/>
    <w:rsid w:val="003B7198"/>
    <w:rsid w:val="003B7489"/>
    <w:rsid w:val="003B7748"/>
    <w:rsid w:val="003B779C"/>
    <w:rsid w:val="003B7941"/>
    <w:rsid w:val="003B7959"/>
    <w:rsid w:val="003B7974"/>
    <w:rsid w:val="003B7D45"/>
    <w:rsid w:val="003B7E47"/>
    <w:rsid w:val="003B7EBC"/>
    <w:rsid w:val="003B7ECB"/>
    <w:rsid w:val="003C00A2"/>
    <w:rsid w:val="003C04DC"/>
    <w:rsid w:val="003C0541"/>
    <w:rsid w:val="003C058F"/>
    <w:rsid w:val="003C05A5"/>
    <w:rsid w:val="003C07CA"/>
    <w:rsid w:val="003C0803"/>
    <w:rsid w:val="003C091A"/>
    <w:rsid w:val="003C09E3"/>
    <w:rsid w:val="003C0A56"/>
    <w:rsid w:val="003C0B4B"/>
    <w:rsid w:val="003C0C83"/>
    <w:rsid w:val="003C0DB6"/>
    <w:rsid w:val="003C0E09"/>
    <w:rsid w:val="003C0F4E"/>
    <w:rsid w:val="003C1119"/>
    <w:rsid w:val="003C116F"/>
    <w:rsid w:val="003C14FB"/>
    <w:rsid w:val="003C1802"/>
    <w:rsid w:val="003C1B19"/>
    <w:rsid w:val="003C1C38"/>
    <w:rsid w:val="003C1C9C"/>
    <w:rsid w:val="003C1CDE"/>
    <w:rsid w:val="003C21B7"/>
    <w:rsid w:val="003C239E"/>
    <w:rsid w:val="003C250C"/>
    <w:rsid w:val="003C25E4"/>
    <w:rsid w:val="003C267D"/>
    <w:rsid w:val="003C26C3"/>
    <w:rsid w:val="003C270D"/>
    <w:rsid w:val="003C276B"/>
    <w:rsid w:val="003C2A0A"/>
    <w:rsid w:val="003C2A1C"/>
    <w:rsid w:val="003C2A68"/>
    <w:rsid w:val="003C2A9D"/>
    <w:rsid w:val="003C2ACC"/>
    <w:rsid w:val="003C2C59"/>
    <w:rsid w:val="003C2CF2"/>
    <w:rsid w:val="003C2DA7"/>
    <w:rsid w:val="003C2E10"/>
    <w:rsid w:val="003C2E2D"/>
    <w:rsid w:val="003C2EC3"/>
    <w:rsid w:val="003C2FEC"/>
    <w:rsid w:val="003C3002"/>
    <w:rsid w:val="003C314E"/>
    <w:rsid w:val="003C3225"/>
    <w:rsid w:val="003C32D8"/>
    <w:rsid w:val="003C32FB"/>
    <w:rsid w:val="003C3388"/>
    <w:rsid w:val="003C34C4"/>
    <w:rsid w:val="003C365F"/>
    <w:rsid w:val="003C3895"/>
    <w:rsid w:val="003C3909"/>
    <w:rsid w:val="003C397A"/>
    <w:rsid w:val="003C3A02"/>
    <w:rsid w:val="003C3CAF"/>
    <w:rsid w:val="003C3DEF"/>
    <w:rsid w:val="003C3DFA"/>
    <w:rsid w:val="003C3EB5"/>
    <w:rsid w:val="003C3ECA"/>
    <w:rsid w:val="003C4111"/>
    <w:rsid w:val="003C41B3"/>
    <w:rsid w:val="003C43FA"/>
    <w:rsid w:val="003C46F9"/>
    <w:rsid w:val="003C4728"/>
    <w:rsid w:val="003C4759"/>
    <w:rsid w:val="003C47AF"/>
    <w:rsid w:val="003C47C3"/>
    <w:rsid w:val="003C483C"/>
    <w:rsid w:val="003C4B7F"/>
    <w:rsid w:val="003C4BC0"/>
    <w:rsid w:val="003C4BE5"/>
    <w:rsid w:val="003C4CBA"/>
    <w:rsid w:val="003C4E9C"/>
    <w:rsid w:val="003C4EF6"/>
    <w:rsid w:val="003C4FAE"/>
    <w:rsid w:val="003C4FFD"/>
    <w:rsid w:val="003C50B4"/>
    <w:rsid w:val="003C51EB"/>
    <w:rsid w:val="003C5503"/>
    <w:rsid w:val="003C5529"/>
    <w:rsid w:val="003C562F"/>
    <w:rsid w:val="003C5932"/>
    <w:rsid w:val="003C5BCD"/>
    <w:rsid w:val="003C5CB8"/>
    <w:rsid w:val="003C5D0C"/>
    <w:rsid w:val="003C5F2C"/>
    <w:rsid w:val="003C5F3A"/>
    <w:rsid w:val="003C5FB7"/>
    <w:rsid w:val="003C5FE5"/>
    <w:rsid w:val="003C60DC"/>
    <w:rsid w:val="003C6273"/>
    <w:rsid w:val="003C62BF"/>
    <w:rsid w:val="003C641E"/>
    <w:rsid w:val="003C64AD"/>
    <w:rsid w:val="003C66DC"/>
    <w:rsid w:val="003C6799"/>
    <w:rsid w:val="003C6801"/>
    <w:rsid w:val="003C6B57"/>
    <w:rsid w:val="003C6BE7"/>
    <w:rsid w:val="003C6BEC"/>
    <w:rsid w:val="003C6CBF"/>
    <w:rsid w:val="003C6D48"/>
    <w:rsid w:val="003C6E70"/>
    <w:rsid w:val="003C6F24"/>
    <w:rsid w:val="003C7080"/>
    <w:rsid w:val="003C755D"/>
    <w:rsid w:val="003C76EB"/>
    <w:rsid w:val="003C770C"/>
    <w:rsid w:val="003C77B1"/>
    <w:rsid w:val="003C79B6"/>
    <w:rsid w:val="003C7A6E"/>
    <w:rsid w:val="003C7FBA"/>
    <w:rsid w:val="003C7FC2"/>
    <w:rsid w:val="003D0109"/>
    <w:rsid w:val="003D030B"/>
    <w:rsid w:val="003D035C"/>
    <w:rsid w:val="003D0435"/>
    <w:rsid w:val="003D0608"/>
    <w:rsid w:val="003D0615"/>
    <w:rsid w:val="003D0863"/>
    <w:rsid w:val="003D098A"/>
    <w:rsid w:val="003D0A34"/>
    <w:rsid w:val="003D0B93"/>
    <w:rsid w:val="003D0DC5"/>
    <w:rsid w:val="003D0DF4"/>
    <w:rsid w:val="003D0E6E"/>
    <w:rsid w:val="003D0F7E"/>
    <w:rsid w:val="003D1339"/>
    <w:rsid w:val="003D15B0"/>
    <w:rsid w:val="003D15F2"/>
    <w:rsid w:val="003D169C"/>
    <w:rsid w:val="003D18A6"/>
    <w:rsid w:val="003D1D33"/>
    <w:rsid w:val="003D1D35"/>
    <w:rsid w:val="003D1F19"/>
    <w:rsid w:val="003D1F77"/>
    <w:rsid w:val="003D1FE8"/>
    <w:rsid w:val="003D2016"/>
    <w:rsid w:val="003D2020"/>
    <w:rsid w:val="003D206D"/>
    <w:rsid w:val="003D20D2"/>
    <w:rsid w:val="003D22F7"/>
    <w:rsid w:val="003D23F0"/>
    <w:rsid w:val="003D2495"/>
    <w:rsid w:val="003D2558"/>
    <w:rsid w:val="003D258C"/>
    <w:rsid w:val="003D2694"/>
    <w:rsid w:val="003D26C5"/>
    <w:rsid w:val="003D273E"/>
    <w:rsid w:val="003D2762"/>
    <w:rsid w:val="003D27B8"/>
    <w:rsid w:val="003D291C"/>
    <w:rsid w:val="003D2A00"/>
    <w:rsid w:val="003D2BAD"/>
    <w:rsid w:val="003D2EDC"/>
    <w:rsid w:val="003D310E"/>
    <w:rsid w:val="003D3185"/>
    <w:rsid w:val="003D325A"/>
    <w:rsid w:val="003D325C"/>
    <w:rsid w:val="003D3284"/>
    <w:rsid w:val="003D338C"/>
    <w:rsid w:val="003D33A4"/>
    <w:rsid w:val="003D34AF"/>
    <w:rsid w:val="003D3725"/>
    <w:rsid w:val="003D3734"/>
    <w:rsid w:val="003D37BD"/>
    <w:rsid w:val="003D391D"/>
    <w:rsid w:val="003D39EC"/>
    <w:rsid w:val="003D3B5E"/>
    <w:rsid w:val="003D3DB4"/>
    <w:rsid w:val="003D3F98"/>
    <w:rsid w:val="003D3FB4"/>
    <w:rsid w:val="003D407D"/>
    <w:rsid w:val="003D40D2"/>
    <w:rsid w:val="003D4122"/>
    <w:rsid w:val="003D4135"/>
    <w:rsid w:val="003D42A9"/>
    <w:rsid w:val="003D430A"/>
    <w:rsid w:val="003D43E6"/>
    <w:rsid w:val="003D4445"/>
    <w:rsid w:val="003D462F"/>
    <w:rsid w:val="003D46BB"/>
    <w:rsid w:val="003D46E9"/>
    <w:rsid w:val="003D4798"/>
    <w:rsid w:val="003D4906"/>
    <w:rsid w:val="003D4B17"/>
    <w:rsid w:val="003D4BBD"/>
    <w:rsid w:val="003D4C37"/>
    <w:rsid w:val="003D4F98"/>
    <w:rsid w:val="003D5045"/>
    <w:rsid w:val="003D5450"/>
    <w:rsid w:val="003D5523"/>
    <w:rsid w:val="003D5637"/>
    <w:rsid w:val="003D56A7"/>
    <w:rsid w:val="003D56E4"/>
    <w:rsid w:val="003D5801"/>
    <w:rsid w:val="003D5854"/>
    <w:rsid w:val="003D5CC2"/>
    <w:rsid w:val="003D5CF4"/>
    <w:rsid w:val="003D5F09"/>
    <w:rsid w:val="003D5FD5"/>
    <w:rsid w:val="003D6096"/>
    <w:rsid w:val="003D60BA"/>
    <w:rsid w:val="003D620B"/>
    <w:rsid w:val="003D6291"/>
    <w:rsid w:val="003D6335"/>
    <w:rsid w:val="003D639A"/>
    <w:rsid w:val="003D6681"/>
    <w:rsid w:val="003D6833"/>
    <w:rsid w:val="003D68A6"/>
    <w:rsid w:val="003D68F1"/>
    <w:rsid w:val="003D6B21"/>
    <w:rsid w:val="003D6F55"/>
    <w:rsid w:val="003D6FA8"/>
    <w:rsid w:val="003D70B8"/>
    <w:rsid w:val="003D7220"/>
    <w:rsid w:val="003D7236"/>
    <w:rsid w:val="003D7282"/>
    <w:rsid w:val="003D74EE"/>
    <w:rsid w:val="003D7586"/>
    <w:rsid w:val="003D761C"/>
    <w:rsid w:val="003D7697"/>
    <w:rsid w:val="003D76B0"/>
    <w:rsid w:val="003D7747"/>
    <w:rsid w:val="003D794F"/>
    <w:rsid w:val="003D795F"/>
    <w:rsid w:val="003D79BF"/>
    <w:rsid w:val="003D7AA1"/>
    <w:rsid w:val="003D7B0A"/>
    <w:rsid w:val="003D7BD4"/>
    <w:rsid w:val="003D7C3F"/>
    <w:rsid w:val="003D7D6B"/>
    <w:rsid w:val="003D7DBA"/>
    <w:rsid w:val="003D7E27"/>
    <w:rsid w:val="003E0046"/>
    <w:rsid w:val="003E0279"/>
    <w:rsid w:val="003E02A1"/>
    <w:rsid w:val="003E0385"/>
    <w:rsid w:val="003E04AA"/>
    <w:rsid w:val="003E04CA"/>
    <w:rsid w:val="003E0780"/>
    <w:rsid w:val="003E0897"/>
    <w:rsid w:val="003E0D6C"/>
    <w:rsid w:val="003E0DA8"/>
    <w:rsid w:val="003E0DD5"/>
    <w:rsid w:val="003E0E3F"/>
    <w:rsid w:val="003E0F9C"/>
    <w:rsid w:val="003E10C2"/>
    <w:rsid w:val="003E1120"/>
    <w:rsid w:val="003E11DD"/>
    <w:rsid w:val="003E1460"/>
    <w:rsid w:val="003E14CD"/>
    <w:rsid w:val="003E1573"/>
    <w:rsid w:val="003E1645"/>
    <w:rsid w:val="003E16B8"/>
    <w:rsid w:val="003E17E4"/>
    <w:rsid w:val="003E185B"/>
    <w:rsid w:val="003E1880"/>
    <w:rsid w:val="003E19B1"/>
    <w:rsid w:val="003E1A23"/>
    <w:rsid w:val="003E1E50"/>
    <w:rsid w:val="003E20EE"/>
    <w:rsid w:val="003E22B9"/>
    <w:rsid w:val="003E22EE"/>
    <w:rsid w:val="003E237D"/>
    <w:rsid w:val="003E2728"/>
    <w:rsid w:val="003E28B6"/>
    <w:rsid w:val="003E2B7B"/>
    <w:rsid w:val="003E2CC2"/>
    <w:rsid w:val="003E2D15"/>
    <w:rsid w:val="003E2E90"/>
    <w:rsid w:val="003E2EE7"/>
    <w:rsid w:val="003E3252"/>
    <w:rsid w:val="003E33A6"/>
    <w:rsid w:val="003E34CD"/>
    <w:rsid w:val="003E355F"/>
    <w:rsid w:val="003E3676"/>
    <w:rsid w:val="003E36DA"/>
    <w:rsid w:val="003E37B1"/>
    <w:rsid w:val="003E3905"/>
    <w:rsid w:val="003E3936"/>
    <w:rsid w:val="003E3966"/>
    <w:rsid w:val="003E39AE"/>
    <w:rsid w:val="003E39B3"/>
    <w:rsid w:val="003E3C9F"/>
    <w:rsid w:val="003E4068"/>
    <w:rsid w:val="003E471F"/>
    <w:rsid w:val="003E4A4C"/>
    <w:rsid w:val="003E4B0E"/>
    <w:rsid w:val="003E4F44"/>
    <w:rsid w:val="003E5067"/>
    <w:rsid w:val="003E506B"/>
    <w:rsid w:val="003E506D"/>
    <w:rsid w:val="003E515F"/>
    <w:rsid w:val="003E5336"/>
    <w:rsid w:val="003E543D"/>
    <w:rsid w:val="003E54AD"/>
    <w:rsid w:val="003E58AB"/>
    <w:rsid w:val="003E59AC"/>
    <w:rsid w:val="003E59BB"/>
    <w:rsid w:val="003E5B4F"/>
    <w:rsid w:val="003E5E42"/>
    <w:rsid w:val="003E5EAE"/>
    <w:rsid w:val="003E5F90"/>
    <w:rsid w:val="003E6065"/>
    <w:rsid w:val="003E614F"/>
    <w:rsid w:val="003E639C"/>
    <w:rsid w:val="003E651A"/>
    <w:rsid w:val="003E6555"/>
    <w:rsid w:val="003E6895"/>
    <w:rsid w:val="003E68EF"/>
    <w:rsid w:val="003E69C1"/>
    <w:rsid w:val="003E6A9D"/>
    <w:rsid w:val="003E6B96"/>
    <w:rsid w:val="003E6CCF"/>
    <w:rsid w:val="003E6D7E"/>
    <w:rsid w:val="003E6DF3"/>
    <w:rsid w:val="003E6EF2"/>
    <w:rsid w:val="003E6EFA"/>
    <w:rsid w:val="003E6FF6"/>
    <w:rsid w:val="003E7183"/>
    <w:rsid w:val="003E7188"/>
    <w:rsid w:val="003E7253"/>
    <w:rsid w:val="003E748B"/>
    <w:rsid w:val="003E74E7"/>
    <w:rsid w:val="003E751B"/>
    <w:rsid w:val="003E7586"/>
    <w:rsid w:val="003E75B5"/>
    <w:rsid w:val="003E75C6"/>
    <w:rsid w:val="003E7777"/>
    <w:rsid w:val="003E7924"/>
    <w:rsid w:val="003E794B"/>
    <w:rsid w:val="003E7964"/>
    <w:rsid w:val="003E79AC"/>
    <w:rsid w:val="003E7A06"/>
    <w:rsid w:val="003E7A83"/>
    <w:rsid w:val="003E7E0B"/>
    <w:rsid w:val="003E7E15"/>
    <w:rsid w:val="003E7E37"/>
    <w:rsid w:val="003F0086"/>
    <w:rsid w:val="003F00C6"/>
    <w:rsid w:val="003F0216"/>
    <w:rsid w:val="003F0747"/>
    <w:rsid w:val="003F079F"/>
    <w:rsid w:val="003F08F0"/>
    <w:rsid w:val="003F0920"/>
    <w:rsid w:val="003F09AC"/>
    <w:rsid w:val="003F0AF1"/>
    <w:rsid w:val="003F0D7F"/>
    <w:rsid w:val="003F0F15"/>
    <w:rsid w:val="003F153A"/>
    <w:rsid w:val="003F1587"/>
    <w:rsid w:val="003F1677"/>
    <w:rsid w:val="003F16B5"/>
    <w:rsid w:val="003F17D8"/>
    <w:rsid w:val="003F1855"/>
    <w:rsid w:val="003F1988"/>
    <w:rsid w:val="003F1ACB"/>
    <w:rsid w:val="003F1AE6"/>
    <w:rsid w:val="003F1B33"/>
    <w:rsid w:val="003F1D7A"/>
    <w:rsid w:val="003F1E3C"/>
    <w:rsid w:val="003F1F0F"/>
    <w:rsid w:val="003F2063"/>
    <w:rsid w:val="003F21A1"/>
    <w:rsid w:val="003F21BF"/>
    <w:rsid w:val="003F22B0"/>
    <w:rsid w:val="003F22EE"/>
    <w:rsid w:val="003F238B"/>
    <w:rsid w:val="003F2529"/>
    <w:rsid w:val="003F26B8"/>
    <w:rsid w:val="003F27B3"/>
    <w:rsid w:val="003F2942"/>
    <w:rsid w:val="003F2B2E"/>
    <w:rsid w:val="003F2B5F"/>
    <w:rsid w:val="003F2B8F"/>
    <w:rsid w:val="003F2C89"/>
    <w:rsid w:val="003F2F70"/>
    <w:rsid w:val="003F3059"/>
    <w:rsid w:val="003F31C6"/>
    <w:rsid w:val="003F31E5"/>
    <w:rsid w:val="003F32A0"/>
    <w:rsid w:val="003F3347"/>
    <w:rsid w:val="003F340D"/>
    <w:rsid w:val="003F369C"/>
    <w:rsid w:val="003F378B"/>
    <w:rsid w:val="003F3873"/>
    <w:rsid w:val="003F3A4A"/>
    <w:rsid w:val="003F3B09"/>
    <w:rsid w:val="003F3B80"/>
    <w:rsid w:val="003F3C23"/>
    <w:rsid w:val="003F3E0C"/>
    <w:rsid w:val="003F3E49"/>
    <w:rsid w:val="003F3FB2"/>
    <w:rsid w:val="003F3FD7"/>
    <w:rsid w:val="003F401A"/>
    <w:rsid w:val="003F42C1"/>
    <w:rsid w:val="003F4470"/>
    <w:rsid w:val="003F44D7"/>
    <w:rsid w:val="003F4564"/>
    <w:rsid w:val="003F46BD"/>
    <w:rsid w:val="003F471E"/>
    <w:rsid w:val="003F48D3"/>
    <w:rsid w:val="003F491D"/>
    <w:rsid w:val="003F4BBD"/>
    <w:rsid w:val="003F4CA1"/>
    <w:rsid w:val="003F4CB7"/>
    <w:rsid w:val="003F4DBB"/>
    <w:rsid w:val="003F4EA4"/>
    <w:rsid w:val="003F50A0"/>
    <w:rsid w:val="003F5103"/>
    <w:rsid w:val="003F531A"/>
    <w:rsid w:val="003F5336"/>
    <w:rsid w:val="003F5367"/>
    <w:rsid w:val="003F548C"/>
    <w:rsid w:val="003F55C1"/>
    <w:rsid w:val="003F55F5"/>
    <w:rsid w:val="003F5609"/>
    <w:rsid w:val="003F5644"/>
    <w:rsid w:val="003F56A1"/>
    <w:rsid w:val="003F5702"/>
    <w:rsid w:val="003F5721"/>
    <w:rsid w:val="003F574D"/>
    <w:rsid w:val="003F574E"/>
    <w:rsid w:val="003F575C"/>
    <w:rsid w:val="003F5913"/>
    <w:rsid w:val="003F5990"/>
    <w:rsid w:val="003F5AF3"/>
    <w:rsid w:val="003F5C3D"/>
    <w:rsid w:val="003F5DE5"/>
    <w:rsid w:val="003F5EC5"/>
    <w:rsid w:val="003F6017"/>
    <w:rsid w:val="003F6193"/>
    <w:rsid w:val="003F61AD"/>
    <w:rsid w:val="003F6234"/>
    <w:rsid w:val="003F62CA"/>
    <w:rsid w:val="003F6369"/>
    <w:rsid w:val="003F641A"/>
    <w:rsid w:val="003F64FF"/>
    <w:rsid w:val="003F652C"/>
    <w:rsid w:val="003F66DA"/>
    <w:rsid w:val="003F68F9"/>
    <w:rsid w:val="003F69F9"/>
    <w:rsid w:val="003F6B84"/>
    <w:rsid w:val="003F6CA0"/>
    <w:rsid w:val="003F6D1E"/>
    <w:rsid w:val="003F6D32"/>
    <w:rsid w:val="003F6E4B"/>
    <w:rsid w:val="003F6E97"/>
    <w:rsid w:val="003F7064"/>
    <w:rsid w:val="003F714B"/>
    <w:rsid w:val="003F7161"/>
    <w:rsid w:val="003F726D"/>
    <w:rsid w:val="003F727B"/>
    <w:rsid w:val="003F7316"/>
    <w:rsid w:val="003F7477"/>
    <w:rsid w:val="003F74FE"/>
    <w:rsid w:val="003F7513"/>
    <w:rsid w:val="003F7591"/>
    <w:rsid w:val="003F7763"/>
    <w:rsid w:val="003F794F"/>
    <w:rsid w:val="003F79CB"/>
    <w:rsid w:val="003F7AEC"/>
    <w:rsid w:val="003F7B64"/>
    <w:rsid w:val="003F7B8D"/>
    <w:rsid w:val="003F7C55"/>
    <w:rsid w:val="003F7CAC"/>
    <w:rsid w:val="003F7D02"/>
    <w:rsid w:val="003F7DCB"/>
    <w:rsid w:val="003F7E43"/>
    <w:rsid w:val="003F7E6B"/>
    <w:rsid w:val="00400188"/>
    <w:rsid w:val="004002E9"/>
    <w:rsid w:val="004003FE"/>
    <w:rsid w:val="004003FF"/>
    <w:rsid w:val="00400873"/>
    <w:rsid w:val="004008BD"/>
    <w:rsid w:val="004008BE"/>
    <w:rsid w:val="00400AB9"/>
    <w:rsid w:val="00400B61"/>
    <w:rsid w:val="00400DDA"/>
    <w:rsid w:val="00400F46"/>
    <w:rsid w:val="0040108B"/>
    <w:rsid w:val="0040116F"/>
    <w:rsid w:val="004012CF"/>
    <w:rsid w:val="004012EE"/>
    <w:rsid w:val="0040136A"/>
    <w:rsid w:val="00401467"/>
    <w:rsid w:val="004014DF"/>
    <w:rsid w:val="00401601"/>
    <w:rsid w:val="00401633"/>
    <w:rsid w:val="0040181F"/>
    <w:rsid w:val="004019B5"/>
    <w:rsid w:val="00401AF4"/>
    <w:rsid w:val="00401C16"/>
    <w:rsid w:val="00401DD7"/>
    <w:rsid w:val="00402022"/>
    <w:rsid w:val="00402132"/>
    <w:rsid w:val="004023C5"/>
    <w:rsid w:val="004024F7"/>
    <w:rsid w:val="00402645"/>
    <w:rsid w:val="004028DC"/>
    <w:rsid w:val="004029A4"/>
    <w:rsid w:val="00402A58"/>
    <w:rsid w:val="00402BB1"/>
    <w:rsid w:val="00403061"/>
    <w:rsid w:val="00403106"/>
    <w:rsid w:val="00403175"/>
    <w:rsid w:val="00403454"/>
    <w:rsid w:val="0040348B"/>
    <w:rsid w:val="004035A1"/>
    <w:rsid w:val="004036C8"/>
    <w:rsid w:val="00403714"/>
    <w:rsid w:val="00403847"/>
    <w:rsid w:val="004038BA"/>
    <w:rsid w:val="00403925"/>
    <w:rsid w:val="00403945"/>
    <w:rsid w:val="00403BF4"/>
    <w:rsid w:val="00403C3C"/>
    <w:rsid w:val="00403D32"/>
    <w:rsid w:val="00403D43"/>
    <w:rsid w:val="00403DBE"/>
    <w:rsid w:val="00403DE5"/>
    <w:rsid w:val="00403EFA"/>
    <w:rsid w:val="00404011"/>
    <w:rsid w:val="00404117"/>
    <w:rsid w:val="004041C1"/>
    <w:rsid w:val="00404299"/>
    <w:rsid w:val="0040442A"/>
    <w:rsid w:val="004044F5"/>
    <w:rsid w:val="00404510"/>
    <w:rsid w:val="00404555"/>
    <w:rsid w:val="00404577"/>
    <w:rsid w:val="004046BE"/>
    <w:rsid w:val="0040485E"/>
    <w:rsid w:val="00404887"/>
    <w:rsid w:val="004048E5"/>
    <w:rsid w:val="00404DA2"/>
    <w:rsid w:val="00404E62"/>
    <w:rsid w:val="00404E73"/>
    <w:rsid w:val="00404F3E"/>
    <w:rsid w:val="00405079"/>
    <w:rsid w:val="00405117"/>
    <w:rsid w:val="004051DC"/>
    <w:rsid w:val="0040534D"/>
    <w:rsid w:val="00405458"/>
    <w:rsid w:val="004054CE"/>
    <w:rsid w:val="004055CC"/>
    <w:rsid w:val="004056AD"/>
    <w:rsid w:val="004056C0"/>
    <w:rsid w:val="004057E6"/>
    <w:rsid w:val="00405ADC"/>
    <w:rsid w:val="00405C18"/>
    <w:rsid w:val="00405D46"/>
    <w:rsid w:val="00405DD5"/>
    <w:rsid w:val="00405E52"/>
    <w:rsid w:val="00406441"/>
    <w:rsid w:val="004065BE"/>
    <w:rsid w:val="004065D8"/>
    <w:rsid w:val="00406728"/>
    <w:rsid w:val="004067C0"/>
    <w:rsid w:val="00406809"/>
    <w:rsid w:val="00406905"/>
    <w:rsid w:val="004069EE"/>
    <w:rsid w:val="004069F3"/>
    <w:rsid w:val="00406A3B"/>
    <w:rsid w:val="00406CB4"/>
    <w:rsid w:val="00406E83"/>
    <w:rsid w:val="00407367"/>
    <w:rsid w:val="00407608"/>
    <w:rsid w:val="00407614"/>
    <w:rsid w:val="004076C4"/>
    <w:rsid w:val="004078E3"/>
    <w:rsid w:val="00407962"/>
    <w:rsid w:val="00407B93"/>
    <w:rsid w:val="00407DBA"/>
    <w:rsid w:val="004100C6"/>
    <w:rsid w:val="004101C5"/>
    <w:rsid w:val="0041036D"/>
    <w:rsid w:val="00410740"/>
    <w:rsid w:val="0041099B"/>
    <w:rsid w:val="004109EF"/>
    <w:rsid w:val="00410A25"/>
    <w:rsid w:val="00410AA3"/>
    <w:rsid w:val="00410B35"/>
    <w:rsid w:val="004111B4"/>
    <w:rsid w:val="00411264"/>
    <w:rsid w:val="0041138B"/>
    <w:rsid w:val="00411505"/>
    <w:rsid w:val="004116AB"/>
    <w:rsid w:val="00411906"/>
    <w:rsid w:val="0041199E"/>
    <w:rsid w:val="00411A4F"/>
    <w:rsid w:val="00411C62"/>
    <w:rsid w:val="00411C7A"/>
    <w:rsid w:val="00411CBE"/>
    <w:rsid w:val="00412139"/>
    <w:rsid w:val="0041215E"/>
    <w:rsid w:val="004121FE"/>
    <w:rsid w:val="0041223B"/>
    <w:rsid w:val="0041223C"/>
    <w:rsid w:val="00412289"/>
    <w:rsid w:val="004122B6"/>
    <w:rsid w:val="00412323"/>
    <w:rsid w:val="00412331"/>
    <w:rsid w:val="0041249C"/>
    <w:rsid w:val="004125DF"/>
    <w:rsid w:val="00412704"/>
    <w:rsid w:val="00412734"/>
    <w:rsid w:val="0041285E"/>
    <w:rsid w:val="00412895"/>
    <w:rsid w:val="00412AFF"/>
    <w:rsid w:val="00412B7F"/>
    <w:rsid w:val="00412C06"/>
    <w:rsid w:val="00412C71"/>
    <w:rsid w:val="00412D06"/>
    <w:rsid w:val="00412F0B"/>
    <w:rsid w:val="00413006"/>
    <w:rsid w:val="0041306B"/>
    <w:rsid w:val="004132C6"/>
    <w:rsid w:val="0041337C"/>
    <w:rsid w:val="004133C8"/>
    <w:rsid w:val="00413493"/>
    <w:rsid w:val="00413538"/>
    <w:rsid w:val="0041353B"/>
    <w:rsid w:val="0041365F"/>
    <w:rsid w:val="00413783"/>
    <w:rsid w:val="004138B1"/>
    <w:rsid w:val="0041393B"/>
    <w:rsid w:val="004139D8"/>
    <w:rsid w:val="00413AC8"/>
    <w:rsid w:val="00413B27"/>
    <w:rsid w:val="00413C56"/>
    <w:rsid w:val="00413D2A"/>
    <w:rsid w:val="00413F07"/>
    <w:rsid w:val="00414047"/>
    <w:rsid w:val="00414206"/>
    <w:rsid w:val="004144ED"/>
    <w:rsid w:val="00414788"/>
    <w:rsid w:val="00414844"/>
    <w:rsid w:val="004148F3"/>
    <w:rsid w:val="00414B0A"/>
    <w:rsid w:val="00414C5E"/>
    <w:rsid w:val="00414C7C"/>
    <w:rsid w:val="00414D0F"/>
    <w:rsid w:val="00414D90"/>
    <w:rsid w:val="00414E2D"/>
    <w:rsid w:val="004150E5"/>
    <w:rsid w:val="00415166"/>
    <w:rsid w:val="004154A6"/>
    <w:rsid w:val="0041556E"/>
    <w:rsid w:val="0041562D"/>
    <w:rsid w:val="00415657"/>
    <w:rsid w:val="004159C0"/>
    <w:rsid w:val="004159FA"/>
    <w:rsid w:val="00415ABC"/>
    <w:rsid w:val="00415C6A"/>
    <w:rsid w:val="00415CDF"/>
    <w:rsid w:val="00415EF0"/>
    <w:rsid w:val="00416004"/>
    <w:rsid w:val="004164F4"/>
    <w:rsid w:val="00416529"/>
    <w:rsid w:val="0041670A"/>
    <w:rsid w:val="0041677D"/>
    <w:rsid w:val="00416A2C"/>
    <w:rsid w:val="00416AF0"/>
    <w:rsid w:val="0041714F"/>
    <w:rsid w:val="004171F9"/>
    <w:rsid w:val="004172F8"/>
    <w:rsid w:val="0041731E"/>
    <w:rsid w:val="0041733A"/>
    <w:rsid w:val="0041734D"/>
    <w:rsid w:val="00417713"/>
    <w:rsid w:val="004177D6"/>
    <w:rsid w:val="0041796C"/>
    <w:rsid w:val="00417996"/>
    <w:rsid w:val="00417AF1"/>
    <w:rsid w:val="00417CE5"/>
    <w:rsid w:val="00417EAE"/>
    <w:rsid w:val="00417F78"/>
    <w:rsid w:val="00417FE4"/>
    <w:rsid w:val="00420045"/>
    <w:rsid w:val="004200CA"/>
    <w:rsid w:val="0042016A"/>
    <w:rsid w:val="004202DC"/>
    <w:rsid w:val="0042036A"/>
    <w:rsid w:val="00420474"/>
    <w:rsid w:val="004207E1"/>
    <w:rsid w:val="00420821"/>
    <w:rsid w:val="00420C9F"/>
    <w:rsid w:val="00420DDE"/>
    <w:rsid w:val="00420EC2"/>
    <w:rsid w:val="00420F64"/>
    <w:rsid w:val="00420FF9"/>
    <w:rsid w:val="0042103C"/>
    <w:rsid w:val="004210C7"/>
    <w:rsid w:val="00421120"/>
    <w:rsid w:val="00421134"/>
    <w:rsid w:val="00421155"/>
    <w:rsid w:val="004211B4"/>
    <w:rsid w:val="00421267"/>
    <w:rsid w:val="0042133A"/>
    <w:rsid w:val="00421568"/>
    <w:rsid w:val="004215D3"/>
    <w:rsid w:val="0042167E"/>
    <w:rsid w:val="004216ED"/>
    <w:rsid w:val="00421B06"/>
    <w:rsid w:val="00421CCC"/>
    <w:rsid w:val="00421D00"/>
    <w:rsid w:val="00421D54"/>
    <w:rsid w:val="00421E66"/>
    <w:rsid w:val="00421E91"/>
    <w:rsid w:val="0042208A"/>
    <w:rsid w:val="004222B5"/>
    <w:rsid w:val="004222E9"/>
    <w:rsid w:val="00422334"/>
    <w:rsid w:val="00422460"/>
    <w:rsid w:val="0042261D"/>
    <w:rsid w:val="004227EF"/>
    <w:rsid w:val="0042281B"/>
    <w:rsid w:val="0042283F"/>
    <w:rsid w:val="0042284A"/>
    <w:rsid w:val="00422957"/>
    <w:rsid w:val="00422BD7"/>
    <w:rsid w:val="00422C0B"/>
    <w:rsid w:val="00422CDD"/>
    <w:rsid w:val="00422D7A"/>
    <w:rsid w:val="00422D92"/>
    <w:rsid w:val="00422DAE"/>
    <w:rsid w:val="00422E05"/>
    <w:rsid w:val="0042314A"/>
    <w:rsid w:val="0042328D"/>
    <w:rsid w:val="0042336F"/>
    <w:rsid w:val="00423394"/>
    <w:rsid w:val="004233FD"/>
    <w:rsid w:val="0042354F"/>
    <w:rsid w:val="004236E7"/>
    <w:rsid w:val="004237FF"/>
    <w:rsid w:val="00423913"/>
    <w:rsid w:val="0042396F"/>
    <w:rsid w:val="00423A85"/>
    <w:rsid w:val="00423BF0"/>
    <w:rsid w:val="00423C30"/>
    <w:rsid w:val="004242CB"/>
    <w:rsid w:val="004242D8"/>
    <w:rsid w:val="00424379"/>
    <w:rsid w:val="004243A7"/>
    <w:rsid w:val="00424507"/>
    <w:rsid w:val="00424525"/>
    <w:rsid w:val="00424636"/>
    <w:rsid w:val="004246AD"/>
    <w:rsid w:val="004246F7"/>
    <w:rsid w:val="0042476E"/>
    <w:rsid w:val="00424982"/>
    <w:rsid w:val="00424A2E"/>
    <w:rsid w:val="00424B27"/>
    <w:rsid w:val="00424B50"/>
    <w:rsid w:val="00424B7C"/>
    <w:rsid w:val="00424C22"/>
    <w:rsid w:val="00424D34"/>
    <w:rsid w:val="00424D9E"/>
    <w:rsid w:val="00424FB3"/>
    <w:rsid w:val="0042519C"/>
    <w:rsid w:val="00425211"/>
    <w:rsid w:val="00425359"/>
    <w:rsid w:val="004253B2"/>
    <w:rsid w:val="004255F9"/>
    <w:rsid w:val="0042590F"/>
    <w:rsid w:val="00425952"/>
    <w:rsid w:val="00425B08"/>
    <w:rsid w:val="00425C08"/>
    <w:rsid w:val="00425C2C"/>
    <w:rsid w:val="00425C90"/>
    <w:rsid w:val="00425CB6"/>
    <w:rsid w:val="00425D51"/>
    <w:rsid w:val="00425D5B"/>
    <w:rsid w:val="00425DD6"/>
    <w:rsid w:val="00425F02"/>
    <w:rsid w:val="00426016"/>
    <w:rsid w:val="004260DC"/>
    <w:rsid w:val="004262AC"/>
    <w:rsid w:val="00426338"/>
    <w:rsid w:val="004263A3"/>
    <w:rsid w:val="004263F8"/>
    <w:rsid w:val="0042643E"/>
    <w:rsid w:val="004264F0"/>
    <w:rsid w:val="004265F4"/>
    <w:rsid w:val="004267ED"/>
    <w:rsid w:val="00426824"/>
    <w:rsid w:val="00426889"/>
    <w:rsid w:val="0042689E"/>
    <w:rsid w:val="00426992"/>
    <w:rsid w:val="00426BB1"/>
    <w:rsid w:val="00426D59"/>
    <w:rsid w:val="00426ED2"/>
    <w:rsid w:val="00427056"/>
    <w:rsid w:val="0042716B"/>
    <w:rsid w:val="0042754B"/>
    <w:rsid w:val="004276E1"/>
    <w:rsid w:val="004277F4"/>
    <w:rsid w:val="00427817"/>
    <w:rsid w:val="004279F9"/>
    <w:rsid w:val="00427A91"/>
    <w:rsid w:val="00427AED"/>
    <w:rsid w:val="00427B4A"/>
    <w:rsid w:val="00427BA1"/>
    <w:rsid w:val="00427E0A"/>
    <w:rsid w:val="00427E81"/>
    <w:rsid w:val="004301C6"/>
    <w:rsid w:val="004301FB"/>
    <w:rsid w:val="00430532"/>
    <w:rsid w:val="0043060A"/>
    <w:rsid w:val="004308AD"/>
    <w:rsid w:val="00430A1B"/>
    <w:rsid w:val="00430ABB"/>
    <w:rsid w:val="00430AF1"/>
    <w:rsid w:val="00430CF4"/>
    <w:rsid w:val="00430DAD"/>
    <w:rsid w:val="00430FEE"/>
    <w:rsid w:val="0043108B"/>
    <w:rsid w:val="004313AF"/>
    <w:rsid w:val="00431523"/>
    <w:rsid w:val="0043164B"/>
    <w:rsid w:val="0043165B"/>
    <w:rsid w:val="004316C4"/>
    <w:rsid w:val="00431933"/>
    <w:rsid w:val="00431947"/>
    <w:rsid w:val="004319FD"/>
    <w:rsid w:val="00431AE0"/>
    <w:rsid w:val="00431B80"/>
    <w:rsid w:val="00431CF7"/>
    <w:rsid w:val="00431D34"/>
    <w:rsid w:val="00431D39"/>
    <w:rsid w:val="00431D84"/>
    <w:rsid w:val="00431E29"/>
    <w:rsid w:val="00431ECF"/>
    <w:rsid w:val="00432043"/>
    <w:rsid w:val="00432049"/>
    <w:rsid w:val="0043218E"/>
    <w:rsid w:val="004321BE"/>
    <w:rsid w:val="00432243"/>
    <w:rsid w:val="00432341"/>
    <w:rsid w:val="00432398"/>
    <w:rsid w:val="0043262F"/>
    <w:rsid w:val="0043264C"/>
    <w:rsid w:val="0043271C"/>
    <w:rsid w:val="004329CF"/>
    <w:rsid w:val="00432A43"/>
    <w:rsid w:val="00432BD1"/>
    <w:rsid w:val="00432D01"/>
    <w:rsid w:val="00432DB9"/>
    <w:rsid w:val="00432EAB"/>
    <w:rsid w:val="00432EE5"/>
    <w:rsid w:val="00432FD2"/>
    <w:rsid w:val="004330BE"/>
    <w:rsid w:val="00433190"/>
    <w:rsid w:val="004333CA"/>
    <w:rsid w:val="0043369B"/>
    <w:rsid w:val="00433817"/>
    <w:rsid w:val="004338AB"/>
    <w:rsid w:val="00433AD5"/>
    <w:rsid w:val="00433AFF"/>
    <w:rsid w:val="00433B40"/>
    <w:rsid w:val="00433B45"/>
    <w:rsid w:val="00433D0E"/>
    <w:rsid w:val="00433DC4"/>
    <w:rsid w:val="00433E00"/>
    <w:rsid w:val="00434182"/>
    <w:rsid w:val="00434284"/>
    <w:rsid w:val="00434438"/>
    <w:rsid w:val="004349F0"/>
    <w:rsid w:val="00434BF4"/>
    <w:rsid w:val="00434BFD"/>
    <w:rsid w:val="00434C61"/>
    <w:rsid w:val="00434D92"/>
    <w:rsid w:val="004353E1"/>
    <w:rsid w:val="004355AB"/>
    <w:rsid w:val="004357AB"/>
    <w:rsid w:val="00435829"/>
    <w:rsid w:val="0043598B"/>
    <w:rsid w:val="0043599A"/>
    <w:rsid w:val="00435D06"/>
    <w:rsid w:val="00435F64"/>
    <w:rsid w:val="00435FA6"/>
    <w:rsid w:val="0043605C"/>
    <w:rsid w:val="00436160"/>
    <w:rsid w:val="0043622B"/>
    <w:rsid w:val="00436237"/>
    <w:rsid w:val="00436405"/>
    <w:rsid w:val="00436662"/>
    <w:rsid w:val="004366D1"/>
    <w:rsid w:val="00436726"/>
    <w:rsid w:val="00436B7C"/>
    <w:rsid w:val="00436ED8"/>
    <w:rsid w:val="00437032"/>
    <w:rsid w:val="004370F5"/>
    <w:rsid w:val="00437102"/>
    <w:rsid w:val="0043723C"/>
    <w:rsid w:val="0043727A"/>
    <w:rsid w:val="004372A1"/>
    <w:rsid w:val="004372A4"/>
    <w:rsid w:val="004372CB"/>
    <w:rsid w:val="004377E2"/>
    <w:rsid w:val="004379BF"/>
    <w:rsid w:val="00437AB8"/>
    <w:rsid w:val="00437B4F"/>
    <w:rsid w:val="00437D24"/>
    <w:rsid w:val="0044002C"/>
    <w:rsid w:val="004400F1"/>
    <w:rsid w:val="004402F3"/>
    <w:rsid w:val="0044043A"/>
    <w:rsid w:val="0044054F"/>
    <w:rsid w:val="00440611"/>
    <w:rsid w:val="0044063F"/>
    <w:rsid w:val="00440669"/>
    <w:rsid w:val="00440912"/>
    <w:rsid w:val="0044096A"/>
    <w:rsid w:val="004409D5"/>
    <w:rsid w:val="00440A0C"/>
    <w:rsid w:val="00440A9D"/>
    <w:rsid w:val="00440B1A"/>
    <w:rsid w:val="00440B3A"/>
    <w:rsid w:val="00440B4C"/>
    <w:rsid w:val="00440C0E"/>
    <w:rsid w:val="00440D39"/>
    <w:rsid w:val="00440D4D"/>
    <w:rsid w:val="00440DB9"/>
    <w:rsid w:val="00440E80"/>
    <w:rsid w:val="00440F5B"/>
    <w:rsid w:val="004410ED"/>
    <w:rsid w:val="00441165"/>
    <w:rsid w:val="0044127A"/>
    <w:rsid w:val="004413CE"/>
    <w:rsid w:val="0044157C"/>
    <w:rsid w:val="004415FD"/>
    <w:rsid w:val="00441722"/>
    <w:rsid w:val="00441850"/>
    <w:rsid w:val="004418A7"/>
    <w:rsid w:val="00441CB0"/>
    <w:rsid w:val="00441DD6"/>
    <w:rsid w:val="00441F3A"/>
    <w:rsid w:val="004420C0"/>
    <w:rsid w:val="00442146"/>
    <w:rsid w:val="00442293"/>
    <w:rsid w:val="00442387"/>
    <w:rsid w:val="0044239D"/>
    <w:rsid w:val="00442441"/>
    <w:rsid w:val="00442556"/>
    <w:rsid w:val="00442675"/>
    <w:rsid w:val="004427CE"/>
    <w:rsid w:val="00442AE1"/>
    <w:rsid w:val="00442BC6"/>
    <w:rsid w:val="00442D6B"/>
    <w:rsid w:val="00442E15"/>
    <w:rsid w:val="00442E5B"/>
    <w:rsid w:val="00442EA9"/>
    <w:rsid w:val="00442FC2"/>
    <w:rsid w:val="00443003"/>
    <w:rsid w:val="0044319E"/>
    <w:rsid w:val="00443250"/>
    <w:rsid w:val="0044339C"/>
    <w:rsid w:val="00443711"/>
    <w:rsid w:val="00443A96"/>
    <w:rsid w:val="00443AAF"/>
    <w:rsid w:val="00443AF9"/>
    <w:rsid w:val="00443B3C"/>
    <w:rsid w:val="00443BDC"/>
    <w:rsid w:val="00443F42"/>
    <w:rsid w:val="00444031"/>
    <w:rsid w:val="004442C9"/>
    <w:rsid w:val="0044445D"/>
    <w:rsid w:val="00444465"/>
    <w:rsid w:val="0044451C"/>
    <w:rsid w:val="004445AB"/>
    <w:rsid w:val="004446C8"/>
    <w:rsid w:val="004446CE"/>
    <w:rsid w:val="004449D4"/>
    <w:rsid w:val="00444A04"/>
    <w:rsid w:val="00444AA0"/>
    <w:rsid w:val="00444B01"/>
    <w:rsid w:val="00444CB4"/>
    <w:rsid w:val="00444CF3"/>
    <w:rsid w:val="00444DFD"/>
    <w:rsid w:val="00444E81"/>
    <w:rsid w:val="00444F92"/>
    <w:rsid w:val="004452BC"/>
    <w:rsid w:val="0044532B"/>
    <w:rsid w:val="00445447"/>
    <w:rsid w:val="00445613"/>
    <w:rsid w:val="00445699"/>
    <w:rsid w:val="004456DF"/>
    <w:rsid w:val="0044580D"/>
    <w:rsid w:val="004458CE"/>
    <w:rsid w:val="004458E6"/>
    <w:rsid w:val="00445A87"/>
    <w:rsid w:val="00445B21"/>
    <w:rsid w:val="00445BB2"/>
    <w:rsid w:val="00445C34"/>
    <w:rsid w:val="00445DED"/>
    <w:rsid w:val="00445F52"/>
    <w:rsid w:val="00446281"/>
    <w:rsid w:val="004462BC"/>
    <w:rsid w:val="0044635C"/>
    <w:rsid w:val="0044648B"/>
    <w:rsid w:val="004464BB"/>
    <w:rsid w:val="00446634"/>
    <w:rsid w:val="00446672"/>
    <w:rsid w:val="00446876"/>
    <w:rsid w:val="00446956"/>
    <w:rsid w:val="004469DB"/>
    <w:rsid w:val="00446BCB"/>
    <w:rsid w:val="004470D8"/>
    <w:rsid w:val="00447122"/>
    <w:rsid w:val="00447359"/>
    <w:rsid w:val="004473C1"/>
    <w:rsid w:val="004473FD"/>
    <w:rsid w:val="00447501"/>
    <w:rsid w:val="0044765A"/>
    <w:rsid w:val="00447662"/>
    <w:rsid w:val="00447702"/>
    <w:rsid w:val="004478CD"/>
    <w:rsid w:val="004478E8"/>
    <w:rsid w:val="0044792E"/>
    <w:rsid w:val="00447B38"/>
    <w:rsid w:val="00447C82"/>
    <w:rsid w:val="00447C99"/>
    <w:rsid w:val="00447D01"/>
    <w:rsid w:val="00447F51"/>
    <w:rsid w:val="0045000B"/>
    <w:rsid w:val="00450357"/>
    <w:rsid w:val="00450400"/>
    <w:rsid w:val="0045052B"/>
    <w:rsid w:val="00450639"/>
    <w:rsid w:val="004509CC"/>
    <w:rsid w:val="00450A97"/>
    <w:rsid w:val="00450C7E"/>
    <w:rsid w:val="00450CC4"/>
    <w:rsid w:val="00450D54"/>
    <w:rsid w:val="00450E51"/>
    <w:rsid w:val="00450FD3"/>
    <w:rsid w:val="00451054"/>
    <w:rsid w:val="0045110F"/>
    <w:rsid w:val="00451160"/>
    <w:rsid w:val="00451355"/>
    <w:rsid w:val="00451389"/>
    <w:rsid w:val="004513EA"/>
    <w:rsid w:val="00451548"/>
    <w:rsid w:val="0045167B"/>
    <w:rsid w:val="00451959"/>
    <w:rsid w:val="0045195C"/>
    <w:rsid w:val="00451A05"/>
    <w:rsid w:val="00451A36"/>
    <w:rsid w:val="00451B08"/>
    <w:rsid w:val="00451B89"/>
    <w:rsid w:val="00451E08"/>
    <w:rsid w:val="00451F59"/>
    <w:rsid w:val="0045219E"/>
    <w:rsid w:val="00452201"/>
    <w:rsid w:val="00452342"/>
    <w:rsid w:val="00452359"/>
    <w:rsid w:val="004524E6"/>
    <w:rsid w:val="004525AD"/>
    <w:rsid w:val="00452623"/>
    <w:rsid w:val="0045281A"/>
    <w:rsid w:val="00452894"/>
    <w:rsid w:val="00452BC5"/>
    <w:rsid w:val="00452C42"/>
    <w:rsid w:val="00453097"/>
    <w:rsid w:val="00453103"/>
    <w:rsid w:val="0045314C"/>
    <w:rsid w:val="004533C1"/>
    <w:rsid w:val="004533ED"/>
    <w:rsid w:val="00453515"/>
    <w:rsid w:val="0045364C"/>
    <w:rsid w:val="00453758"/>
    <w:rsid w:val="00453BF1"/>
    <w:rsid w:val="00453DB7"/>
    <w:rsid w:val="00453F78"/>
    <w:rsid w:val="00453FF8"/>
    <w:rsid w:val="004541A0"/>
    <w:rsid w:val="00454492"/>
    <w:rsid w:val="004544B6"/>
    <w:rsid w:val="00454528"/>
    <w:rsid w:val="004549EC"/>
    <w:rsid w:val="004549F6"/>
    <w:rsid w:val="00454C07"/>
    <w:rsid w:val="00454C4D"/>
    <w:rsid w:val="00454CEE"/>
    <w:rsid w:val="00454CFC"/>
    <w:rsid w:val="00454D34"/>
    <w:rsid w:val="00454DB2"/>
    <w:rsid w:val="00454E98"/>
    <w:rsid w:val="00454EBD"/>
    <w:rsid w:val="00454F87"/>
    <w:rsid w:val="00454F9E"/>
    <w:rsid w:val="004554D5"/>
    <w:rsid w:val="0045553A"/>
    <w:rsid w:val="0045556E"/>
    <w:rsid w:val="004555CA"/>
    <w:rsid w:val="00455987"/>
    <w:rsid w:val="004559AD"/>
    <w:rsid w:val="00455AEC"/>
    <w:rsid w:val="00455D08"/>
    <w:rsid w:val="00455FCD"/>
    <w:rsid w:val="004560C0"/>
    <w:rsid w:val="004560E3"/>
    <w:rsid w:val="004560FC"/>
    <w:rsid w:val="0045618F"/>
    <w:rsid w:val="00456276"/>
    <w:rsid w:val="0045643D"/>
    <w:rsid w:val="00456462"/>
    <w:rsid w:val="004566BF"/>
    <w:rsid w:val="004566CD"/>
    <w:rsid w:val="00456747"/>
    <w:rsid w:val="004567E3"/>
    <w:rsid w:val="00456CBF"/>
    <w:rsid w:val="00456CDE"/>
    <w:rsid w:val="00456D2D"/>
    <w:rsid w:val="00456E97"/>
    <w:rsid w:val="00456F51"/>
    <w:rsid w:val="00456FE7"/>
    <w:rsid w:val="00457020"/>
    <w:rsid w:val="004570AF"/>
    <w:rsid w:val="00457281"/>
    <w:rsid w:val="00457287"/>
    <w:rsid w:val="00457372"/>
    <w:rsid w:val="0045742A"/>
    <w:rsid w:val="0045753A"/>
    <w:rsid w:val="004576B3"/>
    <w:rsid w:val="00457B8C"/>
    <w:rsid w:val="00457BA3"/>
    <w:rsid w:val="00457CDE"/>
    <w:rsid w:val="0046003A"/>
    <w:rsid w:val="00460095"/>
    <w:rsid w:val="004600E6"/>
    <w:rsid w:val="00460321"/>
    <w:rsid w:val="0046050B"/>
    <w:rsid w:val="0046063B"/>
    <w:rsid w:val="004607C1"/>
    <w:rsid w:val="00460882"/>
    <w:rsid w:val="00460932"/>
    <w:rsid w:val="00460A3E"/>
    <w:rsid w:val="00460A62"/>
    <w:rsid w:val="00460AF7"/>
    <w:rsid w:val="00460B80"/>
    <w:rsid w:val="00460BAC"/>
    <w:rsid w:val="00460C3B"/>
    <w:rsid w:val="00460CF7"/>
    <w:rsid w:val="00460F26"/>
    <w:rsid w:val="00460F81"/>
    <w:rsid w:val="004611D8"/>
    <w:rsid w:val="004611EB"/>
    <w:rsid w:val="00461229"/>
    <w:rsid w:val="00461442"/>
    <w:rsid w:val="0046148D"/>
    <w:rsid w:val="00461846"/>
    <w:rsid w:val="004619B2"/>
    <w:rsid w:val="00461EFB"/>
    <w:rsid w:val="0046208E"/>
    <w:rsid w:val="00462128"/>
    <w:rsid w:val="0046221A"/>
    <w:rsid w:val="004622E8"/>
    <w:rsid w:val="0046230A"/>
    <w:rsid w:val="004624AD"/>
    <w:rsid w:val="004625AF"/>
    <w:rsid w:val="0046266C"/>
    <w:rsid w:val="00462803"/>
    <w:rsid w:val="004628A7"/>
    <w:rsid w:val="0046299C"/>
    <w:rsid w:val="004629C7"/>
    <w:rsid w:val="00462A83"/>
    <w:rsid w:val="00462BA1"/>
    <w:rsid w:val="00462D0B"/>
    <w:rsid w:val="00462E2C"/>
    <w:rsid w:val="00462E95"/>
    <w:rsid w:val="00462EE3"/>
    <w:rsid w:val="0046316B"/>
    <w:rsid w:val="004634B6"/>
    <w:rsid w:val="00463839"/>
    <w:rsid w:val="0046387C"/>
    <w:rsid w:val="004638EF"/>
    <w:rsid w:val="00463A01"/>
    <w:rsid w:val="00463A61"/>
    <w:rsid w:val="00463C93"/>
    <w:rsid w:val="00463DAC"/>
    <w:rsid w:val="00463DF1"/>
    <w:rsid w:val="00463F47"/>
    <w:rsid w:val="00463F96"/>
    <w:rsid w:val="0046412D"/>
    <w:rsid w:val="00464295"/>
    <w:rsid w:val="0046431C"/>
    <w:rsid w:val="00464375"/>
    <w:rsid w:val="004644ED"/>
    <w:rsid w:val="00464723"/>
    <w:rsid w:val="004647B1"/>
    <w:rsid w:val="004647CD"/>
    <w:rsid w:val="00464A34"/>
    <w:rsid w:val="00464E81"/>
    <w:rsid w:val="00464EAF"/>
    <w:rsid w:val="00464EDA"/>
    <w:rsid w:val="00464F9E"/>
    <w:rsid w:val="00465024"/>
    <w:rsid w:val="0046513E"/>
    <w:rsid w:val="00465201"/>
    <w:rsid w:val="004652A8"/>
    <w:rsid w:val="004652CF"/>
    <w:rsid w:val="00465329"/>
    <w:rsid w:val="00465333"/>
    <w:rsid w:val="004653D5"/>
    <w:rsid w:val="00465555"/>
    <w:rsid w:val="00465579"/>
    <w:rsid w:val="00465610"/>
    <w:rsid w:val="0046568A"/>
    <w:rsid w:val="004657CC"/>
    <w:rsid w:val="004659AB"/>
    <w:rsid w:val="00465AB5"/>
    <w:rsid w:val="00465D3B"/>
    <w:rsid w:val="00465DE2"/>
    <w:rsid w:val="00466085"/>
    <w:rsid w:val="00466136"/>
    <w:rsid w:val="004661EE"/>
    <w:rsid w:val="00466267"/>
    <w:rsid w:val="0046649A"/>
    <w:rsid w:val="004664A7"/>
    <w:rsid w:val="0046676B"/>
    <w:rsid w:val="004667DE"/>
    <w:rsid w:val="004667EC"/>
    <w:rsid w:val="0046681A"/>
    <w:rsid w:val="004668AA"/>
    <w:rsid w:val="004668F8"/>
    <w:rsid w:val="00466946"/>
    <w:rsid w:val="0046694E"/>
    <w:rsid w:val="0046695D"/>
    <w:rsid w:val="00466C1D"/>
    <w:rsid w:val="00466D2F"/>
    <w:rsid w:val="00466D6F"/>
    <w:rsid w:val="00466F5A"/>
    <w:rsid w:val="00466F84"/>
    <w:rsid w:val="0046701D"/>
    <w:rsid w:val="0046704C"/>
    <w:rsid w:val="0046705E"/>
    <w:rsid w:val="004670B2"/>
    <w:rsid w:val="00467121"/>
    <w:rsid w:val="00467136"/>
    <w:rsid w:val="00467198"/>
    <w:rsid w:val="00467261"/>
    <w:rsid w:val="004672C6"/>
    <w:rsid w:val="0046743C"/>
    <w:rsid w:val="0046765B"/>
    <w:rsid w:val="00467710"/>
    <w:rsid w:val="00467937"/>
    <w:rsid w:val="00467B71"/>
    <w:rsid w:val="00467DE2"/>
    <w:rsid w:val="00467E13"/>
    <w:rsid w:val="0047028D"/>
    <w:rsid w:val="004702C0"/>
    <w:rsid w:val="00470464"/>
    <w:rsid w:val="0047083B"/>
    <w:rsid w:val="00470865"/>
    <w:rsid w:val="00470ABD"/>
    <w:rsid w:val="00470CCF"/>
    <w:rsid w:val="00470DA7"/>
    <w:rsid w:val="00470DC0"/>
    <w:rsid w:val="00470E4A"/>
    <w:rsid w:val="00471006"/>
    <w:rsid w:val="00471810"/>
    <w:rsid w:val="00471AED"/>
    <w:rsid w:val="00471B47"/>
    <w:rsid w:val="00471CFD"/>
    <w:rsid w:val="00471E72"/>
    <w:rsid w:val="00471FFF"/>
    <w:rsid w:val="004720B4"/>
    <w:rsid w:val="0047213D"/>
    <w:rsid w:val="00472246"/>
    <w:rsid w:val="00472355"/>
    <w:rsid w:val="00472504"/>
    <w:rsid w:val="00472527"/>
    <w:rsid w:val="004728CB"/>
    <w:rsid w:val="004728F2"/>
    <w:rsid w:val="00472978"/>
    <w:rsid w:val="00472A22"/>
    <w:rsid w:val="00472AEF"/>
    <w:rsid w:val="00472B8D"/>
    <w:rsid w:val="00472BDB"/>
    <w:rsid w:val="00472BEE"/>
    <w:rsid w:val="00473136"/>
    <w:rsid w:val="0047317E"/>
    <w:rsid w:val="00473326"/>
    <w:rsid w:val="00473494"/>
    <w:rsid w:val="004738E3"/>
    <w:rsid w:val="00473904"/>
    <w:rsid w:val="0047392E"/>
    <w:rsid w:val="00473A02"/>
    <w:rsid w:val="00473C36"/>
    <w:rsid w:val="00473E1E"/>
    <w:rsid w:val="00473E77"/>
    <w:rsid w:val="00473EC6"/>
    <w:rsid w:val="00473FE9"/>
    <w:rsid w:val="00473FF1"/>
    <w:rsid w:val="00474058"/>
    <w:rsid w:val="004740AD"/>
    <w:rsid w:val="0047417C"/>
    <w:rsid w:val="00474221"/>
    <w:rsid w:val="0047427C"/>
    <w:rsid w:val="004743B3"/>
    <w:rsid w:val="004743F4"/>
    <w:rsid w:val="004745B2"/>
    <w:rsid w:val="004746C0"/>
    <w:rsid w:val="0047487F"/>
    <w:rsid w:val="004748D9"/>
    <w:rsid w:val="004749C2"/>
    <w:rsid w:val="004749F4"/>
    <w:rsid w:val="00474A18"/>
    <w:rsid w:val="00474B76"/>
    <w:rsid w:val="00474BFE"/>
    <w:rsid w:val="00474C31"/>
    <w:rsid w:val="00474C37"/>
    <w:rsid w:val="00474F20"/>
    <w:rsid w:val="00474F2E"/>
    <w:rsid w:val="0047514C"/>
    <w:rsid w:val="00475315"/>
    <w:rsid w:val="00475413"/>
    <w:rsid w:val="00475418"/>
    <w:rsid w:val="004754A1"/>
    <w:rsid w:val="004755AD"/>
    <w:rsid w:val="00475614"/>
    <w:rsid w:val="004757A1"/>
    <w:rsid w:val="00475912"/>
    <w:rsid w:val="00475D75"/>
    <w:rsid w:val="00475F0A"/>
    <w:rsid w:val="00475F5E"/>
    <w:rsid w:val="004760F4"/>
    <w:rsid w:val="00476168"/>
    <w:rsid w:val="00476196"/>
    <w:rsid w:val="004761F3"/>
    <w:rsid w:val="00476384"/>
    <w:rsid w:val="004767CF"/>
    <w:rsid w:val="004767DD"/>
    <w:rsid w:val="00476897"/>
    <w:rsid w:val="00476904"/>
    <w:rsid w:val="004769B5"/>
    <w:rsid w:val="00476ACB"/>
    <w:rsid w:val="00476C4D"/>
    <w:rsid w:val="00476C53"/>
    <w:rsid w:val="00476E1D"/>
    <w:rsid w:val="00476FC2"/>
    <w:rsid w:val="0047701C"/>
    <w:rsid w:val="004771AE"/>
    <w:rsid w:val="004771B3"/>
    <w:rsid w:val="00477399"/>
    <w:rsid w:val="004773A5"/>
    <w:rsid w:val="004775CC"/>
    <w:rsid w:val="0047761B"/>
    <w:rsid w:val="0047771C"/>
    <w:rsid w:val="0047778E"/>
    <w:rsid w:val="0047788A"/>
    <w:rsid w:val="00477A0C"/>
    <w:rsid w:val="00477AA1"/>
    <w:rsid w:val="00477AF0"/>
    <w:rsid w:val="00477CEE"/>
    <w:rsid w:val="00477F7C"/>
    <w:rsid w:val="0048001A"/>
    <w:rsid w:val="00480066"/>
    <w:rsid w:val="00480084"/>
    <w:rsid w:val="0048018D"/>
    <w:rsid w:val="0048018E"/>
    <w:rsid w:val="004801A1"/>
    <w:rsid w:val="0048025D"/>
    <w:rsid w:val="004803A2"/>
    <w:rsid w:val="004805FB"/>
    <w:rsid w:val="00480621"/>
    <w:rsid w:val="00480628"/>
    <w:rsid w:val="00480827"/>
    <w:rsid w:val="00480849"/>
    <w:rsid w:val="00480953"/>
    <w:rsid w:val="00480A86"/>
    <w:rsid w:val="00480D74"/>
    <w:rsid w:val="00480E12"/>
    <w:rsid w:val="0048130B"/>
    <w:rsid w:val="00481597"/>
    <w:rsid w:val="0048163E"/>
    <w:rsid w:val="00481676"/>
    <w:rsid w:val="004816AE"/>
    <w:rsid w:val="0048171F"/>
    <w:rsid w:val="00481733"/>
    <w:rsid w:val="004817FC"/>
    <w:rsid w:val="0048187E"/>
    <w:rsid w:val="00481C97"/>
    <w:rsid w:val="00481D63"/>
    <w:rsid w:val="004821B6"/>
    <w:rsid w:val="0048232F"/>
    <w:rsid w:val="00482635"/>
    <w:rsid w:val="00482672"/>
    <w:rsid w:val="00482778"/>
    <w:rsid w:val="0048281A"/>
    <w:rsid w:val="004828F2"/>
    <w:rsid w:val="00482B7F"/>
    <w:rsid w:val="00482E85"/>
    <w:rsid w:val="00482F00"/>
    <w:rsid w:val="00483030"/>
    <w:rsid w:val="004830CA"/>
    <w:rsid w:val="004831E1"/>
    <w:rsid w:val="0048323A"/>
    <w:rsid w:val="004833A0"/>
    <w:rsid w:val="004833E2"/>
    <w:rsid w:val="00483436"/>
    <w:rsid w:val="00483493"/>
    <w:rsid w:val="00483502"/>
    <w:rsid w:val="00483536"/>
    <w:rsid w:val="0048356E"/>
    <w:rsid w:val="00483934"/>
    <w:rsid w:val="004839DD"/>
    <w:rsid w:val="00483ACA"/>
    <w:rsid w:val="00483BB0"/>
    <w:rsid w:val="00483D7A"/>
    <w:rsid w:val="00483FC2"/>
    <w:rsid w:val="0048401E"/>
    <w:rsid w:val="00484169"/>
    <w:rsid w:val="00484193"/>
    <w:rsid w:val="0048419C"/>
    <w:rsid w:val="004842FB"/>
    <w:rsid w:val="004842FF"/>
    <w:rsid w:val="0048446C"/>
    <w:rsid w:val="004844AE"/>
    <w:rsid w:val="004845EE"/>
    <w:rsid w:val="00484723"/>
    <w:rsid w:val="00484818"/>
    <w:rsid w:val="004848B1"/>
    <w:rsid w:val="00484BE7"/>
    <w:rsid w:val="00484BF7"/>
    <w:rsid w:val="00484DB2"/>
    <w:rsid w:val="00484E0A"/>
    <w:rsid w:val="00484E9D"/>
    <w:rsid w:val="00484FC6"/>
    <w:rsid w:val="004850B5"/>
    <w:rsid w:val="004850FD"/>
    <w:rsid w:val="0048563A"/>
    <w:rsid w:val="00485721"/>
    <w:rsid w:val="004857C7"/>
    <w:rsid w:val="0048585A"/>
    <w:rsid w:val="00485909"/>
    <w:rsid w:val="00485A72"/>
    <w:rsid w:val="00485A9D"/>
    <w:rsid w:val="00485AC8"/>
    <w:rsid w:val="00485AD1"/>
    <w:rsid w:val="00485CCC"/>
    <w:rsid w:val="00485DBC"/>
    <w:rsid w:val="00485DD1"/>
    <w:rsid w:val="00485F5A"/>
    <w:rsid w:val="00485F87"/>
    <w:rsid w:val="00485FAE"/>
    <w:rsid w:val="0048600A"/>
    <w:rsid w:val="004860BD"/>
    <w:rsid w:val="004861BB"/>
    <w:rsid w:val="00486280"/>
    <w:rsid w:val="004862C0"/>
    <w:rsid w:val="0048638A"/>
    <w:rsid w:val="00486407"/>
    <w:rsid w:val="004866E8"/>
    <w:rsid w:val="004866F2"/>
    <w:rsid w:val="00486975"/>
    <w:rsid w:val="00486A7B"/>
    <w:rsid w:val="00486C2B"/>
    <w:rsid w:val="00487145"/>
    <w:rsid w:val="00487220"/>
    <w:rsid w:val="004872A7"/>
    <w:rsid w:val="0048741E"/>
    <w:rsid w:val="0048768A"/>
    <w:rsid w:val="00487703"/>
    <w:rsid w:val="004877A7"/>
    <w:rsid w:val="004877D5"/>
    <w:rsid w:val="00487862"/>
    <w:rsid w:val="00487975"/>
    <w:rsid w:val="00487CA3"/>
    <w:rsid w:val="00487CD2"/>
    <w:rsid w:val="00487DBA"/>
    <w:rsid w:val="00487EE2"/>
    <w:rsid w:val="00490084"/>
    <w:rsid w:val="00490177"/>
    <w:rsid w:val="004902A4"/>
    <w:rsid w:val="00490378"/>
    <w:rsid w:val="00490442"/>
    <w:rsid w:val="00490589"/>
    <w:rsid w:val="004905E0"/>
    <w:rsid w:val="004906AB"/>
    <w:rsid w:val="00490C24"/>
    <w:rsid w:val="00490CF4"/>
    <w:rsid w:val="00490EE4"/>
    <w:rsid w:val="00490FE0"/>
    <w:rsid w:val="00491099"/>
    <w:rsid w:val="0049136C"/>
    <w:rsid w:val="004914B0"/>
    <w:rsid w:val="0049159A"/>
    <w:rsid w:val="004916C4"/>
    <w:rsid w:val="00491707"/>
    <w:rsid w:val="004917B4"/>
    <w:rsid w:val="00491946"/>
    <w:rsid w:val="004919D6"/>
    <w:rsid w:val="00491BDE"/>
    <w:rsid w:val="00491F0F"/>
    <w:rsid w:val="00491F70"/>
    <w:rsid w:val="004921D3"/>
    <w:rsid w:val="004921EA"/>
    <w:rsid w:val="004922D4"/>
    <w:rsid w:val="0049243E"/>
    <w:rsid w:val="004927E5"/>
    <w:rsid w:val="00492856"/>
    <w:rsid w:val="0049297F"/>
    <w:rsid w:val="004929C9"/>
    <w:rsid w:val="00492AE6"/>
    <w:rsid w:val="00492BA5"/>
    <w:rsid w:val="00492BBE"/>
    <w:rsid w:val="00492E4C"/>
    <w:rsid w:val="00492FC5"/>
    <w:rsid w:val="00493104"/>
    <w:rsid w:val="00493184"/>
    <w:rsid w:val="004932E7"/>
    <w:rsid w:val="004934A3"/>
    <w:rsid w:val="00493587"/>
    <w:rsid w:val="00493629"/>
    <w:rsid w:val="004936D4"/>
    <w:rsid w:val="004936E5"/>
    <w:rsid w:val="0049379F"/>
    <w:rsid w:val="00493AC1"/>
    <w:rsid w:val="00493CE5"/>
    <w:rsid w:val="00493D5F"/>
    <w:rsid w:val="00494038"/>
    <w:rsid w:val="004940C9"/>
    <w:rsid w:val="004940CA"/>
    <w:rsid w:val="0049425C"/>
    <w:rsid w:val="00494311"/>
    <w:rsid w:val="00494466"/>
    <w:rsid w:val="0049456A"/>
    <w:rsid w:val="0049456B"/>
    <w:rsid w:val="004945CA"/>
    <w:rsid w:val="00494706"/>
    <w:rsid w:val="004947A4"/>
    <w:rsid w:val="004949D2"/>
    <w:rsid w:val="004949F0"/>
    <w:rsid w:val="004949FD"/>
    <w:rsid w:val="00494A62"/>
    <w:rsid w:val="00494B02"/>
    <w:rsid w:val="00494BB2"/>
    <w:rsid w:val="00494BEB"/>
    <w:rsid w:val="00494C96"/>
    <w:rsid w:val="00494D14"/>
    <w:rsid w:val="00494FE4"/>
    <w:rsid w:val="0049520C"/>
    <w:rsid w:val="0049529B"/>
    <w:rsid w:val="00495322"/>
    <w:rsid w:val="00495330"/>
    <w:rsid w:val="0049536A"/>
    <w:rsid w:val="00495405"/>
    <w:rsid w:val="0049557D"/>
    <w:rsid w:val="0049572D"/>
    <w:rsid w:val="0049576C"/>
    <w:rsid w:val="0049579F"/>
    <w:rsid w:val="00495869"/>
    <w:rsid w:val="004958CC"/>
    <w:rsid w:val="00495A52"/>
    <w:rsid w:val="00495AB6"/>
    <w:rsid w:val="00495B3E"/>
    <w:rsid w:val="00495C27"/>
    <w:rsid w:val="0049609E"/>
    <w:rsid w:val="004962CD"/>
    <w:rsid w:val="004963F8"/>
    <w:rsid w:val="0049641C"/>
    <w:rsid w:val="00496536"/>
    <w:rsid w:val="0049677B"/>
    <w:rsid w:val="00496960"/>
    <w:rsid w:val="004969E2"/>
    <w:rsid w:val="004969F6"/>
    <w:rsid w:val="00496BB0"/>
    <w:rsid w:val="00496F2E"/>
    <w:rsid w:val="00496FEB"/>
    <w:rsid w:val="004973A7"/>
    <w:rsid w:val="00497482"/>
    <w:rsid w:val="00497492"/>
    <w:rsid w:val="0049756F"/>
    <w:rsid w:val="004978B9"/>
    <w:rsid w:val="004978E4"/>
    <w:rsid w:val="004978EC"/>
    <w:rsid w:val="004979DD"/>
    <w:rsid w:val="00497A39"/>
    <w:rsid w:val="00497C34"/>
    <w:rsid w:val="00497EBB"/>
    <w:rsid w:val="00497F6E"/>
    <w:rsid w:val="00497F6F"/>
    <w:rsid w:val="004A0007"/>
    <w:rsid w:val="004A0042"/>
    <w:rsid w:val="004A0155"/>
    <w:rsid w:val="004A03FD"/>
    <w:rsid w:val="004A050A"/>
    <w:rsid w:val="004A0D52"/>
    <w:rsid w:val="004A0DF3"/>
    <w:rsid w:val="004A0E2E"/>
    <w:rsid w:val="004A0F89"/>
    <w:rsid w:val="004A1149"/>
    <w:rsid w:val="004A114C"/>
    <w:rsid w:val="004A13BB"/>
    <w:rsid w:val="004A157D"/>
    <w:rsid w:val="004A15F8"/>
    <w:rsid w:val="004A1837"/>
    <w:rsid w:val="004A1928"/>
    <w:rsid w:val="004A1A39"/>
    <w:rsid w:val="004A1AC5"/>
    <w:rsid w:val="004A1B45"/>
    <w:rsid w:val="004A1B72"/>
    <w:rsid w:val="004A1C61"/>
    <w:rsid w:val="004A1E53"/>
    <w:rsid w:val="004A1F4C"/>
    <w:rsid w:val="004A2414"/>
    <w:rsid w:val="004A274E"/>
    <w:rsid w:val="004A27B7"/>
    <w:rsid w:val="004A2843"/>
    <w:rsid w:val="004A293F"/>
    <w:rsid w:val="004A2E08"/>
    <w:rsid w:val="004A2EF1"/>
    <w:rsid w:val="004A2F68"/>
    <w:rsid w:val="004A2FDE"/>
    <w:rsid w:val="004A3193"/>
    <w:rsid w:val="004A3245"/>
    <w:rsid w:val="004A3326"/>
    <w:rsid w:val="004A349D"/>
    <w:rsid w:val="004A35C3"/>
    <w:rsid w:val="004A37FB"/>
    <w:rsid w:val="004A3A68"/>
    <w:rsid w:val="004A3CAE"/>
    <w:rsid w:val="004A3CD1"/>
    <w:rsid w:val="004A3CDF"/>
    <w:rsid w:val="004A3E7C"/>
    <w:rsid w:val="004A3E82"/>
    <w:rsid w:val="004A3EF8"/>
    <w:rsid w:val="004A3F27"/>
    <w:rsid w:val="004A3F38"/>
    <w:rsid w:val="004A3F55"/>
    <w:rsid w:val="004A4060"/>
    <w:rsid w:val="004A4064"/>
    <w:rsid w:val="004A40A2"/>
    <w:rsid w:val="004A419C"/>
    <w:rsid w:val="004A429D"/>
    <w:rsid w:val="004A42A9"/>
    <w:rsid w:val="004A4307"/>
    <w:rsid w:val="004A4372"/>
    <w:rsid w:val="004A451F"/>
    <w:rsid w:val="004A4582"/>
    <w:rsid w:val="004A458C"/>
    <w:rsid w:val="004A464A"/>
    <w:rsid w:val="004A4762"/>
    <w:rsid w:val="004A479B"/>
    <w:rsid w:val="004A4820"/>
    <w:rsid w:val="004A4873"/>
    <w:rsid w:val="004A48F2"/>
    <w:rsid w:val="004A4981"/>
    <w:rsid w:val="004A4DAF"/>
    <w:rsid w:val="004A4F25"/>
    <w:rsid w:val="004A4F5B"/>
    <w:rsid w:val="004A50E2"/>
    <w:rsid w:val="004A5150"/>
    <w:rsid w:val="004A53E6"/>
    <w:rsid w:val="004A5536"/>
    <w:rsid w:val="004A57BA"/>
    <w:rsid w:val="004A58D3"/>
    <w:rsid w:val="004A5A26"/>
    <w:rsid w:val="004A5AD5"/>
    <w:rsid w:val="004A5D98"/>
    <w:rsid w:val="004A5DB9"/>
    <w:rsid w:val="004A5F31"/>
    <w:rsid w:val="004A6050"/>
    <w:rsid w:val="004A60A7"/>
    <w:rsid w:val="004A619D"/>
    <w:rsid w:val="004A62AA"/>
    <w:rsid w:val="004A637B"/>
    <w:rsid w:val="004A64E3"/>
    <w:rsid w:val="004A68B7"/>
    <w:rsid w:val="004A6B1D"/>
    <w:rsid w:val="004A6BCA"/>
    <w:rsid w:val="004A6F1C"/>
    <w:rsid w:val="004A6F30"/>
    <w:rsid w:val="004A6FE7"/>
    <w:rsid w:val="004A7047"/>
    <w:rsid w:val="004A70E7"/>
    <w:rsid w:val="004A7187"/>
    <w:rsid w:val="004A72C2"/>
    <w:rsid w:val="004A73E9"/>
    <w:rsid w:val="004A7447"/>
    <w:rsid w:val="004A745F"/>
    <w:rsid w:val="004A746C"/>
    <w:rsid w:val="004A74D8"/>
    <w:rsid w:val="004A7560"/>
    <w:rsid w:val="004A7750"/>
    <w:rsid w:val="004A77D8"/>
    <w:rsid w:val="004A7948"/>
    <w:rsid w:val="004A7A31"/>
    <w:rsid w:val="004A7AD5"/>
    <w:rsid w:val="004A7BAB"/>
    <w:rsid w:val="004A7C8C"/>
    <w:rsid w:val="004A7F74"/>
    <w:rsid w:val="004A7F9A"/>
    <w:rsid w:val="004A7FE1"/>
    <w:rsid w:val="004B0196"/>
    <w:rsid w:val="004B0274"/>
    <w:rsid w:val="004B059F"/>
    <w:rsid w:val="004B0688"/>
    <w:rsid w:val="004B071B"/>
    <w:rsid w:val="004B07B2"/>
    <w:rsid w:val="004B089A"/>
    <w:rsid w:val="004B08AD"/>
    <w:rsid w:val="004B0957"/>
    <w:rsid w:val="004B0C42"/>
    <w:rsid w:val="004B0D40"/>
    <w:rsid w:val="004B0D88"/>
    <w:rsid w:val="004B0E0D"/>
    <w:rsid w:val="004B0EB5"/>
    <w:rsid w:val="004B0FC7"/>
    <w:rsid w:val="004B10FF"/>
    <w:rsid w:val="004B1243"/>
    <w:rsid w:val="004B13D8"/>
    <w:rsid w:val="004B1437"/>
    <w:rsid w:val="004B151E"/>
    <w:rsid w:val="004B19A8"/>
    <w:rsid w:val="004B1B08"/>
    <w:rsid w:val="004B1B83"/>
    <w:rsid w:val="004B1E91"/>
    <w:rsid w:val="004B2169"/>
    <w:rsid w:val="004B21D3"/>
    <w:rsid w:val="004B2497"/>
    <w:rsid w:val="004B2557"/>
    <w:rsid w:val="004B25D5"/>
    <w:rsid w:val="004B25EE"/>
    <w:rsid w:val="004B287F"/>
    <w:rsid w:val="004B296F"/>
    <w:rsid w:val="004B29E1"/>
    <w:rsid w:val="004B2DC4"/>
    <w:rsid w:val="004B2E07"/>
    <w:rsid w:val="004B307D"/>
    <w:rsid w:val="004B3198"/>
    <w:rsid w:val="004B32D9"/>
    <w:rsid w:val="004B3551"/>
    <w:rsid w:val="004B3748"/>
    <w:rsid w:val="004B375F"/>
    <w:rsid w:val="004B3770"/>
    <w:rsid w:val="004B37AE"/>
    <w:rsid w:val="004B380D"/>
    <w:rsid w:val="004B3899"/>
    <w:rsid w:val="004B394A"/>
    <w:rsid w:val="004B3D09"/>
    <w:rsid w:val="004B3F31"/>
    <w:rsid w:val="004B3F9A"/>
    <w:rsid w:val="004B3FAD"/>
    <w:rsid w:val="004B3FC9"/>
    <w:rsid w:val="004B4024"/>
    <w:rsid w:val="004B4232"/>
    <w:rsid w:val="004B4286"/>
    <w:rsid w:val="004B4373"/>
    <w:rsid w:val="004B4399"/>
    <w:rsid w:val="004B4460"/>
    <w:rsid w:val="004B462E"/>
    <w:rsid w:val="004B470D"/>
    <w:rsid w:val="004B4855"/>
    <w:rsid w:val="004B4A5E"/>
    <w:rsid w:val="004B5127"/>
    <w:rsid w:val="004B5169"/>
    <w:rsid w:val="004B51D2"/>
    <w:rsid w:val="004B5213"/>
    <w:rsid w:val="004B5313"/>
    <w:rsid w:val="004B5361"/>
    <w:rsid w:val="004B54F1"/>
    <w:rsid w:val="004B5556"/>
    <w:rsid w:val="004B55B5"/>
    <w:rsid w:val="004B56DD"/>
    <w:rsid w:val="004B5B1F"/>
    <w:rsid w:val="004B5B5F"/>
    <w:rsid w:val="004B5C31"/>
    <w:rsid w:val="004B5E38"/>
    <w:rsid w:val="004B5E5F"/>
    <w:rsid w:val="004B6109"/>
    <w:rsid w:val="004B610B"/>
    <w:rsid w:val="004B62E5"/>
    <w:rsid w:val="004B632C"/>
    <w:rsid w:val="004B634F"/>
    <w:rsid w:val="004B63EB"/>
    <w:rsid w:val="004B6402"/>
    <w:rsid w:val="004B64F4"/>
    <w:rsid w:val="004B66C1"/>
    <w:rsid w:val="004B6897"/>
    <w:rsid w:val="004B6A98"/>
    <w:rsid w:val="004B6B03"/>
    <w:rsid w:val="004B700C"/>
    <w:rsid w:val="004B7216"/>
    <w:rsid w:val="004B7249"/>
    <w:rsid w:val="004B7348"/>
    <w:rsid w:val="004B769A"/>
    <w:rsid w:val="004B79CF"/>
    <w:rsid w:val="004B7A3F"/>
    <w:rsid w:val="004B7C90"/>
    <w:rsid w:val="004B7DD4"/>
    <w:rsid w:val="004B7F99"/>
    <w:rsid w:val="004B7FB7"/>
    <w:rsid w:val="004C0234"/>
    <w:rsid w:val="004C02A5"/>
    <w:rsid w:val="004C02AE"/>
    <w:rsid w:val="004C02CB"/>
    <w:rsid w:val="004C02F7"/>
    <w:rsid w:val="004C03EF"/>
    <w:rsid w:val="004C04BE"/>
    <w:rsid w:val="004C05EE"/>
    <w:rsid w:val="004C0649"/>
    <w:rsid w:val="004C068F"/>
    <w:rsid w:val="004C07C5"/>
    <w:rsid w:val="004C0C60"/>
    <w:rsid w:val="004C0DBF"/>
    <w:rsid w:val="004C0E73"/>
    <w:rsid w:val="004C1057"/>
    <w:rsid w:val="004C10BF"/>
    <w:rsid w:val="004C116B"/>
    <w:rsid w:val="004C140C"/>
    <w:rsid w:val="004C1410"/>
    <w:rsid w:val="004C1533"/>
    <w:rsid w:val="004C1608"/>
    <w:rsid w:val="004C1823"/>
    <w:rsid w:val="004C187D"/>
    <w:rsid w:val="004C1947"/>
    <w:rsid w:val="004C1988"/>
    <w:rsid w:val="004C1A8A"/>
    <w:rsid w:val="004C1B4F"/>
    <w:rsid w:val="004C1C17"/>
    <w:rsid w:val="004C1C39"/>
    <w:rsid w:val="004C1D65"/>
    <w:rsid w:val="004C1E4B"/>
    <w:rsid w:val="004C1E6A"/>
    <w:rsid w:val="004C2040"/>
    <w:rsid w:val="004C2068"/>
    <w:rsid w:val="004C20CB"/>
    <w:rsid w:val="004C2136"/>
    <w:rsid w:val="004C2160"/>
    <w:rsid w:val="004C2591"/>
    <w:rsid w:val="004C26CE"/>
    <w:rsid w:val="004C27C1"/>
    <w:rsid w:val="004C28FE"/>
    <w:rsid w:val="004C2CDD"/>
    <w:rsid w:val="004C2D78"/>
    <w:rsid w:val="004C2D94"/>
    <w:rsid w:val="004C2F2C"/>
    <w:rsid w:val="004C2F51"/>
    <w:rsid w:val="004C3016"/>
    <w:rsid w:val="004C303B"/>
    <w:rsid w:val="004C3079"/>
    <w:rsid w:val="004C30A0"/>
    <w:rsid w:val="004C30B7"/>
    <w:rsid w:val="004C327E"/>
    <w:rsid w:val="004C3433"/>
    <w:rsid w:val="004C37AC"/>
    <w:rsid w:val="004C3B28"/>
    <w:rsid w:val="004C3B9B"/>
    <w:rsid w:val="004C3E1C"/>
    <w:rsid w:val="004C3F71"/>
    <w:rsid w:val="004C3FC1"/>
    <w:rsid w:val="004C40F3"/>
    <w:rsid w:val="004C433B"/>
    <w:rsid w:val="004C439D"/>
    <w:rsid w:val="004C4409"/>
    <w:rsid w:val="004C44E6"/>
    <w:rsid w:val="004C45D2"/>
    <w:rsid w:val="004C4656"/>
    <w:rsid w:val="004C46BE"/>
    <w:rsid w:val="004C480C"/>
    <w:rsid w:val="004C48BB"/>
    <w:rsid w:val="004C4B6C"/>
    <w:rsid w:val="004C4C73"/>
    <w:rsid w:val="004C4CB4"/>
    <w:rsid w:val="004C4D06"/>
    <w:rsid w:val="004C4E17"/>
    <w:rsid w:val="004C4FAF"/>
    <w:rsid w:val="004C50A0"/>
    <w:rsid w:val="004C50C1"/>
    <w:rsid w:val="004C521C"/>
    <w:rsid w:val="004C5849"/>
    <w:rsid w:val="004C5A2C"/>
    <w:rsid w:val="004C5AD4"/>
    <w:rsid w:val="004C5B28"/>
    <w:rsid w:val="004C5B3A"/>
    <w:rsid w:val="004C5FF6"/>
    <w:rsid w:val="004C609D"/>
    <w:rsid w:val="004C60A9"/>
    <w:rsid w:val="004C624B"/>
    <w:rsid w:val="004C6360"/>
    <w:rsid w:val="004C63A4"/>
    <w:rsid w:val="004C66E1"/>
    <w:rsid w:val="004C67DC"/>
    <w:rsid w:val="004C6884"/>
    <w:rsid w:val="004C68D6"/>
    <w:rsid w:val="004C68E1"/>
    <w:rsid w:val="004C6934"/>
    <w:rsid w:val="004C69F5"/>
    <w:rsid w:val="004C6A1C"/>
    <w:rsid w:val="004C6BAB"/>
    <w:rsid w:val="004C6D71"/>
    <w:rsid w:val="004C6EE1"/>
    <w:rsid w:val="004C6F0C"/>
    <w:rsid w:val="004C6FE4"/>
    <w:rsid w:val="004C7008"/>
    <w:rsid w:val="004C7052"/>
    <w:rsid w:val="004C7127"/>
    <w:rsid w:val="004C7156"/>
    <w:rsid w:val="004C72F6"/>
    <w:rsid w:val="004C7341"/>
    <w:rsid w:val="004C7381"/>
    <w:rsid w:val="004C764E"/>
    <w:rsid w:val="004C777D"/>
    <w:rsid w:val="004C79AA"/>
    <w:rsid w:val="004C7A6D"/>
    <w:rsid w:val="004C7EAD"/>
    <w:rsid w:val="004D0042"/>
    <w:rsid w:val="004D0085"/>
    <w:rsid w:val="004D01A4"/>
    <w:rsid w:val="004D02A5"/>
    <w:rsid w:val="004D0588"/>
    <w:rsid w:val="004D06CF"/>
    <w:rsid w:val="004D0865"/>
    <w:rsid w:val="004D08AB"/>
    <w:rsid w:val="004D08AF"/>
    <w:rsid w:val="004D0924"/>
    <w:rsid w:val="004D09E9"/>
    <w:rsid w:val="004D0B22"/>
    <w:rsid w:val="004D0B57"/>
    <w:rsid w:val="004D0C71"/>
    <w:rsid w:val="004D0D31"/>
    <w:rsid w:val="004D0ED5"/>
    <w:rsid w:val="004D0F22"/>
    <w:rsid w:val="004D0F91"/>
    <w:rsid w:val="004D1857"/>
    <w:rsid w:val="004D195D"/>
    <w:rsid w:val="004D1B3E"/>
    <w:rsid w:val="004D1D2A"/>
    <w:rsid w:val="004D1D3A"/>
    <w:rsid w:val="004D1D74"/>
    <w:rsid w:val="004D1FC0"/>
    <w:rsid w:val="004D1FFC"/>
    <w:rsid w:val="004D20BB"/>
    <w:rsid w:val="004D20C0"/>
    <w:rsid w:val="004D20CC"/>
    <w:rsid w:val="004D21D0"/>
    <w:rsid w:val="004D221F"/>
    <w:rsid w:val="004D2280"/>
    <w:rsid w:val="004D2436"/>
    <w:rsid w:val="004D2524"/>
    <w:rsid w:val="004D258F"/>
    <w:rsid w:val="004D25C0"/>
    <w:rsid w:val="004D260A"/>
    <w:rsid w:val="004D2876"/>
    <w:rsid w:val="004D2B4C"/>
    <w:rsid w:val="004D2B5D"/>
    <w:rsid w:val="004D2B9A"/>
    <w:rsid w:val="004D2DF9"/>
    <w:rsid w:val="004D3266"/>
    <w:rsid w:val="004D339C"/>
    <w:rsid w:val="004D33C2"/>
    <w:rsid w:val="004D38EE"/>
    <w:rsid w:val="004D3D3B"/>
    <w:rsid w:val="004D3DAA"/>
    <w:rsid w:val="004D3DC4"/>
    <w:rsid w:val="004D3E8B"/>
    <w:rsid w:val="004D3FA7"/>
    <w:rsid w:val="004D3FC3"/>
    <w:rsid w:val="004D4026"/>
    <w:rsid w:val="004D4275"/>
    <w:rsid w:val="004D45CE"/>
    <w:rsid w:val="004D4656"/>
    <w:rsid w:val="004D4769"/>
    <w:rsid w:val="004D479E"/>
    <w:rsid w:val="004D499A"/>
    <w:rsid w:val="004D4C7A"/>
    <w:rsid w:val="004D4C90"/>
    <w:rsid w:val="004D4CF3"/>
    <w:rsid w:val="004D4E22"/>
    <w:rsid w:val="004D4F11"/>
    <w:rsid w:val="004D4F5F"/>
    <w:rsid w:val="004D4F86"/>
    <w:rsid w:val="004D5374"/>
    <w:rsid w:val="004D5392"/>
    <w:rsid w:val="004D54D1"/>
    <w:rsid w:val="004D5624"/>
    <w:rsid w:val="004D57B9"/>
    <w:rsid w:val="004D5834"/>
    <w:rsid w:val="004D5B70"/>
    <w:rsid w:val="004D5BBF"/>
    <w:rsid w:val="004D5BD2"/>
    <w:rsid w:val="004D5D1F"/>
    <w:rsid w:val="004D5DDF"/>
    <w:rsid w:val="004D5E78"/>
    <w:rsid w:val="004D5EBA"/>
    <w:rsid w:val="004D5F08"/>
    <w:rsid w:val="004D5FBB"/>
    <w:rsid w:val="004D6008"/>
    <w:rsid w:val="004D6389"/>
    <w:rsid w:val="004D6426"/>
    <w:rsid w:val="004D6481"/>
    <w:rsid w:val="004D6489"/>
    <w:rsid w:val="004D65C3"/>
    <w:rsid w:val="004D65F1"/>
    <w:rsid w:val="004D65F6"/>
    <w:rsid w:val="004D66FC"/>
    <w:rsid w:val="004D676A"/>
    <w:rsid w:val="004D681B"/>
    <w:rsid w:val="004D6822"/>
    <w:rsid w:val="004D69F7"/>
    <w:rsid w:val="004D6B19"/>
    <w:rsid w:val="004D6C35"/>
    <w:rsid w:val="004D6CDF"/>
    <w:rsid w:val="004D6D4A"/>
    <w:rsid w:val="004D6D5F"/>
    <w:rsid w:val="004D6DE0"/>
    <w:rsid w:val="004D6FC0"/>
    <w:rsid w:val="004D7233"/>
    <w:rsid w:val="004D7244"/>
    <w:rsid w:val="004D72A2"/>
    <w:rsid w:val="004D74A2"/>
    <w:rsid w:val="004D750C"/>
    <w:rsid w:val="004D7527"/>
    <w:rsid w:val="004D758A"/>
    <w:rsid w:val="004D7880"/>
    <w:rsid w:val="004D7911"/>
    <w:rsid w:val="004D7940"/>
    <w:rsid w:val="004D79BA"/>
    <w:rsid w:val="004D7A51"/>
    <w:rsid w:val="004D7AA7"/>
    <w:rsid w:val="004D7AD3"/>
    <w:rsid w:val="004D7BBF"/>
    <w:rsid w:val="004D7F81"/>
    <w:rsid w:val="004D7FDD"/>
    <w:rsid w:val="004E0088"/>
    <w:rsid w:val="004E026D"/>
    <w:rsid w:val="004E0297"/>
    <w:rsid w:val="004E02BC"/>
    <w:rsid w:val="004E0339"/>
    <w:rsid w:val="004E04D6"/>
    <w:rsid w:val="004E058D"/>
    <w:rsid w:val="004E05A5"/>
    <w:rsid w:val="004E065F"/>
    <w:rsid w:val="004E06E1"/>
    <w:rsid w:val="004E0764"/>
    <w:rsid w:val="004E0765"/>
    <w:rsid w:val="004E0885"/>
    <w:rsid w:val="004E0900"/>
    <w:rsid w:val="004E094E"/>
    <w:rsid w:val="004E0A19"/>
    <w:rsid w:val="004E0AC0"/>
    <w:rsid w:val="004E0C53"/>
    <w:rsid w:val="004E0CCF"/>
    <w:rsid w:val="004E0D1D"/>
    <w:rsid w:val="004E0D64"/>
    <w:rsid w:val="004E0D88"/>
    <w:rsid w:val="004E0DD6"/>
    <w:rsid w:val="004E0F49"/>
    <w:rsid w:val="004E10A6"/>
    <w:rsid w:val="004E10AE"/>
    <w:rsid w:val="004E11CA"/>
    <w:rsid w:val="004E13DE"/>
    <w:rsid w:val="004E13F6"/>
    <w:rsid w:val="004E1485"/>
    <w:rsid w:val="004E14DD"/>
    <w:rsid w:val="004E1553"/>
    <w:rsid w:val="004E15D6"/>
    <w:rsid w:val="004E1872"/>
    <w:rsid w:val="004E18C4"/>
    <w:rsid w:val="004E19A4"/>
    <w:rsid w:val="004E19FD"/>
    <w:rsid w:val="004E1A30"/>
    <w:rsid w:val="004E1B1B"/>
    <w:rsid w:val="004E1B31"/>
    <w:rsid w:val="004E1C32"/>
    <w:rsid w:val="004E1E3F"/>
    <w:rsid w:val="004E2016"/>
    <w:rsid w:val="004E21B1"/>
    <w:rsid w:val="004E21D8"/>
    <w:rsid w:val="004E2315"/>
    <w:rsid w:val="004E23F5"/>
    <w:rsid w:val="004E253D"/>
    <w:rsid w:val="004E25C3"/>
    <w:rsid w:val="004E271B"/>
    <w:rsid w:val="004E280B"/>
    <w:rsid w:val="004E29AE"/>
    <w:rsid w:val="004E2AD4"/>
    <w:rsid w:val="004E2B0A"/>
    <w:rsid w:val="004E2B97"/>
    <w:rsid w:val="004E2C1C"/>
    <w:rsid w:val="004E2CC2"/>
    <w:rsid w:val="004E2E56"/>
    <w:rsid w:val="004E2E80"/>
    <w:rsid w:val="004E2FAA"/>
    <w:rsid w:val="004E30D6"/>
    <w:rsid w:val="004E3131"/>
    <w:rsid w:val="004E34EF"/>
    <w:rsid w:val="004E3565"/>
    <w:rsid w:val="004E3576"/>
    <w:rsid w:val="004E359B"/>
    <w:rsid w:val="004E395A"/>
    <w:rsid w:val="004E3AB6"/>
    <w:rsid w:val="004E3B64"/>
    <w:rsid w:val="004E3C26"/>
    <w:rsid w:val="004E3D32"/>
    <w:rsid w:val="004E3E48"/>
    <w:rsid w:val="004E3E7E"/>
    <w:rsid w:val="004E3F76"/>
    <w:rsid w:val="004E4153"/>
    <w:rsid w:val="004E4465"/>
    <w:rsid w:val="004E4505"/>
    <w:rsid w:val="004E45BE"/>
    <w:rsid w:val="004E4762"/>
    <w:rsid w:val="004E4B58"/>
    <w:rsid w:val="004E4B67"/>
    <w:rsid w:val="004E4D38"/>
    <w:rsid w:val="004E4D45"/>
    <w:rsid w:val="004E4E89"/>
    <w:rsid w:val="004E4FDA"/>
    <w:rsid w:val="004E4FE6"/>
    <w:rsid w:val="004E51C9"/>
    <w:rsid w:val="004E5228"/>
    <w:rsid w:val="004E528E"/>
    <w:rsid w:val="004E53FC"/>
    <w:rsid w:val="004E5425"/>
    <w:rsid w:val="004E542B"/>
    <w:rsid w:val="004E5440"/>
    <w:rsid w:val="004E5515"/>
    <w:rsid w:val="004E5628"/>
    <w:rsid w:val="004E5729"/>
    <w:rsid w:val="004E5AAB"/>
    <w:rsid w:val="004E5BD3"/>
    <w:rsid w:val="004E5C79"/>
    <w:rsid w:val="004E5CA7"/>
    <w:rsid w:val="004E5D56"/>
    <w:rsid w:val="004E607A"/>
    <w:rsid w:val="004E6094"/>
    <w:rsid w:val="004E60B1"/>
    <w:rsid w:val="004E628D"/>
    <w:rsid w:val="004E6295"/>
    <w:rsid w:val="004E62D3"/>
    <w:rsid w:val="004E6612"/>
    <w:rsid w:val="004E6641"/>
    <w:rsid w:val="004E66B2"/>
    <w:rsid w:val="004E6712"/>
    <w:rsid w:val="004E69F6"/>
    <w:rsid w:val="004E6CA6"/>
    <w:rsid w:val="004E6CBB"/>
    <w:rsid w:val="004E6F1A"/>
    <w:rsid w:val="004E7106"/>
    <w:rsid w:val="004E7206"/>
    <w:rsid w:val="004E720D"/>
    <w:rsid w:val="004E72D1"/>
    <w:rsid w:val="004E754D"/>
    <w:rsid w:val="004E77F0"/>
    <w:rsid w:val="004E78F5"/>
    <w:rsid w:val="004E7901"/>
    <w:rsid w:val="004E7A1A"/>
    <w:rsid w:val="004E7A46"/>
    <w:rsid w:val="004E7C52"/>
    <w:rsid w:val="004E7E31"/>
    <w:rsid w:val="004E7F70"/>
    <w:rsid w:val="004F0238"/>
    <w:rsid w:val="004F026B"/>
    <w:rsid w:val="004F02ED"/>
    <w:rsid w:val="004F02F9"/>
    <w:rsid w:val="004F0526"/>
    <w:rsid w:val="004F0721"/>
    <w:rsid w:val="004F0B40"/>
    <w:rsid w:val="004F0CBA"/>
    <w:rsid w:val="004F0DBF"/>
    <w:rsid w:val="004F0EB2"/>
    <w:rsid w:val="004F10CB"/>
    <w:rsid w:val="004F1170"/>
    <w:rsid w:val="004F141B"/>
    <w:rsid w:val="004F15E5"/>
    <w:rsid w:val="004F1648"/>
    <w:rsid w:val="004F16E9"/>
    <w:rsid w:val="004F1803"/>
    <w:rsid w:val="004F19B3"/>
    <w:rsid w:val="004F1AED"/>
    <w:rsid w:val="004F1BB2"/>
    <w:rsid w:val="004F1CB7"/>
    <w:rsid w:val="004F1D57"/>
    <w:rsid w:val="004F1E93"/>
    <w:rsid w:val="004F1F55"/>
    <w:rsid w:val="004F1FC9"/>
    <w:rsid w:val="004F1FFA"/>
    <w:rsid w:val="004F208A"/>
    <w:rsid w:val="004F2300"/>
    <w:rsid w:val="004F2480"/>
    <w:rsid w:val="004F252D"/>
    <w:rsid w:val="004F25E4"/>
    <w:rsid w:val="004F2732"/>
    <w:rsid w:val="004F27E9"/>
    <w:rsid w:val="004F2B5B"/>
    <w:rsid w:val="004F2D1B"/>
    <w:rsid w:val="004F2E2B"/>
    <w:rsid w:val="004F2FBB"/>
    <w:rsid w:val="004F2FE3"/>
    <w:rsid w:val="004F3053"/>
    <w:rsid w:val="004F30D5"/>
    <w:rsid w:val="004F3164"/>
    <w:rsid w:val="004F31BA"/>
    <w:rsid w:val="004F32A6"/>
    <w:rsid w:val="004F3425"/>
    <w:rsid w:val="004F342A"/>
    <w:rsid w:val="004F36C4"/>
    <w:rsid w:val="004F36EE"/>
    <w:rsid w:val="004F3738"/>
    <w:rsid w:val="004F3859"/>
    <w:rsid w:val="004F39A3"/>
    <w:rsid w:val="004F39D1"/>
    <w:rsid w:val="004F3BCB"/>
    <w:rsid w:val="004F3BE6"/>
    <w:rsid w:val="004F3C01"/>
    <w:rsid w:val="004F3D09"/>
    <w:rsid w:val="004F3D73"/>
    <w:rsid w:val="004F3DD6"/>
    <w:rsid w:val="004F40A8"/>
    <w:rsid w:val="004F41B5"/>
    <w:rsid w:val="004F4216"/>
    <w:rsid w:val="004F4402"/>
    <w:rsid w:val="004F45A7"/>
    <w:rsid w:val="004F45D8"/>
    <w:rsid w:val="004F4B42"/>
    <w:rsid w:val="004F4C66"/>
    <w:rsid w:val="004F4D10"/>
    <w:rsid w:val="004F5044"/>
    <w:rsid w:val="004F5141"/>
    <w:rsid w:val="004F53A4"/>
    <w:rsid w:val="004F5418"/>
    <w:rsid w:val="004F54F7"/>
    <w:rsid w:val="004F5526"/>
    <w:rsid w:val="004F5723"/>
    <w:rsid w:val="004F572F"/>
    <w:rsid w:val="004F578B"/>
    <w:rsid w:val="004F5800"/>
    <w:rsid w:val="004F5811"/>
    <w:rsid w:val="004F5C43"/>
    <w:rsid w:val="004F5C72"/>
    <w:rsid w:val="004F5ECD"/>
    <w:rsid w:val="004F5F28"/>
    <w:rsid w:val="004F60F1"/>
    <w:rsid w:val="004F641B"/>
    <w:rsid w:val="004F651D"/>
    <w:rsid w:val="004F6638"/>
    <w:rsid w:val="004F6994"/>
    <w:rsid w:val="004F6B16"/>
    <w:rsid w:val="004F6E9F"/>
    <w:rsid w:val="004F6F74"/>
    <w:rsid w:val="004F716B"/>
    <w:rsid w:val="004F71B3"/>
    <w:rsid w:val="004F7272"/>
    <w:rsid w:val="004F7395"/>
    <w:rsid w:val="004F7588"/>
    <w:rsid w:val="004F7648"/>
    <w:rsid w:val="004F7B78"/>
    <w:rsid w:val="004F7BA6"/>
    <w:rsid w:val="004F7C00"/>
    <w:rsid w:val="004F7CD8"/>
    <w:rsid w:val="004F7F20"/>
    <w:rsid w:val="004F7F9E"/>
    <w:rsid w:val="004F7FC2"/>
    <w:rsid w:val="005002A0"/>
    <w:rsid w:val="005002B3"/>
    <w:rsid w:val="005004CC"/>
    <w:rsid w:val="005005BC"/>
    <w:rsid w:val="005007C1"/>
    <w:rsid w:val="00500964"/>
    <w:rsid w:val="0050097A"/>
    <w:rsid w:val="005009EC"/>
    <w:rsid w:val="00500B83"/>
    <w:rsid w:val="00500C4A"/>
    <w:rsid w:val="00500C68"/>
    <w:rsid w:val="00500DAD"/>
    <w:rsid w:val="00500DFD"/>
    <w:rsid w:val="00500E42"/>
    <w:rsid w:val="00500F78"/>
    <w:rsid w:val="0050117C"/>
    <w:rsid w:val="005013D9"/>
    <w:rsid w:val="0050143C"/>
    <w:rsid w:val="00501455"/>
    <w:rsid w:val="00501574"/>
    <w:rsid w:val="005016FE"/>
    <w:rsid w:val="0050172A"/>
    <w:rsid w:val="005017B5"/>
    <w:rsid w:val="005019A2"/>
    <w:rsid w:val="00501A5C"/>
    <w:rsid w:val="00501B2D"/>
    <w:rsid w:val="00501C0D"/>
    <w:rsid w:val="00501D26"/>
    <w:rsid w:val="00501F11"/>
    <w:rsid w:val="00502044"/>
    <w:rsid w:val="005020EC"/>
    <w:rsid w:val="005023BE"/>
    <w:rsid w:val="00502410"/>
    <w:rsid w:val="0050248A"/>
    <w:rsid w:val="0050255E"/>
    <w:rsid w:val="005025C5"/>
    <w:rsid w:val="005025D6"/>
    <w:rsid w:val="0050267D"/>
    <w:rsid w:val="00502684"/>
    <w:rsid w:val="00502707"/>
    <w:rsid w:val="0050292C"/>
    <w:rsid w:val="00502AF5"/>
    <w:rsid w:val="00502C4A"/>
    <w:rsid w:val="00503113"/>
    <w:rsid w:val="00503250"/>
    <w:rsid w:val="00503342"/>
    <w:rsid w:val="005034FF"/>
    <w:rsid w:val="00503699"/>
    <w:rsid w:val="005036A5"/>
    <w:rsid w:val="00503841"/>
    <w:rsid w:val="00503A1B"/>
    <w:rsid w:val="00503CC9"/>
    <w:rsid w:val="00503CD7"/>
    <w:rsid w:val="00503D71"/>
    <w:rsid w:val="00503DAC"/>
    <w:rsid w:val="005040B9"/>
    <w:rsid w:val="005040D0"/>
    <w:rsid w:val="00504137"/>
    <w:rsid w:val="00504820"/>
    <w:rsid w:val="00504888"/>
    <w:rsid w:val="005049A6"/>
    <w:rsid w:val="00504C90"/>
    <w:rsid w:val="00504FA5"/>
    <w:rsid w:val="0050512A"/>
    <w:rsid w:val="0050526C"/>
    <w:rsid w:val="005054A1"/>
    <w:rsid w:val="0050564C"/>
    <w:rsid w:val="0050584B"/>
    <w:rsid w:val="00505869"/>
    <w:rsid w:val="00505A86"/>
    <w:rsid w:val="00505B82"/>
    <w:rsid w:val="00505E3C"/>
    <w:rsid w:val="00505F51"/>
    <w:rsid w:val="0050622C"/>
    <w:rsid w:val="005062C9"/>
    <w:rsid w:val="0050636C"/>
    <w:rsid w:val="00506491"/>
    <w:rsid w:val="005064A4"/>
    <w:rsid w:val="00506590"/>
    <w:rsid w:val="005066D3"/>
    <w:rsid w:val="00506740"/>
    <w:rsid w:val="00506872"/>
    <w:rsid w:val="00506939"/>
    <w:rsid w:val="0050695B"/>
    <w:rsid w:val="005069A9"/>
    <w:rsid w:val="00506A2B"/>
    <w:rsid w:val="00506C00"/>
    <w:rsid w:val="00506CBA"/>
    <w:rsid w:val="00506D1A"/>
    <w:rsid w:val="00506DC7"/>
    <w:rsid w:val="005070C4"/>
    <w:rsid w:val="0050716E"/>
    <w:rsid w:val="0050724E"/>
    <w:rsid w:val="005074FE"/>
    <w:rsid w:val="0050771C"/>
    <w:rsid w:val="0050773B"/>
    <w:rsid w:val="0050792A"/>
    <w:rsid w:val="00507980"/>
    <w:rsid w:val="005079B3"/>
    <w:rsid w:val="00507A34"/>
    <w:rsid w:val="00507A5C"/>
    <w:rsid w:val="00507ABB"/>
    <w:rsid w:val="00507AF2"/>
    <w:rsid w:val="00507B34"/>
    <w:rsid w:val="00507B5D"/>
    <w:rsid w:val="00507CE6"/>
    <w:rsid w:val="00507E9D"/>
    <w:rsid w:val="00507FBC"/>
    <w:rsid w:val="0051016A"/>
    <w:rsid w:val="005101C2"/>
    <w:rsid w:val="005101D2"/>
    <w:rsid w:val="005102BE"/>
    <w:rsid w:val="0051034C"/>
    <w:rsid w:val="005104F8"/>
    <w:rsid w:val="00510505"/>
    <w:rsid w:val="005108C4"/>
    <w:rsid w:val="00510979"/>
    <w:rsid w:val="00510B90"/>
    <w:rsid w:val="00510BAF"/>
    <w:rsid w:val="00511094"/>
    <w:rsid w:val="00511102"/>
    <w:rsid w:val="005111A4"/>
    <w:rsid w:val="0051128F"/>
    <w:rsid w:val="005112A7"/>
    <w:rsid w:val="00511312"/>
    <w:rsid w:val="00511862"/>
    <w:rsid w:val="00511869"/>
    <w:rsid w:val="0051189D"/>
    <w:rsid w:val="00511A20"/>
    <w:rsid w:val="00511CAE"/>
    <w:rsid w:val="00511CCB"/>
    <w:rsid w:val="00511D3E"/>
    <w:rsid w:val="00511E8E"/>
    <w:rsid w:val="00511F2E"/>
    <w:rsid w:val="00511FE5"/>
    <w:rsid w:val="00512063"/>
    <w:rsid w:val="00512194"/>
    <w:rsid w:val="005121BE"/>
    <w:rsid w:val="005121D4"/>
    <w:rsid w:val="00512266"/>
    <w:rsid w:val="005122EF"/>
    <w:rsid w:val="005124E1"/>
    <w:rsid w:val="0051253F"/>
    <w:rsid w:val="00512C4A"/>
    <w:rsid w:val="00512CA2"/>
    <w:rsid w:val="00512CA4"/>
    <w:rsid w:val="00512CAC"/>
    <w:rsid w:val="00512DC5"/>
    <w:rsid w:val="00512E8C"/>
    <w:rsid w:val="005131C4"/>
    <w:rsid w:val="005132C3"/>
    <w:rsid w:val="0051330B"/>
    <w:rsid w:val="00513332"/>
    <w:rsid w:val="00513503"/>
    <w:rsid w:val="00513772"/>
    <w:rsid w:val="005137D4"/>
    <w:rsid w:val="005137F5"/>
    <w:rsid w:val="00513B4F"/>
    <w:rsid w:val="00513B84"/>
    <w:rsid w:val="00513DFF"/>
    <w:rsid w:val="00513E52"/>
    <w:rsid w:val="00513ED9"/>
    <w:rsid w:val="00513FAD"/>
    <w:rsid w:val="0051452D"/>
    <w:rsid w:val="00514598"/>
    <w:rsid w:val="00514790"/>
    <w:rsid w:val="00514983"/>
    <w:rsid w:val="00514986"/>
    <w:rsid w:val="00514A57"/>
    <w:rsid w:val="00514CC8"/>
    <w:rsid w:val="00514F1D"/>
    <w:rsid w:val="00514F54"/>
    <w:rsid w:val="00514F75"/>
    <w:rsid w:val="00514F99"/>
    <w:rsid w:val="00515025"/>
    <w:rsid w:val="005152CF"/>
    <w:rsid w:val="005153DC"/>
    <w:rsid w:val="00515485"/>
    <w:rsid w:val="00515531"/>
    <w:rsid w:val="0051554C"/>
    <w:rsid w:val="005157C1"/>
    <w:rsid w:val="0051580D"/>
    <w:rsid w:val="005158D5"/>
    <w:rsid w:val="005159F3"/>
    <w:rsid w:val="00515B05"/>
    <w:rsid w:val="00515C7F"/>
    <w:rsid w:val="00515DDA"/>
    <w:rsid w:val="00515E8F"/>
    <w:rsid w:val="00515FAA"/>
    <w:rsid w:val="00515FC2"/>
    <w:rsid w:val="00516247"/>
    <w:rsid w:val="005163F6"/>
    <w:rsid w:val="005165A3"/>
    <w:rsid w:val="005167E5"/>
    <w:rsid w:val="00516898"/>
    <w:rsid w:val="0051696E"/>
    <w:rsid w:val="00516BE3"/>
    <w:rsid w:val="00516C0A"/>
    <w:rsid w:val="00516E5D"/>
    <w:rsid w:val="00516F6D"/>
    <w:rsid w:val="00517202"/>
    <w:rsid w:val="005173C0"/>
    <w:rsid w:val="00517A62"/>
    <w:rsid w:val="00517E27"/>
    <w:rsid w:val="00517E49"/>
    <w:rsid w:val="00517EB5"/>
    <w:rsid w:val="005200EB"/>
    <w:rsid w:val="0052014E"/>
    <w:rsid w:val="0052015F"/>
    <w:rsid w:val="00520381"/>
    <w:rsid w:val="00520467"/>
    <w:rsid w:val="005204A8"/>
    <w:rsid w:val="005205D4"/>
    <w:rsid w:val="0052078A"/>
    <w:rsid w:val="00520849"/>
    <w:rsid w:val="005208F4"/>
    <w:rsid w:val="00520CA4"/>
    <w:rsid w:val="00520DC0"/>
    <w:rsid w:val="00520E07"/>
    <w:rsid w:val="0052118F"/>
    <w:rsid w:val="00521279"/>
    <w:rsid w:val="005212C3"/>
    <w:rsid w:val="0052141A"/>
    <w:rsid w:val="00521427"/>
    <w:rsid w:val="0052150E"/>
    <w:rsid w:val="00521553"/>
    <w:rsid w:val="0052177B"/>
    <w:rsid w:val="00521A13"/>
    <w:rsid w:val="00521DAF"/>
    <w:rsid w:val="00521FD3"/>
    <w:rsid w:val="00522134"/>
    <w:rsid w:val="0052216B"/>
    <w:rsid w:val="0052218D"/>
    <w:rsid w:val="0052220A"/>
    <w:rsid w:val="00522232"/>
    <w:rsid w:val="00522343"/>
    <w:rsid w:val="00522348"/>
    <w:rsid w:val="005224BF"/>
    <w:rsid w:val="00522806"/>
    <w:rsid w:val="005228AA"/>
    <w:rsid w:val="005228B7"/>
    <w:rsid w:val="00522918"/>
    <w:rsid w:val="00522B58"/>
    <w:rsid w:val="00522FB7"/>
    <w:rsid w:val="00523028"/>
    <w:rsid w:val="00523101"/>
    <w:rsid w:val="005231A9"/>
    <w:rsid w:val="005231F1"/>
    <w:rsid w:val="00523471"/>
    <w:rsid w:val="0052354B"/>
    <w:rsid w:val="00523628"/>
    <w:rsid w:val="00523663"/>
    <w:rsid w:val="00523803"/>
    <w:rsid w:val="00523A3F"/>
    <w:rsid w:val="00523B05"/>
    <w:rsid w:val="00523D25"/>
    <w:rsid w:val="00523D7F"/>
    <w:rsid w:val="00523E05"/>
    <w:rsid w:val="00523FA5"/>
    <w:rsid w:val="0052415B"/>
    <w:rsid w:val="00524203"/>
    <w:rsid w:val="00524265"/>
    <w:rsid w:val="005243C8"/>
    <w:rsid w:val="00524402"/>
    <w:rsid w:val="005248A8"/>
    <w:rsid w:val="0052492E"/>
    <w:rsid w:val="00524998"/>
    <w:rsid w:val="00525090"/>
    <w:rsid w:val="0052509D"/>
    <w:rsid w:val="005250EF"/>
    <w:rsid w:val="00525111"/>
    <w:rsid w:val="00525145"/>
    <w:rsid w:val="005251A2"/>
    <w:rsid w:val="005254F4"/>
    <w:rsid w:val="00525509"/>
    <w:rsid w:val="0052554D"/>
    <w:rsid w:val="00525596"/>
    <w:rsid w:val="005255C1"/>
    <w:rsid w:val="00525792"/>
    <w:rsid w:val="00525970"/>
    <w:rsid w:val="005259FB"/>
    <w:rsid w:val="00525D72"/>
    <w:rsid w:val="00525D9C"/>
    <w:rsid w:val="00525E5B"/>
    <w:rsid w:val="00525EE6"/>
    <w:rsid w:val="00525FA7"/>
    <w:rsid w:val="0052606E"/>
    <w:rsid w:val="00526217"/>
    <w:rsid w:val="0052648D"/>
    <w:rsid w:val="005264E8"/>
    <w:rsid w:val="00526642"/>
    <w:rsid w:val="0052665B"/>
    <w:rsid w:val="0052670E"/>
    <w:rsid w:val="00526773"/>
    <w:rsid w:val="005267D8"/>
    <w:rsid w:val="00526805"/>
    <w:rsid w:val="005268B6"/>
    <w:rsid w:val="005268CB"/>
    <w:rsid w:val="0052690A"/>
    <w:rsid w:val="00526AB9"/>
    <w:rsid w:val="00526B8B"/>
    <w:rsid w:val="00526E8F"/>
    <w:rsid w:val="00526FE9"/>
    <w:rsid w:val="00527044"/>
    <w:rsid w:val="005271B8"/>
    <w:rsid w:val="005273C8"/>
    <w:rsid w:val="0052748C"/>
    <w:rsid w:val="00527495"/>
    <w:rsid w:val="00527659"/>
    <w:rsid w:val="005279E4"/>
    <w:rsid w:val="00527A6D"/>
    <w:rsid w:val="00527B28"/>
    <w:rsid w:val="00527C7D"/>
    <w:rsid w:val="00527D87"/>
    <w:rsid w:val="00527DA5"/>
    <w:rsid w:val="00527ED3"/>
    <w:rsid w:val="00527F13"/>
    <w:rsid w:val="0053002C"/>
    <w:rsid w:val="00530188"/>
    <w:rsid w:val="0053023B"/>
    <w:rsid w:val="00530477"/>
    <w:rsid w:val="0053056E"/>
    <w:rsid w:val="005309F3"/>
    <w:rsid w:val="00530BBC"/>
    <w:rsid w:val="00530C26"/>
    <w:rsid w:val="00530D9B"/>
    <w:rsid w:val="00530DBE"/>
    <w:rsid w:val="00530DF6"/>
    <w:rsid w:val="00530EAB"/>
    <w:rsid w:val="0053114B"/>
    <w:rsid w:val="00531152"/>
    <w:rsid w:val="005311A8"/>
    <w:rsid w:val="0053123B"/>
    <w:rsid w:val="005314D9"/>
    <w:rsid w:val="0053177D"/>
    <w:rsid w:val="0053189C"/>
    <w:rsid w:val="005318F6"/>
    <w:rsid w:val="005319AE"/>
    <w:rsid w:val="00531AF6"/>
    <w:rsid w:val="00531C16"/>
    <w:rsid w:val="00531D88"/>
    <w:rsid w:val="00531F8C"/>
    <w:rsid w:val="0053203E"/>
    <w:rsid w:val="00532080"/>
    <w:rsid w:val="0053216C"/>
    <w:rsid w:val="005321F9"/>
    <w:rsid w:val="0053239B"/>
    <w:rsid w:val="0053239F"/>
    <w:rsid w:val="0053241F"/>
    <w:rsid w:val="0053246D"/>
    <w:rsid w:val="0053258A"/>
    <w:rsid w:val="00532695"/>
    <w:rsid w:val="00532743"/>
    <w:rsid w:val="00532910"/>
    <w:rsid w:val="00532EB0"/>
    <w:rsid w:val="00532F19"/>
    <w:rsid w:val="00532FD4"/>
    <w:rsid w:val="00533077"/>
    <w:rsid w:val="005330A4"/>
    <w:rsid w:val="005330CF"/>
    <w:rsid w:val="00533181"/>
    <w:rsid w:val="00533343"/>
    <w:rsid w:val="00533447"/>
    <w:rsid w:val="00533527"/>
    <w:rsid w:val="005335D5"/>
    <w:rsid w:val="005338B7"/>
    <w:rsid w:val="005338EA"/>
    <w:rsid w:val="0053398B"/>
    <w:rsid w:val="00533A13"/>
    <w:rsid w:val="00533C29"/>
    <w:rsid w:val="00533C3D"/>
    <w:rsid w:val="00533D56"/>
    <w:rsid w:val="00533DD5"/>
    <w:rsid w:val="00533E5E"/>
    <w:rsid w:val="005340CB"/>
    <w:rsid w:val="005340CF"/>
    <w:rsid w:val="00534164"/>
    <w:rsid w:val="00534292"/>
    <w:rsid w:val="005342DC"/>
    <w:rsid w:val="00534608"/>
    <w:rsid w:val="0053468B"/>
    <w:rsid w:val="00534736"/>
    <w:rsid w:val="0053481C"/>
    <w:rsid w:val="0053489B"/>
    <w:rsid w:val="00534979"/>
    <w:rsid w:val="00534A98"/>
    <w:rsid w:val="00534C60"/>
    <w:rsid w:val="00534C7D"/>
    <w:rsid w:val="00534DDE"/>
    <w:rsid w:val="00534E30"/>
    <w:rsid w:val="005353A4"/>
    <w:rsid w:val="00535448"/>
    <w:rsid w:val="00535759"/>
    <w:rsid w:val="0053587C"/>
    <w:rsid w:val="00535935"/>
    <w:rsid w:val="005359DD"/>
    <w:rsid w:val="00535AE2"/>
    <w:rsid w:val="00535D03"/>
    <w:rsid w:val="00535F8E"/>
    <w:rsid w:val="00536068"/>
    <w:rsid w:val="00536475"/>
    <w:rsid w:val="005364C5"/>
    <w:rsid w:val="005367DF"/>
    <w:rsid w:val="005367E8"/>
    <w:rsid w:val="005368C7"/>
    <w:rsid w:val="00536D15"/>
    <w:rsid w:val="00537273"/>
    <w:rsid w:val="005372B0"/>
    <w:rsid w:val="00537444"/>
    <w:rsid w:val="005375BE"/>
    <w:rsid w:val="005375FE"/>
    <w:rsid w:val="005376DF"/>
    <w:rsid w:val="0053781C"/>
    <w:rsid w:val="005378FC"/>
    <w:rsid w:val="00537A5C"/>
    <w:rsid w:val="00537AC1"/>
    <w:rsid w:val="00537B39"/>
    <w:rsid w:val="00537BB8"/>
    <w:rsid w:val="00537CBA"/>
    <w:rsid w:val="00537CF0"/>
    <w:rsid w:val="00537E4F"/>
    <w:rsid w:val="005401B3"/>
    <w:rsid w:val="00540338"/>
    <w:rsid w:val="00540524"/>
    <w:rsid w:val="005405B8"/>
    <w:rsid w:val="00540795"/>
    <w:rsid w:val="005407FA"/>
    <w:rsid w:val="00540947"/>
    <w:rsid w:val="005409B6"/>
    <w:rsid w:val="005409FC"/>
    <w:rsid w:val="00540A5D"/>
    <w:rsid w:val="00540A6C"/>
    <w:rsid w:val="00540AF1"/>
    <w:rsid w:val="00540CAA"/>
    <w:rsid w:val="00540D70"/>
    <w:rsid w:val="00540F36"/>
    <w:rsid w:val="005412E2"/>
    <w:rsid w:val="005413F8"/>
    <w:rsid w:val="005414A8"/>
    <w:rsid w:val="00541660"/>
    <w:rsid w:val="005417BD"/>
    <w:rsid w:val="00541917"/>
    <w:rsid w:val="00541A99"/>
    <w:rsid w:val="00541CAF"/>
    <w:rsid w:val="00541D43"/>
    <w:rsid w:val="00541E0E"/>
    <w:rsid w:val="0054207B"/>
    <w:rsid w:val="00542102"/>
    <w:rsid w:val="00542510"/>
    <w:rsid w:val="00542559"/>
    <w:rsid w:val="0054258C"/>
    <w:rsid w:val="00542594"/>
    <w:rsid w:val="005425BE"/>
    <w:rsid w:val="00542685"/>
    <w:rsid w:val="0054291B"/>
    <w:rsid w:val="00542AB0"/>
    <w:rsid w:val="00542C9E"/>
    <w:rsid w:val="00542CB0"/>
    <w:rsid w:val="00543114"/>
    <w:rsid w:val="005433D3"/>
    <w:rsid w:val="005435EC"/>
    <w:rsid w:val="00543620"/>
    <w:rsid w:val="0054368E"/>
    <w:rsid w:val="0054381D"/>
    <w:rsid w:val="00543885"/>
    <w:rsid w:val="005438E7"/>
    <w:rsid w:val="00543A04"/>
    <w:rsid w:val="00543A0B"/>
    <w:rsid w:val="00543C26"/>
    <w:rsid w:val="00543C6E"/>
    <w:rsid w:val="00543CC4"/>
    <w:rsid w:val="00543DA5"/>
    <w:rsid w:val="00543F58"/>
    <w:rsid w:val="005440C1"/>
    <w:rsid w:val="0054419D"/>
    <w:rsid w:val="005441A6"/>
    <w:rsid w:val="0054424A"/>
    <w:rsid w:val="005442C9"/>
    <w:rsid w:val="00544526"/>
    <w:rsid w:val="0054455E"/>
    <w:rsid w:val="0054464D"/>
    <w:rsid w:val="0054465A"/>
    <w:rsid w:val="0054473C"/>
    <w:rsid w:val="005447EB"/>
    <w:rsid w:val="00544859"/>
    <w:rsid w:val="00544876"/>
    <w:rsid w:val="00544AD9"/>
    <w:rsid w:val="00544C04"/>
    <w:rsid w:val="00544C46"/>
    <w:rsid w:val="00544E6F"/>
    <w:rsid w:val="005451F6"/>
    <w:rsid w:val="00545232"/>
    <w:rsid w:val="005452AD"/>
    <w:rsid w:val="0054536B"/>
    <w:rsid w:val="00545678"/>
    <w:rsid w:val="00545EAC"/>
    <w:rsid w:val="00545F77"/>
    <w:rsid w:val="0054611C"/>
    <w:rsid w:val="00546122"/>
    <w:rsid w:val="00546203"/>
    <w:rsid w:val="00546418"/>
    <w:rsid w:val="005465F5"/>
    <w:rsid w:val="0054677F"/>
    <w:rsid w:val="005467AC"/>
    <w:rsid w:val="0054685F"/>
    <w:rsid w:val="00546A40"/>
    <w:rsid w:val="00546BBB"/>
    <w:rsid w:val="00546F8C"/>
    <w:rsid w:val="0054700A"/>
    <w:rsid w:val="00547060"/>
    <w:rsid w:val="0054708E"/>
    <w:rsid w:val="00547132"/>
    <w:rsid w:val="00547833"/>
    <w:rsid w:val="00547857"/>
    <w:rsid w:val="005478D7"/>
    <w:rsid w:val="0054791D"/>
    <w:rsid w:val="00547928"/>
    <w:rsid w:val="00547A0F"/>
    <w:rsid w:val="00547B0F"/>
    <w:rsid w:val="00547B68"/>
    <w:rsid w:val="00547D12"/>
    <w:rsid w:val="00547F65"/>
    <w:rsid w:val="00550251"/>
    <w:rsid w:val="005503DA"/>
    <w:rsid w:val="005504DE"/>
    <w:rsid w:val="005505AA"/>
    <w:rsid w:val="005505E7"/>
    <w:rsid w:val="005506E1"/>
    <w:rsid w:val="00550783"/>
    <w:rsid w:val="00550818"/>
    <w:rsid w:val="0055094A"/>
    <w:rsid w:val="00550BA4"/>
    <w:rsid w:val="00550DF2"/>
    <w:rsid w:val="00550EF5"/>
    <w:rsid w:val="00550EFA"/>
    <w:rsid w:val="00551045"/>
    <w:rsid w:val="005510D9"/>
    <w:rsid w:val="005510FC"/>
    <w:rsid w:val="005511C3"/>
    <w:rsid w:val="005511C5"/>
    <w:rsid w:val="005512F8"/>
    <w:rsid w:val="00551442"/>
    <w:rsid w:val="00551493"/>
    <w:rsid w:val="0055162C"/>
    <w:rsid w:val="00551679"/>
    <w:rsid w:val="005516EB"/>
    <w:rsid w:val="00551AAD"/>
    <w:rsid w:val="00551ADC"/>
    <w:rsid w:val="00551DBB"/>
    <w:rsid w:val="00551F86"/>
    <w:rsid w:val="00551FC4"/>
    <w:rsid w:val="00552090"/>
    <w:rsid w:val="0055225A"/>
    <w:rsid w:val="00552345"/>
    <w:rsid w:val="0055250B"/>
    <w:rsid w:val="0055276C"/>
    <w:rsid w:val="0055289D"/>
    <w:rsid w:val="005528A9"/>
    <w:rsid w:val="005529DD"/>
    <w:rsid w:val="005529F0"/>
    <w:rsid w:val="00552B11"/>
    <w:rsid w:val="00552BE4"/>
    <w:rsid w:val="00552CE1"/>
    <w:rsid w:val="00552CE7"/>
    <w:rsid w:val="00552F4F"/>
    <w:rsid w:val="00552FA9"/>
    <w:rsid w:val="005531B6"/>
    <w:rsid w:val="005533A6"/>
    <w:rsid w:val="005535F7"/>
    <w:rsid w:val="0055362B"/>
    <w:rsid w:val="00553640"/>
    <w:rsid w:val="005536A5"/>
    <w:rsid w:val="005536E6"/>
    <w:rsid w:val="0055371A"/>
    <w:rsid w:val="00553890"/>
    <w:rsid w:val="005538F6"/>
    <w:rsid w:val="0055390D"/>
    <w:rsid w:val="00553994"/>
    <w:rsid w:val="00553B02"/>
    <w:rsid w:val="00553BDE"/>
    <w:rsid w:val="00553C31"/>
    <w:rsid w:val="00554149"/>
    <w:rsid w:val="0055437E"/>
    <w:rsid w:val="0055442A"/>
    <w:rsid w:val="0055443A"/>
    <w:rsid w:val="005544A0"/>
    <w:rsid w:val="005544A2"/>
    <w:rsid w:val="0055457E"/>
    <w:rsid w:val="005545C1"/>
    <w:rsid w:val="0055467F"/>
    <w:rsid w:val="005548E3"/>
    <w:rsid w:val="00554AC6"/>
    <w:rsid w:val="00554C66"/>
    <w:rsid w:val="00554CB4"/>
    <w:rsid w:val="00554DC4"/>
    <w:rsid w:val="00554DC8"/>
    <w:rsid w:val="00554EF8"/>
    <w:rsid w:val="00555101"/>
    <w:rsid w:val="005552FC"/>
    <w:rsid w:val="00555384"/>
    <w:rsid w:val="005557AB"/>
    <w:rsid w:val="005558AC"/>
    <w:rsid w:val="005558B0"/>
    <w:rsid w:val="005558C8"/>
    <w:rsid w:val="00555BBA"/>
    <w:rsid w:val="00555C4D"/>
    <w:rsid w:val="00555C82"/>
    <w:rsid w:val="00555D9D"/>
    <w:rsid w:val="00555DC3"/>
    <w:rsid w:val="00555DC5"/>
    <w:rsid w:val="00555F96"/>
    <w:rsid w:val="00556226"/>
    <w:rsid w:val="005562C2"/>
    <w:rsid w:val="005563DD"/>
    <w:rsid w:val="00556424"/>
    <w:rsid w:val="00556451"/>
    <w:rsid w:val="005564B1"/>
    <w:rsid w:val="00556669"/>
    <w:rsid w:val="00556715"/>
    <w:rsid w:val="005568D0"/>
    <w:rsid w:val="00556A27"/>
    <w:rsid w:val="00556B5E"/>
    <w:rsid w:val="00556B94"/>
    <w:rsid w:val="00556FC8"/>
    <w:rsid w:val="005570CB"/>
    <w:rsid w:val="005571F2"/>
    <w:rsid w:val="005572A6"/>
    <w:rsid w:val="005572BC"/>
    <w:rsid w:val="005574A1"/>
    <w:rsid w:val="005574F5"/>
    <w:rsid w:val="0055753E"/>
    <w:rsid w:val="00557641"/>
    <w:rsid w:val="00557667"/>
    <w:rsid w:val="0055771E"/>
    <w:rsid w:val="00557817"/>
    <w:rsid w:val="00557B95"/>
    <w:rsid w:val="00557F4E"/>
    <w:rsid w:val="00560081"/>
    <w:rsid w:val="00560358"/>
    <w:rsid w:val="005606EF"/>
    <w:rsid w:val="00560741"/>
    <w:rsid w:val="0056082E"/>
    <w:rsid w:val="0056088D"/>
    <w:rsid w:val="005608FB"/>
    <w:rsid w:val="00560943"/>
    <w:rsid w:val="00560971"/>
    <w:rsid w:val="00560984"/>
    <w:rsid w:val="00560A44"/>
    <w:rsid w:val="00560B24"/>
    <w:rsid w:val="00560E46"/>
    <w:rsid w:val="00560EE9"/>
    <w:rsid w:val="0056108A"/>
    <w:rsid w:val="005610E2"/>
    <w:rsid w:val="005610F4"/>
    <w:rsid w:val="00561130"/>
    <w:rsid w:val="005612FB"/>
    <w:rsid w:val="0056131C"/>
    <w:rsid w:val="005613C6"/>
    <w:rsid w:val="00561635"/>
    <w:rsid w:val="005616FF"/>
    <w:rsid w:val="0056186D"/>
    <w:rsid w:val="00561955"/>
    <w:rsid w:val="005619B5"/>
    <w:rsid w:val="005619C9"/>
    <w:rsid w:val="00561AA6"/>
    <w:rsid w:val="00561AAE"/>
    <w:rsid w:val="00561AC8"/>
    <w:rsid w:val="00561B38"/>
    <w:rsid w:val="00561C30"/>
    <w:rsid w:val="005622FF"/>
    <w:rsid w:val="00562399"/>
    <w:rsid w:val="0056274C"/>
    <w:rsid w:val="0056274F"/>
    <w:rsid w:val="005628C5"/>
    <w:rsid w:val="00562F1D"/>
    <w:rsid w:val="00562F3D"/>
    <w:rsid w:val="00562F91"/>
    <w:rsid w:val="00563111"/>
    <w:rsid w:val="005631B3"/>
    <w:rsid w:val="0056332B"/>
    <w:rsid w:val="005634AB"/>
    <w:rsid w:val="0056357C"/>
    <w:rsid w:val="005635DD"/>
    <w:rsid w:val="005636FB"/>
    <w:rsid w:val="00563AF5"/>
    <w:rsid w:val="00563BE0"/>
    <w:rsid w:val="00563D9C"/>
    <w:rsid w:val="00563F3F"/>
    <w:rsid w:val="00564044"/>
    <w:rsid w:val="00564390"/>
    <w:rsid w:val="005644F9"/>
    <w:rsid w:val="0056455F"/>
    <w:rsid w:val="005647D1"/>
    <w:rsid w:val="0056497C"/>
    <w:rsid w:val="00564A60"/>
    <w:rsid w:val="00564C0A"/>
    <w:rsid w:val="00564D4F"/>
    <w:rsid w:val="00564EB2"/>
    <w:rsid w:val="00564F7D"/>
    <w:rsid w:val="005650C1"/>
    <w:rsid w:val="0056519F"/>
    <w:rsid w:val="00565228"/>
    <w:rsid w:val="0056564B"/>
    <w:rsid w:val="005657C4"/>
    <w:rsid w:val="00565976"/>
    <w:rsid w:val="00565B6A"/>
    <w:rsid w:val="00565D00"/>
    <w:rsid w:val="00565D75"/>
    <w:rsid w:val="00565F0D"/>
    <w:rsid w:val="00565F99"/>
    <w:rsid w:val="005664C5"/>
    <w:rsid w:val="00566530"/>
    <w:rsid w:val="005666B0"/>
    <w:rsid w:val="00566724"/>
    <w:rsid w:val="0056685A"/>
    <w:rsid w:val="0056696A"/>
    <w:rsid w:val="00566AC0"/>
    <w:rsid w:val="00566AE1"/>
    <w:rsid w:val="00566C3D"/>
    <w:rsid w:val="00566C58"/>
    <w:rsid w:val="00566DEE"/>
    <w:rsid w:val="0056706D"/>
    <w:rsid w:val="005670D6"/>
    <w:rsid w:val="00567143"/>
    <w:rsid w:val="00567482"/>
    <w:rsid w:val="0056762B"/>
    <w:rsid w:val="00567801"/>
    <w:rsid w:val="00567A0B"/>
    <w:rsid w:val="00567A5B"/>
    <w:rsid w:val="00567A9C"/>
    <w:rsid w:val="00567B3C"/>
    <w:rsid w:val="00567BC7"/>
    <w:rsid w:val="00567C19"/>
    <w:rsid w:val="00567D8F"/>
    <w:rsid w:val="00567E4A"/>
    <w:rsid w:val="00567EB8"/>
    <w:rsid w:val="00567ECD"/>
    <w:rsid w:val="005700F0"/>
    <w:rsid w:val="00570144"/>
    <w:rsid w:val="005702B4"/>
    <w:rsid w:val="0057032B"/>
    <w:rsid w:val="00570449"/>
    <w:rsid w:val="0057048F"/>
    <w:rsid w:val="005706D9"/>
    <w:rsid w:val="00570912"/>
    <w:rsid w:val="00570A14"/>
    <w:rsid w:val="00570A75"/>
    <w:rsid w:val="00571129"/>
    <w:rsid w:val="00571259"/>
    <w:rsid w:val="005712AE"/>
    <w:rsid w:val="0057130F"/>
    <w:rsid w:val="00571334"/>
    <w:rsid w:val="0057149E"/>
    <w:rsid w:val="0057151A"/>
    <w:rsid w:val="00571807"/>
    <w:rsid w:val="005719D0"/>
    <w:rsid w:val="00571B8B"/>
    <w:rsid w:val="00571B8F"/>
    <w:rsid w:val="00571CF3"/>
    <w:rsid w:val="00571D90"/>
    <w:rsid w:val="00571EA1"/>
    <w:rsid w:val="005721DC"/>
    <w:rsid w:val="00572239"/>
    <w:rsid w:val="005723E9"/>
    <w:rsid w:val="005724DE"/>
    <w:rsid w:val="005725DD"/>
    <w:rsid w:val="0057272E"/>
    <w:rsid w:val="005728BE"/>
    <w:rsid w:val="0057294B"/>
    <w:rsid w:val="00572AC1"/>
    <w:rsid w:val="00572EC4"/>
    <w:rsid w:val="005732DC"/>
    <w:rsid w:val="00573428"/>
    <w:rsid w:val="00573639"/>
    <w:rsid w:val="0057363B"/>
    <w:rsid w:val="00573686"/>
    <w:rsid w:val="0057391C"/>
    <w:rsid w:val="00573948"/>
    <w:rsid w:val="005739ED"/>
    <w:rsid w:val="00573A6A"/>
    <w:rsid w:val="00573C0C"/>
    <w:rsid w:val="00573FE5"/>
    <w:rsid w:val="005740B2"/>
    <w:rsid w:val="00574199"/>
    <w:rsid w:val="005743E0"/>
    <w:rsid w:val="00574464"/>
    <w:rsid w:val="005748B8"/>
    <w:rsid w:val="00574A2B"/>
    <w:rsid w:val="00574B59"/>
    <w:rsid w:val="00574BD0"/>
    <w:rsid w:val="00574BD8"/>
    <w:rsid w:val="00574CF1"/>
    <w:rsid w:val="00574E0C"/>
    <w:rsid w:val="00574E13"/>
    <w:rsid w:val="00574F09"/>
    <w:rsid w:val="00574FAF"/>
    <w:rsid w:val="0057504E"/>
    <w:rsid w:val="005750BE"/>
    <w:rsid w:val="0057528C"/>
    <w:rsid w:val="00575345"/>
    <w:rsid w:val="00575519"/>
    <w:rsid w:val="00575957"/>
    <w:rsid w:val="00575982"/>
    <w:rsid w:val="00575A8E"/>
    <w:rsid w:val="00575CB2"/>
    <w:rsid w:val="00575CCF"/>
    <w:rsid w:val="005761BB"/>
    <w:rsid w:val="005762B7"/>
    <w:rsid w:val="005762DA"/>
    <w:rsid w:val="005763E7"/>
    <w:rsid w:val="005765C5"/>
    <w:rsid w:val="0057664C"/>
    <w:rsid w:val="0057675F"/>
    <w:rsid w:val="00576854"/>
    <w:rsid w:val="00576856"/>
    <w:rsid w:val="0057687F"/>
    <w:rsid w:val="00576B78"/>
    <w:rsid w:val="00576C67"/>
    <w:rsid w:val="00576E81"/>
    <w:rsid w:val="005770AE"/>
    <w:rsid w:val="005773A0"/>
    <w:rsid w:val="0057748D"/>
    <w:rsid w:val="00577515"/>
    <w:rsid w:val="00577586"/>
    <w:rsid w:val="00577768"/>
    <w:rsid w:val="00577D18"/>
    <w:rsid w:val="00577D79"/>
    <w:rsid w:val="00577E01"/>
    <w:rsid w:val="00577E38"/>
    <w:rsid w:val="00577ED1"/>
    <w:rsid w:val="00577F60"/>
    <w:rsid w:val="00577F66"/>
    <w:rsid w:val="00580062"/>
    <w:rsid w:val="00580134"/>
    <w:rsid w:val="00580195"/>
    <w:rsid w:val="005802E5"/>
    <w:rsid w:val="00580708"/>
    <w:rsid w:val="00580733"/>
    <w:rsid w:val="00580745"/>
    <w:rsid w:val="005807D5"/>
    <w:rsid w:val="005809E7"/>
    <w:rsid w:val="005809F9"/>
    <w:rsid w:val="00580BF3"/>
    <w:rsid w:val="00580D77"/>
    <w:rsid w:val="00580DE1"/>
    <w:rsid w:val="00580F1D"/>
    <w:rsid w:val="00581386"/>
    <w:rsid w:val="00581398"/>
    <w:rsid w:val="005814F7"/>
    <w:rsid w:val="0058164F"/>
    <w:rsid w:val="0058185F"/>
    <w:rsid w:val="005818A0"/>
    <w:rsid w:val="005818DB"/>
    <w:rsid w:val="00581B6D"/>
    <w:rsid w:val="00581E9A"/>
    <w:rsid w:val="00581ECC"/>
    <w:rsid w:val="00581F2B"/>
    <w:rsid w:val="00581F31"/>
    <w:rsid w:val="00582039"/>
    <w:rsid w:val="005820C3"/>
    <w:rsid w:val="00582210"/>
    <w:rsid w:val="0058237B"/>
    <w:rsid w:val="005823A1"/>
    <w:rsid w:val="00582582"/>
    <w:rsid w:val="005825FB"/>
    <w:rsid w:val="005826B8"/>
    <w:rsid w:val="005828F7"/>
    <w:rsid w:val="00582B30"/>
    <w:rsid w:val="0058310A"/>
    <w:rsid w:val="005832CA"/>
    <w:rsid w:val="005833B6"/>
    <w:rsid w:val="00583850"/>
    <w:rsid w:val="005838A6"/>
    <w:rsid w:val="005838D0"/>
    <w:rsid w:val="005839B6"/>
    <w:rsid w:val="00583ADD"/>
    <w:rsid w:val="00583E71"/>
    <w:rsid w:val="00583FEF"/>
    <w:rsid w:val="00583FFD"/>
    <w:rsid w:val="0058402D"/>
    <w:rsid w:val="005840DD"/>
    <w:rsid w:val="00584100"/>
    <w:rsid w:val="0058412F"/>
    <w:rsid w:val="00584160"/>
    <w:rsid w:val="00584515"/>
    <w:rsid w:val="00584935"/>
    <w:rsid w:val="005849D7"/>
    <w:rsid w:val="00584A21"/>
    <w:rsid w:val="00584D43"/>
    <w:rsid w:val="00584D6C"/>
    <w:rsid w:val="00584ECF"/>
    <w:rsid w:val="00584F7D"/>
    <w:rsid w:val="0058514D"/>
    <w:rsid w:val="005851B7"/>
    <w:rsid w:val="0058524D"/>
    <w:rsid w:val="00585502"/>
    <w:rsid w:val="0058552F"/>
    <w:rsid w:val="00585B1E"/>
    <w:rsid w:val="00585C16"/>
    <w:rsid w:val="00585C23"/>
    <w:rsid w:val="00585C82"/>
    <w:rsid w:val="00585D61"/>
    <w:rsid w:val="00585D8D"/>
    <w:rsid w:val="00585DDA"/>
    <w:rsid w:val="00585F07"/>
    <w:rsid w:val="00585F74"/>
    <w:rsid w:val="00586038"/>
    <w:rsid w:val="0058614D"/>
    <w:rsid w:val="005861D1"/>
    <w:rsid w:val="00586208"/>
    <w:rsid w:val="00586288"/>
    <w:rsid w:val="00586404"/>
    <w:rsid w:val="005865E6"/>
    <w:rsid w:val="00586735"/>
    <w:rsid w:val="005868E5"/>
    <w:rsid w:val="005868F7"/>
    <w:rsid w:val="0058694A"/>
    <w:rsid w:val="005869D3"/>
    <w:rsid w:val="00586B85"/>
    <w:rsid w:val="00586C8B"/>
    <w:rsid w:val="00586CD2"/>
    <w:rsid w:val="00586E9D"/>
    <w:rsid w:val="00586F3C"/>
    <w:rsid w:val="005871F0"/>
    <w:rsid w:val="00587228"/>
    <w:rsid w:val="0058741E"/>
    <w:rsid w:val="0058753B"/>
    <w:rsid w:val="0058758B"/>
    <w:rsid w:val="005876C9"/>
    <w:rsid w:val="005877D6"/>
    <w:rsid w:val="00587897"/>
    <w:rsid w:val="005879D1"/>
    <w:rsid w:val="005879FC"/>
    <w:rsid w:val="00587A09"/>
    <w:rsid w:val="00587AE9"/>
    <w:rsid w:val="00587DC5"/>
    <w:rsid w:val="0059035D"/>
    <w:rsid w:val="0059038A"/>
    <w:rsid w:val="005904CB"/>
    <w:rsid w:val="005905E5"/>
    <w:rsid w:val="005907CA"/>
    <w:rsid w:val="0059083A"/>
    <w:rsid w:val="00590887"/>
    <w:rsid w:val="005908CF"/>
    <w:rsid w:val="00590902"/>
    <w:rsid w:val="00590974"/>
    <w:rsid w:val="005909AC"/>
    <w:rsid w:val="00590BB2"/>
    <w:rsid w:val="00590C36"/>
    <w:rsid w:val="00590E75"/>
    <w:rsid w:val="00590E93"/>
    <w:rsid w:val="00590EF0"/>
    <w:rsid w:val="00591002"/>
    <w:rsid w:val="00591129"/>
    <w:rsid w:val="005913E2"/>
    <w:rsid w:val="0059149F"/>
    <w:rsid w:val="005915D6"/>
    <w:rsid w:val="00591609"/>
    <w:rsid w:val="005916E0"/>
    <w:rsid w:val="005917F1"/>
    <w:rsid w:val="005918C1"/>
    <w:rsid w:val="00591942"/>
    <w:rsid w:val="00591980"/>
    <w:rsid w:val="005919C9"/>
    <w:rsid w:val="00591A0A"/>
    <w:rsid w:val="00591AE1"/>
    <w:rsid w:val="00591E07"/>
    <w:rsid w:val="00591FB4"/>
    <w:rsid w:val="00592040"/>
    <w:rsid w:val="0059210C"/>
    <w:rsid w:val="00592205"/>
    <w:rsid w:val="00592224"/>
    <w:rsid w:val="00592347"/>
    <w:rsid w:val="00592386"/>
    <w:rsid w:val="0059266C"/>
    <w:rsid w:val="0059278B"/>
    <w:rsid w:val="005928AC"/>
    <w:rsid w:val="005928C0"/>
    <w:rsid w:val="0059294D"/>
    <w:rsid w:val="005929C9"/>
    <w:rsid w:val="00592A73"/>
    <w:rsid w:val="00592B00"/>
    <w:rsid w:val="00592BE8"/>
    <w:rsid w:val="00592C5A"/>
    <w:rsid w:val="00592EB9"/>
    <w:rsid w:val="005930CA"/>
    <w:rsid w:val="0059317B"/>
    <w:rsid w:val="00593286"/>
    <w:rsid w:val="005933B5"/>
    <w:rsid w:val="00593597"/>
    <w:rsid w:val="005935AC"/>
    <w:rsid w:val="00593718"/>
    <w:rsid w:val="00593725"/>
    <w:rsid w:val="00593A85"/>
    <w:rsid w:val="00593B7C"/>
    <w:rsid w:val="00593C6E"/>
    <w:rsid w:val="00593E07"/>
    <w:rsid w:val="00593F9F"/>
    <w:rsid w:val="00594249"/>
    <w:rsid w:val="0059441B"/>
    <w:rsid w:val="0059479D"/>
    <w:rsid w:val="0059480E"/>
    <w:rsid w:val="005948B5"/>
    <w:rsid w:val="0059492F"/>
    <w:rsid w:val="005949CE"/>
    <w:rsid w:val="00594AC7"/>
    <w:rsid w:val="00594E81"/>
    <w:rsid w:val="00594EBE"/>
    <w:rsid w:val="00595287"/>
    <w:rsid w:val="005954F0"/>
    <w:rsid w:val="0059566D"/>
    <w:rsid w:val="00595672"/>
    <w:rsid w:val="00595695"/>
    <w:rsid w:val="0059570D"/>
    <w:rsid w:val="00595804"/>
    <w:rsid w:val="005959D5"/>
    <w:rsid w:val="005959E3"/>
    <w:rsid w:val="00595B22"/>
    <w:rsid w:val="00595B4F"/>
    <w:rsid w:val="00595BCD"/>
    <w:rsid w:val="00595C4E"/>
    <w:rsid w:val="00595CE8"/>
    <w:rsid w:val="00595D5B"/>
    <w:rsid w:val="00595E53"/>
    <w:rsid w:val="0059603F"/>
    <w:rsid w:val="005960C0"/>
    <w:rsid w:val="005961E9"/>
    <w:rsid w:val="00596371"/>
    <w:rsid w:val="0059638E"/>
    <w:rsid w:val="005963DC"/>
    <w:rsid w:val="005965DF"/>
    <w:rsid w:val="005966CE"/>
    <w:rsid w:val="005966F3"/>
    <w:rsid w:val="00596819"/>
    <w:rsid w:val="00596919"/>
    <w:rsid w:val="00596B50"/>
    <w:rsid w:val="00596C70"/>
    <w:rsid w:val="00596DB8"/>
    <w:rsid w:val="00596E65"/>
    <w:rsid w:val="00596EA6"/>
    <w:rsid w:val="00596EBC"/>
    <w:rsid w:val="00596F4A"/>
    <w:rsid w:val="00596FC2"/>
    <w:rsid w:val="005970AB"/>
    <w:rsid w:val="00597363"/>
    <w:rsid w:val="005973BD"/>
    <w:rsid w:val="00597484"/>
    <w:rsid w:val="00597499"/>
    <w:rsid w:val="00597622"/>
    <w:rsid w:val="00597672"/>
    <w:rsid w:val="005976EA"/>
    <w:rsid w:val="0059785D"/>
    <w:rsid w:val="00597A4B"/>
    <w:rsid w:val="00597AD2"/>
    <w:rsid w:val="00597B00"/>
    <w:rsid w:val="00597B46"/>
    <w:rsid w:val="00597EBE"/>
    <w:rsid w:val="005A0158"/>
    <w:rsid w:val="005A0195"/>
    <w:rsid w:val="005A028A"/>
    <w:rsid w:val="005A03F2"/>
    <w:rsid w:val="005A0416"/>
    <w:rsid w:val="005A04A9"/>
    <w:rsid w:val="005A0535"/>
    <w:rsid w:val="005A0589"/>
    <w:rsid w:val="005A0679"/>
    <w:rsid w:val="005A07B3"/>
    <w:rsid w:val="005A0850"/>
    <w:rsid w:val="005A085F"/>
    <w:rsid w:val="005A09B6"/>
    <w:rsid w:val="005A0A22"/>
    <w:rsid w:val="005A0AE0"/>
    <w:rsid w:val="005A0C80"/>
    <w:rsid w:val="005A0E37"/>
    <w:rsid w:val="005A0EE2"/>
    <w:rsid w:val="005A1075"/>
    <w:rsid w:val="005A11BD"/>
    <w:rsid w:val="005A1223"/>
    <w:rsid w:val="005A197B"/>
    <w:rsid w:val="005A1A15"/>
    <w:rsid w:val="005A1A55"/>
    <w:rsid w:val="005A1A57"/>
    <w:rsid w:val="005A1AA0"/>
    <w:rsid w:val="005A1AF4"/>
    <w:rsid w:val="005A1B4E"/>
    <w:rsid w:val="005A1B64"/>
    <w:rsid w:val="005A1CEE"/>
    <w:rsid w:val="005A1D44"/>
    <w:rsid w:val="005A1DB1"/>
    <w:rsid w:val="005A1E43"/>
    <w:rsid w:val="005A1F51"/>
    <w:rsid w:val="005A1F5A"/>
    <w:rsid w:val="005A1F8F"/>
    <w:rsid w:val="005A1FC0"/>
    <w:rsid w:val="005A20FF"/>
    <w:rsid w:val="005A22BA"/>
    <w:rsid w:val="005A24E6"/>
    <w:rsid w:val="005A2617"/>
    <w:rsid w:val="005A2625"/>
    <w:rsid w:val="005A2651"/>
    <w:rsid w:val="005A2814"/>
    <w:rsid w:val="005A298E"/>
    <w:rsid w:val="005A29E8"/>
    <w:rsid w:val="005A2A26"/>
    <w:rsid w:val="005A2D78"/>
    <w:rsid w:val="005A2D79"/>
    <w:rsid w:val="005A2F65"/>
    <w:rsid w:val="005A31C2"/>
    <w:rsid w:val="005A32EA"/>
    <w:rsid w:val="005A334B"/>
    <w:rsid w:val="005A336F"/>
    <w:rsid w:val="005A3378"/>
    <w:rsid w:val="005A33CF"/>
    <w:rsid w:val="005A35A9"/>
    <w:rsid w:val="005A366C"/>
    <w:rsid w:val="005A368F"/>
    <w:rsid w:val="005A37CA"/>
    <w:rsid w:val="005A3815"/>
    <w:rsid w:val="005A38CC"/>
    <w:rsid w:val="005A3A42"/>
    <w:rsid w:val="005A3C2A"/>
    <w:rsid w:val="005A3D4B"/>
    <w:rsid w:val="005A3D96"/>
    <w:rsid w:val="005A3E62"/>
    <w:rsid w:val="005A3E8C"/>
    <w:rsid w:val="005A3F0F"/>
    <w:rsid w:val="005A3FD3"/>
    <w:rsid w:val="005A3FDB"/>
    <w:rsid w:val="005A41B0"/>
    <w:rsid w:val="005A428C"/>
    <w:rsid w:val="005A4427"/>
    <w:rsid w:val="005A453E"/>
    <w:rsid w:val="005A4544"/>
    <w:rsid w:val="005A4799"/>
    <w:rsid w:val="005A47BC"/>
    <w:rsid w:val="005A48AB"/>
    <w:rsid w:val="005A4929"/>
    <w:rsid w:val="005A4972"/>
    <w:rsid w:val="005A4C1D"/>
    <w:rsid w:val="005A4C4A"/>
    <w:rsid w:val="005A4D50"/>
    <w:rsid w:val="005A4F5A"/>
    <w:rsid w:val="005A4FFB"/>
    <w:rsid w:val="005A5094"/>
    <w:rsid w:val="005A50BF"/>
    <w:rsid w:val="005A52FE"/>
    <w:rsid w:val="005A531F"/>
    <w:rsid w:val="005A5343"/>
    <w:rsid w:val="005A5493"/>
    <w:rsid w:val="005A574D"/>
    <w:rsid w:val="005A5785"/>
    <w:rsid w:val="005A5854"/>
    <w:rsid w:val="005A587B"/>
    <w:rsid w:val="005A58FA"/>
    <w:rsid w:val="005A59F9"/>
    <w:rsid w:val="005A5E22"/>
    <w:rsid w:val="005A5F99"/>
    <w:rsid w:val="005A6231"/>
    <w:rsid w:val="005A6343"/>
    <w:rsid w:val="005A635D"/>
    <w:rsid w:val="005A63B9"/>
    <w:rsid w:val="005A6403"/>
    <w:rsid w:val="005A64F4"/>
    <w:rsid w:val="005A6632"/>
    <w:rsid w:val="005A67CA"/>
    <w:rsid w:val="005A68F1"/>
    <w:rsid w:val="005A6B55"/>
    <w:rsid w:val="005A6BE8"/>
    <w:rsid w:val="005A6C44"/>
    <w:rsid w:val="005A6E4A"/>
    <w:rsid w:val="005A6F2E"/>
    <w:rsid w:val="005A7016"/>
    <w:rsid w:val="005A70DB"/>
    <w:rsid w:val="005A73CE"/>
    <w:rsid w:val="005A73EA"/>
    <w:rsid w:val="005A73EB"/>
    <w:rsid w:val="005A7681"/>
    <w:rsid w:val="005A768E"/>
    <w:rsid w:val="005A7729"/>
    <w:rsid w:val="005A7A59"/>
    <w:rsid w:val="005A7A85"/>
    <w:rsid w:val="005A7B1C"/>
    <w:rsid w:val="005A7C9E"/>
    <w:rsid w:val="005A7DB4"/>
    <w:rsid w:val="005A7E0B"/>
    <w:rsid w:val="005A7F08"/>
    <w:rsid w:val="005A7FBA"/>
    <w:rsid w:val="005B0066"/>
    <w:rsid w:val="005B015F"/>
    <w:rsid w:val="005B018C"/>
    <w:rsid w:val="005B01EF"/>
    <w:rsid w:val="005B02F8"/>
    <w:rsid w:val="005B03AD"/>
    <w:rsid w:val="005B056E"/>
    <w:rsid w:val="005B064F"/>
    <w:rsid w:val="005B0883"/>
    <w:rsid w:val="005B0928"/>
    <w:rsid w:val="005B0AEA"/>
    <w:rsid w:val="005B0B03"/>
    <w:rsid w:val="005B0B38"/>
    <w:rsid w:val="005B0C7A"/>
    <w:rsid w:val="005B0CF0"/>
    <w:rsid w:val="005B0DB6"/>
    <w:rsid w:val="005B1040"/>
    <w:rsid w:val="005B12A6"/>
    <w:rsid w:val="005B147C"/>
    <w:rsid w:val="005B1535"/>
    <w:rsid w:val="005B1860"/>
    <w:rsid w:val="005B18E4"/>
    <w:rsid w:val="005B1932"/>
    <w:rsid w:val="005B19FA"/>
    <w:rsid w:val="005B1A59"/>
    <w:rsid w:val="005B1AB0"/>
    <w:rsid w:val="005B1AB1"/>
    <w:rsid w:val="005B1AF2"/>
    <w:rsid w:val="005B1B7C"/>
    <w:rsid w:val="005B1C39"/>
    <w:rsid w:val="005B1F2D"/>
    <w:rsid w:val="005B1F6D"/>
    <w:rsid w:val="005B2047"/>
    <w:rsid w:val="005B2122"/>
    <w:rsid w:val="005B21E5"/>
    <w:rsid w:val="005B226C"/>
    <w:rsid w:val="005B2280"/>
    <w:rsid w:val="005B255B"/>
    <w:rsid w:val="005B272A"/>
    <w:rsid w:val="005B2992"/>
    <w:rsid w:val="005B29F8"/>
    <w:rsid w:val="005B2A34"/>
    <w:rsid w:val="005B2DEE"/>
    <w:rsid w:val="005B316A"/>
    <w:rsid w:val="005B32C9"/>
    <w:rsid w:val="005B343E"/>
    <w:rsid w:val="005B3518"/>
    <w:rsid w:val="005B356E"/>
    <w:rsid w:val="005B3571"/>
    <w:rsid w:val="005B364B"/>
    <w:rsid w:val="005B36B1"/>
    <w:rsid w:val="005B377A"/>
    <w:rsid w:val="005B388D"/>
    <w:rsid w:val="005B38C7"/>
    <w:rsid w:val="005B38D0"/>
    <w:rsid w:val="005B3977"/>
    <w:rsid w:val="005B3B62"/>
    <w:rsid w:val="005B3D9A"/>
    <w:rsid w:val="005B3DBA"/>
    <w:rsid w:val="005B3F76"/>
    <w:rsid w:val="005B421B"/>
    <w:rsid w:val="005B4349"/>
    <w:rsid w:val="005B43DD"/>
    <w:rsid w:val="005B4407"/>
    <w:rsid w:val="005B46B2"/>
    <w:rsid w:val="005B4A14"/>
    <w:rsid w:val="005B4BE5"/>
    <w:rsid w:val="005B4C34"/>
    <w:rsid w:val="005B4C7C"/>
    <w:rsid w:val="005B4CD3"/>
    <w:rsid w:val="005B4D46"/>
    <w:rsid w:val="005B4DCC"/>
    <w:rsid w:val="005B50C2"/>
    <w:rsid w:val="005B5346"/>
    <w:rsid w:val="005B53A3"/>
    <w:rsid w:val="005B5422"/>
    <w:rsid w:val="005B56F4"/>
    <w:rsid w:val="005B58E8"/>
    <w:rsid w:val="005B591F"/>
    <w:rsid w:val="005B5929"/>
    <w:rsid w:val="005B5966"/>
    <w:rsid w:val="005B5A5F"/>
    <w:rsid w:val="005B5BF4"/>
    <w:rsid w:val="005B5C50"/>
    <w:rsid w:val="005B6142"/>
    <w:rsid w:val="005B627F"/>
    <w:rsid w:val="005B629E"/>
    <w:rsid w:val="005B62D8"/>
    <w:rsid w:val="005B6379"/>
    <w:rsid w:val="005B6392"/>
    <w:rsid w:val="005B6BE4"/>
    <w:rsid w:val="005B6D19"/>
    <w:rsid w:val="005B6D45"/>
    <w:rsid w:val="005B6D8D"/>
    <w:rsid w:val="005B6EB1"/>
    <w:rsid w:val="005B7000"/>
    <w:rsid w:val="005B70F7"/>
    <w:rsid w:val="005B728F"/>
    <w:rsid w:val="005B72C4"/>
    <w:rsid w:val="005B72DA"/>
    <w:rsid w:val="005B73BD"/>
    <w:rsid w:val="005B75C1"/>
    <w:rsid w:val="005B78EB"/>
    <w:rsid w:val="005B7C5C"/>
    <w:rsid w:val="005B7E0B"/>
    <w:rsid w:val="005B7E0E"/>
    <w:rsid w:val="005C0213"/>
    <w:rsid w:val="005C0299"/>
    <w:rsid w:val="005C04B5"/>
    <w:rsid w:val="005C0605"/>
    <w:rsid w:val="005C07AF"/>
    <w:rsid w:val="005C0806"/>
    <w:rsid w:val="005C086A"/>
    <w:rsid w:val="005C08F4"/>
    <w:rsid w:val="005C09A1"/>
    <w:rsid w:val="005C09C5"/>
    <w:rsid w:val="005C0A24"/>
    <w:rsid w:val="005C0CA1"/>
    <w:rsid w:val="005C0E68"/>
    <w:rsid w:val="005C1215"/>
    <w:rsid w:val="005C13DF"/>
    <w:rsid w:val="005C15EF"/>
    <w:rsid w:val="005C1615"/>
    <w:rsid w:val="005C1672"/>
    <w:rsid w:val="005C1763"/>
    <w:rsid w:val="005C179D"/>
    <w:rsid w:val="005C1C62"/>
    <w:rsid w:val="005C20B7"/>
    <w:rsid w:val="005C21A8"/>
    <w:rsid w:val="005C22DE"/>
    <w:rsid w:val="005C2A32"/>
    <w:rsid w:val="005C2B0D"/>
    <w:rsid w:val="005C2B75"/>
    <w:rsid w:val="005C2C23"/>
    <w:rsid w:val="005C2C5C"/>
    <w:rsid w:val="005C2DF3"/>
    <w:rsid w:val="005C3294"/>
    <w:rsid w:val="005C3399"/>
    <w:rsid w:val="005C3486"/>
    <w:rsid w:val="005C35F9"/>
    <w:rsid w:val="005C36DA"/>
    <w:rsid w:val="005C37AC"/>
    <w:rsid w:val="005C37B2"/>
    <w:rsid w:val="005C3A3F"/>
    <w:rsid w:val="005C3A48"/>
    <w:rsid w:val="005C3BF5"/>
    <w:rsid w:val="005C3CA6"/>
    <w:rsid w:val="005C3DA4"/>
    <w:rsid w:val="005C3E2F"/>
    <w:rsid w:val="005C40F7"/>
    <w:rsid w:val="005C42B4"/>
    <w:rsid w:val="005C4589"/>
    <w:rsid w:val="005C46D7"/>
    <w:rsid w:val="005C4733"/>
    <w:rsid w:val="005C4790"/>
    <w:rsid w:val="005C47CD"/>
    <w:rsid w:val="005C48F7"/>
    <w:rsid w:val="005C49BD"/>
    <w:rsid w:val="005C4A62"/>
    <w:rsid w:val="005C4B84"/>
    <w:rsid w:val="005C4D50"/>
    <w:rsid w:val="005C4F28"/>
    <w:rsid w:val="005C4FF4"/>
    <w:rsid w:val="005C50B7"/>
    <w:rsid w:val="005C50E3"/>
    <w:rsid w:val="005C5236"/>
    <w:rsid w:val="005C5428"/>
    <w:rsid w:val="005C55BB"/>
    <w:rsid w:val="005C5648"/>
    <w:rsid w:val="005C577F"/>
    <w:rsid w:val="005C57B4"/>
    <w:rsid w:val="005C5843"/>
    <w:rsid w:val="005C58D5"/>
    <w:rsid w:val="005C58DA"/>
    <w:rsid w:val="005C58E3"/>
    <w:rsid w:val="005C58FF"/>
    <w:rsid w:val="005C594E"/>
    <w:rsid w:val="005C5973"/>
    <w:rsid w:val="005C5AAF"/>
    <w:rsid w:val="005C5CC4"/>
    <w:rsid w:val="005C5CCE"/>
    <w:rsid w:val="005C5D3A"/>
    <w:rsid w:val="005C6393"/>
    <w:rsid w:val="005C662E"/>
    <w:rsid w:val="005C66E0"/>
    <w:rsid w:val="005C6879"/>
    <w:rsid w:val="005C696D"/>
    <w:rsid w:val="005C69A4"/>
    <w:rsid w:val="005C6AA5"/>
    <w:rsid w:val="005C6C2C"/>
    <w:rsid w:val="005C6C57"/>
    <w:rsid w:val="005C6C6C"/>
    <w:rsid w:val="005C6D16"/>
    <w:rsid w:val="005C6DC9"/>
    <w:rsid w:val="005C6EB7"/>
    <w:rsid w:val="005C7047"/>
    <w:rsid w:val="005C709F"/>
    <w:rsid w:val="005C70D9"/>
    <w:rsid w:val="005C7138"/>
    <w:rsid w:val="005C7262"/>
    <w:rsid w:val="005C73C5"/>
    <w:rsid w:val="005C7564"/>
    <w:rsid w:val="005C79B6"/>
    <w:rsid w:val="005C79D3"/>
    <w:rsid w:val="005C7A87"/>
    <w:rsid w:val="005C7BE6"/>
    <w:rsid w:val="005C7CB8"/>
    <w:rsid w:val="005C7CEC"/>
    <w:rsid w:val="005C7D29"/>
    <w:rsid w:val="005D0186"/>
    <w:rsid w:val="005D0290"/>
    <w:rsid w:val="005D02D1"/>
    <w:rsid w:val="005D0322"/>
    <w:rsid w:val="005D0367"/>
    <w:rsid w:val="005D038F"/>
    <w:rsid w:val="005D04F7"/>
    <w:rsid w:val="005D07A3"/>
    <w:rsid w:val="005D0A7A"/>
    <w:rsid w:val="005D0A7C"/>
    <w:rsid w:val="005D0B67"/>
    <w:rsid w:val="005D0B88"/>
    <w:rsid w:val="005D0C3A"/>
    <w:rsid w:val="005D0D89"/>
    <w:rsid w:val="005D0E1B"/>
    <w:rsid w:val="005D103C"/>
    <w:rsid w:val="005D106B"/>
    <w:rsid w:val="005D10F0"/>
    <w:rsid w:val="005D112C"/>
    <w:rsid w:val="005D1130"/>
    <w:rsid w:val="005D14DA"/>
    <w:rsid w:val="005D15D8"/>
    <w:rsid w:val="005D1658"/>
    <w:rsid w:val="005D165A"/>
    <w:rsid w:val="005D16BF"/>
    <w:rsid w:val="005D17BB"/>
    <w:rsid w:val="005D19A7"/>
    <w:rsid w:val="005D1A8D"/>
    <w:rsid w:val="005D1ABA"/>
    <w:rsid w:val="005D1ACD"/>
    <w:rsid w:val="005D1B58"/>
    <w:rsid w:val="005D1DF9"/>
    <w:rsid w:val="005D1EC6"/>
    <w:rsid w:val="005D2468"/>
    <w:rsid w:val="005D263E"/>
    <w:rsid w:val="005D27A1"/>
    <w:rsid w:val="005D29A7"/>
    <w:rsid w:val="005D2B7F"/>
    <w:rsid w:val="005D2BB4"/>
    <w:rsid w:val="005D2BBC"/>
    <w:rsid w:val="005D2C17"/>
    <w:rsid w:val="005D2E98"/>
    <w:rsid w:val="005D30D3"/>
    <w:rsid w:val="005D30EE"/>
    <w:rsid w:val="005D3297"/>
    <w:rsid w:val="005D339C"/>
    <w:rsid w:val="005D33A5"/>
    <w:rsid w:val="005D33D6"/>
    <w:rsid w:val="005D3499"/>
    <w:rsid w:val="005D34B4"/>
    <w:rsid w:val="005D34B6"/>
    <w:rsid w:val="005D3618"/>
    <w:rsid w:val="005D3A3F"/>
    <w:rsid w:val="005D3AEE"/>
    <w:rsid w:val="005D3D5C"/>
    <w:rsid w:val="005D3F18"/>
    <w:rsid w:val="005D40A3"/>
    <w:rsid w:val="005D4496"/>
    <w:rsid w:val="005D44D5"/>
    <w:rsid w:val="005D4530"/>
    <w:rsid w:val="005D4623"/>
    <w:rsid w:val="005D46CB"/>
    <w:rsid w:val="005D470C"/>
    <w:rsid w:val="005D47BE"/>
    <w:rsid w:val="005D4A87"/>
    <w:rsid w:val="005D4B20"/>
    <w:rsid w:val="005D4BCB"/>
    <w:rsid w:val="005D4C66"/>
    <w:rsid w:val="005D4CAC"/>
    <w:rsid w:val="005D4CC5"/>
    <w:rsid w:val="005D4CD6"/>
    <w:rsid w:val="005D4F31"/>
    <w:rsid w:val="005D520F"/>
    <w:rsid w:val="005D532D"/>
    <w:rsid w:val="005D54A7"/>
    <w:rsid w:val="005D54BC"/>
    <w:rsid w:val="005D55C2"/>
    <w:rsid w:val="005D5911"/>
    <w:rsid w:val="005D5987"/>
    <w:rsid w:val="005D59BB"/>
    <w:rsid w:val="005D59FF"/>
    <w:rsid w:val="005D5A65"/>
    <w:rsid w:val="005D5D2F"/>
    <w:rsid w:val="005D5E47"/>
    <w:rsid w:val="005D5FC9"/>
    <w:rsid w:val="005D60D3"/>
    <w:rsid w:val="005D6194"/>
    <w:rsid w:val="005D61BB"/>
    <w:rsid w:val="005D621B"/>
    <w:rsid w:val="005D6342"/>
    <w:rsid w:val="005D643F"/>
    <w:rsid w:val="005D65A2"/>
    <w:rsid w:val="005D67EB"/>
    <w:rsid w:val="005D6882"/>
    <w:rsid w:val="005D6916"/>
    <w:rsid w:val="005D694B"/>
    <w:rsid w:val="005D6A35"/>
    <w:rsid w:val="005D6B3F"/>
    <w:rsid w:val="005D6D54"/>
    <w:rsid w:val="005D6EB0"/>
    <w:rsid w:val="005D6F4B"/>
    <w:rsid w:val="005D6FD9"/>
    <w:rsid w:val="005D7087"/>
    <w:rsid w:val="005D71A4"/>
    <w:rsid w:val="005D7314"/>
    <w:rsid w:val="005D73B3"/>
    <w:rsid w:val="005D7640"/>
    <w:rsid w:val="005D76E3"/>
    <w:rsid w:val="005D7AE9"/>
    <w:rsid w:val="005D7BF0"/>
    <w:rsid w:val="005D7C4F"/>
    <w:rsid w:val="005D7CB7"/>
    <w:rsid w:val="005D7E17"/>
    <w:rsid w:val="005D7EB2"/>
    <w:rsid w:val="005D7F9C"/>
    <w:rsid w:val="005D7FEE"/>
    <w:rsid w:val="005E0146"/>
    <w:rsid w:val="005E038D"/>
    <w:rsid w:val="005E0404"/>
    <w:rsid w:val="005E04D4"/>
    <w:rsid w:val="005E05B5"/>
    <w:rsid w:val="005E05D2"/>
    <w:rsid w:val="005E0641"/>
    <w:rsid w:val="005E06C6"/>
    <w:rsid w:val="005E0748"/>
    <w:rsid w:val="005E079B"/>
    <w:rsid w:val="005E084B"/>
    <w:rsid w:val="005E0BCC"/>
    <w:rsid w:val="005E0C60"/>
    <w:rsid w:val="005E1025"/>
    <w:rsid w:val="005E1246"/>
    <w:rsid w:val="005E12AF"/>
    <w:rsid w:val="005E1370"/>
    <w:rsid w:val="005E15F8"/>
    <w:rsid w:val="005E1793"/>
    <w:rsid w:val="005E1A43"/>
    <w:rsid w:val="005E1AA6"/>
    <w:rsid w:val="005E1ABF"/>
    <w:rsid w:val="005E1D1E"/>
    <w:rsid w:val="005E1D4A"/>
    <w:rsid w:val="005E1D9E"/>
    <w:rsid w:val="005E1EC8"/>
    <w:rsid w:val="005E1F5B"/>
    <w:rsid w:val="005E1F79"/>
    <w:rsid w:val="005E1F7E"/>
    <w:rsid w:val="005E1F84"/>
    <w:rsid w:val="005E2311"/>
    <w:rsid w:val="005E2354"/>
    <w:rsid w:val="005E23C8"/>
    <w:rsid w:val="005E24A3"/>
    <w:rsid w:val="005E24E3"/>
    <w:rsid w:val="005E258F"/>
    <w:rsid w:val="005E25DA"/>
    <w:rsid w:val="005E2622"/>
    <w:rsid w:val="005E26ED"/>
    <w:rsid w:val="005E297F"/>
    <w:rsid w:val="005E2A9D"/>
    <w:rsid w:val="005E2B50"/>
    <w:rsid w:val="005E2E37"/>
    <w:rsid w:val="005E308D"/>
    <w:rsid w:val="005E3127"/>
    <w:rsid w:val="005E312C"/>
    <w:rsid w:val="005E327D"/>
    <w:rsid w:val="005E34D4"/>
    <w:rsid w:val="005E3783"/>
    <w:rsid w:val="005E3825"/>
    <w:rsid w:val="005E396E"/>
    <w:rsid w:val="005E398E"/>
    <w:rsid w:val="005E3A23"/>
    <w:rsid w:val="005E3AE3"/>
    <w:rsid w:val="005E3DFB"/>
    <w:rsid w:val="005E4140"/>
    <w:rsid w:val="005E4303"/>
    <w:rsid w:val="005E433B"/>
    <w:rsid w:val="005E47F4"/>
    <w:rsid w:val="005E4863"/>
    <w:rsid w:val="005E4A4B"/>
    <w:rsid w:val="005E4A61"/>
    <w:rsid w:val="005E4C05"/>
    <w:rsid w:val="005E54A5"/>
    <w:rsid w:val="005E54A7"/>
    <w:rsid w:val="005E557B"/>
    <w:rsid w:val="005E55DC"/>
    <w:rsid w:val="005E5635"/>
    <w:rsid w:val="005E57AA"/>
    <w:rsid w:val="005E5917"/>
    <w:rsid w:val="005E5B11"/>
    <w:rsid w:val="005E5D6D"/>
    <w:rsid w:val="005E5D87"/>
    <w:rsid w:val="005E5F26"/>
    <w:rsid w:val="005E63B7"/>
    <w:rsid w:val="005E63DF"/>
    <w:rsid w:val="005E646A"/>
    <w:rsid w:val="005E65B0"/>
    <w:rsid w:val="005E65EF"/>
    <w:rsid w:val="005E691B"/>
    <w:rsid w:val="005E691D"/>
    <w:rsid w:val="005E6A6B"/>
    <w:rsid w:val="005E6C22"/>
    <w:rsid w:val="005E6E16"/>
    <w:rsid w:val="005E6E2C"/>
    <w:rsid w:val="005E6E51"/>
    <w:rsid w:val="005E6F21"/>
    <w:rsid w:val="005E6FDD"/>
    <w:rsid w:val="005E70AE"/>
    <w:rsid w:val="005E70E2"/>
    <w:rsid w:val="005E72D3"/>
    <w:rsid w:val="005E734D"/>
    <w:rsid w:val="005E7661"/>
    <w:rsid w:val="005E7716"/>
    <w:rsid w:val="005E7B3E"/>
    <w:rsid w:val="005E7BFD"/>
    <w:rsid w:val="005E7CEA"/>
    <w:rsid w:val="005E7D13"/>
    <w:rsid w:val="005E7D22"/>
    <w:rsid w:val="005E7D48"/>
    <w:rsid w:val="005E7D4F"/>
    <w:rsid w:val="005E7DB1"/>
    <w:rsid w:val="005E7EAB"/>
    <w:rsid w:val="005E7EF5"/>
    <w:rsid w:val="005E7F4A"/>
    <w:rsid w:val="005E7FD2"/>
    <w:rsid w:val="005F010A"/>
    <w:rsid w:val="005F042D"/>
    <w:rsid w:val="005F043D"/>
    <w:rsid w:val="005F0441"/>
    <w:rsid w:val="005F04B7"/>
    <w:rsid w:val="005F0645"/>
    <w:rsid w:val="005F097F"/>
    <w:rsid w:val="005F0AA5"/>
    <w:rsid w:val="005F0BEA"/>
    <w:rsid w:val="005F0D26"/>
    <w:rsid w:val="005F0EC3"/>
    <w:rsid w:val="005F0F84"/>
    <w:rsid w:val="005F10BA"/>
    <w:rsid w:val="005F11CB"/>
    <w:rsid w:val="005F1365"/>
    <w:rsid w:val="005F1380"/>
    <w:rsid w:val="005F13E6"/>
    <w:rsid w:val="005F13E7"/>
    <w:rsid w:val="005F142D"/>
    <w:rsid w:val="005F151A"/>
    <w:rsid w:val="005F1628"/>
    <w:rsid w:val="005F168E"/>
    <w:rsid w:val="005F1AAE"/>
    <w:rsid w:val="005F1C4D"/>
    <w:rsid w:val="005F1D77"/>
    <w:rsid w:val="005F2033"/>
    <w:rsid w:val="005F205A"/>
    <w:rsid w:val="005F2137"/>
    <w:rsid w:val="005F230D"/>
    <w:rsid w:val="005F2342"/>
    <w:rsid w:val="005F28AD"/>
    <w:rsid w:val="005F2AA1"/>
    <w:rsid w:val="005F2CCF"/>
    <w:rsid w:val="005F2DD8"/>
    <w:rsid w:val="005F2F0E"/>
    <w:rsid w:val="005F2F44"/>
    <w:rsid w:val="005F337F"/>
    <w:rsid w:val="005F33A3"/>
    <w:rsid w:val="005F3488"/>
    <w:rsid w:val="005F34C8"/>
    <w:rsid w:val="005F355C"/>
    <w:rsid w:val="005F3729"/>
    <w:rsid w:val="005F384B"/>
    <w:rsid w:val="005F385D"/>
    <w:rsid w:val="005F39D1"/>
    <w:rsid w:val="005F3A10"/>
    <w:rsid w:val="005F3AE2"/>
    <w:rsid w:val="005F3B7D"/>
    <w:rsid w:val="005F3C41"/>
    <w:rsid w:val="005F3D9A"/>
    <w:rsid w:val="005F3EA0"/>
    <w:rsid w:val="005F3EBD"/>
    <w:rsid w:val="005F3F0E"/>
    <w:rsid w:val="005F3F2C"/>
    <w:rsid w:val="005F3F71"/>
    <w:rsid w:val="005F40FA"/>
    <w:rsid w:val="005F4187"/>
    <w:rsid w:val="005F420C"/>
    <w:rsid w:val="005F425A"/>
    <w:rsid w:val="005F42E3"/>
    <w:rsid w:val="005F43D8"/>
    <w:rsid w:val="005F4487"/>
    <w:rsid w:val="005F44B0"/>
    <w:rsid w:val="005F462C"/>
    <w:rsid w:val="005F488E"/>
    <w:rsid w:val="005F491C"/>
    <w:rsid w:val="005F4A0F"/>
    <w:rsid w:val="005F4BA8"/>
    <w:rsid w:val="005F4CA8"/>
    <w:rsid w:val="005F4CAF"/>
    <w:rsid w:val="005F4D33"/>
    <w:rsid w:val="005F4DD5"/>
    <w:rsid w:val="005F4DF5"/>
    <w:rsid w:val="005F4EB4"/>
    <w:rsid w:val="005F50AD"/>
    <w:rsid w:val="005F5172"/>
    <w:rsid w:val="005F51C9"/>
    <w:rsid w:val="005F5505"/>
    <w:rsid w:val="005F5531"/>
    <w:rsid w:val="005F557F"/>
    <w:rsid w:val="005F5748"/>
    <w:rsid w:val="005F588E"/>
    <w:rsid w:val="005F58B0"/>
    <w:rsid w:val="005F59F2"/>
    <w:rsid w:val="005F5AE8"/>
    <w:rsid w:val="005F5B0F"/>
    <w:rsid w:val="005F5B31"/>
    <w:rsid w:val="005F5B34"/>
    <w:rsid w:val="005F5BEA"/>
    <w:rsid w:val="005F5D10"/>
    <w:rsid w:val="005F61BD"/>
    <w:rsid w:val="005F6436"/>
    <w:rsid w:val="005F64EF"/>
    <w:rsid w:val="005F6587"/>
    <w:rsid w:val="005F6A2C"/>
    <w:rsid w:val="005F6BB3"/>
    <w:rsid w:val="005F6D5C"/>
    <w:rsid w:val="005F6DF0"/>
    <w:rsid w:val="005F6E7B"/>
    <w:rsid w:val="005F6EA6"/>
    <w:rsid w:val="005F6EC1"/>
    <w:rsid w:val="005F6F45"/>
    <w:rsid w:val="005F730F"/>
    <w:rsid w:val="005F74C4"/>
    <w:rsid w:val="005F75F6"/>
    <w:rsid w:val="005F78A8"/>
    <w:rsid w:val="005F7AFF"/>
    <w:rsid w:val="005F7C13"/>
    <w:rsid w:val="005F7CA8"/>
    <w:rsid w:val="005F7E2E"/>
    <w:rsid w:val="005F7F4E"/>
    <w:rsid w:val="00600159"/>
    <w:rsid w:val="00600191"/>
    <w:rsid w:val="006001D3"/>
    <w:rsid w:val="00600257"/>
    <w:rsid w:val="00600318"/>
    <w:rsid w:val="00600328"/>
    <w:rsid w:val="0060047F"/>
    <w:rsid w:val="00600480"/>
    <w:rsid w:val="006004F9"/>
    <w:rsid w:val="00600668"/>
    <w:rsid w:val="0060073B"/>
    <w:rsid w:val="0060077F"/>
    <w:rsid w:val="006007AF"/>
    <w:rsid w:val="0060086D"/>
    <w:rsid w:val="00600B3C"/>
    <w:rsid w:val="00600B8C"/>
    <w:rsid w:val="00600BAB"/>
    <w:rsid w:val="00600C3C"/>
    <w:rsid w:val="00601017"/>
    <w:rsid w:val="006012C6"/>
    <w:rsid w:val="00601389"/>
    <w:rsid w:val="00601427"/>
    <w:rsid w:val="00601526"/>
    <w:rsid w:val="00601555"/>
    <w:rsid w:val="006015A5"/>
    <w:rsid w:val="006016EC"/>
    <w:rsid w:val="006017CF"/>
    <w:rsid w:val="0060192D"/>
    <w:rsid w:val="0060193A"/>
    <w:rsid w:val="00601A7F"/>
    <w:rsid w:val="00601BD8"/>
    <w:rsid w:val="006020BF"/>
    <w:rsid w:val="00602292"/>
    <w:rsid w:val="00602308"/>
    <w:rsid w:val="00602327"/>
    <w:rsid w:val="006023E7"/>
    <w:rsid w:val="006025F2"/>
    <w:rsid w:val="006026B9"/>
    <w:rsid w:val="00602702"/>
    <w:rsid w:val="006027E1"/>
    <w:rsid w:val="006029FC"/>
    <w:rsid w:val="00602B0A"/>
    <w:rsid w:val="00602B22"/>
    <w:rsid w:val="00602BE3"/>
    <w:rsid w:val="00602D0A"/>
    <w:rsid w:val="00602E15"/>
    <w:rsid w:val="00602ED7"/>
    <w:rsid w:val="0060301B"/>
    <w:rsid w:val="006030CB"/>
    <w:rsid w:val="0060310C"/>
    <w:rsid w:val="00603122"/>
    <w:rsid w:val="0060321E"/>
    <w:rsid w:val="006034D3"/>
    <w:rsid w:val="0060381F"/>
    <w:rsid w:val="0060382E"/>
    <w:rsid w:val="006039EE"/>
    <w:rsid w:val="00603A7A"/>
    <w:rsid w:val="00603BA3"/>
    <w:rsid w:val="00603C48"/>
    <w:rsid w:val="00603D52"/>
    <w:rsid w:val="00603FE4"/>
    <w:rsid w:val="0060411A"/>
    <w:rsid w:val="006043E5"/>
    <w:rsid w:val="0060440D"/>
    <w:rsid w:val="006048A9"/>
    <w:rsid w:val="00604945"/>
    <w:rsid w:val="00604ADA"/>
    <w:rsid w:val="00604AF2"/>
    <w:rsid w:val="00604B8B"/>
    <w:rsid w:val="00604C23"/>
    <w:rsid w:val="00604C34"/>
    <w:rsid w:val="00604DC1"/>
    <w:rsid w:val="00604E86"/>
    <w:rsid w:val="00604EA0"/>
    <w:rsid w:val="0060503D"/>
    <w:rsid w:val="006050EE"/>
    <w:rsid w:val="0060514F"/>
    <w:rsid w:val="00605380"/>
    <w:rsid w:val="00605399"/>
    <w:rsid w:val="00605460"/>
    <w:rsid w:val="006057F8"/>
    <w:rsid w:val="006058B5"/>
    <w:rsid w:val="006058D9"/>
    <w:rsid w:val="006059B3"/>
    <w:rsid w:val="00605CEF"/>
    <w:rsid w:val="00605DF6"/>
    <w:rsid w:val="00605EA9"/>
    <w:rsid w:val="00605F2B"/>
    <w:rsid w:val="006060B0"/>
    <w:rsid w:val="00606157"/>
    <w:rsid w:val="00606369"/>
    <w:rsid w:val="00606384"/>
    <w:rsid w:val="0060647E"/>
    <w:rsid w:val="00606664"/>
    <w:rsid w:val="006067DB"/>
    <w:rsid w:val="00606896"/>
    <w:rsid w:val="00606B0F"/>
    <w:rsid w:val="00606B46"/>
    <w:rsid w:val="00606B70"/>
    <w:rsid w:val="00606D33"/>
    <w:rsid w:val="006070A3"/>
    <w:rsid w:val="00607264"/>
    <w:rsid w:val="006073B2"/>
    <w:rsid w:val="00607436"/>
    <w:rsid w:val="00607528"/>
    <w:rsid w:val="006075BF"/>
    <w:rsid w:val="00607766"/>
    <w:rsid w:val="006078DE"/>
    <w:rsid w:val="0060791B"/>
    <w:rsid w:val="00607A73"/>
    <w:rsid w:val="00607B76"/>
    <w:rsid w:val="00607BB7"/>
    <w:rsid w:val="00607C61"/>
    <w:rsid w:val="00607CA3"/>
    <w:rsid w:val="00607D30"/>
    <w:rsid w:val="00607D40"/>
    <w:rsid w:val="00607D7F"/>
    <w:rsid w:val="00607E2A"/>
    <w:rsid w:val="00607F2A"/>
    <w:rsid w:val="00610251"/>
    <w:rsid w:val="006102C2"/>
    <w:rsid w:val="00610350"/>
    <w:rsid w:val="0061045C"/>
    <w:rsid w:val="006104C2"/>
    <w:rsid w:val="00610657"/>
    <w:rsid w:val="006106BC"/>
    <w:rsid w:val="006106D8"/>
    <w:rsid w:val="006106EA"/>
    <w:rsid w:val="006107E2"/>
    <w:rsid w:val="006108A7"/>
    <w:rsid w:val="006109B4"/>
    <w:rsid w:val="00610ABF"/>
    <w:rsid w:val="00610BBC"/>
    <w:rsid w:val="006111AC"/>
    <w:rsid w:val="0061134E"/>
    <w:rsid w:val="0061139F"/>
    <w:rsid w:val="006113BA"/>
    <w:rsid w:val="00611401"/>
    <w:rsid w:val="006114E5"/>
    <w:rsid w:val="0061163A"/>
    <w:rsid w:val="00611870"/>
    <w:rsid w:val="006119D5"/>
    <w:rsid w:val="00611A5B"/>
    <w:rsid w:val="00611C7F"/>
    <w:rsid w:val="00611CEE"/>
    <w:rsid w:val="00611EBF"/>
    <w:rsid w:val="00611F44"/>
    <w:rsid w:val="0061208C"/>
    <w:rsid w:val="006120A4"/>
    <w:rsid w:val="006120C6"/>
    <w:rsid w:val="006120E6"/>
    <w:rsid w:val="006121A2"/>
    <w:rsid w:val="00612279"/>
    <w:rsid w:val="006124F9"/>
    <w:rsid w:val="006125FA"/>
    <w:rsid w:val="00612950"/>
    <w:rsid w:val="00612B15"/>
    <w:rsid w:val="00612CFB"/>
    <w:rsid w:val="00612D79"/>
    <w:rsid w:val="00612D9B"/>
    <w:rsid w:val="00612D9C"/>
    <w:rsid w:val="00612F22"/>
    <w:rsid w:val="00612FEC"/>
    <w:rsid w:val="00613004"/>
    <w:rsid w:val="0061328F"/>
    <w:rsid w:val="00613815"/>
    <w:rsid w:val="00613AB5"/>
    <w:rsid w:val="00613E11"/>
    <w:rsid w:val="00613E3B"/>
    <w:rsid w:val="00613E8A"/>
    <w:rsid w:val="00613EF9"/>
    <w:rsid w:val="00613F10"/>
    <w:rsid w:val="00613FDB"/>
    <w:rsid w:val="006141EF"/>
    <w:rsid w:val="0061428F"/>
    <w:rsid w:val="006142B9"/>
    <w:rsid w:val="0061451F"/>
    <w:rsid w:val="0061452F"/>
    <w:rsid w:val="006145A9"/>
    <w:rsid w:val="006145F4"/>
    <w:rsid w:val="006145FD"/>
    <w:rsid w:val="00614800"/>
    <w:rsid w:val="0061482D"/>
    <w:rsid w:val="00614971"/>
    <w:rsid w:val="006149D7"/>
    <w:rsid w:val="00614BCE"/>
    <w:rsid w:val="00614C82"/>
    <w:rsid w:val="00614D34"/>
    <w:rsid w:val="00614DDE"/>
    <w:rsid w:val="00614E0B"/>
    <w:rsid w:val="00614EAF"/>
    <w:rsid w:val="0061519E"/>
    <w:rsid w:val="006152C6"/>
    <w:rsid w:val="00615408"/>
    <w:rsid w:val="0061547D"/>
    <w:rsid w:val="0061554D"/>
    <w:rsid w:val="00615578"/>
    <w:rsid w:val="006155B7"/>
    <w:rsid w:val="00615664"/>
    <w:rsid w:val="00615995"/>
    <w:rsid w:val="00615A1E"/>
    <w:rsid w:val="00615C1F"/>
    <w:rsid w:val="00615C23"/>
    <w:rsid w:val="00615F8B"/>
    <w:rsid w:val="00616248"/>
    <w:rsid w:val="006163C3"/>
    <w:rsid w:val="00616409"/>
    <w:rsid w:val="00616584"/>
    <w:rsid w:val="006165D6"/>
    <w:rsid w:val="0061662F"/>
    <w:rsid w:val="006167C7"/>
    <w:rsid w:val="006167CF"/>
    <w:rsid w:val="0061683C"/>
    <w:rsid w:val="006168FC"/>
    <w:rsid w:val="006169AB"/>
    <w:rsid w:val="00616B05"/>
    <w:rsid w:val="00616B4C"/>
    <w:rsid w:val="00616B65"/>
    <w:rsid w:val="00616B9B"/>
    <w:rsid w:val="00616BFB"/>
    <w:rsid w:val="00616D02"/>
    <w:rsid w:val="00616F09"/>
    <w:rsid w:val="006172BD"/>
    <w:rsid w:val="00617311"/>
    <w:rsid w:val="0061738A"/>
    <w:rsid w:val="00617448"/>
    <w:rsid w:val="0061747E"/>
    <w:rsid w:val="006174E1"/>
    <w:rsid w:val="006175BE"/>
    <w:rsid w:val="00617776"/>
    <w:rsid w:val="006179BF"/>
    <w:rsid w:val="00617A3A"/>
    <w:rsid w:val="00617A4C"/>
    <w:rsid w:val="00617B24"/>
    <w:rsid w:val="00617CCC"/>
    <w:rsid w:val="00617CD6"/>
    <w:rsid w:val="00617DFA"/>
    <w:rsid w:val="00617E0D"/>
    <w:rsid w:val="0062008B"/>
    <w:rsid w:val="00620129"/>
    <w:rsid w:val="006201FF"/>
    <w:rsid w:val="006209B0"/>
    <w:rsid w:val="00620B5B"/>
    <w:rsid w:val="00620D1A"/>
    <w:rsid w:val="00620ED9"/>
    <w:rsid w:val="00620EEF"/>
    <w:rsid w:val="00620F8C"/>
    <w:rsid w:val="006210BA"/>
    <w:rsid w:val="00621322"/>
    <w:rsid w:val="0062136A"/>
    <w:rsid w:val="006213A9"/>
    <w:rsid w:val="00621443"/>
    <w:rsid w:val="00621570"/>
    <w:rsid w:val="006216A1"/>
    <w:rsid w:val="0062183D"/>
    <w:rsid w:val="006218D8"/>
    <w:rsid w:val="0062194A"/>
    <w:rsid w:val="00621A06"/>
    <w:rsid w:val="00621B46"/>
    <w:rsid w:val="00621DA9"/>
    <w:rsid w:val="00621E1A"/>
    <w:rsid w:val="00621F15"/>
    <w:rsid w:val="0062205A"/>
    <w:rsid w:val="00622182"/>
    <w:rsid w:val="006221EB"/>
    <w:rsid w:val="0062232C"/>
    <w:rsid w:val="00622371"/>
    <w:rsid w:val="006223FC"/>
    <w:rsid w:val="0062255E"/>
    <w:rsid w:val="0062274A"/>
    <w:rsid w:val="00622900"/>
    <w:rsid w:val="00622A22"/>
    <w:rsid w:val="00622B0E"/>
    <w:rsid w:val="00622D89"/>
    <w:rsid w:val="00622DB7"/>
    <w:rsid w:val="00622DB9"/>
    <w:rsid w:val="00622F63"/>
    <w:rsid w:val="0062300D"/>
    <w:rsid w:val="00623252"/>
    <w:rsid w:val="006234F6"/>
    <w:rsid w:val="006235E3"/>
    <w:rsid w:val="0062388B"/>
    <w:rsid w:val="006238AE"/>
    <w:rsid w:val="00623ADF"/>
    <w:rsid w:val="00623C71"/>
    <w:rsid w:val="00623CBD"/>
    <w:rsid w:val="00624054"/>
    <w:rsid w:val="0062408B"/>
    <w:rsid w:val="00624189"/>
    <w:rsid w:val="00624207"/>
    <w:rsid w:val="00624265"/>
    <w:rsid w:val="006244C9"/>
    <w:rsid w:val="006245C9"/>
    <w:rsid w:val="00624616"/>
    <w:rsid w:val="00624767"/>
    <w:rsid w:val="0062482A"/>
    <w:rsid w:val="00624905"/>
    <w:rsid w:val="00624AD5"/>
    <w:rsid w:val="00624DD8"/>
    <w:rsid w:val="00624EB6"/>
    <w:rsid w:val="00625088"/>
    <w:rsid w:val="006250AE"/>
    <w:rsid w:val="006251C4"/>
    <w:rsid w:val="0062531F"/>
    <w:rsid w:val="0062545D"/>
    <w:rsid w:val="00625613"/>
    <w:rsid w:val="006257E8"/>
    <w:rsid w:val="00625901"/>
    <w:rsid w:val="00625C7B"/>
    <w:rsid w:val="00625D15"/>
    <w:rsid w:val="00625D5E"/>
    <w:rsid w:val="00625E8A"/>
    <w:rsid w:val="00625F65"/>
    <w:rsid w:val="00626185"/>
    <w:rsid w:val="0062624D"/>
    <w:rsid w:val="006263EC"/>
    <w:rsid w:val="0062643C"/>
    <w:rsid w:val="0062660A"/>
    <w:rsid w:val="00626A2A"/>
    <w:rsid w:val="00626BA2"/>
    <w:rsid w:val="00626BA7"/>
    <w:rsid w:val="00626D71"/>
    <w:rsid w:val="00626E70"/>
    <w:rsid w:val="00626EBD"/>
    <w:rsid w:val="00627058"/>
    <w:rsid w:val="0062726E"/>
    <w:rsid w:val="0062728A"/>
    <w:rsid w:val="00627390"/>
    <w:rsid w:val="006273C6"/>
    <w:rsid w:val="0062742C"/>
    <w:rsid w:val="00627453"/>
    <w:rsid w:val="0062759A"/>
    <w:rsid w:val="006275B1"/>
    <w:rsid w:val="006275D8"/>
    <w:rsid w:val="0062788F"/>
    <w:rsid w:val="00627A07"/>
    <w:rsid w:val="00627AD8"/>
    <w:rsid w:val="00627AF3"/>
    <w:rsid w:val="00627AF7"/>
    <w:rsid w:val="00627B34"/>
    <w:rsid w:val="00627C63"/>
    <w:rsid w:val="00627C87"/>
    <w:rsid w:val="00627DD9"/>
    <w:rsid w:val="0063029F"/>
    <w:rsid w:val="00630311"/>
    <w:rsid w:val="006303C0"/>
    <w:rsid w:val="006303F5"/>
    <w:rsid w:val="00630761"/>
    <w:rsid w:val="0063082F"/>
    <w:rsid w:val="006308AA"/>
    <w:rsid w:val="00630969"/>
    <w:rsid w:val="00630982"/>
    <w:rsid w:val="006309A5"/>
    <w:rsid w:val="00630A01"/>
    <w:rsid w:val="00630A38"/>
    <w:rsid w:val="00630BA8"/>
    <w:rsid w:val="00630BAC"/>
    <w:rsid w:val="00630C4A"/>
    <w:rsid w:val="00630D2E"/>
    <w:rsid w:val="00630DB7"/>
    <w:rsid w:val="00630F09"/>
    <w:rsid w:val="00631113"/>
    <w:rsid w:val="0063115F"/>
    <w:rsid w:val="006312BB"/>
    <w:rsid w:val="006312F0"/>
    <w:rsid w:val="00631373"/>
    <w:rsid w:val="0063145D"/>
    <w:rsid w:val="006315A9"/>
    <w:rsid w:val="00631611"/>
    <w:rsid w:val="00631746"/>
    <w:rsid w:val="006317A1"/>
    <w:rsid w:val="00631906"/>
    <w:rsid w:val="0063193A"/>
    <w:rsid w:val="00631992"/>
    <w:rsid w:val="006319B4"/>
    <w:rsid w:val="00631BB2"/>
    <w:rsid w:val="00631C9B"/>
    <w:rsid w:val="00631D86"/>
    <w:rsid w:val="00631DFC"/>
    <w:rsid w:val="00632069"/>
    <w:rsid w:val="006320CE"/>
    <w:rsid w:val="006320E9"/>
    <w:rsid w:val="00632159"/>
    <w:rsid w:val="0063253E"/>
    <w:rsid w:val="006326A7"/>
    <w:rsid w:val="0063273C"/>
    <w:rsid w:val="006327C3"/>
    <w:rsid w:val="006328C6"/>
    <w:rsid w:val="00632A6A"/>
    <w:rsid w:val="00632D38"/>
    <w:rsid w:val="00632DF5"/>
    <w:rsid w:val="00632EA9"/>
    <w:rsid w:val="00632EB5"/>
    <w:rsid w:val="0063317D"/>
    <w:rsid w:val="0063337D"/>
    <w:rsid w:val="00633493"/>
    <w:rsid w:val="006335F0"/>
    <w:rsid w:val="00633716"/>
    <w:rsid w:val="00633738"/>
    <w:rsid w:val="00633747"/>
    <w:rsid w:val="0063377B"/>
    <w:rsid w:val="00633937"/>
    <w:rsid w:val="00633A01"/>
    <w:rsid w:val="00633FAD"/>
    <w:rsid w:val="00633FC0"/>
    <w:rsid w:val="00633FD5"/>
    <w:rsid w:val="00633FF4"/>
    <w:rsid w:val="0063406A"/>
    <w:rsid w:val="006340C4"/>
    <w:rsid w:val="006342D6"/>
    <w:rsid w:val="00634411"/>
    <w:rsid w:val="00634420"/>
    <w:rsid w:val="006344CD"/>
    <w:rsid w:val="006345F4"/>
    <w:rsid w:val="00634683"/>
    <w:rsid w:val="0063470B"/>
    <w:rsid w:val="0063487B"/>
    <w:rsid w:val="00634A77"/>
    <w:rsid w:val="00634C78"/>
    <w:rsid w:val="00634E3B"/>
    <w:rsid w:val="00634F17"/>
    <w:rsid w:val="00634F3E"/>
    <w:rsid w:val="0063503C"/>
    <w:rsid w:val="006350E0"/>
    <w:rsid w:val="00635146"/>
    <w:rsid w:val="00635583"/>
    <w:rsid w:val="00635884"/>
    <w:rsid w:val="00635924"/>
    <w:rsid w:val="00635987"/>
    <w:rsid w:val="00635BDB"/>
    <w:rsid w:val="00635CB3"/>
    <w:rsid w:val="00635CCB"/>
    <w:rsid w:val="00635CDD"/>
    <w:rsid w:val="00635CEC"/>
    <w:rsid w:val="00635F6E"/>
    <w:rsid w:val="006361A1"/>
    <w:rsid w:val="006365AB"/>
    <w:rsid w:val="00636613"/>
    <w:rsid w:val="006367AF"/>
    <w:rsid w:val="006367E2"/>
    <w:rsid w:val="0063690C"/>
    <w:rsid w:val="00636942"/>
    <w:rsid w:val="00636996"/>
    <w:rsid w:val="006369F3"/>
    <w:rsid w:val="00636A48"/>
    <w:rsid w:val="00636B1D"/>
    <w:rsid w:val="00636FEE"/>
    <w:rsid w:val="00637092"/>
    <w:rsid w:val="00637125"/>
    <w:rsid w:val="006372A2"/>
    <w:rsid w:val="00637348"/>
    <w:rsid w:val="006373BE"/>
    <w:rsid w:val="00637478"/>
    <w:rsid w:val="00637582"/>
    <w:rsid w:val="0063775D"/>
    <w:rsid w:val="00637824"/>
    <w:rsid w:val="006378E9"/>
    <w:rsid w:val="00637905"/>
    <w:rsid w:val="00637B36"/>
    <w:rsid w:val="00637BD8"/>
    <w:rsid w:val="00637C6F"/>
    <w:rsid w:val="00637C8E"/>
    <w:rsid w:val="00637CEE"/>
    <w:rsid w:val="00640078"/>
    <w:rsid w:val="0064027C"/>
    <w:rsid w:val="0064031D"/>
    <w:rsid w:val="0064053A"/>
    <w:rsid w:val="006406D8"/>
    <w:rsid w:val="00640982"/>
    <w:rsid w:val="00640A2B"/>
    <w:rsid w:val="00640B1C"/>
    <w:rsid w:val="00640D2D"/>
    <w:rsid w:val="00640D52"/>
    <w:rsid w:val="00640D90"/>
    <w:rsid w:val="00640D96"/>
    <w:rsid w:val="00641010"/>
    <w:rsid w:val="006410B2"/>
    <w:rsid w:val="00641101"/>
    <w:rsid w:val="00641294"/>
    <w:rsid w:val="006412E2"/>
    <w:rsid w:val="0064149A"/>
    <w:rsid w:val="006414BE"/>
    <w:rsid w:val="006414EC"/>
    <w:rsid w:val="00641558"/>
    <w:rsid w:val="0064158F"/>
    <w:rsid w:val="006416B4"/>
    <w:rsid w:val="006416ED"/>
    <w:rsid w:val="00641758"/>
    <w:rsid w:val="006417BB"/>
    <w:rsid w:val="006417F4"/>
    <w:rsid w:val="00641B3F"/>
    <w:rsid w:val="00641BB2"/>
    <w:rsid w:val="00641C2A"/>
    <w:rsid w:val="00641CB8"/>
    <w:rsid w:val="00641EE5"/>
    <w:rsid w:val="00641F09"/>
    <w:rsid w:val="00641F0F"/>
    <w:rsid w:val="00641F41"/>
    <w:rsid w:val="00641F56"/>
    <w:rsid w:val="006420A6"/>
    <w:rsid w:val="006424DD"/>
    <w:rsid w:val="0064266E"/>
    <w:rsid w:val="00642986"/>
    <w:rsid w:val="0064298E"/>
    <w:rsid w:val="00642A25"/>
    <w:rsid w:val="00642C33"/>
    <w:rsid w:val="00642C53"/>
    <w:rsid w:val="00642C7C"/>
    <w:rsid w:val="00642DB8"/>
    <w:rsid w:val="00642E38"/>
    <w:rsid w:val="00642E48"/>
    <w:rsid w:val="00642E60"/>
    <w:rsid w:val="00642F35"/>
    <w:rsid w:val="00642FF2"/>
    <w:rsid w:val="00643025"/>
    <w:rsid w:val="0064306A"/>
    <w:rsid w:val="00643132"/>
    <w:rsid w:val="00643363"/>
    <w:rsid w:val="006435C0"/>
    <w:rsid w:val="006436D3"/>
    <w:rsid w:val="00643716"/>
    <w:rsid w:val="00643970"/>
    <w:rsid w:val="00643982"/>
    <w:rsid w:val="006439B4"/>
    <w:rsid w:val="006439D3"/>
    <w:rsid w:val="00643A35"/>
    <w:rsid w:val="00643B1A"/>
    <w:rsid w:val="00643C91"/>
    <w:rsid w:val="00643CE3"/>
    <w:rsid w:val="00643D4D"/>
    <w:rsid w:val="00643D52"/>
    <w:rsid w:val="00643F27"/>
    <w:rsid w:val="006440C5"/>
    <w:rsid w:val="006441C3"/>
    <w:rsid w:val="00644237"/>
    <w:rsid w:val="00644366"/>
    <w:rsid w:val="006443B6"/>
    <w:rsid w:val="0064445F"/>
    <w:rsid w:val="0064448B"/>
    <w:rsid w:val="006444E6"/>
    <w:rsid w:val="006445A7"/>
    <w:rsid w:val="006445E4"/>
    <w:rsid w:val="00644737"/>
    <w:rsid w:val="0064483B"/>
    <w:rsid w:val="00644905"/>
    <w:rsid w:val="00644955"/>
    <w:rsid w:val="00644963"/>
    <w:rsid w:val="006449E0"/>
    <w:rsid w:val="00644A36"/>
    <w:rsid w:val="00644A43"/>
    <w:rsid w:val="00644CD5"/>
    <w:rsid w:val="00644ED4"/>
    <w:rsid w:val="00644F66"/>
    <w:rsid w:val="0064522D"/>
    <w:rsid w:val="00645264"/>
    <w:rsid w:val="006453B6"/>
    <w:rsid w:val="00645403"/>
    <w:rsid w:val="006454F3"/>
    <w:rsid w:val="00645A35"/>
    <w:rsid w:val="00645B1C"/>
    <w:rsid w:val="00645CF4"/>
    <w:rsid w:val="00645F1E"/>
    <w:rsid w:val="00646041"/>
    <w:rsid w:val="006460F7"/>
    <w:rsid w:val="006461A6"/>
    <w:rsid w:val="006463EE"/>
    <w:rsid w:val="006463F2"/>
    <w:rsid w:val="006464B3"/>
    <w:rsid w:val="00646519"/>
    <w:rsid w:val="00646641"/>
    <w:rsid w:val="00646995"/>
    <w:rsid w:val="00646B06"/>
    <w:rsid w:val="00646B8E"/>
    <w:rsid w:val="00646BD4"/>
    <w:rsid w:val="00646BDC"/>
    <w:rsid w:val="00646F28"/>
    <w:rsid w:val="00647035"/>
    <w:rsid w:val="00647145"/>
    <w:rsid w:val="006473A7"/>
    <w:rsid w:val="006473C0"/>
    <w:rsid w:val="0064745B"/>
    <w:rsid w:val="00647925"/>
    <w:rsid w:val="00647936"/>
    <w:rsid w:val="00647C31"/>
    <w:rsid w:val="00647C4E"/>
    <w:rsid w:val="00647C8E"/>
    <w:rsid w:val="00647EA5"/>
    <w:rsid w:val="00647EDE"/>
    <w:rsid w:val="00647F05"/>
    <w:rsid w:val="006502B1"/>
    <w:rsid w:val="006502D0"/>
    <w:rsid w:val="006505C3"/>
    <w:rsid w:val="0065070F"/>
    <w:rsid w:val="006507D6"/>
    <w:rsid w:val="00650989"/>
    <w:rsid w:val="00650A06"/>
    <w:rsid w:val="00650B14"/>
    <w:rsid w:val="00650DB6"/>
    <w:rsid w:val="0065100A"/>
    <w:rsid w:val="00651056"/>
    <w:rsid w:val="006511F1"/>
    <w:rsid w:val="006512EE"/>
    <w:rsid w:val="0065153E"/>
    <w:rsid w:val="0065176E"/>
    <w:rsid w:val="00651776"/>
    <w:rsid w:val="00651DD6"/>
    <w:rsid w:val="00651E8D"/>
    <w:rsid w:val="00652362"/>
    <w:rsid w:val="00652370"/>
    <w:rsid w:val="00652640"/>
    <w:rsid w:val="0065282B"/>
    <w:rsid w:val="006529C7"/>
    <w:rsid w:val="00652B72"/>
    <w:rsid w:val="00652C80"/>
    <w:rsid w:val="00652DE7"/>
    <w:rsid w:val="00652E54"/>
    <w:rsid w:val="00652F44"/>
    <w:rsid w:val="00652F6D"/>
    <w:rsid w:val="0065310F"/>
    <w:rsid w:val="00653261"/>
    <w:rsid w:val="0065326F"/>
    <w:rsid w:val="0065342B"/>
    <w:rsid w:val="00653433"/>
    <w:rsid w:val="006534A7"/>
    <w:rsid w:val="006534C9"/>
    <w:rsid w:val="0065352C"/>
    <w:rsid w:val="0065354A"/>
    <w:rsid w:val="00653750"/>
    <w:rsid w:val="006538EB"/>
    <w:rsid w:val="00653C02"/>
    <w:rsid w:val="00653D4F"/>
    <w:rsid w:val="00653E04"/>
    <w:rsid w:val="00653F73"/>
    <w:rsid w:val="0065401B"/>
    <w:rsid w:val="00654157"/>
    <w:rsid w:val="00654211"/>
    <w:rsid w:val="006543F5"/>
    <w:rsid w:val="00654472"/>
    <w:rsid w:val="0065495C"/>
    <w:rsid w:val="00654A8F"/>
    <w:rsid w:val="00654C4E"/>
    <w:rsid w:val="00654CF0"/>
    <w:rsid w:val="00654D0D"/>
    <w:rsid w:val="00654DDD"/>
    <w:rsid w:val="00654EAE"/>
    <w:rsid w:val="00654ECD"/>
    <w:rsid w:val="00655020"/>
    <w:rsid w:val="00655179"/>
    <w:rsid w:val="00655594"/>
    <w:rsid w:val="006555D8"/>
    <w:rsid w:val="0065561E"/>
    <w:rsid w:val="00655676"/>
    <w:rsid w:val="0065568B"/>
    <w:rsid w:val="0065597A"/>
    <w:rsid w:val="00655D84"/>
    <w:rsid w:val="00655E75"/>
    <w:rsid w:val="00655F2A"/>
    <w:rsid w:val="00655F56"/>
    <w:rsid w:val="00655F72"/>
    <w:rsid w:val="0065603F"/>
    <w:rsid w:val="00656052"/>
    <w:rsid w:val="006560C2"/>
    <w:rsid w:val="006562A4"/>
    <w:rsid w:val="0065639F"/>
    <w:rsid w:val="0065640E"/>
    <w:rsid w:val="006565DA"/>
    <w:rsid w:val="006567A6"/>
    <w:rsid w:val="00656845"/>
    <w:rsid w:val="00656865"/>
    <w:rsid w:val="006569FE"/>
    <w:rsid w:val="00656D7B"/>
    <w:rsid w:val="00656DD3"/>
    <w:rsid w:val="00656E50"/>
    <w:rsid w:val="00656E5D"/>
    <w:rsid w:val="00656F36"/>
    <w:rsid w:val="00657019"/>
    <w:rsid w:val="006570A8"/>
    <w:rsid w:val="00657129"/>
    <w:rsid w:val="0065717E"/>
    <w:rsid w:val="006571B2"/>
    <w:rsid w:val="00657201"/>
    <w:rsid w:val="006572B9"/>
    <w:rsid w:val="006574BB"/>
    <w:rsid w:val="006576DA"/>
    <w:rsid w:val="006577CF"/>
    <w:rsid w:val="0065784E"/>
    <w:rsid w:val="006578EC"/>
    <w:rsid w:val="006579D4"/>
    <w:rsid w:val="00657C51"/>
    <w:rsid w:val="00657D13"/>
    <w:rsid w:val="00657DA4"/>
    <w:rsid w:val="00657E57"/>
    <w:rsid w:val="00657E8C"/>
    <w:rsid w:val="00660112"/>
    <w:rsid w:val="00660200"/>
    <w:rsid w:val="0066026A"/>
    <w:rsid w:val="006602AA"/>
    <w:rsid w:val="006602C6"/>
    <w:rsid w:val="006602DC"/>
    <w:rsid w:val="0066049A"/>
    <w:rsid w:val="006604DA"/>
    <w:rsid w:val="00660507"/>
    <w:rsid w:val="00660555"/>
    <w:rsid w:val="0066085B"/>
    <w:rsid w:val="0066087E"/>
    <w:rsid w:val="00660973"/>
    <w:rsid w:val="00660984"/>
    <w:rsid w:val="00660AB3"/>
    <w:rsid w:val="00660B3B"/>
    <w:rsid w:val="00660B53"/>
    <w:rsid w:val="00660BD1"/>
    <w:rsid w:val="00660E67"/>
    <w:rsid w:val="00660E90"/>
    <w:rsid w:val="00660FEA"/>
    <w:rsid w:val="00661016"/>
    <w:rsid w:val="00661248"/>
    <w:rsid w:val="006612F8"/>
    <w:rsid w:val="0066139C"/>
    <w:rsid w:val="006613AB"/>
    <w:rsid w:val="006613EC"/>
    <w:rsid w:val="006615CB"/>
    <w:rsid w:val="0066171A"/>
    <w:rsid w:val="00661727"/>
    <w:rsid w:val="006619ED"/>
    <w:rsid w:val="00661D37"/>
    <w:rsid w:val="00661E89"/>
    <w:rsid w:val="00661EE9"/>
    <w:rsid w:val="00661F13"/>
    <w:rsid w:val="00662093"/>
    <w:rsid w:val="006621F0"/>
    <w:rsid w:val="00662B45"/>
    <w:rsid w:val="00662B5A"/>
    <w:rsid w:val="00662B89"/>
    <w:rsid w:val="00662FC7"/>
    <w:rsid w:val="006630FE"/>
    <w:rsid w:val="006631BF"/>
    <w:rsid w:val="006631CB"/>
    <w:rsid w:val="00663674"/>
    <w:rsid w:val="00663692"/>
    <w:rsid w:val="006636D9"/>
    <w:rsid w:val="00663760"/>
    <w:rsid w:val="00663882"/>
    <w:rsid w:val="00663C2E"/>
    <w:rsid w:val="00664228"/>
    <w:rsid w:val="006643A9"/>
    <w:rsid w:val="006643B2"/>
    <w:rsid w:val="006643CD"/>
    <w:rsid w:val="00664404"/>
    <w:rsid w:val="00664786"/>
    <w:rsid w:val="00664A22"/>
    <w:rsid w:val="00664A48"/>
    <w:rsid w:val="00664AA8"/>
    <w:rsid w:val="00664BC2"/>
    <w:rsid w:val="00664BF6"/>
    <w:rsid w:val="00664D7E"/>
    <w:rsid w:val="006651D5"/>
    <w:rsid w:val="006653DC"/>
    <w:rsid w:val="006655CF"/>
    <w:rsid w:val="00665643"/>
    <w:rsid w:val="00665685"/>
    <w:rsid w:val="0066577C"/>
    <w:rsid w:val="0066598E"/>
    <w:rsid w:val="00665A7F"/>
    <w:rsid w:val="00665AF2"/>
    <w:rsid w:val="00665B96"/>
    <w:rsid w:val="00665BFB"/>
    <w:rsid w:val="00665E1E"/>
    <w:rsid w:val="00665E8E"/>
    <w:rsid w:val="00665ED6"/>
    <w:rsid w:val="006661A5"/>
    <w:rsid w:val="006662FD"/>
    <w:rsid w:val="00666552"/>
    <w:rsid w:val="006665C0"/>
    <w:rsid w:val="0066665E"/>
    <w:rsid w:val="00666681"/>
    <w:rsid w:val="0066689D"/>
    <w:rsid w:val="00666963"/>
    <w:rsid w:val="00666AFF"/>
    <w:rsid w:val="00666B79"/>
    <w:rsid w:val="00666C60"/>
    <w:rsid w:val="00666EC7"/>
    <w:rsid w:val="00666F98"/>
    <w:rsid w:val="00667082"/>
    <w:rsid w:val="0066732E"/>
    <w:rsid w:val="00667355"/>
    <w:rsid w:val="00667534"/>
    <w:rsid w:val="00667725"/>
    <w:rsid w:val="006677B7"/>
    <w:rsid w:val="00667857"/>
    <w:rsid w:val="006679A0"/>
    <w:rsid w:val="00667B0D"/>
    <w:rsid w:val="00667C30"/>
    <w:rsid w:val="00667CE1"/>
    <w:rsid w:val="00667D1B"/>
    <w:rsid w:val="00667DC0"/>
    <w:rsid w:val="00667E57"/>
    <w:rsid w:val="00667EDA"/>
    <w:rsid w:val="00670157"/>
    <w:rsid w:val="006703BF"/>
    <w:rsid w:val="00670A36"/>
    <w:rsid w:val="00670ACE"/>
    <w:rsid w:val="00670B93"/>
    <w:rsid w:val="00670E1D"/>
    <w:rsid w:val="00670F66"/>
    <w:rsid w:val="00671232"/>
    <w:rsid w:val="006714AE"/>
    <w:rsid w:val="0067153A"/>
    <w:rsid w:val="0067165C"/>
    <w:rsid w:val="00671CB9"/>
    <w:rsid w:val="00671CDF"/>
    <w:rsid w:val="00671D2F"/>
    <w:rsid w:val="00671DA9"/>
    <w:rsid w:val="0067200B"/>
    <w:rsid w:val="00672052"/>
    <w:rsid w:val="0067214B"/>
    <w:rsid w:val="0067221C"/>
    <w:rsid w:val="00672287"/>
    <w:rsid w:val="006722EB"/>
    <w:rsid w:val="0067237E"/>
    <w:rsid w:val="006723A8"/>
    <w:rsid w:val="00672420"/>
    <w:rsid w:val="0067243F"/>
    <w:rsid w:val="006726EE"/>
    <w:rsid w:val="006727FE"/>
    <w:rsid w:val="0067299B"/>
    <w:rsid w:val="006729C3"/>
    <w:rsid w:val="00672B5C"/>
    <w:rsid w:val="00672C19"/>
    <w:rsid w:val="00672D23"/>
    <w:rsid w:val="00672E33"/>
    <w:rsid w:val="00672F41"/>
    <w:rsid w:val="0067320D"/>
    <w:rsid w:val="0067328B"/>
    <w:rsid w:val="00673359"/>
    <w:rsid w:val="00673505"/>
    <w:rsid w:val="00673629"/>
    <w:rsid w:val="0067365E"/>
    <w:rsid w:val="006737D4"/>
    <w:rsid w:val="00673951"/>
    <w:rsid w:val="00673AEB"/>
    <w:rsid w:val="00673CB7"/>
    <w:rsid w:val="00673E24"/>
    <w:rsid w:val="00673E71"/>
    <w:rsid w:val="006741DC"/>
    <w:rsid w:val="0067429A"/>
    <w:rsid w:val="006743E2"/>
    <w:rsid w:val="00674945"/>
    <w:rsid w:val="006749E0"/>
    <w:rsid w:val="00674A86"/>
    <w:rsid w:val="00674B26"/>
    <w:rsid w:val="00674B2E"/>
    <w:rsid w:val="00674D13"/>
    <w:rsid w:val="00674F71"/>
    <w:rsid w:val="00674F73"/>
    <w:rsid w:val="00674FBC"/>
    <w:rsid w:val="0067505E"/>
    <w:rsid w:val="006750E2"/>
    <w:rsid w:val="006751DE"/>
    <w:rsid w:val="00675372"/>
    <w:rsid w:val="0067537E"/>
    <w:rsid w:val="00675445"/>
    <w:rsid w:val="00675511"/>
    <w:rsid w:val="00675545"/>
    <w:rsid w:val="00675563"/>
    <w:rsid w:val="0067565D"/>
    <w:rsid w:val="00675779"/>
    <w:rsid w:val="006757DD"/>
    <w:rsid w:val="006757FE"/>
    <w:rsid w:val="006758FE"/>
    <w:rsid w:val="00675943"/>
    <w:rsid w:val="00675BEC"/>
    <w:rsid w:val="00675C53"/>
    <w:rsid w:val="00675C8B"/>
    <w:rsid w:val="00675DCC"/>
    <w:rsid w:val="00675F24"/>
    <w:rsid w:val="006761FA"/>
    <w:rsid w:val="00676352"/>
    <w:rsid w:val="0067643F"/>
    <w:rsid w:val="006764A0"/>
    <w:rsid w:val="00676524"/>
    <w:rsid w:val="00676617"/>
    <w:rsid w:val="00676692"/>
    <w:rsid w:val="006769DA"/>
    <w:rsid w:val="00676A53"/>
    <w:rsid w:val="00676AE5"/>
    <w:rsid w:val="00676C2C"/>
    <w:rsid w:val="00676E3F"/>
    <w:rsid w:val="00676EFA"/>
    <w:rsid w:val="00676F0F"/>
    <w:rsid w:val="00676FAE"/>
    <w:rsid w:val="00677174"/>
    <w:rsid w:val="0067721A"/>
    <w:rsid w:val="0067728B"/>
    <w:rsid w:val="00677547"/>
    <w:rsid w:val="00677645"/>
    <w:rsid w:val="006776FB"/>
    <w:rsid w:val="00677A95"/>
    <w:rsid w:val="00677ACE"/>
    <w:rsid w:val="00677AF1"/>
    <w:rsid w:val="00677F09"/>
    <w:rsid w:val="00677F14"/>
    <w:rsid w:val="00680135"/>
    <w:rsid w:val="00680408"/>
    <w:rsid w:val="0068058B"/>
    <w:rsid w:val="00680668"/>
    <w:rsid w:val="00680B3B"/>
    <w:rsid w:val="00680B61"/>
    <w:rsid w:val="00680CBF"/>
    <w:rsid w:val="00680CC1"/>
    <w:rsid w:val="00680D8E"/>
    <w:rsid w:val="00680E18"/>
    <w:rsid w:val="0068149D"/>
    <w:rsid w:val="0068184A"/>
    <w:rsid w:val="00681979"/>
    <w:rsid w:val="00681CBA"/>
    <w:rsid w:val="0068200F"/>
    <w:rsid w:val="00682184"/>
    <w:rsid w:val="006821E5"/>
    <w:rsid w:val="006825E2"/>
    <w:rsid w:val="00682679"/>
    <w:rsid w:val="00682706"/>
    <w:rsid w:val="006827D9"/>
    <w:rsid w:val="00682A4C"/>
    <w:rsid w:val="00682D26"/>
    <w:rsid w:val="00682D6D"/>
    <w:rsid w:val="00682DEF"/>
    <w:rsid w:val="00682F62"/>
    <w:rsid w:val="00682FA4"/>
    <w:rsid w:val="00683278"/>
    <w:rsid w:val="006833B2"/>
    <w:rsid w:val="0068386B"/>
    <w:rsid w:val="00683A76"/>
    <w:rsid w:val="00683A7D"/>
    <w:rsid w:val="00683AAC"/>
    <w:rsid w:val="00683AC2"/>
    <w:rsid w:val="00683CBD"/>
    <w:rsid w:val="00683E69"/>
    <w:rsid w:val="006840ED"/>
    <w:rsid w:val="006840F9"/>
    <w:rsid w:val="0068423A"/>
    <w:rsid w:val="0068452E"/>
    <w:rsid w:val="00684632"/>
    <w:rsid w:val="00684960"/>
    <w:rsid w:val="00684988"/>
    <w:rsid w:val="006849EA"/>
    <w:rsid w:val="00684B89"/>
    <w:rsid w:val="00684C10"/>
    <w:rsid w:val="00684C71"/>
    <w:rsid w:val="00684D97"/>
    <w:rsid w:val="00684E3A"/>
    <w:rsid w:val="00684E4C"/>
    <w:rsid w:val="0068517C"/>
    <w:rsid w:val="006851B4"/>
    <w:rsid w:val="00685230"/>
    <w:rsid w:val="0068524D"/>
    <w:rsid w:val="00685256"/>
    <w:rsid w:val="00685572"/>
    <w:rsid w:val="00685576"/>
    <w:rsid w:val="0068557F"/>
    <w:rsid w:val="0068558F"/>
    <w:rsid w:val="006855E9"/>
    <w:rsid w:val="0068580C"/>
    <w:rsid w:val="0068588E"/>
    <w:rsid w:val="00685B05"/>
    <w:rsid w:val="00685C9A"/>
    <w:rsid w:val="00685E0B"/>
    <w:rsid w:val="00685E35"/>
    <w:rsid w:val="00685FC1"/>
    <w:rsid w:val="00685FC5"/>
    <w:rsid w:val="00685FE8"/>
    <w:rsid w:val="0068623A"/>
    <w:rsid w:val="00686388"/>
    <w:rsid w:val="0068659D"/>
    <w:rsid w:val="006867FB"/>
    <w:rsid w:val="006867FF"/>
    <w:rsid w:val="006868A2"/>
    <w:rsid w:val="0068693B"/>
    <w:rsid w:val="00686D4C"/>
    <w:rsid w:val="00686F4D"/>
    <w:rsid w:val="00687147"/>
    <w:rsid w:val="006872D1"/>
    <w:rsid w:val="006872D7"/>
    <w:rsid w:val="00687540"/>
    <w:rsid w:val="00687649"/>
    <w:rsid w:val="006876A4"/>
    <w:rsid w:val="00687716"/>
    <w:rsid w:val="006877AB"/>
    <w:rsid w:val="00687828"/>
    <w:rsid w:val="00687A22"/>
    <w:rsid w:val="00687B46"/>
    <w:rsid w:val="00687D0F"/>
    <w:rsid w:val="00687D47"/>
    <w:rsid w:val="00687F6D"/>
    <w:rsid w:val="0069000D"/>
    <w:rsid w:val="0069006C"/>
    <w:rsid w:val="00690076"/>
    <w:rsid w:val="0069022D"/>
    <w:rsid w:val="0069032F"/>
    <w:rsid w:val="00690435"/>
    <w:rsid w:val="00690643"/>
    <w:rsid w:val="00690723"/>
    <w:rsid w:val="006909BA"/>
    <w:rsid w:val="00690A22"/>
    <w:rsid w:val="00690AE7"/>
    <w:rsid w:val="00690B67"/>
    <w:rsid w:val="00690B90"/>
    <w:rsid w:val="00690D4A"/>
    <w:rsid w:val="00690DFC"/>
    <w:rsid w:val="00690ECA"/>
    <w:rsid w:val="00690FD1"/>
    <w:rsid w:val="00691085"/>
    <w:rsid w:val="00691496"/>
    <w:rsid w:val="006916C8"/>
    <w:rsid w:val="006918F1"/>
    <w:rsid w:val="00691B3E"/>
    <w:rsid w:val="00691BCD"/>
    <w:rsid w:val="00691D22"/>
    <w:rsid w:val="00691D5B"/>
    <w:rsid w:val="00691E0B"/>
    <w:rsid w:val="0069213E"/>
    <w:rsid w:val="00692155"/>
    <w:rsid w:val="00692236"/>
    <w:rsid w:val="00692581"/>
    <w:rsid w:val="0069266C"/>
    <w:rsid w:val="00692676"/>
    <w:rsid w:val="0069285A"/>
    <w:rsid w:val="00692C3A"/>
    <w:rsid w:val="00692CB2"/>
    <w:rsid w:val="00692E05"/>
    <w:rsid w:val="00692FAF"/>
    <w:rsid w:val="006930B9"/>
    <w:rsid w:val="006933C3"/>
    <w:rsid w:val="00693722"/>
    <w:rsid w:val="00693B41"/>
    <w:rsid w:val="00693C5F"/>
    <w:rsid w:val="00693D35"/>
    <w:rsid w:val="00693DE6"/>
    <w:rsid w:val="00693DE8"/>
    <w:rsid w:val="00693ED7"/>
    <w:rsid w:val="00693EEE"/>
    <w:rsid w:val="00693F8C"/>
    <w:rsid w:val="00693FA5"/>
    <w:rsid w:val="00694000"/>
    <w:rsid w:val="006940BB"/>
    <w:rsid w:val="0069417C"/>
    <w:rsid w:val="006941C3"/>
    <w:rsid w:val="00694203"/>
    <w:rsid w:val="006944A4"/>
    <w:rsid w:val="006944CC"/>
    <w:rsid w:val="00694572"/>
    <w:rsid w:val="00694626"/>
    <w:rsid w:val="0069489B"/>
    <w:rsid w:val="006948A9"/>
    <w:rsid w:val="006948C5"/>
    <w:rsid w:val="00694A3E"/>
    <w:rsid w:val="00694B4A"/>
    <w:rsid w:val="00694CDF"/>
    <w:rsid w:val="00694D94"/>
    <w:rsid w:val="00694EE3"/>
    <w:rsid w:val="00694FD1"/>
    <w:rsid w:val="00695036"/>
    <w:rsid w:val="00695251"/>
    <w:rsid w:val="0069526F"/>
    <w:rsid w:val="006952A2"/>
    <w:rsid w:val="006952C6"/>
    <w:rsid w:val="00695350"/>
    <w:rsid w:val="0069536B"/>
    <w:rsid w:val="006953BA"/>
    <w:rsid w:val="006953F0"/>
    <w:rsid w:val="00695479"/>
    <w:rsid w:val="006954BF"/>
    <w:rsid w:val="006956F2"/>
    <w:rsid w:val="00695707"/>
    <w:rsid w:val="006958A4"/>
    <w:rsid w:val="006958E5"/>
    <w:rsid w:val="00695ADC"/>
    <w:rsid w:val="00695AF5"/>
    <w:rsid w:val="00695B27"/>
    <w:rsid w:val="00695B45"/>
    <w:rsid w:val="00695BBD"/>
    <w:rsid w:val="00695C39"/>
    <w:rsid w:val="0069602E"/>
    <w:rsid w:val="006961B5"/>
    <w:rsid w:val="006961D0"/>
    <w:rsid w:val="0069627C"/>
    <w:rsid w:val="0069634C"/>
    <w:rsid w:val="006963FE"/>
    <w:rsid w:val="006968C6"/>
    <w:rsid w:val="00696AEE"/>
    <w:rsid w:val="00696BA0"/>
    <w:rsid w:val="00696BC7"/>
    <w:rsid w:val="00696BE5"/>
    <w:rsid w:val="00697084"/>
    <w:rsid w:val="006970B6"/>
    <w:rsid w:val="00697194"/>
    <w:rsid w:val="006971C6"/>
    <w:rsid w:val="0069726E"/>
    <w:rsid w:val="006972CB"/>
    <w:rsid w:val="00697338"/>
    <w:rsid w:val="00697460"/>
    <w:rsid w:val="0069746C"/>
    <w:rsid w:val="006976AA"/>
    <w:rsid w:val="00697751"/>
    <w:rsid w:val="0069790B"/>
    <w:rsid w:val="00697A84"/>
    <w:rsid w:val="00697AF8"/>
    <w:rsid w:val="00697B25"/>
    <w:rsid w:val="00697D4A"/>
    <w:rsid w:val="00697D9F"/>
    <w:rsid w:val="00697DB5"/>
    <w:rsid w:val="00697DD8"/>
    <w:rsid w:val="00697E2B"/>
    <w:rsid w:val="00697F1A"/>
    <w:rsid w:val="006A0057"/>
    <w:rsid w:val="006A00CF"/>
    <w:rsid w:val="006A0161"/>
    <w:rsid w:val="006A027F"/>
    <w:rsid w:val="006A04B2"/>
    <w:rsid w:val="006A052B"/>
    <w:rsid w:val="006A0569"/>
    <w:rsid w:val="006A0638"/>
    <w:rsid w:val="006A06B1"/>
    <w:rsid w:val="006A0822"/>
    <w:rsid w:val="006A0842"/>
    <w:rsid w:val="006A0B98"/>
    <w:rsid w:val="006A0BFC"/>
    <w:rsid w:val="006A0C0F"/>
    <w:rsid w:val="006A0DDD"/>
    <w:rsid w:val="006A0F7C"/>
    <w:rsid w:val="006A15CD"/>
    <w:rsid w:val="006A1698"/>
    <w:rsid w:val="006A17C0"/>
    <w:rsid w:val="006A1981"/>
    <w:rsid w:val="006A19BC"/>
    <w:rsid w:val="006A1A16"/>
    <w:rsid w:val="006A1D82"/>
    <w:rsid w:val="006A1E62"/>
    <w:rsid w:val="006A1ED8"/>
    <w:rsid w:val="006A2291"/>
    <w:rsid w:val="006A22D9"/>
    <w:rsid w:val="006A2412"/>
    <w:rsid w:val="006A25B5"/>
    <w:rsid w:val="006A25F0"/>
    <w:rsid w:val="006A262C"/>
    <w:rsid w:val="006A2649"/>
    <w:rsid w:val="006A2788"/>
    <w:rsid w:val="006A291F"/>
    <w:rsid w:val="006A2B63"/>
    <w:rsid w:val="006A2C24"/>
    <w:rsid w:val="006A2C62"/>
    <w:rsid w:val="006A2DC0"/>
    <w:rsid w:val="006A2E8B"/>
    <w:rsid w:val="006A2F34"/>
    <w:rsid w:val="006A2F77"/>
    <w:rsid w:val="006A310D"/>
    <w:rsid w:val="006A3392"/>
    <w:rsid w:val="006A35BB"/>
    <w:rsid w:val="006A35E2"/>
    <w:rsid w:val="006A3678"/>
    <w:rsid w:val="006A36FF"/>
    <w:rsid w:val="006A3704"/>
    <w:rsid w:val="006A37BF"/>
    <w:rsid w:val="006A37D8"/>
    <w:rsid w:val="006A37E6"/>
    <w:rsid w:val="006A38E3"/>
    <w:rsid w:val="006A391E"/>
    <w:rsid w:val="006A39E4"/>
    <w:rsid w:val="006A3A39"/>
    <w:rsid w:val="006A3A8C"/>
    <w:rsid w:val="006A3C5C"/>
    <w:rsid w:val="006A3D60"/>
    <w:rsid w:val="006A3DE3"/>
    <w:rsid w:val="006A4033"/>
    <w:rsid w:val="006A4074"/>
    <w:rsid w:val="006A410C"/>
    <w:rsid w:val="006A421B"/>
    <w:rsid w:val="006A424D"/>
    <w:rsid w:val="006A42D1"/>
    <w:rsid w:val="006A43A8"/>
    <w:rsid w:val="006A4616"/>
    <w:rsid w:val="006A4774"/>
    <w:rsid w:val="006A4874"/>
    <w:rsid w:val="006A4ABD"/>
    <w:rsid w:val="006A4BCD"/>
    <w:rsid w:val="006A4C8D"/>
    <w:rsid w:val="006A4CAC"/>
    <w:rsid w:val="006A4CC2"/>
    <w:rsid w:val="006A4EC0"/>
    <w:rsid w:val="006A4F12"/>
    <w:rsid w:val="006A4F32"/>
    <w:rsid w:val="006A51AE"/>
    <w:rsid w:val="006A528E"/>
    <w:rsid w:val="006A532B"/>
    <w:rsid w:val="006A53BE"/>
    <w:rsid w:val="006A5555"/>
    <w:rsid w:val="006A59D1"/>
    <w:rsid w:val="006A5D24"/>
    <w:rsid w:val="006A5FD0"/>
    <w:rsid w:val="006A5FDE"/>
    <w:rsid w:val="006A6127"/>
    <w:rsid w:val="006A6316"/>
    <w:rsid w:val="006A65BA"/>
    <w:rsid w:val="006A6795"/>
    <w:rsid w:val="006A67D1"/>
    <w:rsid w:val="006A68A2"/>
    <w:rsid w:val="006A68A3"/>
    <w:rsid w:val="006A6969"/>
    <w:rsid w:val="006A6BD3"/>
    <w:rsid w:val="006A6C7F"/>
    <w:rsid w:val="006A6D9E"/>
    <w:rsid w:val="006A6F60"/>
    <w:rsid w:val="006A6F88"/>
    <w:rsid w:val="006A7069"/>
    <w:rsid w:val="006A71A2"/>
    <w:rsid w:val="006A7262"/>
    <w:rsid w:val="006A7286"/>
    <w:rsid w:val="006A7457"/>
    <w:rsid w:val="006A752C"/>
    <w:rsid w:val="006A7593"/>
    <w:rsid w:val="006A7638"/>
    <w:rsid w:val="006A79E3"/>
    <w:rsid w:val="006A7A5D"/>
    <w:rsid w:val="006A7A91"/>
    <w:rsid w:val="006A7A9F"/>
    <w:rsid w:val="006A7B11"/>
    <w:rsid w:val="006A7DD3"/>
    <w:rsid w:val="006A7E28"/>
    <w:rsid w:val="006A7F9A"/>
    <w:rsid w:val="006B0037"/>
    <w:rsid w:val="006B00CF"/>
    <w:rsid w:val="006B010F"/>
    <w:rsid w:val="006B0249"/>
    <w:rsid w:val="006B025D"/>
    <w:rsid w:val="006B02F5"/>
    <w:rsid w:val="006B06B1"/>
    <w:rsid w:val="006B0959"/>
    <w:rsid w:val="006B0991"/>
    <w:rsid w:val="006B0A9C"/>
    <w:rsid w:val="006B0B29"/>
    <w:rsid w:val="006B0C6A"/>
    <w:rsid w:val="006B0CAC"/>
    <w:rsid w:val="006B0D41"/>
    <w:rsid w:val="006B0DA0"/>
    <w:rsid w:val="006B0DD9"/>
    <w:rsid w:val="006B0E13"/>
    <w:rsid w:val="006B0FA0"/>
    <w:rsid w:val="006B1240"/>
    <w:rsid w:val="006B12F7"/>
    <w:rsid w:val="006B12FB"/>
    <w:rsid w:val="006B13D9"/>
    <w:rsid w:val="006B147D"/>
    <w:rsid w:val="006B1516"/>
    <w:rsid w:val="006B16E7"/>
    <w:rsid w:val="006B17CA"/>
    <w:rsid w:val="006B1959"/>
    <w:rsid w:val="006B195B"/>
    <w:rsid w:val="006B1975"/>
    <w:rsid w:val="006B1B84"/>
    <w:rsid w:val="006B1BC5"/>
    <w:rsid w:val="006B1DF3"/>
    <w:rsid w:val="006B1EF3"/>
    <w:rsid w:val="006B213A"/>
    <w:rsid w:val="006B232A"/>
    <w:rsid w:val="006B2357"/>
    <w:rsid w:val="006B2493"/>
    <w:rsid w:val="006B2558"/>
    <w:rsid w:val="006B2713"/>
    <w:rsid w:val="006B291A"/>
    <w:rsid w:val="006B2925"/>
    <w:rsid w:val="006B2AA1"/>
    <w:rsid w:val="006B2B46"/>
    <w:rsid w:val="006B2D13"/>
    <w:rsid w:val="006B2E32"/>
    <w:rsid w:val="006B3034"/>
    <w:rsid w:val="006B34F5"/>
    <w:rsid w:val="006B3968"/>
    <w:rsid w:val="006B3A67"/>
    <w:rsid w:val="006B3B1E"/>
    <w:rsid w:val="006B3D4E"/>
    <w:rsid w:val="006B3DBA"/>
    <w:rsid w:val="006B3F3C"/>
    <w:rsid w:val="006B412C"/>
    <w:rsid w:val="006B415A"/>
    <w:rsid w:val="006B4278"/>
    <w:rsid w:val="006B4289"/>
    <w:rsid w:val="006B436E"/>
    <w:rsid w:val="006B442E"/>
    <w:rsid w:val="006B44A4"/>
    <w:rsid w:val="006B458C"/>
    <w:rsid w:val="006B493E"/>
    <w:rsid w:val="006B4BE5"/>
    <w:rsid w:val="006B4D01"/>
    <w:rsid w:val="006B4D3F"/>
    <w:rsid w:val="006B4DA3"/>
    <w:rsid w:val="006B4F13"/>
    <w:rsid w:val="006B5582"/>
    <w:rsid w:val="006B57ED"/>
    <w:rsid w:val="006B590E"/>
    <w:rsid w:val="006B5A3D"/>
    <w:rsid w:val="006B5BAE"/>
    <w:rsid w:val="006B5D01"/>
    <w:rsid w:val="006B5DCF"/>
    <w:rsid w:val="006B5FED"/>
    <w:rsid w:val="006B6144"/>
    <w:rsid w:val="006B6203"/>
    <w:rsid w:val="006B64F9"/>
    <w:rsid w:val="006B6556"/>
    <w:rsid w:val="006B662A"/>
    <w:rsid w:val="006B6734"/>
    <w:rsid w:val="006B69A8"/>
    <w:rsid w:val="006B6AD1"/>
    <w:rsid w:val="006B6DEB"/>
    <w:rsid w:val="006B6F69"/>
    <w:rsid w:val="006B6FC0"/>
    <w:rsid w:val="006B70C0"/>
    <w:rsid w:val="006B72EA"/>
    <w:rsid w:val="006B739D"/>
    <w:rsid w:val="006B73E2"/>
    <w:rsid w:val="006B74DA"/>
    <w:rsid w:val="006B7823"/>
    <w:rsid w:val="006B786D"/>
    <w:rsid w:val="006B7ADD"/>
    <w:rsid w:val="006B7D31"/>
    <w:rsid w:val="006B7EB7"/>
    <w:rsid w:val="006B7EE1"/>
    <w:rsid w:val="006B7F11"/>
    <w:rsid w:val="006C0158"/>
    <w:rsid w:val="006C0367"/>
    <w:rsid w:val="006C060B"/>
    <w:rsid w:val="006C0830"/>
    <w:rsid w:val="006C090A"/>
    <w:rsid w:val="006C0951"/>
    <w:rsid w:val="006C0A96"/>
    <w:rsid w:val="006C0CE8"/>
    <w:rsid w:val="006C0E41"/>
    <w:rsid w:val="006C10C1"/>
    <w:rsid w:val="006C1100"/>
    <w:rsid w:val="006C1332"/>
    <w:rsid w:val="006C1429"/>
    <w:rsid w:val="006C1432"/>
    <w:rsid w:val="006C1480"/>
    <w:rsid w:val="006C1483"/>
    <w:rsid w:val="006C14C8"/>
    <w:rsid w:val="006C1525"/>
    <w:rsid w:val="006C15E5"/>
    <w:rsid w:val="006C15ED"/>
    <w:rsid w:val="006C172D"/>
    <w:rsid w:val="006C1A4E"/>
    <w:rsid w:val="006C1D00"/>
    <w:rsid w:val="006C1DA5"/>
    <w:rsid w:val="006C1F0D"/>
    <w:rsid w:val="006C1FF7"/>
    <w:rsid w:val="006C2230"/>
    <w:rsid w:val="006C22AE"/>
    <w:rsid w:val="006C22BA"/>
    <w:rsid w:val="006C28CE"/>
    <w:rsid w:val="006C28F4"/>
    <w:rsid w:val="006C28FA"/>
    <w:rsid w:val="006C2977"/>
    <w:rsid w:val="006C2A85"/>
    <w:rsid w:val="006C2C06"/>
    <w:rsid w:val="006C2C93"/>
    <w:rsid w:val="006C2CF4"/>
    <w:rsid w:val="006C2D54"/>
    <w:rsid w:val="006C2E64"/>
    <w:rsid w:val="006C2F42"/>
    <w:rsid w:val="006C2F58"/>
    <w:rsid w:val="006C2FFF"/>
    <w:rsid w:val="006C30CB"/>
    <w:rsid w:val="006C30D6"/>
    <w:rsid w:val="006C317E"/>
    <w:rsid w:val="006C31AC"/>
    <w:rsid w:val="006C31D3"/>
    <w:rsid w:val="006C3292"/>
    <w:rsid w:val="006C33B8"/>
    <w:rsid w:val="006C3542"/>
    <w:rsid w:val="006C35C1"/>
    <w:rsid w:val="006C3742"/>
    <w:rsid w:val="006C38BA"/>
    <w:rsid w:val="006C3B08"/>
    <w:rsid w:val="006C3BBA"/>
    <w:rsid w:val="006C3C57"/>
    <w:rsid w:val="006C3D07"/>
    <w:rsid w:val="006C3DCC"/>
    <w:rsid w:val="006C3F60"/>
    <w:rsid w:val="006C3FDE"/>
    <w:rsid w:val="006C425A"/>
    <w:rsid w:val="006C42CA"/>
    <w:rsid w:val="006C441C"/>
    <w:rsid w:val="006C446A"/>
    <w:rsid w:val="006C448D"/>
    <w:rsid w:val="006C4969"/>
    <w:rsid w:val="006C4993"/>
    <w:rsid w:val="006C49DF"/>
    <w:rsid w:val="006C49E0"/>
    <w:rsid w:val="006C4A80"/>
    <w:rsid w:val="006C4C67"/>
    <w:rsid w:val="006C4D04"/>
    <w:rsid w:val="006C4EE1"/>
    <w:rsid w:val="006C4EE2"/>
    <w:rsid w:val="006C4F64"/>
    <w:rsid w:val="006C4FD4"/>
    <w:rsid w:val="006C5155"/>
    <w:rsid w:val="006C539F"/>
    <w:rsid w:val="006C541E"/>
    <w:rsid w:val="006C5441"/>
    <w:rsid w:val="006C5465"/>
    <w:rsid w:val="006C5671"/>
    <w:rsid w:val="006C56C4"/>
    <w:rsid w:val="006C56D0"/>
    <w:rsid w:val="006C5833"/>
    <w:rsid w:val="006C58CE"/>
    <w:rsid w:val="006C5A57"/>
    <w:rsid w:val="006C5F68"/>
    <w:rsid w:val="006C5FAA"/>
    <w:rsid w:val="006C6090"/>
    <w:rsid w:val="006C6098"/>
    <w:rsid w:val="006C6152"/>
    <w:rsid w:val="006C626E"/>
    <w:rsid w:val="006C636F"/>
    <w:rsid w:val="006C63E3"/>
    <w:rsid w:val="006C6403"/>
    <w:rsid w:val="006C6483"/>
    <w:rsid w:val="006C64D0"/>
    <w:rsid w:val="006C656A"/>
    <w:rsid w:val="006C665E"/>
    <w:rsid w:val="006C668B"/>
    <w:rsid w:val="006C6886"/>
    <w:rsid w:val="006C6AF0"/>
    <w:rsid w:val="006C6D61"/>
    <w:rsid w:val="006C6E26"/>
    <w:rsid w:val="006C6E2D"/>
    <w:rsid w:val="006C6E63"/>
    <w:rsid w:val="006C6EB3"/>
    <w:rsid w:val="006C72AE"/>
    <w:rsid w:val="006C72FF"/>
    <w:rsid w:val="006C7547"/>
    <w:rsid w:val="006C7584"/>
    <w:rsid w:val="006C776F"/>
    <w:rsid w:val="006C7790"/>
    <w:rsid w:val="006C784F"/>
    <w:rsid w:val="006C7A6B"/>
    <w:rsid w:val="006C7B4A"/>
    <w:rsid w:val="006C7DF9"/>
    <w:rsid w:val="006C7E81"/>
    <w:rsid w:val="006C7EAE"/>
    <w:rsid w:val="006C7F71"/>
    <w:rsid w:val="006D00A3"/>
    <w:rsid w:val="006D01FB"/>
    <w:rsid w:val="006D0201"/>
    <w:rsid w:val="006D03BD"/>
    <w:rsid w:val="006D0517"/>
    <w:rsid w:val="006D0521"/>
    <w:rsid w:val="006D05E8"/>
    <w:rsid w:val="006D06DD"/>
    <w:rsid w:val="006D071C"/>
    <w:rsid w:val="006D0812"/>
    <w:rsid w:val="006D0A6E"/>
    <w:rsid w:val="006D0BBB"/>
    <w:rsid w:val="006D0C37"/>
    <w:rsid w:val="006D0E12"/>
    <w:rsid w:val="006D0EB7"/>
    <w:rsid w:val="006D1119"/>
    <w:rsid w:val="006D120F"/>
    <w:rsid w:val="006D128E"/>
    <w:rsid w:val="006D12F3"/>
    <w:rsid w:val="006D146F"/>
    <w:rsid w:val="006D14B3"/>
    <w:rsid w:val="006D15A3"/>
    <w:rsid w:val="006D15BD"/>
    <w:rsid w:val="006D1A09"/>
    <w:rsid w:val="006D1A24"/>
    <w:rsid w:val="006D1A49"/>
    <w:rsid w:val="006D1A97"/>
    <w:rsid w:val="006D1B38"/>
    <w:rsid w:val="006D1E9B"/>
    <w:rsid w:val="006D2077"/>
    <w:rsid w:val="006D20CC"/>
    <w:rsid w:val="006D2101"/>
    <w:rsid w:val="006D21E9"/>
    <w:rsid w:val="006D2253"/>
    <w:rsid w:val="006D22A7"/>
    <w:rsid w:val="006D2689"/>
    <w:rsid w:val="006D26B4"/>
    <w:rsid w:val="006D273C"/>
    <w:rsid w:val="006D27BA"/>
    <w:rsid w:val="006D27D7"/>
    <w:rsid w:val="006D283F"/>
    <w:rsid w:val="006D28BD"/>
    <w:rsid w:val="006D2A87"/>
    <w:rsid w:val="006D2AB4"/>
    <w:rsid w:val="006D2B6E"/>
    <w:rsid w:val="006D2BB4"/>
    <w:rsid w:val="006D2CD5"/>
    <w:rsid w:val="006D2CED"/>
    <w:rsid w:val="006D2EC1"/>
    <w:rsid w:val="006D306A"/>
    <w:rsid w:val="006D3477"/>
    <w:rsid w:val="006D3799"/>
    <w:rsid w:val="006D381A"/>
    <w:rsid w:val="006D3908"/>
    <w:rsid w:val="006D3B1E"/>
    <w:rsid w:val="006D3DC2"/>
    <w:rsid w:val="006D3F68"/>
    <w:rsid w:val="006D3FBA"/>
    <w:rsid w:val="006D41BF"/>
    <w:rsid w:val="006D4283"/>
    <w:rsid w:val="006D4355"/>
    <w:rsid w:val="006D43F2"/>
    <w:rsid w:val="006D45A0"/>
    <w:rsid w:val="006D460E"/>
    <w:rsid w:val="006D491D"/>
    <w:rsid w:val="006D4996"/>
    <w:rsid w:val="006D4A21"/>
    <w:rsid w:val="006D4A3D"/>
    <w:rsid w:val="006D4A4E"/>
    <w:rsid w:val="006D4A87"/>
    <w:rsid w:val="006D4ADE"/>
    <w:rsid w:val="006D4D39"/>
    <w:rsid w:val="006D4E10"/>
    <w:rsid w:val="006D5082"/>
    <w:rsid w:val="006D5115"/>
    <w:rsid w:val="006D52D4"/>
    <w:rsid w:val="006D54A4"/>
    <w:rsid w:val="006D54CD"/>
    <w:rsid w:val="006D555E"/>
    <w:rsid w:val="006D5622"/>
    <w:rsid w:val="006D5817"/>
    <w:rsid w:val="006D5867"/>
    <w:rsid w:val="006D58F0"/>
    <w:rsid w:val="006D5A2B"/>
    <w:rsid w:val="006D5DC9"/>
    <w:rsid w:val="006D5DF0"/>
    <w:rsid w:val="006D5F5C"/>
    <w:rsid w:val="006D601C"/>
    <w:rsid w:val="006D610A"/>
    <w:rsid w:val="006D6225"/>
    <w:rsid w:val="006D62D2"/>
    <w:rsid w:val="006D630D"/>
    <w:rsid w:val="006D6456"/>
    <w:rsid w:val="006D65C3"/>
    <w:rsid w:val="006D67FD"/>
    <w:rsid w:val="006D6814"/>
    <w:rsid w:val="006D689C"/>
    <w:rsid w:val="006D6F02"/>
    <w:rsid w:val="006D7055"/>
    <w:rsid w:val="006D7125"/>
    <w:rsid w:val="006D712F"/>
    <w:rsid w:val="006D71A8"/>
    <w:rsid w:val="006D7258"/>
    <w:rsid w:val="006D75AD"/>
    <w:rsid w:val="006D75D4"/>
    <w:rsid w:val="006D765A"/>
    <w:rsid w:val="006D7A01"/>
    <w:rsid w:val="006D7A71"/>
    <w:rsid w:val="006D7A9D"/>
    <w:rsid w:val="006D7B3A"/>
    <w:rsid w:val="006D7B9E"/>
    <w:rsid w:val="006D7C93"/>
    <w:rsid w:val="006D7CB6"/>
    <w:rsid w:val="006D7D5F"/>
    <w:rsid w:val="006D7D97"/>
    <w:rsid w:val="006D7E78"/>
    <w:rsid w:val="006E0056"/>
    <w:rsid w:val="006E006F"/>
    <w:rsid w:val="006E00F0"/>
    <w:rsid w:val="006E03F8"/>
    <w:rsid w:val="006E0582"/>
    <w:rsid w:val="006E0593"/>
    <w:rsid w:val="006E05CD"/>
    <w:rsid w:val="006E07DB"/>
    <w:rsid w:val="006E0839"/>
    <w:rsid w:val="006E0869"/>
    <w:rsid w:val="006E0944"/>
    <w:rsid w:val="006E0AE8"/>
    <w:rsid w:val="006E0AE9"/>
    <w:rsid w:val="006E0DF5"/>
    <w:rsid w:val="006E0E41"/>
    <w:rsid w:val="006E0E6D"/>
    <w:rsid w:val="006E1115"/>
    <w:rsid w:val="006E113A"/>
    <w:rsid w:val="006E1223"/>
    <w:rsid w:val="006E12EC"/>
    <w:rsid w:val="006E1359"/>
    <w:rsid w:val="006E139E"/>
    <w:rsid w:val="006E15B7"/>
    <w:rsid w:val="006E174E"/>
    <w:rsid w:val="006E1B32"/>
    <w:rsid w:val="006E1C92"/>
    <w:rsid w:val="006E1DC3"/>
    <w:rsid w:val="006E1DEB"/>
    <w:rsid w:val="006E1E9E"/>
    <w:rsid w:val="006E1EB2"/>
    <w:rsid w:val="006E1F63"/>
    <w:rsid w:val="006E1F98"/>
    <w:rsid w:val="006E2037"/>
    <w:rsid w:val="006E20C4"/>
    <w:rsid w:val="006E20EE"/>
    <w:rsid w:val="006E22B7"/>
    <w:rsid w:val="006E239B"/>
    <w:rsid w:val="006E2436"/>
    <w:rsid w:val="006E25CF"/>
    <w:rsid w:val="006E25D5"/>
    <w:rsid w:val="006E274B"/>
    <w:rsid w:val="006E2773"/>
    <w:rsid w:val="006E2814"/>
    <w:rsid w:val="006E290B"/>
    <w:rsid w:val="006E29CD"/>
    <w:rsid w:val="006E2E76"/>
    <w:rsid w:val="006E2ECC"/>
    <w:rsid w:val="006E3092"/>
    <w:rsid w:val="006E3106"/>
    <w:rsid w:val="006E31B4"/>
    <w:rsid w:val="006E33EF"/>
    <w:rsid w:val="006E34F7"/>
    <w:rsid w:val="006E3696"/>
    <w:rsid w:val="006E37C7"/>
    <w:rsid w:val="006E389D"/>
    <w:rsid w:val="006E38B5"/>
    <w:rsid w:val="006E399C"/>
    <w:rsid w:val="006E3A8C"/>
    <w:rsid w:val="006E3A9A"/>
    <w:rsid w:val="006E3ACA"/>
    <w:rsid w:val="006E3BD2"/>
    <w:rsid w:val="006E3C15"/>
    <w:rsid w:val="006E3C73"/>
    <w:rsid w:val="006E3CB7"/>
    <w:rsid w:val="006E409B"/>
    <w:rsid w:val="006E416E"/>
    <w:rsid w:val="006E417E"/>
    <w:rsid w:val="006E41A5"/>
    <w:rsid w:val="006E41D1"/>
    <w:rsid w:val="006E43E6"/>
    <w:rsid w:val="006E44DF"/>
    <w:rsid w:val="006E4605"/>
    <w:rsid w:val="006E4607"/>
    <w:rsid w:val="006E4636"/>
    <w:rsid w:val="006E4A30"/>
    <w:rsid w:val="006E4AEF"/>
    <w:rsid w:val="006E4B31"/>
    <w:rsid w:val="006E4BCF"/>
    <w:rsid w:val="006E4C09"/>
    <w:rsid w:val="006E4DDA"/>
    <w:rsid w:val="006E51B4"/>
    <w:rsid w:val="006E51C4"/>
    <w:rsid w:val="006E52AC"/>
    <w:rsid w:val="006E52B9"/>
    <w:rsid w:val="006E53F9"/>
    <w:rsid w:val="006E5437"/>
    <w:rsid w:val="006E5518"/>
    <w:rsid w:val="006E552F"/>
    <w:rsid w:val="006E5530"/>
    <w:rsid w:val="006E5625"/>
    <w:rsid w:val="006E56F8"/>
    <w:rsid w:val="006E5852"/>
    <w:rsid w:val="006E588B"/>
    <w:rsid w:val="006E59D5"/>
    <w:rsid w:val="006E5B2D"/>
    <w:rsid w:val="006E5F36"/>
    <w:rsid w:val="006E61C3"/>
    <w:rsid w:val="006E62CC"/>
    <w:rsid w:val="006E63A9"/>
    <w:rsid w:val="006E644E"/>
    <w:rsid w:val="006E65F3"/>
    <w:rsid w:val="006E6696"/>
    <w:rsid w:val="006E6737"/>
    <w:rsid w:val="006E6883"/>
    <w:rsid w:val="006E6904"/>
    <w:rsid w:val="006E69E4"/>
    <w:rsid w:val="006E6B16"/>
    <w:rsid w:val="006E6DCC"/>
    <w:rsid w:val="006E7004"/>
    <w:rsid w:val="006E701C"/>
    <w:rsid w:val="006E70D1"/>
    <w:rsid w:val="006E7125"/>
    <w:rsid w:val="006E7149"/>
    <w:rsid w:val="006E731F"/>
    <w:rsid w:val="006E733A"/>
    <w:rsid w:val="006E746F"/>
    <w:rsid w:val="006E7534"/>
    <w:rsid w:val="006E767F"/>
    <w:rsid w:val="006E7697"/>
    <w:rsid w:val="006E77A1"/>
    <w:rsid w:val="006E786D"/>
    <w:rsid w:val="006E7969"/>
    <w:rsid w:val="006E799A"/>
    <w:rsid w:val="006E7A80"/>
    <w:rsid w:val="006E7BAD"/>
    <w:rsid w:val="006E7C7B"/>
    <w:rsid w:val="006E7E1A"/>
    <w:rsid w:val="006E7EEA"/>
    <w:rsid w:val="006E7EEC"/>
    <w:rsid w:val="006E7FFD"/>
    <w:rsid w:val="006F0078"/>
    <w:rsid w:val="006F0099"/>
    <w:rsid w:val="006F022B"/>
    <w:rsid w:val="006F02D6"/>
    <w:rsid w:val="006F040E"/>
    <w:rsid w:val="006F06A2"/>
    <w:rsid w:val="006F06EC"/>
    <w:rsid w:val="006F07C7"/>
    <w:rsid w:val="006F0B12"/>
    <w:rsid w:val="006F0E29"/>
    <w:rsid w:val="006F103A"/>
    <w:rsid w:val="006F1064"/>
    <w:rsid w:val="006F12EC"/>
    <w:rsid w:val="006F1409"/>
    <w:rsid w:val="006F1861"/>
    <w:rsid w:val="006F1881"/>
    <w:rsid w:val="006F1B67"/>
    <w:rsid w:val="006F1CBF"/>
    <w:rsid w:val="006F1CF7"/>
    <w:rsid w:val="006F1F3B"/>
    <w:rsid w:val="006F203E"/>
    <w:rsid w:val="006F20FA"/>
    <w:rsid w:val="006F2266"/>
    <w:rsid w:val="006F2270"/>
    <w:rsid w:val="006F22F8"/>
    <w:rsid w:val="006F2450"/>
    <w:rsid w:val="006F2545"/>
    <w:rsid w:val="006F2673"/>
    <w:rsid w:val="006F27AB"/>
    <w:rsid w:val="006F2890"/>
    <w:rsid w:val="006F295C"/>
    <w:rsid w:val="006F2A37"/>
    <w:rsid w:val="006F2FAC"/>
    <w:rsid w:val="006F2FB0"/>
    <w:rsid w:val="006F31E3"/>
    <w:rsid w:val="006F328E"/>
    <w:rsid w:val="006F32E7"/>
    <w:rsid w:val="006F3312"/>
    <w:rsid w:val="006F3361"/>
    <w:rsid w:val="006F348E"/>
    <w:rsid w:val="006F3584"/>
    <w:rsid w:val="006F359E"/>
    <w:rsid w:val="006F36A3"/>
    <w:rsid w:val="006F37C7"/>
    <w:rsid w:val="006F38BA"/>
    <w:rsid w:val="006F39D5"/>
    <w:rsid w:val="006F39D9"/>
    <w:rsid w:val="006F3A95"/>
    <w:rsid w:val="006F3BC8"/>
    <w:rsid w:val="006F3C9E"/>
    <w:rsid w:val="006F3D86"/>
    <w:rsid w:val="006F3E1D"/>
    <w:rsid w:val="006F3E99"/>
    <w:rsid w:val="006F4294"/>
    <w:rsid w:val="006F429E"/>
    <w:rsid w:val="006F4358"/>
    <w:rsid w:val="006F43C4"/>
    <w:rsid w:val="006F4450"/>
    <w:rsid w:val="006F4509"/>
    <w:rsid w:val="006F4521"/>
    <w:rsid w:val="006F45CB"/>
    <w:rsid w:val="006F45F3"/>
    <w:rsid w:val="006F463C"/>
    <w:rsid w:val="006F46BC"/>
    <w:rsid w:val="006F471A"/>
    <w:rsid w:val="006F4835"/>
    <w:rsid w:val="006F491D"/>
    <w:rsid w:val="006F4A04"/>
    <w:rsid w:val="006F4B0F"/>
    <w:rsid w:val="006F4CEC"/>
    <w:rsid w:val="006F4E54"/>
    <w:rsid w:val="006F4EC1"/>
    <w:rsid w:val="006F4F56"/>
    <w:rsid w:val="006F4F63"/>
    <w:rsid w:val="006F4F7B"/>
    <w:rsid w:val="006F4FEE"/>
    <w:rsid w:val="006F503F"/>
    <w:rsid w:val="006F512A"/>
    <w:rsid w:val="006F5461"/>
    <w:rsid w:val="006F573E"/>
    <w:rsid w:val="006F58CF"/>
    <w:rsid w:val="006F58E8"/>
    <w:rsid w:val="006F59C9"/>
    <w:rsid w:val="006F5ABF"/>
    <w:rsid w:val="006F5B02"/>
    <w:rsid w:val="006F5BD4"/>
    <w:rsid w:val="006F5C38"/>
    <w:rsid w:val="006F5CE2"/>
    <w:rsid w:val="006F5D9C"/>
    <w:rsid w:val="006F5E4C"/>
    <w:rsid w:val="006F6021"/>
    <w:rsid w:val="006F6188"/>
    <w:rsid w:val="006F6222"/>
    <w:rsid w:val="006F636E"/>
    <w:rsid w:val="006F63CE"/>
    <w:rsid w:val="006F6743"/>
    <w:rsid w:val="006F68BA"/>
    <w:rsid w:val="006F69BA"/>
    <w:rsid w:val="006F6A61"/>
    <w:rsid w:val="006F6A6B"/>
    <w:rsid w:val="006F6C08"/>
    <w:rsid w:val="006F6E14"/>
    <w:rsid w:val="006F6E72"/>
    <w:rsid w:val="006F6E9E"/>
    <w:rsid w:val="006F70AE"/>
    <w:rsid w:val="006F7180"/>
    <w:rsid w:val="006F71B1"/>
    <w:rsid w:val="006F71F3"/>
    <w:rsid w:val="006F72BE"/>
    <w:rsid w:val="006F73BF"/>
    <w:rsid w:val="006F750E"/>
    <w:rsid w:val="006F75ED"/>
    <w:rsid w:val="006F75FA"/>
    <w:rsid w:val="006F76E1"/>
    <w:rsid w:val="006F775A"/>
    <w:rsid w:val="006F7779"/>
    <w:rsid w:val="006F7791"/>
    <w:rsid w:val="006F7B37"/>
    <w:rsid w:val="006F7C16"/>
    <w:rsid w:val="006F7F33"/>
    <w:rsid w:val="006F7F59"/>
    <w:rsid w:val="00700026"/>
    <w:rsid w:val="0070021B"/>
    <w:rsid w:val="00700285"/>
    <w:rsid w:val="0070028E"/>
    <w:rsid w:val="00700327"/>
    <w:rsid w:val="00700346"/>
    <w:rsid w:val="007003EE"/>
    <w:rsid w:val="00700618"/>
    <w:rsid w:val="007007C4"/>
    <w:rsid w:val="007008CA"/>
    <w:rsid w:val="0070098A"/>
    <w:rsid w:val="007009F2"/>
    <w:rsid w:val="00700B8E"/>
    <w:rsid w:val="00700BD8"/>
    <w:rsid w:val="00700C73"/>
    <w:rsid w:val="00700D11"/>
    <w:rsid w:val="00700E0C"/>
    <w:rsid w:val="00700E2C"/>
    <w:rsid w:val="00700EB7"/>
    <w:rsid w:val="00700EF9"/>
    <w:rsid w:val="00700F25"/>
    <w:rsid w:val="00700FDC"/>
    <w:rsid w:val="00701125"/>
    <w:rsid w:val="00701140"/>
    <w:rsid w:val="0070123D"/>
    <w:rsid w:val="0070141C"/>
    <w:rsid w:val="0070156F"/>
    <w:rsid w:val="007015C9"/>
    <w:rsid w:val="007017DA"/>
    <w:rsid w:val="0070183C"/>
    <w:rsid w:val="0070186B"/>
    <w:rsid w:val="007018D2"/>
    <w:rsid w:val="007019AF"/>
    <w:rsid w:val="007019F2"/>
    <w:rsid w:val="00701AF0"/>
    <w:rsid w:val="00701DF2"/>
    <w:rsid w:val="00701E2C"/>
    <w:rsid w:val="00701F0A"/>
    <w:rsid w:val="00702032"/>
    <w:rsid w:val="007022CD"/>
    <w:rsid w:val="00702783"/>
    <w:rsid w:val="00702841"/>
    <w:rsid w:val="0070290B"/>
    <w:rsid w:val="007029CE"/>
    <w:rsid w:val="00702C37"/>
    <w:rsid w:val="00702DC9"/>
    <w:rsid w:val="00702E75"/>
    <w:rsid w:val="00702F44"/>
    <w:rsid w:val="00702F50"/>
    <w:rsid w:val="00703041"/>
    <w:rsid w:val="0070310E"/>
    <w:rsid w:val="0070320C"/>
    <w:rsid w:val="007033B9"/>
    <w:rsid w:val="00703719"/>
    <w:rsid w:val="00703827"/>
    <w:rsid w:val="00703AC7"/>
    <w:rsid w:val="00703CBA"/>
    <w:rsid w:val="00703CFD"/>
    <w:rsid w:val="00703DB1"/>
    <w:rsid w:val="00703EA3"/>
    <w:rsid w:val="00704083"/>
    <w:rsid w:val="007042CB"/>
    <w:rsid w:val="00704667"/>
    <w:rsid w:val="007046C2"/>
    <w:rsid w:val="0070477B"/>
    <w:rsid w:val="0070487B"/>
    <w:rsid w:val="007048A3"/>
    <w:rsid w:val="00704903"/>
    <w:rsid w:val="00704B00"/>
    <w:rsid w:val="00704C3A"/>
    <w:rsid w:val="00704CA8"/>
    <w:rsid w:val="00704D47"/>
    <w:rsid w:val="00704E0B"/>
    <w:rsid w:val="00704FAF"/>
    <w:rsid w:val="0070505B"/>
    <w:rsid w:val="007050A1"/>
    <w:rsid w:val="00705120"/>
    <w:rsid w:val="007052EC"/>
    <w:rsid w:val="007052EE"/>
    <w:rsid w:val="00705301"/>
    <w:rsid w:val="00705483"/>
    <w:rsid w:val="007055A8"/>
    <w:rsid w:val="007056E1"/>
    <w:rsid w:val="0070583D"/>
    <w:rsid w:val="00705ACD"/>
    <w:rsid w:val="00705B07"/>
    <w:rsid w:val="00705B18"/>
    <w:rsid w:val="00705B6C"/>
    <w:rsid w:val="00705BA0"/>
    <w:rsid w:val="00705CFB"/>
    <w:rsid w:val="00705D46"/>
    <w:rsid w:val="00705E1F"/>
    <w:rsid w:val="00706067"/>
    <w:rsid w:val="00706068"/>
    <w:rsid w:val="007062A3"/>
    <w:rsid w:val="00706384"/>
    <w:rsid w:val="007064AA"/>
    <w:rsid w:val="007064E8"/>
    <w:rsid w:val="00706580"/>
    <w:rsid w:val="0070665D"/>
    <w:rsid w:val="0070666E"/>
    <w:rsid w:val="0070686D"/>
    <w:rsid w:val="007068BF"/>
    <w:rsid w:val="007069E0"/>
    <w:rsid w:val="00706CCF"/>
    <w:rsid w:val="00706E22"/>
    <w:rsid w:val="00706E84"/>
    <w:rsid w:val="00706FAA"/>
    <w:rsid w:val="007074AA"/>
    <w:rsid w:val="007077A7"/>
    <w:rsid w:val="007077C7"/>
    <w:rsid w:val="00707950"/>
    <w:rsid w:val="00707B27"/>
    <w:rsid w:val="00707C25"/>
    <w:rsid w:val="00707C59"/>
    <w:rsid w:val="00707E9B"/>
    <w:rsid w:val="00707F24"/>
    <w:rsid w:val="00707F6F"/>
    <w:rsid w:val="00707FEB"/>
    <w:rsid w:val="00710061"/>
    <w:rsid w:val="00710094"/>
    <w:rsid w:val="0071017A"/>
    <w:rsid w:val="007101CA"/>
    <w:rsid w:val="00710205"/>
    <w:rsid w:val="00710321"/>
    <w:rsid w:val="007103AE"/>
    <w:rsid w:val="007103E4"/>
    <w:rsid w:val="007104F8"/>
    <w:rsid w:val="00710501"/>
    <w:rsid w:val="007105BE"/>
    <w:rsid w:val="00710683"/>
    <w:rsid w:val="007109EA"/>
    <w:rsid w:val="00710BF2"/>
    <w:rsid w:val="00710C32"/>
    <w:rsid w:val="00710C87"/>
    <w:rsid w:val="00710ECC"/>
    <w:rsid w:val="007110E3"/>
    <w:rsid w:val="00711204"/>
    <w:rsid w:val="00711376"/>
    <w:rsid w:val="0071179F"/>
    <w:rsid w:val="007118BD"/>
    <w:rsid w:val="007118E1"/>
    <w:rsid w:val="00711BAA"/>
    <w:rsid w:val="00711D98"/>
    <w:rsid w:val="00711EBA"/>
    <w:rsid w:val="00711F12"/>
    <w:rsid w:val="00711F36"/>
    <w:rsid w:val="00711F83"/>
    <w:rsid w:val="0071200C"/>
    <w:rsid w:val="0071206F"/>
    <w:rsid w:val="00712081"/>
    <w:rsid w:val="00712086"/>
    <w:rsid w:val="0071208E"/>
    <w:rsid w:val="0071228F"/>
    <w:rsid w:val="00712292"/>
    <w:rsid w:val="0071255A"/>
    <w:rsid w:val="00712582"/>
    <w:rsid w:val="007125F8"/>
    <w:rsid w:val="007129B3"/>
    <w:rsid w:val="00712AFC"/>
    <w:rsid w:val="00712B36"/>
    <w:rsid w:val="00712C50"/>
    <w:rsid w:val="00712D29"/>
    <w:rsid w:val="00712E92"/>
    <w:rsid w:val="00712E9F"/>
    <w:rsid w:val="0071309F"/>
    <w:rsid w:val="0071319F"/>
    <w:rsid w:val="00713323"/>
    <w:rsid w:val="007135A0"/>
    <w:rsid w:val="0071367A"/>
    <w:rsid w:val="007136D3"/>
    <w:rsid w:val="007137F2"/>
    <w:rsid w:val="007138B1"/>
    <w:rsid w:val="007138D8"/>
    <w:rsid w:val="00713933"/>
    <w:rsid w:val="00713983"/>
    <w:rsid w:val="007139A4"/>
    <w:rsid w:val="00713A49"/>
    <w:rsid w:val="00713A4F"/>
    <w:rsid w:val="00713B07"/>
    <w:rsid w:val="00713F3E"/>
    <w:rsid w:val="007142E1"/>
    <w:rsid w:val="0071435B"/>
    <w:rsid w:val="0071460F"/>
    <w:rsid w:val="0071474B"/>
    <w:rsid w:val="007148A1"/>
    <w:rsid w:val="007148EF"/>
    <w:rsid w:val="007148F4"/>
    <w:rsid w:val="007151E5"/>
    <w:rsid w:val="007153AA"/>
    <w:rsid w:val="00715527"/>
    <w:rsid w:val="00715734"/>
    <w:rsid w:val="0071575B"/>
    <w:rsid w:val="007157A4"/>
    <w:rsid w:val="0071583D"/>
    <w:rsid w:val="0071598F"/>
    <w:rsid w:val="00715A4A"/>
    <w:rsid w:val="00715AC9"/>
    <w:rsid w:val="00715BA5"/>
    <w:rsid w:val="00715C1E"/>
    <w:rsid w:val="00715D78"/>
    <w:rsid w:val="00715E29"/>
    <w:rsid w:val="00715FCA"/>
    <w:rsid w:val="00716105"/>
    <w:rsid w:val="0071631C"/>
    <w:rsid w:val="007163F9"/>
    <w:rsid w:val="00716406"/>
    <w:rsid w:val="00716417"/>
    <w:rsid w:val="00716596"/>
    <w:rsid w:val="00716661"/>
    <w:rsid w:val="00716685"/>
    <w:rsid w:val="007166FD"/>
    <w:rsid w:val="00716843"/>
    <w:rsid w:val="00716A3A"/>
    <w:rsid w:val="00716B3E"/>
    <w:rsid w:val="00716BD1"/>
    <w:rsid w:val="00716C50"/>
    <w:rsid w:val="00716D96"/>
    <w:rsid w:val="00716E09"/>
    <w:rsid w:val="00716F39"/>
    <w:rsid w:val="00716F4B"/>
    <w:rsid w:val="00716F7D"/>
    <w:rsid w:val="00717004"/>
    <w:rsid w:val="0071717D"/>
    <w:rsid w:val="007171D4"/>
    <w:rsid w:val="00717496"/>
    <w:rsid w:val="0071768D"/>
    <w:rsid w:val="0071783A"/>
    <w:rsid w:val="00717A56"/>
    <w:rsid w:val="00717A5D"/>
    <w:rsid w:val="00717AAC"/>
    <w:rsid w:val="00717ACD"/>
    <w:rsid w:val="00717ADF"/>
    <w:rsid w:val="00717D44"/>
    <w:rsid w:val="00717D84"/>
    <w:rsid w:val="00717E75"/>
    <w:rsid w:val="00717E85"/>
    <w:rsid w:val="00717EA9"/>
    <w:rsid w:val="00717F6E"/>
    <w:rsid w:val="00720216"/>
    <w:rsid w:val="00720234"/>
    <w:rsid w:val="007202FA"/>
    <w:rsid w:val="00720371"/>
    <w:rsid w:val="00720414"/>
    <w:rsid w:val="0072095E"/>
    <w:rsid w:val="00720AB7"/>
    <w:rsid w:val="00720AF6"/>
    <w:rsid w:val="00720BDE"/>
    <w:rsid w:val="00720CFC"/>
    <w:rsid w:val="007211B2"/>
    <w:rsid w:val="0072145B"/>
    <w:rsid w:val="00721815"/>
    <w:rsid w:val="00721B84"/>
    <w:rsid w:val="00721F45"/>
    <w:rsid w:val="007220D2"/>
    <w:rsid w:val="007221EF"/>
    <w:rsid w:val="00722418"/>
    <w:rsid w:val="00722431"/>
    <w:rsid w:val="00722500"/>
    <w:rsid w:val="0072251F"/>
    <w:rsid w:val="00722709"/>
    <w:rsid w:val="00722767"/>
    <w:rsid w:val="00722866"/>
    <w:rsid w:val="0072290C"/>
    <w:rsid w:val="007229BC"/>
    <w:rsid w:val="00722AF9"/>
    <w:rsid w:val="00722B6C"/>
    <w:rsid w:val="007230BD"/>
    <w:rsid w:val="007230C3"/>
    <w:rsid w:val="00723114"/>
    <w:rsid w:val="00723241"/>
    <w:rsid w:val="007233BD"/>
    <w:rsid w:val="00723613"/>
    <w:rsid w:val="007236DA"/>
    <w:rsid w:val="007236FB"/>
    <w:rsid w:val="00723707"/>
    <w:rsid w:val="00723783"/>
    <w:rsid w:val="00723CFE"/>
    <w:rsid w:val="00723E8F"/>
    <w:rsid w:val="00723F86"/>
    <w:rsid w:val="00724040"/>
    <w:rsid w:val="00724281"/>
    <w:rsid w:val="00724290"/>
    <w:rsid w:val="0072436E"/>
    <w:rsid w:val="00724375"/>
    <w:rsid w:val="007243B1"/>
    <w:rsid w:val="00724496"/>
    <w:rsid w:val="00724696"/>
    <w:rsid w:val="00724753"/>
    <w:rsid w:val="007247FF"/>
    <w:rsid w:val="00724CA3"/>
    <w:rsid w:val="00724CA5"/>
    <w:rsid w:val="00724D9F"/>
    <w:rsid w:val="00724E2E"/>
    <w:rsid w:val="00724F17"/>
    <w:rsid w:val="00724F2D"/>
    <w:rsid w:val="0072514C"/>
    <w:rsid w:val="00725285"/>
    <w:rsid w:val="00725618"/>
    <w:rsid w:val="007257AF"/>
    <w:rsid w:val="00725809"/>
    <w:rsid w:val="00725CDA"/>
    <w:rsid w:val="00725DBE"/>
    <w:rsid w:val="00725F6F"/>
    <w:rsid w:val="00726152"/>
    <w:rsid w:val="0072650B"/>
    <w:rsid w:val="00726580"/>
    <w:rsid w:val="0072686E"/>
    <w:rsid w:val="007268D7"/>
    <w:rsid w:val="0072691B"/>
    <w:rsid w:val="00726947"/>
    <w:rsid w:val="00726B60"/>
    <w:rsid w:val="00726D0E"/>
    <w:rsid w:val="00726D24"/>
    <w:rsid w:val="00726DEB"/>
    <w:rsid w:val="00726F40"/>
    <w:rsid w:val="00726FC8"/>
    <w:rsid w:val="00726FCC"/>
    <w:rsid w:val="0072711B"/>
    <w:rsid w:val="00727138"/>
    <w:rsid w:val="0072716D"/>
    <w:rsid w:val="00727333"/>
    <w:rsid w:val="00727352"/>
    <w:rsid w:val="00727531"/>
    <w:rsid w:val="007276FB"/>
    <w:rsid w:val="00727713"/>
    <w:rsid w:val="007277A5"/>
    <w:rsid w:val="00727B7C"/>
    <w:rsid w:val="00727BEE"/>
    <w:rsid w:val="00727C1C"/>
    <w:rsid w:val="00727D11"/>
    <w:rsid w:val="00727DF3"/>
    <w:rsid w:val="00727E31"/>
    <w:rsid w:val="00727F52"/>
    <w:rsid w:val="00727F64"/>
    <w:rsid w:val="00730177"/>
    <w:rsid w:val="007302CF"/>
    <w:rsid w:val="0073033D"/>
    <w:rsid w:val="007303E5"/>
    <w:rsid w:val="007304F8"/>
    <w:rsid w:val="007305F3"/>
    <w:rsid w:val="007306E7"/>
    <w:rsid w:val="007306FB"/>
    <w:rsid w:val="00730912"/>
    <w:rsid w:val="00730BB1"/>
    <w:rsid w:val="00730C42"/>
    <w:rsid w:val="00730D08"/>
    <w:rsid w:val="00730EE6"/>
    <w:rsid w:val="00730FB9"/>
    <w:rsid w:val="00731126"/>
    <w:rsid w:val="0073122A"/>
    <w:rsid w:val="00731253"/>
    <w:rsid w:val="007315D5"/>
    <w:rsid w:val="00731665"/>
    <w:rsid w:val="0073168F"/>
    <w:rsid w:val="0073172A"/>
    <w:rsid w:val="00731737"/>
    <w:rsid w:val="007317F2"/>
    <w:rsid w:val="007318F8"/>
    <w:rsid w:val="00731A28"/>
    <w:rsid w:val="00731A42"/>
    <w:rsid w:val="00731A53"/>
    <w:rsid w:val="00731B40"/>
    <w:rsid w:val="00731BAD"/>
    <w:rsid w:val="00731C41"/>
    <w:rsid w:val="00731D13"/>
    <w:rsid w:val="00731F26"/>
    <w:rsid w:val="00731F41"/>
    <w:rsid w:val="00731F5B"/>
    <w:rsid w:val="0073215D"/>
    <w:rsid w:val="007322E8"/>
    <w:rsid w:val="007322FA"/>
    <w:rsid w:val="0073245D"/>
    <w:rsid w:val="0073246D"/>
    <w:rsid w:val="00732485"/>
    <w:rsid w:val="00732493"/>
    <w:rsid w:val="007327F0"/>
    <w:rsid w:val="00732941"/>
    <w:rsid w:val="0073298F"/>
    <w:rsid w:val="00732A6F"/>
    <w:rsid w:val="00732E73"/>
    <w:rsid w:val="00732EEB"/>
    <w:rsid w:val="00732F0E"/>
    <w:rsid w:val="007330F4"/>
    <w:rsid w:val="00733156"/>
    <w:rsid w:val="007334E7"/>
    <w:rsid w:val="0073351D"/>
    <w:rsid w:val="007336BB"/>
    <w:rsid w:val="007337B1"/>
    <w:rsid w:val="0073397B"/>
    <w:rsid w:val="00733A99"/>
    <w:rsid w:val="00733B8F"/>
    <w:rsid w:val="00733BE5"/>
    <w:rsid w:val="00733C1F"/>
    <w:rsid w:val="00733DAF"/>
    <w:rsid w:val="00733F7F"/>
    <w:rsid w:val="007340B3"/>
    <w:rsid w:val="007340E5"/>
    <w:rsid w:val="0073416F"/>
    <w:rsid w:val="00734360"/>
    <w:rsid w:val="00734429"/>
    <w:rsid w:val="00734516"/>
    <w:rsid w:val="00734580"/>
    <w:rsid w:val="007345C9"/>
    <w:rsid w:val="00734611"/>
    <w:rsid w:val="0073470C"/>
    <w:rsid w:val="007348CB"/>
    <w:rsid w:val="00734A4C"/>
    <w:rsid w:val="00734C16"/>
    <w:rsid w:val="00734C7D"/>
    <w:rsid w:val="00734CE8"/>
    <w:rsid w:val="00734CEB"/>
    <w:rsid w:val="00734D0B"/>
    <w:rsid w:val="00734D96"/>
    <w:rsid w:val="00734EEB"/>
    <w:rsid w:val="00734FFE"/>
    <w:rsid w:val="0073501A"/>
    <w:rsid w:val="0073503A"/>
    <w:rsid w:val="00735079"/>
    <w:rsid w:val="007350A1"/>
    <w:rsid w:val="007354AE"/>
    <w:rsid w:val="00735643"/>
    <w:rsid w:val="007357BE"/>
    <w:rsid w:val="00735971"/>
    <w:rsid w:val="00735AB8"/>
    <w:rsid w:val="00735BD5"/>
    <w:rsid w:val="00735C83"/>
    <w:rsid w:val="00735E4C"/>
    <w:rsid w:val="00735EA2"/>
    <w:rsid w:val="007360AE"/>
    <w:rsid w:val="00736214"/>
    <w:rsid w:val="00736560"/>
    <w:rsid w:val="00736630"/>
    <w:rsid w:val="007366F4"/>
    <w:rsid w:val="00736709"/>
    <w:rsid w:val="00736782"/>
    <w:rsid w:val="0073680C"/>
    <w:rsid w:val="007369A7"/>
    <w:rsid w:val="007369B7"/>
    <w:rsid w:val="007369FF"/>
    <w:rsid w:val="00736BC8"/>
    <w:rsid w:val="00736C13"/>
    <w:rsid w:val="00736D83"/>
    <w:rsid w:val="00736DC9"/>
    <w:rsid w:val="00736EFA"/>
    <w:rsid w:val="00736F2B"/>
    <w:rsid w:val="00736FF8"/>
    <w:rsid w:val="0073707B"/>
    <w:rsid w:val="00737308"/>
    <w:rsid w:val="007373E1"/>
    <w:rsid w:val="0073757B"/>
    <w:rsid w:val="007377E0"/>
    <w:rsid w:val="0073794A"/>
    <w:rsid w:val="00737999"/>
    <w:rsid w:val="007379D9"/>
    <w:rsid w:val="00737B09"/>
    <w:rsid w:val="00737EB3"/>
    <w:rsid w:val="00737F0D"/>
    <w:rsid w:val="00737F2B"/>
    <w:rsid w:val="00740383"/>
    <w:rsid w:val="00740487"/>
    <w:rsid w:val="007407FF"/>
    <w:rsid w:val="0074097D"/>
    <w:rsid w:val="00740C53"/>
    <w:rsid w:val="00740CE7"/>
    <w:rsid w:val="00740D49"/>
    <w:rsid w:val="00740D9A"/>
    <w:rsid w:val="00740F10"/>
    <w:rsid w:val="0074103B"/>
    <w:rsid w:val="0074134D"/>
    <w:rsid w:val="00741614"/>
    <w:rsid w:val="007416A2"/>
    <w:rsid w:val="0074174F"/>
    <w:rsid w:val="00741A95"/>
    <w:rsid w:val="00741C17"/>
    <w:rsid w:val="00741CD3"/>
    <w:rsid w:val="00741D8C"/>
    <w:rsid w:val="00741F2C"/>
    <w:rsid w:val="00741F52"/>
    <w:rsid w:val="00741F76"/>
    <w:rsid w:val="00742016"/>
    <w:rsid w:val="007421A6"/>
    <w:rsid w:val="007424A4"/>
    <w:rsid w:val="007424C6"/>
    <w:rsid w:val="00742694"/>
    <w:rsid w:val="00742724"/>
    <w:rsid w:val="007427C3"/>
    <w:rsid w:val="00742821"/>
    <w:rsid w:val="007428BB"/>
    <w:rsid w:val="007429BB"/>
    <w:rsid w:val="00742B24"/>
    <w:rsid w:val="00742BA9"/>
    <w:rsid w:val="00742C68"/>
    <w:rsid w:val="00742E83"/>
    <w:rsid w:val="00742F80"/>
    <w:rsid w:val="00743033"/>
    <w:rsid w:val="0074317B"/>
    <w:rsid w:val="00743233"/>
    <w:rsid w:val="0074331C"/>
    <w:rsid w:val="007434AA"/>
    <w:rsid w:val="007434B2"/>
    <w:rsid w:val="007435B4"/>
    <w:rsid w:val="00743614"/>
    <w:rsid w:val="007436EC"/>
    <w:rsid w:val="0074397B"/>
    <w:rsid w:val="00743A51"/>
    <w:rsid w:val="00743A6F"/>
    <w:rsid w:val="00743A9E"/>
    <w:rsid w:val="00743B07"/>
    <w:rsid w:val="00743E8F"/>
    <w:rsid w:val="00743EC6"/>
    <w:rsid w:val="00744239"/>
    <w:rsid w:val="0074428F"/>
    <w:rsid w:val="007442A6"/>
    <w:rsid w:val="00744376"/>
    <w:rsid w:val="00744412"/>
    <w:rsid w:val="0074448F"/>
    <w:rsid w:val="0074471A"/>
    <w:rsid w:val="007447ED"/>
    <w:rsid w:val="00744887"/>
    <w:rsid w:val="00744B73"/>
    <w:rsid w:val="00744BF7"/>
    <w:rsid w:val="00744D05"/>
    <w:rsid w:val="00744F79"/>
    <w:rsid w:val="00744F7C"/>
    <w:rsid w:val="007452ED"/>
    <w:rsid w:val="007456BE"/>
    <w:rsid w:val="0074575C"/>
    <w:rsid w:val="00745B1B"/>
    <w:rsid w:val="00745BCE"/>
    <w:rsid w:val="00745C2D"/>
    <w:rsid w:val="00745CD2"/>
    <w:rsid w:val="00745E5A"/>
    <w:rsid w:val="00745E71"/>
    <w:rsid w:val="00745F40"/>
    <w:rsid w:val="007461D3"/>
    <w:rsid w:val="0074654F"/>
    <w:rsid w:val="0074671F"/>
    <w:rsid w:val="007467E6"/>
    <w:rsid w:val="00746895"/>
    <w:rsid w:val="00746923"/>
    <w:rsid w:val="00746A52"/>
    <w:rsid w:val="00746CA7"/>
    <w:rsid w:val="00746DD5"/>
    <w:rsid w:val="00746FFE"/>
    <w:rsid w:val="007470D5"/>
    <w:rsid w:val="00747167"/>
    <w:rsid w:val="007472BB"/>
    <w:rsid w:val="0074733B"/>
    <w:rsid w:val="0074733F"/>
    <w:rsid w:val="00747466"/>
    <w:rsid w:val="007475DA"/>
    <w:rsid w:val="00747757"/>
    <w:rsid w:val="007477E5"/>
    <w:rsid w:val="0074796C"/>
    <w:rsid w:val="00747C85"/>
    <w:rsid w:val="00747DCA"/>
    <w:rsid w:val="00747DCB"/>
    <w:rsid w:val="00747ED9"/>
    <w:rsid w:val="00747FA7"/>
    <w:rsid w:val="007500F4"/>
    <w:rsid w:val="0075012B"/>
    <w:rsid w:val="0075012F"/>
    <w:rsid w:val="00750168"/>
    <w:rsid w:val="00750452"/>
    <w:rsid w:val="00750489"/>
    <w:rsid w:val="00750527"/>
    <w:rsid w:val="00750541"/>
    <w:rsid w:val="007505DB"/>
    <w:rsid w:val="00750671"/>
    <w:rsid w:val="007507C9"/>
    <w:rsid w:val="007508A3"/>
    <w:rsid w:val="00750ACC"/>
    <w:rsid w:val="00750AEF"/>
    <w:rsid w:val="00750B64"/>
    <w:rsid w:val="00750C11"/>
    <w:rsid w:val="00750F1C"/>
    <w:rsid w:val="007510D7"/>
    <w:rsid w:val="007515F1"/>
    <w:rsid w:val="007516DD"/>
    <w:rsid w:val="007517E8"/>
    <w:rsid w:val="0075181F"/>
    <w:rsid w:val="0075189A"/>
    <w:rsid w:val="007518B7"/>
    <w:rsid w:val="00751949"/>
    <w:rsid w:val="007519F3"/>
    <w:rsid w:val="00751A1D"/>
    <w:rsid w:val="00751A71"/>
    <w:rsid w:val="00751B5E"/>
    <w:rsid w:val="00751DB5"/>
    <w:rsid w:val="00751E7D"/>
    <w:rsid w:val="00751E9C"/>
    <w:rsid w:val="00751F0B"/>
    <w:rsid w:val="00751F86"/>
    <w:rsid w:val="0075201A"/>
    <w:rsid w:val="007522A9"/>
    <w:rsid w:val="00752521"/>
    <w:rsid w:val="00752565"/>
    <w:rsid w:val="007525CE"/>
    <w:rsid w:val="00752825"/>
    <w:rsid w:val="00752AD4"/>
    <w:rsid w:val="00752B9F"/>
    <w:rsid w:val="00752C9C"/>
    <w:rsid w:val="00752CB6"/>
    <w:rsid w:val="00752CCB"/>
    <w:rsid w:val="00752D56"/>
    <w:rsid w:val="00752D6B"/>
    <w:rsid w:val="00752D75"/>
    <w:rsid w:val="00752F94"/>
    <w:rsid w:val="0075306C"/>
    <w:rsid w:val="00753214"/>
    <w:rsid w:val="007533C8"/>
    <w:rsid w:val="007537F8"/>
    <w:rsid w:val="00753896"/>
    <w:rsid w:val="0075390D"/>
    <w:rsid w:val="0075391F"/>
    <w:rsid w:val="007539A9"/>
    <w:rsid w:val="00753C42"/>
    <w:rsid w:val="00753C72"/>
    <w:rsid w:val="00753C75"/>
    <w:rsid w:val="00753E00"/>
    <w:rsid w:val="00753FA8"/>
    <w:rsid w:val="0075408B"/>
    <w:rsid w:val="007540E1"/>
    <w:rsid w:val="007544CF"/>
    <w:rsid w:val="007544D7"/>
    <w:rsid w:val="00754530"/>
    <w:rsid w:val="0075454E"/>
    <w:rsid w:val="007546B9"/>
    <w:rsid w:val="00754C9E"/>
    <w:rsid w:val="00754DE1"/>
    <w:rsid w:val="00755034"/>
    <w:rsid w:val="00755659"/>
    <w:rsid w:val="00755748"/>
    <w:rsid w:val="007557A6"/>
    <w:rsid w:val="00755860"/>
    <w:rsid w:val="0075587B"/>
    <w:rsid w:val="00755B2E"/>
    <w:rsid w:val="00755CD6"/>
    <w:rsid w:val="00755DB8"/>
    <w:rsid w:val="00756090"/>
    <w:rsid w:val="00756288"/>
    <w:rsid w:val="007562F4"/>
    <w:rsid w:val="00756347"/>
    <w:rsid w:val="007564BC"/>
    <w:rsid w:val="007566CA"/>
    <w:rsid w:val="00756729"/>
    <w:rsid w:val="00756762"/>
    <w:rsid w:val="00756784"/>
    <w:rsid w:val="00756971"/>
    <w:rsid w:val="00756B31"/>
    <w:rsid w:val="00756BD1"/>
    <w:rsid w:val="00756C88"/>
    <w:rsid w:val="00756DD3"/>
    <w:rsid w:val="00756FD1"/>
    <w:rsid w:val="00757032"/>
    <w:rsid w:val="00757047"/>
    <w:rsid w:val="00757137"/>
    <w:rsid w:val="00757333"/>
    <w:rsid w:val="007573BF"/>
    <w:rsid w:val="0075756F"/>
    <w:rsid w:val="00757622"/>
    <w:rsid w:val="0075767E"/>
    <w:rsid w:val="007578AD"/>
    <w:rsid w:val="00757922"/>
    <w:rsid w:val="007579A2"/>
    <w:rsid w:val="007579F6"/>
    <w:rsid w:val="00757A33"/>
    <w:rsid w:val="00757A82"/>
    <w:rsid w:val="00757B51"/>
    <w:rsid w:val="00757BB3"/>
    <w:rsid w:val="00757D14"/>
    <w:rsid w:val="00760100"/>
    <w:rsid w:val="007602CF"/>
    <w:rsid w:val="007603E9"/>
    <w:rsid w:val="00760458"/>
    <w:rsid w:val="0076049F"/>
    <w:rsid w:val="0076069E"/>
    <w:rsid w:val="00760848"/>
    <w:rsid w:val="007609DD"/>
    <w:rsid w:val="00760C7B"/>
    <w:rsid w:val="00760CB6"/>
    <w:rsid w:val="00760FA7"/>
    <w:rsid w:val="00761085"/>
    <w:rsid w:val="00761153"/>
    <w:rsid w:val="0076124D"/>
    <w:rsid w:val="007612F8"/>
    <w:rsid w:val="0076139F"/>
    <w:rsid w:val="0076141C"/>
    <w:rsid w:val="00761478"/>
    <w:rsid w:val="00761562"/>
    <w:rsid w:val="0076156F"/>
    <w:rsid w:val="007616F5"/>
    <w:rsid w:val="0076192D"/>
    <w:rsid w:val="00761AB1"/>
    <w:rsid w:val="00761C63"/>
    <w:rsid w:val="00761DDF"/>
    <w:rsid w:val="00761DFC"/>
    <w:rsid w:val="00761E67"/>
    <w:rsid w:val="00761E77"/>
    <w:rsid w:val="00761EC1"/>
    <w:rsid w:val="0076205F"/>
    <w:rsid w:val="00762068"/>
    <w:rsid w:val="00762360"/>
    <w:rsid w:val="007623E1"/>
    <w:rsid w:val="007623E9"/>
    <w:rsid w:val="007624CC"/>
    <w:rsid w:val="00762520"/>
    <w:rsid w:val="00762847"/>
    <w:rsid w:val="007628C8"/>
    <w:rsid w:val="00762931"/>
    <w:rsid w:val="0076295B"/>
    <w:rsid w:val="007629B9"/>
    <w:rsid w:val="00762ACC"/>
    <w:rsid w:val="00762C5D"/>
    <w:rsid w:val="00762E05"/>
    <w:rsid w:val="00763069"/>
    <w:rsid w:val="007631D1"/>
    <w:rsid w:val="007631E8"/>
    <w:rsid w:val="007632C6"/>
    <w:rsid w:val="00763402"/>
    <w:rsid w:val="00763613"/>
    <w:rsid w:val="007637D6"/>
    <w:rsid w:val="00763A04"/>
    <w:rsid w:val="00763AC3"/>
    <w:rsid w:val="00763B3B"/>
    <w:rsid w:val="00763CE4"/>
    <w:rsid w:val="00763F62"/>
    <w:rsid w:val="00763F6E"/>
    <w:rsid w:val="00763FC2"/>
    <w:rsid w:val="00764018"/>
    <w:rsid w:val="007641BC"/>
    <w:rsid w:val="00764280"/>
    <w:rsid w:val="0076432F"/>
    <w:rsid w:val="0076456F"/>
    <w:rsid w:val="007645B6"/>
    <w:rsid w:val="00764625"/>
    <w:rsid w:val="00764672"/>
    <w:rsid w:val="0076472B"/>
    <w:rsid w:val="0076491F"/>
    <w:rsid w:val="00764AD2"/>
    <w:rsid w:val="00764BEC"/>
    <w:rsid w:val="00764C09"/>
    <w:rsid w:val="00764DD6"/>
    <w:rsid w:val="00764E7A"/>
    <w:rsid w:val="00764EB3"/>
    <w:rsid w:val="00764FFF"/>
    <w:rsid w:val="00765083"/>
    <w:rsid w:val="0076510A"/>
    <w:rsid w:val="007651A2"/>
    <w:rsid w:val="00765467"/>
    <w:rsid w:val="00765661"/>
    <w:rsid w:val="007656C0"/>
    <w:rsid w:val="00765823"/>
    <w:rsid w:val="007658AE"/>
    <w:rsid w:val="007659CC"/>
    <w:rsid w:val="00765B6F"/>
    <w:rsid w:val="00765C4D"/>
    <w:rsid w:val="00765F81"/>
    <w:rsid w:val="007660E3"/>
    <w:rsid w:val="007661A8"/>
    <w:rsid w:val="007662CF"/>
    <w:rsid w:val="00766485"/>
    <w:rsid w:val="007665ED"/>
    <w:rsid w:val="00766630"/>
    <w:rsid w:val="00766705"/>
    <w:rsid w:val="007667FC"/>
    <w:rsid w:val="007668A9"/>
    <w:rsid w:val="007668F6"/>
    <w:rsid w:val="00766B0E"/>
    <w:rsid w:val="00766D36"/>
    <w:rsid w:val="00766D65"/>
    <w:rsid w:val="00766DE7"/>
    <w:rsid w:val="00766E1E"/>
    <w:rsid w:val="00766EEB"/>
    <w:rsid w:val="00766F9E"/>
    <w:rsid w:val="0076700D"/>
    <w:rsid w:val="00767385"/>
    <w:rsid w:val="007673D5"/>
    <w:rsid w:val="00767453"/>
    <w:rsid w:val="0076748E"/>
    <w:rsid w:val="007674A1"/>
    <w:rsid w:val="00767A6F"/>
    <w:rsid w:val="00767B97"/>
    <w:rsid w:val="00767BD7"/>
    <w:rsid w:val="00767D13"/>
    <w:rsid w:val="00767D40"/>
    <w:rsid w:val="00767E15"/>
    <w:rsid w:val="00767E67"/>
    <w:rsid w:val="00767EEA"/>
    <w:rsid w:val="00767EF5"/>
    <w:rsid w:val="00770073"/>
    <w:rsid w:val="007702FE"/>
    <w:rsid w:val="007705F0"/>
    <w:rsid w:val="00770706"/>
    <w:rsid w:val="00770759"/>
    <w:rsid w:val="00770A09"/>
    <w:rsid w:val="00770ABA"/>
    <w:rsid w:val="00770B4E"/>
    <w:rsid w:val="00770B64"/>
    <w:rsid w:val="00770C18"/>
    <w:rsid w:val="00770D0D"/>
    <w:rsid w:val="00770D42"/>
    <w:rsid w:val="00770D96"/>
    <w:rsid w:val="00770F03"/>
    <w:rsid w:val="00770F24"/>
    <w:rsid w:val="00771500"/>
    <w:rsid w:val="0077151E"/>
    <w:rsid w:val="007715C7"/>
    <w:rsid w:val="00771670"/>
    <w:rsid w:val="00771712"/>
    <w:rsid w:val="00771770"/>
    <w:rsid w:val="007717E9"/>
    <w:rsid w:val="007718BE"/>
    <w:rsid w:val="007719C2"/>
    <w:rsid w:val="00771A03"/>
    <w:rsid w:val="00771E0A"/>
    <w:rsid w:val="0077249D"/>
    <w:rsid w:val="007724D2"/>
    <w:rsid w:val="007727B6"/>
    <w:rsid w:val="00772875"/>
    <w:rsid w:val="00772890"/>
    <w:rsid w:val="007729DD"/>
    <w:rsid w:val="007729F7"/>
    <w:rsid w:val="00772AAD"/>
    <w:rsid w:val="00772BB7"/>
    <w:rsid w:val="00772C06"/>
    <w:rsid w:val="00772C2E"/>
    <w:rsid w:val="00772C8D"/>
    <w:rsid w:val="00772CF7"/>
    <w:rsid w:val="00772DC0"/>
    <w:rsid w:val="00772E19"/>
    <w:rsid w:val="00772E3B"/>
    <w:rsid w:val="00772FDE"/>
    <w:rsid w:val="00773122"/>
    <w:rsid w:val="0077322E"/>
    <w:rsid w:val="00773265"/>
    <w:rsid w:val="00773272"/>
    <w:rsid w:val="00773289"/>
    <w:rsid w:val="0077335B"/>
    <w:rsid w:val="00773382"/>
    <w:rsid w:val="00773518"/>
    <w:rsid w:val="00773880"/>
    <w:rsid w:val="00773966"/>
    <w:rsid w:val="00773A26"/>
    <w:rsid w:val="00773A6B"/>
    <w:rsid w:val="00773B02"/>
    <w:rsid w:val="00773B24"/>
    <w:rsid w:val="00773B95"/>
    <w:rsid w:val="00773BFB"/>
    <w:rsid w:val="00773CA1"/>
    <w:rsid w:val="00773CBD"/>
    <w:rsid w:val="00773D40"/>
    <w:rsid w:val="00773F62"/>
    <w:rsid w:val="00773FA4"/>
    <w:rsid w:val="00773FC1"/>
    <w:rsid w:val="007740F4"/>
    <w:rsid w:val="00774205"/>
    <w:rsid w:val="007742AF"/>
    <w:rsid w:val="00774692"/>
    <w:rsid w:val="007746EA"/>
    <w:rsid w:val="007747A6"/>
    <w:rsid w:val="00774888"/>
    <w:rsid w:val="00774912"/>
    <w:rsid w:val="00774982"/>
    <w:rsid w:val="00774998"/>
    <w:rsid w:val="007749EF"/>
    <w:rsid w:val="00774A2E"/>
    <w:rsid w:val="00774CD4"/>
    <w:rsid w:val="00774DAC"/>
    <w:rsid w:val="00774DAE"/>
    <w:rsid w:val="00774DE5"/>
    <w:rsid w:val="00774EF3"/>
    <w:rsid w:val="0077513E"/>
    <w:rsid w:val="007751F5"/>
    <w:rsid w:val="0077525A"/>
    <w:rsid w:val="0077532A"/>
    <w:rsid w:val="0077541F"/>
    <w:rsid w:val="00775478"/>
    <w:rsid w:val="007754EB"/>
    <w:rsid w:val="007755F0"/>
    <w:rsid w:val="00775880"/>
    <w:rsid w:val="007759AB"/>
    <w:rsid w:val="00775A5B"/>
    <w:rsid w:val="00775AD7"/>
    <w:rsid w:val="00775B6E"/>
    <w:rsid w:val="00775C06"/>
    <w:rsid w:val="00775FF9"/>
    <w:rsid w:val="007760E5"/>
    <w:rsid w:val="00776251"/>
    <w:rsid w:val="00776266"/>
    <w:rsid w:val="00776446"/>
    <w:rsid w:val="007764F8"/>
    <w:rsid w:val="00776622"/>
    <w:rsid w:val="00776689"/>
    <w:rsid w:val="007766F1"/>
    <w:rsid w:val="007767F3"/>
    <w:rsid w:val="00776A57"/>
    <w:rsid w:val="00776AD8"/>
    <w:rsid w:val="00776B10"/>
    <w:rsid w:val="00776B50"/>
    <w:rsid w:val="00776BE7"/>
    <w:rsid w:val="00776D8F"/>
    <w:rsid w:val="00776F7E"/>
    <w:rsid w:val="007770BB"/>
    <w:rsid w:val="0077719A"/>
    <w:rsid w:val="007771C2"/>
    <w:rsid w:val="007771F7"/>
    <w:rsid w:val="0077723D"/>
    <w:rsid w:val="007773A5"/>
    <w:rsid w:val="007775C0"/>
    <w:rsid w:val="00777770"/>
    <w:rsid w:val="007777ED"/>
    <w:rsid w:val="007778E2"/>
    <w:rsid w:val="00777B59"/>
    <w:rsid w:val="00777BB7"/>
    <w:rsid w:val="00777C29"/>
    <w:rsid w:val="00780084"/>
    <w:rsid w:val="00780097"/>
    <w:rsid w:val="007800D1"/>
    <w:rsid w:val="0078023D"/>
    <w:rsid w:val="007803D3"/>
    <w:rsid w:val="007803ED"/>
    <w:rsid w:val="0078041D"/>
    <w:rsid w:val="00780803"/>
    <w:rsid w:val="007808E8"/>
    <w:rsid w:val="0078095D"/>
    <w:rsid w:val="007809A5"/>
    <w:rsid w:val="00780A69"/>
    <w:rsid w:val="00780AB2"/>
    <w:rsid w:val="00780D3D"/>
    <w:rsid w:val="00780DA8"/>
    <w:rsid w:val="0078101D"/>
    <w:rsid w:val="007811BB"/>
    <w:rsid w:val="00781264"/>
    <w:rsid w:val="007812CB"/>
    <w:rsid w:val="00781508"/>
    <w:rsid w:val="0078182A"/>
    <w:rsid w:val="00781C9D"/>
    <w:rsid w:val="00781CA7"/>
    <w:rsid w:val="0078200C"/>
    <w:rsid w:val="007821A7"/>
    <w:rsid w:val="0078225C"/>
    <w:rsid w:val="007822FA"/>
    <w:rsid w:val="007823F2"/>
    <w:rsid w:val="007825E0"/>
    <w:rsid w:val="00782774"/>
    <w:rsid w:val="0078281B"/>
    <w:rsid w:val="007829F6"/>
    <w:rsid w:val="00782A05"/>
    <w:rsid w:val="00782AF1"/>
    <w:rsid w:val="00782BD4"/>
    <w:rsid w:val="00782C3E"/>
    <w:rsid w:val="00782DD3"/>
    <w:rsid w:val="00782EA1"/>
    <w:rsid w:val="00782EEA"/>
    <w:rsid w:val="00782F9E"/>
    <w:rsid w:val="0078312B"/>
    <w:rsid w:val="00783289"/>
    <w:rsid w:val="007833AE"/>
    <w:rsid w:val="007833CC"/>
    <w:rsid w:val="0078342A"/>
    <w:rsid w:val="00783514"/>
    <w:rsid w:val="0078359F"/>
    <w:rsid w:val="007837F1"/>
    <w:rsid w:val="007837FD"/>
    <w:rsid w:val="00783856"/>
    <w:rsid w:val="007839E6"/>
    <w:rsid w:val="00783C03"/>
    <w:rsid w:val="00783C74"/>
    <w:rsid w:val="00783E74"/>
    <w:rsid w:val="00783F7D"/>
    <w:rsid w:val="00783FF1"/>
    <w:rsid w:val="0078415B"/>
    <w:rsid w:val="0078416A"/>
    <w:rsid w:val="007843A1"/>
    <w:rsid w:val="007844B8"/>
    <w:rsid w:val="00784518"/>
    <w:rsid w:val="0078460A"/>
    <w:rsid w:val="007847D5"/>
    <w:rsid w:val="00784A82"/>
    <w:rsid w:val="00784B6A"/>
    <w:rsid w:val="00784D5A"/>
    <w:rsid w:val="00784EBD"/>
    <w:rsid w:val="00784F5A"/>
    <w:rsid w:val="0078505C"/>
    <w:rsid w:val="007850A3"/>
    <w:rsid w:val="0078516A"/>
    <w:rsid w:val="00785417"/>
    <w:rsid w:val="00785674"/>
    <w:rsid w:val="007856F1"/>
    <w:rsid w:val="00785898"/>
    <w:rsid w:val="00785A76"/>
    <w:rsid w:val="00785E57"/>
    <w:rsid w:val="007860E7"/>
    <w:rsid w:val="00786451"/>
    <w:rsid w:val="0078650B"/>
    <w:rsid w:val="007865B1"/>
    <w:rsid w:val="007869C2"/>
    <w:rsid w:val="00786B0C"/>
    <w:rsid w:val="00786C9E"/>
    <w:rsid w:val="00786CC7"/>
    <w:rsid w:val="00786D77"/>
    <w:rsid w:val="00786E12"/>
    <w:rsid w:val="00786E27"/>
    <w:rsid w:val="00786EE5"/>
    <w:rsid w:val="00786F0F"/>
    <w:rsid w:val="00786FB1"/>
    <w:rsid w:val="00787266"/>
    <w:rsid w:val="007872FD"/>
    <w:rsid w:val="007873A6"/>
    <w:rsid w:val="007874FC"/>
    <w:rsid w:val="007875A2"/>
    <w:rsid w:val="00787770"/>
    <w:rsid w:val="00787891"/>
    <w:rsid w:val="007878FF"/>
    <w:rsid w:val="00787A66"/>
    <w:rsid w:val="00787A96"/>
    <w:rsid w:val="00787A9E"/>
    <w:rsid w:val="00787BA5"/>
    <w:rsid w:val="00790125"/>
    <w:rsid w:val="00790205"/>
    <w:rsid w:val="00790372"/>
    <w:rsid w:val="00790558"/>
    <w:rsid w:val="00790768"/>
    <w:rsid w:val="007907A6"/>
    <w:rsid w:val="00790828"/>
    <w:rsid w:val="0079097D"/>
    <w:rsid w:val="00790C26"/>
    <w:rsid w:val="00790D26"/>
    <w:rsid w:val="00790D88"/>
    <w:rsid w:val="00790FD4"/>
    <w:rsid w:val="00790FF8"/>
    <w:rsid w:val="007910C4"/>
    <w:rsid w:val="007911C5"/>
    <w:rsid w:val="007911E1"/>
    <w:rsid w:val="00791249"/>
    <w:rsid w:val="007913A1"/>
    <w:rsid w:val="007913EA"/>
    <w:rsid w:val="00791430"/>
    <w:rsid w:val="00791564"/>
    <w:rsid w:val="00791571"/>
    <w:rsid w:val="007916AA"/>
    <w:rsid w:val="00791846"/>
    <w:rsid w:val="0079189C"/>
    <w:rsid w:val="00791B37"/>
    <w:rsid w:val="00791C46"/>
    <w:rsid w:val="00791CDF"/>
    <w:rsid w:val="00792217"/>
    <w:rsid w:val="00792251"/>
    <w:rsid w:val="007922CA"/>
    <w:rsid w:val="0079240C"/>
    <w:rsid w:val="007926D6"/>
    <w:rsid w:val="007928B9"/>
    <w:rsid w:val="00792AFB"/>
    <w:rsid w:val="00792B8C"/>
    <w:rsid w:val="00792C5F"/>
    <w:rsid w:val="007930D8"/>
    <w:rsid w:val="007930F0"/>
    <w:rsid w:val="00793C06"/>
    <w:rsid w:val="00793C14"/>
    <w:rsid w:val="00793CE6"/>
    <w:rsid w:val="00793D08"/>
    <w:rsid w:val="00793ECD"/>
    <w:rsid w:val="00793FCE"/>
    <w:rsid w:val="00794139"/>
    <w:rsid w:val="0079413C"/>
    <w:rsid w:val="0079426D"/>
    <w:rsid w:val="007943CB"/>
    <w:rsid w:val="00794450"/>
    <w:rsid w:val="00794622"/>
    <w:rsid w:val="007949C6"/>
    <w:rsid w:val="00794C1A"/>
    <w:rsid w:val="00794C46"/>
    <w:rsid w:val="00794FD5"/>
    <w:rsid w:val="00795110"/>
    <w:rsid w:val="00795124"/>
    <w:rsid w:val="007951D4"/>
    <w:rsid w:val="00795264"/>
    <w:rsid w:val="007954F6"/>
    <w:rsid w:val="0079553C"/>
    <w:rsid w:val="0079556F"/>
    <w:rsid w:val="007956E0"/>
    <w:rsid w:val="00795707"/>
    <w:rsid w:val="00795839"/>
    <w:rsid w:val="007958C1"/>
    <w:rsid w:val="00795914"/>
    <w:rsid w:val="00795971"/>
    <w:rsid w:val="0079598E"/>
    <w:rsid w:val="00795A18"/>
    <w:rsid w:val="00795A87"/>
    <w:rsid w:val="00795B4C"/>
    <w:rsid w:val="00795BD3"/>
    <w:rsid w:val="00795C6D"/>
    <w:rsid w:val="00795C91"/>
    <w:rsid w:val="00795DF8"/>
    <w:rsid w:val="00795FD5"/>
    <w:rsid w:val="00796000"/>
    <w:rsid w:val="0079607C"/>
    <w:rsid w:val="007960B3"/>
    <w:rsid w:val="007961D0"/>
    <w:rsid w:val="00796228"/>
    <w:rsid w:val="00796267"/>
    <w:rsid w:val="00796555"/>
    <w:rsid w:val="00796678"/>
    <w:rsid w:val="0079679A"/>
    <w:rsid w:val="0079685F"/>
    <w:rsid w:val="007969C3"/>
    <w:rsid w:val="00796B82"/>
    <w:rsid w:val="00796D0D"/>
    <w:rsid w:val="00796D22"/>
    <w:rsid w:val="00796E7F"/>
    <w:rsid w:val="00796F9E"/>
    <w:rsid w:val="00797007"/>
    <w:rsid w:val="0079733D"/>
    <w:rsid w:val="00797433"/>
    <w:rsid w:val="00797436"/>
    <w:rsid w:val="0079754C"/>
    <w:rsid w:val="00797579"/>
    <w:rsid w:val="0079767F"/>
    <w:rsid w:val="007977C5"/>
    <w:rsid w:val="007978B1"/>
    <w:rsid w:val="0079793F"/>
    <w:rsid w:val="00797AB9"/>
    <w:rsid w:val="00797B76"/>
    <w:rsid w:val="00797BD7"/>
    <w:rsid w:val="00797F63"/>
    <w:rsid w:val="00797FDF"/>
    <w:rsid w:val="007A042B"/>
    <w:rsid w:val="007A0471"/>
    <w:rsid w:val="007A061D"/>
    <w:rsid w:val="007A0811"/>
    <w:rsid w:val="007A09CE"/>
    <w:rsid w:val="007A0A06"/>
    <w:rsid w:val="007A0AED"/>
    <w:rsid w:val="007A0D84"/>
    <w:rsid w:val="007A0E27"/>
    <w:rsid w:val="007A0E6B"/>
    <w:rsid w:val="007A0F74"/>
    <w:rsid w:val="007A0FEF"/>
    <w:rsid w:val="007A1025"/>
    <w:rsid w:val="007A10D4"/>
    <w:rsid w:val="007A10E9"/>
    <w:rsid w:val="007A1213"/>
    <w:rsid w:val="007A1309"/>
    <w:rsid w:val="007A14F5"/>
    <w:rsid w:val="007A1739"/>
    <w:rsid w:val="007A1942"/>
    <w:rsid w:val="007A1A1F"/>
    <w:rsid w:val="007A1CD7"/>
    <w:rsid w:val="007A1F1B"/>
    <w:rsid w:val="007A1FA7"/>
    <w:rsid w:val="007A1FAE"/>
    <w:rsid w:val="007A2133"/>
    <w:rsid w:val="007A21BB"/>
    <w:rsid w:val="007A21CB"/>
    <w:rsid w:val="007A2292"/>
    <w:rsid w:val="007A2570"/>
    <w:rsid w:val="007A2685"/>
    <w:rsid w:val="007A26F0"/>
    <w:rsid w:val="007A2815"/>
    <w:rsid w:val="007A295B"/>
    <w:rsid w:val="007A2C64"/>
    <w:rsid w:val="007A2DD3"/>
    <w:rsid w:val="007A302E"/>
    <w:rsid w:val="007A3072"/>
    <w:rsid w:val="007A317B"/>
    <w:rsid w:val="007A3204"/>
    <w:rsid w:val="007A326C"/>
    <w:rsid w:val="007A32CE"/>
    <w:rsid w:val="007A33F9"/>
    <w:rsid w:val="007A362E"/>
    <w:rsid w:val="007A38D5"/>
    <w:rsid w:val="007A396A"/>
    <w:rsid w:val="007A39BF"/>
    <w:rsid w:val="007A3A5D"/>
    <w:rsid w:val="007A3B0E"/>
    <w:rsid w:val="007A3B3F"/>
    <w:rsid w:val="007A3B4D"/>
    <w:rsid w:val="007A3C60"/>
    <w:rsid w:val="007A3D56"/>
    <w:rsid w:val="007A3E76"/>
    <w:rsid w:val="007A3ED8"/>
    <w:rsid w:val="007A407F"/>
    <w:rsid w:val="007A410C"/>
    <w:rsid w:val="007A4352"/>
    <w:rsid w:val="007A43DA"/>
    <w:rsid w:val="007A44B9"/>
    <w:rsid w:val="007A4609"/>
    <w:rsid w:val="007A4661"/>
    <w:rsid w:val="007A47AF"/>
    <w:rsid w:val="007A49C1"/>
    <w:rsid w:val="007A4A16"/>
    <w:rsid w:val="007A4A3F"/>
    <w:rsid w:val="007A4F40"/>
    <w:rsid w:val="007A51B6"/>
    <w:rsid w:val="007A5286"/>
    <w:rsid w:val="007A52AF"/>
    <w:rsid w:val="007A5396"/>
    <w:rsid w:val="007A544D"/>
    <w:rsid w:val="007A55A0"/>
    <w:rsid w:val="007A56F7"/>
    <w:rsid w:val="007A57A6"/>
    <w:rsid w:val="007A59DA"/>
    <w:rsid w:val="007A5A91"/>
    <w:rsid w:val="007A5B95"/>
    <w:rsid w:val="007A5C50"/>
    <w:rsid w:val="007A5D5B"/>
    <w:rsid w:val="007A5E39"/>
    <w:rsid w:val="007A6050"/>
    <w:rsid w:val="007A62E0"/>
    <w:rsid w:val="007A62F4"/>
    <w:rsid w:val="007A6472"/>
    <w:rsid w:val="007A64C1"/>
    <w:rsid w:val="007A64F1"/>
    <w:rsid w:val="007A667C"/>
    <w:rsid w:val="007A68A8"/>
    <w:rsid w:val="007A696B"/>
    <w:rsid w:val="007A6B1A"/>
    <w:rsid w:val="007A6B1C"/>
    <w:rsid w:val="007A6BE9"/>
    <w:rsid w:val="007A6F05"/>
    <w:rsid w:val="007A71B2"/>
    <w:rsid w:val="007A731C"/>
    <w:rsid w:val="007A75BC"/>
    <w:rsid w:val="007A76BC"/>
    <w:rsid w:val="007A76D0"/>
    <w:rsid w:val="007A77E0"/>
    <w:rsid w:val="007A7980"/>
    <w:rsid w:val="007A7ADE"/>
    <w:rsid w:val="007A7D67"/>
    <w:rsid w:val="007A7E77"/>
    <w:rsid w:val="007A7F02"/>
    <w:rsid w:val="007A7F24"/>
    <w:rsid w:val="007A7F7B"/>
    <w:rsid w:val="007B0136"/>
    <w:rsid w:val="007B02C6"/>
    <w:rsid w:val="007B032D"/>
    <w:rsid w:val="007B04BD"/>
    <w:rsid w:val="007B08CC"/>
    <w:rsid w:val="007B0A1C"/>
    <w:rsid w:val="007B0C0F"/>
    <w:rsid w:val="007B0E21"/>
    <w:rsid w:val="007B0E33"/>
    <w:rsid w:val="007B0F10"/>
    <w:rsid w:val="007B0F47"/>
    <w:rsid w:val="007B1097"/>
    <w:rsid w:val="007B1122"/>
    <w:rsid w:val="007B11C3"/>
    <w:rsid w:val="007B13F1"/>
    <w:rsid w:val="007B1670"/>
    <w:rsid w:val="007B1735"/>
    <w:rsid w:val="007B182F"/>
    <w:rsid w:val="007B1906"/>
    <w:rsid w:val="007B1A49"/>
    <w:rsid w:val="007B1ABD"/>
    <w:rsid w:val="007B1C44"/>
    <w:rsid w:val="007B1CF6"/>
    <w:rsid w:val="007B1F12"/>
    <w:rsid w:val="007B1F78"/>
    <w:rsid w:val="007B201D"/>
    <w:rsid w:val="007B205F"/>
    <w:rsid w:val="007B2262"/>
    <w:rsid w:val="007B2464"/>
    <w:rsid w:val="007B2495"/>
    <w:rsid w:val="007B24CF"/>
    <w:rsid w:val="007B2554"/>
    <w:rsid w:val="007B2564"/>
    <w:rsid w:val="007B270A"/>
    <w:rsid w:val="007B2823"/>
    <w:rsid w:val="007B2A64"/>
    <w:rsid w:val="007B2BF9"/>
    <w:rsid w:val="007B2CEB"/>
    <w:rsid w:val="007B2EDE"/>
    <w:rsid w:val="007B2FDA"/>
    <w:rsid w:val="007B31C9"/>
    <w:rsid w:val="007B3368"/>
    <w:rsid w:val="007B3542"/>
    <w:rsid w:val="007B3558"/>
    <w:rsid w:val="007B37F4"/>
    <w:rsid w:val="007B384F"/>
    <w:rsid w:val="007B39D3"/>
    <w:rsid w:val="007B3A0D"/>
    <w:rsid w:val="007B3AAD"/>
    <w:rsid w:val="007B3AEB"/>
    <w:rsid w:val="007B3CDE"/>
    <w:rsid w:val="007B3DB1"/>
    <w:rsid w:val="007B3F11"/>
    <w:rsid w:val="007B3F5F"/>
    <w:rsid w:val="007B4041"/>
    <w:rsid w:val="007B411A"/>
    <w:rsid w:val="007B413F"/>
    <w:rsid w:val="007B434D"/>
    <w:rsid w:val="007B443D"/>
    <w:rsid w:val="007B447D"/>
    <w:rsid w:val="007B44C9"/>
    <w:rsid w:val="007B452A"/>
    <w:rsid w:val="007B455A"/>
    <w:rsid w:val="007B473A"/>
    <w:rsid w:val="007B4816"/>
    <w:rsid w:val="007B4831"/>
    <w:rsid w:val="007B496C"/>
    <w:rsid w:val="007B4B7B"/>
    <w:rsid w:val="007B4C0B"/>
    <w:rsid w:val="007B4CA5"/>
    <w:rsid w:val="007B4D49"/>
    <w:rsid w:val="007B4DC9"/>
    <w:rsid w:val="007B4E17"/>
    <w:rsid w:val="007B4E36"/>
    <w:rsid w:val="007B4F8B"/>
    <w:rsid w:val="007B4FBC"/>
    <w:rsid w:val="007B5030"/>
    <w:rsid w:val="007B510E"/>
    <w:rsid w:val="007B514E"/>
    <w:rsid w:val="007B51BE"/>
    <w:rsid w:val="007B52E0"/>
    <w:rsid w:val="007B532F"/>
    <w:rsid w:val="007B539D"/>
    <w:rsid w:val="007B53E0"/>
    <w:rsid w:val="007B5484"/>
    <w:rsid w:val="007B54BE"/>
    <w:rsid w:val="007B5614"/>
    <w:rsid w:val="007B5800"/>
    <w:rsid w:val="007B5927"/>
    <w:rsid w:val="007B5955"/>
    <w:rsid w:val="007B5A40"/>
    <w:rsid w:val="007B5BE5"/>
    <w:rsid w:val="007B5D2B"/>
    <w:rsid w:val="007B5E3D"/>
    <w:rsid w:val="007B5FC4"/>
    <w:rsid w:val="007B607E"/>
    <w:rsid w:val="007B60AF"/>
    <w:rsid w:val="007B617A"/>
    <w:rsid w:val="007B6181"/>
    <w:rsid w:val="007B63F5"/>
    <w:rsid w:val="007B6489"/>
    <w:rsid w:val="007B66A7"/>
    <w:rsid w:val="007B67DD"/>
    <w:rsid w:val="007B67FF"/>
    <w:rsid w:val="007B682E"/>
    <w:rsid w:val="007B6883"/>
    <w:rsid w:val="007B6919"/>
    <w:rsid w:val="007B6943"/>
    <w:rsid w:val="007B698A"/>
    <w:rsid w:val="007B6B3F"/>
    <w:rsid w:val="007B6CE9"/>
    <w:rsid w:val="007B6F82"/>
    <w:rsid w:val="007B72A2"/>
    <w:rsid w:val="007B7441"/>
    <w:rsid w:val="007B7495"/>
    <w:rsid w:val="007B75AC"/>
    <w:rsid w:val="007B763C"/>
    <w:rsid w:val="007B77A8"/>
    <w:rsid w:val="007B7B89"/>
    <w:rsid w:val="007B7DA8"/>
    <w:rsid w:val="007B7E71"/>
    <w:rsid w:val="007C01EB"/>
    <w:rsid w:val="007C01F3"/>
    <w:rsid w:val="007C0428"/>
    <w:rsid w:val="007C0656"/>
    <w:rsid w:val="007C070F"/>
    <w:rsid w:val="007C0C83"/>
    <w:rsid w:val="007C0CA5"/>
    <w:rsid w:val="007C0DF7"/>
    <w:rsid w:val="007C0EE0"/>
    <w:rsid w:val="007C0F7D"/>
    <w:rsid w:val="007C1142"/>
    <w:rsid w:val="007C1251"/>
    <w:rsid w:val="007C1383"/>
    <w:rsid w:val="007C1469"/>
    <w:rsid w:val="007C163F"/>
    <w:rsid w:val="007C1737"/>
    <w:rsid w:val="007C182B"/>
    <w:rsid w:val="007C1D02"/>
    <w:rsid w:val="007C1F0F"/>
    <w:rsid w:val="007C1FC0"/>
    <w:rsid w:val="007C21DD"/>
    <w:rsid w:val="007C253F"/>
    <w:rsid w:val="007C25C8"/>
    <w:rsid w:val="007C270F"/>
    <w:rsid w:val="007C27EF"/>
    <w:rsid w:val="007C2885"/>
    <w:rsid w:val="007C28C2"/>
    <w:rsid w:val="007C2A1E"/>
    <w:rsid w:val="007C2B3A"/>
    <w:rsid w:val="007C2D37"/>
    <w:rsid w:val="007C2D95"/>
    <w:rsid w:val="007C2E8B"/>
    <w:rsid w:val="007C2EBA"/>
    <w:rsid w:val="007C30F7"/>
    <w:rsid w:val="007C3181"/>
    <w:rsid w:val="007C3186"/>
    <w:rsid w:val="007C3199"/>
    <w:rsid w:val="007C31DD"/>
    <w:rsid w:val="007C337A"/>
    <w:rsid w:val="007C33AB"/>
    <w:rsid w:val="007C3424"/>
    <w:rsid w:val="007C3604"/>
    <w:rsid w:val="007C3787"/>
    <w:rsid w:val="007C37BC"/>
    <w:rsid w:val="007C3803"/>
    <w:rsid w:val="007C39F4"/>
    <w:rsid w:val="007C3AD3"/>
    <w:rsid w:val="007C3B8E"/>
    <w:rsid w:val="007C3BE0"/>
    <w:rsid w:val="007C3C73"/>
    <w:rsid w:val="007C3F3D"/>
    <w:rsid w:val="007C3FF4"/>
    <w:rsid w:val="007C40D8"/>
    <w:rsid w:val="007C419F"/>
    <w:rsid w:val="007C4366"/>
    <w:rsid w:val="007C452A"/>
    <w:rsid w:val="007C456B"/>
    <w:rsid w:val="007C45FC"/>
    <w:rsid w:val="007C4845"/>
    <w:rsid w:val="007C49B1"/>
    <w:rsid w:val="007C4E5F"/>
    <w:rsid w:val="007C4EF9"/>
    <w:rsid w:val="007C4F09"/>
    <w:rsid w:val="007C519C"/>
    <w:rsid w:val="007C5239"/>
    <w:rsid w:val="007C5303"/>
    <w:rsid w:val="007C5503"/>
    <w:rsid w:val="007C55BB"/>
    <w:rsid w:val="007C5890"/>
    <w:rsid w:val="007C58B5"/>
    <w:rsid w:val="007C58E4"/>
    <w:rsid w:val="007C590B"/>
    <w:rsid w:val="007C5A5E"/>
    <w:rsid w:val="007C5BCE"/>
    <w:rsid w:val="007C5F3C"/>
    <w:rsid w:val="007C5FDF"/>
    <w:rsid w:val="007C61AD"/>
    <w:rsid w:val="007C61D7"/>
    <w:rsid w:val="007C61EF"/>
    <w:rsid w:val="007C62F2"/>
    <w:rsid w:val="007C64B2"/>
    <w:rsid w:val="007C6649"/>
    <w:rsid w:val="007C6758"/>
    <w:rsid w:val="007C67DD"/>
    <w:rsid w:val="007C69BE"/>
    <w:rsid w:val="007C69DA"/>
    <w:rsid w:val="007C6B32"/>
    <w:rsid w:val="007C6B5B"/>
    <w:rsid w:val="007C6F15"/>
    <w:rsid w:val="007C6FA6"/>
    <w:rsid w:val="007C7037"/>
    <w:rsid w:val="007C703C"/>
    <w:rsid w:val="007C70C1"/>
    <w:rsid w:val="007C7255"/>
    <w:rsid w:val="007C735C"/>
    <w:rsid w:val="007C74BC"/>
    <w:rsid w:val="007C75A8"/>
    <w:rsid w:val="007C75F3"/>
    <w:rsid w:val="007C792F"/>
    <w:rsid w:val="007C7A10"/>
    <w:rsid w:val="007C7AA2"/>
    <w:rsid w:val="007C7ABF"/>
    <w:rsid w:val="007C7B8B"/>
    <w:rsid w:val="007C7C64"/>
    <w:rsid w:val="007C7F4A"/>
    <w:rsid w:val="007C7F95"/>
    <w:rsid w:val="007D01ED"/>
    <w:rsid w:val="007D020F"/>
    <w:rsid w:val="007D0295"/>
    <w:rsid w:val="007D02B1"/>
    <w:rsid w:val="007D0543"/>
    <w:rsid w:val="007D05C1"/>
    <w:rsid w:val="007D07D2"/>
    <w:rsid w:val="007D09FF"/>
    <w:rsid w:val="007D0B7A"/>
    <w:rsid w:val="007D0C13"/>
    <w:rsid w:val="007D0DFE"/>
    <w:rsid w:val="007D0E71"/>
    <w:rsid w:val="007D1033"/>
    <w:rsid w:val="007D114A"/>
    <w:rsid w:val="007D1220"/>
    <w:rsid w:val="007D1226"/>
    <w:rsid w:val="007D13A7"/>
    <w:rsid w:val="007D1406"/>
    <w:rsid w:val="007D1477"/>
    <w:rsid w:val="007D16AC"/>
    <w:rsid w:val="007D16BA"/>
    <w:rsid w:val="007D17B0"/>
    <w:rsid w:val="007D180B"/>
    <w:rsid w:val="007D18F3"/>
    <w:rsid w:val="007D1987"/>
    <w:rsid w:val="007D1988"/>
    <w:rsid w:val="007D1A4E"/>
    <w:rsid w:val="007D1A52"/>
    <w:rsid w:val="007D1AAC"/>
    <w:rsid w:val="007D1BF8"/>
    <w:rsid w:val="007D1DCF"/>
    <w:rsid w:val="007D1FB3"/>
    <w:rsid w:val="007D232B"/>
    <w:rsid w:val="007D240A"/>
    <w:rsid w:val="007D2774"/>
    <w:rsid w:val="007D279F"/>
    <w:rsid w:val="007D27BA"/>
    <w:rsid w:val="007D28F3"/>
    <w:rsid w:val="007D2C24"/>
    <w:rsid w:val="007D2CB6"/>
    <w:rsid w:val="007D2EC0"/>
    <w:rsid w:val="007D2F65"/>
    <w:rsid w:val="007D3002"/>
    <w:rsid w:val="007D3191"/>
    <w:rsid w:val="007D31A7"/>
    <w:rsid w:val="007D31F6"/>
    <w:rsid w:val="007D32ED"/>
    <w:rsid w:val="007D333A"/>
    <w:rsid w:val="007D3509"/>
    <w:rsid w:val="007D35F1"/>
    <w:rsid w:val="007D365D"/>
    <w:rsid w:val="007D36E1"/>
    <w:rsid w:val="007D3912"/>
    <w:rsid w:val="007D395B"/>
    <w:rsid w:val="007D3A19"/>
    <w:rsid w:val="007D3A44"/>
    <w:rsid w:val="007D3A6C"/>
    <w:rsid w:val="007D3AF0"/>
    <w:rsid w:val="007D3C9F"/>
    <w:rsid w:val="007D3E0B"/>
    <w:rsid w:val="007D3E82"/>
    <w:rsid w:val="007D3EBB"/>
    <w:rsid w:val="007D4015"/>
    <w:rsid w:val="007D4129"/>
    <w:rsid w:val="007D435F"/>
    <w:rsid w:val="007D43D8"/>
    <w:rsid w:val="007D45E5"/>
    <w:rsid w:val="007D460E"/>
    <w:rsid w:val="007D4896"/>
    <w:rsid w:val="007D48E3"/>
    <w:rsid w:val="007D4955"/>
    <w:rsid w:val="007D4A7F"/>
    <w:rsid w:val="007D4B72"/>
    <w:rsid w:val="007D4C92"/>
    <w:rsid w:val="007D5059"/>
    <w:rsid w:val="007D508A"/>
    <w:rsid w:val="007D515F"/>
    <w:rsid w:val="007D51E8"/>
    <w:rsid w:val="007D5493"/>
    <w:rsid w:val="007D553B"/>
    <w:rsid w:val="007D5922"/>
    <w:rsid w:val="007D5997"/>
    <w:rsid w:val="007D5A6E"/>
    <w:rsid w:val="007D5B09"/>
    <w:rsid w:val="007D5B20"/>
    <w:rsid w:val="007D5EA7"/>
    <w:rsid w:val="007D6152"/>
    <w:rsid w:val="007D62D1"/>
    <w:rsid w:val="007D63A2"/>
    <w:rsid w:val="007D67B2"/>
    <w:rsid w:val="007D6916"/>
    <w:rsid w:val="007D69B5"/>
    <w:rsid w:val="007D6C8A"/>
    <w:rsid w:val="007D6E1A"/>
    <w:rsid w:val="007D6F7C"/>
    <w:rsid w:val="007D6FFC"/>
    <w:rsid w:val="007D704A"/>
    <w:rsid w:val="007D70A5"/>
    <w:rsid w:val="007D711D"/>
    <w:rsid w:val="007D7361"/>
    <w:rsid w:val="007D736E"/>
    <w:rsid w:val="007D74FA"/>
    <w:rsid w:val="007D7610"/>
    <w:rsid w:val="007D7690"/>
    <w:rsid w:val="007D7921"/>
    <w:rsid w:val="007D7AA3"/>
    <w:rsid w:val="007D7B87"/>
    <w:rsid w:val="007D7CF8"/>
    <w:rsid w:val="007D7D13"/>
    <w:rsid w:val="007E013E"/>
    <w:rsid w:val="007E02AE"/>
    <w:rsid w:val="007E02BA"/>
    <w:rsid w:val="007E02F3"/>
    <w:rsid w:val="007E0346"/>
    <w:rsid w:val="007E0401"/>
    <w:rsid w:val="007E0471"/>
    <w:rsid w:val="007E0488"/>
    <w:rsid w:val="007E07DA"/>
    <w:rsid w:val="007E0BA6"/>
    <w:rsid w:val="007E0BBC"/>
    <w:rsid w:val="007E0D61"/>
    <w:rsid w:val="007E0D67"/>
    <w:rsid w:val="007E0E5C"/>
    <w:rsid w:val="007E0E7A"/>
    <w:rsid w:val="007E0F2A"/>
    <w:rsid w:val="007E0F38"/>
    <w:rsid w:val="007E0FE2"/>
    <w:rsid w:val="007E119E"/>
    <w:rsid w:val="007E12B0"/>
    <w:rsid w:val="007E159B"/>
    <w:rsid w:val="007E1849"/>
    <w:rsid w:val="007E1937"/>
    <w:rsid w:val="007E19BF"/>
    <w:rsid w:val="007E1AD1"/>
    <w:rsid w:val="007E1B35"/>
    <w:rsid w:val="007E1B58"/>
    <w:rsid w:val="007E1B7F"/>
    <w:rsid w:val="007E1C45"/>
    <w:rsid w:val="007E1C88"/>
    <w:rsid w:val="007E1CB5"/>
    <w:rsid w:val="007E1CCD"/>
    <w:rsid w:val="007E1D16"/>
    <w:rsid w:val="007E1D89"/>
    <w:rsid w:val="007E208C"/>
    <w:rsid w:val="007E2090"/>
    <w:rsid w:val="007E20D8"/>
    <w:rsid w:val="007E21A7"/>
    <w:rsid w:val="007E2273"/>
    <w:rsid w:val="007E22B7"/>
    <w:rsid w:val="007E23B3"/>
    <w:rsid w:val="007E2634"/>
    <w:rsid w:val="007E2797"/>
    <w:rsid w:val="007E280D"/>
    <w:rsid w:val="007E2AB5"/>
    <w:rsid w:val="007E2AFD"/>
    <w:rsid w:val="007E2B39"/>
    <w:rsid w:val="007E2D2A"/>
    <w:rsid w:val="007E2DB3"/>
    <w:rsid w:val="007E2DE3"/>
    <w:rsid w:val="007E2E6B"/>
    <w:rsid w:val="007E2F3E"/>
    <w:rsid w:val="007E347A"/>
    <w:rsid w:val="007E3498"/>
    <w:rsid w:val="007E3584"/>
    <w:rsid w:val="007E3692"/>
    <w:rsid w:val="007E36B3"/>
    <w:rsid w:val="007E37AA"/>
    <w:rsid w:val="007E37E0"/>
    <w:rsid w:val="007E38CD"/>
    <w:rsid w:val="007E3951"/>
    <w:rsid w:val="007E395D"/>
    <w:rsid w:val="007E397C"/>
    <w:rsid w:val="007E39BD"/>
    <w:rsid w:val="007E3AD3"/>
    <w:rsid w:val="007E3B1A"/>
    <w:rsid w:val="007E3BD4"/>
    <w:rsid w:val="007E421F"/>
    <w:rsid w:val="007E428E"/>
    <w:rsid w:val="007E45E2"/>
    <w:rsid w:val="007E45E5"/>
    <w:rsid w:val="007E4800"/>
    <w:rsid w:val="007E4A61"/>
    <w:rsid w:val="007E4C96"/>
    <w:rsid w:val="007E4CB7"/>
    <w:rsid w:val="007E4D03"/>
    <w:rsid w:val="007E4D3A"/>
    <w:rsid w:val="007E4DAF"/>
    <w:rsid w:val="007E4E7F"/>
    <w:rsid w:val="007E50AF"/>
    <w:rsid w:val="007E5317"/>
    <w:rsid w:val="007E53EF"/>
    <w:rsid w:val="007E555B"/>
    <w:rsid w:val="007E5646"/>
    <w:rsid w:val="007E567D"/>
    <w:rsid w:val="007E56D2"/>
    <w:rsid w:val="007E5772"/>
    <w:rsid w:val="007E57A4"/>
    <w:rsid w:val="007E582E"/>
    <w:rsid w:val="007E58CB"/>
    <w:rsid w:val="007E58D1"/>
    <w:rsid w:val="007E593E"/>
    <w:rsid w:val="007E5988"/>
    <w:rsid w:val="007E5AF6"/>
    <w:rsid w:val="007E5B1F"/>
    <w:rsid w:val="007E5B6F"/>
    <w:rsid w:val="007E5C57"/>
    <w:rsid w:val="007E5D40"/>
    <w:rsid w:val="007E5D50"/>
    <w:rsid w:val="007E5E5C"/>
    <w:rsid w:val="007E5EBA"/>
    <w:rsid w:val="007E5F59"/>
    <w:rsid w:val="007E5F95"/>
    <w:rsid w:val="007E6006"/>
    <w:rsid w:val="007E6021"/>
    <w:rsid w:val="007E6060"/>
    <w:rsid w:val="007E6140"/>
    <w:rsid w:val="007E63D6"/>
    <w:rsid w:val="007E6412"/>
    <w:rsid w:val="007E6484"/>
    <w:rsid w:val="007E64A1"/>
    <w:rsid w:val="007E6573"/>
    <w:rsid w:val="007E662A"/>
    <w:rsid w:val="007E66F6"/>
    <w:rsid w:val="007E6850"/>
    <w:rsid w:val="007E6886"/>
    <w:rsid w:val="007E697A"/>
    <w:rsid w:val="007E69B7"/>
    <w:rsid w:val="007E6A96"/>
    <w:rsid w:val="007E6ADB"/>
    <w:rsid w:val="007E6C29"/>
    <w:rsid w:val="007E6C2C"/>
    <w:rsid w:val="007E6D81"/>
    <w:rsid w:val="007E704C"/>
    <w:rsid w:val="007E70A7"/>
    <w:rsid w:val="007E70EB"/>
    <w:rsid w:val="007E719A"/>
    <w:rsid w:val="007E7287"/>
    <w:rsid w:val="007E7331"/>
    <w:rsid w:val="007E74A4"/>
    <w:rsid w:val="007E74C8"/>
    <w:rsid w:val="007E74D1"/>
    <w:rsid w:val="007E7810"/>
    <w:rsid w:val="007E788A"/>
    <w:rsid w:val="007E78AF"/>
    <w:rsid w:val="007E7988"/>
    <w:rsid w:val="007E7A2D"/>
    <w:rsid w:val="007E7A8F"/>
    <w:rsid w:val="007E7AC4"/>
    <w:rsid w:val="007E7BAB"/>
    <w:rsid w:val="007E7C05"/>
    <w:rsid w:val="007E7DB2"/>
    <w:rsid w:val="007F00BA"/>
    <w:rsid w:val="007F017D"/>
    <w:rsid w:val="007F0193"/>
    <w:rsid w:val="007F0620"/>
    <w:rsid w:val="007F065D"/>
    <w:rsid w:val="007F075B"/>
    <w:rsid w:val="007F0AF9"/>
    <w:rsid w:val="007F0C2F"/>
    <w:rsid w:val="007F0FAA"/>
    <w:rsid w:val="007F10C4"/>
    <w:rsid w:val="007F1163"/>
    <w:rsid w:val="007F135C"/>
    <w:rsid w:val="007F14CB"/>
    <w:rsid w:val="007F1623"/>
    <w:rsid w:val="007F168E"/>
    <w:rsid w:val="007F16AF"/>
    <w:rsid w:val="007F177D"/>
    <w:rsid w:val="007F18B4"/>
    <w:rsid w:val="007F1A11"/>
    <w:rsid w:val="007F1AA4"/>
    <w:rsid w:val="007F1E0B"/>
    <w:rsid w:val="007F1E21"/>
    <w:rsid w:val="007F1E77"/>
    <w:rsid w:val="007F1EF5"/>
    <w:rsid w:val="007F2039"/>
    <w:rsid w:val="007F2091"/>
    <w:rsid w:val="007F241E"/>
    <w:rsid w:val="007F2423"/>
    <w:rsid w:val="007F25C0"/>
    <w:rsid w:val="007F26B0"/>
    <w:rsid w:val="007F26CD"/>
    <w:rsid w:val="007F286D"/>
    <w:rsid w:val="007F29EB"/>
    <w:rsid w:val="007F2A37"/>
    <w:rsid w:val="007F2BE3"/>
    <w:rsid w:val="007F2C9F"/>
    <w:rsid w:val="007F2D9F"/>
    <w:rsid w:val="007F2E7C"/>
    <w:rsid w:val="007F30F1"/>
    <w:rsid w:val="007F31BE"/>
    <w:rsid w:val="007F31D2"/>
    <w:rsid w:val="007F3283"/>
    <w:rsid w:val="007F331F"/>
    <w:rsid w:val="007F33CC"/>
    <w:rsid w:val="007F34A1"/>
    <w:rsid w:val="007F356E"/>
    <w:rsid w:val="007F357F"/>
    <w:rsid w:val="007F3798"/>
    <w:rsid w:val="007F383D"/>
    <w:rsid w:val="007F38AE"/>
    <w:rsid w:val="007F394A"/>
    <w:rsid w:val="007F3A9A"/>
    <w:rsid w:val="007F3C08"/>
    <w:rsid w:val="007F3C5C"/>
    <w:rsid w:val="007F3DC4"/>
    <w:rsid w:val="007F3E3B"/>
    <w:rsid w:val="007F4035"/>
    <w:rsid w:val="007F40FB"/>
    <w:rsid w:val="007F4487"/>
    <w:rsid w:val="007F480E"/>
    <w:rsid w:val="007F4A57"/>
    <w:rsid w:val="007F4AA9"/>
    <w:rsid w:val="007F4E1F"/>
    <w:rsid w:val="007F4E61"/>
    <w:rsid w:val="007F5091"/>
    <w:rsid w:val="007F528A"/>
    <w:rsid w:val="007F52E3"/>
    <w:rsid w:val="007F53B5"/>
    <w:rsid w:val="007F5508"/>
    <w:rsid w:val="007F5519"/>
    <w:rsid w:val="007F563B"/>
    <w:rsid w:val="007F56FF"/>
    <w:rsid w:val="007F5752"/>
    <w:rsid w:val="007F5934"/>
    <w:rsid w:val="007F5C7A"/>
    <w:rsid w:val="007F5C86"/>
    <w:rsid w:val="007F5CB1"/>
    <w:rsid w:val="007F5D20"/>
    <w:rsid w:val="007F60A9"/>
    <w:rsid w:val="007F63E9"/>
    <w:rsid w:val="007F6479"/>
    <w:rsid w:val="007F64D3"/>
    <w:rsid w:val="007F65E4"/>
    <w:rsid w:val="007F66FC"/>
    <w:rsid w:val="007F67B4"/>
    <w:rsid w:val="007F690B"/>
    <w:rsid w:val="007F6A4E"/>
    <w:rsid w:val="007F6B02"/>
    <w:rsid w:val="007F6B04"/>
    <w:rsid w:val="007F6BB9"/>
    <w:rsid w:val="007F6D49"/>
    <w:rsid w:val="007F6F86"/>
    <w:rsid w:val="007F6FA9"/>
    <w:rsid w:val="007F707D"/>
    <w:rsid w:val="007F70E6"/>
    <w:rsid w:val="007F7107"/>
    <w:rsid w:val="007F7222"/>
    <w:rsid w:val="007F7468"/>
    <w:rsid w:val="007F74E5"/>
    <w:rsid w:val="007F74F0"/>
    <w:rsid w:val="007F750B"/>
    <w:rsid w:val="007F7714"/>
    <w:rsid w:val="007F77A8"/>
    <w:rsid w:val="007F77E2"/>
    <w:rsid w:val="007F77E5"/>
    <w:rsid w:val="007F7961"/>
    <w:rsid w:val="007F7995"/>
    <w:rsid w:val="007F79DD"/>
    <w:rsid w:val="007F79E4"/>
    <w:rsid w:val="007F7B2B"/>
    <w:rsid w:val="007F7D7B"/>
    <w:rsid w:val="007F7E16"/>
    <w:rsid w:val="007F7E95"/>
    <w:rsid w:val="00800041"/>
    <w:rsid w:val="008000A6"/>
    <w:rsid w:val="0080026C"/>
    <w:rsid w:val="008002F3"/>
    <w:rsid w:val="00800327"/>
    <w:rsid w:val="00800560"/>
    <w:rsid w:val="008008A7"/>
    <w:rsid w:val="00800964"/>
    <w:rsid w:val="00800B36"/>
    <w:rsid w:val="00800B68"/>
    <w:rsid w:val="00800C42"/>
    <w:rsid w:val="00800D56"/>
    <w:rsid w:val="00800EE3"/>
    <w:rsid w:val="00800FA7"/>
    <w:rsid w:val="0080109A"/>
    <w:rsid w:val="008011C1"/>
    <w:rsid w:val="0080153D"/>
    <w:rsid w:val="00801563"/>
    <w:rsid w:val="00801812"/>
    <w:rsid w:val="00801931"/>
    <w:rsid w:val="0080198A"/>
    <w:rsid w:val="00801A4F"/>
    <w:rsid w:val="00801BDE"/>
    <w:rsid w:val="00801D2B"/>
    <w:rsid w:val="00801D3C"/>
    <w:rsid w:val="00801F5D"/>
    <w:rsid w:val="00801FA2"/>
    <w:rsid w:val="00802251"/>
    <w:rsid w:val="008022AB"/>
    <w:rsid w:val="008022E2"/>
    <w:rsid w:val="0080239C"/>
    <w:rsid w:val="008026E5"/>
    <w:rsid w:val="008027A6"/>
    <w:rsid w:val="00802861"/>
    <w:rsid w:val="00802873"/>
    <w:rsid w:val="008028EC"/>
    <w:rsid w:val="00802913"/>
    <w:rsid w:val="00802921"/>
    <w:rsid w:val="008029BE"/>
    <w:rsid w:val="00802B62"/>
    <w:rsid w:val="00802C69"/>
    <w:rsid w:val="0080312E"/>
    <w:rsid w:val="008031E5"/>
    <w:rsid w:val="008034F8"/>
    <w:rsid w:val="0080372D"/>
    <w:rsid w:val="008037C3"/>
    <w:rsid w:val="00803913"/>
    <w:rsid w:val="008039E7"/>
    <w:rsid w:val="00803A43"/>
    <w:rsid w:val="00803B74"/>
    <w:rsid w:val="00803B98"/>
    <w:rsid w:val="00803CBF"/>
    <w:rsid w:val="00803E8E"/>
    <w:rsid w:val="008040CB"/>
    <w:rsid w:val="00804174"/>
    <w:rsid w:val="00804219"/>
    <w:rsid w:val="008042C5"/>
    <w:rsid w:val="0080473C"/>
    <w:rsid w:val="008048B5"/>
    <w:rsid w:val="00804FA5"/>
    <w:rsid w:val="00804FAE"/>
    <w:rsid w:val="00805255"/>
    <w:rsid w:val="008053EA"/>
    <w:rsid w:val="008053ED"/>
    <w:rsid w:val="008055A0"/>
    <w:rsid w:val="008057FE"/>
    <w:rsid w:val="00805898"/>
    <w:rsid w:val="0080590E"/>
    <w:rsid w:val="008059CA"/>
    <w:rsid w:val="00805B3E"/>
    <w:rsid w:val="00805C16"/>
    <w:rsid w:val="00805C82"/>
    <w:rsid w:val="00805D43"/>
    <w:rsid w:val="00805E70"/>
    <w:rsid w:val="00805F5C"/>
    <w:rsid w:val="0080602C"/>
    <w:rsid w:val="0080616A"/>
    <w:rsid w:val="008062A4"/>
    <w:rsid w:val="008062FC"/>
    <w:rsid w:val="008063A8"/>
    <w:rsid w:val="008063EF"/>
    <w:rsid w:val="00806486"/>
    <w:rsid w:val="00806737"/>
    <w:rsid w:val="008067BF"/>
    <w:rsid w:val="00806980"/>
    <w:rsid w:val="00806A6F"/>
    <w:rsid w:val="00806BB6"/>
    <w:rsid w:val="00806BBE"/>
    <w:rsid w:val="00806D2D"/>
    <w:rsid w:val="00806DCB"/>
    <w:rsid w:val="00806F15"/>
    <w:rsid w:val="00806FD6"/>
    <w:rsid w:val="00807103"/>
    <w:rsid w:val="00807163"/>
    <w:rsid w:val="00807215"/>
    <w:rsid w:val="00807269"/>
    <w:rsid w:val="00807271"/>
    <w:rsid w:val="0080750C"/>
    <w:rsid w:val="008075C4"/>
    <w:rsid w:val="0080774B"/>
    <w:rsid w:val="00807820"/>
    <w:rsid w:val="0080786C"/>
    <w:rsid w:val="008078B7"/>
    <w:rsid w:val="0080799F"/>
    <w:rsid w:val="00807A99"/>
    <w:rsid w:val="00807C7C"/>
    <w:rsid w:val="00807ECE"/>
    <w:rsid w:val="0081017E"/>
    <w:rsid w:val="008101B2"/>
    <w:rsid w:val="0081025A"/>
    <w:rsid w:val="0081026C"/>
    <w:rsid w:val="008106C1"/>
    <w:rsid w:val="00810813"/>
    <w:rsid w:val="00810BB6"/>
    <w:rsid w:val="00810CA5"/>
    <w:rsid w:val="00810CE2"/>
    <w:rsid w:val="00810E0A"/>
    <w:rsid w:val="00810EDA"/>
    <w:rsid w:val="008114F1"/>
    <w:rsid w:val="00811646"/>
    <w:rsid w:val="008117FD"/>
    <w:rsid w:val="00811888"/>
    <w:rsid w:val="008119D8"/>
    <w:rsid w:val="008119E6"/>
    <w:rsid w:val="00811A3D"/>
    <w:rsid w:val="00811ADE"/>
    <w:rsid w:val="00811B82"/>
    <w:rsid w:val="00811E6A"/>
    <w:rsid w:val="00811F70"/>
    <w:rsid w:val="00812037"/>
    <w:rsid w:val="008120BE"/>
    <w:rsid w:val="00812486"/>
    <w:rsid w:val="0081256E"/>
    <w:rsid w:val="008126EE"/>
    <w:rsid w:val="00812717"/>
    <w:rsid w:val="00812774"/>
    <w:rsid w:val="008129C6"/>
    <w:rsid w:val="00812A0F"/>
    <w:rsid w:val="00812BA4"/>
    <w:rsid w:val="00812F8D"/>
    <w:rsid w:val="0081305D"/>
    <w:rsid w:val="008130B3"/>
    <w:rsid w:val="008132E9"/>
    <w:rsid w:val="00813567"/>
    <w:rsid w:val="00813569"/>
    <w:rsid w:val="00813613"/>
    <w:rsid w:val="00813713"/>
    <w:rsid w:val="00813888"/>
    <w:rsid w:val="0081399A"/>
    <w:rsid w:val="00813A8A"/>
    <w:rsid w:val="00813A9D"/>
    <w:rsid w:val="00813B90"/>
    <w:rsid w:val="00813BC8"/>
    <w:rsid w:val="00813C62"/>
    <w:rsid w:val="00813DAB"/>
    <w:rsid w:val="00813E8B"/>
    <w:rsid w:val="00813EB0"/>
    <w:rsid w:val="00813EDE"/>
    <w:rsid w:val="0081407E"/>
    <w:rsid w:val="00814265"/>
    <w:rsid w:val="008142A9"/>
    <w:rsid w:val="008145A6"/>
    <w:rsid w:val="00814789"/>
    <w:rsid w:val="008147E7"/>
    <w:rsid w:val="00814877"/>
    <w:rsid w:val="008148E3"/>
    <w:rsid w:val="00814A1A"/>
    <w:rsid w:val="00814A65"/>
    <w:rsid w:val="00814BD2"/>
    <w:rsid w:val="00814C0D"/>
    <w:rsid w:val="00814CAF"/>
    <w:rsid w:val="00814D20"/>
    <w:rsid w:val="00814DFF"/>
    <w:rsid w:val="00815226"/>
    <w:rsid w:val="00815364"/>
    <w:rsid w:val="00815448"/>
    <w:rsid w:val="00815453"/>
    <w:rsid w:val="00815517"/>
    <w:rsid w:val="00815716"/>
    <w:rsid w:val="0081578E"/>
    <w:rsid w:val="00815810"/>
    <w:rsid w:val="00815862"/>
    <w:rsid w:val="00815865"/>
    <w:rsid w:val="00815884"/>
    <w:rsid w:val="0081597F"/>
    <w:rsid w:val="00815B49"/>
    <w:rsid w:val="00815BB1"/>
    <w:rsid w:val="00815D3E"/>
    <w:rsid w:val="00815D99"/>
    <w:rsid w:val="00815DED"/>
    <w:rsid w:val="00815EA4"/>
    <w:rsid w:val="00815EA8"/>
    <w:rsid w:val="00816059"/>
    <w:rsid w:val="00816086"/>
    <w:rsid w:val="0081608F"/>
    <w:rsid w:val="008163DC"/>
    <w:rsid w:val="008164E8"/>
    <w:rsid w:val="00816524"/>
    <w:rsid w:val="008166CF"/>
    <w:rsid w:val="00816B2F"/>
    <w:rsid w:val="00816C44"/>
    <w:rsid w:val="00816C81"/>
    <w:rsid w:val="00816DE9"/>
    <w:rsid w:val="0081739E"/>
    <w:rsid w:val="00817428"/>
    <w:rsid w:val="008175DC"/>
    <w:rsid w:val="00817720"/>
    <w:rsid w:val="0081780F"/>
    <w:rsid w:val="008179DE"/>
    <w:rsid w:val="008179FA"/>
    <w:rsid w:val="00817B1C"/>
    <w:rsid w:val="00817BDA"/>
    <w:rsid w:val="00817D5E"/>
    <w:rsid w:val="00817DFE"/>
    <w:rsid w:val="0082022F"/>
    <w:rsid w:val="0082030D"/>
    <w:rsid w:val="00820342"/>
    <w:rsid w:val="008205BF"/>
    <w:rsid w:val="00820679"/>
    <w:rsid w:val="008207E4"/>
    <w:rsid w:val="00820802"/>
    <w:rsid w:val="00820962"/>
    <w:rsid w:val="00820A1C"/>
    <w:rsid w:val="00820EE4"/>
    <w:rsid w:val="00820EE8"/>
    <w:rsid w:val="00821004"/>
    <w:rsid w:val="008210BA"/>
    <w:rsid w:val="00821369"/>
    <w:rsid w:val="00821378"/>
    <w:rsid w:val="00821381"/>
    <w:rsid w:val="0082156C"/>
    <w:rsid w:val="008216CE"/>
    <w:rsid w:val="008217EB"/>
    <w:rsid w:val="00821B00"/>
    <w:rsid w:val="00821CF9"/>
    <w:rsid w:val="00821D49"/>
    <w:rsid w:val="00821D87"/>
    <w:rsid w:val="00821DF5"/>
    <w:rsid w:val="00822036"/>
    <w:rsid w:val="008221F4"/>
    <w:rsid w:val="008222BE"/>
    <w:rsid w:val="008223E8"/>
    <w:rsid w:val="00822418"/>
    <w:rsid w:val="008224B0"/>
    <w:rsid w:val="008225F8"/>
    <w:rsid w:val="0082267C"/>
    <w:rsid w:val="008226DD"/>
    <w:rsid w:val="008228EE"/>
    <w:rsid w:val="008229CE"/>
    <w:rsid w:val="00822A0C"/>
    <w:rsid w:val="00822B2D"/>
    <w:rsid w:val="00822B63"/>
    <w:rsid w:val="00822B6A"/>
    <w:rsid w:val="00822BDA"/>
    <w:rsid w:val="00822BEB"/>
    <w:rsid w:val="00822F31"/>
    <w:rsid w:val="00822FF1"/>
    <w:rsid w:val="008230F8"/>
    <w:rsid w:val="00823182"/>
    <w:rsid w:val="00823378"/>
    <w:rsid w:val="008236E2"/>
    <w:rsid w:val="0082376A"/>
    <w:rsid w:val="00823865"/>
    <w:rsid w:val="008238BF"/>
    <w:rsid w:val="0082391D"/>
    <w:rsid w:val="008239E9"/>
    <w:rsid w:val="00823ACC"/>
    <w:rsid w:val="00823CEB"/>
    <w:rsid w:val="00823DFD"/>
    <w:rsid w:val="00823F6D"/>
    <w:rsid w:val="00823F96"/>
    <w:rsid w:val="0082413F"/>
    <w:rsid w:val="008241ED"/>
    <w:rsid w:val="00824269"/>
    <w:rsid w:val="00824391"/>
    <w:rsid w:val="00824504"/>
    <w:rsid w:val="00824687"/>
    <w:rsid w:val="0082468D"/>
    <w:rsid w:val="0082484F"/>
    <w:rsid w:val="008248F9"/>
    <w:rsid w:val="00824A68"/>
    <w:rsid w:val="00824ACD"/>
    <w:rsid w:val="00824B5E"/>
    <w:rsid w:val="008252BA"/>
    <w:rsid w:val="00825563"/>
    <w:rsid w:val="0082573E"/>
    <w:rsid w:val="00825836"/>
    <w:rsid w:val="00825888"/>
    <w:rsid w:val="0082598D"/>
    <w:rsid w:val="00825A50"/>
    <w:rsid w:val="00825B33"/>
    <w:rsid w:val="00825F42"/>
    <w:rsid w:val="008260FF"/>
    <w:rsid w:val="0082628D"/>
    <w:rsid w:val="008263C0"/>
    <w:rsid w:val="0082650F"/>
    <w:rsid w:val="00826709"/>
    <w:rsid w:val="00826854"/>
    <w:rsid w:val="008269AC"/>
    <w:rsid w:val="00826B4E"/>
    <w:rsid w:val="00826BE9"/>
    <w:rsid w:val="00826C71"/>
    <w:rsid w:val="00826DAC"/>
    <w:rsid w:val="00826E01"/>
    <w:rsid w:val="008272AF"/>
    <w:rsid w:val="00827365"/>
    <w:rsid w:val="00827841"/>
    <w:rsid w:val="00827A93"/>
    <w:rsid w:val="00827D4E"/>
    <w:rsid w:val="00827DDC"/>
    <w:rsid w:val="00827DFD"/>
    <w:rsid w:val="008300BA"/>
    <w:rsid w:val="00830113"/>
    <w:rsid w:val="00830234"/>
    <w:rsid w:val="00830345"/>
    <w:rsid w:val="008303B7"/>
    <w:rsid w:val="008304FC"/>
    <w:rsid w:val="00830535"/>
    <w:rsid w:val="0083081D"/>
    <w:rsid w:val="00830AAB"/>
    <w:rsid w:val="00830BD2"/>
    <w:rsid w:val="0083117E"/>
    <w:rsid w:val="00831213"/>
    <w:rsid w:val="008312AA"/>
    <w:rsid w:val="008312B6"/>
    <w:rsid w:val="008312F3"/>
    <w:rsid w:val="00831380"/>
    <w:rsid w:val="00831441"/>
    <w:rsid w:val="00831691"/>
    <w:rsid w:val="008319CE"/>
    <w:rsid w:val="00831A7D"/>
    <w:rsid w:val="00831BE8"/>
    <w:rsid w:val="00831CBC"/>
    <w:rsid w:val="00831E27"/>
    <w:rsid w:val="00831E58"/>
    <w:rsid w:val="00831E7A"/>
    <w:rsid w:val="00832056"/>
    <w:rsid w:val="008320A0"/>
    <w:rsid w:val="008321FC"/>
    <w:rsid w:val="0083233B"/>
    <w:rsid w:val="0083239F"/>
    <w:rsid w:val="008323B0"/>
    <w:rsid w:val="00832503"/>
    <w:rsid w:val="008325CD"/>
    <w:rsid w:val="00832601"/>
    <w:rsid w:val="0083260D"/>
    <w:rsid w:val="00832656"/>
    <w:rsid w:val="008326B7"/>
    <w:rsid w:val="008326FC"/>
    <w:rsid w:val="008328AD"/>
    <w:rsid w:val="008328BB"/>
    <w:rsid w:val="00832A35"/>
    <w:rsid w:val="00832C23"/>
    <w:rsid w:val="00832E07"/>
    <w:rsid w:val="00832F3B"/>
    <w:rsid w:val="00833071"/>
    <w:rsid w:val="00833166"/>
    <w:rsid w:val="008331FA"/>
    <w:rsid w:val="00833591"/>
    <w:rsid w:val="00833677"/>
    <w:rsid w:val="008336F8"/>
    <w:rsid w:val="0083370D"/>
    <w:rsid w:val="00833776"/>
    <w:rsid w:val="00833958"/>
    <w:rsid w:val="008339C1"/>
    <w:rsid w:val="008339CA"/>
    <w:rsid w:val="00833F4A"/>
    <w:rsid w:val="00833FFE"/>
    <w:rsid w:val="008340CD"/>
    <w:rsid w:val="00834425"/>
    <w:rsid w:val="008345CB"/>
    <w:rsid w:val="008345F7"/>
    <w:rsid w:val="00834607"/>
    <w:rsid w:val="00834668"/>
    <w:rsid w:val="00834866"/>
    <w:rsid w:val="0083491F"/>
    <w:rsid w:val="00834AD1"/>
    <w:rsid w:val="00834DC8"/>
    <w:rsid w:val="00835059"/>
    <w:rsid w:val="008352E9"/>
    <w:rsid w:val="008354F4"/>
    <w:rsid w:val="00835624"/>
    <w:rsid w:val="00835682"/>
    <w:rsid w:val="0083568B"/>
    <w:rsid w:val="008357CE"/>
    <w:rsid w:val="0083582C"/>
    <w:rsid w:val="008358A2"/>
    <w:rsid w:val="00835A3A"/>
    <w:rsid w:val="00835C01"/>
    <w:rsid w:val="00835C6B"/>
    <w:rsid w:val="00835C74"/>
    <w:rsid w:val="00835CB7"/>
    <w:rsid w:val="00835DF6"/>
    <w:rsid w:val="00835FD2"/>
    <w:rsid w:val="0083600D"/>
    <w:rsid w:val="008360A4"/>
    <w:rsid w:val="00836171"/>
    <w:rsid w:val="008361EE"/>
    <w:rsid w:val="00836260"/>
    <w:rsid w:val="008362F2"/>
    <w:rsid w:val="00836672"/>
    <w:rsid w:val="008366E4"/>
    <w:rsid w:val="00836722"/>
    <w:rsid w:val="00836845"/>
    <w:rsid w:val="0083688D"/>
    <w:rsid w:val="0083696F"/>
    <w:rsid w:val="00836AB9"/>
    <w:rsid w:val="00836E0C"/>
    <w:rsid w:val="00836EA6"/>
    <w:rsid w:val="00836F6D"/>
    <w:rsid w:val="008372BE"/>
    <w:rsid w:val="008372D4"/>
    <w:rsid w:val="008378D0"/>
    <w:rsid w:val="00837B29"/>
    <w:rsid w:val="00837CBF"/>
    <w:rsid w:val="00837DAA"/>
    <w:rsid w:val="00837E71"/>
    <w:rsid w:val="00837EAA"/>
    <w:rsid w:val="00840045"/>
    <w:rsid w:val="00840343"/>
    <w:rsid w:val="0084035A"/>
    <w:rsid w:val="008403EE"/>
    <w:rsid w:val="00840412"/>
    <w:rsid w:val="00840453"/>
    <w:rsid w:val="008404DC"/>
    <w:rsid w:val="00840593"/>
    <w:rsid w:val="00840611"/>
    <w:rsid w:val="00840672"/>
    <w:rsid w:val="00840773"/>
    <w:rsid w:val="00840858"/>
    <w:rsid w:val="0084092E"/>
    <w:rsid w:val="0084097E"/>
    <w:rsid w:val="008409B2"/>
    <w:rsid w:val="00840A2D"/>
    <w:rsid w:val="00840BC4"/>
    <w:rsid w:val="00840BD9"/>
    <w:rsid w:val="00840CD0"/>
    <w:rsid w:val="00840F34"/>
    <w:rsid w:val="0084101E"/>
    <w:rsid w:val="00841091"/>
    <w:rsid w:val="0084109D"/>
    <w:rsid w:val="008410F4"/>
    <w:rsid w:val="00841273"/>
    <w:rsid w:val="008412B7"/>
    <w:rsid w:val="008415C8"/>
    <w:rsid w:val="008417D8"/>
    <w:rsid w:val="00841884"/>
    <w:rsid w:val="008419D6"/>
    <w:rsid w:val="008419F0"/>
    <w:rsid w:val="00841C3A"/>
    <w:rsid w:val="00841E91"/>
    <w:rsid w:val="0084209F"/>
    <w:rsid w:val="008420BD"/>
    <w:rsid w:val="00842189"/>
    <w:rsid w:val="008422D8"/>
    <w:rsid w:val="008423B0"/>
    <w:rsid w:val="0084243E"/>
    <w:rsid w:val="00842501"/>
    <w:rsid w:val="008428E2"/>
    <w:rsid w:val="00842A16"/>
    <w:rsid w:val="00842A67"/>
    <w:rsid w:val="00842A78"/>
    <w:rsid w:val="00842BDE"/>
    <w:rsid w:val="00842C9B"/>
    <w:rsid w:val="00842CBE"/>
    <w:rsid w:val="00842D56"/>
    <w:rsid w:val="00842D6E"/>
    <w:rsid w:val="00842D81"/>
    <w:rsid w:val="00842F1C"/>
    <w:rsid w:val="00842F2F"/>
    <w:rsid w:val="00842FE6"/>
    <w:rsid w:val="008430A5"/>
    <w:rsid w:val="0084312F"/>
    <w:rsid w:val="008431BB"/>
    <w:rsid w:val="00843471"/>
    <w:rsid w:val="008435DD"/>
    <w:rsid w:val="00843656"/>
    <w:rsid w:val="008436DD"/>
    <w:rsid w:val="00843917"/>
    <w:rsid w:val="00843AD7"/>
    <w:rsid w:val="00843B43"/>
    <w:rsid w:val="00843B73"/>
    <w:rsid w:val="00843BDC"/>
    <w:rsid w:val="00843BFA"/>
    <w:rsid w:val="00843C36"/>
    <w:rsid w:val="00843D00"/>
    <w:rsid w:val="00843DCC"/>
    <w:rsid w:val="00843DFC"/>
    <w:rsid w:val="008444FB"/>
    <w:rsid w:val="00844586"/>
    <w:rsid w:val="00844776"/>
    <w:rsid w:val="008447E3"/>
    <w:rsid w:val="0084490C"/>
    <w:rsid w:val="0084491D"/>
    <w:rsid w:val="0084491F"/>
    <w:rsid w:val="008449E4"/>
    <w:rsid w:val="00844B11"/>
    <w:rsid w:val="00844C28"/>
    <w:rsid w:val="00844C9D"/>
    <w:rsid w:val="00844CAA"/>
    <w:rsid w:val="00844D32"/>
    <w:rsid w:val="00844F2C"/>
    <w:rsid w:val="00844FA5"/>
    <w:rsid w:val="00844FDD"/>
    <w:rsid w:val="00845410"/>
    <w:rsid w:val="0084559D"/>
    <w:rsid w:val="00845691"/>
    <w:rsid w:val="008456EF"/>
    <w:rsid w:val="0084579B"/>
    <w:rsid w:val="008458D9"/>
    <w:rsid w:val="00845970"/>
    <w:rsid w:val="00845AF1"/>
    <w:rsid w:val="00845C76"/>
    <w:rsid w:val="00845D35"/>
    <w:rsid w:val="00845D38"/>
    <w:rsid w:val="00846163"/>
    <w:rsid w:val="008461BF"/>
    <w:rsid w:val="00846241"/>
    <w:rsid w:val="00846435"/>
    <w:rsid w:val="008464D6"/>
    <w:rsid w:val="0084652E"/>
    <w:rsid w:val="008465A6"/>
    <w:rsid w:val="00846A8B"/>
    <w:rsid w:val="00846BB2"/>
    <w:rsid w:val="00846C08"/>
    <w:rsid w:val="00846D2E"/>
    <w:rsid w:val="00846F09"/>
    <w:rsid w:val="00846F22"/>
    <w:rsid w:val="00846F86"/>
    <w:rsid w:val="00846FA3"/>
    <w:rsid w:val="00846FAC"/>
    <w:rsid w:val="00847117"/>
    <w:rsid w:val="0084717D"/>
    <w:rsid w:val="0084725D"/>
    <w:rsid w:val="008473A2"/>
    <w:rsid w:val="00847447"/>
    <w:rsid w:val="0084751A"/>
    <w:rsid w:val="0084756B"/>
    <w:rsid w:val="00847907"/>
    <w:rsid w:val="00847908"/>
    <w:rsid w:val="00847980"/>
    <w:rsid w:val="00847A12"/>
    <w:rsid w:val="00847BD3"/>
    <w:rsid w:val="00847C45"/>
    <w:rsid w:val="00850121"/>
    <w:rsid w:val="00850201"/>
    <w:rsid w:val="008502B6"/>
    <w:rsid w:val="0085031E"/>
    <w:rsid w:val="0085032E"/>
    <w:rsid w:val="0085040B"/>
    <w:rsid w:val="0085043D"/>
    <w:rsid w:val="00850545"/>
    <w:rsid w:val="008506EE"/>
    <w:rsid w:val="00850B5C"/>
    <w:rsid w:val="00850BBE"/>
    <w:rsid w:val="00850CEC"/>
    <w:rsid w:val="00850F62"/>
    <w:rsid w:val="00850FA3"/>
    <w:rsid w:val="00851123"/>
    <w:rsid w:val="00851125"/>
    <w:rsid w:val="00851184"/>
    <w:rsid w:val="00851226"/>
    <w:rsid w:val="008512BB"/>
    <w:rsid w:val="00851339"/>
    <w:rsid w:val="00851423"/>
    <w:rsid w:val="008514E7"/>
    <w:rsid w:val="00851525"/>
    <w:rsid w:val="00851549"/>
    <w:rsid w:val="00851600"/>
    <w:rsid w:val="008517E1"/>
    <w:rsid w:val="00851A61"/>
    <w:rsid w:val="00851BE7"/>
    <w:rsid w:val="00851C62"/>
    <w:rsid w:val="00851CE6"/>
    <w:rsid w:val="00851D4B"/>
    <w:rsid w:val="0085201C"/>
    <w:rsid w:val="008520D6"/>
    <w:rsid w:val="0085255A"/>
    <w:rsid w:val="008526C4"/>
    <w:rsid w:val="008527F8"/>
    <w:rsid w:val="00852901"/>
    <w:rsid w:val="00852911"/>
    <w:rsid w:val="00852939"/>
    <w:rsid w:val="0085297F"/>
    <w:rsid w:val="00852A9C"/>
    <w:rsid w:val="00852B10"/>
    <w:rsid w:val="00852B98"/>
    <w:rsid w:val="00852E1E"/>
    <w:rsid w:val="00852FC1"/>
    <w:rsid w:val="008530AA"/>
    <w:rsid w:val="00853132"/>
    <w:rsid w:val="008532D8"/>
    <w:rsid w:val="0085334F"/>
    <w:rsid w:val="0085338C"/>
    <w:rsid w:val="008535B8"/>
    <w:rsid w:val="008535BC"/>
    <w:rsid w:val="008535D7"/>
    <w:rsid w:val="008535F9"/>
    <w:rsid w:val="00853606"/>
    <w:rsid w:val="00853696"/>
    <w:rsid w:val="00853A8A"/>
    <w:rsid w:val="00853AB6"/>
    <w:rsid w:val="00853B26"/>
    <w:rsid w:val="00853B5F"/>
    <w:rsid w:val="00853B60"/>
    <w:rsid w:val="00853C56"/>
    <w:rsid w:val="00853CF7"/>
    <w:rsid w:val="00853DD9"/>
    <w:rsid w:val="00853E21"/>
    <w:rsid w:val="00853F98"/>
    <w:rsid w:val="008543E4"/>
    <w:rsid w:val="0085440F"/>
    <w:rsid w:val="00854829"/>
    <w:rsid w:val="00854927"/>
    <w:rsid w:val="008549FB"/>
    <w:rsid w:val="00854ACE"/>
    <w:rsid w:val="00854BF5"/>
    <w:rsid w:val="00854DBE"/>
    <w:rsid w:val="00854E92"/>
    <w:rsid w:val="00854F2B"/>
    <w:rsid w:val="008550BE"/>
    <w:rsid w:val="00855226"/>
    <w:rsid w:val="008552EB"/>
    <w:rsid w:val="008554DA"/>
    <w:rsid w:val="008554F8"/>
    <w:rsid w:val="0085553D"/>
    <w:rsid w:val="008557FC"/>
    <w:rsid w:val="00855893"/>
    <w:rsid w:val="008558D9"/>
    <w:rsid w:val="00855B4A"/>
    <w:rsid w:val="00855B69"/>
    <w:rsid w:val="00855C14"/>
    <w:rsid w:val="008560F5"/>
    <w:rsid w:val="00856173"/>
    <w:rsid w:val="008562D5"/>
    <w:rsid w:val="008562E3"/>
    <w:rsid w:val="008562E8"/>
    <w:rsid w:val="008563CD"/>
    <w:rsid w:val="00856783"/>
    <w:rsid w:val="00856868"/>
    <w:rsid w:val="00856A73"/>
    <w:rsid w:val="00856A98"/>
    <w:rsid w:val="00856A9E"/>
    <w:rsid w:val="00856B4C"/>
    <w:rsid w:val="00856D3C"/>
    <w:rsid w:val="00856E9C"/>
    <w:rsid w:val="00856F03"/>
    <w:rsid w:val="00856F5F"/>
    <w:rsid w:val="00856FF5"/>
    <w:rsid w:val="00857008"/>
    <w:rsid w:val="008571D7"/>
    <w:rsid w:val="0085733C"/>
    <w:rsid w:val="00857493"/>
    <w:rsid w:val="00857572"/>
    <w:rsid w:val="00857644"/>
    <w:rsid w:val="0085774F"/>
    <w:rsid w:val="0085777D"/>
    <w:rsid w:val="00857852"/>
    <w:rsid w:val="00857888"/>
    <w:rsid w:val="00857919"/>
    <w:rsid w:val="008579C4"/>
    <w:rsid w:val="008579D0"/>
    <w:rsid w:val="00857D5F"/>
    <w:rsid w:val="00857F79"/>
    <w:rsid w:val="0086010A"/>
    <w:rsid w:val="008606A9"/>
    <w:rsid w:val="008606F3"/>
    <w:rsid w:val="008608C1"/>
    <w:rsid w:val="00860A04"/>
    <w:rsid w:val="00860A2F"/>
    <w:rsid w:val="00860B6B"/>
    <w:rsid w:val="00860CC5"/>
    <w:rsid w:val="00860EF0"/>
    <w:rsid w:val="00860F0A"/>
    <w:rsid w:val="00860F63"/>
    <w:rsid w:val="00861177"/>
    <w:rsid w:val="0086126B"/>
    <w:rsid w:val="00861295"/>
    <w:rsid w:val="008613FC"/>
    <w:rsid w:val="0086156C"/>
    <w:rsid w:val="0086158B"/>
    <w:rsid w:val="008615F2"/>
    <w:rsid w:val="00861755"/>
    <w:rsid w:val="00861970"/>
    <w:rsid w:val="008619EA"/>
    <w:rsid w:val="00861A06"/>
    <w:rsid w:val="00861BA3"/>
    <w:rsid w:val="00861BB1"/>
    <w:rsid w:val="00861BEE"/>
    <w:rsid w:val="00861EBD"/>
    <w:rsid w:val="0086210D"/>
    <w:rsid w:val="00862143"/>
    <w:rsid w:val="008623D5"/>
    <w:rsid w:val="00862551"/>
    <w:rsid w:val="00862649"/>
    <w:rsid w:val="00862817"/>
    <w:rsid w:val="0086295B"/>
    <w:rsid w:val="008629C4"/>
    <w:rsid w:val="00862AB2"/>
    <w:rsid w:val="00862C57"/>
    <w:rsid w:val="00862D9A"/>
    <w:rsid w:val="00862E77"/>
    <w:rsid w:val="008630D9"/>
    <w:rsid w:val="0086316F"/>
    <w:rsid w:val="0086337A"/>
    <w:rsid w:val="008633C0"/>
    <w:rsid w:val="00863497"/>
    <w:rsid w:val="00863771"/>
    <w:rsid w:val="008638BB"/>
    <w:rsid w:val="00863BD7"/>
    <w:rsid w:val="00863C00"/>
    <w:rsid w:val="00863CA3"/>
    <w:rsid w:val="00863CA9"/>
    <w:rsid w:val="00863D95"/>
    <w:rsid w:val="00863F5A"/>
    <w:rsid w:val="00863FF6"/>
    <w:rsid w:val="00864180"/>
    <w:rsid w:val="00864418"/>
    <w:rsid w:val="008644E8"/>
    <w:rsid w:val="008645A6"/>
    <w:rsid w:val="008647AD"/>
    <w:rsid w:val="008649C0"/>
    <w:rsid w:val="008649F3"/>
    <w:rsid w:val="00864A14"/>
    <w:rsid w:val="00864B23"/>
    <w:rsid w:val="00864B2B"/>
    <w:rsid w:val="00864C11"/>
    <w:rsid w:val="00864CA2"/>
    <w:rsid w:val="00864E69"/>
    <w:rsid w:val="008651D3"/>
    <w:rsid w:val="00865249"/>
    <w:rsid w:val="00865326"/>
    <w:rsid w:val="00865357"/>
    <w:rsid w:val="008653CD"/>
    <w:rsid w:val="0086559C"/>
    <w:rsid w:val="008656B7"/>
    <w:rsid w:val="008657F8"/>
    <w:rsid w:val="0086583E"/>
    <w:rsid w:val="00865858"/>
    <w:rsid w:val="008658BE"/>
    <w:rsid w:val="008658F7"/>
    <w:rsid w:val="0086592C"/>
    <w:rsid w:val="008659DC"/>
    <w:rsid w:val="00865AC3"/>
    <w:rsid w:val="00865BDA"/>
    <w:rsid w:val="00865C33"/>
    <w:rsid w:val="00865DE7"/>
    <w:rsid w:val="00865E69"/>
    <w:rsid w:val="00865F02"/>
    <w:rsid w:val="0086608C"/>
    <w:rsid w:val="0086615D"/>
    <w:rsid w:val="008666A9"/>
    <w:rsid w:val="00866AE8"/>
    <w:rsid w:val="00866E40"/>
    <w:rsid w:val="00866E70"/>
    <w:rsid w:val="00866FA5"/>
    <w:rsid w:val="0086718F"/>
    <w:rsid w:val="008672A1"/>
    <w:rsid w:val="008672C5"/>
    <w:rsid w:val="008675FA"/>
    <w:rsid w:val="0086772E"/>
    <w:rsid w:val="0086790E"/>
    <w:rsid w:val="0086792D"/>
    <w:rsid w:val="00867AC7"/>
    <w:rsid w:val="00867CAB"/>
    <w:rsid w:val="00867CEA"/>
    <w:rsid w:val="00867CEF"/>
    <w:rsid w:val="00867EAC"/>
    <w:rsid w:val="008700AA"/>
    <w:rsid w:val="00870138"/>
    <w:rsid w:val="008701E9"/>
    <w:rsid w:val="008703E5"/>
    <w:rsid w:val="0087054B"/>
    <w:rsid w:val="00870694"/>
    <w:rsid w:val="0087072E"/>
    <w:rsid w:val="00870775"/>
    <w:rsid w:val="00870788"/>
    <w:rsid w:val="00870857"/>
    <w:rsid w:val="00870878"/>
    <w:rsid w:val="0087096D"/>
    <w:rsid w:val="008709FF"/>
    <w:rsid w:val="00870C1B"/>
    <w:rsid w:val="00870C48"/>
    <w:rsid w:val="00870C94"/>
    <w:rsid w:val="00870F1E"/>
    <w:rsid w:val="00870FBD"/>
    <w:rsid w:val="00871112"/>
    <w:rsid w:val="008711F2"/>
    <w:rsid w:val="0087121F"/>
    <w:rsid w:val="008712DB"/>
    <w:rsid w:val="008713A0"/>
    <w:rsid w:val="00871472"/>
    <w:rsid w:val="00871484"/>
    <w:rsid w:val="0087149B"/>
    <w:rsid w:val="008714B2"/>
    <w:rsid w:val="008714F8"/>
    <w:rsid w:val="0087169F"/>
    <w:rsid w:val="0087182B"/>
    <w:rsid w:val="0087189B"/>
    <w:rsid w:val="0087190C"/>
    <w:rsid w:val="00871954"/>
    <w:rsid w:val="008719EC"/>
    <w:rsid w:val="00871BCE"/>
    <w:rsid w:val="00871BE9"/>
    <w:rsid w:val="00871D7E"/>
    <w:rsid w:val="00871E2A"/>
    <w:rsid w:val="00871F25"/>
    <w:rsid w:val="00871FDD"/>
    <w:rsid w:val="00872214"/>
    <w:rsid w:val="008723F0"/>
    <w:rsid w:val="00872790"/>
    <w:rsid w:val="00872907"/>
    <w:rsid w:val="00872AF9"/>
    <w:rsid w:val="00872C8C"/>
    <w:rsid w:val="00872C9F"/>
    <w:rsid w:val="00872CC0"/>
    <w:rsid w:val="00872DF3"/>
    <w:rsid w:val="00872FE7"/>
    <w:rsid w:val="008731F6"/>
    <w:rsid w:val="008732F0"/>
    <w:rsid w:val="00873311"/>
    <w:rsid w:val="0087338E"/>
    <w:rsid w:val="00873499"/>
    <w:rsid w:val="00873826"/>
    <w:rsid w:val="008738D5"/>
    <w:rsid w:val="00873953"/>
    <w:rsid w:val="00873B41"/>
    <w:rsid w:val="00873BD0"/>
    <w:rsid w:val="00873BF9"/>
    <w:rsid w:val="00873DD7"/>
    <w:rsid w:val="00873EDF"/>
    <w:rsid w:val="008741B3"/>
    <w:rsid w:val="0087430F"/>
    <w:rsid w:val="00874572"/>
    <w:rsid w:val="008746BE"/>
    <w:rsid w:val="00874934"/>
    <w:rsid w:val="00874978"/>
    <w:rsid w:val="008749BF"/>
    <w:rsid w:val="008749FA"/>
    <w:rsid w:val="00874A86"/>
    <w:rsid w:val="00874AF1"/>
    <w:rsid w:val="00874C7E"/>
    <w:rsid w:val="00874EAE"/>
    <w:rsid w:val="00874F21"/>
    <w:rsid w:val="0087510C"/>
    <w:rsid w:val="008751DC"/>
    <w:rsid w:val="00875279"/>
    <w:rsid w:val="0087533B"/>
    <w:rsid w:val="0087537F"/>
    <w:rsid w:val="00875472"/>
    <w:rsid w:val="00875571"/>
    <w:rsid w:val="008755DE"/>
    <w:rsid w:val="008755F0"/>
    <w:rsid w:val="00875917"/>
    <w:rsid w:val="00875A6A"/>
    <w:rsid w:val="00875AD4"/>
    <w:rsid w:val="00875B41"/>
    <w:rsid w:val="00875BD3"/>
    <w:rsid w:val="00875C3C"/>
    <w:rsid w:val="00875CBE"/>
    <w:rsid w:val="00875D61"/>
    <w:rsid w:val="00875D6C"/>
    <w:rsid w:val="00875E33"/>
    <w:rsid w:val="00875EBF"/>
    <w:rsid w:val="00876033"/>
    <w:rsid w:val="008762D2"/>
    <w:rsid w:val="00876317"/>
    <w:rsid w:val="0087642B"/>
    <w:rsid w:val="008767E1"/>
    <w:rsid w:val="00876812"/>
    <w:rsid w:val="00876886"/>
    <w:rsid w:val="00876A5C"/>
    <w:rsid w:val="00876AC2"/>
    <w:rsid w:val="00876C00"/>
    <w:rsid w:val="00876C7C"/>
    <w:rsid w:val="00876D66"/>
    <w:rsid w:val="00876FD8"/>
    <w:rsid w:val="0087706E"/>
    <w:rsid w:val="008771F4"/>
    <w:rsid w:val="0087728C"/>
    <w:rsid w:val="00877340"/>
    <w:rsid w:val="00877409"/>
    <w:rsid w:val="00877604"/>
    <w:rsid w:val="00877671"/>
    <w:rsid w:val="008777B7"/>
    <w:rsid w:val="008778AF"/>
    <w:rsid w:val="0087793D"/>
    <w:rsid w:val="00877AA4"/>
    <w:rsid w:val="00877BFE"/>
    <w:rsid w:val="008801E8"/>
    <w:rsid w:val="0088023B"/>
    <w:rsid w:val="00880307"/>
    <w:rsid w:val="00880310"/>
    <w:rsid w:val="008803E7"/>
    <w:rsid w:val="00880664"/>
    <w:rsid w:val="00880707"/>
    <w:rsid w:val="00880731"/>
    <w:rsid w:val="00880757"/>
    <w:rsid w:val="008808DD"/>
    <w:rsid w:val="00880950"/>
    <w:rsid w:val="00880DF2"/>
    <w:rsid w:val="00880EC8"/>
    <w:rsid w:val="00881009"/>
    <w:rsid w:val="00881057"/>
    <w:rsid w:val="008810B6"/>
    <w:rsid w:val="00881145"/>
    <w:rsid w:val="00881149"/>
    <w:rsid w:val="00881154"/>
    <w:rsid w:val="0088128C"/>
    <w:rsid w:val="00881363"/>
    <w:rsid w:val="00881392"/>
    <w:rsid w:val="00881543"/>
    <w:rsid w:val="00881554"/>
    <w:rsid w:val="00881825"/>
    <w:rsid w:val="008818BF"/>
    <w:rsid w:val="00881967"/>
    <w:rsid w:val="00881991"/>
    <w:rsid w:val="00881AE4"/>
    <w:rsid w:val="00881CB5"/>
    <w:rsid w:val="00881CDC"/>
    <w:rsid w:val="00881D6D"/>
    <w:rsid w:val="00881DE3"/>
    <w:rsid w:val="00881E4A"/>
    <w:rsid w:val="008820D1"/>
    <w:rsid w:val="00882186"/>
    <w:rsid w:val="00882277"/>
    <w:rsid w:val="00882354"/>
    <w:rsid w:val="0088237F"/>
    <w:rsid w:val="008823D9"/>
    <w:rsid w:val="008824B1"/>
    <w:rsid w:val="0088257A"/>
    <w:rsid w:val="00882595"/>
    <w:rsid w:val="008826E3"/>
    <w:rsid w:val="00882730"/>
    <w:rsid w:val="008829A8"/>
    <w:rsid w:val="00882AC3"/>
    <w:rsid w:val="00882D4B"/>
    <w:rsid w:val="00882DF3"/>
    <w:rsid w:val="00882F26"/>
    <w:rsid w:val="00882FDB"/>
    <w:rsid w:val="008830ED"/>
    <w:rsid w:val="008831E4"/>
    <w:rsid w:val="0088326A"/>
    <w:rsid w:val="008832CC"/>
    <w:rsid w:val="0088345F"/>
    <w:rsid w:val="00883481"/>
    <w:rsid w:val="008835A8"/>
    <w:rsid w:val="008838DD"/>
    <w:rsid w:val="0088393F"/>
    <w:rsid w:val="00883960"/>
    <w:rsid w:val="00883C75"/>
    <w:rsid w:val="00883D6C"/>
    <w:rsid w:val="00883E36"/>
    <w:rsid w:val="00883EB1"/>
    <w:rsid w:val="00883F0B"/>
    <w:rsid w:val="00883FD6"/>
    <w:rsid w:val="008840C7"/>
    <w:rsid w:val="00884110"/>
    <w:rsid w:val="00884173"/>
    <w:rsid w:val="008841D8"/>
    <w:rsid w:val="00884201"/>
    <w:rsid w:val="00884394"/>
    <w:rsid w:val="008843E3"/>
    <w:rsid w:val="00884449"/>
    <w:rsid w:val="00884496"/>
    <w:rsid w:val="0088449D"/>
    <w:rsid w:val="0088457F"/>
    <w:rsid w:val="008845AA"/>
    <w:rsid w:val="0088464C"/>
    <w:rsid w:val="00884786"/>
    <w:rsid w:val="00884AD9"/>
    <w:rsid w:val="00884B2E"/>
    <w:rsid w:val="00884C2D"/>
    <w:rsid w:val="00884CC1"/>
    <w:rsid w:val="00884E06"/>
    <w:rsid w:val="00884E49"/>
    <w:rsid w:val="008850F5"/>
    <w:rsid w:val="00885118"/>
    <w:rsid w:val="008851AF"/>
    <w:rsid w:val="008854EA"/>
    <w:rsid w:val="008854F3"/>
    <w:rsid w:val="00885604"/>
    <w:rsid w:val="00885629"/>
    <w:rsid w:val="0088565B"/>
    <w:rsid w:val="008857BB"/>
    <w:rsid w:val="0088583E"/>
    <w:rsid w:val="0088590A"/>
    <w:rsid w:val="008859B4"/>
    <w:rsid w:val="00885BCF"/>
    <w:rsid w:val="00885D5E"/>
    <w:rsid w:val="0088612A"/>
    <w:rsid w:val="00886267"/>
    <w:rsid w:val="00886479"/>
    <w:rsid w:val="00886653"/>
    <w:rsid w:val="00886661"/>
    <w:rsid w:val="00886770"/>
    <w:rsid w:val="008867C5"/>
    <w:rsid w:val="00886973"/>
    <w:rsid w:val="00886AF0"/>
    <w:rsid w:val="00886B44"/>
    <w:rsid w:val="00886DDE"/>
    <w:rsid w:val="00886EF1"/>
    <w:rsid w:val="00886EF7"/>
    <w:rsid w:val="00886EFD"/>
    <w:rsid w:val="00886F91"/>
    <w:rsid w:val="00886FDA"/>
    <w:rsid w:val="00886FFA"/>
    <w:rsid w:val="00887099"/>
    <w:rsid w:val="00887336"/>
    <w:rsid w:val="008873E6"/>
    <w:rsid w:val="00887530"/>
    <w:rsid w:val="008876CA"/>
    <w:rsid w:val="008877F3"/>
    <w:rsid w:val="008879D3"/>
    <w:rsid w:val="00887AA2"/>
    <w:rsid w:val="00887CD8"/>
    <w:rsid w:val="00887E4E"/>
    <w:rsid w:val="00887FF8"/>
    <w:rsid w:val="008901BC"/>
    <w:rsid w:val="0089025E"/>
    <w:rsid w:val="00890289"/>
    <w:rsid w:val="0089029D"/>
    <w:rsid w:val="00890382"/>
    <w:rsid w:val="0089051A"/>
    <w:rsid w:val="008906D9"/>
    <w:rsid w:val="00890720"/>
    <w:rsid w:val="00890806"/>
    <w:rsid w:val="008908FF"/>
    <w:rsid w:val="0089091A"/>
    <w:rsid w:val="00890A33"/>
    <w:rsid w:val="00890AF9"/>
    <w:rsid w:val="00890BF9"/>
    <w:rsid w:val="00890C02"/>
    <w:rsid w:val="00890C50"/>
    <w:rsid w:val="00890E26"/>
    <w:rsid w:val="0089106E"/>
    <w:rsid w:val="00891371"/>
    <w:rsid w:val="008914E1"/>
    <w:rsid w:val="00891795"/>
    <w:rsid w:val="00891988"/>
    <w:rsid w:val="00891A38"/>
    <w:rsid w:val="00891B50"/>
    <w:rsid w:val="00891F06"/>
    <w:rsid w:val="00891F27"/>
    <w:rsid w:val="00892685"/>
    <w:rsid w:val="0089271B"/>
    <w:rsid w:val="00892769"/>
    <w:rsid w:val="00892775"/>
    <w:rsid w:val="008927BA"/>
    <w:rsid w:val="00892943"/>
    <w:rsid w:val="008929DC"/>
    <w:rsid w:val="00892A43"/>
    <w:rsid w:val="00892B3C"/>
    <w:rsid w:val="00892BD5"/>
    <w:rsid w:val="00892C97"/>
    <w:rsid w:val="00892FAA"/>
    <w:rsid w:val="00892FE3"/>
    <w:rsid w:val="00892FF7"/>
    <w:rsid w:val="00893110"/>
    <w:rsid w:val="00893112"/>
    <w:rsid w:val="008931E8"/>
    <w:rsid w:val="0089322B"/>
    <w:rsid w:val="00893273"/>
    <w:rsid w:val="008932A2"/>
    <w:rsid w:val="00893300"/>
    <w:rsid w:val="008933FE"/>
    <w:rsid w:val="0089342F"/>
    <w:rsid w:val="008934FA"/>
    <w:rsid w:val="008936B2"/>
    <w:rsid w:val="00893B0F"/>
    <w:rsid w:val="00893B7A"/>
    <w:rsid w:val="00893E1F"/>
    <w:rsid w:val="00894237"/>
    <w:rsid w:val="008943CD"/>
    <w:rsid w:val="00894673"/>
    <w:rsid w:val="0089471B"/>
    <w:rsid w:val="00894830"/>
    <w:rsid w:val="0089494B"/>
    <w:rsid w:val="00894A72"/>
    <w:rsid w:val="00894B23"/>
    <w:rsid w:val="00894BE9"/>
    <w:rsid w:val="00894EA7"/>
    <w:rsid w:val="00894FB1"/>
    <w:rsid w:val="008950BB"/>
    <w:rsid w:val="0089510D"/>
    <w:rsid w:val="0089537B"/>
    <w:rsid w:val="00895E72"/>
    <w:rsid w:val="00895F49"/>
    <w:rsid w:val="0089607A"/>
    <w:rsid w:val="0089616F"/>
    <w:rsid w:val="00896354"/>
    <w:rsid w:val="0089647F"/>
    <w:rsid w:val="008964D4"/>
    <w:rsid w:val="008964F7"/>
    <w:rsid w:val="00896721"/>
    <w:rsid w:val="008967FA"/>
    <w:rsid w:val="00896843"/>
    <w:rsid w:val="00896B54"/>
    <w:rsid w:val="00896B8E"/>
    <w:rsid w:val="00896C20"/>
    <w:rsid w:val="00896D09"/>
    <w:rsid w:val="00896FA9"/>
    <w:rsid w:val="0089711B"/>
    <w:rsid w:val="008971AB"/>
    <w:rsid w:val="008971DE"/>
    <w:rsid w:val="00897454"/>
    <w:rsid w:val="00897620"/>
    <w:rsid w:val="00897712"/>
    <w:rsid w:val="00897780"/>
    <w:rsid w:val="00897883"/>
    <w:rsid w:val="008978B6"/>
    <w:rsid w:val="008978C4"/>
    <w:rsid w:val="008978D2"/>
    <w:rsid w:val="00897A1D"/>
    <w:rsid w:val="00897D05"/>
    <w:rsid w:val="00897DD3"/>
    <w:rsid w:val="00897F23"/>
    <w:rsid w:val="00897FD3"/>
    <w:rsid w:val="008A023C"/>
    <w:rsid w:val="008A02CE"/>
    <w:rsid w:val="008A0357"/>
    <w:rsid w:val="008A043C"/>
    <w:rsid w:val="008A04C5"/>
    <w:rsid w:val="008A0721"/>
    <w:rsid w:val="008A0754"/>
    <w:rsid w:val="008A082C"/>
    <w:rsid w:val="008A087E"/>
    <w:rsid w:val="008A0A2D"/>
    <w:rsid w:val="008A0C4E"/>
    <w:rsid w:val="008A0D4F"/>
    <w:rsid w:val="008A0DAE"/>
    <w:rsid w:val="008A0DD6"/>
    <w:rsid w:val="008A0EB5"/>
    <w:rsid w:val="008A118E"/>
    <w:rsid w:val="008A1190"/>
    <w:rsid w:val="008A11BC"/>
    <w:rsid w:val="008A1227"/>
    <w:rsid w:val="008A1434"/>
    <w:rsid w:val="008A17A2"/>
    <w:rsid w:val="008A183F"/>
    <w:rsid w:val="008A194A"/>
    <w:rsid w:val="008A1EA9"/>
    <w:rsid w:val="008A1F25"/>
    <w:rsid w:val="008A2040"/>
    <w:rsid w:val="008A2280"/>
    <w:rsid w:val="008A23A0"/>
    <w:rsid w:val="008A2470"/>
    <w:rsid w:val="008A251A"/>
    <w:rsid w:val="008A25AE"/>
    <w:rsid w:val="008A26C8"/>
    <w:rsid w:val="008A2AD3"/>
    <w:rsid w:val="008A2B16"/>
    <w:rsid w:val="008A2DBF"/>
    <w:rsid w:val="008A2EEC"/>
    <w:rsid w:val="008A30B3"/>
    <w:rsid w:val="008A3120"/>
    <w:rsid w:val="008A32FD"/>
    <w:rsid w:val="008A3460"/>
    <w:rsid w:val="008A3483"/>
    <w:rsid w:val="008A3496"/>
    <w:rsid w:val="008A35BD"/>
    <w:rsid w:val="008A36D2"/>
    <w:rsid w:val="008A36D7"/>
    <w:rsid w:val="008A381C"/>
    <w:rsid w:val="008A3844"/>
    <w:rsid w:val="008A3948"/>
    <w:rsid w:val="008A3A2F"/>
    <w:rsid w:val="008A3B09"/>
    <w:rsid w:val="008A3DAE"/>
    <w:rsid w:val="008A3E6D"/>
    <w:rsid w:val="008A3F16"/>
    <w:rsid w:val="008A3F53"/>
    <w:rsid w:val="008A3F73"/>
    <w:rsid w:val="008A40C0"/>
    <w:rsid w:val="008A41B4"/>
    <w:rsid w:val="008A41F1"/>
    <w:rsid w:val="008A433C"/>
    <w:rsid w:val="008A4368"/>
    <w:rsid w:val="008A43AC"/>
    <w:rsid w:val="008A442F"/>
    <w:rsid w:val="008A4461"/>
    <w:rsid w:val="008A44C4"/>
    <w:rsid w:val="008A46A8"/>
    <w:rsid w:val="008A4901"/>
    <w:rsid w:val="008A49F4"/>
    <w:rsid w:val="008A4BEE"/>
    <w:rsid w:val="008A4E71"/>
    <w:rsid w:val="008A5045"/>
    <w:rsid w:val="008A50E3"/>
    <w:rsid w:val="008A5202"/>
    <w:rsid w:val="008A5354"/>
    <w:rsid w:val="008A5480"/>
    <w:rsid w:val="008A5742"/>
    <w:rsid w:val="008A59FE"/>
    <w:rsid w:val="008A5A44"/>
    <w:rsid w:val="008A5A88"/>
    <w:rsid w:val="008A5B32"/>
    <w:rsid w:val="008A5C02"/>
    <w:rsid w:val="008A5D2D"/>
    <w:rsid w:val="008A5D97"/>
    <w:rsid w:val="008A5F32"/>
    <w:rsid w:val="008A5FEA"/>
    <w:rsid w:val="008A60FD"/>
    <w:rsid w:val="008A6134"/>
    <w:rsid w:val="008A617C"/>
    <w:rsid w:val="008A61BE"/>
    <w:rsid w:val="008A6284"/>
    <w:rsid w:val="008A62CF"/>
    <w:rsid w:val="008A630A"/>
    <w:rsid w:val="008A634C"/>
    <w:rsid w:val="008A63FE"/>
    <w:rsid w:val="008A64A8"/>
    <w:rsid w:val="008A64EB"/>
    <w:rsid w:val="008A658F"/>
    <w:rsid w:val="008A6AE0"/>
    <w:rsid w:val="008A6BC6"/>
    <w:rsid w:val="008A6C9E"/>
    <w:rsid w:val="008A6DEF"/>
    <w:rsid w:val="008A6E3C"/>
    <w:rsid w:val="008A6E87"/>
    <w:rsid w:val="008A6EC7"/>
    <w:rsid w:val="008A6F92"/>
    <w:rsid w:val="008A73A0"/>
    <w:rsid w:val="008A7451"/>
    <w:rsid w:val="008A75DD"/>
    <w:rsid w:val="008A77F3"/>
    <w:rsid w:val="008A7864"/>
    <w:rsid w:val="008A79A1"/>
    <w:rsid w:val="008A79C9"/>
    <w:rsid w:val="008A7AC0"/>
    <w:rsid w:val="008A7B88"/>
    <w:rsid w:val="008A7BCB"/>
    <w:rsid w:val="008A7E58"/>
    <w:rsid w:val="008B000A"/>
    <w:rsid w:val="008B01E9"/>
    <w:rsid w:val="008B0203"/>
    <w:rsid w:val="008B0397"/>
    <w:rsid w:val="008B0498"/>
    <w:rsid w:val="008B057E"/>
    <w:rsid w:val="008B077E"/>
    <w:rsid w:val="008B07EC"/>
    <w:rsid w:val="008B08B7"/>
    <w:rsid w:val="008B08F8"/>
    <w:rsid w:val="008B093C"/>
    <w:rsid w:val="008B0BA6"/>
    <w:rsid w:val="008B0BCB"/>
    <w:rsid w:val="008B0C20"/>
    <w:rsid w:val="008B0D2C"/>
    <w:rsid w:val="008B0D9B"/>
    <w:rsid w:val="008B0DDF"/>
    <w:rsid w:val="008B0EFF"/>
    <w:rsid w:val="008B10CD"/>
    <w:rsid w:val="008B10DA"/>
    <w:rsid w:val="008B1137"/>
    <w:rsid w:val="008B1157"/>
    <w:rsid w:val="008B1289"/>
    <w:rsid w:val="008B16DB"/>
    <w:rsid w:val="008B176A"/>
    <w:rsid w:val="008B1796"/>
    <w:rsid w:val="008B1AC8"/>
    <w:rsid w:val="008B1B7B"/>
    <w:rsid w:val="008B1CC9"/>
    <w:rsid w:val="008B1E68"/>
    <w:rsid w:val="008B1EE8"/>
    <w:rsid w:val="008B1FD0"/>
    <w:rsid w:val="008B2041"/>
    <w:rsid w:val="008B20EC"/>
    <w:rsid w:val="008B2139"/>
    <w:rsid w:val="008B214B"/>
    <w:rsid w:val="008B2175"/>
    <w:rsid w:val="008B2327"/>
    <w:rsid w:val="008B237E"/>
    <w:rsid w:val="008B24FC"/>
    <w:rsid w:val="008B25C4"/>
    <w:rsid w:val="008B25D5"/>
    <w:rsid w:val="008B26E6"/>
    <w:rsid w:val="008B2720"/>
    <w:rsid w:val="008B28A2"/>
    <w:rsid w:val="008B2936"/>
    <w:rsid w:val="008B2977"/>
    <w:rsid w:val="008B29B9"/>
    <w:rsid w:val="008B2D83"/>
    <w:rsid w:val="008B2F23"/>
    <w:rsid w:val="008B2F76"/>
    <w:rsid w:val="008B2FAE"/>
    <w:rsid w:val="008B2FF1"/>
    <w:rsid w:val="008B312B"/>
    <w:rsid w:val="008B3456"/>
    <w:rsid w:val="008B34C0"/>
    <w:rsid w:val="008B35DF"/>
    <w:rsid w:val="008B383C"/>
    <w:rsid w:val="008B3956"/>
    <w:rsid w:val="008B3B5F"/>
    <w:rsid w:val="008B3C2B"/>
    <w:rsid w:val="008B3D77"/>
    <w:rsid w:val="008B3D9B"/>
    <w:rsid w:val="008B3DE8"/>
    <w:rsid w:val="008B4000"/>
    <w:rsid w:val="008B4139"/>
    <w:rsid w:val="008B426D"/>
    <w:rsid w:val="008B4417"/>
    <w:rsid w:val="008B4508"/>
    <w:rsid w:val="008B458C"/>
    <w:rsid w:val="008B463E"/>
    <w:rsid w:val="008B467C"/>
    <w:rsid w:val="008B4705"/>
    <w:rsid w:val="008B477A"/>
    <w:rsid w:val="008B47F2"/>
    <w:rsid w:val="008B4B01"/>
    <w:rsid w:val="008B4BC0"/>
    <w:rsid w:val="008B4C6C"/>
    <w:rsid w:val="008B4DE6"/>
    <w:rsid w:val="008B4EFC"/>
    <w:rsid w:val="008B525E"/>
    <w:rsid w:val="008B52EE"/>
    <w:rsid w:val="008B53DC"/>
    <w:rsid w:val="008B552E"/>
    <w:rsid w:val="008B5626"/>
    <w:rsid w:val="008B5636"/>
    <w:rsid w:val="008B5823"/>
    <w:rsid w:val="008B582D"/>
    <w:rsid w:val="008B595E"/>
    <w:rsid w:val="008B5AD5"/>
    <w:rsid w:val="008B5AD8"/>
    <w:rsid w:val="008B5D2A"/>
    <w:rsid w:val="008B5D65"/>
    <w:rsid w:val="008B5F3D"/>
    <w:rsid w:val="008B60C3"/>
    <w:rsid w:val="008B6174"/>
    <w:rsid w:val="008B618C"/>
    <w:rsid w:val="008B656C"/>
    <w:rsid w:val="008B665C"/>
    <w:rsid w:val="008B66D8"/>
    <w:rsid w:val="008B679C"/>
    <w:rsid w:val="008B6803"/>
    <w:rsid w:val="008B68CF"/>
    <w:rsid w:val="008B6B5D"/>
    <w:rsid w:val="008B6B64"/>
    <w:rsid w:val="008B6BF0"/>
    <w:rsid w:val="008B6C35"/>
    <w:rsid w:val="008B6F6D"/>
    <w:rsid w:val="008B6FE0"/>
    <w:rsid w:val="008B7083"/>
    <w:rsid w:val="008B70B2"/>
    <w:rsid w:val="008B70E0"/>
    <w:rsid w:val="008B72B1"/>
    <w:rsid w:val="008B743E"/>
    <w:rsid w:val="008B75C3"/>
    <w:rsid w:val="008B7A99"/>
    <w:rsid w:val="008B7C69"/>
    <w:rsid w:val="008B7CD3"/>
    <w:rsid w:val="008B7E47"/>
    <w:rsid w:val="008B7ED2"/>
    <w:rsid w:val="008B7EFB"/>
    <w:rsid w:val="008C00B8"/>
    <w:rsid w:val="008C0198"/>
    <w:rsid w:val="008C01E0"/>
    <w:rsid w:val="008C03DA"/>
    <w:rsid w:val="008C03F2"/>
    <w:rsid w:val="008C04A4"/>
    <w:rsid w:val="008C07B0"/>
    <w:rsid w:val="008C07D8"/>
    <w:rsid w:val="008C07E8"/>
    <w:rsid w:val="008C0855"/>
    <w:rsid w:val="008C08B9"/>
    <w:rsid w:val="008C098E"/>
    <w:rsid w:val="008C0A2B"/>
    <w:rsid w:val="008C0B41"/>
    <w:rsid w:val="008C0BE4"/>
    <w:rsid w:val="008C0C90"/>
    <w:rsid w:val="008C0E02"/>
    <w:rsid w:val="008C0EED"/>
    <w:rsid w:val="008C0EFD"/>
    <w:rsid w:val="008C101C"/>
    <w:rsid w:val="008C10F4"/>
    <w:rsid w:val="008C1233"/>
    <w:rsid w:val="008C1317"/>
    <w:rsid w:val="008C1419"/>
    <w:rsid w:val="008C143A"/>
    <w:rsid w:val="008C1471"/>
    <w:rsid w:val="008C1575"/>
    <w:rsid w:val="008C17A1"/>
    <w:rsid w:val="008C19CA"/>
    <w:rsid w:val="008C1AE2"/>
    <w:rsid w:val="008C1B59"/>
    <w:rsid w:val="008C1E09"/>
    <w:rsid w:val="008C1EA4"/>
    <w:rsid w:val="008C1F0B"/>
    <w:rsid w:val="008C1F32"/>
    <w:rsid w:val="008C1F5E"/>
    <w:rsid w:val="008C21ED"/>
    <w:rsid w:val="008C2264"/>
    <w:rsid w:val="008C22C6"/>
    <w:rsid w:val="008C22CD"/>
    <w:rsid w:val="008C23C8"/>
    <w:rsid w:val="008C241E"/>
    <w:rsid w:val="008C25A0"/>
    <w:rsid w:val="008C2A94"/>
    <w:rsid w:val="008C2AF9"/>
    <w:rsid w:val="008C2C00"/>
    <w:rsid w:val="008C2CAB"/>
    <w:rsid w:val="008C2D0D"/>
    <w:rsid w:val="008C2D26"/>
    <w:rsid w:val="008C2D3F"/>
    <w:rsid w:val="008C2DB3"/>
    <w:rsid w:val="008C2DF1"/>
    <w:rsid w:val="008C2F73"/>
    <w:rsid w:val="008C327C"/>
    <w:rsid w:val="008C3672"/>
    <w:rsid w:val="008C37EF"/>
    <w:rsid w:val="008C3A79"/>
    <w:rsid w:val="008C3C25"/>
    <w:rsid w:val="008C3C2C"/>
    <w:rsid w:val="008C3C9A"/>
    <w:rsid w:val="008C3FF5"/>
    <w:rsid w:val="008C4037"/>
    <w:rsid w:val="008C40FB"/>
    <w:rsid w:val="008C4144"/>
    <w:rsid w:val="008C418F"/>
    <w:rsid w:val="008C4501"/>
    <w:rsid w:val="008C45A5"/>
    <w:rsid w:val="008C46DB"/>
    <w:rsid w:val="008C48C9"/>
    <w:rsid w:val="008C4C17"/>
    <w:rsid w:val="008C4C2B"/>
    <w:rsid w:val="008C4DC8"/>
    <w:rsid w:val="008C4DF7"/>
    <w:rsid w:val="008C4F44"/>
    <w:rsid w:val="008C4F62"/>
    <w:rsid w:val="008C4FC4"/>
    <w:rsid w:val="008C4FFA"/>
    <w:rsid w:val="008C5059"/>
    <w:rsid w:val="008C528D"/>
    <w:rsid w:val="008C56AD"/>
    <w:rsid w:val="008C57C3"/>
    <w:rsid w:val="008C5857"/>
    <w:rsid w:val="008C5870"/>
    <w:rsid w:val="008C5895"/>
    <w:rsid w:val="008C58A3"/>
    <w:rsid w:val="008C59A9"/>
    <w:rsid w:val="008C5A2A"/>
    <w:rsid w:val="008C5D45"/>
    <w:rsid w:val="008C5EE9"/>
    <w:rsid w:val="008C6089"/>
    <w:rsid w:val="008C6139"/>
    <w:rsid w:val="008C6145"/>
    <w:rsid w:val="008C6199"/>
    <w:rsid w:val="008C62BA"/>
    <w:rsid w:val="008C6318"/>
    <w:rsid w:val="008C6402"/>
    <w:rsid w:val="008C655B"/>
    <w:rsid w:val="008C6781"/>
    <w:rsid w:val="008C680D"/>
    <w:rsid w:val="008C6997"/>
    <w:rsid w:val="008C6B32"/>
    <w:rsid w:val="008C6B95"/>
    <w:rsid w:val="008C6BD5"/>
    <w:rsid w:val="008C6CD6"/>
    <w:rsid w:val="008C6EB6"/>
    <w:rsid w:val="008C6EF4"/>
    <w:rsid w:val="008C6EF8"/>
    <w:rsid w:val="008C6FB4"/>
    <w:rsid w:val="008C700E"/>
    <w:rsid w:val="008C70FF"/>
    <w:rsid w:val="008C716A"/>
    <w:rsid w:val="008C73C6"/>
    <w:rsid w:val="008C74E2"/>
    <w:rsid w:val="008C757A"/>
    <w:rsid w:val="008C761F"/>
    <w:rsid w:val="008C765D"/>
    <w:rsid w:val="008C7920"/>
    <w:rsid w:val="008C7934"/>
    <w:rsid w:val="008C79FC"/>
    <w:rsid w:val="008C7D1B"/>
    <w:rsid w:val="008C7D5A"/>
    <w:rsid w:val="008C7F26"/>
    <w:rsid w:val="008C7F2D"/>
    <w:rsid w:val="008D001E"/>
    <w:rsid w:val="008D0119"/>
    <w:rsid w:val="008D01C2"/>
    <w:rsid w:val="008D0236"/>
    <w:rsid w:val="008D049D"/>
    <w:rsid w:val="008D05FC"/>
    <w:rsid w:val="008D0695"/>
    <w:rsid w:val="008D06F6"/>
    <w:rsid w:val="008D07F9"/>
    <w:rsid w:val="008D0943"/>
    <w:rsid w:val="008D0B59"/>
    <w:rsid w:val="008D0D7F"/>
    <w:rsid w:val="008D0D96"/>
    <w:rsid w:val="008D0F43"/>
    <w:rsid w:val="008D0FAE"/>
    <w:rsid w:val="008D102E"/>
    <w:rsid w:val="008D10EF"/>
    <w:rsid w:val="008D10FB"/>
    <w:rsid w:val="008D1208"/>
    <w:rsid w:val="008D13B0"/>
    <w:rsid w:val="008D14B2"/>
    <w:rsid w:val="008D18AB"/>
    <w:rsid w:val="008D197A"/>
    <w:rsid w:val="008D19A3"/>
    <w:rsid w:val="008D1AB2"/>
    <w:rsid w:val="008D1C1E"/>
    <w:rsid w:val="008D1CFA"/>
    <w:rsid w:val="008D1EC6"/>
    <w:rsid w:val="008D1EFF"/>
    <w:rsid w:val="008D1F42"/>
    <w:rsid w:val="008D1FA3"/>
    <w:rsid w:val="008D2064"/>
    <w:rsid w:val="008D2157"/>
    <w:rsid w:val="008D21C4"/>
    <w:rsid w:val="008D21D0"/>
    <w:rsid w:val="008D2318"/>
    <w:rsid w:val="008D2455"/>
    <w:rsid w:val="008D248F"/>
    <w:rsid w:val="008D24C7"/>
    <w:rsid w:val="008D2523"/>
    <w:rsid w:val="008D2592"/>
    <w:rsid w:val="008D28FC"/>
    <w:rsid w:val="008D2A1D"/>
    <w:rsid w:val="008D2A48"/>
    <w:rsid w:val="008D2B48"/>
    <w:rsid w:val="008D2E00"/>
    <w:rsid w:val="008D2E2D"/>
    <w:rsid w:val="008D2F81"/>
    <w:rsid w:val="008D2FE6"/>
    <w:rsid w:val="008D3059"/>
    <w:rsid w:val="008D3272"/>
    <w:rsid w:val="008D33D2"/>
    <w:rsid w:val="008D3473"/>
    <w:rsid w:val="008D35A7"/>
    <w:rsid w:val="008D35AF"/>
    <w:rsid w:val="008D378B"/>
    <w:rsid w:val="008D38AA"/>
    <w:rsid w:val="008D38BD"/>
    <w:rsid w:val="008D38EF"/>
    <w:rsid w:val="008D3B3A"/>
    <w:rsid w:val="008D3C98"/>
    <w:rsid w:val="008D3DDE"/>
    <w:rsid w:val="008D3E8E"/>
    <w:rsid w:val="008D3E97"/>
    <w:rsid w:val="008D3F1F"/>
    <w:rsid w:val="008D4000"/>
    <w:rsid w:val="008D42CB"/>
    <w:rsid w:val="008D4429"/>
    <w:rsid w:val="008D4759"/>
    <w:rsid w:val="008D478A"/>
    <w:rsid w:val="008D47E6"/>
    <w:rsid w:val="008D48D4"/>
    <w:rsid w:val="008D493C"/>
    <w:rsid w:val="008D49CF"/>
    <w:rsid w:val="008D4B13"/>
    <w:rsid w:val="008D4CC8"/>
    <w:rsid w:val="008D4D9D"/>
    <w:rsid w:val="008D4F41"/>
    <w:rsid w:val="008D4F88"/>
    <w:rsid w:val="008D5093"/>
    <w:rsid w:val="008D5176"/>
    <w:rsid w:val="008D52DB"/>
    <w:rsid w:val="008D5324"/>
    <w:rsid w:val="008D537D"/>
    <w:rsid w:val="008D53D3"/>
    <w:rsid w:val="008D53DB"/>
    <w:rsid w:val="008D5512"/>
    <w:rsid w:val="008D55E7"/>
    <w:rsid w:val="008D576F"/>
    <w:rsid w:val="008D59CB"/>
    <w:rsid w:val="008D5A38"/>
    <w:rsid w:val="008D5A91"/>
    <w:rsid w:val="008D5AC8"/>
    <w:rsid w:val="008D6189"/>
    <w:rsid w:val="008D61FE"/>
    <w:rsid w:val="008D6478"/>
    <w:rsid w:val="008D65DE"/>
    <w:rsid w:val="008D6B8D"/>
    <w:rsid w:val="008D6DC7"/>
    <w:rsid w:val="008D6E12"/>
    <w:rsid w:val="008D6F65"/>
    <w:rsid w:val="008D6FDF"/>
    <w:rsid w:val="008D70A3"/>
    <w:rsid w:val="008D70FA"/>
    <w:rsid w:val="008D710F"/>
    <w:rsid w:val="008D75C3"/>
    <w:rsid w:val="008D769F"/>
    <w:rsid w:val="008D76F8"/>
    <w:rsid w:val="008D7732"/>
    <w:rsid w:val="008D77B0"/>
    <w:rsid w:val="008D77CE"/>
    <w:rsid w:val="008D781C"/>
    <w:rsid w:val="008D7841"/>
    <w:rsid w:val="008D7AAE"/>
    <w:rsid w:val="008D7B5C"/>
    <w:rsid w:val="008D7D01"/>
    <w:rsid w:val="008D7D8F"/>
    <w:rsid w:val="008D7E35"/>
    <w:rsid w:val="008D7F72"/>
    <w:rsid w:val="008D7FE2"/>
    <w:rsid w:val="008E00B9"/>
    <w:rsid w:val="008E00F5"/>
    <w:rsid w:val="008E0414"/>
    <w:rsid w:val="008E0553"/>
    <w:rsid w:val="008E0572"/>
    <w:rsid w:val="008E05CB"/>
    <w:rsid w:val="008E0886"/>
    <w:rsid w:val="008E0A63"/>
    <w:rsid w:val="008E0B30"/>
    <w:rsid w:val="008E0C23"/>
    <w:rsid w:val="008E0E18"/>
    <w:rsid w:val="008E0EF2"/>
    <w:rsid w:val="008E0F6A"/>
    <w:rsid w:val="008E0F6D"/>
    <w:rsid w:val="008E113C"/>
    <w:rsid w:val="008E11A8"/>
    <w:rsid w:val="008E124D"/>
    <w:rsid w:val="008E128E"/>
    <w:rsid w:val="008E1320"/>
    <w:rsid w:val="008E14C7"/>
    <w:rsid w:val="008E17CC"/>
    <w:rsid w:val="008E17D5"/>
    <w:rsid w:val="008E1813"/>
    <w:rsid w:val="008E1B4E"/>
    <w:rsid w:val="008E1C81"/>
    <w:rsid w:val="008E2301"/>
    <w:rsid w:val="008E2311"/>
    <w:rsid w:val="008E25B1"/>
    <w:rsid w:val="008E2778"/>
    <w:rsid w:val="008E2861"/>
    <w:rsid w:val="008E2900"/>
    <w:rsid w:val="008E2BA1"/>
    <w:rsid w:val="008E2BFB"/>
    <w:rsid w:val="008E2D97"/>
    <w:rsid w:val="008E2DED"/>
    <w:rsid w:val="008E2E29"/>
    <w:rsid w:val="008E3192"/>
    <w:rsid w:val="008E3195"/>
    <w:rsid w:val="008E31E8"/>
    <w:rsid w:val="008E330B"/>
    <w:rsid w:val="008E330C"/>
    <w:rsid w:val="008E3450"/>
    <w:rsid w:val="008E361D"/>
    <w:rsid w:val="008E36CF"/>
    <w:rsid w:val="008E3A5B"/>
    <w:rsid w:val="008E3AA9"/>
    <w:rsid w:val="008E3AF4"/>
    <w:rsid w:val="008E3B4C"/>
    <w:rsid w:val="008E3BAE"/>
    <w:rsid w:val="008E3F47"/>
    <w:rsid w:val="008E4043"/>
    <w:rsid w:val="008E4076"/>
    <w:rsid w:val="008E44B8"/>
    <w:rsid w:val="008E45CA"/>
    <w:rsid w:val="008E4984"/>
    <w:rsid w:val="008E4AA9"/>
    <w:rsid w:val="008E4BA2"/>
    <w:rsid w:val="008E4BB1"/>
    <w:rsid w:val="008E4BC3"/>
    <w:rsid w:val="008E4BF9"/>
    <w:rsid w:val="008E5102"/>
    <w:rsid w:val="008E516D"/>
    <w:rsid w:val="008E517F"/>
    <w:rsid w:val="008E53E5"/>
    <w:rsid w:val="008E5799"/>
    <w:rsid w:val="008E579F"/>
    <w:rsid w:val="008E587C"/>
    <w:rsid w:val="008E59FE"/>
    <w:rsid w:val="008E5A3B"/>
    <w:rsid w:val="008E5A72"/>
    <w:rsid w:val="008E5B60"/>
    <w:rsid w:val="008E5BAA"/>
    <w:rsid w:val="008E5C4F"/>
    <w:rsid w:val="008E5D74"/>
    <w:rsid w:val="008E5E78"/>
    <w:rsid w:val="008E5F5F"/>
    <w:rsid w:val="008E5F65"/>
    <w:rsid w:val="008E5FF3"/>
    <w:rsid w:val="008E61D2"/>
    <w:rsid w:val="008E6229"/>
    <w:rsid w:val="008E627C"/>
    <w:rsid w:val="008E66C1"/>
    <w:rsid w:val="008E6771"/>
    <w:rsid w:val="008E6804"/>
    <w:rsid w:val="008E6B55"/>
    <w:rsid w:val="008E6BE6"/>
    <w:rsid w:val="008E6DBD"/>
    <w:rsid w:val="008E6DD8"/>
    <w:rsid w:val="008E712D"/>
    <w:rsid w:val="008E7144"/>
    <w:rsid w:val="008E720E"/>
    <w:rsid w:val="008E7379"/>
    <w:rsid w:val="008E7494"/>
    <w:rsid w:val="008E7521"/>
    <w:rsid w:val="008E7541"/>
    <w:rsid w:val="008E7714"/>
    <w:rsid w:val="008E7ABF"/>
    <w:rsid w:val="008E7ADF"/>
    <w:rsid w:val="008E7B92"/>
    <w:rsid w:val="008F003E"/>
    <w:rsid w:val="008F0331"/>
    <w:rsid w:val="008F04BA"/>
    <w:rsid w:val="008F06FD"/>
    <w:rsid w:val="008F0780"/>
    <w:rsid w:val="008F088E"/>
    <w:rsid w:val="008F0CD9"/>
    <w:rsid w:val="008F0FAF"/>
    <w:rsid w:val="008F0FB1"/>
    <w:rsid w:val="008F1351"/>
    <w:rsid w:val="008F141C"/>
    <w:rsid w:val="008F14D7"/>
    <w:rsid w:val="008F1577"/>
    <w:rsid w:val="008F1602"/>
    <w:rsid w:val="008F1704"/>
    <w:rsid w:val="008F183B"/>
    <w:rsid w:val="008F198B"/>
    <w:rsid w:val="008F19F2"/>
    <w:rsid w:val="008F1A1E"/>
    <w:rsid w:val="008F1AE6"/>
    <w:rsid w:val="008F1D2A"/>
    <w:rsid w:val="008F1DAC"/>
    <w:rsid w:val="008F1F3A"/>
    <w:rsid w:val="008F1FD4"/>
    <w:rsid w:val="008F1FFD"/>
    <w:rsid w:val="008F2174"/>
    <w:rsid w:val="008F2313"/>
    <w:rsid w:val="008F2557"/>
    <w:rsid w:val="008F2558"/>
    <w:rsid w:val="008F2794"/>
    <w:rsid w:val="008F27C0"/>
    <w:rsid w:val="008F2957"/>
    <w:rsid w:val="008F2C7B"/>
    <w:rsid w:val="008F2E0B"/>
    <w:rsid w:val="008F2E2D"/>
    <w:rsid w:val="008F2EB0"/>
    <w:rsid w:val="008F2EF5"/>
    <w:rsid w:val="008F304B"/>
    <w:rsid w:val="008F3119"/>
    <w:rsid w:val="008F3120"/>
    <w:rsid w:val="008F3331"/>
    <w:rsid w:val="008F359D"/>
    <w:rsid w:val="008F35C5"/>
    <w:rsid w:val="008F3742"/>
    <w:rsid w:val="008F3AE7"/>
    <w:rsid w:val="008F3B36"/>
    <w:rsid w:val="008F3CF4"/>
    <w:rsid w:val="008F3EA7"/>
    <w:rsid w:val="008F4069"/>
    <w:rsid w:val="008F40D2"/>
    <w:rsid w:val="008F4178"/>
    <w:rsid w:val="008F4380"/>
    <w:rsid w:val="008F4470"/>
    <w:rsid w:val="008F44D3"/>
    <w:rsid w:val="008F4544"/>
    <w:rsid w:val="008F45F6"/>
    <w:rsid w:val="008F47A9"/>
    <w:rsid w:val="008F4902"/>
    <w:rsid w:val="008F4A48"/>
    <w:rsid w:val="008F4C0B"/>
    <w:rsid w:val="008F4CFC"/>
    <w:rsid w:val="008F4EC2"/>
    <w:rsid w:val="008F4ED0"/>
    <w:rsid w:val="008F4F3F"/>
    <w:rsid w:val="008F5096"/>
    <w:rsid w:val="008F521F"/>
    <w:rsid w:val="008F529D"/>
    <w:rsid w:val="008F52F5"/>
    <w:rsid w:val="008F5584"/>
    <w:rsid w:val="008F5767"/>
    <w:rsid w:val="008F579E"/>
    <w:rsid w:val="008F5983"/>
    <w:rsid w:val="008F5A57"/>
    <w:rsid w:val="008F5ABE"/>
    <w:rsid w:val="008F5B8B"/>
    <w:rsid w:val="008F5C1C"/>
    <w:rsid w:val="008F6271"/>
    <w:rsid w:val="008F62BC"/>
    <w:rsid w:val="008F6555"/>
    <w:rsid w:val="008F6595"/>
    <w:rsid w:val="008F66A7"/>
    <w:rsid w:val="008F66CC"/>
    <w:rsid w:val="008F6797"/>
    <w:rsid w:val="008F67B9"/>
    <w:rsid w:val="008F67ED"/>
    <w:rsid w:val="008F68DE"/>
    <w:rsid w:val="008F699A"/>
    <w:rsid w:val="008F699F"/>
    <w:rsid w:val="008F69F1"/>
    <w:rsid w:val="008F6A9B"/>
    <w:rsid w:val="008F6B0A"/>
    <w:rsid w:val="008F6DB5"/>
    <w:rsid w:val="008F6EC4"/>
    <w:rsid w:val="008F7507"/>
    <w:rsid w:val="008F75E2"/>
    <w:rsid w:val="008F7622"/>
    <w:rsid w:val="008F7777"/>
    <w:rsid w:val="008F77BD"/>
    <w:rsid w:val="008F78C2"/>
    <w:rsid w:val="008F799F"/>
    <w:rsid w:val="008F7CB6"/>
    <w:rsid w:val="008F7D48"/>
    <w:rsid w:val="008F7D49"/>
    <w:rsid w:val="008F7E19"/>
    <w:rsid w:val="008F7FEA"/>
    <w:rsid w:val="009000CA"/>
    <w:rsid w:val="00900172"/>
    <w:rsid w:val="009002C4"/>
    <w:rsid w:val="009002C7"/>
    <w:rsid w:val="0090038E"/>
    <w:rsid w:val="0090038F"/>
    <w:rsid w:val="0090043F"/>
    <w:rsid w:val="0090048B"/>
    <w:rsid w:val="009005B5"/>
    <w:rsid w:val="00900852"/>
    <w:rsid w:val="009008FD"/>
    <w:rsid w:val="00900959"/>
    <w:rsid w:val="0090097E"/>
    <w:rsid w:val="00900A0D"/>
    <w:rsid w:val="00900AC3"/>
    <w:rsid w:val="00900ACC"/>
    <w:rsid w:val="00900C0D"/>
    <w:rsid w:val="00900D0F"/>
    <w:rsid w:val="00900D58"/>
    <w:rsid w:val="00900DE1"/>
    <w:rsid w:val="00900EB2"/>
    <w:rsid w:val="00900F99"/>
    <w:rsid w:val="00900FEC"/>
    <w:rsid w:val="009010F1"/>
    <w:rsid w:val="009010FF"/>
    <w:rsid w:val="009011F8"/>
    <w:rsid w:val="00901270"/>
    <w:rsid w:val="009014D8"/>
    <w:rsid w:val="009014F6"/>
    <w:rsid w:val="009015C9"/>
    <w:rsid w:val="00901665"/>
    <w:rsid w:val="0090178C"/>
    <w:rsid w:val="009018CC"/>
    <w:rsid w:val="00901CD4"/>
    <w:rsid w:val="00901DF5"/>
    <w:rsid w:val="00902025"/>
    <w:rsid w:val="0090208F"/>
    <w:rsid w:val="009020D4"/>
    <w:rsid w:val="009020D6"/>
    <w:rsid w:val="0090220B"/>
    <w:rsid w:val="009023B3"/>
    <w:rsid w:val="0090240B"/>
    <w:rsid w:val="00902561"/>
    <w:rsid w:val="0090264C"/>
    <w:rsid w:val="009027B0"/>
    <w:rsid w:val="0090282E"/>
    <w:rsid w:val="0090295B"/>
    <w:rsid w:val="00902BAE"/>
    <w:rsid w:val="00902BC8"/>
    <w:rsid w:val="00902CCC"/>
    <w:rsid w:val="00902D9A"/>
    <w:rsid w:val="00902E25"/>
    <w:rsid w:val="00902EAB"/>
    <w:rsid w:val="00902F9A"/>
    <w:rsid w:val="00902FB6"/>
    <w:rsid w:val="0090303B"/>
    <w:rsid w:val="009030CF"/>
    <w:rsid w:val="00903283"/>
    <w:rsid w:val="009034DA"/>
    <w:rsid w:val="009035A7"/>
    <w:rsid w:val="009038ED"/>
    <w:rsid w:val="009039EC"/>
    <w:rsid w:val="00903A88"/>
    <w:rsid w:val="00903C2D"/>
    <w:rsid w:val="00903CA2"/>
    <w:rsid w:val="00903CA4"/>
    <w:rsid w:val="00903E1D"/>
    <w:rsid w:val="00904120"/>
    <w:rsid w:val="00904166"/>
    <w:rsid w:val="00904194"/>
    <w:rsid w:val="009041E9"/>
    <w:rsid w:val="00904326"/>
    <w:rsid w:val="009044C9"/>
    <w:rsid w:val="00904563"/>
    <w:rsid w:val="00904580"/>
    <w:rsid w:val="0090493E"/>
    <w:rsid w:val="0090494D"/>
    <w:rsid w:val="0090497A"/>
    <w:rsid w:val="00904B47"/>
    <w:rsid w:val="00904CDA"/>
    <w:rsid w:val="00904CDD"/>
    <w:rsid w:val="0090513C"/>
    <w:rsid w:val="00905255"/>
    <w:rsid w:val="00905294"/>
    <w:rsid w:val="00905295"/>
    <w:rsid w:val="00905306"/>
    <w:rsid w:val="009053D4"/>
    <w:rsid w:val="009056FB"/>
    <w:rsid w:val="0090597A"/>
    <w:rsid w:val="00905ABF"/>
    <w:rsid w:val="00905C0B"/>
    <w:rsid w:val="00905CB0"/>
    <w:rsid w:val="00905CD7"/>
    <w:rsid w:val="00905EF3"/>
    <w:rsid w:val="009060BD"/>
    <w:rsid w:val="0090618C"/>
    <w:rsid w:val="00906210"/>
    <w:rsid w:val="00906279"/>
    <w:rsid w:val="009063D0"/>
    <w:rsid w:val="00906487"/>
    <w:rsid w:val="0090665B"/>
    <w:rsid w:val="009067E2"/>
    <w:rsid w:val="009068F3"/>
    <w:rsid w:val="00906BBF"/>
    <w:rsid w:val="00906CDB"/>
    <w:rsid w:val="00906E79"/>
    <w:rsid w:val="00906F18"/>
    <w:rsid w:val="00906F28"/>
    <w:rsid w:val="00906F69"/>
    <w:rsid w:val="00906FD0"/>
    <w:rsid w:val="00906FE3"/>
    <w:rsid w:val="00907085"/>
    <w:rsid w:val="009070BC"/>
    <w:rsid w:val="009070D9"/>
    <w:rsid w:val="00907106"/>
    <w:rsid w:val="0090719A"/>
    <w:rsid w:val="00907235"/>
    <w:rsid w:val="009074C5"/>
    <w:rsid w:val="00907562"/>
    <w:rsid w:val="009075C4"/>
    <w:rsid w:val="0090794A"/>
    <w:rsid w:val="00907AD5"/>
    <w:rsid w:val="00907B21"/>
    <w:rsid w:val="00907FD9"/>
    <w:rsid w:val="00910042"/>
    <w:rsid w:val="009100EE"/>
    <w:rsid w:val="00910138"/>
    <w:rsid w:val="0091022D"/>
    <w:rsid w:val="0091023C"/>
    <w:rsid w:val="009102A7"/>
    <w:rsid w:val="0091084D"/>
    <w:rsid w:val="009108F6"/>
    <w:rsid w:val="00910CA7"/>
    <w:rsid w:val="00910EC6"/>
    <w:rsid w:val="00910F6A"/>
    <w:rsid w:val="00910F9A"/>
    <w:rsid w:val="009110E6"/>
    <w:rsid w:val="0091114F"/>
    <w:rsid w:val="00911224"/>
    <w:rsid w:val="00911488"/>
    <w:rsid w:val="00911613"/>
    <w:rsid w:val="00911645"/>
    <w:rsid w:val="00911684"/>
    <w:rsid w:val="00911ABE"/>
    <w:rsid w:val="00911B3E"/>
    <w:rsid w:val="00911B98"/>
    <w:rsid w:val="00911BC8"/>
    <w:rsid w:val="00911BE3"/>
    <w:rsid w:val="00911D2E"/>
    <w:rsid w:val="00911D9D"/>
    <w:rsid w:val="00912006"/>
    <w:rsid w:val="00912186"/>
    <w:rsid w:val="009121B4"/>
    <w:rsid w:val="00912280"/>
    <w:rsid w:val="00912388"/>
    <w:rsid w:val="00912481"/>
    <w:rsid w:val="009126DB"/>
    <w:rsid w:val="009128A9"/>
    <w:rsid w:val="00912977"/>
    <w:rsid w:val="00912A28"/>
    <w:rsid w:val="00912AF9"/>
    <w:rsid w:val="00912FDF"/>
    <w:rsid w:val="0091305B"/>
    <w:rsid w:val="0091305E"/>
    <w:rsid w:val="009130E2"/>
    <w:rsid w:val="00913302"/>
    <w:rsid w:val="009133E0"/>
    <w:rsid w:val="009134A4"/>
    <w:rsid w:val="00913524"/>
    <w:rsid w:val="00913568"/>
    <w:rsid w:val="00913670"/>
    <w:rsid w:val="009137F4"/>
    <w:rsid w:val="00913824"/>
    <w:rsid w:val="0091384A"/>
    <w:rsid w:val="0091387E"/>
    <w:rsid w:val="00913893"/>
    <w:rsid w:val="00913AE2"/>
    <w:rsid w:val="00913C63"/>
    <w:rsid w:val="00913CB3"/>
    <w:rsid w:val="00913F55"/>
    <w:rsid w:val="00913F9B"/>
    <w:rsid w:val="00913FE6"/>
    <w:rsid w:val="0091424F"/>
    <w:rsid w:val="00914329"/>
    <w:rsid w:val="009143B1"/>
    <w:rsid w:val="0091444F"/>
    <w:rsid w:val="00914514"/>
    <w:rsid w:val="00914531"/>
    <w:rsid w:val="0091458E"/>
    <w:rsid w:val="0091482C"/>
    <w:rsid w:val="009149BF"/>
    <w:rsid w:val="00914A43"/>
    <w:rsid w:val="00914A60"/>
    <w:rsid w:val="00914ADF"/>
    <w:rsid w:val="00914B4D"/>
    <w:rsid w:val="00914C39"/>
    <w:rsid w:val="00914CBA"/>
    <w:rsid w:val="00914CE2"/>
    <w:rsid w:val="00914D6D"/>
    <w:rsid w:val="00914F9F"/>
    <w:rsid w:val="0091506A"/>
    <w:rsid w:val="009150A7"/>
    <w:rsid w:val="009150B6"/>
    <w:rsid w:val="0091512E"/>
    <w:rsid w:val="00915546"/>
    <w:rsid w:val="00915558"/>
    <w:rsid w:val="0091563F"/>
    <w:rsid w:val="009159AF"/>
    <w:rsid w:val="00915A09"/>
    <w:rsid w:val="00915B1E"/>
    <w:rsid w:val="00915B8D"/>
    <w:rsid w:val="00915BD1"/>
    <w:rsid w:val="00915E84"/>
    <w:rsid w:val="00915EFB"/>
    <w:rsid w:val="00915F47"/>
    <w:rsid w:val="00915F8A"/>
    <w:rsid w:val="00915FD5"/>
    <w:rsid w:val="00916033"/>
    <w:rsid w:val="009162D1"/>
    <w:rsid w:val="0091640B"/>
    <w:rsid w:val="009164E6"/>
    <w:rsid w:val="009165AD"/>
    <w:rsid w:val="009165AE"/>
    <w:rsid w:val="009165B2"/>
    <w:rsid w:val="00916613"/>
    <w:rsid w:val="0091686D"/>
    <w:rsid w:val="009168F3"/>
    <w:rsid w:val="00916951"/>
    <w:rsid w:val="00916A12"/>
    <w:rsid w:val="00916AC5"/>
    <w:rsid w:val="00916ADB"/>
    <w:rsid w:val="00916BB9"/>
    <w:rsid w:val="00916D3A"/>
    <w:rsid w:val="00917029"/>
    <w:rsid w:val="0091706D"/>
    <w:rsid w:val="009170FA"/>
    <w:rsid w:val="00917113"/>
    <w:rsid w:val="00917227"/>
    <w:rsid w:val="00917259"/>
    <w:rsid w:val="009172A8"/>
    <w:rsid w:val="009172D4"/>
    <w:rsid w:val="009172E7"/>
    <w:rsid w:val="00917350"/>
    <w:rsid w:val="00917488"/>
    <w:rsid w:val="00917651"/>
    <w:rsid w:val="00917905"/>
    <w:rsid w:val="00917C9F"/>
    <w:rsid w:val="00917DB9"/>
    <w:rsid w:val="0092006D"/>
    <w:rsid w:val="00920215"/>
    <w:rsid w:val="0092026C"/>
    <w:rsid w:val="009203E1"/>
    <w:rsid w:val="00920808"/>
    <w:rsid w:val="009209B6"/>
    <w:rsid w:val="009209EC"/>
    <w:rsid w:val="00920A42"/>
    <w:rsid w:val="00920D0C"/>
    <w:rsid w:val="00920D58"/>
    <w:rsid w:val="00920DDF"/>
    <w:rsid w:val="00920F6C"/>
    <w:rsid w:val="00920FB9"/>
    <w:rsid w:val="00920FC1"/>
    <w:rsid w:val="0092100B"/>
    <w:rsid w:val="00921132"/>
    <w:rsid w:val="009212B5"/>
    <w:rsid w:val="00921347"/>
    <w:rsid w:val="00921488"/>
    <w:rsid w:val="009217BA"/>
    <w:rsid w:val="009217DE"/>
    <w:rsid w:val="00921B88"/>
    <w:rsid w:val="00921CAF"/>
    <w:rsid w:val="00921D33"/>
    <w:rsid w:val="00921DCF"/>
    <w:rsid w:val="00921EDB"/>
    <w:rsid w:val="00921F66"/>
    <w:rsid w:val="009221AF"/>
    <w:rsid w:val="009221FA"/>
    <w:rsid w:val="009222B0"/>
    <w:rsid w:val="009222B1"/>
    <w:rsid w:val="009225EC"/>
    <w:rsid w:val="009225F5"/>
    <w:rsid w:val="00922673"/>
    <w:rsid w:val="00922689"/>
    <w:rsid w:val="00922719"/>
    <w:rsid w:val="009227BF"/>
    <w:rsid w:val="00922821"/>
    <w:rsid w:val="00922943"/>
    <w:rsid w:val="00922960"/>
    <w:rsid w:val="00922C7D"/>
    <w:rsid w:val="00922E4C"/>
    <w:rsid w:val="00922F59"/>
    <w:rsid w:val="009230F8"/>
    <w:rsid w:val="00923206"/>
    <w:rsid w:val="009232FB"/>
    <w:rsid w:val="00923366"/>
    <w:rsid w:val="009234F9"/>
    <w:rsid w:val="0092364A"/>
    <w:rsid w:val="0092368D"/>
    <w:rsid w:val="00923779"/>
    <w:rsid w:val="00923799"/>
    <w:rsid w:val="009238CA"/>
    <w:rsid w:val="00923982"/>
    <w:rsid w:val="00923A7F"/>
    <w:rsid w:val="00923E6A"/>
    <w:rsid w:val="00923F2A"/>
    <w:rsid w:val="009241A6"/>
    <w:rsid w:val="00924305"/>
    <w:rsid w:val="0092467F"/>
    <w:rsid w:val="009246AB"/>
    <w:rsid w:val="00924962"/>
    <w:rsid w:val="00924AE5"/>
    <w:rsid w:val="00924AF7"/>
    <w:rsid w:val="00924C26"/>
    <w:rsid w:val="00924D13"/>
    <w:rsid w:val="00924F12"/>
    <w:rsid w:val="00924F8C"/>
    <w:rsid w:val="00925178"/>
    <w:rsid w:val="009251B1"/>
    <w:rsid w:val="00925612"/>
    <w:rsid w:val="00925671"/>
    <w:rsid w:val="009256D4"/>
    <w:rsid w:val="009256EF"/>
    <w:rsid w:val="0092570E"/>
    <w:rsid w:val="0092582E"/>
    <w:rsid w:val="00925965"/>
    <w:rsid w:val="009259D1"/>
    <w:rsid w:val="009259E1"/>
    <w:rsid w:val="00925DCB"/>
    <w:rsid w:val="00925FD4"/>
    <w:rsid w:val="00926030"/>
    <w:rsid w:val="009262F9"/>
    <w:rsid w:val="0092637C"/>
    <w:rsid w:val="009265F1"/>
    <w:rsid w:val="00926616"/>
    <w:rsid w:val="00926648"/>
    <w:rsid w:val="0092687A"/>
    <w:rsid w:val="0092687D"/>
    <w:rsid w:val="00926C12"/>
    <w:rsid w:val="00926C45"/>
    <w:rsid w:val="00926C8B"/>
    <w:rsid w:val="00926D32"/>
    <w:rsid w:val="00926E82"/>
    <w:rsid w:val="00926ED0"/>
    <w:rsid w:val="00926FDA"/>
    <w:rsid w:val="00926FF4"/>
    <w:rsid w:val="0092769F"/>
    <w:rsid w:val="009276AC"/>
    <w:rsid w:val="00927826"/>
    <w:rsid w:val="009278CA"/>
    <w:rsid w:val="009279ED"/>
    <w:rsid w:val="00927AB0"/>
    <w:rsid w:val="00927B1D"/>
    <w:rsid w:val="00927C59"/>
    <w:rsid w:val="00927CEB"/>
    <w:rsid w:val="00927D82"/>
    <w:rsid w:val="00927DA8"/>
    <w:rsid w:val="00927DB8"/>
    <w:rsid w:val="00927EFB"/>
    <w:rsid w:val="009301F4"/>
    <w:rsid w:val="009301FA"/>
    <w:rsid w:val="00930479"/>
    <w:rsid w:val="00930671"/>
    <w:rsid w:val="009307EA"/>
    <w:rsid w:val="0093093F"/>
    <w:rsid w:val="00930B60"/>
    <w:rsid w:val="00930B93"/>
    <w:rsid w:val="00930CA2"/>
    <w:rsid w:val="00930CA7"/>
    <w:rsid w:val="00930DF1"/>
    <w:rsid w:val="00930E59"/>
    <w:rsid w:val="00931131"/>
    <w:rsid w:val="009311EE"/>
    <w:rsid w:val="009315FF"/>
    <w:rsid w:val="009316AD"/>
    <w:rsid w:val="0093173E"/>
    <w:rsid w:val="009318AF"/>
    <w:rsid w:val="0093191A"/>
    <w:rsid w:val="00931997"/>
    <w:rsid w:val="009319CB"/>
    <w:rsid w:val="00931A0B"/>
    <w:rsid w:val="00931ADE"/>
    <w:rsid w:val="00931E6D"/>
    <w:rsid w:val="00932059"/>
    <w:rsid w:val="0093205A"/>
    <w:rsid w:val="0093216A"/>
    <w:rsid w:val="0093216C"/>
    <w:rsid w:val="0093229A"/>
    <w:rsid w:val="009322E8"/>
    <w:rsid w:val="00932404"/>
    <w:rsid w:val="00932AD9"/>
    <w:rsid w:val="00932C5E"/>
    <w:rsid w:val="00932CDB"/>
    <w:rsid w:val="00932FB9"/>
    <w:rsid w:val="00932FFF"/>
    <w:rsid w:val="00933225"/>
    <w:rsid w:val="00933317"/>
    <w:rsid w:val="00933478"/>
    <w:rsid w:val="00933661"/>
    <w:rsid w:val="009337AC"/>
    <w:rsid w:val="009339FA"/>
    <w:rsid w:val="00933A88"/>
    <w:rsid w:val="00933BB9"/>
    <w:rsid w:val="00933BDB"/>
    <w:rsid w:val="00933C83"/>
    <w:rsid w:val="00933CFD"/>
    <w:rsid w:val="00933D48"/>
    <w:rsid w:val="00933EFF"/>
    <w:rsid w:val="0093402B"/>
    <w:rsid w:val="009340A9"/>
    <w:rsid w:val="00934229"/>
    <w:rsid w:val="00934469"/>
    <w:rsid w:val="0093453B"/>
    <w:rsid w:val="0093465A"/>
    <w:rsid w:val="009347A2"/>
    <w:rsid w:val="009348D2"/>
    <w:rsid w:val="009349D4"/>
    <w:rsid w:val="00934A3F"/>
    <w:rsid w:val="00934B8F"/>
    <w:rsid w:val="00934C23"/>
    <w:rsid w:val="00934D2D"/>
    <w:rsid w:val="00934F3D"/>
    <w:rsid w:val="00934F8E"/>
    <w:rsid w:val="00934FBA"/>
    <w:rsid w:val="00935066"/>
    <w:rsid w:val="00935120"/>
    <w:rsid w:val="0093516A"/>
    <w:rsid w:val="0093516D"/>
    <w:rsid w:val="00935192"/>
    <w:rsid w:val="00935337"/>
    <w:rsid w:val="00935475"/>
    <w:rsid w:val="00935597"/>
    <w:rsid w:val="0093561D"/>
    <w:rsid w:val="00935775"/>
    <w:rsid w:val="00935856"/>
    <w:rsid w:val="00935A72"/>
    <w:rsid w:val="00935BE5"/>
    <w:rsid w:val="00935FAE"/>
    <w:rsid w:val="0093608A"/>
    <w:rsid w:val="009361B1"/>
    <w:rsid w:val="009364D7"/>
    <w:rsid w:val="009365C9"/>
    <w:rsid w:val="009366A2"/>
    <w:rsid w:val="00936748"/>
    <w:rsid w:val="00936835"/>
    <w:rsid w:val="00936923"/>
    <w:rsid w:val="00936957"/>
    <w:rsid w:val="009369A8"/>
    <w:rsid w:val="009369B4"/>
    <w:rsid w:val="009369BB"/>
    <w:rsid w:val="00936B3F"/>
    <w:rsid w:val="00936DD9"/>
    <w:rsid w:val="00936E37"/>
    <w:rsid w:val="0093722D"/>
    <w:rsid w:val="00937286"/>
    <w:rsid w:val="009372E9"/>
    <w:rsid w:val="0093754E"/>
    <w:rsid w:val="0093757F"/>
    <w:rsid w:val="0093775F"/>
    <w:rsid w:val="00937923"/>
    <w:rsid w:val="00937D3B"/>
    <w:rsid w:val="00937DFB"/>
    <w:rsid w:val="00940042"/>
    <w:rsid w:val="0094009B"/>
    <w:rsid w:val="009400C4"/>
    <w:rsid w:val="00940119"/>
    <w:rsid w:val="0094029A"/>
    <w:rsid w:val="009402BF"/>
    <w:rsid w:val="009402D8"/>
    <w:rsid w:val="00940405"/>
    <w:rsid w:val="009405E8"/>
    <w:rsid w:val="00940626"/>
    <w:rsid w:val="0094067A"/>
    <w:rsid w:val="00940990"/>
    <w:rsid w:val="00940B1E"/>
    <w:rsid w:val="00940C7F"/>
    <w:rsid w:val="00940DAA"/>
    <w:rsid w:val="00940DC2"/>
    <w:rsid w:val="00940F67"/>
    <w:rsid w:val="0094111B"/>
    <w:rsid w:val="009411FD"/>
    <w:rsid w:val="00941388"/>
    <w:rsid w:val="009414B8"/>
    <w:rsid w:val="009415B6"/>
    <w:rsid w:val="00941735"/>
    <w:rsid w:val="0094184A"/>
    <w:rsid w:val="009418B0"/>
    <w:rsid w:val="0094196F"/>
    <w:rsid w:val="00941DC8"/>
    <w:rsid w:val="00941E7A"/>
    <w:rsid w:val="00941F65"/>
    <w:rsid w:val="00941F6B"/>
    <w:rsid w:val="009422C7"/>
    <w:rsid w:val="009423FC"/>
    <w:rsid w:val="00942424"/>
    <w:rsid w:val="009427EA"/>
    <w:rsid w:val="00942941"/>
    <w:rsid w:val="00942BC5"/>
    <w:rsid w:val="00942BDC"/>
    <w:rsid w:val="00942BE1"/>
    <w:rsid w:val="00942C2B"/>
    <w:rsid w:val="00942E37"/>
    <w:rsid w:val="00942F2F"/>
    <w:rsid w:val="00942F78"/>
    <w:rsid w:val="00943264"/>
    <w:rsid w:val="00943270"/>
    <w:rsid w:val="009432C3"/>
    <w:rsid w:val="009437C0"/>
    <w:rsid w:val="0094399D"/>
    <w:rsid w:val="009439C3"/>
    <w:rsid w:val="00943A0A"/>
    <w:rsid w:val="00943C16"/>
    <w:rsid w:val="00943D7A"/>
    <w:rsid w:val="00943D9B"/>
    <w:rsid w:val="00943EEB"/>
    <w:rsid w:val="009440E3"/>
    <w:rsid w:val="00944209"/>
    <w:rsid w:val="00944233"/>
    <w:rsid w:val="009443DD"/>
    <w:rsid w:val="0094452B"/>
    <w:rsid w:val="009445C7"/>
    <w:rsid w:val="0094476C"/>
    <w:rsid w:val="009447A2"/>
    <w:rsid w:val="0094494B"/>
    <w:rsid w:val="00944CDF"/>
    <w:rsid w:val="00944D79"/>
    <w:rsid w:val="00944DC3"/>
    <w:rsid w:val="00944E3F"/>
    <w:rsid w:val="00944F8E"/>
    <w:rsid w:val="0094512C"/>
    <w:rsid w:val="0094535A"/>
    <w:rsid w:val="00945446"/>
    <w:rsid w:val="0094558F"/>
    <w:rsid w:val="00945591"/>
    <w:rsid w:val="009455D7"/>
    <w:rsid w:val="009456C6"/>
    <w:rsid w:val="009457EA"/>
    <w:rsid w:val="00945814"/>
    <w:rsid w:val="00945946"/>
    <w:rsid w:val="009459BA"/>
    <w:rsid w:val="00945B06"/>
    <w:rsid w:val="00945E4C"/>
    <w:rsid w:val="00945F08"/>
    <w:rsid w:val="0094603A"/>
    <w:rsid w:val="0094610B"/>
    <w:rsid w:val="0094613F"/>
    <w:rsid w:val="0094618F"/>
    <w:rsid w:val="009465C8"/>
    <w:rsid w:val="009466E0"/>
    <w:rsid w:val="009466F1"/>
    <w:rsid w:val="009468CD"/>
    <w:rsid w:val="00946965"/>
    <w:rsid w:val="00946A39"/>
    <w:rsid w:val="00946BAD"/>
    <w:rsid w:val="00946BD4"/>
    <w:rsid w:val="00946C26"/>
    <w:rsid w:val="00946CAD"/>
    <w:rsid w:val="00946CCF"/>
    <w:rsid w:val="00946D00"/>
    <w:rsid w:val="00946D5E"/>
    <w:rsid w:val="00946E14"/>
    <w:rsid w:val="00946EA7"/>
    <w:rsid w:val="00946FE3"/>
    <w:rsid w:val="0094714C"/>
    <w:rsid w:val="009472C7"/>
    <w:rsid w:val="009473A6"/>
    <w:rsid w:val="0094744A"/>
    <w:rsid w:val="009474C7"/>
    <w:rsid w:val="00947512"/>
    <w:rsid w:val="00947639"/>
    <w:rsid w:val="009479AD"/>
    <w:rsid w:val="00947CA0"/>
    <w:rsid w:val="00947D34"/>
    <w:rsid w:val="00947FCA"/>
    <w:rsid w:val="0095023A"/>
    <w:rsid w:val="0095024A"/>
    <w:rsid w:val="009502A6"/>
    <w:rsid w:val="009505AF"/>
    <w:rsid w:val="00950685"/>
    <w:rsid w:val="0095074D"/>
    <w:rsid w:val="00950792"/>
    <w:rsid w:val="0095085F"/>
    <w:rsid w:val="00950C6C"/>
    <w:rsid w:val="00950E21"/>
    <w:rsid w:val="00950EB5"/>
    <w:rsid w:val="00950F6A"/>
    <w:rsid w:val="00951105"/>
    <w:rsid w:val="0095114F"/>
    <w:rsid w:val="00951150"/>
    <w:rsid w:val="009512EA"/>
    <w:rsid w:val="0095134C"/>
    <w:rsid w:val="009513C0"/>
    <w:rsid w:val="00951436"/>
    <w:rsid w:val="00951543"/>
    <w:rsid w:val="00951546"/>
    <w:rsid w:val="0095167F"/>
    <w:rsid w:val="0095177A"/>
    <w:rsid w:val="0095192F"/>
    <w:rsid w:val="00951A8D"/>
    <w:rsid w:val="00951AAE"/>
    <w:rsid w:val="00951AD8"/>
    <w:rsid w:val="00951BCE"/>
    <w:rsid w:val="00951BED"/>
    <w:rsid w:val="00951D59"/>
    <w:rsid w:val="00951EDC"/>
    <w:rsid w:val="0095219F"/>
    <w:rsid w:val="0095238A"/>
    <w:rsid w:val="00952444"/>
    <w:rsid w:val="009525F9"/>
    <w:rsid w:val="00952601"/>
    <w:rsid w:val="00952879"/>
    <w:rsid w:val="00952925"/>
    <w:rsid w:val="00952992"/>
    <w:rsid w:val="00952AD2"/>
    <w:rsid w:val="00952AF0"/>
    <w:rsid w:val="00952BFE"/>
    <w:rsid w:val="00952C18"/>
    <w:rsid w:val="00952DEC"/>
    <w:rsid w:val="00952DF4"/>
    <w:rsid w:val="00952EAA"/>
    <w:rsid w:val="00953088"/>
    <w:rsid w:val="00953176"/>
    <w:rsid w:val="00953373"/>
    <w:rsid w:val="0095340F"/>
    <w:rsid w:val="00953465"/>
    <w:rsid w:val="009534F7"/>
    <w:rsid w:val="00953774"/>
    <w:rsid w:val="00953783"/>
    <w:rsid w:val="00953B70"/>
    <w:rsid w:val="00953B83"/>
    <w:rsid w:val="00953C1C"/>
    <w:rsid w:val="009540CB"/>
    <w:rsid w:val="009541A2"/>
    <w:rsid w:val="00954390"/>
    <w:rsid w:val="0095440C"/>
    <w:rsid w:val="009544D3"/>
    <w:rsid w:val="009546AC"/>
    <w:rsid w:val="009548EA"/>
    <w:rsid w:val="00954A56"/>
    <w:rsid w:val="00954ADC"/>
    <w:rsid w:val="00954C57"/>
    <w:rsid w:val="00954D14"/>
    <w:rsid w:val="00954D51"/>
    <w:rsid w:val="00954D7F"/>
    <w:rsid w:val="00954ED6"/>
    <w:rsid w:val="009550C8"/>
    <w:rsid w:val="0095519E"/>
    <w:rsid w:val="009551D7"/>
    <w:rsid w:val="00955240"/>
    <w:rsid w:val="009552CD"/>
    <w:rsid w:val="009553AD"/>
    <w:rsid w:val="00955538"/>
    <w:rsid w:val="00955650"/>
    <w:rsid w:val="009556D2"/>
    <w:rsid w:val="00955762"/>
    <w:rsid w:val="009557F5"/>
    <w:rsid w:val="00955809"/>
    <w:rsid w:val="00955912"/>
    <w:rsid w:val="009559D6"/>
    <w:rsid w:val="00955A2A"/>
    <w:rsid w:val="00955BD9"/>
    <w:rsid w:val="00955C0A"/>
    <w:rsid w:val="00955ECA"/>
    <w:rsid w:val="00955FF7"/>
    <w:rsid w:val="00956192"/>
    <w:rsid w:val="009562D5"/>
    <w:rsid w:val="00956349"/>
    <w:rsid w:val="00956429"/>
    <w:rsid w:val="0095648F"/>
    <w:rsid w:val="00956548"/>
    <w:rsid w:val="0095656B"/>
    <w:rsid w:val="009567D8"/>
    <w:rsid w:val="00956897"/>
    <w:rsid w:val="00956B44"/>
    <w:rsid w:val="00956CEA"/>
    <w:rsid w:val="00956EB9"/>
    <w:rsid w:val="00956F49"/>
    <w:rsid w:val="0095709C"/>
    <w:rsid w:val="0095715E"/>
    <w:rsid w:val="009572FC"/>
    <w:rsid w:val="0095732B"/>
    <w:rsid w:val="0095735C"/>
    <w:rsid w:val="00957672"/>
    <w:rsid w:val="00957724"/>
    <w:rsid w:val="00957952"/>
    <w:rsid w:val="00957A3D"/>
    <w:rsid w:val="00957A7A"/>
    <w:rsid w:val="00957D7E"/>
    <w:rsid w:val="00957E24"/>
    <w:rsid w:val="009601F4"/>
    <w:rsid w:val="009602D2"/>
    <w:rsid w:val="0096030B"/>
    <w:rsid w:val="00960590"/>
    <w:rsid w:val="009608B0"/>
    <w:rsid w:val="009608F5"/>
    <w:rsid w:val="009609E9"/>
    <w:rsid w:val="00960A31"/>
    <w:rsid w:val="00960B43"/>
    <w:rsid w:val="00960B53"/>
    <w:rsid w:val="00960CC1"/>
    <w:rsid w:val="00960D8C"/>
    <w:rsid w:val="00960EA4"/>
    <w:rsid w:val="009610EF"/>
    <w:rsid w:val="00961183"/>
    <w:rsid w:val="009611B7"/>
    <w:rsid w:val="009611EF"/>
    <w:rsid w:val="0096123A"/>
    <w:rsid w:val="0096128A"/>
    <w:rsid w:val="009612FC"/>
    <w:rsid w:val="0096135B"/>
    <w:rsid w:val="00961528"/>
    <w:rsid w:val="00961582"/>
    <w:rsid w:val="009615C8"/>
    <w:rsid w:val="009617E8"/>
    <w:rsid w:val="009618A7"/>
    <w:rsid w:val="0096196E"/>
    <w:rsid w:val="009619AA"/>
    <w:rsid w:val="00961A5B"/>
    <w:rsid w:val="00961AD1"/>
    <w:rsid w:val="00961AD3"/>
    <w:rsid w:val="00961AE9"/>
    <w:rsid w:val="00961C2D"/>
    <w:rsid w:val="00961D76"/>
    <w:rsid w:val="00961DAB"/>
    <w:rsid w:val="00961F00"/>
    <w:rsid w:val="0096209F"/>
    <w:rsid w:val="009621DB"/>
    <w:rsid w:val="0096226C"/>
    <w:rsid w:val="009622BA"/>
    <w:rsid w:val="009624B2"/>
    <w:rsid w:val="009625A8"/>
    <w:rsid w:val="009625C1"/>
    <w:rsid w:val="00962823"/>
    <w:rsid w:val="009629EC"/>
    <w:rsid w:val="00962A3B"/>
    <w:rsid w:val="00962AD5"/>
    <w:rsid w:val="00962B43"/>
    <w:rsid w:val="00962C8A"/>
    <w:rsid w:val="00962F83"/>
    <w:rsid w:val="00963454"/>
    <w:rsid w:val="00963640"/>
    <w:rsid w:val="00963880"/>
    <w:rsid w:val="0096390A"/>
    <w:rsid w:val="00963A20"/>
    <w:rsid w:val="00963A2F"/>
    <w:rsid w:val="00963C7C"/>
    <w:rsid w:val="00963D37"/>
    <w:rsid w:val="00963DA5"/>
    <w:rsid w:val="00963E3B"/>
    <w:rsid w:val="00963F83"/>
    <w:rsid w:val="009640AD"/>
    <w:rsid w:val="009640EB"/>
    <w:rsid w:val="00964235"/>
    <w:rsid w:val="0096426C"/>
    <w:rsid w:val="00964317"/>
    <w:rsid w:val="009643F6"/>
    <w:rsid w:val="009645C6"/>
    <w:rsid w:val="009647BC"/>
    <w:rsid w:val="009647D5"/>
    <w:rsid w:val="009648A8"/>
    <w:rsid w:val="00964A7D"/>
    <w:rsid w:val="00964C7C"/>
    <w:rsid w:val="00964DA1"/>
    <w:rsid w:val="00964DBE"/>
    <w:rsid w:val="00964F4F"/>
    <w:rsid w:val="009652CD"/>
    <w:rsid w:val="00965301"/>
    <w:rsid w:val="009653A1"/>
    <w:rsid w:val="009654F9"/>
    <w:rsid w:val="0096582D"/>
    <w:rsid w:val="00965895"/>
    <w:rsid w:val="0096596E"/>
    <w:rsid w:val="00965A6D"/>
    <w:rsid w:val="00965B25"/>
    <w:rsid w:val="00965CA8"/>
    <w:rsid w:val="00965DB1"/>
    <w:rsid w:val="00965DCE"/>
    <w:rsid w:val="00965DEE"/>
    <w:rsid w:val="00965ED6"/>
    <w:rsid w:val="00965F4F"/>
    <w:rsid w:val="00966063"/>
    <w:rsid w:val="0096607C"/>
    <w:rsid w:val="009660F9"/>
    <w:rsid w:val="009661EE"/>
    <w:rsid w:val="009662FA"/>
    <w:rsid w:val="00966481"/>
    <w:rsid w:val="0096650C"/>
    <w:rsid w:val="00966609"/>
    <w:rsid w:val="00966676"/>
    <w:rsid w:val="009668A3"/>
    <w:rsid w:val="009669C5"/>
    <w:rsid w:val="00966A30"/>
    <w:rsid w:val="00966B25"/>
    <w:rsid w:val="00966C2D"/>
    <w:rsid w:val="00966CAE"/>
    <w:rsid w:val="00966D03"/>
    <w:rsid w:val="00966E86"/>
    <w:rsid w:val="00966F35"/>
    <w:rsid w:val="00966F54"/>
    <w:rsid w:val="00966F5D"/>
    <w:rsid w:val="009671C3"/>
    <w:rsid w:val="00967363"/>
    <w:rsid w:val="0096745F"/>
    <w:rsid w:val="009674B1"/>
    <w:rsid w:val="009675B8"/>
    <w:rsid w:val="009679E1"/>
    <w:rsid w:val="00970128"/>
    <w:rsid w:val="009702C7"/>
    <w:rsid w:val="00970349"/>
    <w:rsid w:val="0097048B"/>
    <w:rsid w:val="009704D6"/>
    <w:rsid w:val="00970589"/>
    <w:rsid w:val="0097067D"/>
    <w:rsid w:val="0097069B"/>
    <w:rsid w:val="009707CC"/>
    <w:rsid w:val="009709FE"/>
    <w:rsid w:val="00970B2E"/>
    <w:rsid w:val="00970C6C"/>
    <w:rsid w:val="00970C87"/>
    <w:rsid w:val="00970CE3"/>
    <w:rsid w:val="00970E7D"/>
    <w:rsid w:val="00970F5B"/>
    <w:rsid w:val="0097153B"/>
    <w:rsid w:val="0097161A"/>
    <w:rsid w:val="009717DC"/>
    <w:rsid w:val="00971808"/>
    <w:rsid w:val="0097189C"/>
    <w:rsid w:val="00971993"/>
    <w:rsid w:val="009719F7"/>
    <w:rsid w:val="00971AB1"/>
    <w:rsid w:val="00971B2F"/>
    <w:rsid w:val="00971BD4"/>
    <w:rsid w:val="00971C15"/>
    <w:rsid w:val="00971C6F"/>
    <w:rsid w:val="00971EFD"/>
    <w:rsid w:val="00971F84"/>
    <w:rsid w:val="0097210A"/>
    <w:rsid w:val="009723E4"/>
    <w:rsid w:val="00972400"/>
    <w:rsid w:val="0097256E"/>
    <w:rsid w:val="009725A8"/>
    <w:rsid w:val="00972770"/>
    <w:rsid w:val="00972956"/>
    <w:rsid w:val="009729B9"/>
    <w:rsid w:val="00972C49"/>
    <w:rsid w:val="00972D27"/>
    <w:rsid w:val="00972D8F"/>
    <w:rsid w:val="00972DE0"/>
    <w:rsid w:val="00972E10"/>
    <w:rsid w:val="00972E19"/>
    <w:rsid w:val="00972E48"/>
    <w:rsid w:val="00972FDC"/>
    <w:rsid w:val="0097309D"/>
    <w:rsid w:val="009732A2"/>
    <w:rsid w:val="009733F6"/>
    <w:rsid w:val="009735F9"/>
    <w:rsid w:val="0097392A"/>
    <w:rsid w:val="009739F0"/>
    <w:rsid w:val="00973C58"/>
    <w:rsid w:val="00973F5A"/>
    <w:rsid w:val="00974053"/>
    <w:rsid w:val="00974101"/>
    <w:rsid w:val="0097417C"/>
    <w:rsid w:val="00974195"/>
    <w:rsid w:val="009743ED"/>
    <w:rsid w:val="00974568"/>
    <w:rsid w:val="009747FB"/>
    <w:rsid w:val="009748B8"/>
    <w:rsid w:val="009748E6"/>
    <w:rsid w:val="00974A77"/>
    <w:rsid w:val="00974B99"/>
    <w:rsid w:val="00974D52"/>
    <w:rsid w:val="00974FFA"/>
    <w:rsid w:val="009750B7"/>
    <w:rsid w:val="00975113"/>
    <w:rsid w:val="009752F8"/>
    <w:rsid w:val="009753F5"/>
    <w:rsid w:val="00975558"/>
    <w:rsid w:val="00975617"/>
    <w:rsid w:val="0097561F"/>
    <w:rsid w:val="0097569A"/>
    <w:rsid w:val="009757D9"/>
    <w:rsid w:val="00975871"/>
    <w:rsid w:val="0097589C"/>
    <w:rsid w:val="00975987"/>
    <w:rsid w:val="00975AB9"/>
    <w:rsid w:val="00975CD2"/>
    <w:rsid w:val="00975EE7"/>
    <w:rsid w:val="00975F1E"/>
    <w:rsid w:val="00975F7F"/>
    <w:rsid w:val="009760B9"/>
    <w:rsid w:val="00976135"/>
    <w:rsid w:val="0097615E"/>
    <w:rsid w:val="009764EB"/>
    <w:rsid w:val="009764FA"/>
    <w:rsid w:val="00976522"/>
    <w:rsid w:val="00976571"/>
    <w:rsid w:val="00976575"/>
    <w:rsid w:val="00976730"/>
    <w:rsid w:val="009768F4"/>
    <w:rsid w:val="00976A13"/>
    <w:rsid w:val="00976E94"/>
    <w:rsid w:val="009772B3"/>
    <w:rsid w:val="00977330"/>
    <w:rsid w:val="0097734F"/>
    <w:rsid w:val="00977391"/>
    <w:rsid w:val="009773B9"/>
    <w:rsid w:val="00977604"/>
    <w:rsid w:val="009776A4"/>
    <w:rsid w:val="0097781B"/>
    <w:rsid w:val="009779DF"/>
    <w:rsid w:val="00977C28"/>
    <w:rsid w:val="00977C43"/>
    <w:rsid w:val="00977DD8"/>
    <w:rsid w:val="00977F65"/>
    <w:rsid w:val="00977FC0"/>
    <w:rsid w:val="00980086"/>
    <w:rsid w:val="009801DF"/>
    <w:rsid w:val="009802A5"/>
    <w:rsid w:val="00980334"/>
    <w:rsid w:val="00980336"/>
    <w:rsid w:val="0098038D"/>
    <w:rsid w:val="009806EC"/>
    <w:rsid w:val="009807A8"/>
    <w:rsid w:val="00980973"/>
    <w:rsid w:val="009809A1"/>
    <w:rsid w:val="009809DD"/>
    <w:rsid w:val="00980A72"/>
    <w:rsid w:val="00980AF7"/>
    <w:rsid w:val="00980B31"/>
    <w:rsid w:val="00980C0D"/>
    <w:rsid w:val="00980D18"/>
    <w:rsid w:val="009810D2"/>
    <w:rsid w:val="009813A4"/>
    <w:rsid w:val="0098155B"/>
    <w:rsid w:val="009816BA"/>
    <w:rsid w:val="0098187F"/>
    <w:rsid w:val="00981BAB"/>
    <w:rsid w:val="00981BC0"/>
    <w:rsid w:val="00981CD9"/>
    <w:rsid w:val="00981D7E"/>
    <w:rsid w:val="00981E07"/>
    <w:rsid w:val="00981E93"/>
    <w:rsid w:val="00981EE6"/>
    <w:rsid w:val="00981F69"/>
    <w:rsid w:val="00982015"/>
    <w:rsid w:val="009820AF"/>
    <w:rsid w:val="00982234"/>
    <w:rsid w:val="009822A2"/>
    <w:rsid w:val="0098230F"/>
    <w:rsid w:val="009824B6"/>
    <w:rsid w:val="0098259B"/>
    <w:rsid w:val="0098267B"/>
    <w:rsid w:val="00982838"/>
    <w:rsid w:val="00982908"/>
    <w:rsid w:val="00982A04"/>
    <w:rsid w:val="00982E6F"/>
    <w:rsid w:val="0098309E"/>
    <w:rsid w:val="00983162"/>
    <w:rsid w:val="0098319D"/>
    <w:rsid w:val="00983237"/>
    <w:rsid w:val="00983575"/>
    <w:rsid w:val="00983744"/>
    <w:rsid w:val="009839F5"/>
    <w:rsid w:val="00983A5C"/>
    <w:rsid w:val="00983DC3"/>
    <w:rsid w:val="00983E5D"/>
    <w:rsid w:val="00983F1C"/>
    <w:rsid w:val="00984051"/>
    <w:rsid w:val="0098405E"/>
    <w:rsid w:val="009840AA"/>
    <w:rsid w:val="00984102"/>
    <w:rsid w:val="0098412B"/>
    <w:rsid w:val="009841DF"/>
    <w:rsid w:val="0098421B"/>
    <w:rsid w:val="0098426D"/>
    <w:rsid w:val="00984441"/>
    <w:rsid w:val="0098470D"/>
    <w:rsid w:val="00984710"/>
    <w:rsid w:val="00984810"/>
    <w:rsid w:val="00984C98"/>
    <w:rsid w:val="00984CE5"/>
    <w:rsid w:val="00984D63"/>
    <w:rsid w:val="00984E9D"/>
    <w:rsid w:val="00984F44"/>
    <w:rsid w:val="009851DA"/>
    <w:rsid w:val="009851DB"/>
    <w:rsid w:val="009851FE"/>
    <w:rsid w:val="00985224"/>
    <w:rsid w:val="0098528E"/>
    <w:rsid w:val="00985396"/>
    <w:rsid w:val="00985397"/>
    <w:rsid w:val="0098543E"/>
    <w:rsid w:val="0098552A"/>
    <w:rsid w:val="009855D8"/>
    <w:rsid w:val="00985861"/>
    <w:rsid w:val="00985932"/>
    <w:rsid w:val="00985A09"/>
    <w:rsid w:val="00985C87"/>
    <w:rsid w:val="00986035"/>
    <w:rsid w:val="009860B0"/>
    <w:rsid w:val="0098610C"/>
    <w:rsid w:val="00986195"/>
    <w:rsid w:val="009861BD"/>
    <w:rsid w:val="0098649D"/>
    <w:rsid w:val="009864B6"/>
    <w:rsid w:val="0098658A"/>
    <w:rsid w:val="00986638"/>
    <w:rsid w:val="00986811"/>
    <w:rsid w:val="00986A46"/>
    <w:rsid w:val="00986CB6"/>
    <w:rsid w:val="00986CF1"/>
    <w:rsid w:val="00986F9D"/>
    <w:rsid w:val="0098720F"/>
    <w:rsid w:val="00987289"/>
    <w:rsid w:val="009873B9"/>
    <w:rsid w:val="009873DA"/>
    <w:rsid w:val="0098762D"/>
    <w:rsid w:val="0098766C"/>
    <w:rsid w:val="00987AE3"/>
    <w:rsid w:val="00987B69"/>
    <w:rsid w:val="00987D6C"/>
    <w:rsid w:val="00987FF6"/>
    <w:rsid w:val="0099014A"/>
    <w:rsid w:val="00990156"/>
    <w:rsid w:val="009902B5"/>
    <w:rsid w:val="00990328"/>
    <w:rsid w:val="0099040D"/>
    <w:rsid w:val="00990853"/>
    <w:rsid w:val="00990866"/>
    <w:rsid w:val="00990969"/>
    <w:rsid w:val="00990DCB"/>
    <w:rsid w:val="00990F40"/>
    <w:rsid w:val="00990F9B"/>
    <w:rsid w:val="009910E6"/>
    <w:rsid w:val="009910FF"/>
    <w:rsid w:val="00991188"/>
    <w:rsid w:val="0099130B"/>
    <w:rsid w:val="00991471"/>
    <w:rsid w:val="0099170A"/>
    <w:rsid w:val="009918BE"/>
    <w:rsid w:val="0099190A"/>
    <w:rsid w:val="00991913"/>
    <w:rsid w:val="009919E6"/>
    <w:rsid w:val="00991ACA"/>
    <w:rsid w:val="00991BAE"/>
    <w:rsid w:val="00991C18"/>
    <w:rsid w:val="00991CB9"/>
    <w:rsid w:val="00991CC5"/>
    <w:rsid w:val="00991D07"/>
    <w:rsid w:val="00992052"/>
    <w:rsid w:val="00992058"/>
    <w:rsid w:val="0099208F"/>
    <w:rsid w:val="009920AE"/>
    <w:rsid w:val="00992221"/>
    <w:rsid w:val="0099238C"/>
    <w:rsid w:val="0099243A"/>
    <w:rsid w:val="00992451"/>
    <w:rsid w:val="009925EE"/>
    <w:rsid w:val="00992600"/>
    <w:rsid w:val="00992611"/>
    <w:rsid w:val="00992905"/>
    <w:rsid w:val="00992939"/>
    <w:rsid w:val="00992AE3"/>
    <w:rsid w:val="00992CBE"/>
    <w:rsid w:val="00992CFF"/>
    <w:rsid w:val="00992DDE"/>
    <w:rsid w:val="00992E12"/>
    <w:rsid w:val="00993401"/>
    <w:rsid w:val="009934B1"/>
    <w:rsid w:val="009934BF"/>
    <w:rsid w:val="0099358B"/>
    <w:rsid w:val="009936E9"/>
    <w:rsid w:val="009938D6"/>
    <w:rsid w:val="0099390C"/>
    <w:rsid w:val="009939BC"/>
    <w:rsid w:val="00993AC9"/>
    <w:rsid w:val="00993B8D"/>
    <w:rsid w:val="00993BE1"/>
    <w:rsid w:val="00993C61"/>
    <w:rsid w:val="00993D5C"/>
    <w:rsid w:val="00993D73"/>
    <w:rsid w:val="00993E0F"/>
    <w:rsid w:val="00993E95"/>
    <w:rsid w:val="00993EE4"/>
    <w:rsid w:val="00993F9B"/>
    <w:rsid w:val="0099400C"/>
    <w:rsid w:val="00994067"/>
    <w:rsid w:val="00994190"/>
    <w:rsid w:val="009941C8"/>
    <w:rsid w:val="0099421C"/>
    <w:rsid w:val="0099421E"/>
    <w:rsid w:val="00994236"/>
    <w:rsid w:val="00994587"/>
    <w:rsid w:val="00994721"/>
    <w:rsid w:val="00994A59"/>
    <w:rsid w:val="00994D26"/>
    <w:rsid w:val="00994D5C"/>
    <w:rsid w:val="00994E06"/>
    <w:rsid w:val="00994E44"/>
    <w:rsid w:val="00994FB4"/>
    <w:rsid w:val="009950AF"/>
    <w:rsid w:val="009951F5"/>
    <w:rsid w:val="00995285"/>
    <w:rsid w:val="009952F6"/>
    <w:rsid w:val="0099539D"/>
    <w:rsid w:val="00995433"/>
    <w:rsid w:val="00995486"/>
    <w:rsid w:val="00995681"/>
    <w:rsid w:val="00995A4C"/>
    <w:rsid w:val="00995AEB"/>
    <w:rsid w:val="00995D0D"/>
    <w:rsid w:val="00995EF1"/>
    <w:rsid w:val="00995FFC"/>
    <w:rsid w:val="009960FD"/>
    <w:rsid w:val="0099632A"/>
    <w:rsid w:val="009965D3"/>
    <w:rsid w:val="009967F7"/>
    <w:rsid w:val="00996A14"/>
    <w:rsid w:val="00996AF1"/>
    <w:rsid w:val="00996BD9"/>
    <w:rsid w:val="00996E31"/>
    <w:rsid w:val="0099737F"/>
    <w:rsid w:val="009973B6"/>
    <w:rsid w:val="00997435"/>
    <w:rsid w:val="00997462"/>
    <w:rsid w:val="0099748C"/>
    <w:rsid w:val="009975BF"/>
    <w:rsid w:val="009975D9"/>
    <w:rsid w:val="009976BE"/>
    <w:rsid w:val="00997710"/>
    <w:rsid w:val="0099784D"/>
    <w:rsid w:val="009978C2"/>
    <w:rsid w:val="00997A0A"/>
    <w:rsid w:val="00997AA8"/>
    <w:rsid w:val="00997BAF"/>
    <w:rsid w:val="00997FD2"/>
    <w:rsid w:val="009A0154"/>
    <w:rsid w:val="009A043E"/>
    <w:rsid w:val="009A0463"/>
    <w:rsid w:val="009A0716"/>
    <w:rsid w:val="009A07B4"/>
    <w:rsid w:val="009A081E"/>
    <w:rsid w:val="009A0949"/>
    <w:rsid w:val="009A0C30"/>
    <w:rsid w:val="009A0C9C"/>
    <w:rsid w:val="009A0DC3"/>
    <w:rsid w:val="009A0DC4"/>
    <w:rsid w:val="009A0E42"/>
    <w:rsid w:val="009A0E65"/>
    <w:rsid w:val="009A0F4E"/>
    <w:rsid w:val="009A0F91"/>
    <w:rsid w:val="009A10DE"/>
    <w:rsid w:val="009A1414"/>
    <w:rsid w:val="009A1543"/>
    <w:rsid w:val="009A154E"/>
    <w:rsid w:val="009A155F"/>
    <w:rsid w:val="009A1728"/>
    <w:rsid w:val="009A1979"/>
    <w:rsid w:val="009A19AD"/>
    <w:rsid w:val="009A1A9C"/>
    <w:rsid w:val="009A1AD7"/>
    <w:rsid w:val="009A1C11"/>
    <w:rsid w:val="009A1CF4"/>
    <w:rsid w:val="009A1F37"/>
    <w:rsid w:val="009A2107"/>
    <w:rsid w:val="009A2538"/>
    <w:rsid w:val="009A26B5"/>
    <w:rsid w:val="009A26F5"/>
    <w:rsid w:val="009A282D"/>
    <w:rsid w:val="009A29DA"/>
    <w:rsid w:val="009A2A49"/>
    <w:rsid w:val="009A2A77"/>
    <w:rsid w:val="009A2C18"/>
    <w:rsid w:val="009A2C86"/>
    <w:rsid w:val="009A2D02"/>
    <w:rsid w:val="009A2E61"/>
    <w:rsid w:val="009A2F1F"/>
    <w:rsid w:val="009A305A"/>
    <w:rsid w:val="009A325D"/>
    <w:rsid w:val="009A347C"/>
    <w:rsid w:val="009A3557"/>
    <w:rsid w:val="009A36A0"/>
    <w:rsid w:val="009A37A3"/>
    <w:rsid w:val="009A3823"/>
    <w:rsid w:val="009A39A8"/>
    <w:rsid w:val="009A3AFC"/>
    <w:rsid w:val="009A3E66"/>
    <w:rsid w:val="009A3FFA"/>
    <w:rsid w:val="009A4007"/>
    <w:rsid w:val="009A41B2"/>
    <w:rsid w:val="009A4286"/>
    <w:rsid w:val="009A42D1"/>
    <w:rsid w:val="009A43A3"/>
    <w:rsid w:val="009A4551"/>
    <w:rsid w:val="009A45AF"/>
    <w:rsid w:val="009A45F9"/>
    <w:rsid w:val="009A4647"/>
    <w:rsid w:val="009A4696"/>
    <w:rsid w:val="009A4811"/>
    <w:rsid w:val="009A4838"/>
    <w:rsid w:val="009A4865"/>
    <w:rsid w:val="009A486B"/>
    <w:rsid w:val="009A48B9"/>
    <w:rsid w:val="009A4B55"/>
    <w:rsid w:val="009A4C7F"/>
    <w:rsid w:val="009A4D1C"/>
    <w:rsid w:val="009A4D4F"/>
    <w:rsid w:val="009A4E99"/>
    <w:rsid w:val="009A5242"/>
    <w:rsid w:val="009A5244"/>
    <w:rsid w:val="009A52F0"/>
    <w:rsid w:val="009A532A"/>
    <w:rsid w:val="009A557E"/>
    <w:rsid w:val="009A55D4"/>
    <w:rsid w:val="009A55F2"/>
    <w:rsid w:val="009A5666"/>
    <w:rsid w:val="009A5692"/>
    <w:rsid w:val="009A56C6"/>
    <w:rsid w:val="009A5716"/>
    <w:rsid w:val="009A5774"/>
    <w:rsid w:val="009A57CF"/>
    <w:rsid w:val="009A596A"/>
    <w:rsid w:val="009A5ACE"/>
    <w:rsid w:val="009A5B8D"/>
    <w:rsid w:val="009A5B9C"/>
    <w:rsid w:val="009A5BBF"/>
    <w:rsid w:val="009A5E5A"/>
    <w:rsid w:val="009A6006"/>
    <w:rsid w:val="009A604F"/>
    <w:rsid w:val="009A6118"/>
    <w:rsid w:val="009A674F"/>
    <w:rsid w:val="009A6841"/>
    <w:rsid w:val="009A6D4F"/>
    <w:rsid w:val="009A6ED8"/>
    <w:rsid w:val="009A6F01"/>
    <w:rsid w:val="009A7142"/>
    <w:rsid w:val="009A7165"/>
    <w:rsid w:val="009A72EE"/>
    <w:rsid w:val="009A7402"/>
    <w:rsid w:val="009A76CD"/>
    <w:rsid w:val="009A791B"/>
    <w:rsid w:val="009A7A1E"/>
    <w:rsid w:val="009A7B21"/>
    <w:rsid w:val="009A7C20"/>
    <w:rsid w:val="009A7D65"/>
    <w:rsid w:val="009A7DBB"/>
    <w:rsid w:val="009A7E50"/>
    <w:rsid w:val="009B0051"/>
    <w:rsid w:val="009B032C"/>
    <w:rsid w:val="009B038C"/>
    <w:rsid w:val="009B048D"/>
    <w:rsid w:val="009B062F"/>
    <w:rsid w:val="009B0CED"/>
    <w:rsid w:val="009B0D67"/>
    <w:rsid w:val="009B0DDC"/>
    <w:rsid w:val="009B0E77"/>
    <w:rsid w:val="009B0EF1"/>
    <w:rsid w:val="009B110D"/>
    <w:rsid w:val="009B123E"/>
    <w:rsid w:val="009B1382"/>
    <w:rsid w:val="009B150F"/>
    <w:rsid w:val="009B15FF"/>
    <w:rsid w:val="009B1714"/>
    <w:rsid w:val="009B1BD6"/>
    <w:rsid w:val="009B1BDE"/>
    <w:rsid w:val="009B1DAF"/>
    <w:rsid w:val="009B1EC8"/>
    <w:rsid w:val="009B2000"/>
    <w:rsid w:val="009B2068"/>
    <w:rsid w:val="009B21AD"/>
    <w:rsid w:val="009B2218"/>
    <w:rsid w:val="009B240F"/>
    <w:rsid w:val="009B242B"/>
    <w:rsid w:val="009B248A"/>
    <w:rsid w:val="009B255F"/>
    <w:rsid w:val="009B2C97"/>
    <w:rsid w:val="009B3198"/>
    <w:rsid w:val="009B3270"/>
    <w:rsid w:val="009B3343"/>
    <w:rsid w:val="009B3424"/>
    <w:rsid w:val="009B34E3"/>
    <w:rsid w:val="009B3574"/>
    <w:rsid w:val="009B3676"/>
    <w:rsid w:val="009B36A7"/>
    <w:rsid w:val="009B36E7"/>
    <w:rsid w:val="009B37B3"/>
    <w:rsid w:val="009B38F1"/>
    <w:rsid w:val="009B3B82"/>
    <w:rsid w:val="009B3B9E"/>
    <w:rsid w:val="009B3C60"/>
    <w:rsid w:val="009B3CEC"/>
    <w:rsid w:val="009B3F47"/>
    <w:rsid w:val="009B4074"/>
    <w:rsid w:val="009B40A4"/>
    <w:rsid w:val="009B417D"/>
    <w:rsid w:val="009B44C6"/>
    <w:rsid w:val="009B4515"/>
    <w:rsid w:val="009B458B"/>
    <w:rsid w:val="009B45A8"/>
    <w:rsid w:val="009B4610"/>
    <w:rsid w:val="009B47E9"/>
    <w:rsid w:val="009B4926"/>
    <w:rsid w:val="009B4A19"/>
    <w:rsid w:val="009B4AB0"/>
    <w:rsid w:val="009B4B30"/>
    <w:rsid w:val="009B4B5C"/>
    <w:rsid w:val="009B4B85"/>
    <w:rsid w:val="009B4D7C"/>
    <w:rsid w:val="009B4E5E"/>
    <w:rsid w:val="009B4E9A"/>
    <w:rsid w:val="009B4EBF"/>
    <w:rsid w:val="009B4EC8"/>
    <w:rsid w:val="009B4ED8"/>
    <w:rsid w:val="009B4F57"/>
    <w:rsid w:val="009B4FEA"/>
    <w:rsid w:val="009B5004"/>
    <w:rsid w:val="009B519A"/>
    <w:rsid w:val="009B53CE"/>
    <w:rsid w:val="009B55E5"/>
    <w:rsid w:val="009B5769"/>
    <w:rsid w:val="009B57FC"/>
    <w:rsid w:val="009B5832"/>
    <w:rsid w:val="009B5858"/>
    <w:rsid w:val="009B589B"/>
    <w:rsid w:val="009B5AA0"/>
    <w:rsid w:val="009B5B12"/>
    <w:rsid w:val="009B5B7D"/>
    <w:rsid w:val="009B5BDF"/>
    <w:rsid w:val="009B5C5A"/>
    <w:rsid w:val="009B5E31"/>
    <w:rsid w:val="009B60D0"/>
    <w:rsid w:val="009B6190"/>
    <w:rsid w:val="009B6205"/>
    <w:rsid w:val="009B64C8"/>
    <w:rsid w:val="009B64FA"/>
    <w:rsid w:val="009B661D"/>
    <w:rsid w:val="009B6644"/>
    <w:rsid w:val="009B6AB2"/>
    <w:rsid w:val="009B6BB7"/>
    <w:rsid w:val="009B6BC4"/>
    <w:rsid w:val="009B6E69"/>
    <w:rsid w:val="009B6F2E"/>
    <w:rsid w:val="009B6FD7"/>
    <w:rsid w:val="009B7159"/>
    <w:rsid w:val="009B71D5"/>
    <w:rsid w:val="009B72B8"/>
    <w:rsid w:val="009B76CF"/>
    <w:rsid w:val="009B7763"/>
    <w:rsid w:val="009B7841"/>
    <w:rsid w:val="009B784C"/>
    <w:rsid w:val="009B78E5"/>
    <w:rsid w:val="009B7D4B"/>
    <w:rsid w:val="009B7EF4"/>
    <w:rsid w:val="009B7F27"/>
    <w:rsid w:val="009C01DA"/>
    <w:rsid w:val="009C0224"/>
    <w:rsid w:val="009C025E"/>
    <w:rsid w:val="009C02E3"/>
    <w:rsid w:val="009C0398"/>
    <w:rsid w:val="009C03C2"/>
    <w:rsid w:val="009C0411"/>
    <w:rsid w:val="009C04F7"/>
    <w:rsid w:val="009C051D"/>
    <w:rsid w:val="009C0575"/>
    <w:rsid w:val="009C060C"/>
    <w:rsid w:val="009C072A"/>
    <w:rsid w:val="009C0779"/>
    <w:rsid w:val="009C089F"/>
    <w:rsid w:val="009C0A0A"/>
    <w:rsid w:val="009C0A94"/>
    <w:rsid w:val="009C0C9D"/>
    <w:rsid w:val="009C0CD3"/>
    <w:rsid w:val="009C0D62"/>
    <w:rsid w:val="009C0DE3"/>
    <w:rsid w:val="009C0E45"/>
    <w:rsid w:val="009C0E79"/>
    <w:rsid w:val="009C0ED9"/>
    <w:rsid w:val="009C0F8A"/>
    <w:rsid w:val="009C0F95"/>
    <w:rsid w:val="009C0FA5"/>
    <w:rsid w:val="009C0FFB"/>
    <w:rsid w:val="009C1445"/>
    <w:rsid w:val="009C15A4"/>
    <w:rsid w:val="009C15C7"/>
    <w:rsid w:val="009C166F"/>
    <w:rsid w:val="009C179E"/>
    <w:rsid w:val="009C1985"/>
    <w:rsid w:val="009C19A7"/>
    <w:rsid w:val="009C1A80"/>
    <w:rsid w:val="009C1B59"/>
    <w:rsid w:val="009C1CE2"/>
    <w:rsid w:val="009C1D64"/>
    <w:rsid w:val="009C1DCD"/>
    <w:rsid w:val="009C1F04"/>
    <w:rsid w:val="009C2245"/>
    <w:rsid w:val="009C24F7"/>
    <w:rsid w:val="009C25E5"/>
    <w:rsid w:val="009C2621"/>
    <w:rsid w:val="009C26FA"/>
    <w:rsid w:val="009C27F2"/>
    <w:rsid w:val="009C29E3"/>
    <w:rsid w:val="009C2E47"/>
    <w:rsid w:val="009C2E7A"/>
    <w:rsid w:val="009C30D8"/>
    <w:rsid w:val="009C30E1"/>
    <w:rsid w:val="009C31B4"/>
    <w:rsid w:val="009C31C9"/>
    <w:rsid w:val="009C368F"/>
    <w:rsid w:val="009C382D"/>
    <w:rsid w:val="009C3A53"/>
    <w:rsid w:val="009C3B36"/>
    <w:rsid w:val="009C3B56"/>
    <w:rsid w:val="009C3C04"/>
    <w:rsid w:val="009C3E33"/>
    <w:rsid w:val="009C3F75"/>
    <w:rsid w:val="009C408F"/>
    <w:rsid w:val="009C40E1"/>
    <w:rsid w:val="009C4117"/>
    <w:rsid w:val="009C41FB"/>
    <w:rsid w:val="009C4270"/>
    <w:rsid w:val="009C4593"/>
    <w:rsid w:val="009C45C2"/>
    <w:rsid w:val="009C493D"/>
    <w:rsid w:val="009C49F4"/>
    <w:rsid w:val="009C4B38"/>
    <w:rsid w:val="009C4CDC"/>
    <w:rsid w:val="009C4D07"/>
    <w:rsid w:val="009C4D6F"/>
    <w:rsid w:val="009C4E81"/>
    <w:rsid w:val="009C5015"/>
    <w:rsid w:val="009C5024"/>
    <w:rsid w:val="009C512D"/>
    <w:rsid w:val="009C51E7"/>
    <w:rsid w:val="009C51F6"/>
    <w:rsid w:val="009C525C"/>
    <w:rsid w:val="009C52EF"/>
    <w:rsid w:val="009C54E5"/>
    <w:rsid w:val="009C5604"/>
    <w:rsid w:val="009C58F5"/>
    <w:rsid w:val="009C5962"/>
    <w:rsid w:val="009C5A28"/>
    <w:rsid w:val="009C5AEB"/>
    <w:rsid w:val="009C5B18"/>
    <w:rsid w:val="009C5B24"/>
    <w:rsid w:val="009C5BBC"/>
    <w:rsid w:val="009C5C7B"/>
    <w:rsid w:val="009C5CAA"/>
    <w:rsid w:val="009C5CBF"/>
    <w:rsid w:val="009C61D7"/>
    <w:rsid w:val="009C6250"/>
    <w:rsid w:val="009C6377"/>
    <w:rsid w:val="009C648D"/>
    <w:rsid w:val="009C68CF"/>
    <w:rsid w:val="009C6912"/>
    <w:rsid w:val="009C6ACF"/>
    <w:rsid w:val="009C6EFA"/>
    <w:rsid w:val="009C7061"/>
    <w:rsid w:val="009C707A"/>
    <w:rsid w:val="009C71A0"/>
    <w:rsid w:val="009C71F4"/>
    <w:rsid w:val="009C7285"/>
    <w:rsid w:val="009C7296"/>
    <w:rsid w:val="009C72FC"/>
    <w:rsid w:val="009C7360"/>
    <w:rsid w:val="009C7383"/>
    <w:rsid w:val="009C7436"/>
    <w:rsid w:val="009C749B"/>
    <w:rsid w:val="009C76B7"/>
    <w:rsid w:val="009C7C4A"/>
    <w:rsid w:val="009C7C87"/>
    <w:rsid w:val="009C7E9B"/>
    <w:rsid w:val="009C7FEA"/>
    <w:rsid w:val="009D0095"/>
    <w:rsid w:val="009D00A8"/>
    <w:rsid w:val="009D0145"/>
    <w:rsid w:val="009D01E3"/>
    <w:rsid w:val="009D045B"/>
    <w:rsid w:val="009D04F4"/>
    <w:rsid w:val="009D0508"/>
    <w:rsid w:val="009D0633"/>
    <w:rsid w:val="009D073E"/>
    <w:rsid w:val="009D0776"/>
    <w:rsid w:val="009D089C"/>
    <w:rsid w:val="009D09CA"/>
    <w:rsid w:val="009D0ABE"/>
    <w:rsid w:val="009D0B0B"/>
    <w:rsid w:val="009D0C65"/>
    <w:rsid w:val="009D0CC7"/>
    <w:rsid w:val="009D0DD1"/>
    <w:rsid w:val="009D0FA8"/>
    <w:rsid w:val="009D10C2"/>
    <w:rsid w:val="009D1323"/>
    <w:rsid w:val="009D13D9"/>
    <w:rsid w:val="009D1873"/>
    <w:rsid w:val="009D199B"/>
    <w:rsid w:val="009D1BA9"/>
    <w:rsid w:val="009D2080"/>
    <w:rsid w:val="009D218E"/>
    <w:rsid w:val="009D21B0"/>
    <w:rsid w:val="009D234F"/>
    <w:rsid w:val="009D27CE"/>
    <w:rsid w:val="009D29A1"/>
    <w:rsid w:val="009D2C43"/>
    <w:rsid w:val="009D2DE1"/>
    <w:rsid w:val="009D2ECA"/>
    <w:rsid w:val="009D2FD3"/>
    <w:rsid w:val="009D329B"/>
    <w:rsid w:val="009D3480"/>
    <w:rsid w:val="009D35D6"/>
    <w:rsid w:val="009D38FC"/>
    <w:rsid w:val="009D3ADD"/>
    <w:rsid w:val="009D3BFA"/>
    <w:rsid w:val="009D3DAE"/>
    <w:rsid w:val="009D3F76"/>
    <w:rsid w:val="009D3FED"/>
    <w:rsid w:val="009D413A"/>
    <w:rsid w:val="009D436B"/>
    <w:rsid w:val="009D43F5"/>
    <w:rsid w:val="009D43FD"/>
    <w:rsid w:val="009D442A"/>
    <w:rsid w:val="009D44E3"/>
    <w:rsid w:val="009D455E"/>
    <w:rsid w:val="009D458D"/>
    <w:rsid w:val="009D46E7"/>
    <w:rsid w:val="009D4863"/>
    <w:rsid w:val="009D4874"/>
    <w:rsid w:val="009D4ADD"/>
    <w:rsid w:val="009D4BC4"/>
    <w:rsid w:val="009D4EAC"/>
    <w:rsid w:val="009D4FC7"/>
    <w:rsid w:val="009D4FE0"/>
    <w:rsid w:val="009D50A3"/>
    <w:rsid w:val="009D50E0"/>
    <w:rsid w:val="009D5192"/>
    <w:rsid w:val="009D519B"/>
    <w:rsid w:val="009D51BF"/>
    <w:rsid w:val="009D52FF"/>
    <w:rsid w:val="009D535B"/>
    <w:rsid w:val="009D53C4"/>
    <w:rsid w:val="009D54E6"/>
    <w:rsid w:val="009D550E"/>
    <w:rsid w:val="009D563E"/>
    <w:rsid w:val="009D59F8"/>
    <w:rsid w:val="009D5A2D"/>
    <w:rsid w:val="009D5A6D"/>
    <w:rsid w:val="009D5AE3"/>
    <w:rsid w:val="009D5C79"/>
    <w:rsid w:val="009D5CAC"/>
    <w:rsid w:val="009D5CBF"/>
    <w:rsid w:val="009D5D4B"/>
    <w:rsid w:val="009D5D8A"/>
    <w:rsid w:val="009D5D9C"/>
    <w:rsid w:val="009D5E95"/>
    <w:rsid w:val="009D5FFC"/>
    <w:rsid w:val="009D6157"/>
    <w:rsid w:val="009D61C2"/>
    <w:rsid w:val="009D64BE"/>
    <w:rsid w:val="009D65D8"/>
    <w:rsid w:val="009D6706"/>
    <w:rsid w:val="009D6763"/>
    <w:rsid w:val="009D679D"/>
    <w:rsid w:val="009D68BD"/>
    <w:rsid w:val="009D6AED"/>
    <w:rsid w:val="009D6B35"/>
    <w:rsid w:val="009D6E25"/>
    <w:rsid w:val="009D6E99"/>
    <w:rsid w:val="009D706D"/>
    <w:rsid w:val="009D70A4"/>
    <w:rsid w:val="009D71A7"/>
    <w:rsid w:val="009D77EB"/>
    <w:rsid w:val="009D7920"/>
    <w:rsid w:val="009D7E8B"/>
    <w:rsid w:val="009D7F73"/>
    <w:rsid w:val="009D7F81"/>
    <w:rsid w:val="009E0157"/>
    <w:rsid w:val="009E06C2"/>
    <w:rsid w:val="009E06E0"/>
    <w:rsid w:val="009E08CD"/>
    <w:rsid w:val="009E0B71"/>
    <w:rsid w:val="009E0B72"/>
    <w:rsid w:val="009E0C41"/>
    <w:rsid w:val="009E0C8A"/>
    <w:rsid w:val="009E0C93"/>
    <w:rsid w:val="009E0D3A"/>
    <w:rsid w:val="009E0FE8"/>
    <w:rsid w:val="009E118F"/>
    <w:rsid w:val="009E11DC"/>
    <w:rsid w:val="009E1387"/>
    <w:rsid w:val="009E13E9"/>
    <w:rsid w:val="009E1429"/>
    <w:rsid w:val="009E14E5"/>
    <w:rsid w:val="009E14F7"/>
    <w:rsid w:val="009E1752"/>
    <w:rsid w:val="009E17CF"/>
    <w:rsid w:val="009E182B"/>
    <w:rsid w:val="009E189A"/>
    <w:rsid w:val="009E18F8"/>
    <w:rsid w:val="009E1A10"/>
    <w:rsid w:val="009E1A4F"/>
    <w:rsid w:val="009E1AAE"/>
    <w:rsid w:val="009E1CFF"/>
    <w:rsid w:val="009E1EF1"/>
    <w:rsid w:val="009E1F77"/>
    <w:rsid w:val="009E209C"/>
    <w:rsid w:val="009E216B"/>
    <w:rsid w:val="009E2215"/>
    <w:rsid w:val="009E225C"/>
    <w:rsid w:val="009E22E4"/>
    <w:rsid w:val="009E2477"/>
    <w:rsid w:val="009E24D7"/>
    <w:rsid w:val="009E25B7"/>
    <w:rsid w:val="009E26DD"/>
    <w:rsid w:val="009E2841"/>
    <w:rsid w:val="009E289C"/>
    <w:rsid w:val="009E2FC5"/>
    <w:rsid w:val="009E3034"/>
    <w:rsid w:val="009E31BE"/>
    <w:rsid w:val="009E3223"/>
    <w:rsid w:val="009E3498"/>
    <w:rsid w:val="009E359D"/>
    <w:rsid w:val="009E3667"/>
    <w:rsid w:val="009E373C"/>
    <w:rsid w:val="009E3881"/>
    <w:rsid w:val="009E3976"/>
    <w:rsid w:val="009E39D9"/>
    <w:rsid w:val="009E3A35"/>
    <w:rsid w:val="009E3A79"/>
    <w:rsid w:val="009E3E06"/>
    <w:rsid w:val="009E3E74"/>
    <w:rsid w:val="009E3E9D"/>
    <w:rsid w:val="009E42B8"/>
    <w:rsid w:val="009E43A9"/>
    <w:rsid w:val="009E46E6"/>
    <w:rsid w:val="009E46EF"/>
    <w:rsid w:val="009E47B6"/>
    <w:rsid w:val="009E4B3E"/>
    <w:rsid w:val="009E4BBE"/>
    <w:rsid w:val="009E4D2F"/>
    <w:rsid w:val="009E4D49"/>
    <w:rsid w:val="009E4E2D"/>
    <w:rsid w:val="009E508E"/>
    <w:rsid w:val="009E5103"/>
    <w:rsid w:val="009E523F"/>
    <w:rsid w:val="009E5570"/>
    <w:rsid w:val="009E5929"/>
    <w:rsid w:val="009E5938"/>
    <w:rsid w:val="009E5B3D"/>
    <w:rsid w:val="009E5BDE"/>
    <w:rsid w:val="009E5C74"/>
    <w:rsid w:val="009E5CEA"/>
    <w:rsid w:val="009E5D25"/>
    <w:rsid w:val="009E5D62"/>
    <w:rsid w:val="009E5D7A"/>
    <w:rsid w:val="009E5E5F"/>
    <w:rsid w:val="009E5F4F"/>
    <w:rsid w:val="009E603C"/>
    <w:rsid w:val="009E61C3"/>
    <w:rsid w:val="009E65A9"/>
    <w:rsid w:val="009E66D2"/>
    <w:rsid w:val="009E67BE"/>
    <w:rsid w:val="009E67DA"/>
    <w:rsid w:val="009E68FE"/>
    <w:rsid w:val="009E6901"/>
    <w:rsid w:val="009E6A3C"/>
    <w:rsid w:val="009E6D2A"/>
    <w:rsid w:val="009E6D2D"/>
    <w:rsid w:val="009E6E13"/>
    <w:rsid w:val="009E6E75"/>
    <w:rsid w:val="009E6F52"/>
    <w:rsid w:val="009E6F80"/>
    <w:rsid w:val="009E7103"/>
    <w:rsid w:val="009E7122"/>
    <w:rsid w:val="009E7211"/>
    <w:rsid w:val="009E731B"/>
    <w:rsid w:val="009E73D9"/>
    <w:rsid w:val="009E7483"/>
    <w:rsid w:val="009E752D"/>
    <w:rsid w:val="009E7607"/>
    <w:rsid w:val="009E792C"/>
    <w:rsid w:val="009E7953"/>
    <w:rsid w:val="009E7A39"/>
    <w:rsid w:val="009E7C8A"/>
    <w:rsid w:val="009E7D62"/>
    <w:rsid w:val="009E7DD0"/>
    <w:rsid w:val="009F0049"/>
    <w:rsid w:val="009F010D"/>
    <w:rsid w:val="009F01E9"/>
    <w:rsid w:val="009F02FF"/>
    <w:rsid w:val="009F0740"/>
    <w:rsid w:val="009F0933"/>
    <w:rsid w:val="009F094D"/>
    <w:rsid w:val="009F095E"/>
    <w:rsid w:val="009F097A"/>
    <w:rsid w:val="009F0995"/>
    <w:rsid w:val="009F09CC"/>
    <w:rsid w:val="009F0B3D"/>
    <w:rsid w:val="009F0BB0"/>
    <w:rsid w:val="009F0DAF"/>
    <w:rsid w:val="009F0F9B"/>
    <w:rsid w:val="009F1155"/>
    <w:rsid w:val="009F118C"/>
    <w:rsid w:val="009F1218"/>
    <w:rsid w:val="009F1276"/>
    <w:rsid w:val="009F1282"/>
    <w:rsid w:val="009F141A"/>
    <w:rsid w:val="009F1728"/>
    <w:rsid w:val="009F17BA"/>
    <w:rsid w:val="009F1967"/>
    <w:rsid w:val="009F1DAC"/>
    <w:rsid w:val="009F1E9F"/>
    <w:rsid w:val="009F1F08"/>
    <w:rsid w:val="009F2165"/>
    <w:rsid w:val="009F2261"/>
    <w:rsid w:val="009F22E2"/>
    <w:rsid w:val="009F23C3"/>
    <w:rsid w:val="009F2914"/>
    <w:rsid w:val="009F2B09"/>
    <w:rsid w:val="009F2B65"/>
    <w:rsid w:val="009F2C73"/>
    <w:rsid w:val="009F2FA4"/>
    <w:rsid w:val="009F3080"/>
    <w:rsid w:val="009F315F"/>
    <w:rsid w:val="009F3448"/>
    <w:rsid w:val="009F34BB"/>
    <w:rsid w:val="009F34C6"/>
    <w:rsid w:val="009F3565"/>
    <w:rsid w:val="009F35CD"/>
    <w:rsid w:val="009F35CF"/>
    <w:rsid w:val="009F36A8"/>
    <w:rsid w:val="009F3834"/>
    <w:rsid w:val="009F38E6"/>
    <w:rsid w:val="009F3ADA"/>
    <w:rsid w:val="009F3CA5"/>
    <w:rsid w:val="009F3D00"/>
    <w:rsid w:val="009F3DB1"/>
    <w:rsid w:val="009F3DE5"/>
    <w:rsid w:val="009F3F72"/>
    <w:rsid w:val="009F4096"/>
    <w:rsid w:val="009F40AD"/>
    <w:rsid w:val="009F422C"/>
    <w:rsid w:val="009F4299"/>
    <w:rsid w:val="009F4454"/>
    <w:rsid w:val="009F45AD"/>
    <w:rsid w:val="009F45BA"/>
    <w:rsid w:val="009F45F5"/>
    <w:rsid w:val="009F4A7C"/>
    <w:rsid w:val="009F4C1D"/>
    <w:rsid w:val="009F4D5B"/>
    <w:rsid w:val="009F4DC4"/>
    <w:rsid w:val="009F50FD"/>
    <w:rsid w:val="009F5177"/>
    <w:rsid w:val="009F51AB"/>
    <w:rsid w:val="009F5431"/>
    <w:rsid w:val="009F54BB"/>
    <w:rsid w:val="009F571A"/>
    <w:rsid w:val="009F590A"/>
    <w:rsid w:val="009F59EC"/>
    <w:rsid w:val="009F5B81"/>
    <w:rsid w:val="009F5B94"/>
    <w:rsid w:val="009F61BC"/>
    <w:rsid w:val="009F6218"/>
    <w:rsid w:val="009F62D2"/>
    <w:rsid w:val="009F62E5"/>
    <w:rsid w:val="009F6417"/>
    <w:rsid w:val="009F6528"/>
    <w:rsid w:val="009F67FE"/>
    <w:rsid w:val="009F68FA"/>
    <w:rsid w:val="009F6908"/>
    <w:rsid w:val="009F6921"/>
    <w:rsid w:val="009F69A0"/>
    <w:rsid w:val="009F6A1E"/>
    <w:rsid w:val="009F6B02"/>
    <w:rsid w:val="009F6DF5"/>
    <w:rsid w:val="009F6E56"/>
    <w:rsid w:val="009F6EFB"/>
    <w:rsid w:val="009F7154"/>
    <w:rsid w:val="009F71E2"/>
    <w:rsid w:val="009F72F4"/>
    <w:rsid w:val="009F73BC"/>
    <w:rsid w:val="009F741D"/>
    <w:rsid w:val="009F74D1"/>
    <w:rsid w:val="009F760C"/>
    <w:rsid w:val="009F773D"/>
    <w:rsid w:val="009F77AC"/>
    <w:rsid w:val="009F791A"/>
    <w:rsid w:val="009F7AF6"/>
    <w:rsid w:val="009F7B32"/>
    <w:rsid w:val="009F7D34"/>
    <w:rsid w:val="009F7D55"/>
    <w:rsid w:val="009F7DB9"/>
    <w:rsid w:val="009F7F42"/>
    <w:rsid w:val="00A00045"/>
    <w:rsid w:val="00A00112"/>
    <w:rsid w:val="00A003C4"/>
    <w:rsid w:val="00A004B1"/>
    <w:rsid w:val="00A00507"/>
    <w:rsid w:val="00A005FC"/>
    <w:rsid w:val="00A00756"/>
    <w:rsid w:val="00A00891"/>
    <w:rsid w:val="00A00A25"/>
    <w:rsid w:val="00A00AB5"/>
    <w:rsid w:val="00A00AEA"/>
    <w:rsid w:val="00A00F1E"/>
    <w:rsid w:val="00A01016"/>
    <w:rsid w:val="00A010DC"/>
    <w:rsid w:val="00A01205"/>
    <w:rsid w:val="00A01685"/>
    <w:rsid w:val="00A01ACE"/>
    <w:rsid w:val="00A01C67"/>
    <w:rsid w:val="00A01C7A"/>
    <w:rsid w:val="00A01EE6"/>
    <w:rsid w:val="00A01F99"/>
    <w:rsid w:val="00A02077"/>
    <w:rsid w:val="00A021A8"/>
    <w:rsid w:val="00A022FC"/>
    <w:rsid w:val="00A025A2"/>
    <w:rsid w:val="00A026A8"/>
    <w:rsid w:val="00A02AB7"/>
    <w:rsid w:val="00A02AC3"/>
    <w:rsid w:val="00A02B74"/>
    <w:rsid w:val="00A02BD2"/>
    <w:rsid w:val="00A02C54"/>
    <w:rsid w:val="00A02FFE"/>
    <w:rsid w:val="00A03081"/>
    <w:rsid w:val="00A03113"/>
    <w:rsid w:val="00A031D2"/>
    <w:rsid w:val="00A03279"/>
    <w:rsid w:val="00A03290"/>
    <w:rsid w:val="00A032A3"/>
    <w:rsid w:val="00A03339"/>
    <w:rsid w:val="00A03362"/>
    <w:rsid w:val="00A03408"/>
    <w:rsid w:val="00A0353E"/>
    <w:rsid w:val="00A036C1"/>
    <w:rsid w:val="00A039AB"/>
    <w:rsid w:val="00A03A9F"/>
    <w:rsid w:val="00A03DB6"/>
    <w:rsid w:val="00A03ED1"/>
    <w:rsid w:val="00A03F46"/>
    <w:rsid w:val="00A040E8"/>
    <w:rsid w:val="00A041C4"/>
    <w:rsid w:val="00A041C8"/>
    <w:rsid w:val="00A041FE"/>
    <w:rsid w:val="00A043A1"/>
    <w:rsid w:val="00A043D0"/>
    <w:rsid w:val="00A043F2"/>
    <w:rsid w:val="00A04433"/>
    <w:rsid w:val="00A04446"/>
    <w:rsid w:val="00A045B4"/>
    <w:rsid w:val="00A046DA"/>
    <w:rsid w:val="00A046DD"/>
    <w:rsid w:val="00A0481B"/>
    <w:rsid w:val="00A048F8"/>
    <w:rsid w:val="00A04AB2"/>
    <w:rsid w:val="00A04ABF"/>
    <w:rsid w:val="00A04BB2"/>
    <w:rsid w:val="00A04D20"/>
    <w:rsid w:val="00A04D54"/>
    <w:rsid w:val="00A04E61"/>
    <w:rsid w:val="00A04EBD"/>
    <w:rsid w:val="00A04EDF"/>
    <w:rsid w:val="00A0500C"/>
    <w:rsid w:val="00A051AD"/>
    <w:rsid w:val="00A0525A"/>
    <w:rsid w:val="00A05261"/>
    <w:rsid w:val="00A052D0"/>
    <w:rsid w:val="00A05452"/>
    <w:rsid w:val="00A054EF"/>
    <w:rsid w:val="00A057CE"/>
    <w:rsid w:val="00A05881"/>
    <w:rsid w:val="00A05AF2"/>
    <w:rsid w:val="00A05B49"/>
    <w:rsid w:val="00A05C1C"/>
    <w:rsid w:val="00A05D00"/>
    <w:rsid w:val="00A05E80"/>
    <w:rsid w:val="00A05EBE"/>
    <w:rsid w:val="00A05F61"/>
    <w:rsid w:val="00A06123"/>
    <w:rsid w:val="00A06151"/>
    <w:rsid w:val="00A0617A"/>
    <w:rsid w:val="00A063A0"/>
    <w:rsid w:val="00A06481"/>
    <w:rsid w:val="00A06777"/>
    <w:rsid w:val="00A067B1"/>
    <w:rsid w:val="00A067B7"/>
    <w:rsid w:val="00A0684A"/>
    <w:rsid w:val="00A06991"/>
    <w:rsid w:val="00A069E5"/>
    <w:rsid w:val="00A06A1D"/>
    <w:rsid w:val="00A06B19"/>
    <w:rsid w:val="00A06C91"/>
    <w:rsid w:val="00A06D20"/>
    <w:rsid w:val="00A06F72"/>
    <w:rsid w:val="00A07063"/>
    <w:rsid w:val="00A0707F"/>
    <w:rsid w:val="00A0725D"/>
    <w:rsid w:val="00A07367"/>
    <w:rsid w:val="00A0751F"/>
    <w:rsid w:val="00A078DC"/>
    <w:rsid w:val="00A079C5"/>
    <w:rsid w:val="00A07AB5"/>
    <w:rsid w:val="00A07BBC"/>
    <w:rsid w:val="00A07E3A"/>
    <w:rsid w:val="00A07F14"/>
    <w:rsid w:val="00A07F3F"/>
    <w:rsid w:val="00A07F97"/>
    <w:rsid w:val="00A10002"/>
    <w:rsid w:val="00A1007D"/>
    <w:rsid w:val="00A100F0"/>
    <w:rsid w:val="00A101D6"/>
    <w:rsid w:val="00A102B0"/>
    <w:rsid w:val="00A103C1"/>
    <w:rsid w:val="00A10454"/>
    <w:rsid w:val="00A1045B"/>
    <w:rsid w:val="00A10735"/>
    <w:rsid w:val="00A10756"/>
    <w:rsid w:val="00A107D4"/>
    <w:rsid w:val="00A107EE"/>
    <w:rsid w:val="00A10922"/>
    <w:rsid w:val="00A10B21"/>
    <w:rsid w:val="00A10C7F"/>
    <w:rsid w:val="00A10CD3"/>
    <w:rsid w:val="00A10D69"/>
    <w:rsid w:val="00A11249"/>
    <w:rsid w:val="00A11256"/>
    <w:rsid w:val="00A11470"/>
    <w:rsid w:val="00A11728"/>
    <w:rsid w:val="00A11971"/>
    <w:rsid w:val="00A11B3F"/>
    <w:rsid w:val="00A11D90"/>
    <w:rsid w:val="00A11E8A"/>
    <w:rsid w:val="00A11F33"/>
    <w:rsid w:val="00A11F66"/>
    <w:rsid w:val="00A12063"/>
    <w:rsid w:val="00A1224F"/>
    <w:rsid w:val="00A1232A"/>
    <w:rsid w:val="00A1257F"/>
    <w:rsid w:val="00A1258D"/>
    <w:rsid w:val="00A125C5"/>
    <w:rsid w:val="00A12849"/>
    <w:rsid w:val="00A12A46"/>
    <w:rsid w:val="00A12A4C"/>
    <w:rsid w:val="00A12B1C"/>
    <w:rsid w:val="00A12C2F"/>
    <w:rsid w:val="00A12C30"/>
    <w:rsid w:val="00A12DC8"/>
    <w:rsid w:val="00A12E3E"/>
    <w:rsid w:val="00A136CD"/>
    <w:rsid w:val="00A137B6"/>
    <w:rsid w:val="00A13885"/>
    <w:rsid w:val="00A13B1C"/>
    <w:rsid w:val="00A13F4A"/>
    <w:rsid w:val="00A1414D"/>
    <w:rsid w:val="00A14214"/>
    <w:rsid w:val="00A143A8"/>
    <w:rsid w:val="00A1443A"/>
    <w:rsid w:val="00A14724"/>
    <w:rsid w:val="00A14D73"/>
    <w:rsid w:val="00A14DF0"/>
    <w:rsid w:val="00A14EC3"/>
    <w:rsid w:val="00A14FD7"/>
    <w:rsid w:val="00A150F9"/>
    <w:rsid w:val="00A15131"/>
    <w:rsid w:val="00A153AD"/>
    <w:rsid w:val="00A155A3"/>
    <w:rsid w:val="00A156EF"/>
    <w:rsid w:val="00A157D1"/>
    <w:rsid w:val="00A1581E"/>
    <w:rsid w:val="00A15940"/>
    <w:rsid w:val="00A1599B"/>
    <w:rsid w:val="00A15B28"/>
    <w:rsid w:val="00A15F88"/>
    <w:rsid w:val="00A15FAF"/>
    <w:rsid w:val="00A162D0"/>
    <w:rsid w:val="00A163C8"/>
    <w:rsid w:val="00A1662D"/>
    <w:rsid w:val="00A16814"/>
    <w:rsid w:val="00A169C3"/>
    <w:rsid w:val="00A16BA4"/>
    <w:rsid w:val="00A16C20"/>
    <w:rsid w:val="00A16D16"/>
    <w:rsid w:val="00A16D2B"/>
    <w:rsid w:val="00A16D93"/>
    <w:rsid w:val="00A17156"/>
    <w:rsid w:val="00A17216"/>
    <w:rsid w:val="00A17486"/>
    <w:rsid w:val="00A177D4"/>
    <w:rsid w:val="00A177E9"/>
    <w:rsid w:val="00A17888"/>
    <w:rsid w:val="00A17BC5"/>
    <w:rsid w:val="00A17BE8"/>
    <w:rsid w:val="00A17CA6"/>
    <w:rsid w:val="00A17E74"/>
    <w:rsid w:val="00A17E8B"/>
    <w:rsid w:val="00A20136"/>
    <w:rsid w:val="00A202A7"/>
    <w:rsid w:val="00A20329"/>
    <w:rsid w:val="00A20353"/>
    <w:rsid w:val="00A203AF"/>
    <w:rsid w:val="00A20421"/>
    <w:rsid w:val="00A207FE"/>
    <w:rsid w:val="00A208A3"/>
    <w:rsid w:val="00A20A85"/>
    <w:rsid w:val="00A20B22"/>
    <w:rsid w:val="00A20C4E"/>
    <w:rsid w:val="00A20CA0"/>
    <w:rsid w:val="00A20FDC"/>
    <w:rsid w:val="00A20FFB"/>
    <w:rsid w:val="00A215F4"/>
    <w:rsid w:val="00A2164F"/>
    <w:rsid w:val="00A2169F"/>
    <w:rsid w:val="00A2172A"/>
    <w:rsid w:val="00A21790"/>
    <w:rsid w:val="00A2181C"/>
    <w:rsid w:val="00A219CE"/>
    <w:rsid w:val="00A21A42"/>
    <w:rsid w:val="00A21B25"/>
    <w:rsid w:val="00A21C25"/>
    <w:rsid w:val="00A21D9E"/>
    <w:rsid w:val="00A21E8B"/>
    <w:rsid w:val="00A222EE"/>
    <w:rsid w:val="00A223A5"/>
    <w:rsid w:val="00A22762"/>
    <w:rsid w:val="00A22798"/>
    <w:rsid w:val="00A227E1"/>
    <w:rsid w:val="00A2294E"/>
    <w:rsid w:val="00A22B49"/>
    <w:rsid w:val="00A22DFD"/>
    <w:rsid w:val="00A22F7C"/>
    <w:rsid w:val="00A23015"/>
    <w:rsid w:val="00A23084"/>
    <w:rsid w:val="00A23103"/>
    <w:rsid w:val="00A23208"/>
    <w:rsid w:val="00A23238"/>
    <w:rsid w:val="00A232E6"/>
    <w:rsid w:val="00A23338"/>
    <w:rsid w:val="00A23455"/>
    <w:rsid w:val="00A23478"/>
    <w:rsid w:val="00A23495"/>
    <w:rsid w:val="00A2358E"/>
    <w:rsid w:val="00A2367A"/>
    <w:rsid w:val="00A237CB"/>
    <w:rsid w:val="00A2387A"/>
    <w:rsid w:val="00A23BDB"/>
    <w:rsid w:val="00A23CE4"/>
    <w:rsid w:val="00A23DC6"/>
    <w:rsid w:val="00A23E76"/>
    <w:rsid w:val="00A23EB8"/>
    <w:rsid w:val="00A23F62"/>
    <w:rsid w:val="00A23FB1"/>
    <w:rsid w:val="00A240CD"/>
    <w:rsid w:val="00A2416A"/>
    <w:rsid w:val="00A245DD"/>
    <w:rsid w:val="00A247DA"/>
    <w:rsid w:val="00A249A9"/>
    <w:rsid w:val="00A24B55"/>
    <w:rsid w:val="00A24B76"/>
    <w:rsid w:val="00A24D30"/>
    <w:rsid w:val="00A24D91"/>
    <w:rsid w:val="00A24D9F"/>
    <w:rsid w:val="00A24E09"/>
    <w:rsid w:val="00A24F6D"/>
    <w:rsid w:val="00A24F7F"/>
    <w:rsid w:val="00A24FCA"/>
    <w:rsid w:val="00A25057"/>
    <w:rsid w:val="00A2513B"/>
    <w:rsid w:val="00A2519B"/>
    <w:rsid w:val="00A25275"/>
    <w:rsid w:val="00A252B6"/>
    <w:rsid w:val="00A25356"/>
    <w:rsid w:val="00A25410"/>
    <w:rsid w:val="00A25438"/>
    <w:rsid w:val="00A25454"/>
    <w:rsid w:val="00A25495"/>
    <w:rsid w:val="00A255A8"/>
    <w:rsid w:val="00A25609"/>
    <w:rsid w:val="00A25665"/>
    <w:rsid w:val="00A25737"/>
    <w:rsid w:val="00A258B6"/>
    <w:rsid w:val="00A2593F"/>
    <w:rsid w:val="00A25AB5"/>
    <w:rsid w:val="00A25C99"/>
    <w:rsid w:val="00A25D33"/>
    <w:rsid w:val="00A25F19"/>
    <w:rsid w:val="00A25F40"/>
    <w:rsid w:val="00A26093"/>
    <w:rsid w:val="00A26212"/>
    <w:rsid w:val="00A26394"/>
    <w:rsid w:val="00A26496"/>
    <w:rsid w:val="00A264E6"/>
    <w:rsid w:val="00A26532"/>
    <w:rsid w:val="00A267FE"/>
    <w:rsid w:val="00A2680D"/>
    <w:rsid w:val="00A26A57"/>
    <w:rsid w:val="00A26A78"/>
    <w:rsid w:val="00A26AC6"/>
    <w:rsid w:val="00A26C13"/>
    <w:rsid w:val="00A26C24"/>
    <w:rsid w:val="00A26F2C"/>
    <w:rsid w:val="00A26FB6"/>
    <w:rsid w:val="00A27168"/>
    <w:rsid w:val="00A27177"/>
    <w:rsid w:val="00A27182"/>
    <w:rsid w:val="00A273FB"/>
    <w:rsid w:val="00A27464"/>
    <w:rsid w:val="00A2750F"/>
    <w:rsid w:val="00A2755E"/>
    <w:rsid w:val="00A27604"/>
    <w:rsid w:val="00A27709"/>
    <w:rsid w:val="00A2773B"/>
    <w:rsid w:val="00A27811"/>
    <w:rsid w:val="00A278A5"/>
    <w:rsid w:val="00A27B3E"/>
    <w:rsid w:val="00A27E46"/>
    <w:rsid w:val="00A27E92"/>
    <w:rsid w:val="00A27FBF"/>
    <w:rsid w:val="00A300D3"/>
    <w:rsid w:val="00A30124"/>
    <w:rsid w:val="00A30134"/>
    <w:rsid w:val="00A30174"/>
    <w:rsid w:val="00A302CF"/>
    <w:rsid w:val="00A30570"/>
    <w:rsid w:val="00A30592"/>
    <w:rsid w:val="00A30617"/>
    <w:rsid w:val="00A306F7"/>
    <w:rsid w:val="00A30777"/>
    <w:rsid w:val="00A30784"/>
    <w:rsid w:val="00A30875"/>
    <w:rsid w:val="00A309E6"/>
    <w:rsid w:val="00A30BDA"/>
    <w:rsid w:val="00A30C2B"/>
    <w:rsid w:val="00A30D02"/>
    <w:rsid w:val="00A30D08"/>
    <w:rsid w:val="00A30D44"/>
    <w:rsid w:val="00A30DE2"/>
    <w:rsid w:val="00A30E67"/>
    <w:rsid w:val="00A30EB7"/>
    <w:rsid w:val="00A30F4A"/>
    <w:rsid w:val="00A30F7C"/>
    <w:rsid w:val="00A30FA3"/>
    <w:rsid w:val="00A30FAE"/>
    <w:rsid w:val="00A310AA"/>
    <w:rsid w:val="00A311EB"/>
    <w:rsid w:val="00A311F0"/>
    <w:rsid w:val="00A31288"/>
    <w:rsid w:val="00A312C9"/>
    <w:rsid w:val="00A31369"/>
    <w:rsid w:val="00A313A4"/>
    <w:rsid w:val="00A31562"/>
    <w:rsid w:val="00A3167A"/>
    <w:rsid w:val="00A31816"/>
    <w:rsid w:val="00A31921"/>
    <w:rsid w:val="00A31AE8"/>
    <w:rsid w:val="00A31B26"/>
    <w:rsid w:val="00A31DE9"/>
    <w:rsid w:val="00A31E88"/>
    <w:rsid w:val="00A31ECF"/>
    <w:rsid w:val="00A31EF4"/>
    <w:rsid w:val="00A3211E"/>
    <w:rsid w:val="00A32321"/>
    <w:rsid w:val="00A32345"/>
    <w:rsid w:val="00A323DD"/>
    <w:rsid w:val="00A32450"/>
    <w:rsid w:val="00A32549"/>
    <w:rsid w:val="00A325B7"/>
    <w:rsid w:val="00A32604"/>
    <w:rsid w:val="00A327E9"/>
    <w:rsid w:val="00A328A5"/>
    <w:rsid w:val="00A32E15"/>
    <w:rsid w:val="00A32F28"/>
    <w:rsid w:val="00A32FF3"/>
    <w:rsid w:val="00A3319C"/>
    <w:rsid w:val="00A33572"/>
    <w:rsid w:val="00A338DE"/>
    <w:rsid w:val="00A33B34"/>
    <w:rsid w:val="00A33BFE"/>
    <w:rsid w:val="00A33C4E"/>
    <w:rsid w:val="00A33C86"/>
    <w:rsid w:val="00A33C91"/>
    <w:rsid w:val="00A34067"/>
    <w:rsid w:val="00A34183"/>
    <w:rsid w:val="00A341E5"/>
    <w:rsid w:val="00A3423A"/>
    <w:rsid w:val="00A34310"/>
    <w:rsid w:val="00A344D6"/>
    <w:rsid w:val="00A34571"/>
    <w:rsid w:val="00A3458F"/>
    <w:rsid w:val="00A34871"/>
    <w:rsid w:val="00A3487B"/>
    <w:rsid w:val="00A34BF4"/>
    <w:rsid w:val="00A34D2B"/>
    <w:rsid w:val="00A34E50"/>
    <w:rsid w:val="00A34F79"/>
    <w:rsid w:val="00A353D5"/>
    <w:rsid w:val="00A35475"/>
    <w:rsid w:val="00A35792"/>
    <w:rsid w:val="00A35962"/>
    <w:rsid w:val="00A35A46"/>
    <w:rsid w:val="00A35B67"/>
    <w:rsid w:val="00A35BC4"/>
    <w:rsid w:val="00A35CD6"/>
    <w:rsid w:val="00A35DDA"/>
    <w:rsid w:val="00A3607B"/>
    <w:rsid w:val="00A36579"/>
    <w:rsid w:val="00A365A6"/>
    <w:rsid w:val="00A3680B"/>
    <w:rsid w:val="00A36827"/>
    <w:rsid w:val="00A3693A"/>
    <w:rsid w:val="00A36AD2"/>
    <w:rsid w:val="00A36D47"/>
    <w:rsid w:val="00A36D62"/>
    <w:rsid w:val="00A36E09"/>
    <w:rsid w:val="00A36E0A"/>
    <w:rsid w:val="00A36E0C"/>
    <w:rsid w:val="00A36F01"/>
    <w:rsid w:val="00A370F4"/>
    <w:rsid w:val="00A37157"/>
    <w:rsid w:val="00A3721A"/>
    <w:rsid w:val="00A375A0"/>
    <w:rsid w:val="00A37847"/>
    <w:rsid w:val="00A37987"/>
    <w:rsid w:val="00A37990"/>
    <w:rsid w:val="00A37ACB"/>
    <w:rsid w:val="00A37B92"/>
    <w:rsid w:val="00A37CA4"/>
    <w:rsid w:val="00A37DEF"/>
    <w:rsid w:val="00A37EDA"/>
    <w:rsid w:val="00A40075"/>
    <w:rsid w:val="00A40127"/>
    <w:rsid w:val="00A40480"/>
    <w:rsid w:val="00A405CB"/>
    <w:rsid w:val="00A405E5"/>
    <w:rsid w:val="00A40674"/>
    <w:rsid w:val="00A40701"/>
    <w:rsid w:val="00A408DE"/>
    <w:rsid w:val="00A40A6D"/>
    <w:rsid w:val="00A40B81"/>
    <w:rsid w:val="00A40C4C"/>
    <w:rsid w:val="00A40DA0"/>
    <w:rsid w:val="00A40E36"/>
    <w:rsid w:val="00A40EF8"/>
    <w:rsid w:val="00A40F83"/>
    <w:rsid w:val="00A411F6"/>
    <w:rsid w:val="00A411F8"/>
    <w:rsid w:val="00A4123C"/>
    <w:rsid w:val="00A41244"/>
    <w:rsid w:val="00A413CC"/>
    <w:rsid w:val="00A41509"/>
    <w:rsid w:val="00A41519"/>
    <w:rsid w:val="00A415CE"/>
    <w:rsid w:val="00A4197C"/>
    <w:rsid w:val="00A4197F"/>
    <w:rsid w:val="00A41ADC"/>
    <w:rsid w:val="00A41B30"/>
    <w:rsid w:val="00A41CD6"/>
    <w:rsid w:val="00A41DF5"/>
    <w:rsid w:val="00A41E73"/>
    <w:rsid w:val="00A41FB1"/>
    <w:rsid w:val="00A41FC6"/>
    <w:rsid w:val="00A41FF0"/>
    <w:rsid w:val="00A42096"/>
    <w:rsid w:val="00A420B3"/>
    <w:rsid w:val="00A42207"/>
    <w:rsid w:val="00A424F8"/>
    <w:rsid w:val="00A42516"/>
    <w:rsid w:val="00A425B2"/>
    <w:rsid w:val="00A426FC"/>
    <w:rsid w:val="00A427D7"/>
    <w:rsid w:val="00A427E7"/>
    <w:rsid w:val="00A4284C"/>
    <w:rsid w:val="00A4296A"/>
    <w:rsid w:val="00A42B35"/>
    <w:rsid w:val="00A42B8B"/>
    <w:rsid w:val="00A42CBF"/>
    <w:rsid w:val="00A430B8"/>
    <w:rsid w:val="00A430C4"/>
    <w:rsid w:val="00A430FB"/>
    <w:rsid w:val="00A431A2"/>
    <w:rsid w:val="00A4324A"/>
    <w:rsid w:val="00A4324B"/>
    <w:rsid w:val="00A43374"/>
    <w:rsid w:val="00A434F0"/>
    <w:rsid w:val="00A43675"/>
    <w:rsid w:val="00A4375C"/>
    <w:rsid w:val="00A43830"/>
    <w:rsid w:val="00A438AD"/>
    <w:rsid w:val="00A43A56"/>
    <w:rsid w:val="00A43BED"/>
    <w:rsid w:val="00A43D8D"/>
    <w:rsid w:val="00A43FDB"/>
    <w:rsid w:val="00A44145"/>
    <w:rsid w:val="00A4416D"/>
    <w:rsid w:val="00A44187"/>
    <w:rsid w:val="00A442D2"/>
    <w:rsid w:val="00A444FD"/>
    <w:rsid w:val="00A445B9"/>
    <w:rsid w:val="00A4466D"/>
    <w:rsid w:val="00A4486C"/>
    <w:rsid w:val="00A4494E"/>
    <w:rsid w:val="00A449D8"/>
    <w:rsid w:val="00A44B04"/>
    <w:rsid w:val="00A44DF8"/>
    <w:rsid w:val="00A44F34"/>
    <w:rsid w:val="00A4517E"/>
    <w:rsid w:val="00A451BB"/>
    <w:rsid w:val="00A453A7"/>
    <w:rsid w:val="00A454A2"/>
    <w:rsid w:val="00A45515"/>
    <w:rsid w:val="00A455ED"/>
    <w:rsid w:val="00A45683"/>
    <w:rsid w:val="00A458A5"/>
    <w:rsid w:val="00A4594A"/>
    <w:rsid w:val="00A459E4"/>
    <w:rsid w:val="00A45C00"/>
    <w:rsid w:val="00A45C13"/>
    <w:rsid w:val="00A45C33"/>
    <w:rsid w:val="00A45CED"/>
    <w:rsid w:val="00A45E28"/>
    <w:rsid w:val="00A45FB4"/>
    <w:rsid w:val="00A462BA"/>
    <w:rsid w:val="00A462D4"/>
    <w:rsid w:val="00A46340"/>
    <w:rsid w:val="00A463F8"/>
    <w:rsid w:val="00A4651A"/>
    <w:rsid w:val="00A465BC"/>
    <w:rsid w:val="00A46836"/>
    <w:rsid w:val="00A46B4D"/>
    <w:rsid w:val="00A46BFD"/>
    <w:rsid w:val="00A46F07"/>
    <w:rsid w:val="00A46F4E"/>
    <w:rsid w:val="00A47111"/>
    <w:rsid w:val="00A473FF"/>
    <w:rsid w:val="00A474A8"/>
    <w:rsid w:val="00A474DA"/>
    <w:rsid w:val="00A47548"/>
    <w:rsid w:val="00A47620"/>
    <w:rsid w:val="00A47AEA"/>
    <w:rsid w:val="00A47BE0"/>
    <w:rsid w:val="00A47BEE"/>
    <w:rsid w:val="00A47C31"/>
    <w:rsid w:val="00A47D4B"/>
    <w:rsid w:val="00A47E2F"/>
    <w:rsid w:val="00A47E53"/>
    <w:rsid w:val="00A47EA4"/>
    <w:rsid w:val="00A5002E"/>
    <w:rsid w:val="00A500CA"/>
    <w:rsid w:val="00A50344"/>
    <w:rsid w:val="00A5050C"/>
    <w:rsid w:val="00A50524"/>
    <w:rsid w:val="00A506DB"/>
    <w:rsid w:val="00A50B1D"/>
    <w:rsid w:val="00A510CE"/>
    <w:rsid w:val="00A51263"/>
    <w:rsid w:val="00A5145C"/>
    <w:rsid w:val="00A515BD"/>
    <w:rsid w:val="00A517DD"/>
    <w:rsid w:val="00A517E0"/>
    <w:rsid w:val="00A5180F"/>
    <w:rsid w:val="00A518C7"/>
    <w:rsid w:val="00A51C0C"/>
    <w:rsid w:val="00A51C3F"/>
    <w:rsid w:val="00A51CBE"/>
    <w:rsid w:val="00A51D4E"/>
    <w:rsid w:val="00A51DBC"/>
    <w:rsid w:val="00A51DBD"/>
    <w:rsid w:val="00A51F2C"/>
    <w:rsid w:val="00A51F38"/>
    <w:rsid w:val="00A52450"/>
    <w:rsid w:val="00A52473"/>
    <w:rsid w:val="00A52709"/>
    <w:rsid w:val="00A527AC"/>
    <w:rsid w:val="00A52866"/>
    <w:rsid w:val="00A52914"/>
    <w:rsid w:val="00A52A21"/>
    <w:rsid w:val="00A52AC9"/>
    <w:rsid w:val="00A52C6C"/>
    <w:rsid w:val="00A52FEA"/>
    <w:rsid w:val="00A530EF"/>
    <w:rsid w:val="00A5328B"/>
    <w:rsid w:val="00A53434"/>
    <w:rsid w:val="00A53483"/>
    <w:rsid w:val="00A53606"/>
    <w:rsid w:val="00A53843"/>
    <w:rsid w:val="00A539D2"/>
    <w:rsid w:val="00A53C78"/>
    <w:rsid w:val="00A53CEA"/>
    <w:rsid w:val="00A53D64"/>
    <w:rsid w:val="00A53DEE"/>
    <w:rsid w:val="00A53E1E"/>
    <w:rsid w:val="00A53F18"/>
    <w:rsid w:val="00A54032"/>
    <w:rsid w:val="00A540E5"/>
    <w:rsid w:val="00A5431D"/>
    <w:rsid w:val="00A54521"/>
    <w:rsid w:val="00A545C3"/>
    <w:rsid w:val="00A546AA"/>
    <w:rsid w:val="00A54A03"/>
    <w:rsid w:val="00A54BA9"/>
    <w:rsid w:val="00A54CD7"/>
    <w:rsid w:val="00A54D6F"/>
    <w:rsid w:val="00A54E21"/>
    <w:rsid w:val="00A54FA7"/>
    <w:rsid w:val="00A55018"/>
    <w:rsid w:val="00A55157"/>
    <w:rsid w:val="00A551BC"/>
    <w:rsid w:val="00A5523D"/>
    <w:rsid w:val="00A553BA"/>
    <w:rsid w:val="00A5561B"/>
    <w:rsid w:val="00A5564D"/>
    <w:rsid w:val="00A5584E"/>
    <w:rsid w:val="00A558DC"/>
    <w:rsid w:val="00A55920"/>
    <w:rsid w:val="00A55A3F"/>
    <w:rsid w:val="00A55A6C"/>
    <w:rsid w:val="00A55AC8"/>
    <w:rsid w:val="00A55F62"/>
    <w:rsid w:val="00A56124"/>
    <w:rsid w:val="00A56221"/>
    <w:rsid w:val="00A5626C"/>
    <w:rsid w:val="00A562EA"/>
    <w:rsid w:val="00A56448"/>
    <w:rsid w:val="00A56496"/>
    <w:rsid w:val="00A56524"/>
    <w:rsid w:val="00A56591"/>
    <w:rsid w:val="00A565F5"/>
    <w:rsid w:val="00A566E9"/>
    <w:rsid w:val="00A567F1"/>
    <w:rsid w:val="00A56937"/>
    <w:rsid w:val="00A569E8"/>
    <w:rsid w:val="00A56A7A"/>
    <w:rsid w:val="00A56BF6"/>
    <w:rsid w:val="00A56C9E"/>
    <w:rsid w:val="00A56EFE"/>
    <w:rsid w:val="00A56F6A"/>
    <w:rsid w:val="00A57083"/>
    <w:rsid w:val="00A571C3"/>
    <w:rsid w:val="00A5731D"/>
    <w:rsid w:val="00A573B4"/>
    <w:rsid w:val="00A573D7"/>
    <w:rsid w:val="00A5741A"/>
    <w:rsid w:val="00A576DE"/>
    <w:rsid w:val="00A57815"/>
    <w:rsid w:val="00A578C3"/>
    <w:rsid w:val="00A5791A"/>
    <w:rsid w:val="00A5797A"/>
    <w:rsid w:val="00A57AB1"/>
    <w:rsid w:val="00A57B88"/>
    <w:rsid w:val="00A57BCF"/>
    <w:rsid w:val="00A57EC9"/>
    <w:rsid w:val="00A57EFA"/>
    <w:rsid w:val="00A57F6E"/>
    <w:rsid w:val="00A60076"/>
    <w:rsid w:val="00A60186"/>
    <w:rsid w:val="00A6043F"/>
    <w:rsid w:val="00A606E4"/>
    <w:rsid w:val="00A6082D"/>
    <w:rsid w:val="00A608A4"/>
    <w:rsid w:val="00A60924"/>
    <w:rsid w:val="00A60A48"/>
    <w:rsid w:val="00A60A53"/>
    <w:rsid w:val="00A60AF6"/>
    <w:rsid w:val="00A60B0D"/>
    <w:rsid w:val="00A60BA1"/>
    <w:rsid w:val="00A60BB2"/>
    <w:rsid w:val="00A60D2E"/>
    <w:rsid w:val="00A60EB4"/>
    <w:rsid w:val="00A60EE8"/>
    <w:rsid w:val="00A60FBD"/>
    <w:rsid w:val="00A6116F"/>
    <w:rsid w:val="00A611A7"/>
    <w:rsid w:val="00A612B1"/>
    <w:rsid w:val="00A612F5"/>
    <w:rsid w:val="00A613A7"/>
    <w:rsid w:val="00A613C5"/>
    <w:rsid w:val="00A61576"/>
    <w:rsid w:val="00A61577"/>
    <w:rsid w:val="00A6159E"/>
    <w:rsid w:val="00A615CD"/>
    <w:rsid w:val="00A6187E"/>
    <w:rsid w:val="00A618CF"/>
    <w:rsid w:val="00A618EF"/>
    <w:rsid w:val="00A619B0"/>
    <w:rsid w:val="00A619F9"/>
    <w:rsid w:val="00A61AA0"/>
    <w:rsid w:val="00A61B07"/>
    <w:rsid w:val="00A61B31"/>
    <w:rsid w:val="00A61B52"/>
    <w:rsid w:val="00A61C5E"/>
    <w:rsid w:val="00A61CCD"/>
    <w:rsid w:val="00A61CEF"/>
    <w:rsid w:val="00A61DD3"/>
    <w:rsid w:val="00A61DFB"/>
    <w:rsid w:val="00A61E7C"/>
    <w:rsid w:val="00A61FCD"/>
    <w:rsid w:val="00A620E2"/>
    <w:rsid w:val="00A62161"/>
    <w:rsid w:val="00A62277"/>
    <w:rsid w:val="00A622C6"/>
    <w:rsid w:val="00A62409"/>
    <w:rsid w:val="00A62612"/>
    <w:rsid w:val="00A62678"/>
    <w:rsid w:val="00A626F0"/>
    <w:rsid w:val="00A6278A"/>
    <w:rsid w:val="00A62D07"/>
    <w:rsid w:val="00A62D4E"/>
    <w:rsid w:val="00A62DFF"/>
    <w:rsid w:val="00A63293"/>
    <w:rsid w:val="00A63336"/>
    <w:rsid w:val="00A63373"/>
    <w:rsid w:val="00A63390"/>
    <w:rsid w:val="00A63463"/>
    <w:rsid w:val="00A63490"/>
    <w:rsid w:val="00A634E0"/>
    <w:rsid w:val="00A634F9"/>
    <w:rsid w:val="00A63502"/>
    <w:rsid w:val="00A63503"/>
    <w:rsid w:val="00A6355F"/>
    <w:rsid w:val="00A6356D"/>
    <w:rsid w:val="00A6358E"/>
    <w:rsid w:val="00A635CC"/>
    <w:rsid w:val="00A63670"/>
    <w:rsid w:val="00A6383F"/>
    <w:rsid w:val="00A63918"/>
    <w:rsid w:val="00A6396E"/>
    <w:rsid w:val="00A63B57"/>
    <w:rsid w:val="00A63BDB"/>
    <w:rsid w:val="00A63C60"/>
    <w:rsid w:val="00A63CAF"/>
    <w:rsid w:val="00A63CBB"/>
    <w:rsid w:val="00A63CCF"/>
    <w:rsid w:val="00A63D3A"/>
    <w:rsid w:val="00A63D6D"/>
    <w:rsid w:val="00A63F10"/>
    <w:rsid w:val="00A63F7F"/>
    <w:rsid w:val="00A63FE1"/>
    <w:rsid w:val="00A63FE6"/>
    <w:rsid w:val="00A63FE7"/>
    <w:rsid w:val="00A64274"/>
    <w:rsid w:val="00A64318"/>
    <w:rsid w:val="00A645C6"/>
    <w:rsid w:val="00A6477E"/>
    <w:rsid w:val="00A6478A"/>
    <w:rsid w:val="00A64826"/>
    <w:rsid w:val="00A64918"/>
    <w:rsid w:val="00A649EA"/>
    <w:rsid w:val="00A64ABA"/>
    <w:rsid w:val="00A64ADD"/>
    <w:rsid w:val="00A64BAB"/>
    <w:rsid w:val="00A64CD4"/>
    <w:rsid w:val="00A64DD1"/>
    <w:rsid w:val="00A64E96"/>
    <w:rsid w:val="00A64EDB"/>
    <w:rsid w:val="00A64F7F"/>
    <w:rsid w:val="00A65016"/>
    <w:rsid w:val="00A65083"/>
    <w:rsid w:val="00A65143"/>
    <w:rsid w:val="00A652B9"/>
    <w:rsid w:val="00A652CA"/>
    <w:rsid w:val="00A6531D"/>
    <w:rsid w:val="00A65345"/>
    <w:rsid w:val="00A653C5"/>
    <w:rsid w:val="00A654FB"/>
    <w:rsid w:val="00A655A1"/>
    <w:rsid w:val="00A65608"/>
    <w:rsid w:val="00A658D0"/>
    <w:rsid w:val="00A65AB7"/>
    <w:rsid w:val="00A65ACE"/>
    <w:rsid w:val="00A65B7F"/>
    <w:rsid w:val="00A65BAA"/>
    <w:rsid w:val="00A65C92"/>
    <w:rsid w:val="00A65D96"/>
    <w:rsid w:val="00A65EBD"/>
    <w:rsid w:val="00A65F18"/>
    <w:rsid w:val="00A6601E"/>
    <w:rsid w:val="00A6612C"/>
    <w:rsid w:val="00A66179"/>
    <w:rsid w:val="00A6629C"/>
    <w:rsid w:val="00A66430"/>
    <w:rsid w:val="00A66528"/>
    <w:rsid w:val="00A66558"/>
    <w:rsid w:val="00A66579"/>
    <w:rsid w:val="00A66626"/>
    <w:rsid w:val="00A668AC"/>
    <w:rsid w:val="00A668E9"/>
    <w:rsid w:val="00A66936"/>
    <w:rsid w:val="00A66A05"/>
    <w:rsid w:val="00A66B61"/>
    <w:rsid w:val="00A66C91"/>
    <w:rsid w:val="00A66DB9"/>
    <w:rsid w:val="00A66DFB"/>
    <w:rsid w:val="00A66E7D"/>
    <w:rsid w:val="00A66EA3"/>
    <w:rsid w:val="00A66EA4"/>
    <w:rsid w:val="00A66FB2"/>
    <w:rsid w:val="00A67031"/>
    <w:rsid w:val="00A6708E"/>
    <w:rsid w:val="00A6723D"/>
    <w:rsid w:val="00A67266"/>
    <w:rsid w:val="00A67286"/>
    <w:rsid w:val="00A67390"/>
    <w:rsid w:val="00A67483"/>
    <w:rsid w:val="00A675ED"/>
    <w:rsid w:val="00A6773F"/>
    <w:rsid w:val="00A67880"/>
    <w:rsid w:val="00A6797E"/>
    <w:rsid w:val="00A679C1"/>
    <w:rsid w:val="00A67AAA"/>
    <w:rsid w:val="00A67C42"/>
    <w:rsid w:val="00A67C8C"/>
    <w:rsid w:val="00A67FDD"/>
    <w:rsid w:val="00A70076"/>
    <w:rsid w:val="00A70129"/>
    <w:rsid w:val="00A701B0"/>
    <w:rsid w:val="00A70253"/>
    <w:rsid w:val="00A70261"/>
    <w:rsid w:val="00A704DA"/>
    <w:rsid w:val="00A705D6"/>
    <w:rsid w:val="00A7067E"/>
    <w:rsid w:val="00A707E9"/>
    <w:rsid w:val="00A708FC"/>
    <w:rsid w:val="00A70A47"/>
    <w:rsid w:val="00A70B0C"/>
    <w:rsid w:val="00A70C6B"/>
    <w:rsid w:val="00A70CC1"/>
    <w:rsid w:val="00A70D96"/>
    <w:rsid w:val="00A70E57"/>
    <w:rsid w:val="00A70F03"/>
    <w:rsid w:val="00A70FC6"/>
    <w:rsid w:val="00A71039"/>
    <w:rsid w:val="00A710D8"/>
    <w:rsid w:val="00A71119"/>
    <w:rsid w:val="00A71177"/>
    <w:rsid w:val="00A713C2"/>
    <w:rsid w:val="00A713C4"/>
    <w:rsid w:val="00A714CD"/>
    <w:rsid w:val="00A71538"/>
    <w:rsid w:val="00A71557"/>
    <w:rsid w:val="00A716E3"/>
    <w:rsid w:val="00A71858"/>
    <w:rsid w:val="00A71945"/>
    <w:rsid w:val="00A71A26"/>
    <w:rsid w:val="00A71DDE"/>
    <w:rsid w:val="00A71EC8"/>
    <w:rsid w:val="00A71FDB"/>
    <w:rsid w:val="00A72250"/>
    <w:rsid w:val="00A724AD"/>
    <w:rsid w:val="00A72634"/>
    <w:rsid w:val="00A7296D"/>
    <w:rsid w:val="00A72A40"/>
    <w:rsid w:val="00A72B0F"/>
    <w:rsid w:val="00A72C41"/>
    <w:rsid w:val="00A72CB9"/>
    <w:rsid w:val="00A72D3B"/>
    <w:rsid w:val="00A72F20"/>
    <w:rsid w:val="00A73069"/>
    <w:rsid w:val="00A7319A"/>
    <w:rsid w:val="00A7324F"/>
    <w:rsid w:val="00A73276"/>
    <w:rsid w:val="00A7337D"/>
    <w:rsid w:val="00A734DC"/>
    <w:rsid w:val="00A734E5"/>
    <w:rsid w:val="00A73717"/>
    <w:rsid w:val="00A7375A"/>
    <w:rsid w:val="00A73BE0"/>
    <w:rsid w:val="00A73BE1"/>
    <w:rsid w:val="00A73BEB"/>
    <w:rsid w:val="00A73D4F"/>
    <w:rsid w:val="00A73D73"/>
    <w:rsid w:val="00A73E4A"/>
    <w:rsid w:val="00A73F0F"/>
    <w:rsid w:val="00A74079"/>
    <w:rsid w:val="00A740A3"/>
    <w:rsid w:val="00A741E7"/>
    <w:rsid w:val="00A743A0"/>
    <w:rsid w:val="00A7455B"/>
    <w:rsid w:val="00A74846"/>
    <w:rsid w:val="00A74B1D"/>
    <w:rsid w:val="00A74BCD"/>
    <w:rsid w:val="00A74EAD"/>
    <w:rsid w:val="00A74F1A"/>
    <w:rsid w:val="00A74F6B"/>
    <w:rsid w:val="00A7506B"/>
    <w:rsid w:val="00A751F9"/>
    <w:rsid w:val="00A752C6"/>
    <w:rsid w:val="00A752D5"/>
    <w:rsid w:val="00A75322"/>
    <w:rsid w:val="00A753B3"/>
    <w:rsid w:val="00A755BF"/>
    <w:rsid w:val="00A756C9"/>
    <w:rsid w:val="00A7578D"/>
    <w:rsid w:val="00A75807"/>
    <w:rsid w:val="00A75AA7"/>
    <w:rsid w:val="00A75B4B"/>
    <w:rsid w:val="00A75D00"/>
    <w:rsid w:val="00A75F55"/>
    <w:rsid w:val="00A76076"/>
    <w:rsid w:val="00A76177"/>
    <w:rsid w:val="00A761C5"/>
    <w:rsid w:val="00A766A0"/>
    <w:rsid w:val="00A766C1"/>
    <w:rsid w:val="00A767B7"/>
    <w:rsid w:val="00A76834"/>
    <w:rsid w:val="00A76976"/>
    <w:rsid w:val="00A76A1B"/>
    <w:rsid w:val="00A76AFF"/>
    <w:rsid w:val="00A76BE8"/>
    <w:rsid w:val="00A76D21"/>
    <w:rsid w:val="00A76D56"/>
    <w:rsid w:val="00A76F1E"/>
    <w:rsid w:val="00A76F65"/>
    <w:rsid w:val="00A77023"/>
    <w:rsid w:val="00A77129"/>
    <w:rsid w:val="00A77132"/>
    <w:rsid w:val="00A77241"/>
    <w:rsid w:val="00A775F9"/>
    <w:rsid w:val="00A77702"/>
    <w:rsid w:val="00A777B5"/>
    <w:rsid w:val="00A777D2"/>
    <w:rsid w:val="00A778AC"/>
    <w:rsid w:val="00A77A5F"/>
    <w:rsid w:val="00A77B10"/>
    <w:rsid w:val="00A77B9D"/>
    <w:rsid w:val="00A77C7E"/>
    <w:rsid w:val="00A77DC2"/>
    <w:rsid w:val="00A77EC9"/>
    <w:rsid w:val="00A77F51"/>
    <w:rsid w:val="00A77FD0"/>
    <w:rsid w:val="00A80471"/>
    <w:rsid w:val="00A804F0"/>
    <w:rsid w:val="00A806AC"/>
    <w:rsid w:val="00A806FA"/>
    <w:rsid w:val="00A807A0"/>
    <w:rsid w:val="00A808A4"/>
    <w:rsid w:val="00A8090F"/>
    <w:rsid w:val="00A80D03"/>
    <w:rsid w:val="00A80E55"/>
    <w:rsid w:val="00A80E88"/>
    <w:rsid w:val="00A80F01"/>
    <w:rsid w:val="00A81196"/>
    <w:rsid w:val="00A811B0"/>
    <w:rsid w:val="00A81246"/>
    <w:rsid w:val="00A813CC"/>
    <w:rsid w:val="00A813FB"/>
    <w:rsid w:val="00A8162E"/>
    <w:rsid w:val="00A81652"/>
    <w:rsid w:val="00A81663"/>
    <w:rsid w:val="00A81838"/>
    <w:rsid w:val="00A81A4C"/>
    <w:rsid w:val="00A81BC8"/>
    <w:rsid w:val="00A81DA8"/>
    <w:rsid w:val="00A81DC6"/>
    <w:rsid w:val="00A81E36"/>
    <w:rsid w:val="00A820E5"/>
    <w:rsid w:val="00A82450"/>
    <w:rsid w:val="00A824F3"/>
    <w:rsid w:val="00A82646"/>
    <w:rsid w:val="00A82769"/>
    <w:rsid w:val="00A828E1"/>
    <w:rsid w:val="00A82AC8"/>
    <w:rsid w:val="00A82AD9"/>
    <w:rsid w:val="00A82BD6"/>
    <w:rsid w:val="00A82C5C"/>
    <w:rsid w:val="00A82D3E"/>
    <w:rsid w:val="00A82DE3"/>
    <w:rsid w:val="00A82E47"/>
    <w:rsid w:val="00A83099"/>
    <w:rsid w:val="00A83173"/>
    <w:rsid w:val="00A8319A"/>
    <w:rsid w:val="00A8329D"/>
    <w:rsid w:val="00A8337B"/>
    <w:rsid w:val="00A833A0"/>
    <w:rsid w:val="00A83473"/>
    <w:rsid w:val="00A83476"/>
    <w:rsid w:val="00A83826"/>
    <w:rsid w:val="00A838AC"/>
    <w:rsid w:val="00A83915"/>
    <w:rsid w:val="00A83921"/>
    <w:rsid w:val="00A83B6E"/>
    <w:rsid w:val="00A83E15"/>
    <w:rsid w:val="00A83E54"/>
    <w:rsid w:val="00A83ECF"/>
    <w:rsid w:val="00A84021"/>
    <w:rsid w:val="00A840CC"/>
    <w:rsid w:val="00A84137"/>
    <w:rsid w:val="00A841E5"/>
    <w:rsid w:val="00A84372"/>
    <w:rsid w:val="00A84461"/>
    <w:rsid w:val="00A84488"/>
    <w:rsid w:val="00A8448D"/>
    <w:rsid w:val="00A848A1"/>
    <w:rsid w:val="00A848B5"/>
    <w:rsid w:val="00A849B2"/>
    <w:rsid w:val="00A849DE"/>
    <w:rsid w:val="00A849F7"/>
    <w:rsid w:val="00A84D27"/>
    <w:rsid w:val="00A84DF1"/>
    <w:rsid w:val="00A84E05"/>
    <w:rsid w:val="00A84E7A"/>
    <w:rsid w:val="00A84EDD"/>
    <w:rsid w:val="00A84F30"/>
    <w:rsid w:val="00A850EA"/>
    <w:rsid w:val="00A853B8"/>
    <w:rsid w:val="00A85438"/>
    <w:rsid w:val="00A854F7"/>
    <w:rsid w:val="00A8556B"/>
    <w:rsid w:val="00A855FB"/>
    <w:rsid w:val="00A8563F"/>
    <w:rsid w:val="00A85726"/>
    <w:rsid w:val="00A8576B"/>
    <w:rsid w:val="00A85775"/>
    <w:rsid w:val="00A85B10"/>
    <w:rsid w:val="00A85B42"/>
    <w:rsid w:val="00A85CE8"/>
    <w:rsid w:val="00A85E60"/>
    <w:rsid w:val="00A86101"/>
    <w:rsid w:val="00A861E0"/>
    <w:rsid w:val="00A861EF"/>
    <w:rsid w:val="00A86350"/>
    <w:rsid w:val="00A86374"/>
    <w:rsid w:val="00A8639C"/>
    <w:rsid w:val="00A86413"/>
    <w:rsid w:val="00A8648E"/>
    <w:rsid w:val="00A865AC"/>
    <w:rsid w:val="00A865DD"/>
    <w:rsid w:val="00A866C0"/>
    <w:rsid w:val="00A868F0"/>
    <w:rsid w:val="00A86A23"/>
    <w:rsid w:val="00A86AA8"/>
    <w:rsid w:val="00A86BB0"/>
    <w:rsid w:val="00A86C28"/>
    <w:rsid w:val="00A86C29"/>
    <w:rsid w:val="00A86E47"/>
    <w:rsid w:val="00A86F47"/>
    <w:rsid w:val="00A870C6"/>
    <w:rsid w:val="00A870D3"/>
    <w:rsid w:val="00A87104"/>
    <w:rsid w:val="00A871E1"/>
    <w:rsid w:val="00A8721F"/>
    <w:rsid w:val="00A8758A"/>
    <w:rsid w:val="00A876C4"/>
    <w:rsid w:val="00A8776C"/>
    <w:rsid w:val="00A8780D"/>
    <w:rsid w:val="00A878BE"/>
    <w:rsid w:val="00A87900"/>
    <w:rsid w:val="00A87918"/>
    <w:rsid w:val="00A87A5B"/>
    <w:rsid w:val="00A87A5F"/>
    <w:rsid w:val="00A87D29"/>
    <w:rsid w:val="00A87DAC"/>
    <w:rsid w:val="00A87DD5"/>
    <w:rsid w:val="00A87E0D"/>
    <w:rsid w:val="00A87EE8"/>
    <w:rsid w:val="00A87EF0"/>
    <w:rsid w:val="00A87FFC"/>
    <w:rsid w:val="00A90154"/>
    <w:rsid w:val="00A9027F"/>
    <w:rsid w:val="00A9050F"/>
    <w:rsid w:val="00A90514"/>
    <w:rsid w:val="00A905F1"/>
    <w:rsid w:val="00A90667"/>
    <w:rsid w:val="00A90903"/>
    <w:rsid w:val="00A9098C"/>
    <w:rsid w:val="00A90A91"/>
    <w:rsid w:val="00A90AA3"/>
    <w:rsid w:val="00A90ACC"/>
    <w:rsid w:val="00A90B6E"/>
    <w:rsid w:val="00A90BB8"/>
    <w:rsid w:val="00A90C09"/>
    <w:rsid w:val="00A90C1A"/>
    <w:rsid w:val="00A90DE6"/>
    <w:rsid w:val="00A90E15"/>
    <w:rsid w:val="00A910AA"/>
    <w:rsid w:val="00A914D7"/>
    <w:rsid w:val="00A9154E"/>
    <w:rsid w:val="00A9166F"/>
    <w:rsid w:val="00A918A2"/>
    <w:rsid w:val="00A918BF"/>
    <w:rsid w:val="00A918CD"/>
    <w:rsid w:val="00A9195E"/>
    <w:rsid w:val="00A91A83"/>
    <w:rsid w:val="00A91CAE"/>
    <w:rsid w:val="00A91DBD"/>
    <w:rsid w:val="00A91F1B"/>
    <w:rsid w:val="00A91FF5"/>
    <w:rsid w:val="00A9218A"/>
    <w:rsid w:val="00A9223A"/>
    <w:rsid w:val="00A92254"/>
    <w:rsid w:val="00A922A9"/>
    <w:rsid w:val="00A9234F"/>
    <w:rsid w:val="00A9251D"/>
    <w:rsid w:val="00A925E6"/>
    <w:rsid w:val="00A9268E"/>
    <w:rsid w:val="00A92852"/>
    <w:rsid w:val="00A928C3"/>
    <w:rsid w:val="00A92900"/>
    <w:rsid w:val="00A92CD3"/>
    <w:rsid w:val="00A92D30"/>
    <w:rsid w:val="00A92D90"/>
    <w:rsid w:val="00A92E0B"/>
    <w:rsid w:val="00A92E4A"/>
    <w:rsid w:val="00A93045"/>
    <w:rsid w:val="00A93161"/>
    <w:rsid w:val="00A93233"/>
    <w:rsid w:val="00A93280"/>
    <w:rsid w:val="00A93300"/>
    <w:rsid w:val="00A9348F"/>
    <w:rsid w:val="00A934A9"/>
    <w:rsid w:val="00A9356E"/>
    <w:rsid w:val="00A93681"/>
    <w:rsid w:val="00A9368B"/>
    <w:rsid w:val="00A936F5"/>
    <w:rsid w:val="00A93C54"/>
    <w:rsid w:val="00A93E03"/>
    <w:rsid w:val="00A940AB"/>
    <w:rsid w:val="00A940C6"/>
    <w:rsid w:val="00A940E6"/>
    <w:rsid w:val="00A940E8"/>
    <w:rsid w:val="00A941F7"/>
    <w:rsid w:val="00A942DB"/>
    <w:rsid w:val="00A947FC"/>
    <w:rsid w:val="00A9488A"/>
    <w:rsid w:val="00A94984"/>
    <w:rsid w:val="00A949FA"/>
    <w:rsid w:val="00A94B2F"/>
    <w:rsid w:val="00A94E23"/>
    <w:rsid w:val="00A950BC"/>
    <w:rsid w:val="00A950DB"/>
    <w:rsid w:val="00A95185"/>
    <w:rsid w:val="00A951F2"/>
    <w:rsid w:val="00A95271"/>
    <w:rsid w:val="00A953BB"/>
    <w:rsid w:val="00A953F4"/>
    <w:rsid w:val="00A954D1"/>
    <w:rsid w:val="00A95547"/>
    <w:rsid w:val="00A95647"/>
    <w:rsid w:val="00A959AC"/>
    <w:rsid w:val="00A95A7B"/>
    <w:rsid w:val="00A95B3A"/>
    <w:rsid w:val="00A95D2E"/>
    <w:rsid w:val="00A95D9A"/>
    <w:rsid w:val="00A95F80"/>
    <w:rsid w:val="00A95FC9"/>
    <w:rsid w:val="00A95FF2"/>
    <w:rsid w:val="00A96013"/>
    <w:rsid w:val="00A96097"/>
    <w:rsid w:val="00A960D7"/>
    <w:rsid w:val="00A9619F"/>
    <w:rsid w:val="00A962DE"/>
    <w:rsid w:val="00A96331"/>
    <w:rsid w:val="00A9636D"/>
    <w:rsid w:val="00A96523"/>
    <w:rsid w:val="00A9659F"/>
    <w:rsid w:val="00A965C9"/>
    <w:rsid w:val="00A967A8"/>
    <w:rsid w:val="00A96866"/>
    <w:rsid w:val="00A96D3B"/>
    <w:rsid w:val="00A96DEB"/>
    <w:rsid w:val="00A97337"/>
    <w:rsid w:val="00A9733F"/>
    <w:rsid w:val="00A973BB"/>
    <w:rsid w:val="00A97454"/>
    <w:rsid w:val="00A975F3"/>
    <w:rsid w:val="00A9774F"/>
    <w:rsid w:val="00A977D4"/>
    <w:rsid w:val="00A9798A"/>
    <w:rsid w:val="00A979E9"/>
    <w:rsid w:val="00A979F6"/>
    <w:rsid w:val="00A97A1A"/>
    <w:rsid w:val="00A97A9B"/>
    <w:rsid w:val="00A97C0E"/>
    <w:rsid w:val="00A97C18"/>
    <w:rsid w:val="00A97D4B"/>
    <w:rsid w:val="00A97FC3"/>
    <w:rsid w:val="00AA00AC"/>
    <w:rsid w:val="00AA01A4"/>
    <w:rsid w:val="00AA02F1"/>
    <w:rsid w:val="00AA04A7"/>
    <w:rsid w:val="00AA04DB"/>
    <w:rsid w:val="00AA0817"/>
    <w:rsid w:val="00AA08AB"/>
    <w:rsid w:val="00AA0977"/>
    <w:rsid w:val="00AA09F3"/>
    <w:rsid w:val="00AA0A65"/>
    <w:rsid w:val="00AA0C26"/>
    <w:rsid w:val="00AA0C9A"/>
    <w:rsid w:val="00AA0F02"/>
    <w:rsid w:val="00AA0FB9"/>
    <w:rsid w:val="00AA11F0"/>
    <w:rsid w:val="00AA1331"/>
    <w:rsid w:val="00AA142C"/>
    <w:rsid w:val="00AA14C1"/>
    <w:rsid w:val="00AA1786"/>
    <w:rsid w:val="00AA198E"/>
    <w:rsid w:val="00AA1BD1"/>
    <w:rsid w:val="00AA1C45"/>
    <w:rsid w:val="00AA1D13"/>
    <w:rsid w:val="00AA1E3E"/>
    <w:rsid w:val="00AA200A"/>
    <w:rsid w:val="00AA2541"/>
    <w:rsid w:val="00AA2558"/>
    <w:rsid w:val="00AA25A5"/>
    <w:rsid w:val="00AA27FC"/>
    <w:rsid w:val="00AA29F6"/>
    <w:rsid w:val="00AA2A20"/>
    <w:rsid w:val="00AA2CFC"/>
    <w:rsid w:val="00AA2EBD"/>
    <w:rsid w:val="00AA2F4A"/>
    <w:rsid w:val="00AA2F97"/>
    <w:rsid w:val="00AA3143"/>
    <w:rsid w:val="00AA331A"/>
    <w:rsid w:val="00AA335E"/>
    <w:rsid w:val="00AA3478"/>
    <w:rsid w:val="00AA36A3"/>
    <w:rsid w:val="00AA37CF"/>
    <w:rsid w:val="00AA3C1C"/>
    <w:rsid w:val="00AA3DA6"/>
    <w:rsid w:val="00AA3F18"/>
    <w:rsid w:val="00AA4041"/>
    <w:rsid w:val="00AA4057"/>
    <w:rsid w:val="00AA4106"/>
    <w:rsid w:val="00AA4210"/>
    <w:rsid w:val="00AA4237"/>
    <w:rsid w:val="00AA4373"/>
    <w:rsid w:val="00AA45E4"/>
    <w:rsid w:val="00AA48A0"/>
    <w:rsid w:val="00AA49E1"/>
    <w:rsid w:val="00AA4B6F"/>
    <w:rsid w:val="00AA4D15"/>
    <w:rsid w:val="00AA4DD8"/>
    <w:rsid w:val="00AA50CB"/>
    <w:rsid w:val="00AA512D"/>
    <w:rsid w:val="00AA5154"/>
    <w:rsid w:val="00AA54BC"/>
    <w:rsid w:val="00AA57F7"/>
    <w:rsid w:val="00AA58BF"/>
    <w:rsid w:val="00AA58C2"/>
    <w:rsid w:val="00AA58ED"/>
    <w:rsid w:val="00AA58F3"/>
    <w:rsid w:val="00AA59A5"/>
    <w:rsid w:val="00AA5A64"/>
    <w:rsid w:val="00AA5B0F"/>
    <w:rsid w:val="00AA5B2B"/>
    <w:rsid w:val="00AA5B44"/>
    <w:rsid w:val="00AA5B64"/>
    <w:rsid w:val="00AA5BE3"/>
    <w:rsid w:val="00AA5C6C"/>
    <w:rsid w:val="00AA5D9E"/>
    <w:rsid w:val="00AA5DDD"/>
    <w:rsid w:val="00AA5E43"/>
    <w:rsid w:val="00AA5F3D"/>
    <w:rsid w:val="00AA5FEE"/>
    <w:rsid w:val="00AA6042"/>
    <w:rsid w:val="00AA60D3"/>
    <w:rsid w:val="00AA649C"/>
    <w:rsid w:val="00AA677F"/>
    <w:rsid w:val="00AA6982"/>
    <w:rsid w:val="00AA6AC9"/>
    <w:rsid w:val="00AA6B23"/>
    <w:rsid w:val="00AA73C2"/>
    <w:rsid w:val="00AA766B"/>
    <w:rsid w:val="00AA76EB"/>
    <w:rsid w:val="00AA76F8"/>
    <w:rsid w:val="00AA7955"/>
    <w:rsid w:val="00AA799C"/>
    <w:rsid w:val="00AA79B6"/>
    <w:rsid w:val="00AA7BD8"/>
    <w:rsid w:val="00AA7D88"/>
    <w:rsid w:val="00AA7E7F"/>
    <w:rsid w:val="00AB006B"/>
    <w:rsid w:val="00AB0240"/>
    <w:rsid w:val="00AB0332"/>
    <w:rsid w:val="00AB03B6"/>
    <w:rsid w:val="00AB03CF"/>
    <w:rsid w:val="00AB03EE"/>
    <w:rsid w:val="00AB0521"/>
    <w:rsid w:val="00AB05B4"/>
    <w:rsid w:val="00AB0628"/>
    <w:rsid w:val="00AB077C"/>
    <w:rsid w:val="00AB07C1"/>
    <w:rsid w:val="00AB0943"/>
    <w:rsid w:val="00AB0B55"/>
    <w:rsid w:val="00AB0B5D"/>
    <w:rsid w:val="00AB0BFC"/>
    <w:rsid w:val="00AB0EC1"/>
    <w:rsid w:val="00AB0FEE"/>
    <w:rsid w:val="00AB1081"/>
    <w:rsid w:val="00AB1129"/>
    <w:rsid w:val="00AB11C8"/>
    <w:rsid w:val="00AB180B"/>
    <w:rsid w:val="00AB1877"/>
    <w:rsid w:val="00AB19CC"/>
    <w:rsid w:val="00AB1B3A"/>
    <w:rsid w:val="00AB1D16"/>
    <w:rsid w:val="00AB1DAF"/>
    <w:rsid w:val="00AB1EF8"/>
    <w:rsid w:val="00AB20C3"/>
    <w:rsid w:val="00AB23F0"/>
    <w:rsid w:val="00AB2404"/>
    <w:rsid w:val="00AB242B"/>
    <w:rsid w:val="00AB24EB"/>
    <w:rsid w:val="00AB258E"/>
    <w:rsid w:val="00AB25AE"/>
    <w:rsid w:val="00AB26F7"/>
    <w:rsid w:val="00AB2B23"/>
    <w:rsid w:val="00AB2C51"/>
    <w:rsid w:val="00AB2D49"/>
    <w:rsid w:val="00AB2E30"/>
    <w:rsid w:val="00AB2F0E"/>
    <w:rsid w:val="00AB2F51"/>
    <w:rsid w:val="00AB2FCB"/>
    <w:rsid w:val="00AB303D"/>
    <w:rsid w:val="00AB3173"/>
    <w:rsid w:val="00AB3209"/>
    <w:rsid w:val="00AB3229"/>
    <w:rsid w:val="00AB361B"/>
    <w:rsid w:val="00AB3622"/>
    <w:rsid w:val="00AB3746"/>
    <w:rsid w:val="00AB3835"/>
    <w:rsid w:val="00AB38FA"/>
    <w:rsid w:val="00AB39FB"/>
    <w:rsid w:val="00AB3A25"/>
    <w:rsid w:val="00AB3BBE"/>
    <w:rsid w:val="00AB3CA9"/>
    <w:rsid w:val="00AB3CE3"/>
    <w:rsid w:val="00AB3D42"/>
    <w:rsid w:val="00AB3DAA"/>
    <w:rsid w:val="00AB3DBD"/>
    <w:rsid w:val="00AB3E72"/>
    <w:rsid w:val="00AB3F02"/>
    <w:rsid w:val="00AB3F62"/>
    <w:rsid w:val="00AB404B"/>
    <w:rsid w:val="00AB4425"/>
    <w:rsid w:val="00AB4451"/>
    <w:rsid w:val="00AB4667"/>
    <w:rsid w:val="00AB4A7E"/>
    <w:rsid w:val="00AB4AB1"/>
    <w:rsid w:val="00AB4B17"/>
    <w:rsid w:val="00AB4C50"/>
    <w:rsid w:val="00AB4FB0"/>
    <w:rsid w:val="00AB4FC2"/>
    <w:rsid w:val="00AB506C"/>
    <w:rsid w:val="00AB51B7"/>
    <w:rsid w:val="00AB54B2"/>
    <w:rsid w:val="00AB562A"/>
    <w:rsid w:val="00AB5EC6"/>
    <w:rsid w:val="00AB5FC3"/>
    <w:rsid w:val="00AB6121"/>
    <w:rsid w:val="00AB62D0"/>
    <w:rsid w:val="00AB6379"/>
    <w:rsid w:val="00AB65B4"/>
    <w:rsid w:val="00AB673F"/>
    <w:rsid w:val="00AB67C0"/>
    <w:rsid w:val="00AB693C"/>
    <w:rsid w:val="00AB69D2"/>
    <w:rsid w:val="00AB6A89"/>
    <w:rsid w:val="00AB6B40"/>
    <w:rsid w:val="00AB6B98"/>
    <w:rsid w:val="00AB6C1D"/>
    <w:rsid w:val="00AB6D92"/>
    <w:rsid w:val="00AB6E80"/>
    <w:rsid w:val="00AB6E99"/>
    <w:rsid w:val="00AB6EE5"/>
    <w:rsid w:val="00AB6F3C"/>
    <w:rsid w:val="00AB6F4A"/>
    <w:rsid w:val="00AB7114"/>
    <w:rsid w:val="00AB727C"/>
    <w:rsid w:val="00AB7380"/>
    <w:rsid w:val="00AB7441"/>
    <w:rsid w:val="00AB744A"/>
    <w:rsid w:val="00AB74EE"/>
    <w:rsid w:val="00AB7542"/>
    <w:rsid w:val="00AB7692"/>
    <w:rsid w:val="00AB76C0"/>
    <w:rsid w:val="00AB78BF"/>
    <w:rsid w:val="00AB7A2F"/>
    <w:rsid w:val="00AB7A9C"/>
    <w:rsid w:val="00AB7AF6"/>
    <w:rsid w:val="00AB7BF1"/>
    <w:rsid w:val="00AB7D20"/>
    <w:rsid w:val="00AB7E09"/>
    <w:rsid w:val="00AB7E1C"/>
    <w:rsid w:val="00AB7E91"/>
    <w:rsid w:val="00AC007A"/>
    <w:rsid w:val="00AC025C"/>
    <w:rsid w:val="00AC0285"/>
    <w:rsid w:val="00AC02AB"/>
    <w:rsid w:val="00AC02E0"/>
    <w:rsid w:val="00AC03A4"/>
    <w:rsid w:val="00AC0643"/>
    <w:rsid w:val="00AC07FA"/>
    <w:rsid w:val="00AC081F"/>
    <w:rsid w:val="00AC0851"/>
    <w:rsid w:val="00AC0AD1"/>
    <w:rsid w:val="00AC0D92"/>
    <w:rsid w:val="00AC0E39"/>
    <w:rsid w:val="00AC1039"/>
    <w:rsid w:val="00AC1187"/>
    <w:rsid w:val="00AC15BF"/>
    <w:rsid w:val="00AC1630"/>
    <w:rsid w:val="00AC17D7"/>
    <w:rsid w:val="00AC1A43"/>
    <w:rsid w:val="00AC1B89"/>
    <w:rsid w:val="00AC1C38"/>
    <w:rsid w:val="00AC1CA5"/>
    <w:rsid w:val="00AC2074"/>
    <w:rsid w:val="00AC215C"/>
    <w:rsid w:val="00AC21C7"/>
    <w:rsid w:val="00AC2338"/>
    <w:rsid w:val="00AC255C"/>
    <w:rsid w:val="00AC257E"/>
    <w:rsid w:val="00AC25B1"/>
    <w:rsid w:val="00AC25DA"/>
    <w:rsid w:val="00AC2828"/>
    <w:rsid w:val="00AC2999"/>
    <w:rsid w:val="00AC2B22"/>
    <w:rsid w:val="00AC2B9B"/>
    <w:rsid w:val="00AC2D45"/>
    <w:rsid w:val="00AC2DC6"/>
    <w:rsid w:val="00AC304A"/>
    <w:rsid w:val="00AC3207"/>
    <w:rsid w:val="00AC320C"/>
    <w:rsid w:val="00AC326E"/>
    <w:rsid w:val="00AC3271"/>
    <w:rsid w:val="00AC32BD"/>
    <w:rsid w:val="00AC3334"/>
    <w:rsid w:val="00AC3771"/>
    <w:rsid w:val="00AC37D8"/>
    <w:rsid w:val="00AC3958"/>
    <w:rsid w:val="00AC3B97"/>
    <w:rsid w:val="00AC3C1D"/>
    <w:rsid w:val="00AC3DCB"/>
    <w:rsid w:val="00AC402A"/>
    <w:rsid w:val="00AC4051"/>
    <w:rsid w:val="00AC4070"/>
    <w:rsid w:val="00AC4382"/>
    <w:rsid w:val="00AC47AC"/>
    <w:rsid w:val="00AC4959"/>
    <w:rsid w:val="00AC4BDE"/>
    <w:rsid w:val="00AC4C4B"/>
    <w:rsid w:val="00AC4C52"/>
    <w:rsid w:val="00AC4C9E"/>
    <w:rsid w:val="00AC4E36"/>
    <w:rsid w:val="00AC4E94"/>
    <w:rsid w:val="00AC4E96"/>
    <w:rsid w:val="00AC4EEB"/>
    <w:rsid w:val="00AC4F30"/>
    <w:rsid w:val="00AC4F40"/>
    <w:rsid w:val="00AC4F5A"/>
    <w:rsid w:val="00AC5051"/>
    <w:rsid w:val="00AC51CD"/>
    <w:rsid w:val="00AC5323"/>
    <w:rsid w:val="00AC5345"/>
    <w:rsid w:val="00AC53D5"/>
    <w:rsid w:val="00AC5649"/>
    <w:rsid w:val="00AC5C8A"/>
    <w:rsid w:val="00AC5E19"/>
    <w:rsid w:val="00AC5EB8"/>
    <w:rsid w:val="00AC5F6F"/>
    <w:rsid w:val="00AC5FE7"/>
    <w:rsid w:val="00AC6024"/>
    <w:rsid w:val="00AC6147"/>
    <w:rsid w:val="00AC6297"/>
    <w:rsid w:val="00AC6754"/>
    <w:rsid w:val="00AC67C7"/>
    <w:rsid w:val="00AC67CF"/>
    <w:rsid w:val="00AC6909"/>
    <w:rsid w:val="00AC6A33"/>
    <w:rsid w:val="00AC6C4A"/>
    <w:rsid w:val="00AC6C9B"/>
    <w:rsid w:val="00AC6D18"/>
    <w:rsid w:val="00AC6EC9"/>
    <w:rsid w:val="00AC6F6F"/>
    <w:rsid w:val="00AC6FEF"/>
    <w:rsid w:val="00AC702C"/>
    <w:rsid w:val="00AC72D6"/>
    <w:rsid w:val="00AC7369"/>
    <w:rsid w:val="00AC7751"/>
    <w:rsid w:val="00AC7993"/>
    <w:rsid w:val="00AC79DC"/>
    <w:rsid w:val="00AC7B4B"/>
    <w:rsid w:val="00AC7C7B"/>
    <w:rsid w:val="00AC7D6D"/>
    <w:rsid w:val="00AC7F81"/>
    <w:rsid w:val="00AD005E"/>
    <w:rsid w:val="00AD006C"/>
    <w:rsid w:val="00AD020D"/>
    <w:rsid w:val="00AD062C"/>
    <w:rsid w:val="00AD0A40"/>
    <w:rsid w:val="00AD0C78"/>
    <w:rsid w:val="00AD0E2D"/>
    <w:rsid w:val="00AD1005"/>
    <w:rsid w:val="00AD10A5"/>
    <w:rsid w:val="00AD115B"/>
    <w:rsid w:val="00AD11C4"/>
    <w:rsid w:val="00AD128B"/>
    <w:rsid w:val="00AD134C"/>
    <w:rsid w:val="00AD138C"/>
    <w:rsid w:val="00AD1416"/>
    <w:rsid w:val="00AD14DA"/>
    <w:rsid w:val="00AD15A5"/>
    <w:rsid w:val="00AD1636"/>
    <w:rsid w:val="00AD18F3"/>
    <w:rsid w:val="00AD18F6"/>
    <w:rsid w:val="00AD1914"/>
    <w:rsid w:val="00AD192C"/>
    <w:rsid w:val="00AD196D"/>
    <w:rsid w:val="00AD1AAF"/>
    <w:rsid w:val="00AD1BA3"/>
    <w:rsid w:val="00AD1D30"/>
    <w:rsid w:val="00AD1D9D"/>
    <w:rsid w:val="00AD1F82"/>
    <w:rsid w:val="00AD2236"/>
    <w:rsid w:val="00AD2544"/>
    <w:rsid w:val="00AD2621"/>
    <w:rsid w:val="00AD2673"/>
    <w:rsid w:val="00AD2764"/>
    <w:rsid w:val="00AD278C"/>
    <w:rsid w:val="00AD2864"/>
    <w:rsid w:val="00AD2C4B"/>
    <w:rsid w:val="00AD2D5F"/>
    <w:rsid w:val="00AD2E15"/>
    <w:rsid w:val="00AD2ED8"/>
    <w:rsid w:val="00AD2EF1"/>
    <w:rsid w:val="00AD30DB"/>
    <w:rsid w:val="00AD315C"/>
    <w:rsid w:val="00AD32B8"/>
    <w:rsid w:val="00AD336A"/>
    <w:rsid w:val="00AD3435"/>
    <w:rsid w:val="00AD34FE"/>
    <w:rsid w:val="00AD35D1"/>
    <w:rsid w:val="00AD377A"/>
    <w:rsid w:val="00AD37A3"/>
    <w:rsid w:val="00AD388B"/>
    <w:rsid w:val="00AD38BB"/>
    <w:rsid w:val="00AD38E5"/>
    <w:rsid w:val="00AD3A83"/>
    <w:rsid w:val="00AD3AFF"/>
    <w:rsid w:val="00AD3D02"/>
    <w:rsid w:val="00AD3E33"/>
    <w:rsid w:val="00AD3FAB"/>
    <w:rsid w:val="00AD40CA"/>
    <w:rsid w:val="00AD40F8"/>
    <w:rsid w:val="00AD41A4"/>
    <w:rsid w:val="00AD4351"/>
    <w:rsid w:val="00AD446E"/>
    <w:rsid w:val="00AD4592"/>
    <w:rsid w:val="00AD4A76"/>
    <w:rsid w:val="00AD501C"/>
    <w:rsid w:val="00AD508B"/>
    <w:rsid w:val="00AD5097"/>
    <w:rsid w:val="00AD516B"/>
    <w:rsid w:val="00AD517F"/>
    <w:rsid w:val="00AD54F3"/>
    <w:rsid w:val="00AD561B"/>
    <w:rsid w:val="00AD56FA"/>
    <w:rsid w:val="00AD5827"/>
    <w:rsid w:val="00AD58E7"/>
    <w:rsid w:val="00AD5A36"/>
    <w:rsid w:val="00AD5CA3"/>
    <w:rsid w:val="00AD5DD3"/>
    <w:rsid w:val="00AD5E3B"/>
    <w:rsid w:val="00AD5F44"/>
    <w:rsid w:val="00AD613A"/>
    <w:rsid w:val="00AD639D"/>
    <w:rsid w:val="00AD63AD"/>
    <w:rsid w:val="00AD63FB"/>
    <w:rsid w:val="00AD6440"/>
    <w:rsid w:val="00AD6454"/>
    <w:rsid w:val="00AD6500"/>
    <w:rsid w:val="00AD6509"/>
    <w:rsid w:val="00AD6652"/>
    <w:rsid w:val="00AD66BB"/>
    <w:rsid w:val="00AD6B79"/>
    <w:rsid w:val="00AD6C18"/>
    <w:rsid w:val="00AD6DA3"/>
    <w:rsid w:val="00AD6F25"/>
    <w:rsid w:val="00AD6F2C"/>
    <w:rsid w:val="00AD72D9"/>
    <w:rsid w:val="00AD73BF"/>
    <w:rsid w:val="00AD740F"/>
    <w:rsid w:val="00AD7443"/>
    <w:rsid w:val="00AD7636"/>
    <w:rsid w:val="00AD76DC"/>
    <w:rsid w:val="00AD78C5"/>
    <w:rsid w:val="00AD79D2"/>
    <w:rsid w:val="00AD7CB0"/>
    <w:rsid w:val="00AD7DED"/>
    <w:rsid w:val="00AD7F31"/>
    <w:rsid w:val="00AE04A4"/>
    <w:rsid w:val="00AE0623"/>
    <w:rsid w:val="00AE06B8"/>
    <w:rsid w:val="00AE06E0"/>
    <w:rsid w:val="00AE0A3C"/>
    <w:rsid w:val="00AE0BA9"/>
    <w:rsid w:val="00AE0C0F"/>
    <w:rsid w:val="00AE0F1F"/>
    <w:rsid w:val="00AE0FF4"/>
    <w:rsid w:val="00AE125B"/>
    <w:rsid w:val="00AE14BA"/>
    <w:rsid w:val="00AE150C"/>
    <w:rsid w:val="00AE181C"/>
    <w:rsid w:val="00AE186F"/>
    <w:rsid w:val="00AE19FB"/>
    <w:rsid w:val="00AE1AE6"/>
    <w:rsid w:val="00AE1C0A"/>
    <w:rsid w:val="00AE1C9F"/>
    <w:rsid w:val="00AE1D31"/>
    <w:rsid w:val="00AE1DE1"/>
    <w:rsid w:val="00AE1E3F"/>
    <w:rsid w:val="00AE1E6A"/>
    <w:rsid w:val="00AE1F30"/>
    <w:rsid w:val="00AE21CE"/>
    <w:rsid w:val="00AE2322"/>
    <w:rsid w:val="00AE2332"/>
    <w:rsid w:val="00AE239F"/>
    <w:rsid w:val="00AE249E"/>
    <w:rsid w:val="00AE24EE"/>
    <w:rsid w:val="00AE264C"/>
    <w:rsid w:val="00AE273D"/>
    <w:rsid w:val="00AE27B4"/>
    <w:rsid w:val="00AE27DC"/>
    <w:rsid w:val="00AE2A08"/>
    <w:rsid w:val="00AE2AF4"/>
    <w:rsid w:val="00AE2B49"/>
    <w:rsid w:val="00AE2C6E"/>
    <w:rsid w:val="00AE2D68"/>
    <w:rsid w:val="00AE2FBA"/>
    <w:rsid w:val="00AE311F"/>
    <w:rsid w:val="00AE33D1"/>
    <w:rsid w:val="00AE34D4"/>
    <w:rsid w:val="00AE3935"/>
    <w:rsid w:val="00AE3A6A"/>
    <w:rsid w:val="00AE3AC8"/>
    <w:rsid w:val="00AE3AEA"/>
    <w:rsid w:val="00AE3AF7"/>
    <w:rsid w:val="00AE3B92"/>
    <w:rsid w:val="00AE3B98"/>
    <w:rsid w:val="00AE3EAA"/>
    <w:rsid w:val="00AE4113"/>
    <w:rsid w:val="00AE4361"/>
    <w:rsid w:val="00AE43EB"/>
    <w:rsid w:val="00AE44C7"/>
    <w:rsid w:val="00AE4615"/>
    <w:rsid w:val="00AE4658"/>
    <w:rsid w:val="00AE4666"/>
    <w:rsid w:val="00AE46E5"/>
    <w:rsid w:val="00AE46FE"/>
    <w:rsid w:val="00AE4743"/>
    <w:rsid w:val="00AE4857"/>
    <w:rsid w:val="00AE48C3"/>
    <w:rsid w:val="00AE499E"/>
    <w:rsid w:val="00AE49BD"/>
    <w:rsid w:val="00AE4BD5"/>
    <w:rsid w:val="00AE4C76"/>
    <w:rsid w:val="00AE4CDB"/>
    <w:rsid w:val="00AE4E2B"/>
    <w:rsid w:val="00AE4E43"/>
    <w:rsid w:val="00AE4EE9"/>
    <w:rsid w:val="00AE50F2"/>
    <w:rsid w:val="00AE5133"/>
    <w:rsid w:val="00AE52B5"/>
    <w:rsid w:val="00AE53E6"/>
    <w:rsid w:val="00AE53EB"/>
    <w:rsid w:val="00AE55F2"/>
    <w:rsid w:val="00AE5824"/>
    <w:rsid w:val="00AE5AC6"/>
    <w:rsid w:val="00AE5BFC"/>
    <w:rsid w:val="00AE5C12"/>
    <w:rsid w:val="00AE5D44"/>
    <w:rsid w:val="00AE60FB"/>
    <w:rsid w:val="00AE611C"/>
    <w:rsid w:val="00AE63C1"/>
    <w:rsid w:val="00AE6439"/>
    <w:rsid w:val="00AE646E"/>
    <w:rsid w:val="00AE6510"/>
    <w:rsid w:val="00AE6538"/>
    <w:rsid w:val="00AE660B"/>
    <w:rsid w:val="00AE671C"/>
    <w:rsid w:val="00AE6911"/>
    <w:rsid w:val="00AE6B57"/>
    <w:rsid w:val="00AE6C8F"/>
    <w:rsid w:val="00AE6E3D"/>
    <w:rsid w:val="00AE70CB"/>
    <w:rsid w:val="00AE73E0"/>
    <w:rsid w:val="00AE741E"/>
    <w:rsid w:val="00AE74B2"/>
    <w:rsid w:val="00AE754B"/>
    <w:rsid w:val="00AE7597"/>
    <w:rsid w:val="00AE794C"/>
    <w:rsid w:val="00AE7A12"/>
    <w:rsid w:val="00AE7A16"/>
    <w:rsid w:val="00AE7A6C"/>
    <w:rsid w:val="00AE7AA4"/>
    <w:rsid w:val="00AE7CC9"/>
    <w:rsid w:val="00AE7D26"/>
    <w:rsid w:val="00AE7D5B"/>
    <w:rsid w:val="00AE7E91"/>
    <w:rsid w:val="00AF01B1"/>
    <w:rsid w:val="00AF01DD"/>
    <w:rsid w:val="00AF0381"/>
    <w:rsid w:val="00AF0497"/>
    <w:rsid w:val="00AF04AA"/>
    <w:rsid w:val="00AF0650"/>
    <w:rsid w:val="00AF096A"/>
    <w:rsid w:val="00AF0BF4"/>
    <w:rsid w:val="00AF0C91"/>
    <w:rsid w:val="00AF0F56"/>
    <w:rsid w:val="00AF0FCF"/>
    <w:rsid w:val="00AF13F1"/>
    <w:rsid w:val="00AF13F4"/>
    <w:rsid w:val="00AF14E3"/>
    <w:rsid w:val="00AF1852"/>
    <w:rsid w:val="00AF19B0"/>
    <w:rsid w:val="00AF1DD0"/>
    <w:rsid w:val="00AF2029"/>
    <w:rsid w:val="00AF2031"/>
    <w:rsid w:val="00AF22EE"/>
    <w:rsid w:val="00AF2490"/>
    <w:rsid w:val="00AF257A"/>
    <w:rsid w:val="00AF25DE"/>
    <w:rsid w:val="00AF27A7"/>
    <w:rsid w:val="00AF298B"/>
    <w:rsid w:val="00AF2A4E"/>
    <w:rsid w:val="00AF2B0D"/>
    <w:rsid w:val="00AF2B8D"/>
    <w:rsid w:val="00AF2BE3"/>
    <w:rsid w:val="00AF2D3C"/>
    <w:rsid w:val="00AF2D6A"/>
    <w:rsid w:val="00AF2DA8"/>
    <w:rsid w:val="00AF2E0F"/>
    <w:rsid w:val="00AF30CA"/>
    <w:rsid w:val="00AF30FC"/>
    <w:rsid w:val="00AF3164"/>
    <w:rsid w:val="00AF3289"/>
    <w:rsid w:val="00AF32F8"/>
    <w:rsid w:val="00AF3362"/>
    <w:rsid w:val="00AF3574"/>
    <w:rsid w:val="00AF366B"/>
    <w:rsid w:val="00AF3861"/>
    <w:rsid w:val="00AF38A4"/>
    <w:rsid w:val="00AF38C1"/>
    <w:rsid w:val="00AF3911"/>
    <w:rsid w:val="00AF3990"/>
    <w:rsid w:val="00AF39C9"/>
    <w:rsid w:val="00AF3BE3"/>
    <w:rsid w:val="00AF3C28"/>
    <w:rsid w:val="00AF3EF6"/>
    <w:rsid w:val="00AF3F39"/>
    <w:rsid w:val="00AF3F7C"/>
    <w:rsid w:val="00AF3FE0"/>
    <w:rsid w:val="00AF40F2"/>
    <w:rsid w:val="00AF4123"/>
    <w:rsid w:val="00AF426F"/>
    <w:rsid w:val="00AF4349"/>
    <w:rsid w:val="00AF43BF"/>
    <w:rsid w:val="00AF4491"/>
    <w:rsid w:val="00AF45E5"/>
    <w:rsid w:val="00AF46F8"/>
    <w:rsid w:val="00AF4806"/>
    <w:rsid w:val="00AF4821"/>
    <w:rsid w:val="00AF4B09"/>
    <w:rsid w:val="00AF4B7A"/>
    <w:rsid w:val="00AF4C91"/>
    <w:rsid w:val="00AF4CE1"/>
    <w:rsid w:val="00AF4D01"/>
    <w:rsid w:val="00AF4D10"/>
    <w:rsid w:val="00AF4D4A"/>
    <w:rsid w:val="00AF4E22"/>
    <w:rsid w:val="00AF4E3D"/>
    <w:rsid w:val="00AF4FFB"/>
    <w:rsid w:val="00AF5060"/>
    <w:rsid w:val="00AF5163"/>
    <w:rsid w:val="00AF52FB"/>
    <w:rsid w:val="00AF545C"/>
    <w:rsid w:val="00AF54D5"/>
    <w:rsid w:val="00AF55DD"/>
    <w:rsid w:val="00AF5792"/>
    <w:rsid w:val="00AF5CBE"/>
    <w:rsid w:val="00AF5D5E"/>
    <w:rsid w:val="00AF5D66"/>
    <w:rsid w:val="00AF5D73"/>
    <w:rsid w:val="00AF5F9F"/>
    <w:rsid w:val="00AF6281"/>
    <w:rsid w:val="00AF62E7"/>
    <w:rsid w:val="00AF6324"/>
    <w:rsid w:val="00AF6437"/>
    <w:rsid w:val="00AF66A4"/>
    <w:rsid w:val="00AF678B"/>
    <w:rsid w:val="00AF67A2"/>
    <w:rsid w:val="00AF6847"/>
    <w:rsid w:val="00AF6930"/>
    <w:rsid w:val="00AF6947"/>
    <w:rsid w:val="00AF6A31"/>
    <w:rsid w:val="00AF6A5D"/>
    <w:rsid w:val="00AF6C3E"/>
    <w:rsid w:val="00AF6C9A"/>
    <w:rsid w:val="00AF6CA2"/>
    <w:rsid w:val="00AF6CCC"/>
    <w:rsid w:val="00AF6F6A"/>
    <w:rsid w:val="00AF739A"/>
    <w:rsid w:val="00AF75E1"/>
    <w:rsid w:val="00AF76A1"/>
    <w:rsid w:val="00AF778D"/>
    <w:rsid w:val="00AF7B77"/>
    <w:rsid w:val="00AF7BB8"/>
    <w:rsid w:val="00AF7EBD"/>
    <w:rsid w:val="00B003D8"/>
    <w:rsid w:val="00B00466"/>
    <w:rsid w:val="00B00B2E"/>
    <w:rsid w:val="00B00F47"/>
    <w:rsid w:val="00B00F59"/>
    <w:rsid w:val="00B00FCE"/>
    <w:rsid w:val="00B0107B"/>
    <w:rsid w:val="00B01283"/>
    <w:rsid w:val="00B0129E"/>
    <w:rsid w:val="00B0138A"/>
    <w:rsid w:val="00B01401"/>
    <w:rsid w:val="00B014C1"/>
    <w:rsid w:val="00B01503"/>
    <w:rsid w:val="00B015A1"/>
    <w:rsid w:val="00B01743"/>
    <w:rsid w:val="00B01947"/>
    <w:rsid w:val="00B019A5"/>
    <w:rsid w:val="00B01C2D"/>
    <w:rsid w:val="00B01EE8"/>
    <w:rsid w:val="00B02062"/>
    <w:rsid w:val="00B0218A"/>
    <w:rsid w:val="00B022DF"/>
    <w:rsid w:val="00B024E8"/>
    <w:rsid w:val="00B025A1"/>
    <w:rsid w:val="00B0277A"/>
    <w:rsid w:val="00B029BC"/>
    <w:rsid w:val="00B02BA8"/>
    <w:rsid w:val="00B02C2B"/>
    <w:rsid w:val="00B02C74"/>
    <w:rsid w:val="00B02C7F"/>
    <w:rsid w:val="00B02D0D"/>
    <w:rsid w:val="00B02D61"/>
    <w:rsid w:val="00B02E02"/>
    <w:rsid w:val="00B02E70"/>
    <w:rsid w:val="00B030E5"/>
    <w:rsid w:val="00B03687"/>
    <w:rsid w:val="00B036E8"/>
    <w:rsid w:val="00B037AE"/>
    <w:rsid w:val="00B037ED"/>
    <w:rsid w:val="00B03888"/>
    <w:rsid w:val="00B03A4F"/>
    <w:rsid w:val="00B03B1C"/>
    <w:rsid w:val="00B03B7D"/>
    <w:rsid w:val="00B040D6"/>
    <w:rsid w:val="00B04207"/>
    <w:rsid w:val="00B042BD"/>
    <w:rsid w:val="00B0432E"/>
    <w:rsid w:val="00B043CF"/>
    <w:rsid w:val="00B04483"/>
    <w:rsid w:val="00B044EE"/>
    <w:rsid w:val="00B0459A"/>
    <w:rsid w:val="00B0477C"/>
    <w:rsid w:val="00B04A76"/>
    <w:rsid w:val="00B04A7F"/>
    <w:rsid w:val="00B04C01"/>
    <w:rsid w:val="00B04C42"/>
    <w:rsid w:val="00B04F81"/>
    <w:rsid w:val="00B04FA3"/>
    <w:rsid w:val="00B04FC6"/>
    <w:rsid w:val="00B0518F"/>
    <w:rsid w:val="00B0519D"/>
    <w:rsid w:val="00B051DE"/>
    <w:rsid w:val="00B054A6"/>
    <w:rsid w:val="00B05501"/>
    <w:rsid w:val="00B05596"/>
    <w:rsid w:val="00B055CE"/>
    <w:rsid w:val="00B0573D"/>
    <w:rsid w:val="00B058A9"/>
    <w:rsid w:val="00B059E0"/>
    <w:rsid w:val="00B05A68"/>
    <w:rsid w:val="00B05D10"/>
    <w:rsid w:val="00B05EE3"/>
    <w:rsid w:val="00B05F4C"/>
    <w:rsid w:val="00B060DD"/>
    <w:rsid w:val="00B06179"/>
    <w:rsid w:val="00B063A7"/>
    <w:rsid w:val="00B064FA"/>
    <w:rsid w:val="00B06685"/>
    <w:rsid w:val="00B066D6"/>
    <w:rsid w:val="00B0678A"/>
    <w:rsid w:val="00B06843"/>
    <w:rsid w:val="00B06894"/>
    <w:rsid w:val="00B069EA"/>
    <w:rsid w:val="00B069F7"/>
    <w:rsid w:val="00B06DFB"/>
    <w:rsid w:val="00B06EA4"/>
    <w:rsid w:val="00B07072"/>
    <w:rsid w:val="00B07628"/>
    <w:rsid w:val="00B078FB"/>
    <w:rsid w:val="00B0797D"/>
    <w:rsid w:val="00B07A24"/>
    <w:rsid w:val="00B07A6E"/>
    <w:rsid w:val="00B07ABC"/>
    <w:rsid w:val="00B07B82"/>
    <w:rsid w:val="00B07BB6"/>
    <w:rsid w:val="00B07C19"/>
    <w:rsid w:val="00B07DFA"/>
    <w:rsid w:val="00B07E27"/>
    <w:rsid w:val="00B07E29"/>
    <w:rsid w:val="00B10169"/>
    <w:rsid w:val="00B102CB"/>
    <w:rsid w:val="00B103F8"/>
    <w:rsid w:val="00B10450"/>
    <w:rsid w:val="00B105B3"/>
    <w:rsid w:val="00B1081F"/>
    <w:rsid w:val="00B10A84"/>
    <w:rsid w:val="00B10AEE"/>
    <w:rsid w:val="00B10B11"/>
    <w:rsid w:val="00B10B97"/>
    <w:rsid w:val="00B10BE9"/>
    <w:rsid w:val="00B10CFF"/>
    <w:rsid w:val="00B10E63"/>
    <w:rsid w:val="00B11011"/>
    <w:rsid w:val="00B1127C"/>
    <w:rsid w:val="00B11287"/>
    <w:rsid w:val="00B11325"/>
    <w:rsid w:val="00B11723"/>
    <w:rsid w:val="00B117E8"/>
    <w:rsid w:val="00B1188C"/>
    <w:rsid w:val="00B11970"/>
    <w:rsid w:val="00B119EC"/>
    <w:rsid w:val="00B11A97"/>
    <w:rsid w:val="00B11AB4"/>
    <w:rsid w:val="00B11B27"/>
    <w:rsid w:val="00B11CA0"/>
    <w:rsid w:val="00B11DFA"/>
    <w:rsid w:val="00B11EC7"/>
    <w:rsid w:val="00B12039"/>
    <w:rsid w:val="00B12251"/>
    <w:rsid w:val="00B1234C"/>
    <w:rsid w:val="00B123D1"/>
    <w:rsid w:val="00B1249A"/>
    <w:rsid w:val="00B124ED"/>
    <w:rsid w:val="00B125FB"/>
    <w:rsid w:val="00B12610"/>
    <w:rsid w:val="00B126D8"/>
    <w:rsid w:val="00B12751"/>
    <w:rsid w:val="00B12861"/>
    <w:rsid w:val="00B12933"/>
    <w:rsid w:val="00B1293B"/>
    <w:rsid w:val="00B12B69"/>
    <w:rsid w:val="00B12DB0"/>
    <w:rsid w:val="00B12DD4"/>
    <w:rsid w:val="00B12E8A"/>
    <w:rsid w:val="00B12F22"/>
    <w:rsid w:val="00B130AE"/>
    <w:rsid w:val="00B130DB"/>
    <w:rsid w:val="00B131AB"/>
    <w:rsid w:val="00B1323E"/>
    <w:rsid w:val="00B13336"/>
    <w:rsid w:val="00B13343"/>
    <w:rsid w:val="00B1390B"/>
    <w:rsid w:val="00B13941"/>
    <w:rsid w:val="00B13D61"/>
    <w:rsid w:val="00B13E24"/>
    <w:rsid w:val="00B14073"/>
    <w:rsid w:val="00B14089"/>
    <w:rsid w:val="00B14383"/>
    <w:rsid w:val="00B144BB"/>
    <w:rsid w:val="00B145EF"/>
    <w:rsid w:val="00B14C39"/>
    <w:rsid w:val="00B14E97"/>
    <w:rsid w:val="00B14F9D"/>
    <w:rsid w:val="00B152B6"/>
    <w:rsid w:val="00B152D2"/>
    <w:rsid w:val="00B152E2"/>
    <w:rsid w:val="00B153A9"/>
    <w:rsid w:val="00B15404"/>
    <w:rsid w:val="00B1550A"/>
    <w:rsid w:val="00B15574"/>
    <w:rsid w:val="00B156B6"/>
    <w:rsid w:val="00B15859"/>
    <w:rsid w:val="00B15BC8"/>
    <w:rsid w:val="00B15C4E"/>
    <w:rsid w:val="00B15CA8"/>
    <w:rsid w:val="00B15CCF"/>
    <w:rsid w:val="00B15D6E"/>
    <w:rsid w:val="00B15E0D"/>
    <w:rsid w:val="00B15EE9"/>
    <w:rsid w:val="00B16070"/>
    <w:rsid w:val="00B16121"/>
    <w:rsid w:val="00B161D8"/>
    <w:rsid w:val="00B162D5"/>
    <w:rsid w:val="00B1636A"/>
    <w:rsid w:val="00B1658C"/>
    <w:rsid w:val="00B1694D"/>
    <w:rsid w:val="00B169BC"/>
    <w:rsid w:val="00B16A3A"/>
    <w:rsid w:val="00B16A9A"/>
    <w:rsid w:val="00B16BEF"/>
    <w:rsid w:val="00B16BF5"/>
    <w:rsid w:val="00B16D54"/>
    <w:rsid w:val="00B16F29"/>
    <w:rsid w:val="00B16F61"/>
    <w:rsid w:val="00B170D5"/>
    <w:rsid w:val="00B1710E"/>
    <w:rsid w:val="00B171CB"/>
    <w:rsid w:val="00B171D1"/>
    <w:rsid w:val="00B172C5"/>
    <w:rsid w:val="00B1732A"/>
    <w:rsid w:val="00B173F4"/>
    <w:rsid w:val="00B17410"/>
    <w:rsid w:val="00B17412"/>
    <w:rsid w:val="00B1756D"/>
    <w:rsid w:val="00B175FD"/>
    <w:rsid w:val="00B17657"/>
    <w:rsid w:val="00B1766E"/>
    <w:rsid w:val="00B176B2"/>
    <w:rsid w:val="00B17842"/>
    <w:rsid w:val="00B178AF"/>
    <w:rsid w:val="00B178EE"/>
    <w:rsid w:val="00B17952"/>
    <w:rsid w:val="00B17A39"/>
    <w:rsid w:val="00B17C81"/>
    <w:rsid w:val="00B17CAC"/>
    <w:rsid w:val="00B17E88"/>
    <w:rsid w:val="00B17EE0"/>
    <w:rsid w:val="00B17EE2"/>
    <w:rsid w:val="00B17FE4"/>
    <w:rsid w:val="00B20028"/>
    <w:rsid w:val="00B2026D"/>
    <w:rsid w:val="00B203ED"/>
    <w:rsid w:val="00B20476"/>
    <w:rsid w:val="00B2049F"/>
    <w:rsid w:val="00B2062F"/>
    <w:rsid w:val="00B207FF"/>
    <w:rsid w:val="00B2080D"/>
    <w:rsid w:val="00B208D3"/>
    <w:rsid w:val="00B20903"/>
    <w:rsid w:val="00B20A2D"/>
    <w:rsid w:val="00B20AF7"/>
    <w:rsid w:val="00B21098"/>
    <w:rsid w:val="00B21358"/>
    <w:rsid w:val="00B21363"/>
    <w:rsid w:val="00B21567"/>
    <w:rsid w:val="00B215DE"/>
    <w:rsid w:val="00B21632"/>
    <w:rsid w:val="00B21825"/>
    <w:rsid w:val="00B21BC2"/>
    <w:rsid w:val="00B21C4D"/>
    <w:rsid w:val="00B21C5B"/>
    <w:rsid w:val="00B21ECE"/>
    <w:rsid w:val="00B21F84"/>
    <w:rsid w:val="00B21FB3"/>
    <w:rsid w:val="00B220B1"/>
    <w:rsid w:val="00B22326"/>
    <w:rsid w:val="00B22622"/>
    <w:rsid w:val="00B228E9"/>
    <w:rsid w:val="00B22B00"/>
    <w:rsid w:val="00B22BEF"/>
    <w:rsid w:val="00B22E34"/>
    <w:rsid w:val="00B22F32"/>
    <w:rsid w:val="00B22FC0"/>
    <w:rsid w:val="00B23201"/>
    <w:rsid w:val="00B2324B"/>
    <w:rsid w:val="00B232B0"/>
    <w:rsid w:val="00B234B3"/>
    <w:rsid w:val="00B23595"/>
    <w:rsid w:val="00B235B2"/>
    <w:rsid w:val="00B235C7"/>
    <w:rsid w:val="00B235E3"/>
    <w:rsid w:val="00B236D6"/>
    <w:rsid w:val="00B236DF"/>
    <w:rsid w:val="00B23920"/>
    <w:rsid w:val="00B2399F"/>
    <w:rsid w:val="00B23E0B"/>
    <w:rsid w:val="00B23E5E"/>
    <w:rsid w:val="00B23E73"/>
    <w:rsid w:val="00B24171"/>
    <w:rsid w:val="00B241A6"/>
    <w:rsid w:val="00B24424"/>
    <w:rsid w:val="00B244E6"/>
    <w:rsid w:val="00B248F9"/>
    <w:rsid w:val="00B24955"/>
    <w:rsid w:val="00B2498E"/>
    <w:rsid w:val="00B249DE"/>
    <w:rsid w:val="00B24BF5"/>
    <w:rsid w:val="00B24C98"/>
    <w:rsid w:val="00B24CBE"/>
    <w:rsid w:val="00B24FFB"/>
    <w:rsid w:val="00B250D9"/>
    <w:rsid w:val="00B250DD"/>
    <w:rsid w:val="00B2510D"/>
    <w:rsid w:val="00B2533D"/>
    <w:rsid w:val="00B25381"/>
    <w:rsid w:val="00B255AC"/>
    <w:rsid w:val="00B25611"/>
    <w:rsid w:val="00B25729"/>
    <w:rsid w:val="00B25739"/>
    <w:rsid w:val="00B258CA"/>
    <w:rsid w:val="00B258CD"/>
    <w:rsid w:val="00B25932"/>
    <w:rsid w:val="00B25AE7"/>
    <w:rsid w:val="00B25C8E"/>
    <w:rsid w:val="00B25D3D"/>
    <w:rsid w:val="00B25DD7"/>
    <w:rsid w:val="00B25E35"/>
    <w:rsid w:val="00B261BA"/>
    <w:rsid w:val="00B26259"/>
    <w:rsid w:val="00B2635E"/>
    <w:rsid w:val="00B263E9"/>
    <w:rsid w:val="00B2642C"/>
    <w:rsid w:val="00B265B2"/>
    <w:rsid w:val="00B26686"/>
    <w:rsid w:val="00B266C6"/>
    <w:rsid w:val="00B266CF"/>
    <w:rsid w:val="00B266FD"/>
    <w:rsid w:val="00B26843"/>
    <w:rsid w:val="00B268CF"/>
    <w:rsid w:val="00B26974"/>
    <w:rsid w:val="00B2698B"/>
    <w:rsid w:val="00B26A28"/>
    <w:rsid w:val="00B26F81"/>
    <w:rsid w:val="00B270CB"/>
    <w:rsid w:val="00B271E1"/>
    <w:rsid w:val="00B2722B"/>
    <w:rsid w:val="00B27369"/>
    <w:rsid w:val="00B2746F"/>
    <w:rsid w:val="00B2751B"/>
    <w:rsid w:val="00B27591"/>
    <w:rsid w:val="00B275B0"/>
    <w:rsid w:val="00B27639"/>
    <w:rsid w:val="00B27755"/>
    <w:rsid w:val="00B277B1"/>
    <w:rsid w:val="00B277C1"/>
    <w:rsid w:val="00B27842"/>
    <w:rsid w:val="00B27B86"/>
    <w:rsid w:val="00B27BE0"/>
    <w:rsid w:val="00B27C5A"/>
    <w:rsid w:val="00B27CE0"/>
    <w:rsid w:val="00B27D9D"/>
    <w:rsid w:val="00B27FAA"/>
    <w:rsid w:val="00B30267"/>
    <w:rsid w:val="00B302DB"/>
    <w:rsid w:val="00B3044D"/>
    <w:rsid w:val="00B304E1"/>
    <w:rsid w:val="00B30565"/>
    <w:rsid w:val="00B306EE"/>
    <w:rsid w:val="00B307ED"/>
    <w:rsid w:val="00B30AD2"/>
    <w:rsid w:val="00B30B11"/>
    <w:rsid w:val="00B30C03"/>
    <w:rsid w:val="00B30C72"/>
    <w:rsid w:val="00B30D3D"/>
    <w:rsid w:val="00B30F50"/>
    <w:rsid w:val="00B30F66"/>
    <w:rsid w:val="00B30F68"/>
    <w:rsid w:val="00B31016"/>
    <w:rsid w:val="00B310B7"/>
    <w:rsid w:val="00B311D6"/>
    <w:rsid w:val="00B3123A"/>
    <w:rsid w:val="00B312C7"/>
    <w:rsid w:val="00B313F5"/>
    <w:rsid w:val="00B31568"/>
    <w:rsid w:val="00B315FF"/>
    <w:rsid w:val="00B316E8"/>
    <w:rsid w:val="00B31743"/>
    <w:rsid w:val="00B3175D"/>
    <w:rsid w:val="00B317EA"/>
    <w:rsid w:val="00B31810"/>
    <w:rsid w:val="00B3183B"/>
    <w:rsid w:val="00B31843"/>
    <w:rsid w:val="00B31973"/>
    <w:rsid w:val="00B31B15"/>
    <w:rsid w:val="00B31CF1"/>
    <w:rsid w:val="00B31F25"/>
    <w:rsid w:val="00B322D0"/>
    <w:rsid w:val="00B32307"/>
    <w:rsid w:val="00B3230D"/>
    <w:rsid w:val="00B3249E"/>
    <w:rsid w:val="00B3263F"/>
    <w:rsid w:val="00B327B0"/>
    <w:rsid w:val="00B3284B"/>
    <w:rsid w:val="00B329F3"/>
    <w:rsid w:val="00B32A5F"/>
    <w:rsid w:val="00B32C91"/>
    <w:rsid w:val="00B32F41"/>
    <w:rsid w:val="00B32FAC"/>
    <w:rsid w:val="00B32FDB"/>
    <w:rsid w:val="00B33016"/>
    <w:rsid w:val="00B330F3"/>
    <w:rsid w:val="00B330FF"/>
    <w:rsid w:val="00B33181"/>
    <w:rsid w:val="00B33190"/>
    <w:rsid w:val="00B332F2"/>
    <w:rsid w:val="00B33403"/>
    <w:rsid w:val="00B33746"/>
    <w:rsid w:val="00B3383B"/>
    <w:rsid w:val="00B3395C"/>
    <w:rsid w:val="00B33A1B"/>
    <w:rsid w:val="00B33A5F"/>
    <w:rsid w:val="00B33A66"/>
    <w:rsid w:val="00B33C70"/>
    <w:rsid w:val="00B33D52"/>
    <w:rsid w:val="00B33F4A"/>
    <w:rsid w:val="00B34168"/>
    <w:rsid w:val="00B34245"/>
    <w:rsid w:val="00B34322"/>
    <w:rsid w:val="00B343C0"/>
    <w:rsid w:val="00B34609"/>
    <w:rsid w:val="00B3490E"/>
    <w:rsid w:val="00B349A1"/>
    <w:rsid w:val="00B34BA5"/>
    <w:rsid w:val="00B34DF7"/>
    <w:rsid w:val="00B34E19"/>
    <w:rsid w:val="00B34E5B"/>
    <w:rsid w:val="00B34F57"/>
    <w:rsid w:val="00B34F89"/>
    <w:rsid w:val="00B350D1"/>
    <w:rsid w:val="00B3511E"/>
    <w:rsid w:val="00B352E6"/>
    <w:rsid w:val="00B3533E"/>
    <w:rsid w:val="00B35418"/>
    <w:rsid w:val="00B35431"/>
    <w:rsid w:val="00B35493"/>
    <w:rsid w:val="00B35638"/>
    <w:rsid w:val="00B3584D"/>
    <w:rsid w:val="00B35AC6"/>
    <w:rsid w:val="00B35BA6"/>
    <w:rsid w:val="00B35C5E"/>
    <w:rsid w:val="00B35CC3"/>
    <w:rsid w:val="00B35DA9"/>
    <w:rsid w:val="00B35EA8"/>
    <w:rsid w:val="00B35F48"/>
    <w:rsid w:val="00B35FEB"/>
    <w:rsid w:val="00B3613B"/>
    <w:rsid w:val="00B362F9"/>
    <w:rsid w:val="00B36369"/>
    <w:rsid w:val="00B363B3"/>
    <w:rsid w:val="00B36453"/>
    <w:rsid w:val="00B365A0"/>
    <w:rsid w:val="00B36613"/>
    <w:rsid w:val="00B36789"/>
    <w:rsid w:val="00B3698C"/>
    <w:rsid w:val="00B369EF"/>
    <w:rsid w:val="00B36AA3"/>
    <w:rsid w:val="00B36AE3"/>
    <w:rsid w:val="00B36CF2"/>
    <w:rsid w:val="00B36E25"/>
    <w:rsid w:val="00B36EBF"/>
    <w:rsid w:val="00B370EF"/>
    <w:rsid w:val="00B3720C"/>
    <w:rsid w:val="00B37305"/>
    <w:rsid w:val="00B37557"/>
    <w:rsid w:val="00B376DC"/>
    <w:rsid w:val="00B377AF"/>
    <w:rsid w:val="00B378C3"/>
    <w:rsid w:val="00B379D5"/>
    <w:rsid w:val="00B37B88"/>
    <w:rsid w:val="00B37C32"/>
    <w:rsid w:val="00B37C86"/>
    <w:rsid w:val="00B37E9A"/>
    <w:rsid w:val="00B400EA"/>
    <w:rsid w:val="00B40107"/>
    <w:rsid w:val="00B4013C"/>
    <w:rsid w:val="00B40285"/>
    <w:rsid w:val="00B4032C"/>
    <w:rsid w:val="00B40379"/>
    <w:rsid w:val="00B40606"/>
    <w:rsid w:val="00B408FD"/>
    <w:rsid w:val="00B409A1"/>
    <w:rsid w:val="00B40C41"/>
    <w:rsid w:val="00B40CC6"/>
    <w:rsid w:val="00B40E9E"/>
    <w:rsid w:val="00B41190"/>
    <w:rsid w:val="00B411C8"/>
    <w:rsid w:val="00B41213"/>
    <w:rsid w:val="00B412D6"/>
    <w:rsid w:val="00B413CF"/>
    <w:rsid w:val="00B4150C"/>
    <w:rsid w:val="00B41696"/>
    <w:rsid w:val="00B41768"/>
    <w:rsid w:val="00B4199B"/>
    <w:rsid w:val="00B41D1B"/>
    <w:rsid w:val="00B41D2C"/>
    <w:rsid w:val="00B41F90"/>
    <w:rsid w:val="00B41FC8"/>
    <w:rsid w:val="00B420BD"/>
    <w:rsid w:val="00B429F8"/>
    <w:rsid w:val="00B42B53"/>
    <w:rsid w:val="00B42B6F"/>
    <w:rsid w:val="00B42B86"/>
    <w:rsid w:val="00B42C5D"/>
    <w:rsid w:val="00B42DAF"/>
    <w:rsid w:val="00B42E25"/>
    <w:rsid w:val="00B42E9E"/>
    <w:rsid w:val="00B42F20"/>
    <w:rsid w:val="00B42F4D"/>
    <w:rsid w:val="00B42F77"/>
    <w:rsid w:val="00B430D8"/>
    <w:rsid w:val="00B4339B"/>
    <w:rsid w:val="00B433D6"/>
    <w:rsid w:val="00B43473"/>
    <w:rsid w:val="00B434B2"/>
    <w:rsid w:val="00B43683"/>
    <w:rsid w:val="00B43791"/>
    <w:rsid w:val="00B437CC"/>
    <w:rsid w:val="00B43901"/>
    <w:rsid w:val="00B4391C"/>
    <w:rsid w:val="00B43A36"/>
    <w:rsid w:val="00B43BBE"/>
    <w:rsid w:val="00B43E1F"/>
    <w:rsid w:val="00B43EC1"/>
    <w:rsid w:val="00B44247"/>
    <w:rsid w:val="00B446DB"/>
    <w:rsid w:val="00B446ED"/>
    <w:rsid w:val="00B44766"/>
    <w:rsid w:val="00B447AF"/>
    <w:rsid w:val="00B4488A"/>
    <w:rsid w:val="00B44A40"/>
    <w:rsid w:val="00B44A8C"/>
    <w:rsid w:val="00B44D3C"/>
    <w:rsid w:val="00B44D7F"/>
    <w:rsid w:val="00B44DEA"/>
    <w:rsid w:val="00B44EC5"/>
    <w:rsid w:val="00B44FC0"/>
    <w:rsid w:val="00B44FE9"/>
    <w:rsid w:val="00B450C5"/>
    <w:rsid w:val="00B45111"/>
    <w:rsid w:val="00B452A6"/>
    <w:rsid w:val="00B45350"/>
    <w:rsid w:val="00B45394"/>
    <w:rsid w:val="00B45576"/>
    <w:rsid w:val="00B45630"/>
    <w:rsid w:val="00B45636"/>
    <w:rsid w:val="00B4575C"/>
    <w:rsid w:val="00B4599A"/>
    <w:rsid w:val="00B459DA"/>
    <w:rsid w:val="00B45B0A"/>
    <w:rsid w:val="00B45B5F"/>
    <w:rsid w:val="00B45C94"/>
    <w:rsid w:val="00B45F04"/>
    <w:rsid w:val="00B45F57"/>
    <w:rsid w:val="00B460FD"/>
    <w:rsid w:val="00B461E9"/>
    <w:rsid w:val="00B46205"/>
    <w:rsid w:val="00B46235"/>
    <w:rsid w:val="00B46576"/>
    <w:rsid w:val="00B467D8"/>
    <w:rsid w:val="00B46848"/>
    <w:rsid w:val="00B4698F"/>
    <w:rsid w:val="00B46AB7"/>
    <w:rsid w:val="00B46B80"/>
    <w:rsid w:val="00B46C15"/>
    <w:rsid w:val="00B46C3E"/>
    <w:rsid w:val="00B46CA7"/>
    <w:rsid w:val="00B46D20"/>
    <w:rsid w:val="00B46D37"/>
    <w:rsid w:val="00B46FDE"/>
    <w:rsid w:val="00B471B1"/>
    <w:rsid w:val="00B4753C"/>
    <w:rsid w:val="00B475D1"/>
    <w:rsid w:val="00B47639"/>
    <w:rsid w:val="00B4769B"/>
    <w:rsid w:val="00B477AD"/>
    <w:rsid w:val="00B478A8"/>
    <w:rsid w:val="00B47B99"/>
    <w:rsid w:val="00B47D3E"/>
    <w:rsid w:val="00B47E22"/>
    <w:rsid w:val="00B47EB0"/>
    <w:rsid w:val="00B47EEE"/>
    <w:rsid w:val="00B47F38"/>
    <w:rsid w:val="00B47F62"/>
    <w:rsid w:val="00B504D9"/>
    <w:rsid w:val="00B50557"/>
    <w:rsid w:val="00B5059F"/>
    <w:rsid w:val="00B50691"/>
    <w:rsid w:val="00B50733"/>
    <w:rsid w:val="00B507F9"/>
    <w:rsid w:val="00B508B9"/>
    <w:rsid w:val="00B50C69"/>
    <w:rsid w:val="00B50D72"/>
    <w:rsid w:val="00B50DD5"/>
    <w:rsid w:val="00B50E0C"/>
    <w:rsid w:val="00B50EDB"/>
    <w:rsid w:val="00B50EED"/>
    <w:rsid w:val="00B50F9D"/>
    <w:rsid w:val="00B51044"/>
    <w:rsid w:val="00B511A5"/>
    <w:rsid w:val="00B511DB"/>
    <w:rsid w:val="00B51215"/>
    <w:rsid w:val="00B51279"/>
    <w:rsid w:val="00B51388"/>
    <w:rsid w:val="00B51413"/>
    <w:rsid w:val="00B514FE"/>
    <w:rsid w:val="00B51708"/>
    <w:rsid w:val="00B51762"/>
    <w:rsid w:val="00B517A0"/>
    <w:rsid w:val="00B51A35"/>
    <w:rsid w:val="00B51B14"/>
    <w:rsid w:val="00B51C14"/>
    <w:rsid w:val="00B51E41"/>
    <w:rsid w:val="00B51EE0"/>
    <w:rsid w:val="00B5239A"/>
    <w:rsid w:val="00B523DA"/>
    <w:rsid w:val="00B52403"/>
    <w:rsid w:val="00B52457"/>
    <w:rsid w:val="00B52480"/>
    <w:rsid w:val="00B52531"/>
    <w:rsid w:val="00B52542"/>
    <w:rsid w:val="00B52655"/>
    <w:rsid w:val="00B52686"/>
    <w:rsid w:val="00B526D1"/>
    <w:rsid w:val="00B527E4"/>
    <w:rsid w:val="00B528FA"/>
    <w:rsid w:val="00B52A8E"/>
    <w:rsid w:val="00B52B49"/>
    <w:rsid w:val="00B530E3"/>
    <w:rsid w:val="00B53293"/>
    <w:rsid w:val="00B53316"/>
    <w:rsid w:val="00B534C8"/>
    <w:rsid w:val="00B534E9"/>
    <w:rsid w:val="00B535C4"/>
    <w:rsid w:val="00B53A11"/>
    <w:rsid w:val="00B53A37"/>
    <w:rsid w:val="00B53CC5"/>
    <w:rsid w:val="00B53EDA"/>
    <w:rsid w:val="00B54092"/>
    <w:rsid w:val="00B5423A"/>
    <w:rsid w:val="00B5429D"/>
    <w:rsid w:val="00B54459"/>
    <w:rsid w:val="00B54533"/>
    <w:rsid w:val="00B5457F"/>
    <w:rsid w:val="00B545A1"/>
    <w:rsid w:val="00B54707"/>
    <w:rsid w:val="00B547AD"/>
    <w:rsid w:val="00B54810"/>
    <w:rsid w:val="00B54884"/>
    <w:rsid w:val="00B54908"/>
    <w:rsid w:val="00B54B6E"/>
    <w:rsid w:val="00B54BA2"/>
    <w:rsid w:val="00B54D3B"/>
    <w:rsid w:val="00B54F0C"/>
    <w:rsid w:val="00B550AB"/>
    <w:rsid w:val="00B55132"/>
    <w:rsid w:val="00B552CA"/>
    <w:rsid w:val="00B5536F"/>
    <w:rsid w:val="00B55402"/>
    <w:rsid w:val="00B5545A"/>
    <w:rsid w:val="00B554F9"/>
    <w:rsid w:val="00B555D9"/>
    <w:rsid w:val="00B5576E"/>
    <w:rsid w:val="00B5583A"/>
    <w:rsid w:val="00B55A95"/>
    <w:rsid w:val="00B55AF7"/>
    <w:rsid w:val="00B55B56"/>
    <w:rsid w:val="00B55BC8"/>
    <w:rsid w:val="00B56028"/>
    <w:rsid w:val="00B56106"/>
    <w:rsid w:val="00B564A8"/>
    <w:rsid w:val="00B567CD"/>
    <w:rsid w:val="00B567D5"/>
    <w:rsid w:val="00B567E5"/>
    <w:rsid w:val="00B56B5B"/>
    <w:rsid w:val="00B56C53"/>
    <w:rsid w:val="00B56C80"/>
    <w:rsid w:val="00B56EE1"/>
    <w:rsid w:val="00B56FC2"/>
    <w:rsid w:val="00B57167"/>
    <w:rsid w:val="00B5717B"/>
    <w:rsid w:val="00B57199"/>
    <w:rsid w:val="00B57214"/>
    <w:rsid w:val="00B57515"/>
    <w:rsid w:val="00B57781"/>
    <w:rsid w:val="00B5778A"/>
    <w:rsid w:val="00B578D7"/>
    <w:rsid w:val="00B57AF6"/>
    <w:rsid w:val="00B57B3A"/>
    <w:rsid w:val="00B57C19"/>
    <w:rsid w:val="00B57D03"/>
    <w:rsid w:val="00B57D62"/>
    <w:rsid w:val="00B57ED0"/>
    <w:rsid w:val="00B57F30"/>
    <w:rsid w:val="00B57F6D"/>
    <w:rsid w:val="00B57F7A"/>
    <w:rsid w:val="00B57FC6"/>
    <w:rsid w:val="00B600DB"/>
    <w:rsid w:val="00B60144"/>
    <w:rsid w:val="00B6019C"/>
    <w:rsid w:val="00B6033C"/>
    <w:rsid w:val="00B6048E"/>
    <w:rsid w:val="00B604E7"/>
    <w:rsid w:val="00B60589"/>
    <w:rsid w:val="00B6059D"/>
    <w:rsid w:val="00B605E8"/>
    <w:rsid w:val="00B605EF"/>
    <w:rsid w:val="00B6079D"/>
    <w:rsid w:val="00B6093B"/>
    <w:rsid w:val="00B60DF0"/>
    <w:rsid w:val="00B60FBB"/>
    <w:rsid w:val="00B60FBD"/>
    <w:rsid w:val="00B6100B"/>
    <w:rsid w:val="00B61112"/>
    <w:rsid w:val="00B6117B"/>
    <w:rsid w:val="00B613E7"/>
    <w:rsid w:val="00B6144A"/>
    <w:rsid w:val="00B61609"/>
    <w:rsid w:val="00B616B3"/>
    <w:rsid w:val="00B616F9"/>
    <w:rsid w:val="00B61721"/>
    <w:rsid w:val="00B619A8"/>
    <w:rsid w:val="00B61B3D"/>
    <w:rsid w:val="00B61B95"/>
    <w:rsid w:val="00B61E06"/>
    <w:rsid w:val="00B62020"/>
    <w:rsid w:val="00B62207"/>
    <w:rsid w:val="00B62491"/>
    <w:rsid w:val="00B626A5"/>
    <w:rsid w:val="00B62721"/>
    <w:rsid w:val="00B62913"/>
    <w:rsid w:val="00B6295A"/>
    <w:rsid w:val="00B62969"/>
    <w:rsid w:val="00B62982"/>
    <w:rsid w:val="00B629FE"/>
    <w:rsid w:val="00B62A44"/>
    <w:rsid w:val="00B62A73"/>
    <w:rsid w:val="00B62B87"/>
    <w:rsid w:val="00B62C44"/>
    <w:rsid w:val="00B62CBC"/>
    <w:rsid w:val="00B62DBD"/>
    <w:rsid w:val="00B62F26"/>
    <w:rsid w:val="00B630CB"/>
    <w:rsid w:val="00B6322B"/>
    <w:rsid w:val="00B6323F"/>
    <w:rsid w:val="00B635ED"/>
    <w:rsid w:val="00B637C9"/>
    <w:rsid w:val="00B6380A"/>
    <w:rsid w:val="00B63841"/>
    <w:rsid w:val="00B6396E"/>
    <w:rsid w:val="00B63D22"/>
    <w:rsid w:val="00B63E21"/>
    <w:rsid w:val="00B63FDA"/>
    <w:rsid w:val="00B6405C"/>
    <w:rsid w:val="00B640F3"/>
    <w:rsid w:val="00B641B7"/>
    <w:rsid w:val="00B64227"/>
    <w:rsid w:val="00B6432D"/>
    <w:rsid w:val="00B6444A"/>
    <w:rsid w:val="00B6451E"/>
    <w:rsid w:val="00B64620"/>
    <w:rsid w:val="00B64629"/>
    <w:rsid w:val="00B646A2"/>
    <w:rsid w:val="00B648A0"/>
    <w:rsid w:val="00B64940"/>
    <w:rsid w:val="00B64C0A"/>
    <w:rsid w:val="00B64C92"/>
    <w:rsid w:val="00B64FAC"/>
    <w:rsid w:val="00B650B3"/>
    <w:rsid w:val="00B6543D"/>
    <w:rsid w:val="00B6561B"/>
    <w:rsid w:val="00B65739"/>
    <w:rsid w:val="00B658AF"/>
    <w:rsid w:val="00B6598F"/>
    <w:rsid w:val="00B659E2"/>
    <w:rsid w:val="00B65A5F"/>
    <w:rsid w:val="00B65A78"/>
    <w:rsid w:val="00B65BAB"/>
    <w:rsid w:val="00B65D84"/>
    <w:rsid w:val="00B65DBB"/>
    <w:rsid w:val="00B65F46"/>
    <w:rsid w:val="00B660C1"/>
    <w:rsid w:val="00B660F8"/>
    <w:rsid w:val="00B661ED"/>
    <w:rsid w:val="00B66798"/>
    <w:rsid w:val="00B6680C"/>
    <w:rsid w:val="00B669FA"/>
    <w:rsid w:val="00B66A59"/>
    <w:rsid w:val="00B66EEF"/>
    <w:rsid w:val="00B670BE"/>
    <w:rsid w:val="00B672A8"/>
    <w:rsid w:val="00B6742B"/>
    <w:rsid w:val="00B675DF"/>
    <w:rsid w:val="00B67700"/>
    <w:rsid w:val="00B67707"/>
    <w:rsid w:val="00B67749"/>
    <w:rsid w:val="00B679E1"/>
    <w:rsid w:val="00B67AFF"/>
    <w:rsid w:val="00B67B44"/>
    <w:rsid w:val="00B67BE4"/>
    <w:rsid w:val="00B67CBE"/>
    <w:rsid w:val="00B67CF8"/>
    <w:rsid w:val="00B67D3E"/>
    <w:rsid w:val="00B67DC0"/>
    <w:rsid w:val="00B67ED0"/>
    <w:rsid w:val="00B67FA3"/>
    <w:rsid w:val="00B700AB"/>
    <w:rsid w:val="00B70412"/>
    <w:rsid w:val="00B704FF"/>
    <w:rsid w:val="00B7055F"/>
    <w:rsid w:val="00B70563"/>
    <w:rsid w:val="00B706C0"/>
    <w:rsid w:val="00B70725"/>
    <w:rsid w:val="00B709E9"/>
    <w:rsid w:val="00B70A51"/>
    <w:rsid w:val="00B70F51"/>
    <w:rsid w:val="00B70F7B"/>
    <w:rsid w:val="00B7105B"/>
    <w:rsid w:val="00B71130"/>
    <w:rsid w:val="00B711DA"/>
    <w:rsid w:val="00B71253"/>
    <w:rsid w:val="00B71299"/>
    <w:rsid w:val="00B71345"/>
    <w:rsid w:val="00B713B4"/>
    <w:rsid w:val="00B71524"/>
    <w:rsid w:val="00B71570"/>
    <w:rsid w:val="00B7169C"/>
    <w:rsid w:val="00B716BB"/>
    <w:rsid w:val="00B71984"/>
    <w:rsid w:val="00B719BC"/>
    <w:rsid w:val="00B71C7D"/>
    <w:rsid w:val="00B71F0F"/>
    <w:rsid w:val="00B71FA6"/>
    <w:rsid w:val="00B71FEE"/>
    <w:rsid w:val="00B7215A"/>
    <w:rsid w:val="00B721D8"/>
    <w:rsid w:val="00B72218"/>
    <w:rsid w:val="00B7271E"/>
    <w:rsid w:val="00B72953"/>
    <w:rsid w:val="00B72CB0"/>
    <w:rsid w:val="00B72D73"/>
    <w:rsid w:val="00B72DBF"/>
    <w:rsid w:val="00B72F20"/>
    <w:rsid w:val="00B72FC5"/>
    <w:rsid w:val="00B72FE9"/>
    <w:rsid w:val="00B732D3"/>
    <w:rsid w:val="00B73348"/>
    <w:rsid w:val="00B73460"/>
    <w:rsid w:val="00B73556"/>
    <w:rsid w:val="00B7357C"/>
    <w:rsid w:val="00B7379E"/>
    <w:rsid w:val="00B7385A"/>
    <w:rsid w:val="00B738A9"/>
    <w:rsid w:val="00B7393F"/>
    <w:rsid w:val="00B73D2D"/>
    <w:rsid w:val="00B73D97"/>
    <w:rsid w:val="00B73DA2"/>
    <w:rsid w:val="00B73E61"/>
    <w:rsid w:val="00B73E82"/>
    <w:rsid w:val="00B740AF"/>
    <w:rsid w:val="00B741D3"/>
    <w:rsid w:val="00B748CC"/>
    <w:rsid w:val="00B74A12"/>
    <w:rsid w:val="00B74B31"/>
    <w:rsid w:val="00B74C65"/>
    <w:rsid w:val="00B74D0E"/>
    <w:rsid w:val="00B74DC1"/>
    <w:rsid w:val="00B74DF3"/>
    <w:rsid w:val="00B74F2B"/>
    <w:rsid w:val="00B7501F"/>
    <w:rsid w:val="00B75108"/>
    <w:rsid w:val="00B75122"/>
    <w:rsid w:val="00B752CA"/>
    <w:rsid w:val="00B75670"/>
    <w:rsid w:val="00B75696"/>
    <w:rsid w:val="00B756B4"/>
    <w:rsid w:val="00B75B76"/>
    <w:rsid w:val="00B75BD0"/>
    <w:rsid w:val="00B75C9B"/>
    <w:rsid w:val="00B75CD4"/>
    <w:rsid w:val="00B75E8E"/>
    <w:rsid w:val="00B760D3"/>
    <w:rsid w:val="00B761A0"/>
    <w:rsid w:val="00B7650E"/>
    <w:rsid w:val="00B765B0"/>
    <w:rsid w:val="00B765C7"/>
    <w:rsid w:val="00B76626"/>
    <w:rsid w:val="00B76708"/>
    <w:rsid w:val="00B7694E"/>
    <w:rsid w:val="00B76B24"/>
    <w:rsid w:val="00B76B3A"/>
    <w:rsid w:val="00B76B5E"/>
    <w:rsid w:val="00B76B74"/>
    <w:rsid w:val="00B76BAE"/>
    <w:rsid w:val="00B76C10"/>
    <w:rsid w:val="00B76EA6"/>
    <w:rsid w:val="00B76FAF"/>
    <w:rsid w:val="00B7721F"/>
    <w:rsid w:val="00B77287"/>
    <w:rsid w:val="00B772D1"/>
    <w:rsid w:val="00B77442"/>
    <w:rsid w:val="00B7752C"/>
    <w:rsid w:val="00B7760E"/>
    <w:rsid w:val="00B776CC"/>
    <w:rsid w:val="00B777B9"/>
    <w:rsid w:val="00B77A81"/>
    <w:rsid w:val="00B77DFF"/>
    <w:rsid w:val="00B77F39"/>
    <w:rsid w:val="00B77F89"/>
    <w:rsid w:val="00B803B4"/>
    <w:rsid w:val="00B8042E"/>
    <w:rsid w:val="00B804E3"/>
    <w:rsid w:val="00B8060E"/>
    <w:rsid w:val="00B80ADC"/>
    <w:rsid w:val="00B80AF6"/>
    <w:rsid w:val="00B80C0E"/>
    <w:rsid w:val="00B80C1F"/>
    <w:rsid w:val="00B80C24"/>
    <w:rsid w:val="00B80CC3"/>
    <w:rsid w:val="00B80D9D"/>
    <w:rsid w:val="00B80DE4"/>
    <w:rsid w:val="00B80E17"/>
    <w:rsid w:val="00B80F18"/>
    <w:rsid w:val="00B80F90"/>
    <w:rsid w:val="00B81080"/>
    <w:rsid w:val="00B81185"/>
    <w:rsid w:val="00B811DD"/>
    <w:rsid w:val="00B81853"/>
    <w:rsid w:val="00B81911"/>
    <w:rsid w:val="00B81A28"/>
    <w:rsid w:val="00B81A3A"/>
    <w:rsid w:val="00B81C19"/>
    <w:rsid w:val="00B81DDF"/>
    <w:rsid w:val="00B81E39"/>
    <w:rsid w:val="00B81ED5"/>
    <w:rsid w:val="00B822C1"/>
    <w:rsid w:val="00B8244A"/>
    <w:rsid w:val="00B8253A"/>
    <w:rsid w:val="00B82847"/>
    <w:rsid w:val="00B82B54"/>
    <w:rsid w:val="00B82B70"/>
    <w:rsid w:val="00B82F08"/>
    <w:rsid w:val="00B82FF0"/>
    <w:rsid w:val="00B8314E"/>
    <w:rsid w:val="00B832D0"/>
    <w:rsid w:val="00B834B4"/>
    <w:rsid w:val="00B8358A"/>
    <w:rsid w:val="00B8365F"/>
    <w:rsid w:val="00B83746"/>
    <w:rsid w:val="00B837AB"/>
    <w:rsid w:val="00B83F66"/>
    <w:rsid w:val="00B840C4"/>
    <w:rsid w:val="00B842E2"/>
    <w:rsid w:val="00B8434E"/>
    <w:rsid w:val="00B84368"/>
    <w:rsid w:val="00B8436C"/>
    <w:rsid w:val="00B84438"/>
    <w:rsid w:val="00B8451D"/>
    <w:rsid w:val="00B8465A"/>
    <w:rsid w:val="00B84727"/>
    <w:rsid w:val="00B84860"/>
    <w:rsid w:val="00B8492C"/>
    <w:rsid w:val="00B8493A"/>
    <w:rsid w:val="00B84AC4"/>
    <w:rsid w:val="00B84AEB"/>
    <w:rsid w:val="00B84BE1"/>
    <w:rsid w:val="00B84BEA"/>
    <w:rsid w:val="00B84CDF"/>
    <w:rsid w:val="00B84F1B"/>
    <w:rsid w:val="00B8504D"/>
    <w:rsid w:val="00B85051"/>
    <w:rsid w:val="00B850FD"/>
    <w:rsid w:val="00B85178"/>
    <w:rsid w:val="00B8521D"/>
    <w:rsid w:val="00B8523E"/>
    <w:rsid w:val="00B8525D"/>
    <w:rsid w:val="00B852A1"/>
    <w:rsid w:val="00B8555B"/>
    <w:rsid w:val="00B855A1"/>
    <w:rsid w:val="00B8566E"/>
    <w:rsid w:val="00B8575D"/>
    <w:rsid w:val="00B8582D"/>
    <w:rsid w:val="00B8587F"/>
    <w:rsid w:val="00B85997"/>
    <w:rsid w:val="00B859E3"/>
    <w:rsid w:val="00B85A15"/>
    <w:rsid w:val="00B85A6C"/>
    <w:rsid w:val="00B85B95"/>
    <w:rsid w:val="00B85B9D"/>
    <w:rsid w:val="00B85F77"/>
    <w:rsid w:val="00B85FA7"/>
    <w:rsid w:val="00B861B4"/>
    <w:rsid w:val="00B863D2"/>
    <w:rsid w:val="00B86660"/>
    <w:rsid w:val="00B8667C"/>
    <w:rsid w:val="00B866C6"/>
    <w:rsid w:val="00B86732"/>
    <w:rsid w:val="00B86744"/>
    <w:rsid w:val="00B8674D"/>
    <w:rsid w:val="00B86855"/>
    <w:rsid w:val="00B868EB"/>
    <w:rsid w:val="00B86923"/>
    <w:rsid w:val="00B86A67"/>
    <w:rsid w:val="00B86AA7"/>
    <w:rsid w:val="00B86C04"/>
    <w:rsid w:val="00B86C0A"/>
    <w:rsid w:val="00B87013"/>
    <w:rsid w:val="00B87223"/>
    <w:rsid w:val="00B872B0"/>
    <w:rsid w:val="00B874B3"/>
    <w:rsid w:val="00B87579"/>
    <w:rsid w:val="00B877DC"/>
    <w:rsid w:val="00B87896"/>
    <w:rsid w:val="00B87B3D"/>
    <w:rsid w:val="00B87C05"/>
    <w:rsid w:val="00B87D98"/>
    <w:rsid w:val="00B87DD3"/>
    <w:rsid w:val="00B87E46"/>
    <w:rsid w:val="00B87EF8"/>
    <w:rsid w:val="00B87EF9"/>
    <w:rsid w:val="00B87F7C"/>
    <w:rsid w:val="00B900B1"/>
    <w:rsid w:val="00B900DE"/>
    <w:rsid w:val="00B901A3"/>
    <w:rsid w:val="00B90269"/>
    <w:rsid w:val="00B9028B"/>
    <w:rsid w:val="00B90298"/>
    <w:rsid w:val="00B9030C"/>
    <w:rsid w:val="00B90338"/>
    <w:rsid w:val="00B903C8"/>
    <w:rsid w:val="00B903D4"/>
    <w:rsid w:val="00B90458"/>
    <w:rsid w:val="00B904A0"/>
    <w:rsid w:val="00B90512"/>
    <w:rsid w:val="00B90559"/>
    <w:rsid w:val="00B905B3"/>
    <w:rsid w:val="00B9062B"/>
    <w:rsid w:val="00B9078A"/>
    <w:rsid w:val="00B9079F"/>
    <w:rsid w:val="00B90835"/>
    <w:rsid w:val="00B90AE2"/>
    <w:rsid w:val="00B90AE3"/>
    <w:rsid w:val="00B90C87"/>
    <w:rsid w:val="00B90CC2"/>
    <w:rsid w:val="00B90D0D"/>
    <w:rsid w:val="00B90DFB"/>
    <w:rsid w:val="00B90E86"/>
    <w:rsid w:val="00B90FA3"/>
    <w:rsid w:val="00B90FF1"/>
    <w:rsid w:val="00B910A7"/>
    <w:rsid w:val="00B91172"/>
    <w:rsid w:val="00B912EF"/>
    <w:rsid w:val="00B9139F"/>
    <w:rsid w:val="00B91406"/>
    <w:rsid w:val="00B914B2"/>
    <w:rsid w:val="00B9158A"/>
    <w:rsid w:val="00B91717"/>
    <w:rsid w:val="00B91871"/>
    <w:rsid w:val="00B91A0B"/>
    <w:rsid w:val="00B91A25"/>
    <w:rsid w:val="00B91EBB"/>
    <w:rsid w:val="00B91ECB"/>
    <w:rsid w:val="00B91FC2"/>
    <w:rsid w:val="00B92001"/>
    <w:rsid w:val="00B92102"/>
    <w:rsid w:val="00B92364"/>
    <w:rsid w:val="00B92385"/>
    <w:rsid w:val="00B924C9"/>
    <w:rsid w:val="00B92613"/>
    <w:rsid w:val="00B92696"/>
    <w:rsid w:val="00B927FA"/>
    <w:rsid w:val="00B928CC"/>
    <w:rsid w:val="00B92C63"/>
    <w:rsid w:val="00B92C7D"/>
    <w:rsid w:val="00B92D5A"/>
    <w:rsid w:val="00B9323E"/>
    <w:rsid w:val="00B934E9"/>
    <w:rsid w:val="00B935F9"/>
    <w:rsid w:val="00B93747"/>
    <w:rsid w:val="00B937C4"/>
    <w:rsid w:val="00B937E2"/>
    <w:rsid w:val="00B9381F"/>
    <w:rsid w:val="00B93951"/>
    <w:rsid w:val="00B93967"/>
    <w:rsid w:val="00B93A24"/>
    <w:rsid w:val="00B93A8D"/>
    <w:rsid w:val="00B93B3A"/>
    <w:rsid w:val="00B93DE1"/>
    <w:rsid w:val="00B93E07"/>
    <w:rsid w:val="00B93F44"/>
    <w:rsid w:val="00B94207"/>
    <w:rsid w:val="00B942B1"/>
    <w:rsid w:val="00B942E0"/>
    <w:rsid w:val="00B94487"/>
    <w:rsid w:val="00B944EE"/>
    <w:rsid w:val="00B94502"/>
    <w:rsid w:val="00B94628"/>
    <w:rsid w:val="00B9485C"/>
    <w:rsid w:val="00B94886"/>
    <w:rsid w:val="00B948C3"/>
    <w:rsid w:val="00B94920"/>
    <w:rsid w:val="00B94A43"/>
    <w:rsid w:val="00B94C6E"/>
    <w:rsid w:val="00B94C91"/>
    <w:rsid w:val="00B94D71"/>
    <w:rsid w:val="00B94DFC"/>
    <w:rsid w:val="00B94FCE"/>
    <w:rsid w:val="00B95075"/>
    <w:rsid w:val="00B9526B"/>
    <w:rsid w:val="00B95352"/>
    <w:rsid w:val="00B9538E"/>
    <w:rsid w:val="00B953D7"/>
    <w:rsid w:val="00B95404"/>
    <w:rsid w:val="00B9543F"/>
    <w:rsid w:val="00B9571C"/>
    <w:rsid w:val="00B95823"/>
    <w:rsid w:val="00B95B62"/>
    <w:rsid w:val="00B95B9A"/>
    <w:rsid w:val="00B95F14"/>
    <w:rsid w:val="00B960FD"/>
    <w:rsid w:val="00B963AB"/>
    <w:rsid w:val="00B96646"/>
    <w:rsid w:val="00B96944"/>
    <w:rsid w:val="00B96AD0"/>
    <w:rsid w:val="00B96C43"/>
    <w:rsid w:val="00B96EA6"/>
    <w:rsid w:val="00B96EAD"/>
    <w:rsid w:val="00B97216"/>
    <w:rsid w:val="00B9738F"/>
    <w:rsid w:val="00B97567"/>
    <w:rsid w:val="00B97682"/>
    <w:rsid w:val="00B9799F"/>
    <w:rsid w:val="00B97B3F"/>
    <w:rsid w:val="00B97D23"/>
    <w:rsid w:val="00B97E27"/>
    <w:rsid w:val="00BA01C5"/>
    <w:rsid w:val="00BA0610"/>
    <w:rsid w:val="00BA09CD"/>
    <w:rsid w:val="00BA0E0E"/>
    <w:rsid w:val="00BA0E1A"/>
    <w:rsid w:val="00BA0E53"/>
    <w:rsid w:val="00BA0F26"/>
    <w:rsid w:val="00BA0F5F"/>
    <w:rsid w:val="00BA0FFF"/>
    <w:rsid w:val="00BA1050"/>
    <w:rsid w:val="00BA109A"/>
    <w:rsid w:val="00BA10F7"/>
    <w:rsid w:val="00BA1223"/>
    <w:rsid w:val="00BA1347"/>
    <w:rsid w:val="00BA1393"/>
    <w:rsid w:val="00BA13BD"/>
    <w:rsid w:val="00BA169C"/>
    <w:rsid w:val="00BA169F"/>
    <w:rsid w:val="00BA1742"/>
    <w:rsid w:val="00BA181F"/>
    <w:rsid w:val="00BA1823"/>
    <w:rsid w:val="00BA19DF"/>
    <w:rsid w:val="00BA1AAB"/>
    <w:rsid w:val="00BA1AD0"/>
    <w:rsid w:val="00BA1B7B"/>
    <w:rsid w:val="00BA1CBF"/>
    <w:rsid w:val="00BA1DF4"/>
    <w:rsid w:val="00BA1ED7"/>
    <w:rsid w:val="00BA1F01"/>
    <w:rsid w:val="00BA20A4"/>
    <w:rsid w:val="00BA2112"/>
    <w:rsid w:val="00BA2191"/>
    <w:rsid w:val="00BA2280"/>
    <w:rsid w:val="00BA22E4"/>
    <w:rsid w:val="00BA25A7"/>
    <w:rsid w:val="00BA262C"/>
    <w:rsid w:val="00BA26AF"/>
    <w:rsid w:val="00BA2739"/>
    <w:rsid w:val="00BA2757"/>
    <w:rsid w:val="00BA2802"/>
    <w:rsid w:val="00BA2A4C"/>
    <w:rsid w:val="00BA2BC2"/>
    <w:rsid w:val="00BA2C96"/>
    <w:rsid w:val="00BA2D5A"/>
    <w:rsid w:val="00BA2EA1"/>
    <w:rsid w:val="00BA2F04"/>
    <w:rsid w:val="00BA3073"/>
    <w:rsid w:val="00BA33FA"/>
    <w:rsid w:val="00BA34AF"/>
    <w:rsid w:val="00BA359D"/>
    <w:rsid w:val="00BA3A00"/>
    <w:rsid w:val="00BA3A1A"/>
    <w:rsid w:val="00BA3BD3"/>
    <w:rsid w:val="00BA3C61"/>
    <w:rsid w:val="00BA3C78"/>
    <w:rsid w:val="00BA3D4B"/>
    <w:rsid w:val="00BA3D78"/>
    <w:rsid w:val="00BA3E65"/>
    <w:rsid w:val="00BA41B6"/>
    <w:rsid w:val="00BA4248"/>
    <w:rsid w:val="00BA42F2"/>
    <w:rsid w:val="00BA4302"/>
    <w:rsid w:val="00BA443C"/>
    <w:rsid w:val="00BA486A"/>
    <w:rsid w:val="00BA489D"/>
    <w:rsid w:val="00BA4932"/>
    <w:rsid w:val="00BA4965"/>
    <w:rsid w:val="00BA4A49"/>
    <w:rsid w:val="00BA4B03"/>
    <w:rsid w:val="00BA4B6A"/>
    <w:rsid w:val="00BA4B71"/>
    <w:rsid w:val="00BA4C59"/>
    <w:rsid w:val="00BA4C62"/>
    <w:rsid w:val="00BA4C90"/>
    <w:rsid w:val="00BA4DBE"/>
    <w:rsid w:val="00BA4EC9"/>
    <w:rsid w:val="00BA4FFE"/>
    <w:rsid w:val="00BA50D4"/>
    <w:rsid w:val="00BA513F"/>
    <w:rsid w:val="00BA5335"/>
    <w:rsid w:val="00BA5367"/>
    <w:rsid w:val="00BA5430"/>
    <w:rsid w:val="00BA5463"/>
    <w:rsid w:val="00BA54EB"/>
    <w:rsid w:val="00BA56E6"/>
    <w:rsid w:val="00BA56F0"/>
    <w:rsid w:val="00BA587F"/>
    <w:rsid w:val="00BA5A4A"/>
    <w:rsid w:val="00BA5ABA"/>
    <w:rsid w:val="00BA5ADE"/>
    <w:rsid w:val="00BA5C15"/>
    <w:rsid w:val="00BA5CB8"/>
    <w:rsid w:val="00BA5D5E"/>
    <w:rsid w:val="00BA5DAC"/>
    <w:rsid w:val="00BA5F24"/>
    <w:rsid w:val="00BA648F"/>
    <w:rsid w:val="00BA64BB"/>
    <w:rsid w:val="00BA65C6"/>
    <w:rsid w:val="00BA66E3"/>
    <w:rsid w:val="00BA68D4"/>
    <w:rsid w:val="00BA69AE"/>
    <w:rsid w:val="00BA6ADE"/>
    <w:rsid w:val="00BA6C06"/>
    <w:rsid w:val="00BA6C2B"/>
    <w:rsid w:val="00BA6CF9"/>
    <w:rsid w:val="00BA6DC0"/>
    <w:rsid w:val="00BA6F92"/>
    <w:rsid w:val="00BA6FAE"/>
    <w:rsid w:val="00BA6FFA"/>
    <w:rsid w:val="00BA7011"/>
    <w:rsid w:val="00BA7150"/>
    <w:rsid w:val="00BA71E5"/>
    <w:rsid w:val="00BA7242"/>
    <w:rsid w:val="00BA72A2"/>
    <w:rsid w:val="00BA731D"/>
    <w:rsid w:val="00BA7356"/>
    <w:rsid w:val="00BA73AE"/>
    <w:rsid w:val="00BA73F9"/>
    <w:rsid w:val="00BA744A"/>
    <w:rsid w:val="00BA757F"/>
    <w:rsid w:val="00BA7826"/>
    <w:rsid w:val="00BA7843"/>
    <w:rsid w:val="00BA7949"/>
    <w:rsid w:val="00BA799D"/>
    <w:rsid w:val="00BA7A01"/>
    <w:rsid w:val="00BA7B08"/>
    <w:rsid w:val="00BA7B14"/>
    <w:rsid w:val="00BA7BB9"/>
    <w:rsid w:val="00BA7E1F"/>
    <w:rsid w:val="00BA7E87"/>
    <w:rsid w:val="00BB001B"/>
    <w:rsid w:val="00BB00D9"/>
    <w:rsid w:val="00BB01B5"/>
    <w:rsid w:val="00BB02F8"/>
    <w:rsid w:val="00BB0442"/>
    <w:rsid w:val="00BB0A6F"/>
    <w:rsid w:val="00BB0AB2"/>
    <w:rsid w:val="00BB0CD7"/>
    <w:rsid w:val="00BB0D61"/>
    <w:rsid w:val="00BB0DDA"/>
    <w:rsid w:val="00BB0E69"/>
    <w:rsid w:val="00BB0EE6"/>
    <w:rsid w:val="00BB1001"/>
    <w:rsid w:val="00BB102E"/>
    <w:rsid w:val="00BB11C2"/>
    <w:rsid w:val="00BB1316"/>
    <w:rsid w:val="00BB1594"/>
    <w:rsid w:val="00BB1637"/>
    <w:rsid w:val="00BB1A0C"/>
    <w:rsid w:val="00BB1A57"/>
    <w:rsid w:val="00BB1B34"/>
    <w:rsid w:val="00BB1F87"/>
    <w:rsid w:val="00BB1FE5"/>
    <w:rsid w:val="00BB2042"/>
    <w:rsid w:val="00BB2280"/>
    <w:rsid w:val="00BB23F8"/>
    <w:rsid w:val="00BB2563"/>
    <w:rsid w:val="00BB2636"/>
    <w:rsid w:val="00BB2653"/>
    <w:rsid w:val="00BB26D8"/>
    <w:rsid w:val="00BB29BB"/>
    <w:rsid w:val="00BB2A0B"/>
    <w:rsid w:val="00BB2A0F"/>
    <w:rsid w:val="00BB2A91"/>
    <w:rsid w:val="00BB2B3D"/>
    <w:rsid w:val="00BB2B78"/>
    <w:rsid w:val="00BB2CB1"/>
    <w:rsid w:val="00BB2D38"/>
    <w:rsid w:val="00BB2E15"/>
    <w:rsid w:val="00BB30B4"/>
    <w:rsid w:val="00BB30C5"/>
    <w:rsid w:val="00BB3130"/>
    <w:rsid w:val="00BB317F"/>
    <w:rsid w:val="00BB3587"/>
    <w:rsid w:val="00BB36CB"/>
    <w:rsid w:val="00BB36EB"/>
    <w:rsid w:val="00BB3929"/>
    <w:rsid w:val="00BB3A02"/>
    <w:rsid w:val="00BB3A52"/>
    <w:rsid w:val="00BB3B01"/>
    <w:rsid w:val="00BB3B17"/>
    <w:rsid w:val="00BB3B78"/>
    <w:rsid w:val="00BB402D"/>
    <w:rsid w:val="00BB4091"/>
    <w:rsid w:val="00BB412E"/>
    <w:rsid w:val="00BB4165"/>
    <w:rsid w:val="00BB41EB"/>
    <w:rsid w:val="00BB4407"/>
    <w:rsid w:val="00BB466D"/>
    <w:rsid w:val="00BB4821"/>
    <w:rsid w:val="00BB4845"/>
    <w:rsid w:val="00BB4A21"/>
    <w:rsid w:val="00BB4B5F"/>
    <w:rsid w:val="00BB4E5D"/>
    <w:rsid w:val="00BB4F40"/>
    <w:rsid w:val="00BB500F"/>
    <w:rsid w:val="00BB5115"/>
    <w:rsid w:val="00BB51B4"/>
    <w:rsid w:val="00BB53C7"/>
    <w:rsid w:val="00BB541A"/>
    <w:rsid w:val="00BB543E"/>
    <w:rsid w:val="00BB5496"/>
    <w:rsid w:val="00BB55D1"/>
    <w:rsid w:val="00BB566E"/>
    <w:rsid w:val="00BB57B3"/>
    <w:rsid w:val="00BB587E"/>
    <w:rsid w:val="00BB5AF6"/>
    <w:rsid w:val="00BB5B31"/>
    <w:rsid w:val="00BB5E7D"/>
    <w:rsid w:val="00BB5F23"/>
    <w:rsid w:val="00BB5FA5"/>
    <w:rsid w:val="00BB605F"/>
    <w:rsid w:val="00BB6342"/>
    <w:rsid w:val="00BB63F2"/>
    <w:rsid w:val="00BB63F7"/>
    <w:rsid w:val="00BB6627"/>
    <w:rsid w:val="00BB6711"/>
    <w:rsid w:val="00BB6857"/>
    <w:rsid w:val="00BB689E"/>
    <w:rsid w:val="00BB695B"/>
    <w:rsid w:val="00BB6A11"/>
    <w:rsid w:val="00BB6AD2"/>
    <w:rsid w:val="00BB6B98"/>
    <w:rsid w:val="00BB6D18"/>
    <w:rsid w:val="00BB6F55"/>
    <w:rsid w:val="00BB6FE2"/>
    <w:rsid w:val="00BB6FF1"/>
    <w:rsid w:val="00BB708D"/>
    <w:rsid w:val="00BB71F7"/>
    <w:rsid w:val="00BB7221"/>
    <w:rsid w:val="00BB7223"/>
    <w:rsid w:val="00BB730C"/>
    <w:rsid w:val="00BB740D"/>
    <w:rsid w:val="00BB7431"/>
    <w:rsid w:val="00BB7590"/>
    <w:rsid w:val="00BB7602"/>
    <w:rsid w:val="00BB760E"/>
    <w:rsid w:val="00BB7810"/>
    <w:rsid w:val="00BB7826"/>
    <w:rsid w:val="00BB7832"/>
    <w:rsid w:val="00BB78CE"/>
    <w:rsid w:val="00BB7AF7"/>
    <w:rsid w:val="00BB7B4E"/>
    <w:rsid w:val="00BB7D3E"/>
    <w:rsid w:val="00BB7E13"/>
    <w:rsid w:val="00BB7E5E"/>
    <w:rsid w:val="00BB7EDD"/>
    <w:rsid w:val="00BB7F1D"/>
    <w:rsid w:val="00BC002E"/>
    <w:rsid w:val="00BC0074"/>
    <w:rsid w:val="00BC01AF"/>
    <w:rsid w:val="00BC021D"/>
    <w:rsid w:val="00BC0343"/>
    <w:rsid w:val="00BC035B"/>
    <w:rsid w:val="00BC06EF"/>
    <w:rsid w:val="00BC08C9"/>
    <w:rsid w:val="00BC08CA"/>
    <w:rsid w:val="00BC0A4B"/>
    <w:rsid w:val="00BC0ADB"/>
    <w:rsid w:val="00BC0CC4"/>
    <w:rsid w:val="00BC0DA5"/>
    <w:rsid w:val="00BC0E07"/>
    <w:rsid w:val="00BC0E67"/>
    <w:rsid w:val="00BC0F27"/>
    <w:rsid w:val="00BC0F46"/>
    <w:rsid w:val="00BC0F7E"/>
    <w:rsid w:val="00BC102E"/>
    <w:rsid w:val="00BC10B0"/>
    <w:rsid w:val="00BC126B"/>
    <w:rsid w:val="00BC1277"/>
    <w:rsid w:val="00BC137D"/>
    <w:rsid w:val="00BC1675"/>
    <w:rsid w:val="00BC16D8"/>
    <w:rsid w:val="00BC16E6"/>
    <w:rsid w:val="00BC17B4"/>
    <w:rsid w:val="00BC17BA"/>
    <w:rsid w:val="00BC180F"/>
    <w:rsid w:val="00BC1B9B"/>
    <w:rsid w:val="00BC1B9D"/>
    <w:rsid w:val="00BC1CFB"/>
    <w:rsid w:val="00BC1EF9"/>
    <w:rsid w:val="00BC202D"/>
    <w:rsid w:val="00BC2090"/>
    <w:rsid w:val="00BC21DA"/>
    <w:rsid w:val="00BC220E"/>
    <w:rsid w:val="00BC223A"/>
    <w:rsid w:val="00BC226A"/>
    <w:rsid w:val="00BC229B"/>
    <w:rsid w:val="00BC2478"/>
    <w:rsid w:val="00BC252B"/>
    <w:rsid w:val="00BC253B"/>
    <w:rsid w:val="00BC2577"/>
    <w:rsid w:val="00BC26CD"/>
    <w:rsid w:val="00BC29A5"/>
    <w:rsid w:val="00BC2A58"/>
    <w:rsid w:val="00BC2BBB"/>
    <w:rsid w:val="00BC2C10"/>
    <w:rsid w:val="00BC2C89"/>
    <w:rsid w:val="00BC2F40"/>
    <w:rsid w:val="00BC2F86"/>
    <w:rsid w:val="00BC31B7"/>
    <w:rsid w:val="00BC31EB"/>
    <w:rsid w:val="00BC3207"/>
    <w:rsid w:val="00BC3319"/>
    <w:rsid w:val="00BC34BE"/>
    <w:rsid w:val="00BC37CC"/>
    <w:rsid w:val="00BC390F"/>
    <w:rsid w:val="00BC39B7"/>
    <w:rsid w:val="00BC3AB4"/>
    <w:rsid w:val="00BC3BAB"/>
    <w:rsid w:val="00BC3BBA"/>
    <w:rsid w:val="00BC3BE3"/>
    <w:rsid w:val="00BC3E36"/>
    <w:rsid w:val="00BC3E93"/>
    <w:rsid w:val="00BC3EC5"/>
    <w:rsid w:val="00BC42D5"/>
    <w:rsid w:val="00BC440F"/>
    <w:rsid w:val="00BC44E7"/>
    <w:rsid w:val="00BC4772"/>
    <w:rsid w:val="00BC4796"/>
    <w:rsid w:val="00BC48F6"/>
    <w:rsid w:val="00BC49C2"/>
    <w:rsid w:val="00BC4A26"/>
    <w:rsid w:val="00BC4ABC"/>
    <w:rsid w:val="00BC4DD6"/>
    <w:rsid w:val="00BC5013"/>
    <w:rsid w:val="00BC502F"/>
    <w:rsid w:val="00BC5158"/>
    <w:rsid w:val="00BC518B"/>
    <w:rsid w:val="00BC5192"/>
    <w:rsid w:val="00BC5203"/>
    <w:rsid w:val="00BC5210"/>
    <w:rsid w:val="00BC5365"/>
    <w:rsid w:val="00BC5440"/>
    <w:rsid w:val="00BC5560"/>
    <w:rsid w:val="00BC5722"/>
    <w:rsid w:val="00BC5724"/>
    <w:rsid w:val="00BC5851"/>
    <w:rsid w:val="00BC589F"/>
    <w:rsid w:val="00BC58AC"/>
    <w:rsid w:val="00BC5A18"/>
    <w:rsid w:val="00BC5A93"/>
    <w:rsid w:val="00BC5B69"/>
    <w:rsid w:val="00BC5BE5"/>
    <w:rsid w:val="00BC5D4D"/>
    <w:rsid w:val="00BC5F7B"/>
    <w:rsid w:val="00BC60D9"/>
    <w:rsid w:val="00BC62F7"/>
    <w:rsid w:val="00BC6345"/>
    <w:rsid w:val="00BC6380"/>
    <w:rsid w:val="00BC671B"/>
    <w:rsid w:val="00BC6783"/>
    <w:rsid w:val="00BC67CF"/>
    <w:rsid w:val="00BC6853"/>
    <w:rsid w:val="00BC69AB"/>
    <w:rsid w:val="00BC69D6"/>
    <w:rsid w:val="00BC6B0B"/>
    <w:rsid w:val="00BC6DE8"/>
    <w:rsid w:val="00BC6EA8"/>
    <w:rsid w:val="00BC716A"/>
    <w:rsid w:val="00BC741E"/>
    <w:rsid w:val="00BC7493"/>
    <w:rsid w:val="00BC75E3"/>
    <w:rsid w:val="00BC761E"/>
    <w:rsid w:val="00BC76C6"/>
    <w:rsid w:val="00BC76FE"/>
    <w:rsid w:val="00BC7936"/>
    <w:rsid w:val="00BC7A8C"/>
    <w:rsid w:val="00BC7B94"/>
    <w:rsid w:val="00BC7D8D"/>
    <w:rsid w:val="00BD0028"/>
    <w:rsid w:val="00BD0032"/>
    <w:rsid w:val="00BD00B5"/>
    <w:rsid w:val="00BD0102"/>
    <w:rsid w:val="00BD023C"/>
    <w:rsid w:val="00BD0318"/>
    <w:rsid w:val="00BD041E"/>
    <w:rsid w:val="00BD04AE"/>
    <w:rsid w:val="00BD04F5"/>
    <w:rsid w:val="00BD0675"/>
    <w:rsid w:val="00BD07B0"/>
    <w:rsid w:val="00BD08E8"/>
    <w:rsid w:val="00BD09CD"/>
    <w:rsid w:val="00BD09F0"/>
    <w:rsid w:val="00BD0B5E"/>
    <w:rsid w:val="00BD0B67"/>
    <w:rsid w:val="00BD0C3D"/>
    <w:rsid w:val="00BD0C56"/>
    <w:rsid w:val="00BD0C76"/>
    <w:rsid w:val="00BD0E60"/>
    <w:rsid w:val="00BD100F"/>
    <w:rsid w:val="00BD11AA"/>
    <w:rsid w:val="00BD11CE"/>
    <w:rsid w:val="00BD1227"/>
    <w:rsid w:val="00BD141B"/>
    <w:rsid w:val="00BD1466"/>
    <w:rsid w:val="00BD159C"/>
    <w:rsid w:val="00BD1748"/>
    <w:rsid w:val="00BD17B1"/>
    <w:rsid w:val="00BD195A"/>
    <w:rsid w:val="00BD19E3"/>
    <w:rsid w:val="00BD1A31"/>
    <w:rsid w:val="00BD1B56"/>
    <w:rsid w:val="00BD1BB3"/>
    <w:rsid w:val="00BD1D6F"/>
    <w:rsid w:val="00BD1DB5"/>
    <w:rsid w:val="00BD1F57"/>
    <w:rsid w:val="00BD201C"/>
    <w:rsid w:val="00BD2085"/>
    <w:rsid w:val="00BD211B"/>
    <w:rsid w:val="00BD2260"/>
    <w:rsid w:val="00BD2277"/>
    <w:rsid w:val="00BD23D0"/>
    <w:rsid w:val="00BD25EF"/>
    <w:rsid w:val="00BD284D"/>
    <w:rsid w:val="00BD2895"/>
    <w:rsid w:val="00BD289A"/>
    <w:rsid w:val="00BD2B13"/>
    <w:rsid w:val="00BD2B44"/>
    <w:rsid w:val="00BD2C16"/>
    <w:rsid w:val="00BD2E9B"/>
    <w:rsid w:val="00BD2F2A"/>
    <w:rsid w:val="00BD3008"/>
    <w:rsid w:val="00BD3463"/>
    <w:rsid w:val="00BD3496"/>
    <w:rsid w:val="00BD3846"/>
    <w:rsid w:val="00BD38C7"/>
    <w:rsid w:val="00BD38FD"/>
    <w:rsid w:val="00BD391E"/>
    <w:rsid w:val="00BD3BC5"/>
    <w:rsid w:val="00BD3D6F"/>
    <w:rsid w:val="00BD3F74"/>
    <w:rsid w:val="00BD40C0"/>
    <w:rsid w:val="00BD41C2"/>
    <w:rsid w:val="00BD44C1"/>
    <w:rsid w:val="00BD45A8"/>
    <w:rsid w:val="00BD45CF"/>
    <w:rsid w:val="00BD45E0"/>
    <w:rsid w:val="00BD4788"/>
    <w:rsid w:val="00BD489F"/>
    <w:rsid w:val="00BD4D55"/>
    <w:rsid w:val="00BD4DE7"/>
    <w:rsid w:val="00BD5139"/>
    <w:rsid w:val="00BD533B"/>
    <w:rsid w:val="00BD5365"/>
    <w:rsid w:val="00BD53B1"/>
    <w:rsid w:val="00BD550F"/>
    <w:rsid w:val="00BD577B"/>
    <w:rsid w:val="00BD5797"/>
    <w:rsid w:val="00BD58EB"/>
    <w:rsid w:val="00BD59B5"/>
    <w:rsid w:val="00BD59D9"/>
    <w:rsid w:val="00BD5A75"/>
    <w:rsid w:val="00BD5AE8"/>
    <w:rsid w:val="00BD5C26"/>
    <w:rsid w:val="00BD5C8D"/>
    <w:rsid w:val="00BD5E98"/>
    <w:rsid w:val="00BD5F69"/>
    <w:rsid w:val="00BD5FAB"/>
    <w:rsid w:val="00BD602E"/>
    <w:rsid w:val="00BD6119"/>
    <w:rsid w:val="00BD627A"/>
    <w:rsid w:val="00BD63F9"/>
    <w:rsid w:val="00BD64E1"/>
    <w:rsid w:val="00BD65A4"/>
    <w:rsid w:val="00BD66AF"/>
    <w:rsid w:val="00BD67ED"/>
    <w:rsid w:val="00BD691D"/>
    <w:rsid w:val="00BD69A6"/>
    <w:rsid w:val="00BD6C11"/>
    <w:rsid w:val="00BD6D3A"/>
    <w:rsid w:val="00BD6E86"/>
    <w:rsid w:val="00BD6EC5"/>
    <w:rsid w:val="00BD6F56"/>
    <w:rsid w:val="00BD6F74"/>
    <w:rsid w:val="00BD6F99"/>
    <w:rsid w:val="00BD70A7"/>
    <w:rsid w:val="00BD71E8"/>
    <w:rsid w:val="00BD7239"/>
    <w:rsid w:val="00BD738A"/>
    <w:rsid w:val="00BD73C1"/>
    <w:rsid w:val="00BD7425"/>
    <w:rsid w:val="00BD758A"/>
    <w:rsid w:val="00BD76F6"/>
    <w:rsid w:val="00BD784B"/>
    <w:rsid w:val="00BD78B4"/>
    <w:rsid w:val="00BD7BB9"/>
    <w:rsid w:val="00BD7CD3"/>
    <w:rsid w:val="00BD7E3D"/>
    <w:rsid w:val="00BD7E89"/>
    <w:rsid w:val="00BD7EB3"/>
    <w:rsid w:val="00BD7F20"/>
    <w:rsid w:val="00BD7F6E"/>
    <w:rsid w:val="00BD7F85"/>
    <w:rsid w:val="00BE0009"/>
    <w:rsid w:val="00BE0143"/>
    <w:rsid w:val="00BE0587"/>
    <w:rsid w:val="00BE0631"/>
    <w:rsid w:val="00BE08E3"/>
    <w:rsid w:val="00BE0925"/>
    <w:rsid w:val="00BE0A99"/>
    <w:rsid w:val="00BE0AA7"/>
    <w:rsid w:val="00BE0C62"/>
    <w:rsid w:val="00BE0CE0"/>
    <w:rsid w:val="00BE0D82"/>
    <w:rsid w:val="00BE0D8E"/>
    <w:rsid w:val="00BE0D92"/>
    <w:rsid w:val="00BE0E58"/>
    <w:rsid w:val="00BE10E2"/>
    <w:rsid w:val="00BE10F4"/>
    <w:rsid w:val="00BE1200"/>
    <w:rsid w:val="00BE13C3"/>
    <w:rsid w:val="00BE13E1"/>
    <w:rsid w:val="00BE1405"/>
    <w:rsid w:val="00BE1446"/>
    <w:rsid w:val="00BE14B7"/>
    <w:rsid w:val="00BE14D9"/>
    <w:rsid w:val="00BE162E"/>
    <w:rsid w:val="00BE1706"/>
    <w:rsid w:val="00BE1991"/>
    <w:rsid w:val="00BE1EBC"/>
    <w:rsid w:val="00BE20BD"/>
    <w:rsid w:val="00BE234A"/>
    <w:rsid w:val="00BE23D9"/>
    <w:rsid w:val="00BE23FD"/>
    <w:rsid w:val="00BE2480"/>
    <w:rsid w:val="00BE25CB"/>
    <w:rsid w:val="00BE2684"/>
    <w:rsid w:val="00BE26C8"/>
    <w:rsid w:val="00BE2705"/>
    <w:rsid w:val="00BE2707"/>
    <w:rsid w:val="00BE281C"/>
    <w:rsid w:val="00BE292A"/>
    <w:rsid w:val="00BE29D3"/>
    <w:rsid w:val="00BE2C9E"/>
    <w:rsid w:val="00BE2DCE"/>
    <w:rsid w:val="00BE2F3F"/>
    <w:rsid w:val="00BE2F9E"/>
    <w:rsid w:val="00BE303B"/>
    <w:rsid w:val="00BE3158"/>
    <w:rsid w:val="00BE315B"/>
    <w:rsid w:val="00BE3160"/>
    <w:rsid w:val="00BE332C"/>
    <w:rsid w:val="00BE3382"/>
    <w:rsid w:val="00BE34D1"/>
    <w:rsid w:val="00BE37C8"/>
    <w:rsid w:val="00BE39C0"/>
    <w:rsid w:val="00BE3AF3"/>
    <w:rsid w:val="00BE3D4F"/>
    <w:rsid w:val="00BE3E4D"/>
    <w:rsid w:val="00BE3EB4"/>
    <w:rsid w:val="00BE4004"/>
    <w:rsid w:val="00BE4086"/>
    <w:rsid w:val="00BE4232"/>
    <w:rsid w:val="00BE424E"/>
    <w:rsid w:val="00BE4373"/>
    <w:rsid w:val="00BE43E5"/>
    <w:rsid w:val="00BE442F"/>
    <w:rsid w:val="00BE4451"/>
    <w:rsid w:val="00BE457B"/>
    <w:rsid w:val="00BE4919"/>
    <w:rsid w:val="00BE49E6"/>
    <w:rsid w:val="00BE4A5C"/>
    <w:rsid w:val="00BE4E44"/>
    <w:rsid w:val="00BE4F42"/>
    <w:rsid w:val="00BE5028"/>
    <w:rsid w:val="00BE519A"/>
    <w:rsid w:val="00BE51AD"/>
    <w:rsid w:val="00BE5290"/>
    <w:rsid w:val="00BE5291"/>
    <w:rsid w:val="00BE53A0"/>
    <w:rsid w:val="00BE54E5"/>
    <w:rsid w:val="00BE5533"/>
    <w:rsid w:val="00BE558B"/>
    <w:rsid w:val="00BE57FC"/>
    <w:rsid w:val="00BE5906"/>
    <w:rsid w:val="00BE5913"/>
    <w:rsid w:val="00BE5A3A"/>
    <w:rsid w:val="00BE5A4E"/>
    <w:rsid w:val="00BE5B6F"/>
    <w:rsid w:val="00BE5ED0"/>
    <w:rsid w:val="00BE5F1C"/>
    <w:rsid w:val="00BE5F97"/>
    <w:rsid w:val="00BE5FD5"/>
    <w:rsid w:val="00BE6086"/>
    <w:rsid w:val="00BE6303"/>
    <w:rsid w:val="00BE64C1"/>
    <w:rsid w:val="00BE681E"/>
    <w:rsid w:val="00BE6890"/>
    <w:rsid w:val="00BE6A5A"/>
    <w:rsid w:val="00BE6B0F"/>
    <w:rsid w:val="00BE6D84"/>
    <w:rsid w:val="00BE6E3B"/>
    <w:rsid w:val="00BE6ED8"/>
    <w:rsid w:val="00BE6FB0"/>
    <w:rsid w:val="00BE6FD3"/>
    <w:rsid w:val="00BE6FDC"/>
    <w:rsid w:val="00BE70CC"/>
    <w:rsid w:val="00BE734E"/>
    <w:rsid w:val="00BE7542"/>
    <w:rsid w:val="00BE7596"/>
    <w:rsid w:val="00BE75FF"/>
    <w:rsid w:val="00BE7602"/>
    <w:rsid w:val="00BE76B2"/>
    <w:rsid w:val="00BE76BB"/>
    <w:rsid w:val="00BE76FB"/>
    <w:rsid w:val="00BE7748"/>
    <w:rsid w:val="00BE7B68"/>
    <w:rsid w:val="00BE7BAE"/>
    <w:rsid w:val="00BE7C3C"/>
    <w:rsid w:val="00BE7D10"/>
    <w:rsid w:val="00BE7D72"/>
    <w:rsid w:val="00BE7D93"/>
    <w:rsid w:val="00BE7DF0"/>
    <w:rsid w:val="00BE7F0F"/>
    <w:rsid w:val="00BF02A3"/>
    <w:rsid w:val="00BF06F3"/>
    <w:rsid w:val="00BF0A10"/>
    <w:rsid w:val="00BF0B02"/>
    <w:rsid w:val="00BF0C77"/>
    <w:rsid w:val="00BF0F63"/>
    <w:rsid w:val="00BF0F81"/>
    <w:rsid w:val="00BF1036"/>
    <w:rsid w:val="00BF1324"/>
    <w:rsid w:val="00BF1339"/>
    <w:rsid w:val="00BF1355"/>
    <w:rsid w:val="00BF141E"/>
    <w:rsid w:val="00BF1524"/>
    <w:rsid w:val="00BF1697"/>
    <w:rsid w:val="00BF16E6"/>
    <w:rsid w:val="00BF1B44"/>
    <w:rsid w:val="00BF1B51"/>
    <w:rsid w:val="00BF1E6E"/>
    <w:rsid w:val="00BF1E75"/>
    <w:rsid w:val="00BF1EB1"/>
    <w:rsid w:val="00BF1EF9"/>
    <w:rsid w:val="00BF200E"/>
    <w:rsid w:val="00BF2030"/>
    <w:rsid w:val="00BF2052"/>
    <w:rsid w:val="00BF2079"/>
    <w:rsid w:val="00BF207F"/>
    <w:rsid w:val="00BF20DE"/>
    <w:rsid w:val="00BF2108"/>
    <w:rsid w:val="00BF2121"/>
    <w:rsid w:val="00BF21A2"/>
    <w:rsid w:val="00BF22A0"/>
    <w:rsid w:val="00BF2304"/>
    <w:rsid w:val="00BF2483"/>
    <w:rsid w:val="00BF2842"/>
    <w:rsid w:val="00BF2856"/>
    <w:rsid w:val="00BF2919"/>
    <w:rsid w:val="00BF297A"/>
    <w:rsid w:val="00BF2A1A"/>
    <w:rsid w:val="00BF2B6D"/>
    <w:rsid w:val="00BF2D17"/>
    <w:rsid w:val="00BF2D87"/>
    <w:rsid w:val="00BF30DC"/>
    <w:rsid w:val="00BF31F6"/>
    <w:rsid w:val="00BF337C"/>
    <w:rsid w:val="00BF33B1"/>
    <w:rsid w:val="00BF33EC"/>
    <w:rsid w:val="00BF3494"/>
    <w:rsid w:val="00BF34BB"/>
    <w:rsid w:val="00BF35BE"/>
    <w:rsid w:val="00BF3606"/>
    <w:rsid w:val="00BF3673"/>
    <w:rsid w:val="00BF369B"/>
    <w:rsid w:val="00BF3768"/>
    <w:rsid w:val="00BF387A"/>
    <w:rsid w:val="00BF38C3"/>
    <w:rsid w:val="00BF3A38"/>
    <w:rsid w:val="00BF3A7F"/>
    <w:rsid w:val="00BF3B16"/>
    <w:rsid w:val="00BF3DA5"/>
    <w:rsid w:val="00BF3E3F"/>
    <w:rsid w:val="00BF3ED7"/>
    <w:rsid w:val="00BF409F"/>
    <w:rsid w:val="00BF40CA"/>
    <w:rsid w:val="00BF4190"/>
    <w:rsid w:val="00BF445B"/>
    <w:rsid w:val="00BF44FE"/>
    <w:rsid w:val="00BF47FE"/>
    <w:rsid w:val="00BF4AEA"/>
    <w:rsid w:val="00BF4B9C"/>
    <w:rsid w:val="00BF4C11"/>
    <w:rsid w:val="00BF4E9A"/>
    <w:rsid w:val="00BF4EDB"/>
    <w:rsid w:val="00BF51EC"/>
    <w:rsid w:val="00BF5200"/>
    <w:rsid w:val="00BF52DC"/>
    <w:rsid w:val="00BF53C6"/>
    <w:rsid w:val="00BF53C9"/>
    <w:rsid w:val="00BF553F"/>
    <w:rsid w:val="00BF579D"/>
    <w:rsid w:val="00BF57DE"/>
    <w:rsid w:val="00BF5A2A"/>
    <w:rsid w:val="00BF5AE5"/>
    <w:rsid w:val="00BF5B43"/>
    <w:rsid w:val="00BF5CB1"/>
    <w:rsid w:val="00BF5ED5"/>
    <w:rsid w:val="00BF5F59"/>
    <w:rsid w:val="00BF5F63"/>
    <w:rsid w:val="00BF5F66"/>
    <w:rsid w:val="00BF5FD3"/>
    <w:rsid w:val="00BF62D0"/>
    <w:rsid w:val="00BF6475"/>
    <w:rsid w:val="00BF64B3"/>
    <w:rsid w:val="00BF669A"/>
    <w:rsid w:val="00BF6754"/>
    <w:rsid w:val="00BF67DA"/>
    <w:rsid w:val="00BF6825"/>
    <w:rsid w:val="00BF68A7"/>
    <w:rsid w:val="00BF6B1F"/>
    <w:rsid w:val="00BF6C10"/>
    <w:rsid w:val="00BF6C27"/>
    <w:rsid w:val="00BF6C55"/>
    <w:rsid w:val="00BF6D3D"/>
    <w:rsid w:val="00BF7072"/>
    <w:rsid w:val="00BF70DC"/>
    <w:rsid w:val="00BF70F2"/>
    <w:rsid w:val="00BF7103"/>
    <w:rsid w:val="00BF711F"/>
    <w:rsid w:val="00BF7194"/>
    <w:rsid w:val="00BF7242"/>
    <w:rsid w:val="00BF73D7"/>
    <w:rsid w:val="00BF75C4"/>
    <w:rsid w:val="00BF76B2"/>
    <w:rsid w:val="00BF7A2A"/>
    <w:rsid w:val="00BF7AE0"/>
    <w:rsid w:val="00BF7B25"/>
    <w:rsid w:val="00BF7B9E"/>
    <w:rsid w:val="00BF7C66"/>
    <w:rsid w:val="00BF7CD5"/>
    <w:rsid w:val="00BF7D78"/>
    <w:rsid w:val="00BF7D9D"/>
    <w:rsid w:val="00BF7DB1"/>
    <w:rsid w:val="00BF7DDC"/>
    <w:rsid w:val="00BF7E05"/>
    <w:rsid w:val="00C000D5"/>
    <w:rsid w:val="00C0012F"/>
    <w:rsid w:val="00C0013E"/>
    <w:rsid w:val="00C00320"/>
    <w:rsid w:val="00C0075D"/>
    <w:rsid w:val="00C00CBC"/>
    <w:rsid w:val="00C00D51"/>
    <w:rsid w:val="00C00E0C"/>
    <w:rsid w:val="00C00E78"/>
    <w:rsid w:val="00C00EC6"/>
    <w:rsid w:val="00C00F4D"/>
    <w:rsid w:val="00C01229"/>
    <w:rsid w:val="00C0123E"/>
    <w:rsid w:val="00C014BD"/>
    <w:rsid w:val="00C0153E"/>
    <w:rsid w:val="00C015EF"/>
    <w:rsid w:val="00C016CD"/>
    <w:rsid w:val="00C01826"/>
    <w:rsid w:val="00C01AB1"/>
    <w:rsid w:val="00C01C17"/>
    <w:rsid w:val="00C01F22"/>
    <w:rsid w:val="00C02050"/>
    <w:rsid w:val="00C020D2"/>
    <w:rsid w:val="00C0216F"/>
    <w:rsid w:val="00C02375"/>
    <w:rsid w:val="00C0242D"/>
    <w:rsid w:val="00C025BE"/>
    <w:rsid w:val="00C02614"/>
    <w:rsid w:val="00C0265C"/>
    <w:rsid w:val="00C026EE"/>
    <w:rsid w:val="00C0281D"/>
    <w:rsid w:val="00C02A97"/>
    <w:rsid w:val="00C02AC6"/>
    <w:rsid w:val="00C02BEB"/>
    <w:rsid w:val="00C02C74"/>
    <w:rsid w:val="00C02CF5"/>
    <w:rsid w:val="00C02D34"/>
    <w:rsid w:val="00C02D4E"/>
    <w:rsid w:val="00C02DED"/>
    <w:rsid w:val="00C02FE1"/>
    <w:rsid w:val="00C0303C"/>
    <w:rsid w:val="00C0304A"/>
    <w:rsid w:val="00C03100"/>
    <w:rsid w:val="00C03130"/>
    <w:rsid w:val="00C03177"/>
    <w:rsid w:val="00C031BB"/>
    <w:rsid w:val="00C031CF"/>
    <w:rsid w:val="00C03300"/>
    <w:rsid w:val="00C035AE"/>
    <w:rsid w:val="00C0385C"/>
    <w:rsid w:val="00C038D5"/>
    <w:rsid w:val="00C03A54"/>
    <w:rsid w:val="00C03D75"/>
    <w:rsid w:val="00C03F8E"/>
    <w:rsid w:val="00C04055"/>
    <w:rsid w:val="00C04087"/>
    <w:rsid w:val="00C041CA"/>
    <w:rsid w:val="00C04277"/>
    <w:rsid w:val="00C0432C"/>
    <w:rsid w:val="00C04641"/>
    <w:rsid w:val="00C04695"/>
    <w:rsid w:val="00C0471D"/>
    <w:rsid w:val="00C0474B"/>
    <w:rsid w:val="00C048BF"/>
    <w:rsid w:val="00C04BFC"/>
    <w:rsid w:val="00C04D8B"/>
    <w:rsid w:val="00C04E88"/>
    <w:rsid w:val="00C04FFF"/>
    <w:rsid w:val="00C0517A"/>
    <w:rsid w:val="00C052A9"/>
    <w:rsid w:val="00C05305"/>
    <w:rsid w:val="00C05434"/>
    <w:rsid w:val="00C05654"/>
    <w:rsid w:val="00C05738"/>
    <w:rsid w:val="00C058F6"/>
    <w:rsid w:val="00C05A90"/>
    <w:rsid w:val="00C05D9B"/>
    <w:rsid w:val="00C0618C"/>
    <w:rsid w:val="00C06210"/>
    <w:rsid w:val="00C0621D"/>
    <w:rsid w:val="00C0625F"/>
    <w:rsid w:val="00C06349"/>
    <w:rsid w:val="00C064B2"/>
    <w:rsid w:val="00C06713"/>
    <w:rsid w:val="00C0676C"/>
    <w:rsid w:val="00C069B6"/>
    <w:rsid w:val="00C06DAF"/>
    <w:rsid w:val="00C06F58"/>
    <w:rsid w:val="00C06FA6"/>
    <w:rsid w:val="00C071A6"/>
    <w:rsid w:val="00C071F0"/>
    <w:rsid w:val="00C073D9"/>
    <w:rsid w:val="00C076A8"/>
    <w:rsid w:val="00C076D3"/>
    <w:rsid w:val="00C077A0"/>
    <w:rsid w:val="00C07C33"/>
    <w:rsid w:val="00C07D88"/>
    <w:rsid w:val="00C07E86"/>
    <w:rsid w:val="00C10003"/>
    <w:rsid w:val="00C101E1"/>
    <w:rsid w:val="00C1027A"/>
    <w:rsid w:val="00C102D3"/>
    <w:rsid w:val="00C1035C"/>
    <w:rsid w:val="00C106CC"/>
    <w:rsid w:val="00C10A37"/>
    <w:rsid w:val="00C10CA0"/>
    <w:rsid w:val="00C10E31"/>
    <w:rsid w:val="00C10E4A"/>
    <w:rsid w:val="00C10FB7"/>
    <w:rsid w:val="00C10FE1"/>
    <w:rsid w:val="00C112A6"/>
    <w:rsid w:val="00C1138D"/>
    <w:rsid w:val="00C114D9"/>
    <w:rsid w:val="00C11558"/>
    <w:rsid w:val="00C115BF"/>
    <w:rsid w:val="00C115D0"/>
    <w:rsid w:val="00C11989"/>
    <w:rsid w:val="00C11A13"/>
    <w:rsid w:val="00C11ADF"/>
    <w:rsid w:val="00C11B0A"/>
    <w:rsid w:val="00C11B7F"/>
    <w:rsid w:val="00C11E8C"/>
    <w:rsid w:val="00C11E95"/>
    <w:rsid w:val="00C11ED6"/>
    <w:rsid w:val="00C11F51"/>
    <w:rsid w:val="00C12123"/>
    <w:rsid w:val="00C12249"/>
    <w:rsid w:val="00C12347"/>
    <w:rsid w:val="00C123F1"/>
    <w:rsid w:val="00C12541"/>
    <w:rsid w:val="00C126E2"/>
    <w:rsid w:val="00C12769"/>
    <w:rsid w:val="00C127A6"/>
    <w:rsid w:val="00C127BC"/>
    <w:rsid w:val="00C12915"/>
    <w:rsid w:val="00C12A9C"/>
    <w:rsid w:val="00C12D97"/>
    <w:rsid w:val="00C12F6B"/>
    <w:rsid w:val="00C12FD5"/>
    <w:rsid w:val="00C130C2"/>
    <w:rsid w:val="00C1325E"/>
    <w:rsid w:val="00C132A9"/>
    <w:rsid w:val="00C132DD"/>
    <w:rsid w:val="00C1331D"/>
    <w:rsid w:val="00C134B0"/>
    <w:rsid w:val="00C134FF"/>
    <w:rsid w:val="00C13652"/>
    <w:rsid w:val="00C1369A"/>
    <w:rsid w:val="00C136AA"/>
    <w:rsid w:val="00C13887"/>
    <w:rsid w:val="00C1399B"/>
    <w:rsid w:val="00C13A72"/>
    <w:rsid w:val="00C13B11"/>
    <w:rsid w:val="00C13EEC"/>
    <w:rsid w:val="00C14424"/>
    <w:rsid w:val="00C1443D"/>
    <w:rsid w:val="00C145DD"/>
    <w:rsid w:val="00C14744"/>
    <w:rsid w:val="00C148B6"/>
    <w:rsid w:val="00C149A0"/>
    <w:rsid w:val="00C149AA"/>
    <w:rsid w:val="00C149BA"/>
    <w:rsid w:val="00C14A32"/>
    <w:rsid w:val="00C14B65"/>
    <w:rsid w:val="00C14D04"/>
    <w:rsid w:val="00C14D15"/>
    <w:rsid w:val="00C14E13"/>
    <w:rsid w:val="00C14EB6"/>
    <w:rsid w:val="00C14F1C"/>
    <w:rsid w:val="00C14F20"/>
    <w:rsid w:val="00C14FD4"/>
    <w:rsid w:val="00C1508B"/>
    <w:rsid w:val="00C150F1"/>
    <w:rsid w:val="00C1512C"/>
    <w:rsid w:val="00C151D2"/>
    <w:rsid w:val="00C1539D"/>
    <w:rsid w:val="00C1579B"/>
    <w:rsid w:val="00C157D8"/>
    <w:rsid w:val="00C15845"/>
    <w:rsid w:val="00C15A7A"/>
    <w:rsid w:val="00C15A7E"/>
    <w:rsid w:val="00C15AE1"/>
    <w:rsid w:val="00C15CCA"/>
    <w:rsid w:val="00C15F25"/>
    <w:rsid w:val="00C16007"/>
    <w:rsid w:val="00C1627E"/>
    <w:rsid w:val="00C16324"/>
    <w:rsid w:val="00C1639D"/>
    <w:rsid w:val="00C16464"/>
    <w:rsid w:val="00C1683F"/>
    <w:rsid w:val="00C168F1"/>
    <w:rsid w:val="00C16977"/>
    <w:rsid w:val="00C16A0B"/>
    <w:rsid w:val="00C16C69"/>
    <w:rsid w:val="00C16CE9"/>
    <w:rsid w:val="00C16D46"/>
    <w:rsid w:val="00C16F90"/>
    <w:rsid w:val="00C1706D"/>
    <w:rsid w:val="00C17213"/>
    <w:rsid w:val="00C17474"/>
    <w:rsid w:val="00C1747B"/>
    <w:rsid w:val="00C17577"/>
    <w:rsid w:val="00C1781E"/>
    <w:rsid w:val="00C17C59"/>
    <w:rsid w:val="00C17E21"/>
    <w:rsid w:val="00C17E2A"/>
    <w:rsid w:val="00C17F5C"/>
    <w:rsid w:val="00C17F6A"/>
    <w:rsid w:val="00C200B0"/>
    <w:rsid w:val="00C202C9"/>
    <w:rsid w:val="00C20657"/>
    <w:rsid w:val="00C206A4"/>
    <w:rsid w:val="00C20861"/>
    <w:rsid w:val="00C20892"/>
    <w:rsid w:val="00C20AB6"/>
    <w:rsid w:val="00C20CA8"/>
    <w:rsid w:val="00C20CD7"/>
    <w:rsid w:val="00C2101F"/>
    <w:rsid w:val="00C21189"/>
    <w:rsid w:val="00C21429"/>
    <w:rsid w:val="00C21571"/>
    <w:rsid w:val="00C2184D"/>
    <w:rsid w:val="00C218D0"/>
    <w:rsid w:val="00C21942"/>
    <w:rsid w:val="00C21B2C"/>
    <w:rsid w:val="00C21B3C"/>
    <w:rsid w:val="00C21DA6"/>
    <w:rsid w:val="00C2210D"/>
    <w:rsid w:val="00C22143"/>
    <w:rsid w:val="00C22251"/>
    <w:rsid w:val="00C2225E"/>
    <w:rsid w:val="00C224A1"/>
    <w:rsid w:val="00C225E3"/>
    <w:rsid w:val="00C2260A"/>
    <w:rsid w:val="00C22643"/>
    <w:rsid w:val="00C2273E"/>
    <w:rsid w:val="00C22A58"/>
    <w:rsid w:val="00C22AF8"/>
    <w:rsid w:val="00C22B47"/>
    <w:rsid w:val="00C22BF7"/>
    <w:rsid w:val="00C22F1D"/>
    <w:rsid w:val="00C22F4A"/>
    <w:rsid w:val="00C23189"/>
    <w:rsid w:val="00C23415"/>
    <w:rsid w:val="00C2354C"/>
    <w:rsid w:val="00C236B3"/>
    <w:rsid w:val="00C236C9"/>
    <w:rsid w:val="00C2377C"/>
    <w:rsid w:val="00C237B6"/>
    <w:rsid w:val="00C2383A"/>
    <w:rsid w:val="00C239A8"/>
    <w:rsid w:val="00C23B14"/>
    <w:rsid w:val="00C23B90"/>
    <w:rsid w:val="00C23CA4"/>
    <w:rsid w:val="00C23D07"/>
    <w:rsid w:val="00C23DAB"/>
    <w:rsid w:val="00C23DEB"/>
    <w:rsid w:val="00C23E1E"/>
    <w:rsid w:val="00C23E5B"/>
    <w:rsid w:val="00C23F07"/>
    <w:rsid w:val="00C23F6D"/>
    <w:rsid w:val="00C23F82"/>
    <w:rsid w:val="00C23FDF"/>
    <w:rsid w:val="00C24171"/>
    <w:rsid w:val="00C2430B"/>
    <w:rsid w:val="00C2433A"/>
    <w:rsid w:val="00C243EF"/>
    <w:rsid w:val="00C2440C"/>
    <w:rsid w:val="00C2465F"/>
    <w:rsid w:val="00C2484E"/>
    <w:rsid w:val="00C24851"/>
    <w:rsid w:val="00C24A8D"/>
    <w:rsid w:val="00C24AB8"/>
    <w:rsid w:val="00C24B8A"/>
    <w:rsid w:val="00C24C48"/>
    <w:rsid w:val="00C24CE5"/>
    <w:rsid w:val="00C24D0E"/>
    <w:rsid w:val="00C24D6F"/>
    <w:rsid w:val="00C24DA9"/>
    <w:rsid w:val="00C24F8D"/>
    <w:rsid w:val="00C24FD6"/>
    <w:rsid w:val="00C25148"/>
    <w:rsid w:val="00C2534D"/>
    <w:rsid w:val="00C258AE"/>
    <w:rsid w:val="00C259F2"/>
    <w:rsid w:val="00C25A6C"/>
    <w:rsid w:val="00C25BEF"/>
    <w:rsid w:val="00C25C8B"/>
    <w:rsid w:val="00C25DC4"/>
    <w:rsid w:val="00C25EA1"/>
    <w:rsid w:val="00C25F56"/>
    <w:rsid w:val="00C25F9A"/>
    <w:rsid w:val="00C262AB"/>
    <w:rsid w:val="00C262F1"/>
    <w:rsid w:val="00C26308"/>
    <w:rsid w:val="00C268B8"/>
    <w:rsid w:val="00C26AA9"/>
    <w:rsid w:val="00C26B48"/>
    <w:rsid w:val="00C26C65"/>
    <w:rsid w:val="00C26FE8"/>
    <w:rsid w:val="00C27129"/>
    <w:rsid w:val="00C27618"/>
    <w:rsid w:val="00C27788"/>
    <w:rsid w:val="00C278B9"/>
    <w:rsid w:val="00C27ADE"/>
    <w:rsid w:val="00C27BD4"/>
    <w:rsid w:val="00C27D83"/>
    <w:rsid w:val="00C27E32"/>
    <w:rsid w:val="00C27E85"/>
    <w:rsid w:val="00C30090"/>
    <w:rsid w:val="00C3015E"/>
    <w:rsid w:val="00C3027A"/>
    <w:rsid w:val="00C3029F"/>
    <w:rsid w:val="00C3047E"/>
    <w:rsid w:val="00C304F5"/>
    <w:rsid w:val="00C30520"/>
    <w:rsid w:val="00C30704"/>
    <w:rsid w:val="00C307BE"/>
    <w:rsid w:val="00C3084B"/>
    <w:rsid w:val="00C309B3"/>
    <w:rsid w:val="00C30AEE"/>
    <w:rsid w:val="00C30B05"/>
    <w:rsid w:val="00C30B0B"/>
    <w:rsid w:val="00C30B7C"/>
    <w:rsid w:val="00C30DCF"/>
    <w:rsid w:val="00C30E64"/>
    <w:rsid w:val="00C30FC8"/>
    <w:rsid w:val="00C31145"/>
    <w:rsid w:val="00C3116F"/>
    <w:rsid w:val="00C311E1"/>
    <w:rsid w:val="00C31261"/>
    <w:rsid w:val="00C312B5"/>
    <w:rsid w:val="00C312E4"/>
    <w:rsid w:val="00C3149C"/>
    <w:rsid w:val="00C3154B"/>
    <w:rsid w:val="00C31786"/>
    <w:rsid w:val="00C31918"/>
    <w:rsid w:val="00C31A3B"/>
    <w:rsid w:val="00C31A57"/>
    <w:rsid w:val="00C31B0E"/>
    <w:rsid w:val="00C31D53"/>
    <w:rsid w:val="00C31E32"/>
    <w:rsid w:val="00C31E69"/>
    <w:rsid w:val="00C31F95"/>
    <w:rsid w:val="00C31FE6"/>
    <w:rsid w:val="00C32122"/>
    <w:rsid w:val="00C3212D"/>
    <w:rsid w:val="00C32156"/>
    <w:rsid w:val="00C32399"/>
    <w:rsid w:val="00C32405"/>
    <w:rsid w:val="00C324CA"/>
    <w:rsid w:val="00C3268A"/>
    <w:rsid w:val="00C326F6"/>
    <w:rsid w:val="00C327AF"/>
    <w:rsid w:val="00C329EB"/>
    <w:rsid w:val="00C32A28"/>
    <w:rsid w:val="00C32B45"/>
    <w:rsid w:val="00C330E3"/>
    <w:rsid w:val="00C33498"/>
    <w:rsid w:val="00C334B0"/>
    <w:rsid w:val="00C335FA"/>
    <w:rsid w:val="00C33612"/>
    <w:rsid w:val="00C33872"/>
    <w:rsid w:val="00C339D9"/>
    <w:rsid w:val="00C33A31"/>
    <w:rsid w:val="00C33A80"/>
    <w:rsid w:val="00C33B61"/>
    <w:rsid w:val="00C33B88"/>
    <w:rsid w:val="00C33D00"/>
    <w:rsid w:val="00C33D46"/>
    <w:rsid w:val="00C33E0D"/>
    <w:rsid w:val="00C33E65"/>
    <w:rsid w:val="00C33EA2"/>
    <w:rsid w:val="00C33F48"/>
    <w:rsid w:val="00C33FE9"/>
    <w:rsid w:val="00C3428E"/>
    <w:rsid w:val="00C343AE"/>
    <w:rsid w:val="00C3465F"/>
    <w:rsid w:val="00C348B7"/>
    <w:rsid w:val="00C349F7"/>
    <w:rsid w:val="00C34A98"/>
    <w:rsid w:val="00C34BE3"/>
    <w:rsid w:val="00C34C44"/>
    <w:rsid w:val="00C34F0C"/>
    <w:rsid w:val="00C35192"/>
    <w:rsid w:val="00C35442"/>
    <w:rsid w:val="00C35906"/>
    <w:rsid w:val="00C359D4"/>
    <w:rsid w:val="00C35D56"/>
    <w:rsid w:val="00C35D69"/>
    <w:rsid w:val="00C35F5D"/>
    <w:rsid w:val="00C36017"/>
    <w:rsid w:val="00C360DE"/>
    <w:rsid w:val="00C3618E"/>
    <w:rsid w:val="00C36193"/>
    <w:rsid w:val="00C361F3"/>
    <w:rsid w:val="00C3620A"/>
    <w:rsid w:val="00C36346"/>
    <w:rsid w:val="00C363A6"/>
    <w:rsid w:val="00C363E0"/>
    <w:rsid w:val="00C36543"/>
    <w:rsid w:val="00C3661E"/>
    <w:rsid w:val="00C366AF"/>
    <w:rsid w:val="00C36804"/>
    <w:rsid w:val="00C3685B"/>
    <w:rsid w:val="00C3688A"/>
    <w:rsid w:val="00C368F4"/>
    <w:rsid w:val="00C36985"/>
    <w:rsid w:val="00C36D13"/>
    <w:rsid w:val="00C36DDB"/>
    <w:rsid w:val="00C36E07"/>
    <w:rsid w:val="00C3700E"/>
    <w:rsid w:val="00C37233"/>
    <w:rsid w:val="00C37258"/>
    <w:rsid w:val="00C372AA"/>
    <w:rsid w:val="00C372F0"/>
    <w:rsid w:val="00C3744E"/>
    <w:rsid w:val="00C37665"/>
    <w:rsid w:val="00C377C1"/>
    <w:rsid w:val="00C37810"/>
    <w:rsid w:val="00C3785A"/>
    <w:rsid w:val="00C37A6C"/>
    <w:rsid w:val="00C37E50"/>
    <w:rsid w:val="00C37EBE"/>
    <w:rsid w:val="00C401E7"/>
    <w:rsid w:val="00C402C2"/>
    <w:rsid w:val="00C40414"/>
    <w:rsid w:val="00C4078A"/>
    <w:rsid w:val="00C4079A"/>
    <w:rsid w:val="00C407AB"/>
    <w:rsid w:val="00C407B5"/>
    <w:rsid w:val="00C40A26"/>
    <w:rsid w:val="00C40B2A"/>
    <w:rsid w:val="00C40B7B"/>
    <w:rsid w:val="00C40DC9"/>
    <w:rsid w:val="00C40F0C"/>
    <w:rsid w:val="00C412E5"/>
    <w:rsid w:val="00C4146B"/>
    <w:rsid w:val="00C41521"/>
    <w:rsid w:val="00C4154E"/>
    <w:rsid w:val="00C415B5"/>
    <w:rsid w:val="00C416FB"/>
    <w:rsid w:val="00C4196B"/>
    <w:rsid w:val="00C419F0"/>
    <w:rsid w:val="00C41CAB"/>
    <w:rsid w:val="00C41CCB"/>
    <w:rsid w:val="00C41E96"/>
    <w:rsid w:val="00C41EAD"/>
    <w:rsid w:val="00C41EBD"/>
    <w:rsid w:val="00C41F68"/>
    <w:rsid w:val="00C41F81"/>
    <w:rsid w:val="00C42005"/>
    <w:rsid w:val="00C421C5"/>
    <w:rsid w:val="00C42216"/>
    <w:rsid w:val="00C4230C"/>
    <w:rsid w:val="00C42512"/>
    <w:rsid w:val="00C42609"/>
    <w:rsid w:val="00C428A7"/>
    <w:rsid w:val="00C429F8"/>
    <w:rsid w:val="00C42B57"/>
    <w:rsid w:val="00C42BED"/>
    <w:rsid w:val="00C42E3F"/>
    <w:rsid w:val="00C42FAB"/>
    <w:rsid w:val="00C430B9"/>
    <w:rsid w:val="00C43226"/>
    <w:rsid w:val="00C4343A"/>
    <w:rsid w:val="00C434DE"/>
    <w:rsid w:val="00C43632"/>
    <w:rsid w:val="00C43641"/>
    <w:rsid w:val="00C436A9"/>
    <w:rsid w:val="00C43712"/>
    <w:rsid w:val="00C438CA"/>
    <w:rsid w:val="00C438D9"/>
    <w:rsid w:val="00C439E0"/>
    <w:rsid w:val="00C43A78"/>
    <w:rsid w:val="00C43A8D"/>
    <w:rsid w:val="00C43B17"/>
    <w:rsid w:val="00C43BE4"/>
    <w:rsid w:val="00C43C60"/>
    <w:rsid w:val="00C43F03"/>
    <w:rsid w:val="00C44005"/>
    <w:rsid w:val="00C4400E"/>
    <w:rsid w:val="00C44126"/>
    <w:rsid w:val="00C4419E"/>
    <w:rsid w:val="00C442C6"/>
    <w:rsid w:val="00C44391"/>
    <w:rsid w:val="00C4455C"/>
    <w:rsid w:val="00C44718"/>
    <w:rsid w:val="00C4497C"/>
    <w:rsid w:val="00C44983"/>
    <w:rsid w:val="00C44A95"/>
    <w:rsid w:val="00C44AD0"/>
    <w:rsid w:val="00C44D35"/>
    <w:rsid w:val="00C45059"/>
    <w:rsid w:val="00C4509A"/>
    <w:rsid w:val="00C4517B"/>
    <w:rsid w:val="00C45528"/>
    <w:rsid w:val="00C45645"/>
    <w:rsid w:val="00C4582F"/>
    <w:rsid w:val="00C45893"/>
    <w:rsid w:val="00C4592F"/>
    <w:rsid w:val="00C45B13"/>
    <w:rsid w:val="00C45B1B"/>
    <w:rsid w:val="00C45BA6"/>
    <w:rsid w:val="00C45BE0"/>
    <w:rsid w:val="00C45C98"/>
    <w:rsid w:val="00C45D21"/>
    <w:rsid w:val="00C45D38"/>
    <w:rsid w:val="00C45E73"/>
    <w:rsid w:val="00C460AF"/>
    <w:rsid w:val="00C46160"/>
    <w:rsid w:val="00C46279"/>
    <w:rsid w:val="00C4628D"/>
    <w:rsid w:val="00C46303"/>
    <w:rsid w:val="00C46312"/>
    <w:rsid w:val="00C46314"/>
    <w:rsid w:val="00C46553"/>
    <w:rsid w:val="00C46681"/>
    <w:rsid w:val="00C4674A"/>
    <w:rsid w:val="00C4676A"/>
    <w:rsid w:val="00C46776"/>
    <w:rsid w:val="00C46812"/>
    <w:rsid w:val="00C46926"/>
    <w:rsid w:val="00C46A26"/>
    <w:rsid w:val="00C46AEC"/>
    <w:rsid w:val="00C46C15"/>
    <w:rsid w:val="00C46EC7"/>
    <w:rsid w:val="00C4705F"/>
    <w:rsid w:val="00C471D3"/>
    <w:rsid w:val="00C47257"/>
    <w:rsid w:val="00C472B8"/>
    <w:rsid w:val="00C4734C"/>
    <w:rsid w:val="00C4748F"/>
    <w:rsid w:val="00C47516"/>
    <w:rsid w:val="00C47619"/>
    <w:rsid w:val="00C476A1"/>
    <w:rsid w:val="00C477DF"/>
    <w:rsid w:val="00C47818"/>
    <w:rsid w:val="00C4799A"/>
    <w:rsid w:val="00C479AB"/>
    <w:rsid w:val="00C47B11"/>
    <w:rsid w:val="00C47DE9"/>
    <w:rsid w:val="00C50081"/>
    <w:rsid w:val="00C500AB"/>
    <w:rsid w:val="00C501EA"/>
    <w:rsid w:val="00C501F5"/>
    <w:rsid w:val="00C50306"/>
    <w:rsid w:val="00C50483"/>
    <w:rsid w:val="00C504BD"/>
    <w:rsid w:val="00C505D0"/>
    <w:rsid w:val="00C50870"/>
    <w:rsid w:val="00C5098F"/>
    <w:rsid w:val="00C50A0F"/>
    <w:rsid w:val="00C50A7C"/>
    <w:rsid w:val="00C50AC9"/>
    <w:rsid w:val="00C50BAE"/>
    <w:rsid w:val="00C50C8C"/>
    <w:rsid w:val="00C50E4F"/>
    <w:rsid w:val="00C51125"/>
    <w:rsid w:val="00C5113C"/>
    <w:rsid w:val="00C511F3"/>
    <w:rsid w:val="00C51353"/>
    <w:rsid w:val="00C51662"/>
    <w:rsid w:val="00C518F9"/>
    <w:rsid w:val="00C51A15"/>
    <w:rsid w:val="00C51B24"/>
    <w:rsid w:val="00C5213B"/>
    <w:rsid w:val="00C5217B"/>
    <w:rsid w:val="00C52215"/>
    <w:rsid w:val="00C523F6"/>
    <w:rsid w:val="00C52572"/>
    <w:rsid w:val="00C52846"/>
    <w:rsid w:val="00C5296E"/>
    <w:rsid w:val="00C52974"/>
    <w:rsid w:val="00C52CD5"/>
    <w:rsid w:val="00C52CFA"/>
    <w:rsid w:val="00C52CFF"/>
    <w:rsid w:val="00C52F25"/>
    <w:rsid w:val="00C53017"/>
    <w:rsid w:val="00C53166"/>
    <w:rsid w:val="00C53280"/>
    <w:rsid w:val="00C53389"/>
    <w:rsid w:val="00C53445"/>
    <w:rsid w:val="00C53494"/>
    <w:rsid w:val="00C5349A"/>
    <w:rsid w:val="00C536A9"/>
    <w:rsid w:val="00C536B6"/>
    <w:rsid w:val="00C53A2B"/>
    <w:rsid w:val="00C53A74"/>
    <w:rsid w:val="00C53ECF"/>
    <w:rsid w:val="00C5402A"/>
    <w:rsid w:val="00C54097"/>
    <w:rsid w:val="00C54209"/>
    <w:rsid w:val="00C5422C"/>
    <w:rsid w:val="00C5435B"/>
    <w:rsid w:val="00C543B1"/>
    <w:rsid w:val="00C543F5"/>
    <w:rsid w:val="00C5457A"/>
    <w:rsid w:val="00C5481B"/>
    <w:rsid w:val="00C54B60"/>
    <w:rsid w:val="00C54C5F"/>
    <w:rsid w:val="00C54E85"/>
    <w:rsid w:val="00C54F88"/>
    <w:rsid w:val="00C54FB4"/>
    <w:rsid w:val="00C550E7"/>
    <w:rsid w:val="00C55124"/>
    <w:rsid w:val="00C55190"/>
    <w:rsid w:val="00C55240"/>
    <w:rsid w:val="00C55391"/>
    <w:rsid w:val="00C554BC"/>
    <w:rsid w:val="00C5564C"/>
    <w:rsid w:val="00C556C7"/>
    <w:rsid w:val="00C556C8"/>
    <w:rsid w:val="00C55783"/>
    <w:rsid w:val="00C5582C"/>
    <w:rsid w:val="00C559AE"/>
    <w:rsid w:val="00C55A81"/>
    <w:rsid w:val="00C55A9E"/>
    <w:rsid w:val="00C55C23"/>
    <w:rsid w:val="00C561AA"/>
    <w:rsid w:val="00C56210"/>
    <w:rsid w:val="00C56280"/>
    <w:rsid w:val="00C5630D"/>
    <w:rsid w:val="00C565FF"/>
    <w:rsid w:val="00C567EA"/>
    <w:rsid w:val="00C568D1"/>
    <w:rsid w:val="00C56E25"/>
    <w:rsid w:val="00C56F13"/>
    <w:rsid w:val="00C57051"/>
    <w:rsid w:val="00C57156"/>
    <w:rsid w:val="00C57203"/>
    <w:rsid w:val="00C57217"/>
    <w:rsid w:val="00C57333"/>
    <w:rsid w:val="00C57343"/>
    <w:rsid w:val="00C573C3"/>
    <w:rsid w:val="00C57448"/>
    <w:rsid w:val="00C574FA"/>
    <w:rsid w:val="00C57542"/>
    <w:rsid w:val="00C57579"/>
    <w:rsid w:val="00C575E6"/>
    <w:rsid w:val="00C57611"/>
    <w:rsid w:val="00C57642"/>
    <w:rsid w:val="00C577EE"/>
    <w:rsid w:val="00C57C33"/>
    <w:rsid w:val="00C57C42"/>
    <w:rsid w:val="00C57D15"/>
    <w:rsid w:val="00C57F9F"/>
    <w:rsid w:val="00C57FD8"/>
    <w:rsid w:val="00C60264"/>
    <w:rsid w:val="00C602B4"/>
    <w:rsid w:val="00C602D1"/>
    <w:rsid w:val="00C604B7"/>
    <w:rsid w:val="00C60525"/>
    <w:rsid w:val="00C60629"/>
    <w:rsid w:val="00C607E6"/>
    <w:rsid w:val="00C6094E"/>
    <w:rsid w:val="00C60C95"/>
    <w:rsid w:val="00C60D61"/>
    <w:rsid w:val="00C60DC3"/>
    <w:rsid w:val="00C6108F"/>
    <w:rsid w:val="00C610B8"/>
    <w:rsid w:val="00C61371"/>
    <w:rsid w:val="00C61602"/>
    <w:rsid w:val="00C616F0"/>
    <w:rsid w:val="00C618F0"/>
    <w:rsid w:val="00C61920"/>
    <w:rsid w:val="00C61973"/>
    <w:rsid w:val="00C6198B"/>
    <w:rsid w:val="00C61B63"/>
    <w:rsid w:val="00C61CBF"/>
    <w:rsid w:val="00C61D01"/>
    <w:rsid w:val="00C61D33"/>
    <w:rsid w:val="00C61D8A"/>
    <w:rsid w:val="00C61F5D"/>
    <w:rsid w:val="00C6212B"/>
    <w:rsid w:val="00C622B6"/>
    <w:rsid w:val="00C62677"/>
    <w:rsid w:val="00C627BE"/>
    <w:rsid w:val="00C62919"/>
    <w:rsid w:val="00C629DE"/>
    <w:rsid w:val="00C62AE3"/>
    <w:rsid w:val="00C62B59"/>
    <w:rsid w:val="00C62C17"/>
    <w:rsid w:val="00C62D9B"/>
    <w:rsid w:val="00C62E35"/>
    <w:rsid w:val="00C62EDC"/>
    <w:rsid w:val="00C62F25"/>
    <w:rsid w:val="00C62F3B"/>
    <w:rsid w:val="00C62FC6"/>
    <w:rsid w:val="00C6305A"/>
    <w:rsid w:val="00C6315A"/>
    <w:rsid w:val="00C6321C"/>
    <w:rsid w:val="00C63287"/>
    <w:rsid w:val="00C6333A"/>
    <w:rsid w:val="00C633F7"/>
    <w:rsid w:val="00C634C3"/>
    <w:rsid w:val="00C63801"/>
    <w:rsid w:val="00C63962"/>
    <w:rsid w:val="00C6396C"/>
    <w:rsid w:val="00C639B6"/>
    <w:rsid w:val="00C63A62"/>
    <w:rsid w:val="00C63B02"/>
    <w:rsid w:val="00C63C3A"/>
    <w:rsid w:val="00C63D2A"/>
    <w:rsid w:val="00C63DA5"/>
    <w:rsid w:val="00C63E2D"/>
    <w:rsid w:val="00C63EBD"/>
    <w:rsid w:val="00C63EDD"/>
    <w:rsid w:val="00C6407B"/>
    <w:rsid w:val="00C64089"/>
    <w:rsid w:val="00C6422E"/>
    <w:rsid w:val="00C643A7"/>
    <w:rsid w:val="00C64435"/>
    <w:rsid w:val="00C64501"/>
    <w:rsid w:val="00C64575"/>
    <w:rsid w:val="00C6478D"/>
    <w:rsid w:val="00C649C0"/>
    <w:rsid w:val="00C649E1"/>
    <w:rsid w:val="00C64A97"/>
    <w:rsid w:val="00C64AC8"/>
    <w:rsid w:val="00C64BB0"/>
    <w:rsid w:val="00C6503F"/>
    <w:rsid w:val="00C65083"/>
    <w:rsid w:val="00C65261"/>
    <w:rsid w:val="00C65337"/>
    <w:rsid w:val="00C65378"/>
    <w:rsid w:val="00C654C8"/>
    <w:rsid w:val="00C65590"/>
    <w:rsid w:val="00C6573F"/>
    <w:rsid w:val="00C657A1"/>
    <w:rsid w:val="00C65816"/>
    <w:rsid w:val="00C65B02"/>
    <w:rsid w:val="00C65DE4"/>
    <w:rsid w:val="00C65ECA"/>
    <w:rsid w:val="00C65F0C"/>
    <w:rsid w:val="00C65FC7"/>
    <w:rsid w:val="00C65FE4"/>
    <w:rsid w:val="00C66057"/>
    <w:rsid w:val="00C661D2"/>
    <w:rsid w:val="00C662AC"/>
    <w:rsid w:val="00C6630C"/>
    <w:rsid w:val="00C66593"/>
    <w:rsid w:val="00C668B3"/>
    <w:rsid w:val="00C66924"/>
    <w:rsid w:val="00C669A3"/>
    <w:rsid w:val="00C66A48"/>
    <w:rsid w:val="00C66A70"/>
    <w:rsid w:val="00C66AFD"/>
    <w:rsid w:val="00C66CA4"/>
    <w:rsid w:val="00C66DAC"/>
    <w:rsid w:val="00C66E16"/>
    <w:rsid w:val="00C66E4B"/>
    <w:rsid w:val="00C66F3C"/>
    <w:rsid w:val="00C66FF3"/>
    <w:rsid w:val="00C67130"/>
    <w:rsid w:val="00C672F4"/>
    <w:rsid w:val="00C676D5"/>
    <w:rsid w:val="00C67780"/>
    <w:rsid w:val="00C6778A"/>
    <w:rsid w:val="00C677AA"/>
    <w:rsid w:val="00C677F0"/>
    <w:rsid w:val="00C67972"/>
    <w:rsid w:val="00C679BA"/>
    <w:rsid w:val="00C679BE"/>
    <w:rsid w:val="00C67B16"/>
    <w:rsid w:val="00C67D57"/>
    <w:rsid w:val="00C67E93"/>
    <w:rsid w:val="00C70029"/>
    <w:rsid w:val="00C700B0"/>
    <w:rsid w:val="00C701D0"/>
    <w:rsid w:val="00C7026F"/>
    <w:rsid w:val="00C70339"/>
    <w:rsid w:val="00C70400"/>
    <w:rsid w:val="00C7052C"/>
    <w:rsid w:val="00C708B4"/>
    <w:rsid w:val="00C708F6"/>
    <w:rsid w:val="00C7092A"/>
    <w:rsid w:val="00C7099A"/>
    <w:rsid w:val="00C70B0C"/>
    <w:rsid w:val="00C70B8F"/>
    <w:rsid w:val="00C70C69"/>
    <w:rsid w:val="00C70CAC"/>
    <w:rsid w:val="00C70CC8"/>
    <w:rsid w:val="00C70D67"/>
    <w:rsid w:val="00C70DFA"/>
    <w:rsid w:val="00C70E41"/>
    <w:rsid w:val="00C7105D"/>
    <w:rsid w:val="00C710B4"/>
    <w:rsid w:val="00C713AE"/>
    <w:rsid w:val="00C71562"/>
    <w:rsid w:val="00C715EB"/>
    <w:rsid w:val="00C7184E"/>
    <w:rsid w:val="00C71892"/>
    <w:rsid w:val="00C718A2"/>
    <w:rsid w:val="00C7195B"/>
    <w:rsid w:val="00C719C8"/>
    <w:rsid w:val="00C719CA"/>
    <w:rsid w:val="00C71AFB"/>
    <w:rsid w:val="00C71DD2"/>
    <w:rsid w:val="00C71E6B"/>
    <w:rsid w:val="00C71ED5"/>
    <w:rsid w:val="00C71F74"/>
    <w:rsid w:val="00C71FE0"/>
    <w:rsid w:val="00C720EA"/>
    <w:rsid w:val="00C72376"/>
    <w:rsid w:val="00C72457"/>
    <w:rsid w:val="00C724D1"/>
    <w:rsid w:val="00C72683"/>
    <w:rsid w:val="00C727DB"/>
    <w:rsid w:val="00C72A20"/>
    <w:rsid w:val="00C72AEB"/>
    <w:rsid w:val="00C72CBE"/>
    <w:rsid w:val="00C72D05"/>
    <w:rsid w:val="00C72E8B"/>
    <w:rsid w:val="00C72F01"/>
    <w:rsid w:val="00C72F71"/>
    <w:rsid w:val="00C730E3"/>
    <w:rsid w:val="00C73117"/>
    <w:rsid w:val="00C73157"/>
    <w:rsid w:val="00C73186"/>
    <w:rsid w:val="00C734B4"/>
    <w:rsid w:val="00C734B6"/>
    <w:rsid w:val="00C73618"/>
    <w:rsid w:val="00C736BB"/>
    <w:rsid w:val="00C7377D"/>
    <w:rsid w:val="00C738A8"/>
    <w:rsid w:val="00C73CBC"/>
    <w:rsid w:val="00C73D26"/>
    <w:rsid w:val="00C73E0F"/>
    <w:rsid w:val="00C73E70"/>
    <w:rsid w:val="00C73FC1"/>
    <w:rsid w:val="00C74060"/>
    <w:rsid w:val="00C7415F"/>
    <w:rsid w:val="00C7418B"/>
    <w:rsid w:val="00C741D7"/>
    <w:rsid w:val="00C743D8"/>
    <w:rsid w:val="00C74546"/>
    <w:rsid w:val="00C74757"/>
    <w:rsid w:val="00C74895"/>
    <w:rsid w:val="00C74ABD"/>
    <w:rsid w:val="00C74C46"/>
    <w:rsid w:val="00C74D05"/>
    <w:rsid w:val="00C74DE0"/>
    <w:rsid w:val="00C74FD0"/>
    <w:rsid w:val="00C75621"/>
    <w:rsid w:val="00C7564E"/>
    <w:rsid w:val="00C75854"/>
    <w:rsid w:val="00C759A3"/>
    <w:rsid w:val="00C759B5"/>
    <w:rsid w:val="00C75D35"/>
    <w:rsid w:val="00C75E00"/>
    <w:rsid w:val="00C76035"/>
    <w:rsid w:val="00C760F2"/>
    <w:rsid w:val="00C761C9"/>
    <w:rsid w:val="00C7638D"/>
    <w:rsid w:val="00C7655D"/>
    <w:rsid w:val="00C765EE"/>
    <w:rsid w:val="00C7664B"/>
    <w:rsid w:val="00C767B8"/>
    <w:rsid w:val="00C7690A"/>
    <w:rsid w:val="00C769A8"/>
    <w:rsid w:val="00C76ABB"/>
    <w:rsid w:val="00C76AFB"/>
    <w:rsid w:val="00C76CC1"/>
    <w:rsid w:val="00C76CEB"/>
    <w:rsid w:val="00C76CF2"/>
    <w:rsid w:val="00C76D8E"/>
    <w:rsid w:val="00C76DCE"/>
    <w:rsid w:val="00C76F57"/>
    <w:rsid w:val="00C770EC"/>
    <w:rsid w:val="00C77193"/>
    <w:rsid w:val="00C771C9"/>
    <w:rsid w:val="00C771F1"/>
    <w:rsid w:val="00C77408"/>
    <w:rsid w:val="00C7742A"/>
    <w:rsid w:val="00C7788F"/>
    <w:rsid w:val="00C77B44"/>
    <w:rsid w:val="00C77BC6"/>
    <w:rsid w:val="00C77D13"/>
    <w:rsid w:val="00C77D66"/>
    <w:rsid w:val="00C77E35"/>
    <w:rsid w:val="00C8008C"/>
    <w:rsid w:val="00C80121"/>
    <w:rsid w:val="00C80280"/>
    <w:rsid w:val="00C802F1"/>
    <w:rsid w:val="00C80362"/>
    <w:rsid w:val="00C803A2"/>
    <w:rsid w:val="00C8058C"/>
    <w:rsid w:val="00C806F6"/>
    <w:rsid w:val="00C80760"/>
    <w:rsid w:val="00C8085C"/>
    <w:rsid w:val="00C808ED"/>
    <w:rsid w:val="00C80AB2"/>
    <w:rsid w:val="00C80C7B"/>
    <w:rsid w:val="00C80D8E"/>
    <w:rsid w:val="00C810A8"/>
    <w:rsid w:val="00C811B7"/>
    <w:rsid w:val="00C81532"/>
    <w:rsid w:val="00C816ED"/>
    <w:rsid w:val="00C817F6"/>
    <w:rsid w:val="00C818D6"/>
    <w:rsid w:val="00C8193A"/>
    <w:rsid w:val="00C81A30"/>
    <w:rsid w:val="00C81B1B"/>
    <w:rsid w:val="00C81BA4"/>
    <w:rsid w:val="00C81D08"/>
    <w:rsid w:val="00C81FC0"/>
    <w:rsid w:val="00C82040"/>
    <w:rsid w:val="00C82062"/>
    <w:rsid w:val="00C82648"/>
    <w:rsid w:val="00C827A8"/>
    <w:rsid w:val="00C82840"/>
    <w:rsid w:val="00C82A9F"/>
    <w:rsid w:val="00C82BC5"/>
    <w:rsid w:val="00C82BD9"/>
    <w:rsid w:val="00C83101"/>
    <w:rsid w:val="00C831BE"/>
    <w:rsid w:val="00C83260"/>
    <w:rsid w:val="00C83450"/>
    <w:rsid w:val="00C83604"/>
    <w:rsid w:val="00C837EB"/>
    <w:rsid w:val="00C838C6"/>
    <w:rsid w:val="00C8392C"/>
    <w:rsid w:val="00C83A1D"/>
    <w:rsid w:val="00C83A9B"/>
    <w:rsid w:val="00C83ADC"/>
    <w:rsid w:val="00C83B66"/>
    <w:rsid w:val="00C83D8D"/>
    <w:rsid w:val="00C83D9B"/>
    <w:rsid w:val="00C84153"/>
    <w:rsid w:val="00C8422A"/>
    <w:rsid w:val="00C842EB"/>
    <w:rsid w:val="00C844B4"/>
    <w:rsid w:val="00C84751"/>
    <w:rsid w:val="00C848AE"/>
    <w:rsid w:val="00C848DF"/>
    <w:rsid w:val="00C84982"/>
    <w:rsid w:val="00C84A2B"/>
    <w:rsid w:val="00C84AB0"/>
    <w:rsid w:val="00C84CDA"/>
    <w:rsid w:val="00C84D20"/>
    <w:rsid w:val="00C84F63"/>
    <w:rsid w:val="00C84F81"/>
    <w:rsid w:val="00C84F96"/>
    <w:rsid w:val="00C85021"/>
    <w:rsid w:val="00C850E7"/>
    <w:rsid w:val="00C85391"/>
    <w:rsid w:val="00C85417"/>
    <w:rsid w:val="00C855D2"/>
    <w:rsid w:val="00C856D8"/>
    <w:rsid w:val="00C85852"/>
    <w:rsid w:val="00C85C4D"/>
    <w:rsid w:val="00C85D84"/>
    <w:rsid w:val="00C85EC2"/>
    <w:rsid w:val="00C85ECE"/>
    <w:rsid w:val="00C85F8C"/>
    <w:rsid w:val="00C85FF6"/>
    <w:rsid w:val="00C8600B"/>
    <w:rsid w:val="00C863CA"/>
    <w:rsid w:val="00C864C1"/>
    <w:rsid w:val="00C864D9"/>
    <w:rsid w:val="00C86524"/>
    <w:rsid w:val="00C866A1"/>
    <w:rsid w:val="00C86868"/>
    <w:rsid w:val="00C86954"/>
    <w:rsid w:val="00C86968"/>
    <w:rsid w:val="00C86A0B"/>
    <w:rsid w:val="00C86C2C"/>
    <w:rsid w:val="00C86D1F"/>
    <w:rsid w:val="00C86E8D"/>
    <w:rsid w:val="00C87414"/>
    <w:rsid w:val="00C87428"/>
    <w:rsid w:val="00C8746F"/>
    <w:rsid w:val="00C874FE"/>
    <w:rsid w:val="00C87511"/>
    <w:rsid w:val="00C87606"/>
    <w:rsid w:val="00C8785A"/>
    <w:rsid w:val="00C878C0"/>
    <w:rsid w:val="00C87905"/>
    <w:rsid w:val="00C87BBB"/>
    <w:rsid w:val="00C87BC6"/>
    <w:rsid w:val="00C87C9F"/>
    <w:rsid w:val="00C87E7A"/>
    <w:rsid w:val="00C9011C"/>
    <w:rsid w:val="00C90175"/>
    <w:rsid w:val="00C901C0"/>
    <w:rsid w:val="00C902BA"/>
    <w:rsid w:val="00C903DE"/>
    <w:rsid w:val="00C90494"/>
    <w:rsid w:val="00C90706"/>
    <w:rsid w:val="00C90844"/>
    <w:rsid w:val="00C90B82"/>
    <w:rsid w:val="00C90CE7"/>
    <w:rsid w:val="00C90D62"/>
    <w:rsid w:val="00C90EDA"/>
    <w:rsid w:val="00C90F59"/>
    <w:rsid w:val="00C9118F"/>
    <w:rsid w:val="00C91283"/>
    <w:rsid w:val="00C91292"/>
    <w:rsid w:val="00C91736"/>
    <w:rsid w:val="00C91910"/>
    <w:rsid w:val="00C91AF4"/>
    <w:rsid w:val="00C91F14"/>
    <w:rsid w:val="00C91FAD"/>
    <w:rsid w:val="00C92066"/>
    <w:rsid w:val="00C92095"/>
    <w:rsid w:val="00C92126"/>
    <w:rsid w:val="00C92169"/>
    <w:rsid w:val="00C92397"/>
    <w:rsid w:val="00C923BC"/>
    <w:rsid w:val="00C9245B"/>
    <w:rsid w:val="00C92549"/>
    <w:rsid w:val="00C92615"/>
    <w:rsid w:val="00C92668"/>
    <w:rsid w:val="00C9266D"/>
    <w:rsid w:val="00C9267A"/>
    <w:rsid w:val="00C926EE"/>
    <w:rsid w:val="00C9279B"/>
    <w:rsid w:val="00C92841"/>
    <w:rsid w:val="00C92A0E"/>
    <w:rsid w:val="00C92B1F"/>
    <w:rsid w:val="00C92C7B"/>
    <w:rsid w:val="00C92D75"/>
    <w:rsid w:val="00C92DA2"/>
    <w:rsid w:val="00C92FEA"/>
    <w:rsid w:val="00C93028"/>
    <w:rsid w:val="00C93054"/>
    <w:rsid w:val="00C930EE"/>
    <w:rsid w:val="00C931D4"/>
    <w:rsid w:val="00C9339A"/>
    <w:rsid w:val="00C9361B"/>
    <w:rsid w:val="00C93736"/>
    <w:rsid w:val="00C93741"/>
    <w:rsid w:val="00C9381E"/>
    <w:rsid w:val="00C93A26"/>
    <w:rsid w:val="00C93A63"/>
    <w:rsid w:val="00C93AC6"/>
    <w:rsid w:val="00C93B57"/>
    <w:rsid w:val="00C93C1F"/>
    <w:rsid w:val="00C93C21"/>
    <w:rsid w:val="00C93CB3"/>
    <w:rsid w:val="00C93D02"/>
    <w:rsid w:val="00C93D31"/>
    <w:rsid w:val="00C93E2A"/>
    <w:rsid w:val="00C93F64"/>
    <w:rsid w:val="00C9401A"/>
    <w:rsid w:val="00C94075"/>
    <w:rsid w:val="00C940F9"/>
    <w:rsid w:val="00C9411A"/>
    <w:rsid w:val="00C94150"/>
    <w:rsid w:val="00C9427F"/>
    <w:rsid w:val="00C943BD"/>
    <w:rsid w:val="00C94420"/>
    <w:rsid w:val="00C9446E"/>
    <w:rsid w:val="00C9449A"/>
    <w:rsid w:val="00C94509"/>
    <w:rsid w:val="00C9454E"/>
    <w:rsid w:val="00C94620"/>
    <w:rsid w:val="00C94660"/>
    <w:rsid w:val="00C947C1"/>
    <w:rsid w:val="00C94850"/>
    <w:rsid w:val="00C94864"/>
    <w:rsid w:val="00C94B7B"/>
    <w:rsid w:val="00C94B7C"/>
    <w:rsid w:val="00C94D7D"/>
    <w:rsid w:val="00C94E7C"/>
    <w:rsid w:val="00C950B3"/>
    <w:rsid w:val="00C9510A"/>
    <w:rsid w:val="00C9516C"/>
    <w:rsid w:val="00C951B6"/>
    <w:rsid w:val="00C953C7"/>
    <w:rsid w:val="00C95528"/>
    <w:rsid w:val="00C95534"/>
    <w:rsid w:val="00C95572"/>
    <w:rsid w:val="00C95646"/>
    <w:rsid w:val="00C9573A"/>
    <w:rsid w:val="00C95780"/>
    <w:rsid w:val="00C957B5"/>
    <w:rsid w:val="00C959BB"/>
    <w:rsid w:val="00C959D2"/>
    <w:rsid w:val="00C95BA7"/>
    <w:rsid w:val="00C95DB0"/>
    <w:rsid w:val="00C95DE1"/>
    <w:rsid w:val="00C95EA6"/>
    <w:rsid w:val="00C95FB6"/>
    <w:rsid w:val="00C96009"/>
    <w:rsid w:val="00C962CB"/>
    <w:rsid w:val="00C963FA"/>
    <w:rsid w:val="00C9685A"/>
    <w:rsid w:val="00C96906"/>
    <w:rsid w:val="00C96A4D"/>
    <w:rsid w:val="00C96C32"/>
    <w:rsid w:val="00C96C35"/>
    <w:rsid w:val="00C96E67"/>
    <w:rsid w:val="00C9702A"/>
    <w:rsid w:val="00C97076"/>
    <w:rsid w:val="00C97517"/>
    <w:rsid w:val="00C977D4"/>
    <w:rsid w:val="00C97B31"/>
    <w:rsid w:val="00C97D0D"/>
    <w:rsid w:val="00C97D15"/>
    <w:rsid w:val="00C97D49"/>
    <w:rsid w:val="00C97DAB"/>
    <w:rsid w:val="00C97DF0"/>
    <w:rsid w:val="00C97ECB"/>
    <w:rsid w:val="00C97F1C"/>
    <w:rsid w:val="00C97FC9"/>
    <w:rsid w:val="00CA0069"/>
    <w:rsid w:val="00CA00BE"/>
    <w:rsid w:val="00CA0291"/>
    <w:rsid w:val="00CA02C4"/>
    <w:rsid w:val="00CA0426"/>
    <w:rsid w:val="00CA05F8"/>
    <w:rsid w:val="00CA0643"/>
    <w:rsid w:val="00CA0694"/>
    <w:rsid w:val="00CA0B20"/>
    <w:rsid w:val="00CA0B88"/>
    <w:rsid w:val="00CA0BF2"/>
    <w:rsid w:val="00CA0C4F"/>
    <w:rsid w:val="00CA0C94"/>
    <w:rsid w:val="00CA0CC6"/>
    <w:rsid w:val="00CA0F3C"/>
    <w:rsid w:val="00CA0F59"/>
    <w:rsid w:val="00CA0F85"/>
    <w:rsid w:val="00CA102B"/>
    <w:rsid w:val="00CA109E"/>
    <w:rsid w:val="00CA10B6"/>
    <w:rsid w:val="00CA11D2"/>
    <w:rsid w:val="00CA129F"/>
    <w:rsid w:val="00CA14DD"/>
    <w:rsid w:val="00CA1904"/>
    <w:rsid w:val="00CA19D3"/>
    <w:rsid w:val="00CA1B45"/>
    <w:rsid w:val="00CA1B58"/>
    <w:rsid w:val="00CA1CDD"/>
    <w:rsid w:val="00CA1F81"/>
    <w:rsid w:val="00CA239D"/>
    <w:rsid w:val="00CA2431"/>
    <w:rsid w:val="00CA275A"/>
    <w:rsid w:val="00CA285D"/>
    <w:rsid w:val="00CA2986"/>
    <w:rsid w:val="00CA2B74"/>
    <w:rsid w:val="00CA2BAF"/>
    <w:rsid w:val="00CA2BFB"/>
    <w:rsid w:val="00CA2C02"/>
    <w:rsid w:val="00CA2D13"/>
    <w:rsid w:val="00CA2E1A"/>
    <w:rsid w:val="00CA2F7D"/>
    <w:rsid w:val="00CA312C"/>
    <w:rsid w:val="00CA3172"/>
    <w:rsid w:val="00CA34E6"/>
    <w:rsid w:val="00CA353C"/>
    <w:rsid w:val="00CA39F2"/>
    <w:rsid w:val="00CA3D0C"/>
    <w:rsid w:val="00CA3D8A"/>
    <w:rsid w:val="00CA3E98"/>
    <w:rsid w:val="00CA3F43"/>
    <w:rsid w:val="00CA3F63"/>
    <w:rsid w:val="00CA4094"/>
    <w:rsid w:val="00CA4263"/>
    <w:rsid w:val="00CA43B6"/>
    <w:rsid w:val="00CA4409"/>
    <w:rsid w:val="00CA44C3"/>
    <w:rsid w:val="00CA49A3"/>
    <w:rsid w:val="00CA4B03"/>
    <w:rsid w:val="00CA4E07"/>
    <w:rsid w:val="00CA4FC5"/>
    <w:rsid w:val="00CA4FED"/>
    <w:rsid w:val="00CA506A"/>
    <w:rsid w:val="00CA5148"/>
    <w:rsid w:val="00CA51E1"/>
    <w:rsid w:val="00CA5207"/>
    <w:rsid w:val="00CA5227"/>
    <w:rsid w:val="00CA58DF"/>
    <w:rsid w:val="00CA5BEE"/>
    <w:rsid w:val="00CA5C7B"/>
    <w:rsid w:val="00CA5E84"/>
    <w:rsid w:val="00CA5EEE"/>
    <w:rsid w:val="00CA5F70"/>
    <w:rsid w:val="00CA6054"/>
    <w:rsid w:val="00CA6189"/>
    <w:rsid w:val="00CA619F"/>
    <w:rsid w:val="00CA61FB"/>
    <w:rsid w:val="00CA623A"/>
    <w:rsid w:val="00CA62C2"/>
    <w:rsid w:val="00CA6365"/>
    <w:rsid w:val="00CA6376"/>
    <w:rsid w:val="00CA6525"/>
    <w:rsid w:val="00CA6593"/>
    <w:rsid w:val="00CA68BE"/>
    <w:rsid w:val="00CA68C6"/>
    <w:rsid w:val="00CA6932"/>
    <w:rsid w:val="00CA697E"/>
    <w:rsid w:val="00CA6A61"/>
    <w:rsid w:val="00CA6ACE"/>
    <w:rsid w:val="00CA6BF4"/>
    <w:rsid w:val="00CA6C09"/>
    <w:rsid w:val="00CA6D3B"/>
    <w:rsid w:val="00CA6DC9"/>
    <w:rsid w:val="00CA6E2F"/>
    <w:rsid w:val="00CA6E77"/>
    <w:rsid w:val="00CA725E"/>
    <w:rsid w:val="00CA7331"/>
    <w:rsid w:val="00CA735C"/>
    <w:rsid w:val="00CA74EB"/>
    <w:rsid w:val="00CA74F8"/>
    <w:rsid w:val="00CA7631"/>
    <w:rsid w:val="00CA76C3"/>
    <w:rsid w:val="00CA77A0"/>
    <w:rsid w:val="00CA7823"/>
    <w:rsid w:val="00CA785D"/>
    <w:rsid w:val="00CA78AB"/>
    <w:rsid w:val="00CA7981"/>
    <w:rsid w:val="00CA79A0"/>
    <w:rsid w:val="00CA7A49"/>
    <w:rsid w:val="00CA7DA4"/>
    <w:rsid w:val="00CA7DDB"/>
    <w:rsid w:val="00CA7E80"/>
    <w:rsid w:val="00CA7E84"/>
    <w:rsid w:val="00CA7EB8"/>
    <w:rsid w:val="00CB001B"/>
    <w:rsid w:val="00CB00F0"/>
    <w:rsid w:val="00CB015E"/>
    <w:rsid w:val="00CB0215"/>
    <w:rsid w:val="00CB030C"/>
    <w:rsid w:val="00CB0443"/>
    <w:rsid w:val="00CB048B"/>
    <w:rsid w:val="00CB0568"/>
    <w:rsid w:val="00CB06A2"/>
    <w:rsid w:val="00CB0993"/>
    <w:rsid w:val="00CB0A2D"/>
    <w:rsid w:val="00CB0A6C"/>
    <w:rsid w:val="00CB0C92"/>
    <w:rsid w:val="00CB0CA1"/>
    <w:rsid w:val="00CB0E89"/>
    <w:rsid w:val="00CB0F48"/>
    <w:rsid w:val="00CB10ED"/>
    <w:rsid w:val="00CB1172"/>
    <w:rsid w:val="00CB133F"/>
    <w:rsid w:val="00CB155E"/>
    <w:rsid w:val="00CB1651"/>
    <w:rsid w:val="00CB1788"/>
    <w:rsid w:val="00CB184A"/>
    <w:rsid w:val="00CB1870"/>
    <w:rsid w:val="00CB1A9E"/>
    <w:rsid w:val="00CB1BF6"/>
    <w:rsid w:val="00CB1CC6"/>
    <w:rsid w:val="00CB1D9E"/>
    <w:rsid w:val="00CB1EE6"/>
    <w:rsid w:val="00CB1F66"/>
    <w:rsid w:val="00CB1FF5"/>
    <w:rsid w:val="00CB20E4"/>
    <w:rsid w:val="00CB230E"/>
    <w:rsid w:val="00CB23F3"/>
    <w:rsid w:val="00CB242E"/>
    <w:rsid w:val="00CB2469"/>
    <w:rsid w:val="00CB24C7"/>
    <w:rsid w:val="00CB266E"/>
    <w:rsid w:val="00CB26AD"/>
    <w:rsid w:val="00CB26BD"/>
    <w:rsid w:val="00CB27CB"/>
    <w:rsid w:val="00CB2800"/>
    <w:rsid w:val="00CB291D"/>
    <w:rsid w:val="00CB292E"/>
    <w:rsid w:val="00CB2B37"/>
    <w:rsid w:val="00CB2B64"/>
    <w:rsid w:val="00CB2B82"/>
    <w:rsid w:val="00CB2BFE"/>
    <w:rsid w:val="00CB2C8B"/>
    <w:rsid w:val="00CB2C8F"/>
    <w:rsid w:val="00CB2CFB"/>
    <w:rsid w:val="00CB2D95"/>
    <w:rsid w:val="00CB2EF7"/>
    <w:rsid w:val="00CB2F8C"/>
    <w:rsid w:val="00CB31F8"/>
    <w:rsid w:val="00CB3411"/>
    <w:rsid w:val="00CB3561"/>
    <w:rsid w:val="00CB3613"/>
    <w:rsid w:val="00CB38B0"/>
    <w:rsid w:val="00CB3A8F"/>
    <w:rsid w:val="00CB3BDD"/>
    <w:rsid w:val="00CB3C33"/>
    <w:rsid w:val="00CB3EAE"/>
    <w:rsid w:val="00CB412D"/>
    <w:rsid w:val="00CB4291"/>
    <w:rsid w:val="00CB4345"/>
    <w:rsid w:val="00CB452D"/>
    <w:rsid w:val="00CB4597"/>
    <w:rsid w:val="00CB4737"/>
    <w:rsid w:val="00CB4797"/>
    <w:rsid w:val="00CB4884"/>
    <w:rsid w:val="00CB49F4"/>
    <w:rsid w:val="00CB4A4A"/>
    <w:rsid w:val="00CB4BE9"/>
    <w:rsid w:val="00CB4D28"/>
    <w:rsid w:val="00CB4F42"/>
    <w:rsid w:val="00CB4FC8"/>
    <w:rsid w:val="00CB4FF7"/>
    <w:rsid w:val="00CB501A"/>
    <w:rsid w:val="00CB5273"/>
    <w:rsid w:val="00CB5354"/>
    <w:rsid w:val="00CB53C1"/>
    <w:rsid w:val="00CB54FF"/>
    <w:rsid w:val="00CB552C"/>
    <w:rsid w:val="00CB5583"/>
    <w:rsid w:val="00CB5607"/>
    <w:rsid w:val="00CB56D4"/>
    <w:rsid w:val="00CB587C"/>
    <w:rsid w:val="00CB5B06"/>
    <w:rsid w:val="00CB5B3D"/>
    <w:rsid w:val="00CB5B80"/>
    <w:rsid w:val="00CB5D61"/>
    <w:rsid w:val="00CB5EFB"/>
    <w:rsid w:val="00CB608F"/>
    <w:rsid w:val="00CB6112"/>
    <w:rsid w:val="00CB61EA"/>
    <w:rsid w:val="00CB62F1"/>
    <w:rsid w:val="00CB640D"/>
    <w:rsid w:val="00CB64CC"/>
    <w:rsid w:val="00CB65AA"/>
    <w:rsid w:val="00CB662F"/>
    <w:rsid w:val="00CB6723"/>
    <w:rsid w:val="00CB6918"/>
    <w:rsid w:val="00CB696A"/>
    <w:rsid w:val="00CB6A14"/>
    <w:rsid w:val="00CB6B8C"/>
    <w:rsid w:val="00CB6B97"/>
    <w:rsid w:val="00CB6C00"/>
    <w:rsid w:val="00CB6CE0"/>
    <w:rsid w:val="00CB6DC4"/>
    <w:rsid w:val="00CB7048"/>
    <w:rsid w:val="00CB724F"/>
    <w:rsid w:val="00CB7270"/>
    <w:rsid w:val="00CB729B"/>
    <w:rsid w:val="00CB74AE"/>
    <w:rsid w:val="00CB7642"/>
    <w:rsid w:val="00CB782B"/>
    <w:rsid w:val="00CB7C0A"/>
    <w:rsid w:val="00CB7C6D"/>
    <w:rsid w:val="00CB7C92"/>
    <w:rsid w:val="00CB7E27"/>
    <w:rsid w:val="00CB7E4A"/>
    <w:rsid w:val="00CB7E83"/>
    <w:rsid w:val="00CB7EB1"/>
    <w:rsid w:val="00CB7F34"/>
    <w:rsid w:val="00CC00CA"/>
    <w:rsid w:val="00CC0468"/>
    <w:rsid w:val="00CC047A"/>
    <w:rsid w:val="00CC04CD"/>
    <w:rsid w:val="00CC05AC"/>
    <w:rsid w:val="00CC0618"/>
    <w:rsid w:val="00CC0805"/>
    <w:rsid w:val="00CC088C"/>
    <w:rsid w:val="00CC0A7A"/>
    <w:rsid w:val="00CC0B97"/>
    <w:rsid w:val="00CC0C64"/>
    <w:rsid w:val="00CC0CFF"/>
    <w:rsid w:val="00CC0D00"/>
    <w:rsid w:val="00CC0D39"/>
    <w:rsid w:val="00CC0D44"/>
    <w:rsid w:val="00CC0DB7"/>
    <w:rsid w:val="00CC0F19"/>
    <w:rsid w:val="00CC10BE"/>
    <w:rsid w:val="00CC1102"/>
    <w:rsid w:val="00CC1211"/>
    <w:rsid w:val="00CC12C1"/>
    <w:rsid w:val="00CC1389"/>
    <w:rsid w:val="00CC14EE"/>
    <w:rsid w:val="00CC1501"/>
    <w:rsid w:val="00CC1611"/>
    <w:rsid w:val="00CC1633"/>
    <w:rsid w:val="00CC1673"/>
    <w:rsid w:val="00CC184D"/>
    <w:rsid w:val="00CC186A"/>
    <w:rsid w:val="00CC19AF"/>
    <w:rsid w:val="00CC1A8C"/>
    <w:rsid w:val="00CC1ACF"/>
    <w:rsid w:val="00CC1BF7"/>
    <w:rsid w:val="00CC1C08"/>
    <w:rsid w:val="00CC1C4E"/>
    <w:rsid w:val="00CC1F31"/>
    <w:rsid w:val="00CC226D"/>
    <w:rsid w:val="00CC22FA"/>
    <w:rsid w:val="00CC242E"/>
    <w:rsid w:val="00CC248D"/>
    <w:rsid w:val="00CC24CA"/>
    <w:rsid w:val="00CC2818"/>
    <w:rsid w:val="00CC29D0"/>
    <w:rsid w:val="00CC2CE6"/>
    <w:rsid w:val="00CC2D7E"/>
    <w:rsid w:val="00CC2E93"/>
    <w:rsid w:val="00CC2F4E"/>
    <w:rsid w:val="00CC2FCE"/>
    <w:rsid w:val="00CC3036"/>
    <w:rsid w:val="00CC3039"/>
    <w:rsid w:val="00CC3212"/>
    <w:rsid w:val="00CC3400"/>
    <w:rsid w:val="00CC36B6"/>
    <w:rsid w:val="00CC38E9"/>
    <w:rsid w:val="00CC3BF3"/>
    <w:rsid w:val="00CC3C49"/>
    <w:rsid w:val="00CC3DC8"/>
    <w:rsid w:val="00CC3DD0"/>
    <w:rsid w:val="00CC3FE4"/>
    <w:rsid w:val="00CC4078"/>
    <w:rsid w:val="00CC4103"/>
    <w:rsid w:val="00CC41A5"/>
    <w:rsid w:val="00CC4250"/>
    <w:rsid w:val="00CC440B"/>
    <w:rsid w:val="00CC4597"/>
    <w:rsid w:val="00CC486C"/>
    <w:rsid w:val="00CC4870"/>
    <w:rsid w:val="00CC4979"/>
    <w:rsid w:val="00CC4B11"/>
    <w:rsid w:val="00CC4B3F"/>
    <w:rsid w:val="00CC4B5B"/>
    <w:rsid w:val="00CC4B70"/>
    <w:rsid w:val="00CC4C2D"/>
    <w:rsid w:val="00CC50DC"/>
    <w:rsid w:val="00CC5134"/>
    <w:rsid w:val="00CC5147"/>
    <w:rsid w:val="00CC5228"/>
    <w:rsid w:val="00CC56C1"/>
    <w:rsid w:val="00CC57FA"/>
    <w:rsid w:val="00CC59BC"/>
    <w:rsid w:val="00CC5ACA"/>
    <w:rsid w:val="00CC5B37"/>
    <w:rsid w:val="00CC5CA5"/>
    <w:rsid w:val="00CC5D03"/>
    <w:rsid w:val="00CC5F13"/>
    <w:rsid w:val="00CC6181"/>
    <w:rsid w:val="00CC6242"/>
    <w:rsid w:val="00CC6261"/>
    <w:rsid w:val="00CC6368"/>
    <w:rsid w:val="00CC650E"/>
    <w:rsid w:val="00CC6610"/>
    <w:rsid w:val="00CC66FB"/>
    <w:rsid w:val="00CC69F6"/>
    <w:rsid w:val="00CC6A8D"/>
    <w:rsid w:val="00CC6AB7"/>
    <w:rsid w:val="00CC6BDE"/>
    <w:rsid w:val="00CC6CD6"/>
    <w:rsid w:val="00CC6D50"/>
    <w:rsid w:val="00CC6D95"/>
    <w:rsid w:val="00CC6EEC"/>
    <w:rsid w:val="00CC717F"/>
    <w:rsid w:val="00CC73CD"/>
    <w:rsid w:val="00CC75A3"/>
    <w:rsid w:val="00CC75C9"/>
    <w:rsid w:val="00CC75E7"/>
    <w:rsid w:val="00CC7703"/>
    <w:rsid w:val="00CC785D"/>
    <w:rsid w:val="00CC788A"/>
    <w:rsid w:val="00CC7A81"/>
    <w:rsid w:val="00CC7B47"/>
    <w:rsid w:val="00CC7C11"/>
    <w:rsid w:val="00CC7DDF"/>
    <w:rsid w:val="00CD01FC"/>
    <w:rsid w:val="00CD0550"/>
    <w:rsid w:val="00CD0601"/>
    <w:rsid w:val="00CD075B"/>
    <w:rsid w:val="00CD0CAF"/>
    <w:rsid w:val="00CD0DD6"/>
    <w:rsid w:val="00CD0E08"/>
    <w:rsid w:val="00CD10BB"/>
    <w:rsid w:val="00CD1108"/>
    <w:rsid w:val="00CD11BC"/>
    <w:rsid w:val="00CD1535"/>
    <w:rsid w:val="00CD1540"/>
    <w:rsid w:val="00CD156E"/>
    <w:rsid w:val="00CD1666"/>
    <w:rsid w:val="00CD176F"/>
    <w:rsid w:val="00CD183E"/>
    <w:rsid w:val="00CD1C18"/>
    <w:rsid w:val="00CD1CF2"/>
    <w:rsid w:val="00CD1F60"/>
    <w:rsid w:val="00CD2425"/>
    <w:rsid w:val="00CD253D"/>
    <w:rsid w:val="00CD272C"/>
    <w:rsid w:val="00CD2742"/>
    <w:rsid w:val="00CD28AE"/>
    <w:rsid w:val="00CD2908"/>
    <w:rsid w:val="00CD2961"/>
    <w:rsid w:val="00CD29A8"/>
    <w:rsid w:val="00CD29E4"/>
    <w:rsid w:val="00CD29FD"/>
    <w:rsid w:val="00CD2ABE"/>
    <w:rsid w:val="00CD2BDA"/>
    <w:rsid w:val="00CD2C21"/>
    <w:rsid w:val="00CD2C46"/>
    <w:rsid w:val="00CD2E30"/>
    <w:rsid w:val="00CD2F00"/>
    <w:rsid w:val="00CD3006"/>
    <w:rsid w:val="00CD30A8"/>
    <w:rsid w:val="00CD315C"/>
    <w:rsid w:val="00CD342C"/>
    <w:rsid w:val="00CD347E"/>
    <w:rsid w:val="00CD3777"/>
    <w:rsid w:val="00CD38CF"/>
    <w:rsid w:val="00CD3BA0"/>
    <w:rsid w:val="00CD3D34"/>
    <w:rsid w:val="00CD3D64"/>
    <w:rsid w:val="00CD3DD6"/>
    <w:rsid w:val="00CD3FCF"/>
    <w:rsid w:val="00CD3FD8"/>
    <w:rsid w:val="00CD3FF4"/>
    <w:rsid w:val="00CD40BE"/>
    <w:rsid w:val="00CD4134"/>
    <w:rsid w:val="00CD41D0"/>
    <w:rsid w:val="00CD4248"/>
    <w:rsid w:val="00CD4324"/>
    <w:rsid w:val="00CD4328"/>
    <w:rsid w:val="00CD4503"/>
    <w:rsid w:val="00CD456C"/>
    <w:rsid w:val="00CD4836"/>
    <w:rsid w:val="00CD48D9"/>
    <w:rsid w:val="00CD4B25"/>
    <w:rsid w:val="00CD4FA5"/>
    <w:rsid w:val="00CD51E1"/>
    <w:rsid w:val="00CD536D"/>
    <w:rsid w:val="00CD55A9"/>
    <w:rsid w:val="00CD5669"/>
    <w:rsid w:val="00CD56A7"/>
    <w:rsid w:val="00CD56C8"/>
    <w:rsid w:val="00CD56E1"/>
    <w:rsid w:val="00CD5997"/>
    <w:rsid w:val="00CD59B5"/>
    <w:rsid w:val="00CD5A02"/>
    <w:rsid w:val="00CD5A39"/>
    <w:rsid w:val="00CD5A80"/>
    <w:rsid w:val="00CD5A8D"/>
    <w:rsid w:val="00CD5B17"/>
    <w:rsid w:val="00CD5B8C"/>
    <w:rsid w:val="00CD5BAE"/>
    <w:rsid w:val="00CD5D6B"/>
    <w:rsid w:val="00CD6062"/>
    <w:rsid w:val="00CD6134"/>
    <w:rsid w:val="00CD61AA"/>
    <w:rsid w:val="00CD6219"/>
    <w:rsid w:val="00CD62AE"/>
    <w:rsid w:val="00CD63E5"/>
    <w:rsid w:val="00CD64DA"/>
    <w:rsid w:val="00CD6522"/>
    <w:rsid w:val="00CD659A"/>
    <w:rsid w:val="00CD6787"/>
    <w:rsid w:val="00CD67A9"/>
    <w:rsid w:val="00CD6B43"/>
    <w:rsid w:val="00CD6F89"/>
    <w:rsid w:val="00CD6F98"/>
    <w:rsid w:val="00CD7188"/>
    <w:rsid w:val="00CD71DB"/>
    <w:rsid w:val="00CD7460"/>
    <w:rsid w:val="00CD7514"/>
    <w:rsid w:val="00CD7663"/>
    <w:rsid w:val="00CD776E"/>
    <w:rsid w:val="00CD7BF7"/>
    <w:rsid w:val="00CD7C92"/>
    <w:rsid w:val="00CD7D37"/>
    <w:rsid w:val="00CD7F95"/>
    <w:rsid w:val="00CD7FF7"/>
    <w:rsid w:val="00CE04F1"/>
    <w:rsid w:val="00CE057C"/>
    <w:rsid w:val="00CE071C"/>
    <w:rsid w:val="00CE0764"/>
    <w:rsid w:val="00CE07AE"/>
    <w:rsid w:val="00CE07FB"/>
    <w:rsid w:val="00CE0969"/>
    <w:rsid w:val="00CE0A25"/>
    <w:rsid w:val="00CE0C36"/>
    <w:rsid w:val="00CE0CC0"/>
    <w:rsid w:val="00CE0D6C"/>
    <w:rsid w:val="00CE0D93"/>
    <w:rsid w:val="00CE0E70"/>
    <w:rsid w:val="00CE0F77"/>
    <w:rsid w:val="00CE0FE9"/>
    <w:rsid w:val="00CE1231"/>
    <w:rsid w:val="00CE124C"/>
    <w:rsid w:val="00CE1438"/>
    <w:rsid w:val="00CE15DB"/>
    <w:rsid w:val="00CE170B"/>
    <w:rsid w:val="00CE1A22"/>
    <w:rsid w:val="00CE1AC5"/>
    <w:rsid w:val="00CE1C3E"/>
    <w:rsid w:val="00CE1E81"/>
    <w:rsid w:val="00CE1ED1"/>
    <w:rsid w:val="00CE1FC9"/>
    <w:rsid w:val="00CE218F"/>
    <w:rsid w:val="00CE21BD"/>
    <w:rsid w:val="00CE21EE"/>
    <w:rsid w:val="00CE2235"/>
    <w:rsid w:val="00CE22CD"/>
    <w:rsid w:val="00CE257D"/>
    <w:rsid w:val="00CE2A19"/>
    <w:rsid w:val="00CE2A5F"/>
    <w:rsid w:val="00CE2A92"/>
    <w:rsid w:val="00CE2C52"/>
    <w:rsid w:val="00CE2C68"/>
    <w:rsid w:val="00CE2D7F"/>
    <w:rsid w:val="00CE2E17"/>
    <w:rsid w:val="00CE3047"/>
    <w:rsid w:val="00CE306D"/>
    <w:rsid w:val="00CE31B5"/>
    <w:rsid w:val="00CE322D"/>
    <w:rsid w:val="00CE3240"/>
    <w:rsid w:val="00CE326F"/>
    <w:rsid w:val="00CE330A"/>
    <w:rsid w:val="00CE3344"/>
    <w:rsid w:val="00CE3393"/>
    <w:rsid w:val="00CE35CC"/>
    <w:rsid w:val="00CE3854"/>
    <w:rsid w:val="00CE388A"/>
    <w:rsid w:val="00CE38C6"/>
    <w:rsid w:val="00CE3B36"/>
    <w:rsid w:val="00CE3CA6"/>
    <w:rsid w:val="00CE3CC1"/>
    <w:rsid w:val="00CE3E76"/>
    <w:rsid w:val="00CE40D9"/>
    <w:rsid w:val="00CE42ED"/>
    <w:rsid w:val="00CE43AD"/>
    <w:rsid w:val="00CE43AF"/>
    <w:rsid w:val="00CE44EB"/>
    <w:rsid w:val="00CE46FE"/>
    <w:rsid w:val="00CE4766"/>
    <w:rsid w:val="00CE47CC"/>
    <w:rsid w:val="00CE4915"/>
    <w:rsid w:val="00CE4A51"/>
    <w:rsid w:val="00CE4A68"/>
    <w:rsid w:val="00CE4AB1"/>
    <w:rsid w:val="00CE4B28"/>
    <w:rsid w:val="00CE4D23"/>
    <w:rsid w:val="00CE4E9E"/>
    <w:rsid w:val="00CE4EE9"/>
    <w:rsid w:val="00CE51CB"/>
    <w:rsid w:val="00CE53F5"/>
    <w:rsid w:val="00CE5461"/>
    <w:rsid w:val="00CE56B2"/>
    <w:rsid w:val="00CE56D2"/>
    <w:rsid w:val="00CE5757"/>
    <w:rsid w:val="00CE578A"/>
    <w:rsid w:val="00CE57C6"/>
    <w:rsid w:val="00CE5823"/>
    <w:rsid w:val="00CE5A32"/>
    <w:rsid w:val="00CE5A77"/>
    <w:rsid w:val="00CE5C51"/>
    <w:rsid w:val="00CE5CC9"/>
    <w:rsid w:val="00CE5D24"/>
    <w:rsid w:val="00CE5E3E"/>
    <w:rsid w:val="00CE5E8E"/>
    <w:rsid w:val="00CE5F4B"/>
    <w:rsid w:val="00CE5F6F"/>
    <w:rsid w:val="00CE5FCA"/>
    <w:rsid w:val="00CE6156"/>
    <w:rsid w:val="00CE6160"/>
    <w:rsid w:val="00CE6180"/>
    <w:rsid w:val="00CE631E"/>
    <w:rsid w:val="00CE636F"/>
    <w:rsid w:val="00CE64FC"/>
    <w:rsid w:val="00CE64FF"/>
    <w:rsid w:val="00CE6522"/>
    <w:rsid w:val="00CE6683"/>
    <w:rsid w:val="00CE6824"/>
    <w:rsid w:val="00CE6A70"/>
    <w:rsid w:val="00CE6C28"/>
    <w:rsid w:val="00CE6C7A"/>
    <w:rsid w:val="00CE6CA7"/>
    <w:rsid w:val="00CE6D8E"/>
    <w:rsid w:val="00CE6F6D"/>
    <w:rsid w:val="00CE7044"/>
    <w:rsid w:val="00CE70AC"/>
    <w:rsid w:val="00CE753F"/>
    <w:rsid w:val="00CE7545"/>
    <w:rsid w:val="00CE7824"/>
    <w:rsid w:val="00CE7934"/>
    <w:rsid w:val="00CE7AE5"/>
    <w:rsid w:val="00CE7CE0"/>
    <w:rsid w:val="00CE7D6A"/>
    <w:rsid w:val="00CE7FD1"/>
    <w:rsid w:val="00CF021E"/>
    <w:rsid w:val="00CF0261"/>
    <w:rsid w:val="00CF02E9"/>
    <w:rsid w:val="00CF03A9"/>
    <w:rsid w:val="00CF047A"/>
    <w:rsid w:val="00CF052E"/>
    <w:rsid w:val="00CF0611"/>
    <w:rsid w:val="00CF066E"/>
    <w:rsid w:val="00CF06ED"/>
    <w:rsid w:val="00CF06FB"/>
    <w:rsid w:val="00CF0757"/>
    <w:rsid w:val="00CF0906"/>
    <w:rsid w:val="00CF0C42"/>
    <w:rsid w:val="00CF0DF8"/>
    <w:rsid w:val="00CF0E69"/>
    <w:rsid w:val="00CF0E91"/>
    <w:rsid w:val="00CF11E8"/>
    <w:rsid w:val="00CF143F"/>
    <w:rsid w:val="00CF17AD"/>
    <w:rsid w:val="00CF186C"/>
    <w:rsid w:val="00CF18E8"/>
    <w:rsid w:val="00CF18F6"/>
    <w:rsid w:val="00CF19CE"/>
    <w:rsid w:val="00CF20A7"/>
    <w:rsid w:val="00CF20F9"/>
    <w:rsid w:val="00CF2241"/>
    <w:rsid w:val="00CF225E"/>
    <w:rsid w:val="00CF22A9"/>
    <w:rsid w:val="00CF235C"/>
    <w:rsid w:val="00CF2400"/>
    <w:rsid w:val="00CF24D9"/>
    <w:rsid w:val="00CF2525"/>
    <w:rsid w:val="00CF26FA"/>
    <w:rsid w:val="00CF2809"/>
    <w:rsid w:val="00CF2878"/>
    <w:rsid w:val="00CF28D5"/>
    <w:rsid w:val="00CF29A6"/>
    <w:rsid w:val="00CF2BA1"/>
    <w:rsid w:val="00CF2BA5"/>
    <w:rsid w:val="00CF2C62"/>
    <w:rsid w:val="00CF2D97"/>
    <w:rsid w:val="00CF2DE3"/>
    <w:rsid w:val="00CF2FA0"/>
    <w:rsid w:val="00CF304E"/>
    <w:rsid w:val="00CF3281"/>
    <w:rsid w:val="00CF344F"/>
    <w:rsid w:val="00CF34A4"/>
    <w:rsid w:val="00CF3555"/>
    <w:rsid w:val="00CF3CF1"/>
    <w:rsid w:val="00CF3DB6"/>
    <w:rsid w:val="00CF3E49"/>
    <w:rsid w:val="00CF3EA4"/>
    <w:rsid w:val="00CF3F14"/>
    <w:rsid w:val="00CF3F43"/>
    <w:rsid w:val="00CF4140"/>
    <w:rsid w:val="00CF441D"/>
    <w:rsid w:val="00CF449A"/>
    <w:rsid w:val="00CF44FF"/>
    <w:rsid w:val="00CF452A"/>
    <w:rsid w:val="00CF45CD"/>
    <w:rsid w:val="00CF4732"/>
    <w:rsid w:val="00CF47D4"/>
    <w:rsid w:val="00CF4D4F"/>
    <w:rsid w:val="00CF4D86"/>
    <w:rsid w:val="00CF4D9C"/>
    <w:rsid w:val="00CF4EB5"/>
    <w:rsid w:val="00CF4FA4"/>
    <w:rsid w:val="00CF4FD6"/>
    <w:rsid w:val="00CF50F6"/>
    <w:rsid w:val="00CF50FE"/>
    <w:rsid w:val="00CF5360"/>
    <w:rsid w:val="00CF53FB"/>
    <w:rsid w:val="00CF558A"/>
    <w:rsid w:val="00CF55C2"/>
    <w:rsid w:val="00CF5C1B"/>
    <w:rsid w:val="00CF5D76"/>
    <w:rsid w:val="00CF605E"/>
    <w:rsid w:val="00CF6214"/>
    <w:rsid w:val="00CF6377"/>
    <w:rsid w:val="00CF65E4"/>
    <w:rsid w:val="00CF6622"/>
    <w:rsid w:val="00CF669B"/>
    <w:rsid w:val="00CF685E"/>
    <w:rsid w:val="00CF69E2"/>
    <w:rsid w:val="00CF6CAA"/>
    <w:rsid w:val="00CF6CFE"/>
    <w:rsid w:val="00CF6D02"/>
    <w:rsid w:val="00CF6D5D"/>
    <w:rsid w:val="00CF6E46"/>
    <w:rsid w:val="00CF6F6D"/>
    <w:rsid w:val="00CF721C"/>
    <w:rsid w:val="00CF7349"/>
    <w:rsid w:val="00CF735E"/>
    <w:rsid w:val="00CF7379"/>
    <w:rsid w:val="00CF7490"/>
    <w:rsid w:val="00CF76E1"/>
    <w:rsid w:val="00CF797C"/>
    <w:rsid w:val="00CF7A23"/>
    <w:rsid w:val="00CF7A8A"/>
    <w:rsid w:val="00CF7AF7"/>
    <w:rsid w:val="00CF7B8B"/>
    <w:rsid w:val="00CF7BB0"/>
    <w:rsid w:val="00CF7F7F"/>
    <w:rsid w:val="00D00092"/>
    <w:rsid w:val="00D001A1"/>
    <w:rsid w:val="00D00392"/>
    <w:rsid w:val="00D003C4"/>
    <w:rsid w:val="00D005AE"/>
    <w:rsid w:val="00D0082A"/>
    <w:rsid w:val="00D00944"/>
    <w:rsid w:val="00D009A6"/>
    <w:rsid w:val="00D00A04"/>
    <w:rsid w:val="00D00F69"/>
    <w:rsid w:val="00D0114C"/>
    <w:rsid w:val="00D011B8"/>
    <w:rsid w:val="00D011C8"/>
    <w:rsid w:val="00D015AC"/>
    <w:rsid w:val="00D01788"/>
    <w:rsid w:val="00D017BF"/>
    <w:rsid w:val="00D01897"/>
    <w:rsid w:val="00D01C53"/>
    <w:rsid w:val="00D01D01"/>
    <w:rsid w:val="00D01E2C"/>
    <w:rsid w:val="00D01EA4"/>
    <w:rsid w:val="00D01F04"/>
    <w:rsid w:val="00D02054"/>
    <w:rsid w:val="00D020F6"/>
    <w:rsid w:val="00D022A8"/>
    <w:rsid w:val="00D022EA"/>
    <w:rsid w:val="00D02381"/>
    <w:rsid w:val="00D023A0"/>
    <w:rsid w:val="00D025BB"/>
    <w:rsid w:val="00D0282C"/>
    <w:rsid w:val="00D0291E"/>
    <w:rsid w:val="00D0294D"/>
    <w:rsid w:val="00D02B16"/>
    <w:rsid w:val="00D02B35"/>
    <w:rsid w:val="00D02CEC"/>
    <w:rsid w:val="00D02DD8"/>
    <w:rsid w:val="00D02FC8"/>
    <w:rsid w:val="00D03003"/>
    <w:rsid w:val="00D0300E"/>
    <w:rsid w:val="00D033CC"/>
    <w:rsid w:val="00D0342E"/>
    <w:rsid w:val="00D03487"/>
    <w:rsid w:val="00D03490"/>
    <w:rsid w:val="00D035A9"/>
    <w:rsid w:val="00D0374B"/>
    <w:rsid w:val="00D03A2E"/>
    <w:rsid w:val="00D03E48"/>
    <w:rsid w:val="00D03E89"/>
    <w:rsid w:val="00D03F6C"/>
    <w:rsid w:val="00D03F72"/>
    <w:rsid w:val="00D03FB0"/>
    <w:rsid w:val="00D04098"/>
    <w:rsid w:val="00D041CF"/>
    <w:rsid w:val="00D04217"/>
    <w:rsid w:val="00D04586"/>
    <w:rsid w:val="00D045D0"/>
    <w:rsid w:val="00D046DC"/>
    <w:rsid w:val="00D049F2"/>
    <w:rsid w:val="00D04B29"/>
    <w:rsid w:val="00D04B99"/>
    <w:rsid w:val="00D04D3B"/>
    <w:rsid w:val="00D04D79"/>
    <w:rsid w:val="00D05238"/>
    <w:rsid w:val="00D0538A"/>
    <w:rsid w:val="00D05447"/>
    <w:rsid w:val="00D054C8"/>
    <w:rsid w:val="00D05501"/>
    <w:rsid w:val="00D05694"/>
    <w:rsid w:val="00D058CC"/>
    <w:rsid w:val="00D0592C"/>
    <w:rsid w:val="00D059F0"/>
    <w:rsid w:val="00D05A0E"/>
    <w:rsid w:val="00D05A14"/>
    <w:rsid w:val="00D05B02"/>
    <w:rsid w:val="00D05B16"/>
    <w:rsid w:val="00D05B8C"/>
    <w:rsid w:val="00D05C70"/>
    <w:rsid w:val="00D05FEE"/>
    <w:rsid w:val="00D06149"/>
    <w:rsid w:val="00D0636D"/>
    <w:rsid w:val="00D06392"/>
    <w:rsid w:val="00D06751"/>
    <w:rsid w:val="00D0680D"/>
    <w:rsid w:val="00D069A7"/>
    <w:rsid w:val="00D06FDE"/>
    <w:rsid w:val="00D07014"/>
    <w:rsid w:val="00D070D2"/>
    <w:rsid w:val="00D07296"/>
    <w:rsid w:val="00D07491"/>
    <w:rsid w:val="00D076CE"/>
    <w:rsid w:val="00D0788C"/>
    <w:rsid w:val="00D0790C"/>
    <w:rsid w:val="00D07A53"/>
    <w:rsid w:val="00D07B68"/>
    <w:rsid w:val="00D07CD7"/>
    <w:rsid w:val="00D07CEC"/>
    <w:rsid w:val="00D07FC5"/>
    <w:rsid w:val="00D07FD8"/>
    <w:rsid w:val="00D10071"/>
    <w:rsid w:val="00D1007F"/>
    <w:rsid w:val="00D104F3"/>
    <w:rsid w:val="00D10539"/>
    <w:rsid w:val="00D10834"/>
    <w:rsid w:val="00D1096F"/>
    <w:rsid w:val="00D10A1B"/>
    <w:rsid w:val="00D10AE7"/>
    <w:rsid w:val="00D10C5E"/>
    <w:rsid w:val="00D10D05"/>
    <w:rsid w:val="00D10D3C"/>
    <w:rsid w:val="00D10EA3"/>
    <w:rsid w:val="00D10F9C"/>
    <w:rsid w:val="00D1100C"/>
    <w:rsid w:val="00D11046"/>
    <w:rsid w:val="00D11067"/>
    <w:rsid w:val="00D111BA"/>
    <w:rsid w:val="00D11218"/>
    <w:rsid w:val="00D112C4"/>
    <w:rsid w:val="00D113DB"/>
    <w:rsid w:val="00D11416"/>
    <w:rsid w:val="00D11468"/>
    <w:rsid w:val="00D1147C"/>
    <w:rsid w:val="00D1167A"/>
    <w:rsid w:val="00D11887"/>
    <w:rsid w:val="00D11A1F"/>
    <w:rsid w:val="00D11A34"/>
    <w:rsid w:val="00D11B3D"/>
    <w:rsid w:val="00D11BC8"/>
    <w:rsid w:val="00D11C31"/>
    <w:rsid w:val="00D11F67"/>
    <w:rsid w:val="00D12146"/>
    <w:rsid w:val="00D1218F"/>
    <w:rsid w:val="00D1223E"/>
    <w:rsid w:val="00D123BF"/>
    <w:rsid w:val="00D123C3"/>
    <w:rsid w:val="00D126CF"/>
    <w:rsid w:val="00D12708"/>
    <w:rsid w:val="00D127E9"/>
    <w:rsid w:val="00D12913"/>
    <w:rsid w:val="00D12A23"/>
    <w:rsid w:val="00D12ACB"/>
    <w:rsid w:val="00D12B22"/>
    <w:rsid w:val="00D12B6E"/>
    <w:rsid w:val="00D12DD1"/>
    <w:rsid w:val="00D12E34"/>
    <w:rsid w:val="00D12ED4"/>
    <w:rsid w:val="00D1313D"/>
    <w:rsid w:val="00D132B7"/>
    <w:rsid w:val="00D13505"/>
    <w:rsid w:val="00D1358C"/>
    <w:rsid w:val="00D135A3"/>
    <w:rsid w:val="00D136AC"/>
    <w:rsid w:val="00D13A27"/>
    <w:rsid w:val="00D13BF1"/>
    <w:rsid w:val="00D13D94"/>
    <w:rsid w:val="00D13F59"/>
    <w:rsid w:val="00D13FBF"/>
    <w:rsid w:val="00D14027"/>
    <w:rsid w:val="00D14632"/>
    <w:rsid w:val="00D14935"/>
    <w:rsid w:val="00D14993"/>
    <w:rsid w:val="00D14C56"/>
    <w:rsid w:val="00D14D12"/>
    <w:rsid w:val="00D14E89"/>
    <w:rsid w:val="00D14EEA"/>
    <w:rsid w:val="00D14F14"/>
    <w:rsid w:val="00D150E4"/>
    <w:rsid w:val="00D1534A"/>
    <w:rsid w:val="00D1582D"/>
    <w:rsid w:val="00D1588B"/>
    <w:rsid w:val="00D159B4"/>
    <w:rsid w:val="00D15A84"/>
    <w:rsid w:val="00D15BFD"/>
    <w:rsid w:val="00D15C0F"/>
    <w:rsid w:val="00D15C42"/>
    <w:rsid w:val="00D15D9D"/>
    <w:rsid w:val="00D15E36"/>
    <w:rsid w:val="00D160F6"/>
    <w:rsid w:val="00D16128"/>
    <w:rsid w:val="00D1623F"/>
    <w:rsid w:val="00D16336"/>
    <w:rsid w:val="00D16553"/>
    <w:rsid w:val="00D165BB"/>
    <w:rsid w:val="00D165EB"/>
    <w:rsid w:val="00D1666A"/>
    <w:rsid w:val="00D16693"/>
    <w:rsid w:val="00D166B6"/>
    <w:rsid w:val="00D1676C"/>
    <w:rsid w:val="00D1687D"/>
    <w:rsid w:val="00D16909"/>
    <w:rsid w:val="00D16A73"/>
    <w:rsid w:val="00D16A7B"/>
    <w:rsid w:val="00D16B22"/>
    <w:rsid w:val="00D16B44"/>
    <w:rsid w:val="00D16BDF"/>
    <w:rsid w:val="00D16F86"/>
    <w:rsid w:val="00D16FAB"/>
    <w:rsid w:val="00D16FCE"/>
    <w:rsid w:val="00D17019"/>
    <w:rsid w:val="00D17069"/>
    <w:rsid w:val="00D170DE"/>
    <w:rsid w:val="00D171AB"/>
    <w:rsid w:val="00D17226"/>
    <w:rsid w:val="00D173AA"/>
    <w:rsid w:val="00D1745D"/>
    <w:rsid w:val="00D1753C"/>
    <w:rsid w:val="00D17561"/>
    <w:rsid w:val="00D1763C"/>
    <w:rsid w:val="00D1769C"/>
    <w:rsid w:val="00D176DB"/>
    <w:rsid w:val="00D1785C"/>
    <w:rsid w:val="00D17913"/>
    <w:rsid w:val="00D179BF"/>
    <w:rsid w:val="00D17D15"/>
    <w:rsid w:val="00D17EA1"/>
    <w:rsid w:val="00D17FEF"/>
    <w:rsid w:val="00D20080"/>
    <w:rsid w:val="00D20167"/>
    <w:rsid w:val="00D203D3"/>
    <w:rsid w:val="00D204BA"/>
    <w:rsid w:val="00D205DB"/>
    <w:rsid w:val="00D20771"/>
    <w:rsid w:val="00D207FB"/>
    <w:rsid w:val="00D20979"/>
    <w:rsid w:val="00D2099D"/>
    <w:rsid w:val="00D20D10"/>
    <w:rsid w:val="00D20D1D"/>
    <w:rsid w:val="00D20E1D"/>
    <w:rsid w:val="00D211CB"/>
    <w:rsid w:val="00D213EE"/>
    <w:rsid w:val="00D214A3"/>
    <w:rsid w:val="00D2158C"/>
    <w:rsid w:val="00D21650"/>
    <w:rsid w:val="00D21804"/>
    <w:rsid w:val="00D21850"/>
    <w:rsid w:val="00D21898"/>
    <w:rsid w:val="00D218B3"/>
    <w:rsid w:val="00D21BAD"/>
    <w:rsid w:val="00D21E68"/>
    <w:rsid w:val="00D21F77"/>
    <w:rsid w:val="00D21FBB"/>
    <w:rsid w:val="00D22207"/>
    <w:rsid w:val="00D22355"/>
    <w:rsid w:val="00D22502"/>
    <w:rsid w:val="00D2260C"/>
    <w:rsid w:val="00D2263F"/>
    <w:rsid w:val="00D2270F"/>
    <w:rsid w:val="00D227D3"/>
    <w:rsid w:val="00D227F7"/>
    <w:rsid w:val="00D229D5"/>
    <w:rsid w:val="00D22AB7"/>
    <w:rsid w:val="00D22B7B"/>
    <w:rsid w:val="00D22C29"/>
    <w:rsid w:val="00D22C8F"/>
    <w:rsid w:val="00D22F47"/>
    <w:rsid w:val="00D22FB7"/>
    <w:rsid w:val="00D22FCE"/>
    <w:rsid w:val="00D23065"/>
    <w:rsid w:val="00D23193"/>
    <w:rsid w:val="00D2327C"/>
    <w:rsid w:val="00D23900"/>
    <w:rsid w:val="00D2397F"/>
    <w:rsid w:val="00D23AB7"/>
    <w:rsid w:val="00D23D9F"/>
    <w:rsid w:val="00D23E5B"/>
    <w:rsid w:val="00D23EB6"/>
    <w:rsid w:val="00D23F53"/>
    <w:rsid w:val="00D2405E"/>
    <w:rsid w:val="00D2408D"/>
    <w:rsid w:val="00D240A9"/>
    <w:rsid w:val="00D24373"/>
    <w:rsid w:val="00D244A4"/>
    <w:rsid w:val="00D244A5"/>
    <w:rsid w:val="00D245B5"/>
    <w:rsid w:val="00D24642"/>
    <w:rsid w:val="00D2464C"/>
    <w:rsid w:val="00D24870"/>
    <w:rsid w:val="00D2488C"/>
    <w:rsid w:val="00D24941"/>
    <w:rsid w:val="00D249C5"/>
    <w:rsid w:val="00D249FD"/>
    <w:rsid w:val="00D24B90"/>
    <w:rsid w:val="00D24BB3"/>
    <w:rsid w:val="00D24C47"/>
    <w:rsid w:val="00D24CD1"/>
    <w:rsid w:val="00D24D1C"/>
    <w:rsid w:val="00D24D51"/>
    <w:rsid w:val="00D24DDD"/>
    <w:rsid w:val="00D24EFE"/>
    <w:rsid w:val="00D24F25"/>
    <w:rsid w:val="00D24F78"/>
    <w:rsid w:val="00D24FA6"/>
    <w:rsid w:val="00D25002"/>
    <w:rsid w:val="00D250BB"/>
    <w:rsid w:val="00D25134"/>
    <w:rsid w:val="00D251B0"/>
    <w:rsid w:val="00D252D7"/>
    <w:rsid w:val="00D2548D"/>
    <w:rsid w:val="00D2559E"/>
    <w:rsid w:val="00D255BF"/>
    <w:rsid w:val="00D255ED"/>
    <w:rsid w:val="00D25636"/>
    <w:rsid w:val="00D256FA"/>
    <w:rsid w:val="00D257BA"/>
    <w:rsid w:val="00D25B0A"/>
    <w:rsid w:val="00D25C00"/>
    <w:rsid w:val="00D25EEB"/>
    <w:rsid w:val="00D25F10"/>
    <w:rsid w:val="00D25FE9"/>
    <w:rsid w:val="00D260A5"/>
    <w:rsid w:val="00D261BC"/>
    <w:rsid w:val="00D263C8"/>
    <w:rsid w:val="00D2643A"/>
    <w:rsid w:val="00D26496"/>
    <w:rsid w:val="00D2653B"/>
    <w:rsid w:val="00D26805"/>
    <w:rsid w:val="00D26812"/>
    <w:rsid w:val="00D26A71"/>
    <w:rsid w:val="00D26A7E"/>
    <w:rsid w:val="00D26C57"/>
    <w:rsid w:val="00D26D78"/>
    <w:rsid w:val="00D26F16"/>
    <w:rsid w:val="00D270C6"/>
    <w:rsid w:val="00D2712C"/>
    <w:rsid w:val="00D27424"/>
    <w:rsid w:val="00D27426"/>
    <w:rsid w:val="00D2752E"/>
    <w:rsid w:val="00D275F8"/>
    <w:rsid w:val="00D27798"/>
    <w:rsid w:val="00D278DD"/>
    <w:rsid w:val="00D278F5"/>
    <w:rsid w:val="00D27C81"/>
    <w:rsid w:val="00D27CB2"/>
    <w:rsid w:val="00D30269"/>
    <w:rsid w:val="00D3047B"/>
    <w:rsid w:val="00D3049B"/>
    <w:rsid w:val="00D30572"/>
    <w:rsid w:val="00D305FC"/>
    <w:rsid w:val="00D30682"/>
    <w:rsid w:val="00D307E4"/>
    <w:rsid w:val="00D307F9"/>
    <w:rsid w:val="00D30877"/>
    <w:rsid w:val="00D30B9A"/>
    <w:rsid w:val="00D30CAD"/>
    <w:rsid w:val="00D30DC3"/>
    <w:rsid w:val="00D31093"/>
    <w:rsid w:val="00D310BA"/>
    <w:rsid w:val="00D310CC"/>
    <w:rsid w:val="00D310D2"/>
    <w:rsid w:val="00D3121E"/>
    <w:rsid w:val="00D312D4"/>
    <w:rsid w:val="00D31783"/>
    <w:rsid w:val="00D3192E"/>
    <w:rsid w:val="00D31BF8"/>
    <w:rsid w:val="00D31C6B"/>
    <w:rsid w:val="00D31CAC"/>
    <w:rsid w:val="00D320B1"/>
    <w:rsid w:val="00D320E3"/>
    <w:rsid w:val="00D3218A"/>
    <w:rsid w:val="00D3222E"/>
    <w:rsid w:val="00D32348"/>
    <w:rsid w:val="00D3235E"/>
    <w:rsid w:val="00D323BA"/>
    <w:rsid w:val="00D325CC"/>
    <w:rsid w:val="00D32668"/>
    <w:rsid w:val="00D32800"/>
    <w:rsid w:val="00D32846"/>
    <w:rsid w:val="00D328D0"/>
    <w:rsid w:val="00D32BC7"/>
    <w:rsid w:val="00D32CA7"/>
    <w:rsid w:val="00D32F7B"/>
    <w:rsid w:val="00D33095"/>
    <w:rsid w:val="00D330E0"/>
    <w:rsid w:val="00D33360"/>
    <w:rsid w:val="00D33583"/>
    <w:rsid w:val="00D33589"/>
    <w:rsid w:val="00D33735"/>
    <w:rsid w:val="00D337A6"/>
    <w:rsid w:val="00D33978"/>
    <w:rsid w:val="00D33AEB"/>
    <w:rsid w:val="00D33CA5"/>
    <w:rsid w:val="00D33D6C"/>
    <w:rsid w:val="00D3420B"/>
    <w:rsid w:val="00D34235"/>
    <w:rsid w:val="00D342AC"/>
    <w:rsid w:val="00D3446F"/>
    <w:rsid w:val="00D344B7"/>
    <w:rsid w:val="00D344C6"/>
    <w:rsid w:val="00D345FB"/>
    <w:rsid w:val="00D3497F"/>
    <w:rsid w:val="00D349B5"/>
    <w:rsid w:val="00D34ADF"/>
    <w:rsid w:val="00D34BB1"/>
    <w:rsid w:val="00D34BD2"/>
    <w:rsid w:val="00D34DB9"/>
    <w:rsid w:val="00D34F2F"/>
    <w:rsid w:val="00D35008"/>
    <w:rsid w:val="00D35126"/>
    <w:rsid w:val="00D35172"/>
    <w:rsid w:val="00D352DC"/>
    <w:rsid w:val="00D352F2"/>
    <w:rsid w:val="00D353FD"/>
    <w:rsid w:val="00D35430"/>
    <w:rsid w:val="00D354C1"/>
    <w:rsid w:val="00D356CB"/>
    <w:rsid w:val="00D356FF"/>
    <w:rsid w:val="00D35749"/>
    <w:rsid w:val="00D357C5"/>
    <w:rsid w:val="00D357D1"/>
    <w:rsid w:val="00D3598A"/>
    <w:rsid w:val="00D35C7B"/>
    <w:rsid w:val="00D35EB6"/>
    <w:rsid w:val="00D35FE3"/>
    <w:rsid w:val="00D36287"/>
    <w:rsid w:val="00D36288"/>
    <w:rsid w:val="00D36465"/>
    <w:rsid w:val="00D3646F"/>
    <w:rsid w:val="00D36480"/>
    <w:rsid w:val="00D364FC"/>
    <w:rsid w:val="00D366B2"/>
    <w:rsid w:val="00D366BD"/>
    <w:rsid w:val="00D36914"/>
    <w:rsid w:val="00D3693B"/>
    <w:rsid w:val="00D36A02"/>
    <w:rsid w:val="00D36C7E"/>
    <w:rsid w:val="00D36DD5"/>
    <w:rsid w:val="00D36E03"/>
    <w:rsid w:val="00D36EAD"/>
    <w:rsid w:val="00D36FB4"/>
    <w:rsid w:val="00D36FF1"/>
    <w:rsid w:val="00D37118"/>
    <w:rsid w:val="00D37172"/>
    <w:rsid w:val="00D37233"/>
    <w:rsid w:val="00D3740B"/>
    <w:rsid w:val="00D37469"/>
    <w:rsid w:val="00D37497"/>
    <w:rsid w:val="00D3756E"/>
    <w:rsid w:val="00D375EA"/>
    <w:rsid w:val="00D376E5"/>
    <w:rsid w:val="00D37757"/>
    <w:rsid w:val="00D377F7"/>
    <w:rsid w:val="00D37AAB"/>
    <w:rsid w:val="00D37B05"/>
    <w:rsid w:val="00D37B26"/>
    <w:rsid w:val="00D37D5C"/>
    <w:rsid w:val="00D37E11"/>
    <w:rsid w:val="00D37ED2"/>
    <w:rsid w:val="00D37EE3"/>
    <w:rsid w:val="00D37FC0"/>
    <w:rsid w:val="00D4005E"/>
    <w:rsid w:val="00D40168"/>
    <w:rsid w:val="00D401A9"/>
    <w:rsid w:val="00D40299"/>
    <w:rsid w:val="00D402DB"/>
    <w:rsid w:val="00D403DE"/>
    <w:rsid w:val="00D40882"/>
    <w:rsid w:val="00D409EB"/>
    <w:rsid w:val="00D40D1C"/>
    <w:rsid w:val="00D40E84"/>
    <w:rsid w:val="00D41021"/>
    <w:rsid w:val="00D410AE"/>
    <w:rsid w:val="00D415FC"/>
    <w:rsid w:val="00D416C0"/>
    <w:rsid w:val="00D417FD"/>
    <w:rsid w:val="00D41867"/>
    <w:rsid w:val="00D41A36"/>
    <w:rsid w:val="00D41B88"/>
    <w:rsid w:val="00D41C8E"/>
    <w:rsid w:val="00D41CE8"/>
    <w:rsid w:val="00D41D27"/>
    <w:rsid w:val="00D41F35"/>
    <w:rsid w:val="00D41F90"/>
    <w:rsid w:val="00D41FEE"/>
    <w:rsid w:val="00D421C8"/>
    <w:rsid w:val="00D4223E"/>
    <w:rsid w:val="00D4271D"/>
    <w:rsid w:val="00D42812"/>
    <w:rsid w:val="00D4282D"/>
    <w:rsid w:val="00D428DB"/>
    <w:rsid w:val="00D42B0C"/>
    <w:rsid w:val="00D42CC5"/>
    <w:rsid w:val="00D42E6D"/>
    <w:rsid w:val="00D42EE7"/>
    <w:rsid w:val="00D432A7"/>
    <w:rsid w:val="00D432FB"/>
    <w:rsid w:val="00D433C0"/>
    <w:rsid w:val="00D43426"/>
    <w:rsid w:val="00D4352E"/>
    <w:rsid w:val="00D437AA"/>
    <w:rsid w:val="00D437D2"/>
    <w:rsid w:val="00D438E3"/>
    <w:rsid w:val="00D43959"/>
    <w:rsid w:val="00D43A7D"/>
    <w:rsid w:val="00D43A86"/>
    <w:rsid w:val="00D43CC5"/>
    <w:rsid w:val="00D44039"/>
    <w:rsid w:val="00D44057"/>
    <w:rsid w:val="00D44078"/>
    <w:rsid w:val="00D44365"/>
    <w:rsid w:val="00D445FC"/>
    <w:rsid w:val="00D44625"/>
    <w:rsid w:val="00D446C9"/>
    <w:rsid w:val="00D44736"/>
    <w:rsid w:val="00D44790"/>
    <w:rsid w:val="00D4480F"/>
    <w:rsid w:val="00D4495A"/>
    <w:rsid w:val="00D44BD1"/>
    <w:rsid w:val="00D44BF6"/>
    <w:rsid w:val="00D44CCC"/>
    <w:rsid w:val="00D44D56"/>
    <w:rsid w:val="00D44D83"/>
    <w:rsid w:val="00D44DF1"/>
    <w:rsid w:val="00D45001"/>
    <w:rsid w:val="00D45108"/>
    <w:rsid w:val="00D45166"/>
    <w:rsid w:val="00D4544E"/>
    <w:rsid w:val="00D45687"/>
    <w:rsid w:val="00D45699"/>
    <w:rsid w:val="00D4569E"/>
    <w:rsid w:val="00D456D9"/>
    <w:rsid w:val="00D45867"/>
    <w:rsid w:val="00D4589C"/>
    <w:rsid w:val="00D458B7"/>
    <w:rsid w:val="00D45A69"/>
    <w:rsid w:val="00D45BD5"/>
    <w:rsid w:val="00D45CF2"/>
    <w:rsid w:val="00D45D80"/>
    <w:rsid w:val="00D45EBB"/>
    <w:rsid w:val="00D46110"/>
    <w:rsid w:val="00D46184"/>
    <w:rsid w:val="00D46202"/>
    <w:rsid w:val="00D46233"/>
    <w:rsid w:val="00D462CD"/>
    <w:rsid w:val="00D465CB"/>
    <w:rsid w:val="00D4668E"/>
    <w:rsid w:val="00D46809"/>
    <w:rsid w:val="00D46858"/>
    <w:rsid w:val="00D46A4B"/>
    <w:rsid w:val="00D46D36"/>
    <w:rsid w:val="00D46E2B"/>
    <w:rsid w:val="00D46E7A"/>
    <w:rsid w:val="00D47016"/>
    <w:rsid w:val="00D4710C"/>
    <w:rsid w:val="00D47117"/>
    <w:rsid w:val="00D4712F"/>
    <w:rsid w:val="00D471D4"/>
    <w:rsid w:val="00D47216"/>
    <w:rsid w:val="00D472F0"/>
    <w:rsid w:val="00D475AA"/>
    <w:rsid w:val="00D4767A"/>
    <w:rsid w:val="00D477CF"/>
    <w:rsid w:val="00D4795B"/>
    <w:rsid w:val="00D479A2"/>
    <w:rsid w:val="00D47B1E"/>
    <w:rsid w:val="00D47B97"/>
    <w:rsid w:val="00D47CFC"/>
    <w:rsid w:val="00D50006"/>
    <w:rsid w:val="00D502A9"/>
    <w:rsid w:val="00D502DF"/>
    <w:rsid w:val="00D50352"/>
    <w:rsid w:val="00D503E7"/>
    <w:rsid w:val="00D50405"/>
    <w:rsid w:val="00D504D1"/>
    <w:rsid w:val="00D50766"/>
    <w:rsid w:val="00D509AA"/>
    <w:rsid w:val="00D50BA7"/>
    <w:rsid w:val="00D50DE4"/>
    <w:rsid w:val="00D50E33"/>
    <w:rsid w:val="00D50FE2"/>
    <w:rsid w:val="00D51215"/>
    <w:rsid w:val="00D5128C"/>
    <w:rsid w:val="00D51397"/>
    <w:rsid w:val="00D5139E"/>
    <w:rsid w:val="00D513AC"/>
    <w:rsid w:val="00D51498"/>
    <w:rsid w:val="00D514DC"/>
    <w:rsid w:val="00D516AA"/>
    <w:rsid w:val="00D517F6"/>
    <w:rsid w:val="00D51927"/>
    <w:rsid w:val="00D5194E"/>
    <w:rsid w:val="00D519E3"/>
    <w:rsid w:val="00D51A80"/>
    <w:rsid w:val="00D51BEE"/>
    <w:rsid w:val="00D51C38"/>
    <w:rsid w:val="00D51CA7"/>
    <w:rsid w:val="00D51E77"/>
    <w:rsid w:val="00D51E87"/>
    <w:rsid w:val="00D5227A"/>
    <w:rsid w:val="00D522EE"/>
    <w:rsid w:val="00D523F0"/>
    <w:rsid w:val="00D526D3"/>
    <w:rsid w:val="00D5278C"/>
    <w:rsid w:val="00D5295B"/>
    <w:rsid w:val="00D52AC9"/>
    <w:rsid w:val="00D52B6F"/>
    <w:rsid w:val="00D52BA8"/>
    <w:rsid w:val="00D52F6F"/>
    <w:rsid w:val="00D530F5"/>
    <w:rsid w:val="00D531A2"/>
    <w:rsid w:val="00D53377"/>
    <w:rsid w:val="00D53531"/>
    <w:rsid w:val="00D53549"/>
    <w:rsid w:val="00D53593"/>
    <w:rsid w:val="00D5365A"/>
    <w:rsid w:val="00D5382A"/>
    <w:rsid w:val="00D53B82"/>
    <w:rsid w:val="00D53F4B"/>
    <w:rsid w:val="00D54209"/>
    <w:rsid w:val="00D542F2"/>
    <w:rsid w:val="00D54781"/>
    <w:rsid w:val="00D54E7E"/>
    <w:rsid w:val="00D54EBA"/>
    <w:rsid w:val="00D54F62"/>
    <w:rsid w:val="00D55366"/>
    <w:rsid w:val="00D5537E"/>
    <w:rsid w:val="00D55393"/>
    <w:rsid w:val="00D554AB"/>
    <w:rsid w:val="00D55800"/>
    <w:rsid w:val="00D55850"/>
    <w:rsid w:val="00D55942"/>
    <w:rsid w:val="00D55AC2"/>
    <w:rsid w:val="00D55B8F"/>
    <w:rsid w:val="00D55C08"/>
    <w:rsid w:val="00D55C20"/>
    <w:rsid w:val="00D55C36"/>
    <w:rsid w:val="00D55C88"/>
    <w:rsid w:val="00D55E93"/>
    <w:rsid w:val="00D560C4"/>
    <w:rsid w:val="00D56122"/>
    <w:rsid w:val="00D5617C"/>
    <w:rsid w:val="00D56180"/>
    <w:rsid w:val="00D56193"/>
    <w:rsid w:val="00D561C7"/>
    <w:rsid w:val="00D563B7"/>
    <w:rsid w:val="00D563C2"/>
    <w:rsid w:val="00D56480"/>
    <w:rsid w:val="00D56500"/>
    <w:rsid w:val="00D56551"/>
    <w:rsid w:val="00D567C6"/>
    <w:rsid w:val="00D56931"/>
    <w:rsid w:val="00D56C21"/>
    <w:rsid w:val="00D56C92"/>
    <w:rsid w:val="00D56CC2"/>
    <w:rsid w:val="00D56CE8"/>
    <w:rsid w:val="00D56F79"/>
    <w:rsid w:val="00D570C2"/>
    <w:rsid w:val="00D570D2"/>
    <w:rsid w:val="00D57140"/>
    <w:rsid w:val="00D571BB"/>
    <w:rsid w:val="00D57213"/>
    <w:rsid w:val="00D57547"/>
    <w:rsid w:val="00D575D4"/>
    <w:rsid w:val="00D5765D"/>
    <w:rsid w:val="00D5783F"/>
    <w:rsid w:val="00D578C5"/>
    <w:rsid w:val="00D578F9"/>
    <w:rsid w:val="00D57947"/>
    <w:rsid w:val="00D579D8"/>
    <w:rsid w:val="00D57E25"/>
    <w:rsid w:val="00D57EBA"/>
    <w:rsid w:val="00D60009"/>
    <w:rsid w:val="00D6010D"/>
    <w:rsid w:val="00D60167"/>
    <w:rsid w:val="00D6041A"/>
    <w:rsid w:val="00D604B2"/>
    <w:rsid w:val="00D604F2"/>
    <w:rsid w:val="00D60601"/>
    <w:rsid w:val="00D6074F"/>
    <w:rsid w:val="00D6086C"/>
    <w:rsid w:val="00D60994"/>
    <w:rsid w:val="00D609AD"/>
    <w:rsid w:val="00D609AE"/>
    <w:rsid w:val="00D60A72"/>
    <w:rsid w:val="00D60FB3"/>
    <w:rsid w:val="00D61036"/>
    <w:rsid w:val="00D6106C"/>
    <w:rsid w:val="00D61389"/>
    <w:rsid w:val="00D616BB"/>
    <w:rsid w:val="00D617CC"/>
    <w:rsid w:val="00D61807"/>
    <w:rsid w:val="00D61CA0"/>
    <w:rsid w:val="00D61D25"/>
    <w:rsid w:val="00D61D9D"/>
    <w:rsid w:val="00D61E32"/>
    <w:rsid w:val="00D6208F"/>
    <w:rsid w:val="00D620F1"/>
    <w:rsid w:val="00D62106"/>
    <w:rsid w:val="00D6215F"/>
    <w:rsid w:val="00D621F8"/>
    <w:rsid w:val="00D6287A"/>
    <w:rsid w:val="00D6289A"/>
    <w:rsid w:val="00D62A78"/>
    <w:rsid w:val="00D62B32"/>
    <w:rsid w:val="00D62B97"/>
    <w:rsid w:val="00D62BFC"/>
    <w:rsid w:val="00D62C27"/>
    <w:rsid w:val="00D62D03"/>
    <w:rsid w:val="00D62E3E"/>
    <w:rsid w:val="00D62E6A"/>
    <w:rsid w:val="00D62F6C"/>
    <w:rsid w:val="00D632DE"/>
    <w:rsid w:val="00D63393"/>
    <w:rsid w:val="00D63476"/>
    <w:rsid w:val="00D6363B"/>
    <w:rsid w:val="00D63699"/>
    <w:rsid w:val="00D6374F"/>
    <w:rsid w:val="00D63788"/>
    <w:rsid w:val="00D63A92"/>
    <w:rsid w:val="00D63D15"/>
    <w:rsid w:val="00D63DE3"/>
    <w:rsid w:val="00D63F96"/>
    <w:rsid w:val="00D63FDE"/>
    <w:rsid w:val="00D64001"/>
    <w:rsid w:val="00D6426E"/>
    <w:rsid w:val="00D642B5"/>
    <w:rsid w:val="00D644CE"/>
    <w:rsid w:val="00D6461B"/>
    <w:rsid w:val="00D6472B"/>
    <w:rsid w:val="00D647C2"/>
    <w:rsid w:val="00D64975"/>
    <w:rsid w:val="00D64A47"/>
    <w:rsid w:val="00D64C57"/>
    <w:rsid w:val="00D64DFC"/>
    <w:rsid w:val="00D64F55"/>
    <w:rsid w:val="00D64FC6"/>
    <w:rsid w:val="00D650E2"/>
    <w:rsid w:val="00D65149"/>
    <w:rsid w:val="00D65224"/>
    <w:rsid w:val="00D653B8"/>
    <w:rsid w:val="00D65895"/>
    <w:rsid w:val="00D65A34"/>
    <w:rsid w:val="00D65AC6"/>
    <w:rsid w:val="00D65B45"/>
    <w:rsid w:val="00D65C02"/>
    <w:rsid w:val="00D65C50"/>
    <w:rsid w:val="00D65D51"/>
    <w:rsid w:val="00D65E21"/>
    <w:rsid w:val="00D65E98"/>
    <w:rsid w:val="00D65F6F"/>
    <w:rsid w:val="00D65FF2"/>
    <w:rsid w:val="00D66059"/>
    <w:rsid w:val="00D660A5"/>
    <w:rsid w:val="00D66125"/>
    <w:rsid w:val="00D6617B"/>
    <w:rsid w:val="00D6618A"/>
    <w:rsid w:val="00D66320"/>
    <w:rsid w:val="00D663B5"/>
    <w:rsid w:val="00D66596"/>
    <w:rsid w:val="00D665B8"/>
    <w:rsid w:val="00D66744"/>
    <w:rsid w:val="00D667CD"/>
    <w:rsid w:val="00D667D3"/>
    <w:rsid w:val="00D6689E"/>
    <w:rsid w:val="00D6695F"/>
    <w:rsid w:val="00D6697E"/>
    <w:rsid w:val="00D66EC1"/>
    <w:rsid w:val="00D67009"/>
    <w:rsid w:val="00D6704E"/>
    <w:rsid w:val="00D670A4"/>
    <w:rsid w:val="00D670FF"/>
    <w:rsid w:val="00D67116"/>
    <w:rsid w:val="00D67143"/>
    <w:rsid w:val="00D67195"/>
    <w:rsid w:val="00D67542"/>
    <w:rsid w:val="00D67589"/>
    <w:rsid w:val="00D67606"/>
    <w:rsid w:val="00D678AB"/>
    <w:rsid w:val="00D678F2"/>
    <w:rsid w:val="00D679CA"/>
    <w:rsid w:val="00D67B1B"/>
    <w:rsid w:val="00D67C3C"/>
    <w:rsid w:val="00D67CEC"/>
    <w:rsid w:val="00D67D86"/>
    <w:rsid w:val="00D67DA8"/>
    <w:rsid w:val="00D67E14"/>
    <w:rsid w:val="00D67E29"/>
    <w:rsid w:val="00D67E8E"/>
    <w:rsid w:val="00D70068"/>
    <w:rsid w:val="00D700E1"/>
    <w:rsid w:val="00D70168"/>
    <w:rsid w:val="00D701BB"/>
    <w:rsid w:val="00D70336"/>
    <w:rsid w:val="00D709D5"/>
    <w:rsid w:val="00D70D60"/>
    <w:rsid w:val="00D70DE0"/>
    <w:rsid w:val="00D70E20"/>
    <w:rsid w:val="00D70F99"/>
    <w:rsid w:val="00D70FEE"/>
    <w:rsid w:val="00D710AF"/>
    <w:rsid w:val="00D711F2"/>
    <w:rsid w:val="00D7131F"/>
    <w:rsid w:val="00D71358"/>
    <w:rsid w:val="00D71374"/>
    <w:rsid w:val="00D713CD"/>
    <w:rsid w:val="00D716D6"/>
    <w:rsid w:val="00D717BA"/>
    <w:rsid w:val="00D717CB"/>
    <w:rsid w:val="00D717DA"/>
    <w:rsid w:val="00D71950"/>
    <w:rsid w:val="00D71B30"/>
    <w:rsid w:val="00D71B7D"/>
    <w:rsid w:val="00D71CE7"/>
    <w:rsid w:val="00D71E35"/>
    <w:rsid w:val="00D71FE9"/>
    <w:rsid w:val="00D72168"/>
    <w:rsid w:val="00D723FE"/>
    <w:rsid w:val="00D724BA"/>
    <w:rsid w:val="00D725C8"/>
    <w:rsid w:val="00D72624"/>
    <w:rsid w:val="00D7262D"/>
    <w:rsid w:val="00D72640"/>
    <w:rsid w:val="00D7269A"/>
    <w:rsid w:val="00D72CC6"/>
    <w:rsid w:val="00D72D95"/>
    <w:rsid w:val="00D72F54"/>
    <w:rsid w:val="00D73094"/>
    <w:rsid w:val="00D73380"/>
    <w:rsid w:val="00D734E2"/>
    <w:rsid w:val="00D737E8"/>
    <w:rsid w:val="00D73847"/>
    <w:rsid w:val="00D7391E"/>
    <w:rsid w:val="00D739B0"/>
    <w:rsid w:val="00D739BF"/>
    <w:rsid w:val="00D73B03"/>
    <w:rsid w:val="00D73B95"/>
    <w:rsid w:val="00D73E1A"/>
    <w:rsid w:val="00D73F5F"/>
    <w:rsid w:val="00D74072"/>
    <w:rsid w:val="00D7414D"/>
    <w:rsid w:val="00D7465C"/>
    <w:rsid w:val="00D74696"/>
    <w:rsid w:val="00D74849"/>
    <w:rsid w:val="00D749F2"/>
    <w:rsid w:val="00D74A8B"/>
    <w:rsid w:val="00D74C91"/>
    <w:rsid w:val="00D74CAE"/>
    <w:rsid w:val="00D74D66"/>
    <w:rsid w:val="00D74D99"/>
    <w:rsid w:val="00D74DA1"/>
    <w:rsid w:val="00D74DF2"/>
    <w:rsid w:val="00D74E00"/>
    <w:rsid w:val="00D74E09"/>
    <w:rsid w:val="00D74E3D"/>
    <w:rsid w:val="00D7500E"/>
    <w:rsid w:val="00D75172"/>
    <w:rsid w:val="00D752EE"/>
    <w:rsid w:val="00D7553F"/>
    <w:rsid w:val="00D756A3"/>
    <w:rsid w:val="00D75812"/>
    <w:rsid w:val="00D7581F"/>
    <w:rsid w:val="00D75855"/>
    <w:rsid w:val="00D75966"/>
    <w:rsid w:val="00D75C0E"/>
    <w:rsid w:val="00D75C51"/>
    <w:rsid w:val="00D75D0F"/>
    <w:rsid w:val="00D75E40"/>
    <w:rsid w:val="00D75E7B"/>
    <w:rsid w:val="00D75F15"/>
    <w:rsid w:val="00D75F33"/>
    <w:rsid w:val="00D75FA3"/>
    <w:rsid w:val="00D76192"/>
    <w:rsid w:val="00D7619A"/>
    <w:rsid w:val="00D761E9"/>
    <w:rsid w:val="00D76279"/>
    <w:rsid w:val="00D762B8"/>
    <w:rsid w:val="00D762E6"/>
    <w:rsid w:val="00D764C9"/>
    <w:rsid w:val="00D764CA"/>
    <w:rsid w:val="00D766D0"/>
    <w:rsid w:val="00D76875"/>
    <w:rsid w:val="00D76951"/>
    <w:rsid w:val="00D76985"/>
    <w:rsid w:val="00D76A5E"/>
    <w:rsid w:val="00D76B6A"/>
    <w:rsid w:val="00D76D81"/>
    <w:rsid w:val="00D772BF"/>
    <w:rsid w:val="00D77324"/>
    <w:rsid w:val="00D77366"/>
    <w:rsid w:val="00D77463"/>
    <w:rsid w:val="00D7749A"/>
    <w:rsid w:val="00D775C4"/>
    <w:rsid w:val="00D778F3"/>
    <w:rsid w:val="00D77D55"/>
    <w:rsid w:val="00D77F2F"/>
    <w:rsid w:val="00D77F6C"/>
    <w:rsid w:val="00D8000D"/>
    <w:rsid w:val="00D8051B"/>
    <w:rsid w:val="00D805F1"/>
    <w:rsid w:val="00D808DB"/>
    <w:rsid w:val="00D80934"/>
    <w:rsid w:val="00D809A6"/>
    <w:rsid w:val="00D80B76"/>
    <w:rsid w:val="00D80BAD"/>
    <w:rsid w:val="00D80ED9"/>
    <w:rsid w:val="00D80F61"/>
    <w:rsid w:val="00D811BC"/>
    <w:rsid w:val="00D8127C"/>
    <w:rsid w:val="00D81340"/>
    <w:rsid w:val="00D813E0"/>
    <w:rsid w:val="00D81551"/>
    <w:rsid w:val="00D815F2"/>
    <w:rsid w:val="00D8165E"/>
    <w:rsid w:val="00D8178C"/>
    <w:rsid w:val="00D8179B"/>
    <w:rsid w:val="00D8198B"/>
    <w:rsid w:val="00D81A02"/>
    <w:rsid w:val="00D81A85"/>
    <w:rsid w:val="00D81AAA"/>
    <w:rsid w:val="00D81AD1"/>
    <w:rsid w:val="00D81CDC"/>
    <w:rsid w:val="00D81F5C"/>
    <w:rsid w:val="00D82010"/>
    <w:rsid w:val="00D8204C"/>
    <w:rsid w:val="00D82120"/>
    <w:rsid w:val="00D82155"/>
    <w:rsid w:val="00D821B1"/>
    <w:rsid w:val="00D8220F"/>
    <w:rsid w:val="00D82403"/>
    <w:rsid w:val="00D82439"/>
    <w:rsid w:val="00D8248A"/>
    <w:rsid w:val="00D825C3"/>
    <w:rsid w:val="00D82679"/>
    <w:rsid w:val="00D826C5"/>
    <w:rsid w:val="00D82703"/>
    <w:rsid w:val="00D8281E"/>
    <w:rsid w:val="00D82B1F"/>
    <w:rsid w:val="00D82B55"/>
    <w:rsid w:val="00D82C6D"/>
    <w:rsid w:val="00D82F2B"/>
    <w:rsid w:val="00D8325F"/>
    <w:rsid w:val="00D833D0"/>
    <w:rsid w:val="00D8341F"/>
    <w:rsid w:val="00D835DD"/>
    <w:rsid w:val="00D83645"/>
    <w:rsid w:val="00D83723"/>
    <w:rsid w:val="00D837B9"/>
    <w:rsid w:val="00D839CD"/>
    <w:rsid w:val="00D83A23"/>
    <w:rsid w:val="00D83A44"/>
    <w:rsid w:val="00D83BAC"/>
    <w:rsid w:val="00D83BD2"/>
    <w:rsid w:val="00D83C60"/>
    <w:rsid w:val="00D83C88"/>
    <w:rsid w:val="00D83CDD"/>
    <w:rsid w:val="00D83D5F"/>
    <w:rsid w:val="00D83FE3"/>
    <w:rsid w:val="00D8433B"/>
    <w:rsid w:val="00D84359"/>
    <w:rsid w:val="00D843DE"/>
    <w:rsid w:val="00D8448D"/>
    <w:rsid w:val="00D84635"/>
    <w:rsid w:val="00D8465C"/>
    <w:rsid w:val="00D8470D"/>
    <w:rsid w:val="00D847C9"/>
    <w:rsid w:val="00D84B91"/>
    <w:rsid w:val="00D84C4E"/>
    <w:rsid w:val="00D84CBB"/>
    <w:rsid w:val="00D84E2F"/>
    <w:rsid w:val="00D85001"/>
    <w:rsid w:val="00D8513C"/>
    <w:rsid w:val="00D8528E"/>
    <w:rsid w:val="00D85403"/>
    <w:rsid w:val="00D8568C"/>
    <w:rsid w:val="00D85B3E"/>
    <w:rsid w:val="00D85C14"/>
    <w:rsid w:val="00D85CD9"/>
    <w:rsid w:val="00D85EAA"/>
    <w:rsid w:val="00D861E2"/>
    <w:rsid w:val="00D862EC"/>
    <w:rsid w:val="00D86318"/>
    <w:rsid w:val="00D86487"/>
    <w:rsid w:val="00D8653F"/>
    <w:rsid w:val="00D8669E"/>
    <w:rsid w:val="00D867DE"/>
    <w:rsid w:val="00D868C4"/>
    <w:rsid w:val="00D8690A"/>
    <w:rsid w:val="00D8690C"/>
    <w:rsid w:val="00D86976"/>
    <w:rsid w:val="00D86B27"/>
    <w:rsid w:val="00D86CFC"/>
    <w:rsid w:val="00D86DC9"/>
    <w:rsid w:val="00D87137"/>
    <w:rsid w:val="00D8744B"/>
    <w:rsid w:val="00D87465"/>
    <w:rsid w:val="00D8783D"/>
    <w:rsid w:val="00D878C6"/>
    <w:rsid w:val="00D879F7"/>
    <w:rsid w:val="00D87B9A"/>
    <w:rsid w:val="00D87CCF"/>
    <w:rsid w:val="00D87DAF"/>
    <w:rsid w:val="00D87FDD"/>
    <w:rsid w:val="00D9008F"/>
    <w:rsid w:val="00D901B5"/>
    <w:rsid w:val="00D90475"/>
    <w:rsid w:val="00D90587"/>
    <w:rsid w:val="00D9059C"/>
    <w:rsid w:val="00D906FA"/>
    <w:rsid w:val="00D90A3D"/>
    <w:rsid w:val="00D90B55"/>
    <w:rsid w:val="00D90C21"/>
    <w:rsid w:val="00D90C55"/>
    <w:rsid w:val="00D91357"/>
    <w:rsid w:val="00D913BF"/>
    <w:rsid w:val="00D913E2"/>
    <w:rsid w:val="00D91464"/>
    <w:rsid w:val="00D914DD"/>
    <w:rsid w:val="00D91618"/>
    <w:rsid w:val="00D91732"/>
    <w:rsid w:val="00D917A5"/>
    <w:rsid w:val="00D917D9"/>
    <w:rsid w:val="00D919B1"/>
    <w:rsid w:val="00D91A16"/>
    <w:rsid w:val="00D91B4A"/>
    <w:rsid w:val="00D91BC7"/>
    <w:rsid w:val="00D91CB4"/>
    <w:rsid w:val="00D91DEE"/>
    <w:rsid w:val="00D91E1F"/>
    <w:rsid w:val="00D91E62"/>
    <w:rsid w:val="00D91E96"/>
    <w:rsid w:val="00D92050"/>
    <w:rsid w:val="00D920AF"/>
    <w:rsid w:val="00D920CB"/>
    <w:rsid w:val="00D9247F"/>
    <w:rsid w:val="00D9267D"/>
    <w:rsid w:val="00D92754"/>
    <w:rsid w:val="00D927D5"/>
    <w:rsid w:val="00D928BD"/>
    <w:rsid w:val="00D92A41"/>
    <w:rsid w:val="00D92C11"/>
    <w:rsid w:val="00D92D37"/>
    <w:rsid w:val="00D92DCB"/>
    <w:rsid w:val="00D92E38"/>
    <w:rsid w:val="00D92E79"/>
    <w:rsid w:val="00D92FD8"/>
    <w:rsid w:val="00D9303D"/>
    <w:rsid w:val="00D93052"/>
    <w:rsid w:val="00D930EB"/>
    <w:rsid w:val="00D93410"/>
    <w:rsid w:val="00D93623"/>
    <w:rsid w:val="00D9364C"/>
    <w:rsid w:val="00D93760"/>
    <w:rsid w:val="00D93B30"/>
    <w:rsid w:val="00D93E11"/>
    <w:rsid w:val="00D93EFA"/>
    <w:rsid w:val="00D9406F"/>
    <w:rsid w:val="00D9408A"/>
    <w:rsid w:val="00D941AD"/>
    <w:rsid w:val="00D94425"/>
    <w:rsid w:val="00D94558"/>
    <w:rsid w:val="00D94564"/>
    <w:rsid w:val="00D94646"/>
    <w:rsid w:val="00D9470D"/>
    <w:rsid w:val="00D948B9"/>
    <w:rsid w:val="00D94906"/>
    <w:rsid w:val="00D94917"/>
    <w:rsid w:val="00D94E1F"/>
    <w:rsid w:val="00D94F0E"/>
    <w:rsid w:val="00D9505F"/>
    <w:rsid w:val="00D95067"/>
    <w:rsid w:val="00D950B8"/>
    <w:rsid w:val="00D95122"/>
    <w:rsid w:val="00D9517C"/>
    <w:rsid w:val="00D952C5"/>
    <w:rsid w:val="00D952CB"/>
    <w:rsid w:val="00D95524"/>
    <w:rsid w:val="00D95A0B"/>
    <w:rsid w:val="00D95A88"/>
    <w:rsid w:val="00D95C29"/>
    <w:rsid w:val="00D95EAE"/>
    <w:rsid w:val="00D95F79"/>
    <w:rsid w:val="00D9603C"/>
    <w:rsid w:val="00D96567"/>
    <w:rsid w:val="00D967D4"/>
    <w:rsid w:val="00D967DA"/>
    <w:rsid w:val="00D96916"/>
    <w:rsid w:val="00D96973"/>
    <w:rsid w:val="00D96997"/>
    <w:rsid w:val="00D96C37"/>
    <w:rsid w:val="00D96DCC"/>
    <w:rsid w:val="00D96E63"/>
    <w:rsid w:val="00D96F16"/>
    <w:rsid w:val="00D9714D"/>
    <w:rsid w:val="00D97595"/>
    <w:rsid w:val="00D975A8"/>
    <w:rsid w:val="00D975B9"/>
    <w:rsid w:val="00D978DD"/>
    <w:rsid w:val="00D979AF"/>
    <w:rsid w:val="00D97A23"/>
    <w:rsid w:val="00D97A39"/>
    <w:rsid w:val="00D97A99"/>
    <w:rsid w:val="00D97AE4"/>
    <w:rsid w:val="00D97AF7"/>
    <w:rsid w:val="00D97BCE"/>
    <w:rsid w:val="00D97D8F"/>
    <w:rsid w:val="00D97EB1"/>
    <w:rsid w:val="00D97ED1"/>
    <w:rsid w:val="00D97F42"/>
    <w:rsid w:val="00D97F99"/>
    <w:rsid w:val="00DA003E"/>
    <w:rsid w:val="00DA004E"/>
    <w:rsid w:val="00DA0095"/>
    <w:rsid w:val="00DA00E8"/>
    <w:rsid w:val="00DA0141"/>
    <w:rsid w:val="00DA02FD"/>
    <w:rsid w:val="00DA03EA"/>
    <w:rsid w:val="00DA0427"/>
    <w:rsid w:val="00DA06C5"/>
    <w:rsid w:val="00DA06F9"/>
    <w:rsid w:val="00DA079B"/>
    <w:rsid w:val="00DA07A6"/>
    <w:rsid w:val="00DA0899"/>
    <w:rsid w:val="00DA08E1"/>
    <w:rsid w:val="00DA0B6F"/>
    <w:rsid w:val="00DA0C94"/>
    <w:rsid w:val="00DA0CBD"/>
    <w:rsid w:val="00DA0CE0"/>
    <w:rsid w:val="00DA0E09"/>
    <w:rsid w:val="00DA0F1B"/>
    <w:rsid w:val="00DA0FBB"/>
    <w:rsid w:val="00DA0FD0"/>
    <w:rsid w:val="00DA1001"/>
    <w:rsid w:val="00DA1065"/>
    <w:rsid w:val="00DA10E2"/>
    <w:rsid w:val="00DA113D"/>
    <w:rsid w:val="00DA13AE"/>
    <w:rsid w:val="00DA151A"/>
    <w:rsid w:val="00DA179A"/>
    <w:rsid w:val="00DA17CE"/>
    <w:rsid w:val="00DA1CF5"/>
    <w:rsid w:val="00DA1D01"/>
    <w:rsid w:val="00DA1D3D"/>
    <w:rsid w:val="00DA1DB1"/>
    <w:rsid w:val="00DA1E3E"/>
    <w:rsid w:val="00DA1ED5"/>
    <w:rsid w:val="00DA217E"/>
    <w:rsid w:val="00DA2226"/>
    <w:rsid w:val="00DA24F6"/>
    <w:rsid w:val="00DA25AE"/>
    <w:rsid w:val="00DA25D7"/>
    <w:rsid w:val="00DA2858"/>
    <w:rsid w:val="00DA2881"/>
    <w:rsid w:val="00DA2B2D"/>
    <w:rsid w:val="00DA2BBC"/>
    <w:rsid w:val="00DA2FBC"/>
    <w:rsid w:val="00DA3001"/>
    <w:rsid w:val="00DA31C7"/>
    <w:rsid w:val="00DA32EF"/>
    <w:rsid w:val="00DA3310"/>
    <w:rsid w:val="00DA3326"/>
    <w:rsid w:val="00DA34F0"/>
    <w:rsid w:val="00DA35D1"/>
    <w:rsid w:val="00DA35E6"/>
    <w:rsid w:val="00DA3705"/>
    <w:rsid w:val="00DA3A9C"/>
    <w:rsid w:val="00DA3B51"/>
    <w:rsid w:val="00DA3C5A"/>
    <w:rsid w:val="00DA4192"/>
    <w:rsid w:val="00DA45A9"/>
    <w:rsid w:val="00DA4751"/>
    <w:rsid w:val="00DA4936"/>
    <w:rsid w:val="00DA4961"/>
    <w:rsid w:val="00DA49F2"/>
    <w:rsid w:val="00DA4A72"/>
    <w:rsid w:val="00DA4C0A"/>
    <w:rsid w:val="00DA4C60"/>
    <w:rsid w:val="00DA4C93"/>
    <w:rsid w:val="00DA4D50"/>
    <w:rsid w:val="00DA4D7C"/>
    <w:rsid w:val="00DA4FF2"/>
    <w:rsid w:val="00DA50BC"/>
    <w:rsid w:val="00DA50F9"/>
    <w:rsid w:val="00DA51E9"/>
    <w:rsid w:val="00DA539B"/>
    <w:rsid w:val="00DA5446"/>
    <w:rsid w:val="00DA54A4"/>
    <w:rsid w:val="00DA54C9"/>
    <w:rsid w:val="00DA57F4"/>
    <w:rsid w:val="00DA594C"/>
    <w:rsid w:val="00DA5963"/>
    <w:rsid w:val="00DA59A6"/>
    <w:rsid w:val="00DA5A60"/>
    <w:rsid w:val="00DA5ACE"/>
    <w:rsid w:val="00DA5CE4"/>
    <w:rsid w:val="00DA5D59"/>
    <w:rsid w:val="00DA601C"/>
    <w:rsid w:val="00DA61CC"/>
    <w:rsid w:val="00DA6327"/>
    <w:rsid w:val="00DA6328"/>
    <w:rsid w:val="00DA657F"/>
    <w:rsid w:val="00DA6A3F"/>
    <w:rsid w:val="00DA6B26"/>
    <w:rsid w:val="00DA6FDB"/>
    <w:rsid w:val="00DA71BA"/>
    <w:rsid w:val="00DA71FB"/>
    <w:rsid w:val="00DA7281"/>
    <w:rsid w:val="00DA73BB"/>
    <w:rsid w:val="00DA76BD"/>
    <w:rsid w:val="00DA7894"/>
    <w:rsid w:val="00DA7C7F"/>
    <w:rsid w:val="00DA7D5B"/>
    <w:rsid w:val="00DA7F6C"/>
    <w:rsid w:val="00DA7F89"/>
    <w:rsid w:val="00DB0196"/>
    <w:rsid w:val="00DB0249"/>
    <w:rsid w:val="00DB02D7"/>
    <w:rsid w:val="00DB0318"/>
    <w:rsid w:val="00DB0567"/>
    <w:rsid w:val="00DB05D8"/>
    <w:rsid w:val="00DB07C0"/>
    <w:rsid w:val="00DB0891"/>
    <w:rsid w:val="00DB08F3"/>
    <w:rsid w:val="00DB0AB8"/>
    <w:rsid w:val="00DB0B6F"/>
    <w:rsid w:val="00DB0B93"/>
    <w:rsid w:val="00DB0C1E"/>
    <w:rsid w:val="00DB0C97"/>
    <w:rsid w:val="00DB0EB8"/>
    <w:rsid w:val="00DB0F8D"/>
    <w:rsid w:val="00DB1060"/>
    <w:rsid w:val="00DB1078"/>
    <w:rsid w:val="00DB117F"/>
    <w:rsid w:val="00DB12D8"/>
    <w:rsid w:val="00DB13B3"/>
    <w:rsid w:val="00DB1446"/>
    <w:rsid w:val="00DB1501"/>
    <w:rsid w:val="00DB155D"/>
    <w:rsid w:val="00DB1691"/>
    <w:rsid w:val="00DB17AA"/>
    <w:rsid w:val="00DB17D2"/>
    <w:rsid w:val="00DB1963"/>
    <w:rsid w:val="00DB1A10"/>
    <w:rsid w:val="00DB1F7F"/>
    <w:rsid w:val="00DB230E"/>
    <w:rsid w:val="00DB25E8"/>
    <w:rsid w:val="00DB2BBE"/>
    <w:rsid w:val="00DB2BC7"/>
    <w:rsid w:val="00DB2BF5"/>
    <w:rsid w:val="00DB2C83"/>
    <w:rsid w:val="00DB2F2D"/>
    <w:rsid w:val="00DB2F2F"/>
    <w:rsid w:val="00DB3005"/>
    <w:rsid w:val="00DB3594"/>
    <w:rsid w:val="00DB35BC"/>
    <w:rsid w:val="00DB37AD"/>
    <w:rsid w:val="00DB383D"/>
    <w:rsid w:val="00DB390E"/>
    <w:rsid w:val="00DB392D"/>
    <w:rsid w:val="00DB397B"/>
    <w:rsid w:val="00DB39F5"/>
    <w:rsid w:val="00DB3AE3"/>
    <w:rsid w:val="00DB3C76"/>
    <w:rsid w:val="00DB3CBF"/>
    <w:rsid w:val="00DB3E0C"/>
    <w:rsid w:val="00DB4129"/>
    <w:rsid w:val="00DB41C4"/>
    <w:rsid w:val="00DB4391"/>
    <w:rsid w:val="00DB45BA"/>
    <w:rsid w:val="00DB4680"/>
    <w:rsid w:val="00DB4944"/>
    <w:rsid w:val="00DB499E"/>
    <w:rsid w:val="00DB4A52"/>
    <w:rsid w:val="00DB4AC4"/>
    <w:rsid w:val="00DB4B2E"/>
    <w:rsid w:val="00DB4D7E"/>
    <w:rsid w:val="00DB4E28"/>
    <w:rsid w:val="00DB4ED5"/>
    <w:rsid w:val="00DB4EF2"/>
    <w:rsid w:val="00DB5034"/>
    <w:rsid w:val="00DB532A"/>
    <w:rsid w:val="00DB5357"/>
    <w:rsid w:val="00DB55DE"/>
    <w:rsid w:val="00DB5682"/>
    <w:rsid w:val="00DB598C"/>
    <w:rsid w:val="00DB59C2"/>
    <w:rsid w:val="00DB5AD0"/>
    <w:rsid w:val="00DB5AF7"/>
    <w:rsid w:val="00DB5B7A"/>
    <w:rsid w:val="00DB5C36"/>
    <w:rsid w:val="00DB5CAB"/>
    <w:rsid w:val="00DB5D04"/>
    <w:rsid w:val="00DB600F"/>
    <w:rsid w:val="00DB6048"/>
    <w:rsid w:val="00DB62BC"/>
    <w:rsid w:val="00DB636A"/>
    <w:rsid w:val="00DB63B3"/>
    <w:rsid w:val="00DB63BD"/>
    <w:rsid w:val="00DB65DD"/>
    <w:rsid w:val="00DB65F6"/>
    <w:rsid w:val="00DB6946"/>
    <w:rsid w:val="00DB6948"/>
    <w:rsid w:val="00DB6958"/>
    <w:rsid w:val="00DB6993"/>
    <w:rsid w:val="00DB69A1"/>
    <w:rsid w:val="00DB6A9B"/>
    <w:rsid w:val="00DB6CDF"/>
    <w:rsid w:val="00DB6D8B"/>
    <w:rsid w:val="00DB6E6C"/>
    <w:rsid w:val="00DB6E7A"/>
    <w:rsid w:val="00DB6F91"/>
    <w:rsid w:val="00DB6FC9"/>
    <w:rsid w:val="00DB7200"/>
    <w:rsid w:val="00DB7277"/>
    <w:rsid w:val="00DB73BD"/>
    <w:rsid w:val="00DB7474"/>
    <w:rsid w:val="00DB77A7"/>
    <w:rsid w:val="00DB7860"/>
    <w:rsid w:val="00DB7A59"/>
    <w:rsid w:val="00DB7A9C"/>
    <w:rsid w:val="00DB7BA9"/>
    <w:rsid w:val="00DB7C68"/>
    <w:rsid w:val="00DB7DE6"/>
    <w:rsid w:val="00DB7F07"/>
    <w:rsid w:val="00DB7F5B"/>
    <w:rsid w:val="00DB7FD2"/>
    <w:rsid w:val="00DC01C5"/>
    <w:rsid w:val="00DC0303"/>
    <w:rsid w:val="00DC03B8"/>
    <w:rsid w:val="00DC03F3"/>
    <w:rsid w:val="00DC0457"/>
    <w:rsid w:val="00DC0465"/>
    <w:rsid w:val="00DC049B"/>
    <w:rsid w:val="00DC04DF"/>
    <w:rsid w:val="00DC0639"/>
    <w:rsid w:val="00DC06E7"/>
    <w:rsid w:val="00DC078D"/>
    <w:rsid w:val="00DC078E"/>
    <w:rsid w:val="00DC07C2"/>
    <w:rsid w:val="00DC09B3"/>
    <w:rsid w:val="00DC0A91"/>
    <w:rsid w:val="00DC0B74"/>
    <w:rsid w:val="00DC0B9D"/>
    <w:rsid w:val="00DC0D13"/>
    <w:rsid w:val="00DC0D38"/>
    <w:rsid w:val="00DC0DF2"/>
    <w:rsid w:val="00DC0E3C"/>
    <w:rsid w:val="00DC0E48"/>
    <w:rsid w:val="00DC1058"/>
    <w:rsid w:val="00DC10C0"/>
    <w:rsid w:val="00DC110F"/>
    <w:rsid w:val="00DC11BE"/>
    <w:rsid w:val="00DC127D"/>
    <w:rsid w:val="00DC13A8"/>
    <w:rsid w:val="00DC140E"/>
    <w:rsid w:val="00DC147F"/>
    <w:rsid w:val="00DC150A"/>
    <w:rsid w:val="00DC15B5"/>
    <w:rsid w:val="00DC1662"/>
    <w:rsid w:val="00DC1712"/>
    <w:rsid w:val="00DC1800"/>
    <w:rsid w:val="00DC18DF"/>
    <w:rsid w:val="00DC18F4"/>
    <w:rsid w:val="00DC194C"/>
    <w:rsid w:val="00DC1984"/>
    <w:rsid w:val="00DC1C1A"/>
    <w:rsid w:val="00DC1CFC"/>
    <w:rsid w:val="00DC1DDD"/>
    <w:rsid w:val="00DC1E2C"/>
    <w:rsid w:val="00DC1E94"/>
    <w:rsid w:val="00DC2003"/>
    <w:rsid w:val="00DC2025"/>
    <w:rsid w:val="00DC2423"/>
    <w:rsid w:val="00DC2472"/>
    <w:rsid w:val="00DC24AC"/>
    <w:rsid w:val="00DC24EE"/>
    <w:rsid w:val="00DC2562"/>
    <w:rsid w:val="00DC26FD"/>
    <w:rsid w:val="00DC272C"/>
    <w:rsid w:val="00DC29D3"/>
    <w:rsid w:val="00DC2C10"/>
    <w:rsid w:val="00DC2FB5"/>
    <w:rsid w:val="00DC3071"/>
    <w:rsid w:val="00DC31B4"/>
    <w:rsid w:val="00DC328C"/>
    <w:rsid w:val="00DC3297"/>
    <w:rsid w:val="00DC3337"/>
    <w:rsid w:val="00DC33A3"/>
    <w:rsid w:val="00DC342C"/>
    <w:rsid w:val="00DC3545"/>
    <w:rsid w:val="00DC35DD"/>
    <w:rsid w:val="00DC37AB"/>
    <w:rsid w:val="00DC3837"/>
    <w:rsid w:val="00DC393E"/>
    <w:rsid w:val="00DC3B5B"/>
    <w:rsid w:val="00DC3EAD"/>
    <w:rsid w:val="00DC3EFA"/>
    <w:rsid w:val="00DC3F1A"/>
    <w:rsid w:val="00DC3F21"/>
    <w:rsid w:val="00DC4164"/>
    <w:rsid w:val="00DC422F"/>
    <w:rsid w:val="00DC4392"/>
    <w:rsid w:val="00DC448C"/>
    <w:rsid w:val="00DC456E"/>
    <w:rsid w:val="00DC4719"/>
    <w:rsid w:val="00DC473F"/>
    <w:rsid w:val="00DC4777"/>
    <w:rsid w:val="00DC4970"/>
    <w:rsid w:val="00DC49BA"/>
    <w:rsid w:val="00DC4A91"/>
    <w:rsid w:val="00DC4B09"/>
    <w:rsid w:val="00DC4B1C"/>
    <w:rsid w:val="00DC4D3D"/>
    <w:rsid w:val="00DC4EB4"/>
    <w:rsid w:val="00DC4EDF"/>
    <w:rsid w:val="00DC4F2D"/>
    <w:rsid w:val="00DC52C9"/>
    <w:rsid w:val="00DC53B5"/>
    <w:rsid w:val="00DC5538"/>
    <w:rsid w:val="00DC5578"/>
    <w:rsid w:val="00DC56DE"/>
    <w:rsid w:val="00DC5701"/>
    <w:rsid w:val="00DC5749"/>
    <w:rsid w:val="00DC57FD"/>
    <w:rsid w:val="00DC58A9"/>
    <w:rsid w:val="00DC591D"/>
    <w:rsid w:val="00DC59EA"/>
    <w:rsid w:val="00DC5B8C"/>
    <w:rsid w:val="00DC5C81"/>
    <w:rsid w:val="00DC5CB3"/>
    <w:rsid w:val="00DC5FFA"/>
    <w:rsid w:val="00DC605B"/>
    <w:rsid w:val="00DC6119"/>
    <w:rsid w:val="00DC6283"/>
    <w:rsid w:val="00DC6402"/>
    <w:rsid w:val="00DC6415"/>
    <w:rsid w:val="00DC6587"/>
    <w:rsid w:val="00DC6677"/>
    <w:rsid w:val="00DC6760"/>
    <w:rsid w:val="00DC67B6"/>
    <w:rsid w:val="00DC6876"/>
    <w:rsid w:val="00DC6926"/>
    <w:rsid w:val="00DC6A26"/>
    <w:rsid w:val="00DC6BA6"/>
    <w:rsid w:val="00DC6CFF"/>
    <w:rsid w:val="00DC6F64"/>
    <w:rsid w:val="00DC6FBF"/>
    <w:rsid w:val="00DC7034"/>
    <w:rsid w:val="00DC707C"/>
    <w:rsid w:val="00DC70C7"/>
    <w:rsid w:val="00DC7141"/>
    <w:rsid w:val="00DC7166"/>
    <w:rsid w:val="00DC71BF"/>
    <w:rsid w:val="00DC7297"/>
    <w:rsid w:val="00DC73AE"/>
    <w:rsid w:val="00DC73CB"/>
    <w:rsid w:val="00DC73D3"/>
    <w:rsid w:val="00DC766C"/>
    <w:rsid w:val="00DC772A"/>
    <w:rsid w:val="00DC7903"/>
    <w:rsid w:val="00DC7915"/>
    <w:rsid w:val="00DC791B"/>
    <w:rsid w:val="00DC7A18"/>
    <w:rsid w:val="00DC7A39"/>
    <w:rsid w:val="00DC7C1C"/>
    <w:rsid w:val="00DD009F"/>
    <w:rsid w:val="00DD02D1"/>
    <w:rsid w:val="00DD0675"/>
    <w:rsid w:val="00DD06FB"/>
    <w:rsid w:val="00DD082D"/>
    <w:rsid w:val="00DD08D0"/>
    <w:rsid w:val="00DD0BC6"/>
    <w:rsid w:val="00DD0C04"/>
    <w:rsid w:val="00DD0C80"/>
    <w:rsid w:val="00DD0D35"/>
    <w:rsid w:val="00DD0DEA"/>
    <w:rsid w:val="00DD0FD9"/>
    <w:rsid w:val="00DD1235"/>
    <w:rsid w:val="00DD1337"/>
    <w:rsid w:val="00DD134A"/>
    <w:rsid w:val="00DD135D"/>
    <w:rsid w:val="00DD1361"/>
    <w:rsid w:val="00DD13EE"/>
    <w:rsid w:val="00DD13F0"/>
    <w:rsid w:val="00DD1640"/>
    <w:rsid w:val="00DD16AE"/>
    <w:rsid w:val="00DD1975"/>
    <w:rsid w:val="00DD1C8B"/>
    <w:rsid w:val="00DD1C8D"/>
    <w:rsid w:val="00DD1DF5"/>
    <w:rsid w:val="00DD1EEC"/>
    <w:rsid w:val="00DD1F92"/>
    <w:rsid w:val="00DD20DE"/>
    <w:rsid w:val="00DD2153"/>
    <w:rsid w:val="00DD2181"/>
    <w:rsid w:val="00DD2187"/>
    <w:rsid w:val="00DD21A2"/>
    <w:rsid w:val="00DD23D2"/>
    <w:rsid w:val="00DD253E"/>
    <w:rsid w:val="00DD2716"/>
    <w:rsid w:val="00DD27B8"/>
    <w:rsid w:val="00DD27C6"/>
    <w:rsid w:val="00DD2AAA"/>
    <w:rsid w:val="00DD2D26"/>
    <w:rsid w:val="00DD30FE"/>
    <w:rsid w:val="00DD331D"/>
    <w:rsid w:val="00DD3327"/>
    <w:rsid w:val="00DD3415"/>
    <w:rsid w:val="00DD34A6"/>
    <w:rsid w:val="00DD3581"/>
    <w:rsid w:val="00DD378F"/>
    <w:rsid w:val="00DD37DE"/>
    <w:rsid w:val="00DD3847"/>
    <w:rsid w:val="00DD393C"/>
    <w:rsid w:val="00DD3970"/>
    <w:rsid w:val="00DD3976"/>
    <w:rsid w:val="00DD3A36"/>
    <w:rsid w:val="00DD3A70"/>
    <w:rsid w:val="00DD3A96"/>
    <w:rsid w:val="00DD3AA9"/>
    <w:rsid w:val="00DD4016"/>
    <w:rsid w:val="00DD4262"/>
    <w:rsid w:val="00DD42A3"/>
    <w:rsid w:val="00DD446D"/>
    <w:rsid w:val="00DD46BC"/>
    <w:rsid w:val="00DD47DD"/>
    <w:rsid w:val="00DD4990"/>
    <w:rsid w:val="00DD49BE"/>
    <w:rsid w:val="00DD4A18"/>
    <w:rsid w:val="00DD4A38"/>
    <w:rsid w:val="00DD4AA3"/>
    <w:rsid w:val="00DD4B05"/>
    <w:rsid w:val="00DD4ECD"/>
    <w:rsid w:val="00DD4F5F"/>
    <w:rsid w:val="00DD5023"/>
    <w:rsid w:val="00DD5489"/>
    <w:rsid w:val="00DD550C"/>
    <w:rsid w:val="00DD5608"/>
    <w:rsid w:val="00DD5A0E"/>
    <w:rsid w:val="00DD5A32"/>
    <w:rsid w:val="00DD5AE1"/>
    <w:rsid w:val="00DD5BA6"/>
    <w:rsid w:val="00DD5CBE"/>
    <w:rsid w:val="00DD5DCA"/>
    <w:rsid w:val="00DD5F6A"/>
    <w:rsid w:val="00DD5F87"/>
    <w:rsid w:val="00DD6095"/>
    <w:rsid w:val="00DD609C"/>
    <w:rsid w:val="00DD611E"/>
    <w:rsid w:val="00DD615C"/>
    <w:rsid w:val="00DD68BE"/>
    <w:rsid w:val="00DD6A48"/>
    <w:rsid w:val="00DD6E82"/>
    <w:rsid w:val="00DD6E9C"/>
    <w:rsid w:val="00DD6ECD"/>
    <w:rsid w:val="00DD6F2C"/>
    <w:rsid w:val="00DD6F68"/>
    <w:rsid w:val="00DD705E"/>
    <w:rsid w:val="00DD73C2"/>
    <w:rsid w:val="00DD74B2"/>
    <w:rsid w:val="00DD79A7"/>
    <w:rsid w:val="00DD7B66"/>
    <w:rsid w:val="00DD7C64"/>
    <w:rsid w:val="00DD7E9B"/>
    <w:rsid w:val="00DD7FF4"/>
    <w:rsid w:val="00DE0150"/>
    <w:rsid w:val="00DE0448"/>
    <w:rsid w:val="00DE0712"/>
    <w:rsid w:val="00DE085B"/>
    <w:rsid w:val="00DE094D"/>
    <w:rsid w:val="00DE0A1E"/>
    <w:rsid w:val="00DE0A54"/>
    <w:rsid w:val="00DE0B0B"/>
    <w:rsid w:val="00DE0E4D"/>
    <w:rsid w:val="00DE0EA5"/>
    <w:rsid w:val="00DE0FFF"/>
    <w:rsid w:val="00DE105E"/>
    <w:rsid w:val="00DE118F"/>
    <w:rsid w:val="00DE12DB"/>
    <w:rsid w:val="00DE1375"/>
    <w:rsid w:val="00DE17A2"/>
    <w:rsid w:val="00DE1948"/>
    <w:rsid w:val="00DE1BB0"/>
    <w:rsid w:val="00DE1BFC"/>
    <w:rsid w:val="00DE1CA8"/>
    <w:rsid w:val="00DE1DD6"/>
    <w:rsid w:val="00DE1E28"/>
    <w:rsid w:val="00DE1E67"/>
    <w:rsid w:val="00DE20F1"/>
    <w:rsid w:val="00DE21DB"/>
    <w:rsid w:val="00DE220B"/>
    <w:rsid w:val="00DE2239"/>
    <w:rsid w:val="00DE2242"/>
    <w:rsid w:val="00DE22BB"/>
    <w:rsid w:val="00DE22D5"/>
    <w:rsid w:val="00DE2598"/>
    <w:rsid w:val="00DE2649"/>
    <w:rsid w:val="00DE26F3"/>
    <w:rsid w:val="00DE2762"/>
    <w:rsid w:val="00DE291F"/>
    <w:rsid w:val="00DE2BF7"/>
    <w:rsid w:val="00DE2C20"/>
    <w:rsid w:val="00DE2DF6"/>
    <w:rsid w:val="00DE2E8A"/>
    <w:rsid w:val="00DE2E94"/>
    <w:rsid w:val="00DE2EF9"/>
    <w:rsid w:val="00DE2F4D"/>
    <w:rsid w:val="00DE30D0"/>
    <w:rsid w:val="00DE30D7"/>
    <w:rsid w:val="00DE3182"/>
    <w:rsid w:val="00DE33E5"/>
    <w:rsid w:val="00DE3492"/>
    <w:rsid w:val="00DE34C6"/>
    <w:rsid w:val="00DE3628"/>
    <w:rsid w:val="00DE38F3"/>
    <w:rsid w:val="00DE38FD"/>
    <w:rsid w:val="00DE39A2"/>
    <w:rsid w:val="00DE3CB3"/>
    <w:rsid w:val="00DE3D3C"/>
    <w:rsid w:val="00DE3E7B"/>
    <w:rsid w:val="00DE3F66"/>
    <w:rsid w:val="00DE4076"/>
    <w:rsid w:val="00DE425F"/>
    <w:rsid w:val="00DE43F7"/>
    <w:rsid w:val="00DE441E"/>
    <w:rsid w:val="00DE466E"/>
    <w:rsid w:val="00DE4692"/>
    <w:rsid w:val="00DE474E"/>
    <w:rsid w:val="00DE4A63"/>
    <w:rsid w:val="00DE4BB2"/>
    <w:rsid w:val="00DE4C6D"/>
    <w:rsid w:val="00DE4D04"/>
    <w:rsid w:val="00DE4FA2"/>
    <w:rsid w:val="00DE5071"/>
    <w:rsid w:val="00DE5095"/>
    <w:rsid w:val="00DE509A"/>
    <w:rsid w:val="00DE50B0"/>
    <w:rsid w:val="00DE5472"/>
    <w:rsid w:val="00DE54C4"/>
    <w:rsid w:val="00DE550E"/>
    <w:rsid w:val="00DE554B"/>
    <w:rsid w:val="00DE5577"/>
    <w:rsid w:val="00DE565B"/>
    <w:rsid w:val="00DE5713"/>
    <w:rsid w:val="00DE5722"/>
    <w:rsid w:val="00DE57BB"/>
    <w:rsid w:val="00DE5856"/>
    <w:rsid w:val="00DE59D6"/>
    <w:rsid w:val="00DE5A52"/>
    <w:rsid w:val="00DE5D76"/>
    <w:rsid w:val="00DE5D8C"/>
    <w:rsid w:val="00DE5DC1"/>
    <w:rsid w:val="00DE5DEB"/>
    <w:rsid w:val="00DE5E6C"/>
    <w:rsid w:val="00DE6033"/>
    <w:rsid w:val="00DE61A3"/>
    <w:rsid w:val="00DE673F"/>
    <w:rsid w:val="00DE6756"/>
    <w:rsid w:val="00DE67ED"/>
    <w:rsid w:val="00DE6851"/>
    <w:rsid w:val="00DE6B37"/>
    <w:rsid w:val="00DE6CAD"/>
    <w:rsid w:val="00DE7086"/>
    <w:rsid w:val="00DE731C"/>
    <w:rsid w:val="00DE7391"/>
    <w:rsid w:val="00DE73B8"/>
    <w:rsid w:val="00DE73D3"/>
    <w:rsid w:val="00DE7615"/>
    <w:rsid w:val="00DE77AD"/>
    <w:rsid w:val="00DE7818"/>
    <w:rsid w:val="00DE786F"/>
    <w:rsid w:val="00DE7AAA"/>
    <w:rsid w:val="00DE7AE2"/>
    <w:rsid w:val="00DE7BE7"/>
    <w:rsid w:val="00DE7E82"/>
    <w:rsid w:val="00DE7EBF"/>
    <w:rsid w:val="00DE7EDE"/>
    <w:rsid w:val="00DE7F9E"/>
    <w:rsid w:val="00DE7FF3"/>
    <w:rsid w:val="00DF001B"/>
    <w:rsid w:val="00DF00E6"/>
    <w:rsid w:val="00DF0513"/>
    <w:rsid w:val="00DF0519"/>
    <w:rsid w:val="00DF053C"/>
    <w:rsid w:val="00DF06AD"/>
    <w:rsid w:val="00DF06DC"/>
    <w:rsid w:val="00DF0A5E"/>
    <w:rsid w:val="00DF0B0D"/>
    <w:rsid w:val="00DF0C2B"/>
    <w:rsid w:val="00DF0E1D"/>
    <w:rsid w:val="00DF0F98"/>
    <w:rsid w:val="00DF129D"/>
    <w:rsid w:val="00DF12ED"/>
    <w:rsid w:val="00DF12F3"/>
    <w:rsid w:val="00DF132F"/>
    <w:rsid w:val="00DF13A8"/>
    <w:rsid w:val="00DF14E7"/>
    <w:rsid w:val="00DF157E"/>
    <w:rsid w:val="00DF1652"/>
    <w:rsid w:val="00DF18C9"/>
    <w:rsid w:val="00DF1B41"/>
    <w:rsid w:val="00DF1BA2"/>
    <w:rsid w:val="00DF1C06"/>
    <w:rsid w:val="00DF1C20"/>
    <w:rsid w:val="00DF1CEC"/>
    <w:rsid w:val="00DF1E4D"/>
    <w:rsid w:val="00DF1F1D"/>
    <w:rsid w:val="00DF1F55"/>
    <w:rsid w:val="00DF1F73"/>
    <w:rsid w:val="00DF20D7"/>
    <w:rsid w:val="00DF2353"/>
    <w:rsid w:val="00DF243E"/>
    <w:rsid w:val="00DF25DE"/>
    <w:rsid w:val="00DF2713"/>
    <w:rsid w:val="00DF28DD"/>
    <w:rsid w:val="00DF2ACF"/>
    <w:rsid w:val="00DF2B49"/>
    <w:rsid w:val="00DF2BD9"/>
    <w:rsid w:val="00DF2C25"/>
    <w:rsid w:val="00DF2D06"/>
    <w:rsid w:val="00DF2F8B"/>
    <w:rsid w:val="00DF30B8"/>
    <w:rsid w:val="00DF30FC"/>
    <w:rsid w:val="00DF3150"/>
    <w:rsid w:val="00DF3257"/>
    <w:rsid w:val="00DF32B9"/>
    <w:rsid w:val="00DF338B"/>
    <w:rsid w:val="00DF33A9"/>
    <w:rsid w:val="00DF33BD"/>
    <w:rsid w:val="00DF3889"/>
    <w:rsid w:val="00DF38F5"/>
    <w:rsid w:val="00DF3955"/>
    <w:rsid w:val="00DF3A4B"/>
    <w:rsid w:val="00DF3B36"/>
    <w:rsid w:val="00DF3BAC"/>
    <w:rsid w:val="00DF3E37"/>
    <w:rsid w:val="00DF3E8A"/>
    <w:rsid w:val="00DF3E9F"/>
    <w:rsid w:val="00DF3EE5"/>
    <w:rsid w:val="00DF4018"/>
    <w:rsid w:val="00DF41D6"/>
    <w:rsid w:val="00DF41DE"/>
    <w:rsid w:val="00DF424B"/>
    <w:rsid w:val="00DF4283"/>
    <w:rsid w:val="00DF431E"/>
    <w:rsid w:val="00DF4434"/>
    <w:rsid w:val="00DF4679"/>
    <w:rsid w:val="00DF480D"/>
    <w:rsid w:val="00DF48E8"/>
    <w:rsid w:val="00DF4917"/>
    <w:rsid w:val="00DF4A52"/>
    <w:rsid w:val="00DF4C57"/>
    <w:rsid w:val="00DF4DBD"/>
    <w:rsid w:val="00DF4E52"/>
    <w:rsid w:val="00DF5200"/>
    <w:rsid w:val="00DF54D6"/>
    <w:rsid w:val="00DF55AE"/>
    <w:rsid w:val="00DF56C8"/>
    <w:rsid w:val="00DF589E"/>
    <w:rsid w:val="00DF5909"/>
    <w:rsid w:val="00DF5A45"/>
    <w:rsid w:val="00DF5A56"/>
    <w:rsid w:val="00DF5B3D"/>
    <w:rsid w:val="00DF61E4"/>
    <w:rsid w:val="00DF63D3"/>
    <w:rsid w:val="00DF6454"/>
    <w:rsid w:val="00DF6527"/>
    <w:rsid w:val="00DF65CD"/>
    <w:rsid w:val="00DF65FB"/>
    <w:rsid w:val="00DF6652"/>
    <w:rsid w:val="00DF6683"/>
    <w:rsid w:val="00DF6726"/>
    <w:rsid w:val="00DF691A"/>
    <w:rsid w:val="00DF69A8"/>
    <w:rsid w:val="00DF69D3"/>
    <w:rsid w:val="00DF69E9"/>
    <w:rsid w:val="00DF6AE3"/>
    <w:rsid w:val="00DF6AE5"/>
    <w:rsid w:val="00DF6CB6"/>
    <w:rsid w:val="00DF6D68"/>
    <w:rsid w:val="00DF6E3D"/>
    <w:rsid w:val="00DF6ED1"/>
    <w:rsid w:val="00DF6FAB"/>
    <w:rsid w:val="00DF6FCD"/>
    <w:rsid w:val="00DF7117"/>
    <w:rsid w:val="00DF7476"/>
    <w:rsid w:val="00DF754D"/>
    <w:rsid w:val="00DF7664"/>
    <w:rsid w:val="00DF794A"/>
    <w:rsid w:val="00DF795E"/>
    <w:rsid w:val="00DF7965"/>
    <w:rsid w:val="00DF7AC8"/>
    <w:rsid w:val="00DF7CF8"/>
    <w:rsid w:val="00DF7FA7"/>
    <w:rsid w:val="00E0003B"/>
    <w:rsid w:val="00E000A8"/>
    <w:rsid w:val="00E001C5"/>
    <w:rsid w:val="00E00247"/>
    <w:rsid w:val="00E00310"/>
    <w:rsid w:val="00E00539"/>
    <w:rsid w:val="00E00550"/>
    <w:rsid w:val="00E0059A"/>
    <w:rsid w:val="00E006F2"/>
    <w:rsid w:val="00E0072B"/>
    <w:rsid w:val="00E007C9"/>
    <w:rsid w:val="00E00803"/>
    <w:rsid w:val="00E00811"/>
    <w:rsid w:val="00E008B5"/>
    <w:rsid w:val="00E0095A"/>
    <w:rsid w:val="00E00B1D"/>
    <w:rsid w:val="00E00E5F"/>
    <w:rsid w:val="00E00ECA"/>
    <w:rsid w:val="00E00FB3"/>
    <w:rsid w:val="00E010E1"/>
    <w:rsid w:val="00E011A4"/>
    <w:rsid w:val="00E01270"/>
    <w:rsid w:val="00E013CE"/>
    <w:rsid w:val="00E0146B"/>
    <w:rsid w:val="00E014C3"/>
    <w:rsid w:val="00E01543"/>
    <w:rsid w:val="00E01565"/>
    <w:rsid w:val="00E01586"/>
    <w:rsid w:val="00E01685"/>
    <w:rsid w:val="00E01728"/>
    <w:rsid w:val="00E0184D"/>
    <w:rsid w:val="00E01BBE"/>
    <w:rsid w:val="00E01C4E"/>
    <w:rsid w:val="00E01CFD"/>
    <w:rsid w:val="00E01D37"/>
    <w:rsid w:val="00E01DE8"/>
    <w:rsid w:val="00E01DFD"/>
    <w:rsid w:val="00E01E53"/>
    <w:rsid w:val="00E01FB6"/>
    <w:rsid w:val="00E02051"/>
    <w:rsid w:val="00E02078"/>
    <w:rsid w:val="00E020EC"/>
    <w:rsid w:val="00E022BC"/>
    <w:rsid w:val="00E023C0"/>
    <w:rsid w:val="00E023D0"/>
    <w:rsid w:val="00E025B3"/>
    <w:rsid w:val="00E02787"/>
    <w:rsid w:val="00E027F8"/>
    <w:rsid w:val="00E02957"/>
    <w:rsid w:val="00E029FB"/>
    <w:rsid w:val="00E02BAA"/>
    <w:rsid w:val="00E02D21"/>
    <w:rsid w:val="00E03030"/>
    <w:rsid w:val="00E03279"/>
    <w:rsid w:val="00E03411"/>
    <w:rsid w:val="00E03588"/>
    <w:rsid w:val="00E0379E"/>
    <w:rsid w:val="00E037FD"/>
    <w:rsid w:val="00E03973"/>
    <w:rsid w:val="00E03AC0"/>
    <w:rsid w:val="00E03C15"/>
    <w:rsid w:val="00E03C9F"/>
    <w:rsid w:val="00E03CE3"/>
    <w:rsid w:val="00E03D43"/>
    <w:rsid w:val="00E03E39"/>
    <w:rsid w:val="00E03F31"/>
    <w:rsid w:val="00E03FB8"/>
    <w:rsid w:val="00E03FF8"/>
    <w:rsid w:val="00E041B1"/>
    <w:rsid w:val="00E04206"/>
    <w:rsid w:val="00E044B8"/>
    <w:rsid w:val="00E04562"/>
    <w:rsid w:val="00E045AF"/>
    <w:rsid w:val="00E045D5"/>
    <w:rsid w:val="00E045ED"/>
    <w:rsid w:val="00E04700"/>
    <w:rsid w:val="00E047AE"/>
    <w:rsid w:val="00E048BA"/>
    <w:rsid w:val="00E04A17"/>
    <w:rsid w:val="00E04E5D"/>
    <w:rsid w:val="00E0522B"/>
    <w:rsid w:val="00E053AB"/>
    <w:rsid w:val="00E05647"/>
    <w:rsid w:val="00E05B4B"/>
    <w:rsid w:val="00E05C75"/>
    <w:rsid w:val="00E05CD2"/>
    <w:rsid w:val="00E05D5F"/>
    <w:rsid w:val="00E06055"/>
    <w:rsid w:val="00E060A7"/>
    <w:rsid w:val="00E060CC"/>
    <w:rsid w:val="00E062BF"/>
    <w:rsid w:val="00E062D1"/>
    <w:rsid w:val="00E063BD"/>
    <w:rsid w:val="00E06469"/>
    <w:rsid w:val="00E0656C"/>
    <w:rsid w:val="00E06586"/>
    <w:rsid w:val="00E0663C"/>
    <w:rsid w:val="00E0675A"/>
    <w:rsid w:val="00E0681C"/>
    <w:rsid w:val="00E06972"/>
    <w:rsid w:val="00E06AAD"/>
    <w:rsid w:val="00E06AF9"/>
    <w:rsid w:val="00E06B9A"/>
    <w:rsid w:val="00E06C72"/>
    <w:rsid w:val="00E06FAC"/>
    <w:rsid w:val="00E070F4"/>
    <w:rsid w:val="00E071C2"/>
    <w:rsid w:val="00E07281"/>
    <w:rsid w:val="00E073D0"/>
    <w:rsid w:val="00E0740C"/>
    <w:rsid w:val="00E07507"/>
    <w:rsid w:val="00E07805"/>
    <w:rsid w:val="00E07DE1"/>
    <w:rsid w:val="00E10050"/>
    <w:rsid w:val="00E10055"/>
    <w:rsid w:val="00E101FD"/>
    <w:rsid w:val="00E10226"/>
    <w:rsid w:val="00E10309"/>
    <w:rsid w:val="00E105F9"/>
    <w:rsid w:val="00E10647"/>
    <w:rsid w:val="00E106EA"/>
    <w:rsid w:val="00E10764"/>
    <w:rsid w:val="00E1081D"/>
    <w:rsid w:val="00E10887"/>
    <w:rsid w:val="00E109D7"/>
    <w:rsid w:val="00E109F1"/>
    <w:rsid w:val="00E10A46"/>
    <w:rsid w:val="00E10A62"/>
    <w:rsid w:val="00E10C04"/>
    <w:rsid w:val="00E10D2D"/>
    <w:rsid w:val="00E10D5D"/>
    <w:rsid w:val="00E10E29"/>
    <w:rsid w:val="00E10E58"/>
    <w:rsid w:val="00E10F71"/>
    <w:rsid w:val="00E10F76"/>
    <w:rsid w:val="00E10F84"/>
    <w:rsid w:val="00E1120E"/>
    <w:rsid w:val="00E114F9"/>
    <w:rsid w:val="00E1172A"/>
    <w:rsid w:val="00E11762"/>
    <w:rsid w:val="00E1187B"/>
    <w:rsid w:val="00E11BA1"/>
    <w:rsid w:val="00E11C2A"/>
    <w:rsid w:val="00E11C77"/>
    <w:rsid w:val="00E11D0A"/>
    <w:rsid w:val="00E11D99"/>
    <w:rsid w:val="00E11F69"/>
    <w:rsid w:val="00E120CC"/>
    <w:rsid w:val="00E121EB"/>
    <w:rsid w:val="00E1252F"/>
    <w:rsid w:val="00E12620"/>
    <w:rsid w:val="00E126E4"/>
    <w:rsid w:val="00E12753"/>
    <w:rsid w:val="00E12756"/>
    <w:rsid w:val="00E1285B"/>
    <w:rsid w:val="00E12A47"/>
    <w:rsid w:val="00E12C97"/>
    <w:rsid w:val="00E12CD7"/>
    <w:rsid w:val="00E12FA0"/>
    <w:rsid w:val="00E12FD9"/>
    <w:rsid w:val="00E130B9"/>
    <w:rsid w:val="00E133EE"/>
    <w:rsid w:val="00E134BC"/>
    <w:rsid w:val="00E13561"/>
    <w:rsid w:val="00E135E3"/>
    <w:rsid w:val="00E13886"/>
    <w:rsid w:val="00E139C5"/>
    <w:rsid w:val="00E13AAC"/>
    <w:rsid w:val="00E13BA5"/>
    <w:rsid w:val="00E13C46"/>
    <w:rsid w:val="00E13E3E"/>
    <w:rsid w:val="00E13E46"/>
    <w:rsid w:val="00E13F60"/>
    <w:rsid w:val="00E140D6"/>
    <w:rsid w:val="00E14229"/>
    <w:rsid w:val="00E14258"/>
    <w:rsid w:val="00E1426C"/>
    <w:rsid w:val="00E14458"/>
    <w:rsid w:val="00E144F4"/>
    <w:rsid w:val="00E14576"/>
    <w:rsid w:val="00E14588"/>
    <w:rsid w:val="00E14754"/>
    <w:rsid w:val="00E1477D"/>
    <w:rsid w:val="00E14806"/>
    <w:rsid w:val="00E14824"/>
    <w:rsid w:val="00E1497A"/>
    <w:rsid w:val="00E14A39"/>
    <w:rsid w:val="00E14BB4"/>
    <w:rsid w:val="00E14BD4"/>
    <w:rsid w:val="00E14D4E"/>
    <w:rsid w:val="00E14E5F"/>
    <w:rsid w:val="00E15395"/>
    <w:rsid w:val="00E153F4"/>
    <w:rsid w:val="00E15477"/>
    <w:rsid w:val="00E15529"/>
    <w:rsid w:val="00E157CA"/>
    <w:rsid w:val="00E15872"/>
    <w:rsid w:val="00E15AA8"/>
    <w:rsid w:val="00E15AC4"/>
    <w:rsid w:val="00E15ADD"/>
    <w:rsid w:val="00E15D39"/>
    <w:rsid w:val="00E15E27"/>
    <w:rsid w:val="00E15E61"/>
    <w:rsid w:val="00E15F2F"/>
    <w:rsid w:val="00E15F7D"/>
    <w:rsid w:val="00E15F8E"/>
    <w:rsid w:val="00E16141"/>
    <w:rsid w:val="00E16290"/>
    <w:rsid w:val="00E16935"/>
    <w:rsid w:val="00E16DF2"/>
    <w:rsid w:val="00E16E41"/>
    <w:rsid w:val="00E170AD"/>
    <w:rsid w:val="00E17118"/>
    <w:rsid w:val="00E1747B"/>
    <w:rsid w:val="00E174E5"/>
    <w:rsid w:val="00E17770"/>
    <w:rsid w:val="00E1778F"/>
    <w:rsid w:val="00E17818"/>
    <w:rsid w:val="00E179B9"/>
    <w:rsid w:val="00E17A0B"/>
    <w:rsid w:val="00E17A1D"/>
    <w:rsid w:val="00E17A3B"/>
    <w:rsid w:val="00E17ACB"/>
    <w:rsid w:val="00E17AF4"/>
    <w:rsid w:val="00E17B48"/>
    <w:rsid w:val="00E17D5B"/>
    <w:rsid w:val="00E17DD3"/>
    <w:rsid w:val="00E200DB"/>
    <w:rsid w:val="00E201BB"/>
    <w:rsid w:val="00E202EF"/>
    <w:rsid w:val="00E204EA"/>
    <w:rsid w:val="00E204F1"/>
    <w:rsid w:val="00E2057F"/>
    <w:rsid w:val="00E207F1"/>
    <w:rsid w:val="00E20963"/>
    <w:rsid w:val="00E20AE4"/>
    <w:rsid w:val="00E20E58"/>
    <w:rsid w:val="00E20EB8"/>
    <w:rsid w:val="00E20F06"/>
    <w:rsid w:val="00E21090"/>
    <w:rsid w:val="00E211B7"/>
    <w:rsid w:val="00E21432"/>
    <w:rsid w:val="00E21561"/>
    <w:rsid w:val="00E21580"/>
    <w:rsid w:val="00E216E0"/>
    <w:rsid w:val="00E217E2"/>
    <w:rsid w:val="00E21841"/>
    <w:rsid w:val="00E219C3"/>
    <w:rsid w:val="00E21B6A"/>
    <w:rsid w:val="00E21C20"/>
    <w:rsid w:val="00E21C49"/>
    <w:rsid w:val="00E21C6B"/>
    <w:rsid w:val="00E21DCB"/>
    <w:rsid w:val="00E225D6"/>
    <w:rsid w:val="00E226C9"/>
    <w:rsid w:val="00E22766"/>
    <w:rsid w:val="00E2277A"/>
    <w:rsid w:val="00E228A2"/>
    <w:rsid w:val="00E22A89"/>
    <w:rsid w:val="00E22B41"/>
    <w:rsid w:val="00E22B67"/>
    <w:rsid w:val="00E230EA"/>
    <w:rsid w:val="00E2330B"/>
    <w:rsid w:val="00E23327"/>
    <w:rsid w:val="00E23431"/>
    <w:rsid w:val="00E23475"/>
    <w:rsid w:val="00E23484"/>
    <w:rsid w:val="00E23569"/>
    <w:rsid w:val="00E23584"/>
    <w:rsid w:val="00E23728"/>
    <w:rsid w:val="00E23978"/>
    <w:rsid w:val="00E23A78"/>
    <w:rsid w:val="00E23B7E"/>
    <w:rsid w:val="00E23C5B"/>
    <w:rsid w:val="00E23D21"/>
    <w:rsid w:val="00E23E61"/>
    <w:rsid w:val="00E23EB8"/>
    <w:rsid w:val="00E23F97"/>
    <w:rsid w:val="00E240EB"/>
    <w:rsid w:val="00E24256"/>
    <w:rsid w:val="00E243F5"/>
    <w:rsid w:val="00E24450"/>
    <w:rsid w:val="00E24480"/>
    <w:rsid w:val="00E244A2"/>
    <w:rsid w:val="00E244F2"/>
    <w:rsid w:val="00E2464A"/>
    <w:rsid w:val="00E24687"/>
    <w:rsid w:val="00E249A1"/>
    <w:rsid w:val="00E24A8C"/>
    <w:rsid w:val="00E24B8A"/>
    <w:rsid w:val="00E24C62"/>
    <w:rsid w:val="00E24D64"/>
    <w:rsid w:val="00E24E14"/>
    <w:rsid w:val="00E24EC1"/>
    <w:rsid w:val="00E24EE0"/>
    <w:rsid w:val="00E24FC0"/>
    <w:rsid w:val="00E2512B"/>
    <w:rsid w:val="00E253A4"/>
    <w:rsid w:val="00E255B6"/>
    <w:rsid w:val="00E25650"/>
    <w:rsid w:val="00E256F4"/>
    <w:rsid w:val="00E2570D"/>
    <w:rsid w:val="00E25775"/>
    <w:rsid w:val="00E257BD"/>
    <w:rsid w:val="00E25B1E"/>
    <w:rsid w:val="00E25EED"/>
    <w:rsid w:val="00E25F84"/>
    <w:rsid w:val="00E26080"/>
    <w:rsid w:val="00E26331"/>
    <w:rsid w:val="00E2634E"/>
    <w:rsid w:val="00E26375"/>
    <w:rsid w:val="00E264CC"/>
    <w:rsid w:val="00E265F9"/>
    <w:rsid w:val="00E26618"/>
    <w:rsid w:val="00E266B6"/>
    <w:rsid w:val="00E2679C"/>
    <w:rsid w:val="00E267FF"/>
    <w:rsid w:val="00E268F2"/>
    <w:rsid w:val="00E26968"/>
    <w:rsid w:val="00E269C7"/>
    <w:rsid w:val="00E26B15"/>
    <w:rsid w:val="00E26B99"/>
    <w:rsid w:val="00E26C44"/>
    <w:rsid w:val="00E26CEE"/>
    <w:rsid w:val="00E26DB0"/>
    <w:rsid w:val="00E26DC1"/>
    <w:rsid w:val="00E26DF8"/>
    <w:rsid w:val="00E27071"/>
    <w:rsid w:val="00E271CA"/>
    <w:rsid w:val="00E27240"/>
    <w:rsid w:val="00E2743F"/>
    <w:rsid w:val="00E27769"/>
    <w:rsid w:val="00E27821"/>
    <w:rsid w:val="00E278FC"/>
    <w:rsid w:val="00E27A48"/>
    <w:rsid w:val="00E27AAC"/>
    <w:rsid w:val="00E27B43"/>
    <w:rsid w:val="00E27D02"/>
    <w:rsid w:val="00E27D99"/>
    <w:rsid w:val="00E302C4"/>
    <w:rsid w:val="00E302C9"/>
    <w:rsid w:val="00E30447"/>
    <w:rsid w:val="00E304A4"/>
    <w:rsid w:val="00E30582"/>
    <w:rsid w:val="00E30583"/>
    <w:rsid w:val="00E30620"/>
    <w:rsid w:val="00E30C7F"/>
    <w:rsid w:val="00E30D57"/>
    <w:rsid w:val="00E30FB8"/>
    <w:rsid w:val="00E3110F"/>
    <w:rsid w:val="00E312DA"/>
    <w:rsid w:val="00E315D7"/>
    <w:rsid w:val="00E3166B"/>
    <w:rsid w:val="00E31763"/>
    <w:rsid w:val="00E31A25"/>
    <w:rsid w:val="00E31C45"/>
    <w:rsid w:val="00E31DC7"/>
    <w:rsid w:val="00E31E91"/>
    <w:rsid w:val="00E31E96"/>
    <w:rsid w:val="00E31F58"/>
    <w:rsid w:val="00E32002"/>
    <w:rsid w:val="00E32043"/>
    <w:rsid w:val="00E3214D"/>
    <w:rsid w:val="00E3215D"/>
    <w:rsid w:val="00E32296"/>
    <w:rsid w:val="00E323B1"/>
    <w:rsid w:val="00E32400"/>
    <w:rsid w:val="00E32601"/>
    <w:rsid w:val="00E32782"/>
    <w:rsid w:val="00E32C82"/>
    <w:rsid w:val="00E32CC0"/>
    <w:rsid w:val="00E32DE6"/>
    <w:rsid w:val="00E32E8B"/>
    <w:rsid w:val="00E3321F"/>
    <w:rsid w:val="00E3343A"/>
    <w:rsid w:val="00E33672"/>
    <w:rsid w:val="00E336B5"/>
    <w:rsid w:val="00E33927"/>
    <w:rsid w:val="00E339FF"/>
    <w:rsid w:val="00E33E96"/>
    <w:rsid w:val="00E33EBA"/>
    <w:rsid w:val="00E33F14"/>
    <w:rsid w:val="00E33FE2"/>
    <w:rsid w:val="00E340B7"/>
    <w:rsid w:val="00E3434E"/>
    <w:rsid w:val="00E34421"/>
    <w:rsid w:val="00E34618"/>
    <w:rsid w:val="00E34857"/>
    <w:rsid w:val="00E34A0C"/>
    <w:rsid w:val="00E34B05"/>
    <w:rsid w:val="00E34B71"/>
    <w:rsid w:val="00E34CD1"/>
    <w:rsid w:val="00E34F89"/>
    <w:rsid w:val="00E350C6"/>
    <w:rsid w:val="00E3521A"/>
    <w:rsid w:val="00E35253"/>
    <w:rsid w:val="00E35349"/>
    <w:rsid w:val="00E35350"/>
    <w:rsid w:val="00E3558B"/>
    <w:rsid w:val="00E355D5"/>
    <w:rsid w:val="00E35843"/>
    <w:rsid w:val="00E35864"/>
    <w:rsid w:val="00E3590B"/>
    <w:rsid w:val="00E35A94"/>
    <w:rsid w:val="00E35A96"/>
    <w:rsid w:val="00E35B2D"/>
    <w:rsid w:val="00E35C39"/>
    <w:rsid w:val="00E35C5A"/>
    <w:rsid w:val="00E35E47"/>
    <w:rsid w:val="00E35F5A"/>
    <w:rsid w:val="00E362F8"/>
    <w:rsid w:val="00E3672C"/>
    <w:rsid w:val="00E3688B"/>
    <w:rsid w:val="00E368B3"/>
    <w:rsid w:val="00E36905"/>
    <w:rsid w:val="00E36A5D"/>
    <w:rsid w:val="00E36C79"/>
    <w:rsid w:val="00E36DFF"/>
    <w:rsid w:val="00E36ECA"/>
    <w:rsid w:val="00E36F70"/>
    <w:rsid w:val="00E370C2"/>
    <w:rsid w:val="00E37536"/>
    <w:rsid w:val="00E3759A"/>
    <w:rsid w:val="00E37612"/>
    <w:rsid w:val="00E3770D"/>
    <w:rsid w:val="00E37ABF"/>
    <w:rsid w:val="00E37ACD"/>
    <w:rsid w:val="00E37B2B"/>
    <w:rsid w:val="00E37B9F"/>
    <w:rsid w:val="00E37C2F"/>
    <w:rsid w:val="00E37C65"/>
    <w:rsid w:val="00E37CD4"/>
    <w:rsid w:val="00E37DCC"/>
    <w:rsid w:val="00E37E71"/>
    <w:rsid w:val="00E37EB0"/>
    <w:rsid w:val="00E37F4A"/>
    <w:rsid w:val="00E37FC2"/>
    <w:rsid w:val="00E400AA"/>
    <w:rsid w:val="00E4012F"/>
    <w:rsid w:val="00E40329"/>
    <w:rsid w:val="00E40428"/>
    <w:rsid w:val="00E404C1"/>
    <w:rsid w:val="00E404EE"/>
    <w:rsid w:val="00E40703"/>
    <w:rsid w:val="00E407DE"/>
    <w:rsid w:val="00E40BCB"/>
    <w:rsid w:val="00E40D01"/>
    <w:rsid w:val="00E40D53"/>
    <w:rsid w:val="00E40D97"/>
    <w:rsid w:val="00E40E9E"/>
    <w:rsid w:val="00E40FBB"/>
    <w:rsid w:val="00E41004"/>
    <w:rsid w:val="00E410B1"/>
    <w:rsid w:val="00E4111A"/>
    <w:rsid w:val="00E411B0"/>
    <w:rsid w:val="00E414EB"/>
    <w:rsid w:val="00E41644"/>
    <w:rsid w:val="00E4176F"/>
    <w:rsid w:val="00E4178E"/>
    <w:rsid w:val="00E41F35"/>
    <w:rsid w:val="00E42247"/>
    <w:rsid w:val="00E4251A"/>
    <w:rsid w:val="00E425B5"/>
    <w:rsid w:val="00E4285C"/>
    <w:rsid w:val="00E42A56"/>
    <w:rsid w:val="00E42B34"/>
    <w:rsid w:val="00E42C94"/>
    <w:rsid w:val="00E42E0B"/>
    <w:rsid w:val="00E42E14"/>
    <w:rsid w:val="00E42EF5"/>
    <w:rsid w:val="00E42F21"/>
    <w:rsid w:val="00E42F5E"/>
    <w:rsid w:val="00E42FA8"/>
    <w:rsid w:val="00E42FB2"/>
    <w:rsid w:val="00E4313D"/>
    <w:rsid w:val="00E43158"/>
    <w:rsid w:val="00E4325D"/>
    <w:rsid w:val="00E4341B"/>
    <w:rsid w:val="00E43459"/>
    <w:rsid w:val="00E43541"/>
    <w:rsid w:val="00E435A9"/>
    <w:rsid w:val="00E435E1"/>
    <w:rsid w:val="00E43617"/>
    <w:rsid w:val="00E4361E"/>
    <w:rsid w:val="00E436ED"/>
    <w:rsid w:val="00E4370D"/>
    <w:rsid w:val="00E439F8"/>
    <w:rsid w:val="00E43AF8"/>
    <w:rsid w:val="00E43B2C"/>
    <w:rsid w:val="00E43B94"/>
    <w:rsid w:val="00E43E27"/>
    <w:rsid w:val="00E43E29"/>
    <w:rsid w:val="00E43EFF"/>
    <w:rsid w:val="00E43F35"/>
    <w:rsid w:val="00E44128"/>
    <w:rsid w:val="00E441E8"/>
    <w:rsid w:val="00E444A0"/>
    <w:rsid w:val="00E4450B"/>
    <w:rsid w:val="00E44633"/>
    <w:rsid w:val="00E4463A"/>
    <w:rsid w:val="00E44644"/>
    <w:rsid w:val="00E447DE"/>
    <w:rsid w:val="00E44987"/>
    <w:rsid w:val="00E44C66"/>
    <w:rsid w:val="00E44DBE"/>
    <w:rsid w:val="00E44E01"/>
    <w:rsid w:val="00E4541E"/>
    <w:rsid w:val="00E4544E"/>
    <w:rsid w:val="00E4548C"/>
    <w:rsid w:val="00E4548D"/>
    <w:rsid w:val="00E455A9"/>
    <w:rsid w:val="00E457E6"/>
    <w:rsid w:val="00E45845"/>
    <w:rsid w:val="00E459C6"/>
    <w:rsid w:val="00E45B61"/>
    <w:rsid w:val="00E45CE8"/>
    <w:rsid w:val="00E46126"/>
    <w:rsid w:val="00E46316"/>
    <w:rsid w:val="00E46345"/>
    <w:rsid w:val="00E46416"/>
    <w:rsid w:val="00E4657E"/>
    <w:rsid w:val="00E465D3"/>
    <w:rsid w:val="00E46634"/>
    <w:rsid w:val="00E466D3"/>
    <w:rsid w:val="00E46B08"/>
    <w:rsid w:val="00E46B66"/>
    <w:rsid w:val="00E46C75"/>
    <w:rsid w:val="00E46CEA"/>
    <w:rsid w:val="00E46D2D"/>
    <w:rsid w:val="00E46D8A"/>
    <w:rsid w:val="00E46F20"/>
    <w:rsid w:val="00E47106"/>
    <w:rsid w:val="00E47221"/>
    <w:rsid w:val="00E472C3"/>
    <w:rsid w:val="00E472E1"/>
    <w:rsid w:val="00E473FD"/>
    <w:rsid w:val="00E477D8"/>
    <w:rsid w:val="00E47A69"/>
    <w:rsid w:val="00E47BD3"/>
    <w:rsid w:val="00E47C04"/>
    <w:rsid w:val="00E47C13"/>
    <w:rsid w:val="00E47FF6"/>
    <w:rsid w:val="00E500BD"/>
    <w:rsid w:val="00E500C0"/>
    <w:rsid w:val="00E500FF"/>
    <w:rsid w:val="00E50205"/>
    <w:rsid w:val="00E504DE"/>
    <w:rsid w:val="00E5054E"/>
    <w:rsid w:val="00E50558"/>
    <w:rsid w:val="00E506CD"/>
    <w:rsid w:val="00E506ED"/>
    <w:rsid w:val="00E506F6"/>
    <w:rsid w:val="00E506F8"/>
    <w:rsid w:val="00E5072D"/>
    <w:rsid w:val="00E50950"/>
    <w:rsid w:val="00E50978"/>
    <w:rsid w:val="00E509CA"/>
    <w:rsid w:val="00E509F2"/>
    <w:rsid w:val="00E509F3"/>
    <w:rsid w:val="00E50AE0"/>
    <w:rsid w:val="00E50B1D"/>
    <w:rsid w:val="00E50B2E"/>
    <w:rsid w:val="00E50BB7"/>
    <w:rsid w:val="00E50E34"/>
    <w:rsid w:val="00E50EE2"/>
    <w:rsid w:val="00E50EF0"/>
    <w:rsid w:val="00E50F27"/>
    <w:rsid w:val="00E51025"/>
    <w:rsid w:val="00E510AC"/>
    <w:rsid w:val="00E510BB"/>
    <w:rsid w:val="00E510C8"/>
    <w:rsid w:val="00E51262"/>
    <w:rsid w:val="00E5133F"/>
    <w:rsid w:val="00E5150B"/>
    <w:rsid w:val="00E51581"/>
    <w:rsid w:val="00E515BE"/>
    <w:rsid w:val="00E51679"/>
    <w:rsid w:val="00E51A1E"/>
    <w:rsid w:val="00E51BD0"/>
    <w:rsid w:val="00E51CCD"/>
    <w:rsid w:val="00E51DE9"/>
    <w:rsid w:val="00E52030"/>
    <w:rsid w:val="00E521B7"/>
    <w:rsid w:val="00E5232C"/>
    <w:rsid w:val="00E52330"/>
    <w:rsid w:val="00E5236F"/>
    <w:rsid w:val="00E52376"/>
    <w:rsid w:val="00E5242F"/>
    <w:rsid w:val="00E52621"/>
    <w:rsid w:val="00E52625"/>
    <w:rsid w:val="00E528E1"/>
    <w:rsid w:val="00E52940"/>
    <w:rsid w:val="00E529FE"/>
    <w:rsid w:val="00E52A8D"/>
    <w:rsid w:val="00E52BBD"/>
    <w:rsid w:val="00E52C19"/>
    <w:rsid w:val="00E52CD2"/>
    <w:rsid w:val="00E52DFF"/>
    <w:rsid w:val="00E52FC6"/>
    <w:rsid w:val="00E52FD1"/>
    <w:rsid w:val="00E530D8"/>
    <w:rsid w:val="00E53109"/>
    <w:rsid w:val="00E53220"/>
    <w:rsid w:val="00E532BD"/>
    <w:rsid w:val="00E5333B"/>
    <w:rsid w:val="00E535E8"/>
    <w:rsid w:val="00E53658"/>
    <w:rsid w:val="00E537F5"/>
    <w:rsid w:val="00E539DF"/>
    <w:rsid w:val="00E53AA4"/>
    <w:rsid w:val="00E53AF3"/>
    <w:rsid w:val="00E53D24"/>
    <w:rsid w:val="00E53E93"/>
    <w:rsid w:val="00E53EEE"/>
    <w:rsid w:val="00E53F6E"/>
    <w:rsid w:val="00E54080"/>
    <w:rsid w:val="00E5429A"/>
    <w:rsid w:val="00E5435D"/>
    <w:rsid w:val="00E543BA"/>
    <w:rsid w:val="00E5443E"/>
    <w:rsid w:val="00E54448"/>
    <w:rsid w:val="00E544BF"/>
    <w:rsid w:val="00E54624"/>
    <w:rsid w:val="00E54693"/>
    <w:rsid w:val="00E54B3D"/>
    <w:rsid w:val="00E54B89"/>
    <w:rsid w:val="00E54EA2"/>
    <w:rsid w:val="00E553C5"/>
    <w:rsid w:val="00E553E6"/>
    <w:rsid w:val="00E55434"/>
    <w:rsid w:val="00E55469"/>
    <w:rsid w:val="00E55590"/>
    <w:rsid w:val="00E5568F"/>
    <w:rsid w:val="00E556A5"/>
    <w:rsid w:val="00E55A71"/>
    <w:rsid w:val="00E55A75"/>
    <w:rsid w:val="00E55A9D"/>
    <w:rsid w:val="00E55AE5"/>
    <w:rsid w:val="00E55B3F"/>
    <w:rsid w:val="00E55E1D"/>
    <w:rsid w:val="00E55EB5"/>
    <w:rsid w:val="00E5608C"/>
    <w:rsid w:val="00E56390"/>
    <w:rsid w:val="00E56447"/>
    <w:rsid w:val="00E565A7"/>
    <w:rsid w:val="00E566AB"/>
    <w:rsid w:val="00E56808"/>
    <w:rsid w:val="00E56873"/>
    <w:rsid w:val="00E56C9F"/>
    <w:rsid w:val="00E56CC1"/>
    <w:rsid w:val="00E56EE9"/>
    <w:rsid w:val="00E56F46"/>
    <w:rsid w:val="00E56F93"/>
    <w:rsid w:val="00E5712B"/>
    <w:rsid w:val="00E573EA"/>
    <w:rsid w:val="00E575AF"/>
    <w:rsid w:val="00E576D7"/>
    <w:rsid w:val="00E5777B"/>
    <w:rsid w:val="00E57915"/>
    <w:rsid w:val="00E57A35"/>
    <w:rsid w:val="00E57AAA"/>
    <w:rsid w:val="00E57B33"/>
    <w:rsid w:val="00E57BC4"/>
    <w:rsid w:val="00E57BF9"/>
    <w:rsid w:val="00E57C62"/>
    <w:rsid w:val="00E57C74"/>
    <w:rsid w:val="00E57D6C"/>
    <w:rsid w:val="00E57F11"/>
    <w:rsid w:val="00E57F34"/>
    <w:rsid w:val="00E60064"/>
    <w:rsid w:val="00E6036C"/>
    <w:rsid w:val="00E6037E"/>
    <w:rsid w:val="00E603D5"/>
    <w:rsid w:val="00E604E9"/>
    <w:rsid w:val="00E6057F"/>
    <w:rsid w:val="00E60687"/>
    <w:rsid w:val="00E6073B"/>
    <w:rsid w:val="00E60B0D"/>
    <w:rsid w:val="00E60D09"/>
    <w:rsid w:val="00E60E2E"/>
    <w:rsid w:val="00E60F6A"/>
    <w:rsid w:val="00E61163"/>
    <w:rsid w:val="00E613CF"/>
    <w:rsid w:val="00E61611"/>
    <w:rsid w:val="00E6173C"/>
    <w:rsid w:val="00E61829"/>
    <w:rsid w:val="00E619AD"/>
    <w:rsid w:val="00E619F0"/>
    <w:rsid w:val="00E61A9E"/>
    <w:rsid w:val="00E61AA0"/>
    <w:rsid w:val="00E61B53"/>
    <w:rsid w:val="00E61C7C"/>
    <w:rsid w:val="00E61D34"/>
    <w:rsid w:val="00E61DDE"/>
    <w:rsid w:val="00E61F63"/>
    <w:rsid w:val="00E6222F"/>
    <w:rsid w:val="00E62290"/>
    <w:rsid w:val="00E62519"/>
    <w:rsid w:val="00E62536"/>
    <w:rsid w:val="00E6255B"/>
    <w:rsid w:val="00E62821"/>
    <w:rsid w:val="00E62950"/>
    <w:rsid w:val="00E62958"/>
    <w:rsid w:val="00E62A30"/>
    <w:rsid w:val="00E62A5F"/>
    <w:rsid w:val="00E62B87"/>
    <w:rsid w:val="00E62C06"/>
    <w:rsid w:val="00E62CAA"/>
    <w:rsid w:val="00E62CDA"/>
    <w:rsid w:val="00E62DE5"/>
    <w:rsid w:val="00E62DFD"/>
    <w:rsid w:val="00E62EE7"/>
    <w:rsid w:val="00E62EF1"/>
    <w:rsid w:val="00E62F12"/>
    <w:rsid w:val="00E63075"/>
    <w:rsid w:val="00E63080"/>
    <w:rsid w:val="00E630CC"/>
    <w:rsid w:val="00E63338"/>
    <w:rsid w:val="00E63350"/>
    <w:rsid w:val="00E6339E"/>
    <w:rsid w:val="00E63662"/>
    <w:rsid w:val="00E6376E"/>
    <w:rsid w:val="00E63777"/>
    <w:rsid w:val="00E638D1"/>
    <w:rsid w:val="00E63B83"/>
    <w:rsid w:val="00E63D4C"/>
    <w:rsid w:val="00E63E81"/>
    <w:rsid w:val="00E63F53"/>
    <w:rsid w:val="00E645A0"/>
    <w:rsid w:val="00E6483B"/>
    <w:rsid w:val="00E6496A"/>
    <w:rsid w:val="00E64A3A"/>
    <w:rsid w:val="00E64AB6"/>
    <w:rsid w:val="00E64ADD"/>
    <w:rsid w:val="00E64B77"/>
    <w:rsid w:val="00E64BF2"/>
    <w:rsid w:val="00E64C35"/>
    <w:rsid w:val="00E64D4F"/>
    <w:rsid w:val="00E6515A"/>
    <w:rsid w:val="00E65389"/>
    <w:rsid w:val="00E658AF"/>
    <w:rsid w:val="00E6590A"/>
    <w:rsid w:val="00E659F1"/>
    <w:rsid w:val="00E65BC6"/>
    <w:rsid w:val="00E66041"/>
    <w:rsid w:val="00E66168"/>
    <w:rsid w:val="00E6633B"/>
    <w:rsid w:val="00E66367"/>
    <w:rsid w:val="00E6638F"/>
    <w:rsid w:val="00E66555"/>
    <w:rsid w:val="00E667BB"/>
    <w:rsid w:val="00E66A26"/>
    <w:rsid w:val="00E66B4C"/>
    <w:rsid w:val="00E66C25"/>
    <w:rsid w:val="00E66C8C"/>
    <w:rsid w:val="00E66CEC"/>
    <w:rsid w:val="00E66E22"/>
    <w:rsid w:val="00E66E28"/>
    <w:rsid w:val="00E66EFA"/>
    <w:rsid w:val="00E67087"/>
    <w:rsid w:val="00E67221"/>
    <w:rsid w:val="00E6733A"/>
    <w:rsid w:val="00E67431"/>
    <w:rsid w:val="00E676E2"/>
    <w:rsid w:val="00E67730"/>
    <w:rsid w:val="00E6779E"/>
    <w:rsid w:val="00E67822"/>
    <w:rsid w:val="00E6789A"/>
    <w:rsid w:val="00E678E9"/>
    <w:rsid w:val="00E67A25"/>
    <w:rsid w:val="00E67ACE"/>
    <w:rsid w:val="00E67AEA"/>
    <w:rsid w:val="00E67AEE"/>
    <w:rsid w:val="00E67B87"/>
    <w:rsid w:val="00E67BFA"/>
    <w:rsid w:val="00E67C01"/>
    <w:rsid w:val="00E67C42"/>
    <w:rsid w:val="00E67DB5"/>
    <w:rsid w:val="00E67EB4"/>
    <w:rsid w:val="00E67ED2"/>
    <w:rsid w:val="00E67FD9"/>
    <w:rsid w:val="00E7005C"/>
    <w:rsid w:val="00E7012F"/>
    <w:rsid w:val="00E70203"/>
    <w:rsid w:val="00E703D6"/>
    <w:rsid w:val="00E7063C"/>
    <w:rsid w:val="00E7069F"/>
    <w:rsid w:val="00E706B8"/>
    <w:rsid w:val="00E7089A"/>
    <w:rsid w:val="00E70958"/>
    <w:rsid w:val="00E709AE"/>
    <w:rsid w:val="00E70C39"/>
    <w:rsid w:val="00E70CAA"/>
    <w:rsid w:val="00E70E4F"/>
    <w:rsid w:val="00E70E9E"/>
    <w:rsid w:val="00E70EC3"/>
    <w:rsid w:val="00E70FCE"/>
    <w:rsid w:val="00E71028"/>
    <w:rsid w:val="00E7108D"/>
    <w:rsid w:val="00E710D9"/>
    <w:rsid w:val="00E710DE"/>
    <w:rsid w:val="00E7111A"/>
    <w:rsid w:val="00E71173"/>
    <w:rsid w:val="00E712AF"/>
    <w:rsid w:val="00E71485"/>
    <w:rsid w:val="00E715EE"/>
    <w:rsid w:val="00E716D6"/>
    <w:rsid w:val="00E71824"/>
    <w:rsid w:val="00E719B4"/>
    <w:rsid w:val="00E71A26"/>
    <w:rsid w:val="00E71A50"/>
    <w:rsid w:val="00E71AEA"/>
    <w:rsid w:val="00E71BBB"/>
    <w:rsid w:val="00E71D8F"/>
    <w:rsid w:val="00E722DE"/>
    <w:rsid w:val="00E72537"/>
    <w:rsid w:val="00E7288D"/>
    <w:rsid w:val="00E728CB"/>
    <w:rsid w:val="00E7292C"/>
    <w:rsid w:val="00E72A6F"/>
    <w:rsid w:val="00E72C8B"/>
    <w:rsid w:val="00E72E4F"/>
    <w:rsid w:val="00E72F58"/>
    <w:rsid w:val="00E73099"/>
    <w:rsid w:val="00E7309A"/>
    <w:rsid w:val="00E731F6"/>
    <w:rsid w:val="00E73273"/>
    <w:rsid w:val="00E732FF"/>
    <w:rsid w:val="00E7331B"/>
    <w:rsid w:val="00E734BF"/>
    <w:rsid w:val="00E73509"/>
    <w:rsid w:val="00E7357A"/>
    <w:rsid w:val="00E73683"/>
    <w:rsid w:val="00E737C3"/>
    <w:rsid w:val="00E73847"/>
    <w:rsid w:val="00E7393F"/>
    <w:rsid w:val="00E73AE7"/>
    <w:rsid w:val="00E73B74"/>
    <w:rsid w:val="00E73CC3"/>
    <w:rsid w:val="00E73D60"/>
    <w:rsid w:val="00E73EBA"/>
    <w:rsid w:val="00E73ECB"/>
    <w:rsid w:val="00E73F6B"/>
    <w:rsid w:val="00E74295"/>
    <w:rsid w:val="00E742FA"/>
    <w:rsid w:val="00E744CB"/>
    <w:rsid w:val="00E7471E"/>
    <w:rsid w:val="00E7493F"/>
    <w:rsid w:val="00E74A15"/>
    <w:rsid w:val="00E74AD5"/>
    <w:rsid w:val="00E74BD7"/>
    <w:rsid w:val="00E74C1A"/>
    <w:rsid w:val="00E74C1D"/>
    <w:rsid w:val="00E74D6C"/>
    <w:rsid w:val="00E74E6C"/>
    <w:rsid w:val="00E74E85"/>
    <w:rsid w:val="00E74F6E"/>
    <w:rsid w:val="00E7504F"/>
    <w:rsid w:val="00E75132"/>
    <w:rsid w:val="00E75177"/>
    <w:rsid w:val="00E755CA"/>
    <w:rsid w:val="00E7570A"/>
    <w:rsid w:val="00E7576F"/>
    <w:rsid w:val="00E75785"/>
    <w:rsid w:val="00E757AA"/>
    <w:rsid w:val="00E75801"/>
    <w:rsid w:val="00E75A9D"/>
    <w:rsid w:val="00E75B14"/>
    <w:rsid w:val="00E75C8D"/>
    <w:rsid w:val="00E75D3E"/>
    <w:rsid w:val="00E75F07"/>
    <w:rsid w:val="00E7615B"/>
    <w:rsid w:val="00E761F2"/>
    <w:rsid w:val="00E762B6"/>
    <w:rsid w:val="00E763B1"/>
    <w:rsid w:val="00E76788"/>
    <w:rsid w:val="00E76798"/>
    <w:rsid w:val="00E76B75"/>
    <w:rsid w:val="00E76BAE"/>
    <w:rsid w:val="00E76C7A"/>
    <w:rsid w:val="00E76CA8"/>
    <w:rsid w:val="00E76E73"/>
    <w:rsid w:val="00E76F29"/>
    <w:rsid w:val="00E76F77"/>
    <w:rsid w:val="00E77219"/>
    <w:rsid w:val="00E77632"/>
    <w:rsid w:val="00E77673"/>
    <w:rsid w:val="00E77728"/>
    <w:rsid w:val="00E777E5"/>
    <w:rsid w:val="00E777E6"/>
    <w:rsid w:val="00E7798D"/>
    <w:rsid w:val="00E779DC"/>
    <w:rsid w:val="00E77A78"/>
    <w:rsid w:val="00E77B22"/>
    <w:rsid w:val="00E77CEC"/>
    <w:rsid w:val="00E77D88"/>
    <w:rsid w:val="00E80033"/>
    <w:rsid w:val="00E80034"/>
    <w:rsid w:val="00E8013B"/>
    <w:rsid w:val="00E804F9"/>
    <w:rsid w:val="00E80974"/>
    <w:rsid w:val="00E80A00"/>
    <w:rsid w:val="00E80A0E"/>
    <w:rsid w:val="00E80D09"/>
    <w:rsid w:val="00E80E26"/>
    <w:rsid w:val="00E81528"/>
    <w:rsid w:val="00E81607"/>
    <w:rsid w:val="00E817EE"/>
    <w:rsid w:val="00E81C21"/>
    <w:rsid w:val="00E81CD1"/>
    <w:rsid w:val="00E81DBD"/>
    <w:rsid w:val="00E81E39"/>
    <w:rsid w:val="00E82092"/>
    <w:rsid w:val="00E822DA"/>
    <w:rsid w:val="00E822F6"/>
    <w:rsid w:val="00E8237F"/>
    <w:rsid w:val="00E82488"/>
    <w:rsid w:val="00E827AE"/>
    <w:rsid w:val="00E82881"/>
    <w:rsid w:val="00E82A3A"/>
    <w:rsid w:val="00E82AC0"/>
    <w:rsid w:val="00E82B80"/>
    <w:rsid w:val="00E82D57"/>
    <w:rsid w:val="00E82DA5"/>
    <w:rsid w:val="00E82DCC"/>
    <w:rsid w:val="00E82E2A"/>
    <w:rsid w:val="00E82E38"/>
    <w:rsid w:val="00E82F11"/>
    <w:rsid w:val="00E82F53"/>
    <w:rsid w:val="00E83046"/>
    <w:rsid w:val="00E83199"/>
    <w:rsid w:val="00E831A0"/>
    <w:rsid w:val="00E83235"/>
    <w:rsid w:val="00E8329B"/>
    <w:rsid w:val="00E832BC"/>
    <w:rsid w:val="00E833C8"/>
    <w:rsid w:val="00E835DC"/>
    <w:rsid w:val="00E8364B"/>
    <w:rsid w:val="00E83909"/>
    <w:rsid w:val="00E8390E"/>
    <w:rsid w:val="00E8391D"/>
    <w:rsid w:val="00E839CF"/>
    <w:rsid w:val="00E83A5F"/>
    <w:rsid w:val="00E83A9D"/>
    <w:rsid w:val="00E83C31"/>
    <w:rsid w:val="00E83E13"/>
    <w:rsid w:val="00E83F06"/>
    <w:rsid w:val="00E842D3"/>
    <w:rsid w:val="00E842EA"/>
    <w:rsid w:val="00E84341"/>
    <w:rsid w:val="00E84409"/>
    <w:rsid w:val="00E84425"/>
    <w:rsid w:val="00E845F6"/>
    <w:rsid w:val="00E84795"/>
    <w:rsid w:val="00E84816"/>
    <w:rsid w:val="00E8490C"/>
    <w:rsid w:val="00E84940"/>
    <w:rsid w:val="00E849E4"/>
    <w:rsid w:val="00E84A21"/>
    <w:rsid w:val="00E84CBF"/>
    <w:rsid w:val="00E84D5C"/>
    <w:rsid w:val="00E84E9C"/>
    <w:rsid w:val="00E85160"/>
    <w:rsid w:val="00E853C0"/>
    <w:rsid w:val="00E853E9"/>
    <w:rsid w:val="00E854B2"/>
    <w:rsid w:val="00E8556D"/>
    <w:rsid w:val="00E8558D"/>
    <w:rsid w:val="00E855E5"/>
    <w:rsid w:val="00E8579F"/>
    <w:rsid w:val="00E85905"/>
    <w:rsid w:val="00E85AF4"/>
    <w:rsid w:val="00E85DB6"/>
    <w:rsid w:val="00E85DD4"/>
    <w:rsid w:val="00E85DDB"/>
    <w:rsid w:val="00E85E0C"/>
    <w:rsid w:val="00E860EC"/>
    <w:rsid w:val="00E861FE"/>
    <w:rsid w:val="00E86255"/>
    <w:rsid w:val="00E863B7"/>
    <w:rsid w:val="00E863F5"/>
    <w:rsid w:val="00E8640D"/>
    <w:rsid w:val="00E86672"/>
    <w:rsid w:val="00E869B7"/>
    <w:rsid w:val="00E869D7"/>
    <w:rsid w:val="00E869EA"/>
    <w:rsid w:val="00E86A50"/>
    <w:rsid w:val="00E86BA8"/>
    <w:rsid w:val="00E86C2E"/>
    <w:rsid w:val="00E86CBD"/>
    <w:rsid w:val="00E86DDD"/>
    <w:rsid w:val="00E86EDE"/>
    <w:rsid w:val="00E8707D"/>
    <w:rsid w:val="00E87113"/>
    <w:rsid w:val="00E877EE"/>
    <w:rsid w:val="00E87896"/>
    <w:rsid w:val="00E878A1"/>
    <w:rsid w:val="00E878F5"/>
    <w:rsid w:val="00E87919"/>
    <w:rsid w:val="00E8794A"/>
    <w:rsid w:val="00E87982"/>
    <w:rsid w:val="00E87A28"/>
    <w:rsid w:val="00E87A54"/>
    <w:rsid w:val="00E87A97"/>
    <w:rsid w:val="00E87BE7"/>
    <w:rsid w:val="00E87CE8"/>
    <w:rsid w:val="00E90024"/>
    <w:rsid w:val="00E90053"/>
    <w:rsid w:val="00E9033B"/>
    <w:rsid w:val="00E903BD"/>
    <w:rsid w:val="00E907BD"/>
    <w:rsid w:val="00E908A1"/>
    <w:rsid w:val="00E908FB"/>
    <w:rsid w:val="00E90932"/>
    <w:rsid w:val="00E90945"/>
    <w:rsid w:val="00E90AA3"/>
    <w:rsid w:val="00E90AA6"/>
    <w:rsid w:val="00E90B1F"/>
    <w:rsid w:val="00E90DA2"/>
    <w:rsid w:val="00E90F19"/>
    <w:rsid w:val="00E910C0"/>
    <w:rsid w:val="00E910F0"/>
    <w:rsid w:val="00E91154"/>
    <w:rsid w:val="00E91441"/>
    <w:rsid w:val="00E9150C"/>
    <w:rsid w:val="00E91574"/>
    <w:rsid w:val="00E915C1"/>
    <w:rsid w:val="00E91687"/>
    <w:rsid w:val="00E91813"/>
    <w:rsid w:val="00E91873"/>
    <w:rsid w:val="00E91967"/>
    <w:rsid w:val="00E9198D"/>
    <w:rsid w:val="00E91AF6"/>
    <w:rsid w:val="00E91B2C"/>
    <w:rsid w:val="00E91B7B"/>
    <w:rsid w:val="00E91DC9"/>
    <w:rsid w:val="00E91F27"/>
    <w:rsid w:val="00E920D1"/>
    <w:rsid w:val="00E9233F"/>
    <w:rsid w:val="00E92438"/>
    <w:rsid w:val="00E92516"/>
    <w:rsid w:val="00E9262D"/>
    <w:rsid w:val="00E9272A"/>
    <w:rsid w:val="00E930C3"/>
    <w:rsid w:val="00E9331A"/>
    <w:rsid w:val="00E9337F"/>
    <w:rsid w:val="00E9357E"/>
    <w:rsid w:val="00E936DE"/>
    <w:rsid w:val="00E9376E"/>
    <w:rsid w:val="00E9383A"/>
    <w:rsid w:val="00E9387F"/>
    <w:rsid w:val="00E9390D"/>
    <w:rsid w:val="00E93926"/>
    <w:rsid w:val="00E939A6"/>
    <w:rsid w:val="00E939C9"/>
    <w:rsid w:val="00E93BCD"/>
    <w:rsid w:val="00E94028"/>
    <w:rsid w:val="00E94348"/>
    <w:rsid w:val="00E9453E"/>
    <w:rsid w:val="00E9459B"/>
    <w:rsid w:val="00E945B1"/>
    <w:rsid w:val="00E94638"/>
    <w:rsid w:val="00E94702"/>
    <w:rsid w:val="00E948AB"/>
    <w:rsid w:val="00E9490A"/>
    <w:rsid w:val="00E94B06"/>
    <w:rsid w:val="00E94EC0"/>
    <w:rsid w:val="00E950D9"/>
    <w:rsid w:val="00E953A3"/>
    <w:rsid w:val="00E95454"/>
    <w:rsid w:val="00E954A6"/>
    <w:rsid w:val="00E954D8"/>
    <w:rsid w:val="00E956A1"/>
    <w:rsid w:val="00E9573B"/>
    <w:rsid w:val="00E95839"/>
    <w:rsid w:val="00E95955"/>
    <w:rsid w:val="00E95A29"/>
    <w:rsid w:val="00E95A7A"/>
    <w:rsid w:val="00E95B74"/>
    <w:rsid w:val="00E95BAD"/>
    <w:rsid w:val="00E95D03"/>
    <w:rsid w:val="00E95D5B"/>
    <w:rsid w:val="00E95F70"/>
    <w:rsid w:val="00E96155"/>
    <w:rsid w:val="00E962BC"/>
    <w:rsid w:val="00E9638E"/>
    <w:rsid w:val="00E968C4"/>
    <w:rsid w:val="00E968C5"/>
    <w:rsid w:val="00E96A0E"/>
    <w:rsid w:val="00E96C02"/>
    <w:rsid w:val="00E96D1A"/>
    <w:rsid w:val="00E96D79"/>
    <w:rsid w:val="00E96DCA"/>
    <w:rsid w:val="00E96E2A"/>
    <w:rsid w:val="00E96EF8"/>
    <w:rsid w:val="00E9714B"/>
    <w:rsid w:val="00E97372"/>
    <w:rsid w:val="00E974D3"/>
    <w:rsid w:val="00E974FC"/>
    <w:rsid w:val="00E97588"/>
    <w:rsid w:val="00E975CC"/>
    <w:rsid w:val="00E9798B"/>
    <w:rsid w:val="00E97ADF"/>
    <w:rsid w:val="00E97CEC"/>
    <w:rsid w:val="00E97D83"/>
    <w:rsid w:val="00E97D98"/>
    <w:rsid w:val="00E97FF1"/>
    <w:rsid w:val="00EA0070"/>
    <w:rsid w:val="00EA02A7"/>
    <w:rsid w:val="00EA02BD"/>
    <w:rsid w:val="00EA02FC"/>
    <w:rsid w:val="00EA037F"/>
    <w:rsid w:val="00EA03CA"/>
    <w:rsid w:val="00EA06F4"/>
    <w:rsid w:val="00EA0924"/>
    <w:rsid w:val="00EA09A8"/>
    <w:rsid w:val="00EA09E2"/>
    <w:rsid w:val="00EA0AAD"/>
    <w:rsid w:val="00EA0C21"/>
    <w:rsid w:val="00EA0C5B"/>
    <w:rsid w:val="00EA0DF1"/>
    <w:rsid w:val="00EA0E7A"/>
    <w:rsid w:val="00EA0F29"/>
    <w:rsid w:val="00EA0F3F"/>
    <w:rsid w:val="00EA1099"/>
    <w:rsid w:val="00EA10B7"/>
    <w:rsid w:val="00EA110D"/>
    <w:rsid w:val="00EA1178"/>
    <w:rsid w:val="00EA1268"/>
    <w:rsid w:val="00EA13EF"/>
    <w:rsid w:val="00EA1598"/>
    <w:rsid w:val="00EA16D9"/>
    <w:rsid w:val="00EA1737"/>
    <w:rsid w:val="00EA1778"/>
    <w:rsid w:val="00EA187F"/>
    <w:rsid w:val="00EA1882"/>
    <w:rsid w:val="00EA18C0"/>
    <w:rsid w:val="00EA18DC"/>
    <w:rsid w:val="00EA19E0"/>
    <w:rsid w:val="00EA1AE0"/>
    <w:rsid w:val="00EA1B73"/>
    <w:rsid w:val="00EA1CBA"/>
    <w:rsid w:val="00EA1EB0"/>
    <w:rsid w:val="00EA1F3D"/>
    <w:rsid w:val="00EA20B9"/>
    <w:rsid w:val="00EA212E"/>
    <w:rsid w:val="00EA2133"/>
    <w:rsid w:val="00EA217C"/>
    <w:rsid w:val="00EA21C7"/>
    <w:rsid w:val="00EA21C9"/>
    <w:rsid w:val="00EA2260"/>
    <w:rsid w:val="00EA23FA"/>
    <w:rsid w:val="00EA2469"/>
    <w:rsid w:val="00EA24BE"/>
    <w:rsid w:val="00EA2546"/>
    <w:rsid w:val="00EA2573"/>
    <w:rsid w:val="00EA25FE"/>
    <w:rsid w:val="00EA278C"/>
    <w:rsid w:val="00EA27CB"/>
    <w:rsid w:val="00EA2859"/>
    <w:rsid w:val="00EA2935"/>
    <w:rsid w:val="00EA29BA"/>
    <w:rsid w:val="00EA2BAB"/>
    <w:rsid w:val="00EA2BCC"/>
    <w:rsid w:val="00EA2E6F"/>
    <w:rsid w:val="00EA2EF2"/>
    <w:rsid w:val="00EA2F26"/>
    <w:rsid w:val="00EA3149"/>
    <w:rsid w:val="00EA327F"/>
    <w:rsid w:val="00EA3299"/>
    <w:rsid w:val="00EA364F"/>
    <w:rsid w:val="00EA37D6"/>
    <w:rsid w:val="00EA383D"/>
    <w:rsid w:val="00EA3982"/>
    <w:rsid w:val="00EA39A2"/>
    <w:rsid w:val="00EA39B8"/>
    <w:rsid w:val="00EA3ABC"/>
    <w:rsid w:val="00EA3E58"/>
    <w:rsid w:val="00EA4158"/>
    <w:rsid w:val="00EA41B1"/>
    <w:rsid w:val="00EA41C2"/>
    <w:rsid w:val="00EA42C8"/>
    <w:rsid w:val="00EA4307"/>
    <w:rsid w:val="00EA43DB"/>
    <w:rsid w:val="00EA4444"/>
    <w:rsid w:val="00EA44B8"/>
    <w:rsid w:val="00EA452E"/>
    <w:rsid w:val="00EA4556"/>
    <w:rsid w:val="00EA467C"/>
    <w:rsid w:val="00EA46E5"/>
    <w:rsid w:val="00EA49BD"/>
    <w:rsid w:val="00EA49F2"/>
    <w:rsid w:val="00EA4A0E"/>
    <w:rsid w:val="00EA4A17"/>
    <w:rsid w:val="00EA4DA6"/>
    <w:rsid w:val="00EA4EC6"/>
    <w:rsid w:val="00EA51C8"/>
    <w:rsid w:val="00EA51DF"/>
    <w:rsid w:val="00EA5215"/>
    <w:rsid w:val="00EA5351"/>
    <w:rsid w:val="00EA53DF"/>
    <w:rsid w:val="00EA5400"/>
    <w:rsid w:val="00EA543F"/>
    <w:rsid w:val="00EA5444"/>
    <w:rsid w:val="00EA54B1"/>
    <w:rsid w:val="00EA5555"/>
    <w:rsid w:val="00EA56E0"/>
    <w:rsid w:val="00EA56EA"/>
    <w:rsid w:val="00EA57BE"/>
    <w:rsid w:val="00EA57D7"/>
    <w:rsid w:val="00EA5817"/>
    <w:rsid w:val="00EA5CE4"/>
    <w:rsid w:val="00EA5FEE"/>
    <w:rsid w:val="00EA642B"/>
    <w:rsid w:val="00EA654B"/>
    <w:rsid w:val="00EA670C"/>
    <w:rsid w:val="00EA6908"/>
    <w:rsid w:val="00EA6A06"/>
    <w:rsid w:val="00EA6A59"/>
    <w:rsid w:val="00EA6B2A"/>
    <w:rsid w:val="00EA6CA7"/>
    <w:rsid w:val="00EA6D2C"/>
    <w:rsid w:val="00EA6E16"/>
    <w:rsid w:val="00EA6EE6"/>
    <w:rsid w:val="00EA6EE7"/>
    <w:rsid w:val="00EA75DE"/>
    <w:rsid w:val="00EA763E"/>
    <w:rsid w:val="00EA7642"/>
    <w:rsid w:val="00EA77E5"/>
    <w:rsid w:val="00EA77E6"/>
    <w:rsid w:val="00EA7830"/>
    <w:rsid w:val="00EA79BC"/>
    <w:rsid w:val="00EA7A3D"/>
    <w:rsid w:val="00EA7A73"/>
    <w:rsid w:val="00EA7A8B"/>
    <w:rsid w:val="00EA7AE4"/>
    <w:rsid w:val="00EA7B2E"/>
    <w:rsid w:val="00EA7B5B"/>
    <w:rsid w:val="00EA7B7F"/>
    <w:rsid w:val="00EA7C05"/>
    <w:rsid w:val="00EA7C48"/>
    <w:rsid w:val="00EA7DE8"/>
    <w:rsid w:val="00EA7EBA"/>
    <w:rsid w:val="00EA7F6D"/>
    <w:rsid w:val="00EA7F94"/>
    <w:rsid w:val="00EA7FEA"/>
    <w:rsid w:val="00EB015E"/>
    <w:rsid w:val="00EB01D0"/>
    <w:rsid w:val="00EB0210"/>
    <w:rsid w:val="00EB03AE"/>
    <w:rsid w:val="00EB03F0"/>
    <w:rsid w:val="00EB03F9"/>
    <w:rsid w:val="00EB04C3"/>
    <w:rsid w:val="00EB05E3"/>
    <w:rsid w:val="00EB061E"/>
    <w:rsid w:val="00EB06FD"/>
    <w:rsid w:val="00EB095C"/>
    <w:rsid w:val="00EB0CED"/>
    <w:rsid w:val="00EB0DCB"/>
    <w:rsid w:val="00EB11BB"/>
    <w:rsid w:val="00EB124F"/>
    <w:rsid w:val="00EB12FA"/>
    <w:rsid w:val="00EB17CE"/>
    <w:rsid w:val="00EB1A74"/>
    <w:rsid w:val="00EB1AA5"/>
    <w:rsid w:val="00EB1B2F"/>
    <w:rsid w:val="00EB1CBC"/>
    <w:rsid w:val="00EB1DE3"/>
    <w:rsid w:val="00EB1E1F"/>
    <w:rsid w:val="00EB1F4F"/>
    <w:rsid w:val="00EB251A"/>
    <w:rsid w:val="00EB260A"/>
    <w:rsid w:val="00EB272B"/>
    <w:rsid w:val="00EB28E4"/>
    <w:rsid w:val="00EB28EA"/>
    <w:rsid w:val="00EB2A03"/>
    <w:rsid w:val="00EB2AE7"/>
    <w:rsid w:val="00EB2B37"/>
    <w:rsid w:val="00EB2BF8"/>
    <w:rsid w:val="00EB2CDA"/>
    <w:rsid w:val="00EB2CEF"/>
    <w:rsid w:val="00EB2F4B"/>
    <w:rsid w:val="00EB2FC0"/>
    <w:rsid w:val="00EB3003"/>
    <w:rsid w:val="00EB3020"/>
    <w:rsid w:val="00EB332D"/>
    <w:rsid w:val="00EB35F7"/>
    <w:rsid w:val="00EB3798"/>
    <w:rsid w:val="00EB3A2D"/>
    <w:rsid w:val="00EB3B46"/>
    <w:rsid w:val="00EB3C25"/>
    <w:rsid w:val="00EB3D25"/>
    <w:rsid w:val="00EB3E4F"/>
    <w:rsid w:val="00EB4010"/>
    <w:rsid w:val="00EB4377"/>
    <w:rsid w:val="00EB4389"/>
    <w:rsid w:val="00EB4390"/>
    <w:rsid w:val="00EB43A3"/>
    <w:rsid w:val="00EB44BB"/>
    <w:rsid w:val="00EB44DC"/>
    <w:rsid w:val="00EB44EC"/>
    <w:rsid w:val="00EB458C"/>
    <w:rsid w:val="00EB4590"/>
    <w:rsid w:val="00EB4705"/>
    <w:rsid w:val="00EB484A"/>
    <w:rsid w:val="00EB486F"/>
    <w:rsid w:val="00EB4B07"/>
    <w:rsid w:val="00EB4BCA"/>
    <w:rsid w:val="00EB4C1A"/>
    <w:rsid w:val="00EB4CCC"/>
    <w:rsid w:val="00EB4E88"/>
    <w:rsid w:val="00EB4F59"/>
    <w:rsid w:val="00EB4FE5"/>
    <w:rsid w:val="00EB506F"/>
    <w:rsid w:val="00EB50A6"/>
    <w:rsid w:val="00EB51C5"/>
    <w:rsid w:val="00EB5237"/>
    <w:rsid w:val="00EB5372"/>
    <w:rsid w:val="00EB5728"/>
    <w:rsid w:val="00EB5786"/>
    <w:rsid w:val="00EB596F"/>
    <w:rsid w:val="00EB59AD"/>
    <w:rsid w:val="00EB5A45"/>
    <w:rsid w:val="00EB5CD8"/>
    <w:rsid w:val="00EB5D5D"/>
    <w:rsid w:val="00EB6031"/>
    <w:rsid w:val="00EB6136"/>
    <w:rsid w:val="00EB620A"/>
    <w:rsid w:val="00EB62AA"/>
    <w:rsid w:val="00EB643A"/>
    <w:rsid w:val="00EB651E"/>
    <w:rsid w:val="00EB6567"/>
    <w:rsid w:val="00EB674E"/>
    <w:rsid w:val="00EB6893"/>
    <w:rsid w:val="00EB6A9C"/>
    <w:rsid w:val="00EB6AE0"/>
    <w:rsid w:val="00EB6AFD"/>
    <w:rsid w:val="00EB6B52"/>
    <w:rsid w:val="00EB6C69"/>
    <w:rsid w:val="00EB6CA6"/>
    <w:rsid w:val="00EB6D64"/>
    <w:rsid w:val="00EB6ED5"/>
    <w:rsid w:val="00EB6F1A"/>
    <w:rsid w:val="00EB708F"/>
    <w:rsid w:val="00EB71E6"/>
    <w:rsid w:val="00EB725F"/>
    <w:rsid w:val="00EB72E1"/>
    <w:rsid w:val="00EB736E"/>
    <w:rsid w:val="00EB74F5"/>
    <w:rsid w:val="00EB7506"/>
    <w:rsid w:val="00EB756A"/>
    <w:rsid w:val="00EB768A"/>
    <w:rsid w:val="00EB77C7"/>
    <w:rsid w:val="00EB78C3"/>
    <w:rsid w:val="00EB7992"/>
    <w:rsid w:val="00EB7A1D"/>
    <w:rsid w:val="00EB7D4B"/>
    <w:rsid w:val="00EB7D5B"/>
    <w:rsid w:val="00EB7F1D"/>
    <w:rsid w:val="00EC0066"/>
    <w:rsid w:val="00EC0428"/>
    <w:rsid w:val="00EC0711"/>
    <w:rsid w:val="00EC0796"/>
    <w:rsid w:val="00EC0811"/>
    <w:rsid w:val="00EC097B"/>
    <w:rsid w:val="00EC0C47"/>
    <w:rsid w:val="00EC0C73"/>
    <w:rsid w:val="00EC100B"/>
    <w:rsid w:val="00EC12C4"/>
    <w:rsid w:val="00EC1606"/>
    <w:rsid w:val="00EC1806"/>
    <w:rsid w:val="00EC19BC"/>
    <w:rsid w:val="00EC1A9B"/>
    <w:rsid w:val="00EC1C01"/>
    <w:rsid w:val="00EC1CAF"/>
    <w:rsid w:val="00EC1F3E"/>
    <w:rsid w:val="00EC1FE3"/>
    <w:rsid w:val="00EC20D3"/>
    <w:rsid w:val="00EC21BF"/>
    <w:rsid w:val="00EC2353"/>
    <w:rsid w:val="00EC24D7"/>
    <w:rsid w:val="00EC2502"/>
    <w:rsid w:val="00EC2686"/>
    <w:rsid w:val="00EC27AF"/>
    <w:rsid w:val="00EC28A7"/>
    <w:rsid w:val="00EC2A11"/>
    <w:rsid w:val="00EC2AF2"/>
    <w:rsid w:val="00EC2AF7"/>
    <w:rsid w:val="00EC2BC2"/>
    <w:rsid w:val="00EC2C7E"/>
    <w:rsid w:val="00EC2CA9"/>
    <w:rsid w:val="00EC2D9E"/>
    <w:rsid w:val="00EC32C4"/>
    <w:rsid w:val="00EC32D1"/>
    <w:rsid w:val="00EC3411"/>
    <w:rsid w:val="00EC347D"/>
    <w:rsid w:val="00EC3514"/>
    <w:rsid w:val="00EC37E7"/>
    <w:rsid w:val="00EC389B"/>
    <w:rsid w:val="00EC39E5"/>
    <w:rsid w:val="00EC39FE"/>
    <w:rsid w:val="00EC3A1D"/>
    <w:rsid w:val="00EC3B51"/>
    <w:rsid w:val="00EC3B81"/>
    <w:rsid w:val="00EC3BBB"/>
    <w:rsid w:val="00EC3D44"/>
    <w:rsid w:val="00EC3E57"/>
    <w:rsid w:val="00EC3FFC"/>
    <w:rsid w:val="00EC4284"/>
    <w:rsid w:val="00EC448A"/>
    <w:rsid w:val="00EC4548"/>
    <w:rsid w:val="00EC4591"/>
    <w:rsid w:val="00EC47AF"/>
    <w:rsid w:val="00EC4825"/>
    <w:rsid w:val="00EC4CC2"/>
    <w:rsid w:val="00EC4E9C"/>
    <w:rsid w:val="00EC5021"/>
    <w:rsid w:val="00EC507A"/>
    <w:rsid w:val="00EC50E6"/>
    <w:rsid w:val="00EC51A4"/>
    <w:rsid w:val="00EC525B"/>
    <w:rsid w:val="00EC53C2"/>
    <w:rsid w:val="00EC53E2"/>
    <w:rsid w:val="00EC554E"/>
    <w:rsid w:val="00EC55E1"/>
    <w:rsid w:val="00EC5623"/>
    <w:rsid w:val="00EC589C"/>
    <w:rsid w:val="00EC5921"/>
    <w:rsid w:val="00EC597B"/>
    <w:rsid w:val="00EC5987"/>
    <w:rsid w:val="00EC59B6"/>
    <w:rsid w:val="00EC5A27"/>
    <w:rsid w:val="00EC5AD8"/>
    <w:rsid w:val="00EC5BE0"/>
    <w:rsid w:val="00EC5BF7"/>
    <w:rsid w:val="00EC5C18"/>
    <w:rsid w:val="00EC5F5B"/>
    <w:rsid w:val="00EC5FAC"/>
    <w:rsid w:val="00EC60A0"/>
    <w:rsid w:val="00EC60DE"/>
    <w:rsid w:val="00EC6175"/>
    <w:rsid w:val="00EC63E6"/>
    <w:rsid w:val="00EC6572"/>
    <w:rsid w:val="00EC6616"/>
    <w:rsid w:val="00EC66F8"/>
    <w:rsid w:val="00EC670E"/>
    <w:rsid w:val="00EC6779"/>
    <w:rsid w:val="00EC68E2"/>
    <w:rsid w:val="00EC6AA1"/>
    <w:rsid w:val="00EC6CBB"/>
    <w:rsid w:val="00EC6EFD"/>
    <w:rsid w:val="00EC70F4"/>
    <w:rsid w:val="00EC72DA"/>
    <w:rsid w:val="00EC732A"/>
    <w:rsid w:val="00EC7348"/>
    <w:rsid w:val="00EC78BE"/>
    <w:rsid w:val="00EC7940"/>
    <w:rsid w:val="00EC7ACE"/>
    <w:rsid w:val="00EC7BD6"/>
    <w:rsid w:val="00EC7CD8"/>
    <w:rsid w:val="00EC7DEA"/>
    <w:rsid w:val="00EC7F97"/>
    <w:rsid w:val="00EC7FEA"/>
    <w:rsid w:val="00ED00F8"/>
    <w:rsid w:val="00ED0203"/>
    <w:rsid w:val="00ED02EC"/>
    <w:rsid w:val="00ED0499"/>
    <w:rsid w:val="00ED06ED"/>
    <w:rsid w:val="00ED0824"/>
    <w:rsid w:val="00ED0C12"/>
    <w:rsid w:val="00ED0D7B"/>
    <w:rsid w:val="00ED1127"/>
    <w:rsid w:val="00ED127B"/>
    <w:rsid w:val="00ED153C"/>
    <w:rsid w:val="00ED1547"/>
    <w:rsid w:val="00ED15CC"/>
    <w:rsid w:val="00ED16CA"/>
    <w:rsid w:val="00ED170D"/>
    <w:rsid w:val="00ED18DC"/>
    <w:rsid w:val="00ED19BE"/>
    <w:rsid w:val="00ED1BA5"/>
    <w:rsid w:val="00ED1C28"/>
    <w:rsid w:val="00ED1D23"/>
    <w:rsid w:val="00ED1D5E"/>
    <w:rsid w:val="00ED1DFF"/>
    <w:rsid w:val="00ED25A6"/>
    <w:rsid w:val="00ED2A2E"/>
    <w:rsid w:val="00ED2AC4"/>
    <w:rsid w:val="00ED2BCA"/>
    <w:rsid w:val="00ED2DA9"/>
    <w:rsid w:val="00ED2E33"/>
    <w:rsid w:val="00ED2E43"/>
    <w:rsid w:val="00ED2F49"/>
    <w:rsid w:val="00ED310D"/>
    <w:rsid w:val="00ED320E"/>
    <w:rsid w:val="00ED3322"/>
    <w:rsid w:val="00ED3386"/>
    <w:rsid w:val="00ED341A"/>
    <w:rsid w:val="00ED35F2"/>
    <w:rsid w:val="00ED36AA"/>
    <w:rsid w:val="00ED3734"/>
    <w:rsid w:val="00ED3737"/>
    <w:rsid w:val="00ED3758"/>
    <w:rsid w:val="00ED3824"/>
    <w:rsid w:val="00ED39B4"/>
    <w:rsid w:val="00ED3B39"/>
    <w:rsid w:val="00ED3BE2"/>
    <w:rsid w:val="00ED3C19"/>
    <w:rsid w:val="00ED3D29"/>
    <w:rsid w:val="00ED3DBB"/>
    <w:rsid w:val="00ED3E16"/>
    <w:rsid w:val="00ED3EF1"/>
    <w:rsid w:val="00ED3EF7"/>
    <w:rsid w:val="00ED3FFB"/>
    <w:rsid w:val="00ED41A6"/>
    <w:rsid w:val="00ED424A"/>
    <w:rsid w:val="00ED424E"/>
    <w:rsid w:val="00ED433C"/>
    <w:rsid w:val="00ED4488"/>
    <w:rsid w:val="00ED4509"/>
    <w:rsid w:val="00ED47E4"/>
    <w:rsid w:val="00ED4B99"/>
    <w:rsid w:val="00ED4C36"/>
    <w:rsid w:val="00ED4DDD"/>
    <w:rsid w:val="00ED4E1C"/>
    <w:rsid w:val="00ED5473"/>
    <w:rsid w:val="00ED58D1"/>
    <w:rsid w:val="00ED5A78"/>
    <w:rsid w:val="00ED5AA2"/>
    <w:rsid w:val="00ED5C2E"/>
    <w:rsid w:val="00ED5CE4"/>
    <w:rsid w:val="00ED5D2E"/>
    <w:rsid w:val="00ED60AC"/>
    <w:rsid w:val="00ED61EF"/>
    <w:rsid w:val="00ED6252"/>
    <w:rsid w:val="00ED62D6"/>
    <w:rsid w:val="00ED63DB"/>
    <w:rsid w:val="00ED6556"/>
    <w:rsid w:val="00ED6885"/>
    <w:rsid w:val="00ED6974"/>
    <w:rsid w:val="00ED6990"/>
    <w:rsid w:val="00ED69B5"/>
    <w:rsid w:val="00ED6A61"/>
    <w:rsid w:val="00ED6BD9"/>
    <w:rsid w:val="00ED6BDB"/>
    <w:rsid w:val="00ED7038"/>
    <w:rsid w:val="00ED709E"/>
    <w:rsid w:val="00ED72FB"/>
    <w:rsid w:val="00ED730D"/>
    <w:rsid w:val="00ED7419"/>
    <w:rsid w:val="00ED74D7"/>
    <w:rsid w:val="00ED78B7"/>
    <w:rsid w:val="00ED7976"/>
    <w:rsid w:val="00ED7A1C"/>
    <w:rsid w:val="00ED7F46"/>
    <w:rsid w:val="00EE0194"/>
    <w:rsid w:val="00EE0250"/>
    <w:rsid w:val="00EE043A"/>
    <w:rsid w:val="00EE0487"/>
    <w:rsid w:val="00EE052F"/>
    <w:rsid w:val="00EE05B4"/>
    <w:rsid w:val="00EE06D8"/>
    <w:rsid w:val="00EE070D"/>
    <w:rsid w:val="00EE0BF9"/>
    <w:rsid w:val="00EE0C1B"/>
    <w:rsid w:val="00EE0C8A"/>
    <w:rsid w:val="00EE0C9A"/>
    <w:rsid w:val="00EE0DEB"/>
    <w:rsid w:val="00EE0F65"/>
    <w:rsid w:val="00EE0F6F"/>
    <w:rsid w:val="00EE106E"/>
    <w:rsid w:val="00EE10B9"/>
    <w:rsid w:val="00EE1255"/>
    <w:rsid w:val="00EE12E9"/>
    <w:rsid w:val="00EE14E2"/>
    <w:rsid w:val="00EE18B0"/>
    <w:rsid w:val="00EE1ADA"/>
    <w:rsid w:val="00EE1B25"/>
    <w:rsid w:val="00EE1BAB"/>
    <w:rsid w:val="00EE1C62"/>
    <w:rsid w:val="00EE1D26"/>
    <w:rsid w:val="00EE1DFA"/>
    <w:rsid w:val="00EE1E48"/>
    <w:rsid w:val="00EE1FD0"/>
    <w:rsid w:val="00EE2012"/>
    <w:rsid w:val="00EE201D"/>
    <w:rsid w:val="00EE2209"/>
    <w:rsid w:val="00EE23F5"/>
    <w:rsid w:val="00EE2473"/>
    <w:rsid w:val="00EE24AE"/>
    <w:rsid w:val="00EE25DE"/>
    <w:rsid w:val="00EE2644"/>
    <w:rsid w:val="00EE271B"/>
    <w:rsid w:val="00EE27D7"/>
    <w:rsid w:val="00EE29DE"/>
    <w:rsid w:val="00EE29FD"/>
    <w:rsid w:val="00EE2B10"/>
    <w:rsid w:val="00EE2B59"/>
    <w:rsid w:val="00EE2BFE"/>
    <w:rsid w:val="00EE2D86"/>
    <w:rsid w:val="00EE2DA9"/>
    <w:rsid w:val="00EE2DB0"/>
    <w:rsid w:val="00EE2DF5"/>
    <w:rsid w:val="00EE2E83"/>
    <w:rsid w:val="00EE3058"/>
    <w:rsid w:val="00EE33FF"/>
    <w:rsid w:val="00EE368C"/>
    <w:rsid w:val="00EE3AE8"/>
    <w:rsid w:val="00EE3B09"/>
    <w:rsid w:val="00EE3B90"/>
    <w:rsid w:val="00EE3BED"/>
    <w:rsid w:val="00EE3C73"/>
    <w:rsid w:val="00EE3D6D"/>
    <w:rsid w:val="00EE3D6E"/>
    <w:rsid w:val="00EE3D9D"/>
    <w:rsid w:val="00EE3EDC"/>
    <w:rsid w:val="00EE3F32"/>
    <w:rsid w:val="00EE3F38"/>
    <w:rsid w:val="00EE3FB8"/>
    <w:rsid w:val="00EE44E5"/>
    <w:rsid w:val="00EE48C9"/>
    <w:rsid w:val="00EE4900"/>
    <w:rsid w:val="00EE4A52"/>
    <w:rsid w:val="00EE4DED"/>
    <w:rsid w:val="00EE4E28"/>
    <w:rsid w:val="00EE500D"/>
    <w:rsid w:val="00EE510F"/>
    <w:rsid w:val="00EE5246"/>
    <w:rsid w:val="00EE52C9"/>
    <w:rsid w:val="00EE52E1"/>
    <w:rsid w:val="00EE533F"/>
    <w:rsid w:val="00EE5446"/>
    <w:rsid w:val="00EE548A"/>
    <w:rsid w:val="00EE5496"/>
    <w:rsid w:val="00EE556E"/>
    <w:rsid w:val="00EE5896"/>
    <w:rsid w:val="00EE59AF"/>
    <w:rsid w:val="00EE5D3B"/>
    <w:rsid w:val="00EE5D56"/>
    <w:rsid w:val="00EE62E4"/>
    <w:rsid w:val="00EE62F2"/>
    <w:rsid w:val="00EE632C"/>
    <w:rsid w:val="00EE639A"/>
    <w:rsid w:val="00EE63A5"/>
    <w:rsid w:val="00EE6491"/>
    <w:rsid w:val="00EE6518"/>
    <w:rsid w:val="00EE6576"/>
    <w:rsid w:val="00EE667D"/>
    <w:rsid w:val="00EE6838"/>
    <w:rsid w:val="00EE6A28"/>
    <w:rsid w:val="00EE6B71"/>
    <w:rsid w:val="00EE6B77"/>
    <w:rsid w:val="00EE6C9A"/>
    <w:rsid w:val="00EE6E8D"/>
    <w:rsid w:val="00EE6EA6"/>
    <w:rsid w:val="00EE701E"/>
    <w:rsid w:val="00EE7166"/>
    <w:rsid w:val="00EE72A6"/>
    <w:rsid w:val="00EE75FB"/>
    <w:rsid w:val="00EE7A62"/>
    <w:rsid w:val="00EE7AF9"/>
    <w:rsid w:val="00EE7B46"/>
    <w:rsid w:val="00EE7B86"/>
    <w:rsid w:val="00EE7BC7"/>
    <w:rsid w:val="00EE7D73"/>
    <w:rsid w:val="00EE7DD2"/>
    <w:rsid w:val="00EE7E57"/>
    <w:rsid w:val="00EE7FFD"/>
    <w:rsid w:val="00EF00AE"/>
    <w:rsid w:val="00EF03ED"/>
    <w:rsid w:val="00EF060E"/>
    <w:rsid w:val="00EF06EE"/>
    <w:rsid w:val="00EF0712"/>
    <w:rsid w:val="00EF089A"/>
    <w:rsid w:val="00EF08AE"/>
    <w:rsid w:val="00EF0CCA"/>
    <w:rsid w:val="00EF0CF1"/>
    <w:rsid w:val="00EF0CFC"/>
    <w:rsid w:val="00EF0F02"/>
    <w:rsid w:val="00EF1029"/>
    <w:rsid w:val="00EF1051"/>
    <w:rsid w:val="00EF10BE"/>
    <w:rsid w:val="00EF10D9"/>
    <w:rsid w:val="00EF1126"/>
    <w:rsid w:val="00EF1482"/>
    <w:rsid w:val="00EF1559"/>
    <w:rsid w:val="00EF15AF"/>
    <w:rsid w:val="00EF15E7"/>
    <w:rsid w:val="00EF1647"/>
    <w:rsid w:val="00EF16C6"/>
    <w:rsid w:val="00EF1785"/>
    <w:rsid w:val="00EF18FE"/>
    <w:rsid w:val="00EF1944"/>
    <w:rsid w:val="00EF1AAD"/>
    <w:rsid w:val="00EF1B98"/>
    <w:rsid w:val="00EF1DF8"/>
    <w:rsid w:val="00EF1E31"/>
    <w:rsid w:val="00EF1EF3"/>
    <w:rsid w:val="00EF1F45"/>
    <w:rsid w:val="00EF21D7"/>
    <w:rsid w:val="00EF21EB"/>
    <w:rsid w:val="00EF2206"/>
    <w:rsid w:val="00EF22C4"/>
    <w:rsid w:val="00EF2625"/>
    <w:rsid w:val="00EF26B2"/>
    <w:rsid w:val="00EF279A"/>
    <w:rsid w:val="00EF27B8"/>
    <w:rsid w:val="00EF2935"/>
    <w:rsid w:val="00EF2A23"/>
    <w:rsid w:val="00EF2BBA"/>
    <w:rsid w:val="00EF3053"/>
    <w:rsid w:val="00EF309F"/>
    <w:rsid w:val="00EF315A"/>
    <w:rsid w:val="00EF3367"/>
    <w:rsid w:val="00EF339D"/>
    <w:rsid w:val="00EF3487"/>
    <w:rsid w:val="00EF3763"/>
    <w:rsid w:val="00EF3902"/>
    <w:rsid w:val="00EF3A52"/>
    <w:rsid w:val="00EF3ACB"/>
    <w:rsid w:val="00EF3B1C"/>
    <w:rsid w:val="00EF3EFF"/>
    <w:rsid w:val="00EF402A"/>
    <w:rsid w:val="00EF4142"/>
    <w:rsid w:val="00EF4438"/>
    <w:rsid w:val="00EF4960"/>
    <w:rsid w:val="00EF4B47"/>
    <w:rsid w:val="00EF4BEE"/>
    <w:rsid w:val="00EF4EF0"/>
    <w:rsid w:val="00EF4FE3"/>
    <w:rsid w:val="00EF507E"/>
    <w:rsid w:val="00EF5126"/>
    <w:rsid w:val="00EF524F"/>
    <w:rsid w:val="00EF5332"/>
    <w:rsid w:val="00EF535B"/>
    <w:rsid w:val="00EF55C1"/>
    <w:rsid w:val="00EF5839"/>
    <w:rsid w:val="00EF5A86"/>
    <w:rsid w:val="00EF5AC0"/>
    <w:rsid w:val="00EF5ADD"/>
    <w:rsid w:val="00EF5C00"/>
    <w:rsid w:val="00EF5C6E"/>
    <w:rsid w:val="00EF5CBE"/>
    <w:rsid w:val="00EF5DB8"/>
    <w:rsid w:val="00EF5E47"/>
    <w:rsid w:val="00EF5EBA"/>
    <w:rsid w:val="00EF600C"/>
    <w:rsid w:val="00EF60C4"/>
    <w:rsid w:val="00EF6154"/>
    <w:rsid w:val="00EF62C2"/>
    <w:rsid w:val="00EF6509"/>
    <w:rsid w:val="00EF66B5"/>
    <w:rsid w:val="00EF66F3"/>
    <w:rsid w:val="00EF680F"/>
    <w:rsid w:val="00EF6902"/>
    <w:rsid w:val="00EF6B24"/>
    <w:rsid w:val="00EF6B76"/>
    <w:rsid w:val="00EF6CFA"/>
    <w:rsid w:val="00EF6DDF"/>
    <w:rsid w:val="00EF6EBF"/>
    <w:rsid w:val="00EF729A"/>
    <w:rsid w:val="00EF72D9"/>
    <w:rsid w:val="00EF7490"/>
    <w:rsid w:val="00EF7549"/>
    <w:rsid w:val="00EF75B1"/>
    <w:rsid w:val="00EF7638"/>
    <w:rsid w:val="00EF76EE"/>
    <w:rsid w:val="00EF7772"/>
    <w:rsid w:val="00EF77D4"/>
    <w:rsid w:val="00EF7985"/>
    <w:rsid w:val="00EF79FB"/>
    <w:rsid w:val="00EF7CE9"/>
    <w:rsid w:val="00EF7DBB"/>
    <w:rsid w:val="00EF7EBA"/>
    <w:rsid w:val="00EF7F60"/>
    <w:rsid w:val="00F0040C"/>
    <w:rsid w:val="00F0048E"/>
    <w:rsid w:val="00F006C1"/>
    <w:rsid w:val="00F009B3"/>
    <w:rsid w:val="00F009FF"/>
    <w:rsid w:val="00F00AF3"/>
    <w:rsid w:val="00F00DFF"/>
    <w:rsid w:val="00F0100D"/>
    <w:rsid w:val="00F010BA"/>
    <w:rsid w:val="00F011D3"/>
    <w:rsid w:val="00F01434"/>
    <w:rsid w:val="00F014DE"/>
    <w:rsid w:val="00F015C8"/>
    <w:rsid w:val="00F015EF"/>
    <w:rsid w:val="00F016D5"/>
    <w:rsid w:val="00F01746"/>
    <w:rsid w:val="00F0178F"/>
    <w:rsid w:val="00F017F8"/>
    <w:rsid w:val="00F0195E"/>
    <w:rsid w:val="00F01A50"/>
    <w:rsid w:val="00F01AB4"/>
    <w:rsid w:val="00F01ACA"/>
    <w:rsid w:val="00F01B5C"/>
    <w:rsid w:val="00F01BD0"/>
    <w:rsid w:val="00F01C5D"/>
    <w:rsid w:val="00F01CD7"/>
    <w:rsid w:val="00F01D28"/>
    <w:rsid w:val="00F01DF6"/>
    <w:rsid w:val="00F01E88"/>
    <w:rsid w:val="00F02208"/>
    <w:rsid w:val="00F02287"/>
    <w:rsid w:val="00F023EC"/>
    <w:rsid w:val="00F02442"/>
    <w:rsid w:val="00F02468"/>
    <w:rsid w:val="00F024C7"/>
    <w:rsid w:val="00F02679"/>
    <w:rsid w:val="00F02775"/>
    <w:rsid w:val="00F02790"/>
    <w:rsid w:val="00F02AD1"/>
    <w:rsid w:val="00F02B2F"/>
    <w:rsid w:val="00F02B54"/>
    <w:rsid w:val="00F02BE5"/>
    <w:rsid w:val="00F02CBC"/>
    <w:rsid w:val="00F02F27"/>
    <w:rsid w:val="00F02FC1"/>
    <w:rsid w:val="00F034DE"/>
    <w:rsid w:val="00F03537"/>
    <w:rsid w:val="00F03572"/>
    <w:rsid w:val="00F03636"/>
    <w:rsid w:val="00F038CE"/>
    <w:rsid w:val="00F03A30"/>
    <w:rsid w:val="00F03ADC"/>
    <w:rsid w:val="00F03C6B"/>
    <w:rsid w:val="00F03CCC"/>
    <w:rsid w:val="00F03DA2"/>
    <w:rsid w:val="00F03F97"/>
    <w:rsid w:val="00F040C8"/>
    <w:rsid w:val="00F04434"/>
    <w:rsid w:val="00F044E5"/>
    <w:rsid w:val="00F0460C"/>
    <w:rsid w:val="00F04765"/>
    <w:rsid w:val="00F049E8"/>
    <w:rsid w:val="00F04C12"/>
    <w:rsid w:val="00F04C50"/>
    <w:rsid w:val="00F04CD9"/>
    <w:rsid w:val="00F04D00"/>
    <w:rsid w:val="00F04DD8"/>
    <w:rsid w:val="00F05285"/>
    <w:rsid w:val="00F054F9"/>
    <w:rsid w:val="00F05785"/>
    <w:rsid w:val="00F0586A"/>
    <w:rsid w:val="00F05892"/>
    <w:rsid w:val="00F058AF"/>
    <w:rsid w:val="00F058C2"/>
    <w:rsid w:val="00F059A6"/>
    <w:rsid w:val="00F05AC9"/>
    <w:rsid w:val="00F05BF2"/>
    <w:rsid w:val="00F05EFC"/>
    <w:rsid w:val="00F05F51"/>
    <w:rsid w:val="00F06153"/>
    <w:rsid w:val="00F06224"/>
    <w:rsid w:val="00F06328"/>
    <w:rsid w:val="00F063E5"/>
    <w:rsid w:val="00F065B5"/>
    <w:rsid w:val="00F065F5"/>
    <w:rsid w:val="00F065FB"/>
    <w:rsid w:val="00F066DD"/>
    <w:rsid w:val="00F067A8"/>
    <w:rsid w:val="00F06A1F"/>
    <w:rsid w:val="00F06A29"/>
    <w:rsid w:val="00F06AED"/>
    <w:rsid w:val="00F06AF0"/>
    <w:rsid w:val="00F06D2E"/>
    <w:rsid w:val="00F06D30"/>
    <w:rsid w:val="00F06FEF"/>
    <w:rsid w:val="00F070B3"/>
    <w:rsid w:val="00F0711B"/>
    <w:rsid w:val="00F07218"/>
    <w:rsid w:val="00F07401"/>
    <w:rsid w:val="00F0747A"/>
    <w:rsid w:val="00F0747C"/>
    <w:rsid w:val="00F074F5"/>
    <w:rsid w:val="00F0765B"/>
    <w:rsid w:val="00F0799D"/>
    <w:rsid w:val="00F07B6A"/>
    <w:rsid w:val="00F07C58"/>
    <w:rsid w:val="00F07F82"/>
    <w:rsid w:val="00F07FFE"/>
    <w:rsid w:val="00F1010C"/>
    <w:rsid w:val="00F1014A"/>
    <w:rsid w:val="00F10214"/>
    <w:rsid w:val="00F1026C"/>
    <w:rsid w:val="00F105C8"/>
    <w:rsid w:val="00F106A0"/>
    <w:rsid w:val="00F106AC"/>
    <w:rsid w:val="00F10BED"/>
    <w:rsid w:val="00F10C13"/>
    <w:rsid w:val="00F10D0D"/>
    <w:rsid w:val="00F1112A"/>
    <w:rsid w:val="00F11396"/>
    <w:rsid w:val="00F11528"/>
    <w:rsid w:val="00F11637"/>
    <w:rsid w:val="00F1191B"/>
    <w:rsid w:val="00F119C1"/>
    <w:rsid w:val="00F11CC6"/>
    <w:rsid w:val="00F11D3C"/>
    <w:rsid w:val="00F11FAB"/>
    <w:rsid w:val="00F12086"/>
    <w:rsid w:val="00F1208A"/>
    <w:rsid w:val="00F1211B"/>
    <w:rsid w:val="00F12328"/>
    <w:rsid w:val="00F124D4"/>
    <w:rsid w:val="00F1279E"/>
    <w:rsid w:val="00F127CB"/>
    <w:rsid w:val="00F1299A"/>
    <w:rsid w:val="00F129D5"/>
    <w:rsid w:val="00F129E3"/>
    <w:rsid w:val="00F12AA2"/>
    <w:rsid w:val="00F12BB6"/>
    <w:rsid w:val="00F12BF4"/>
    <w:rsid w:val="00F12C2C"/>
    <w:rsid w:val="00F12F2C"/>
    <w:rsid w:val="00F13052"/>
    <w:rsid w:val="00F1306C"/>
    <w:rsid w:val="00F1312A"/>
    <w:rsid w:val="00F1317D"/>
    <w:rsid w:val="00F1339B"/>
    <w:rsid w:val="00F133C6"/>
    <w:rsid w:val="00F1347A"/>
    <w:rsid w:val="00F134CF"/>
    <w:rsid w:val="00F1350A"/>
    <w:rsid w:val="00F13A11"/>
    <w:rsid w:val="00F13DF9"/>
    <w:rsid w:val="00F140AD"/>
    <w:rsid w:val="00F140E7"/>
    <w:rsid w:val="00F140F0"/>
    <w:rsid w:val="00F143ED"/>
    <w:rsid w:val="00F14631"/>
    <w:rsid w:val="00F146F3"/>
    <w:rsid w:val="00F14770"/>
    <w:rsid w:val="00F148CE"/>
    <w:rsid w:val="00F14BD0"/>
    <w:rsid w:val="00F14C4C"/>
    <w:rsid w:val="00F14D26"/>
    <w:rsid w:val="00F14E61"/>
    <w:rsid w:val="00F15081"/>
    <w:rsid w:val="00F150CC"/>
    <w:rsid w:val="00F152D7"/>
    <w:rsid w:val="00F153D5"/>
    <w:rsid w:val="00F155BB"/>
    <w:rsid w:val="00F1586C"/>
    <w:rsid w:val="00F15882"/>
    <w:rsid w:val="00F1589C"/>
    <w:rsid w:val="00F1595A"/>
    <w:rsid w:val="00F15A11"/>
    <w:rsid w:val="00F15AF9"/>
    <w:rsid w:val="00F15BF6"/>
    <w:rsid w:val="00F15CCD"/>
    <w:rsid w:val="00F15D8E"/>
    <w:rsid w:val="00F15E77"/>
    <w:rsid w:val="00F15E9A"/>
    <w:rsid w:val="00F15EFA"/>
    <w:rsid w:val="00F1651D"/>
    <w:rsid w:val="00F166B8"/>
    <w:rsid w:val="00F16808"/>
    <w:rsid w:val="00F16841"/>
    <w:rsid w:val="00F16B58"/>
    <w:rsid w:val="00F16E72"/>
    <w:rsid w:val="00F16FC9"/>
    <w:rsid w:val="00F17101"/>
    <w:rsid w:val="00F17111"/>
    <w:rsid w:val="00F1712D"/>
    <w:rsid w:val="00F1720B"/>
    <w:rsid w:val="00F17376"/>
    <w:rsid w:val="00F1739C"/>
    <w:rsid w:val="00F173FA"/>
    <w:rsid w:val="00F174B9"/>
    <w:rsid w:val="00F175F6"/>
    <w:rsid w:val="00F17603"/>
    <w:rsid w:val="00F176B4"/>
    <w:rsid w:val="00F178F7"/>
    <w:rsid w:val="00F17952"/>
    <w:rsid w:val="00F17990"/>
    <w:rsid w:val="00F17F0F"/>
    <w:rsid w:val="00F17F2A"/>
    <w:rsid w:val="00F17F78"/>
    <w:rsid w:val="00F17FE6"/>
    <w:rsid w:val="00F20055"/>
    <w:rsid w:val="00F200B1"/>
    <w:rsid w:val="00F20198"/>
    <w:rsid w:val="00F205D1"/>
    <w:rsid w:val="00F208C5"/>
    <w:rsid w:val="00F20911"/>
    <w:rsid w:val="00F20AAE"/>
    <w:rsid w:val="00F20B93"/>
    <w:rsid w:val="00F20BC5"/>
    <w:rsid w:val="00F20D05"/>
    <w:rsid w:val="00F20D23"/>
    <w:rsid w:val="00F20D85"/>
    <w:rsid w:val="00F20DFD"/>
    <w:rsid w:val="00F20E04"/>
    <w:rsid w:val="00F2129C"/>
    <w:rsid w:val="00F213AC"/>
    <w:rsid w:val="00F21483"/>
    <w:rsid w:val="00F2149E"/>
    <w:rsid w:val="00F214A0"/>
    <w:rsid w:val="00F215A0"/>
    <w:rsid w:val="00F216AE"/>
    <w:rsid w:val="00F216F6"/>
    <w:rsid w:val="00F21751"/>
    <w:rsid w:val="00F21793"/>
    <w:rsid w:val="00F217BC"/>
    <w:rsid w:val="00F21827"/>
    <w:rsid w:val="00F21906"/>
    <w:rsid w:val="00F219D6"/>
    <w:rsid w:val="00F21A51"/>
    <w:rsid w:val="00F21B98"/>
    <w:rsid w:val="00F21F03"/>
    <w:rsid w:val="00F2209D"/>
    <w:rsid w:val="00F221CF"/>
    <w:rsid w:val="00F22223"/>
    <w:rsid w:val="00F22374"/>
    <w:rsid w:val="00F223FD"/>
    <w:rsid w:val="00F22451"/>
    <w:rsid w:val="00F224E2"/>
    <w:rsid w:val="00F22504"/>
    <w:rsid w:val="00F22516"/>
    <w:rsid w:val="00F22526"/>
    <w:rsid w:val="00F22574"/>
    <w:rsid w:val="00F22A22"/>
    <w:rsid w:val="00F22B63"/>
    <w:rsid w:val="00F22E56"/>
    <w:rsid w:val="00F22F3A"/>
    <w:rsid w:val="00F22F88"/>
    <w:rsid w:val="00F23083"/>
    <w:rsid w:val="00F23372"/>
    <w:rsid w:val="00F233A4"/>
    <w:rsid w:val="00F2340F"/>
    <w:rsid w:val="00F23480"/>
    <w:rsid w:val="00F2365E"/>
    <w:rsid w:val="00F237CE"/>
    <w:rsid w:val="00F23A97"/>
    <w:rsid w:val="00F23ACF"/>
    <w:rsid w:val="00F23CFB"/>
    <w:rsid w:val="00F23E32"/>
    <w:rsid w:val="00F23F39"/>
    <w:rsid w:val="00F242AE"/>
    <w:rsid w:val="00F24485"/>
    <w:rsid w:val="00F24657"/>
    <w:rsid w:val="00F24735"/>
    <w:rsid w:val="00F2474A"/>
    <w:rsid w:val="00F2477D"/>
    <w:rsid w:val="00F248B1"/>
    <w:rsid w:val="00F24918"/>
    <w:rsid w:val="00F24968"/>
    <w:rsid w:val="00F24992"/>
    <w:rsid w:val="00F24BE5"/>
    <w:rsid w:val="00F24BF4"/>
    <w:rsid w:val="00F24C73"/>
    <w:rsid w:val="00F24D9F"/>
    <w:rsid w:val="00F24E82"/>
    <w:rsid w:val="00F24EFE"/>
    <w:rsid w:val="00F25004"/>
    <w:rsid w:val="00F25129"/>
    <w:rsid w:val="00F25155"/>
    <w:rsid w:val="00F2516C"/>
    <w:rsid w:val="00F25321"/>
    <w:rsid w:val="00F254D1"/>
    <w:rsid w:val="00F254E1"/>
    <w:rsid w:val="00F25550"/>
    <w:rsid w:val="00F25592"/>
    <w:rsid w:val="00F25596"/>
    <w:rsid w:val="00F25A36"/>
    <w:rsid w:val="00F25B22"/>
    <w:rsid w:val="00F25CB0"/>
    <w:rsid w:val="00F25D9A"/>
    <w:rsid w:val="00F25E83"/>
    <w:rsid w:val="00F261AB"/>
    <w:rsid w:val="00F261EB"/>
    <w:rsid w:val="00F2623E"/>
    <w:rsid w:val="00F26262"/>
    <w:rsid w:val="00F262F3"/>
    <w:rsid w:val="00F264EC"/>
    <w:rsid w:val="00F2652E"/>
    <w:rsid w:val="00F2659C"/>
    <w:rsid w:val="00F2664A"/>
    <w:rsid w:val="00F2673A"/>
    <w:rsid w:val="00F2689A"/>
    <w:rsid w:val="00F26B4F"/>
    <w:rsid w:val="00F26C14"/>
    <w:rsid w:val="00F26D35"/>
    <w:rsid w:val="00F26E7C"/>
    <w:rsid w:val="00F26F06"/>
    <w:rsid w:val="00F26F82"/>
    <w:rsid w:val="00F27085"/>
    <w:rsid w:val="00F274A6"/>
    <w:rsid w:val="00F27530"/>
    <w:rsid w:val="00F276C9"/>
    <w:rsid w:val="00F27841"/>
    <w:rsid w:val="00F27880"/>
    <w:rsid w:val="00F27959"/>
    <w:rsid w:val="00F279DB"/>
    <w:rsid w:val="00F27A76"/>
    <w:rsid w:val="00F27BD3"/>
    <w:rsid w:val="00F300D8"/>
    <w:rsid w:val="00F30563"/>
    <w:rsid w:val="00F305DC"/>
    <w:rsid w:val="00F3063A"/>
    <w:rsid w:val="00F30733"/>
    <w:rsid w:val="00F3073A"/>
    <w:rsid w:val="00F30D85"/>
    <w:rsid w:val="00F30F9D"/>
    <w:rsid w:val="00F311E1"/>
    <w:rsid w:val="00F311FF"/>
    <w:rsid w:val="00F3152E"/>
    <w:rsid w:val="00F31716"/>
    <w:rsid w:val="00F318C9"/>
    <w:rsid w:val="00F31A19"/>
    <w:rsid w:val="00F31A62"/>
    <w:rsid w:val="00F31BC3"/>
    <w:rsid w:val="00F31C9D"/>
    <w:rsid w:val="00F31D93"/>
    <w:rsid w:val="00F31E7A"/>
    <w:rsid w:val="00F31EBB"/>
    <w:rsid w:val="00F31EBD"/>
    <w:rsid w:val="00F31F24"/>
    <w:rsid w:val="00F324A8"/>
    <w:rsid w:val="00F324C0"/>
    <w:rsid w:val="00F324EC"/>
    <w:rsid w:val="00F3255F"/>
    <w:rsid w:val="00F3269D"/>
    <w:rsid w:val="00F32A23"/>
    <w:rsid w:val="00F32AF1"/>
    <w:rsid w:val="00F32C74"/>
    <w:rsid w:val="00F32CCB"/>
    <w:rsid w:val="00F32D34"/>
    <w:rsid w:val="00F32E36"/>
    <w:rsid w:val="00F32F57"/>
    <w:rsid w:val="00F33075"/>
    <w:rsid w:val="00F3314B"/>
    <w:rsid w:val="00F3324F"/>
    <w:rsid w:val="00F33455"/>
    <w:rsid w:val="00F33578"/>
    <w:rsid w:val="00F33676"/>
    <w:rsid w:val="00F336B9"/>
    <w:rsid w:val="00F337E5"/>
    <w:rsid w:val="00F3393C"/>
    <w:rsid w:val="00F33969"/>
    <w:rsid w:val="00F339CB"/>
    <w:rsid w:val="00F33B1A"/>
    <w:rsid w:val="00F33BCF"/>
    <w:rsid w:val="00F33D90"/>
    <w:rsid w:val="00F33E45"/>
    <w:rsid w:val="00F34440"/>
    <w:rsid w:val="00F34496"/>
    <w:rsid w:val="00F34497"/>
    <w:rsid w:val="00F344A0"/>
    <w:rsid w:val="00F34531"/>
    <w:rsid w:val="00F3461B"/>
    <w:rsid w:val="00F34663"/>
    <w:rsid w:val="00F34716"/>
    <w:rsid w:val="00F3487C"/>
    <w:rsid w:val="00F348E3"/>
    <w:rsid w:val="00F3497B"/>
    <w:rsid w:val="00F34A4D"/>
    <w:rsid w:val="00F34A7F"/>
    <w:rsid w:val="00F34AEF"/>
    <w:rsid w:val="00F34D1E"/>
    <w:rsid w:val="00F34F5E"/>
    <w:rsid w:val="00F34FC9"/>
    <w:rsid w:val="00F350AE"/>
    <w:rsid w:val="00F352A1"/>
    <w:rsid w:val="00F352E7"/>
    <w:rsid w:val="00F352EF"/>
    <w:rsid w:val="00F35330"/>
    <w:rsid w:val="00F35360"/>
    <w:rsid w:val="00F354A7"/>
    <w:rsid w:val="00F354C2"/>
    <w:rsid w:val="00F35788"/>
    <w:rsid w:val="00F35808"/>
    <w:rsid w:val="00F358CC"/>
    <w:rsid w:val="00F359E6"/>
    <w:rsid w:val="00F35AC4"/>
    <w:rsid w:val="00F35FB2"/>
    <w:rsid w:val="00F36099"/>
    <w:rsid w:val="00F3611A"/>
    <w:rsid w:val="00F36374"/>
    <w:rsid w:val="00F365DA"/>
    <w:rsid w:val="00F36709"/>
    <w:rsid w:val="00F368FB"/>
    <w:rsid w:val="00F369DF"/>
    <w:rsid w:val="00F36C1A"/>
    <w:rsid w:val="00F36E51"/>
    <w:rsid w:val="00F36E53"/>
    <w:rsid w:val="00F3715B"/>
    <w:rsid w:val="00F371AA"/>
    <w:rsid w:val="00F37238"/>
    <w:rsid w:val="00F3728A"/>
    <w:rsid w:val="00F3738C"/>
    <w:rsid w:val="00F373DA"/>
    <w:rsid w:val="00F373E5"/>
    <w:rsid w:val="00F376F8"/>
    <w:rsid w:val="00F377A7"/>
    <w:rsid w:val="00F377D1"/>
    <w:rsid w:val="00F37817"/>
    <w:rsid w:val="00F3781E"/>
    <w:rsid w:val="00F379F3"/>
    <w:rsid w:val="00F37A11"/>
    <w:rsid w:val="00F37A3A"/>
    <w:rsid w:val="00F37C05"/>
    <w:rsid w:val="00F37E05"/>
    <w:rsid w:val="00F37EB8"/>
    <w:rsid w:val="00F37F02"/>
    <w:rsid w:val="00F40257"/>
    <w:rsid w:val="00F40300"/>
    <w:rsid w:val="00F40351"/>
    <w:rsid w:val="00F40491"/>
    <w:rsid w:val="00F404F8"/>
    <w:rsid w:val="00F405C2"/>
    <w:rsid w:val="00F40801"/>
    <w:rsid w:val="00F40824"/>
    <w:rsid w:val="00F409E6"/>
    <w:rsid w:val="00F40A07"/>
    <w:rsid w:val="00F40D1C"/>
    <w:rsid w:val="00F40ED2"/>
    <w:rsid w:val="00F40EDC"/>
    <w:rsid w:val="00F411DA"/>
    <w:rsid w:val="00F41395"/>
    <w:rsid w:val="00F4158F"/>
    <w:rsid w:val="00F41678"/>
    <w:rsid w:val="00F417EC"/>
    <w:rsid w:val="00F4190F"/>
    <w:rsid w:val="00F41B02"/>
    <w:rsid w:val="00F41B32"/>
    <w:rsid w:val="00F41B6F"/>
    <w:rsid w:val="00F41C9B"/>
    <w:rsid w:val="00F41CDC"/>
    <w:rsid w:val="00F41D24"/>
    <w:rsid w:val="00F41E04"/>
    <w:rsid w:val="00F4210D"/>
    <w:rsid w:val="00F4233F"/>
    <w:rsid w:val="00F42424"/>
    <w:rsid w:val="00F42499"/>
    <w:rsid w:val="00F42594"/>
    <w:rsid w:val="00F426D7"/>
    <w:rsid w:val="00F4277F"/>
    <w:rsid w:val="00F429AE"/>
    <w:rsid w:val="00F42D6D"/>
    <w:rsid w:val="00F42D7B"/>
    <w:rsid w:val="00F42DF0"/>
    <w:rsid w:val="00F4305A"/>
    <w:rsid w:val="00F43150"/>
    <w:rsid w:val="00F4350C"/>
    <w:rsid w:val="00F43562"/>
    <w:rsid w:val="00F4362B"/>
    <w:rsid w:val="00F43708"/>
    <w:rsid w:val="00F43C8B"/>
    <w:rsid w:val="00F43CB8"/>
    <w:rsid w:val="00F43CD2"/>
    <w:rsid w:val="00F43CE4"/>
    <w:rsid w:val="00F43DE4"/>
    <w:rsid w:val="00F43F1C"/>
    <w:rsid w:val="00F4445F"/>
    <w:rsid w:val="00F444DD"/>
    <w:rsid w:val="00F4462E"/>
    <w:rsid w:val="00F44653"/>
    <w:rsid w:val="00F446D6"/>
    <w:rsid w:val="00F44951"/>
    <w:rsid w:val="00F4499E"/>
    <w:rsid w:val="00F449C7"/>
    <w:rsid w:val="00F44A03"/>
    <w:rsid w:val="00F44A64"/>
    <w:rsid w:val="00F44B2C"/>
    <w:rsid w:val="00F44B7E"/>
    <w:rsid w:val="00F44B8A"/>
    <w:rsid w:val="00F44B90"/>
    <w:rsid w:val="00F44CE3"/>
    <w:rsid w:val="00F44D72"/>
    <w:rsid w:val="00F44E25"/>
    <w:rsid w:val="00F44E40"/>
    <w:rsid w:val="00F44F0A"/>
    <w:rsid w:val="00F44F93"/>
    <w:rsid w:val="00F452FF"/>
    <w:rsid w:val="00F45417"/>
    <w:rsid w:val="00F456D4"/>
    <w:rsid w:val="00F4585C"/>
    <w:rsid w:val="00F459FB"/>
    <w:rsid w:val="00F45CDE"/>
    <w:rsid w:val="00F45EA1"/>
    <w:rsid w:val="00F45FDD"/>
    <w:rsid w:val="00F4602C"/>
    <w:rsid w:val="00F46411"/>
    <w:rsid w:val="00F46518"/>
    <w:rsid w:val="00F467F9"/>
    <w:rsid w:val="00F469BE"/>
    <w:rsid w:val="00F46CC2"/>
    <w:rsid w:val="00F46F21"/>
    <w:rsid w:val="00F4704D"/>
    <w:rsid w:val="00F470C1"/>
    <w:rsid w:val="00F470C6"/>
    <w:rsid w:val="00F471BE"/>
    <w:rsid w:val="00F4720C"/>
    <w:rsid w:val="00F4732E"/>
    <w:rsid w:val="00F47588"/>
    <w:rsid w:val="00F4761D"/>
    <w:rsid w:val="00F476C1"/>
    <w:rsid w:val="00F47771"/>
    <w:rsid w:val="00F4789B"/>
    <w:rsid w:val="00F47973"/>
    <w:rsid w:val="00F47B55"/>
    <w:rsid w:val="00F47B82"/>
    <w:rsid w:val="00F50084"/>
    <w:rsid w:val="00F500BF"/>
    <w:rsid w:val="00F5014D"/>
    <w:rsid w:val="00F50588"/>
    <w:rsid w:val="00F507F7"/>
    <w:rsid w:val="00F508CE"/>
    <w:rsid w:val="00F5090C"/>
    <w:rsid w:val="00F50A13"/>
    <w:rsid w:val="00F50A45"/>
    <w:rsid w:val="00F50BD9"/>
    <w:rsid w:val="00F50C2E"/>
    <w:rsid w:val="00F50CE8"/>
    <w:rsid w:val="00F50EE5"/>
    <w:rsid w:val="00F51105"/>
    <w:rsid w:val="00F51250"/>
    <w:rsid w:val="00F51364"/>
    <w:rsid w:val="00F51485"/>
    <w:rsid w:val="00F51492"/>
    <w:rsid w:val="00F51904"/>
    <w:rsid w:val="00F51C7E"/>
    <w:rsid w:val="00F51CA9"/>
    <w:rsid w:val="00F51DE0"/>
    <w:rsid w:val="00F51E0F"/>
    <w:rsid w:val="00F51E6A"/>
    <w:rsid w:val="00F51FDE"/>
    <w:rsid w:val="00F5202B"/>
    <w:rsid w:val="00F520BB"/>
    <w:rsid w:val="00F52100"/>
    <w:rsid w:val="00F521BD"/>
    <w:rsid w:val="00F522C6"/>
    <w:rsid w:val="00F52364"/>
    <w:rsid w:val="00F5249E"/>
    <w:rsid w:val="00F524D6"/>
    <w:rsid w:val="00F5262D"/>
    <w:rsid w:val="00F527D2"/>
    <w:rsid w:val="00F52834"/>
    <w:rsid w:val="00F528CD"/>
    <w:rsid w:val="00F528F6"/>
    <w:rsid w:val="00F52944"/>
    <w:rsid w:val="00F52948"/>
    <w:rsid w:val="00F52A2F"/>
    <w:rsid w:val="00F52C37"/>
    <w:rsid w:val="00F52C4C"/>
    <w:rsid w:val="00F52CA8"/>
    <w:rsid w:val="00F52D3D"/>
    <w:rsid w:val="00F52E65"/>
    <w:rsid w:val="00F52F52"/>
    <w:rsid w:val="00F52FD9"/>
    <w:rsid w:val="00F52FF4"/>
    <w:rsid w:val="00F53130"/>
    <w:rsid w:val="00F533E3"/>
    <w:rsid w:val="00F5356B"/>
    <w:rsid w:val="00F5356D"/>
    <w:rsid w:val="00F535EE"/>
    <w:rsid w:val="00F53658"/>
    <w:rsid w:val="00F5370B"/>
    <w:rsid w:val="00F539DB"/>
    <w:rsid w:val="00F53B27"/>
    <w:rsid w:val="00F53C91"/>
    <w:rsid w:val="00F53E3D"/>
    <w:rsid w:val="00F53EFE"/>
    <w:rsid w:val="00F53FC8"/>
    <w:rsid w:val="00F54149"/>
    <w:rsid w:val="00F5419B"/>
    <w:rsid w:val="00F541BE"/>
    <w:rsid w:val="00F541CB"/>
    <w:rsid w:val="00F5439A"/>
    <w:rsid w:val="00F543F4"/>
    <w:rsid w:val="00F54531"/>
    <w:rsid w:val="00F5459A"/>
    <w:rsid w:val="00F547D3"/>
    <w:rsid w:val="00F5483D"/>
    <w:rsid w:val="00F5486C"/>
    <w:rsid w:val="00F54A2F"/>
    <w:rsid w:val="00F54AAC"/>
    <w:rsid w:val="00F54BAA"/>
    <w:rsid w:val="00F54C01"/>
    <w:rsid w:val="00F54CB2"/>
    <w:rsid w:val="00F54EFF"/>
    <w:rsid w:val="00F55063"/>
    <w:rsid w:val="00F55070"/>
    <w:rsid w:val="00F55103"/>
    <w:rsid w:val="00F5514E"/>
    <w:rsid w:val="00F5526D"/>
    <w:rsid w:val="00F552FF"/>
    <w:rsid w:val="00F553BD"/>
    <w:rsid w:val="00F554A5"/>
    <w:rsid w:val="00F55551"/>
    <w:rsid w:val="00F55590"/>
    <w:rsid w:val="00F557E7"/>
    <w:rsid w:val="00F55816"/>
    <w:rsid w:val="00F55941"/>
    <w:rsid w:val="00F55B35"/>
    <w:rsid w:val="00F55C77"/>
    <w:rsid w:val="00F55D10"/>
    <w:rsid w:val="00F55D2C"/>
    <w:rsid w:val="00F55DD9"/>
    <w:rsid w:val="00F55E1D"/>
    <w:rsid w:val="00F55E99"/>
    <w:rsid w:val="00F55F98"/>
    <w:rsid w:val="00F5618F"/>
    <w:rsid w:val="00F563C3"/>
    <w:rsid w:val="00F5645F"/>
    <w:rsid w:val="00F564CD"/>
    <w:rsid w:val="00F56855"/>
    <w:rsid w:val="00F56ADE"/>
    <w:rsid w:val="00F56B10"/>
    <w:rsid w:val="00F56CD0"/>
    <w:rsid w:val="00F56D8C"/>
    <w:rsid w:val="00F56D90"/>
    <w:rsid w:val="00F56DC1"/>
    <w:rsid w:val="00F56E4E"/>
    <w:rsid w:val="00F57295"/>
    <w:rsid w:val="00F572F4"/>
    <w:rsid w:val="00F57379"/>
    <w:rsid w:val="00F575C9"/>
    <w:rsid w:val="00F5798A"/>
    <w:rsid w:val="00F57CD3"/>
    <w:rsid w:val="00F57D41"/>
    <w:rsid w:val="00F57DF2"/>
    <w:rsid w:val="00F57EBF"/>
    <w:rsid w:val="00F57FEF"/>
    <w:rsid w:val="00F60047"/>
    <w:rsid w:val="00F60256"/>
    <w:rsid w:val="00F60374"/>
    <w:rsid w:val="00F60560"/>
    <w:rsid w:val="00F605A6"/>
    <w:rsid w:val="00F606CD"/>
    <w:rsid w:val="00F608CB"/>
    <w:rsid w:val="00F60A44"/>
    <w:rsid w:val="00F60BE1"/>
    <w:rsid w:val="00F60D2D"/>
    <w:rsid w:val="00F60D37"/>
    <w:rsid w:val="00F60D41"/>
    <w:rsid w:val="00F60DD1"/>
    <w:rsid w:val="00F60DF9"/>
    <w:rsid w:val="00F60E0E"/>
    <w:rsid w:val="00F60E9A"/>
    <w:rsid w:val="00F60F12"/>
    <w:rsid w:val="00F60FCF"/>
    <w:rsid w:val="00F610A0"/>
    <w:rsid w:val="00F610E5"/>
    <w:rsid w:val="00F611E5"/>
    <w:rsid w:val="00F613F6"/>
    <w:rsid w:val="00F615D0"/>
    <w:rsid w:val="00F615E2"/>
    <w:rsid w:val="00F617FF"/>
    <w:rsid w:val="00F618C3"/>
    <w:rsid w:val="00F61960"/>
    <w:rsid w:val="00F61A13"/>
    <w:rsid w:val="00F61B19"/>
    <w:rsid w:val="00F61B3A"/>
    <w:rsid w:val="00F61B63"/>
    <w:rsid w:val="00F61BC9"/>
    <w:rsid w:val="00F61C7A"/>
    <w:rsid w:val="00F61F4A"/>
    <w:rsid w:val="00F61F58"/>
    <w:rsid w:val="00F61FE0"/>
    <w:rsid w:val="00F62001"/>
    <w:rsid w:val="00F62125"/>
    <w:rsid w:val="00F625A8"/>
    <w:rsid w:val="00F62AC1"/>
    <w:rsid w:val="00F62CA5"/>
    <w:rsid w:val="00F62D06"/>
    <w:rsid w:val="00F62D9C"/>
    <w:rsid w:val="00F62E41"/>
    <w:rsid w:val="00F62FD3"/>
    <w:rsid w:val="00F63033"/>
    <w:rsid w:val="00F6309E"/>
    <w:rsid w:val="00F630BF"/>
    <w:rsid w:val="00F63176"/>
    <w:rsid w:val="00F631A9"/>
    <w:rsid w:val="00F634F8"/>
    <w:rsid w:val="00F63527"/>
    <w:rsid w:val="00F63544"/>
    <w:rsid w:val="00F6367B"/>
    <w:rsid w:val="00F63757"/>
    <w:rsid w:val="00F6398B"/>
    <w:rsid w:val="00F63A94"/>
    <w:rsid w:val="00F63CD0"/>
    <w:rsid w:val="00F63F56"/>
    <w:rsid w:val="00F6431D"/>
    <w:rsid w:val="00F64324"/>
    <w:rsid w:val="00F643F9"/>
    <w:rsid w:val="00F644FC"/>
    <w:rsid w:val="00F6456D"/>
    <w:rsid w:val="00F645B4"/>
    <w:rsid w:val="00F64619"/>
    <w:rsid w:val="00F6461D"/>
    <w:rsid w:val="00F647CD"/>
    <w:rsid w:val="00F64A70"/>
    <w:rsid w:val="00F64B8D"/>
    <w:rsid w:val="00F64C30"/>
    <w:rsid w:val="00F64C4A"/>
    <w:rsid w:val="00F64DE6"/>
    <w:rsid w:val="00F64E4D"/>
    <w:rsid w:val="00F65065"/>
    <w:rsid w:val="00F650AF"/>
    <w:rsid w:val="00F651C9"/>
    <w:rsid w:val="00F65273"/>
    <w:rsid w:val="00F652C3"/>
    <w:rsid w:val="00F6530B"/>
    <w:rsid w:val="00F65325"/>
    <w:rsid w:val="00F653A9"/>
    <w:rsid w:val="00F65540"/>
    <w:rsid w:val="00F6594F"/>
    <w:rsid w:val="00F659BD"/>
    <w:rsid w:val="00F659DD"/>
    <w:rsid w:val="00F65BD1"/>
    <w:rsid w:val="00F65C67"/>
    <w:rsid w:val="00F65CB2"/>
    <w:rsid w:val="00F65CBA"/>
    <w:rsid w:val="00F65D14"/>
    <w:rsid w:val="00F65DA6"/>
    <w:rsid w:val="00F65E2F"/>
    <w:rsid w:val="00F65F88"/>
    <w:rsid w:val="00F66057"/>
    <w:rsid w:val="00F66198"/>
    <w:rsid w:val="00F663C7"/>
    <w:rsid w:val="00F667DA"/>
    <w:rsid w:val="00F667F4"/>
    <w:rsid w:val="00F66998"/>
    <w:rsid w:val="00F66B43"/>
    <w:rsid w:val="00F66BB4"/>
    <w:rsid w:val="00F66BF2"/>
    <w:rsid w:val="00F66E35"/>
    <w:rsid w:val="00F66EA3"/>
    <w:rsid w:val="00F66F14"/>
    <w:rsid w:val="00F66FB3"/>
    <w:rsid w:val="00F6722F"/>
    <w:rsid w:val="00F67377"/>
    <w:rsid w:val="00F67380"/>
    <w:rsid w:val="00F673E0"/>
    <w:rsid w:val="00F6744E"/>
    <w:rsid w:val="00F67457"/>
    <w:rsid w:val="00F6777F"/>
    <w:rsid w:val="00F67883"/>
    <w:rsid w:val="00F678C5"/>
    <w:rsid w:val="00F6795B"/>
    <w:rsid w:val="00F6799F"/>
    <w:rsid w:val="00F67B4D"/>
    <w:rsid w:val="00F67D3A"/>
    <w:rsid w:val="00F67DE1"/>
    <w:rsid w:val="00F67F28"/>
    <w:rsid w:val="00F7000B"/>
    <w:rsid w:val="00F7003E"/>
    <w:rsid w:val="00F70099"/>
    <w:rsid w:val="00F700C5"/>
    <w:rsid w:val="00F701C0"/>
    <w:rsid w:val="00F702F3"/>
    <w:rsid w:val="00F70340"/>
    <w:rsid w:val="00F706B7"/>
    <w:rsid w:val="00F70794"/>
    <w:rsid w:val="00F70929"/>
    <w:rsid w:val="00F70B56"/>
    <w:rsid w:val="00F70BAB"/>
    <w:rsid w:val="00F70D67"/>
    <w:rsid w:val="00F70F6D"/>
    <w:rsid w:val="00F70FAD"/>
    <w:rsid w:val="00F7112B"/>
    <w:rsid w:val="00F71198"/>
    <w:rsid w:val="00F71820"/>
    <w:rsid w:val="00F71883"/>
    <w:rsid w:val="00F7195D"/>
    <w:rsid w:val="00F71ED5"/>
    <w:rsid w:val="00F71FA8"/>
    <w:rsid w:val="00F72079"/>
    <w:rsid w:val="00F720D2"/>
    <w:rsid w:val="00F7226F"/>
    <w:rsid w:val="00F722AD"/>
    <w:rsid w:val="00F724CB"/>
    <w:rsid w:val="00F727D9"/>
    <w:rsid w:val="00F7288D"/>
    <w:rsid w:val="00F728F9"/>
    <w:rsid w:val="00F7295D"/>
    <w:rsid w:val="00F729EB"/>
    <w:rsid w:val="00F72A4C"/>
    <w:rsid w:val="00F72A6C"/>
    <w:rsid w:val="00F72A93"/>
    <w:rsid w:val="00F72B8F"/>
    <w:rsid w:val="00F72C5D"/>
    <w:rsid w:val="00F72E3F"/>
    <w:rsid w:val="00F72F40"/>
    <w:rsid w:val="00F72FBB"/>
    <w:rsid w:val="00F73009"/>
    <w:rsid w:val="00F73010"/>
    <w:rsid w:val="00F73101"/>
    <w:rsid w:val="00F73371"/>
    <w:rsid w:val="00F73902"/>
    <w:rsid w:val="00F73928"/>
    <w:rsid w:val="00F7398C"/>
    <w:rsid w:val="00F739A6"/>
    <w:rsid w:val="00F73C7F"/>
    <w:rsid w:val="00F7401D"/>
    <w:rsid w:val="00F7408B"/>
    <w:rsid w:val="00F742CD"/>
    <w:rsid w:val="00F74314"/>
    <w:rsid w:val="00F7432D"/>
    <w:rsid w:val="00F74941"/>
    <w:rsid w:val="00F74C87"/>
    <w:rsid w:val="00F74DA6"/>
    <w:rsid w:val="00F74DFF"/>
    <w:rsid w:val="00F74FF8"/>
    <w:rsid w:val="00F752C2"/>
    <w:rsid w:val="00F753A6"/>
    <w:rsid w:val="00F753D8"/>
    <w:rsid w:val="00F75412"/>
    <w:rsid w:val="00F7594E"/>
    <w:rsid w:val="00F759D2"/>
    <w:rsid w:val="00F75CDC"/>
    <w:rsid w:val="00F75E77"/>
    <w:rsid w:val="00F75F4F"/>
    <w:rsid w:val="00F7607C"/>
    <w:rsid w:val="00F762E1"/>
    <w:rsid w:val="00F76419"/>
    <w:rsid w:val="00F76492"/>
    <w:rsid w:val="00F765BC"/>
    <w:rsid w:val="00F76691"/>
    <w:rsid w:val="00F76704"/>
    <w:rsid w:val="00F76744"/>
    <w:rsid w:val="00F769DA"/>
    <w:rsid w:val="00F76B3E"/>
    <w:rsid w:val="00F76CF9"/>
    <w:rsid w:val="00F76D48"/>
    <w:rsid w:val="00F76D75"/>
    <w:rsid w:val="00F76D91"/>
    <w:rsid w:val="00F76DA3"/>
    <w:rsid w:val="00F76EB5"/>
    <w:rsid w:val="00F76F18"/>
    <w:rsid w:val="00F76F4E"/>
    <w:rsid w:val="00F76FA3"/>
    <w:rsid w:val="00F76FB8"/>
    <w:rsid w:val="00F77170"/>
    <w:rsid w:val="00F771BE"/>
    <w:rsid w:val="00F7748C"/>
    <w:rsid w:val="00F776E5"/>
    <w:rsid w:val="00F77A00"/>
    <w:rsid w:val="00F77A5E"/>
    <w:rsid w:val="00F77B08"/>
    <w:rsid w:val="00F77B82"/>
    <w:rsid w:val="00F80040"/>
    <w:rsid w:val="00F801C9"/>
    <w:rsid w:val="00F8022A"/>
    <w:rsid w:val="00F80391"/>
    <w:rsid w:val="00F803BF"/>
    <w:rsid w:val="00F8042A"/>
    <w:rsid w:val="00F80446"/>
    <w:rsid w:val="00F8068F"/>
    <w:rsid w:val="00F806AC"/>
    <w:rsid w:val="00F806CA"/>
    <w:rsid w:val="00F80749"/>
    <w:rsid w:val="00F80957"/>
    <w:rsid w:val="00F80A6E"/>
    <w:rsid w:val="00F80A88"/>
    <w:rsid w:val="00F80CAA"/>
    <w:rsid w:val="00F811BC"/>
    <w:rsid w:val="00F811D2"/>
    <w:rsid w:val="00F8135E"/>
    <w:rsid w:val="00F813CF"/>
    <w:rsid w:val="00F81434"/>
    <w:rsid w:val="00F814D4"/>
    <w:rsid w:val="00F814F3"/>
    <w:rsid w:val="00F816CF"/>
    <w:rsid w:val="00F819C4"/>
    <w:rsid w:val="00F819E4"/>
    <w:rsid w:val="00F81A68"/>
    <w:rsid w:val="00F81C2A"/>
    <w:rsid w:val="00F81E59"/>
    <w:rsid w:val="00F823FD"/>
    <w:rsid w:val="00F82444"/>
    <w:rsid w:val="00F82570"/>
    <w:rsid w:val="00F82640"/>
    <w:rsid w:val="00F82841"/>
    <w:rsid w:val="00F82892"/>
    <w:rsid w:val="00F82926"/>
    <w:rsid w:val="00F829AB"/>
    <w:rsid w:val="00F82A11"/>
    <w:rsid w:val="00F82B25"/>
    <w:rsid w:val="00F82B36"/>
    <w:rsid w:val="00F82B5B"/>
    <w:rsid w:val="00F82CC4"/>
    <w:rsid w:val="00F82CE5"/>
    <w:rsid w:val="00F82E7C"/>
    <w:rsid w:val="00F82F46"/>
    <w:rsid w:val="00F82FB1"/>
    <w:rsid w:val="00F830EF"/>
    <w:rsid w:val="00F83126"/>
    <w:rsid w:val="00F831EB"/>
    <w:rsid w:val="00F8338B"/>
    <w:rsid w:val="00F83422"/>
    <w:rsid w:val="00F8342A"/>
    <w:rsid w:val="00F835A6"/>
    <w:rsid w:val="00F83834"/>
    <w:rsid w:val="00F83A4F"/>
    <w:rsid w:val="00F83A9A"/>
    <w:rsid w:val="00F83C71"/>
    <w:rsid w:val="00F84144"/>
    <w:rsid w:val="00F841A9"/>
    <w:rsid w:val="00F842BB"/>
    <w:rsid w:val="00F843C6"/>
    <w:rsid w:val="00F8440C"/>
    <w:rsid w:val="00F844B5"/>
    <w:rsid w:val="00F844D2"/>
    <w:rsid w:val="00F845A0"/>
    <w:rsid w:val="00F845FF"/>
    <w:rsid w:val="00F84661"/>
    <w:rsid w:val="00F848E7"/>
    <w:rsid w:val="00F84A47"/>
    <w:rsid w:val="00F84B2F"/>
    <w:rsid w:val="00F84BAE"/>
    <w:rsid w:val="00F84C0F"/>
    <w:rsid w:val="00F84C49"/>
    <w:rsid w:val="00F84CAE"/>
    <w:rsid w:val="00F84CCB"/>
    <w:rsid w:val="00F84E64"/>
    <w:rsid w:val="00F85163"/>
    <w:rsid w:val="00F851A3"/>
    <w:rsid w:val="00F851AD"/>
    <w:rsid w:val="00F85253"/>
    <w:rsid w:val="00F8528F"/>
    <w:rsid w:val="00F85443"/>
    <w:rsid w:val="00F855BF"/>
    <w:rsid w:val="00F856E1"/>
    <w:rsid w:val="00F857DD"/>
    <w:rsid w:val="00F85898"/>
    <w:rsid w:val="00F85A32"/>
    <w:rsid w:val="00F85ADE"/>
    <w:rsid w:val="00F85B19"/>
    <w:rsid w:val="00F85BE0"/>
    <w:rsid w:val="00F85BEB"/>
    <w:rsid w:val="00F85EC0"/>
    <w:rsid w:val="00F85FD0"/>
    <w:rsid w:val="00F860E2"/>
    <w:rsid w:val="00F861EE"/>
    <w:rsid w:val="00F864C8"/>
    <w:rsid w:val="00F864F5"/>
    <w:rsid w:val="00F86506"/>
    <w:rsid w:val="00F865B4"/>
    <w:rsid w:val="00F86781"/>
    <w:rsid w:val="00F868D8"/>
    <w:rsid w:val="00F86B73"/>
    <w:rsid w:val="00F86C91"/>
    <w:rsid w:val="00F86D16"/>
    <w:rsid w:val="00F86ED8"/>
    <w:rsid w:val="00F8727C"/>
    <w:rsid w:val="00F872D4"/>
    <w:rsid w:val="00F878A7"/>
    <w:rsid w:val="00F878EB"/>
    <w:rsid w:val="00F87937"/>
    <w:rsid w:val="00F87A18"/>
    <w:rsid w:val="00F87B21"/>
    <w:rsid w:val="00F87B4A"/>
    <w:rsid w:val="00F87C6A"/>
    <w:rsid w:val="00F87D14"/>
    <w:rsid w:val="00F87DBB"/>
    <w:rsid w:val="00F90095"/>
    <w:rsid w:val="00F9016D"/>
    <w:rsid w:val="00F9029C"/>
    <w:rsid w:val="00F902A2"/>
    <w:rsid w:val="00F9054E"/>
    <w:rsid w:val="00F9055A"/>
    <w:rsid w:val="00F9061D"/>
    <w:rsid w:val="00F90717"/>
    <w:rsid w:val="00F9071F"/>
    <w:rsid w:val="00F90726"/>
    <w:rsid w:val="00F908C5"/>
    <w:rsid w:val="00F90944"/>
    <w:rsid w:val="00F9095E"/>
    <w:rsid w:val="00F9099D"/>
    <w:rsid w:val="00F90A05"/>
    <w:rsid w:val="00F90A49"/>
    <w:rsid w:val="00F90A50"/>
    <w:rsid w:val="00F90B85"/>
    <w:rsid w:val="00F90C66"/>
    <w:rsid w:val="00F90D7D"/>
    <w:rsid w:val="00F90DA8"/>
    <w:rsid w:val="00F912AD"/>
    <w:rsid w:val="00F912B2"/>
    <w:rsid w:val="00F91379"/>
    <w:rsid w:val="00F91393"/>
    <w:rsid w:val="00F9142F"/>
    <w:rsid w:val="00F91462"/>
    <w:rsid w:val="00F91472"/>
    <w:rsid w:val="00F91567"/>
    <w:rsid w:val="00F91707"/>
    <w:rsid w:val="00F91827"/>
    <w:rsid w:val="00F91980"/>
    <w:rsid w:val="00F9199D"/>
    <w:rsid w:val="00F91B89"/>
    <w:rsid w:val="00F91B93"/>
    <w:rsid w:val="00F91C90"/>
    <w:rsid w:val="00F91E90"/>
    <w:rsid w:val="00F920AD"/>
    <w:rsid w:val="00F920D7"/>
    <w:rsid w:val="00F923BF"/>
    <w:rsid w:val="00F92408"/>
    <w:rsid w:val="00F924CC"/>
    <w:rsid w:val="00F924FD"/>
    <w:rsid w:val="00F925A6"/>
    <w:rsid w:val="00F926B1"/>
    <w:rsid w:val="00F927F1"/>
    <w:rsid w:val="00F92949"/>
    <w:rsid w:val="00F92AE7"/>
    <w:rsid w:val="00F92C9B"/>
    <w:rsid w:val="00F92D7C"/>
    <w:rsid w:val="00F92DDB"/>
    <w:rsid w:val="00F92EEB"/>
    <w:rsid w:val="00F93089"/>
    <w:rsid w:val="00F9309A"/>
    <w:rsid w:val="00F93116"/>
    <w:rsid w:val="00F931FF"/>
    <w:rsid w:val="00F93272"/>
    <w:rsid w:val="00F9328C"/>
    <w:rsid w:val="00F93464"/>
    <w:rsid w:val="00F93526"/>
    <w:rsid w:val="00F93723"/>
    <w:rsid w:val="00F9384E"/>
    <w:rsid w:val="00F938E6"/>
    <w:rsid w:val="00F9390D"/>
    <w:rsid w:val="00F939B2"/>
    <w:rsid w:val="00F93B04"/>
    <w:rsid w:val="00F93C0C"/>
    <w:rsid w:val="00F93C8E"/>
    <w:rsid w:val="00F93CEC"/>
    <w:rsid w:val="00F93D0B"/>
    <w:rsid w:val="00F93E9B"/>
    <w:rsid w:val="00F93EC3"/>
    <w:rsid w:val="00F93ED2"/>
    <w:rsid w:val="00F93F6E"/>
    <w:rsid w:val="00F94013"/>
    <w:rsid w:val="00F94133"/>
    <w:rsid w:val="00F94364"/>
    <w:rsid w:val="00F948F3"/>
    <w:rsid w:val="00F9493A"/>
    <w:rsid w:val="00F949C6"/>
    <w:rsid w:val="00F949ED"/>
    <w:rsid w:val="00F949F4"/>
    <w:rsid w:val="00F94A9A"/>
    <w:rsid w:val="00F94B6D"/>
    <w:rsid w:val="00F94C05"/>
    <w:rsid w:val="00F94EC6"/>
    <w:rsid w:val="00F9505F"/>
    <w:rsid w:val="00F951EC"/>
    <w:rsid w:val="00F95325"/>
    <w:rsid w:val="00F9544F"/>
    <w:rsid w:val="00F95504"/>
    <w:rsid w:val="00F95527"/>
    <w:rsid w:val="00F955D2"/>
    <w:rsid w:val="00F9575E"/>
    <w:rsid w:val="00F95861"/>
    <w:rsid w:val="00F958F6"/>
    <w:rsid w:val="00F959AA"/>
    <w:rsid w:val="00F95B0C"/>
    <w:rsid w:val="00F95C94"/>
    <w:rsid w:val="00F95DF6"/>
    <w:rsid w:val="00F95E67"/>
    <w:rsid w:val="00F963F2"/>
    <w:rsid w:val="00F96467"/>
    <w:rsid w:val="00F9651A"/>
    <w:rsid w:val="00F96676"/>
    <w:rsid w:val="00F9675B"/>
    <w:rsid w:val="00F967A2"/>
    <w:rsid w:val="00F967F1"/>
    <w:rsid w:val="00F96812"/>
    <w:rsid w:val="00F96825"/>
    <w:rsid w:val="00F969BE"/>
    <w:rsid w:val="00F969EE"/>
    <w:rsid w:val="00F96B51"/>
    <w:rsid w:val="00F96BE1"/>
    <w:rsid w:val="00F96C50"/>
    <w:rsid w:val="00F96C56"/>
    <w:rsid w:val="00F96DD5"/>
    <w:rsid w:val="00F96E07"/>
    <w:rsid w:val="00F96FE2"/>
    <w:rsid w:val="00F970B5"/>
    <w:rsid w:val="00F97193"/>
    <w:rsid w:val="00F9727C"/>
    <w:rsid w:val="00F973DC"/>
    <w:rsid w:val="00F9744F"/>
    <w:rsid w:val="00F9747D"/>
    <w:rsid w:val="00F976D2"/>
    <w:rsid w:val="00F977BC"/>
    <w:rsid w:val="00F978EA"/>
    <w:rsid w:val="00F97939"/>
    <w:rsid w:val="00F97969"/>
    <w:rsid w:val="00F979B9"/>
    <w:rsid w:val="00F97BE5"/>
    <w:rsid w:val="00F97BF4"/>
    <w:rsid w:val="00F97CD4"/>
    <w:rsid w:val="00F97FC1"/>
    <w:rsid w:val="00FA005A"/>
    <w:rsid w:val="00FA00BE"/>
    <w:rsid w:val="00FA00D1"/>
    <w:rsid w:val="00FA0467"/>
    <w:rsid w:val="00FA050E"/>
    <w:rsid w:val="00FA05F4"/>
    <w:rsid w:val="00FA076E"/>
    <w:rsid w:val="00FA08F1"/>
    <w:rsid w:val="00FA0943"/>
    <w:rsid w:val="00FA0A8A"/>
    <w:rsid w:val="00FA0C30"/>
    <w:rsid w:val="00FA0F2B"/>
    <w:rsid w:val="00FA0F7C"/>
    <w:rsid w:val="00FA0FF2"/>
    <w:rsid w:val="00FA109F"/>
    <w:rsid w:val="00FA10C8"/>
    <w:rsid w:val="00FA1325"/>
    <w:rsid w:val="00FA1379"/>
    <w:rsid w:val="00FA1447"/>
    <w:rsid w:val="00FA14D4"/>
    <w:rsid w:val="00FA185E"/>
    <w:rsid w:val="00FA19AA"/>
    <w:rsid w:val="00FA1B0A"/>
    <w:rsid w:val="00FA1DDA"/>
    <w:rsid w:val="00FA1DF8"/>
    <w:rsid w:val="00FA1E14"/>
    <w:rsid w:val="00FA1E34"/>
    <w:rsid w:val="00FA1EA3"/>
    <w:rsid w:val="00FA1EA6"/>
    <w:rsid w:val="00FA1F49"/>
    <w:rsid w:val="00FA202F"/>
    <w:rsid w:val="00FA2190"/>
    <w:rsid w:val="00FA228B"/>
    <w:rsid w:val="00FA23AC"/>
    <w:rsid w:val="00FA254F"/>
    <w:rsid w:val="00FA28E5"/>
    <w:rsid w:val="00FA292A"/>
    <w:rsid w:val="00FA2A63"/>
    <w:rsid w:val="00FA2A78"/>
    <w:rsid w:val="00FA2B1A"/>
    <w:rsid w:val="00FA2BBD"/>
    <w:rsid w:val="00FA2CCE"/>
    <w:rsid w:val="00FA2D1A"/>
    <w:rsid w:val="00FA2DB6"/>
    <w:rsid w:val="00FA2F2E"/>
    <w:rsid w:val="00FA3080"/>
    <w:rsid w:val="00FA30A7"/>
    <w:rsid w:val="00FA317A"/>
    <w:rsid w:val="00FA3327"/>
    <w:rsid w:val="00FA3379"/>
    <w:rsid w:val="00FA3539"/>
    <w:rsid w:val="00FA37CA"/>
    <w:rsid w:val="00FA3B2A"/>
    <w:rsid w:val="00FA3CB0"/>
    <w:rsid w:val="00FA3E3E"/>
    <w:rsid w:val="00FA3F1A"/>
    <w:rsid w:val="00FA3F8A"/>
    <w:rsid w:val="00FA408E"/>
    <w:rsid w:val="00FA4209"/>
    <w:rsid w:val="00FA4258"/>
    <w:rsid w:val="00FA42DF"/>
    <w:rsid w:val="00FA43A3"/>
    <w:rsid w:val="00FA4654"/>
    <w:rsid w:val="00FA478D"/>
    <w:rsid w:val="00FA4888"/>
    <w:rsid w:val="00FA4A1D"/>
    <w:rsid w:val="00FA4AD9"/>
    <w:rsid w:val="00FA4ADD"/>
    <w:rsid w:val="00FA4B08"/>
    <w:rsid w:val="00FA4B19"/>
    <w:rsid w:val="00FA5142"/>
    <w:rsid w:val="00FA53A0"/>
    <w:rsid w:val="00FA53E7"/>
    <w:rsid w:val="00FA545B"/>
    <w:rsid w:val="00FA5561"/>
    <w:rsid w:val="00FA570D"/>
    <w:rsid w:val="00FA5928"/>
    <w:rsid w:val="00FA5A0E"/>
    <w:rsid w:val="00FA5AA4"/>
    <w:rsid w:val="00FA5ACD"/>
    <w:rsid w:val="00FA5D27"/>
    <w:rsid w:val="00FA5DA7"/>
    <w:rsid w:val="00FA5DC9"/>
    <w:rsid w:val="00FA5DDC"/>
    <w:rsid w:val="00FA5E39"/>
    <w:rsid w:val="00FA5EDC"/>
    <w:rsid w:val="00FA5F80"/>
    <w:rsid w:val="00FA5FCD"/>
    <w:rsid w:val="00FA5FF4"/>
    <w:rsid w:val="00FA6022"/>
    <w:rsid w:val="00FA6351"/>
    <w:rsid w:val="00FA6534"/>
    <w:rsid w:val="00FA6620"/>
    <w:rsid w:val="00FA673C"/>
    <w:rsid w:val="00FA67BE"/>
    <w:rsid w:val="00FA67E6"/>
    <w:rsid w:val="00FA6884"/>
    <w:rsid w:val="00FA691E"/>
    <w:rsid w:val="00FA695D"/>
    <w:rsid w:val="00FA69E4"/>
    <w:rsid w:val="00FA69FF"/>
    <w:rsid w:val="00FA6A09"/>
    <w:rsid w:val="00FA6DD6"/>
    <w:rsid w:val="00FA6E69"/>
    <w:rsid w:val="00FA6ED4"/>
    <w:rsid w:val="00FA6F01"/>
    <w:rsid w:val="00FA701E"/>
    <w:rsid w:val="00FA7398"/>
    <w:rsid w:val="00FA76C1"/>
    <w:rsid w:val="00FA77F2"/>
    <w:rsid w:val="00FA7828"/>
    <w:rsid w:val="00FA79A4"/>
    <w:rsid w:val="00FA7ABE"/>
    <w:rsid w:val="00FA7BEF"/>
    <w:rsid w:val="00FA7C50"/>
    <w:rsid w:val="00FA7D59"/>
    <w:rsid w:val="00FA7E68"/>
    <w:rsid w:val="00FA7F2D"/>
    <w:rsid w:val="00FA7F38"/>
    <w:rsid w:val="00FA7F3F"/>
    <w:rsid w:val="00FB0265"/>
    <w:rsid w:val="00FB0601"/>
    <w:rsid w:val="00FB0728"/>
    <w:rsid w:val="00FB084A"/>
    <w:rsid w:val="00FB0A0F"/>
    <w:rsid w:val="00FB0ABC"/>
    <w:rsid w:val="00FB0ACD"/>
    <w:rsid w:val="00FB0BC6"/>
    <w:rsid w:val="00FB0DF9"/>
    <w:rsid w:val="00FB0E06"/>
    <w:rsid w:val="00FB1180"/>
    <w:rsid w:val="00FB1440"/>
    <w:rsid w:val="00FB162C"/>
    <w:rsid w:val="00FB181A"/>
    <w:rsid w:val="00FB1828"/>
    <w:rsid w:val="00FB1852"/>
    <w:rsid w:val="00FB1A78"/>
    <w:rsid w:val="00FB1BFA"/>
    <w:rsid w:val="00FB1C0C"/>
    <w:rsid w:val="00FB1C84"/>
    <w:rsid w:val="00FB1C98"/>
    <w:rsid w:val="00FB1CCB"/>
    <w:rsid w:val="00FB1FB2"/>
    <w:rsid w:val="00FB20C4"/>
    <w:rsid w:val="00FB21F4"/>
    <w:rsid w:val="00FB2244"/>
    <w:rsid w:val="00FB237D"/>
    <w:rsid w:val="00FB2569"/>
    <w:rsid w:val="00FB2612"/>
    <w:rsid w:val="00FB298A"/>
    <w:rsid w:val="00FB29CC"/>
    <w:rsid w:val="00FB2B3E"/>
    <w:rsid w:val="00FB2BA8"/>
    <w:rsid w:val="00FB2D00"/>
    <w:rsid w:val="00FB2DA3"/>
    <w:rsid w:val="00FB2DAB"/>
    <w:rsid w:val="00FB2EDB"/>
    <w:rsid w:val="00FB2F4F"/>
    <w:rsid w:val="00FB2F81"/>
    <w:rsid w:val="00FB2F95"/>
    <w:rsid w:val="00FB328A"/>
    <w:rsid w:val="00FB34A4"/>
    <w:rsid w:val="00FB350C"/>
    <w:rsid w:val="00FB35F7"/>
    <w:rsid w:val="00FB363A"/>
    <w:rsid w:val="00FB364A"/>
    <w:rsid w:val="00FB382F"/>
    <w:rsid w:val="00FB38ED"/>
    <w:rsid w:val="00FB39D1"/>
    <w:rsid w:val="00FB3A1C"/>
    <w:rsid w:val="00FB3AE5"/>
    <w:rsid w:val="00FB3B0B"/>
    <w:rsid w:val="00FB3B68"/>
    <w:rsid w:val="00FB3CB8"/>
    <w:rsid w:val="00FB3CEF"/>
    <w:rsid w:val="00FB3D2F"/>
    <w:rsid w:val="00FB3FEC"/>
    <w:rsid w:val="00FB401D"/>
    <w:rsid w:val="00FB416D"/>
    <w:rsid w:val="00FB423E"/>
    <w:rsid w:val="00FB432D"/>
    <w:rsid w:val="00FB435E"/>
    <w:rsid w:val="00FB43BD"/>
    <w:rsid w:val="00FB43C0"/>
    <w:rsid w:val="00FB43E5"/>
    <w:rsid w:val="00FB453D"/>
    <w:rsid w:val="00FB45F9"/>
    <w:rsid w:val="00FB462E"/>
    <w:rsid w:val="00FB47B1"/>
    <w:rsid w:val="00FB47E4"/>
    <w:rsid w:val="00FB48A8"/>
    <w:rsid w:val="00FB4BAF"/>
    <w:rsid w:val="00FB500F"/>
    <w:rsid w:val="00FB52C7"/>
    <w:rsid w:val="00FB5771"/>
    <w:rsid w:val="00FB5E21"/>
    <w:rsid w:val="00FB5E7A"/>
    <w:rsid w:val="00FB5F12"/>
    <w:rsid w:val="00FB5F4D"/>
    <w:rsid w:val="00FB6029"/>
    <w:rsid w:val="00FB60B1"/>
    <w:rsid w:val="00FB610D"/>
    <w:rsid w:val="00FB6154"/>
    <w:rsid w:val="00FB624C"/>
    <w:rsid w:val="00FB62BA"/>
    <w:rsid w:val="00FB6456"/>
    <w:rsid w:val="00FB6459"/>
    <w:rsid w:val="00FB645D"/>
    <w:rsid w:val="00FB64E1"/>
    <w:rsid w:val="00FB68AF"/>
    <w:rsid w:val="00FB6ABB"/>
    <w:rsid w:val="00FB6C52"/>
    <w:rsid w:val="00FB6F0F"/>
    <w:rsid w:val="00FB6FA6"/>
    <w:rsid w:val="00FB7162"/>
    <w:rsid w:val="00FB7280"/>
    <w:rsid w:val="00FB73BD"/>
    <w:rsid w:val="00FB7621"/>
    <w:rsid w:val="00FB77C2"/>
    <w:rsid w:val="00FB7819"/>
    <w:rsid w:val="00FB7867"/>
    <w:rsid w:val="00FB78B1"/>
    <w:rsid w:val="00FB795C"/>
    <w:rsid w:val="00FB7992"/>
    <w:rsid w:val="00FB7CD1"/>
    <w:rsid w:val="00FB7D7A"/>
    <w:rsid w:val="00FB7E5E"/>
    <w:rsid w:val="00FB7F14"/>
    <w:rsid w:val="00FB7FC4"/>
    <w:rsid w:val="00FC0079"/>
    <w:rsid w:val="00FC00CB"/>
    <w:rsid w:val="00FC0280"/>
    <w:rsid w:val="00FC0281"/>
    <w:rsid w:val="00FC0458"/>
    <w:rsid w:val="00FC0501"/>
    <w:rsid w:val="00FC06C3"/>
    <w:rsid w:val="00FC073B"/>
    <w:rsid w:val="00FC08CB"/>
    <w:rsid w:val="00FC08CC"/>
    <w:rsid w:val="00FC0B9D"/>
    <w:rsid w:val="00FC0D9B"/>
    <w:rsid w:val="00FC0E42"/>
    <w:rsid w:val="00FC0EB9"/>
    <w:rsid w:val="00FC0EF1"/>
    <w:rsid w:val="00FC1182"/>
    <w:rsid w:val="00FC1317"/>
    <w:rsid w:val="00FC14A3"/>
    <w:rsid w:val="00FC1780"/>
    <w:rsid w:val="00FC19EF"/>
    <w:rsid w:val="00FC1A33"/>
    <w:rsid w:val="00FC1BDD"/>
    <w:rsid w:val="00FC1C32"/>
    <w:rsid w:val="00FC1D3F"/>
    <w:rsid w:val="00FC1E8A"/>
    <w:rsid w:val="00FC2069"/>
    <w:rsid w:val="00FC2242"/>
    <w:rsid w:val="00FC22BB"/>
    <w:rsid w:val="00FC2327"/>
    <w:rsid w:val="00FC25CC"/>
    <w:rsid w:val="00FC26AD"/>
    <w:rsid w:val="00FC274F"/>
    <w:rsid w:val="00FC29BC"/>
    <w:rsid w:val="00FC2A9C"/>
    <w:rsid w:val="00FC2ABF"/>
    <w:rsid w:val="00FC2AC6"/>
    <w:rsid w:val="00FC2AD7"/>
    <w:rsid w:val="00FC2DFF"/>
    <w:rsid w:val="00FC2E58"/>
    <w:rsid w:val="00FC2E9B"/>
    <w:rsid w:val="00FC2EF8"/>
    <w:rsid w:val="00FC2F53"/>
    <w:rsid w:val="00FC31F9"/>
    <w:rsid w:val="00FC3289"/>
    <w:rsid w:val="00FC3490"/>
    <w:rsid w:val="00FC3546"/>
    <w:rsid w:val="00FC37D1"/>
    <w:rsid w:val="00FC37F0"/>
    <w:rsid w:val="00FC385B"/>
    <w:rsid w:val="00FC3B26"/>
    <w:rsid w:val="00FC3D62"/>
    <w:rsid w:val="00FC4069"/>
    <w:rsid w:val="00FC409C"/>
    <w:rsid w:val="00FC40AB"/>
    <w:rsid w:val="00FC4124"/>
    <w:rsid w:val="00FC4169"/>
    <w:rsid w:val="00FC418F"/>
    <w:rsid w:val="00FC4201"/>
    <w:rsid w:val="00FC422D"/>
    <w:rsid w:val="00FC4266"/>
    <w:rsid w:val="00FC43AF"/>
    <w:rsid w:val="00FC43D1"/>
    <w:rsid w:val="00FC458E"/>
    <w:rsid w:val="00FC46D7"/>
    <w:rsid w:val="00FC488A"/>
    <w:rsid w:val="00FC4A8B"/>
    <w:rsid w:val="00FC4A93"/>
    <w:rsid w:val="00FC4C9B"/>
    <w:rsid w:val="00FC507A"/>
    <w:rsid w:val="00FC5385"/>
    <w:rsid w:val="00FC53B5"/>
    <w:rsid w:val="00FC54C3"/>
    <w:rsid w:val="00FC54D1"/>
    <w:rsid w:val="00FC552F"/>
    <w:rsid w:val="00FC5535"/>
    <w:rsid w:val="00FC55C1"/>
    <w:rsid w:val="00FC56BB"/>
    <w:rsid w:val="00FC5773"/>
    <w:rsid w:val="00FC58CC"/>
    <w:rsid w:val="00FC58CF"/>
    <w:rsid w:val="00FC5B63"/>
    <w:rsid w:val="00FC5C31"/>
    <w:rsid w:val="00FC5D64"/>
    <w:rsid w:val="00FC5E03"/>
    <w:rsid w:val="00FC5E3B"/>
    <w:rsid w:val="00FC60E0"/>
    <w:rsid w:val="00FC6140"/>
    <w:rsid w:val="00FC6152"/>
    <w:rsid w:val="00FC616B"/>
    <w:rsid w:val="00FC61D2"/>
    <w:rsid w:val="00FC62AB"/>
    <w:rsid w:val="00FC640F"/>
    <w:rsid w:val="00FC6484"/>
    <w:rsid w:val="00FC66E6"/>
    <w:rsid w:val="00FC68A6"/>
    <w:rsid w:val="00FC6D14"/>
    <w:rsid w:val="00FC6D6A"/>
    <w:rsid w:val="00FC6E38"/>
    <w:rsid w:val="00FC70EE"/>
    <w:rsid w:val="00FC72B9"/>
    <w:rsid w:val="00FC72D2"/>
    <w:rsid w:val="00FC72FA"/>
    <w:rsid w:val="00FC7766"/>
    <w:rsid w:val="00FC7788"/>
    <w:rsid w:val="00FC7A4F"/>
    <w:rsid w:val="00FC7B17"/>
    <w:rsid w:val="00FC7B97"/>
    <w:rsid w:val="00FC7C1E"/>
    <w:rsid w:val="00FC7D49"/>
    <w:rsid w:val="00FC7EB6"/>
    <w:rsid w:val="00FC7F0B"/>
    <w:rsid w:val="00FC7FD1"/>
    <w:rsid w:val="00FD000C"/>
    <w:rsid w:val="00FD0048"/>
    <w:rsid w:val="00FD0112"/>
    <w:rsid w:val="00FD018C"/>
    <w:rsid w:val="00FD0410"/>
    <w:rsid w:val="00FD0564"/>
    <w:rsid w:val="00FD05AA"/>
    <w:rsid w:val="00FD05DA"/>
    <w:rsid w:val="00FD08A3"/>
    <w:rsid w:val="00FD0B5A"/>
    <w:rsid w:val="00FD0C6B"/>
    <w:rsid w:val="00FD0CAD"/>
    <w:rsid w:val="00FD0E3D"/>
    <w:rsid w:val="00FD0E45"/>
    <w:rsid w:val="00FD0F16"/>
    <w:rsid w:val="00FD1105"/>
    <w:rsid w:val="00FD122E"/>
    <w:rsid w:val="00FD126C"/>
    <w:rsid w:val="00FD12AC"/>
    <w:rsid w:val="00FD14EC"/>
    <w:rsid w:val="00FD165D"/>
    <w:rsid w:val="00FD1848"/>
    <w:rsid w:val="00FD1849"/>
    <w:rsid w:val="00FD1A16"/>
    <w:rsid w:val="00FD1C2A"/>
    <w:rsid w:val="00FD1C73"/>
    <w:rsid w:val="00FD1C82"/>
    <w:rsid w:val="00FD1DC5"/>
    <w:rsid w:val="00FD1E79"/>
    <w:rsid w:val="00FD1F45"/>
    <w:rsid w:val="00FD1F54"/>
    <w:rsid w:val="00FD2065"/>
    <w:rsid w:val="00FD20F4"/>
    <w:rsid w:val="00FD2169"/>
    <w:rsid w:val="00FD2171"/>
    <w:rsid w:val="00FD24C0"/>
    <w:rsid w:val="00FD24C1"/>
    <w:rsid w:val="00FD24D4"/>
    <w:rsid w:val="00FD25F6"/>
    <w:rsid w:val="00FD2647"/>
    <w:rsid w:val="00FD268E"/>
    <w:rsid w:val="00FD29CE"/>
    <w:rsid w:val="00FD2A5E"/>
    <w:rsid w:val="00FD2BBB"/>
    <w:rsid w:val="00FD2D4C"/>
    <w:rsid w:val="00FD2E66"/>
    <w:rsid w:val="00FD2F9A"/>
    <w:rsid w:val="00FD2FA2"/>
    <w:rsid w:val="00FD31E4"/>
    <w:rsid w:val="00FD324C"/>
    <w:rsid w:val="00FD3504"/>
    <w:rsid w:val="00FD3521"/>
    <w:rsid w:val="00FD3595"/>
    <w:rsid w:val="00FD36A3"/>
    <w:rsid w:val="00FD3716"/>
    <w:rsid w:val="00FD3756"/>
    <w:rsid w:val="00FD37E6"/>
    <w:rsid w:val="00FD37EC"/>
    <w:rsid w:val="00FD3989"/>
    <w:rsid w:val="00FD3B64"/>
    <w:rsid w:val="00FD3DEA"/>
    <w:rsid w:val="00FD3E6C"/>
    <w:rsid w:val="00FD3F41"/>
    <w:rsid w:val="00FD41C8"/>
    <w:rsid w:val="00FD429B"/>
    <w:rsid w:val="00FD4333"/>
    <w:rsid w:val="00FD438F"/>
    <w:rsid w:val="00FD43CB"/>
    <w:rsid w:val="00FD440A"/>
    <w:rsid w:val="00FD4868"/>
    <w:rsid w:val="00FD4957"/>
    <w:rsid w:val="00FD49F0"/>
    <w:rsid w:val="00FD4AD9"/>
    <w:rsid w:val="00FD4C60"/>
    <w:rsid w:val="00FD4D4F"/>
    <w:rsid w:val="00FD4E8F"/>
    <w:rsid w:val="00FD4F15"/>
    <w:rsid w:val="00FD4F27"/>
    <w:rsid w:val="00FD5084"/>
    <w:rsid w:val="00FD510C"/>
    <w:rsid w:val="00FD5134"/>
    <w:rsid w:val="00FD5183"/>
    <w:rsid w:val="00FD51B5"/>
    <w:rsid w:val="00FD5362"/>
    <w:rsid w:val="00FD5385"/>
    <w:rsid w:val="00FD53B2"/>
    <w:rsid w:val="00FD54A1"/>
    <w:rsid w:val="00FD5536"/>
    <w:rsid w:val="00FD5577"/>
    <w:rsid w:val="00FD55AC"/>
    <w:rsid w:val="00FD56EC"/>
    <w:rsid w:val="00FD57D5"/>
    <w:rsid w:val="00FD5910"/>
    <w:rsid w:val="00FD5B1C"/>
    <w:rsid w:val="00FD5B29"/>
    <w:rsid w:val="00FD5BA1"/>
    <w:rsid w:val="00FD5CCD"/>
    <w:rsid w:val="00FD5D72"/>
    <w:rsid w:val="00FD5D73"/>
    <w:rsid w:val="00FD6166"/>
    <w:rsid w:val="00FD623A"/>
    <w:rsid w:val="00FD6283"/>
    <w:rsid w:val="00FD6290"/>
    <w:rsid w:val="00FD62AC"/>
    <w:rsid w:val="00FD62B7"/>
    <w:rsid w:val="00FD62C2"/>
    <w:rsid w:val="00FD62DB"/>
    <w:rsid w:val="00FD6353"/>
    <w:rsid w:val="00FD6392"/>
    <w:rsid w:val="00FD639F"/>
    <w:rsid w:val="00FD63EA"/>
    <w:rsid w:val="00FD641C"/>
    <w:rsid w:val="00FD6530"/>
    <w:rsid w:val="00FD665F"/>
    <w:rsid w:val="00FD680A"/>
    <w:rsid w:val="00FD6908"/>
    <w:rsid w:val="00FD6911"/>
    <w:rsid w:val="00FD6999"/>
    <w:rsid w:val="00FD69F4"/>
    <w:rsid w:val="00FD6BB8"/>
    <w:rsid w:val="00FD6F28"/>
    <w:rsid w:val="00FD6F98"/>
    <w:rsid w:val="00FD7167"/>
    <w:rsid w:val="00FD72F3"/>
    <w:rsid w:val="00FD734C"/>
    <w:rsid w:val="00FD73FE"/>
    <w:rsid w:val="00FD74E5"/>
    <w:rsid w:val="00FD74F7"/>
    <w:rsid w:val="00FD7640"/>
    <w:rsid w:val="00FD7705"/>
    <w:rsid w:val="00FD77F7"/>
    <w:rsid w:val="00FD7AA3"/>
    <w:rsid w:val="00FD7B3A"/>
    <w:rsid w:val="00FD7C49"/>
    <w:rsid w:val="00FD7D14"/>
    <w:rsid w:val="00FE004D"/>
    <w:rsid w:val="00FE02A4"/>
    <w:rsid w:val="00FE02E6"/>
    <w:rsid w:val="00FE0359"/>
    <w:rsid w:val="00FE054C"/>
    <w:rsid w:val="00FE05A4"/>
    <w:rsid w:val="00FE074A"/>
    <w:rsid w:val="00FE0908"/>
    <w:rsid w:val="00FE0C36"/>
    <w:rsid w:val="00FE0E84"/>
    <w:rsid w:val="00FE0F1C"/>
    <w:rsid w:val="00FE0FFF"/>
    <w:rsid w:val="00FE1000"/>
    <w:rsid w:val="00FE1024"/>
    <w:rsid w:val="00FE13F2"/>
    <w:rsid w:val="00FE1581"/>
    <w:rsid w:val="00FE1679"/>
    <w:rsid w:val="00FE1959"/>
    <w:rsid w:val="00FE1A19"/>
    <w:rsid w:val="00FE1B3D"/>
    <w:rsid w:val="00FE1D44"/>
    <w:rsid w:val="00FE20E3"/>
    <w:rsid w:val="00FE20E8"/>
    <w:rsid w:val="00FE20EB"/>
    <w:rsid w:val="00FE21B2"/>
    <w:rsid w:val="00FE2227"/>
    <w:rsid w:val="00FE2317"/>
    <w:rsid w:val="00FE2357"/>
    <w:rsid w:val="00FE243F"/>
    <w:rsid w:val="00FE24B2"/>
    <w:rsid w:val="00FE2555"/>
    <w:rsid w:val="00FE25CE"/>
    <w:rsid w:val="00FE29BF"/>
    <w:rsid w:val="00FE2A56"/>
    <w:rsid w:val="00FE2B9C"/>
    <w:rsid w:val="00FE2BB7"/>
    <w:rsid w:val="00FE2C5C"/>
    <w:rsid w:val="00FE2D31"/>
    <w:rsid w:val="00FE2D6B"/>
    <w:rsid w:val="00FE2F6E"/>
    <w:rsid w:val="00FE32BA"/>
    <w:rsid w:val="00FE344B"/>
    <w:rsid w:val="00FE3568"/>
    <w:rsid w:val="00FE35B2"/>
    <w:rsid w:val="00FE367F"/>
    <w:rsid w:val="00FE3837"/>
    <w:rsid w:val="00FE392F"/>
    <w:rsid w:val="00FE3998"/>
    <w:rsid w:val="00FE3A43"/>
    <w:rsid w:val="00FE3B1D"/>
    <w:rsid w:val="00FE3BA8"/>
    <w:rsid w:val="00FE3BC8"/>
    <w:rsid w:val="00FE3C54"/>
    <w:rsid w:val="00FE3D0C"/>
    <w:rsid w:val="00FE3E1E"/>
    <w:rsid w:val="00FE3E41"/>
    <w:rsid w:val="00FE40DF"/>
    <w:rsid w:val="00FE4103"/>
    <w:rsid w:val="00FE410E"/>
    <w:rsid w:val="00FE43C8"/>
    <w:rsid w:val="00FE445B"/>
    <w:rsid w:val="00FE44AA"/>
    <w:rsid w:val="00FE44C6"/>
    <w:rsid w:val="00FE47D8"/>
    <w:rsid w:val="00FE492E"/>
    <w:rsid w:val="00FE4976"/>
    <w:rsid w:val="00FE49DF"/>
    <w:rsid w:val="00FE4A1B"/>
    <w:rsid w:val="00FE4A58"/>
    <w:rsid w:val="00FE4B3F"/>
    <w:rsid w:val="00FE4D10"/>
    <w:rsid w:val="00FE4D45"/>
    <w:rsid w:val="00FE4DE6"/>
    <w:rsid w:val="00FE4FBF"/>
    <w:rsid w:val="00FE504D"/>
    <w:rsid w:val="00FE5052"/>
    <w:rsid w:val="00FE54AB"/>
    <w:rsid w:val="00FE5597"/>
    <w:rsid w:val="00FE56F3"/>
    <w:rsid w:val="00FE58C4"/>
    <w:rsid w:val="00FE58EA"/>
    <w:rsid w:val="00FE59E1"/>
    <w:rsid w:val="00FE5B6F"/>
    <w:rsid w:val="00FE5CE6"/>
    <w:rsid w:val="00FE5DBC"/>
    <w:rsid w:val="00FE5E4C"/>
    <w:rsid w:val="00FE5EC7"/>
    <w:rsid w:val="00FE6102"/>
    <w:rsid w:val="00FE61EF"/>
    <w:rsid w:val="00FE624C"/>
    <w:rsid w:val="00FE62A6"/>
    <w:rsid w:val="00FE6327"/>
    <w:rsid w:val="00FE6470"/>
    <w:rsid w:val="00FE6673"/>
    <w:rsid w:val="00FE67BE"/>
    <w:rsid w:val="00FE67D4"/>
    <w:rsid w:val="00FE6828"/>
    <w:rsid w:val="00FE6A49"/>
    <w:rsid w:val="00FE6AB1"/>
    <w:rsid w:val="00FE6CAA"/>
    <w:rsid w:val="00FE70B4"/>
    <w:rsid w:val="00FE72A1"/>
    <w:rsid w:val="00FE733E"/>
    <w:rsid w:val="00FE735E"/>
    <w:rsid w:val="00FE73C4"/>
    <w:rsid w:val="00FE7468"/>
    <w:rsid w:val="00FE7510"/>
    <w:rsid w:val="00FE7592"/>
    <w:rsid w:val="00FE77C4"/>
    <w:rsid w:val="00FE77C8"/>
    <w:rsid w:val="00FE7841"/>
    <w:rsid w:val="00FE78AA"/>
    <w:rsid w:val="00FE7C4A"/>
    <w:rsid w:val="00FE7E8E"/>
    <w:rsid w:val="00FF02D7"/>
    <w:rsid w:val="00FF0309"/>
    <w:rsid w:val="00FF0317"/>
    <w:rsid w:val="00FF045B"/>
    <w:rsid w:val="00FF0517"/>
    <w:rsid w:val="00FF058F"/>
    <w:rsid w:val="00FF07FD"/>
    <w:rsid w:val="00FF0AAC"/>
    <w:rsid w:val="00FF0B0D"/>
    <w:rsid w:val="00FF0CD9"/>
    <w:rsid w:val="00FF1016"/>
    <w:rsid w:val="00FF104F"/>
    <w:rsid w:val="00FF115A"/>
    <w:rsid w:val="00FF126F"/>
    <w:rsid w:val="00FF1302"/>
    <w:rsid w:val="00FF132B"/>
    <w:rsid w:val="00FF1481"/>
    <w:rsid w:val="00FF152D"/>
    <w:rsid w:val="00FF157F"/>
    <w:rsid w:val="00FF1AB9"/>
    <w:rsid w:val="00FF1CBE"/>
    <w:rsid w:val="00FF1D8D"/>
    <w:rsid w:val="00FF1EAF"/>
    <w:rsid w:val="00FF1FC9"/>
    <w:rsid w:val="00FF204A"/>
    <w:rsid w:val="00FF2197"/>
    <w:rsid w:val="00FF21FA"/>
    <w:rsid w:val="00FF221A"/>
    <w:rsid w:val="00FF2301"/>
    <w:rsid w:val="00FF2355"/>
    <w:rsid w:val="00FF2454"/>
    <w:rsid w:val="00FF261F"/>
    <w:rsid w:val="00FF26A6"/>
    <w:rsid w:val="00FF26BB"/>
    <w:rsid w:val="00FF26D5"/>
    <w:rsid w:val="00FF27B0"/>
    <w:rsid w:val="00FF289E"/>
    <w:rsid w:val="00FF2C3F"/>
    <w:rsid w:val="00FF2E03"/>
    <w:rsid w:val="00FF2E30"/>
    <w:rsid w:val="00FF2E44"/>
    <w:rsid w:val="00FF3105"/>
    <w:rsid w:val="00FF3124"/>
    <w:rsid w:val="00FF31DC"/>
    <w:rsid w:val="00FF323F"/>
    <w:rsid w:val="00FF3249"/>
    <w:rsid w:val="00FF327D"/>
    <w:rsid w:val="00FF33A4"/>
    <w:rsid w:val="00FF3517"/>
    <w:rsid w:val="00FF3608"/>
    <w:rsid w:val="00FF3652"/>
    <w:rsid w:val="00FF3685"/>
    <w:rsid w:val="00FF3AE5"/>
    <w:rsid w:val="00FF3C21"/>
    <w:rsid w:val="00FF3D3B"/>
    <w:rsid w:val="00FF4149"/>
    <w:rsid w:val="00FF41AD"/>
    <w:rsid w:val="00FF41EE"/>
    <w:rsid w:val="00FF43CA"/>
    <w:rsid w:val="00FF4746"/>
    <w:rsid w:val="00FF47AC"/>
    <w:rsid w:val="00FF49A1"/>
    <w:rsid w:val="00FF4EB5"/>
    <w:rsid w:val="00FF4FD0"/>
    <w:rsid w:val="00FF5300"/>
    <w:rsid w:val="00FF56A4"/>
    <w:rsid w:val="00FF57BE"/>
    <w:rsid w:val="00FF5824"/>
    <w:rsid w:val="00FF5907"/>
    <w:rsid w:val="00FF5914"/>
    <w:rsid w:val="00FF5A13"/>
    <w:rsid w:val="00FF5A61"/>
    <w:rsid w:val="00FF5A76"/>
    <w:rsid w:val="00FF5C7C"/>
    <w:rsid w:val="00FF5D3E"/>
    <w:rsid w:val="00FF5F80"/>
    <w:rsid w:val="00FF5FBE"/>
    <w:rsid w:val="00FF6076"/>
    <w:rsid w:val="00FF629B"/>
    <w:rsid w:val="00FF6412"/>
    <w:rsid w:val="00FF647F"/>
    <w:rsid w:val="00FF65EA"/>
    <w:rsid w:val="00FF65FC"/>
    <w:rsid w:val="00FF67C3"/>
    <w:rsid w:val="00FF6875"/>
    <w:rsid w:val="00FF6983"/>
    <w:rsid w:val="00FF69A7"/>
    <w:rsid w:val="00FF6B93"/>
    <w:rsid w:val="00FF6BCF"/>
    <w:rsid w:val="00FF6C45"/>
    <w:rsid w:val="00FF6D07"/>
    <w:rsid w:val="00FF6DA1"/>
    <w:rsid w:val="00FF6E73"/>
    <w:rsid w:val="00FF6EC9"/>
    <w:rsid w:val="00FF6EEE"/>
    <w:rsid w:val="00FF7118"/>
    <w:rsid w:val="00FF7200"/>
    <w:rsid w:val="00FF7297"/>
    <w:rsid w:val="00FF756F"/>
    <w:rsid w:val="00FF78D3"/>
    <w:rsid w:val="00FF7A5B"/>
    <w:rsid w:val="00FF7A62"/>
    <w:rsid w:val="00FF7A8B"/>
    <w:rsid w:val="00FF7AF3"/>
    <w:rsid w:val="00FF7B31"/>
    <w:rsid w:val="00FF7D68"/>
    <w:rsid w:val="00FF7DA3"/>
    <w:rsid w:val="00FF7DDC"/>
    <w:rsid w:val="00FF7EE4"/>
    <w:rsid w:val="00FF7F3B"/>
    <w:rsid w:val="00FF7F72"/>
    <w:rsid w:val="00FF7FAC"/>
    <w:rsid w:val="00FF7FDE"/>
    <w:rsid w:val="1F6F57F6"/>
    <w:rsid w:val="6D109D7C"/>
    <w:rsid w:val="726AD26B"/>
    <w:rsid w:val="7A038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08C5E49"/>
  <w15:chartTrackingRefBased/>
  <w15:docId w15:val="{B33FFDD8-50DC-4E66-A388-9D402311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page number" w:uiPriority="99"/>
    <w:lsdException w:name="List Bullet" w:uiPriority="99"/>
    <w:lsdException w:name="List Number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43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90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</w:pPr>
    <w:rPr>
      <w:rFonts w:ascii="Times New Roman" w:hAnsi="Times New Roman" w:cs="EucrosiaUPC"/>
      <w:b/>
      <w:bCs/>
      <w:sz w:val="30"/>
      <w:szCs w:val="30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semiHidden/>
    <w:rsid w:val="00F65F88"/>
    <w:rPr>
      <w:rFonts w:ascii="Tahoma" w:hAnsi="Tahoma" w:cs="Tahoma"/>
      <w:sz w:val="16"/>
      <w:szCs w:val="16"/>
    </w:rPr>
  </w:style>
  <w:style w:type="paragraph" w:customStyle="1" w:styleId="a1">
    <w:name w:val="???????"/>
    <w:basedOn w:val="Normal"/>
    <w:rsid w:val="00A23D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6C0C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F647C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3">
    <w:name w:val="Åº"/>
    <w:basedOn w:val="Normal"/>
    <w:rsid w:val="009847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D323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990853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BC00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F647CD"/>
    <w:pPr>
      <w:spacing w:after="120" w:line="480" w:lineRule="auto"/>
      <w:ind w:left="360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rsid w:val="00F647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D475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efault">
    <w:name w:val="Default"/>
    <w:rsid w:val="00D37AA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tstatementheading">
    <w:name w:val="acct statement heading"/>
    <w:aliases w:val="as"/>
    <w:basedOn w:val="Heading2"/>
    <w:next w:val="Normal"/>
    <w:rsid w:val="000B7A6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C49B1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C941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CF452A"/>
    <w:pPr>
      <w:ind w:left="720"/>
      <w:contextualSpacing/>
    </w:pPr>
    <w:rPr>
      <w:szCs w:val="22"/>
    </w:rPr>
  </w:style>
  <w:style w:type="paragraph" w:customStyle="1" w:styleId="accttwofigurescents">
    <w:name w:val="acct two figures cents"/>
    <w:aliases w:val="a2c,acct two figures ¢ sign"/>
    <w:basedOn w:val="Normal"/>
    <w:rsid w:val="00ED00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D00F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356D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4D5D1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4D5D1F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D060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uiPriority w:val="99"/>
    <w:rsid w:val="00CD30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D300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D300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CD3006"/>
    <w:rPr>
      <w:b/>
      <w:bCs/>
    </w:rPr>
  </w:style>
  <w:style w:type="character" w:customStyle="1" w:styleId="CommentSubjectChar">
    <w:name w:val="Comment Subject Char"/>
    <w:link w:val="CommentSubject"/>
    <w:rsid w:val="00CD3006"/>
    <w:rPr>
      <w:rFonts w:ascii="Arial" w:hAnsi="Arial"/>
      <w:b/>
      <w:bCs/>
      <w:szCs w:val="25"/>
    </w:rPr>
  </w:style>
  <w:style w:type="character" w:customStyle="1" w:styleId="Heading3Char">
    <w:name w:val="Heading 3 Char"/>
    <w:link w:val="Heading3"/>
    <w:rsid w:val="00325F72"/>
    <w:rPr>
      <w:rFonts w:ascii="Arial" w:hAnsi="Arial" w:cs="Times New Roman"/>
      <w:i/>
      <w:iCs/>
      <w:sz w:val="18"/>
      <w:szCs w:val="18"/>
    </w:rPr>
  </w:style>
  <w:style w:type="paragraph" w:styleId="FootnoteText">
    <w:name w:val="footnote text"/>
    <w:aliases w:val="ft"/>
    <w:basedOn w:val="Normal"/>
    <w:link w:val="FootnoteTextChar"/>
    <w:unhideWhenUsed/>
    <w:rsid w:val="00F475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rsid w:val="00F47588"/>
    <w:rPr>
      <w:rFonts w:cs="Times New Roman"/>
      <w:lang w:bidi="ar-SA"/>
    </w:rPr>
  </w:style>
  <w:style w:type="character" w:styleId="FootnoteReference">
    <w:name w:val="footnote reference"/>
    <w:uiPriority w:val="99"/>
    <w:unhideWhenUsed/>
    <w:rsid w:val="00F47588"/>
    <w:rPr>
      <w:vertAlign w:val="superscript"/>
    </w:rPr>
  </w:style>
  <w:style w:type="paragraph" w:customStyle="1" w:styleId="body1">
    <w:name w:val="body1"/>
    <w:basedOn w:val="Normal"/>
    <w:uiPriority w:val="99"/>
    <w:rsid w:val="002425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paragraph" w:customStyle="1" w:styleId="acctmergecolhdg">
    <w:name w:val="acct merge col hdg"/>
    <w:aliases w:val="mh"/>
    <w:basedOn w:val="Normal"/>
    <w:rsid w:val="007011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B78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B7819"/>
    <w:rPr>
      <w:rFonts w:ascii="Angsana New" w:eastAsia="Calibri" w:hAnsi="Angsana New"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2D6BDC"/>
    <w:rPr>
      <w:rFonts w:cs="Times New Roman"/>
      <w:sz w:val="22"/>
      <w:lang w:val="en-GB" w:bidi="ar-SA"/>
    </w:rPr>
  </w:style>
  <w:style w:type="paragraph" w:customStyle="1" w:styleId="10">
    <w:name w:val="10"/>
    <w:basedOn w:val="Normal"/>
    <w:rsid w:val="00022F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E0">
    <w:name w:val="»¡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ASSETS">
    <w:name w:val="ASSETS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0"/>
    <w:rsid w:val="00C05A90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ข้อความ"/>
    <w:basedOn w:val="Normal"/>
    <w:rsid w:val="00C05A9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ccpolicyheading0">
    <w:name w:val="accpolicyheading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Heading2Char">
    <w:name w:val="Heading 2 Char"/>
    <w:link w:val="Heading2"/>
    <w:rsid w:val="00C05A90"/>
    <w:rPr>
      <w:rFonts w:ascii="Arial" w:hAnsi="Arial" w:cs="Times New Roman"/>
      <w:b/>
      <w:bCs/>
      <w:sz w:val="18"/>
      <w:szCs w:val="18"/>
    </w:rPr>
  </w:style>
  <w:style w:type="paragraph" w:customStyle="1" w:styleId="acctmainheading">
    <w:name w:val="acct main heading"/>
    <w:aliases w:val="am"/>
    <w:basedOn w:val="Normal"/>
    <w:rsid w:val="00C05A9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05A9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link w:val="HTMLPreformatted"/>
    <w:rsid w:val="00C05A90"/>
    <w:rPr>
      <w:rFonts w:ascii="Courier New" w:hAnsi="Courier New" w:cs="Courier New"/>
      <w:lang w:bidi="ar-SA"/>
    </w:rPr>
  </w:style>
  <w:style w:type="character" w:customStyle="1" w:styleId="Heading2Char1">
    <w:name w:val="Heading 2 Char1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42B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A42B35"/>
    <w:rPr>
      <w:rFonts w:asciiTheme="majorBidi" w:eastAsia="Calibri" w:hAnsiTheme="majorBidi" w:cstheme="majorBidi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C05A9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C05A90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C05A90"/>
    <w:rPr>
      <w:rFonts w:ascii="Consolas" w:hAnsi="Consolas"/>
      <w:sz w:val="21"/>
      <w:szCs w:val="26"/>
    </w:rPr>
  </w:style>
  <w:style w:type="character" w:customStyle="1" w:styleId="HeaderChar">
    <w:name w:val="Header Char"/>
    <w:link w:val="Header"/>
    <w:uiPriority w:val="99"/>
    <w:locked/>
    <w:rsid w:val="00C05A9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C05A90"/>
    <w:rPr>
      <w:rFonts w:cs="EucrosiaUPC"/>
      <w:b/>
      <w:bCs/>
      <w:sz w:val="30"/>
      <w:szCs w:val="30"/>
      <w:lang w:val="th-TH"/>
    </w:rPr>
  </w:style>
  <w:style w:type="character" w:customStyle="1" w:styleId="Heading6Char">
    <w:name w:val="Heading 6 Char"/>
    <w:link w:val="Heading6"/>
    <w:rsid w:val="00C05A90"/>
    <w:rPr>
      <w:rFonts w:cs="EucrosiaUPC"/>
      <w:b/>
      <w:bCs/>
      <w:sz w:val="32"/>
      <w:szCs w:val="32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C05A90"/>
    <w:rPr>
      <w:rFonts w:cs="EucrosiaUPC"/>
      <w:b/>
      <w:bCs/>
      <w:sz w:val="30"/>
      <w:szCs w:val="30"/>
    </w:rPr>
  </w:style>
  <w:style w:type="paragraph" w:customStyle="1" w:styleId="IndexHeading1">
    <w:name w:val="Index Heading1"/>
    <w:aliases w:val="ixh"/>
    <w:basedOn w:val="BodyText"/>
    <w:rsid w:val="00C05A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rsid w:val="000E7457"/>
    <w:pPr>
      <w:spacing w:after="220"/>
    </w:pPr>
    <w:rPr>
      <w:rFonts w:cs="Times New Roman"/>
    </w:rPr>
  </w:style>
  <w:style w:type="paragraph" w:customStyle="1" w:styleId="List2i">
    <w:name w:val="List 2i"/>
    <w:aliases w:val="2i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0E74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i/>
      <w:sz w:val="22"/>
      <w:szCs w:val="20"/>
      <w:lang w:val="en-AU" w:bidi="ar-SA"/>
    </w:rPr>
  </w:style>
  <w:style w:type="paragraph" w:styleId="NoSpacing">
    <w:name w:val="No Spacing"/>
    <w:uiPriority w:val="1"/>
    <w:qFormat/>
    <w:rsid w:val="00B1197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NormalIndent1">
    <w:name w:val="Normal Indent1"/>
    <w:basedOn w:val="Normal"/>
    <w:rsid w:val="00DF38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character" w:styleId="Emphasis">
    <w:name w:val="Emphasis"/>
    <w:basedOn w:val="DefaultParagraphFont"/>
    <w:qFormat/>
    <w:rsid w:val="0089025E"/>
    <w:rPr>
      <w:i/>
      <w:iCs/>
    </w:rPr>
  </w:style>
  <w:style w:type="paragraph" w:styleId="Revision">
    <w:name w:val="Revision"/>
    <w:hidden/>
    <w:uiPriority w:val="99"/>
    <w:semiHidden/>
    <w:rsid w:val="00E762B6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40B3A"/>
    <w:rPr>
      <w:rFonts w:ascii="Arial" w:hAnsi="Arial"/>
      <w:sz w:val="18"/>
      <w:szCs w:val="22"/>
    </w:rPr>
  </w:style>
  <w:style w:type="character" w:customStyle="1" w:styleId="DocumentMapChar">
    <w:name w:val="Document Map Char"/>
    <w:link w:val="DocumentMap"/>
    <w:semiHidden/>
    <w:rsid w:val="0048018E"/>
    <w:rPr>
      <w:rFonts w:ascii="Tahoma" w:hAnsi="Tahoma" w:cs="Tahoma"/>
      <w:shd w:val="clear" w:color="auto" w:fill="000080"/>
    </w:rPr>
  </w:style>
  <w:style w:type="paragraph" w:customStyle="1" w:styleId="Pa47">
    <w:name w:val="Pa47"/>
    <w:basedOn w:val="Normal"/>
    <w:next w:val="Normal"/>
    <w:uiPriority w:val="99"/>
    <w:rsid w:val="004801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DengXian" w:hAnsi="Univers LT Std 45 Light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48018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8018E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48018E"/>
    <w:rPr>
      <w:color w:val="0000FF"/>
      <w:u w:val="single"/>
    </w:rPr>
  </w:style>
  <w:style w:type="paragraph" w:customStyle="1" w:styleId="Pa18">
    <w:name w:val="Pa18"/>
    <w:basedOn w:val="Normal"/>
    <w:next w:val="Normal"/>
    <w:uiPriority w:val="99"/>
    <w:rsid w:val="002B6B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8F2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NormalWeb">
    <w:name w:val="Normal (Web)"/>
    <w:basedOn w:val="Normal"/>
    <w:uiPriority w:val="99"/>
    <w:unhideWhenUsed/>
    <w:rsid w:val="006B39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6B3968"/>
  </w:style>
  <w:style w:type="character" w:customStyle="1" w:styleId="Heading5Char">
    <w:name w:val="Heading 5 Char"/>
    <w:basedOn w:val="DefaultParagraphFont"/>
    <w:link w:val="Heading5"/>
    <w:rsid w:val="003602F6"/>
    <w:rPr>
      <w:rFonts w:cs="EucrosiaUPC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8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5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5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34" Type="http://schemas.openxmlformats.org/officeDocument/2006/relationships/header" Target="header1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oter" Target="footer5.xml"/><Relationship Id="rId33" Type="http://schemas.openxmlformats.org/officeDocument/2006/relationships/header" Target="header1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29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32" Type="http://schemas.openxmlformats.org/officeDocument/2006/relationships/footer" Target="footer8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4.xml"/><Relationship Id="rId28" Type="http://schemas.openxmlformats.org/officeDocument/2006/relationships/header" Target="header10.xml"/><Relationship Id="rId36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31" Type="http://schemas.openxmlformats.org/officeDocument/2006/relationships/header" Target="header1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eader" Target="header7.xml"/><Relationship Id="rId27" Type="http://schemas.openxmlformats.org/officeDocument/2006/relationships/footer" Target="footer6.xml"/><Relationship Id="rId30" Type="http://schemas.openxmlformats.org/officeDocument/2006/relationships/footer" Target="footer7.xml"/><Relationship Id="rId35" Type="http://schemas.openxmlformats.org/officeDocument/2006/relationships/fontTable" Target="fontTable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  <_Flow_SignoffStatus xmlns="3774439a-3eb9-4523-ab15-1a7c88708d50" xsi:nil="true"/>
    <_dlc_DocId xmlns="4280bfd0-8d39-4c8f-a2d7-e53cc45df9c8">MDYJPH7RTKF3-899612618-3009735</_dlc_DocId>
    <_dlc_DocIdUrl xmlns="4280bfd0-8d39-4c8f-a2d7-e53cc45df9c8">
      <Url>https://assetworldcorpth.sharepoint.com/sites/File_Sharing/_layouts/15/DocIdRedir.aspx?ID=MDYJPH7RTKF3-899612618-3009735</Url>
      <Description>MDYJPH7RTKF3-899612618-3009735</Description>
    </_dlc_DocIdUrl>
  </documentManagement>
</p:properti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4" ma:contentTypeDescription="Create a new document." ma:contentTypeScope="" ma:versionID="de6557b7320cd0edd52a3010c2a08adf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5b822ed5e3e1a47e0b2665ba8e09bf57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F0875-AE04-412C-BC69-E6411CA16A86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2.xml><?xml version="1.0" encoding="utf-8"?>
<ds:datastoreItem xmlns:ds="http://schemas.openxmlformats.org/officeDocument/2006/customXml" ds:itemID="{73D4E15B-A2CE-4050-A9E2-E3022A866336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D580EF1-B7C5-4173-8127-B1532F3DF6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F8C7B5-F63F-4FA3-9ED5-322EBC01495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BE9D4FB-1CA6-4DE1-B6C1-60249662A1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FE23AB8-6A71-4BD0-A430-D29EC78594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TReport.dot</Template>
  <TotalTime>1</TotalTime>
  <Pages>6</Pages>
  <Words>24907</Words>
  <Characters>141975</Characters>
  <Application>Microsoft Office Word</Application>
  <DocSecurity>0</DocSecurity>
  <Lines>1183</Lines>
  <Paragraphs>333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ซีอาร์ เชียงใหม่ (ประเทศไทย) จำกัด</vt:lpstr>
    </vt:vector>
  </TitlesOfParts>
  <Company>KPMG</Company>
  <LinksUpToDate>false</LinksUpToDate>
  <CharactersWithSpaces>166549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Thanaphat, Phaisil</dc:creator>
  <cp:keywords/>
  <cp:lastModifiedBy>Thanaphat, Phaisil</cp:lastModifiedBy>
  <cp:revision>2</cp:revision>
  <cp:lastPrinted>2025-02-26T09:00:00Z</cp:lastPrinted>
  <dcterms:created xsi:type="dcterms:W3CDTF">2025-02-26T11:21:00Z</dcterms:created>
  <dcterms:modified xsi:type="dcterms:W3CDTF">2025-02-26T11:21:00Z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jSaver">
    <vt:lpwstr>/gZaQPgEeRtggu0G3hNsa/8aAJTlHQBR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4" name="bjDocumentLabelXML-0">
    <vt:lpwstr>ames.com/2008/01/sie/internal/label"&gt;&lt;element uid="id_classification_internalonly" value="" /&gt;&lt;/sisl&gt;</vt:lpwstr>
  </property>
  <property fmtid="{D5CDD505-2E9C-101B-9397-08002B2CF9AE}" pid="5" name="bjDocumentSecurityLabel">
    <vt:lpwstr>Internal Use</vt:lpwstr>
  </property>
  <property fmtid="{D5CDD505-2E9C-101B-9397-08002B2CF9AE}" pid="6" name="bjClsUserRVM">
    <vt:lpwstr>[]</vt:lpwstr>
  </property>
  <property fmtid="{D5CDD505-2E9C-101B-9397-08002B2CF9AE}" pid="7" name="ContentTypeId">
    <vt:lpwstr>0x0101007C6F7B0444CC944D825A35AFDC1411B5</vt:lpwstr>
  </property>
  <property fmtid="{D5CDD505-2E9C-101B-9397-08002B2CF9AE}" pid="8" name="_dlc_DocIdItemGuid">
    <vt:lpwstr>cb88c47d-c594-4f8c-beb6-708ec6c4c92c</vt:lpwstr>
  </property>
  <property fmtid="{D5CDD505-2E9C-101B-9397-08002B2CF9AE}" pid="9" name="MediaServiceImageTags">
    <vt:lpwstr/>
  </property>
  <property fmtid="{D5CDD505-2E9C-101B-9397-08002B2CF9AE}" pid="10" name="docIndexRef">
    <vt:lpwstr>a569a5f8-fa0c-457d-8a69-1ed9a7dc9900</vt:lpwstr>
  </property>
  <property fmtid="{D5CDD505-2E9C-101B-9397-08002B2CF9AE}" pid="11" name="GrammarlyDocumentId">
    <vt:lpwstr>be8297ad1fcbcc7f1788d6f914d064a8f3bee5cb34c506ad44bbaaf7f8bcd29b</vt:lpwstr>
  </property>
</Properties>
</file>