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E566D" w14:textId="77777777" w:rsidR="00F84192" w:rsidRPr="00F84192" w:rsidRDefault="00F84192" w:rsidP="00F84192">
      <w:pPr>
        <w:spacing w:line="240" w:lineRule="auto"/>
        <w:jc w:val="center"/>
        <w:rPr>
          <w:b/>
          <w:bCs/>
          <w:sz w:val="40"/>
          <w:szCs w:val="40"/>
        </w:rPr>
      </w:pPr>
      <w:r w:rsidRPr="00F84192">
        <w:rPr>
          <w:b/>
          <w:bCs/>
          <w:sz w:val="40"/>
          <w:szCs w:val="40"/>
        </w:rPr>
        <w:t>Central Retail Corporation Public Company Limited</w:t>
      </w:r>
    </w:p>
    <w:p w14:paraId="04866D5E" w14:textId="77777777" w:rsidR="00F84192" w:rsidRPr="00F84192" w:rsidRDefault="00F84192" w:rsidP="00F84192">
      <w:pPr>
        <w:spacing w:line="240" w:lineRule="auto"/>
        <w:jc w:val="center"/>
        <w:rPr>
          <w:b/>
          <w:bCs/>
          <w:sz w:val="40"/>
          <w:szCs w:val="40"/>
        </w:rPr>
      </w:pPr>
      <w:r w:rsidRPr="00F84192">
        <w:rPr>
          <w:b/>
          <w:bCs/>
          <w:sz w:val="40"/>
          <w:szCs w:val="40"/>
        </w:rPr>
        <w:t>and its Subsidiaries</w:t>
      </w:r>
    </w:p>
    <w:p w14:paraId="1969B778" w14:textId="317A1B30" w:rsidR="00A84C94" w:rsidRDefault="00A84C94" w:rsidP="00FF313A">
      <w:pPr>
        <w:spacing w:line="240" w:lineRule="auto"/>
        <w:jc w:val="center"/>
      </w:pPr>
    </w:p>
    <w:p w14:paraId="3471CE24" w14:textId="77777777" w:rsidR="00BA55DF" w:rsidRPr="001C5867" w:rsidRDefault="00BA55DF" w:rsidP="00FF313A">
      <w:pPr>
        <w:spacing w:line="240" w:lineRule="auto"/>
        <w:jc w:val="center"/>
      </w:pPr>
    </w:p>
    <w:p w14:paraId="53A1571A" w14:textId="77777777" w:rsidR="00A1393B" w:rsidRPr="00C5660D" w:rsidRDefault="00A1393B" w:rsidP="00A1393B">
      <w:pPr>
        <w:spacing w:line="240" w:lineRule="atLeast"/>
        <w:jc w:val="center"/>
        <w:rPr>
          <w:sz w:val="36"/>
          <w:szCs w:val="36"/>
        </w:rPr>
      </w:pPr>
      <w:r w:rsidRPr="00340410">
        <w:rPr>
          <w:sz w:val="36"/>
          <w:szCs w:val="36"/>
        </w:rPr>
        <w:t xml:space="preserve">Financial statements </w:t>
      </w:r>
      <w:r w:rsidRPr="00C5660D">
        <w:rPr>
          <w:sz w:val="36"/>
          <w:szCs w:val="36"/>
        </w:rPr>
        <w:t>for the year ended</w:t>
      </w:r>
    </w:p>
    <w:p w14:paraId="6F9769F1" w14:textId="6F9BC4E2" w:rsidR="00A1393B" w:rsidRPr="00340410" w:rsidRDefault="00A1393B" w:rsidP="00A1393B">
      <w:pPr>
        <w:spacing w:line="240" w:lineRule="atLeast"/>
        <w:jc w:val="center"/>
        <w:rPr>
          <w:sz w:val="36"/>
          <w:szCs w:val="36"/>
        </w:rPr>
      </w:pPr>
      <w:r w:rsidRPr="00C5660D">
        <w:rPr>
          <w:sz w:val="36"/>
          <w:szCs w:val="36"/>
        </w:rPr>
        <w:t>31 December 20</w:t>
      </w:r>
      <w:r w:rsidR="00BA55DF">
        <w:rPr>
          <w:sz w:val="36"/>
          <w:szCs w:val="36"/>
        </w:rPr>
        <w:t>2</w:t>
      </w:r>
      <w:r w:rsidR="00B63160">
        <w:rPr>
          <w:sz w:val="36"/>
          <w:szCs w:val="36"/>
        </w:rPr>
        <w:t>4</w:t>
      </w:r>
    </w:p>
    <w:p w14:paraId="1EC8392A" w14:textId="488EC148" w:rsidR="00A1393B" w:rsidRPr="00340410" w:rsidRDefault="004552D0" w:rsidP="004552D0">
      <w:pPr>
        <w:spacing w:line="240" w:lineRule="atLeast"/>
        <w:jc w:val="center"/>
        <w:rPr>
          <w:sz w:val="36"/>
          <w:szCs w:val="36"/>
        </w:rPr>
      </w:pPr>
      <w:r>
        <w:rPr>
          <w:sz w:val="36"/>
          <w:szCs w:val="36"/>
        </w:rPr>
        <w:t>a</w:t>
      </w:r>
      <w:r w:rsidR="00A1393B" w:rsidRPr="00340410">
        <w:rPr>
          <w:sz w:val="36"/>
          <w:szCs w:val="36"/>
        </w:rPr>
        <w:t>nd</w:t>
      </w:r>
    </w:p>
    <w:p w14:paraId="0245C86B" w14:textId="469726DE" w:rsidR="00A1393B" w:rsidRPr="00340410" w:rsidRDefault="00A1393B" w:rsidP="00A1393B">
      <w:pPr>
        <w:spacing w:line="240" w:lineRule="atLeast"/>
        <w:jc w:val="center"/>
        <w:rPr>
          <w:sz w:val="36"/>
          <w:szCs w:val="36"/>
        </w:rPr>
      </w:pPr>
      <w:r w:rsidRPr="00340410">
        <w:rPr>
          <w:sz w:val="36"/>
          <w:szCs w:val="36"/>
        </w:rPr>
        <w:t xml:space="preserve">Independent </w:t>
      </w:r>
      <w:r w:rsidR="00BA55DF">
        <w:rPr>
          <w:sz w:val="36"/>
          <w:szCs w:val="36"/>
        </w:rPr>
        <w:t>A</w:t>
      </w:r>
      <w:r w:rsidRPr="00340410">
        <w:rPr>
          <w:sz w:val="36"/>
          <w:szCs w:val="36"/>
        </w:rPr>
        <w:t xml:space="preserve">uditor’s </w:t>
      </w:r>
      <w:r w:rsidR="00BA55DF">
        <w:rPr>
          <w:sz w:val="36"/>
          <w:szCs w:val="36"/>
        </w:rPr>
        <w:t>R</w:t>
      </w:r>
      <w:r w:rsidRPr="00340410">
        <w:rPr>
          <w:sz w:val="36"/>
          <w:szCs w:val="36"/>
        </w:rPr>
        <w:t>eport</w:t>
      </w:r>
    </w:p>
    <w:p w14:paraId="2B5A6B1E" w14:textId="553B00FA" w:rsidR="00434CDA" w:rsidRPr="001C5867" w:rsidRDefault="00434CDA" w:rsidP="00FF313A">
      <w:pPr>
        <w:spacing w:line="240" w:lineRule="auto"/>
        <w:jc w:val="center"/>
        <w:rPr>
          <w:sz w:val="36"/>
          <w:szCs w:val="36"/>
        </w:rPr>
      </w:pPr>
    </w:p>
    <w:p w14:paraId="1BB2CE34" w14:textId="77777777" w:rsidR="00A84C94" w:rsidRPr="001C5867" w:rsidRDefault="00A84C94" w:rsidP="00FF313A">
      <w:pPr>
        <w:spacing w:line="240" w:lineRule="auto"/>
        <w:jc w:val="center"/>
      </w:pPr>
    </w:p>
    <w:p w14:paraId="359D5052" w14:textId="77777777" w:rsidR="005471B4" w:rsidRPr="001C5867" w:rsidRDefault="005471B4" w:rsidP="00FF313A">
      <w:pPr>
        <w:spacing w:line="240" w:lineRule="auto"/>
      </w:pPr>
    </w:p>
    <w:p w14:paraId="6F1F32CD" w14:textId="77777777" w:rsidR="00E67D6C" w:rsidRPr="001C5867" w:rsidRDefault="00E67D6C" w:rsidP="00FF313A">
      <w:pPr>
        <w:spacing w:line="240" w:lineRule="auto"/>
      </w:pPr>
    </w:p>
    <w:p w14:paraId="1AECDA96" w14:textId="77777777" w:rsidR="005471B4" w:rsidRPr="001C5867" w:rsidRDefault="005471B4" w:rsidP="00FF313A">
      <w:pPr>
        <w:pStyle w:val="acctmainheading"/>
        <w:tabs>
          <w:tab w:val="left" w:pos="7810"/>
        </w:tabs>
        <w:spacing w:after="0" w:line="240" w:lineRule="auto"/>
        <w:ind w:firstLine="4536"/>
        <w:outlineLvl w:val="0"/>
        <w:sectPr w:rsidR="005471B4" w:rsidRPr="001C5867" w:rsidSect="00016BA2">
          <w:headerReference w:type="default" r:id="rId10"/>
          <w:footerReference w:type="even" r:id="rId11"/>
          <w:footerReference w:type="default" r:id="rId12"/>
          <w:headerReference w:type="first" r:id="rId13"/>
          <w:pgSz w:w="11907" w:h="16840"/>
          <w:pgMar w:top="691" w:right="1152" w:bottom="576" w:left="1152" w:header="720" w:footer="720" w:gutter="0"/>
          <w:pgNumType w:start="0"/>
          <w:cols w:space="720"/>
          <w:titlePg/>
          <w:docGrid w:linePitch="299"/>
        </w:sectPr>
      </w:pPr>
    </w:p>
    <w:p w14:paraId="1EE0BA9C" w14:textId="77777777" w:rsidR="00364E2E" w:rsidRPr="001C5867" w:rsidRDefault="00F3439C" w:rsidP="00FF313A">
      <w:pPr>
        <w:pStyle w:val="acctmainheading"/>
        <w:tabs>
          <w:tab w:val="left" w:pos="7810"/>
        </w:tabs>
        <w:spacing w:after="0" w:line="240" w:lineRule="auto"/>
        <w:outlineLvl w:val="0"/>
      </w:pPr>
      <w:r w:rsidRPr="001C5867">
        <w:lastRenderedPageBreak/>
        <w:t>Independent Auditor’s Report</w:t>
      </w:r>
    </w:p>
    <w:p w14:paraId="2E63B390" w14:textId="77777777" w:rsidR="00305482" w:rsidRPr="001C5867" w:rsidRDefault="00305482" w:rsidP="00FF313A">
      <w:pPr>
        <w:tabs>
          <w:tab w:val="left" w:pos="540"/>
          <w:tab w:val="left" w:pos="5760"/>
          <w:tab w:val="left" w:pos="9540"/>
        </w:tabs>
        <w:spacing w:line="240" w:lineRule="auto"/>
        <w:ind w:right="99"/>
        <w:jc w:val="both"/>
      </w:pPr>
    </w:p>
    <w:p w14:paraId="3300DD4B" w14:textId="77777777" w:rsidR="00F84192" w:rsidRPr="00F84192" w:rsidRDefault="00D47D89" w:rsidP="00F84192">
      <w:pPr>
        <w:tabs>
          <w:tab w:val="left" w:pos="540"/>
          <w:tab w:val="left" w:pos="5760"/>
          <w:tab w:val="left" w:pos="9540"/>
        </w:tabs>
        <w:spacing w:line="240" w:lineRule="auto"/>
        <w:ind w:right="99"/>
        <w:jc w:val="both"/>
        <w:rPr>
          <w:b/>
          <w:bCs/>
          <w:sz w:val="24"/>
          <w:szCs w:val="24"/>
        </w:rPr>
      </w:pPr>
      <w:r w:rsidRPr="001C5867">
        <w:rPr>
          <w:b/>
          <w:bCs/>
          <w:sz w:val="24"/>
          <w:szCs w:val="22"/>
        </w:rPr>
        <w:t>To t</w:t>
      </w:r>
      <w:r w:rsidR="00305482" w:rsidRPr="001C5867">
        <w:rPr>
          <w:b/>
          <w:bCs/>
          <w:sz w:val="24"/>
          <w:szCs w:val="22"/>
        </w:rPr>
        <w:t xml:space="preserve">he </w:t>
      </w:r>
      <w:r w:rsidR="00C514C7" w:rsidRPr="001C5867">
        <w:rPr>
          <w:b/>
          <w:bCs/>
          <w:sz w:val="24"/>
          <w:szCs w:val="22"/>
        </w:rPr>
        <w:t>Shareholders</w:t>
      </w:r>
      <w:r w:rsidR="000A420D" w:rsidRPr="001C5867">
        <w:rPr>
          <w:b/>
          <w:bCs/>
          <w:sz w:val="24"/>
          <w:szCs w:val="22"/>
        </w:rPr>
        <w:t xml:space="preserve"> </w:t>
      </w:r>
      <w:r w:rsidR="002927B7" w:rsidRPr="001C5867">
        <w:rPr>
          <w:b/>
          <w:bCs/>
          <w:sz w:val="24"/>
          <w:szCs w:val="22"/>
        </w:rPr>
        <w:t xml:space="preserve">of </w:t>
      </w:r>
      <w:r w:rsidR="00F84192" w:rsidRPr="00F84192">
        <w:rPr>
          <w:b/>
          <w:bCs/>
          <w:sz w:val="24"/>
          <w:szCs w:val="24"/>
        </w:rPr>
        <w:t>Central Retail Corporation Public Company Limited</w:t>
      </w:r>
    </w:p>
    <w:p w14:paraId="4C9ED9D1" w14:textId="77777777" w:rsidR="00553339" w:rsidRDefault="00553339" w:rsidP="008E56CB">
      <w:pPr>
        <w:autoSpaceDE w:val="0"/>
        <w:autoSpaceDN w:val="0"/>
        <w:adjustRightInd w:val="0"/>
        <w:rPr>
          <w:szCs w:val="22"/>
        </w:rPr>
      </w:pPr>
    </w:p>
    <w:p w14:paraId="264754D2" w14:textId="77777777" w:rsidR="00B06670" w:rsidRPr="00D10972" w:rsidRDefault="00B06670" w:rsidP="00B06670">
      <w:pPr>
        <w:jc w:val="both"/>
        <w:outlineLvl w:val="0"/>
        <w:rPr>
          <w:i/>
          <w:iCs/>
          <w:szCs w:val="22"/>
        </w:rPr>
      </w:pPr>
      <w:r w:rsidRPr="00D10972">
        <w:rPr>
          <w:i/>
          <w:iCs/>
          <w:szCs w:val="22"/>
        </w:rPr>
        <w:t>Opinion</w:t>
      </w:r>
    </w:p>
    <w:p w14:paraId="198DB41D" w14:textId="77777777" w:rsidR="00B06670" w:rsidRPr="00A44579" w:rsidRDefault="00B06670" w:rsidP="00A44579"/>
    <w:p w14:paraId="6C437C5F" w14:textId="2896DB80" w:rsidR="00B06670" w:rsidRPr="00D36BED" w:rsidRDefault="00B06670" w:rsidP="00B06670">
      <w:pPr>
        <w:jc w:val="both"/>
        <w:rPr>
          <w:szCs w:val="22"/>
          <w:lang w:bidi="th-TH"/>
        </w:rPr>
      </w:pPr>
      <w:r w:rsidRPr="00EF6257">
        <w:rPr>
          <w:szCs w:val="22"/>
          <w:lang w:bidi="th-TH"/>
        </w:rPr>
        <w:t xml:space="preserve">I have audited </w:t>
      </w:r>
      <w:r w:rsidRPr="001941CA">
        <w:rPr>
          <w:szCs w:val="22"/>
          <w:lang w:bidi="th-TH"/>
        </w:rPr>
        <w:t xml:space="preserve">the </w:t>
      </w:r>
      <w:r w:rsidRPr="00D36BED">
        <w:rPr>
          <w:szCs w:val="22"/>
          <w:lang w:bidi="th-TH"/>
        </w:rPr>
        <w:t xml:space="preserve">consolidated and separate </w:t>
      </w:r>
      <w:r w:rsidRPr="00EF6257">
        <w:rPr>
          <w:szCs w:val="22"/>
          <w:lang w:bidi="th-TH"/>
        </w:rPr>
        <w:t>financial statements</w:t>
      </w:r>
      <w:r w:rsidRPr="00D36BED">
        <w:rPr>
          <w:szCs w:val="22"/>
          <w:lang w:bidi="th-TH"/>
        </w:rPr>
        <w:t xml:space="preserve"> </w:t>
      </w:r>
      <w:r w:rsidRPr="00EF6257">
        <w:rPr>
          <w:szCs w:val="22"/>
          <w:lang w:bidi="th-TH"/>
        </w:rPr>
        <w:t xml:space="preserve">of </w:t>
      </w:r>
      <w:r w:rsidRPr="00D36BED">
        <w:rPr>
          <w:szCs w:val="22"/>
          <w:lang w:bidi="th-TH"/>
        </w:rPr>
        <w:t>Central Retail Corporation Public Company Limited</w:t>
      </w:r>
      <w:r w:rsidRPr="00EF6257">
        <w:rPr>
          <w:szCs w:val="22"/>
          <w:lang w:bidi="th-TH"/>
        </w:rPr>
        <w:t xml:space="preserve"> and its subsidiaries (the “Group”) and of </w:t>
      </w:r>
      <w:r w:rsidRPr="00D36BED">
        <w:rPr>
          <w:szCs w:val="22"/>
          <w:lang w:bidi="th-TH"/>
        </w:rPr>
        <w:t>Central Retail Corporation Public Company Limited</w:t>
      </w:r>
      <w:r w:rsidRPr="00EF6257">
        <w:rPr>
          <w:szCs w:val="22"/>
          <w:lang w:bidi="th-TH"/>
        </w:rPr>
        <w:t xml:space="preserve"> (the “Company”), respectively, which comprise the </w:t>
      </w:r>
      <w:r w:rsidRPr="00D36BED">
        <w:rPr>
          <w:szCs w:val="22"/>
          <w:lang w:bidi="th-TH"/>
        </w:rPr>
        <w:t xml:space="preserve">consolidated and separate </w:t>
      </w:r>
      <w:r w:rsidRPr="00EF6257">
        <w:rPr>
          <w:szCs w:val="22"/>
          <w:lang w:bidi="th-TH"/>
        </w:rPr>
        <w:t xml:space="preserve">statements of financial position as at </w:t>
      </w:r>
      <w:r>
        <w:rPr>
          <w:szCs w:val="22"/>
          <w:lang w:bidi="th-TH"/>
        </w:rPr>
        <w:t>31 December 20</w:t>
      </w:r>
      <w:r w:rsidR="00BA55DF">
        <w:rPr>
          <w:szCs w:val="22"/>
          <w:lang w:bidi="th-TH"/>
        </w:rPr>
        <w:t>2</w:t>
      </w:r>
      <w:r w:rsidR="00165F0A">
        <w:rPr>
          <w:rFonts w:cs="Angsana New"/>
          <w:szCs w:val="28"/>
          <w:lang w:bidi="th-TH"/>
        </w:rPr>
        <w:t>4</w:t>
      </w:r>
      <w:r w:rsidRPr="00EF6257">
        <w:rPr>
          <w:szCs w:val="22"/>
          <w:lang w:bidi="th-TH"/>
        </w:rPr>
        <w:t xml:space="preserve">, the </w:t>
      </w:r>
      <w:r w:rsidRPr="00D36BED">
        <w:rPr>
          <w:szCs w:val="22"/>
          <w:lang w:bidi="th-TH"/>
        </w:rPr>
        <w:t xml:space="preserve">consolidated and separate </w:t>
      </w:r>
      <w:r w:rsidRPr="00EF6257">
        <w:rPr>
          <w:szCs w:val="22"/>
          <w:lang w:bidi="th-TH"/>
        </w:rPr>
        <w:t xml:space="preserve">statements of comprehensive income, changes in equity and cash flows for the year then ended, and notes, comprising a summary of </w:t>
      </w:r>
      <w:r w:rsidR="00691E7D">
        <w:rPr>
          <w:rFonts w:cs="Angsana New"/>
          <w:szCs w:val="28"/>
          <w:lang w:bidi="th-TH"/>
        </w:rPr>
        <w:t>material</w:t>
      </w:r>
      <w:r w:rsidRPr="00EF6257">
        <w:rPr>
          <w:szCs w:val="22"/>
          <w:lang w:bidi="th-TH"/>
        </w:rPr>
        <w:t xml:space="preserve"> accounting policies and other explanatory information.</w:t>
      </w:r>
    </w:p>
    <w:p w14:paraId="74073F6C" w14:textId="77777777" w:rsidR="00B06670" w:rsidRPr="00EF6257" w:rsidRDefault="00B06670" w:rsidP="00B06670">
      <w:pPr>
        <w:jc w:val="both"/>
        <w:rPr>
          <w:i/>
          <w:iCs/>
          <w:szCs w:val="22"/>
          <w:lang w:bidi="th-TH"/>
        </w:rPr>
      </w:pPr>
    </w:p>
    <w:p w14:paraId="5518F643" w14:textId="5675DFA9" w:rsidR="00B06670" w:rsidRPr="00EF6257" w:rsidRDefault="00B06670" w:rsidP="00B06670">
      <w:pPr>
        <w:jc w:val="both"/>
        <w:rPr>
          <w:szCs w:val="22"/>
          <w:lang w:bidi="th-TH"/>
        </w:rPr>
      </w:pPr>
      <w:r w:rsidRPr="00D36BED">
        <w:rPr>
          <w:szCs w:val="22"/>
          <w:lang w:bidi="th-TH"/>
        </w:rPr>
        <w:t xml:space="preserve">In my opinion, the </w:t>
      </w:r>
      <w:r w:rsidRPr="001941CA">
        <w:rPr>
          <w:szCs w:val="22"/>
          <w:lang w:bidi="th-TH"/>
        </w:rPr>
        <w:t>accompanying</w:t>
      </w:r>
      <w:r w:rsidRPr="00D36BED">
        <w:rPr>
          <w:szCs w:val="22"/>
          <w:lang w:bidi="th-TH"/>
        </w:rPr>
        <w:t xml:space="preserve"> consolidated and separate financial </w:t>
      </w:r>
      <w:r w:rsidRPr="00EF6257">
        <w:rPr>
          <w:szCs w:val="22"/>
          <w:lang w:bidi="th-TH"/>
        </w:rPr>
        <w:t xml:space="preserve">statements present fairly, in all material respects, the financial position of </w:t>
      </w:r>
      <w:r w:rsidRPr="00D36BED">
        <w:rPr>
          <w:szCs w:val="22"/>
          <w:lang w:bidi="th-TH"/>
        </w:rPr>
        <w:t xml:space="preserve">the Group and </w:t>
      </w:r>
      <w:r w:rsidRPr="00EF6257">
        <w:rPr>
          <w:szCs w:val="22"/>
          <w:lang w:bidi="th-TH"/>
        </w:rPr>
        <w:t xml:space="preserve">the Company, respectively, as at </w:t>
      </w:r>
      <w:r w:rsidRPr="00D36BED">
        <w:rPr>
          <w:szCs w:val="22"/>
          <w:lang w:bidi="th-TH"/>
        </w:rPr>
        <w:t>31 December 20</w:t>
      </w:r>
      <w:r w:rsidR="00BA55DF">
        <w:rPr>
          <w:szCs w:val="22"/>
          <w:lang w:bidi="th-TH"/>
        </w:rPr>
        <w:t>2</w:t>
      </w:r>
      <w:r w:rsidR="00165F0A">
        <w:rPr>
          <w:szCs w:val="22"/>
          <w:lang w:bidi="th-TH"/>
        </w:rPr>
        <w:t>4</w:t>
      </w:r>
      <w:r w:rsidRPr="00D36BED">
        <w:rPr>
          <w:szCs w:val="22"/>
          <w:lang w:bidi="th-TH"/>
        </w:rPr>
        <w:t xml:space="preserve"> </w:t>
      </w:r>
      <w:r w:rsidRPr="00EF6257">
        <w:rPr>
          <w:szCs w:val="22"/>
          <w:lang w:bidi="th-TH"/>
        </w:rPr>
        <w:t>and their</w:t>
      </w:r>
      <w:r w:rsidRPr="00D36BED">
        <w:rPr>
          <w:szCs w:val="22"/>
          <w:lang w:bidi="th-TH"/>
        </w:rPr>
        <w:t xml:space="preserve"> </w:t>
      </w:r>
      <w:r w:rsidRPr="00EF6257">
        <w:rPr>
          <w:szCs w:val="22"/>
          <w:lang w:bidi="th-TH"/>
        </w:rPr>
        <w:t xml:space="preserve">financial performance and cash flows for the year then ended in accordance with Thai Financial Reporting Standards (TFRSs). </w:t>
      </w:r>
    </w:p>
    <w:p w14:paraId="39AC5510" w14:textId="77777777" w:rsidR="00B06670" w:rsidRPr="00EF6257" w:rsidRDefault="00B06670" w:rsidP="00B06670">
      <w:pPr>
        <w:shd w:val="clear" w:color="auto" w:fill="FFFFFF" w:themeFill="background1"/>
        <w:jc w:val="both"/>
        <w:rPr>
          <w:szCs w:val="22"/>
        </w:rPr>
      </w:pPr>
    </w:p>
    <w:p w14:paraId="23480FCB" w14:textId="77777777" w:rsidR="00B06670" w:rsidRPr="00EF6257" w:rsidRDefault="00B06670" w:rsidP="00B06670">
      <w:pPr>
        <w:autoSpaceDE w:val="0"/>
        <w:autoSpaceDN w:val="0"/>
        <w:adjustRightInd w:val="0"/>
        <w:rPr>
          <w:i/>
          <w:iCs/>
          <w:color w:val="000000"/>
          <w:szCs w:val="22"/>
        </w:rPr>
      </w:pPr>
      <w:r w:rsidRPr="00EF6257">
        <w:rPr>
          <w:i/>
          <w:iCs/>
          <w:color w:val="000000"/>
          <w:szCs w:val="22"/>
        </w:rPr>
        <w:t xml:space="preserve">Basis for Opinion </w:t>
      </w:r>
    </w:p>
    <w:p w14:paraId="1E92B571" w14:textId="77777777" w:rsidR="00B06670" w:rsidRPr="00713A95" w:rsidRDefault="00B06670" w:rsidP="00B06670">
      <w:pPr>
        <w:autoSpaceDE w:val="0"/>
        <w:autoSpaceDN w:val="0"/>
        <w:adjustRightInd w:val="0"/>
        <w:rPr>
          <w:i/>
          <w:iCs/>
          <w:szCs w:val="22"/>
        </w:rPr>
      </w:pPr>
    </w:p>
    <w:p w14:paraId="7F65AECD" w14:textId="77777777" w:rsidR="00713A95" w:rsidRPr="00713A95" w:rsidRDefault="00713A95" w:rsidP="00713A95">
      <w:pPr>
        <w:autoSpaceDE w:val="0"/>
        <w:autoSpaceDN w:val="0"/>
        <w:adjustRightInd w:val="0"/>
        <w:jc w:val="both"/>
        <w:rPr>
          <w:rFonts w:cstheme="minorBidi"/>
          <w:szCs w:val="28"/>
          <w:cs/>
          <w:lang w:bidi="th-TH"/>
        </w:rPr>
      </w:pPr>
      <w:r w:rsidRPr="00713A95">
        <w:rPr>
          <w:szCs w:val="22"/>
        </w:rPr>
        <w:t xml:space="preserve">I conducted my audit in accordance with Thai Standards on Auditing (TSAs). My responsibilities under those standards are further described in the </w:t>
      </w:r>
      <w:r w:rsidRPr="00713A95">
        <w:rPr>
          <w:i/>
          <w:iCs/>
          <w:szCs w:val="22"/>
        </w:rPr>
        <w:t>Auditor’s Responsibilities for the Audit of the Consolidated and Separate</w:t>
      </w:r>
      <w:r w:rsidRPr="00713A95">
        <w:rPr>
          <w:szCs w:val="22"/>
        </w:rPr>
        <w:t xml:space="preserve"> </w:t>
      </w:r>
      <w:r w:rsidRPr="00713A95">
        <w:rPr>
          <w:i/>
          <w:iCs/>
          <w:szCs w:val="22"/>
        </w:rPr>
        <w:t xml:space="preserve">Financial Statements </w:t>
      </w:r>
      <w:r w:rsidRPr="00713A95">
        <w:rPr>
          <w:szCs w:val="22"/>
        </w:rPr>
        <w:t xml:space="preserve">section of my report. I am independent of the Group and the Company in accordance with the </w:t>
      </w:r>
      <w:bookmarkStart w:id="0" w:name="_Hlk118362063"/>
      <w:r w:rsidRPr="00713A95">
        <w:rPr>
          <w:i/>
          <w:iCs/>
          <w:szCs w:val="22"/>
        </w:rPr>
        <w:t>Code of Ethics for Professional Accountants including Independence Standards</w:t>
      </w:r>
      <w:r w:rsidRPr="00713A95">
        <w:rPr>
          <w:szCs w:val="22"/>
        </w:rPr>
        <w:t xml:space="preserve"> issued by the Federation of Accounting Professions (Code of Ethics for Professional Accountants)</w:t>
      </w:r>
      <w:bookmarkEnd w:id="0"/>
      <w:r w:rsidRPr="00713A95">
        <w:rPr>
          <w:szCs w:val="22"/>
        </w:rPr>
        <w:t xml:space="preserve"> that is relevant to my audit of the consolidated and separate financial statements, and I have fulfilled my other ethical responsibilities in accordance with </w:t>
      </w:r>
      <w:bookmarkStart w:id="1" w:name="_Hlk118362077"/>
      <w:r w:rsidRPr="00713A95">
        <w:rPr>
          <w:szCs w:val="22"/>
        </w:rPr>
        <w:t>the Code of Ethics for Professional Accountants</w:t>
      </w:r>
      <w:bookmarkEnd w:id="1"/>
      <w:r w:rsidRPr="00713A95">
        <w:rPr>
          <w:szCs w:val="22"/>
        </w:rPr>
        <w:t>. I believe that the audit evidence I have obtained is sufficient and appropriate to provide a basis for my opinion.</w:t>
      </w:r>
    </w:p>
    <w:p w14:paraId="5FD2A1DF" w14:textId="77777777" w:rsidR="00553339" w:rsidRDefault="00553339" w:rsidP="008E56CB">
      <w:pPr>
        <w:autoSpaceDE w:val="0"/>
        <w:autoSpaceDN w:val="0"/>
        <w:adjustRightInd w:val="0"/>
        <w:rPr>
          <w:szCs w:val="22"/>
        </w:rPr>
      </w:pPr>
    </w:p>
    <w:p w14:paraId="64481FBD" w14:textId="77777777" w:rsidR="00553339" w:rsidRDefault="00553339" w:rsidP="00553339">
      <w:pPr>
        <w:autoSpaceDE w:val="0"/>
        <w:autoSpaceDN w:val="0"/>
        <w:adjustRightInd w:val="0"/>
        <w:rPr>
          <w:szCs w:val="22"/>
        </w:rPr>
      </w:pPr>
    </w:p>
    <w:p w14:paraId="758B26E1" w14:textId="1FDC5F7E" w:rsidR="00B06670" w:rsidRDefault="00B06670" w:rsidP="00553339">
      <w:pPr>
        <w:autoSpaceDE w:val="0"/>
        <w:autoSpaceDN w:val="0"/>
        <w:adjustRightInd w:val="0"/>
        <w:rPr>
          <w:szCs w:val="22"/>
        </w:rPr>
        <w:sectPr w:rsidR="00B06670" w:rsidSect="006C2C23">
          <w:headerReference w:type="default" r:id="rId14"/>
          <w:footerReference w:type="default" r:id="rId15"/>
          <w:headerReference w:type="first" r:id="rId16"/>
          <w:footerReference w:type="first" r:id="rId17"/>
          <w:pgSz w:w="11907" w:h="16840"/>
          <w:pgMar w:top="691" w:right="1152" w:bottom="576" w:left="1152" w:header="720" w:footer="720" w:gutter="0"/>
          <w:cols w:space="720"/>
          <w:titlePg/>
          <w:docGrid w:linePitch="299"/>
        </w:sectPr>
      </w:pPr>
    </w:p>
    <w:p w14:paraId="7530ECF8" w14:textId="4A6A6CA6" w:rsidR="00B06670" w:rsidRPr="00EF6257" w:rsidRDefault="00B06670" w:rsidP="00B06670">
      <w:pPr>
        <w:autoSpaceDE w:val="0"/>
        <w:autoSpaceDN w:val="0"/>
        <w:adjustRightInd w:val="0"/>
        <w:rPr>
          <w:i/>
          <w:iCs/>
          <w:szCs w:val="22"/>
        </w:rPr>
      </w:pPr>
      <w:r w:rsidRPr="00EF6257">
        <w:rPr>
          <w:i/>
          <w:iCs/>
          <w:szCs w:val="22"/>
        </w:rPr>
        <w:t>Key Audit Matters</w:t>
      </w:r>
    </w:p>
    <w:p w14:paraId="70FFE0E6" w14:textId="77777777" w:rsidR="00B06670" w:rsidRPr="00EF6257" w:rsidRDefault="00B06670" w:rsidP="00B06670">
      <w:pPr>
        <w:autoSpaceDE w:val="0"/>
        <w:autoSpaceDN w:val="0"/>
        <w:adjustRightInd w:val="0"/>
        <w:rPr>
          <w:szCs w:val="22"/>
        </w:rPr>
      </w:pPr>
      <w:r w:rsidRPr="00EF6257">
        <w:rPr>
          <w:b/>
          <w:bCs/>
          <w:szCs w:val="22"/>
        </w:rPr>
        <w:t xml:space="preserve"> </w:t>
      </w:r>
    </w:p>
    <w:p w14:paraId="2363CCAB" w14:textId="4ACFF368" w:rsidR="00B06670" w:rsidRDefault="00B06670" w:rsidP="00B06670">
      <w:pPr>
        <w:autoSpaceDE w:val="0"/>
        <w:autoSpaceDN w:val="0"/>
        <w:adjustRightInd w:val="0"/>
        <w:jc w:val="both"/>
        <w:rPr>
          <w:szCs w:val="22"/>
        </w:rPr>
      </w:pPr>
      <w:r w:rsidRPr="00EF6257">
        <w:rPr>
          <w:szCs w:val="22"/>
        </w:rPr>
        <w:t xml:space="preserve">Key audit matters are those matters that, in my professional judgment, were of most significance in my </w:t>
      </w:r>
      <w:r w:rsidRPr="00D36BED">
        <w:rPr>
          <w:szCs w:val="22"/>
        </w:rPr>
        <w:t xml:space="preserve">audit of the consolidated and separate financial statements of the current period. These matters were addressed in the context of my audit of the consolidated and separate financial statements as a whole, and in </w:t>
      </w:r>
      <w:r w:rsidRPr="00EF6257">
        <w:rPr>
          <w:szCs w:val="22"/>
        </w:rPr>
        <w:t>forming my opinion thereon, and I do not provide a separate opinion on these matters.</w:t>
      </w:r>
    </w:p>
    <w:p w14:paraId="26B9C190" w14:textId="77777777" w:rsidR="00BE32BC" w:rsidRPr="00EF6257" w:rsidRDefault="00BE32BC" w:rsidP="00B06670">
      <w:pPr>
        <w:autoSpaceDE w:val="0"/>
        <w:autoSpaceDN w:val="0"/>
        <w:adjustRightInd w:val="0"/>
        <w:jc w:val="both"/>
        <w:rPr>
          <w:szCs w:val="22"/>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71"/>
      </w:tblGrid>
      <w:tr w:rsidR="00B06670" w:rsidRPr="00EF6257" w14:paraId="1F7B7735" w14:textId="77777777" w:rsidTr="00E222EF">
        <w:tc>
          <w:tcPr>
            <w:tcW w:w="9536" w:type="dxa"/>
            <w:gridSpan w:val="2"/>
            <w:shd w:val="clear" w:color="auto" w:fill="auto"/>
          </w:tcPr>
          <w:p w14:paraId="05837711" w14:textId="77777777" w:rsidR="00B06670" w:rsidRPr="00D36BED" w:rsidRDefault="00B06670" w:rsidP="001815E4">
            <w:pPr>
              <w:autoSpaceDE w:val="0"/>
              <w:autoSpaceDN w:val="0"/>
              <w:adjustRightInd w:val="0"/>
              <w:rPr>
                <w:b/>
                <w:bCs/>
                <w:szCs w:val="22"/>
              </w:rPr>
            </w:pPr>
            <w:r w:rsidRPr="00D36BED">
              <w:rPr>
                <w:b/>
                <w:bCs/>
                <w:szCs w:val="22"/>
              </w:rPr>
              <w:t>Impairment of goodwill</w:t>
            </w:r>
          </w:p>
        </w:tc>
      </w:tr>
      <w:tr w:rsidR="00B06670" w:rsidRPr="00EF6257" w14:paraId="2C471E07" w14:textId="77777777" w:rsidTr="00E222EF">
        <w:tc>
          <w:tcPr>
            <w:tcW w:w="9536" w:type="dxa"/>
            <w:gridSpan w:val="2"/>
            <w:shd w:val="clear" w:color="auto" w:fill="auto"/>
          </w:tcPr>
          <w:p w14:paraId="5E98F04A" w14:textId="2F9E2E71" w:rsidR="00B06670" w:rsidRPr="00EF6257" w:rsidRDefault="00B06670" w:rsidP="001815E4">
            <w:pPr>
              <w:autoSpaceDE w:val="0"/>
              <w:autoSpaceDN w:val="0"/>
              <w:adjustRightInd w:val="0"/>
              <w:rPr>
                <w:szCs w:val="22"/>
              </w:rPr>
            </w:pPr>
            <w:r w:rsidRPr="0015243A">
              <w:rPr>
                <w:szCs w:val="22"/>
              </w:rPr>
              <w:t xml:space="preserve">Refer to Note </w:t>
            </w:r>
            <w:r w:rsidR="00165F0A">
              <w:rPr>
                <w:szCs w:val="22"/>
              </w:rPr>
              <w:t xml:space="preserve">3(j), </w:t>
            </w:r>
            <w:r w:rsidR="005F7B8A">
              <w:rPr>
                <w:szCs w:val="22"/>
              </w:rPr>
              <w:t>1</w:t>
            </w:r>
            <w:r w:rsidR="00D57B98">
              <w:rPr>
                <w:szCs w:val="22"/>
              </w:rPr>
              <w:t>7</w:t>
            </w:r>
            <w:r w:rsidR="005F7B8A">
              <w:rPr>
                <w:szCs w:val="22"/>
              </w:rPr>
              <w:t xml:space="preserve"> </w:t>
            </w:r>
            <w:r w:rsidRPr="0015243A">
              <w:rPr>
                <w:szCs w:val="22"/>
              </w:rPr>
              <w:t xml:space="preserve">to the </w:t>
            </w:r>
            <w:r>
              <w:rPr>
                <w:szCs w:val="22"/>
              </w:rPr>
              <w:t xml:space="preserve">consolidated and separate </w:t>
            </w:r>
            <w:r w:rsidRPr="0015243A">
              <w:rPr>
                <w:szCs w:val="22"/>
              </w:rPr>
              <w:t>financial statements</w:t>
            </w:r>
          </w:p>
        </w:tc>
      </w:tr>
      <w:tr w:rsidR="00B06670" w:rsidRPr="00EF6257" w14:paraId="72E11FE9" w14:textId="77777777" w:rsidTr="004875E5">
        <w:tc>
          <w:tcPr>
            <w:tcW w:w="4765" w:type="dxa"/>
            <w:shd w:val="clear" w:color="auto" w:fill="auto"/>
          </w:tcPr>
          <w:p w14:paraId="3F57AF89" w14:textId="77777777" w:rsidR="00B06670" w:rsidRPr="00EF6257" w:rsidRDefault="00B06670" w:rsidP="001815E4">
            <w:pPr>
              <w:autoSpaceDE w:val="0"/>
              <w:autoSpaceDN w:val="0"/>
              <w:adjustRightInd w:val="0"/>
              <w:rPr>
                <w:b/>
                <w:bCs/>
                <w:szCs w:val="22"/>
              </w:rPr>
            </w:pPr>
            <w:r w:rsidRPr="00EF6257">
              <w:rPr>
                <w:b/>
                <w:bCs/>
                <w:szCs w:val="22"/>
              </w:rPr>
              <w:t>The key audit matter</w:t>
            </w:r>
          </w:p>
        </w:tc>
        <w:tc>
          <w:tcPr>
            <w:tcW w:w="4771" w:type="dxa"/>
            <w:shd w:val="clear" w:color="auto" w:fill="auto"/>
          </w:tcPr>
          <w:p w14:paraId="21F5EF11" w14:textId="77777777" w:rsidR="00B06670" w:rsidRPr="00EF6257" w:rsidRDefault="00B06670" w:rsidP="001815E4">
            <w:pPr>
              <w:autoSpaceDE w:val="0"/>
              <w:autoSpaceDN w:val="0"/>
              <w:adjustRightInd w:val="0"/>
              <w:ind w:right="-90"/>
              <w:rPr>
                <w:b/>
                <w:bCs/>
                <w:szCs w:val="22"/>
              </w:rPr>
            </w:pPr>
            <w:r w:rsidRPr="00EF6257">
              <w:rPr>
                <w:b/>
                <w:bCs/>
                <w:szCs w:val="22"/>
              </w:rPr>
              <w:t xml:space="preserve">How the matter was addressed in </w:t>
            </w:r>
            <w:r>
              <w:rPr>
                <w:b/>
                <w:bCs/>
                <w:szCs w:val="22"/>
              </w:rPr>
              <w:t>the</w:t>
            </w:r>
            <w:r w:rsidRPr="00EF6257">
              <w:rPr>
                <w:b/>
                <w:bCs/>
                <w:szCs w:val="22"/>
              </w:rPr>
              <w:t xml:space="preserve"> audit</w:t>
            </w:r>
          </w:p>
        </w:tc>
      </w:tr>
      <w:tr w:rsidR="00B06670" w:rsidRPr="00EF6257" w14:paraId="13E9CFC0" w14:textId="77777777" w:rsidTr="004875E5">
        <w:tc>
          <w:tcPr>
            <w:tcW w:w="4765" w:type="dxa"/>
            <w:shd w:val="clear" w:color="auto" w:fill="auto"/>
          </w:tcPr>
          <w:p w14:paraId="41922B73" w14:textId="0591C2D7" w:rsidR="00B06670" w:rsidRPr="0015243A" w:rsidRDefault="00B06670" w:rsidP="001815E4">
            <w:pPr>
              <w:autoSpaceDE w:val="0"/>
              <w:autoSpaceDN w:val="0"/>
              <w:adjustRightInd w:val="0"/>
              <w:jc w:val="both"/>
              <w:rPr>
                <w:spacing w:val="-6"/>
                <w:szCs w:val="22"/>
              </w:rPr>
            </w:pPr>
            <w:r w:rsidRPr="0015243A">
              <w:rPr>
                <w:spacing w:val="-6"/>
                <w:szCs w:val="22"/>
              </w:rPr>
              <w:t>As at 31 December 20</w:t>
            </w:r>
            <w:r w:rsidR="000F1521">
              <w:rPr>
                <w:spacing w:val="-6"/>
                <w:szCs w:val="22"/>
              </w:rPr>
              <w:t>2</w:t>
            </w:r>
            <w:r w:rsidR="00165F0A">
              <w:rPr>
                <w:spacing w:val="-6"/>
                <w:szCs w:val="22"/>
              </w:rPr>
              <w:t>4</w:t>
            </w:r>
            <w:r w:rsidRPr="0015243A">
              <w:rPr>
                <w:spacing w:val="-6"/>
                <w:szCs w:val="22"/>
              </w:rPr>
              <w:t xml:space="preserve">, the Group had goodwill of Baht </w:t>
            </w:r>
            <w:r w:rsidR="008266E1">
              <w:rPr>
                <w:spacing w:val="-6"/>
                <w:szCs w:val="22"/>
              </w:rPr>
              <w:t>3</w:t>
            </w:r>
            <w:r w:rsidR="00165F0A">
              <w:rPr>
                <w:spacing w:val="-6"/>
                <w:szCs w:val="22"/>
              </w:rPr>
              <w:t>5</w:t>
            </w:r>
            <w:r w:rsidR="008266E1">
              <w:rPr>
                <w:spacing w:val="-6"/>
                <w:szCs w:val="22"/>
              </w:rPr>
              <w:t>,</w:t>
            </w:r>
            <w:r w:rsidR="00165F0A">
              <w:rPr>
                <w:spacing w:val="-6"/>
                <w:szCs w:val="22"/>
              </w:rPr>
              <w:t xml:space="preserve">809 </w:t>
            </w:r>
            <w:r w:rsidRPr="0015243A">
              <w:rPr>
                <w:spacing w:val="-6"/>
                <w:szCs w:val="22"/>
              </w:rPr>
              <w:t xml:space="preserve">million. </w:t>
            </w:r>
          </w:p>
          <w:p w14:paraId="1F99B3B8" w14:textId="77777777" w:rsidR="00B06670" w:rsidRPr="0015243A" w:rsidRDefault="00B06670" w:rsidP="001815E4">
            <w:pPr>
              <w:tabs>
                <w:tab w:val="left" w:pos="7170"/>
              </w:tabs>
              <w:autoSpaceDE w:val="0"/>
              <w:autoSpaceDN w:val="0"/>
              <w:adjustRightInd w:val="0"/>
              <w:ind w:right="522"/>
              <w:jc w:val="both"/>
              <w:rPr>
                <w:color w:val="000000"/>
                <w:szCs w:val="22"/>
              </w:rPr>
            </w:pPr>
          </w:p>
          <w:p w14:paraId="6690649F" w14:textId="77777777" w:rsidR="00B06670" w:rsidRPr="0015243A" w:rsidRDefault="00B06670" w:rsidP="001815E4">
            <w:pPr>
              <w:autoSpaceDE w:val="0"/>
              <w:autoSpaceDN w:val="0"/>
              <w:adjustRightInd w:val="0"/>
              <w:jc w:val="both"/>
              <w:rPr>
                <w:spacing w:val="-6"/>
                <w:szCs w:val="22"/>
              </w:rPr>
            </w:pPr>
            <w:r w:rsidRPr="0015243A">
              <w:rPr>
                <w:spacing w:val="-6"/>
                <w:szCs w:val="22"/>
              </w:rPr>
              <w:t>The cash-generating units (“CGU”) to which the goodwill belongs are tested for impairment annually. The Group applies the value-in-use (discounted cash flow (“DCF”)) method to determine the recoverable amount of each CGU. Any shortfall of the recoverable amounts against the carrying amounts would be recognised as impairment losses.</w:t>
            </w:r>
          </w:p>
          <w:p w14:paraId="4C710C3D" w14:textId="77777777" w:rsidR="00B06670" w:rsidRPr="0015243A" w:rsidRDefault="00B06670" w:rsidP="001815E4">
            <w:pPr>
              <w:tabs>
                <w:tab w:val="left" w:pos="7170"/>
              </w:tabs>
              <w:autoSpaceDE w:val="0"/>
              <w:autoSpaceDN w:val="0"/>
              <w:adjustRightInd w:val="0"/>
              <w:ind w:right="522"/>
              <w:jc w:val="both"/>
              <w:rPr>
                <w:color w:val="000000"/>
                <w:szCs w:val="22"/>
              </w:rPr>
            </w:pPr>
          </w:p>
          <w:p w14:paraId="27EF7041" w14:textId="7B819730" w:rsidR="00B06670" w:rsidRPr="00EF6257" w:rsidRDefault="00B06670" w:rsidP="001815E4">
            <w:pPr>
              <w:autoSpaceDE w:val="0"/>
              <w:autoSpaceDN w:val="0"/>
              <w:adjustRightInd w:val="0"/>
              <w:jc w:val="both"/>
              <w:rPr>
                <w:szCs w:val="22"/>
              </w:rPr>
            </w:pPr>
            <w:r w:rsidRPr="0015243A">
              <w:rPr>
                <w:spacing w:val="-6"/>
                <w:szCs w:val="22"/>
              </w:rPr>
              <w:t>Due to the materiality of the balances and the</w:t>
            </w:r>
            <w:r w:rsidR="00165F0A">
              <w:rPr>
                <w:spacing w:val="-6"/>
                <w:szCs w:val="22"/>
              </w:rPr>
              <w:t xml:space="preserve"> management’s</w:t>
            </w:r>
            <w:r w:rsidRPr="0015243A">
              <w:rPr>
                <w:spacing w:val="-6"/>
                <w:szCs w:val="22"/>
              </w:rPr>
              <w:t xml:space="preserve"> judgment and complexities involved in determining the future cash flows attributable to the individual CGU, I considered the measurement of the recoverable amount as a key audit matter.</w:t>
            </w:r>
          </w:p>
        </w:tc>
        <w:tc>
          <w:tcPr>
            <w:tcW w:w="4771" w:type="dxa"/>
            <w:shd w:val="clear" w:color="auto" w:fill="auto"/>
          </w:tcPr>
          <w:p w14:paraId="27B23D44" w14:textId="25EE3916" w:rsidR="00B06670" w:rsidRPr="0015243A" w:rsidRDefault="00B06670" w:rsidP="001815E4">
            <w:pPr>
              <w:jc w:val="thaiDistribute"/>
              <w:rPr>
                <w:szCs w:val="22"/>
              </w:rPr>
            </w:pPr>
            <w:r w:rsidRPr="0015243A">
              <w:rPr>
                <w:szCs w:val="22"/>
              </w:rPr>
              <w:t>My</w:t>
            </w:r>
            <w:r w:rsidRPr="0015243A">
              <w:rPr>
                <w:szCs w:val="22"/>
                <w:rtl/>
                <w:cs/>
              </w:rPr>
              <w:t xml:space="preserve"> </w:t>
            </w:r>
            <w:r w:rsidRPr="0015243A">
              <w:rPr>
                <w:szCs w:val="22"/>
              </w:rPr>
              <w:t>audit procedures were as follows</w:t>
            </w:r>
            <w:r w:rsidR="00262787">
              <w:rPr>
                <w:szCs w:val="22"/>
              </w:rPr>
              <w:t>:</w:t>
            </w:r>
          </w:p>
          <w:p w14:paraId="7BE51066" w14:textId="6A44522A" w:rsidR="00B06670" w:rsidRPr="0015243A" w:rsidRDefault="005F7B8A" w:rsidP="003E1A7C">
            <w:pPr>
              <w:numPr>
                <w:ilvl w:val="0"/>
                <w:numId w:val="23"/>
              </w:numPr>
              <w:tabs>
                <w:tab w:val="num" w:pos="432"/>
                <w:tab w:val="left" w:pos="2772"/>
                <w:tab w:val="left" w:pos="7170"/>
              </w:tabs>
              <w:autoSpaceDE w:val="0"/>
              <w:autoSpaceDN w:val="0"/>
              <w:adjustRightInd w:val="0"/>
              <w:spacing w:line="240" w:lineRule="atLeast"/>
              <w:ind w:right="229"/>
              <w:jc w:val="both"/>
              <w:rPr>
                <w:color w:val="000000"/>
                <w:spacing w:val="-2"/>
                <w:szCs w:val="22"/>
              </w:rPr>
            </w:pPr>
            <w:r>
              <w:rPr>
                <w:color w:val="000000"/>
                <w:spacing w:val="-6"/>
                <w:szCs w:val="22"/>
              </w:rPr>
              <w:t>E</w:t>
            </w:r>
            <w:r w:rsidR="00B06670" w:rsidRPr="0015243A">
              <w:rPr>
                <w:color w:val="000000"/>
                <w:spacing w:val="-6"/>
                <w:szCs w:val="22"/>
              </w:rPr>
              <w:t>valuated the DCF provided by the Group and the Group’s assumptions applied in the value-in-use</w:t>
            </w:r>
            <w:r w:rsidR="00B06670" w:rsidRPr="0015243A">
              <w:rPr>
                <w:color w:val="000000"/>
                <w:spacing w:val="-2"/>
                <w:szCs w:val="22"/>
              </w:rPr>
              <w:t xml:space="preserve"> method against relevant documents as well as externally derived data</w:t>
            </w:r>
            <w:r w:rsidR="00507231">
              <w:rPr>
                <w:color w:val="000000"/>
                <w:spacing w:val="-2"/>
                <w:szCs w:val="22"/>
              </w:rPr>
              <w:t>.</w:t>
            </w:r>
          </w:p>
          <w:p w14:paraId="1DB309D3" w14:textId="728388B5" w:rsidR="00B06670" w:rsidRPr="0015243A" w:rsidRDefault="005F7B8A" w:rsidP="003E1A7C">
            <w:pPr>
              <w:numPr>
                <w:ilvl w:val="0"/>
                <w:numId w:val="23"/>
              </w:numPr>
              <w:tabs>
                <w:tab w:val="num" w:pos="432"/>
                <w:tab w:val="left" w:pos="2772"/>
                <w:tab w:val="left" w:pos="7170"/>
              </w:tabs>
              <w:autoSpaceDE w:val="0"/>
              <w:autoSpaceDN w:val="0"/>
              <w:adjustRightInd w:val="0"/>
              <w:spacing w:line="240" w:lineRule="atLeast"/>
              <w:ind w:right="229"/>
              <w:jc w:val="both"/>
              <w:rPr>
                <w:color w:val="000000"/>
                <w:spacing w:val="-6"/>
                <w:szCs w:val="22"/>
              </w:rPr>
            </w:pPr>
            <w:r>
              <w:rPr>
                <w:color w:val="000000"/>
                <w:spacing w:val="-6"/>
                <w:szCs w:val="22"/>
              </w:rPr>
              <w:t>A</w:t>
            </w:r>
            <w:r w:rsidR="00B06670" w:rsidRPr="0015243A">
              <w:rPr>
                <w:color w:val="000000"/>
                <w:spacing w:val="-6"/>
                <w:szCs w:val="22"/>
              </w:rPr>
              <w:t>naly</w:t>
            </w:r>
            <w:r w:rsidR="00CE6D6E">
              <w:rPr>
                <w:color w:val="000000"/>
                <w:spacing w:val="-6"/>
                <w:szCs w:val="22"/>
              </w:rPr>
              <w:t>s</w:t>
            </w:r>
            <w:r w:rsidR="00B06670" w:rsidRPr="0015243A">
              <w:rPr>
                <w:color w:val="000000"/>
                <w:spacing w:val="-6"/>
                <w:szCs w:val="22"/>
              </w:rPr>
              <w:t>ed historical information to support the precision in the Group’s forecasting process</w:t>
            </w:r>
            <w:r w:rsidR="00507231">
              <w:rPr>
                <w:color w:val="000000"/>
                <w:spacing w:val="-6"/>
                <w:szCs w:val="22"/>
              </w:rPr>
              <w:t>.</w:t>
            </w:r>
          </w:p>
          <w:p w14:paraId="788CA55D" w14:textId="5B600DD3" w:rsidR="00B06670" w:rsidRPr="0015243A" w:rsidRDefault="005F7B8A" w:rsidP="003E1A7C">
            <w:pPr>
              <w:numPr>
                <w:ilvl w:val="0"/>
                <w:numId w:val="23"/>
              </w:numPr>
              <w:tabs>
                <w:tab w:val="num" w:pos="432"/>
                <w:tab w:val="left" w:pos="2772"/>
                <w:tab w:val="left" w:pos="7170"/>
              </w:tabs>
              <w:autoSpaceDE w:val="0"/>
              <w:autoSpaceDN w:val="0"/>
              <w:adjustRightInd w:val="0"/>
              <w:spacing w:line="240" w:lineRule="atLeast"/>
              <w:ind w:right="229"/>
              <w:jc w:val="both"/>
              <w:rPr>
                <w:color w:val="000000"/>
                <w:spacing w:val="-6"/>
                <w:szCs w:val="22"/>
              </w:rPr>
            </w:pPr>
            <w:r>
              <w:rPr>
                <w:color w:val="000000"/>
                <w:spacing w:val="-6"/>
                <w:szCs w:val="22"/>
              </w:rPr>
              <w:t>T</w:t>
            </w:r>
            <w:r w:rsidR="00B06670" w:rsidRPr="0015243A">
              <w:rPr>
                <w:color w:val="000000"/>
                <w:spacing w:val="-6"/>
                <w:szCs w:val="22"/>
              </w:rPr>
              <w:t>ested the principles and mathematical accuracy of the DCF and performed sensitivity analysis around the key assumptions</w:t>
            </w:r>
            <w:r w:rsidR="00507231">
              <w:rPr>
                <w:color w:val="000000"/>
                <w:spacing w:val="-6"/>
                <w:szCs w:val="22"/>
              </w:rPr>
              <w:t>.</w:t>
            </w:r>
          </w:p>
          <w:p w14:paraId="46B0C617" w14:textId="25C1D1EA" w:rsidR="00B06670" w:rsidRPr="0015243A" w:rsidRDefault="005F7B8A" w:rsidP="003E1A7C">
            <w:pPr>
              <w:numPr>
                <w:ilvl w:val="0"/>
                <w:numId w:val="23"/>
              </w:numPr>
              <w:tabs>
                <w:tab w:val="num" w:pos="432"/>
                <w:tab w:val="left" w:pos="2772"/>
                <w:tab w:val="left" w:pos="7170"/>
              </w:tabs>
              <w:autoSpaceDE w:val="0"/>
              <w:autoSpaceDN w:val="0"/>
              <w:adjustRightInd w:val="0"/>
              <w:spacing w:line="240" w:lineRule="atLeast"/>
              <w:ind w:right="229"/>
              <w:jc w:val="both"/>
              <w:rPr>
                <w:spacing w:val="-6"/>
                <w:szCs w:val="22"/>
              </w:rPr>
            </w:pPr>
            <w:r>
              <w:rPr>
                <w:spacing w:val="-6"/>
                <w:szCs w:val="22"/>
              </w:rPr>
              <w:t>E</w:t>
            </w:r>
            <w:r w:rsidR="00B06670" w:rsidRPr="0015243A">
              <w:rPr>
                <w:spacing w:val="-6"/>
                <w:szCs w:val="22"/>
              </w:rPr>
              <w:t>valuated the financial parameters applied to the discount rate</w:t>
            </w:r>
            <w:r w:rsidR="00507231">
              <w:rPr>
                <w:spacing w:val="-6"/>
                <w:szCs w:val="22"/>
              </w:rPr>
              <w:t>.</w:t>
            </w:r>
          </w:p>
          <w:p w14:paraId="06AC2A04" w14:textId="4135DDAE" w:rsidR="00B06670" w:rsidRPr="0015243A" w:rsidRDefault="005F7B8A" w:rsidP="003E1A7C">
            <w:pPr>
              <w:numPr>
                <w:ilvl w:val="0"/>
                <w:numId w:val="23"/>
              </w:numPr>
              <w:tabs>
                <w:tab w:val="num" w:pos="432"/>
                <w:tab w:val="left" w:pos="2772"/>
                <w:tab w:val="left" w:pos="7170"/>
              </w:tabs>
              <w:autoSpaceDE w:val="0"/>
              <w:autoSpaceDN w:val="0"/>
              <w:adjustRightInd w:val="0"/>
              <w:spacing w:line="240" w:lineRule="auto"/>
              <w:ind w:right="229"/>
              <w:jc w:val="thaiDistribute"/>
              <w:rPr>
                <w:szCs w:val="22"/>
              </w:rPr>
            </w:pPr>
            <w:r>
              <w:rPr>
                <w:spacing w:val="-6"/>
                <w:szCs w:val="22"/>
              </w:rPr>
              <w:t>A</w:t>
            </w:r>
            <w:r w:rsidR="00B06670" w:rsidRPr="0015243A">
              <w:rPr>
                <w:spacing w:val="-6"/>
                <w:szCs w:val="22"/>
              </w:rPr>
              <w:t>ssessed the adequacy of the Group’s disclosure in accordance with Thai Financial Reporting Standards.</w:t>
            </w:r>
          </w:p>
          <w:p w14:paraId="15D47DC6" w14:textId="77777777" w:rsidR="00B06670" w:rsidRPr="00EF6257" w:rsidRDefault="00B06670" w:rsidP="001815E4">
            <w:pPr>
              <w:autoSpaceDE w:val="0"/>
              <w:autoSpaceDN w:val="0"/>
              <w:adjustRightInd w:val="0"/>
              <w:jc w:val="both"/>
              <w:rPr>
                <w:szCs w:val="22"/>
              </w:rPr>
            </w:pPr>
          </w:p>
        </w:tc>
      </w:tr>
    </w:tbl>
    <w:p w14:paraId="5915C2C8" w14:textId="47F5D045" w:rsidR="005C43F7" w:rsidRDefault="005C43F7">
      <w:pPr>
        <w:spacing w:line="240" w:lineRule="auto"/>
        <w:rPr>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89"/>
        <w:gridCol w:w="4737"/>
      </w:tblGrid>
      <w:tr w:rsidR="00E222EF" w:rsidRPr="00681F20" w14:paraId="629CDA2B" w14:textId="77777777" w:rsidTr="00454E6A">
        <w:trPr>
          <w:tblHeader/>
        </w:trPr>
        <w:tc>
          <w:tcPr>
            <w:tcW w:w="9526" w:type="dxa"/>
            <w:gridSpan w:val="2"/>
            <w:tcBorders>
              <w:top w:val="single" w:sz="4" w:space="0" w:color="auto"/>
              <w:bottom w:val="single" w:sz="4" w:space="0" w:color="auto"/>
            </w:tcBorders>
            <w:shd w:val="clear" w:color="auto" w:fill="auto"/>
          </w:tcPr>
          <w:p w14:paraId="0DC53C09" w14:textId="77777777" w:rsidR="00E222EF" w:rsidRPr="00635A5F" w:rsidRDefault="00E222EF" w:rsidP="00371702">
            <w:pPr>
              <w:jc w:val="thaiDistribute"/>
              <w:rPr>
                <w:b/>
                <w:bCs/>
                <w:szCs w:val="28"/>
              </w:rPr>
            </w:pPr>
            <w:r w:rsidRPr="00635A5F">
              <w:rPr>
                <w:b/>
                <w:bCs/>
                <w:szCs w:val="28"/>
              </w:rPr>
              <w:t>Valuation of inventories</w:t>
            </w:r>
          </w:p>
        </w:tc>
      </w:tr>
      <w:tr w:rsidR="00E222EF" w:rsidRPr="00681F20" w14:paraId="2FBA99C3" w14:textId="77777777" w:rsidTr="00454E6A">
        <w:trPr>
          <w:tblHeader/>
        </w:trPr>
        <w:tc>
          <w:tcPr>
            <w:tcW w:w="9526" w:type="dxa"/>
            <w:gridSpan w:val="2"/>
            <w:tcBorders>
              <w:top w:val="single" w:sz="4" w:space="0" w:color="auto"/>
              <w:bottom w:val="single" w:sz="4" w:space="0" w:color="auto"/>
            </w:tcBorders>
            <w:shd w:val="clear" w:color="auto" w:fill="auto"/>
          </w:tcPr>
          <w:p w14:paraId="366A869A" w14:textId="62687C6A" w:rsidR="00E222EF" w:rsidRPr="00681F20" w:rsidRDefault="00E95D01" w:rsidP="00371702">
            <w:pPr>
              <w:jc w:val="thaiDistribute"/>
              <w:rPr>
                <w:szCs w:val="28"/>
              </w:rPr>
            </w:pPr>
            <w:r w:rsidRPr="0057132C">
              <w:rPr>
                <w:szCs w:val="22"/>
              </w:rPr>
              <w:t xml:space="preserve">Refer to Note </w:t>
            </w:r>
            <w:r w:rsidR="00165F0A">
              <w:rPr>
                <w:szCs w:val="22"/>
              </w:rPr>
              <w:t xml:space="preserve">3(g), </w:t>
            </w:r>
            <w:r w:rsidR="00D57B98">
              <w:rPr>
                <w:szCs w:val="22"/>
              </w:rPr>
              <w:t>9</w:t>
            </w:r>
            <w:r w:rsidRPr="0057132C">
              <w:rPr>
                <w:szCs w:val="22"/>
              </w:rPr>
              <w:t xml:space="preserve"> to </w:t>
            </w:r>
            <w:r w:rsidR="00321BF4" w:rsidRPr="0015243A">
              <w:rPr>
                <w:szCs w:val="22"/>
              </w:rPr>
              <w:t xml:space="preserve">the </w:t>
            </w:r>
            <w:r w:rsidR="00321BF4">
              <w:rPr>
                <w:szCs w:val="22"/>
              </w:rPr>
              <w:t xml:space="preserve">consolidated and separate </w:t>
            </w:r>
            <w:r w:rsidR="00321BF4" w:rsidRPr="0015243A">
              <w:rPr>
                <w:szCs w:val="22"/>
              </w:rPr>
              <w:t>financial statements</w:t>
            </w:r>
          </w:p>
        </w:tc>
      </w:tr>
      <w:tr w:rsidR="00E222EF" w:rsidRPr="00681F20" w14:paraId="0825D90E" w14:textId="77777777" w:rsidTr="00454E6A">
        <w:trPr>
          <w:tblHeader/>
        </w:trPr>
        <w:tc>
          <w:tcPr>
            <w:tcW w:w="4789" w:type="dxa"/>
            <w:tcBorders>
              <w:top w:val="single" w:sz="4" w:space="0" w:color="auto"/>
              <w:bottom w:val="single" w:sz="4" w:space="0" w:color="auto"/>
              <w:right w:val="single" w:sz="4" w:space="0" w:color="auto"/>
            </w:tcBorders>
            <w:shd w:val="clear" w:color="auto" w:fill="auto"/>
          </w:tcPr>
          <w:p w14:paraId="24A9A32F" w14:textId="77777777" w:rsidR="00E222EF" w:rsidRPr="00681F20" w:rsidRDefault="00E222EF" w:rsidP="00371702">
            <w:pPr>
              <w:jc w:val="thaiDistribute"/>
              <w:rPr>
                <w:b/>
                <w:bCs/>
                <w:szCs w:val="28"/>
              </w:rPr>
            </w:pPr>
            <w:r w:rsidRPr="00681F20">
              <w:rPr>
                <w:b/>
                <w:bCs/>
                <w:szCs w:val="28"/>
              </w:rPr>
              <w:t>The key audit matter</w:t>
            </w:r>
          </w:p>
        </w:tc>
        <w:tc>
          <w:tcPr>
            <w:tcW w:w="4737" w:type="dxa"/>
            <w:tcBorders>
              <w:top w:val="single" w:sz="4" w:space="0" w:color="auto"/>
              <w:left w:val="single" w:sz="4" w:space="0" w:color="auto"/>
              <w:bottom w:val="single" w:sz="4" w:space="0" w:color="auto"/>
            </w:tcBorders>
            <w:shd w:val="clear" w:color="auto" w:fill="auto"/>
          </w:tcPr>
          <w:p w14:paraId="1AE617A5" w14:textId="77777777" w:rsidR="00E222EF" w:rsidRPr="00681F20" w:rsidRDefault="00E222EF" w:rsidP="00371702">
            <w:pPr>
              <w:jc w:val="thaiDistribute"/>
              <w:rPr>
                <w:b/>
                <w:bCs/>
                <w:szCs w:val="28"/>
              </w:rPr>
            </w:pPr>
            <w:r w:rsidRPr="00681F20">
              <w:rPr>
                <w:b/>
                <w:bCs/>
                <w:szCs w:val="28"/>
              </w:rPr>
              <w:t>Ho</w:t>
            </w:r>
            <w:r>
              <w:rPr>
                <w:b/>
                <w:bCs/>
                <w:szCs w:val="28"/>
              </w:rPr>
              <w:t>w the matter was addressed in the</w:t>
            </w:r>
            <w:r w:rsidRPr="00681F20">
              <w:rPr>
                <w:b/>
                <w:bCs/>
                <w:szCs w:val="28"/>
              </w:rPr>
              <w:t xml:space="preserve"> audit</w:t>
            </w:r>
          </w:p>
        </w:tc>
      </w:tr>
      <w:tr w:rsidR="00683AC2" w:rsidRPr="00681F20" w14:paraId="3C83181E" w14:textId="77777777" w:rsidTr="00454E6A">
        <w:tc>
          <w:tcPr>
            <w:tcW w:w="4789" w:type="dxa"/>
            <w:tcBorders>
              <w:top w:val="single" w:sz="4" w:space="0" w:color="auto"/>
              <w:right w:val="single" w:sz="4" w:space="0" w:color="auto"/>
            </w:tcBorders>
            <w:shd w:val="clear" w:color="auto" w:fill="auto"/>
          </w:tcPr>
          <w:p w14:paraId="61C3E73B" w14:textId="30EC246A" w:rsidR="00683AC2" w:rsidRPr="001709DD" w:rsidRDefault="00683AC2" w:rsidP="00683AC2">
            <w:pPr>
              <w:jc w:val="both"/>
              <w:rPr>
                <w:spacing w:val="-6"/>
                <w:szCs w:val="28"/>
              </w:rPr>
            </w:pPr>
            <w:r w:rsidRPr="001709DD">
              <w:rPr>
                <w:spacing w:val="-6"/>
                <w:szCs w:val="28"/>
              </w:rPr>
              <w:t>The Group’s inventories are various products which depend on fashion, technology or have short lives and their sales and selling prices are subject to the market situation. Consequently, the estimation of valuation of inventories involves management’s judgment relating to estimate valuation for deteriorated, damaged, obsolete</w:t>
            </w:r>
            <w:r w:rsidR="00B63160">
              <w:rPr>
                <w:spacing w:val="-6"/>
                <w:szCs w:val="28"/>
              </w:rPr>
              <w:t>,</w:t>
            </w:r>
            <w:r w:rsidRPr="001709DD">
              <w:rPr>
                <w:spacing w:val="-6"/>
                <w:szCs w:val="28"/>
              </w:rPr>
              <w:t xml:space="preserve"> slow-moving and </w:t>
            </w:r>
            <w:r w:rsidR="00CC76A0" w:rsidRPr="001709DD">
              <w:rPr>
                <w:spacing w:val="-6"/>
                <w:szCs w:val="28"/>
              </w:rPr>
              <w:t xml:space="preserve">quantity </w:t>
            </w:r>
            <w:r w:rsidR="005B2B3A" w:rsidRPr="001709DD">
              <w:rPr>
                <w:spacing w:val="-6"/>
                <w:szCs w:val="28"/>
              </w:rPr>
              <w:t>of</w:t>
            </w:r>
            <w:r w:rsidR="00CC76A0" w:rsidRPr="001709DD">
              <w:rPr>
                <w:spacing w:val="-6"/>
                <w:szCs w:val="28"/>
              </w:rPr>
              <w:t xml:space="preserve"> </w:t>
            </w:r>
            <w:r w:rsidRPr="001709DD">
              <w:rPr>
                <w:spacing w:val="-6"/>
                <w:szCs w:val="28"/>
              </w:rPr>
              <w:t>shrinkage inventories.</w:t>
            </w:r>
          </w:p>
          <w:p w14:paraId="338AA2CB" w14:textId="77777777" w:rsidR="00683AC2" w:rsidRDefault="00683AC2" w:rsidP="00683AC2">
            <w:pPr>
              <w:jc w:val="both"/>
              <w:rPr>
                <w:szCs w:val="28"/>
              </w:rPr>
            </w:pPr>
          </w:p>
          <w:p w14:paraId="68940FD9" w14:textId="6E3DCB53" w:rsidR="00683AC2" w:rsidRDefault="00A15441" w:rsidP="00683AC2">
            <w:pPr>
              <w:jc w:val="both"/>
              <w:rPr>
                <w:szCs w:val="28"/>
              </w:rPr>
            </w:pPr>
            <w:r>
              <w:rPr>
                <w:szCs w:val="28"/>
              </w:rPr>
              <w:t xml:space="preserve">Because of the significance of the amounts and of the </w:t>
            </w:r>
            <w:r w:rsidR="00B63160">
              <w:rPr>
                <w:spacing w:val="-6"/>
                <w:szCs w:val="22"/>
              </w:rPr>
              <w:t>management’s</w:t>
            </w:r>
            <w:r w:rsidR="00B63160" w:rsidRPr="0015243A">
              <w:rPr>
                <w:spacing w:val="-6"/>
                <w:szCs w:val="22"/>
              </w:rPr>
              <w:t xml:space="preserve"> </w:t>
            </w:r>
            <w:r>
              <w:rPr>
                <w:szCs w:val="28"/>
              </w:rPr>
              <w:t xml:space="preserve">judgement involved. </w:t>
            </w:r>
            <w:r w:rsidR="00683AC2" w:rsidRPr="00B13CFC">
              <w:rPr>
                <w:szCs w:val="28"/>
              </w:rPr>
              <w:t xml:space="preserve">I </w:t>
            </w:r>
            <w:r w:rsidR="00683AC2">
              <w:rPr>
                <w:szCs w:val="28"/>
              </w:rPr>
              <w:t xml:space="preserve">considered </w:t>
            </w:r>
            <w:r w:rsidR="00683AC2" w:rsidRPr="00B13CFC">
              <w:rPr>
                <w:szCs w:val="28"/>
              </w:rPr>
              <w:t>the adequacy of allowance for</w:t>
            </w:r>
            <w:r w:rsidR="00683AC2">
              <w:rPr>
                <w:szCs w:val="28"/>
              </w:rPr>
              <w:t xml:space="preserve"> decline in value of inventories as </w:t>
            </w:r>
            <w:r w:rsidR="00683AC2" w:rsidRPr="00B13CFC">
              <w:rPr>
                <w:szCs w:val="28"/>
              </w:rPr>
              <w:t>a key audit matter of my audit.</w:t>
            </w:r>
          </w:p>
          <w:p w14:paraId="2F04A5D5" w14:textId="50BF9BAC" w:rsidR="00683AC2" w:rsidRPr="00450C84" w:rsidRDefault="00683AC2" w:rsidP="00683AC2">
            <w:pPr>
              <w:jc w:val="both"/>
              <w:rPr>
                <w:szCs w:val="28"/>
                <w:highlight w:val="yellow"/>
              </w:rPr>
            </w:pPr>
          </w:p>
        </w:tc>
        <w:tc>
          <w:tcPr>
            <w:tcW w:w="4737" w:type="dxa"/>
            <w:tcBorders>
              <w:top w:val="nil"/>
              <w:left w:val="single" w:sz="4" w:space="0" w:color="auto"/>
              <w:bottom w:val="single" w:sz="4" w:space="0" w:color="auto"/>
            </w:tcBorders>
            <w:shd w:val="clear" w:color="auto" w:fill="auto"/>
          </w:tcPr>
          <w:p w14:paraId="1330EA53" w14:textId="77777777" w:rsidR="00683AC2" w:rsidRPr="0088719C" w:rsidRDefault="00683AC2" w:rsidP="0088719C">
            <w:pPr>
              <w:jc w:val="thaiDistribute"/>
              <w:rPr>
                <w:spacing w:val="-6"/>
                <w:szCs w:val="28"/>
              </w:rPr>
            </w:pPr>
            <w:r w:rsidRPr="0088719C">
              <w:rPr>
                <w:szCs w:val="28"/>
              </w:rPr>
              <w:t>My audit procedures wer</w:t>
            </w:r>
            <w:r w:rsidRPr="0088719C">
              <w:rPr>
                <w:spacing w:val="-6"/>
                <w:szCs w:val="28"/>
              </w:rPr>
              <w:t>e as follows:</w:t>
            </w:r>
          </w:p>
          <w:p w14:paraId="569A3A9B" w14:textId="66C5DB00" w:rsidR="00683AC2" w:rsidRPr="0088719C" w:rsidRDefault="00683AC2" w:rsidP="00454E6A">
            <w:pPr>
              <w:numPr>
                <w:ilvl w:val="0"/>
                <w:numId w:val="25"/>
              </w:numPr>
              <w:spacing w:line="240" w:lineRule="atLeast"/>
              <w:ind w:left="320" w:right="150" w:hanging="320"/>
              <w:jc w:val="both"/>
              <w:rPr>
                <w:spacing w:val="-10"/>
                <w:szCs w:val="28"/>
              </w:rPr>
            </w:pPr>
            <w:r w:rsidRPr="0088719C">
              <w:rPr>
                <w:spacing w:val="-10"/>
                <w:szCs w:val="28"/>
              </w:rPr>
              <w:t>Understood</w:t>
            </w:r>
            <w:r w:rsidR="0088719C" w:rsidRPr="0088719C">
              <w:rPr>
                <w:rFonts w:cstheme="minorBidi" w:hint="cs"/>
                <w:spacing w:val="-10"/>
                <w:szCs w:val="28"/>
                <w:cs/>
                <w:lang w:bidi="th-TH"/>
              </w:rPr>
              <w:t xml:space="preserve"> </w:t>
            </w:r>
            <w:r w:rsidRPr="0088719C">
              <w:rPr>
                <w:spacing w:val="-10"/>
                <w:szCs w:val="28"/>
              </w:rPr>
              <w:t>the</w:t>
            </w:r>
            <w:r w:rsidR="0088719C" w:rsidRPr="0088719C">
              <w:rPr>
                <w:rFonts w:cstheme="minorBidi" w:hint="cs"/>
                <w:spacing w:val="-10"/>
                <w:szCs w:val="28"/>
                <w:cs/>
                <w:lang w:bidi="th-TH"/>
              </w:rPr>
              <w:t xml:space="preserve"> </w:t>
            </w:r>
            <w:r w:rsidRPr="0088719C">
              <w:rPr>
                <w:spacing w:val="-10"/>
                <w:szCs w:val="28"/>
              </w:rPr>
              <w:t>inventory control and management policy and the estimation of valuation of inventories.</w:t>
            </w:r>
          </w:p>
          <w:p w14:paraId="75C73EF2" w14:textId="3E481101" w:rsidR="00683AC2" w:rsidRPr="0088719C" w:rsidRDefault="00683AC2" w:rsidP="00454E6A">
            <w:pPr>
              <w:numPr>
                <w:ilvl w:val="0"/>
                <w:numId w:val="25"/>
              </w:numPr>
              <w:spacing w:line="240" w:lineRule="atLeast"/>
              <w:ind w:left="320" w:right="150" w:hanging="320"/>
              <w:jc w:val="thaiDistribute"/>
              <w:rPr>
                <w:spacing w:val="-6"/>
                <w:szCs w:val="28"/>
              </w:rPr>
            </w:pPr>
            <w:r w:rsidRPr="0088719C">
              <w:rPr>
                <w:spacing w:val="-6"/>
                <w:szCs w:val="28"/>
              </w:rPr>
              <w:t>Evaluat</w:t>
            </w:r>
            <w:r w:rsidR="007046DE" w:rsidRPr="0088719C">
              <w:rPr>
                <w:spacing w:val="-6"/>
                <w:szCs w:val="28"/>
              </w:rPr>
              <w:t>ed</w:t>
            </w:r>
            <w:r w:rsidRPr="0088719C">
              <w:rPr>
                <w:spacing w:val="-6"/>
                <w:szCs w:val="28"/>
              </w:rPr>
              <w:t xml:space="preserve"> the design and implementation and testing </w:t>
            </w:r>
            <w:r w:rsidR="007046DE" w:rsidRPr="0088719C">
              <w:rPr>
                <w:rFonts w:cs="Angsana New"/>
                <w:spacing w:val="-6"/>
                <w:szCs w:val="28"/>
                <w:lang w:bidi="th-TH"/>
              </w:rPr>
              <w:t>the</w:t>
            </w:r>
            <w:r w:rsidRPr="0088719C">
              <w:rPr>
                <w:spacing w:val="-6"/>
                <w:szCs w:val="28"/>
              </w:rPr>
              <w:t xml:space="preserve"> operating effectiveness of internal controls relating to inventory management and attending inventory counts and observing the condition of inventories</w:t>
            </w:r>
            <w:r w:rsidR="00507231">
              <w:rPr>
                <w:spacing w:val="-6"/>
                <w:szCs w:val="28"/>
              </w:rPr>
              <w:t>.</w:t>
            </w:r>
          </w:p>
          <w:p w14:paraId="77C6C6AB" w14:textId="09949B54" w:rsidR="00683AC2" w:rsidRPr="005C7CAE" w:rsidRDefault="00683AC2" w:rsidP="00454E6A">
            <w:pPr>
              <w:numPr>
                <w:ilvl w:val="0"/>
                <w:numId w:val="25"/>
              </w:numPr>
              <w:spacing w:line="240" w:lineRule="atLeast"/>
              <w:ind w:left="320" w:right="150" w:hanging="320"/>
              <w:jc w:val="thaiDistribute"/>
              <w:rPr>
                <w:spacing w:val="-10"/>
                <w:szCs w:val="28"/>
              </w:rPr>
            </w:pPr>
            <w:r w:rsidRPr="005C7CAE">
              <w:rPr>
                <w:spacing w:val="-10"/>
                <w:szCs w:val="28"/>
              </w:rPr>
              <w:t xml:space="preserve">Tested </w:t>
            </w:r>
            <w:r w:rsidR="007046DE" w:rsidRPr="005C7CAE">
              <w:rPr>
                <w:spacing w:val="-10"/>
                <w:szCs w:val="28"/>
              </w:rPr>
              <w:t xml:space="preserve">on </w:t>
            </w:r>
            <w:r w:rsidRPr="005C7CAE">
              <w:rPr>
                <w:spacing w:val="-10"/>
                <w:szCs w:val="28"/>
              </w:rPr>
              <w:t>a sample</w:t>
            </w:r>
            <w:r w:rsidR="007046DE" w:rsidRPr="005C7CAE">
              <w:rPr>
                <w:spacing w:val="-10"/>
                <w:szCs w:val="28"/>
              </w:rPr>
              <w:t xml:space="preserve"> basis</w:t>
            </w:r>
            <w:r w:rsidRPr="005C7CAE">
              <w:rPr>
                <w:spacing w:val="-10"/>
                <w:szCs w:val="28"/>
              </w:rPr>
              <w:t xml:space="preserve"> </w:t>
            </w:r>
            <w:r w:rsidR="000C376A">
              <w:rPr>
                <w:spacing w:val="-10"/>
                <w:szCs w:val="28"/>
              </w:rPr>
              <w:t>for</w:t>
            </w:r>
            <w:r w:rsidRPr="005C7CAE">
              <w:rPr>
                <w:spacing w:val="-10"/>
                <w:szCs w:val="28"/>
              </w:rPr>
              <w:t xml:space="preserve"> reasonableness of management’s assumptions used to set the percentage of deteriorated, damaged, obsolete, slow-moving and shrinkage inventories</w:t>
            </w:r>
            <w:r w:rsidR="007A79FE" w:rsidRPr="005C7CAE">
              <w:rPr>
                <w:spacing w:val="-10"/>
                <w:szCs w:val="28"/>
              </w:rPr>
              <w:t xml:space="preserve"> by</w:t>
            </w:r>
            <w:r w:rsidRPr="005C7CAE">
              <w:rPr>
                <w:spacing w:val="-10"/>
                <w:szCs w:val="28"/>
              </w:rPr>
              <w:t xml:space="preserve"> compar</w:t>
            </w:r>
            <w:r w:rsidR="007A79FE" w:rsidRPr="005C7CAE">
              <w:rPr>
                <w:spacing w:val="-10"/>
                <w:szCs w:val="28"/>
              </w:rPr>
              <w:t xml:space="preserve">ison </w:t>
            </w:r>
            <w:r w:rsidRPr="005C7CAE">
              <w:rPr>
                <w:spacing w:val="-10"/>
                <w:szCs w:val="28"/>
              </w:rPr>
              <w:t>with information for destruction and actual shrinkage inventories included retrospective review</w:t>
            </w:r>
            <w:r w:rsidR="00646163" w:rsidRPr="005C7CAE">
              <w:rPr>
                <w:spacing w:val="-10"/>
                <w:szCs w:val="28"/>
              </w:rPr>
              <w:t>,</w:t>
            </w:r>
            <w:r w:rsidRPr="005C7CAE">
              <w:rPr>
                <w:spacing w:val="-10"/>
                <w:szCs w:val="28"/>
              </w:rPr>
              <w:t xml:space="preserve"> inquiry</w:t>
            </w:r>
            <w:r w:rsidR="00C55A47" w:rsidRPr="005C7CAE">
              <w:rPr>
                <w:spacing w:val="-10"/>
                <w:szCs w:val="28"/>
              </w:rPr>
              <w:t xml:space="preserve"> </w:t>
            </w:r>
            <w:r w:rsidRPr="005C7CAE">
              <w:rPr>
                <w:spacing w:val="-10"/>
                <w:szCs w:val="28"/>
              </w:rPr>
              <w:t>management</w:t>
            </w:r>
            <w:r w:rsidR="00633B83" w:rsidRPr="005C7CAE">
              <w:rPr>
                <w:spacing w:val="-10"/>
                <w:szCs w:val="28"/>
              </w:rPr>
              <w:t xml:space="preserve"> and tested calculation.</w:t>
            </w:r>
          </w:p>
          <w:p w14:paraId="1FC07899" w14:textId="65B705AB" w:rsidR="00683AC2" w:rsidRPr="0088719C" w:rsidRDefault="00683AC2" w:rsidP="00454E6A">
            <w:pPr>
              <w:numPr>
                <w:ilvl w:val="0"/>
                <w:numId w:val="25"/>
              </w:numPr>
              <w:spacing w:line="240" w:lineRule="atLeast"/>
              <w:ind w:left="320" w:right="150" w:hanging="320"/>
              <w:jc w:val="thaiDistribute"/>
              <w:rPr>
                <w:spacing w:val="-6"/>
                <w:szCs w:val="28"/>
              </w:rPr>
            </w:pPr>
            <w:r w:rsidRPr="0088719C">
              <w:rPr>
                <w:spacing w:val="-6"/>
                <w:szCs w:val="28"/>
              </w:rPr>
              <w:t xml:space="preserve">Tested a sample of selling prices post year-end and the estimated costs to make the sale with related documents including recalculation of net </w:t>
            </w:r>
            <w:r w:rsidR="0088719C" w:rsidRPr="0088719C">
              <w:rPr>
                <w:spacing w:val="-6"/>
                <w:szCs w:val="28"/>
              </w:rPr>
              <w:t>reali</w:t>
            </w:r>
            <w:r w:rsidR="00CE6D6E">
              <w:rPr>
                <w:spacing w:val="-6"/>
                <w:szCs w:val="28"/>
              </w:rPr>
              <w:t>s</w:t>
            </w:r>
            <w:r w:rsidR="0088719C" w:rsidRPr="0088719C">
              <w:rPr>
                <w:spacing w:val="-6"/>
                <w:szCs w:val="28"/>
              </w:rPr>
              <w:t>able</w:t>
            </w:r>
            <w:r w:rsidRPr="0088719C">
              <w:rPr>
                <w:spacing w:val="-6"/>
                <w:szCs w:val="28"/>
              </w:rPr>
              <w:t xml:space="preserve"> value.</w:t>
            </w:r>
          </w:p>
          <w:p w14:paraId="35DF3D68" w14:textId="77777777" w:rsidR="00683AC2" w:rsidRPr="009C5690" w:rsidRDefault="00683AC2" w:rsidP="00454E6A">
            <w:pPr>
              <w:numPr>
                <w:ilvl w:val="0"/>
                <w:numId w:val="25"/>
              </w:numPr>
              <w:spacing w:line="240" w:lineRule="atLeast"/>
              <w:ind w:left="320" w:right="150" w:hanging="320"/>
              <w:jc w:val="thaiDistribute"/>
              <w:rPr>
                <w:spacing w:val="-8"/>
                <w:szCs w:val="28"/>
              </w:rPr>
            </w:pPr>
            <w:r w:rsidRPr="009C5690">
              <w:rPr>
                <w:spacing w:val="-8"/>
                <w:szCs w:val="28"/>
              </w:rPr>
              <w:t>Assessed the adequacy of the Group’s disclosures in accordance with Thai Financial Reporting Standards.</w:t>
            </w:r>
          </w:p>
          <w:p w14:paraId="22D41053" w14:textId="77777777" w:rsidR="00683AC2" w:rsidRPr="00450C84" w:rsidRDefault="00683AC2" w:rsidP="0088719C">
            <w:pPr>
              <w:spacing w:line="240" w:lineRule="auto"/>
              <w:jc w:val="both"/>
              <w:rPr>
                <w:sz w:val="14"/>
                <w:szCs w:val="14"/>
                <w:highlight w:val="yellow"/>
              </w:rPr>
            </w:pPr>
          </w:p>
        </w:tc>
      </w:tr>
    </w:tbl>
    <w:tbl>
      <w:tblPr>
        <w:tblStyle w:val="TableGrid1"/>
        <w:tblW w:w="9625" w:type="dxa"/>
        <w:tblLook w:val="04A0" w:firstRow="1" w:lastRow="0" w:firstColumn="1" w:lastColumn="0" w:noHBand="0" w:noVBand="1"/>
      </w:tblPr>
      <w:tblGrid>
        <w:gridCol w:w="4675"/>
        <w:gridCol w:w="4950"/>
      </w:tblGrid>
      <w:tr w:rsidR="0057132C" w14:paraId="41CD7E07" w14:textId="77777777" w:rsidTr="00DB50B1">
        <w:tc>
          <w:tcPr>
            <w:tcW w:w="9625" w:type="dxa"/>
            <w:gridSpan w:val="2"/>
          </w:tcPr>
          <w:p w14:paraId="05A26370" w14:textId="13598171" w:rsidR="0057132C" w:rsidRDefault="00165F0A" w:rsidP="00BA5935">
            <w:r>
              <w:rPr>
                <w:b/>
                <w:bCs/>
              </w:rPr>
              <w:t>Recognition of c</w:t>
            </w:r>
            <w:r w:rsidR="0051057F">
              <w:rPr>
                <w:b/>
                <w:bCs/>
              </w:rPr>
              <w:t xml:space="preserve">ommercial </w:t>
            </w:r>
            <w:r w:rsidR="0057132C" w:rsidRPr="0057132C">
              <w:rPr>
                <w:b/>
                <w:bCs/>
              </w:rPr>
              <w:t>support</w:t>
            </w:r>
          </w:p>
        </w:tc>
      </w:tr>
      <w:tr w:rsidR="0057132C" w14:paraId="6300B8D2" w14:textId="77777777" w:rsidTr="00DB50B1">
        <w:tc>
          <w:tcPr>
            <w:tcW w:w="9625" w:type="dxa"/>
            <w:gridSpan w:val="2"/>
          </w:tcPr>
          <w:p w14:paraId="6261F4FF" w14:textId="5EEC7054" w:rsidR="0057132C" w:rsidRDefault="0057132C" w:rsidP="00BA5935">
            <w:r w:rsidRPr="0057132C">
              <w:rPr>
                <w:szCs w:val="22"/>
              </w:rPr>
              <w:t xml:space="preserve">Refer to Note </w:t>
            </w:r>
            <w:r w:rsidR="00D57B98">
              <w:rPr>
                <w:szCs w:val="22"/>
              </w:rPr>
              <w:t>3</w:t>
            </w:r>
            <w:r w:rsidRPr="0057132C">
              <w:rPr>
                <w:szCs w:val="22"/>
              </w:rPr>
              <w:t>(</w:t>
            </w:r>
            <w:r w:rsidR="000E7A91">
              <w:rPr>
                <w:szCs w:val="22"/>
              </w:rPr>
              <w:t>r</w:t>
            </w:r>
            <w:r w:rsidRPr="0057132C">
              <w:rPr>
                <w:szCs w:val="22"/>
              </w:rPr>
              <w:t>)</w:t>
            </w:r>
            <w:r w:rsidR="00165F0A">
              <w:rPr>
                <w:szCs w:val="22"/>
              </w:rPr>
              <w:t>, 25</w:t>
            </w:r>
            <w:r w:rsidRPr="0057132C">
              <w:rPr>
                <w:szCs w:val="22"/>
              </w:rPr>
              <w:t xml:space="preserve"> to </w:t>
            </w:r>
            <w:r w:rsidR="0051057F" w:rsidRPr="0015243A">
              <w:rPr>
                <w:szCs w:val="22"/>
              </w:rPr>
              <w:t xml:space="preserve">the </w:t>
            </w:r>
            <w:r w:rsidR="0051057F">
              <w:rPr>
                <w:szCs w:val="22"/>
              </w:rPr>
              <w:t xml:space="preserve">consolidated and separate </w:t>
            </w:r>
            <w:r w:rsidR="0051057F" w:rsidRPr="0015243A">
              <w:rPr>
                <w:szCs w:val="22"/>
              </w:rPr>
              <w:t>financial statements</w:t>
            </w:r>
          </w:p>
        </w:tc>
      </w:tr>
      <w:tr w:rsidR="0057132C" w14:paraId="2A51B70B" w14:textId="77777777" w:rsidTr="00DB50B1">
        <w:tc>
          <w:tcPr>
            <w:tcW w:w="4675" w:type="dxa"/>
          </w:tcPr>
          <w:p w14:paraId="0BCAC407" w14:textId="4F6FBF69" w:rsidR="0057132C" w:rsidRPr="0057132C" w:rsidRDefault="0057132C" w:rsidP="0057132C">
            <w:pPr>
              <w:rPr>
                <w:szCs w:val="22"/>
              </w:rPr>
            </w:pPr>
            <w:r w:rsidRPr="00681F20">
              <w:rPr>
                <w:b/>
                <w:bCs/>
                <w:szCs w:val="28"/>
              </w:rPr>
              <w:t>The key audit matter</w:t>
            </w:r>
          </w:p>
        </w:tc>
        <w:tc>
          <w:tcPr>
            <w:tcW w:w="4950" w:type="dxa"/>
          </w:tcPr>
          <w:p w14:paraId="7CCEF31E" w14:textId="0D0EF038" w:rsidR="0057132C" w:rsidRDefault="0057132C" w:rsidP="0057132C">
            <w:r w:rsidRPr="00681F20">
              <w:rPr>
                <w:b/>
                <w:bCs/>
                <w:szCs w:val="28"/>
              </w:rPr>
              <w:t>Ho</w:t>
            </w:r>
            <w:r>
              <w:rPr>
                <w:b/>
                <w:bCs/>
                <w:szCs w:val="28"/>
              </w:rPr>
              <w:t>w the matter was addressed in the</w:t>
            </w:r>
            <w:r w:rsidRPr="00681F20">
              <w:rPr>
                <w:b/>
                <w:bCs/>
                <w:szCs w:val="28"/>
              </w:rPr>
              <w:t xml:space="preserve"> audit</w:t>
            </w:r>
          </w:p>
        </w:tc>
      </w:tr>
      <w:tr w:rsidR="0057132C" w:rsidRPr="00A4270C" w14:paraId="28A746AD" w14:textId="77777777" w:rsidTr="00DB50B1">
        <w:tc>
          <w:tcPr>
            <w:tcW w:w="4675" w:type="dxa"/>
          </w:tcPr>
          <w:p w14:paraId="2DBF367E" w14:textId="63B6F45C" w:rsidR="0057132C" w:rsidRDefault="0057132C" w:rsidP="00705EE9">
            <w:pPr>
              <w:jc w:val="both"/>
            </w:pPr>
            <w:r>
              <w:t>During the year, the Group has variety of marketing activities</w:t>
            </w:r>
            <w:r w:rsidR="00B63160">
              <w:t>. The Group</w:t>
            </w:r>
            <w:r>
              <w:t xml:space="preserve"> </w:t>
            </w:r>
            <w:r w:rsidRPr="0051057F">
              <w:t>receives the marketing support from supplier which is general transaction of retail business.</w:t>
            </w:r>
            <w:r>
              <w:t xml:space="preserve"> The marketing support is significant amount in each year which it varies with regards to the nature and timing of the activity to which it relates and is recogni</w:t>
            </w:r>
            <w:r w:rsidR="001D200F">
              <w:t>s</w:t>
            </w:r>
            <w:r>
              <w:t>ed in accordance with written agreements with suppliers. The marketing support is recogni</w:t>
            </w:r>
            <w:r w:rsidR="001D200F">
              <w:t>s</w:t>
            </w:r>
            <w:r>
              <w:t xml:space="preserve">ed as a deduction from cost of inventories or as other income and is earned over the period of the contractual agreements. </w:t>
            </w:r>
          </w:p>
          <w:p w14:paraId="1B9A5053" w14:textId="77777777" w:rsidR="0057132C" w:rsidRDefault="0057132C" w:rsidP="0057132C"/>
          <w:p w14:paraId="0A083DBF" w14:textId="6C79D340" w:rsidR="0057132C" w:rsidRDefault="0057132C" w:rsidP="00705EE9">
            <w:pPr>
              <w:jc w:val="both"/>
            </w:pPr>
            <w:r>
              <w:t>My focus was on assessing the written agreement</w:t>
            </w:r>
            <w:r w:rsidR="00165F0A">
              <w:t xml:space="preserve"> </w:t>
            </w:r>
            <w:r w:rsidR="00165F0A" w:rsidRPr="00165F0A">
              <w:rPr>
                <w:lang w:val="en-US"/>
              </w:rPr>
              <w:t xml:space="preserve">conditions </w:t>
            </w:r>
            <w:r w:rsidR="00165F0A">
              <w:t xml:space="preserve">with the </w:t>
            </w:r>
            <w:r w:rsidR="00B63160">
              <w:t>supplier</w:t>
            </w:r>
            <w:r>
              <w:t xml:space="preserve">, whether the relevant marketing </w:t>
            </w:r>
            <w:r w:rsidR="00B63160">
              <w:t xml:space="preserve">activities </w:t>
            </w:r>
            <w:r>
              <w:t>had taken place and whether the recogni</w:t>
            </w:r>
            <w:r w:rsidR="001D200F">
              <w:t>s</w:t>
            </w:r>
            <w:r>
              <w:t>ed was recorded in the appropriate amount and period</w:t>
            </w:r>
            <w:r w:rsidR="00F3603D">
              <w:t>.</w:t>
            </w:r>
          </w:p>
        </w:tc>
        <w:tc>
          <w:tcPr>
            <w:tcW w:w="4950" w:type="dxa"/>
          </w:tcPr>
          <w:p w14:paraId="56CBD28E" w14:textId="77777777" w:rsidR="00AB16CE" w:rsidRPr="004A5295" w:rsidRDefault="00AB16CE" w:rsidP="00AB16CE">
            <w:pPr>
              <w:jc w:val="thaiDistribute"/>
              <w:rPr>
                <w:szCs w:val="22"/>
              </w:rPr>
            </w:pPr>
            <w:r w:rsidRPr="004A5295">
              <w:rPr>
                <w:szCs w:val="22"/>
              </w:rPr>
              <w:t>My audit procedures were as follows:</w:t>
            </w:r>
          </w:p>
          <w:p w14:paraId="645979A9" w14:textId="392C76DB" w:rsidR="00AB16CE" w:rsidRPr="00D67BF9" w:rsidRDefault="00AB16CE" w:rsidP="00F25CCB">
            <w:pPr>
              <w:pStyle w:val="ListParagraph"/>
              <w:numPr>
                <w:ilvl w:val="0"/>
                <w:numId w:val="26"/>
              </w:numPr>
              <w:tabs>
                <w:tab w:val="clear" w:pos="4678"/>
              </w:tabs>
              <w:spacing w:line="240" w:lineRule="auto"/>
              <w:ind w:left="239" w:right="70" w:hanging="239"/>
              <w:jc w:val="both"/>
              <w:rPr>
                <w:spacing w:val="-8"/>
                <w:szCs w:val="22"/>
              </w:rPr>
            </w:pPr>
            <w:r w:rsidRPr="00D67BF9">
              <w:rPr>
                <w:spacing w:val="-8"/>
                <w:szCs w:val="22"/>
              </w:rPr>
              <w:t>Unders</w:t>
            </w:r>
            <w:r w:rsidR="00D513E9">
              <w:rPr>
                <w:spacing w:val="-8"/>
                <w:szCs w:val="22"/>
              </w:rPr>
              <w:t>tood</w:t>
            </w:r>
            <w:r w:rsidR="00165F0A">
              <w:rPr>
                <w:spacing w:val="-8"/>
                <w:szCs w:val="22"/>
              </w:rPr>
              <w:t xml:space="preserve"> and</w:t>
            </w:r>
            <w:r w:rsidRPr="00D67BF9">
              <w:rPr>
                <w:spacing w:val="-8"/>
                <w:szCs w:val="22"/>
              </w:rPr>
              <w:t xml:space="preserve"> evaluating management’s key controls in respect of the recognition of transactions</w:t>
            </w:r>
            <w:r>
              <w:rPr>
                <w:spacing w:val="-8"/>
                <w:szCs w:val="22"/>
              </w:rPr>
              <w:t>.</w:t>
            </w:r>
          </w:p>
          <w:p w14:paraId="579D2DB2" w14:textId="21A7F7A5" w:rsidR="00AB16CE" w:rsidRPr="006D23DA" w:rsidRDefault="00165F0A" w:rsidP="00F25CCB">
            <w:pPr>
              <w:pStyle w:val="ListParagraph"/>
              <w:numPr>
                <w:ilvl w:val="0"/>
                <w:numId w:val="26"/>
              </w:numPr>
              <w:tabs>
                <w:tab w:val="clear" w:pos="4678"/>
              </w:tabs>
              <w:spacing w:line="240" w:lineRule="auto"/>
              <w:ind w:left="239" w:right="70" w:hanging="239"/>
              <w:jc w:val="both"/>
              <w:rPr>
                <w:szCs w:val="22"/>
              </w:rPr>
            </w:pPr>
            <w:r>
              <w:rPr>
                <w:szCs w:val="22"/>
              </w:rPr>
              <w:t xml:space="preserve">Testing </w:t>
            </w:r>
            <w:r w:rsidR="00AB16CE" w:rsidRPr="006D23DA">
              <w:rPr>
                <w:szCs w:val="22"/>
              </w:rPr>
              <w:t xml:space="preserve">the effectiveness of the Group controls over </w:t>
            </w:r>
            <w:r w:rsidR="001B1F2B" w:rsidRPr="006D23DA">
              <w:rPr>
                <w:szCs w:val="22"/>
              </w:rPr>
              <w:t>commercial support recognition’s process.</w:t>
            </w:r>
          </w:p>
          <w:p w14:paraId="43EEF5AF" w14:textId="52CA79D6" w:rsidR="00AB16CE" w:rsidRPr="00A16A12" w:rsidRDefault="00AB16CE" w:rsidP="00F25CCB">
            <w:pPr>
              <w:pStyle w:val="ListParagraph"/>
              <w:numPr>
                <w:ilvl w:val="0"/>
                <w:numId w:val="26"/>
              </w:numPr>
              <w:tabs>
                <w:tab w:val="clear" w:pos="4678"/>
              </w:tabs>
              <w:spacing w:line="240" w:lineRule="auto"/>
              <w:ind w:left="239" w:right="70" w:hanging="239"/>
              <w:jc w:val="both"/>
              <w:rPr>
                <w:szCs w:val="22"/>
              </w:rPr>
            </w:pPr>
            <w:r>
              <w:rPr>
                <w:szCs w:val="22"/>
              </w:rPr>
              <w:t>E</w:t>
            </w:r>
            <w:r w:rsidRPr="004A5295">
              <w:rPr>
                <w:szCs w:val="22"/>
              </w:rPr>
              <w:t xml:space="preserve">xamined supporting documents </w:t>
            </w:r>
            <w:r>
              <w:rPr>
                <w:szCs w:val="22"/>
              </w:rPr>
              <w:t>and comparing to marketing activities which occurred</w:t>
            </w:r>
            <w:r w:rsidRPr="004A5295">
              <w:rPr>
                <w:szCs w:val="22"/>
              </w:rPr>
              <w:t xml:space="preserve"> during the year</w:t>
            </w:r>
            <w:r>
              <w:rPr>
                <w:szCs w:val="22"/>
              </w:rPr>
              <w:t xml:space="preserve"> and </w:t>
            </w:r>
            <w:r w:rsidR="00B63160">
              <w:rPr>
                <w:szCs w:val="22"/>
              </w:rPr>
              <w:t>at</w:t>
            </w:r>
            <w:r>
              <w:rPr>
                <w:szCs w:val="22"/>
              </w:rPr>
              <w:t xml:space="preserve"> the period end </w:t>
            </w:r>
            <w:r w:rsidRPr="00A16A12">
              <w:rPr>
                <w:szCs w:val="22"/>
              </w:rPr>
              <w:t>transactions and evaluating by reference to agreements and marketing activities</w:t>
            </w:r>
            <w:r>
              <w:rPr>
                <w:szCs w:val="22"/>
              </w:rPr>
              <w:t>.</w:t>
            </w:r>
          </w:p>
          <w:p w14:paraId="41540341" w14:textId="77777777" w:rsidR="00AB16CE" w:rsidRPr="009C5690" w:rsidRDefault="00AB16CE" w:rsidP="00F25CCB">
            <w:pPr>
              <w:pStyle w:val="ListParagraph"/>
              <w:numPr>
                <w:ilvl w:val="0"/>
                <w:numId w:val="26"/>
              </w:numPr>
              <w:tabs>
                <w:tab w:val="clear" w:pos="227"/>
                <w:tab w:val="clear" w:pos="680"/>
                <w:tab w:val="clear" w:pos="4678"/>
                <w:tab w:val="left" w:pos="257"/>
              </w:tabs>
              <w:ind w:left="257" w:right="70" w:hanging="257"/>
              <w:jc w:val="both"/>
              <w:rPr>
                <w:rFonts w:eastAsia="Arial"/>
                <w:spacing w:val="-6"/>
                <w:szCs w:val="22"/>
              </w:rPr>
            </w:pPr>
            <w:r w:rsidRPr="009C5690">
              <w:rPr>
                <w:rFonts w:eastAsia="Arial"/>
                <w:spacing w:val="-6"/>
                <w:szCs w:val="22"/>
              </w:rPr>
              <w:t>Assessed the adequacy of the Group’s disclosures in accordance with Thai Financial Reporting Standards.</w:t>
            </w:r>
          </w:p>
          <w:p w14:paraId="61FFAD46" w14:textId="77777777" w:rsidR="0057132C" w:rsidRPr="00F41DA4" w:rsidRDefault="0057132C" w:rsidP="0057132C"/>
        </w:tc>
      </w:tr>
    </w:tbl>
    <w:p w14:paraId="344F1212" w14:textId="77777777" w:rsidR="00902469" w:rsidRDefault="00902469" w:rsidP="00902469"/>
    <w:p w14:paraId="21EABBC6" w14:textId="2A239700" w:rsidR="00CE02BC" w:rsidRPr="00EF6257" w:rsidRDefault="00CE02BC" w:rsidP="00CE02BC">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45325932" w14:textId="77777777" w:rsidR="00CE02BC" w:rsidRPr="00EF6257" w:rsidRDefault="00CE02BC" w:rsidP="00CE02BC">
      <w:pPr>
        <w:pStyle w:val="Default"/>
        <w:rPr>
          <w:rFonts w:ascii="Times New Roman" w:hAnsi="Times New Roman" w:cs="Times New Roman"/>
          <w:i/>
          <w:iCs/>
          <w:sz w:val="22"/>
          <w:szCs w:val="22"/>
        </w:rPr>
      </w:pPr>
    </w:p>
    <w:p w14:paraId="3794AAD5" w14:textId="77777777" w:rsidR="00CE02BC" w:rsidRPr="00EF6257" w:rsidRDefault="00CE02BC" w:rsidP="00CE02BC">
      <w:pPr>
        <w:pStyle w:val="Default"/>
        <w:jc w:val="both"/>
        <w:rPr>
          <w:rFonts w:ascii="Times New Roman" w:hAnsi="Times New Roman" w:cs="Times New Roman"/>
          <w:sz w:val="22"/>
          <w:szCs w:val="22"/>
        </w:rPr>
      </w:pPr>
      <w:r w:rsidRPr="00EF6257">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w:t>
      </w:r>
      <w:r w:rsidRPr="00863039">
        <w:rPr>
          <w:rFonts w:ascii="Times New Roman" w:hAnsi="Times New Roman" w:cs="Times New Roman"/>
          <w:sz w:val="22"/>
          <w:szCs w:val="22"/>
        </w:rPr>
        <w:t>consolidated and separate</w:t>
      </w:r>
      <w:r w:rsidRPr="00EF6257">
        <w:rPr>
          <w:rFonts w:ascii="Times New Roman" w:hAnsi="Times New Roman" w:cs="Times New Roman"/>
          <w:sz w:val="22"/>
          <w:szCs w:val="22"/>
        </w:rPr>
        <w:t xml:space="preserve"> financial statements and my auditor’s report thereon. The annual report is expected to be made available to me after the date of this auditor's report. </w:t>
      </w:r>
    </w:p>
    <w:p w14:paraId="5D6A74C9" w14:textId="77777777" w:rsidR="00CE02BC" w:rsidRPr="00EF6257" w:rsidRDefault="00CE02BC" w:rsidP="00CE02BC">
      <w:pPr>
        <w:pStyle w:val="Default"/>
        <w:jc w:val="both"/>
        <w:rPr>
          <w:rFonts w:ascii="Times New Roman" w:hAnsi="Times New Roman" w:cs="Times New Roman"/>
          <w:sz w:val="22"/>
          <w:szCs w:val="22"/>
        </w:rPr>
      </w:pPr>
    </w:p>
    <w:p w14:paraId="580F20D4" w14:textId="74D11B14" w:rsidR="00CE02BC" w:rsidRPr="00863039" w:rsidRDefault="00CE02BC" w:rsidP="00CE02BC">
      <w:pPr>
        <w:pStyle w:val="Default"/>
        <w:jc w:val="both"/>
        <w:rPr>
          <w:rFonts w:ascii="Times New Roman" w:hAnsi="Times New Roman" w:cs="Times New Roman"/>
          <w:sz w:val="22"/>
          <w:szCs w:val="22"/>
        </w:rPr>
      </w:pPr>
      <w:r w:rsidRPr="00863039">
        <w:rPr>
          <w:rFonts w:ascii="Times New Roman" w:hAnsi="Times New Roman" w:cs="Times New Roman"/>
          <w:sz w:val="22"/>
          <w:szCs w:val="22"/>
        </w:rPr>
        <w:t xml:space="preserve">My opinion on the consolidated and separate financial statements does not cover the other information and </w:t>
      </w:r>
      <w:r w:rsidR="0056011C">
        <w:rPr>
          <w:rFonts w:ascii="Times New Roman" w:hAnsi="Times New Roman" w:cs="Times New Roman"/>
          <w:sz w:val="22"/>
          <w:szCs w:val="22"/>
        </w:rPr>
        <w:t xml:space="preserve">      </w:t>
      </w:r>
      <w:r w:rsidRPr="00863039">
        <w:rPr>
          <w:rFonts w:ascii="Times New Roman" w:hAnsi="Times New Roman" w:cs="Times New Roman"/>
          <w:sz w:val="22"/>
          <w:szCs w:val="22"/>
        </w:rPr>
        <w:t xml:space="preserve">I will not express any form of assurance conclusion thereon. </w:t>
      </w:r>
    </w:p>
    <w:p w14:paraId="576B4EBD" w14:textId="77777777" w:rsidR="00CE02BC" w:rsidRPr="00863039" w:rsidRDefault="00CE02BC" w:rsidP="00CE02BC">
      <w:pPr>
        <w:pStyle w:val="Default"/>
        <w:jc w:val="both"/>
        <w:rPr>
          <w:rFonts w:ascii="Times New Roman" w:hAnsi="Times New Roman" w:cs="Times New Roman"/>
          <w:sz w:val="22"/>
          <w:szCs w:val="22"/>
        </w:rPr>
      </w:pPr>
    </w:p>
    <w:p w14:paraId="4AB88DD0" w14:textId="77777777" w:rsidR="00CE02BC" w:rsidRPr="00863039" w:rsidRDefault="00CE02BC" w:rsidP="00CE02BC">
      <w:pPr>
        <w:pStyle w:val="Default"/>
        <w:jc w:val="both"/>
        <w:rPr>
          <w:rFonts w:ascii="Times New Roman" w:hAnsi="Times New Roman" w:cs="Times New Roman"/>
          <w:sz w:val="22"/>
          <w:szCs w:val="22"/>
        </w:rPr>
      </w:pPr>
      <w:r w:rsidRPr="00863039">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67FD5E0" w14:textId="77777777" w:rsidR="00BC69A8" w:rsidRDefault="00BC69A8" w:rsidP="00CE02BC">
      <w:pPr>
        <w:pStyle w:val="Default"/>
        <w:jc w:val="both"/>
        <w:rPr>
          <w:rFonts w:ascii="Times New Roman" w:hAnsi="Times New Roman" w:cs="Times New Roman"/>
          <w:sz w:val="22"/>
          <w:szCs w:val="22"/>
        </w:rPr>
      </w:pPr>
    </w:p>
    <w:p w14:paraId="2213F8DE" w14:textId="1A269DC9" w:rsidR="00CE02BC" w:rsidRPr="00863039" w:rsidRDefault="00CE02BC" w:rsidP="00CE02BC">
      <w:pPr>
        <w:pStyle w:val="Default"/>
        <w:jc w:val="both"/>
        <w:rPr>
          <w:rFonts w:ascii="Times New Roman" w:hAnsi="Times New Roman" w:cs="Times New Roman"/>
          <w:sz w:val="22"/>
          <w:szCs w:val="22"/>
        </w:rPr>
      </w:pPr>
      <w:r w:rsidRPr="00863039">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733F16B7" w14:textId="77777777" w:rsidR="00CE02BC" w:rsidRPr="00863039" w:rsidRDefault="00CE02BC" w:rsidP="00CE02BC">
      <w:pPr>
        <w:pStyle w:val="Default"/>
        <w:jc w:val="both"/>
        <w:rPr>
          <w:rFonts w:ascii="Times New Roman" w:hAnsi="Times New Roman" w:cs="Times New Roman"/>
          <w:sz w:val="22"/>
          <w:szCs w:val="22"/>
        </w:rPr>
      </w:pPr>
    </w:p>
    <w:p w14:paraId="77BBFBE6" w14:textId="77777777" w:rsidR="00624A64" w:rsidRDefault="00624A64">
      <w:pPr>
        <w:spacing w:line="240" w:lineRule="auto"/>
        <w:rPr>
          <w:i/>
          <w:iCs/>
          <w:szCs w:val="22"/>
        </w:rPr>
      </w:pPr>
      <w:r>
        <w:rPr>
          <w:i/>
          <w:iCs/>
          <w:szCs w:val="22"/>
        </w:rPr>
        <w:br w:type="page"/>
      </w:r>
    </w:p>
    <w:p w14:paraId="565761EA" w14:textId="29F35977" w:rsidR="00CE02BC" w:rsidRPr="00EF6257" w:rsidRDefault="00CE02BC" w:rsidP="005F7B8A">
      <w:pPr>
        <w:autoSpaceDE w:val="0"/>
        <w:autoSpaceDN w:val="0"/>
        <w:adjustRightInd w:val="0"/>
        <w:jc w:val="thaiDistribute"/>
        <w:rPr>
          <w:i/>
          <w:iCs/>
          <w:szCs w:val="22"/>
        </w:rPr>
      </w:pPr>
      <w:r w:rsidRPr="00EF6257">
        <w:rPr>
          <w:i/>
          <w:iCs/>
          <w:szCs w:val="22"/>
        </w:rPr>
        <w:t xml:space="preserve">Responsibilities of Management and Those Charged with Governance for the </w:t>
      </w:r>
      <w:r w:rsidRPr="00863039">
        <w:rPr>
          <w:i/>
          <w:iCs/>
          <w:szCs w:val="22"/>
        </w:rPr>
        <w:t>Consolidated and Separate</w:t>
      </w:r>
      <w:r w:rsidRPr="00EF6257">
        <w:rPr>
          <w:i/>
          <w:iCs/>
          <w:szCs w:val="22"/>
        </w:rPr>
        <w:t xml:space="preserve"> Financial Statements</w:t>
      </w:r>
    </w:p>
    <w:p w14:paraId="71543C86" w14:textId="77777777" w:rsidR="00CE02BC" w:rsidRPr="00EF6257" w:rsidRDefault="00CE02BC" w:rsidP="00CE02BC">
      <w:pPr>
        <w:autoSpaceDE w:val="0"/>
        <w:autoSpaceDN w:val="0"/>
        <w:adjustRightInd w:val="0"/>
        <w:rPr>
          <w:color w:val="000000"/>
          <w:szCs w:val="22"/>
        </w:rPr>
      </w:pPr>
    </w:p>
    <w:p w14:paraId="47A2DDCF" w14:textId="77777777" w:rsidR="00CE02BC" w:rsidRPr="00EF6257" w:rsidRDefault="00CE02BC" w:rsidP="00CE02BC">
      <w:pPr>
        <w:autoSpaceDE w:val="0"/>
        <w:autoSpaceDN w:val="0"/>
        <w:adjustRightInd w:val="0"/>
        <w:jc w:val="both"/>
        <w:rPr>
          <w:szCs w:val="22"/>
        </w:rPr>
      </w:pPr>
      <w:r w:rsidRPr="00EF6257">
        <w:rPr>
          <w:szCs w:val="22"/>
        </w:rPr>
        <w:t xml:space="preserve">Management is responsible for the preparation and fair presentation of the </w:t>
      </w:r>
      <w:r w:rsidRPr="00863039">
        <w:rPr>
          <w:szCs w:val="22"/>
        </w:rPr>
        <w:t>consolidated and separate</w:t>
      </w:r>
      <w:r w:rsidRPr="00EF6257">
        <w:rPr>
          <w:szCs w:val="22"/>
        </w:rPr>
        <w:t xml:space="preserve"> financial statements in accordance with TFRSs, and for such internal control as management determines is necessary to enable the preparation of </w:t>
      </w:r>
      <w:r w:rsidRPr="00863039">
        <w:rPr>
          <w:szCs w:val="22"/>
        </w:rPr>
        <w:t>consolidated and separate</w:t>
      </w:r>
      <w:r w:rsidRPr="00EF6257">
        <w:rPr>
          <w:szCs w:val="22"/>
        </w:rPr>
        <w:t xml:space="preserve"> financial statements that are free from material misstatement, whether due to fraud or error. </w:t>
      </w:r>
    </w:p>
    <w:p w14:paraId="1620AAB0" w14:textId="7E40F22F" w:rsidR="00553339" w:rsidRDefault="00553339">
      <w:pPr>
        <w:spacing w:line="240" w:lineRule="auto"/>
        <w:rPr>
          <w:szCs w:val="22"/>
        </w:rPr>
      </w:pPr>
    </w:p>
    <w:p w14:paraId="175B2ED5" w14:textId="3D7E2031" w:rsidR="00CE02BC" w:rsidRPr="00EF6257" w:rsidRDefault="00CE02BC" w:rsidP="00CE02BC">
      <w:pPr>
        <w:autoSpaceDE w:val="0"/>
        <w:autoSpaceDN w:val="0"/>
        <w:adjustRightInd w:val="0"/>
        <w:jc w:val="both"/>
        <w:rPr>
          <w:szCs w:val="22"/>
        </w:rPr>
      </w:pPr>
      <w:r w:rsidRPr="00EF6257">
        <w:rPr>
          <w:szCs w:val="22"/>
        </w:rPr>
        <w:t xml:space="preserve">In preparing the </w:t>
      </w:r>
      <w:r w:rsidRPr="00863039">
        <w:rPr>
          <w:szCs w:val="22"/>
        </w:rPr>
        <w:t>consolidated and separate</w:t>
      </w:r>
      <w:r w:rsidRPr="00EF6257">
        <w:rPr>
          <w:szCs w:val="22"/>
        </w:rPr>
        <w:t xml:space="preserve"> financial statements, management is responsible for assessing </w:t>
      </w:r>
      <w:r w:rsidRPr="00863039">
        <w:rPr>
          <w:szCs w:val="22"/>
        </w:rPr>
        <w:t xml:space="preserve">the Group’s and </w:t>
      </w:r>
      <w:r w:rsidRPr="00EF6257">
        <w:rPr>
          <w:szCs w:val="22"/>
        </w:rPr>
        <w:t xml:space="preserve">the Company’s ability to continue as a going concern, disclosing, as applicable, matters related to going concern and using the going concern basis of accounting unless management either intends to liquidate </w:t>
      </w:r>
      <w:r w:rsidRPr="00863039">
        <w:rPr>
          <w:szCs w:val="22"/>
        </w:rPr>
        <w:t>the Group and</w:t>
      </w:r>
      <w:r w:rsidRPr="00EF6257">
        <w:rPr>
          <w:szCs w:val="22"/>
        </w:rPr>
        <w:t xml:space="preserve"> the Company or to cease operations, or has no realistic alternative but to do so. </w:t>
      </w:r>
    </w:p>
    <w:p w14:paraId="202068F0" w14:textId="77777777" w:rsidR="00CE02BC" w:rsidRPr="00EF6257" w:rsidRDefault="00CE02BC" w:rsidP="00CE02BC">
      <w:pPr>
        <w:autoSpaceDE w:val="0"/>
        <w:autoSpaceDN w:val="0"/>
        <w:adjustRightInd w:val="0"/>
        <w:jc w:val="both"/>
        <w:rPr>
          <w:szCs w:val="22"/>
        </w:rPr>
      </w:pPr>
    </w:p>
    <w:p w14:paraId="16668493" w14:textId="77777777" w:rsidR="00CE02BC" w:rsidRPr="00EF6257" w:rsidRDefault="00CE02BC" w:rsidP="00CE02BC">
      <w:pPr>
        <w:autoSpaceDE w:val="0"/>
        <w:autoSpaceDN w:val="0"/>
        <w:adjustRightInd w:val="0"/>
        <w:jc w:val="both"/>
        <w:rPr>
          <w:szCs w:val="22"/>
        </w:rPr>
      </w:pPr>
      <w:r w:rsidRPr="00EF6257">
        <w:rPr>
          <w:szCs w:val="22"/>
        </w:rPr>
        <w:t xml:space="preserve">Those charged with governance are responsible for overseeing </w:t>
      </w:r>
      <w:r w:rsidRPr="00863039">
        <w:rPr>
          <w:szCs w:val="22"/>
        </w:rPr>
        <w:t xml:space="preserve">the Group’s and </w:t>
      </w:r>
      <w:r w:rsidRPr="00EF6257">
        <w:rPr>
          <w:szCs w:val="22"/>
        </w:rPr>
        <w:t xml:space="preserve">the Company’s financial reporting process. </w:t>
      </w:r>
    </w:p>
    <w:p w14:paraId="75F8B685" w14:textId="77777777" w:rsidR="00CE02BC" w:rsidRPr="00EF6257" w:rsidRDefault="00CE02BC" w:rsidP="00CE02BC">
      <w:pPr>
        <w:spacing w:line="259" w:lineRule="auto"/>
        <w:rPr>
          <w:i/>
          <w:iCs/>
          <w:szCs w:val="22"/>
        </w:rPr>
      </w:pPr>
    </w:p>
    <w:p w14:paraId="617EF238" w14:textId="77777777" w:rsidR="00CE02BC" w:rsidRPr="00EF6257" w:rsidRDefault="00CE02BC" w:rsidP="00CE02BC">
      <w:pPr>
        <w:autoSpaceDE w:val="0"/>
        <w:autoSpaceDN w:val="0"/>
        <w:adjustRightInd w:val="0"/>
        <w:jc w:val="thaiDistribute"/>
        <w:rPr>
          <w:i/>
          <w:iCs/>
          <w:szCs w:val="22"/>
        </w:rPr>
      </w:pPr>
      <w:r w:rsidRPr="00EF6257">
        <w:rPr>
          <w:i/>
          <w:iCs/>
          <w:szCs w:val="22"/>
        </w:rPr>
        <w:t xml:space="preserve">Auditor’s Responsibilities for the Audit of the </w:t>
      </w:r>
      <w:r w:rsidRPr="00863039">
        <w:rPr>
          <w:i/>
          <w:iCs/>
          <w:szCs w:val="22"/>
        </w:rPr>
        <w:t>Consolidated and Separate</w:t>
      </w:r>
      <w:r w:rsidRPr="00EF6257">
        <w:rPr>
          <w:i/>
          <w:iCs/>
          <w:szCs w:val="22"/>
        </w:rPr>
        <w:t xml:space="preserve"> Financial Statements </w:t>
      </w:r>
    </w:p>
    <w:p w14:paraId="5E1F2961" w14:textId="77777777" w:rsidR="00CE02BC" w:rsidRPr="00EF6257" w:rsidRDefault="00CE02BC" w:rsidP="00CE02BC">
      <w:pPr>
        <w:autoSpaceDE w:val="0"/>
        <w:autoSpaceDN w:val="0"/>
        <w:adjustRightInd w:val="0"/>
        <w:rPr>
          <w:szCs w:val="22"/>
        </w:rPr>
      </w:pPr>
    </w:p>
    <w:p w14:paraId="6C8362AD" w14:textId="77777777" w:rsidR="00CE02BC" w:rsidRPr="00EF6257" w:rsidRDefault="00CE02BC" w:rsidP="00CE02BC">
      <w:pPr>
        <w:autoSpaceDE w:val="0"/>
        <w:autoSpaceDN w:val="0"/>
        <w:adjustRightInd w:val="0"/>
        <w:jc w:val="both"/>
        <w:rPr>
          <w:szCs w:val="22"/>
        </w:rPr>
      </w:pPr>
      <w:r w:rsidRPr="00EF6257">
        <w:rPr>
          <w:szCs w:val="22"/>
        </w:rPr>
        <w:t xml:space="preserve">My objectives are to obtain reasonable assurance about whether the </w:t>
      </w:r>
      <w:r w:rsidRPr="00863039">
        <w:rPr>
          <w:szCs w:val="22"/>
        </w:rPr>
        <w:t xml:space="preserve">consolidated and separate </w:t>
      </w:r>
      <w:r w:rsidRPr="00EF6257">
        <w:rPr>
          <w:szCs w:val="22"/>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Pr="00863039">
        <w:rPr>
          <w:szCs w:val="22"/>
        </w:rPr>
        <w:t>consolidated and separate</w:t>
      </w:r>
      <w:r w:rsidRPr="00EF6257">
        <w:rPr>
          <w:szCs w:val="22"/>
        </w:rPr>
        <w:t xml:space="preserve"> financial statements. </w:t>
      </w:r>
    </w:p>
    <w:p w14:paraId="076D6B08" w14:textId="77777777" w:rsidR="00CE02BC" w:rsidRPr="00EF6257" w:rsidRDefault="00CE02BC" w:rsidP="00CE02BC">
      <w:pPr>
        <w:autoSpaceDE w:val="0"/>
        <w:autoSpaceDN w:val="0"/>
        <w:adjustRightInd w:val="0"/>
        <w:jc w:val="both"/>
        <w:rPr>
          <w:szCs w:val="22"/>
        </w:rPr>
      </w:pPr>
    </w:p>
    <w:p w14:paraId="0BAFBFD7" w14:textId="77777777" w:rsidR="00CE02BC" w:rsidRPr="00EF6257" w:rsidRDefault="00CE02BC" w:rsidP="00CE02BC">
      <w:pPr>
        <w:autoSpaceDE w:val="0"/>
        <w:autoSpaceDN w:val="0"/>
        <w:adjustRightInd w:val="0"/>
        <w:jc w:val="both"/>
        <w:rPr>
          <w:szCs w:val="22"/>
        </w:rPr>
      </w:pPr>
      <w:r w:rsidRPr="00EF6257">
        <w:rPr>
          <w:szCs w:val="22"/>
        </w:rPr>
        <w:t xml:space="preserve">As part of an audit in accordance with TSAs, I exercise professional judgment and maintain professional skepticism throughout the audit. I also: </w:t>
      </w:r>
    </w:p>
    <w:p w14:paraId="705F5BD7" w14:textId="77777777" w:rsidR="00CE02BC" w:rsidRPr="00EF6257" w:rsidRDefault="00CE02BC" w:rsidP="00CE02BC">
      <w:pPr>
        <w:autoSpaceDE w:val="0"/>
        <w:autoSpaceDN w:val="0"/>
        <w:adjustRightInd w:val="0"/>
        <w:jc w:val="both"/>
        <w:rPr>
          <w:szCs w:val="22"/>
        </w:rPr>
      </w:pPr>
    </w:p>
    <w:p w14:paraId="155344EA" w14:textId="77777777" w:rsidR="00CE02BC" w:rsidRPr="00EF6257" w:rsidRDefault="00CE02BC" w:rsidP="003E1A7C">
      <w:pPr>
        <w:pStyle w:val="ListParagraph"/>
        <w:numPr>
          <w:ilvl w:val="0"/>
          <w:numId w:val="9"/>
        </w:numPr>
        <w:autoSpaceDE w:val="0"/>
        <w:autoSpaceDN w:val="0"/>
        <w:adjustRightInd w:val="0"/>
        <w:spacing w:after="200" w:line="276" w:lineRule="auto"/>
        <w:jc w:val="both"/>
        <w:rPr>
          <w:szCs w:val="22"/>
        </w:rPr>
      </w:pPr>
      <w:r w:rsidRPr="00EF6257">
        <w:rPr>
          <w:szCs w:val="22"/>
        </w:rPr>
        <w:t xml:space="preserve">Identify and assess the risks of material misstatement of the </w:t>
      </w:r>
      <w:r w:rsidRPr="00863039">
        <w:rPr>
          <w:szCs w:val="22"/>
        </w:rPr>
        <w:t>consolidated and separate</w:t>
      </w:r>
      <w:r w:rsidRPr="00EF6257">
        <w:rPr>
          <w:szCs w:val="22"/>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6877796" w14:textId="77777777" w:rsidR="00CE02BC" w:rsidRPr="00EF6257" w:rsidRDefault="00CE02BC" w:rsidP="003E1A7C">
      <w:pPr>
        <w:pStyle w:val="ListParagraph"/>
        <w:numPr>
          <w:ilvl w:val="0"/>
          <w:numId w:val="9"/>
        </w:numPr>
        <w:autoSpaceDE w:val="0"/>
        <w:autoSpaceDN w:val="0"/>
        <w:adjustRightInd w:val="0"/>
        <w:spacing w:after="200" w:line="276" w:lineRule="auto"/>
        <w:jc w:val="both"/>
        <w:rPr>
          <w:szCs w:val="22"/>
        </w:rPr>
      </w:pPr>
      <w:r w:rsidRPr="00EF6257">
        <w:rPr>
          <w:szCs w:val="22"/>
        </w:rPr>
        <w:t xml:space="preserve">Obtain an understanding of internal control relevant to the audit in order to design audit procedures that are appropriate in the circumstances, but not for the purpose of expressing an opinion on the effectiveness of </w:t>
      </w:r>
      <w:r w:rsidRPr="00863039">
        <w:rPr>
          <w:szCs w:val="22"/>
        </w:rPr>
        <w:t>the Group’s and</w:t>
      </w:r>
      <w:r w:rsidRPr="00EF6257">
        <w:rPr>
          <w:szCs w:val="22"/>
        </w:rPr>
        <w:t xml:space="preserve"> the Company’s internal control.</w:t>
      </w:r>
    </w:p>
    <w:p w14:paraId="06038046" w14:textId="77777777" w:rsidR="00CE02BC" w:rsidRPr="00EF6257" w:rsidRDefault="00CE02BC" w:rsidP="003E1A7C">
      <w:pPr>
        <w:pStyle w:val="ListParagraph"/>
        <w:numPr>
          <w:ilvl w:val="0"/>
          <w:numId w:val="9"/>
        </w:numPr>
        <w:autoSpaceDE w:val="0"/>
        <w:autoSpaceDN w:val="0"/>
        <w:adjustRightInd w:val="0"/>
        <w:spacing w:after="200" w:line="276" w:lineRule="auto"/>
        <w:jc w:val="both"/>
        <w:rPr>
          <w:szCs w:val="22"/>
        </w:rPr>
      </w:pPr>
      <w:r w:rsidRPr="00EF6257">
        <w:rPr>
          <w:szCs w:val="22"/>
        </w:rPr>
        <w:t xml:space="preserve">Evaluate the appropriateness of accounting policies used and the reasonableness of accounting estimates and related disclosures made by management. </w:t>
      </w:r>
    </w:p>
    <w:p w14:paraId="4F5CBB8B" w14:textId="5B6219B9" w:rsidR="00624A64" w:rsidRDefault="00CE02BC" w:rsidP="003E1A7C">
      <w:pPr>
        <w:pStyle w:val="ListParagraph"/>
        <w:numPr>
          <w:ilvl w:val="0"/>
          <w:numId w:val="9"/>
        </w:numPr>
        <w:autoSpaceDE w:val="0"/>
        <w:autoSpaceDN w:val="0"/>
        <w:adjustRightInd w:val="0"/>
        <w:spacing w:after="200" w:line="276" w:lineRule="auto"/>
        <w:jc w:val="both"/>
        <w:rPr>
          <w:szCs w:val="22"/>
        </w:rPr>
      </w:pPr>
      <w:r w:rsidRPr="00EF6257">
        <w:rPr>
          <w:szCs w:val="22"/>
        </w:rPr>
        <w:t xml:space="preserve">Conclude on the appropriateness of management’s use of the going concern basis of accounting and, based on the audit evidence obtained, </w:t>
      </w:r>
      <w:r w:rsidRPr="00863039">
        <w:rPr>
          <w:szCs w:val="22"/>
        </w:rPr>
        <w:t xml:space="preserve">whether a material uncertainty exists related to events or conditions that may cast significant doubt on the Group’s and the Company’s ability to continue as a going concern. If </w:t>
      </w:r>
      <w:r w:rsidR="00AA234F">
        <w:rPr>
          <w:szCs w:val="22"/>
        </w:rPr>
        <w:t xml:space="preserve">     </w:t>
      </w:r>
      <w:r w:rsidRPr="00863039">
        <w:rPr>
          <w:szCs w:val="22"/>
        </w:rPr>
        <w:t xml:space="preserve">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D81AD11" w14:textId="77777777" w:rsidR="00624A64" w:rsidRDefault="00624A64">
      <w:pPr>
        <w:spacing w:line="240" w:lineRule="auto"/>
        <w:rPr>
          <w:szCs w:val="22"/>
        </w:rPr>
      </w:pPr>
      <w:r>
        <w:rPr>
          <w:szCs w:val="22"/>
        </w:rPr>
        <w:br w:type="page"/>
      </w:r>
    </w:p>
    <w:p w14:paraId="3393B397" w14:textId="75C4306E" w:rsidR="00CE02BC" w:rsidRPr="00863039" w:rsidRDefault="00CE02BC" w:rsidP="003E1A7C">
      <w:pPr>
        <w:pStyle w:val="ListParagraph"/>
        <w:numPr>
          <w:ilvl w:val="0"/>
          <w:numId w:val="9"/>
        </w:numPr>
        <w:autoSpaceDE w:val="0"/>
        <w:autoSpaceDN w:val="0"/>
        <w:adjustRightInd w:val="0"/>
        <w:spacing w:after="200" w:line="276" w:lineRule="auto"/>
        <w:jc w:val="both"/>
        <w:rPr>
          <w:szCs w:val="22"/>
        </w:rPr>
      </w:pPr>
      <w:r w:rsidRPr="00863039">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D9274EE" w14:textId="77777777" w:rsidR="00CE02BC" w:rsidRPr="00EF6257" w:rsidRDefault="00CE02BC" w:rsidP="003E1A7C">
      <w:pPr>
        <w:pStyle w:val="ListParagraph"/>
        <w:numPr>
          <w:ilvl w:val="0"/>
          <w:numId w:val="9"/>
        </w:numPr>
        <w:autoSpaceDE w:val="0"/>
        <w:autoSpaceDN w:val="0"/>
        <w:adjustRightInd w:val="0"/>
        <w:spacing w:line="276" w:lineRule="auto"/>
        <w:jc w:val="both"/>
      </w:pPr>
      <w:r w:rsidRPr="00863039">
        <w:t xml:space="preserve">Obtain sufficient appropriate audit evidence regarding the financial information of the entities or business activities within the Group to express an </w:t>
      </w:r>
      <w:r w:rsidRPr="00EF6257">
        <w:t xml:space="preserve">opinion on the consolidated financial statements. I am responsible for the direction, supervision and performance of </w:t>
      </w:r>
      <w:r w:rsidRPr="00863039">
        <w:t>the group</w:t>
      </w:r>
      <w:r w:rsidRPr="00EF6257">
        <w:t xml:space="preserve"> audit. I remain solely responsible for my audit opinion. </w:t>
      </w:r>
    </w:p>
    <w:p w14:paraId="369CB603" w14:textId="77777777" w:rsidR="00CE02BC" w:rsidRPr="00EF6257" w:rsidRDefault="00CE02BC" w:rsidP="00CE02BC">
      <w:pPr>
        <w:autoSpaceDE w:val="0"/>
        <w:autoSpaceDN w:val="0"/>
        <w:adjustRightInd w:val="0"/>
        <w:ind w:left="450" w:hanging="90"/>
        <w:jc w:val="both"/>
        <w:rPr>
          <w:szCs w:val="22"/>
        </w:rPr>
      </w:pPr>
    </w:p>
    <w:p w14:paraId="34FF6BFB" w14:textId="76D8766E" w:rsidR="00CE02BC" w:rsidRPr="00EF6257" w:rsidRDefault="00CE02BC" w:rsidP="00CE02BC">
      <w:pPr>
        <w:autoSpaceDE w:val="0"/>
        <w:autoSpaceDN w:val="0"/>
        <w:adjustRightInd w:val="0"/>
        <w:jc w:val="both"/>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5DE3C52" w14:textId="77777777" w:rsidR="00CE02BC" w:rsidRPr="00EF6257" w:rsidRDefault="00CE02BC" w:rsidP="00CE02BC">
      <w:pPr>
        <w:autoSpaceDE w:val="0"/>
        <w:autoSpaceDN w:val="0"/>
        <w:adjustRightInd w:val="0"/>
        <w:rPr>
          <w:szCs w:val="22"/>
        </w:rPr>
      </w:pPr>
    </w:p>
    <w:p w14:paraId="1407C57F" w14:textId="77777777" w:rsidR="00527026" w:rsidRPr="00EF6257" w:rsidRDefault="00527026" w:rsidP="00527026">
      <w:pPr>
        <w:autoSpaceDE w:val="0"/>
        <w:autoSpaceDN w:val="0"/>
        <w:adjustRightInd w:val="0"/>
        <w:jc w:val="both"/>
        <w:rPr>
          <w:szCs w:val="22"/>
        </w:rPr>
      </w:pPr>
      <w:r w:rsidRPr="004B05DE">
        <w:rPr>
          <w:szCs w:val="22"/>
        </w:rPr>
        <w:t xml:space="preserve">I also provide those charged with governance with a statement that I have complied with relevant ethical requirements </w:t>
      </w:r>
      <w:r w:rsidRPr="00527026">
        <w:rPr>
          <w:szCs w:val="22"/>
        </w:rPr>
        <w:t>regarding independence, and to communicate with them all relationships and other matters that may reasonably be thought to bear on my independence, and where applicable,</w:t>
      </w:r>
      <w:r w:rsidRPr="00527026">
        <w:rPr>
          <w:rFonts w:cstheme="minorBidi" w:hint="cs"/>
          <w:szCs w:val="28"/>
          <w:cs/>
          <w:lang w:bidi="th-TH"/>
        </w:rPr>
        <w:t xml:space="preserve"> </w:t>
      </w:r>
      <w:r w:rsidRPr="00527026">
        <w:rPr>
          <w:rFonts w:cstheme="minorBidi"/>
          <w:szCs w:val="28"/>
          <w:lang w:bidi="th-TH"/>
        </w:rPr>
        <w:t>actions taken to eliminate threats or</w:t>
      </w:r>
      <w:r w:rsidRPr="00527026">
        <w:rPr>
          <w:szCs w:val="22"/>
        </w:rPr>
        <w:t xml:space="preserve"> safeguards applied.</w:t>
      </w:r>
      <w:r w:rsidRPr="00EF6257">
        <w:rPr>
          <w:szCs w:val="22"/>
        </w:rPr>
        <w:t xml:space="preserve"> </w:t>
      </w:r>
    </w:p>
    <w:p w14:paraId="630AA516" w14:textId="77777777" w:rsidR="00CE02BC" w:rsidRPr="00EF6257" w:rsidRDefault="00CE02BC" w:rsidP="00CE02BC">
      <w:pPr>
        <w:autoSpaceDE w:val="0"/>
        <w:autoSpaceDN w:val="0"/>
        <w:adjustRightInd w:val="0"/>
        <w:jc w:val="both"/>
        <w:rPr>
          <w:szCs w:val="22"/>
        </w:rPr>
      </w:pPr>
    </w:p>
    <w:p w14:paraId="2A6C2452" w14:textId="77777777" w:rsidR="00CE02BC" w:rsidRPr="00EF6257" w:rsidRDefault="00CE02BC" w:rsidP="00CE02BC">
      <w:pPr>
        <w:autoSpaceDE w:val="0"/>
        <w:autoSpaceDN w:val="0"/>
        <w:adjustRightInd w:val="0"/>
        <w:jc w:val="both"/>
        <w:rPr>
          <w:szCs w:val="22"/>
        </w:rPr>
      </w:pPr>
      <w:r w:rsidRPr="00EF6257">
        <w:rPr>
          <w:szCs w:val="22"/>
        </w:rPr>
        <w:t xml:space="preserve">From the matters communicated with those charged with governance, I determine those matters that were of most significance in the audit of the </w:t>
      </w:r>
      <w:r w:rsidRPr="00863039">
        <w:rPr>
          <w:szCs w:val="22"/>
        </w:rPr>
        <w:t xml:space="preserve">consolidated and separate </w:t>
      </w:r>
      <w:r w:rsidRPr="00EF6257">
        <w:rPr>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5822A03" w14:textId="77777777" w:rsidR="008E56CB" w:rsidRPr="001C5867" w:rsidRDefault="008E56CB" w:rsidP="008E56CB">
      <w:pPr>
        <w:autoSpaceDE w:val="0"/>
        <w:autoSpaceDN w:val="0"/>
        <w:adjustRightInd w:val="0"/>
        <w:rPr>
          <w:szCs w:val="22"/>
        </w:rPr>
      </w:pPr>
    </w:p>
    <w:p w14:paraId="21E5AAB2" w14:textId="4C161297" w:rsidR="00BA55DF" w:rsidRDefault="00BA55DF" w:rsidP="008E56CB">
      <w:pPr>
        <w:pStyle w:val="RNormal"/>
        <w:rPr>
          <w:szCs w:val="22"/>
        </w:rPr>
      </w:pPr>
    </w:p>
    <w:p w14:paraId="05D409A5" w14:textId="3282A9CD" w:rsidR="00C30E3C" w:rsidRDefault="00C30E3C" w:rsidP="008E56CB">
      <w:pPr>
        <w:pStyle w:val="RNormal"/>
        <w:rPr>
          <w:szCs w:val="22"/>
        </w:rPr>
      </w:pPr>
    </w:p>
    <w:p w14:paraId="59B8F36A" w14:textId="77777777" w:rsidR="00C30E3C" w:rsidRDefault="00C30E3C" w:rsidP="008E56CB">
      <w:pPr>
        <w:pStyle w:val="RNormal"/>
        <w:rPr>
          <w:szCs w:val="22"/>
        </w:rPr>
      </w:pPr>
    </w:p>
    <w:p w14:paraId="527A507E" w14:textId="396EC2ED" w:rsidR="00BA55DF" w:rsidRDefault="00BA55DF" w:rsidP="008E56CB">
      <w:pPr>
        <w:pStyle w:val="RNormal"/>
        <w:rPr>
          <w:szCs w:val="22"/>
        </w:rPr>
      </w:pPr>
    </w:p>
    <w:p w14:paraId="6938BDB6" w14:textId="77777777" w:rsidR="00BA55DF" w:rsidRPr="001C5867" w:rsidRDefault="00BA55DF" w:rsidP="008E56CB">
      <w:pPr>
        <w:pStyle w:val="RNormal"/>
        <w:rPr>
          <w:szCs w:val="22"/>
        </w:rPr>
      </w:pPr>
    </w:p>
    <w:p w14:paraId="0B8A1F38" w14:textId="25687B97" w:rsidR="008E56CB" w:rsidRPr="001C5867" w:rsidRDefault="00145EF4" w:rsidP="008E56CB">
      <w:pPr>
        <w:pStyle w:val="RNormal"/>
        <w:rPr>
          <w:szCs w:val="22"/>
        </w:rPr>
      </w:pPr>
      <w:r w:rsidRPr="001C5867">
        <w:rPr>
          <w:szCs w:val="22"/>
        </w:rPr>
        <w:t>(</w:t>
      </w:r>
      <w:r w:rsidR="00165F0A">
        <w:rPr>
          <w:szCs w:val="22"/>
        </w:rPr>
        <w:t xml:space="preserve">Vipavan </w:t>
      </w:r>
      <w:r w:rsidR="00165F0A" w:rsidRPr="00165F0A">
        <w:rPr>
          <w:szCs w:val="22"/>
        </w:rPr>
        <w:t>Pattavanvivek</w:t>
      </w:r>
      <w:r w:rsidR="008E56CB" w:rsidRPr="001C5867">
        <w:rPr>
          <w:szCs w:val="22"/>
        </w:rPr>
        <w:t>)</w:t>
      </w:r>
    </w:p>
    <w:p w14:paraId="4CDC5127" w14:textId="77777777" w:rsidR="008E56CB" w:rsidRPr="00557933" w:rsidRDefault="008E56CB" w:rsidP="008E56CB">
      <w:pPr>
        <w:pStyle w:val="RNormal"/>
        <w:rPr>
          <w:rFonts w:cstheme="minorBidi"/>
          <w:szCs w:val="28"/>
          <w:cs/>
          <w:lang w:bidi="th-TH"/>
        </w:rPr>
      </w:pPr>
      <w:r w:rsidRPr="001C5867">
        <w:rPr>
          <w:szCs w:val="22"/>
        </w:rPr>
        <w:t>Certified Public Accountant</w:t>
      </w:r>
    </w:p>
    <w:p w14:paraId="3B222CA5" w14:textId="766605C5" w:rsidR="008E56CB" w:rsidRPr="001C5867" w:rsidRDefault="008E56CB" w:rsidP="008E56CB">
      <w:pPr>
        <w:pStyle w:val="RNormal"/>
        <w:rPr>
          <w:szCs w:val="22"/>
        </w:rPr>
      </w:pPr>
      <w:r w:rsidRPr="001C5867">
        <w:rPr>
          <w:szCs w:val="22"/>
        </w:rPr>
        <w:t>Registration No.</w:t>
      </w:r>
      <w:r w:rsidR="00165F0A">
        <w:rPr>
          <w:szCs w:val="22"/>
        </w:rPr>
        <w:t>4795</w:t>
      </w:r>
    </w:p>
    <w:p w14:paraId="291789DD" w14:textId="77777777" w:rsidR="008E56CB" w:rsidRPr="001C5867" w:rsidRDefault="008E56CB" w:rsidP="008E56CB">
      <w:pPr>
        <w:spacing w:line="240" w:lineRule="auto"/>
      </w:pPr>
    </w:p>
    <w:p w14:paraId="56DFB019" w14:textId="77777777" w:rsidR="003A749F" w:rsidRPr="001C5867" w:rsidRDefault="003A749F" w:rsidP="003A749F">
      <w:pPr>
        <w:tabs>
          <w:tab w:val="left" w:pos="540"/>
          <w:tab w:val="left" w:pos="9540"/>
        </w:tabs>
        <w:spacing w:line="240" w:lineRule="atLeast"/>
        <w:ind w:right="99"/>
      </w:pPr>
      <w:r w:rsidRPr="001C5867">
        <w:t>KPMG Phoomchai Audit Ltd.</w:t>
      </w:r>
    </w:p>
    <w:p w14:paraId="5E73A02F" w14:textId="77777777" w:rsidR="003A749F" w:rsidRPr="001C5867" w:rsidRDefault="003A749F" w:rsidP="003A749F">
      <w:pPr>
        <w:tabs>
          <w:tab w:val="left" w:pos="540"/>
          <w:tab w:val="left" w:pos="9540"/>
        </w:tabs>
        <w:spacing w:line="240" w:lineRule="atLeast"/>
        <w:ind w:right="99"/>
      </w:pPr>
      <w:smartTag w:uri="urn:schemas-microsoft-com:office:smarttags" w:element="place">
        <w:smartTag w:uri="urn:schemas-microsoft-com:office:smarttags" w:element="City">
          <w:r w:rsidRPr="001C5867">
            <w:t>Bangkok</w:t>
          </w:r>
        </w:smartTag>
      </w:smartTag>
    </w:p>
    <w:p w14:paraId="18FA56C6" w14:textId="121D697E" w:rsidR="003A749F" w:rsidRPr="00165F0A" w:rsidRDefault="007D04F5" w:rsidP="00A1393B">
      <w:pPr>
        <w:tabs>
          <w:tab w:val="left" w:pos="540"/>
          <w:tab w:val="left" w:pos="9540"/>
        </w:tabs>
        <w:spacing w:line="240" w:lineRule="atLeast"/>
        <w:ind w:right="99"/>
        <w:rPr>
          <w:rFonts w:cstheme="minorBidi"/>
          <w:cs/>
          <w:lang w:bidi="th-TH"/>
        </w:rPr>
      </w:pPr>
      <w:r>
        <w:t>2</w:t>
      </w:r>
      <w:r w:rsidR="00165F0A">
        <w:t>7</w:t>
      </w:r>
      <w:r w:rsidR="004552D0">
        <w:t xml:space="preserve"> February 202</w:t>
      </w:r>
      <w:r w:rsidR="00165F0A">
        <w:t>5</w:t>
      </w:r>
    </w:p>
    <w:p w14:paraId="7BE8C1C8" w14:textId="189B19BF" w:rsidR="00613B5A" w:rsidRPr="00725ADD" w:rsidRDefault="00613B5A" w:rsidP="00725ADD">
      <w:pPr>
        <w:ind w:left="540"/>
        <w:jc w:val="both"/>
        <w:rPr>
          <w:cs/>
        </w:rPr>
      </w:pPr>
    </w:p>
    <w:sectPr w:rsidR="00613B5A" w:rsidRPr="00725ADD" w:rsidSect="001167F3">
      <w:headerReference w:type="default" r:id="rId18"/>
      <w:footerReference w:type="default" r:id="rId19"/>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2DC77" w14:textId="77777777" w:rsidR="003B135C" w:rsidRDefault="003B135C">
      <w:r>
        <w:separator/>
      </w:r>
    </w:p>
  </w:endnote>
  <w:endnote w:type="continuationSeparator" w:id="0">
    <w:p w14:paraId="1822FB82" w14:textId="77777777" w:rsidR="003B135C" w:rsidRDefault="003B1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6E0C7" w14:textId="77777777" w:rsidR="0040153D" w:rsidRDefault="0040153D"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529DEBA" w14:textId="77777777" w:rsidR="0040153D" w:rsidRDefault="0040153D"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3290355"/>
      <w:docPartObj>
        <w:docPartGallery w:val="Page Numbers (Bottom of Page)"/>
        <w:docPartUnique/>
      </w:docPartObj>
    </w:sdtPr>
    <w:sdtEndPr>
      <w:rPr>
        <w:i w:val="0"/>
        <w:iCs w:val="0"/>
        <w:noProof/>
        <w:color w:val="auto"/>
        <w:sz w:val="22"/>
        <w:szCs w:val="22"/>
      </w:rPr>
    </w:sdtEndPr>
    <w:sdtContent>
      <w:p w14:paraId="2B7C83D4" w14:textId="77777777" w:rsidR="0040153D" w:rsidRPr="00EC6F78" w:rsidRDefault="0040153D" w:rsidP="00EC6F78">
        <w:pPr>
          <w:pStyle w:val="Footer"/>
          <w:jc w:val="center"/>
          <w:rPr>
            <w:i w:val="0"/>
            <w:iCs w:val="0"/>
            <w:color w:val="auto"/>
            <w:sz w:val="22"/>
            <w:szCs w:val="22"/>
          </w:rPr>
        </w:pPr>
        <w:r>
          <w:rPr>
            <w:i w:val="0"/>
            <w:iCs w:val="0"/>
            <w:color w:val="auto"/>
            <w:sz w:val="22"/>
            <w:szCs w:val="22"/>
          </w:rPr>
          <w:t>15</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0127820"/>
      <w:docPartObj>
        <w:docPartGallery w:val="Page Numbers (Bottom of Page)"/>
        <w:docPartUnique/>
      </w:docPartObj>
    </w:sdtPr>
    <w:sdtEndPr>
      <w:rPr>
        <w:i w:val="0"/>
        <w:iCs w:val="0"/>
        <w:noProof/>
        <w:color w:val="auto"/>
        <w:sz w:val="22"/>
        <w:szCs w:val="22"/>
      </w:rPr>
    </w:sdtEndPr>
    <w:sdtContent>
      <w:p w14:paraId="15C112E2" w14:textId="6A9A94EE" w:rsidR="0040153D" w:rsidRPr="00A348BA" w:rsidRDefault="0040153D">
        <w:pPr>
          <w:pStyle w:val="Footer"/>
          <w:jc w:val="center"/>
          <w:rPr>
            <w:i w:val="0"/>
            <w:iCs w:val="0"/>
            <w:color w:val="auto"/>
            <w:sz w:val="22"/>
            <w:szCs w:val="22"/>
          </w:rPr>
        </w:pPr>
        <w:r>
          <w:rPr>
            <w:i w:val="0"/>
            <w:iCs w:val="0"/>
            <w:color w:val="auto"/>
            <w:sz w:val="22"/>
            <w:szCs w:val="22"/>
          </w:rPr>
          <w:t>17</w:t>
        </w:r>
      </w:p>
    </w:sdtContent>
  </w:sdt>
  <w:p w14:paraId="134BEF77" w14:textId="77777777" w:rsidR="0040153D" w:rsidRDefault="0040153D" w:rsidP="00A348BA">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74E42" w14:textId="4CC263C7" w:rsidR="0040153D" w:rsidRPr="00A11850" w:rsidRDefault="0040153D" w:rsidP="00A1185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1378869"/>
      <w:docPartObj>
        <w:docPartGallery w:val="Page Numbers (Bottom of Page)"/>
        <w:docPartUnique/>
      </w:docPartObj>
    </w:sdtPr>
    <w:sdtEndPr>
      <w:rPr>
        <w:i w:val="0"/>
        <w:iCs w:val="0"/>
        <w:noProof/>
        <w:color w:val="auto"/>
        <w:sz w:val="22"/>
        <w:szCs w:val="22"/>
      </w:rPr>
    </w:sdtEndPr>
    <w:sdtContent>
      <w:p w14:paraId="0F012991" w14:textId="4D5BCDBC" w:rsidR="006C2C23" w:rsidRPr="006C2C23" w:rsidRDefault="006C2C23">
        <w:pPr>
          <w:pStyle w:val="Footer"/>
          <w:jc w:val="center"/>
          <w:rPr>
            <w:i w:val="0"/>
            <w:iCs w:val="0"/>
            <w:color w:val="auto"/>
            <w:sz w:val="22"/>
            <w:szCs w:val="22"/>
          </w:rPr>
        </w:pPr>
        <w:r w:rsidRPr="006C2C23">
          <w:rPr>
            <w:i w:val="0"/>
            <w:iCs w:val="0"/>
            <w:color w:val="auto"/>
            <w:sz w:val="22"/>
            <w:szCs w:val="22"/>
          </w:rPr>
          <w:fldChar w:fldCharType="begin"/>
        </w:r>
        <w:r w:rsidRPr="006C2C23">
          <w:rPr>
            <w:i w:val="0"/>
            <w:iCs w:val="0"/>
            <w:color w:val="auto"/>
            <w:sz w:val="22"/>
            <w:szCs w:val="22"/>
          </w:rPr>
          <w:instrText xml:space="preserve"> PAGE   \* MERGEFORMAT </w:instrText>
        </w:r>
        <w:r w:rsidRPr="006C2C23">
          <w:rPr>
            <w:i w:val="0"/>
            <w:iCs w:val="0"/>
            <w:color w:val="auto"/>
            <w:sz w:val="22"/>
            <w:szCs w:val="22"/>
          </w:rPr>
          <w:fldChar w:fldCharType="separate"/>
        </w:r>
        <w:r w:rsidRPr="006C2C23">
          <w:rPr>
            <w:i w:val="0"/>
            <w:iCs w:val="0"/>
            <w:noProof/>
            <w:color w:val="auto"/>
            <w:sz w:val="22"/>
            <w:szCs w:val="22"/>
          </w:rPr>
          <w:t>2</w:t>
        </w:r>
        <w:r w:rsidRPr="006C2C23">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2BA35" w14:textId="77777777" w:rsidR="003B135C" w:rsidRDefault="003B135C">
      <w:r>
        <w:separator/>
      </w:r>
    </w:p>
  </w:footnote>
  <w:footnote w:type="continuationSeparator" w:id="0">
    <w:p w14:paraId="1E0D93C8" w14:textId="77777777" w:rsidR="003B135C" w:rsidRDefault="003B1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64C" w14:textId="77777777" w:rsidR="0040153D" w:rsidRPr="005471B4" w:rsidRDefault="0040153D"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C29D8" w14:textId="77777777" w:rsidR="0040153D" w:rsidRPr="000C4B95" w:rsidRDefault="0040153D" w:rsidP="000C4B95">
    <w:pPr>
      <w:pStyle w:val="Header"/>
      <w:spacing w:line="240" w:lineRule="atLeast"/>
      <w:jc w:val="left"/>
      <w:rPr>
        <w:i w:val="0"/>
        <w:iCs/>
        <w:sz w:val="28"/>
        <w:szCs w:val="28"/>
      </w:rPr>
    </w:pPr>
  </w:p>
  <w:p w14:paraId="58AE3F79" w14:textId="77777777" w:rsidR="0040153D" w:rsidRPr="000C4B95" w:rsidRDefault="0040153D" w:rsidP="000C4B95">
    <w:pPr>
      <w:pStyle w:val="Header"/>
      <w:spacing w:line="240" w:lineRule="atLeast"/>
      <w:jc w:val="left"/>
      <w:rPr>
        <w:i w:val="0"/>
        <w:iCs/>
        <w:sz w:val="28"/>
        <w:szCs w:val="28"/>
      </w:rPr>
    </w:pPr>
  </w:p>
  <w:p w14:paraId="2FC5F666" w14:textId="77777777" w:rsidR="0040153D" w:rsidRPr="000C4B95" w:rsidRDefault="0040153D" w:rsidP="000C4B95">
    <w:pPr>
      <w:pStyle w:val="Header"/>
      <w:spacing w:line="240" w:lineRule="atLeast"/>
      <w:jc w:val="left"/>
      <w:rPr>
        <w:i w:val="0"/>
        <w:iCs/>
        <w:sz w:val="28"/>
        <w:szCs w:val="28"/>
      </w:rPr>
    </w:pPr>
  </w:p>
  <w:p w14:paraId="588A810B" w14:textId="77777777" w:rsidR="0040153D" w:rsidRPr="000C4B95" w:rsidRDefault="0040153D" w:rsidP="000C4B95">
    <w:pPr>
      <w:pStyle w:val="Header"/>
      <w:spacing w:line="240" w:lineRule="atLeast"/>
      <w:jc w:val="left"/>
      <w:rPr>
        <w:i w:val="0"/>
        <w:iCs/>
        <w:sz w:val="28"/>
        <w:szCs w:val="28"/>
      </w:rPr>
    </w:pPr>
  </w:p>
  <w:p w14:paraId="5485629B" w14:textId="77777777" w:rsidR="0040153D" w:rsidRPr="000C4B95" w:rsidRDefault="0040153D" w:rsidP="000C4B95">
    <w:pPr>
      <w:pStyle w:val="Header"/>
      <w:spacing w:line="240" w:lineRule="atLeast"/>
      <w:jc w:val="left"/>
      <w:rPr>
        <w:i w:val="0"/>
        <w:iCs/>
        <w:sz w:val="28"/>
        <w:szCs w:val="28"/>
      </w:rPr>
    </w:pPr>
  </w:p>
  <w:p w14:paraId="1C24A575" w14:textId="77777777" w:rsidR="0040153D" w:rsidRPr="000C4B95" w:rsidRDefault="0040153D" w:rsidP="000C4B95">
    <w:pPr>
      <w:pStyle w:val="Header"/>
      <w:spacing w:line="240" w:lineRule="atLeast"/>
      <w:jc w:val="left"/>
      <w:rPr>
        <w:i w:val="0"/>
        <w:iCs/>
        <w:sz w:val="28"/>
        <w:szCs w:val="28"/>
      </w:rPr>
    </w:pPr>
  </w:p>
  <w:p w14:paraId="44EC487A" w14:textId="77777777" w:rsidR="0040153D" w:rsidRPr="000C4B95" w:rsidRDefault="0040153D" w:rsidP="000C4B95">
    <w:pPr>
      <w:pStyle w:val="Header"/>
      <w:spacing w:line="240" w:lineRule="atLeast"/>
      <w:jc w:val="left"/>
      <w:rPr>
        <w:i w:val="0"/>
        <w:iCs/>
        <w:sz w:val="28"/>
        <w:szCs w:val="28"/>
      </w:rPr>
    </w:pPr>
  </w:p>
  <w:p w14:paraId="37A55B65" w14:textId="77777777" w:rsidR="0040153D" w:rsidRPr="000C4B95" w:rsidRDefault="0040153D" w:rsidP="000C4B95">
    <w:pPr>
      <w:pStyle w:val="Header"/>
      <w:spacing w:line="240" w:lineRule="atLeast"/>
      <w:jc w:val="left"/>
      <w:rPr>
        <w:i w:val="0"/>
        <w:iCs/>
        <w:sz w:val="28"/>
        <w:szCs w:val="28"/>
      </w:rPr>
    </w:pPr>
  </w:p>
  <w:p w14:paraId="5DAFFAD2" w14:textId="77777777" w:rsidR="0040153D" w:rsidRPr="000C4B95" w:rsidRDefault="0040153D" w:rsidP="000C4B95">
    <w:pPr>
      <w:pStyle w:val="Header"/>
      <w:spacing w:line="240" w:lineRule="atLeast"/>
      <w:jc w:val="left"/>
      <w:rPr>
        <w:i w:val="0"/>
        <w:iCs/>
        <w:sz w:val="28"/>
        <w:szCs w:val="28"/>
      </w:rPr>
    </w:pPr>
  </w:p>
  <w:p w14:paraId="43362EEB" w14:textId="77777777" w:rsidR="0040153D" w:rsidRPr="000C4B95" w:rsidRDefault="0040153D" w:rsidP="000C4B95">
    <w:pPr>
      <w:pStyle w:val="Header"/>
      <w:spacing w:line="240" w:lineRule="atLeast"/>
      <w:jc w:val="left"/>
      <w:rPr>
        <w:i w:val="0"/>
        <w:iCs/>
        <w:sz w:val="28"/>
        <w:szCs w:val="28"/>
      </w:rPr>
    </w:pPr>
  </w:p>
  <w:p w14:paraId="10B2C50A" w14:textId="77777777" w:rsidR="0040153D" w:rsidRPr="000C4B95" w:rsidRDefault="0040153D" w:rsidP="000C4B95">
    <w:pPr>
      <w:pStyle w:val="Header"/>
      <w:spacing w:line="240" w:lineRule="atLeast"/>
      <w:jc w:val="left"/>
      <w:rPr>
        <w:i w:val="0"/>
        <w:iCs/>
        <w:sz w:val="28"/>
        <w:szCs w:val="28"/>
      </w:rPr>
    </w:pPr>
  </w:p>
  <w:p w14:paraId="353DD80A" w14:textId="77777777" w:rsidR="0040153D" w:rsidRPr="000C4B95" w:rsidRDefault="0040153D" w:rsidP="000C4B95">
    <w:pPr>
      <w:pStyle w:val="Header"/>
      <w:spacing w:line="240" w:lineRule="atLeast"/>
      <w:jc w:val="left"/>
      <w:rPr>
        <w:i w:val="0"/>
        <w:iCs/>
        <w:sz w:val="28"/>
        <w:szCs w:val="28"/>
      </w:rPr>
    </w:pPr>
  </w:p>
  <w:p w14:paraId="2095D572" w14:textId="77777777" w:rsidR="0040153D" w:rsidRDefault="0040153D" w:rsidP="000C4B95">
    <w:pPr>
      <w:pStyle w:val="Header"/>
      <w:spacing w:line="240" w:lineRule="atLeast"/>
      <w:jc w:val="left"/>
      <w:rPr>
        <w:i w:val="0"/>
        <w:iCs/>
        <w:sz w:val="28"/>
        <w:szCs w:val="28"/>
      </w:rPr>
    </w:pPr>
  </w:p>
  <w:p w14:paraId="7B5C6C05" w14:textId="77777777" w:rsidR="000C4B95" w:rsidRPr="000C4B95" w:rsidRDefault="000C4B95" w:rsidP="000C4B95">
    <w:pPr>
      <w:pStyle w:val="Header"/>
      <w:spacing w:line="240" w:lineRule="atLeast"/>
      <w:jc w:val="left"/>
      <w:rPr>
        <w:i w:val="0"/>
        <w:i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B2DF3" w14:textId="77777777" w:rsidR="0040153D" w:rsidRDefault="0040153D" w:rsidP="0062398B">
    <w:pPr>
      <w:pStyle w:val="Header"/>
      <w:jc w:val="left"/>
      <w:rPr>
        <w:rFonts w:cs="Angsana New"/>
        <w:sz w:val="28"/>
        <w:szCs w:val="28"/>
        <w:lang w:bidi="th-TH"/>
      </w:rPr>
    </w:pPr>
  </w:p>
  <w:p w14:paraId="3CF367CC" w14:textId="77777777" w:rsidR="0040153D" w:rsidRPr="00400B8B" w:rsidRDefault="0040153D" w:rsidP="0062398B">
    <w:pPr>
      <w:pStyle w:val="Header"/>
      <w:jc w:val="left"/>
      <w:rPr>
        <w:rFonts w:cs="Angsana New"/>
        <w:sz w:val="28"/>
        <w:szCs w:val="28"/>
        <w:lang w:bidi="th-TH"/>
      </w:rPr>
    </w:pPr>
  </w:p>
  <w:p w14:paraId="422D91C0" w14:textId="77777777" w:rsidR="0040153D" w:rsidRDefault="0040153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C8174" w14:textId="3F3B3150" w:rsidR="0040153D" w:rsidRPr="000C4B95" w:rsidRDefault="0040153D" w:rsidP="000C4B95">
    <w:pPr>
      <w:pStyle w:val="Header"/>
      <w:spacing w:line="240" w:lineRule="atLeast"/>
      <w:jc w:val="left"/>
      <w:rPr>
        <w:sz w:val="28"/>
        <w:szCs w:val="28"/>
      </w:rPr>
    </w:pPr>
  </w:p>
  <w:p w14:paraId="0B323FFF" w14:textId="77777777" w:rsidR="00A11850" w:rsidRPr="000C4B95" w:rsidRDefault="00A11850" w:rsidP="000C4B95">
    <w:pPr>
      <w:pStyle w:val="Header"/>
      <w:spacing w:line="240" w:lineRule="atLeast"/>
      <w:jc w:val="left"/>
      <w:rPr>
        <w:sz w:val="28"/>
        <w:szCs w:val="28"/>
      </w:rPr>
    </w:pPr>
  </w:p>
  <w:p w14:paraId="7230E173" w14:textId="77777777" w:rsidR="00A11850" w:rsidRPr="000C4B95" w:rsidRDefault="00A11850" w:rsidP="000C4B95">
    <w:pPr>
      <w:pStyle w:val="Header"/>
      <w:spacing w:line="240" w:lineRule="atLeast"/>
      <w:jc w:val="left"/>
      <w:rPr>
        <w:sz w:val="28"/>
        <w:szCs w:val="28"/>
      </w:rPr>
    </w:pPr>
  </w:p>
  <w:p w14:paraId="0F25AA3E" w14:textId="77777777" w:rsidR="00A11850" w:rsidRPr="000C4B95" w:rsidRDefault="00A11850" w:rsidP="000C4B95">
    <w:pPr>
      <w:pStyle w:val="Header"/>
      <w:spacing w:line="240" w:lineRule="atLeast"/>
      <w:jc w:val="left"/>
      <w:rPr>
        <w:sz w:val="28"/>
        <w:szCs w:val="28"/>
      </w:rPr>
    </w:pPr>
  </w:p>
  <w:p w14:paraId="3F092F37" w14:textId="77777777" w:rsidR="00A11850" w:rsidRPr="000C4B95" w:rsidRDefault="00A11850" w:rsidP="000C4B95">
    <w:pPr>
      <w:pStyle w:val="Header"/>
      <w:spacing w:line="240" w:lineRule="atLeast"/>
      <w:jc w:val="left"/>
      <w:rPr>
        <w:sz w:val="28"/>
        <w:szCs w:val="28"/>
      </w:rPr>
    </w:pPr>
  </w:p>
  <w:p w14:paraId="69DAEF73" w14:textId="77777777" w:rsidR="00A11850" w:rsidRPr="000C4B95" w:rsidRDefault="00A11850" w:rsidP="000C4B95">
    <w:pPr>
      <w:pStyle w:val="Header"/>
      <w:spacing w:line="240" w:lineRule="atLeast"/>
      <w:jc w:val="left"/>
      <w:rPr>
        <w:sz w:val="28"/>
        <w:szCs w:val="28"/>
      </w:rPr>
    </w:pPr>
  </w:p>
  <w:p w14:paraId="01A4AC3B" w14:textId="77777777" w:rsidR="00A11850" w:rsidRPr="000C4B95" w:rsidRDefault="00A11850" w:rsidP="000C4B95">
    <w:pPr>
      <w:pStyle w:val="Header"/>
      <w:spacing w:line="240" w:lineRule="atLeast"/>
      <w:jc w:val="left"/>
      <w:rPr>
        <w:sz w:val="28"/>
        <w:szCs w:val="28"/>
      </w:rPr>
    </w:pPr>
  </w:p>
  <w:p w14:paraId="5669C2F2" w14:textId="77777777" w:rsidR="00A11850" w:rsidRPr="000C4B95" w:rsidRDefault="00A11850" w:rsidP="000C4B95">
    <w:pPr>
      <w:pStyle w:val="Header"/>
      <w:spacing w:line="240" w:lineRule="atLeast"/>
      <w:jc w:val="left"/>
      <w:rPr>
        <w:sz w:val="28"/>
        <w:szCs w:val="28"/>
      </w:rPr>
    </w:pPr>
  </w:p>
  <w:p w14:paraId="72857DD1" w14:textId="77777777" w:rsidR="00A11850" w:rsidRPr="000C4B95" w:rsidRDefault="00A11850" w:rsidP="000C4B95">
    <w:pPr>
      <w:pStyle w:val="Header"/>
      <w:spacing w:line="240" w:lineRule="atLeast"/>
      <w:jc w:val="left"/>
      <w:rPr>
        <w:sz w:val="28"/>
        <w:szCs w:val="28"/>
      </w:rPr>
    </w:pPr>
  </w:p>
  <w:p w14:paraId="48673EA2" w14:textId="77777777" w:rsidR="00A11850" w:rsidRDefault="00A11850" w:rsidP="000C4B95">
    <w:pPr>
      <w:pStyle w:val="Header"/>
      <w:spacing w:line="240" w:lineRule="atLeast"/>
      <w:jc w:val="left"/>
      <w:rPr>
        <w:sz w:val="28"/>
        <w:szCs w:val="28"/>
      </w:rPr>
    </w:pPr>
  </w:p>
  <w:p w14:paraId="74696895" w14:textId="77777777" w:rsidR="000C4B95" w:rsidRDefault="000C4B95" w:rsidP="000C4B95">
    <w:pPr>
      <w:pStyle w:val="Header"/>
      <w:spacing w:line="240" w:lineRule="atLeast"/>
      <w:jc w:val="left"/>
      <w:rPr>
        <w:sz w:val="28"/>
        <w:szCs w:val="28"/>
      </w:rPr>
    </w:pPr>
  </w:p>
  <w:p w14:paraId="03E0E95B" w14:textId="77777777" w:rsidR="000C4B95" w:rsidRPr="000C4B95" w:rsidRDefault="000C4B95" w:rsidP="000C4B95">
    <w:pPr>
      <w:pStyle w:val="Header"/>
      <w:spacing w:line="240" w:lineRule="atLeast"/>
      <w:jc w:val="left"/>
      <w:rPr>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BA929" w14:textId="2B08B8EC" w:rsidR="00146249" w:rsidRPr="001849F2" w:rsidRDefault="00146249" w:rsidP="001849F2">
    <w:pPr>
      <w:pStyle w:val="Header"/>
      <w:spacing w:line="240" w:lineRule="atLeast"/>
      <w:jc w:val="left"/>
      <w:rPr>
        <w:i w:val="0"/>
        <w:iCs/>
        <w:sz w:val="24"/>
        <w:szCs w:val="24"/>
      </w:rPr>
    </w:pPr>
  </w:p>
  <w:p w14:paraId="20E1015C" w14:textId="77777777" w:rsidR="001849F2" w:rsidRPr="001849F2" w:rsidRDefault="001849F2" w:rsidP="001849F2">
    <w:pPr>
      <w:pStyle w:val="Header"/>
      <w:spacing w:line="240" w:lineRule="atLeast"/>
      <w:jc w:val="left"/>
      <w:rPr>
        <w:i w:val="0"/>
        <w:iCs/>
        <w:sz w:val="24"/>
        <w:szCs w:val="24"/>
      </w:rPr>
    </w:pPr>
  </w:p>
  <w:p w14:paraId="11074DEF" w14:textId="77777777" w:rsidR="001849F2" w:rsidRPr="001849F2" w:rsidRDefault="001849F2" w:rsidP="001849F2">
    <w:pPr>
      <w:pStyle w:val="Header"/>
      <w:spacing w:line="240" w:lineRule="atLeast"/>
      <w:jc w:val="left"/>
      <w:rPr>
        <w:i w:val="0"/>
        <w:iCs/>
        <w:sz w:val="24"/>
        <w:szCs w:val="24"/>
      </w:rPr>
    </w:pPr>
  </w:p>
  <w:p w14:paraId="677FA6A4" w14:textId="77777777" w:rsidR="001849F2" w:rsidRPr="001849F2" w:rsidRDefault="001849F2" w:rsidP="001849F2">
    <w:pPr>
      <w:pStyle w:val="Header"/>
      <w:spacing w:line="240" w:lineRule="atLeast"/>
      <w:jc w:val="left"/>
      <w:rPr>
        <w:i w:val="0"/>
        <w:iCs/>
        <w:sz w:val="24"/>
        <w:szCs w:val="24"/>
      </w:rPr>
    </w:pPr>
  </w:p>
  <w:p w14:paraId="610C8525" w14:textId="77777777" w:rsidR="001849F2" w:rsidRPr="001849F2" w:rsidRDefault="001849F2" w:rsidP="001849F2">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1" w15:restartNumberingAfterBreak="0">
    <w:nsid w:val="124C1811"/>
    <w:multiLevelType w:val="hybridMultilevel"/>
    <w:tmpl w:val="A476CCDC"/>
    <w:lvl w:ilvl="0" w:tplc="0EA880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4F78B8"/>
    <w:multiLevelType w:val="multilevel"/>
    <w:tmpl w:val="BE7AFCBE"/>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2A7E62E3"/>
    <w:multiLevelType w:val="hybridMultilevel"/>
    <w:tmpl w:val="4DF0412E"/>
    <w:lvl w:ilvl="0" w:tplc="CD4C8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6EC3049"/>
    <w:multiLevelType w:val="hybridMultilevel"/>
    <w:tmpl w:val="38961CCA"/>
    <w:lvl w:ilvl="0" w:tplc="DD800FA4">
      <w:start w:val="1"/>
      <w:numFmt w:val="decimal"/>
      <w:lvlText w:val="(%1)"/>
      <w:lvlJc w:val="left"/>
      <w:pPr>
        <w:ind w:left="720" w:hanging="360"/>
      </w:pPr>
      <w:rPr>
        <w:rFonts w:hint="default"/>
      </w:rPr>
    </w:lvl>
    <w:lvl w:ilvl="1" w:tplc="281AC39A">
      <w:start w:val="1"/>
      <w:numFmt w:val="lowerLetter"/>
      <w:lvlText w:val="(%2)"/>
      <w:lvlJc w:val="left"/>
      <w:pPr>
        <w:ind w:left="1440" w:hanging="360"/>
      </w:pPr>
      <w:rPr>
        <w:rFonts w:hint="default"/>
      </w:rPr>
    </w:lvl>
    <w:lvl w:ilvl="2" w:tplc="ED54730E">
      <w:start w:val="1"/>
      <w:numFmt w:val="decimal"/>
      <w:lvlText w:val="(%3)"/>
      <w:lvlJc w:val="left"/>
      <w:pPr>
        <w:ind w:left="2340" w:hanging="360"/>
      </w:pPr>
      <w:rPr>
        <w:rFonts w:hint="default"/>
        <w:vertAlign w:val="superscrip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1A765B"/>
    <w:multiLevelType w:val="multilevel"/>
    <w:tmpl w:val="A7A84336"/>
    <w:lvl w:ilvl="0">
      <w:start w:val="1"/>
      <w:numFmt w:val="lowerLetter"/>
      <w:lvlText w:val="(%1)"/>
      <w:lvlJc w:val="left"/>
      <w:pPr>
        <w:ind w:left="927" w:hanging="360"/>
      </w:pPr>
      <w:rPr>
        <w:rFonts w:hint="default"/>
        <w:b/>
        <w:bCs/>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4"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EA5501E"/>
    <w:multiLevelType w:val="multilevel"/>
    <w:tmpl w:val="F926B4F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3D655AD"/>
    <w:multiLevelType w:val="hybridMultilevel"/>
    <w:tmpl w:val="9F5C2846"/>
    <w:lvl w:ilvl="0" w:tplc="04090001">
      <w:start w:val="1"/>
      <w:numFmt w:val="bullet"/>
      <w:lvlText w:val=""/>
      <w:lvlJc w:val="left"/>
      <w:pPr>
        <w:tabs>
          <w:tab w:val="num" w:pos="720"/>
        </w:tabs>
        <w:ind w:left="720" w:hanging="360"/>
      </w:pPr>
      <w:rPr>
        <w:rFonts w:ascii="Symbol" w:hAnsi="Symbol" w:hint="default"/>
        <w:color w:val="auto"/>
        <w:sz w:val="24"/>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3C6985"/>
    <w:multiLevelType w:val="hybridMultilevel"/>
    <w:tmpl w:val="EC6C93CE"/>
    <w:lvl w:ilvl="0" w:tplc="8D928F48">
      <w:start w:val="1"/>
      <w:numFmt w:val="decimal"/>
      <w:lvlText w:val="%1"/>
      <w:lvlJc w:val="left"/>
      <w:pPr>
        <w:ind w:left="900" w:hanging="5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431A33"/>
    <w:multiLevelType w:val="multilevel"/>
    <w:tmpl w:val="666E1B10"/>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F264187"/>
    <w:multiLevelType w:val="hybridMultilevel"/>
    <w:tmpl w:val="3CC4B49A"/>
    <w:lvl w:ilvl="0" w:tplc="46082A6A">
      <w:start w:val="1"/>
      <w:numFmt w:val="bullet"/>
      <w:lvlText w:val=""/>
      <w:lvlJc w:val="left"/>
      <w:pPr>
        <w:ind w:left="720" w:hanging="360"/>
      </w:pPr>
      <w:rPr>
        <w:rFonts w:ascii="Symbol" w:hAnsi="Symbol" w:hint="default"/>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9254CC"/>
    <w:multiLevelType w:val="singleLevel"/>
    <w:tmpl w:val="ABF43DF6"/>
    <w:lvl w:ilvl="0">
      <w:start w:val="1"/>
      <w:numFmt w:val="bullet"/>
      <w:lvlText w:val=""/>
      <w:lvlJc w:val="left"/>
      <w:pPr>
        <w:tabs>
          <w:tab w:val="num" w:pos="340"/>
        </w:tabs>
        <w:ind w:left="340" w:hanging="340"/>
      </w:pPr>
      <w:rPr>
        <w:rFonts w:ascii="Symbol" w:hAnsi="Symbol" w:cs="Times New Roman" w:hint="default"/>
        <w:color w:val="auto"/>
        <w:sz w:val="22"/>
      </w:rPr>
    </w:lvl>
  </w:abstractNum>
  <w:abstractNum w:abstractNumId="2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260017292">
    <w:abstractNumId w:val="5"/>
  </w:num>
  <w:num w:numId="2" w16cid:durableId="254900084">
    <w:abstractNumId w:val="14"/>
  </w:num>
  <w:num w:numId="3" w16cid:durableId="27611680">
    <w:abstractNumId w:val="17"/>
  </w:num>
  <w:num w:numId="4" w16cid:durableId="735126767">
    <w:abstractNumId w:val="15"/>
  </w:num>
  <w:num w:numId="5" w16cid:durableId="458571358">
    <w:abstractNumId w:val="25"/>
  </w:num>
  <w:num w:numId="6" w16cid:durableId="1291208414">
    <w:abstractNumId w:val="21"/>
  </w:num>
  <w:num w:numId="7" w16cid:durableId="862093109">
    <w:abstractNumId w:val="9"/>
  </w:num>
  <w:num w:numId="8" w16cid:durableId="1649551590">
    <w:abstractNumId w:val="18"/>
  </w:num>
  <w:num w:numId="9" w16cid:durableId="1446074646">
    <w:abstractNumId w:val="7"/>
  </w:num>
  <w:num w:numId="10" w16cid:durableId="334891800">
    <w:abstractNumId w:val="1"/>
  </w:num>
  <w:num w:numId="11" w16cid:durableId="745300339">
    <w:abstractNumId w:val="0"/>
  </w:num>
  <w:num w:numId="12" w16cid:durableId="589968140">
    <w:abstractNumId w:val="19"/>
  </w:num>
  <w:num w:numId="13" w16cid:durableId="380641209">
    <w:abstractNumId w:val="2"/>
  </w:num>
  <w:num w:numId="14" w16cid:durableId="192037075">
    <w:abstractNumId w:val="8"/>
  </w:num>
  <w:num w:numId="15" w16cid:durableId="1323192343">
    <w:abstractNumId w:val="12"/>
  </w:num>
  <w:num w:numId="16" w16cid:durableId="455178634">
    <w:abstractNumId w:val="4"/>
  </w:num>
  <w:num w:numId="17" w16cid:durableId="1391270328">
    <w:abstractNumId w:val="23"/>
  </w:num>
  <w:num w:numId="18" w16cid:durableId="936719480">
    <w:abstractNumId w:val="20"/>
  </w:num>
  <w:num w:numId="19" w16cid:durableId="642659679">
    <w:abstractNumId w:val="10"/>
  </w:num>
  <w:num w:numId="20" w16cid:durableId="1171683162">
    <w:abstractNumId w:val="13"/>
  </w:num>
  <w:num w:numId="21" w16cid:durableId="85394119">
    <w:abstractNumId w:val="3"/>
  </w:num>
  <w:num w:numId="22" w16cid:durableId="1556507632">
    <w:abstractNumId w:val="16"/>
  </w:num>
  <w:num w:numId="23" w16cid:durableId="1094321706">
    <w:abstractNumId w:val="24"/>
  </w:num>
  <w:num w:numId="24" w16cid:durableId="1680768269">
    <w:abstractNumId w:val="11"/>
  </w:num>
  <w:num w:numId="25" w16cid:durableId="1910190235">
    <w:abstractNumId w:val="6"/>
  </w:num>
  <w:num w:numId="26" w16cid:durableId="1250504684">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940"/>
    <w:rsid w:val="00000037"/>
    <w:rsid w:val="0000006B"/>
    <w:rsid w:val="00000370"/>
    <w:rsid w:val="000003F5"/>
    <w:rsid w:val="00000502"/>
    <w:rsid w:val="0000064E"/>
    <w:rsid w:val="00000776"/>
    <w:rsid w:val="00000EB5"/>
    <w:rsid w:val="00001161"/>
    <w:rsid w:val="0000122C"/>
    <w:rsid w:val="00001747"/>
    <w:rsid w:val="00001768"/>
    <w:rsid w:val="000019C4"/>
    <w:rsid w:val="000019F8"/>
    <w:rsid w:val="00001CEE"/>
    <w:rsid w:val="0000223D"/>
    <w:rsid w:val="00002599"/>
    <w:rsid w:val="000027B2"/>
    <w:rsid w:val="0000293E"/>
    <w:rsid w:val="00002CFC"/>
    <w:rsid w:val="00002EA2"/>
    <w:rsid w:val="00002ECA"/>
    <w:rsid w:val="00002FBB"/>
    <w:rsid w:val="00003117"/>
    <w:rsid w:val="00003118"/>
    <w:rsid w:val="0000311C"/>
    <w:rsid w:val="00003217"/>
    <w:rsid w:val="000036AB"/>
    <w:rsid w:val="00003832"/>
    <w:rsid w:val="00003A9B"/>
    <w:rsid w:val="00003AEA"/>
    <w:rsid w:val="00003BE9"/>
    <w:rsid w:val="00003C12"/>
    <w:rsid w:val="00003C5A"/>
    <w:rsid w:val="0000422B"/>
    <w:rsid w:val="0000440A"/>
    <w:rsid w:val="000044EB"/>
    <w:rsid w:val="000045E0"/>
    <w:rsid w:val="0000472B"/>
    <w:rsid w:val="00004AB7"/>
    <w:rsid w:val="00004AEE"/>
    <w:rsid w:val="00004D5B"/>
    <w:rsid w:val="00005204"/>
    <w:rsid w:val="0000569A"/>
    <w:rsid w:val="000058DB"/>
    <w:rsid w:val="000059DE"/>
    <w:rsid w:val="00005BBE"/>
    <w:rsid w:val="00005E06"/>
    <w:rsid w:val="00005F6E"/>
    <w:rsid w:val="0000603C"/>
    <w:rsid w:val="00006320"/>
    <w:rsid w:val="00006713"/>
    <w:rsid w:val="00006815"/>
    <w:rsid w:val="00006B9C"/>
    <w:rsid w:val="00006C16"/>
    <w:rsid w:val="00006DD2"/>
    <w:rsid w:val="00006F51"/>
    <w:rsid w:val="000072F3"/>
    <w:rsid w:val="0000753C"/>
    <w:rsid w:val="000076DF"/>
    <w:rsid w:val="000077B6"/>
    <w:rsid w:val="0000787E"/>
    <w:rsid w:val="0000790F"/>
    <w:rsid w:val="00007934"/>
    <w:rsid w:val="000079B3"/>
    <w:rsid w:val="00007B1F"/>
    <w:rsid w:val="00007BBC"/>
    <w:rsid w:val="00007DDE"/>
    <w:rsid w:val="00007E47"/>
    <w:rsid w:val="0001055C"/>
    <w:rsid w:val="00010672"/>
    <w:rsid w:val="00010767"/>
    <w:rsid w:val="00010C77"/>
    <w:rsid w:val="00010E15"/>
    <w:rsid w:val="00010F9C"/>
    <w:rsid w:val="00010FE6"/>
    <w:rsid w:val="00011058"/>
    <w:rsid w:val="00011303"/>
    <w:rsid w:val="0001134F"/>
    <w:rsid w:val="0001135B"/>
    <w:rsid w:val="00011399"/>
    <w:rsid w:val="0001159C"/>
    <w:rsid w:val="00011D3C"/>
    <w:rsid w:val="00011F24"/>
    <w:rsid w:val="000122EC"/>
    <w:rsid w:val="000124FD"/>
    <w:rsid w:val="000125B0"/>
    <w:rsid w:val="0001260E"/>
    <w:rsid w:val="000127BD"/>
    <w:rsid w:val="000127FB"/>
    <w:rsid w:val="00012A65"/>
    <w:rsid w:val="00012CE6"/>
    <w:rsid w:val="0001336D"/>
    <w:rsid w:val="000134F1"/>
    <w:rsid w:val="00013783"/>
    <w:rsid w:val="000137C4"/>
    <w:rsid w:val="0001381E"/>
    <w:rsid w:val="00013FBE"/>
    <w:rsid w:val="0001448D"/>
    <w:rsid w:val="000147B2"/>
    <w:rsid w:val="000148C3"/>
    <w:rsid w:val="00014A35"/>
    <w:rsid w:val="00014AB4"/>
    <w:rsid w:val="00014B31"/>
    <w:rsid w:val="00014C12"/>
    <w:rsid w:val="00014C57"/>
    <w:rsid w:val="00014D0C"/>
    <w:rsid w:val="00014DEB"/>
    <w:rsid w:val="0001509E"/>
    <w:rsid w:val="000153DD"/>
    <w:rsid w:val="00015510"/>
    <w:rsid w:val="00015579"/>
    <w:rsid w:val="000155D1"/>
    <w:rsid w:val="000155F9"/>
    <w:rsid w:val="00015A8B"/>
    <w:rsid w:val="00015ABD"/>
    <w:rsid w:val="00015AE8"/>
    <w:rsid w:val="00015C1E"/>
    <w:rsid w:val="00015F25"/>
    <w:rsid w:val="00016178"/>
    <w:rsid w:val="00016197"/>
    <w:rsid w:val="0001644E"/>
    <w:rsid w:val="00016674"/>
    <w:rsid w:val="00016A47"/>
    <w:rsid w:val="00016A4C"/>
    <w:rsid w:val="00016BA2"/>
    <w:rsid w:val="00016E23"/>
    <w:rsid w:val="00017395"/>
    <w:rsid w:val="000173F1"/>
    <w:rsid w:val="000174BD"/>
    <w:rsid w:val="00017700"/>
    <w:rsid w:val="00017DF1"/>
    <w:rsid w:val="00020021"/>
    <w:rsid w:val="00020403"/>
    <w:rsid w:val="0002060E"/>
    <w:rsid w:val="00020703"/>
    <w:rsid w:val="0002095D"/>
    <w:rsid w:val="000209D4"/>
    <w:rsid w:val="00020D2E"/>
    <w:rsid w:val="00020EB4"/>
    <w:rsid w:val="0002113A"/>
    <w:rsid w:val="00021568"/>
    <w:rsid w:val="00021828"/>
    <w:rsid w:val="000219E1"/>
    <w:rsid w:val="000219F2"/>
    <w:rsid w:val="00021A66"/>
    <w:rsid w:val="00021ABB"/>
    <w:rsid w:val="000221AD"/>
    <w:rsid w:val="000222FF"/>
    <w:rsid w:val="000223E9"/>
    <w:rsid w:val="0002249C"/>
    <w:rsid w:val="000224B8"/>
    <w:rsid w:val="0002264F"/>
    <w:rsid w:val="0002282E"/>
    <w:rsid w:val="0002297F"/>
    <w:rsid w:val="000229B1"/>
    <w:rsid w:val="000229EC"/>
    <w:rsid w:val="00022B00"/>
    <w:rsid w:val="00022F6C"/>
    <w:rsid w:val="00022F86"/>
    <w:rsid w:val="00023088"/>
    <w:rsid w:val="0002310B"/>
    <w:rsid w:val="00023116"/>
    <w:rsid w:val="000232A4"/>
    <w:rsid w:val="0002336B"/>
    <w:rsid w:val="000234F3"/>
    <w:rsid w:val="00023710"/>
    <w:rsid w:val="000239D7"/>
    <w:rsid w:val="000239E7"/>
    <w:rsid w:val="00023ABE"/>
    <w:rsid w:val="00023C4A"/>
    <w:rsid w:val="00023E1A"/>
    <w:rsid w:val="000243C0"/>
    <w:rsid w:val="000243F0"/>
    <w:rsid w:val="000244F2"/>
    <w:rsid w:val="000245AA"/>
    <w:rsid w:val="0002471A"/>
    <w:rsid w:val="00024A0E"/>
    <w:rsid w:val="00024C6E"/>
    <w:rsid w:val="00024C87"/>
    <w:rsid w:val="00024ECC"/>
    <w:rsid w:val="0002534B"/>
    <w:rsid w:val="00025358"/>
    <w:rsid w:val="0002545D"/>
    <w:rsid w:val="0002557E"/>
    <w:rsid w:val="000255B8"/>
    <w:rsid w:val="000255CC"/>
    <w:rsid w:val="00025679"/>
    <w:rsid w:val="000256D8"/>
    <w:rsid w:val="0002583F"/>
    <w:rsid w:val="00025996"/>
    <w:rsid w:val="00025EDF"/>
    <w:rsid w:val="0002617A"/>
    <w:rsid w:val="00026194"/>
    <w:rsid w:val="00026300"/>
    <w:rsid w:val="000266DE"/>
    <w:rsid w:val="00026949"/>
    <w:rsid w:val="00026B67"/>
    <w:rsid w:val="00026CDE"/>
    <w:rsid w:val="00026F1A"/>
    <w:rsid w:val="00026FBB"/>
    <w:rsid w:val="0002704A"/>
    <w:rsid w:val="00027189"/>
    <w:rsid w:val="00027397"/>
    <w:rsid w:val="00027435"/>
    <w:rsid w:val="000274E8"/>
    <w:rsid w:val="0002761D"/>
    <w:rsid w:val="000278B8"/>
    <w:rsid w:val="00027927"/>
    <w:rsid w:val="00027AFB"/>
    <w:rsid w:val="00027B97"/>
    <w:rsid w:val="000303C7"/>
    <w:rsid w:val="000307AD"/>
    <w:rsid w:val="000307B2"/>
    <w:rsid w:val="0003088C"/>
    <w:rsid w:val="000309A6"/>
    <w:rsid w:val="00030BAA"/>
    <w:rsid w:val="00030DC8"/>
    <w:rsid w:val="00030E2F"/>
    <w:rsid w:val="000312D7"/>
    <w:rsid w:val="000313CC"/>
    <w:rsid w:val="000313F2"/>
    <w:rsid w:val="00031B3D"/>
    <w:rsid w:val="00031CDB"/>
    <w:rsid w:val="00032079"/>
    <w:rsid w:val="0003255B"/>
    <w:rsid w:val="0003275E"/>
    <w:rsid w:val="000327E6"/>
    <w:rsid w:val="00032BB4"/>
    <w:rsid w:val="00033176"/>
    <w:rsid w:val="000331A6"/>
    <w:rsid w:val="000332EC"/>
    <w:rsid w:val="00033408"/>
    <w:rsid w:val="000337C3"/>
    <w:rsid w:val="00033A2B"/>
    <w:rsid w:val="00034331"/>
    <w:rsid w:val="00034404"/>
    <w:rsid w:val="0003469A"/>
    <w:rsid w:val="000346BC"/>
    <w:rsid w:val="00034AC2"/>
    <w:rsid w:val="00034B21"/>
    <w:rsid w:val="000350B6"/>
    <w:rsid w:val="000351E8"/>
    <w:rsid w:val="0003586F"/>
    <w:rsid w:val="00035914"/>
    <w:rsid w:val="00035D10"/>
    <w:rsid w:val="00035D39"/>
    <w:rsid w:val="00035ED5"/>
    <w:rsid w:val="00035F7B"/>
    <w:rsid w:val="00035FB0"/>
    <w:rsid w:val="00036070"/>
    <w:rsid w:val="000361EE"/>
    <w:rsid w:val="0003664F"/>
    <w:rsid w:val="00036A59"/>
    <w:rsid w:val="00036BEE"/>
    <w:rsid w:val="00036E67"/>
    <w:rsid w:val="00036E7F"/>
    <w:rsid w:val="000371FC"/>
    <w:rsid w:val="00037221"/>
    <w:rsid w:val="0003737B"/>
    <w:rsid w:val="00037438"/>
    <w:rsid w:val="00037491"/>
    <w:rsid w:val="0003751F"/>
    <w:rsid w:val="00037619"/>
    <w:rsid w:val="0003772D"/>
    <w:rsid w:val="00037938"/>
    <w:rsid w:val="00037D83"/>
    <w:rsid w:val="00040242"/>
    <w:rsid w:val="00040412"/>
    <w:rsid w:val="0004044E"/>
    <w:rsid w:val="000404A7"/>
    <w:rsid w:val="000409AF"/>
    <w:rsid w:val="000409EE"/>
    <w:rsid w:val="00041166"/>
    <w:rsid w:val="0004127D"/>
    <w:rsid w:val="000412A0"/>
    <w:rsid w:val="000414CB"/>
    <w:rsid w:val="000417E4"/>
    <w:rsid w:val="000418B0"/>
    <w:rsid w:val="00041A22"/>
    <w:rsid w:val="00041C40"/>
    <w:rsid w:val="00041D3B"/>
    <w:rsid w:val="00041E4E"/>
    <w:rsid w:val="00042239"/>
    <w:rsid w:val="000422CE"/>
    <w:rsid w:val="00042437"/>
    <w:rsid w:val="000425A2"/>
    <w:rsid w:val="000425F7"/>
    <w:rsid w:val="00042857"/>
    <w:rsid w:val="00042D3F"/>
    <w:rsid w:val="00042DF0"/>
    <w:rsid w:val="00043339"/>
    <w:rsid w:val="00043515"/>
    <w:rsid w:val="00043564"/>
    <w:rsid w:val="0004364C"/>
    <w:rsid w:val="00043850"/>
    <w:rsid w:val="00043B1B"/>
    <w:rsid w:val="00043C4E"/>
    <w:rsid w:val="0004421A"/>
    <w:rsid w:val="0004422A"/>
    <w:rsid w:val="0004448F"/>
    <w:rsid w:val="00044548"/>
    <w:rsid w:val="000448D7"/>
    <w:rsid w:val="00044A7D"/>
    <w:rsid w:val="00044CBE"/>
    <w:rsid w:val="00044F88"/>
    <w:rsid w:val="000450E7"/>
    <w:rsid w:val="000450F9"/>
    <w:rsid w:val="00045449"/>
    <w:rsid w:val="00045B6A"/>
    <w:rsid w:val="00045CD3"/>
    <w:rsid w:val="00045DFD"/>
    <w:rsid w:val="00045EEB"/>
    <w:rsid w:val="00045F96"/>
    <w:rsid w:val="00046087"/>
    <w:rsid w:val="0004622A"/>
    <w:rsid w:val="00046246"/>
    <w:rsid w:val="00046262"/>
    <w:rsid w:val="00046845"/>
    <w:rsid w:val="00046884"/>
    <w:rsid w:val="0004697C"/>
    <w:rsid w:val="00046A09"/>
    <w:rsid w:val="00046CF6"/>
    <w:rsid w:val="00047001"/>
    <w:rsid w:val="000470E9"/>
    <w:rsid w:val="000471AE"/>
    <w:rsid w:val="0004734A"/>
    <w:rsid w:val="00047394"/>
    <w:rsid w:val="00047465"/>
    <w:rsid w:val="00047510"/>
    <w:rsid w:val="00047848"/>
    <w:rsid w:val="00047A69"/>
    <w:rsid w:val="00047C99"/>
    <w:rsid w:val="00047CC6"/>
    <w:rsid w:val="00047DB7"/>
    <w:rsid w:val="00047DD7"/>
    <w:rsid w:val="00047E2F"/>
    <w:rsid w:val="0005048E"/>
    <w:rsid w:val="0005060D"/>
    <w:rsid w:val="00050778"/>
    <w:rsid w:val="0005087F"/>
    <w:rsid w:val="00050CD0"/>
    <w:rsid w:val="00050D18"/>
    <w:rsid w:val="00050D49"/>
    <w:rsid w:val="00050D9E"/>
    <w:rsid w:val="00050E22"/>
    <w:rsid w:val="00050FBF"/>
    <w:rsid w:val="00051277"/>
    <w:rsid w:val="000512EE"/>
    <w:rsid w:val="00051531"/>
    <w:rsid w:val="00051761"/>
    <w:rsid w:val="00051895"/>
    <w:rsid w:val="000518F7"/>
    <w:rsid w:val="00051FDA"/>
    <w:rsid w:val="00052295"/>
    <w:rsid w:val="000523F9"/>
    <w:rsid w:val="000526CA"/>
    <w:rsid w:val="000529BC"/>
    <w:rsid w:val="00053385"/>
    <w:rsid w:val="00053567"/>
    <w:rsid w:val="000535EB"/>
    <w:rsid w:val="000536D2"/>
    <w:rsid w:val="00053CEF"/>
    <w:rsid w:val="00053D09"/>
    <w:rsid w:val="00053F47"/>
    <w:rsid w:val="00054397"/>
    <w:rsid w:val="0005450A"/>
    <w:rsid w:val="000545E6"/>
    <w:rsid w:val="00054A46"/>
    <w:rsid w:val="00054BD7"/>
    <w:rsid w:val="00054C5D"/>
    <w:rsid w:val="00055048"/>
    <w:rsid w:val="00055398"/>
    <w:rsid w:val="000556C5"/>
    <w:rsid w:val="00055954"/>
    <w:rsid w:val="00055D99"/>
    <w:rsid w:val="00055E10"/>
    <w:rsid w:val="0005601E"/>
    <w:rsid w:val="0005621C"/>
    <w:rsid w:val="000562A5"/>
    <w:rsid w:val="000567C2"/>
    <w:rsid w:val="000567EA"/>
    <w:rsid w:val="000568F7"/>
    <w:rsid w:val="00056C08"/>
    <w:rsid w:val="00056ED5"/>
    <w:rsid w:val="000572D9"/>
    <w:rsid w:val="00057787"/>
    <w:rsid w:val="000577F7"/>
    <w:rsid w:val="0005783F"/>
    <w:rsid w:val="00057C16"/>
    <w:rsid w:val="00057DAD"/>
    <w:rsid w:val="00057EEC"/>
    <w:rsid w:val="00057F0E"/>
    <w:rsid w:val="000600BD"/>
    <w:rsid w:val="00060410"/>
    <w:rsid w:val="000606A1"/>
    <w:rsid w:val="000610DC"/>
    <w:rsid w:val="0006113B"/>
    <w:rsid w:val="0006124E"/>
    <w:rsid w:val="0006141C"/>
    <w:rsid w:val="000614F9"/>
    <w:rsid w:val="0006160C"/>
    <w:rsid w:val="0006175B"/>
    <w:rsid w:val="00061B20"/>
    <w:rsid w:val="00061C5C"/>
    <w:rsid w:val="00061CEA"/>
    <w:rsid w:val="00061EC5"/>
    <w:rsid w:val="00061F96"/>
    <w:rsid w:val="000620F0"/>
    <w:rsid w:val="00062259"/>
    <w:rsid w:val="000623FA"/>
    <w:rsid w:val="00062456"/>
    <w:rsid w:val="00062465"/>
    <w:rsid w:val="00062572"/>
    <w:rsid w:val="00062589"/>
    <w:rsid w:val="000625C2"/>
    <w:rsid w:val="00062770"/>
    <w:rsid w:val="00062819"/>
    <w:rsid w:val="00062A74"/>
    <w:rsid w:val="00062C75"/>
    <w:rsid w:val="00062D77"/>
    <w:rsid w:val="00063202"/>
    <w:rsid w:val="00063281"/>
    <w:rsid w:val="000634E0"/>
    <w:rsid w:val="00063536"/>
    <w:rsid w:val="00063AE6"/>
    <w:rsid w:val="00063B54"/>
    <w:rsid w:val="00063B78"/>
    <w:rsid w:val="00063C70"/>
    <w:rsid w:val="00063E6D"/>
    <w:rsid w:val="00063ECB"/>
    <w:rsid w:val="00063EE7"/>
    <w:rsid w:val="0006408B"/>
    <w:rsid w:val="00064164"/>
    <w:rsid w:val="000643A9"/>
    <w:rsid w:val="00064499"/>
    <w:rsid w:val="000646D9"/>
    <w:rsid w:val="00064C10"/>
    <w:rsid w:val="00064FD7"/>
    <w:rsid w:val="00065007"/>
    <w:rsid w:val="000650B2"/>
    <w:rsid w:val="000651A7"/>
    <w:rsid w:val="0006528F"/>
    <w:rsid w:val="00065447"/>
    <w:rsid w:val="00065450"/>
    <w:rsid w:val="000655BC"/>
    <w:rsid w:val="0006568B"/>
    <w:rsid w:val="00065931"/>
    <w:rsid w:val="00065ABC"/>
    <w:rsid w:val="00065AC4"/>
    <w:rsid w:val="00066012"/>
    <w:rsid w:val="000660B2"/>
    <w:rsid w:val="000660F5"/>
    <w:rsid w:val="00066169"/>
    <w:rsid w:val="000661BC"/>
    <w:rsid w:val="00066228"/>
    <w:rsid w:val="00066521"/>
    <w:rsid w:val="000665D3"/>
    <w:rsid w:val="00066680"/>
    <w:rsid w:val="00066791"/>
    <w:rsid w:val="0006681D"/>
    <w:rsid w:val="0006689D"/>
    <w:rsid w:val="00066A4E"/>
    <w:rsid w:val="00066E17"/>
    <w:rsid w:val="00066F8C"/>
    <w:rsid w:val="0006752D"/>
    <w:rsid w:val="00067848"/>
    <w:rsid w:val="000678FC"/>
    <w:rsid w:val="00067A02"/>
    <w:rsid w:val="00067BB2"/>
    <w:rsid w:val="00067CC5"/>
    <w:rsid w:val="00067D30"/>
    <w:rsid w:val="00067EFC"/>
    <w:rsid w:val="0007008F"/>
    <w:rsid w:val="00070508"/>
    <w:rsid w:val="000707EE"/>
    <w:rsid w:val="000709A3"/>
    <w:rsid w:val="00070AB6"/>
    <w:rsid w:val="00070C3C"/>
    <w:rsid w:val="00070C90"/>
    <w:rsid w:val="00070DD5"/>
    <w:rsid w:val="00070F20"/>
    <w:rsid w:val="00071828"/>
    <w:rsid w:val="00071A9F"/>
    <w:rsid w:val="00071AE5"/>
    <w:rsid w:val="00071EC4"/>
    <w:rsid w:val="000722BB"/>
    <w:rsid w:val="0007232D"/>
    <w:rsid w:val="00072358"/>
    <w:rsid w:val="000724BD"/>
    <w:rsid w:val="00072533"/>
    <w:rsid w:val="000726AE"/>
    <w:rsid w:val="000728DC"/>
    <w:rsid w:val="00072945"/>
    <w:rsid w:val="0007294E"/>
    <w:rsid w:val="00072A20"/>
    <w:rsid w:val="00072CEC"/>
    <w:rsid w:val="00072CF0"/>
    <w:rsid w:val="00073154"/>
    <w:rsid w:val="000734A9"/>
    <w:rsid w:val="000734BF"/>
    <w:rsid w:val="000734C3"/>
    <w:rsid w:val="00073574"/>
    <w:rsid w:val="000736FF"/>
    <w:rsid w:val="000738FD"/>
    <w:rsid w:val="000739D9"/>
    <w:rsid w:val="00073A2B"/>
    <w:rsid w:val="00073D9E"/>
    <w:rsid w:val="0007409E"/>
    <w:rsid w:val="000742B8"/>
    <w:rsid w:val="0007444E"/>
    <w:rsid w:val="000746C8"/>
    <w:rsid w:val="0007494B"/>
    <w:rsid w:val="00074BCA"/>
    <w:rsid w:val="00074CDF"/>
    <w:rsid w:val="00074CEA"/>
    <w:rsid w:val="000761B4"/>
    <w:rsid w:val="000763BD"/>
    <w:rsid w:val="00076490"/>
    <w:rsid w:val="00076494"/>
    <w:rsid w:val="000764E8"/>
    <w:rsid w:val="0007660D"/>
    <w:rsid w:val="000769CB"/>
    <w:rsid w:val="00076D12"/>
    <w:rsid w:val="00076FBA"/>
    <w:rsid w:val="00077012"/>
    <w:rsid w:val="000772F0"/>
    <w:rsid w:val="00077449"/>
    <w:rsid w:val="00077526"/>
    <w:rsid w:val="00077666"/>
    <w:rsid w:val="00077AA6"/>
    <w:rsid w:val="00077AAC"/>
    <w:rsid w:val="00077BD5"/>
    <w:rsid w:val="000802F0"/>
    <w:rsid w:val="0008039E"/>
    <w:rsid w:val="00080408"/>
    <w:rsid w:val="00080412"/>
    <w:rsid w:val="00080451"/>
    <w:rsid w:val="000805E2"/>
    <w:rsid w:val="00080782"/>
    <w:rsid w:val="00080853"/>
    <w:rsid w:val="00080B35"/>
    <w:rsid w:val="00080B9D"/>
    <w:rsid w:val="00080C74"/>
    <w:rsid w:val="00080D56"/>
    <w:rsid w:val="00080DBC"/>
    <w:rsid w:val="000812B7"/>
    <w:rsid w:val="00081354"/>
    <w:rsid w:val="00081356"/>
    <w:rsid w:val="00081436"/>
    <w:rsid w:val="00081742"/>
    <w:rsid w:val="00081999"/>
    <w:rsid w:val="000819DA"/>
    <w:rsid w:val="00081A17"/>
    <w:rsid w:val="00081ACB"/>
    <w:rsid w:val="00081E0E"/>
    <w:rsid w:val="0008217F"/>
    <w:rsid w:val="000822E2"/>
    <w:rsid w:val="0008242B"/>
    <w:rsid w:val="00082644"/>
    <w:rsid w:val="000827C7"/>
    <w:rsid w:val="000828C6"/>
    <w:rsid w:val="00082A75"/>
    <w:rsid w:val="00082CE7"/>
    <w:rsid w:val="00082D9D"/>
    <w:rsid w:val="00082E3C"/>
    <w:rsid w:val="00082F73"/>
    <w:rsid w:val="000835A5"/>
    <w:rsid w:val="000836A7"/>
    <w:rsid w:val="000836EA"/>
    <w:rsid w:val="0008379C"/>
    <w:rsid w:val="000837BF"/>
    <w:rsid w:val="0008388A"/>
    <w:rsid w:val="00083966"/>
    <w:rsid w:val="00083DE6"/>
    <w:rsid w:val="00083E97"/>
    <w:rsid w:val="00083F26"/>
    <w:rsid w:val="00083FC4"/>
    <w:rsid w:val="00084024"/>
    <w:rsid w:val="0008438E"/>
    <w:rsid w:val="000848F4"/>
    <w:rsid w:val="00084A9A"/>
    <w:rsid w:val="00085192"/>
    <w:rsid w:val="000852EA"/>
    <w:rsid w:val="00085300"/>
    <w:rsid w:val="00085568"/>
    <w:rsid w:val="00085843"/>
    <w:rsid w:val="00085F64"/>
    <w:rsid w:val="000861C2"/>
    <w:rsid w:val="00086509"/>
    <w:rsid w:val="00086511"/>
    <w:rsid w:val="0008663E"/>
    <w:rsid w:val="000867E5"/>
    <w:rsid w:val="000868F6"/>
    <w:rsid w:val="00086A23"/>
    <w:rsid w:val="00086E4A"/>
    <w:rsid w:val="00086E84"/>
    <w:rsid w:val="00086EA4"/>
    <w:rsid w:val="00086EFC"/>
    <w:rsid w:val="00086F94"/>
    <w:rsid w:val="00087153"/>
    <w:rsid w:val="00087487"/>
    <w:rsid w:val="00087691"/>
    <w:rsid w:val="00087764"/>
    <w:rsid w:val="00087E8A"/>
    <w:rsid w:val="00087E90"/>
    <w:rsid w:val="00090254"/>
    <w:rsid w:val="000902D4"/>
    <w:rsid w:val="00090708"/>
    <w:rsid w:val="00090973"/>
    <w:rsid w:val="00090B11"/>
    <w:rsid w:val="00090B9C"/>
    <w:rsid w:val="00090C03"/>
    <w:rsid w:val="00090D83"/>
    <w:rsid w:val="00090E5C"/>
    <w:rsid w:val="00091244"/>
    <w:rsid w:val="00091377"/>
    <w:rsid w:val="000917FD"/>
    <w:rsid w:val="00091803"/>
    <w:rsid w:val="00091839"/>
    <w:rsid w:val="00091996"/>
    <w:rsid w:val="000919A9"/>
    <w:rsid w:val="00091A72"/>
    <w:rsid w:val="00091BDF"/>
    <w:rsid w:val="00091CC3"/>
    <w:rsid w:val="00091CC9"/>
    <w:rsid w:val="00091CFE"/>
    <w:rsid w:val="00091D93"/>
    <w:rsid w:val="00091F10"/>
    <w:rsid w:val="00091F23"/>
    <w:rsid w:val="00092332"/>
    <w:rsid w:val="00092565"/>
    <w:rsid w:val="000926C2"/>
    <w:rsid w:val="00092770"/>
    <w:rsid w:val="0009280D"/>
    <w:rsid w:val="00092855"/>
    <w:rsid w:val="00092970"/>
    <w:rsid w:val="00092F39"/>
    <w:rsid w:val="00093305"/>
    <w:rsid w:val="000933C4"/>
    <w:rsid w:val="000934D7"/>
    <w:rsid w:val="0009351B"/>
    <w:rsid w:val="0009354F"/>
    <w:rsid w:val="00093552"/>
    <w:rsid w:val="000935F4"/>
    <w:rsid w:val="0009382A"/>
    <w:rsid w:val="00093A86"/>
    <w:rsid w:val="00093CA2"/>
    <w:rsid w:val="00093D2F"/>
    <w:rsid w:val="00093E1D"/>
    <w:rsid w:val="00093FB0"/>
    <w:rsid w:val="000942E4"/>
    <w:rsid w:val="00094410"/>
    <w:rsid w:val="00094474"/>
    <w:rsid w:val="00094511"/>
    <w:rsid w:val="000945F7"/>
    <w:rsid w:val="000946B2"/>
    <w:rsid w:val="00094820"/>
    <w:rsid w:val="00094B50"/>
    <w:rsid w:val="00094BB3"/>
    <w:rsid w:val="00094BE8"/>
    <w:rsid w:val="00094C4E"/>
    <w:rsid w:val="0009547C"/>
    <w:rsid w:val="000955FF"/>
    <w:rsid w:val="000956B4"/>
    <w:rsid w:val="000958BB"/>
    <w:rsid w:val="00095AAC"/>
    <w:rsid w:val="00095ADD"/>
    <w:rsid w:val="00095AF5"/>
    <w:rsid w:val="00095DB5"/>
    <w:rsid w:val="00095F5E"/>
    <w:rsid w:val="00096103"/>
    <w:rsid w:val="00096236"/>
    <w:rsid w:val="00096304"/>
    <w:rsid w:val="00096439"/>
    <w:rsid w:val="000964D0"/>
    <w:rsid w:val="00096552"/>
    <w:rsid w:val="000967C5"/>
    <w:rsid w:val="000967D3"/>
    <w:rsid w:val="000969F6"/>
    <w:rsid w:val="00096AD3"/>
    <w:rsid w:val="00096DB5"/>
    <w:rsid w:val="00096FA5"/>
    <w:rsid w:val="000972DF"/>
    <w:rsid w:val="000973F1"/>
    <w:rsid w:val="000975E4"/>
    <w:rsid w:val="000977C8"/>
    <w:rsid w:val="000977E6"/>
    <w:rsid w:val="00097807"/>
    <w:rsid w:val="00097889"/>
    <w:rsid w:val="00097D3B"/>
    <w:rsid w:val="00097F8C"/>
    <w:rsid w:val="00097FC6"/>
    <w:rsid w:val="000A005B"/>
    <w:rsid w:val="000A01DF"/>
    <w:rsid w:val="000A01E3"/>
    <w:rsid w:val="000A0213"/>
    <w:rsid w:val="000A029C"/>
    <w:rsid w:val="000A03B9"/>
    <w:rsid w:val="000A0689"/>
    <w:rsid w:val="000A0942"/>
    <w:rsid w:val="000A0ADD"/>
    <w:rsid w:val="000A0AE1"/>
    <w:rsid w:val="000A1274"/>
    <w:rsid w:val="000A12FC"/>
    <w:rsid w:val="000A1424"/>
    <w:rsid w:val="000A1608"/>
    <w:rsid w:val="000A1731"/>
    <w:rsid w:val="000A1754"/>
    <w:rsid w:val="000A1785"/>
    <w:rsid w:val="000A1A35"/>
    <w:rsid w:val="000A1A47"/>
    <w:rsid w:val="000A1C5C"/>
    <w:rsid w:val="000A1D2E"/>
    <w:rsid w:val="000A1F94"/>
    <w:rsid w:val="000A1FEB"/>
    <w:rsid w:val="000A2170"/>
    <w:rsid w:val="000A2800"/>
    <w:rsid w:val="000A2CA0"/>
    <w:rsid w:val="000A2E70"/>
    <w:rsid w:val="000A2F30"/>
    <w:rsid w:val="000A31A5"/>
    <w:rsid w:val="000A33AC"/>
    <w:rsid w:val="000A356C"/>
    <w:rsid w:val="000A36BA"/>
    <w:rsid w:val="000A3B58"/>
    <w:rsid w:val="000A3C5F"/>
    <w:rsid w:val="000A3E43"/>
    <w:rsid w:val="000A41F8"/>
    <w:rsid w:val="000A420D"/>
    <w:rsid w:val="000A424C"/>
    <w:rsid w:val="000A4310"/>
    <w:rsid w:val="000A4714"/>
    <w:rsid w:val="000A48F6"/>
    <w:rsid w:val="000A49DE"/>
    <w:rsid w:val="000A4A74"/>
    <w:rsid w:val="000A4AA1"/>
    <w:rsid w:val="000A4DEE"/>
    <w:rsid w:val="000A520E"/>
    <w:rsid w:val="000A5289"/>
    <w:rsid w:val="000A52D5"/>
    <w:rsid w:val="000A5443"/>
    <w:rsid w:val="000A56B2"/>
    <w:rsid w:val="000A5866"/>
    <w:rsid w:val="000A5F57"/>
    <w:rsid w:val="000A6039"/>
    <w:rsid w:val="000A61FF"/>
    <w:rsid w:val="000A6296"/>
    <w:rsid w:val="000A6370"/>
    <w:rsid w:val="000A6457"/>
    <w:rsid w:val="000A647D"/>
    <w:rsid w:val="000A64F9"/>
    <w:rsid w:val="000A6D61"/>
    <w:rsid w:val="000A6EAA"/>
    <w:rsid w:val="000A715B"/>
    <w:rsid w:val="000A72BE"/>
    <w:rsid w:val="000A73AA"/>
    <w:rsid w:val="000A7631"/>
    <w:rsid w:val="000A7646"/>
    <w:rsid w:val="000A7889"/>
    <w:rsid w:val="000A7A83"/>
    <w:rsid w:val="000A7C33"/>
    <w:rsid w:val="000A7DA7"/>
    <w:rsid w:val="000A7F7C"/>
    <w:rsid w:val="000B0066"/>
    <w:rsid w:val="000B00F8"/>
    <w:rsid w:val="000B013F"/>
    <w:rsid w:val="000B0161"/>
    <w:rsid w:val="000B0290"/>
    <w:rsid w:val="000B04ED"/>
    <w:rsid w:val="000B05B9"/>
    <w:rsid w:val="000B080B"/>
    <w:rsid w:val="000B1108"/>
    <w:rsid w:val="000B1113"/>
    <w:rsid w:val="000B115E"/>
    <w:rsid w:val="000B15A1"/>
    <w:rsid w:val="000B15B4"/>
    <w:rsid w:val="000B1689"/>
    <w:rsid w:val="000B170F"/>
    <w:rsid w:val="000B1869"/>
    <w:rsid w:val="000B19CB"/>
    <w:rsid w:val="000B1BAC"/>
    <w:rsid w:val="000B1C5D"/>
    <w:rsid w:val="000B1F8D"/>
    <w:rsid w:val="000B2131"/>
    <w:rsid w:val="000B2906"/>
    <w:rsid w:val="000B2BCE"/>
    <w:rsid w:val="000B2E0F"/>
    <w:rsid w:val="000B2E46"/>
    <w:rsid w:val="000B2E6D"/>
    <w:rsid w:val="000B3252"/>
    <w:rsid w:val="000B33D7"/>
    <w:rsid w:val="000B35C4"/>
    <w:rsid w:val="000B36D8"/>
    <w:rsid w:val="000B3826"/>
    <w:rsid w:val="000B3958"/>
    <w:rsid w:val="000B428F"/>
    <w:rsid w:val="000B43E6"/>
    <w:rsid w:val="000B4611"/>
    <w:rsid w:val="000B4946"/>
    <w:rsid w:val="000B4A7D"/>
    <w:rsid w:val="000B4B28"/>
    <w:rsid w:val="000B510C"/>
    <w:rsid w:val="000B545F"/>
    <w:rsid w:val="000B5B15"/>
    <w:rsid w:val="000B5B84"/>
    <w:rsid w:val="000B5B87"/>
    <w:rsid w:val="000B5F15"/>
    <w:rsid w:val="000B6491"/>
    <w:rsid w:val="000B651F"/>
    <w:rsid w:val="000B657F"/>
    <w:rsid w:val="000B699A"/>
    <w:rsid w:val="000B6D0E"/>
    <w:rsid w:val="000B6D29"/>
    <w:rsid w:val="000B6DA5"/>
    <w:rsid w:val="000B6F06"/>
    <w:rsid w:val="000B711F"/>
    <w:rsid w:val="000B71B6"/>
    <w:rsid w:val="000B752C"/>
    <w:rsid w:val="000B7A67"/>
    <w:rsid w:val="000B7B5C"/>
    <w:rsid w:val="000B7BC9"/>
    <w:rsid w:val="000C0271"/>
    <w:rsid w:val="000C0468"/>
    <w:rsid w:val="000C0748"/>
    <w:rsid w:val="000C07FC"/>
    <w:rsid w:val="000C08DD"/>
    <w:rsid w:val="000C09C4"/>
    <w:rsid w:val="000C0CD3"/>
    <w:rsid w:val="000C10A0"/>
    <w:rsid w:val="000C10A2"/>
    <w:rsid w:val="000C12E8"/>
    <w:rsid w:val="000C176C"/>
    <w:rsid w:val="000C1A4E"/>
    <w:rsid w:val="000C1AF1"/>
    <w:rsid w:val="000C1CDA"/>
    <w:rsid w:val="000C1F0D"/>
    <w:rsid w:val="000C1F62"/>
    <w:rsid w:val="000C262A"/>
    <w:rsid w:val="000C265B"/>
    <w:rsid w:val="000C2778"/>
    <w:rsid w:val="000C29FA"/>
    <w:rsid w:val="000C2A14"/>
    <w:rsid w:val="000C2BDA"/>
    <w:rsid w:val="000C2BE6"/>
    <w:rsid w:val="000C3116"/>
    <w:rsid w:val="000C34F4"/>
    <w:rsid w:val="000C350C"/>
    <w:rsid w:val="000C358C"/>
    <w:rsid w:val="000C376A"/>
    <w:rsid w:val="000C3830"/>
    <w:rsid w:val="000C3839"/>
    <w:rsid w:val="000C38D2"/>
    <w:rsid w:val="000C3942"/>
    <w:rsid w:val="000C39C0"/>
    <w:rsid w:val="000C3B8F"/>
    <w:rsid w:val="000C3BC1"/>
    <w:rsid w:val="000C3D27"/>
    <w:rsid w:val="000C3DED"/>
    <w:rsid w:val="000C3E93"/>
    <w:rsid w:val="000C4020"/>
    <w:rsid w:val="000C40E5"/>
    <w:rsid w:val="000C41F5"/>
    <w:rsid w:val="000C420A"/>
    <w:rsid w:val="000C4603"/>
    <w:rsid w:val="000C4723"/>
    <w:rsid w:val="000C4B95"/>
    <w:rsid w:val="000C4BCA"/>
    <w:rsid w:val="000C4D49"/>
    <w:rsid w:val="000C4DE3"/>
    <w:rsid w:val="000C52DC"/>
    <w:rsid w:val="000C5517"/>
    <w:rsid w:val="000C5564"/>
    <w:rsid w:val="000C570C"/>
    <w:rsid w:val="000C57B2"/>
    <w:rsid w:val="000C61BF"/>
    <w:rsid w:val="000C61E5"/>
    <w:rsid w:val="000C61E8"/>
    <w:rsid w:val="000C69A7"/>
    <w:rsid w:val="000C6C1F"/>
    <w:rsid w:val="000C6C61"/>
    <w:rsid w:val="000C6F0F"/>
    <w:rsid w:val="000C712C"/>
    <w:rsid w:val="000C7280"/>
    <w:rsid w:val="000C7386"/>
    <w:rsid w:val="000C74A8"/>
    <w:rsid w:val="000C753C"/>
    <w:rsid w:val="000C7791"/>
    <w:rsid w:val="000C7BE8"/>
    <w:rsid w:val="000C7CCD"/>
    <w:rsid w:val="000D013C"/>
    <w:rsid w:val="000D01AD"/>
    <w:rsid w:val="000D0342"/>
    <w:rsid w:val="000D0C11"/>
    <w:rsid w:val="000D1021"/>
    <w:rsid w:val="000D1112"/>
    <w:rsid w:val="000D162C"/>
    <w:rsid w:val="000D167B"/>
    <w:rsid w:val="000D17D4"/>
    <w:rsid w:val="000D1C01"/>
    <w:rsid w:val="000D1CA0"/>
    <w:rsid w:val="000D201D"/>
    <w:rsid w:val="000D25EF"/>
    <w:rsid w:val="000D2747"/>
    <w:rsid w:val="000D2963"/>
    <w:rsid w:val="000D299C"/>
    <w:rsid w:val="000D29DB"/>
    <w:rsid w:val="000D2E21"/>
    <w:rsid w:val="000D31B9"/>
    <w:rsid w:val="000D3577"/>
    <w:rsid w:val="000D35F1"/>
    <w:rsid w:val="000D3620"/>
    <w:rsid w:val="000D3641"/>
    <w:rsid w:val="000D3759"/>
    <w:rsid w:val="000D380A"/>
    <w:rsid w:val="000D3889"/>
    <w:rsid w:val="000D3957"/>
    <w:rsid w:val="000D43B9"/>
    <w:rsid w:val="000D44F0"/>
    <w:rsid w:val="000D45AE"/>
    <w:rsid w:val="000D4700"/>
    <w:rsid w:val="000D4FBD"/>
    <w:rsid w:val="000D5032"/>
    <w:rsid w:val="000D50AD"/>
    <w:rsid w:val="000D52D0"/>
    <w:rsid w:val="000D532A"/>
    <w:rsid w:val="000D5483"/>
    <w:rsid w:val="000D570C"/>
    <w:rsid w:val="000D5713"/>
    <w:rsid w:val="000D58FD"/>
    <w:rsid w:val="000D5966"/>
    <w:rsid w:val="000D59CA"/>
    <w:rsid w:val="000D5AC8"/>
    <w:rsid w:val="000D5B6F"/>
    <w:rsid w:val="000D5CED"/>
    <w:rsid w:val="000D5E62"/>
    <w:rsid w:val="000D60B5"/>
    <w:rsid w:val="000D6338"/>
    <w:rsid w:val="000D6346"/>
    <w:rsid w:val="000D6397"/>
    <w:rsid w:val="000D6462"/>
    <w:rsid w:val="000D6496"/>
    <w:rsid w:val="000D6669"/>
    <w:rsid w:val="000D66CD"/>
    <w:rsid w:val="000D67AD"/>
    <w:rsid w:val="000D6824"/>
    <w:rsid w:val="000D7196"/>
    <w:rsid w:val="000D7495"/>
    <w:rsid w:val="000D7699"/>
    <w:rsid w:val="000D77A3"/>
    <w:rsid w:val="000D7B55"/>
    <w:rsid w:val="000D7EFD"/>
    <w:rsid w:val="000E0295"/>
    <w:rsid w:val="000E05F0"/>
    <w:rsid w:val="000E0887"/>
    <w:rsid w:val="000E0923"/>
    <w:rsid w:val="000E0975"/>
    <w:rsid w:val="000E09EA"/>
    <w:rsid w:val="000E0B5E"/>
    <w:rsid w:val="000E0F28"/>
    <w:rsid w:val="000E0F72"/>
    <w:rsid w:val="000E1398"/>
    <w:rsid w:val="000E1711"/>
    <w:rsid w:val="000E172E"/>
    <w:rsid w:val="000E182B"/>
    <w:rsid w:val="000E18CC"/>
    <w:rsid w:val="000E1C2A"/>
    <w:rsid w:val="000E1CFC"/>
    <w:rsid w:val="000E1EE0"/>
    <w:rsid w:val="000E20B5"/>
    <w:rsid w:val="000E20F7"/>
    <w:rsid w:val="000E2223"/>
    <w:rsid w:val="000E23A8"/>
    <w:rsid w:val="000E23B0"/>
    <w:rsid w:val="000E253E"/>
    <w:rsid w:val="000E2BC3"/>
    <w:rsid w:val="000E2C93"/>
    <w:rsid w:val="000E2E75"/>
    <w:rsid w:val="000E2E98"/>
    <w:rsid w:val="000E30E3"/>
    <w:rsid w:val="000E36CD"/>
    <w:rsid w:val="000E36EC"/>
    <w:rsid w:val="000E385C"/>
    <w:rsid w:val="000E3983"/>
    <w:rsid w:val="000E3D5B"/>
    <w:rsid w:val="000E3DCA"/>
    <w:rsid w:val="000E3E87"/>
    <w:rsid w:val="000E40F7"/>
    <w:rsid w:val="000E42E1"/>
    <w:rsid w:val="000E4305"/>
    <w:rsid w:val="000E4497"/>
    <w:rsid w:val="000E44D4"/>
    <w:rsid w:val="000E4517"/>
    <w:rsid w:val="000E46BF"/>
    <w:rsid w:val="000E47F3"/>
    <w:rsid w:val="000E485F"/>
    <w:rsid w:val="000E4979"/>
    <w:rsid w:val="000E49FA"/>
    <w:rsid w:val="000E4A0D"/>
    <w:rsid w:val="000E4A87"/>
    <w:rsid w:val="000E4EBB"/>
    <w:rsid w:val="000E5191"/>
    <w:rsid w:val="000E533E"/>
    <w:rsid w:val="000E536F"/>
    <w:rsid w:val="000E55FB"/>
    <w:rsid w:val="000E57A1"/>
    <w:rsid w:val="000E5A63"/>
    <w:rsid w:val="000E5B0F"/>
    <w:rsid w:val="000E5BFF"/>
    <w:rsid w:val="000E6007"/>
    <w:rsid w:val="000E606F"/>
    <w:rsid w:val="000E60F1"/>
    <w:rsid w:val="000E61E0"/>
    <w:rsid w:val="000E626E"/>
    <w:rsid w:val="000E6472"/>
    <w:rsid w:val="000E66A4"/>
    <w:rsid w:val="000E6A06"/>
    <w:rsid w:val="000E6BDA"/>
    <w:rsid w:val="000E6F8C"/>
    <w:rsid w:val="000E71AE"/>
    <w:rsid w:val="000E72B1"/>
    <w:rsid w:val="000E75E3"/>
    <w:rsid w:val="000E783C"/>
    <w:rsid w:val="000E78FF"/>
    <w:rsid w:val="000E79F4"/>
    <w:rsid w:val="000E7A91"/>
    <w:rsid w:val="000E7AB9"/>
    <w:rsid w:val="000E7B8D"/>
    <w:rsid w:val="000F01F7"/>
    <w:rsid w:val="000F02FD"/>
    <w:rsid w:val="000F034E"/>
    <w:rsid w:val="000F03DE"/>
    <w:rsid w:val="000F0661"/>
    <w:rsid w:val="000F0847"/>
    <w:rsid w:val="000F08FB"/>
    <w:rsid w:val="000F0EAD"/>
    <w:rsid w:val="000F12B4"/>
    <w:rsid w:val="000F1521"/>
    <w:rsid w:val="000F15FB"/>
    <w:rsid w:val="000F179C"/>
    <w:rsid w:val="000F183F"/>
    <w:rsid w:val="000F198F"/>
    <w:rsid w:val="000F19B5"/>
    <w:rsid w:val="000F1BD9"/>
    <w:rsid w:val="000F1CB2"/>
    <w:rsid w:val="000F1E39"/>
    <w:rsid w:val="000F1F9A"/>
    <w:rsid w:val="000F2018"/>
    <w:rsid w:val="000F204B"/>
    <w:rsid w:val="000F20F9"/>
    <w:rsid w:val="000F234A"/>
    <w:rsid w:val="000F2526"/>
    <w:rsid w:val="000F2763"/>
    <w:rsid w:val="000F2897"/>
    <w:rsid w:val="000F29FB"/>
    <w:rsid w:val="000F2C0C"/>
    <w:rsid w:val="000F2D2B"/>
    <w:rsid w:val="000F2F25"/>
    <w:rsid w:val="000F2F5B"/>
    <w:rsid w:val="000F3022"/>
    <w:rsid w:val="000F32C1"/>
    <w:rsid w:val="000F32CA"/>
    <w:rsid w:val="000F330A"/>
    <w:rsid w:val="000F338F"/>
    <w:rsid w:val="000F34F6"/>
    <w:rsid w:val="000F3E26"/>
    <w:rsid w:val="000F4B64"/>
    <w:rsid w:val="000F5076"/>
    <w:rsid w:val="000F52B4"/>
    <w:rsid w:val="000F5558"/>
    <w:rsid w:val="000F5796"/>
    <w:rsid w:val="000F5B0A"/>
    <w:rsid w:val="000F5B1E"/>
    <w:rsid w:val="000F5F24"/>
    <w:rsid w:val="000F634C"/>
    <w:rsid w:val="000F637E"/>
    <w:rsid w:val="000F63EA"/>
    <w:rsid w:val="000F65BD"/>
    <w:rsid w:val="000F6757"/>
    <w:rsid w:val="000F6857"/>
    <w:rsid w:val="000F689B"/>
    <w:rsid w:val="000F691C"/>
    <w:rsid w:val="000F69CC"/>
    <w:rsid w:val="000F6CE4"/>
    <w:rsid w:val="000F6E8D"/>
    <w:rsid w:val="000F6E9F"/>
    <w:rsid w:val="000F6FCD"/>
    <w:rsid w:val="000F72BC"/>
    <w:rsid w:val="000F72DD"/>
    <w:rsid w:val="000F7335"/>
    <w:rsid w:val="000F74AA"/>
    <w:rsid w:val="000F76C8"/>
    <w:rsid w:val="000F7AE0"/>
    <w:rsid w:val="000F7C2F"/>
    <w:rsid w:val="000F7D52"/>
    <w:rsid w:val="000F7DC2"/>
    <w:rsid w:val="000F7E08"/>
    <w:rsid w:val="000F7E23"/>
    <w:rsid w:val="00100052"/>
    <w:rsid w:val="0010008C"/>
    <w:rsid w:val="001004FF"/>
    <w:rsid w:val="0010051C"/>
    <w:rsid w:val="00100603"/>
    <w:rsid w:val="00100D0C"/>
    <w:rsid w:val="00100E91"/>
    <w:rsid w:val="00100EA6"/>
    <w:rsid w:val="00100F31"/>
    <w:rsid w:val="00100F78"/>
    <w:rsid w:val="00101393"/>
    <w:rsid w:val="0010164F"/>
    <w:rsid w:val="00101684"/>
    <w:rsid w:val="001016FD"/>
    <w:rsid w:val="00101889"/>
    <w:rsid w:val="00101BAD"/>
    <w:rsid w:val="00101EAC"/>
    <w:rsid w:val="001026F9"/>
    <w:rsid w:val="0010273A"/>
    <w:rsid w:val="001028E8"/>
    <w:rsid w:val="00102B64"/>
    <w:rsid w:val="00102BDC"/>
    <w:rsid w:val="00102EB1"/>
    <w:rsid w:val="00103262"/>
    <w:rsid w:val="0010369D"/>
    <w:rsid w:val="00103754"/>
    <w:rsid w:val="00103908"/>
    <w:rsid w:val="00103AA1"/>
    <w:rsid w:val="001040AF"/>
    <w:rsid w:val="00104420"/>
    <w:rsid w:val="001045A9"/>
    <w:rsid w:val="00104A82"/>
    <w:rsid w:val="00104BE4"/>
    <w:rsid w:val="00104D7E"/>
    <w:rsid w:val="00105028"/>
    <w:rsid w:val="001057A3"/>
    <w:rsid w:val="00105B17"/>
    <w:rsid w:val="00105C94"/>
    <w:rsid w:val="00105F42"/>
    <w:rsid w:val="00106049"/>
    <w:rsid w:val="0010645A"/>
    <w:rsid w:val="00106963"/>
    <w:rsid w:val="001069AD"/>
    <w:rsid w:val="00106BFF"/>
    <w:rsid w:val="00106DD9"/>
    <w:rsid w:val="0010706A"/>
    <w:rsid w:val="0010746C"/>
    <w:rsid w:val="00107940"/>
    <w:rsid w:val="00107A8E"/>
    <w:rsid w:val="00107BB5"/>
    <w:rsid w:val="00107DFB"/>
    <w:rsid w:val="00107E75"/>
    <w:rsid w:val="00107FD4"/>
    <w:rsid w:val="00110710"/>
    <w:rsid w:val="001108AD"/>
    <w:rsid w:val="00110B4F"/>
    <w:rsid w:val="001112DD"/>
    <w:rsid w:val="0011142F"/>
    <w:rsid w:val="00111570"/>
    <w:rsid w:val="0011197B"/>
    <w:rsid w:val="001119F5"/>
    <w:rsid w:val="00111AB4"/>
    <w:rsid w:val="00111E40"/>
    <w:rsid w:val="00111F13"/>
    <w:rsid w:val="00111F18"/>
    <w:rsid w:val="001122FA"/>
    <w:rsid w:val="0011268C"/>
    <w:rsid w:val="001127CE"/>
    <w:rsid w:val="001128EA"/>
    <w:rsid w:val="00112B39"/>
    <w:rsid w:val="00112BA1"/>
    <w:rsid w:val="00112D79"/>
    <w:rsid w:val="00112E14"/>
    <w:rsid w:val="00112E5C"/>
    <w:rsid w:val="00113038"/>
    <w:rsid w:val="001130AE"/>
    <w:rsid w:val="0011326F"/>
    <w:rsid w:val="0011355A"/>
    <w:rsid w:val="001137BF"/>
    <w:rsid w:val="00113972"/>
    <w:rsid w:val="00113A9F"/>
    <w:rsid w:val="00113BBF"/>
    <w:rsid w:val="00113D88"/>
    <w:rsid w:val="00113EEF"/>
    <w:rsid w:val="00113F5C"/>
    <w:rsid w:val="00113FE9"/>
    <w:rsid w:val="0011447D"/>
    <w:rsid w:val="001144A7"/>
    <w:rsid w:val="00114889"/>
    <w:rsid w:val="0011499E"/>
    <w:rsid w:val="00114A06"/>
    <w:rsid w:val="00114A3A"/>
    <w:rsid w:val="001151C5"/>
    <w:rsid w:val="00115392"/>
    <w:rsid w:val="001154C2"/>
    <w:rsid w:val="00115908"/>
    <w:rsid w:val="001162CD"/>
    <w:rsid w:val="001163C1"/>
    <w:rsid w:val="00116633"/>
    <w:rsid w:val="001166C3"/>
    <w:rsid w:val="0011672D"/>
    <w:rsid w:val="001167F3"/>
    <w:rsid w:val="00116821"/>
    <w:rsid w:val="00116A56"/>
    <w:rsid w:val="00116B06"/>
    <w:rsid w:val="00116B60"/>
    <w:rsid w:val="00116D53"/>
    <w:rsid w:val="00117002"/>
    <w:rsid w:val="0011730A"/>
    <w:rsid w:val="0011736A"/>
    <w:rsid w:val="0011759F"/>
    <w:rsid w:val="001176B1"/>
    <w:rsid w:val="0011775D"/>
    <w:rsid w:val="0011799C"/>
    <w:rsid w:val="001179CA"/>
    <w:rsid w:val="00120382"/>
    <w:rsid w:val="00120514"/>
    <w:rsid w:val="0012054C"/>
    <w:rsid w:val="001207EE"/>
    <w:rsid w:val="0012091B"/>
    <w:rsid w:val="0012096B"/>
    <w:rsid w:val="0012098A"/>
    <w:rsid w:val="001209F5"/>
    <w:rsid w:val="00120A63"/>
    <w:rsid w:val="00120A99"/>
    <w:rsid w:val="00120C00"/>
    <w:rsid w:val="00120C85"/>
    <w:rsid w:val="00120D80"/>
    <w:rsid w:val="001214F1"/>
    <w:rsid w:val="001215A9"/>
    <w:rsid w:val="001217E8"/>
    <w:rsid w:val="00121A41"/>
    <w:rsid w:val="00121CFD"/>
    <w:rsid w:val="00121D0E"/>
    <w:rsid w:val="00121E46"/>
    <w:rsid w:val="00121E55"/>
    <w:rsid w:val="00121E70"/>
    <w:rsid w:val="00121EE5"/>
    <w:rsid w:val="00121FC2"/>
    <w:rsid w:val="001222AE"/>
    <w:rsid w:val="001222C2"/>
    <w:rsid w:val="001224F0"/>
    <w:rsid w:val="00122AA5"/>
    <w:rsid w:val="00122E02"/>
    <w:rsid w:val="00122F4A"/>
    <w:rsid w:val="00122F63"/>
    <w:rsid w:val="001232BA"/>
    <w:rsid w:val="00123463"/>
    <w:rsid w:val="00123676"/>
    <w:rsid w:val="001237D0"/>
    <w:rsid w:val="001237D5"/>
    <w:rsid w:val="00123908"/>
    <w:rsid w:val="00123B78"/>
    <w:rsid w:val="00123C05"/>
    <w:rsid w:val="00123E4B"/>
    <w:rsid w:val="00123E88"/>
    <w:rsid w:val="0012426A"/>
    <w:rsid w:val="00124390"/>
    <w:rsid w:val="001243B7"/>
    <w:rsid w:val="00124577"/>
    <w:rsid w:val="001245E3"/>
    <w:rsid w:val="00124982"/>
    <w:rsid w:val="00124A92"/>
    <w:rsid w:val="00124C67"/>
    <w:rsid w:val="00124C71"/>
    <w:rsid w:val="00124E20"/>
    <w:rsid w:val="00125049"/>
    <w:rsid w:val="0012549F"/>
    <w:rsid w:val="001257FC"/>
    <w:rsid w:val="00125A34"/>
    <w:rsid w:val="001263B7"/>
    <w:rsid w:val="00126604"/>
    <w:rsid w:val="00126616"/>
    <w:rsid w:val="00126641"/>
    <w:rsid w:val="00126856"/>
    <w:rsid w:val="001268EB"/>
    <w:rsid w:val="001269B8"/>
    <w:rsid w:val="001269F0"/>
    <w:rsid w:val="00126F32"/>
    <w:rsid w:val="00127104"/>
    <w:rsid w:val="0012721E"/>
    <w:rsid w:val="0012734F"/>
    <w:rsid w:val="001274C1"/>
    <w:rsid w:val="00127629"/>
    <w:rsid w:val="00127699"/>
    <w:rsid w:val="0012770B"/>
    <w:rsid w:val="001277F4"/>
    <w:rsid w:val="00127883"/>
    <w:rsid w:val="001278DD"/>
    <w:rsid w:val="00127913"/>
    <w:rsid w:val="001279F6"/>
    <w:rsid w:val="00127AE0"/>
    <w:rsid w:val="00127B10"/>
    <w:rsid w:val="00127DAB"/>
    <w:rsid w:val="00130089"/>
    <w:rsid w:val="00130468"/>
    <w:rsid w:val="001304B2"/>
    <w:rsid w:val="00130701"/>
    <w:rsid w:val="0013083A"/>
    <w:rsid w:val="00130BF1"/>
    <w:rsid w:val="00130CD1"/>
    <w:rsid w:val="00130CE8"/>
    <w:rsid w:val="00131314"/>
    <w:rsid w:val="00131920"/>
    <w:rsid w:val="00131960"/>
    <w:rsid w:val="001319E4"/>
    <w:rsid w:val="00131CCF"/>
    <w:rsid w:val="00131DE6"/>
    <w:rsid w:val="00131E54"/>
    <w:rsid w:val="00131E76"/>
    <w:rsid w:val="00132082"/>
    <w:rsid w:val="00132257"/>
    <w:rsid w:val="001322CD"/>
    <w:rsid w:val="001323BD"/>
    <w:rsid w:val="001325A9"/>
    <w:rsid w:val="00132896"/>
    <w:rsid w:val="001328BA"/>
    <w:rsid w:val="00132CF3"/>
    <w:rsid w:val="00132D08"/>
    <w:rsid w:val="00132F18"/>
    <w:rsid w:val="0013300B"/>
    <w:rsid w:val="0013312D"/>
    <w:rsid w:val="001331EE"/>
    <w:rsid w:val="001335A0"/>
    <w:rsid w:val="001336F2"/>
    <w:rsid w:val="001338ED"/>
    <w:rsid w:val="001339AB"/>
    <w:rsid w:val="00133A47"/>
    <w:rsid w:val="00133ABA"/>
    <w:rsid w:val="00133B8B"/>
    <w:rsid w:val="00133BAE"/>
    <w:rsid w:val="00133DDE"/>
    <w:rsid w:val="00133E36"/>
    <w:rsid w:val="00133F0E"/>
    <w:rsid w:val="00133FB8"/>
    <w:rsid w:val="0013409D"/>
    <w:rsid w:val="00134190"/>
    <w:rsid w:val="001341DC"/>
    <w:rsid w:val="00134289"/>
    <w:rsid w:val="001342EB"/>
    <w:rsid w:val="0013449D"/>
    <w:rsid w:val="00134663"/>
    <w:rsid w:val="0013498E"/>
    <w:rsid w:val="00134B23"/>
    <w:rsid w:val="00134EAC"/>
    <w:rsid w:val="00134F16"/>
    <w:rsid w:val="00134FD2"/>
    <w:rsid w:val="001350BF"/>
    <w:rsid w:val="0013510D"/>
    <w:rsid w:val="001352AC"/>
    <w:rsid w:val="0013552A"/>
    <w:rsid w:val="001355D4"/>
    <w:rsid w:val="0013574C"/>
    <w:rsid w:val="0013574E"/>
    <w:rsid w:val="00135BBA"/>
    <w:rsid w:val="00135DCE"/>
    <w:rsid w:val="00136059"/>
    <w:rsid w:val="00136410"/>
    <w:rsid w:val="00136614"/>
    <w:rsid w:val="00136734"/>
    <w:rsid w:val="00136767"/>
    <w:rsid w:val="001367C0"/>
    <w:rsid w:val="00136B9D"/>
    <w:rsid w:val="00136D4D"/>
    <w:rsid w:val="00136EAE"/>
    <w:rsid w:val="00137018"/>
    <w:rsid w:val="001372E0"/>
    <w:rsid w:val="00137478"/>
    <w:rsid w:val="001377AA"/>
    <w:rsid w:val="00137B65"/>
    <w:rsid w:val="00137C61"/>
    <w:rsid w:val="00137E8C"/>
    <w:rsid w:val="00137F16"/>
    <w:rsid w:val="001404A5"/>
    <w:rsid w:val="00140AA9"/>
    <w:rsid w:val="00140D64"/>
    <w:rsid w:val="00141840"/>
    <w:rsid w:val="001418BC"/>
    <w:rsid w:val="00141D30"/>
    <w:rsid w:val="00141D4C"/>
    <w:rsid w:val="00141F69"/>
    <w:rsid w:val="00142078"/>
    <w:rsid w:val="00142136"/>
    <w:rsid w:val="00142364"/>
    <w:rsid w:val="0014240A"/>
    <w:rsid w:val="0014243F"/>
    <w:rsid w:val="0014264B"/>
    <w:rsid w:val="00142BA0"/>
    <w:rsid w:val="00142C35"/>
    <w:rsid w:val="00142D29"/>
    <w:rsid w:val="00142D95"/>
    <w:rsid w:val="00142DA8"/>
    <w:rsid w:val="00143417"/>
    <w:rsid w:val="001434EE"/>
    <w:rsid w:val="00143A06"/>
    <w:rsid w:val="00143AF5"/>
    <w:rsid w:val="00143B3D"/>
    <w:rsid w:val="00143B65"/>
    <w:rsid w:val="00143C24"/>
    <w:rsid w:val="00143CAE"/>
    <w:rsid w:val="00143F7E"/>
    <w:rsid w:val="00144092"/>
    <w:rsid w:val="00144243"/>
    <w:rsid w:val="001442A9"/>
    <w:rsid w:val="0014442A"/>
    <w:rsid w:val="00144484"/>
    <w:rsid w:val="001444B2"/>
    <w:rsid w:val="0014487E"/>
    <w:rsid w:val="00144AA2"/>
    <w:rsid w:val="00144FBB"/>
    <w:rsid w:val="001450EA"/>
    <w:rsid w:val="001452D8"/>
    <w:rsid w:val="001457B4"/>
    <w:rsid w:val="00145976"/>
    <w:rsid w:val="00145EF4"/>
    <w:rsid w:val="00145FD7"/>
    <w:rsid w:val="00146249"/>
    <w:rsid w:val="001462CE"/>
    <w:rsid w:val="001462D4"/>
    <w:rsid w:val="00146564"/>
    <w:rsid w:val="0014693A"/>
    <w:rsid w:val="0014696A"/>
    <w:rsid w:val="00146BCA"/>
    <w:rsid w:val="00146E0D"/>
    <w:rsid w:val="00147101"/>
    <w:rsid w:val="001471EB"/>
    <w:rsid w:val="00147336"/>
    <w:rsid w:val="001474E0"/>
    <w:rsid w:val="00147511"/>
    <w:rsid w:val="00147630"/>
    <w:rsid w:val="00147B3D"/>
    <w:rsid w:val="00147B6F"/>
    <w:rsid w:val="0015015F"/>
    <w:rsid w:val="0015073C"/>
    <w:rsid w:val="00150793"/>
    <w:rsid w:val="0015095F"/>
    <w:rsid w:val="00150976"/>
    <w:rsid w:val="001509B5"/>
    <w:rsid w:val="00150BAC"/>
    <w:rsid w:val="00150C2F"/>
    <w:rsid w:val="00150C96"/>
    <w:rsid w:val="00150F83"/>
    <w:rsid w:val="0015133F"/>
    <w:rsid w:val="00151613"/>
    <w:rsid w:val="0015167F"/>
    <w:rsid w:val="00151ADB"/>
    <w:rsid w:val="00151B9F"/>
    <w:rsid w:val="00151C78"/>
    <w:rsid w:val="00151CBB"/>
    <w:rsid w:val="00151DD5"/>
    <w:rsid w:val="00151E3B"/>
    <w:rsid w:val="001523E4"/>
    <w:rsid w:val="00152461"/>
    <w:rsid w:val="00152530"/>
    <w:rsid w:val="001528A3"/>
    <w:rsid w:val="00152A73"/>
    <w:rsid w:val="00152C49"/>
    <w:rsid w:val="00152D32"/>
    <w:rsid w:val="00152D72"/>
    <w:rsid w:val="00152E69"/>
    <w:rsid w:val="00152F69"/>
    <w:rsid w:val="00153063"/>
    <w:rsid w:val="001530AE"/>
    <w:rsid w:val="00153293"/>
    <w:rsid w:val="00153319"/>
    <w:rsid w:val="00153451"/>
    <w:rsid w:val="00153459"/>
    <w:rsid w:val="00153525"/>
    <w:rsid w:val="00153588"/>
    <w:rsid w:val="001536BC"/>
    <w:rsid w:val="001536F5"/>
    <w:rsid w:val="001537AD"/>
    <w:rsid w:val="001539C1"/>
    <w:rsid w:val="00153A28"/>
    <w:rsid w:val="00153A9D"/>
    <w:rsid w:val="00153C2A"/>
    <w:rsid w:val="00153ECA"/>
    <w:rsid w:val="0015430A"/>
    <w:rsid w:val="001543E1"/>
    <w:rsid w:val="001546D4"/>
    <w:rsid w:val="0015483D"/>
    <w:rsid w:val="00154944"/>
    <w:rsid w:val="0015494C"/>
    <w:rsid w:val="00154BD9"/>
    <w:rsid w:val="00154CC8"/>
    <w:rsid w:val="00154D53"/>
    <w:rsid w:val="00154EAD"/>
    <w:rsid w:val="00154F07"/>
    <w:rsid w:val="00154F17"/>
    <w:rsid w:val="00154FA2"/>
    <w:rsid w:val="0015519B"/>
    <w:rsid w:val="001551E7"/>
    <w:rsid w:val="00155BAC"/>
    <w:rsid w:val="00155BEA"/>
    <w:rsid w:val="00155CF7"/>
    <w:rsid w:val="00155E7A"/>
    <w:rsid w:val="00156053"/>
    <w:rsid w:val="00156137"/>
    <w:rsid w:val="00156242"/>
    <w:rsid w:val="00156307"/>
    <w:rsid w:val="00156308"/>
    <w:rsid w:val="00156523"/>
    <w:rsid w:val="001565E2"/>
    <w:rsid w:val="00156646"/>
    <w:rsid w:val="001568A5"/>
    <w:rsid w:val="001568D1"/>
    <w:rsid w:val="00156ACA"/>
    <w:rsid w:val="00156B4B"/>
    <w:rsid w:val="00156E0D"/>
    <w:rsid w:val="00156F77"/>
    <w:rsid w:val="00157220"/>
    <w:rsid w:val="00157222"/>
    <w:rsid w:val="0015725D"/>
    <w:rsid w:val="00157467"/>
    <w:rsid w:val="00157475"/>
    <w:rsid w:val="00157572"/>
    <w:rsid w:val="00157792"/>
    <w:rsid w:val="00157C4F"/>
    <w:rsid w:val="00157CBD"/>
    <w:rsid w:val="0016025D"/>
    <w:rsid w:val="00160761"/>
    <w:rsid w:val="0016121D"/>
    <w:rsid w:val="00161864"/>
    <w:rsid w:val="00161A27"/>
    <w:rsid w:val="0016209C"/>
    <w:rsid w:val="0016224D"/>
    <w:rsid w:val="00162257"/>
    <w:rsid w:val="001622EA"/>
    <w:rsid w:val="001623E6"/>
    <w:rsid w:val="0016249E"/>
    <w:rsid w:val="00162724"/>
    <w:rsid w:val="00162850"/>
    <w:rsid w:val="001628BB"/>
    <w:rsid w:val="001629E8"/>
    <w:rsid w:val="00162A6E"/>
    <w:rsid w:val="00162CDA"/>
    <w:rsid w:val="0016314A"/>
    <w:rsid w:val="001632B6"/>
    <w:rsid w:val="0016344E"/>
    <w:rsid w:val="0016348C"/>
    <w:rsid w:val="001635AD"/>
    <w:rsid w:val="0016371F"/>
    <w:rsid w:val="0016374A"/>
    <w:rsid w:val="0016393A"/>
    <w:rsid w:val="00163A52"/>
    <w:rsid w:val="00163E3C"/>
    <w:rsid w:val="001640FD"/>
    <w:rsid w:val="00164563"/>
    <w:rsid w:val="00164685"/>
    <w:rsid w:val="001647C1"/>
    <w:rsid w:val="00164839"/>
    <w:rsid w:val="001649DC"/>
    <w:rsid w:val="00164BFE"/>
    <w:rsid w:val="00164E26"/>
    <w:rsid w:val="001650C1"/>
    <w:rsid w:val="00165514"/>
    <w:rsid w:val="00165718"/>
    <w:rsid w:val="0016589B"/>
    <w:rsid w:val="001658AE"/>
    <w:rsid w:val="00165A21"/>
    <w:rsid w:val="00165ADF"/>
    <w:rsid w:val="00165BFC"/>
    <w:rsid w:val="00165E1A"/>
    <w:rsid w:val="00165F0A"/>
    <w:rsid w:val="00165FEE"/>
    <w:rsid w:val="001660F4"/>
    <w:rsid w:val="00166555"/>
    <w:rsid w:val="00166590"/>
    <w:rsid w:val="00166595"/>
    <w:rsid w:val="0016689C"/>
    <w:rsid w:val="00166A92"/>
    <w:rsid w:val="00166D06"/>
    <w:rsid w:val="0016726A"/>
    <w:rsid w:val="001675E1"/>
    <w:rsid w:val="001675EB"/>
    <w:rsid w:val="0016789C"/>
    <w:rsid w:val="00167933"/>
    <w:rsid w:val="00167BD5"/>
    <w:rsid w:val="00167F0B"/>
    <w:rsid w:val="00170015"/>
    <w:rsid w:val="001709DD"/>
    <w:rsid w:val="00170A30"/>
    <w:rsid w:val="00170A5F"/>
    <w:rsid w:val="00170D2F"/>
    <w:rsid w:val="00170D65"/>
    <w:rsid w:val="00170DCD"/>
    <w:rsid w:val="00170FBC"/>
    <w:rsid w:val="00171080"/>
    <w:rsid w:val="001716E2"/>
    <w:rsid w:val="00171748"/>
    <w:rsid w:val="00171765"/>
    <w:rsid w:val="00171942"/>
    <w:rsid w:val="00171A4B"/>
    <w:rsid w:val="00171AA2"/>
    <w:rsid w:val="00171DA9"/>
    <w:rsid w:val="00171E16"/>
    <w:rsid w:val="00171E3B"/>
    <w:rsid w:val="00171E50"/>
    <w:rsid w:val="00171F20"/>
    <w:rsid w:val="00171F6D"/>
    <w:rsid w:val="00171FF7"/>
    <w:rsid w:val="00172007"/>
    <w:rsid w:val="00172285"/>
    <w:rsid w:val="001723B1"/>
    <w:rsid w:val="0017244B"/>
    <w:rsid w:val="0017262E"/>
    <w:rsid w:val="00172760"/>
    <w:rsid w:val="00172919"/>
    <w:rsid w:val="00172A43"/>
    <w:rsid w:val="00172CA5"/>
    <w:rsid w:val="001730B1"/>
    <w:rsid w:val="00173154"/>
    <w:rsid w:val="001734B4"/>
    <w:rsid w:val="0017354F"/>
    <w:rsid w:val="0017355F"/>
    <w:rsid w:val="00173591"/>
    <w:rsid w:val="001735B6"/>
    <w:rsid w:val="0017379C"/>
    <w:rsid w:val="00173A1A"/>
    <w:rsid w:val="00173A20"/>
    <w:rsid w:val="00173B76"/>
    <w:rsid w:val="00173D24"/>
    <w:rsid w:val="00173EFE"/>
    <w:rsid w:val="001743FD"/>
    <w:rsid w:val="001744BA"/>
    <w:rsid w:val="0017475E"/>
    <w:rsid w:val="0017488C"/>
    <w:rsid w:val="00174D27"/>
    <w:rsid w:val="00174DFF"/>
    <w:rsid w:val="00174FA2"/>
    <w:rsid w:val="00174FCF"/>
    <w:rsid w:val="0017508C"/>
    <w:rsid w:val="0017565E"/>
    <w:rsid w:val="001757A9"/>
    <w:rsid w:val="001758A0"/>
    <w:rsid w:val="001758AA"/>
    <w:rsid w:val="001758CE"/>
    <w:rsid w:val="00175951"/>
    <w:rsid w:val="00175959"/>
    <w:rsid w:val="00175BDC"/>
    <w:rsid w:val="00175ECB"/>
    <w:rsid w:val="00175F57"/>
    <w:rsid w:val="00176340"/>
    <w:rsid w:val="001763E6"/>
    <w:rsid w:val="00176722"/>
    <w:rsid w:val="00176B18"/>
    <w:rsid w:val="00176F68"/>
    <w:rsid w:val="00176F6E"/>
    <w:rsid w:val="0017748E"/>
    <w:rsid w:val="00177702"/>
    <w:rsid w:val="001777F3"/>
    <w:rsid w:val="00177961"/>
    <w:rsid w:val="00177AE9"/>
    <w:rsid w:val="00177BBA"/>
    <w:rsid w:val="00177BC5"/>
    <w:rsid w:val="00177F9A"/>
    <w:rsid w:val="001804E2"/>
    <w:rsid w:val="00180892"/>
    <w:rsid w:val="00180D44"/>
    <w:rsid w:val="00180E17"/>
    <w:rsid w:val="00180F95"/>
    <w:rsid w:val="00181062"/>
    <w:rsid w:val="001811AB"/>
    <w:rsid w:val="0018121F"/>
    <w:rsid w:val="0018123B"/>
    <w:rsid w:val="00181560"/>
    <w:rsid w:val="001815E4"/>
    <w:rsid w:val="00181742"/>
    <w:rsid w:val="00181884"/>
    <w:rsid w:val="001818A1"/>
    <w:rsid w:val="001818A9"/>
    <w:rsid w:val="00181B46"/>
    <w:rsid w:val="00181B8B"/>
    <w:rsid w:val="00181C43"/>
    <w:rsid w:val="00181CDF"/>
    <w:rsid w:val="00182587"/>
    <w:rsid w:val="00182608"/>
    <w:rsid w:val="00182925"/>
    <w:rsid w:val="00182AAB"/>
    <w:rsid w:val="00182BB5"/>
    <w:rsid w:val="00182D01"/>
    <w:rsid w:val="00182D59"/>
    <w:rsid w:val="00182ED4"/>
    <w:rsid w:val="00182FC1"/>
    <w:rsid w:val="001831DC"/>
    <w:rsid w:val="00183390"/>
    <w:rsid w:val="001833AD"/>
    <w:rsid w:val="00183443"/>
    <w:rsid w:val="00183647"/>
    <w:rsid w:val="001836D2"/>
    <w:rsid w:val="00183B39"/>
    <w:rsid w:val="00183BE9"/>
    <w:rsid w:val="00183F10"/>
    <w:rsid w:val="0018418A"/>
    <w:rsid w:val="00184498"/>
    <w:rsid w:val="00184776"/>
    <w:rsid w:val="0018491D"/>
    <w:rsid w:val="001849BD"/>
    <w:rsid w:val="001849F2"/>
    <w:rsid w:val="00184A45"/>
    <w:rsid w:val="00184BCC"/>
    <w:rsid w:val="00184C1F"/>
    <w:rsid w:val="00184D24"/>
    <w:rsid w:val="00184F52"/>
    <w:rsid w:val="001850F2"/>
    <w:rsid w:val="001852E7"/>
    <w:rsid w:val="001852EF"/>
    <w:rsid w:val="00185453"/>
    <w:rsid w:val="00185488"/>
    <w:rsid w:val="001856E5"/>
    <w:rsid w:val="00185708"/>
    <w:rsid w:val="001858B2"/>
    <w:rsid w:val="00185AF3"/>
    <w:rsid w:val="00185C52"/>
    <w:rsid w:val="0018608A"/>
    <w:rsid w:val="00186489"/>
    <w:rsid w:val="001865C3"/>
    <w:rsid w:val="00186706"/>
    <w:rsid w:val="00186770"/>
    <w:rsid w:val="001868EE"/>
    <w:rsid w:val="00186B50"/>
    <w:rsid w:val="00186DC5"/>
    <w:rsid w:val="00187148"/>
    <w:rsid w:val="001873AE"/>
    <w:rsid w:val="00187697"/>
    <w:rsid w:val="001878FA"/>
    <w:rsid w:val="00187AB9"/>
    <w:rsid w:val="00187B86"/>
    <w:rsid w:val="00187F7F"/>
    <w:rsid w:val="0019040F"/>
    <w:rsid w:val="001904E3"/>
    <w:rsid w:val="00190796"/>
    <w:rsid w:val="00190A77"/>
    <w:rsid w:val="00190ABD"/>
    <w:rsid w:val="00190AE4"/>
    <w:rsid w:val="00190C5F"/>
    <w:rsid w:val="00190CB4"/>
    <w:rsid w:val="00190EF9"/>
    <w:rsid w:val="00190FAA"/>
    <w:rsid w:val="001917D5"/>
    <w:rsid w:val="00191980"/>
    <w:rsid w:val="001920C1"/>
    <w:rsid w:val="001926EE"/>
    <w:rsid w:val="001927EB"/>
    <w:rsid w:val="001928F1"/>
    <w:rsid w:val="00192904"/>
    <w:rsid w:val="001929E5"/>
    <w:rsid w:val="00192B6C"/>
    <w:rsid w:val="00192E0B"/>
    <w:rsid w:val="00193035"/>
    <w:rsid w:val="00193038"/>
    <w:rsid w:val="001930DB"/>
    <w:rsid w:val="001932A9"/>
    <w:rsid w:val="0019337A"/>
    <w:rsid w:val="00193543"/>
    <w:rsid w:val="00193831"/>
    <w:rsid w:val="001938B0"/>
    <w:rsid w:val="001938F5"/>
    <w:rsid w:val="001939DB"/>
    <w:rsid w:val="00193A45"/>
    <w:rsid w:val="00193A67"/>
    <w:rsid w:val="00193C4A"/>
    <w:rsid w:val="00193D97"/>
    <w:rsid w:val="00194312"/>
    <w:rsid w:val="00194551"/>
    <w:rsid w:val="00194654"/>
    <w:rsid w:val="00194779"/>
    <w:rsid w:val="00194900"/>
    <w:rsid w:val="00194940"/>
    <w:rsid w:val="00194A90"/>
    <w:rsid w:val="00194B2B"/>
    <w:rsid w:val="00194D73"/>
    <w:rsid w:val="00195173"/>
    <w:rsid w:val="001951F1"/>
    <w:rsid w:val="0019527A"/>
    <w:rsid w:val="00195C92"/>
    <w:rsid w:val="00195EB6"/>
    <w:rsid w:val="00195F5E"/>
    <w:rsid w:val="001960B2"/>
    <w:rsid w:val="00196215"/>
    <w:rsid w:val="001963E2"/>
    <w:rsid w:val="001964CB"/>
    <w:rsid w:val="001964DD"/>
    <w:rsid w:val="00196A50"/>
    <w:rsid w:val="00196C87"/>
    <w:rsid w:val="00196CD8"/>
    <w:rsid w:val="00196E1B"/>
    <w:rsid w:val="00197094"/>
    <w:rsid w:val="0019730E"/>
    <w:rsid w:val="001974B2"/>
    <w:rsid w:val="001974B8"/>
    <w:rsid w:val="00197590"/>
    <w:rsid w:val="001975FF"/>
    <w:rsid w:val="00197687"/>
    <w:rsid w:val="0019770C"/>
    <w:rsid w:val="00197906"/>
    <w:rsid w:val="00197AB4"/>
    <w:rsid w:val="001A00AF"/>
    <w:rsid w:val="001A025A"/>
    <w:rsid w:val="001A02A5"/>
    <w:rsid w:val="001A02B7"/>
    <w:rsid w:val="001A039D"/>
    <w:rsid w:val="001A04D1"/>
    <w:rsid w:val="001A05B6"/>
    <w:rsid w:val="001A0624"/>
    <w:rsid w:val="001A0630"/>
    <w:rsid w:val="001A06C6"/>
    <w:rsid w:val="001A0820"/>
    <w:rsid w:val="001A08D6"/>
    <w:rsid w:val="001A0B75"/>
    <w:rsid w:val="001A0BA5"/>
    <w:rsid w:val="001A0C87"/>
    <w:rsid w:val="001A10A4"/>
    <w:rsid w:val="001A1318"/>
    <w:rsid w:val="001A1491"/>
    <w:rsid w:val="001A150A"/>
    <w:rsid w:val="001A15AC"/>
    <w:rsid w:val="001A1689"/>
    <w:rsid w:val="001A1AA7"/>
    <w:rsid w:val="001A1C2A"/>
    <w:rsid w:val="001A1D1E"/>
    <w:rsid w:val="001A1DA1"/>
    <w:rsid w:val="001A1E04"/>
    <w:rsid w:val="001A20D7"/>
    <w:rsid w:val="001A242A"/>
    <w:rsid w:val="001A24A1"/>
    <w:rsid w:val="001A279C"/>
    <w:rsid w:val="001A2834"/>
    <w:rsid w:val="001A288F"/>
    <w:rsid w:val="001A2965"/>
    <w:rsid w:val="001A2B8F"/>
    <w:rsid w:val="001A2BBA"/>
    <w:rsid w:val="001A2C22"/>
    <w:rsid w:val="001A2FBE"/>
    <w:rsid w:val="001A33CA"/>
    <w:rsid w:val="001A3C41"/>
    <w:rsid w:val="001A3CB7"/>
    <w:rsid w:val="001A3CFC"/>
    <w:rsid w:val="001A3E0D"/>
    <w:rsid w:val="001A3F6A"/>
    <w:rsid w:val="001A3F8A"/>
    <w:rsid w:val="001A4177"/>
    <w:rsid w:val="001A4353"/>
    <w:rsid w:val="001A481B"/>
    <w:rsid w:val="001A48FE"/>
    <w:rsid w:val="001A4A77"/>
    <w:rsid w:val="001A4EE1"/>
    <w:rsid w:val="001A5151"/>
    <w:rsid w:val="001A5536"/>
    <w:rsid w:val="001A553F"/>
    <w:rsid w:val="001A562D"/>
    <w:rsid w:val="001A56F0"/>
    <w:rsid w:val="001A5826"/>
    <w:rsid w:val="001A59EA"/>
    <w:rsid w:val="001A5C42"/>
    <w:rsid w:val="001A5C9F"/>
    <w:rsid w:val="001A5D0E"/>
    <w:rsid w:val="001A5EBA"/>
    <w:rsid w:val="001A5F42"/>
    <w:rsid w:val="001A605E"/>
    <w:rsid w:val="001A61CA"/>
    <w:rsid w:val="001A649E"/>
    <w:rsid w:val="001A64FE"/>
    <w:rsid w:val="001A66F9"/>
    <w:rsid w:val="001A6A4C"/>
    <w:rsid w:val="001A6D21"/>
    <w:rsid w:val="001A6D71"/>
    <w:rsid w:val="001A6FFA"/>
    <w:rsid w:val="001A72B0"/>
    <w:rsid w:val="001A73FF"/>
    <w:rsid w:val="001A7512"/>
    <w:rsid w:val="001A7541"/>
    <w:rsid w:val="001A75FA"/>
    <w:rsid w:val="001A76A8"/>
    <w:rsid w:val="001A7B1A"/>
    <w:rsid w:val="001A7BDB"/>
    <w:rsid w:val="001A7C02"/>
    <w:rsid w:val="001A7C83"/>
    <w:rsid w:val="001A7D77"/>
    <w:rsid w:val="001A7E4F"/>
    <w:rsid w:val="001A7F27"/>
    <w:rsid w:val="001B030A"/>
    <w:rsid w:val="001B03A0"/>
    <w:rsid w:val="001B046F"/>
    <w:rsid w:val="001B047A"/>
    <w:rsid w:val="001B084D"/>
    <w:rsid w:val="001B0C99"/>
    <w:rsid w:val="001B0D6A"/>
    <w:rsid w:val="001B12C6"/>
    <w:rsid w:val="001B166F"/>
    <w:rsid w:val="001B17A2"/>
    <w:rsid w:val="001B198C"/>
    <w:rsid w:val="001B1AA9"/>
    <w:rsid w:val="001B1AFC"/>
    <w:rsid w:val="001B1EE3"/>
    <w:rsid w:val="001B1F2B"/>
    <w:rsid w:val="001B21C6"/>
    <w:rsid w:val="001B2346"/>
    <w:rsid w:val="001B23AA"/>
    <w:rsid w:val="001B2488"/>
    <w:rsid w:val="001B2619"/>
    <w:rsid w:val="001B299D"/>
    <w:rsid w:val="001B2F40"/>
    <w:rsid w:val="001B309F"/>
    <w:rsid w:val="001B31C1"/>
    <w:rsid w:val="001B31C3"/>
    <w:rsid w:val="001B3279"/>
    <w:rsid w:val="001B35CF"/>
    <w:rsid w:val="001B35DD"/>
    <w:rsid w:val="001B3729"/>
    <w:rsid w:val="001B38E4"/>
    <w:rsid w:val="001B39C7"/>
    <w:rsid w:val="001B3A17"/>
    <w:rsid w:val="001B3B87"/>
    <w:rsid w:val="001B410B"/>
    <w:rsid w:val="001B458E"/>
    <w:rsid w:val="001B4751"/>
    <w:rsid w:val="001B4779"/>
    <w:rsid w:val="001B497D"/>
    <w:rsid w:val="001B4992"/>
    <w:rsid w:val="001B4FFF"/>
    <w:rsid w:val="001B5115"/>
    <w:rsid w:val="001B5616"/>
    <w:rsid w:val="001B57D9"/>
    <w:rsid w:val="001B57EB"/>
    <w:rsid w:val="001B6286"/>
    <w:rsid w:val="001B63EC"/>
    <w:rsid w:val="001B6579"/>
    <w:rsid w:val="001B65B1"/>
    <w:rsid w:val="001B66CD"/>
    <w:rsid w:val="001B673A"/>
    <w:rsid w:val="001B68C0"/>
    <w:rsid w:val="001B6B24"/>
    <w:rsid w:val="001B6D88"/>
    <w:rsid w:val="001B6DA4"/>
    <w:rsid w:val="001B6FFF"/>
    <w:rsid w:val="001B7298"/>
    <w:rsid w:val="001B7465"/>
    <w:rsid w:val="001B774C"/>
    <w:rsid w:val="001B77AC"/>
    <w:rsid w:val="001B7ABE"/>
    <w:rsid w:val="001B7B59"/>
    <w:rsid w:val="001B7D37"/>
    <w:rsid w:val="001B7F7F"/>
    <w:rsid w:val="001C0106"/>
    <w:rsid w:val="001C028A"/>
    <w:rsid w:val="001C02C9"/>
    <w:rsid w:val="001C0391"/>
    <w:rsid w:val="001C05F2"/>
    <w:rsid w:val="001C07B0"/>
    <w:rsid w:val="001C08A9"/>
    <w:rsid w:val="001C0900"/>
    <w:rsid w:val="001C0FF2"/>
    <w:rsid w:val="001C108C"/>
    <w:rsid w:val="001C10EC"/>
    <w:rsid w:val="001C1139"/>
    <w:rsid w:val="001C11E4"/>
    <w:rsid w:val="001C120C"/>
    <w:rsid w:val="001C143E"/>
    <w:rsid w:val="001C19C2"/>
    <w:rsid w:val="001C19EE"/>
    <w:rsid w:val="001C1DB8"/>
    <w:rsid w:val="001C202A"/>
    <w:rsid w:val="001C2053"/>
    <w:rsid w:val="001C234D"/>
    <w:rsid w:val="001C2468"/>
    <w:rsid w:val="001C2489"/>
    <w:rsid w:val="001C2490"/>
    <w:rsid w:val="001C2829"/>
    <w:rsid w:val="001C2AB4"/>
    <w:rsid w:val="001C2D9E"/>
    <w:rsid w:val="001C30EB"/>
    <w:rsid w:val="001C3378"/>
    <w:rsid w:val="001C376A"/>
    <w:rsid w:val="001C395C"/>
    <w:rsid w:val="001C397A"/>
    <w:rsid w:val="001C3ABF"/>
    <w:rsid w:val="001C3DAF"/>
    <w:rsid w:val="001C401A"/>
    <w:rsid w:val="001C405D"/>
    <w:rsid w:val="001C4080"/>
    <w:rsid w:val="001C4196"/>
    <w:rsid w:val="001C4657"/>
    <w:rsid w:val="001C480B"/>
    <w:rsid w:val="001C49BC"/>
    <w:rsid w:val="001C507B"/>
    <w:rsid w:val="001C5161"/>
    <w:rsid w:val="001C5166"/>
    <w:rsid w:val="001C536B"/>
    <w:rsid w:val="001C53D8"/>
    <w:rsid w:val="001C555E"/>
    <w:rsid w:val="001C57CB"/>
    <w:rsid w:val="001C57DD"/>
    <w:rsid w:val="001C5867"/>
    <w:rsid w:val="001C5B95"/>
    <w:rsid w:val="001C5BD5"/>
    <w:rsid w:val="001C5D20"/>
    <w:rsid w:val="001C60A2"/>
    <w:rsid w:val="001C6473"/>
    <w:rsid w:val="001C65C0"/>
    <w:rsid w:val="001C6758"/>
    <w:rsid w:val="001C683F"/>
    <w:rsid w:val="001C685A"/>
    <w:rsid w:val="001C6ED4"/>
    <w:rsid w:val="001C6F49"/>
    <w:rsid w:val="001C6FBE"/>
    <w:rsid w:val="001C7104"/>
    <w:rsid w:val="001C7298"/>
    <w:rsid w:val="001C7520"/>
    <w:rsid w:val="001C760F"/>
    <w:rsid w:val="001C777F"/>
    <w:rsid w:val="001C786A"/>
    <w:rsid w:val="001C792F"/>
    <w:rsid w:val="001C7B9A"/>
    <w:rsid w:val="001C7D44"/>
    <w:rsid w:val="001C7F27"/>
    <w:rsid w:val="001C7F48"/>
    <w:rsid w:val="001D03CE"/>
    <w:rsid w:val="001D0982"/>
    <w:rsid w:val="001D0AE9"/>
    <w:rsid w:val="001D0CC9"/>
    <w:rsid w:val="001D0E4C"/>
    <w:rsid w:val="001D162E"/>
    <w:rsid w:val="001D17BF"/>
    <w:rsid w:val="001D1A0A"/>
    <w:rsid w:val="001D1C1F"/>
    <w:rsid w:val="001D1D66"/>
    <w:rsid w:val="001D1D6A"/>
    <w:rsid w:val="001D1EC0"/>
    <w:rsid w:val="001D200F"/>
    <w:rsid w:val="001D20B5"/>
    <w:rsid w:val="001D21E5"/>
    <w:rsid w:val="001D2564"/>
    <w:rsid w:val="001D2668"/>
    <w:rsid w:val="001D2694"/>
    <w:rsid w:val="001D2794"/>
    <w:rsid w:val="001D2831"/>
    <w:rsid w:val="001D296B"/>
    <w:rsid w:val="001D2C41"/>
    <w:rsid w:val="001D2CCB"/>
    <w:rsid w:val="001D3333"/>
    <w:rsid w:val="001D341C"/>
    <w:rsid w:val="001D3678"/>
    <w:rsid w:val="001D38D2"/>
    <w:rsid w:val="001D38EF"/>
    <w:rsid w:val="001D3943"/>
    <w:rsid w:val="001D3FFF"/>
    <w:rsid w:val="001D4058"/>
    <w:rsid w:val="001D42A3"/>
    <w:rsid w:val="001D458D"/>
    <w:rsid w:val="001D45B3"/>
    <w:rsid w:val="001D48A0"/>
    <w:rsid w:val="001D4A59"/>
    <w:rsid w:val="001D4A8E"/>
    <w:rsid w:val="001D4C1E"/>
    <w:rsid w:val="001D4C2E"/>
    <w:rsid w:val="001D4C4B"/>
    <w:rsid w:val="001D4D81"/>
    <w:rsid w:val="001D4E77"/>
    <w:rsid w:val="001D50EE"/>
    <w:rsid w:val="001D5179"/>
    <w:rsid w:val="001D51E7"/>
    <w:rsid w:val="001D573E"/>
    <w:rsid w:val="001D5753"/>
    <w:rsid w:val="001D5A0D"/>
    <w:rsid w:val="001D5AD5"/>
    <w:rsid w:val="001D5C9C"/>
    <w:rsid w:val="001D5E27"/>
    <w:rsid w:val="001D5F5C"/>
    <w:rsid w:val="001D6046"/>
    <w:rsid w:val="001D60BD"/>
    <w:rsid w:val="001D6199"/>
    <w:rsid w:val="001D657D"/>
    <w:rsid w:val="001D6859"/>
    <w:rsid w:val="001D69B1"/>
    <w:rsid w:val="001D6B05"/>
    <w:rsid w:val="001D6CD0"/>
    <w:rsid w:val="001D6DE2"/>
    <w:rsid w:val="001D6DE6"/>
    <w:rsid w:val="001D7012"/>
    <w:rsid w:val="001D70D4"/>
    <w:rsid w:val="001D7150"/>
    <w:rsid w:val="001D7216"/>
    <w:rsid w:val="001D7648"/>
    <w:rsid w:val="001D787C"/>
    <w:rsid w:val="001D7DF0"/>
    <w:rsid w:val="001D7EEF"/>
    <w:rsid w:val="001D7FAB"/>
    <w:rsid w:val="001E026D"/>
    <w:rsid w:val="001E0405"/>
    <w:rsid w:val="001E051A"/>
    <w:rsid w:val="001E08CF"/>
    <w:rsid w:val="001E0A2F"/>
    <w:rsid w:val="001E10F5"/>
    <w:rsid w:val="001E12F9"/>
    <w:rsid w:val="001E1564"/>
    <w:rsid w:val="001E1829"/>
    <w:rsid w:val="001E1894"/>
    <w:rsid w:val="001E1CC5"/>
    <w:rsid w:val="001E1D87"/>
    <w:rsid w:val="001E1EE3"/>
    <w:rsid w:val="001E1F07"/>
    <w:rsid w:val="001E1F56"/>
    <w:rsid w:val="001E1F6E"/>
    <w:rsid w:val="001E2027"/>
    <w:rsid w:val="001E204F"/>
    <w:rsid w:val="001E2264"/>
    <w:rsid w:val="001E226A"/>
    <w:rsid w:val="001E24CF"/>
    <w:rsid w:val="001E2686"/>
    <w:rsid w:val="001E26B2"/>
    <w:rsid w:val="001E26B3"/>
    <w:rsid w:val="001E2706"/>
    <w:rsid w:val="001E28A9"/>
    <w:rsid w:val="001E2DAB"/>
    <w:rsid w:val="001E300A"/>
    <w:rsid w:val="001E30CE"/>
    <w:rsid w:val="001E3F68"/>
    <w:rsid w:val="001E454D"/>
    <w:rsid w:val="001E4791"/>
    <w:rsid w:val="001E486B"/>
    <w:rsid w:val="001E4B14"/>
    <w:rsid w:val="001E4C2F"/>
    <w:rsid w:val="001E4C6A"/>
    <w:rsid w:val="001E4DE3"/>
    <w:rsid w:val="001E5474"/>
    <w:rsid w:val="001E56D7"/>
    <w:rsid w:val="001E59A0"/>
    <w:rsid w:val="001E5A10"/>
    <w:rsid w:val="001E5AAE"/>
    <w:rsid w:val="001E5B9E"/>
    <w:rsid w:val="001E5CFE"/>
    <w:rsid w:val="001E5DBB"/>
    <w:rsid w:val="001E610C"/>
    <w:rsid w:val="001E613E"/>
    <w:rsid w:val="001E6246"/>
    <w:rsid w:val="001E635A"/>
    <w:rsid w:val="001E675F"/>
    <w:rsid w:val="001E67FE"/>
    <w:rsid w:val="001E68D6"/>
    <w:rsid w:val="001E6AE1"/>
    <w:rsid w:val="001E6C6A"/>
    <w:rsid w:val="001E7BA9"/>
    <w:rsid w:val="001E7FEB"/>
    <w:rsid w:val="001F007D"/>
    <w:rsid w:val="001F00AC"/>
    <w:rsid w:val="001F0337"/>
    <w:rsid w:val="001F05E8"/>
    <w:rsid w:val="001F0A89"/>
    <w:rsid w:val="001F0BBD"/>
    <w:rsid w:val="001F0BE4"/>
    <w:rsid w:val="001F0CC6"/>
    <w:rsid w:val="001F0CE9"/>
    <w:rsid w:val="001F0D0A"/>
    <w:rsid w:val="001F0FE6"/>
    <w:rsid w:val="001F1021"/>
    <w:rsid w:val="001F1045"/>
    <w:rsid w:val="001F1255"/>
    <w:rsid w:val="001F13B4"/>
    <w:rsid w:val="001F1658"/>
    <w:rsid w:val="001F181A"/>
    <w:rsid w:val="001F1D61"/>
    <w:rsid w:val="001F1F58"/>
    <w:rsid w:val="001F1FC9"/>
    <w:rsid w:val="001F1FCE"/>
    <w:rsid w:val="001F214E"/>
    <w:rsid w:val="001F22BA"/>
    <w:rsid w:val="001F2350"/>
    <w:rsid w:val="001F2363"/>
    <w:rsid w:val="001F23AB"/>
    <w:rsid w:val="001F2415"/>
    <w:rsid w:val="001F2489"/>
    <w:rsid w:val="001F25CA"/>
    <w:rsid w:val="001F2826"/>
    <w:rsid w:val="001F2AEA"/>
    <w:rsid w:val="001F2B28"/>
    <w:rsid w:val="001F2BBA"/>
    <w:rsid w:val="001F2FFC"/>
    <w:rsid w:val="001F3278"/>
    <w:rsid w:val="001F3854"/>
    <w:rsid w:val="001F3BAC"/>
    <w:rsid w:val="001F4221"/>
    <w:rsid w:val="001F4406"/>
    <w:rsid w:val="001F49F8"/>
    <w:rsid w:val="001F4AC9"/>
    <w:rsid w:val="001F4B4C"/>
    <w:rsid w:val="001F4C5D"/>
    <w:rsid w:val="001F4F63"/>
    <w:rsid w:val="001F51E0"/>
    <w:rsid w:val="001F536F"/>
    <w:rsid w:val="001F54A6"/>
    <w:rsid w:val="001F57A1"/>
    <w:rsid w:val="001F5805"/>
    <w:rsid w:val="001F597D"/>
    <w:rsid w:val="001F5B93"/>
    <w:rsid w:val="001F5BC9"/>
    <w:rsid w:val="001F5E9F"/>
    <w:rsid w:val="001F5F85"/>
    <w:rsid w:val="001F615D"/>
    <w:rsid w:val="001F62D9"/>
    <w:rsid w:val="001F63FE"/>
    <w:rsid w:val="001F65AB"/>
    <w:rsid w:val="001F65E4"/>
    <w:rsid w:val="001F67A6"/>
    <w:rsid w:val="001F6AAD"/>
    <w:rsid w:val="001F70A3"/>
    <w:rsid w:val="001F7214"/>
    <w:rsid w:val="001F7253"/>
    <w:rsid w:val="001F7836"/>
    <w:rsid w:val="001F7ABB"/>
    <w:rsid w:val="001F7D50"/>
    <w:rsid w:val="001F7E22"/>
    <w:rsid w:val="00200231"/>
    <w:rsid w:val="002006A4"/>
    <w:rsid w:val="00200BAB"/>
    <w:rsid w:val="00200C43"/>
    <w:rsid w:val="00200C5B"/>
    <w:rsid w:val="002010CC"/>
    <w:rsid w:val="002010D8"/>
    <w:rsid w:val="0020111E"/>
    <w:rsid w:val="00201149"/>
    <w:rsid w:val="00201203"/>
    <w:rsid w:val="0020135F"/>
    <w:rsid w:val="00201385"/>
    <w:rsid w:val="002014ED"/>
    <w:rsid w:val="0020159C"/>
    <w:rsid w:val="002016E2"/>
    <w:rsid w:val="002016F5"/>
    <w:rsid w:val="00201785"/>
    <w:rsid w:val="00201950"/>
    <w:rsid w:val="00201BC2"/>
    <w:rsid w:val="00201DF3"/>
    <w:rsid w:val="00201EBD"/>
    <w:rsid w:val="00201FBA"/>
    <w:rsid w:val="00202123"/>
    <w:rsid w:val="002022C2"/>
    <w:rsid w:val="00202327"/>
    <w:rsid w:val="002023BB"/>
    <w:rsid w:val="00202518"/>
    <w:rsid w:val="00202708"/>
    <w:rsid w:val="0020277F"/>
    <w:rsid w:val="00202959"/>
    <w:rsid w:val="00202AE7"/>
    <w:rsid w:val="0020322A"/>
    <w:rsid w:val="002033CE"/>
    <w:rsid w:val="00203505"/>
    <w:rsid w:val="00203736"/>
    <w:rsid w:val="0020378B"/>
    <w:rsid w:val="0020391E"/>
    <w:rsid w:val="002039F6"/>
    <w:rsid w:val="00203A46"/>
    <w:rsid w:val="00203B53"/>
    <w:rsid w:val="00203B59"/>
    <w:rsid w:val="00203B9E"/>
    <w:rsid w:val="00203C2D"/>
    <w:rsid w:val="00203E91"/>
    <w:rsid w:val="0020403C"/>
    <w:rsid w:val="0020433C"/>
    <w:rsid w:val="002045CD"/>
    <w:rsid w:val="0020475E"/>
    <w:rsid w:val="00204BDD"/>
    <w:rsid w:val="002052DF"/>
    <w:rsid w:val="00205580"/>
    <w:rsid w:val="0020592E"/>
    <w:rsid w:val="0020593B"/>
    <w:rsid w:val="00205AE1"/>
    <w:rsid w:val="00205B66"/>
    <w:rsid w:val="00205D4B"/>
    <w:rsid w:val="00205E7D"/>
    <w:rsid w:val="00205EC7"/>
    <w:rsid w:val="00205EDD"/>
    <w:rsid w:val="00205FFE"/>
    <w:rsid w:val="00206390"/>
    <w:rsid w:val="002063F4"/>
    <w:rsid w:val="002065EA"/>
    <w:rsid w:val="0020673F"/>
    <w:rsid w:val="002068C5"/>
    <w:rsid w:val="00206A1B"/>
    <w:rsid w:val="00206B6E"/>
    <w:rsid w:val="00206C9B"/>
    <w:rsid w:val="00206CD8"/>
    <w:rsid w:val="00206E17"/>
    <w:rsid w:val="00206E95"/>
    <w:rsid w:val="00206EA4"/>
    <w:rsid w:val="00207059"/>
    <w:rsid w:val="00207284"/>
    <w:rsid w:val="00207531"/>
    <w:rsid w:val="00207855"/>
    <w:rsid w:val="002078EA"/>
    <w:rsid w:val="00207AEC"/>
    <w:rsid w:val="00207B45"/>
    <w:rsid w:val="00207BA6"/>
    <w:rsid w:val="00207C14"/>
    <w:rsid w:val="00207EB5"/>
    <w:rsid w:val="00207F28"/>
    <w:rsid w:val="00207FE9"/>
    <w:rsid w:val="00210015"/>
    <w:rsid w:val="00210897"/>
    <w:rsid w:val="00210DD6"/>
    <w:rsid w:val="00210E57"/>
    <w:rsid w:val="00210ED0"/>
    <w:rsid w:val="0021100C"/>
    <w:rsid w:val="00211207"/>
    <w:rsid w:val="0021132E"/>
    <w:rsid w:val="00211465"/>
    <w:rsid w:val="00211579"/>
    <w:rsid w:val="00211601"/>
    <w:rsid w:val="00211852"/>
    <w:rsid w:val="002118D4"/>
    <w:rsid w:val="00211972"/>
    <w:rsid w:val="002119C9"/>
    <w:rsid w:val="00211A34"/>
    <w:rsid w:val="00211A91"/>
    <w:rsid w:val="00211AB2"/>
    <w:rsid w:val="00211B6C"/>
    <w:rsid w:val="00211B8A"/>
    <w:rsid w:val="00211BCA"/>
    <w:rsid w:val="00211C3C"/>
    <w:rsid w:val="00211C91"/>
    <w:rsid w:val="00211CE8"/>
    <w:rsid w:val="00211D57"/>
    <w:rsid w:val="00211F52"/>
    <w:rsid w:val="002122DB"/>
    <w:rsid w:val="002123BC"/>
    <w:rsid w:val="002125B6"/>
    <w:rsid w:val="002125E9"/>
    <w:rsid w:val="0021292A"/>
    <w:rsid w:val="00213039"/>
    <w:rsid w:val="002131B7"/>
    <w:rsid w:val="002132C0"/>
    <w:rsid w:val="00213401"/>
    <w:rsid w:val="002134D3"/>
    <w:rsid w:val="00213580"/>
    <w:rsid w:val="00213755"/>
    <w:rsid w:val="00213A72"/>
    <w:rsid w:val="00213F4E"/>
    <w:rsid w:val="002140B8"/>
    <w:rsid w:val="0021410B"/>
    <w:rsid w:val="00214377"/>
    <w:rsid w:val="002143F6"/>
    <w:rsid w:val="00214587"/>
    <w:rsid w:val="0021465C"/>
    <w:rsid w:val="00214693"/>
    <w:rsid w:val="002147A0"/>
    <w:rsid w:val="0021484B"/>
    <w:rsid w:val="00214914"/>
    <w:rsid w:val="00214A2A"/>
    <w:rsid w:val="00214BFE"/>
    <w:rsid w:val="00214DDD"/>
    <w:rsid w:val="00214E00"/>
    <w:rsid w:val="00214FFF"/>
    <w:rsid w:val="002150A7"/>
    <w:rsid w:val="0021514D"/>
    <w:rsid w:val="002151A0"/>
    <w:rsid w:val="00215253"/>
    <w:rsid w:val="0021532D"/>
    <w:rsid w:val="002156E1"/>
    <w:rsid w:val="00215790"/>
    <w:rsid w:val="0021594A"/>
    <w:rsid w:val="00215953"/>
    <w:rsid w:val="00215AE6"/>
    <w:rsid w:val="00215B46"/>
    <w:rsid w:val="002164BD"/>
    <w:rsid w:val="00216978"/>
    <w:rsid w:val="002169E1"/>
    <w:rsid w:val="00216E63"/>
    <w:rsid w:val="00217166"/>
    <w:rsid w:val="002172C5"/>
    <w:rsid w:val="00217409"/>
    <w:rsid w:val="00217531"/>
    <w:rsid w:val="0021791C"/>
    <w:rsid w:val="00217F94"/>
    <w:rsid w:val="002203E7"/>
    <w:rsid w:val="0022045C"/>
    <w:rsid w:val="002206D2"/>
    <w:rsid w:val="0022083D"/>
    <w:rsid w:val="00220A24"/>
    <w:rsid w:val="00220CA5"/>
    <w:rsid w:val="00220DB6"/>
    <w:rsid w:val="00220E4D"/>
    <w:rsid w:val="00220FDC"/>
    <w:rsid w:val="002211E8"/>
    <w:rsid w:val="00221793"/>
    <w:rsid w:val="002219E3"/>
    <w:rsid w:val="00221A77"/>
    <w:rsid w:val="00221B7B"/>
    <w:rsid w:val="00221C65"/>
    <w:rsid w:val="00221EC1"/>
    <w:rsid w:val="00222077"/>
    <w:rsid w:val="002222EE"/>
    <w:rsid w:val="002223B6"/>
    <w:rsid w:val="00222D9E"/>
    <w:rsid w:val="00222E51"/>
    <w:rsid w:val="00222E9E"/>
    <w:rsid w:val="00222EC8"/>
    <w:rsid w:val="002233A7"/>
    <w:rsid w:val="00223422"/>
    <w:rsid w:val="00223729"/>
    <w:rsid w:val="00223A95"/>
    <w:rsid w:val="00223B9F"/>
    <w:rsid w:val="00223BD3"/>
    <w:rsid w:val="00223C22"/>
    <w:rsid w:val="00223C52"/>
    <w:rsid w:val="00223CC3"/>
    <w:rsid w:val="00224036"/>
    <w:rsid w:val="002241B3"/>
    <w:rsid w:val="002243E8"/>
    <w:rsid w:val="00224470"/>
    <w:rsid w:val="00224496"/>
    <w:rsid w:val="00224518"/>
    <w:rsid w:val="002247F0"/>
    <w:rsid w:val="00224947"/>
    <w:rsid w:val="00225013"/>
    <w:rsid w:val="00225071"/>
    <w:rsid w:val="002250C1"/>
    <w:rsid w:val="0022538B"/>
    <w:rsid w:val="0022559D"/>
    <w:rsid w:val="00225742"/>
    <w:rsid w:val="002257B4"/>
    <w:rsid w:val="00225AB8"/>
    <w:rsid w:val="00225C4B"/>
    <w:rsid w:val="00225E07"/>
    <w:rsid w:val="00225F62"/>
    <w:rsid w:val="00226071"/>
    <w:rsid w:val="002260BC"/>
    <w:rsid w:val="00226297"/>
    <w:rsid w:val="002262A7"/>
    <w:rsid w:val="00226304"/>
    <w:rsid w:val="002267FE"/>
    <w:rsid w:val="00226D49"/>
    <w:rsid w:val="00226D58"/>
    <w:rsid w:val="00226E55"/>
    <w:rsid w:val="0022725F"/>
    <w:rsid w:val="0022742E"/>
    <w:rsid w:val="00227442"/>
    <w:rsid w:val="00227491"/>
    <w:rsid w:val="002274D2"/>
    <w:rsid w:val="00227684"/>
    <w:rsid w:val="002277D5"/>
    <w:rsid w:val="00227C9D"/>
    <w:rsid w:val="00227EF6"/>
    <w:rsid w:val="00227F95"/>
    <w:rsid w:val="00230784"/>
    <w:rsid w:val="002309DD"/>
    <w:rsid w:val="00230B0B"/>
    <w:rsid w:val="00230FB2"/>
    <w:rsid w:val="00231163"/>
    <w:rsid w:val="0023159E"/>
    <w:rsid w:val="002315CD"/>
    <w:rsid w:val="002315F9"/>
    <w:rsid w:val="00231683"/>
    <w:rsid w:val="0023169A"/>
    <w:rsid w:val="0023186C"/>
    <w:rsid w:val="002318ED"/>
    <w:rsid w:val="00231B85"/>
    <w:rsid w:val="00231C77"/>
    <w:rsid w:val="00231D03"/>
    <w:rsid w:val="00231E41"/>
    <w:rsid w:val="00231EC8"/>
    <w:rsid w:val="0023220E"/>
    <w:rsid w:val="002322C1"/>
    <w:rsid w:val="002329B6"/>
    <w:rsid w:val="00232A2B"/>
    <w:rsid w:val="00232A5C"/>
    <w:rsid w:val="00232CA1"/>
    <w:rsid w:val="00232D10"/>
    <w:rsid w:val="00233003"/>
    <w:rsid w:val="002331D8"/>
    <w:rsid w:val="002331FB"/>
    <w:rsid w:val="00233D82"/>
    <w:rsid w:val="00233DC2"/>
    <w:rsid w:val="00233EE0"/>
    <w:rsid w:val="00233F55"/>
    <w:rsid w:val="00234210"/>
    <w:rsid w:val="002342E9"/>
    <w:rsid w:val="002342EA"/>
    <w:rsid w:val="0023457A"/>
    <w:rsid w:val="00234658"/>
    <w:rsid w:val="0023499B"/>
    <w:rsid w:val="00234D13"/>
    <w:rsid w:val="00234EEC"/>
    <w:rsid w:val="00235246"/>
    <w:rsid w:val="00235249"/>
    <w:rsid w:val="00235569"/>
    <w:rsid w:val="0023596B"/>
    <w:rsid w:val="00235C16"/>
    <w:rsid w:val="00235D0E"/>
    <w:rsid w:val="00235F1E"/>
    <w:rsid w:val="00235FE1"/>
    <w:rsid w:val="0023605C"/>
    <w:rsid w:val="0023647F"/>
    <w:rsid w:val="00236730"/>
    <w:rsid w:val="002367A6"/>
    <w:rsid w:val="00236B47"/>
    <w:rsid w:val="002371EE"/>
    <w:rsid w:val="002374B4"/>
    <w:rsid w:val="002377AC"/>
    <w:rsid w:val="002377EA"/>
    <w:rsid w:val="00237815"/>
    <w:rsid w:val="00237EB5"/>
    <w:rsid w:val="00237FC7"/>
    <w:rsid w:val="002400FC"/>
    <w:rsid w:val="0024031C"/>
    <w:rsid w:val="00240479"/>
    <w:rsid w:val="00240BD1"/>
    <w:rsid w:val="00240CF8"/>
    <w:rsid w:val="00240D7D"/>
    <w:rsid w:val="00240F9E"/>
    <w:rsid w:val="00241579"/>
    <w:rsid w:val="0024160C"/>
    <w:rsid w:val="00241702"/>
    <w:rsid w:val="00241864"/>
    <w:rsid w:val="0024191B"/>
    <w:rsid w:val="002419C4"/>
    <w:rsid w:val="00241BDB"/>
    <w:rsid w:val="00241D08"/>
    <w:rsid w:val="00242026"/>
    <w:rsid w:val="0024209B"/>
    <w:rsid w:val="002420C0"/>
    <w:rsid w:val="00242130"/>
    <w:rsid w:val="0024237C"/>
    <w:rsid w:val="00242687"/>
    <w:rsid w:val="00242A8F"/>
    <w:rsid w:val="00242DE3"/>
    <w:rsid w:val="002433C7"/>
    <w:rsid w:val="0024362B"/>
    <w:rsid w:val="002437B7"/>
    <w:rsid w:val="002439BA"/>
    <w:rsid w:val="00243A23"/>
    <w:rsid w:val="00243D4A"/>
    <w:rsid w:val="00243F43"/>
    <w:rsid w:val="002442BD"/>
    <w:rsid w:val="002447BF"/>
    <w:rsid w:val="002447F4"/>
    <w:rsid w:val="00244840"/>
    <w:rsid w:val="00244905"/>
    <w:rsid w:val="002449D1"/>
    <w:rsid w:val="00244A43"/>
    <w:rsid w:val="00244B00"/>
    <w:rsid w:val="00244B60"/>
    <w:rsid w:val="00244CC1"/>
    <w:rsid w:val="002450CD"/>
    <w:rsid w:val="002451BD"/>
    <w:rsid w:val="002451E0"/>
    <w:rsid w:val="00245221"/>
    <w:rsid w:val="00245348"/>
    <w:rsid w:val="00245402"/>
    <w:rsid w:val="0024575D"/>
    <w:rsid w:val="002459E3"/>
    <w:rsid w:val="00245CF8"/>
    <w:rsid w:val="00245E09"/>
    <w:rsid w:val="00245EE8"/>
    <w:rsid w:val="00246174"/>
    <w:rsid w:val="002461D0"/>
    <w:rsid w:val="00246768"/>
    <w:rsid w:val="002468A3"/>
    <w:rsid w:val="00246908"/>
    <w:rsid w:val="00246967"/>
    <w:rsid w:val="00246A63"/>
    <w:rsid w:val="00246AAD"/>
    <w:rsid w:val="00246D65"/>
    <w:rsid w:val="00246F26"/>
    <w:rsid w:val="00247125"/>
    <w:rsid w:val="00247182"/>
    <w:rsid w:val="002472C8"/>
    <w:rsid w:val="0024740E"/>
    <w:rsid w:val="00247540"/>
    <w:rsid w:val="00247565"/>
    <w:rsid w:val="002475C4"/>
    <w:rsid w:val="002501CC"/>
    <w:rsid w:val="002506A5"/>
    <w:rsid w:val="00250703"/>
    <w:rsid w:val="002507BC"/>
    <w:rsid w:val="0025081C"/>
    <w:rsid w:val="002508EF"/>
    <w:rsid w:val="00250C71"/>
    <w:rsid w:val="00250F62"/>
    <w:rsid w:val="00250FFE"/>
    <w:rsid w:val="00251208"/>
    <w:rsid w:val="00251224"/>
    <w:rsid w:val="002513DA"/>
    <w:rsid w:val="00251B47"/>
    <w:rsid w:val="00251BAA"/>
    <w:rsid w:val="00251C2E"/>
    <w:rsid w:val="00251CAB"/>
    <w:rsid w:val="00251ED7"/>
    <w:rsid w:val="00251F19"/>
    <w:rsid w:val="00251F6C"/>
    <w:rsid w:val="0025213A"/>
    <w:rsid w:val="00252345"/>
    <w:rsid w:val="0025241C"/>
    <w:rsid w:val="0025257F"/>
    <w:rsid w:val="0025259C"/>
    <w:rsid w:val="00252677"/>
    <w:rsid w:val="0025292B"/>
    <w:rsid w:val="00252B7B"/>
    <w:rsid w:val="00252BB0"/>
    <w:rsid w:val="00252C28"/>
    <w:rsid w:val="00252CF0"/>
    <w:rsid w:val="00252D11"/>
    <w:rsid w:val="00252EDC"/>
    <w:rsid w:val="002533B5"/>
    <w:rsid w:val="0025345F"/>
    <w:rsid w:val="002536B1"/>
    <w:rsid w:val="00253978"/>
    <w:rsid w:val="00253A40"/>
    <w:rsid w:val="00253B7C"/>
    <w:rsid w:val="00253BD0"/>
    <w:rsid w:val="00253DE3"/>
    <w:rsid w:val="00253F16"/>
    <w:rsid w:val="00253F35"/>
    <w:rsid w:val="00253FC4"/>
    <w:rsid w:val="002540C0"/>
    <w:rsid w:val="002540ED"/>
    <w:rsid w:val="002541CE"/>
    <w:rsid w:val="00254524"/>
    <w:rsid w:val="002545EB"/>
    <w:rsid w:val="002545FE"/>
    <w:rsid w:val="002549F5"/>
    <w:rsid w:val="00254B0B"/>
    <w:rsid w:val="00254EBC"/>
    <w:rsid w:val="00254EE6"/>
    <w:rsid w:val="00255210"/>
    <w:rsid w:val="00255265"/>
    <w:rsid w:val="00255328"/>
    <w:rsid w:val="00255330"/>
    <w:rsid w:val="00255433"/>
    <w:rsid w:val="002554EC"/>
    <w:rsid w:val="00255529"/>
    <w:rsid w:val="002556E0"/>
    <w:rsid w:val="00255984"/>
    <w:rsid w:val="002559E3"/>
    <w:rsid w:val="00255A29"/>
    <w:rsid w:val="00255A68"/>
    <w:rsid w:val="00255A7B"/>
    <w:rsid w:val="00255AC8"/>
    <w:rsid w:val="00255B76"/>
    <w:rsid w:val="00255C36"/>
    <w:rsid w:val="00255DEF"/>
    <w:rsid w:val="00255E62"/>
    <w:rsid w:val="002560F1"/>
    <w:rsid w:val="00256612"/>
    <w:rsid w:val="00256644"/>
    <w:rsid w:val="00256B56"/>
    <w:rsid w:val="00256ED9"/>
    <w:rsid w:val="00256F87"/>
    <w:rsid w:val="00257128"/>
    <w:rsid w:val="00257192"/>
    <w:rsid w:val="00257221"/>
    <w:rsid w:val="0025724B"/>
    <w:rsid w:val="00257305"/>
    <w:rsid w:val="00257468"/>
    <w:rsid w:val="0025759F"/>
    <w:rsid w:val="00257722"/>
    <w:rsid w:val="00257973"/>
    <w:rsid w:val="00257A48"/>
    <w:rsid w:val="00257C0A"/>
    <w:rsid w:val="00257DAC"/>
    <w:rsid w:val="002605C7"/>
    <w:rsid w:val="002608DD"/>
    <w:rsid w:val="00260CEC"/>
    <w:rsid w:val="00260CEF"/>
    <w:rsid w:val="00260D9A"/>
    <w:rsid w:val="00260DE3"/>
    <w:rsid w:val="00260FC2"/>
    <w:rsid w:val="00261029"/>
    <w:rsid w:val="002610BD"/>
    <w:rsid w:val="002611CB"/>
    <w:rsid w:val="00261383"/>
    <w:rsid w:val="00261424"/>
    <w:rsid w:val="002614A4"/>
    <w:rsid w:val="002614DD"/>
    <w:rsid w:val="0026151A"/>
    <w:rsid w:val="002615B6"/>
    <w:rsid w:val="00261AE6"/>
    <w:rsid w:val="00261B2A"/>
    <w:rsid w:val="00261C11"/>
    <w:rsid w:val="00261FAD"/>
    <w:rsid w:val="0026204A"/>
    <w:rsid w:val="00262277"/>
    <w:rsid w:val="0026243C"/>
    <w:rsid w:val="00262478"/>
    <w:rsid w:val="00262787"/>
    <w:rsid w:val="002628E7"/>
    <w:rsid w:val="0026291A"/>
    <w:rsid w:val="00262935"/>
    <w:rsid w:val="00262A8F"/>
    <w:rsid w:val="00262B48"/>
    <w:rsid w:val="00262BEF"/>
    <w:rsid w:val="00263155"/>
    <w:rsid w:val="00263168"/>
    <w:rsid w:val="00263312"/>
    <w:rsid w:val="0026333F"/>
    <w:rsid w:val="002633B5"/>
    <w:rsid w:val="0026344E"/>
    <w:rsid w:val="0026364D"/>
    <w:rsid w:val="002638AC"/>
    <w:rsid w:val="00263D62"/>
    <w:rsid w:val="00264380"/>
    <w:rsid w:val="0026467C"/>
    <w:rsid w:val="00264682"/>
    <w:rsid w:val="00264785"/>
    <w:rsid w:val="00264A0E"/>
    <w:rsid w:val="00264B44"/>
    <w:rsid w:val="00264BD9"/>
    <w:rsid w:val="00264C16"/>
    <w:rsid w:val="00264CA2"/>
    <w:rsid w:val="00264EBA"/>
    <w:rsid w:val="002653BA"/>
    <w:rsid w:val="0026542A"/>
    <w:rsid w:val="0026552E"/>
    <w:rsid w:val="002656A3"/>
    <w:rsid w:val="00265971"/>
    <w:rsid w:val="00265A16"/>
    <w:rsid w:val="00265A69"/>
    <w:rsid w:val="00265A95"/>
    <w:rsid w:val="00265B2D"/>
    <w:rsid w:val="00265E36"/>
    <w:rsid w:val="00266053"/>
    <w:rsid w:val="0026605C"/>
    <w:rsid w:val="0026617E"/>
    <w:rsid w:val="002662D6"/>
    <w:rsid w:val="00266A0F"/>
    <w:rsid w:val="00266D2F"/>
    <w:rsid w:val="00266F84"/>
    <w:rsid w:val="002671CF"/>
    <w:rsid w:val="0026720D"/>
    <w:rsid w:val="00267AB9"/>
    <w:rsid w:val="00267B45"/>
    <w:rsid w:val="00267CD5"/>
    <w:rsid w:val="00267E5E"/>
    <w:rsid w:val="00270024"/>
    <w:rsid w:val="002700D2"/>
    <w:rsid w:val="00270356"/>
    <w:rsid w:val="002706C6"/>
    <w:rsid w:val="00270868"/>
    <w:rsid w:val="00270A69"/>
    <w:rsid w:val="00270C9F"/>
    <w:rsid w:val="00271043"/>
    <w:rsid w:val="00271199"/>
    <w:rsid w:val="00271A39"/>
    <w:rsid w:val="00271AEB"/>
    <w:rsid w:val="00271B52"/>
    <w:rsid w:val="00271D0D"/>
    <w:rsid w:val="00271F37"/>
    <w:rsid w:val="00271F4D"/>
    <w:rsid w:val="00272205"/>
    <w:rsid w:val="002722A1"/>
    <w:rsid w:val="00272598"/>
    <w:rsid w:val="00272B93"/>
    <w:rsid w:val="00272E77"/>
    <w:rsid w:val="0027332D"/>
    <w:rsid w:val="002736A1"/>
    <w:rsid w:val="002739E4"/>
    <w:rsid w:val="00273C2A"/>
    <w:rsid w:val="00273C76"/>
    <w:rsid w:val="00273D17"/>
    <w:rsid w:val="00273D2D"/>
    <w:rsid w:val="00273D52"/>
    <w:rsid w:val="00273ECB"/>
    <w:rsid w:val="002741F4"/>
    <w:rsid w:val="0027423C"/>
    <w:rsid w:val="002743CB"/>
    <w:rsid w:val="00274559"/>
    <w:rsid w:val="00274659"/>
    <w:rsid w:val="002748C6"/>
    <w:rsid w:val="00274918"/>
    <w:rsid w:val="002749F1"/>
    <w:rsid w:val="002749FB"/>
    <w:rsid w:val="00274AF0"/>
    <w:rsid w:val="00274C7C"/>
    <w:rsid w:val="00274D23"/>
    <w:rsid w:val="00275276"/>
    <w:rsid w:val="0027535C"/>
    <w:rsid w:val="002753FC"/>
    <w:rsid w:val="00275407"/>
    <w:rsid w:val="00275489"/>
    <w:rsid w:val="002754CD"/>
    <w:rsid w:val="00275504"/>
    <w:rsid w:val="002756A7"/>
    <w:rsid w:val="0027579C"/>
    <w:rsid w:val="002757C0"/>
    <w:rsid w:val="00275906"/>
    <w:rsid w:val="00275BD9"/>
    <w:rsid w:val="00275BFF"/>
    <w:rsid w:val="00275D03"/>
    <w:rsid w:val="00275DE6"/>
    <w:rsid w:val="00275DF2"/>
    <w:rsid w:val="00275E19"/>
    <w:rsid w:val="00275F07"/>
    <w:rsid w:val="00276019"/>
    <w:rsid w:val="0027611A"/>
    <w:rsid w:val="00276156"/>
    <w:rsid w:val="0027619A"/>
    <w:rsid w:val="002761B4"/>
    <w:rsid w:val="00276588"/>
    <w:rsid w:val="0027664D"/>
    <w:rsid w:val="00276656"/>
    <w:rsid w:val="00276783"/>
    <w:rsid w:val="00276B3D"/>
    <w:rsid w:val="00276DA5"/>
    <w:rsid w:val="00276E1A"/>
    <w:rsid w:val="00277446"/>
    <w:rsid w:val="00277456"/>
    <w:rsid w:val="00277531"/>
    <w:rsid w:val="002775EB"/>
    <w:rsid w:val="00277736"/>
    <w:rsid w:val="00277763"/>
    <w:rsid w:val="00277957"/>
    <w:rsid w:val="00277A23"/>
    <w:rsid w:val="00277B1F"/>
    <w:rsid w:val="00277D5F"/>
    <w:rsid w:val="00277D87"/>
    <w:rsid w:val="00277F43"/>
    <w:rsid w:val="0028004D"/>
    <w:rsid w:val="00280199"/>
    <w:rsid w:val="002803DA"/>
    <w:rsid w:val="002805D8"/>
    <w:rsid w:val="0028075B"/>
    <w:rsid w:val="00280A7E"/>
    <w:rsid w:val="00280A90"/>
    <w:rsid w:val="00280ADD"/>
    <w:rsid w:val="00280B14"/>
    <w:rsid w:val="00280BFC"/>
    <w:rsid w:val="00280E42"/>
    <w:rsid w:val="00280E7B"/>
    <w:rsid w:val="00280FEB"/>
    <w:rsid w:val="00281149"/>
    <w:rsid w:val="00281251"/>
    <w:rsid w:val="00281715"/>
    <w:rsid w:val="00281745"/>
    <w:rsid w:val="00281847"/>
    <w:rsid w:val="00281ACC"/>
    <w:rsid w:val="00281BC3"/>
    <w:rsid w:val="00281DAF"/>
    <w:rsid w:val="00282053"/>
    <w:rsid w:val="00282220"/>
    <w:rsid w:val="00282535"/>
    <w:rsid w:val="002826D6"/>
    <w:rsid w:val="00282814"/>
    <w:rsid w:val="002828A5"/>
    <w:rsid w:val="00282D46"/>
    <w:rsid w:val="00282D4A"/>
    <w:rsid w:val="00282D7B"/>
    <w:rsid w:val="00282D7F"/>
    <w:rsid w:val="00282E40"/>
    <w:rsid w:val="00282ECC"/>
    <w:rsid w:val="00282F5D"/>
    <w:rsid w:val="0028313A"/>
    <w:rsid w:val="00283160"/>
    <w:rsid w:val="002831EC"/>
    <w:rsid w:val="00283375"/>
    <w:rsid w:val="0028389C"/>
    <w:rsid w:val="002839DC"/>
    <w:rsid w:val="00283A05"/>
    <w:rsid w:val="00283AD1"/>
    <w:rsid w:val="00283D54"/>
    <w:rsid w:val="00283FDA"/>
    <w:rsid w:val="0028427B"/>
    <w:rsid w:val="002842F2"/>
    <w:rsid w:val="00284794"/>
    <w:rsid w:val="002848B2"/>
    <w:rsid w:val="002848B9"/>
    <w:rsid w:val="00284B83"/>
    <w:rsid w:val="00284E41"/>
    <w:rsid w:val="0028523F"/>
    <w:rsid w:val="00285440"/>
    <w:rsid w:val="002854D6"/>
    <w:rsid w:val="002857CC"/>
    <w:rsid w:val="002858B0"/>
    <w:rsid w:val="00285CC2"/>
    <w:rsid w:val="00285D09"/>
    <w:rsid w:val="00286189"/>
    <w:rsid w:val="00286191"/>
    <w:rsid w:val="002862E4"/>
    <w:rsid w:val="00286925"/>
    <w:rsid w:val="00286AE5"/>
    <w:rsid w:val="00286C88"/>
    <w:rsid w:val="0028719D"/>
    <w:rsid w:val="002871F3"/>
    <w:rsid w:val="002876B6"/>
    <w:rsid w:val="002877C1"/>
    <w:rsid w:val="002878F2"/>
    <w:rsid w:val="0028793E"/>
    <w:rsid w:val="00287C74"/>
    <w:rsid w:val="00287CBE"/>
    <w:rsid w:val="00287E01"/>
    <w:rsid w:val="0029034E"/>
    <w:rsid w:val="00290471"/>
    <w:rsid w:val="0029056D"/>
    <w:rsid w:val="00290623"/>
    <w:rsid w:val="002908B3"/>
    <w:rsid w:val="00290963"/>
    <w:rsid w:val="00290B57"/>
    <w:rsid w:val="00290E7D"/>
    <w:rsid w:val="00291015"/>
    <w:rsid w:val="002911FB"/>
    <w:rsid w:val="00291216"/>
    <w:rsid w:val="00291236"/>
    <w:rsid w:val="00291247"/>
    <w:rsid w:val="002912FB"/>
    <w:rsid w:val="002914DC"/>
    <w:rsid w:val="00291531"/>
    <w:rsid w:val="0029164B"/>
    <w:rsid w:val="002916D1"/>
    <w:rsid w:val="002916EA"/>
    <w:rsid w:val="00291706"/>
    <w:rsid w:val="00291760"/>
    <w:rsid w:val="00291898"/>
    <w:rsid w:val="00291A57"/>
    <w:rsid w:val="00291DB1"/>
    <w:rsid w:val="00291DFB"/>
    <w:rsid w:val="00291F0A"/>
    <w:rsid w:val="0029208E"/>
    <w:rsid w:val="00292541"/>
    <w:rsid w:val="00292549"/>
    <w:rsid w:val="0029273C"/>
    <w:rsid w:val="002927B7"/>
    <w:rsid w:val="00292D1F"/>
    <w:rsid w:val="00292EB1"/>
    <w:rsid w:val="00292F3E"/>
    <w:rsid w:val="00293015"/>
    <w:rsid w:val="00293511"/>
    <w:rsid w:val="00293590"/>
    <w:rsid w:val="002936B5"/>
    <w:rsid w:val="0029373D"/>
    <w:rsid w:val="0029374E"/>
    <w:rsid w:val="00293824"/>
    <w:rsid w:val="002938E1"/>
    <w:rsid w:val="002938FF"/>
    <w:rsid w:val="00293AD2"/>
    <w:rsid w:val="00293AE6"/>
    <w:rsid w:val="00293C1D"/>
    <w:rsid w:val="00293CE6"/>
    <w:rsid w:val="00294643"/>
    <w:rsid w:val="00294657"/>
    <w:rsid w:val="00294718"/>
    <w:rsid w:val="0029483E"/>
    <w:rsid w:val="0029489C"/>
    <w:rsid w:val="00294A69"/>
    <w:rsid w:val="00294D20"/>
    <w:rsid w:val="00294E56"/>
    <w:rsid w:val="00294E59"/>
    <w:rsid w:val="00294EA7"/>
    <w:rsid w:val="0029501B"/>
    <w:rsid w:val="002950BB"/>
    <w:rsid w:val="002951BA"/>
    <w:rsid w:val="0029525A"/>
    <w:rsid w:val="002956E9"/>
    <w:rsid w:val="002957E8"/>
    <w:rsid w:val="00295C3C"/>
    <w:rsid w:val="00295D80"/>
    <w:rsid w:val="00295DDD"/>
    <w:rsid w:val="00295DEA"/>
    <w:rsid w:val="00296848"/>
    <w:rsid w:val="00296E0D"/>
    <w:rsid w:val="00296E52"/>
    <w:rsid w:val="00296F0B"/>
    <w:rsid w:val="00296F77"/>
    <w:rsid w:val="00297033"/>
    <w:rsid w:val="00297191"/>
    <w:rsid w:val="002977FE"/>
    <w:rsid w:val="002979A6"/>
    <w:rsid w:val="00297A84"/>
    <w:rsid w:val="00297AD3"/>
    <w:rsid w:val="00297CBA"/>
    <w:rsid w:val="00297D06"/>
    <w:rsid w:val="00297E5C"/>
    <w:rsid w:val="00297EF0"/>
    <w:rsid w:val="00297F3F"/>
    <w:rsid w:val="002A000E"/>
    <w:rsid w:val="002A0097"/>
    <w:rsid w:val="002A01EC"/>
    <w:rsid w:val="002A04C5"/>
    <w:rsid w:val="002A05F0"/>
    <w:rsid w:val="002A0634"/>
    <w:rsid w:val="002A0CAC"/>
    <w:rsid w:val="002A0D81"/>
    <w:rsid w:val="002A1069"/>
    <w:rsid w:val="002A12AE"/>
    <w:rsid w:val="002A1307"/>
    <w:rsid w:val="002A160C"/>
    <w:rsid w:val="002A1DD4"/>
    <w:rsid w:val="002A1FC4"/>
    <w:rsid w:val="002A241F"/>
    <w:rsid w:val="002A242F"/>
    <w:rsid w:val="002A2715"/>
    <w:rsid w:val="002A2A74"/>
    <w:rsid w:val="002A2E15"/>
    <w:rsid w:val="002A3026"/>
    <w:rsid w:val="002A31FC"/>
    <w:rsid w:val="002A33A0"/>
    <w:rsid w:val="002A34BE"/>
    <w:rsid w:val="002A3513"/>
    <w:rsid w:val="002A361F"/>
    <w:rsid w:val="002A38C2"/>
    <w:rsid w:val="002A3C58"/>
    <w:rsid w:val="002A3CA7"/>
    <w:rsid w:val="002A40FF"/>
    <w:rsid w:val="002A426F"/>
    <w:rsid w:val="002A44A1"/>
    <w:rsid w:val="002A4586"/>
    <w:rsid w:val="002A4747"/>
    <w:rsid w:val="002A4766"/>
    <w:rsid w:val="002A4A0B"/>
    <w:rsid w:val="002A4A4A"/>
    <w:rsid w:val="002A4A7D"/>
    <w:rsid w:val="002A4B4A"/>
    <w:rsid w:val="002A4B7B"/>
    <w:rsid w:val="002A4E0E"/>
    <w:rsid w:val="002A4FB8"/>
    <w:rsid w:val="002A51FE"/>
    <w:rsid w:val="002A567C"/>
    <w:rsid w:val="002A5684"/>
    <w:rsid w:val="002A5B0E"/>
    <w:rsid w:val="002A5E20"/>
    <w:rsid w:val="002A6223"/>
    <w:rsid w:val="002A6260"/>
    <w:rsid w:val="002A62A8"/>
    <w:rsid w:val="002A63CC"/>
    <w:rsid w:val="002A655D"/>
    <w:rsid w:val="002A658C"/>
    <w:rsid w:val="002A6742"/>
    <w:rsid w:val="002A67CC"/>
    <w:rsid w:val="002A68EF"/>
    <w:rsid w:val="002A69A5"/>
    <w:rsid w:val="002A6A94"/>
    <w:rsid w:val="002A6EC0"/>
    <w:rsid w:val="002A7143"/>
    <w:rsid w:val="002A7633"/>
    <w:rsid w:val="002A7734"/>
    <w:rsid w:val="002A78BF"/>
    <w:rsid w:val="002A7A52"/>
    <w:rsid w:val="002A7BED"/>
    <w:rsid w:val="002A7C5C"/>
    <w:rsid w:val="002A7DC7"/>
    <w:rsid w:val="002A7EDD"/>
    <w:rsid w:val="002A7F48"/>
    <w:rsid w:val="002B0000"/>
    <w:rsid w:val="002B03F1"/>
    <w:rsid w:val="002B0518"/>
    <w:rsid w:val="002B08D4"/>
    <w:rsid w:val="002B08DB"/>
    <w:rsid w:val="002B0934"/>
    <w:rsid w:val="002B0993"/>
    <w:rsid w:val="002B0BC2"/>
    <w:rsid w:val="002B0C70"/>
    <w:rsid w:val="002B0DD9"/>
    <w:rsid w:val="002B1003"/>
    <w:rsid w:val="002B142D"/>
    <w:rsid w:val="002B153C"/>
    <w:rsid w:val="002B166D"/>
    <w:rsid w:val="002B191C"/>
    <w:rsid w:val="002B19CD"/>
    <w:rsid w:val="002B21CF"/>
    <w:rsid w:val="002B2483"/>
    <w:rsid w:val="002B2746"/>
    <w:rsid w:val="002B2958"/>
    <w:rsid w:val="002B2A3F"/>
    <w:rsid w:val="002B2FE8"/>
    <w:rsid w:val="002B30FF"/>
    <w:rsid w:val="002B318E"/>
    <w:rsid w:val="002B31AD"/>
    <w:rsid w:val="002B3423"/>
    <w:rsid w:val="002B350E"/>
    <w:rsid w:val="002B35EF"/>
    <w:rsid w:val="002B3703"/>
    <w:rsid w:val="002B37AB"/>
    <w:rsid w:val="002B39F2"/>
    <w:rsid w:val="002B3B1A"/>
    <w:rsid w:val="002B3BFE"/>
    <w:rsid w:val="002B3C83"/>
    <w:rsid w:val="002B4060"/>
    <w:rsid w:val="002B45AB"/>
    <w:rsid w:val="002B45B6"/>
    <w:rsid w:val="002B497E"/>
    <w:rsid w:val="002B49BD"/>
    <w:rsid w:val="002B4DDB"/>
    <w:rsid w:val="002B4E03"/>
    <w:rsid w:val="002B51B2"/>
    <w:rsid w:val="002B51BD"/>
    <w:rsid w:val="002B5355"/>
    <w:rsid w:val="002B5499"/>
    <w:rsid w:val="002B551E"/>
    <w:rsid w:val="002B5545"/>
    <w:rsid w:val="002B587D"/>
    <w:rsid w:val="002B5A61"/>
    <w:rsid w:val="002B5BF7"/>
    <w:rsid w:val="002B5EA1"/>
    <w:rsid w:val="002B619B"/>
    <w:rsid w:val="002B629A"/>
    <w:rsid w:val="002B62F6"/>
    <w:rsid w:val="002B65A2"/>
    <w:rsid w:val="002B6764"/>
    <w:rsid w:val="002B693F"/>
    <w:rsid w:val="002B6964"/>
    <w:rsid w:val="002B6C06"/>
    <w:rsid w:val="002B6C2E"/>
    <w:rsid w:val="002B6D1C"/>
    <w:rsid w:val="002B6EF9"/>
    <w:rsid w:val="002B6F08"/>
    <w:rsid w:val="002B6FF8"/>
    <w:rsid w:val="002B7178"/>
    <w:rsid w:val="002B7447"/>
    <w:rsid w:val="002B753B"/>
    <w:rsid w:val="002B7542"/>
    <w:rsid w:val="002B779B"/>
    <w:rsid w:val="002B7827"/>
    <w:rsid w:val="002B782A"/>
    <w:rsid w:val="002B78D8"/>
    <w:rsid w:val="002B7CE0"/>
    <w:rsid w:val="002B7D46"/>
    <w:rsid w:val="002B7F22"/>
    <w:rsid w:val="002B7FA9"/>
    <w:rsid w:val="002B7FF6"/>
    <w:rsid w:val="002C0152"/>
    <w:rsid w:val="002C01C2"/>
    <w:rsid w:val="002C02A2"/>
    <w:rsid w:val="002C02C5"/>
    <w:rsid w:val="002C0342"/>
    <w:rsid w:val="002C0343"/>
    <w:rsid w:val="002C07D4"/>
    <w:rsid w:val="002C07F4"/>
    <w:rsid w:val="002C0896"/>
    <w:rsid w:val="002C0A36"/>
    <w:rsid w:val="002C0AC9"/>
    <w:rsid w:val="002C0D8D"/>
    <w:rsid w:val="002C0F60"/>
    <w:rsid w:val="002C0FE2"/>
    <w:rsid w:val="002C10C9"/>
    <w:rsid w:val="002C135B"/>
    <w:rsid w:val="002C1500"/>
    <w:rsid w:val="002C156D"/>
    <w:rsid w:val="002C15B1"/>
    <w:rsid w:val="002C1687"/>
    <w:rsid w:val="002C1786"/>
    <w:rsid w:val="002C1899"/>
    <w:rsid w:val="002C18DF"/>
    <w:rsid w:val="002C1A40"/>
    <w:rsid w:val="002C2272"/>
    <w:rsid w:val="002C22F3"/>
    <w:rsid w:val="002C2367"/>
    <w:rsid w:val="002C260A"/>
    <w:rsid w:val="002C287E"/>
    <w:rsid w:val="002C2B06"/>
    <w:rsid w:val="002C2B7E"/>
    <w:rsid w:val="002C2E44"/>
    <w:rsid w:val="002C3201"/>
    <w:rsid w:val="002C34E6"/>
    <w:rsid w:val="002C35D3"/>
    <w:rsid w:val="002C3633"/>
    <w:rsid w:val="002C3E04"/>
    <w:rsid w:val="002C3E75"/>
    <w:rsid w:val="002C3EB1"/>
    <w:rsid w:val="002C3F27"/>
    <w:rsid w:val="002C41DC"/>
    <w:rsid w:val="002C42B7"/>
    <w:rsid w:val="002C4407"/>
    <w:rsid w:val="002C46BD"/>
    <w:rsid w:val="002C479A"/>
    <w:rsid w:val="002C4804"/>
    <w:rsid w:val="002C52A8"/>
    <w:rsid w:val="002C52F2"/>
    <w:rsid w:val="002C53AB"/>
    <w:rsid w:val="002C54AB"/>
    <w:rsid w:val="002C554C"/>
    <w:rsid w:val="002C56F4"/>
    <w:rsid w:val="002C588F"/>
    <w:rsid w:val="002C5890"/>
    <w:rsid w:val="002C59CC"/>
    <w:rsid w:val="002C5FB8"/>
    <w:rsid w:val="002C6252"/>
    <w:rsid w:val="002C654E"/>
    <w:rsid w:val="002C658F"/>
    <w:rsid w:val="002C6724"/>
    <w:rsid w:val="002C6ABD"/>
    <w:rsid w:val="002C6F2A"/>
    <w:rsid w:val="002C6FEF"/>
    <w:rsid w:val="002C7064"/>
    <w:rsid w:val="002C7277"/>
    <w:rsid w:val="002C727A"/>
    <w:rsid w:val="002C7592"/>
    <w:rsid w:val="002C7749"/>
    <w:rsid w:val="002C779C"/>
    <w:rsid w:val="002C7961"/>
    <w:rsid w:val="002C7A0A"/>
    <w:rsid w:val="002C7ABE"/>
    <w:rsid w:val="002C7B79"/>
    <w:rsid w:val="002C7C95"/>
    <w:rsid w:val="002C7FAB"/>
    <w:rsid w:val="002D00FE"/>
    <w:rsid w:val="002D0181"/>
    <w:rsid w:val="002D01CD"/>
    <w:rsid w:val="002D01EB"/>
    <w:rsid w:val="002D0224"/>
    <w:rsid w:val="002D070C"/>
    <w:rsid w:val="002D0718"/>
    <w:rsid w:val="002D08C9"/>
    <w:rsid w:val="002D09DB"/>
    <w:rsid w:val="002D0EA6"/>
    <w:rsid w:val="002D131F"/>
    <w:rsid w:val="002D1429"/>
    <w:rsid w:val="002D16C5"/>
    <w:rsid w:val="002D17C3"/>
    <w:rsid w:val="002D19BB"/>
    <w:rsid w:val="002D1A26"/>
    <w:rsid w:val="002D1C37"/>
    <w:rsid w:val="002D1D6F"/>
    <w:rsid w:val="002D1ED3"/>
    <w:rsid w:val="002D2011"/>
    <w:rsid w:val="002D203C"/>
    <w:rsid w:val="002D2170"/>
    <w:rsid w:val="002D21CA"/>
    <w:rsid w:val="002D23C6"/>
    <w:rsid w:val="002D24D3"/>
    <w:rsid w:val="002D29ED"/>
    <w:rsid w:val="002D2E48"/>
    <w:rsid w:val="002D2F50"/>
    <w:rsid w:val="002D2FC7"/>
    <w:rsid w:val="002D30FB"/>
    <w:rsid w:val="002D31F3"/>
    <w:rsid w:val="002D34B0"/>
    <w:rsid w:val="002D3576"/>
    <w:rsid w:val="002D35C3"/>
    <w:rsid w:val="002D35F0"/>
    <w:rsid w:val="002D35FE"/>
    <w:rsid w:val="002D3844"/>
    <w:rsid w:val="002D39C9"/>
    <w:rsid w:val="002D3C6F"/>
    <w:rsid w:val="002D3FE0"/>
    <w:rsid w:val="002D403D"/>
    <w:rsid w:val="002D4615"/>
    <w:rsid w:val="002D462B"/>
    <w:rsid w:val="002D4723"/>
    <w:rsid w:val="002D475A"/>
    <w:rsid w:val="002D4820"/>
    <w:rsid w:val="002D483F"/>
    <w:rsid w:val="002D4884"/>
    <w:rsid w:val="002D48FB"/>
    <w:rsid w:val="002D4900"/>
    <w:rsid w:val="002D4F9C"/>
    <w:rsid w:val="002D4FAC"/>
    <w:rsid w:val="002D57AC"/>
    <w:rsid w:val="002D585A"/>
    <w:rsid w:val="002D5A8C"/>
    <w:rsid w:val="002D5B72"/>
    <w:rsid w:val="002D5C66"/>
    <w:rsid w:val="002D5D52"/>
    <w:rsid w:val="002D5D80"/>
    <w:rsid w:val="002D61CD"/>
    <w:rsid w:val="002D63E5"/>
    <w:rsid w:val="002D6764"/>
    <w:rsid w:val="002D68D1"/>
    <w:rsid w:val="002D6A68"/>
    <w:rsid w:val="002D6CF1"/>
    <w:rsid w:val="002D6F5B"/>
    <w:rsid w:val="002D7287"/>
    <w:rsid w:val="002D74E2"/>
    <w:rsid w:val="002D758A"/>
    <w:rsid w:val="002D77BB"/>
    <w:rsid w:val="002D77FC"/>
    <w:rsid w:val="002D7A41"/>
    <w:rsid w:val="002D7CC2"/>
    <w:rsid w:val="002D7D42"/>
    <w:rsid w:val="002D7E23"/>
    <w:rsid w:val="002E0259"/>
    <w:rsid w:val="002E029E"/>
    <w:rsid w:val="002E03E4"/>
    <w:rsid w:val="002E0675"/>
    <w:rsid w:val="002E0789"/>
    <w:rsid w:val="002E07A6"/>
    <w:rsid w:val="002E07F3"/>
    <w:rsid w:val="002E07FA"/>
    <w:rsid w:val="002E097C"/>
    <w:rsid w:val="002E09CC"/>
    <w:rsid w:val="002E0C85"/>
    <w:rsid w:val="002E0C95"/>
    <w:rsid w:val="002E0CB6"/>
    <w:rsid w:val="002E0E1F"/>
    <w:rsid w:val="002E0E96"/>
    <w:rsid w:val="002E0F5A"/>
    <w:rsid w:val="002E0F69"/>
    <w:rsid w:val="002E110B"/>
    <w:rsid w:val="002E1252"/>
    <w:rsid w:val="002E14BF"/>
    <w:rsid w:val="002E15D2"/>
    <w:rsid w:val="002E177E"/>
    <w:rsid w:val="002E18FE"/>
    <w:rsid w:val="002E19D8"/>
    <w:rsid w:val="002E1BF9"/>
    <w:rsid w:val="002E1D3D"/>
    <w:rsid w:val="002E1F3F"/>
    <w:rsid w:val="002E2757"/>
    <w:rsid w:val="002E2758"/>
    <w:rsid w:val="002E29CD"/>
    <w:rsid w:val="002E2B76"/>
    <w:rsid w:val="002E2D8C"/>
    <w:rsid w:val="002E2F6B"/>
    <w:rsid w:val="002E3071"/>
    <w:rsid w:val="002E3096"/>
    <w:rsid w:val="002E3180"/>
    <w:rsid w:val="002E385B"/>
    <w:rsid w:val="002E3A1C"/>
    <w:rsid w:val="002E3C3B"/>
    <w:rsid w:val="002E3F1F"/>
    <w:rsid w:val="002E3F95"/>
    <w:rsid w:val="002E4044"/>
    <w:rsid w:val="002E4111"/>
    <w:rsid w:val="002E4340"/>
    <w:rsid w:val="002E43C8"/>
    <w:rsid w:val="002E43FB"/>
    <w:rsid w:val="002E4547"/>
    <w:rsid w:val="002E45B4"/>
    <w:rsid w:val="002E4709"/>
    <w:rsid w:val="002E4937"/>
    <w:rsid w:val="002E4C5C"/>
    <w:rsid w:val="002E4E80"/>
    <w:rsid w:val="002E4FE8"/>
    <w:rsid w:val="002E50C4"/>
    <w:rsid w:val="002E520E"/>
    <w:rsid w:val="002E536A"/>
    <w:rsid w:val="002E54FE"/>
    <w:rsid w:val="002E5567"/>
    <w:rsid w:val="002E5862"/>
    <w:rsid w:val="002E5A17"/>
    <w:rsid w:val="002E5AE0"/>
    <w:rsid w:val="002E5B14"/>
    <w:rsid w:val="002E5B34"/>
    <w:rsid w:val="002E5BA5"/>
    <w:rsid w:val="002E5BEB"/>
    <w:rsid w:val="002E5C44"/>
    <w:rsid w:val="002E5C76"/>
    <w:rsid w:val="002E5D11"/>
    <w:rsid w:val="002E5FAA"/>
    <w:rsid w:val="002E6106"/>
    <w:rsid w:val="002E619A"/>
    <w:rsid w:val="002E6223"/>
    <w:rsid w:val="002E62E2"/>
    <w:rsid w:val="002E64DE"/>
    <w:rsid w:val="002E6856"/>
    <w:rsid w:val="002E6A5D"/>
    <w:rsid w:val="002E6B08"/>
    <w:rsid w:val="002E6BE9"/>
    <w:rsid w:val="002E70B3"/>
    <w:rsid w:val="002E7123"/>
    <w:rsid w:val="002E7889"/>
    <w:rsid w:val="002E7A3E"/>
    <w:rsid w:val="002E7F18"/>
    <w:rsid w:val="002F004D"/>
    <w:rsid w:val="002F0183"/>
    <w:rsid w:val="002F02ED"/>
    <w:rsid w:val="002F032A"/>
    <w:rsid w:val="002F0507"/>
    <w:rsid w:val="002F0704"/>
    <w:rsid w:val="002F0B39"/>
    <w:rsid w:val="002F0F67"/>
    <w:rsid w:val="002F101B"/>
    <w:rsid w:val="002F120D"/>
    <w:rsid w:val="002F125D"/>
    <w:rsid w:val="002F14F3"/>
    <w:rsid w:val="002F1599"/>
    <w:rsid w:val="002F1621"/>
    <w:rsid w:val="002F1D23"/>
    <w:rsid w:val="002F1DE2"/>
    <w:rsid w:val="002F2049"/>
    <w:rsid w:val="002F209C"/>
    <w:rsid w:val="002F21F9"/>
    <w:rsid w:val="002F2967"/>
    <w:rsid w:val="002F298A"/>
    <w:rsid w:val="002F29A0"/>
    <w:rsid w:val="002F303B"/>
    <w:rsid w:val="002F3433"/>
    <w:rsid w:val="002F34AE"/>
    <w:rsid w:val="002F3599"/>
    <w:rsid w:val="002F375A"/>
    <w:rsid w:val="002F387D"/>
    <w:rsid w:val="002F3896"/>
    <w:rsid w:val="002F3B0A"/>
    <w:rsid w:val="002F40A0"/>
    <w:rsid w:val="002F40E6"/>
    <w:rsid w:val="002F4121"/>
    <w:rsid w:val="002F41D3"/>
    <w:rsid w:val="002F4336"/>
    <w:rsid w:val="002F439E"/>
    <w:rsid w:val="002F43CB"/>
    <w:rsid w:val="002F4605"/>
    <w:rsid w:val="002F4731"/>
    <w:rsid w:val="002F481F"/>
    <w:rsid w:val="002F48EB"/>
    <w:rsid w:val="002F499B"/>
    <w:rsid w:val="002F4DBC"/>
    <w:rsid w:val="002F4E3E"/>
    <w:rsid w:val="002F54B1"/>
    <w:rsid w:val="002F56C8"/>
    <w:rsid w:val="002F5DEF"/>
    <w:rsid w:val="002F5EBD"/>
    <w:rsid w:val="002F5EC4"/>
    <w:rsid w:val="002F60CB"/>
    <w:rsid w:val="002F635F"/>
    <w:rsid w:val="002F63AB"/>
    <w:rsid w:val="002F65A4"/>
    <w:rsid w:val="002F6600"/>
    <w:rsid w:val="002F6776"/>
    <w:rsid w:val="002F6809"/>
    <w:rsid w:val="002F69FC"/>
    <w:rsid w:val="002F6B03"/>
    <w:rsid w:val="002F6BEE"/>
    <w:rsid w:val="002F6C35"/>
    <w:rsid w:val="002F6D60"/>
    <w:rsid w:val="002F706C"/>
    <w:rsid w:val="002F710E"/>
    <w:rsid w:val="002F71A6"/>
    <w:rsid w:val="002F71AD"/>
    <w:rsid w:val="002F7664"/>
    <w:rsid w:val="002F77C1"/>
    <w:rsid w:val="002F77EA"/>
    <w:rsid w:val="002F7EE0"/>
    <w:rsid w:val="002F7F86"/>
    <w:rsid w:val="0030004B"/>
    <w:rsid w:val="0030042B"/>
    <w:rsid w:val="0030046B"/>
    <w:rsid w:val="0030051F"/>
    <w:rsid w:val="00300573"/>
    <w:rsid w:val="0030064C"/>
    <w:rsid w:val="00300701"/>
    <w:rsid w:val="00300912"/>
    <w:rsid w:val="0030092C"/>
    <w:rsid w:val="00300B62"/>
    <w:rsid w:val="00300B71"/>
    <w:rsid w:val="00300BD5"/>
    <w:rsid w:val="00300DCF"/>
    <w:rsid w:val="00300EB1"/>
    <w:rsid w:val="00300F30"/>
    <w:rsid w:val="0030146F"/>
    <w:rsid w:val="003016FF"/>
    <w:rsid w:val="00301953"/>
    <w:rsid w:val="00301B07"/>
    <w:rsid w:val="00301C89"/>
    <w:rsid w:val="00301CF2"/>
    <w:rsid w:val="00301FD6"/>
    <w:rsid w:val="00302084"/>
    <w:rsid w:val="003023FC"/>
    <w:rsid w:val="00302651"/>
    <w:rsid w:val="00302673"/>
    <w:rsid w:val="003028A0"/>
    <w:rsid w:val="00302921"/>
    <w:rsid w:val="00302ACC"/>
    <w:rsid w:val="00302C76"/>
    <w:rsid w:val="003030E8"/>
    <w:rsid w:val="00303651"/>
    <w:rsid w:val="003036BE"/>
    <w:rsid w:val="0030388A"/>
    <w:rsid w:val="00303999"/>
    <w:rsid w:val="003039B5"/>
    <w:rsid w:val="00303A21"/>
    <w:rsid w:val="00303C27"/>
    <w:rsid w:val="00303D1D"/>
    <w:rsid w:val="00303EEB"/>
    <w:rsid w:val="003041FA"/>
    <w:rsid w:val="003042B5"/>
    <w:rsid w:val="00304504"/>
    <w:rsid w:val="003045F0"/>
    <w:rsid w:val="00304710"/>
    <w:rsid w:val="003047E4"/>
    <w:rsid w:val="00304854"/>
    <w:rsid w:val="00304A46"/>
    <w:rsid w:val="00304F6E"/>
    <w:rsid w:val="0030540F"/>
    <w:rsid w:val="00305482"/>
    <w:rsid w:val="003054D1"/>
    <w:rsid w:val="00305776"/>
    <w:rsid w:val="00305A62"/>
    <w:rsid w:val="00305CE3"/>
    <w:rsid w:val="00305D1C"/>
    <w:rsid w:val="00305F9A"/>
    <w:rsid w:val="00306215"/>
    <w:rsid w:val="00306299"/>
    <w:rsid w:val="003064B2"/>
    <w:rsid w:val="003064DD"/>
    <w:rsid w:val="003066FA"/>
    <w:rsid w:val="00306704"/>
    <w:rsid w:val="00306D29"/>
    <w:rsid w:val="00306EB8"/>
    <w:rsid w:val="00307162"/>
    <w:rsid w:val="00307538"/>
    <w:rsid w:val="003075E3"/>
    <w:rsid w:val="00307ABB"/>
    <w:rsid w:val="00307DE6"/>
    <w:rsid w:val="00307FB3"/>
    <w:rsid w:val="0031037E"/>
    <w:rsid w:val="00310663"/>
    <w:rsid w:val="00310D46"/>
    <w:rsid w:val="00310D58"/>
    <w:rsid w:val="00310E22"/>
    <w:rsid w:val="003112D0"/>
    <w:rsid w:val="00311470"/>
    <w:rsid w:val="0031153D"/>
    <w:rsid w:val="00311593"/>
    <w:rsid w:val="0031167C"/>
    <w:rsid w:val="0031195D"/>
    <w:rsid w:val="00311C25"/>
    <w:rsid w:val="003121E4"/>
    <w:rsid w:val="00312314"/>
    <w:rsid w:val="003123E7"/>
    <w:rsid w:val="003125DA"/>
    <w:rsid w:val="003125FC"/>
    <w:rsid w:val="0031260E"/>
    <w:rsid w:val="003128F0"/>
    <w:rsid w:val="003129EA"/>
    <w:rsid w:val="0031335A"/>
    <w:rsid w:val="00313674"/>
    <w:rsid w:val="003136D6"/>
    <w:rsid w:val="003137F7"/>
    <w:rsid w:val="00313859"/>
    <w:rsid w:val="0031392B"/>
    <w:rsid w:val="00313DE8"/>
    <w:rsid w:val="00313EAA"/>
    <w:rsid w:val="00313FD8"/>
    <w:rsid w:val="00314046"/>
    <w:rsid w:val="0031419F"/>
    <w:rsid w:val="0031421E"/>
    <w:rsid w:val="0031425F"/>
    <w:rsid w:val="0031445C"/>
    <w:rsid w:val="003145EB"/>
    <w:rsid w:val="00314640"/>
    <w:rsid w:val="003147B1"/>
    <w:rsid w:val="00314A47"/>
    <w:rsid w:val="00314A88"/>
    <w:rsid w:val="00314B5F"/>
    <w:rsid w:val="00314C22"/>
    <w:rsid w:val="00314C3C"/>
    <w:rsid w:val="00314C4B"/>
    <w:rsid w:val="00314CAE"/>
    <w:rsid w:val="00314D40"/>
    <w:rsid w:val="00314EC3"/>
    <w:rsid w:val="00314F6B"/>
    <w:rsid w:val="00314F6C"/>
    <w:rsid w:val="00314F7A"/>
    <w:rsid w:val="00314FF4"/>
    <w:rsid w:val="003152DB"/>
    <w:rsid w:val="003153E9"/>
    <w:rsid w:val="00315686"/>
    <w:rsid w:val="0031586C"/>
    <w:rsid w:val="00315AA7"/>
    <w:rsid w:val="00315AD8"/>
    <w:rsid w:val="00315C2C"/>
    <w:rsid w:val="00315FF1"/>
    <w:rsid w:val="003160E6"/>
    <w:rsid w:val="00316685"/>
    <w:rsid w:val="00317391"/>
    <w:rsid w:val="0031757C"/>
    <w:rsid w:val="003175DB"/>
    <w:rsid w:val="00317BF9"/>
    <w:rsid w:val="00317D3B"/>
    <w:rsid w:val="00317E5F"/>
    <w:rsid w:val="00317E79"/>
    <w:rsid w:val="003205DB"/>
    <w:rsid w:val="0032062D"/>
    <w:rsid w:val="00320855"/>
    <w:rsid w:val="00320903"/>
    <w:rsid w:val="00320B44"/>
    <w:rsid w:val="00320BC8"/>
    <w:rsid w:val="00320CB7"/>
    <w:rsid w:val="00320D79"/>
    <w:rsid w:val="00320DB9"/>
    <w:rsid w:val="00320DD9"/>
    <w:rsid w:val="00321000"/>
    <w:rsid w:val="0032124A"/>
    <w:rsid w:val="00321405"/>
    <w:rsid w:val="0032152D"/>
    <w:rsid w:val="003218B6"/>
    <w:rsid w:val="00321BF4"/>
    <w:rsid w:val="0032214D"/>
    <w:rsid w:val="003221D1"/>
    <w:rsid w:val="0032253A"/>
    <w:rsid w:val="00322CDB"/>
    <w:rsid w:val="00322D12"/>
    <w:rsid w:val="003234B9"/>
    <w:rsid w:val="00323570"/>
    <w:rsid w:val="00323D7C"/>
    <w:rsid w:val="00323F12"/>
    <w:rsid w:val="00323FAE"/>
    <w:rsid w:val="00324084"/>
    <w:rsid w:val="0032462B"/>
    <w:rsid w:val="003246DC"/>
    <w:rsid w:val="003247E5"/>
    <w:rsid w:val="00324957"/>
    <w:rsid w:val="00324A96"/>
    <w:rsid w:val="00324AAB"/>
    <w:rsid w:val="00324B02"/>
    <w:rsid w:val="00324BF8"/>
    <w:rsid w:val="00325008"/>
    <w:rsid w:val="00325280"/>
    <w:rsid w:val="00325353"/>
    <w:rsid w:val="00325456"/>
    <w:rsid w:val="003256BB"/>
    <w:rsid w:val="003257AC"/>
    <w:rsid w:val="0032588E"/>
    <w:rsid w:val="00325AE7"/>
    <w:rsid w:val="00325DD8"/>
    <w:rsid w:val="00326068"/>
    <w:rsid w:val="003260D2"/>
    <w:rsid w:val="00326325"/>
    <w:rsid w:val="00326500"/>
    <w:rsid w:val="0032664E"/>
    <w:rsid w:val="0032666D"/>
    <w:rsid w:val="00326A2E"/>
    <w:rsid w:val="00326A41"/>
    <w:rsid w:val="00326A87"/>
    <w:rsid w:val="00326C2E"/>
    <w:rsid w:val="00327199"/>
    <w:rsid w:val="0032728A"/>
    <w:rsid w:val="00327326"/>
    <w:rsid w:val="003274AC"/>
    <w:rsid w:val="003277AC"/>
    <w:rsid w:val="00327853"/>
    <w:rsid w:val="0032797A"/>
    <w:rsid w:val="003279EB"/>
    <w:rsid w:val="00327F4C"/>
    <w:rsid w:val="00327FCF"/>
    <w:rsid w:val="00327FDD"/>
    <w:rsid w:val="0033003F"/>
    <w:rsid w:val="0033018C"/>
    <w:rsid w:val="00330295"/>
    <w:rsid w:val="0033032E"/>
    <w:rsid w:val="00330440"/>
    <w:rsid w:val="0033056E"/>
    <w:rsid w:val="00330737"/>
    <w:rsid w:val="0033089B"/>
    <w:rsid w:val="003308D0"/>
    <w:rsid w:val="0033090D"/>
    <w:rsid w:val="00330AB9"/>
    <w:rsid w:val="00330B08"/>
    <w:rsid w:val="00330B89"/>
    <w:rsid w:val="00331033"/>
    <w:rsid w:val="003311F9"/>
    <w:rsid w:val="003311FC"/>
    <w:rsid w:val="003316A0"/>
    <w:rsid w:val="00331725"/>
    <w:rsid w:val="00331813"/>
    <w:rsid w:val="00331854"/>
    <w:rsid w:val="00331B6E"/>
    <w:rsid w:val="00331CF8"/>
    <w:rsid w:val="00331EDF"/>
    <w:rsid w:val="00331FC9"/>
    <w:rsid w:val="0033212F"/>
    <w:rsid w:val="00332165"/>
    <w:rsid w:val="003324D6"/>
    <w:rsid w:val="00332C34"/>
    <w:rsid w:val="00333067"/>
    <w:rsid w:val="0033331C"/>
    <w:rsid w:val="0033361F"/>
    <w:rsid w:val="0033379A"/>
    <w:rsid w:val="00333862"/>
    <w:rsid w:val="00333BB5"/>
    <w:rsid w:val="00333BE5"/>
    <w:rsid w:val="00333D49"/>
    <w:rsid w:val="00333FCC"/>
    <w:rsid w:val="003341F0"/>
    <w:rsid w:val="00334401"/>
    <w:rsid w:val="00334441"/>
    <w:rsid w:val="003344B6"/>
    <w:rsid w:val="003344BF"/>
    <w:rsid w:val="003344E0"/>
    <w:rsid w:val="00334611"/>
    <w:rsid w:val="00334623"/>
    <w:rsid w:val="00334A6A"/>
    <w:rsid w:val="00334C74"/>
    <w:rsid w:val="00334EEB"/>
    <w:rsid w:val="00334F40"/>
    <w:rsid w:val="0033507A"/>
    <w:rsid w:val="00335111"/>
    <w:rsid w:val="00335189"/>
    <w:rsid w:val="00335559"/>
    <w:rsid w:val="003355AC"/>
    <w:rsid w:val="00335689"/>
    <w:rsid w:val="00335A49"/>
    <w:rsid w:val="00335CB5"/>
    <w:rsid w:val="00335D31"/>
    <w:rsid w:val="00335EF0"/>
    <w:rsid w:val="00335FB2"/>
    <w:rsid w:val="0033667C"/>
    <w:rsid w:val="00336AEB"/>
    <w:rsid w:val="00336D62"/>
    <w:rsid w:val="003372C2"/>
    <w:rsid w:val="003376B9"/>
    <w:rsid w:val="00337D0E"/>
    <w:rsid w:val="00337FF1"/>
    <w:rsid w:val="00340062"/>
    <w:rsid w:val="0034006D"/>
    <w:rsid w:val="0034036D"/>
    <w:rsid w:val="00340410"/>
    <w:rsid w:val="00340773"/>
    <w:rsid w:val="00340DE9"/>
    <w:rsid w:val="00341377"/>
    <w:rsid w:val="00341442"/>
    <w:rsid w:val="0034171F"/>
    <w:rsid w:val="00341728"/>
    <w:rsid w:val="003418F8"/>
    <w:rsid w:val="003419CE"/>
    <w:rsid w:val="00341B2D"/>
    <w:rsid w:val="00341D45"/>
    <w:rsid w:val="00342133"/>
    <w:rsid w:val="003421B4"/>
    <w:rsid w:val="00342303"/>
    <w:rsid w:val="0034234E"/>
    <w:rsid w:val="003423A2"/>
    <w:rsid w:val="00342550"/>
    <w:rsid w:val="003426BF"/>
    <w:rsid w:val="00342AF8"/>
    <w:rsid w:val="00342ED4"/>
    <w:rsid w:val="00342F52"/>
    <w:rsid w:val="00342F64"/>
    <w:rsid w:val="0034301C"/>
    <w:rsid w:val="00343165"/>
    <w:rsid w:val="00343320"/>
    <w:rsid w:val="003433CF"/>
    <w:rsid w:val="0034363C"/>
    <w:rsid w:val="003436A4"/>
    <w:rsid w:val="00343886"/>
    <w:rsid w:val="003439B4"/>
    <w:rsid w:val="00343AC7"/>
    <w:rsid w:val="00343E91"/>
    <w:rsid w:val="00343FF0"/>
    <w:rsid w:val="00344056"/>
    <w:rsid w:val="00344062"/>
    <w:rsid w:val="00344168"/>
    <w:rsid w:val="003443F4"/>
    <w:rsid w:val="0034465F"/>
    <w:rsid w:val="00344761"/>
    <w:rsid w:val="0034478B"/>
    <w:rsid w:val="00344B48"/>
    <w:rsid w:val="003453AB"/>
    <w:rsid w:val="00345678"/>
    <w:rsid w:val="00345854"/>
    <w:rsid w:val="00345941"/>
    <w:rsid w:val="00345A10"/>
    <w:rsid w:val="00345A8C"/>
    <w:rsid w:val="00345D0D"/>
    <w:rsid w:val="00345E58"/>
    <w:rsid w:val="00345F42"/>
    <w:rsid w:val="00345FAC"/>
    <w:rsid w:val="00345FEE"/>
    <w:rsid w:val="003462F5"/>
    <w:rsid w:val="00346684"/>
    <w:rsid w:val="003466E6"/>
    <w:rsid w:val="0034670C"/>
    <w:rsid w:val="00346A86"/>
    <w:rsid w:val="00346DCD"/>
    <w:rsid w:val="0034745B"/>
    <w:rsid w:val="003474BA"/>
    <w:rsid w:val="003475FB"/>
    <w:rsid w:val="0034769D"/>
    <w:rsid w:val="00347769"/>
    <w:rsid w:val="00347813"/>
    <w:rsid w:val="0034781B"/>
    <w:rsid w:val="00347925"/>
    <w:rsid w:val="00347C8F"/>
    <w:rsid w:val="00347D15"/>
    <w:rsid w:val="00347F62"/>
    <w:rsid w:val="00350087"/>
    <w:rsid w:val="003500D3"/>
    <w:rsid w:val="003500E9"/>
    <w:rsid w:val="003500ED"/>
    <w:rsid w:val="00350266"/>
    <w:rsid w:val="00350536"/>
    <w:rsid w:val="0035059A"/>
    <w:rsid w:val="00350602"/>
    <w:rsid w:val="00350658"/>
    <w:rsid w:val="00350729"/>
    <w:rsid w:val="003508A5"/>
    <w:rsid w:val="00350C29"/>
    <w:rsid w:val="00351024"/>
    <w:rsid w:val="0035104F"/>
    <w:rsid w:val="003510BD"/>
    <w:rsid w:val="003511BB"/>
    <w:rsid w:val="0035124C"/>
    <w:rsid w:val="003512FD"/>
    <w:rsid w:val="003515A0"/>
    <w:rsid w:val="003516CE"/>
    <w:rsid w:val="003516EE"/>
    <w:rsid w:val="00351703"/>
    <w:rsid w:val="00351822"/>
    <w:rsid w:val="00351B21"/>
    <w:rsid w:val="00351EFB"/>
    <w:rsid w:val="00352028"/>
    <w:rsid w:val="0035203C"/>
    <w:rsid w:val="0035218F"/>
    <w:rsid w:val="0035224E"/>
    <w:rsid w:val="0035236A"/>
    <w:rsid w:val="0035245C"/>
    <w:rsid w:val="00352599"/>
    <w:rsid w:val="00352639"/>
    <w:rsid w:val="00352974"/>
    <w:rsid w:val="003529E6"/>
    <w:rsid w:val="00352D06"/>
    <w:rsid w:val="00352DE1"/>
    <w:rsid w:val="003530F7"/>
    <w:rsid w:val="0035311E"/>
    <w:rsid w:val="003531C6"/>
    <w:rsid w:val="00353428"/>
    <w:rsid w:val="003535BB"/>
    <w:rsid w:val="00353908"/>
    <w:rsid w:val="00353A17"/>
    <w:rsid w:val="00353CA0"/>
    <w:rsid w:val="00353CFE"/>
    <w:rsid w:val="00353EA1"/>
    <w:rsid w:val="00354277"/>
    <w:rsid w:val="00354300"/>
    <w:rsid w:val="003543C3"/>
    <w:rsid w:val="0035443A"/>
    <w:rsid w:val="00354682"/>
    <w:rsid w:val="0035471A"/>
    <w:rsid w:val="00354A9C"/>
    <w:rsid w:val="00354AD0"/>
    <w:rsid w:val="00355237"/>
    <w:rsid w:val="003557CD"/>
    <w:rsid w:val="003558EA"/>
    <w:rsid w:val="00355966"/>
    <w:rsid w:val="00355DFB"/>
    <w:rsid w:val="00355F2D"/>
    <w:rsid w:val="0035639C"/>
    <w:rsid w:val="003563AC"/>
    <w:rsid w:val="00356424"/>
    <w:rsid w:val="00356934"/>
    <w:rsid w:val="00356A77"/>
    <w:rsid w:val="00356CC7"/>
    <w:rsid w:val="00356E4C"/>
    <w:rsid w:val="00356E77"/>
    <w:rsid w:val="00357165"/>
    <w:rsid w:val="0035720F"/>
    <w:rsid w:val="0035764C"/>
    <w:rsid w:val="00357670"/>
    <w:rsid w:val="00357DC6"/>
    <w:rsid w:val="00357DF8"/>
    <w:rsid w:val="00357EB3"/>
    <w:rsid w:val="003601FD"/>
    <w:rsid w:val="003602B5"/>
    <w:rsid w:val="003609E2"/>
    <w:rsid w:val="00360CE3"/>
    <w:rsid w:val="00360DCB"/>
    <w:rsid w:val="00360F14"/>
    <w:rsid w:val="0036144A"/>
    <w:rsid w:val="003615BF"/>
    <w:rsid w:val="00361649"/>
    <w:rsid w:val="0036176A"/>
    <w:rsid w:val="00361AA8"/>
    <w:rsid w:val="00361AAB"/>
    <w:rsid w:val="00361B2D"/>
    <w:rsid w:val="00361E4F"/>
    <w:rsid w:val="003624A5"/>
    <w:rsid w:val="00362579"/>
    <w:rsid w:val="00362647"/>
    <w:rsid w:val="0036274D"/>
    <w:rsid w:val="003628C0"/>
    <w:rsid w:val="0036293C"/>
    <w:rsid w:val="003629FB"/>
    <w:rsid w:val="00362AFC"/>
    <w:rsid w:val="00362D9B"/>
    <w:rsid w:val="00362E2A"/>
    <w:rsid w:val="0036316F"/>
    <w:rsid w:val="003635CB"/>
    <w:rsid w:val="003637F8"/>
    <w:rsid w:val="00363895"/>
    <w:rsid w:val="00363972"/>
    <w:rsid w:val="00363B04"/>
    <w:rsid w:val="00363B24"/>
    <w:rsid w:val="00363B39"/>
    <w:rsid w:val="00363BC9"/>
    <w:rsid w:val="00363CA3"/>
    <w:rsid w:val="00363EC3"/>
    <w:rsid w:val="00364029"/>
    <w:rsid w:val="003641A3"/>
    <w:rsid w:val="00364207"/>
    <w:rsid w:val="003642A3"/>
    <w:rsid w:val="00364756"/>
    <w:rsid w:val="003648C0"/>
    <w:rsid w:val="003648D9"/>
    <w:rsid w:val="003648F4"/>
    <w:rsid w:val="00364954"/>
    <w:rsid w:val="00364A60"/>
    <w:rsid w:val="00364BE5"/>
    <w:rsid w:val="00364D18"/>
    <w:rsid w:val="00364E18"/>
    <w:rsid w:val="00364E2E"/>
    <w:rsid w:val="00364F46"/>
    <w:rsid w:val="00364FFB"/>
    <w:rsid w:val="003651CD"/>
    <w:rsid w:val="003653B7"/>
    <w:rsid w:val="00365433"/>
    <w:rsid w:val="00365466"/>
    <w:rsid w:val="00365A01"/>
    <w:rsid w:val="00365B0D"/>
    <w:rsid w:val="00365DAB"/>
    <w:rsid w:val="00365E42"/>
    <w:rsid w:val="00365E4F"/>
    <w:rsid w:val="00365F55"/>
    <w:rsid w:val="003660CC"/>
    <w:rsid w:val="003662B3"/>
    <w:rsid w:val="00366332"/>
    <w:rsid w:val="00366480"/>
    <w:rsid w:val="0036670F"/>
    <w:rsid w:val="003667C4"/>
    <w:rsid w:val="0036683C"/>
    <w:rsid w:val="00366919"/>
    <w:rsid w:val="00366997"/>
    <w:rsid w:val="00366BD5"/>
    <w:rsid w:val="00366E79"/>
    <w:rsid w:val="00367103"/>
    <w:rsid w:val="003673CF"/>
    <w:rsid w:val="00367669"/>
    <w:rsid w:val="0036768F"/>
    <w:rsid w:val="0036795D"/>
    <w:rsid w:val="00367AE5"/>
    <w:rsid w:val="00367C51"/>
    <w:rsid w:val="003705AC"/>
    <w:rsid w:val="003707EC"/>
    <w:rsid w:val="00370A0C"/>
    <w:rsid w:val="00370AB9"/>
    <w:rsid w:val="00370E3B"/>
    <w:rsid w:val="003710A7"/>
    <w:rsid w:val="00371352"/>
    <w:rsid w:val="003713B7"/>
    <w:rsid w:val="003714FD"/>
    <w:rsid w:val="00371519"/>
    <w:rsid w:val="00371702"/>
    <w:rsid w:val="00371BC1"/>
    <w:rsid w:val="00371C1B"/>
    <w:rsid w:val="00372220"/>
    <w:rsid w:val="0037229C"/>
    <w:rsid w:val="00372489"/>
    <w:rsid w:val="00372727"/>
    <w:rsid w:val="003728A7"/>
    <w:rsid w:val="00372D2C"/>
    <w:rsid w:val="00372E3E"/>
    <w:rsid w:val="00372E55"/>
    <w:rsid w:val="00372E91"/>
    <w:rsid w:val="003730CF"/>
    <w:rsid w:val="003730D0"/>
    <w:rsid w:val="003731B1"/>
    <w:rsid w:val="00373342"/>
    <w:rsid w:val="0037350A"/>
    <w:rsid w:val="0037369E"/>
    <w:rsid w:val="003737F5"/>
    <w:rsid w:val="00373B0C"/>
    <w:rsid w:val="00373B45"/>
    <w:rsid w:val="00373C70"/>
    <w:rsid w:val="00373C81"/>
    <w:rsid w:val="00373CF4"/>
    <w:rsid w:val="00373D4E"/>
    <w:rsid w:val="00373DF7"/>
    <w:rsid w:val="0037402B"/>
    <w:rsid w:val="003747DF"/>
    <w:rsid w:val="0037481C"/>
    <w:rsid w:val="003748A7"/>
    <w:rsid w:val="00374A14"/>
    <w:rsid w:val="00374B3C"/>
    <w:rsid w:val="00374F23"/>
    <w:rsid w:val="00375075"/>
    <w:rsid w:val="003750D9"/>
    <w:rsid w:val="003751A8"/>
    <w:rsid w:val="003752CB"/>
    <w:rsid w:val="00375325"/>
    <w:rsid w:val="00375687"/>
    <w:rsid w:val="00375ADE"/>
    <w:rsid w:val="00375F78"/>
    <w:rsid w:val="00376090"/>
    <w:rsid w:val="003760D8"/>
    <w:rsid w:val="003760E8"/>
    <w:rsid w:val="00376172"/>
    <w:rsid w:val="00376215"/>
    <w:rsid w:val="003764DE"/>
    <w:rsid w:val="003765BC"/>
    <w:rsid w:val="00376BD1"/>
    <w:rsid w:val="00376C2A"/>
    <w:rsid w:val="00376CCF"/>
    <w:rsid w:val="00376E3A"/>
    <w:rsid w:val="0037705A"/>
    <w:rsid w:val="003771C1"/>
    <w:rsid w:val="0037732E"/>
    <w:rsid w:val="00377342"/>
    <w:rsid w:val="0037793B"/>
    <w:rsid w:val="00377C2B"/>
    <w:rsid w:val="00377C62"/>
    <w:rsid w:val="00377C87"/>
    <w:rsid w:val="00377D2A"/>
    <w:rsid w:val="00377DAA"/>
    <w:rsid w:val="00377E48"/>
    <w:rsid w:val="00377FA4"/>
    <w:rsid w:val="003803F5"/>
    <w:rsid w:val="00380518"/>
    <w:rsid w:val="0038075F"/>
    <w:rsid w:val="0038094D"/>
    <w:rsid w:val="00380A0E"/>
    <w:rsid w:val="00380B0F"/>
    <w:rsid w:val="0038101A"/>
    <w:rsid w:val="00381173"/>
    <w:rsid w:val="00381237"/>
    <w:rsid w:val="0038153E"/>
    <w:rsid w:val="00381692"/>
    <w:rsid w:val="00381790"/>
    <w:rsid w:val="00381802"/>
    <w:rsid w:val="00381987"/>
    <w:rsid w:val="003819DE"/>
    <w:rsid w:val="00381BEB"/>
    <w:rsid w:val="00381F3F"/>
    <w:rsid w:val="00381F99"/>
    <w:rsid w:val="00381FBD"/>
    <w:rsid w:val="0038206E"/>
    <w:rsid w:val="003821D0"/>
    <w:rsid w:val="0038236F"/>
    <w:rsid w:val="003824AC"/>
    <w:rsid w:val="003824CF"/>
    <w:rsid w:val="00382509"/>
    <w:rsid w:val="003825BD"/>
    <w:rsid w:val="00382AA7"/>
    <w:rsid w:val="00382B94"/>
    <w:rsid w:val="00382DCE"/>
    <w:rsid w:val="00383212"/>
    <w:rsid w:val="003832D3"/>
    <w:rsid w:val="003837F7"/>
    <w:rsid w:val="00383878"/>
    <w:rsid w:val="00383F6E"/>
    <w:rsid w:val="003841BB"/>
    <w:rsid w:val="00384B90"/>
    <w:rsid w:val="00384CA1"/>
    <w:rsid w:val="00384CFB"/>
    <w:rsid w:val="00384E91"/>
    <w:rsid w:val="00384EB3"/>
    <w:rsid w:val="00385652"/>
    <w:rsid w:val="0038574E"/>
    <w:rsid w:val="003857FE"/>
    <w:rsid w:val="00385961"/>
    <w:rsid w:val="00385A51"/>
    <w:rsid w:val="00385CDB"/>
    <w:rsid w:val="00386111"/>
    <w:rsid w:val="00386118"/>
    <w:rsid w:val="00386200"/>
    <w:rsid w:val="00386CAF"/>
    <w:rsid w:val="00386D99"/>
    <w:rsid w:val="00386DE2"/>
    <w:rsid w:val="00386E43"/>
    <w:rsid w:val="00386E61"/>
    <w:rsid w:val="00386ECB"/>
    <w:rsid w:val="003870AC"/>
    <w:rsid w:val="00387183"/>
    <w:rsid w:val="003871D6"/>
    <w:rsid w:val="00387268"/>
    <w:rsid w:val="003872CF"/>
    <w:rsid w:val="00387A96"/>
    <w:rsid w:val="00387CF9"/>
    <w:rsid w:val="00387DBE"/>
    <w:rsid w:val="00387EA1"/>
    <w:rsid w:val="00387F0F"/>
    <w:rsid w:val="00387F9A"/>
    <w:rsid w:val="00387FBA"/>
    <w:rsid w:val="003900EA"/>
    <w:rsid w:val="00390276"/>
    <w:rsid w:val="003905F1"/>
    <w:rsid w:val="00390696"/>
    <w:rsid w:val="003906E3"/>
    <w:rsid w:val="00390B34"/>
    <w:rsid w:val="00390FFA"/>
    <w:rsid w:val="00391150"/>
    <w:rsid w:val="00391237"/>
    <w:rsid w:val="003912B7"/>
    <w:rsid w:val="003912D8"/>
    <w:rsid w:val="00391715"/>
    <w:rsid w:val="0039175B"/>
    <w:rsid w:val="00391792"/>
    <w:rsid w:val="0039182E"/>
    <w:rsid w:val="00391833"/>
    <w:rsid w:val="00391A08"/>
    <w:rsid w:val="00391A3D"/>
    <w:rsid w:val="00391C00"/>
    <w:rsid w:val="00391D57"/>
    <w:rsid w:val="00391DAE"/>
    <w:rsid w:val="00391E28"/>
    <w:rsid w:val="00391E4D"/>
    <w:rsid w:val="00391E6A"/>
    <w:rsid w:val="00391F88"/>
    <w:rsid w:val="003922C1"/>
    <w:rsid w:val="003923A1"/>
    <w:rsid w:val="003923AE"/>
    <w:rsid w:val="003924D0"/>
    <w:rsid w:val="00392671"/>
    <w:rsid w:val="00392949"/>
    <w:rsid w:val="00392B3E"/>
    <w:rsid w:val="00392D99"/>
    <w:rsid w:val="0039334F"/>
    <w:rsid w:val="003937FB"/>
    <w:rsid w:val="00393892"/>
    <w:rsid w:val="0039396E"/>
    <w:rsid w:val="00393CF8"/>
    <w:rsid w:val="00393D59"/>
    <w:rsid w:val="003940F3"/>
    <w:rsid w:val="0039423C"/>
    <w:rsid w:val="003943BE"/>
    <w:rsid w:val="00394672"/>
    <w:rsid w:val="0039467C"/>
    <w:rsid w:val="00394906"/>
    <w:rsid w:val="00394938"/>
    <w:rsid w:val="0039494F"/>
    <w:rsid w:val="00394964"/>
    <w:rsid w:val="00394B3C"/>
    <w:rsid w:val="00394B96"/>
    <w:rsid w:val="00394C30"/>
    <w:rsid w:val="00394D71"/>
    <w:rsid w:val="00394E93"/>
    <w:rsid w:val="00394F77"/>
    <w:rsid w:val="003950A8"/>
    <w:rsid w:val="00395225"/>
    <w:rsid w:val="00395558"/>
    <w:rsid w:val="00395594"/>
    <w:rsid w:val="003955F7"/>
    <w:rsid w:val="0039565F"/>
    <w:rsid w:val="003959DC"/>
    <w:rsid w:val="00395ED1"/>
    <w:rsid w:val="00395F1C"/>
    <w:rsid w:val="00395FDD"/>
    <w:rsid w:val="003960C2"/>
    <w:rsid w:val="00396225"/>
    <w:rsid w:val="0039628B"/>
    <w:rsid w:val="00396A4B"/>
    <w:rsid w:val="00396B47"/>
    <w:rsid w:val="00396CA3"/>
    <w:rsid w:val="003971B1"/>
    <w:rsid w:val="00397248"/>
    <w:rsid w:val="003973AE"/>
    <w:rsid w:val="00397542"/>
    <w:rsid w:val="00397591"/>
    <w:rsid w:val="003975BE"/>
    <w:rsid w:val="00397648"/>
    <w:rsid w:val="00397D29"/>
    <w:rsid w:val="003A025E"/>
    <w:rsid w:val="003A02A6"/>
    <w:rsid w:val="003A08F9"/>
    <w:rsid w:val="003A093E"/>
    <w:rsid w:val="003A09EF"/>
    <w:rsid w:val="003A0B7F"/>
    <w:rsid w:val="003A110C"/>
    <w:rsid w:val="003A11A0"/>
    <w:rsid w:val="003A12F1"/>
    <w:rsid w:val="003A13B8"/>
    <w:rsid w:val="003A14A7"/>
    <w:rsid w:val="003A1967"/>
    <w:rsid w:val="003A1A24"/>
    <w:rsid w:val="003A1B35"/>
    <w:rsid w:val="003A1C50"/>
    <w:rsid w:val="003A1C76"/>
    <w:rsid w:val="003A1D4E"/>
    <w:rsid w:val="003A21B2"/>
    <w:rsid w:val="003A2320"/>
    <w:rsid w:val="003A23E7"/>
    <w:rsid w:val="003A2605"/>
    <w:rsid w:val="003A26D5"/>
    <w:rsid w:val="003A295D"/>
    <w:rsid w:val="003A2B98"/>
    <w:rsid w:val="003A2CFA"/>
    <w:rsid w:val="003A2D13"/>
    <w:rsid w:val="003A2D8F"/>
    <w:rsid w:val="003A2EB8"/>
    <w:rsid w:val="003A2EC4"/>
    <w:rsid w:val="003A2F17"/>
    <w:rsid w:val="003A3093"/>
    <w:rsid w:val="003A35F2"/>
    <w:rsid w:val="003A36CA"/>
    <w:rsid w:val="003A39BA"/>
    <w:rsid w:val="003A39D2"/>
    <w:rsid w:val="003A3ADC"/>
    <w:rsid w:val="003A3BA2"/>
    <w:rsid w:val="003A423A"/>
    <w:rsid w:val="003A4312"/>
    <w:rsid w:val="003A4453"/>
    <w:rsid w:val="003A446C"/>
    <w:rsid w:val="003A4AA8"/>
    <w:rsid w:val="003A4B7B"/>
    <w:rsid w:val="003A4BC4"/>
    <w:rsid w:val="003A4C75"/>
    <w:rsid w:val="003A4CBA"/>
    <w:rsid w:val="003A4D3C"/>
    <w:rsid w:val="003A4D91"/>
    <w:rsid w:val="003A4DC4"/>
    <w:rsid w:val="003A4E2D"/>
    <w:rsid w:val="003A4FED"/>
    <w:rsid w:val="003A50D4"/>
    <w:rsid w:val="003A5163"/>
    <w:rsid w:val="003A5279"/>
    <w:rsid w:val="003A5612"/>
    <w:rsid w:val="003A5673"/>
    <w:rsid w:val="003A569C"/>
    <w:rsid w:val="003A56C9"/>
    <w:rsid w:val="003A57FB"/>
    <w:rsid w:val="003A598E"/>
    <w:rsid w:val="003A5B54"/>
    <w:rsid w:val="003A5E17"/>
    <w:rsid w:val="003A5E99"/>
    <w:rsid w:val="003A5F21"/>
    <w:rsid w:val="003A6041"/>
    <w:rsid w:val="003A6079"/>
    <w:rsid w:val="003A611F"/>
    <w:rsid w:val="003A63C6"/>
    <w:rsid w:val="003A6512"/>
    <w:rsid w:val="003A65A9"/>
    <w:rsid w:val="003A70C9"/>
    <w:rsid w:val="003A719F"/>
    <w:rsid w:val="003A749F"/>
    <w:rsid w:val="003A7531"/>
    <w:rsid w:val="003A75A1"/>
    <w:rsid w:val="003A7671"/>
    <w:rsid w:val="003A783C"/>
    <w:rsid w:val="003A7E33"/>
    <w:rsid w:val="003A7F34"/>
    <w:rsid w:val="003A7F7D"/>
    <w:rsid w:val="003B000A"/>
    <w:rsid w:val="003B0495"/>
    <w:rsid w:val="003B04BA"/>
    <w:rsid w:val="003B05DE"/>
    <w:rsid w:val="003B07E3"/>
    <w:rsid w:val="003B0E20"/>
    <w:rsid w:val="003B0E7F"/>
    <w:rsid w:val="003B10ED"/>
    <w:rsid w:val="003B135C"/>
    <w:rsid w:val="003B1553"/>
    <w:rsid w:val="003B156B"/>
    <w:rsid w:val="003B157D"/>
    <w:rsid w:val="003B1C71"/>
    <w:rsid w:val="003B1CDC"/>
    <w:rsid w:val="003B2005"/>
    <w:rsid w:val="003B2029"/>
    <w:rsid w:val="003B21B6"/>
    <w:rsid w:val="003B2787"/>
    <w:rsid w:val="003B28B8"/>
    <w:rsid w:val="003B2971"/>
    <w:rsid w:val="003B2A57"/>
    <w:rsid w:val="003B2E79"/>
    <w:rsid w:val="003B31F1"/>
    <w:rsid w:val="003B3448"/>
    <w:rsid w:val="003B3505"/>
    <w:rsid w:val="003B355B"/>
    <w:rsid w:val="003B3A7C"/>
    <w:rsid w:val="003B3B0D"/>
    <w:rsid w:val="003B3B24"/>
    <w:rsid w:val="003B3DAD"/>
    <w:rsid w:val="003B3E3C"/>
    <w:rsid w:val="003B3E8D"/>
    <w:rsid w:val="003B4122"/>
    <w:rsid w:val="003B4187"/>
    <w:rsid w:val="003B41B3"/>
    <w:rsid w:val="003B4318"/>
    <w:rsid w:val="003B4402"/>
    <w:rsid w:val="003B4527"/>
    <w:rsid w:val="003B45E2"/>
    <w:rsid w:val="003B46B0"/>
    <w:rsid w:val="003B49D8"/>
    <w:rsid w:val="003B4B01"/>
    <w:rsid w:val="003B4C34"/>
    <w:rsid w:val="003B4C44"/>
    <w:rsid w:val="003B4EDB"/>
    <w:rsid w:val="003B4FAD"/>
    <w:rsid w:val="003B510D"/>
    <w:rsid w:val="003B5159"/>
    <w:rsid w:val="003B529B"/>
    <w:rsid w:val="003B549C"/>
    <w:rsid w:val="003B5563"/>
    <w:rsid w:val="003B576E"/>
    <w:rsid w:val="003B5A6D"/>
    <w:rsid w:val="003B5CAA"/>
    <w:rsid w:val="003B5CAB"/>
    <w:rsid w:val="003B5E98"/>
    <w:rsid w:val="003B6021"/>
    <w:rsid w:val="003B6702"/>
    <w:rsid w:val="003B6A17"/>
    <w:rsid w:val="003B7024"/>
    <w:rsid w:val="003B7165"/>
    <w:rsid w:val="003B7205"/>
    <w:rsid w:val="003B79BA"/>
    <w:rsid w:val="003B7A0E"/>
    <w:rsid w:val="003B7A3B"/>
    <w:rsid w:val="003B7B30"/>
    <w:rsid w:val="003B7B79"/>
    <w:rsid w:val="003B7BEA"/>
    <w:rsid w:val="003B7E1B"/>
    <w:rsid w:val="003B7F7B"/>
    <w:rsid w:val="003C0033"/>
    <w:rsid w:val="003C0341"/>
    <w:rsid w:val="003C0666"/>
    <w:rsid w:val="003C068F"/>
    <w:rsid w:val="003C0787"/>
    <w:rsid w:val="003C089F"/>
    <w:rsid w:val="003C099C"/>
    <w:rsid w:val="003C0A15"/>
    <w:rsid w:val="003C0A5A"/>
    <w:rsid w:val="003C0D4E"/>
    <w:rsid w:val="003C150A"/>
    <w:rsid w:val="003C15D3"/>
    <w:rsid w:val="003C17C3"/>
    <w:rsid w:val="003C1868"/>
    <w:rsid w:val="003C19DA"/>
    <w:rsid w:val="003C1A75"/>
    <w:rsid w:val="003C1B64"/>
    <w:rsid w:val="003C1DE4"/>
    <w:rsid w:val="003C213A"/>
    <w:rsid w:val="003C262A"/>
    <w:rsid w:val="003C2963"/>
    <w:rsid w:val="003C310C"/>
    <w:rsid w:val="003C31D4"/>
    <w:rsid w:val="003C3229"/>
    <w:rsid w:val="003C34C0"/>
    <w:rsid w:val="003C36D2"/>
    <w:rsid w:val="003C3843"/>
    <w:rsid w:val="003C39F8"/>
    <w:rsid w:val="003C3ACF"/>
    <w:rsid w:val="003C3B27"/>
    <w:rsid w:val="003C400C"/>
    <w:rsid w:val="003C41C6"/>
    <w:rsid w:val="003C4228"/>
    <w:rsid w:val="003C4466"/>
    <w:rsid w:val="003C470C"/>
    <w:rsid w:val="003C4869"/>
    <w:rsid w:val="003C4AA1"/>
    <w:rsid w:val="003C4BFB"/>
    <w:rsid w:val="003C4DC8"/>
    <w:rsid w:val="003C539C"/>
    <w:rsid w:val="003C54ED"/>
    <w:rsid w:val="003C5602"/>
    <w:rsid w:val="003C5798"/>
    <w:rsid w:val="003C581C"/>
    <w:rsid w:val="003C5E77"/>
    <w:rsid w:val="003C6234"/>
    <w:rsid w:val="003C6747"/>
    <w:rsid w:val="003C69DB"/>
    <w:rsid w:val="003C6A4B"/>
    <w:rsid w:val="003C6C89"/>
    <w:rsid w:val="003C6EF4"/>
    <w:rsid w:val="003C7036"/>
    <w:rsid w:val="003C71E3"/>
    <w:rsid w:val="003C7295"/>
    <w:rsid w:val="003C740E"/>
    <w:rsid w:val="003C7BF3"/>
    <w:rsid w:val="003C7C95"/>
    <w:rsid w:val="003C7D61"/>
    <w:rsid w:val="003C7D7C"/>
    <w:rsid w:val="003C7E28"/>
    <w:rsid w:val="003C7E64"/>
    <w:rsid w:val="003C7EC4"/>
    <w:rsid w:val="003D0389"/>
    <w:rsid w:val="003D03DC"/>
    <w:rsid w:val="003D04C5"/>
    <w:rsid w:val="003D06CA"/>
    <w:rsid w:val="003D06DC"/>
    <w:rsid w:val="003D07BB"/>
    <w:rsid w:val="003D09F5"/>
    <w:rsid w:val="003D0DD5"/>
    <w:rsid w:val="003D0DFE"/>
    <w:rsid w:val="003D0E4E"/>
    <w:rsid w:val="003D1018"/>
    <w:rsid w:val="003D109B"/>
    <w:rsid w:val="003D12B9"/>
    <w:rsid w:val="003D1662"/>
    <w:rsid w:val="003D1692"/>
    <w:rsid w:val="003D1E00"/>
    <w:rsid w:val="003D1E15"/>
    <w:rsid w:val="003D1E22"/>
    <w:rsid w:val="003D216E"/>
    <w:rsid w:val="003D2208"/>
    <w:rsid w:val="003D225F"/>
    <w:rsid w:val="003D24EB"/>
    <w:rsid w:val="003D2561"/>
    <w:rsid w:val="003D2733"/>
    <w:rsid w:val="003D29DE"/>
    <w:rsid w:val="003D2A73"/>
    <w:rsid w:val="003D2EB3"/>
    <w:rsid w:val="003D2F54"/>
    <w:rsid w:val="003D3031"/>
    <w:rsid w:val="003D30B0"/>
    <w:rsid w:val="003D30CD"/>
    <w:rsid w:val="003D31EC"/>
    <w:rsid w:val="003D38CA"/>
    <w:rsid w:val="003D3B90"/>
    <w:rsid w:val="003D3DEE"/>
    <w:rsid w:val="003D3F92"/>
    <w:rsid w:val="003D423A"/>
    <w:rsid w:val="003D42A8"/>
    <w:rsid w:val="003D451D"/>
    <w:rsid w:val="003D455E"/>
    <w:rsid w:val="003D4A15"/>
    <w:rsid w:val="003D4AAA"/>
    <w:rsid w:val="003D4C0C"/>
    <w:rsid w:val="003D4C6F"/>
    <w:rsid w:val="003D5144"/>
    <w:rsid w:val="003D52E8"/>
    <w:rsid w:val="003D54A9"/>
    <w:rsid w:val="003D5750"/>
    <w:rsid w:val="003D592E"/>
    <w:rsid w:val="003D5AB9"/>
    <w:rsid w:val="003D5C6B"/>
    <w:rsid w:val="003D5CD9"/>
    <w:rsid w:val="003D6041"/>
    <w:rsid w:val="003D64AD"/>
    <w:rsid w:val="003D6946"/>
    <w:rsid w:val="003D6D18"/>
    <w:rsid w:val="003D6DC6"/>
    <w:rsid w:val="003D7203"/>
    <w:rsid w:val="003D732C"/>
    <w:rsid w:val="003D73A5"/>
    <w:rsid w:val="003D73F7"/>
    <w:rsid w:val="003D783C"/>
    <w:rsid w:val="003D79EB"/>
    <w:rsid w:val="003D7B1A"/>
    <w:rsid w:val="003D7BC5"/>
    <w:rsid w:val="003D7CF9"/>
    <w:rsid w:val="003D7D2C"/>
    <w:rsid w:val="003D7D70"/>
    <w:rsid w:val="003D7F89"/>
    <w:rsid w:val="003E00A4"/>
    <w:rsid w:val="003E00B5"/>
    <w:rsid w:val="003E04A4"/>
    <w:rsid w:val="003E062E"/>
    <w:rsid w:val="003E06D7"/>
    <w:rsid w:val="003E0754"/>
    <w:rsid w:val="003E0796"/>
    <w:rsid w:val="003E0B43"/>
    <w:rsid w:val="003E0CDE"/>
    <w:rsid w:val="003E1100"/>
    <w:rsid w:val="003E1725"/>
    <w:rsid w:val="003E1764"/>
    <w:rsid w:val="003E1834"/>
    <w:rsid w:val="003E1A7C"/>
    <w:rsid w:val="003E1B31"/>
    <w:rsid w:val="003E1B71"/>
    <w:rsid w:val="003E1D5E"/>
    <w:rsid w:val="003E2328"/>
    <w:rsid w:val="003E24F1"/>
    <w:rsid w:val="003E2600"/>
    <w:rsid w:val="003E26DF"/>
    <w:rsid w:val="003E283B"/>
    <w:rsid w:val="003E2A44"/>
    <w:rsid w:val="003E2DB2"/>
    <w:rsid w:val="003E2FB9"/>
    <w:rsid w:val="003E3089"/>
    <w:rsid w:val="003E30BA"/>
    <w:rsid w:val="003E3195"/>
    <w:rsid w:val="003E32B1"/>
    <w:rsid w:val="003E3423"/>
    <w:rsid w:val="003E35A4"/>
    <w:rsid w:val="003E3BD9"/>
    <w:rsid w:val="003E3C14"/>
    <w:rsid w:val="003E3E06"/>
    <w:rsid w:val="003E3F15"/>
    <w:rsid w:val="003E3FCA"/>
    <w:rsid w:val="003E40E8"/>
    <w:rsid w:val="003E41B2"/>
    <w:rsid w:val="003E4226"/>
    <w:rsid w:val="003E453C"/>
    <w:rsid w:val="003E46DF"/>
    <w:rsid w:val="003E4734"/>
    <w:rsid w:val="003E4A39"/>
    <w:rsid w:val="003E4C75"/>
    <w:rsid w:val="003E5032"/>
    <w:rsid w:val="003E50B7"/>
    <w:rsid w:val="003E521A"/>
    <w:rsid w:val="003E5433"/>
    <w:rsid w:val="003E5793"/>
    <w:rsid w:val="003E5CC3"/>
    <w:rsid w:val="003E66E7"/>
    <w:rsid w:val="003E6AD3"/>
    <w:rsid w:val="003E6AE1"/>
    <w:rsid w:val="003E6CB8"/>
    <w:rsid w:val="003E6D67"/>
    <w:rsid w:val="003E6E43"/>
    <w:rsid w:val="003E70B2"/>
    <w:rsid w:val="003E7214"/>
    <w:rsid w:val="003E73D0"/>
    <w:rsid w:val="003E75A4"/>
    <w:rsid w:val="003E7603"/>
    <w:rsid w:val="003E767E"/>
    <w:rsid w:val="003E7681"/>
    <w:rsid w:val="003E790D"/>
    <w:rsid w:val="003E792F"/>
    <w:rsid w:val="003E7A3B"/>
    <w:rsid w:val="003E7BFA"/>
    <w:rsid w:val="003E7D0B"/>
    <w:rsid w:val="003E7EF8"/>
    <w:rsid w:val="003E7FB9"/>
    <w:rsid w:val="003F0275"/>
    <w:rsid w:val="003F02B7"/>
    <w:rsid w:val="003F0579"/>
    <w:rsid w:val="003F06D6"/>
    <w:rsid w:val="003F074C"/>
    <w:rsid w:val="003F07B8"/>
    <w:rsid w:val="003F0894"/>
    <w:rsid w:val="003F0B47"/>
    <w:rsid w:val="003F0CA8"/>
    <w:rsid w:val="003F0CCC"/>
    <w:rsid w:val="003F0D55"/>
    <w:rsid w:val="003F0DDF"/>
    <w:rsid w:val="003F121A"/>
    <w:rsid w:val="003F12A1"/>
    <w:rsid w:val="003F132D"/>
    <w:rsid w:val="003F1545"/>
    <w:rsid w:val="003F1587"/>
    <w:rsid w:val="003F15B5"/>
    <w:rsid w:val="003F1633"/>
    <w:rsid w:val="003F1683"/>
    <w:rsid w:val="003F171F"/>
    <w:rsid w:val="003F1856"/>
    <w:rsid w:val="003F188C"/>
    <w:rsid w:val="003F18C5"/>
    <w:rsid w:val="003F1D4F"/>
    <w:rsid w:val="003F244F"/>
    <w:rsid w:val="003F2A56"/>
    <w:rsid w:val="003F2AC5"/>
    <w:rsid w:val="003F2E61"/>
    <w:rsid w:val="003F2EAA"/>
    <w:rsid w:val="003F306F"/>
    <w:rsid w:val="003F30FE"/>
    <w:rsid w:val="003F31CD"/>
    <w:rsid w:val="003F3982"/>
    <w:rsid w:val="003F3AEE"/>
    <w:rsid w:val="003F4306"/>
    <w:rsid w:val="003F4556"/>
    <w:rsid w:val="003F464D"/>
    <w:rsid w:val="003F46A7"/>
    <w:rsid w:val="003F4838"/>
    <w:rsid w:val="003F487C"/>
    <w:rsid w:val="003F4B3E"/>
    <w:rsid w:val="003F52A3"/>
    <w:rsid w:val="003F5420"/>
    <w:rsid w:val="003F5606"/>
    <w:rsid w:val="003F59A3"/>
    <w:rsid w:val="003F5A49"/>
    <w:rsid w:val="003F5AFE"/>
    <w:rsid w:val="003F6093"/>
    <w:rsid w:val="003F617F"/>
    <w:rsid w:val="003F6352"/>
    <w:rsid w:val="003F6462"/>
    <w:rsid w:val="003F64BB"/>
    <w:rsid w:val="003F657F"/>
    <w:rsid w:val="003F6BB7"/>
    <w:rsid w:val="003F6BF3"/>
    <w:rsid w:val="003F70A4"/>
    <w:rsid w:val="003F718E"/>
    <w:rsid w:val="003F74B2"/>
    <w:rsid w:val="003F74E0"/>
    <w:rsid w:val="003F79B0"/>
    <w:rsid w:val="003F79DE"/>
    <w:rsid w:val="003F7F64"/>
    <w:rsid w:val="00400226"/>
    <w:rsid w:val="0040026B"/>
    <w:rsid w:val="00400909"/>
    <w:rsid w:val="004009BF"/>
    <w:rsid w:val="00400B8B"/>
    <w:rsid w:val="00400F99"/>
    <w:rsid w:val="00401119"/>
    <w:rsid w:val="004012CD"/>
    <w:rsid w:val="00401497"/>
    <w:rsid w:val="0040153D"/>
    <w:rsid w:val="00401604"/>
    <w:rsid w:val="0040185E"/>
    <w:rsid w:val="00401E09"/>
    <w:rsid w:val="00401F19"/>
    <w:rsid w:val="004022D5"/>
    <w:rsid w:val="004023DF"/>
    <w:rsid w:val="00402415"/>
    <w:rsid w:val="004027DE"/>
    <w:rsid w:val="00402998"/>
    <w:rsid w:val="00402A1B"/>
    <w:rsid w:val="00402AC3"/>
    <w:rsid w:val="00402D31"/>
    <w:rsid w:val="00402FC9"/>
    <w:rsid w:val="004032DA"/>
    <w:rsid w:val="004033E6"/>
    <w:rsid w:val="00403A49"/>
    <w:rsid w:val="00403AC1"/>
    <w:rsid w:val="00403DDA"/>
    <w:rsid w:val="00403F06"/>
    <w:rsid w:val="00404010"/>
    <w:rsid w:val="00404415"/>
    <w:rsid w:val="004047B0"/>
    <w:rsid w:val="0040488F"/>
    <w:rsid w:val="00404E4B"/>
    <w:rsid w:val="00404E64"/>
    <w:rsid w:val="00404F38"/>
    <w:rsid w:val="0040527C"/>
    <w:rsid w:val="004053E8"/>
    <w:rsid w:val="00405552"/>
    <w:rsid w:val="0040579F"/>
    <w:rsid w:val="00405870"/>
    <w:rsid w:val="004058AB"/>
    <w:rsid w:val="00405963"/>
    <w:rsid w:val="004059C8"/>
    <w:rsid w:val="00405A1A"/>
    <w:rsid w:val="00405A1C"/>
    <w:rsid w:val="00405A8E"/>
    <w:rsid w:val="00405CBD"/>
    <w:rsid w:val="00405D15"/>
    <w:rsid w:val="00405DF7"/>
    <w:rsid w:val="00405E2B"/>
    <w:rsid w:val="00405E78"/>
    <w:rsid w:val="00405F6A"/>
    <w:rsid w:val="004061E1"/>
    <w:rsid w:val="004062DA"/>
    <w:rsid w:val="0040630D"/>
    <w:rsid w:val="0040636A"/>
    <w:rsid w:val="004067AB"/>
    <w:rsid w:val="00406961"/>
    <w:rsid w:val="00407069"/>
    <w:rsid w:val="0040727F"/>
    <w:rsid w:val="004075FE"/>
    <w:rsid w:val="0040792C"/>
    <w:rsid w:val="00407A2F"/>
    <w:rsid w:val="00407C79"/>
    <w:rsid w:val="00407FC8"/>
    <w:rsid w:val="00410241"/>
    <w:rsid w:val="004106B4"/>
    <w:rsid w:val="00410805"/>
    <w:rsid w:val="004109EF"/>
    <w:rsid w:val="00410E66"/>
    <w:rsid w:val="00410EFE"/>
    <w:rsid w:val="00411275"/>
    <w:rsid w:val="00411514"/>
    <w:rsid w:val="004115CD"/>
    <w:rsid w:val="00411759"/>
    <w:rsid w:val="004118E7"/>
    <w:rsid w:val="00411C12"/>
    <w:rsid w:val="00411F06"/>
    <w:rsid w:val="00412024"/>
    <w:rsid w:val="0041239E"/>
    <w:rsid w:val="00412773"/>
    <w:rsid w:val="00412798"/>
    <w:rsid w:val="00412871"/>
    <w:rsid w:val="004128BE"/>
    <w:rsid w:val="004129E2"/>
    <w:rsid w:val="00412B11"/>
    <w:rsid w:val="00412B42"/>
    <w:rsid w:val="00412CF2"/>
    <w:rsid w:val="00412D84"/>
    <w:rsid w:val="00412E24"/>
    <w:rsid w:val="00412EA5"/>
    <w:rsid w:val="00412FA5"/>
    <w:rsid w:val="00413088"/>
    <w:rsid w:val="00413165"/>
    <w:rsid w:val="004131C6"/>
    <w:rsid w:val="00413360"/>
    <w:rsid w:val="004134C8"/>
    <w:rsid w:val="00413530"/>
    <w:rsid w:val="00413533"/>
    <w:rsid w:val="00413C00"/>
    <w:rsid w:val="00413D7B"/>
    <w:rsid w:val="00413F43"/>
    <w:rsid w:val="0041418D"/>
    <w:rsid w:val="004141AF"/>
    <w:rsid w:val="0041427B"/>
    <w:rsid w:val="00414358"/>
    <w:rsid w:val="004145D0"/>
    <w:rsid w:val="00414BC7"/>
    <w:rsid w:val="00414CE3"/>
    <w:rsid w:val="00414EC9"/>
    <w:rsid w:val="00415001"/>
    <w:rsid w:val="00415094"/>
    <w:rsid w:val="004159AC"/>
    <w:rsid w:val="00415AD1"/>
    <w:rsid w:val="00415B18"/>
    <w:rsid w:val="00415B22"/>
    <w:rsid w:val="00415D82"/>
    <w:rsid w:val="00415DAB"/>
    <w:rsid w:val="00416024"/>
    <w:rsid w:val="00416380"/>
    <w:rsid w:val="00416425"/>
    <w:rsid w:val="0041651F"/>
    <w:rsid w:val="00416700"/>
    <w:rsid w:val="00416A63"/>
    <w:rsid w:val="00416B72"/>
    <w:rsid w:val="00416BCD"/>
    <w:rsid w:val="00416D79"/>
    <w:rsid w:val="00417021"/>
    <w:rsid w:val="004171C7"/>
    <w:rsid w:val="00417297"/>
    <w:rsid w:val="004172AD"/>
    <w:rsid w:val="0041745F"/>
    <w:rsid w:val="00417525"/>
    <w:rsid w:val="00417B2A"/>
    <w:rsid w:val="00417C10"/>
    <w:rsid w:val="00417E5D"/>
    <w:rsid w:val="004201DE"/>
    <w:rsid w:val="004202A3"/>
    <w:rsid w:val="004203EB"/>
    <w:rsid w:val="00420432"/>
    <w:rsid w:val="00420B4A"/>
    <w:rsid w:val="00420DE9"/>
    <w:rsid w:val="00420DFA"/>
    <w:rsid w:val="00420ED4"/>
    <w:rsid w:val="004210A3"/>
    <w:rsid w:val="00421385"/>
    <w:rsid w:val="004213BC"/>
    <w:rsid w:val="004213E5"/>
    <w:rsid w:val="0042162A"/>
    <w:rsid w:val="00421A70"/>
    <w:rsid w:val="00421C0B"/>
    <w:rsid w:val="00421C9A"/>
    <w:rsid w:val="00422519"/>
    <w:rsid w:val="0042254A"/>
    <w:rsid w:val="0042274A"/>
    <w:rsid w:val="0042282D"/>
    <w:rsid w:val="00422919"/>
    <w:rsid w:val="00422C30"/>
    <w:rsid w:val="00422CD4"/>
    <w:rsid w:val="00422FAE"/>
    <w:rsid w:val="0042346D"/>
    <w:rsid w:val="00423917"/>
    <w:rsid w:val="00423A67"/>
    <w:rsid w:val="00423B6F"/>
    <w:rsid w:val="00423DDE"/>
    <w:rsid w:val="00423E0F"/>
    <w:rsid w:val="00423FCF"/>
    <w:rsid w:val="00424013"/>
    <w:rsid w:val="0042405B"/>
    <w:rsid w:val="004243C3"/>
    <w:rsid w:val="00424AEE"/>
    <w:rsid w:val="00424EF8"/>
    <w:rsid w:val="004250A3"/>
    <w:rsid w:val="00425241"/>
    <w:rsid w:val="00425589"/>
    <w:rsid w:val="004259ED"/>
    <w:rsid w:val="00425B89"/>
    <w:rsid w:val="00425BC4"/>
    <w:rsid w:val="00425CAD"/>
    <w:rsid w:val="00425CC5"/>
    <w:rsid w:val="00425DC4"/>
    <w:rsid w:val="00425EE1"/>
    <w:rsid w:val="004262C6"/>
    <w:rsid w:val="00426311"/>
    <w:rsid w:val="00426339"/>
    <w:rsid w:val="004264A7"/>
    <w:rsid w:val="004264D7"/>
    <w:rsid w:val="00426763"/>
    <w:rsid w:val="0042683E"/>
    <w:rsid w:val="00426A00"/>
    <w:rsid w:val="00426CCC"/>
    <w:rsid w:val="00427004"/>
    <w:rsid w:val="00427012"/>
    <w:rsid w:val="00427016"/>
    <w:rsid w:val="0042707B"/>
    <w:rsid w:val="00427115"/>
    <w:rsid w:val="00427261"/>
    <w:rsid w:val="004279D6"/>
    <w:rsid w:val="00430043"/>
    <w:rsid w:val="0043056F"/>
    <w:rsid w:val="00430752"/>
    <w:rsid w:val="00430829"/>
    <w:rsid w:val="00430934"/>
    <w:rsid w:val="004309CA"/>
    <w:rsid w:val="004309CC"/>
    <w:rsid w:val="00430B11"/>
    <w:rsid w:val="00430C20"/>
    <w:rsid w:val="00430C7B"/>
    <w:rsid w:val="00430C7C"/>
    <w:rsid w:val="00430F6B"/>
    <w:rsid w:val="004312FD"/>
    <w:rsid w:val="00431366"/>
    <w:rsid w:val="004318DC"/>
    <w:rsid w:val="00431B12"/>
    <w:rsid w:val="00431E57"/>
    <w:rsid w:val="0043206C"/>
    <w:rsid w:val="00432086"/>
    <w:rsid w:val="00432210"/>
    <w:rsid w:val="00432238"/>
    <w:rsid w:val="00432275"/>
    <w:rsid w:val="004322E4"/>
    <w:rsid w:val="004323A5"/>
    <w:rsid w:val="004323F8"/>
    <w:rsid w:val="0043246A"/>
    <w:rsid w:val="0043250E"/>
    <w:rsid w:val="0043272B"/>
    <w:rsid w:val="0043299F"/>
    <w:rsid w:val="00432AB8"/>
    <w:rsid w:val="00432CCA"/>
    <w:rsid w:val="00432D33"/>
    <w:rsid w:val="00432E64"/>
    <w:rsid w:val="00432EB8"/>
    <w:rsid w:val="00432F2F"/>
    <w:rsid w:val="0043301C"/>
    <w:rsid w:val="004330CF"/>
    <w:rsid w:val="00433269"/>
    <w:rsid w:val="004332C7"/>
    <w:rsid w:val="00433428"/>
    <w:rsid w:val="00433560"/>
    <w:rsid w:val="00433591"/>
    <w:rsid w:val="0043384A"/>
    <w:rsid w:val="00433CE7"/>
    <w:rsid w:val="00433D60"/>
    <w:rsid w:val="00434219"/>
    <w:rsid w:val="004343DD"/>
    <w:rsid w:val="00434839"/>
    <w:rsid w:val="00434AFF"/>
    <w:rsid w:val="00434CDA"/>
    <w:rsid w:val="00434CDE"/>
    <w:rsid w:val="00434D62"/>
    <w:rsid w:val="00434E99"/>
    <w:rsid w:val="00435270"/>
    <w:rsid w:val="00435501"/>
    <w:rsid w:val="00435543"/>
    <w:rsid w:val="004355BA"/>
    <w:rsid w:val="0043573C"/>
    <w:rsid w:val="00435B3C"/>
    <w:rsid w:val="00435B5E"/>
    <w:rsid w:val="00435C74"/>
    <w:rsid w:val="00435E02"/>
    <w:rsid w:val="00435E05"/>
    <w:rsid w:val="00435F22"/>
    <w:rsid w:val="004360EC"/>
    <w:rsid w:val="0043626A"/>
    <w:rsid w:val="00436321"/>
    <w:rsid w:val="0043674E"/>
    <w:rsid w:val="00436766"/>
    <w:rsid w:val="004369C2"/>
    <w:rsid w:val="00436A61"/>
    <w:rsid w:val="00436BCA"/>
    <w:rsid w:val="00436C0B"/>
    <w:rsid w:val="00436CFB"/>
    <w:rsid w:val="00437238"/>
    <w:rsid w:val="00437260"/>
    <w:rsid w:val="0043735F"/>
    <w:rsid w:val="00437377"/>
    <w:rsid w:val="00437AAD"/>
    <w:rsid w:val="00437B40"/>
    <w:rsid w:val="00437CB4"/>
    <w:rsid w:val="00437DD2"/>
    <w:rsid w:val="00437DFB"/>
    <w:rsid w:val="00437EEF"/>
    <w:rsid w:val="00440159"/>
    <w:rsid w:val="00440317"/>
    <w:rsid w:val="004408A4"/>
    <w:rsid w:val="00440A85"/>
    <w:rsid w:val="00440AE5"/>
    <w:rsid w:val="00440BB7"/>
    <w:rsid w:val="00440D7E"/>
    <w:rsid w:val="00440F6B"/>
    <w:rsid w:val="00440F7B"/>
    <w:rsid w:val="004412FB"/>
    <w:rsid w:val="0044142D"/>
    <w:rsid w:val="0044142E"/>
    <w:rsid w:val="0044193F"/>
    <w:rsid w:val="004419E7"/>
    <w:rsid w:val="00441C3A"/>
    <w:rsid w:val="004422C1"/>
    <w:rsid w:val="00442303"/>
    <w:rsid w:val="00442641"/>
    <w:rsid w:val="00442645"/>
    <w:rsid w:val="00442A91"/>
    <w:rsid w:val="00442C9A"/>
    <w:rsid w:val="00442D87"/>
    <w:rsid w:val="00442DC4"/>
    <w:rsid w:val="00442F06"/>
    <w:rsid w:val="0044300D"/>
    <w:rsid w:val="0044302E"/>
    <w:rsid w:val="0044320D"/>
    <w:rsid w:val="0044359C"/>
    <w:rsid w:val="00443910"/>
    <w:rsid w:val="00443946"/>
    <w:rsid w:val="004439A2"/>
    <w:rsid w:val="00443AB3"/>
    <w:rsid w:val="00444048"/>
    <w:rsid w:val="004441C5"/>
    <w:rsid w:val="00444349"/>
    <w:rsid w:val="0044438D"/>
    <w:rsid w:val="0044460D"/>
    <w:rsid w:val="00444A00"/>
    <w:rsid w:val="00444A19"/>
    <w:rsid w:val="00444D0F"/>
    <w:rsid w:val="00444EE2"/>
    <w:rsid w:val="00445054"/>
    <w:rsid w:val="00445681"/>
    <w:rsid w:val="00445682"/>
    <w:rsid w:val="00445704"/>
    <w:rsid w:val="0044571B"/>
    <w:rsid w:val="004459FE"/>
    <w:rsid w:val="00445A8E"/>
    <w:rsid w:val="00445D83"/>
    <w:rsid w:val="00445E6E"/>
    <w:rsid w:val="00445EBE"/>
    <w:rsid w:val="00445EE0"/>
    <w:rsid w:val="00445F4D"/>
    <w:rsid w:val="00446071"/>
    <w:rsid w:val="00446098"/>
    <w:rsid w:val="004460D1"/>
    <w:rsid w:val="00446657"/>
    <w:rsid w:val="00446904"/>
    <w:rsid w:val="00446966"/>
    <w:rsid w:val="00446B2A"/>
    <w:rsid w:val="00446B6A"/>
    <w:rsid w:val="00446B80"/>
    <w:rsid w:val="00446D5A"/>
    <w:rsid w:val="00446F21"/>
    <w:rsid w:val="004470F4"/>
    <w:rsid w:val="0044716C"/>
    <w:rsid w:val="0044723E"/>
    <w:rsid w:val="004474E3"/>
    <w:rsid w:val="00447531"/>
    <w:rsid w:val="004476A4"/>
    <w:rsid w:val="004476F6"/>
    <w:rsid w:val="00447960"/>
    <w:rsid w:val="00447B24"/>
    <w:rsid w:val="00447E34"/>
    <w:rsid w:val="00450241"/>
    <w:rsid w:val="00450260"/>
    <w:rsid w:val="004505B8"/>
    <w:rsid w:val="0045067E"/>
    <w:rsid w:val="004509D7"/>
    <w:rsid w:val="00450A1C"/>
    <w:rsid w:val="00450C5D"/>
    <w:rsid w:val="00450C84"/>
    <w:rsid w:val="00451080"/>
    <w:rsid w:val="00451401"/>
    <w:rsid w:val="00451A7A"/>
    <w:rsid w:val="00451E34"/>
    <w:rsid w:val="00452120"/>
    <w:rsid w:val="00452241"/>
    <w:rsid w:val="004522A5"/>
    <w:rsid w:val="004524E1"/>
    <w:rsid w:val="00452539"/>
    <w:rsid w:val="0045258C"/>
    <w:rsid w:val="004526DA"/>
    <w:rsid w:val="004527BB"/>
    <w:rsid w:val="00452AD9"/>
    <w:rsid w:val="00452CF9"/>
    <w:rsid w:val="00452EA8"/>
    <w:rsid w:val="00452EE8"/>
    <w:rsid w:val="00453084"/>
    <w:rsid w:val="00453253"/>
    <w:rsid w:val="0045335C"/>
    <w:rsid w:val="0045348C"/>
    <w:rsid w:val="00453A9A"/>
    <w:rsid w:val="00453DDC"/>
    <w:rsid w:val="004541D6"/>
    <w:rsid w:val="00454212"/>
    <w:rsid w:val="004542FD"/>
    <w:rsid w:val="00454360"/>
    <w:rsid w:val="0045437B"/>
    <w:rsid w:val="00454681"/>
    <w:rsid w:val="0045495D"/>
    <w:rsid w:val="00454B5C"/>
    <w:rsid w:val="00454E6A"/>
    <w:rsid w:val="00454EBE"/>
    <w:rsid w:val="004552D0"/>
    <w:rsid w:val="004553E5"/>
    <w:rsid w:val="0045545D"/>
    <w:rsid w:val="0045587C"/>
    <w:rsid w:val="00455C0D"/>
    <w:rsid w:val="00455C59"/>
    <w:rsid w:val="00455E80"/>
    <w:rsid w:val="00455F57"/>
    <w:rsid w:val="0045602D"/>
    <w:rsid w:val="004561E1"/>
    <w:rsid w:val="0045659B"/>
    <w:rsid w:val="00456608"/>
    <w:rsid w:val="004566DF"/>
    <w:rsid w:val="00456855"/>
    <w:rsid w:val="004569BE"/>
    <w:rsid w:val="00456B15"/>
    <w:rsid w:val="00457091"/>
    <w:rsid w:val="004572A6"/>
    <w:rsid w:val="004576EB"/>
    <w:rsid w:val="0045770D"/>
    <w:rsid w:val="00457A0D"/>
    <w:rsid w:val="00457FD8"/>
    <w:rsid w:val="00460042"/>
    <w:rsid w:val="0046012E"/>
    <w:rsid w:val="004603E4"/>
    <w:rsid w:val="00460482"/>
    <w:rsid w:val="00460652"/>
    <w:rsid w:val="00460787"/>
    <w:rsid w:val="00460866"/>
    <w:rsid w:val="004608F7"/>
    <w:rsid w:val="00460CB5"/>
    <w:rsid w:val="00461043"/>
    <w:rsid w:val="004612AA"/>
    <w:rsid w:val="0046144F"/>
    <w:rsid w:val="00461505"/>
    <w:rsid w:val="004616B4"/>
    <w:rsid w:val="00461778"/>
    <w:rsid w:val="004618EB"/>
    <w:rsid w:val="00461BC7"/>
    <w:rsid w:val="00461C2F"/>
    <w:rsid w:val="00461D2F"/>
    <w:rsid w:val="00461F9F"/>
    <w:rsid w:val="00461FE5"/>
    <w:rsid w:val="004624C3"/>
    <w:rsid w:val="004624E5"/>
    <w:rsid w:val="0046290F"/>
    <w:rsid w:val="00462967"/>
    <w:rsid w:val="00462DBC"/>
    <w:rsid w:val="004630BC"/>
    <w:rsid w:val="00463125"/>
    <w:rsid w:val="00463356"/>
    <w:rsid w:val="00463392"/>
    <w:rsid w:val="004637E3"/>
    <w:rsid w:val="00463A59"/>
    <w:rsid w:val="00463A88"/>
    <w:rsid w:val="00463C03"/>
    <w:rsid w:val="004645B3"/>
    <w:rsid w:val="00464683"/>
    <w:rsid w:val="004646B8"/>
    <w:rsid w:val="00464760"/>
    <w:rsid w:val="00464A6F"/>
    <w:rsid w:val="00464C10"/>
    <w:rsid w:val="00464CA4"/>
    <w:rsid w:val="00464CAC"/>
    <w:rsid w:val="00464E5F"/>
    <w:rsid w:val="004650D0"/>
    <w:rsid w:val="00465808"/>
    <w:rsid w:val="00465945"/>
    <w:rsid w:val="004659DB"/>
    <w:rsid w:val="00465AD8"/>
    <w:rsid w:val="00465B90"/>
    <w:rsid w:val="00465D79"/>
    <w:rsid w:val="00465FA5"/>
    <w:rsid w:val="00466160"/>
    <w:rsid w:val="00466252"/>
    <w:rsid w:val="004663BE"/>
    <w:rsid w:val="004668B2"/>
    <w:rsid w:val="00466A2C"/>
    <w:rsid w:val="00467145"/>
    <w:rsid w:val="00467338"/>
    <w:rsid w:val="00467413"/>
    <w:rsid w:val="00467926"/>
    <w:rsid w:val="00467D2A"/>
    <w:rsid w:val="00467D51"/>
    <w:rsid w:val="00467DED"/>
    <w:rsid w:val="00467F80"/>
    <w:rsid w:val="004701DF"/>
    <w:rsid w:val="00470209"/>
    <w:rsid w:val="00470281"/>
    <w:rsid w:val="00470851"/>
    <w:rsid w:val="0047091D"/>
    <w:rsid w:val="00470B6D"/>
    <w:rsid w:val="00470DE4"/>
    <w:rsid w:val="00471106"/>
    <w:rsid w:val="004711AE"/>
    <w:rsid w:val="004716A8"/>
    <w:rsid w:val="004716FF"/>
    <w:rsid w:val="00471851"/>
    <w:rsid w:val="004719FF"/>
    <w:rsid w:val="00471C67"/>
    <w:rsid w:val="00471E3A"/>
    <w:rsid w:val="0047200A"/>
    <w:rsid w:val="004723E8"/>
    <w:rsid w:val="004724C6"/>
    <w:rsid w:val="00472567"/>
    <w:rsid w:val="00472569"/>
    <w:rsid w:val="004725D6"/>
    <w:rsid w:val="00472ACC"/>
    <w:rsid w:val="00472B36"/>
    <w:rsid w:val="00472BC5"/>
    <w:rsid w:val="00472F1F"/>
    <w:rsid w:val="0047320B"/>
    <w:rsid w:val="00473406"/>
    <w:rsid w:val="004737B7"/>
    <w:rsid w:val="00473860"/>
    <w:rsid w:val="004739C8"/>
    <w:rsid w:val="00473DAB"/>
    <w:rsid w:val="00473E7A"/>
    <w:rsid w:val="00473F9B"/>
    <w:rsid w:val="00474030"/>
    <w:rsid w:val="0047414D"/>
    <w:rsid w:val="004742DA"/>
    <w:rsid w:val="00474547"/>
    <w:rsid w:val="00474745"/>
    <w:rsid w:val="00474779"/>
    <w:rsid w:val="004747AC"/>
    <w:rsid w:val="00474A83"/>
    <w:rsid w:val="00474AC8"/>
    <w:rsid w:val="00474DBC"/>
    <w:rsid w:val="004751C4"/>
    <w:rsid w:val="00475300"/>
    <w:rsid w:val="004753C6"/>
    <w:rsid w:val="00475585"/>
    <w:rsid w:val="004757A5"/>
    <w:rsid w:val="00475B55"/>
    <w:rsid w:val="00475DF9"/>
    <w:rsid w:val="00475E32"/>
    <w:rsid w:val="00475E5D"/>
    <w:rsid w:val="00475EE2"/>
    <w:rsid w:val="00475F26"/>
    <w:rsid w:val="00476104"/>
    <w:rsid w:val="004763D4"/>
    <w:rsid w:val="004764C0"/>
    <w:rsid w:val="0047664A"/>
    <w:rsid w:val="00476768"/>
    <w:rsid w:val="00476856"/>
    <w:rsid w:val="004769E3"/>
    <w:rsid w:val="00476A37"/>
    <w:rsid w:val="00476A64"/>
    <w:rsid w:val="00476B04"/>
    <w:rsid w:val="00476BF8"/>
    <w:rsid w:val="00476EE2"/>
    <w:rsid w:val="00477074"/>
    <w:rsid w:val="004771ED"/>
    <w:rsid w:val="0047731C"/>
    <w:rsid w:val="00477335"/>
    <w:rsid w:val="004778B4"/>
    <w:rsid w:val="00477A1A"/>
    <w:rsid w:val="00477A48"/>
    <w:rsid w:val="00477CF3"/>
    <w:rsid w:val="00477D06"/>
    <w:rsid w:val="00477D22"/>
    <w:rsid w:val="00477DA8"/>
    <w:rsid w:val="00477F74"/>
    <w:rsid w:val="00480381"/>
    <w:rsid w:val="004803D5"/>
    <w:rsid w:val="0048040A"/>
    <w:rsid w:val="004804EF"/>
    <w:rsid w:val="0048060B"/>
    <w:rsid w:val="00480638"/>
    <w:rsid w:val="00480875"/>
    <w:rsid w:val="004808B3"/>
    <w:rsid w:val="00480CD8"/>
    <w:rsid w:val="00480DD3"/>
    <w:rsid w:val="004811F7"/>
    <w:rsid w:val="0048136B"/>
    <w:rsid w:val="00481395"/>
    <w:rsid w:val="00481904"/>
    <w:rsid w:val="00481E15"/>
    <w:rsid w:val="0048267F"/>
    <w:rsid w:val="00482752"/>
    <w:rsid w:val="00482762"/>
    <w:rsid w:val="00482808"/>
    <w:rsid w:val="00482AF4"/>
    <w:rsid w:val="00482D61"/>
    <w:rsid w:val="00482DD0"/>
    <w:rsid w:val="00482E15"/>
    <w:rsid w:val="00482FC3"/>
    <w:rsid w:val="0048302E"/>
    <w:rsid w:val="0048307D"/>
    <w:rsid w:val="00483237"/>
    <w:rsid w:val="0048334F"/>
    <w:rsid w:val="004836B7"/>
    <w:rsid w:val="0048390A"/>
    <w:rsid w:val="0048393C"/>
    <w:rsid w:val="00483A34"/>
    <w:rsid w:val="00483DB2"/>
    <w:rsid w:val="00483E7D"/>
    <w:rsid w:val="00484074"/>
    <w:rsid w:val="00484473"/>
    <w:rsid w:val="004847AF"/>
    <w:rsid w:val="00484C60"/>
    <w:rsid w:val="00484D35"/>
    <w:rsid w:val="004850B6"/>
    <w:rsid w:val="0048548C"/>
    <w:rsid w:val="00485641"/>
    <w:rsid w:val="004857EE"/>
    <w:rsid w:val="00485928"/>
    <w:rsid w:val="00485A23"/>
    <w:rsid w:val="00485C41"/>
    <w:rsid w:val="0048608D"/>
    <w:rsid w:val="00486238"/>
    <w:rsid w:val="00486451"/>
    <w:rsid w:val="0048667D"/>
    <w:rsid w:val="00486AD8"/>
    <w:rsid w:val="00486F08"/>
    <w:rsid w:val="004870B0"/>
    <w:rsid w:val="00487309"/>
    <w:rsid w:val="004875E5"/>
    <w:rsid w:val="004876D0"/>
    <w:rsid w:val="004877BC"/>
    <w:rsid w:val="004878FF"/>
    <w:rsid w:val="00487A56"/>
    <w:rsid w:val="00487B59"/>
    <w:rsid w:val="00487D14"/>
    <w:rsid w:val="00487E17"/>
    <w:rsid w:val="00490017"/>
    <w:rsid w:val="00490019"/>
    <w:rsid w:val="00490193"/>
    <w:rsid w:val="0049028F"/>
    <w:rsid w:val="00490316"/>
    <w:rsid w:val="00490587"/>
    <w:rsid w:val="0049095A"/>
    <w:rsid w:val="00490A51"/>
    <w:rsid w:val="00490E2C"/>
    <w:rsid w:val="004911A4"/>
    <w:rsid w:val="0049155B"/>
    <w:rsid w:val="00491B24"/>
    <w:rsid w:val="00491F8B"/>
    <w:rsid w:val="004920F3"/>
    <w:rsid w:val="0049214A"/>
    <w:rsid w:val="00492253"/>
    <w:rsid w:val="004924C1"/>
    <w:rsid w:val="004924CE"/>
    <w:rsid w:val="00492621"/>
    <w:rsid w:val="0049269F"/>
    <w:rsid w:val="00492779"/>
    <w:rsid w:val="004929E6"/>
    <w:rsid w:val="00492C57"/>
    <w:rsid w:val="00492D3A"/>
    <w:rsid w:val="00492E0E"/>
    <w:rsid w:val="00492E7D"/>
    <w:rsid w:val="004930D7"/>
    <w:rsid w:val="00493352"/>
    <w:rsid w:val="0049335A"/>
    <w:rsid w:val="004933C1"/>
    <w:rsid w:val="00493454"/>
    <w:rsid w:val="0049348B"/>
    <w:rsid w:val="00493A51"/>
    <w:rsid w:val="00493ECE"/>
    <w:rsid w:val="004942B7"/>
    <w:rsid w:val="004942DE"/>
    <w:rsid w:val="00494374"/>
    <w:rsid w:val="004945FE"/>
    <w:rsid w:val="004948BA"/>
    <w:rsid w:val="004949FA"/>
    <w:rsid w:val="00494ABE"/>
    <w:rsid w:val="00494B21"/>
    <w:rsid w:val="00494CDE"/>
    <w:rsid w:val="00494FE3"/>
    <w:rsid w:val="004950BB"/>
    <w:rsid w:val="004950BC"/>
    <w:rsid w:val="004953F3"/>
    <w:rsid w:val="0049542A"/>
    <w:rsid w:val="00495688"/>
    <w:rsid w:val="004958A5"/>
    <w:rsid w:val="00495BD2"/>
    <w:rsid w:val="00495D01"/>
    <w:rsid w:val="00496076"/>
    <w:rsid w:val="00496240"/>
    <w:rsid w:val="00496779"/>
    <w:rsid w:val="004967D7"/>
    <w:rsid w:val="00496CD7"/>
    <w:rsid w:val="00496CF9"/>
    <w:rsid w:val="00496DAC"/>
    <w:rsid w:val="00496E62"/>
    <w:rsid w:val="00496F61"/>
    <w:rsid w:val="00497332"/>
    <w:rsid w:val="0049734D"/>
    <w:rsid w:val="004974F3"/>
    <w:rsid w:val="00497577"/>
    <w:rsid w:val="00497622"/>
    <w:rsid w:val="00497773"/>
    <w:rsid w:val="0049778E"/>
    <w:rsid w:val="00497B7D"/>
    <w:rsid w:val="00497C07"/>
    <w:rsid w:val="00497E26"/>
    <w:rsid w:val="00497FCE"/>
    <w:rsid w:val="004A02F6"/>
    <w:rsid w:val="004A03A9"/>
    <w:rsid w:val="004A04CE"/>
    <w:rsid w:val="004A0855"/>
    <w:rsid w:val="004A0988"/>
    <w:rsid w:val="004A09F7"/>
    <w:rsid w:val="004A0A5E"/>
    <w:rsid w:val="004A0C3C"/>
    <w:rsid w:val="004A0CD5"/>
    <w:rsid w:val="004A0F63"/>
    <w:rsid w:val="004A0F8C"/>
    <w:rsid w:val="004A1241"/>
    <w:rsid w:val="004A1564"/>
    <w:rsid w:val="004A15FB"/>
    <w:rsid w:val="004A1747"/>
    <w:rsid w:val="004A1C4D"/>
    <w:rsid w:val="004A1CFC"/>
    <w:rsid w:val="004A1D55"/>
    <w:rsid w:val="004A1F30"/>
    <w:rsid w:val="004A1F68"/>
    <w:rsid w:val="004A23FD"/>
    <w:rsid w:val="004A2B11"/>
    <w:rsid w:val="004A2B18"/>
    <w:rsid w:val="004A2CC2"/>
    <w:rsid w:val="004A2F25"/>
    <w:rsid w:val="004A30E0"/>
    <w:rsid w:val="004A3233"/>
    <w:rsid w:val="004A338D"/>
    <w:rsid w:val="004A3528"/>
    <w:rsid w:val="004A3846"/>
    <w:rsid w:val="004A394D"/>
    <w:rsid w:val="004A39C6"/>
    <w:rsid w:val="004A3ABF"/>
    <w:rsid w:val="004A3D5D"/>
    <w:rsid w:val="004A3DCB"/>
    <w:rsid w:val="004A400D"/>
    <w:rsid w:val="004A41B3"/>
    <w:rsid w:val="004A444C"/>
    <w:rsid w:val="004A461A"/>
    <w:rsid w:val="004A47B6"/>
    <w:rsid w:val="004A4849"/>
    <w:rsid w:val="004A4AD3"/>
    <w:rsid w:val="004A4B1D"/>
    <w:rsid w:val="004A4CFC"/>
    <w:rsid w:val="004A4D77"/>
    <w:rsid w:val="004A4DC9"/>
    <w:rsid w:val="004A5049"/>
    <w:rsid w:val="004A5253"/>
    <w:rsid w:val="004A5359"/>
    <w:rsid w:val="004A535A"/>
    <w:rsid w:val="004A5480"/>
    <w:rsid w:val="004A5882"/>
    <w:rsid w:val="004A5F03"/>
    <w:rsid w:val="004A5F72"/>
    <w:rsid w:val="004A6438"/>
    <w:rsid w:val="004A6556"/>
    <w:rsid w:val="004A6573"/>
    <w:rsid w:val="004A67A2"/>
    <w:rsid w:val="004A68EC"/>
    <w:rsid w:val="004A693E"/>
    <w:rsid w:val="004A6A66"/>
    <w:rsid w:val="004A6A6A"/>
    <w:rsid w:val="004A6E93"/>
    <w:rsid w:val="004A6F03"/>
    <w:rsid w:val="004A6F6D"/>
    <w:rsid w:val="004A70DD"/>
    <w:rsid w:val="004A710F"/>
    <w:rsid w:val="004A73C4"/>
    <w:rsid w:val="004A7441"/>
    <w:rsid w:val="004A7464"/>
    <w:rsid w:val="004A757B"/>
    <w:rsid w:val="004A762B"/>
    <w:rsid w:val="004A778C"/>
    <w:rsid w:val="004A79B2"/>
    <w:rsid w:val="004A7AF4"/>
    <w:rsid w:val="004A7B6D"/>
    <w:rsid w:val="004A7C04"/>
    <w:rsid w:val="004A7D3C"/>
    <w:rsid w:val="004A7D8F"/>
    <w:rsid w:val="004A7FDD"/>
    <w:rsid w:val="004B0641"/>
    <w:rsid w:val="004B0685"/>
    <w:rsid w:val="004B07C7"/>
    <w:rsid w:val="004B080D"/>
    <w:rsid w:val="004B0848"/>
    <w:rsid w:val="004B094A"/>
    <w:rsid w:val="004B0CAA"/>
    <w:rsid w:val="004B0FF7"/>
    <w:rsid w:val="004B12CA"/>
    <w:rsid w:val="004B140C"/>
    <w:rsid w:val="004B1503"/>
    <w:rsid w:val="004B1800"/>
    <w:rsid w:val="004B1889"/>
    <w:rsid w:val="004B1AAB"/>
    <w:rsid w:val="004B1AAC"/>
    <w:rsid w:val="004B1C2D"/>
    <w:rsid w:val="004B1C8D"/>
    <w:rsid w:val="004B1E78"/>
    <w:rsid w:val="004B1F3F"/>
    <w:rsid w:val="004B2008"/>
    <w:rsid w:val="004B2287"/>
    <w:rsid w:val="004B228A"/>
    <w:rsid w:val="004B22C4"/>
    <w:rsid w:val="004B247D"/>
    <w:rsid w:val="004B25EC"/>
    <w:rsid w:val="004B2662"/>
    <w:rsid w:val="004B2686"/>
    <w:rsid w:val="004B27C7"/>
    <w:rsid w:val="004B28D9"/>
    <w:rsid w:val="004B28E3"/>
    <w:rsid w:val="004B2C71"/>
    <w:rsid w:val="004B2E7D"/>
    <w:rsid w:val="004B307F"/>
    <w:rsid w:val="004B3423"/>
    <w:rsid w:val="004B34B0"/>
    <w:rsid w:val="004B3914"/>
    <w:rsid w:val="004B3A31"/>
    <w:rsid w:val="004B3B99"/>
    <w:rsid w:val="004B3BCE"/>
    <w:rsid w:val="004B3D5A"/>
    <w:rsid w:val="004B3DB8"/>
    <w:rsid w:val="004B3DDA"/>
    <w:rsid w:val="004B400E"/>
    <w:rsid w:val="004B40C1"/>
    <w:rsid w:val="004B40E9"/>
    <w:rsid w:val="004B4242"/>
    <w:rsid w:val="004B4249"/>
    <w:rsid w:val="004B4523"/>
    <w:rsid w:val="004B4524"/>
    <w:rsid w:val="004B4623"/>
    <w:rsid w:val="004B465C"/>
    <w:rsid w:val="004B4853"/>
    <w:rsid w:val="004B4A23"/>
    <w:rsid w:val="004B564A"/>
    <w:rsid w:val="004B565B"/>
    <w:rsid w:val="004B572F"/>
    <w:rsid w:val="004B5930"/>
    <w:rsid w:val="004B5B1D"/>
    <w:rsid w:val="004B5B99"/>
    <w:rsid w:val="004B5DB4"/>
    <w:rsid w:val="004B5E4E"/>
    <w:rsid w:val="004B6356"/>
    <w:rsid w:val="004B63E8"/>
    <w:rsid w:val="004B6706"/>
    <w:rsid w:val="004B6814"/>
    <w:rsid w:val="004B6942"/>
    <w:rsid w:val="004B69B0"/>
    <w:rsid w:val="004B6CB8"/>
    <w:rsid w:val="004B6CDE"/>
    <w:rsid w:val="004B6F71"/>
    <w:rsid w:val="004B70FC"/>
    <w:rsid w:val="004B7180"/>
    <w:rsid w:val="004B74ED"/>
    <w:rsid w:val="004B7503"/>
    <w:rsid w:val="004B7605"/>
    <w:rsid w:val="004B7839"/>
    <w:rsid w:val="004B7A19"/>
    <w:rsid w:val="004B7E8F"/>
    <w:rsid w:val="004B7EFC"/>
    <w:rsid w:val="004C00C8"/>
    <w:rsid w:val="004C0236"/>
    <w:rsid w:val="004C032D"/>
    <w:rsid w:val="004C0637"/>
    <w:rsid w:val="004C0AB2"/>
    <w:rsid w:val="004C0D2D"/>
    <w:rsid w:val="004C0E13"/>
    <w:rsid w:val="004C0E5C"/>
    <w:rsid w:val="004C130A"/>
    <w:rsid w:val="004C1585"/>
    <w:rsid w:val="004C17DF"/>
    <w:rsid w:val="004C180D"/>
    <w:rsid w:val="004C1A45"/>
    <w:rsid w:val="004C1AC9"/>
    <w:rsid w:val="004C1BF7"/>
    <w:rsid w:val="004C1C84"/>
    <w:rsid w:val="004C1C8A"/>
    <w:rsid w:val="004C1ECF"/>
    <w:rsid w:val="004C2072"/>
    <w:rsid w:val="004C2081"/>
    <w:rsid w:val="004C208B"/>
    <w:rsid w:val="004C2120"/>
    <w:rsid w:val="004C2181"/>
    <w:rsid w:val="004C21F0"/>
    <w:rsid w:val="004C2267"/>
    <w:rsid w:val="004C2400"/>
    <w:rsid w:val="004C24E1"/>
    <w:rsid w:val="004C25FA"/>
    <w:rsid w:val="004C289D"/>
    <w:rsid w:val="004C292C"/>
    <w:rsid w:val="004C2B76"/>
    <w:rsid w:val="004C2DA5"/>
    <w:rsid w:val="004C33A5"/>
    <w:rsid w:val="004C33A7"/>
    <w:rsid w:val="004C3486"/>
    <w:rsid w:val="004C34C5"/>
    <w:rsid w:val="004C3505"/>
    <w:rsid w:val="004C369B"/>
    <w:rsid w:val="004C36D8"/>
    <w:rsid w:val="004C36DD"/>
    <w:rsid w:val="004C36E6"/>
    <w:rsid w:val="004C3711"/>
    <w:rsid w:val="004C39B4"/>
    <w:rsid w:val="004C3A0A"/>
    <w:rsid w:val="004C3A47"/>
    <w:rsid w:val="004C3A96"/>
    <w:rsid w:val="004C4078"/>
    <w:rsid w:val="004C41DB"/>
    <w:rsid w:val="004C426F"/>
    <w:rsid w:val="004C45A2"/>
    <w:rsid w:val="004C4745"/>
    <w:rsid w:val="004C4B85"/>
    <w:rsid w:val="004C4CDB"/>
    <w:rsid w:val="004C4D8B"/>
    <w:rsid w:val="004C4E5D"/>
    <w:rsid w:val="004C4F8F"/>
    <w:rsid w:val="004C4F99"/>
    <w:rsid w:val="004C5065"/>
    <w:rsid w:val="004C51F1"/>
    <w:rsid w:val="004C53F5"/>
    <w:rsid w:val="004C5558"/>
    <w:rsid w:val="004C5673"/>
    <w:rsid w:val="004C585F"/>
    <w:rsid w:val="004C5AD8"/>
    <w:rsid w:val="004C5EE7"/>
    <w:rsid w:val="004C61BA"/>
    <w:rsid w:val="004C645B"/>
    <w:rsid w:val="004C653D"/>
    <w:rsid w:val="004C69E9"/>
    <w:rsid w:val="004C6B2B"/>
    <w:rsid w:val="004C6C32"/>
    <w:rsid w:val="004C6CFA"/>
    <w:rsid w:val="004C6D63"/>
    <w:rsid w:val="004C6DFB"/>
    <w:rsid w:val="004C6F37"/>
    <w:rsid w:val="004C7059"/>
    <w:rsid w:val="004C7143"/>
    <w:rsid w:val="004C7614"/>
    <w:rsid w:val="004C7749"/>
    <w:rsid w:val="004C7813"/>
    <w:rsid w:val="004C799F"/>
    <w:rsid w:val="004C7A8E"/>
    <w:rsid w:val="004C7AD9"/>
    <w:rsid w:val="004C7CDB"/>
    <w:rsid w:val="004D012C"/>
    <w:rsid w:val="004D023D"/>
    <w:rsid w:val="004D05D3"/>
    <w:rsid w:val="004D0757"/>
    <w:rsid w:val="004D08D4"/>
    <w:rsid w:val="004D0AF9"/>
    <w:rsid w:val="004D0B46"/>
    <w:rsid w:val="004D12BE"/>
    <w:rsid w:val="004D1316"/>
    <w:rsid w:val="004D1344"/>
    <w:rsid w:val="004D14DF"/>
    <w:rsid w:val="004D153A"/>
    <w:rsid w:val="004D1609"/>
    <w:rsid w:val="004D1753"/>
    <w:rsid w:val="004D1B7D"/>
    <w:rsid w:val="004D1CA1"/>
    <w:rsid w:val="004D1D6A"/>
    <w:rsid w:val="004D1E56"/>
    <w:rsid w:val="004D1E90"/>
    <w:rsid w:val="004D1F5B"/>
    <w:rsid w:val="004D2215"/>
    <w:rsid w:val="004D2438"/>
    <w:rsid w:val="004D24F9"/>
    <w:rsid w:val="004D2A95"/>
    <w:rsid w:val="004D2AD9"/>
    <w:rsid w:val="004D2D93"/>
    <w:rsid w:val="004D32D2"/>
    <w:rsid w:val="004D341B"/>
    <w:rsid w:val="004D34F9"/>
    <w:rsid w:val="004D35C0"/>
    <w:rsid w:val="004D3663"/>
    <w:rsid w:val="004D3A70"/>
    <w:rsid w:val="004D3B0D"/>
    <w:rsid w:val="004D3B95"/>
    <w:rsid w:val="004D3FB2"/>
    <w:rsid w:val="004D4012"/>
    <w:rsid w:val="004D4089"/>
    <w:rsid w:val="004D43BB"/>
    <w:rsid w:val="004D4490"/>
    <w:rsid w:val="004D44D2"/>
    <w:rsid w:val="004D4556"/>
    <w:rsid w:val="004D455E"/>
    <w:rsid w:val="004D456E"/>
    <w:rsid w:val="004D4656"/>
    <w:rsid w:val="004D471E"/>
    <w:rsid w:val="004D47CD"/>
    <w:rsid w:val="004D4B5C"/>
    <w:rsid w:val="004D4D10"/>
    <w:rsid w:val="004D4F57"/>
    <w:rsid w:val="004D4F9F"/>
    <w:rsid w:val="004D508B"/>
    <w:rsid w:val="004D5134"/>
    <w:rsid w:val="004D530A"/>
    <w:rsid w:val="004D5397"/>
    <w:rsid w:val="004D5559"/>
    <w:rsid w:val="004D56E2"/>
    <w:rsid w:val="004D5B3F"/>
    <w:rsid w:val="004D5C70"/>
    <w:rsid w:val="004D5D77"/>
    <w:rsid w:val="004D5DC1"/>
    <w:rsid w:val="004D5F90"/>
    <w:rsid w:val="004D5FDF"/>
    <w:rsid w:val="004D60B8"/>
    <w:rsid w:val="004D62FD"/>
    <w:rsid w:val="004D654D"/>
    <w:rsid w:val="004D6B7B"/>
    <w:rsid w:val="004D6D53"/>
    <w:rsid w:val="004D6E84"/>
    <w:rsid w:val="004D7014"/>
    <w:rsid w:val="004D727F"/>
    <w:rsid w:val="004D731B"/>
    <w:rsid w:val="004D7732"/>
    <w:rsid w:val="004D779F"/>
    <w:rsid w:val="004D7984"/>
    <w:rsid w:val="004D7D0B"/>
    <w:rsid w:val="004D7D3E"/>
    <w:rsid w:val="004D7D55"/>
    <w:rsid w:val="004D7DE3"/>
    <w:rsid w:val="004D7DF6"/>
    <w:rsid w:val="004D7E8A"/>
    <w:rsid w:val="004D7F77"/>
    <w:rsid w:val="004D7FA4"/>
    <w:rsid w:val="004E008E"/>
    <w:rsid w:val="004E0AE3"/>
    <w:rsid w:val="004E0BE2"/>
    <w:rsid w:val="004E0C76"/>
    <w:rsid w:val="004E0E1B"/>
    <w:rsid w:val="004E0F6B"/>
    <w:rsid w:val="004E163F"/>
    <w:rsid w:val="004E2048"/>
    <w:rsid w:val="004E226D"/>
    <w:rsid w:val="004E22B2"/>
    <w:rsid w:val="004E28B6"/>
    <w:rsid w:val="004E2C7B"/>
    <w:rsid w:val="004E3742"/>
    <w:rsid w:val="004E376F"/>
    <w:rsid w:val="004E37DA"/>
    <w:rsid w:val="004E3934"/>
    <w:rsid w:val="004E393A"/>
    <w:rsid w:val="004E3B0B"/>
    <w:rsid w:val="004E3C91"/>
    <w:rsid w:val="004E3E3F"/>
    <w:rsid w:val="004E3FDC"/>
    <w:rsid w:val="004E4010"/>
    <w:rsid w:val="004E42B9"/>
    <w:rsid w:val="004E465C"/>
    <w:rsid w:val="004E46F7"/>
    <w:rsid w:val="004E4701"/>
    <w:rsid w:val="004E4740"/>
    <w:rsid w:val="004E49A5"/>
    <w:rsid w:val="004E4B8F"/>
    <w:rsid w:val="004E4CCD"/>
    <w:rsid w:val="004E4D56"/>
    <w:rsid w:val="004E4EA3"/>
    <w:rsid w:val="004E5226"/>
    <w:rsid w:val="004E5385"/>
    <w:rsid w:val="004E538D"/>
    <w:rsid w:val="004E53AF"/>
    <w:rsid w:val="004E590A"/>
    <w:rsid w:val="004E591A"/>
    <w:rsid w:val="004E5961"/>
    <w:rsid w:val="004E5B3B"/>
    <w:rsid w:val="004E5C4D"/>
    <w:rsid w:val="004E5F93"/>
    <w:rsid w:val="004E639E"/>
    <w:rsid w:val="004E655A"/>
    <w:rsid w:val="004E687B"/>
    <w:rsid w:val="004E6A9B"/>
    <w:rsid w:val="004E7038"/>
    <w:rsid w:val="004E7057"/>
    <w:rsid w:val="004E709F"/>
    <w:rsid w:val="004E7276"/>
    <w:rsid w:val="004E7464"/>
    <w:rsid w:val="004E747E"/>
    <w:rsid w:val="004E7628"/>
    <w:rsid w:val="004E7845"/>
    <w:rsid w:val="004E78D9"/>
    <w:rsid w:val="004E7962"/>
    <w:rsid w:val="004E7D0C"/>
    <w:rsid w:val="004F00F2"/>
    <w:rsid w:val="004F02B5"/>
    <w:rsid w:val="004F02C9"/>
    <w:rsid w:val="004F034B"/>
    <w:rsid w:val="004F056B"/>
    <w:rsid w:val="004F05CB"/>
    <w:rsid w:val="004F06BA"/>
    <w:rsid w:val="004F08A6"/>
    <w:rsid w:val="004F0A98"/>
    <w:rsid w:val="004F0A99"/>
    <w:rsid w:val="004F0D76"/>
    <w:rsid w:val="004F0F11"/>
    <w:rsid w:val="004F1030"/>
    <w:rsid w:val="004F1048"/>
    <w:rsid w:val="004F113B"/>
    <w:rsid w:val="004F121B"/>
    <w:rsid w:val="004F1249"/>
    <w:rsid w:val="004F1413"/>
    <w:rsid w:val="004F17CE"/>
    <w:rsid w:val="004F1A14"/>
    <w:rsid w:val="004F1AFC"/>
    <w:rsid w:val="004F1B6E"/>
    <w:rsid w:val="004F1C6A"/>
    <w:rsid w:val="004F1DB3"/>
    <w:rsid w:val="004F1F48"/>
    <w:rsid w:val="004F1FAA"/>
    <w:rsid w:val="004F2043"/>
    <w:rsid w:val="004F227E"/>
    <w:rsid w:val="004F2482"/>
    <w:rsid w:val="004F2486"/>
    <w:rsid w:val="004F272D"/>
    <w:rsid w:val="004F29A8"/>
    <w:rsid w:val="004F2A51"/>
    <w:rsid w:val="004F2A5B"/>
    <w:rsid w:val="004F2BF9"/>
    <w:rsid w:val="004F2CD5"/>
    <w:rsid w:val="004F2D35"/>
    <w:rsid w:val="004F2D4C"/>
    <w:rsid w:val="004F2F9E"/>
    <w:rsid w:val="004F3198"/>
    <w:rsid w:val="004F3266"/>
    <w:rsid w:val="004F369F"/>
    <w:rsid w:val="004F3881"/>
    <w:rsid w:val="004F3AE7"/>
    <w:rsid w:val="004F3B43"/>
    <w:rsid w:val="004F3D2C"/>
    <w:rsid w:val="004F4014"/>
    <w:rsid w:val="004F4029"/>
    <w:rsid w:val="004F41B1"/>
    <w:rsid w:val="004F47C4"/>
    <w:rsid w:val="004F4805"/>
    <w:rsid w:val="004F493E"/>
    <w:rsid w:val="004F49E6"/>
    <w:rsid w:val="004F4BF3"/>
    <w:rsid w:val="004F4EA8"/>
    <w:rsid w:val="004F5024"/>
    <w:rsid w:val="004F506E"/>
    <w:rsid w:val="004F510A"/>
    <w:rsid w:val="004F5572"/>
    <w:rsid w:val="004F56FE"/>
    <w:rsid w:val="004F57C6"/>
    <w:rsid w:val="004F5864"/>
    <w:rsid w:val="004F5A19"/>
    <w:rsid w:val="004F5A89"/>
    <w:rsid w:val="004F5C04"/>
    <w:rsid w:val="004F5D81"/>
    <w:rsid w:val="004F5FF5"/>
    <w:rsid w:val="004F6082"/>
    <w:rsid w:val="004F60D7"/>
    <w:rsid w:val="004F6233"/>
    <w:rsid w:val="004F63CE"/>
    <w:rsid w:val="004F6542"/>
    <w:rsid w:val="004F654E"/>
    <w:rsid w:val="004F66AA"/>
    <w:rsid w:val="004F68FD"/>
    <w:rsid w:val="004F6B61"/>
    <w:rsid w:val="004F6F0F"/>
    <w:rsid w:val="004F70FF"/>
    <w:rsid w:val="004F7251"/>
    <w:rsid w:val="004F730F"/>
    <w:rsid w:val="004F76C9"/>
    <w:rsid w:val="004F783B"/>
    <w:rsid w:val="004F7B86"/>
    <w:rsid w:val="004F7EC4"/>
    <w:rsid w:val="005001E7"/>
    <w:rsid w:val="00500221"/>
    <w:rsid w:val="00500625"/>
    <w:rsid w:val="0050086D"/>
    <w:rsid w:val="00500888"/>
    <w:rsid w:val="005008C8"/>
    <w:rsid w:val="005009D7"/>
    <w:rsid w:val="00500A11"/>
    <w:rsid w:val="00500B54"/>
    <w:rsid w:val="00500C38"/>
    <w:rsid w:val="00500E9C"/>
    <w:rsid w:val="00500FF7"/>
    <w:rsid w:val="005010E7"/>
    <w:rsid w:val="005010FA"/>
    <w:rsid w:val="00501356"/>
    <w:rsid w:val="00501385"/>
    <w:rsid w:val="0050148E"/>
    <w:rsid w:val="00501BA7"/>
    <w:rsid w:val="00501DE5"/>
    <w:rsid w:val="005022EF"/>
    <w:rsid w:val="0050238E"/>
    <w:rsid w:val="00502664"/>
    <w:rsid w:val="00502744"/>
    <w:rsid w:val="00502897"/>
    <w:rsid w:val="005029FA"/>
    <w:rsid w:val="00502B66"/>
    <w:rsid w:val="00502CA7"/>
    <w:rsid w:val="0050314D"/>
    <w:rsid w:val="0050316A"/>
    <w:rsid w:val="005033B1"/>
    <w:rsid w:val="0050353E"/>
    <w:rsid w:val="005035AF"/>
    <w:rsid w:val="00503917"/>
    <w:rsid w:val="00503A80"/>
    <w:rsid w:val="00503AA9"/>
    <w:rsid w:val="00503B5A"/>
    <w:rsid w:val="00503BA0"/>
    <w:rsid w:val="005043B5"/>
    <w:rsid w:val="0050485B"/>
    <w:rsid w:val="005048AF"/>
    <w:rsid w:val="005049BB"/>
    <w:rsid w:val="00504AB6"/>
    <w:rsid w:val="00504B81"/>
    <w:rsid w:val="00504C59"/>
    <w:rsid w:val="00504DAE"/>
    <w:rsid w:val="00504E40"/>
    <w:rsid w:val="005056AA"/>
    <w:rsid w:val="005057D8"/>
    <w:rsid w:val="0050580E"/>
    <w:rsid w:val="00505905"/>
    <w:rsid w:val="00506339"/>
    <w:rsid w:val="0050658D"/>
    <w:rsid w:val="00506641"/>
    <w:rsid w:val="0050690C"/>
    <w:rsid w:val="00506979"/>
    <w:rsid w:val="0050697C"/>
    <w:rsid w:val="00506CD1"/>
    <w:rsid w:val="0050711E"/>
    <w:rsid w:val="0050721B"/>
    <w:rsid w:val="00507231"/>
    <w:rsid w:val="00507483"/>
    <w:rsid w:val="00507527"/>
    <w:rsid w:val="00507561"/>
    <w:rsid w:val="005075D2"/>
    <w:rsid w:val="005076DF"/>
    <w:rsid w:val="005077E6"/>
    <w:rsid w:val="00507916"/>
    <w:rsid w:val="00507B72"/>
    <w:rsid w:val="00507EF5"/>
    <w:rsid w:val="00507F09"/>
    <w:rsid w:val="0051025F"/>
    <w:rsid w:val="005102BE"/>
    <w:rsid w:val="005103D6"/>
    <w:rsid w:val="0051049C"/>
    <w:rsid w:val="005104E0"/>
    <w:rsid w:val="0051057F"/>
    <w:rsid w:val="005105C1"/>
    <w:rsid w:val="00510805"/>
    <w:rsid w:val="00510BA3"/>
    <w:rsid w:val="00510C4D"/>
    <w:rsid w:val="00510F40"/>
    <w:rsid w:val="00510F4C"/>
    <w:rsid w:val="005111D1"/>
    <w:rsid w:val="00511398"/>
    <w:rsid w:val="0051154B"/>
    <w:rsid w:val="005119FB"/>
    <w:rsid w:val="00511B13"/>
    <w:rsid w:val="00511B26"/>
    <w:rsid w:val="00511B4A"/>
    <w:rsid w:val="00511D82"/>
    <w:rsid w:val="00511DAB"/>
    <w:rsid w:val="00511E38"/>
    <w:rsid w:val="00511F92"/>
    <w:rsid w:val="00512060"/>
    <w:rsid w:val="0051211C"/>
    <w:rsid w:val="005126A4"/>
    <w:rsid w:val="005126C4"/>
    <w:rsid w:val="005127C6"/>
    <w:rsid w:val="0051288C"/>
    <w:rsid w:val="00512998"/>
    <w:rsid w:val="00512C64"/>
    <w:rsid w:val="00512CAE"/>
    <w:rsid w:val="00512E1C"/>
    <w:rsid w:val="00512E4A"/>
    <w:rsid w:val="005130F2"/>
    <w:rsid w:val="005131C7"/>
    <w:rsid w:val="00513256"/>
    <w:rsid w:val="005135B1"/>
    <w:rsid w:val="00513681"/>
    <w:rsid w:val="005136B3"/>
    <w:rsid w:val="00513C5D"/>
    <w:rsid w:val="00513C85"/>
    <w:rsid w:val="00513D27"/>
    <w:rsid w:val="00513DFA"/>
    <w:rsid w:val="00513EEE"/>
    <w:rsid w:val="00514030"/>
    <w:rsid w:val="0051440C"/>
    <w:rsid w:val="00514A52"/>
    <w:rsid w:val="00514C50"/>
    <w:rsid w:val="00514E94"/>
    <w:rsid w:val="005150A7"/>
    <w:rsid w:val="00515329"/>
    <w:rsid w:val="0051549F"/>
    <w:rsid w:val="00515500"/>
    <w:rsid w:val="00515519"/>
    <w:rsid w:val="0051580D"/>
    <w:rsid w:val="00515878"/>
    <w:rsid w:val="0051591F"/>
    <w:rsid w:val="00515A09"/>
    <w:rsid w:val="00515C2E"/>
    <w:rsid w:val="00515E1F"/>
    <w:rsid w:val="00515F83"/>
    <w:rsid w:val="00515F99"/>
    <w:rsid w:val="0051623F"/>
    <w:rsid w:val="00516281"/>
    <w:rsid w:val="00516623"/>
    <w:rsid w:val="005166E8"/>
    <w:rsid w:val="00516779"/>
    <w:rsid w:val="005168A5"/>
    <w:rsid w:val="00516D0A"/>
    <w:rsid w:val="00516EC7"/>
    <w:rsid w:val="0051710D"/>
    <w:rsid w:val="00517278"/>
    <w:rsid w:val="0051727B"/>
    <w:rsid w:val="00517393"/>
    <w:rsid w:val="005174C8"/>
    <w:rsid w:val="005178C5"/>
    <w:rsid w:val="005178CB"/>
    <w:rsid w:val="00517A27"/>
    <w:rsid w:val="00517C01"/>
    <w:rsid w:val="00517D7E"/>
    <w:rsid w:val="00517E72"/>
    <w:rsid w:val="00517F7B"/>
    <w:rsid w:val="00517FCB"/>
    <w:rsid w:val="00520010"/>
    <w:rsid w:val="00520132"/>
    <w:rsid w:val="0052063D"/>
    <w:rsid w:val="0052082E"/>
    <w:rsid w:val="0052084E"/>
    <w:rsid w:val="005208E9"/>
    <w:rsid w:val="0052096B"/>
    <w:rsid w:val="00520A5B"/>
    <w:rsid w:val="00520CD5"/>
    <w:rsid w:val="00520E85"/>
    <w:rsid w:val="00520EB6"/>
    <w:rsid w:val="00520EF9"/>
    <w:rsid w:val="0052148B"/>
    <w:rsid w:val="0052163C"/>
    <w:rsid w:val="00521838"/>
    <w:rsid w:val="00521A33"/>
    <w:rsid w:val="005223A6"/>
    <w:rsid w:val="005223AA"/>
    <w:rsid w:val="005223C1"/>
    <w:rsid w:val="0052252B"/>
    <w:rsid w:val="005225B1"/>
    <w:rsid w:val="00522FE6"/>
    <w:rsid w:val="0052305D"/>
    <w:rsid w:val="0052312A"/>
    <w:rsid w:val="00523515"/>
    <w:rsid w:val="0052392E"/>
    <w:rsid w:val="00523B2E"/>
    <w:rsid w:val="00523BBD"/>
    <w:rsid w:val="00523D51"/>
    <w:rsid w:val="00523DA2"/>
    <w:rsid w:val="00523E54"/>
    <w:rsid w:val="00523F6A"/>
    <w:rsid w:val="005243CC"/>
    <w:rsid w:val="005244CC"/>
    <w:rsid w:val="00524602"/>
    <w:rsid w:val="0052470E"/>
    <w:rsid w:val="00524978"/>
    <w:rsid w:val="00524C8C"/>
    <w:rsid w:val="00524CDA"/>
    <w:rsid w:val="00525508"/>
    <w:rsid w:val="0052561D"/>
    <w:rsid w:val="00525AAF"/>
    <w:rsid w:val="00525CA2"/>
    <w:rsid w:val="00525D0F"/>
    <w:rsid w:val="00525E23"/>
    <w:rsid w:val="00525EDD"/>
    <w:rsid w:val="005260B1"/>
    <w:rsid w:val="005263B8"/>
    <w:rsid w:val="00526601"/>
    <w:rsid w:val="0052667E"/>
    <w:rsid w:val="005266BA"/>
    <w:rsid w:val="0052685D"/>
    <w:rsid w:val="00526B8E"/>
    <w:rsid w:val="00526E1A"/>
    <w:rsid w:val="00526F8C"/>
    <w:rsid w:val="00527026"/>
    <w:rsid w:val="00527058"/>
    <w:rsid w:val="005271B2"/>
    <w:rsid w:val="0052734D"/>
    <w:rsid w:val="005279BA"/>
    <w:rsid w:val="00527A94"/>
    <w:rsid w:val="00527BBF"/>
    <w:rsid w:val="00527C8E"/>
    <w:rsid w:val="00527D31"/>
    <w:rsid w:val="00527FED"/>
    <w:rsid w:val="00530002"/>
    <w:rsid w:val="00530443"/>
    <w:rsid w:val="00530527"/>
    <w:rsid w:val="005306FF"/>
    <w:rsid w:val="00530999"/>
    <w:rsid w:val="00530AB8"/>
    <w:rsid w:val="00530B15"/>
    <w:rsid w:val="00530B87"/>
    <w:rsid w:val="00530CB8"/>
    <w:rsid w:val="00530D7F"/>
    <w:rsid w:val="00530F77"/>
    <w:rsid w:val="00531378"/>
    <w:rsid w:val="00531602"/>
    <w:rsid w:val="00531654"/>
    <w:rsid w:val="00531663"/>
    <w:rsid w:val="005318A9"/>
    <w:rsid w:val="00531B60"/>
    <w:rsid w:val="00531DE7"/>
    <w:rsid w:val="00531E6E"/>
    <w:rsid w:val="00531E82"/>
    <w:rsid w:val="00531F2D"/>
    <w:rsid w:val="0053227B"/>
    <w:rsid w:val="00532406"/>
    <w:rsid w:val="0053245B"/>
    <w:rsid w:val="0053257A"/>
    <w:rsid w:val="005325BA"/>
    <w:rsid w:val="00532676"/>
    <w:rsid w:val="00532892"/>
    <w:rsid w:val="00532FA2"/>
    <w:rsid w:val="00533139"/>
    <w:rsid w:val="00533216"/>
    <w:rsid w:val="005332E1"/>
    <w:rsid w:val="00533352"/>
    <w:rsid w:val="00533466"/>
    <w:rsid w:val="00533596"/>
    <w:rsid w:val="00533C94"/>
    <w:rsid w:val="00533D03"/>
    <w:rsid w:val="00534230"/>
    <w:rsid w:val="005343DB"/>
    <w:rsid w:val="005346B2"/>
    <w:rsid w:val="00534E00"/>
    <w:rsid w:val="0053501B"/>
    <w:rsid w:val="00535316"/>
    <w:rsid w:val="00535771"/>
    <w:rsid w:val="005358FE"/>
    <w:rsid w:val="005359F9"/>
    <w:rsid w:val="00535B7A"/>
    <w:rsid w:val="00535BEA"/>
    <w:rsid w:val="00535F79"/>
    <w:rsid w:val="0053628D"/>
    <w:rsid w:val="005362D8"/>
    <w:rsid w:val="0053653F"/>
    <w:rsid w:val="00536585"/>
    <w:rsid w:val="005368C0"/>
    <w:rsid w:val="00536AC1"/>
    <w:rsid w:val="005371B6"/>
    <w:rsid w:val="005371C0"/>
    <w:rsid w:val="005372B9"/>
    <w:rsid w:val="00537A4C"/>
    <w:rsid w:val="00537B34"/>
    <w:rsid w:val="00537F63"/>
    <w:rsid w:val="005401BB"/>
    <w:rsid w:val="005404AE"/>
    <w:rsid w:val="005406A9"/>
    <w:rsid w:val="00540765"/>
    <w:rsid w:val="00540912"/>
    <w:rsid w:val="005409C7"/>
    <w:rsid w:val="005409CB"/>
    <w:rsid w:val="005409FF"/>
    <w:rsid w:val="00540AA9"/>
    <w:rsid w:val="00540ADC"/>
    <w:rsid w:val="00540C8F"/>
    <w:rsid w:val="00540CF2"/>
    <w:rsid w:val="00540E13"/>
    <w:rsid w:val="00540E21"/>
    <w:rsid w:val="00540E7A"/>
    <w:rsid w:val="00540F2C"/>
    <w:rsid w:val="005411E5"/>
    <w:rsid w:val="00541676"/>
    <w:rsid w:val="005419A7"/>
    <w:rsid w:val="005419C6"/>
    <w:rsid w:val="00541D23"/>
    <w:rsid w:val="00541DAE"/>
    <w:rsid w:val="00541E81"/>
    <w:rsid w:val="00542109"/>
    <w:rsid w:val="005421F4"/>
    <w:rsid w:val="00542763"/>
    <w:rsid w:val="0054296E"/>
    <w:rsid w:val="00542BC4"/>
    <w:rsid w:val="00542BC7"/>
    <w:rsid w:val="00543100"/>
    <w:rsid w:val="005431BD"/>
    <w:rsid w:val="00543270"/>
    <w:rsid w:val="0054332A"/>
    <w:rsid w:val="005435F2"/>
    <w:rsid w:val="005435F3"/>
    <w:rsid w:val="005437CA"/>
    <w:rsid w:val="005437DC"/>
    <w:rsid w:val="005437E0"/>
    <w:rsid w:val="00543898"/>
    <w:rsid w:val="005438B4"/>
    <w:rsid w:val="00543B76"/>
    <w:rsid w:val="00543C78"/>
    <w:rsid w:val="00543F3D"/>
    <w:rsid w:val="0054418A"/>
    <w:rsid w:val="005441BA"/>
    <w:rsid w:val="00544273"/>
    <w:rsid w:val="005444A8"/>
    <w:rsid w:val="00544924"/>
    <w:rsid w:val="005449A0"/>
    <w:rsid w:val="00544A5E"/>
    <w:rsid w:val="00544E75"/>
    <w:rsid w:val="005452F5"/>
    <w:rsid w:val="005459ED"/>
    <w:rsid w:val="00545A5E"/>
    <w:rsid w:val="00546120"/>
    <w:rsid w:val="00546291"/>
    <w:rsid w:val="00546306"/>
    <w:rsid w:val="005463D6"/>
    <w:rsid w:val="00546502"/>
    <w:rsid w:val="005466E9"/>
    <w:rsid w:val="00546DD5"/>
    <w:rsid w:val="00546DE2"/>
    <w:rsid w:val="005471B4"/>
    <w:rsid w:val="005475E7"/>
    <w:rsid w:val="00547870"/>
    <w:rsid w:val="00547F01"/>
    <w:rsid w:val="00547FB7"/>
    <w:rsid w:val="0055005B"/>
    <w:rsid w:val="005501FA"/>
    <w:rsid w:val="00550C59"/>
    <w:rsid w:val="00550D07"/>
    <w:rsid w:val="00551393"/>
    <w:rsid w:val="0055146A"/>
    <w:rsid w:val="005516C2"/>
    <w:rsid w:val="00551935"/>
    <w:rsid w:val="00551B93"/>
    <w:rsid w:val="005520C3"/>
    <w:rsid w:val="005525CC"/>
    <w:rsid w:val="005525E6"/>
    <w:rsid w:val="00552678"/>
    <w:rsid w:val="00552C85"/>
    <w:rsid w:val="00552FF7"/>
    <w:rsid w:val="00553339"/>
    <w:rsid w:val="00553385"/>
    <w:rsid w:val="00553565"/>
    <w:rsid w:val="0055379E"/>
    <w:rsid w:val="005539B5"/>
    <w:rsid w:val="00553A3B"/>
    <w:rsid w:val="00553BEA"/>
    <w:rsid w:val="00553D39"/>
    <w:rsid w:val="00553DFC"/>
    <w:rsid w:val="00553F1F"/>
    <w:rsid w:val="00553FFD"/>
    <w:rsid w:val="00554303"/>
    <w:rsid w:val="0055430D"/>
    <w:rsid w:val="0055449F"/>
    <w:rsid w:val="005545C4"/>
    <w:rsid w:val="005546B9"/>
    <w:rsid w:val="00554A5F"/>
    <w:rsid w:val="00554DB2"/>
    <w:rsid w:val="00554DBA"/>
    <w:rsid w:val="00554EA4"/>
    <w:rsid w:val="005553F5"/>
    <w:rsid w:val="005554DE"/>
    <w:rsid w:val="0055571F"/>
    <w:rsid w:val="00555B46"/>
    <w:rsid w:val="00555BD7"/>
    <w:rsid w:val="00555D31"/>
    <w:rsid w:val="00556123"/>
    <w:rsid w:val="005561C0"/>
    <w:rsid w:val="0055641C"/>
    <w:rsid w:val="005564DE"/>
    <w:rsid w:val="00556814"/>
    <w:rsid w:val="005568D4"/>
    <w:rsid w:val="00556940"/>
    <w:rsid w:val="00556A6E"/>
    <w:rsid w:val="00556F3D"/>
    <w:rsid w:val="00556FE4"/>
    <w:rsid w:val="00557133"/>
    <w:rsid w:val="00557419"/>
    <w:rsid w:val="00557562"/>
    <w:rsid w:val="005577A8"/>
    <w:rsid w:val="005577E1"/>
    <w:rsid w:val="00557933"/>
    <w:rsid w:val="0055797E"/>
    <w:rsid w:val="00557AA8"/>
    <w:rsid w:val="00557F7D"/>
    <w:rsid w:val="00560063"/>
    <w:rsid w:val="005600A3"/>
    <w:rsid w:val="0056011C"/>
    <w:rsid w:val="005604AC"/>
    <w:rsid w:val="00560562"/>
    <w:rsid w:val="005605D7"/>
    <w:rsid w:val="00560676"/>
    <w:rsid w:val="00560C36"/>
    <w:rsid w:val="00560F58"/>
    <w:rsid w:val="00560FE4"/>
    <w:rsid w:val="00561105"/>
    <w:rsid w:val="0056113C"/>
    <w:rsid w:val="00561195"/>
    <w:rsid w:val="005612B8"/>
    <w:rsid w:val="005615CF"/>
    <w:rsid w:val="0056174E"/>
    <w:rsid w:val="0056185A"/>
    <w:rsid w:val="005618DC"/>
    <w:rsid w:val="00561D16"/>
    <w:rsid w:val="0056208D"/>
    <w:rsid w:val="00562240"/>
    <w:rsid w:val="00562676"/>
    <w:rsid w:val="00562954"/>
    <w:rsid w:val="00562CAF"/>
    <w:rsid w:val="0056398D"/>
    <w:rsid w:val="00563DF8"/>
    <w:rsid w:val="00563E57"/>
    <w:rsid w:val="00563F44"/>
    <w:rsid w:val="0056444C"/>
    <w:rsid w:val="00564468"/>
    <w:rsid w:val="00564581"/>
    <w:rsid w:val="005645D6"/>
    <w:rsid w:val="00564713"/>
    <w:rsid w:val="00564729"/>
    <w:rsid w:val="00564AB9"/>
    <w:rsid w:val="00564BFA"/>
    <w:rsid w:val="00565068"/>
    <w:rsid w:val="005650A8"/>
    <w:rsid w:val="005651DA"/>
    <w:rsid w:val="00565314"/>
    <w:rsid w:val="0056572E"/>
    <w:rsid w:val="00565959"/>
    <w:rsid w:val="00565B34"/>
    <w:rsid w:val="00566097"/>
    <w:rsid w:val="00566274"/>
    <w:rsid w:val="005662F3"/>
    <w:rsid w:val="0056650D"/>
    <w:rsid w:val="0056670B"/>
    <w:rsid w:val="005669E9"/>
    <w:rsid w:val="00566CC4"/>
    <w:rsid w:val="00566CCB"/>
    <w:rsid w:val="0056704C"/>
    <w:rsid w:val="005670AD"/>
    <w:rsid w:val="00567306"/>
    <w:rsid w:val="00567AF7"/>
    <w:rsid w:val="00567B23"/>
    <w:rsid w:val="00567B58"/>
    <w:rsid w:val="00567DA3"/>
    <w:rsid w:val="00567E36"/>
    <w:rsid w:val="00567F62"/>
    <w:rsid w:val="00567F77"/>
    <w:rsid w:val="00567FC3"/>
    <w:rsid w:val="005701EF"/>
    <w:rsid w:val="0057044E"/>
    <w:rsid w:val="005705D5"/>
    <w:rsid w:val="00570808"/>
    <w:rsid w:val="00570AE4"/>
    <w:rsid w:val="00570C14"/>
    <w:rsid w:val="00570C1D"/>
    <w:rsid w:val="00570CAA"/>
    <w:rsid w:val="00570D83"/>
    <w:rsid w:val="00570DA6"/>
    <w:rsid w:val="00570E79"/>
    <w:rsid w:val="00570F1F"/>
    <w:rsid w:val="005710B2"/>
    <w:rsid w:val="005711E7"/>
    <w:rsid w:val="00571284"/>
    <w:rsid w:val="0057132C"/>
    <w:rsid w:val="0057173F"/>
    <w:rsid w:val="00571773"/>
    <w:rsid w:val="0057177F"/>
    <w:rsid w:val="005719BF"/>
    <w:rsid w:val="00571A99"/>
    <w:rsid w:val="00571BC8"/>
    <w:rsid w:val="00571BF6"/>
    <w:rsid w:val="00571C6D"/>
    <w:rsid w:val="00572AE8"/>
    <w:rsid w:val="00572DD9"/>
    <w:rsid w:val="00572FC5"/>
    <w:rsid w:val="00573050"/>
    <w:rsid w:val="0057305D"/>
    <w:rsid w:val="0057345E"/>
    <w:rsid w:val="005735A4"/>
    <w:rsid w:val="005735EB"/>
    <w:rsid w:val="00573769"/>
    <w:rsid w:val="00573822"/>
    <w:rsid w:val="00573B98"/>
    <w:rsid w:val="00573E52"/>
    <w:rsid w:val="00573E95"/>
    <w:rsid w:val="00573F7B"/>
    <w:rsid w:val="005741EF"/>
    <w:rsid w:val="005744CF"/>
    <w:rsid w:val="00574534"/>
    <w:rsid w:val="00574721"/>
    <w:rsid w:val="00574746"/>
    <w:rsid w:val="005747C7"/>
    <w:rsid w:val="00574A0E"/>
    <w:rsid w:val="00574BB8"/>
    <w:rsid w:val="00574C87"/>
    <w:rsid w:val="00575666"/>
    <w:rsid w:val="005756E0"/>
    <w:rsid w:val="005757EC"/>
    <w:rsid w:val="00575844"/>
    <w:rsid w:val="00575BA2"/>
    <w:rsid w:val="00575C7B"/>
    <w:rsid w:val="00575D76"/>
    <w:rsid w:val="00575FBF"/>
    <w:rsid w:val="0057611E"/>
    <w:rsid w:val="00576D10"/>
    <w:rsid w:val="00576F56"/>
    <w:rsid w:val="00576FC4"/>
    <w:rsid w:val="005771F0"/>
    <w:rsid w:val="00577256"/>
    <w:rsid w:val="00577394"/>
    <w:rsid w:val="005774ED"/>
    <w:rsid w:val="005777D5"/>
    <w:rsid w:val="005777DB"/>
    <w:rsid w:val="0057796D"/>
    <w:rsid w:val="00577A7D"/>
    <w:rsid w:val="00577AD4"/>
    <w:rsid w:val="00577C50"/>
    <w:rsid w:val="00577C62"/>
    <w:rsid w:val="00577DA4"/>
    <w:rsid w:val="0058009A"/>
    <w:rsid w:val="005800D2"/>
    <w:rsid w:val="00580519"/>
    <w:rsid w:val="00580A82"/>
    <w:rsid w:val="00580B05"/>
    <w:rsid w:val="00580B41"/>
    <w:rsid w:val="00580C9C"/>
    <w:rsid w:val="00580D72"/>
    <w:rsid w:val="00580DBF"/>
    <w:rsid w:val="00580E60"/>
    <w:rsid w:val="00581054"/>
    <w:rsid w:val="00581150"/>
    <w:rsid w:val="0058118B"/>
    <w:rsid w:val="00581268"/>
    <w:rsid w:val="00581293"/>
    <w:rsid w:val="005812AC"/>
    <w:rsid w:val="005816EA"/>
    <w:rsid w:val="00581749"/>
    <w:rsid w:val="0058198F"/>
    <w:rsid w:val="00581A88"/>
    <w:rsid w:val="00581B54"/>
    <w:rsid w:val="00581D58"/>
    <w:rsid w:val="00581EE8"/>
    <w:rsid w:val="005821AC"/>
    <w:rsid w:val="00582279"/>
    <w:rsid w:val="005823B3"/>
    <w:rsid w:val="0058264A"/>
    <w:rsid w:val="00582898"/>
    <w:rsid w:val="0058298A"/>
    <w:rsid w:val="00582D67"/>
    <w:rsid w:val="00582D7E"/>
    <w:rsid w:val="00582E09"/>
    <w:rsid w:val="00582E93"/>
    <w:rsid w:val="00582F25"/>
    <w:rsid w:val="00583489"/>
    <w:rsid w:val="00583536"/>
    <w:rsid w:val="00583814"/>
    <w:rsid w:val="00583867"/>
    <w:rsid w:val="00583880"/>
    <w:rsid w:val="00583BA5"/>
    <w:rsid w:val="00583BD2"/>
    <w:rsid w:val="00583ED7"/>
    <w:rsid w:val="00583F35"/>
    <w:rsid w:val="005840E9"/>
    <w:rsid w:val="005841C7"/>
    <w:rsid w:val="00584496"/>
    <w:rsid w:val="0058458D"/>
    <w:rsid w:val="0058459C"/>
    <w:rsid w:val="00584BDE"/>
    <w:rsid w:val="00584BF4"/>
    <w:rsid w:val="00584D4A"/>
    <w:rsid w:val="00584F9F"/>
    <w:rsid w:val="0058545F"/>
    <w:rsid w:val="005854E3"/>
    <w:rsid w:val="005855C1"/>
    <w:rsid w:val="00585717"/>
    <w:rsid w:val="005859AF"/>
    <w:rsid w:val="00585C0C"/>
    <w:rsid w:val="00585DF5"/>
    <w:rsid w:val="00585E9F"/>
    <w:rsid w:val="00586132"/>
    <w:rsid w:val="00586136"/>
    <w:rsid w:val="00586226"/>
    <w:rsid w:val="00586289"/>
    <w:rsid w:val="005862AC"/>
    <w:rsid w:val="0058631C"/>
    <w:rsid w:val="005863A7"/>
    <w:rsid w:val="00586838"/>
    <w:rsid w:val="00586DE8"/>
    <w:rsid w:val="00586EC0"/>
    <w:rsid w:val="00586F75"/>
    <w:rsid w:val="00586F7F"/>
    <w:rsid w:val="00586FAE"/>
    <w:rsid w:val="00587115"/>
    <w:rsid w:val="00587236"/>
    <w:rsid w:val="0058725E"/>
    <w:rsid w:val="005876B8"/>
    <w:rsid w:val="005878C6"/>
    <w:rsid w:val="00587A43"/>
    <w:rsid w:val="00587B16"/>
    <w:rsid w:val="00587B90"/>
    <w:rsid w:val="00587C10"/>
    <w:rsid w:val="00587D3F"/>
    <w:rsid w:val="00587F86"/>
    <w:rsid w:val="005901FD"/>
    <w:rsid w:val="005902F5"/>
    <w:rsid w:val="00590408"/>
    <w:rsid w:val="00590411"/>
    <w:rsid w:val="00590C8D"/>
    <w:rsid w:val="00590D7B"/>
    <w:rsid w:val="0059128B"/>
    <w:rsid w:val="0059154E"/>
    <w:rsid w:val="00591885"/>
    <w:rsid w:val="00592242"/>
    <w:rsid w:val="0059244F"/>
    <w:rsid w:val="00592581"/>
    <w:rsid w:val="0059278A"/>
    <w:rsid w:val="00592918"/>
    <w:rsid w:val="00592AAD"/>
    <w:rsid w:val="00592CE7"/>
    <w:rsid w:val="00592EB3"/>
    <w:rsid w:val="005931A9"/>
    <w:rsid w:val="005933F8"/>
    <w:rsid w:val="00593486"/>
    <w:rsid w:val="005934DD"/>
    <w:rsid w:val="0059396D"/>
    <w:rsid w:val="00593987"/>
    <w:rsid w:val="00593B6F"/>
    <w:rsid w:val="00593C19"/>
    <w:rsid w:val="00593E6F"/>
    <w:rsid w:val="00593E73"/>
    <w:rsid w:val="00593F8D"/>
    <w:rsid w:val="00593F97"/>
    <w:rsid w:val="0059400F"/>
    <w:rsid w:val="005942AA"/>
    <w:rsid w:val="005945F7"/>
    <w:rsid w:val="00594645"/>
    <w:rsid w:val="00594A54"/>
    <w:rsid w:val="00594BE8"/>
    <w:rsid w:val="00594D9A"/>
    <w:rsid w:val="00594EFB"/>
    <w:rsid w:val="00595764"/>
    <w:rsid w:val="00595BFD"/>
    <w:rsid w:val="00595CDD"/>
    <w:rsid w:val="00595E2B"/>
    <w:rsid w:val="00596232"/>
    <w:rsid w:val="0059625A"/>
    <w:rsid w:val="005964EA"/>
    <w:rsid w:val="0059671E"/>
    <w:rsid w:val="0059679F"/>
    <w:rsid w:val="00596B25"/>
    <w:rsid w:val="00596D7A"/>
    <w:rsid w:val="00596E3E"/>
    <w:rsid w:val="00596FB0"/>
    <w:rsid w:val="00597370"/>
    <w:rsid w:val="005975ED"/>
    <w:rsid w:val="00597755"/>
    <w:rsid w:val="00597812"/>
    <w:rsid w:val="00597A45"/>
    <w:rsid w:val="00597AE9"/>
    <w:rsid w:val="00597B1A"/>
    <w:rsid w:val="00597BA2"/>
    <w:rsid w:val="00597C58"/>
    <w:rsid w:val="00597D39"/>
    <w:rsid w:val="00597DF1"/>
    <w:rsid w:val="005A009B"/>
    <w:rsid w:val="005A0249"/>
    <w:rsid w:val="005A0302"/>
    <w:rsid w:val="005A0445"/>
    <w:rsid w:val="005A0502"/>
    <w:rsid w:val="005A06EF"/>
    <w:rsid w:val="005A0D97"/>
    <w:rsid w:val="005A0DBD"/>
    <w:rsid w:val="005A0F0B"/>
    <w:rsid w:val="005A13F8"/>
    <w:rsid w:val="005A1494"/>
    <w:rsid w:val="005A15EC"/>
    <w:rsid w:val="005A173B"/>
    <w:rsid w:val="005A1CCB"/>
    <w:rsid w:val="005A1E00"/>
    <w:rsid w:val="005A1FE3"/>
    <w:rsid w:val="005A2085"/>
    <w:rsid w:val="005A20E7"/>
    <w:rsid w:val="005A212E"/>
    <w:rsid w:val="005A2174"/>
    <w:rsid w:val="005A218C"/>
    <w:rsid w:val="005A231D"/>
    <w:rsid w:val="005A2412"/>
    <w:rsid w:val="005A2452"/>
    <w:rsid w:val="005A28CB"/>
    <w:rsid w:val="005A2ADA"/>
    <w:rsid w:val="005A2C63"/>
    <w:rsid w:val="005A2C8F"/>
    <w:rsid w:val="005A3054"/>
    <w:rsid w:val="005A306E"/>
    <w:rsid w:val="005A3078"/>
    <w:rsid w:val="005A32CC"/>
    <w:rsid w:val="005A380E"/>
    <w:rsid w:val="005A38D0"/>
    <w:rsid w:val="005A39E2"/>
    <w:rsid w:val="005A3A65"/>
    <w:rsid w:val="005A3DCE"/>
    <w:rsid w:val="005A4502"/>
    <w:rsid w:val="005A45E4"/>
    <w:rsid w:val="005A4889"/>
    <w:rsid w:val="005A48C3"/>
    <w:rsid w:val="005A4B2A"/>
    <w:rsid w:val="005A4CDA"/>
    <w:rsid w:val="005A4D0C"/>
    <w:rsid w:val="005A4D75"/>
    <w:rsid w:val="005A4DC0"/>
    <w:rsid w:val="005A535D"/>
    <w:rsid w:val="005A55AD"/>
    <w:rsid w:val="005A56C5"/>
    <w:rsid w:val="005A59D7"/>
    <w:rsid w:val="005A5EC6"/>
    <w:rsid w:val="005A6027"/>
    <w:rsid w:val="005A608A"/>
    <w:rsid w:val="005A6177"/>
    <w:rsid w:val="005A6213"/>
    <w:rsid w:val="005A62BF"/>
    <w:rsid w:val="005A6700"/>
    <w:rsid w:val="005A68CF"/>
    <w:rsid w:val="005A6CFD"/>
    <w:rsid w:val="005A6E0E"/>
    <w:rsid w:val="005A6FE2"/>
    <w:rsid w:val="005A70F4"/>
    <w:rsid w:val="005A70F7"/>
    <w:rsid w:val="005A7436"/>
    <w:rsid w:val="005A7702"/>
    <w:rsid w:val="005A790A"/>
    <w:rsid w:val="005A7B50"/>
    <w:rsid w:val="005A7E48"/>
    <w:rsid w:val="005A7E75"/>
    <w:rsid w:val="005B0648"/>
    <w:rsid w:val="005B0844"/>
    <w:rsid w:val="005B0A00"/>
    <w:rsid w:val="005B0B59"/>
    <w:rsid w:val="005B0F94"/>
    <w:rsid w:val="005B11DE"/>
    <w:rsid w:val="005B12A4"/>
    <w:rsid w:val="005B152E"/>
    <w:rsid w:val="005B18D7"/>
    <w:rsid w:val="005B18F6"/>
    <w:rsid w:val="005B1985"/>
    <w:rsid w:val="005B19DE"/>
    <w:rsid w:val="005B1BE7"/>
    <w:rsid w:val="005B1D04"/>
    <w:rsid w:val="005B1FE0"/>
    <w:rsid w:val="005B2177"/>
    <w:rsid w:val="005B2203"/>
    <w:rsid w:val="005B2614"/>
    <w:rsid w:val="005B2865"/>
    <w:rsid w:val="005B28DE"/>
    <w:rsid w:val="005B28DF"/>
    <w:rsid w:val="005B2B3A"/>
    <w:rsid w:val="005B2C71"/>
    <w:rsid w:val="005B3265"/>
    <w:rsid w:val="005B3416"/>
    <w:rsid w:val="005B3536"/>
    <w:rsid w:val="005B3617"/>
    <w:rsid w:val="005B3970"/>
    <w:rsid w:val="005B3B6A"/>
    <w:rsid w:val="005B3BDA"/>
    <w:rsid w:val="005B3C51"/>
    <w:rsid w:val="005B3D3F"/>
    <w:rsid w:val="005B3D5F"/>
    <w:rsid w:val="005B3E88"/>
    <w:rsid w:val="005B409A"/>
    <w:rsid w:val="005B4189"/>
    <w:rsid w:val="005B42C9"/>
    <w:rsid w:val="005B43A8"/>
    <w:rsid w:val="005B43EE"/>
    <w:rsid w:val="005B44EE"/>
    <w:rsid w:val="005B4574"/>
    <w:rsid w:val="005B4796"/>
    <w:rsid w:val="005B48F1"/>
    <w:rsid w:val="005B4A6C"/>
    <w:rsid w:val="005B4A97"/>
    <w:rsid w:val="005B4BDD"/>
    <w:rsid w:val="005B4D98"/>
    <w:rsid w:val="005B4E39"/>
    <w:rsid w:val="005B4EE9"/>
    <w:rsid w:val="005B5360"/>
    <w:rsid w:val="005B538C"/>
    <w:rsid w:val="005B54F1"/>
    <w:rsid w:val="005B54F6"/>
    <w:rsid w:val="005B558E"/>
    <w:rsid w:val="005B5753"/>
    <w:rsid w:val="005B59BF"/>
    <w:rsid w:val="005B5A3A"/>
    <w:rsid w:val="005B5AD4"/>
    <w:rsid w:val="005B5B17"/>
    <w:rsid w:val="005B5F28"/>
    <w:rsid w:val="005B6103"/>
    <w:rsid w:val="005B6136"/>
    <w:rsid w:val="005B619C"/>
    <w:rsid w:val="005B620C"/>
    <w:rsid w:val="005B629E"/>
    <w:rsid w:val="005B6386"/>
    <w:rsid w:val="005B63F0"/>
    <w:rsid w:val="005B6492"/>
    <w:rsid w:val="005B64E9"/>
    <w:rsid w:val="005B6EB1"/>
    <w:rsid w:val="005B6F71"/>
    <w:rsid w:val="005B7355"/>
    <w:rsid w:val="005B73C2"/>
    <w:rsid w:val="005B75AC"/>
    <w:rsid w:val="005B7AAF"/>
    <w:rsid w:val="005B7AB2"/>
    <w:rsid w:val="005B7D67"/>
    <w:rsid w:val="005B7DCC"/>
    <w:rsid w:val="005B7DE9"/>
    <w:rsid w:val="005C0215"/>
    <w:rsid w:val="005C04DD"/>
    <w:rsid w:val="005C0801"/>
    <w:rsid w:val="005C0958"/>
    <w:rsid w:val="005C09D0"/>
    <w:rsid w:val="005C0B5C"/>
    <w:rsid w:val="005C0E80"/>
    <w:rsid w:val="005C0E97"/>
    <w:rsid w:val="005C0F05"/>
    <w:rsid w:val="005C0F67"/>
    <w:rsid w:val="005C12C9"/>
    <w:rsid w:val="005C1311"/>
    <w:rsid w:val="005C132C"/>
    <w:rsid w:val="005C13EB"/>
    <w:rsid w:val="005C1508"/>
    <w:rsid w:val="005C16B9"/>
    <w:rsid w:val="005C17B5"/>
    <w:rsid w:val="005C1822"/>
    <w:rsid w:val="005C1FE8"/>
    <w:rsid w:val="005C204F"/>
    <w:rsid w:val="005C2050"/>
    <w:rsid w:val="005C21CC"/>
    <w:rsid w:val="005C2275"/>
    <w:rsid w:val="005C23AE"/>
    <w:rsid w:val="005C2611"/>
    <w:rsid w:val="005C2A5F"/>
    <w:rsid w:val="005C2ACF"/>
    <w:rsid w:val="005C2BBF"/>
    <w:rsid w:val="005C2FAB"/>
    <w:rsid w:val="005C341B"/>
    <w:rsid w:val="005C342F"/>
    <w:rsid w:val="005C34F6"/>
    <w:rsid w:val="005C390C"/>
    <w:rsid w:val="005C39CE"/>
    <w:rsid w:val="005C3B99"/>
    <w:rsid w:val="005C3CBF"/>
    <w:rsid w:val="005C3EEB"/>
    <w:rsid w:val="005C43F7"/>
    <w:rsid w:val="005C450A"/>
    <w:rsid w:val="005C4A19"/>
    <w:rsid w:val="005C4BF3"/>
    <w:rsid w:val="005C4E73"/>
    <w:rsid w:val="005C507F"/>
    <w:rsid w:val="005C529B"/>
    <w:rsid w:val="005C54F4"/>
    <w:rsid w:val="005C5516"/>
    <w:rsid w:val="005C5728"/>
    <w:rsid w:val="005C58B1"/>
    <w:rsid w:val="005C58EF"/>
    <w:rsid w:val="005C5926"/>
    <w:rsid w:val="005C5B3B"/>
    <w:rsid w:val="005C5EDB"/>
    <w:rsid w:val="005C5FAD"/>
    <w:rsid w:val="005C5FD9"/>
    <w:rsid w:val="005C61D4"/>
    <w:rsid w:val="005C62B1"/>
    <w:rsid w:val="005C675D"/>
    <w:rsid w:val="005C6B70"/>
    <w:rsid w:val="005C6D13"/>
    <w:rsid w:val="005C6F65"/>
    <w:rsid w:val="005C705A"/>
    <w:rsid w:val="005C75DC"/>
    <w:rsid w:val="005C780F"/>
    <w:rsid w:val="005C7BF2"/>
    <w:rsid w:val="005C7CAE"/>
    <w:rsid w:val="005C7CE0"/>
    <w:rsid w:val="005D00A2"/>
    <w:rsid w:val="005D0130"/>
    <w:rsid w:val="005D017D"/>
    <w:rsid w:val="005D02A9"/>
    <w:rsid w:val="005D02CF"/>
    <w:rsid w:val="005D0374"/>
    <w:rsid w:val="005D0621"/>
    <w:rsid w:val="005D0828"/>
    <w:rsid w:val="005D0861"/>
    <w:rsid w:val="005D0954"/>
    <w:rsid w:val="005D095B"/>
    <w:rsid w:val="005D0DEF"/>
    <w:rsid w:val="005D0F74"/>
    <w:rsid w:val="005D1140"/>
    <w:rsid w:val="005D1339"/>
    <w:rsid w:val="005D16DB"/>
    <w:rsid w:val="005D1972"/>
    <w:rsid w:val="005D1C55"/>
    <w:rsid w:val="005D1C8E"/>
    <w:rsid w:val="005D1D6D"/>
    <w:rsid w:val="005D261B"/>
    <w:rsid w:val="005D2988"/>
    <w:rsid w:val="005D2CD6"/>
    <w:rsid w:val="005D2D82"/>
    <w:rsid w:val="005D2E07"/>
    <w:rsid w:val="005D2FF5"/>
    <w:rsid w:val="005D302C"/>
    <w:rsid w:val="005D329D"/>
    <w:rsid w:val="005D32BC"/>
    <w:rsid w:val="005D32D8"/>
    <w:rsid w:val="005D349E"/>
    <w:rsid w:val="005D39CE"/>
    <w:rsid w:val="005D39DF"/>
    <w:rsid w:val="005D41FD"/>
    <w:rsid w:val="005D4369"/>
    <w:rsid w:val="005D44A6"/>
    <w:rsid w:val="005D44A7"/>
    <w:rsid w:val="005D44E5"/>
    <w:rsid w:val="005D455F"/>
    <w:rsid w:val="005D456A"/>
    <w:rsid w:val="005D463F"/>
    <w:rsid w:val="005D4A32"/>
    <w:rsid w:val="005D4A89"/>
    <w:rsid w:val="005D4EA2"/>
    <w:rsid w:val="005D5071"/>
    <w:rsid w:val="005D5084"/>
    <w:rsid w:val="005D5143"/>
    <w:rsid w:val="005D51FB"/>
    <w:rsid w:val="005D5402"/>
    <w:rsid w:val="005D556C"/>
    <w:rsid w:val="005D55D8"/>
    <w:rsid w:val="005D5680"/>
    <w:rsid w:val="005D56A2"/>
    <w:rsid w:val="005D5782"/>
    <w:rsid w:val="005D57A3"/>
    <w:rsid w:val="005D5DD5"/>
    <w:rsid w:val="005D5E79"/>
    <w:rsid w:val="005D604C"/>
    <w:rsid w:val="005D6361"/>
    <w:rsid w:val="005D63B8"/>
    <w:rsid w:val="005D63E2"/>
    <w:rsid w:val="005D64DE"/>
    <w:rsid w:val="005D6996"/>
    <w:rsid w:val="005D6BEA"/>
    <w:rsid w:val="005D6BF6"/>
    <w:rsid w:val="005D74F0"/>
    <w:rsid w:val="005D7975"/>
    <w:rsid w:val="005D7A21"/>
    <w:rsid w:val="005D7F8C"/>
    <w:rsid w:val="005E00DC"/>
    <w:rsid w:val="005E0418"/>
    <w:rsid w:val="005E0748"/>
    <w:rsid w:val="005E084C"/>
    <w:rsid w:val="005E0862"/>
    <w:rsid w:val="005E0C2A"/>
    <w:rsid w:val="005E0C9C"/>
    <w:rsid w:val="005E0CD4"/>
    <w:rsid w:val="005E114F"/>
    <w:rsid w:val="005E14D9"/>
    <w:rsid w:val="005E16AE"/>
    <w:rsid w:val="005E197C"/>
    <w:rsid w:val="005E19EF"/>
    <w:rsid w:val="005E1B4A"/>
    <w:rsid w:val="005E1BF8"/>
    <w:rsid w:val="005E1DAC"/>
    <w:rsid w:val="005E1E1B"/>
    <w:rsid w:val="005E1F0D"/>
    <w:rsid w:val="005E20E3"/>
    <w:rsid w:val="005E215B"/>
    <w:rsid w:val="005E24B8"/>
    <w:rsid w:val="005E2AF8"/>
    <w:rsid w:val="005E2B49"/>
    <w:rsid w:val="005E2BFC"/>
    <w:rsid w:val="005E2F5D"/>
    <w:rsid w:val="005E305E"/>
    <w:rsid w:val="005E33C6"/>
    <w:rsid w:val="005E3557"/>
    <w:rsid w:val="005E38A9"/>
    <w:rsid w:val="005E3BF9"/>
    <w:rsid w:val="005E3D12"/>
    <w:rsid w:val="005E3D2D"/>
    <w:rsid w:val="005E405E"/>
    <w:rsid w:val="005E40D7"/>
    <w:rsid w:val="005E40E5"/>
    <w:rsid w:val="005E42C6"/>
    <w:rsid w:val="005E49F9"/>
    <w:rsid w:val="005E4D73"/>
    <w:rsid w:val="005E4ED5"/>
    <w:rsid w:val="005E503B"/>
    <w:rsid w:val="005E5107"/>
    <w:rsid w:val="005E512E"/>
    <w:rsid w:val="005E5317"/>
    <w:rsid w:val="005E53F0"/>
    <w:rsid w:val="005E544B"/>
    <w:rsid w:val="005E590F"/>
    <w:rsid w:val="005E59CF"/>
    <w:rsid w:val="005E5CAC"/>
    <w:rsid w:val="005E5D41"/>
    <w:rsid w:val="005E5DFD"/>
    <w:rsid w:val="005E5E34"/>
    <w:rsid w:val="005E62AC"/>
    <w:rsid w:val="005E6441"/>
    <w:rsid w:val="005E6670"/>
    <w:rsid w:val="005E670D"/>
    <w:rsid w:val="005E67F3"/>
    <w:rsid w:val="005E68D9"/>
    <w:rsid w:val="005E71AF"/>
    <w:rsid w:val="005E71C4"/>
    <w:rsid w:val="005E7359"/>
    <w:rsid w:val="005E7462"/>
    <w:rsid w:val="005E7C9B"/>
    <w:rsid w:val="005E7DC8"/>
    <w:rsid w:val="005E7FBD"/>
    <w:rsid w:val="005F07B4"/>
    <w:rsid w:val="005F0809"/>
    <w:rsid w:val="005F0954"/>
    <w:rsid w:val="005F096C"/>
    <w:rsid w:val="005F09DA"/>
    <w:rsid w:val="005F0CDE"/>
    <w:rsid w:val="005F1089"/>
    <w:rsid w:val="005F10A1"/>
    <w:rsid w:val="005F11FD"/>
    <w:rsid w:val="005F129D"/>
    <w:rsid w:val="005F12F7"/>
    <w:rsid w:val="005F1532"/>
    <w:rsid w:val="005F15A9"/>
    <w:rsid w:val="005F181F"/>
    <w:rsid w:val="005F18DF"/>
    <w:rsid w:val="005F199D"/>
    <w:rsid w:val="005F1AD1"/>
    <w:rsid w:val="005F20AE"/>
    <w:rsid w:val="005F20DB"/>
    <w:rsid w:val="005F24B2"/>
    <w:rsid w:val="005F24B5"/>
    <w:rsid w:val="005F24D2"/>
    <w:rsid w:val="005F2533"/>
    <w:rsid w:val="005F25CB"/>
    <w:rsid w:val="005F28C9"/>
    <w:rsid w:val="005F2A64"/>
    <w:rsid w:val="005F2B89"/>
    <w:rsid w:val="005F307D"/>
    <w:rsid w:val="005F31A1"/>
    <w:rsid w:val="005F31BF"/>
    <w:rsid w:val="005F3279"/>
    <w:rsid w:val="005F3363"/>
    <w:rsid w:val="005F34F5"/>
    <w:rsid w:val="005F36CD"/>
    <w:rsid w:val="005F3B35"/>
    <w:rsid w:val="005F3C89"/>
    <w:rsid w:val="005F3F7D"/>
    <w:rsid w:val="005F42AF"/>
    <w:rsid w:val="005F4564"/>
    <w:rsid w:val="005F4811"/>
    <w:rsid w:val="005F498B"/>
    <w:rsid w:val="005F4AD2"/>
    <w:rsid w:val="005F4BA2"/>
    <w:rsid w:val="005F4DF1"/>
    <w:rsid w:val="005F527C"/>
    <w:rsid w:val="005F5491"/>
    <w:rsid w:val="005F550C"/>
    <w:rsid w:val="005F5790"/>
    <w:rsid w:val="005F57E3"/>
    <w:rsid w:val="005F5922"/>
    <w:rsid w:val="005F5AC0"/>
    <w:rsid w:val="005F602F"/>
    <w:rsid w:val="005F6119"/>
    <w:rsid w:val="005F6220"/>
    <w:rsid w:val="005F6367"/>
    <w:rsid w:val="005F6378"/>
    <w:rsid w:val="005F63D8"/>
    <w:rsid w:val="005F64E8"/>
    <w:rsid w:val="005F6528"/>
    <w:rsid w:val="005F66CB"/>
    <w:rsid w:val="005F67FA"/>
    <w:rsid w:val="005F6CBA"/>
    <w:rsid w:val="005F6D5D"/>
    <w:rsid w:val="005F6EFA"/>
    <w:rsid w:val="005F6FDA"/>
    <w:rsid w:val="005F7237"/>
    <w:rsid w:val="005F726B"/>
    <w:rsid w:val="005F72A3"/>
    <w:rsid w:val="005F72AE"/>
    <w:rsid w:val="005F73B9"/>
    <w:rsid w:val="005F7519"/>
    <w:rsid w:val="005F75A1"/>
    <w:rsid w:val="005F7729"/>
    <w:rsid w:val="005F7891"/>
    <w:rsid w:val="005F7AFD"/>
    <w:rsid w:val="005F7B8A"/>
    <w:rsid w:val="005F7BE6"/>
    <w:rsid w:val="005F7C67"/>
    <w:rsid w:val="005F7D7D"/>
    <w:rsid w:val="005F7E80"/>
    <w:rsid w:val="005F7F06"/>
    <w:rsid w:val="00600011"/>
    <w:rsid w:val="00600069"/>
    <w:rsid w:val="00600097"/>
    <w:rsid w:val="006000CA"/>
    <w:rsid w:val="006001BE"/>
    <w:rsid w:val="00600823"/>
    <w:rsid w:val="006008FB"/>
    <w:rsid w:val="006009D8"/>
    <w:rsid w:val="00600A4C"/>
    <w:rsid w:val="00600BF3"/>
    <w:rsid w:val="00600D92"/>
    <w:rsid w:val="00600DD6"/>
    <w:rsid w:val="00600DE3"/>
    <w:rsid w:val="00600E1F"/>
    <w:rsid w:val="00600F55"/>
    <w:rsid w:val="00601059"/>
    <w:rsid w:val="00601159"/>
    <w:rsid w:val="00601559"/>
    <w:rsid w:val="006016CE"/>
    <w:rsid w:val="006018DF"/>
    <w:rsid w:val="00601B66"/>
    <w:rsid w:val="00601E1B"/>
    <w:rsid w:val="00601FD3"/>
    <w:rsid w:val="00602602"/>
    <w:rsid w:val="0060295D"/>
    <w:rsid w:val="00602A4D"/>
    <w:rsid w:val="00602AE2"/>
    <w:rsid w:val="00602E26"/>
    <w:rsid w:val="006031B0"/>
    <w:rsid w:val="00603491"/>
    <w:rsid w:val="00603616"/>
    <w:rsid w:val="00603680"/>
    <w:rsid w:val="006038EC"/>
    <w:rsid w:val="00603C33"/>
    <w:rsid w:val="00603F84"/>
    <w:rsid w:val="00603FAC"/>
    <w:rsid w:val="00604046"/>
    <w:rsid w:val="006041C1"/>
    <w:rsid w:val="00604202"/>
    <w:rsid w:val="006043B7"/>
    <w:rsid w:val="00604476"/>
    <w:rsid w:val="006047DE"/>
    <w:rsid w:val="00604A95"/>
    <w:rsid w:val="00604C00"/>
    <w:rsid w:val="00604DD6"/>
    <w:rsid w:val="00604EA9"/>
    <w:rsid w:val="00605286"/>
    <w:rsid w:val="0060534D"/>
    <w:rsid w:val="00605384"/>
    <w:rsid w:val="006056F9"/>
    <w:rsid w:val="0060578D"/>
    <w:rsid w:val="006057DE"/>
    <w:rsid w:val="0060588D"/>
    <w:rsid w:val="00605D88"/>
    <w:rsid w:val="00606378"/>
    <w:rsid w:val="006064E2"/>
    <w:rsid w:val="006065B2"/>
    <w:rsid w:val="00606630"/>
    <w:rsid w:val="006066DB"/>
    <w:rsid w:val="00606FBC"/>
    <w:rsid w:val="00607B46"/>
    <w:rsid w:val="00607BC3"/>
    <w:rsid w:val="00607E47"/>
    <w:rsid w:val="00607F5F"/>
    <w:rsid w:val="00610275"/>
    <w:rsid w:val="00610335"/>
    <w:rsid w:val="00610488"/>
    <w:rsid w:val="0061057E"/>
    <w:rsid w:val="00610606"/>
    <w:rsid w:val="00610944"/>
    <w:rsid w:val="00610B06"/>
    <w:rsid w:val="00610D75"/>
    <w:rsid w:val="00611311"/>
    <w:rsid w:val="0061153E"/>
    <w:rsid w:val="00611549"/>
    <w:rsid w:val="0061159C"/>
    <w:rsid w:val="006115F9"/>
    <w:rsid w:val="006116FD"/>
    <w:rsid w:val="00611701"/>
    <w:rsid w:val="00611726"/>
    <w:rsid w:val="00611808"/>
    <w:rsid w:val="006118E5"/>
    <w:rsid w:val="00611A3E"/>
    <w:rsid w:val="00611EE0"/>
    <w:rsid w:val="00611F7F"/>
    <w:rsid w:val="0061213A"/>
    <w:rsid w:val="0061233C"/>
    <w:rsid w:val="006123F6"/>
    <w:rsid w:val="0061246E"/>
    <w:rsid w:val="006124BD"/>
    <w:rsid w:val="0061262D"/>
    <w:rsid w:val="00612A8D"/>
    <w:rsid w:val="00612C2A"/>
    <w:rsid w:val="00613134"/>
    <w:rsid w:val="0061338E"/>
    <w:rsid w:val="0061341F"/>
    <w:rsid w:val="00613434"/>
    <w:rsid w:val="00613807"/>
    <w:rsid w:val="00613873"/>
    <w:rsid w:val="00613879"/>
    <w:rsid w:val="00613888"/>
    <w:rsid w:val="006138F6"/>
    <w:rsid w:val="0061396A"/>
    <w:rsid w:val="00613ABF"/>
    <w:rsid w:val="00613B5A"/>
    <w:rsid w:val="00613FB9"/>
    <w:rsid w:val="0061404C"/>
    <w:rsid w:val="006142A7"/>
    <w:rsid w:val="00614307"/>
    <w:rsid w:val="006143B3"/>
    <w:rsid w:val="00614441"/>
    <w:rsid w:val="00614997"/>
    <w:rsid w:val="006149DD"/>
    <w:rsid w:val="00614AFE"/>
    <w:rsid w:val="00614C45"/>
    <w:rsid w:val="00614CB2"/>
    <w:rsid w:val="00614D5D"/>
    <w:rsid w:val="00614F13"/>
    <w:rsid w:val="00614FE2"/>
    <w:rsid w:val="006150E3"/>
    <w:rsid w:val="006150EB"/>
    <w:rsid w:val="00615139"/>
    <w:rsid w:val="006153DA"/>
    <w:rsid w:val="00615683"/>
    <w:rsid w:val="00615727"/>
    <w:rsid w:val="00615833"/>
    <w:rsid w:val="006159AF"/>
    <w:rsid w:val="00615A34"/>
    <w:rsid w:val="0061603C"/>
    <w:rsid w:val="006161DB"/>
    <w:rsid w:val="0061627B"/>
    <w:rsid w:val="0061665E"/>
    <w:rsid w:val="006171C6"/>
    <w:rsid w:val="00617238"/>
    <w:rsid w:val="0061729D"/>
    <w:rsid w:val="006172CE"/>
    <w:rsid w:val="0061733A"/>
    <w:rsid w:val="0061746F"/>
    <w:rsid w:val="0061751F"/>
    <w:rsid w:val="006178A6"/>
    <w:rsid w:val="00617A12"/>
    <w:rsid w:val="00617CC9"/>
    <w:rsid w:val="00617DCC"/>
    <w:rsid w:val="00620227"/>
    <w:rsid w:val="00620348"/>
    <w:rsid w:val="00620464"/>
    <w:rsid w:val="006205CE"/>
    <w:rsid w:val="006207C3"/>
    <w:rsid w:val="006208F9"/>
    <w:rsid w:val="00620930"/>
    <w:rsid w:val="00620A0A"/>
    <w:rsid w:val="00620D6D"/>
    <w:rsid w:val="00620DC2"/>
    <w:rsid w:val="00620E9D"/>
    <w:rsid w:val="00621100"/>
    <w:rsid w:val="00621133"/>
    <w:rsid w:val="0062119D"/>
    <w:rsid w:val="0062122C"/>
    <w:rsid w:val="006212D1"/>
    <w:rsid w:val="0062151E"/>
    <w:rsid w:val="00621766"/>
    <w:rsid w:val="006217E1"/>
    <w:rsid w:val="00621E21"/>
    <w:rsid w:val="00622478"/>
    <w:rsid w:val="006224BC"/>
    <w:rsid w:val="006226FB"/>
    <w:rsid w:val="00622808"/>
    <w:rsid w:val="00622A63"/>
    <w:rsid w:val="00622BE8"/>
    <w:rsid w:val="00622C90"/>
    <w:rsid w:val="00622DA1"/>
    <w:rsid w:val="00622F3C"/>
    <w:rsid w:val="006233BE"/>
    <w:rsid w:val="006233FB"/>
    <w:rsid w:val="0062341B"/>
    <w:rsid w:val="0062350A"/>
    <w:rsid w:val="0062367C"/>
    <w:rsid w:val="0062398B"/>
    <w:rsid w:val="00623CCD"/>
    <w:rsid w:val="00623E15"/>
    <w:rsid w:val="00623E58"/>
    <w:rsid w:val="00623FDB"/>
    <w:rsid w:val="006240A3"/>
    <w:rsid w:val="006243D8"/>
    <w:rsid w:val="00624454"/>
    <w:rsid w:val="00624709"/>
    <w:rsid w:val="006247D3"/>
    <w:rsid w:val="00624A64"/>
    <w:rsid w:val="00624ADA"/>
    <w:rsid w:val="00624C30"/>
    <w:rsid w:val="00624F59"/>
    <w:rsid w:val="00624FB2"/>
    <w:rsid w:val="00625102"/>
    <w:rsid w:val="0062515D"/>
    <w:rsid w:val="00625508"/>
    <w:rsid w:val="00625748"/>
    <w:rsid w:val="00625792"/>
    <w:rsid w:val="0062579A"/>
    <w:rsid w:val="006258E4"/>
    <w:rsid w:val="00625961"/>
    <w:rsid w:val="00625967"/>
    <w:rsid w:val="006259A2"/>
    <w:rsid w:val="00625E0B"/>
    <w:rsid w:val="00625F84"/>
    <w:rsid w:val="006260B4"/>
    <w:rsid w:val="00626123"/>
    <w:rsid w:val="0062632A"/>
    <w:rsid w:val="00626497"/>
    <w:rsid w:val="006266B2"/>
    <w:rsid w:val="00626705"/>
    <w:rsid w:val="00626A32"/>
    <w:rsid w:val="00626A36"/>
    <w:rsid w:val="00626AD0"/>
    <w:rsid w:val="00626E56"/>
    <w:rsid w:val="00626EA9"/>
    <w:rsid w:val="006270B1"/>
    <w:rsid w:val="00627155"/>
    <w:rsid w:val="006273F2"/>
    <w:rsid w:val="0062779F"/>
    <w:rsid w:val="0062782D"/>
    <w:rsid w:val="00627A01"/>
    <w:rsid w:val="00627B4D"/>
    <w:rsid w:val="00627B83"/>
    <w:rsid w:val="00627C3D"/>
    <w:rsid w:val="00627D26"/>
    <w:rsid w:val="00627E5E"/>
    <w:rsid w:val="00627F9E"/>
    <w:rsid w:val="006303E9"/>
    <w:rsid w:val="0063056C"/>
    <w:rsid w:val="00630667"/>
    <w:rsid w:val="006306EB"/>
    <w:rsid w:val="0063083F"/>
    <w:rsid w:val="006309CA"/>
    <w:rsid w:val="00630B56"/>
    <w:rsid w:val="00631203"/>
    <w:rsid w:val="006313B1"/>
    <w:rsid w:val="006315F6"/>
    <w:rsid w:val="0063170D"/>
    <w:rsid w:val="006317C6"/>
    <w:rsid w:val="00631953"/>
    <w:rsid w:val="00631BC8"/>
    <w:rsid w:val="00631C43"/>
    <w:rsid w:val="00631E42"/>
    <w:rsid w:val="00631E64"/>
    <w:rsid w:val="0063200B"/>
    <w:rsid w:val="00632245"/>
    <w:rsid w:val="00632278"/>
    <w:rsid w:val="006323BC"/>
    <w:rsid w:val="006325C3"/>
    <w:rsid w:val="006325F8"/>
    <w:rsid w:val="006326F8"/>
    <w:rsid w:val="0063292C"/>
    <w:rsid w:val="00632B1B"/>
    <w:rsid w:val="00632B4B"/>
    <w:rsid w:val="00632B9F"/>
    <w:rsid w:val="00632EA1"/>
    <w:rsid w:val="00632F44"/>
    <w:rsid w:val="00633184"/>
    <w:rsid w:val="00633848"/>
    <w:rsid w:val="006338D9"/>
    <w:rsid w:val="00633A4E"/>
    <w:rsid w:val="00633B52"/>
    <w:rsid w:val="00633B83"/>
    <w:rsid w:val="00633D72"/>
    <w:rsid w:val="00633E6A"/>
    <w:rsid w:val="00633E86"/>
    <w:rsid w:val="00633EDA"/>
    <w:rsid w:val="00633FE4"/>
    <w:rsid w:val="006340B7"/>
    <w:rsid w:val="0063415F"/>
    <w:rsid w:val="00634213"/>
    <w:rsid w:val="006343F9"/>
    <w:rsid w:val="0063444A"/>
    <w:rsid w:val="00634638"/>
    <w:rsid w:val="00634883"/>
    <w:rsid w:val="00634E16"/>
    <w:rsid w:val="00634F8F"/>
    <w:rsid w:val="006350A2"/>
    <w:rsid w:val="00635247"/>
    <w:rsid w:val="006354FC"/>
    <w:rsid w:val="006355CD"/>
    <w:rsid w:val="0063587B"/>
    <w:rsid w:val="006359B8"/>
    <w:rsid w:val="00635A5F"/>
    <w:rsid w:val="00635BCD"/>
    <w:rsid w:val="00635D61"/>
    <w:rsid w:val="00635E49"/>
    <w:rsid w:val="00635FFB"/>
    <w:rsid w:val="006361C3"/>
    <w:rsid w:val="00636377"/>
    <w:rsid w:val="00636501"/>
    <w:rsid w:val="00636726"/>
    <w:rsid w:val="006368E3"/>
    <w:rsid w:val="006368FF"/>
    <w:rsid w:val="00636972"/>
    <w:rsid w:val="00636B67"/>
    <w:rsid w:val="00636B8A"/>
    <w:rsid w:val="00636B9F"/>
    <w:rsid w:val="00636C51"/>
    <w:rsid w:val="00636D0A"/>
    <w:rsid w:val="00637029"/>
    <w:rsid w:val="0063735D"/>
    <w:rsid w:val="00637621"/>
    <w:rsid w:val="006377B8"/>
    <w:rsid w:val="006379D7"/>
    <w:rsid w:val="00637A56"/>
    <w:rsid w:val="00637B57"/>
    <w:rsid w:val="00637E30"/>
    <w:rsid w:val="00637F83"/>
    <w:rsid w:val="00640277"/>
    <w:rsid w:val="006402CE"/>
    <w:rsid w:val="0064047E"/>
    <w:rsid w:val="00640520"/>
    <w:rsid w:val="0064053F"/>
    <w:rsid w:val="00640836"/>
    <w:rsid w:val="00640853"/>
    <w:rsid w:val="00640869"/>
    <w:rsid w:val="00640A92"/>
    <w:rsid w:val="00640C4F"/>
    <w:rsid w:val="00641277"/>
    <w:rsid w:val="00641288"/>
    <w:rsid w:val="00641429"/>
    <w:rsid w:val="0064144C"/>
    <w:rsid w:val="00641496"/>
    <w:rsid w:val="00641663"/>
    <w:rsid w:val="006417D3"/>
    <w:rsid w:val="006418C9"/>
    <w:rsid w:val="00641935"/>
    <w:rsid w:val="0064193A"/>
    <w:rsid w:val="006419DA"/>
    <w:rsid w:val="00641B8B"/>
    <w:rsid w:val="00641C51"/>
    <w:rsid w:val="00641D61"/>
    <w:rsid w:val="00641EF7"/>
    <w:rsid w:val="00641F17"/>
    <w:rsid w:val="00642066"/>
    <w:rsid w:val="006421D8"/>
    <w:rsid w:val="00642232"/>
    <w:rsid w:val="00642413"/>
    <w:rsid w:val="0064271C"/>
    <w:rsid w:val="0064278B"/>
    <w:rsid w:val="00643079"/>
    <w:rsid w:val="00643107"/>
    <w:rsid w:val="0064319B"/>
    <w:rsid w:val="00643316"/>
    <w:rsid w:val="0064335F"/>
    <w:rsid w:val="006441E1"/>
    <w:rsid w:val="00644581"/>
    <w:rsid w:val="00644752"/>
    <w:rsid w:val="0064498F"/>
    <w:rsid w:val="00644A67"/>
    <w:rsid w:val="00644B19"/>
    <w:rsid w:val="00644C75"/>
    <w:rsid w:val="00644EA2"/>
    <w:rsid w:val="006451B0"/>
    <w:rsid w:val="00645207"/>
    <w:rsid w:val="006453B3"/>
    <w:rsid w:val="0064559B"/>
    <w:rsid w:val="006456F2"/>
    <w:rsid w:val="006459B5"/>
    <w:rsid w:val="00645F7E"/>
    <w:rsid w:val="006460D1"/>
    <w:rsid w:val="0064611B"/>
    <w:rsid w:val="00646163"/>
    <w:rsid w:val="006462D5"/>
    <w:rsid w:val="0064651C"/>
    <w:rsid w:val="00646614"/>
    <w:rsid w:val="0064662A"/>
    <w:rsid w:val="00646673"/>
    <w:rsid w:val="006466C9"/>
    <w:rsid w:val="00646A24"/>
    <w:rsid w:val="00646F9B"/>
    <w:rsid w:val="006471EB"/>
    <w:rsid w:val="00647272"/>
    <w:rsid w:val="00647551"/>
    <w:rsid w:val="00647646"/>
    <w:rsid w:val="0064767B"/>
    <w:rsid w:val="00647748"/>
    <w:rsid w:val="00647EEC"/>
    <w:rsid w:val="006502AC"/>
    <w:rsid w:val="006502D6"/>
    <w:rsid w:val="00650399"/>
    <w:rsid w:val="006503AD"/>
    <w:rsid w:val="0065052A"/>
    <w:rsid w:val="0065053E"/>
    <w:rsid w:val="0065079B"/>
    <w:rsid w:val="00650B3E"/>
    <w:rsid w:val="00650E75"/>
    <w:rsid w:val="00650F77"/>
    <w:rsid w:val="00650FDF"/>
    <w:rsid w:val="006512C1"/>
    <w:rsid w:val="006515FE"/>
    <w:rsid w:val="006516FA"/>
    <w:rsid w:val="0065182A"/>
    <w:rsid w:val="0065186F"/>
    <w:rsid w:val="0065188B"/>
    <w:rsid w:val="0065198C"/>
    <w:rsid w:val="00651B53"/>
    <w:rsid w:val="00651D2B"/>
    <w:rsid w:val="00651D3A"/>
    <w:rsid w:val="00651EA9"/>
    <w:rsid w:val="00651F64"/>
    <w:rsid w:val="00651F97"/>
    <w:rsid w:val="006522AE"/>
    <w:rsid w:val="00652487"/>
    <w:rsid w:val="0065268A"/>
    <w:rsid w:val="0065275D"/>
    <w:rsid w:val="00652972"/>
    <w:rsid w:val="00652A81"/>
    <w:rsid w:val="006530C2"/>
    <w:rsid w:val="00653350"/>
    <w:rsid w:val="006539B3"/>
    <w:rsid w:val="006539CF"/>
    <w:rsid w:val="00653A94"/>
    <w:rsid w:val="00653B7D"/>
    <w:rsid w:val="00653DD4"/>
    <w:rsid w:val="00653EAE"/>
    <w:rsid w:val="00653FAD"/>
    <w:rsid w:val="00654034"/>
    <w:rsid w:val="00654049"/>
    <w:rsid w:val="0065423E"/>
    <w:rsid w:val="006542EC"/>
    <w:rsid w:val="006549A9"/>
    <w:rsid w:val="00654A98"/>
    <w:rsid w:val="00654B0A"/>
    <w:rsid w:val="00654DF9"/>
    <w:rsid w:val="00654E30"/>
    <w:rsid w:val="00655161"/>
    <w:rsid w:val="0065518C"/>
    <w:rsid w:val="006551BD"/>
    <w:rsid w:val="006552FF"/>
    <w:rsid w:val="006553C3"/>
    <w:rsid w:val="0065540C"/>
    <w:rsid w:val="00655452"/>
    <w:rsid w:val="00655508"/>
    <w:rsid w:val="00655AB0"/>
    <w:rsid w:val="00655D57"/>
    <w:rsid w:val="00655E2F"/>
    <w:rsid w:val="00655FF3"/>
    <w:rsid w:val="00656137"/>
    <w:rsid w:val="006562CC"/>
    <w:rsid w:val="00656450"/>
    <w:rsid w:val="006566BC"/>
    <w:rsid w:val="00656898"/>
    <w:rsid w:val="006568CF"/>
    <w:rsid w:val="00656A95"/>
    <w:rsid w:val="00656A98"/>
    <w:rsid w:val="00656B8F"/>
    <w:rsid w:val="00656CFC"/>
    <w:rsid w:val="00656EFE"/>
    <w:rsid w:val="00656F29"/>
    <w:rsid w:val="00657064"/>
    <w:rsid w:val="00657177"/>
    <w:rsid w:val="0065721C"/>
    <w:rsid w:val="0065745A"/>
    <w:rsid w:val="006574C9"/>
    <w:rsid w:val="0065755D"/>
    <w:rsid w:val="00657586"/>
    <w:rsid w:val="006575C9"/>
    <w:rsid w:val="00657619"/>
    <w:rsid w:val="00657687"/>
    <w:rsid w:val="006578DF"/>
    <w:rsid w:val="00657D27"/>
    <w:rsid w:val="0066042B"/>
    <w:rsid w:val="00660456"/>
    <w:rsid w:val="00660483"/>
    <w:rsid w:val="0066097E"/>
    <w:rsid w:val="006609BA"/>
    <w:rsid w:val="00660BCB"/>
    <w:rsid w:val="00660C22"/>
    <w:rsid w:val="00660C25"/>
    <w:rsid w:val="00660EE5"/>
    <w:rsid w:val="00661661"/>
    <w:rsid w:val="00661765"/>
    <w:rsid w:val="00661875"/>
    <w:rsid w:val="00661884"/>
    <w:rsid w:val="00661A94"/>
    <w:rsid w:val="00661BF4"/>
    <w:rsid w:val="00661DBC"/>
    <w:rsid w:val="00661E82"/>
    <w:rsid w:val="00661F9C"/>
    <w:rsid w:val="00662119"/>
    <w:rsid w:val="006621B3"/>
    <w:rsid w:val="006624B3"/>
    <w:rsid w:val="00662584"/>
    <w:rsid w:val="0066277B"/>
    <w:rsid w:val="00662841"/>
    <w:rsid w:val="0066285D"/>
    <w:rsid w:val="006629E9"/>
    <w:rsid w:val="00663173"/>
    <w:rsid w:val="00663299"/>
    <w:rsid w:val="006632BF"/>
    <w:rsid w:val="00663341"/>
    <w:rsid w:val="006634FB"/>
    <w:rsid w:val="006635D0"/>
    <w:rsid w:val="00663838"/>
    <w:rsid w:val="00663873"/>
    <w:rsid w:val="0066392E"/>
    <w:rsid w:val="00663E80"/>
    <w:rsid w:val="006640DA"/>
    <w:rsid w:val="00664182"/>
    <w:rsid w:val="00664871"/>
    <w:rsid w:val="00664C4F"/>
    <w:rsid w:val="006650E9"/>
    <w:rsid w:val="0066521D"/>
    <w:rsid w:val="006652F3"/>
    <w:rsid w:val="00665344"/>
    <w:rsid w:val="00665497"/>
    <w:rsid w:val="0066570E"/>
    <w:rsid w:val="00665711"/>
    <w:rsid w:val="00665C2B"/>
    <w:rsid w:val="00665C6B"/>
    <w:rsid w:val="00665CF5"/>
    <w:rsid w:val="00665D78"/>
    <w:rsid w:val="00665DEB"/>
    <w:rsid w:val="00665E01"/>
    <w:rsid w:val="00665F2B"/>
    <w:rsid w:val="00665F4B"/>
    <w:rsid w:val="00665FEC"/>
    <w:rsid w:val="0066659B"/>
    <w:rsid w:val="00666600"/>
    <w:rsid w:val="00666656"/>
    <w:rsid w:val="00666681"/>
    <w:rsid w:val="00666AB6"/>
    <w:rsid w:val="00666AE7"/>
    <w:rsid w:val="006671BA"/>
    <w:rsid w:val="006675BE"/>
    <w:rsid w:val="00667794"/>
    <w:rsid w:val="006677C4"/>
    <w:rsid w:val="00667EB3"/>
    <w:rsid w:val="00670572"/>
    <w:rsid w:val="00670CCF"/>
    <w:rsid w:val="00670D31"/>
    <w:rsid w:val="00671075"/>
    <w:rsid w:val="006712CC"/>
    <w:rsid w:val="00671341"/>
    <w:rsid w:val="0067142D"/>
    <w:rsid w:val="00671655"/>
    <w:rsid w:val="0067170D"/>
    <w:rsid w:val="006717DC"/>
    <w:rsid w:val="006718CB"/>
    <w:rsid w:val="0067193D"/>
    <w:rsid w:val="00671C55"/>
    <w:rsid w:val="006721DD"/>
    <w:rsid w:val="0067249B"/>
    <w:rsid w:val="00672A1C"/>
    <w:rsid w:val="00672B52"/>
    <w:rsid w:val="00672EC8"/>
    <w:rsid w:val="00673538"/>
    <w:rsid w:val="0067383E"/>
    <w:rsid w:val="00673965"/>
    <w:rsid w:val="00673C6B"/>
    <w:rsid w:val="00673D41"/>
    <w:rsid w:val="00673D67"/>
    <w:rsid w:val="00673F05"/>
    <w:rsid w:val="00673F35"/>
    <w:rsid w:val="00673FE3"/>
    <w:rsid w:val="0067401C"/>
    <w:rsid w:val="006741C7"/>
    <w:rsid w:val="006743CC"/>
    <w:rsid w:val="006745C8"/>
    <w:rsid w:val="006746EB"/>
    <w:rsid w:val="006747D8"/>
    <w:rsid w:val="00674A5D"/>
    <w:rsid w:val="00674A98"/>
    <w:rsid w:val="00674AEC"/>
    <w:rsid w:val="00674E9C"/>
    <w:rsid w:val="00675026"/>
    <w:rsid w:val="006751C8"/>
    <w:rsid w:val="0067578A"/>
    <w:rsid w:val="00675E5C"/>
    <w:rsid w:val="00675EE3"/>
    <w:rsid w:val="00676003"/>
    <w:rsid w:val="00676208"/>
    <w:rsid w:val="0067631F"/>
    <w:rsid w:val="0067638C"/>
    <w:rsid w:val="00676682"/>
    <w:rsid w:val="0067669C"/>
    <w:rsid w:val="006767F1"/>
    <w:rsid w:val="00676AAE"/>
    <w:rsid w:val="00676B0A"/>
    <w:rsid w:val="00676BA1"/>
    <w:rsid w:val="00676CF5"/>
    <w:rsid w:val="00676DA5"/>
    <w:rsid w:val="00676EE7"/>
    <w:rsid w:val="00676F5E"/>
    <w:rsid w:val="0067731B"/>
    <w:rsid w:val="00677582"/>
    <w:rsid w:val="00677611"/>
    <w:rsid w:val="00677806"/>
    <w:rsid w:val="00677A7B"/>
    <w:rsid w:val="00677E91"/>
    <w:rsid w:val="00677F38"/>
    <w:rsid w:val="00680108"/>
    <w:rsid w:val="00680246"/>
    <w:rsid w:val="00680370"/>
    <w:rsid w:val="00680493"/>
    <w:rsid w:val="006804A4"/>
    <w:rsid w:val="00680655"/>
    <w:rsid w:val="006806A9"/>
    <w:rsid w:val="006807F8"/>
    <w:rsid w:val="00680821"/>
    <w:rsid w:val="006809ED"/>
    <w:rsid w:val="00680C3E"/>
    <w:rsid w:val="00680C4C"/>
    <w:rsid w:val="0068119E"/>
    <w:rsid w:val="006817EC"/>
    <w:rsid w:val="006819DD"/>
    <w:rsid w:val="00681C05"/>
    <w:rsid w:val="00682140"/>
    <w:rsid w:val="006826D5"/>
    <w:rsid w:val="00682837"/>
    <w:rsid w:val="00682961"/>
    <w:rsid w:val="006829B7"/>
    <w:rsid w:val="006829DE"/>
    <w:rsid w:val="00682AED"/>
    <w:rsid w:val="00682C90"/>
    <w:rsid w:val="00682DC5"/>
    <w:rsid w:val="00682EA7"/>
    <w:rsid w:val="006830EE"/>
    <w:rsid w:val="00683469"/>
    <w:rsid w:val="0068396A"/>
    <w:rsid w:val="00683A93"/>
    <w:rsid w:val="00683AC2"/>
    <w:rsid w:val="00683C54"/>
    <w:rsid w:val="00683D60"/>
    <w:rsid w:val="0068406B"/>
    <w:rsid w:val="00684262"/>
    <w:rsid w:val="0068428A"/>
    <w:rsid w:val="006842AF"/>
    <w:rsid w:val="006844BA"/>
    <w:rsid w:val="0068473D"/>
    <w:rsid w:val="00684A5D"/>
    <w:rsid w:val="00684B08"/>
    <w:rsid w:val="00684B5C"/>
    <w:rsid w:val="00684C66"/>
    <w:rsid w:val="00684EA4"/>
    <w:rsid w:val="0068519B"/>
    <w:rsid w:val="006853A5"/>
    <w:rsid w:val="006855D6"/>
    <w:rsid w:val="0068562A"/>
    <w:rsid w:val="00685A80"/>
    <w:rsid w:val="00685B0D"/>
    <w:rsid w:val="0068642E"/>
    <w:rsid w:val="006865C3"/>
    <w:rsid w:val="006867E8"/>
    <w:rsid w:val="00686BCA"/>
    <w:rsid w:val="00686C05"/>
    <w:rsid w:val="00686E0E"/>
    <w:rsid w:val="00686FD2"/>
    <w:rsid w:val="006873A4"/>
    <w:rsid w:val="006877AC"/>
    <w:rsid w:val="006878EC"/>
    <w:rsid w:val="00687975"/>
    <w:rsid w:val="00687B60"/>
    <w:rsid w:val="00687CFB"/>
    <w:rsid w:val="00687F17"/>
    <w:rsid w:val="00690016"/>
    <w:rsid w:val="00690105"/>
    <w:rsid w:val="00690298"/>
    <w:rsid w:val="00690412"/>
    <w:rsid w:val="006904B4"/>
    <w:rsid w:val="006907E8"/>
    <w:rsid w:val="00691015"/>
    <w:rsid w:val="006911B0"/>
    <w:rsid w:val="00691247"/>
    <w:rsid w:val="006913BB"/>
    <w:rsid w:val="006915E8"/>
    <w:rsid w:val="006917B7"/>
    <w:rsid w:val="00691967"/>
    <w:rsid w:val="00691A61"/>
    <w:rsid w:val="00691A7A"/>
    <w:rsid w:val="00691B7E"/>
    <w:rsid w:val="00691D95"/>
    <w:rsid w:val="00691E7D"/>
    <w:rsid w:val="00691E90"/>
    <w:rsid w:val="006921E7"/>
    <w:rsid w:val="00692453"/>
    <w:rsid w:val="006925F4"/>
    <w:rsid w:val="006926C7"/>
    <w:rsid w:val="00692A68"/>
    <w:rsid w:val="00692E3A"/>
    <w:rsid w:val="00692F25"/>
    <w:rsid w:val="0069321C"/>
    <w:rsid w:val="0069334E"/>
    <w:rsid w:val="00693793"/>
    <w:rsid w:val="00693797"/>
    <w:rsid w:val="00693ABB"/>
    <w:rsid w:val="00693B90"/>
    <w:rsid w:val="00693EF3"/>
    <w:rsid w:val="00693F67"/>
    <w:rsid w:val="006940A2"/>
    <w:rsid w:val="00694149"/>
    <w:rsid w:val="006942F1"/>
    <w:rsid w:val="0069435E"/>
    <w:rsid w:val="0069448A"/>
    <w:rsid w:val="00694753"/>
    <w:rsid w:val="00694B74"/>
    <w:rsid w:val="00694C3A"/>
    <w:rsid w:val="00694C7C"/>
    <w:rsid w:val="00694D46"/>
    <w:rsid w:val="006951F0"/>
    <w:rsid w:val="006952AD"/>
    <w:rsid w:val="006957E1"/>
    <w:rsid w:val="0069584A"/>
    <w:rsid w:val="00695CA3"/>
    <w:rsid w:val="00695F8B"/>
    <w:rsid w:val="0069622B"/>
    <w:rsid w:val="006966B4"/>
    <w:rsid w:val="006966C3"/>
    <w:rsid w:val="0069676A"/>
    <w:rsid w:val="00696CDD"/>
    <w:rsid w:val="00696D15"/>
    <w:rsid w:val="006970A9"/>
    <w:rsid w:val="0069712A"/>
    <w:rsid w:val="00697271"/>
    <w:rsid w:val="006972AF"/>
    <w:rsid w:val="006974D2"/>
    <w:rsid w:val="00697503"/>
    <w:rsid w:val="00697738"/>
    <w:rsid w:val="006977F4"/>
    <w:rsid w:val="00697910"/>
    <w:rsid w:val="00697915"/>
    <w:rsid w:val="006979B4"/>
    <w:rsid w:val="00697C9D"/>
    <w:rsid w:val="006A0003"/>
    <w:rsid w:val="006A03B9"/>
    <w:rsid w:val="006A0425"/>
    <w:rsid w:val="006A042D"/>
    <w:rsid w:val="006A05A3"/>
    <w:rsid w:val="006A07DC"/>
    <w:rsid w:val="006A0845"/>
    <w:rsid w:val="006A0D47"/>
    <w:rsid w:val="006A1068"/>
    <w:rsid w:val="006A10EB"/>
    <w:rsid w:val="006A124F"/>
    <w:rsid w:val="006A12CE"/>
    <w:rsid w:val="006A136D"/>
    <w:rsid w:val="006A14A4"/>
    <w:rsid w:val="006A171D"/>
    <w:rsid w:val="006A181F"/>
    <w:rsid w:val="006A19E2"/>
    <w:rsid w:val="006A1A8A"/>
    <w:rsid w:val="006A1CFD"/>
    <w:rsid w:val="006A1D41"/>
    <w:rsid w:val="006A1D57"/>
    <w:rsid w:val="006A1EBB"/>
    <w:rsid w:val="006A22B3"/>
    <w:rsid w:val="006A23C5"/>
    <w:rsid w:val="006A23D0"/>
    <w:rsid w:val="006A24D4"/>
    <w:rsid w:val="006A2851"/>
    <w:rsid w:val="006A2937"/>
    <w:rsid w:val="006A2BEE"/>
    <w:rsid w:val="006A2DB6"/>
    <w:rsid w:val="006A2DF9"/>
    <w:rsid w:val="006A2F62"/>
    <w:rsid w:val="006A3040"/>
    <w:rsid w:val="006A3124"/>
    <w:rsid w:val="006A3338"/>
    <w:rsid w:val="006A39A8"/>
    <w:rsid w:val="006A3BF2"/>
    <w:rsid w:val="006A3C7A"/>
    <w:rsid w:val="006A3D84"/>
    <w:rsid w:val="006A3F03"/>
    <w:rsid w:val="006A42BB"/>
    <w:rsid w:val="006A43A1"/>
    <w:rsid w:val="006A441C"/>
    <w:rsid w:val="006A4626"/>
    <w:rsid w:val="006A48B0"/>
    <w:rsid w:val="006A48B2"/>
    <w:rsid w:val="006A4ABA"/>
    <w:rsid w:val="006A4BA7"/>
    <w:rsid w:val="006A4DB5"/>
    <w:rsid w:val="006A4E00"/>
    <w:rsid w:val="006A54C7"/>
    <w:rsid w:val="006A6061"/>
    <w:rsid w:val="006A63B0"/>
    <w:rsid w:val="006A64F9"/>
    <w:rsid w:val="006A67EF"/>
    <w:rsid w:val="006A6AC6"/>
    <w:rsid w:val="006A6D83"/>
    <w:rsid w:val="006A6F10"/>
    <w:rsid w:val="006A7098"/>
    <w:rsid w:val="006A7470"/>
    <w:rsid w:val="006A7619"/>
    <w:rsid w:val="006A7A91"/>
    <w:rsid w:val="006A7AAE"/>
    <w:rsid w:val="006A7ACD"/>
    <w:rsid w:val="006A7D91"/>
    <w:rsid w:val="006A7FDF"/>
    <w:rsid w:val="006B002F"/>
    <w:rsid w:val="006B0589"/>
    <w:rsid w:val="006B0590"/>
    <w:rsid w:val="006B09C7"/>
    <w:rsid w:val="006B0DF1"/>
    <w:rsid w:val="006B11DA"/>
    <w:rsid w:val="006B1261"/>
    <w:rsid w:val="006B16E1"/>
    <w:rsid w:val="006B1797"/>
    <w:rsid w:val="006B17DD"/>
    <w:rsid w:val="006B19FE"/>
    <w:rsid w:val="006B1B0D"/>
    <w:rsid w:val="006B23A0"/>
    <w:rsid w:val="006B2460"/>
    <w:rsid w:val="006B2527"/>
    <w:rsid w:val="006B25B1"/>
    <w:rsid w:val="006B2652"/>
    <w:rsid w:val="006B2711"/>
    <w:rsid w:val="006B28E9"/>
    <w:rsid w:val="006B29E1"/>
    <w:rsid w:val="006B2D0E"/>
    <w:rsid w:val="006B2D49"/>
    <w:rsid w:val="006B2DE2"/>
    <w:rsid w:val="006B2E11"/>
    <w:rsid w:val="006B2E46"/>
    <w:rsid w:val="006B3085"/>
    <w:rsid w:val="006B30FD"/>
    <w:rsid w:val="006B31A8"/>
    <w:rsid w:val="006B31DC"/>
    <w:rsid w:val="006B3213"/>
    <w:rsid w:val="006B3611"/>
    <w:rsid w:val="006B399F"/>
    <w:rsid w:val="006B39F4"/>
    <w:rsid w:val="006B3A75"/>
    <w:rsid w:val="006B3C3B"/>
    <w:rsid w:val="006B3EA0"/>
    <w:rsid w:val="006B3EE1"/>
    <w:rsid w:val="006B3F29"/>
    <w:rsid w:val="006B3FB5"/>
    <w:rsid w:val="006B4034"/>
    <w:rsid w:val="006B406A"/>
    <w:rsid w:val="006B40BC"/>
    <w:rsid w:val="006B41C2"/>
    <w:rsid w:val="006B43D5"/>
    <w:rsid w:val="006B4482"/>
    <w:rsid w:val="006B46E9"/>
    <w:rsid w:val="006B47A9"/>
    <w:rsid w:val="006B4818"/>
    <w:rsid w:val="006B49B8"/>
    <w:rsid w:val="006B4D20"/>
    <w:rsid w:val="006B4D27"/>
    <w:rsid w:val="006B4D39"/>
    <w:rsid w:val="006B4E32"/>
    <w:rsid w:val="006B4FD6"/>
    <w:rsid w:val="006B5002"/>
    <w:rsid w:val="006B5131"/>
    <w:rsid w:val="006B51C0"/>
    <w:rsid w:val="006B53C7"/>
    <w:rsid w:val="006B5529"/>
    <w:rsid w:val="006B5592"/>
    <w:rsid w:val="006B562A"/>
    <w:rsid w:val="006B585A"/>
    <w:rsid w:val="006B5C09"/>
    <w:rsid w:val="006B6071"/>
    <w:rsid w:val="006B61B0"/>
    <w:rsid w:val="006B6537"/>
    <w:rsid w:val="006B680F"/>
    <w:rsid w:val="006B6817"/>
    <w:rsid w:val="006B6B8C"/>
    <w:rsid w:val="006B6CE5"/>
    <w:rsid w:val="006B6D38"/>
    <w:rsid w:val="006B6DB3"/>
    <w:rsid w:val="006B6DFC"/>
    <w:rsid w:val="006B7009"/>
    <w:rsid w:val="006B7045"/>
    <w:rsid w:val="006B7123"/>
    <w:rsid w:val="006B7255"/>
    <w:rsid w:val="006B72E4"/>
    <w:rsid w:val="006B7327"/>
    <w:rsid w:val="006B7454"/>
    <w:rsid w:val="006B7574"/>
    <w:rsid w:val="006B7717"/>
    <w:rsid w:val="006B77BD"/>
    <w:rsid w:val="006B782C"/>
    <w:rsid w:val="006B7982"/>
    <w:rsid w:val="006B7A82"/>
    <w:rsid w:val="006B7AFD"/>
    <w:rsid w:val="006B7DBE"/>
    <w:rsid w:val="006B7E04"/>
    <w:rsid w:val="006B7F15"/>
    <w:rsid w:val="006B7FC3"/>
    <w:rsid w:val="006C0095"/>
    <w:rsid w:val="006C04B2"/>
    <w:rsid w:val="006C050C"/>
    <w:rsid w:val="006C0F1C"/>
    <w:rsid w:val="006C11FF"/>
    <w:rsid w:val="006C127D"/>
    <w:rsid w:val="006C158A"/>
    <w:rsid w:val="006C15F4"/>
    <w:rsid w:val="006C1622"/>
    <w:rsid w:val="006C180B"/>
    <w:rsid w:val="006C1C91"/>
    <w:rsid w:val="006C1DF1"/>
    <w:rsid w:val="006C1E72"/>
    <w:rsid w:val="006C20AC"/>
    <w:rsid w:val="006C2100"/>
    <w:rsid w:val="006C219E"/>
    <w:rsid w:val="006C22F3"/>
    <w:rsid w:val="006C2300"/>
    <w:rsid w:val="006C242C"/>
    <w:rsid w:val="006C26D8"/>
    <w:rsid w:val="006C27DD"/>
    <w:rsid w:val="006C2AFF"/>
    <w:rsid w:val="006C2C23"/>
    <w:rsid w:val="006C2D78"/>
    <w:rsid w:val="006C2DDD"/>
    <w:rsid w:val="006C2E80"/>
    <w:rsid w:val="006C2F59"/>
    <w:rsid w:val="006C3010"/>
    <w:rsid w:val="006C3070"/>
    <w:rsid w:val="006C30F6"/>
    <w:rsid w:val="006C3128"/>
    <w:rsid w:val="006C314E"/>
    <w:rsid w:val="006C32E1"/>
    <w:rsid w:val="006C3687"/>
    <w:rsid w:val="006C36A3"/>
    <w:rsid w:val="006C371C"/>
    <w:rsid w:val="006C3756"/>
    <w:rsid w:val="006C3B37"/>
    <w:rsid w:val="006C3C96"/>
    <w:rsid w:val="006C3D10"/>
    <w:rsid w:val="006C3ED4"/>
    <w:rsid w:val="006C3F15"/>
    <w:rsid w:val="006C4262"/>
    <w:rsid w:val="006C4327"/>
    <w:rsid w:val="006C4803"/>
    <w:rsid w:val="006C4A8D"/>
    <w:rsid w:val="006C4C92"/>
    <w:rsid w:val="006C4F59"/>
    <w:rsid w:val="006C5208"/>
    <w:rsid w:val="006C5378"/>
    <w:rsid w:val="006C556D"/>
    <w:rsid w:val="006C5792"/>
    <w:rsid w:val="006C579A"/>
    <w:rsid w:val="006C596F"/>
    <w:rsid w:val="006C5A67"/>
    <w:rsid w:val="006C5AA0"/>
    <w:rsid w:val="006C5C56"/>
    <w:rsid w:val="006C61E1"/>
    <w:rsid w:val="006C637B"/>
    <w:rsid w:val="006C6539"/>
    <w:rsid w:val="006C66B4"/>
    <w:rsid w:val="006C69C8"/>
    <w:rsid w:val="006C6BC5"/>
    <w:rsid w:val="006C6E5D"/>
    <w:rsid w:val="006C6EE6"/>
    <w:rsid w:val="006C7427"/>
    <w:rsid w:val="006C7544"/>
    <w:rsid w:val="006C7745"/>
    <w:rsid w:val="006C79B4"/>
    <w:rsid w:val="006C7A4B"/>
    <w:rsid w:val="006C7B39"/>
    <w:rsid w:val="006C7BB0"/>
    <w:rsid w:val="006C7D05"/>
    <w:rsid w:val="006C7D0B"/>
    <w:rsid w:val="006C7D10"/>
    <w:rsid w:val="006C7DF0"/>
    <w:rsid w:val="006C7E35"/>
    <w:rsid w:val="006D0080"/>
    <w:rsid w:val="006D0371"/>
    <w:rsid w:val="006D047B"/>
    <w:rsid w:val="006D05FC"/>
    <w:rsid w:val="006D067A"/>
    <w:rsid w:val="006D06EE"/>
    <w:rsid w:val="006D07C9"/>
    <w:rsid w:val="006D07F9"/>
    <w:rsid w:val="006D0846"/>
    <w:rsid w:val="006D0AB7"/>
    <w:rsid w:val="006D0B6C"/>
    <w:rsid w:val="006D0E8F"/>
    <w:rsid w:val="006D15A8"/>
    <w:rsid w:val="006D166E"/>
    <w:rsid w:val="006D17DB"/>
    <w:rsid w:val="006D1B61"/>
    <w:rsid w:val="006D1B7A"/>
    <w:rsid w:val="006D1CC7"/>
    <w:rsid w:val="006D216C"/>
    <w:rsid w:val="006D2192"/>
    <w:rsid w:val="006D22FF"/>
    <w:rsid w:val="006D236F"/>
    <w:rsid w:val="006D238F"/>
    <w:rsid w:val="006D23DA"/>
    <w:rsid w:val="006D242B"/>
    <w:rsid w:val="006D2438"/>
    <w:rsid w:val="006D2834"/>
    <w:rsid w:val="006D28CF"/>
    <w:rsid w:val="006D2912"/>
    <w:rsid w:val="006D2DEE"/>
    <w:rsid w:val="006D30D7"/>
    <w:rsid w:val="006D3116"/>
    <w:rsid w:val="006D338F"/>
    <w:rsid w:val="006D358B"/>
    <w:rsid w:val="006D37C9"/>
    <w:rsid w:val="006D37CC"/>
    <w:rsid w:val="006D3865"/>
    <w:rsid w:val="006D39CF"/>
    <w:rsid w:val="006D401E"/>
    <w:rsid w:val="006D435B"/>
    <w:rsid w:val="006D4459"/>
    <w:rsid w:val="006D49A5"/>
    <w:rsid w:val="006D4B82"/>
    <w:rsid w:val="006D4D51"/>
    <w:rsid w:val="006D511B"/>
    <w:rsid w:val="006D583A"/>
    <w:rsid w:val="006D58A6"/>
    <w:rsid w:val="006D5964"/>
    <w:rsid w:val="006D5980"/>
    <w:rsid w:val="006D5987"/>
    <w:rsid w:val="006D5B5A"/>
    <w:rsid w:val="006D5FC1"/>
    <w:rsid w:val="006D62D9"/>
    <w:rsid w:val="006D6778"/>
    <w:rsid w:val="006D68D4"/>
    <w:rsid w:val="006D6968"/>
    <w:rsid w:val="006D6B11"/>
    <w:rsid w:val="006D6E38"/>
    <w:rsid w:val="006D6E57"/>
    <w:rsid w:val="006D6EC7"/>
    <w:rsid w:val="006D767F"/>
    <w:rsid w:val="006D77CF"/>
    <w:rsid w:val="006D7AB3"/>
    <w:rsid w:val="006D7D99"/>
    <w:rsid w:val="006D7E87"/>
    <w:rsid w:val="006D7F3B"/>
    <w:rsid w:val="006E0045"/>
    <w:rsid w:val="006E0598"/>
    <w:rsid w:val="006E07CC"/>
    <w:rsid w:val="006E08ED"/>
    <w:rsid w:val="006E0E12"/>
    <w:rsid w:val="006E0F28"/>
    <w:rsid w:val="006E10F1"/>
    <w:rsid w:val="006E1170"/>
    <w:rsid w:val="006E13F7"/>
    <w:rsid w:val="006E1766"/>
    <w:rsid w:val="006E1904"/>
    <w:rsid w:val="006E1909"/>
    <w:rsid w:val="006E1937"/>
    <w:rsid w:val="006E1943"/>
    <w:rsid w:val="006E196F"/>
    <w:rsid w:val="006E1A50"/>
    <w:rsid w:val="006E1AA8"/>
    <w:rsid w:val="006E1C11"/>
    <w:rsid w:val="006E1CC7"/>
    <w:rsid w:val="006E1CCD"/>
    <w:rsid w:val="006E1E49"/>
    <w:rsid w:val="006E1E4F"/>
    <w:rsid w:val="006E2058"/>
    <w:rsid w:val="006E20B4"/>
    <w:rsid w:val="006E20D1"/>
    <w:rsid w:val="006E2256"/>
    <w:rsid w:val="006E22E2"/>
    <w:rsid w:val="006E27BD"/>
    <w:rsid w:val="006E27E3"/>
    <w:rsid w:val="006E28DC"/>
    <w:rsid w:val="006E2934"/>
    <w:rsid w:val="006E2BFB"/>
    <w:rsid w:val="006E34E7"/>
    <w:rsid w:val="006E3770"/>
    <w:rsid w:val="006E3AB9"/>
    <w:rsid w:val="006E3B85"/>
    <w:rsid w:val="006E3DB7"/>
    <w:rsid w:val="006E4292"/>
    <w:rsid w:val="006E43D1"/>
    <w:rsid w:val="006E487C"/>
    <w:rsid w:val="006E4FF8"/>
    <w:rsid w:val="006E503D"/>
    <w:rsid w:val="006E515E"/>
    <w:rsid w:val="006E51E7"/>
    <w:rsid w:val="006E540C"/>
    <w:rsid w:val="006E5527"/>
    <w:rsid w:val="006E55BC"/>
    <w:rsid w:val="006E5687"/>
    <w:rsid w:val="006E56DC"/>
    <w:rsid w:val="006E57EA"/>
    <w:rsid w:val="006E5811"/>
    <w:rsid w:val="006E5826"/>
    <w:rsid w:val="006E5935"/>
    <w:rsid w:val="006E5CE5"/>
    <w:rsid w:val="006E63FE"/>
    <w:rsid w:val="006E6570"/>
    <w:rsid w:val="006E6B4B"/>
    <w:rsid w:val="006E7076"/>
    <w:rsid w:val="006E7140"/>
    <w:rsid w:val="006E71A3"/>
    <w:rsid w:val="006E724E"/>
    <w:rsid w:val="006E73CB"/>
    <w:rsid w:val="006E74AA"/>
    <w:rsid w:val="006E7505"/>
    <w:rsid w:val="006E76ED"/>
    <w:rsid w:val="006E772D"/>
    <w:rsid w:val="006E77CA"/>
    <w:rsid w:val="006E792F"/>
    <w:rsid w:val="006E7B0B"/>
    <w:rsid w:val="006E7E65"/>
    <w:rsid w:val="006E7F9C"/>
    <w:rsid w:val="006F02E1"/>
    <w:rsid w:val="006F031B"/>
    <w:rsid w:val="006F03B5"/>
    <w:rsid w:val="006F0632"/>
    <w:rsid w:val="006F0AB8"/>
    <w:rsid w:val="006F0AC8"/>
    <w:rsid w:val="006F0C2C"/>
    <w:rsid w:val="006F1174"/>
    <w:rsid w:val="006F13A6"/>
    <w:rsid w:val="006F14BE"/>
    <w:rsid w:val="006F14F7"/>
    <w:rsid w:val="006F1647"/>
    <w:rsid w:val="006F166C"/>
    <w:rsid w:val="006F17F5"/>
    <w:rsid w:val="006F19B6"/>
    <w:rsid w:val="006F1BB5"/>
    <w:rsid w:val="006F1CF4"/>
    <w:rsid w:val="006F1D9B"/>
    <w:rsid w:val="006F20B2"/>
    <w:rsid w:val="006F2633"/>
    <w:rsid w:val="006F2AE1"/>
    <w:rsid w:val="006F2BA5"/>
    <w:rsid w:val="006F2D12"/>
    <w:rsid w:val="006F2FE8"/>
    <w:rsid w:val="006F3433"/>
    <w:rsid w:val="006F3691"/>
    <w:rsid w:val="006F37D8"/>
    <w:rsid w:val="006F383A"/>
    <w:rsid w:val="006F39DB"/>
    <w:rsid w:val="006F39F4"/>
    <w:rsid w:val="006F3ACA"/>
    <w:rsid w:val="006F3DAC"/>
    <w:rsid w:val="006F3E95"/>
    <w:rsid w:val="006F3F7F"/>
    <w:rsid w:val="006F4339"/>
    <w:rsid w:val="006F438F"/>
    <w:rsid w:val="006F456E"/>
    <w:rsid w:val="006F46A3"/>
    <w:rsid w:val="006F4A25"/>
    <w:rsid w:val="006F54B4"/>
    <w:rsid w:val="006F561B"/>
    <w:rsid w:val="006F56A9"/>
    <w:rsid w:val="006F56CF"/>
    <w:rsid w:val="006F5829"/>
    <w:rsid w:val="006F5858"/>
    <w:rsid w:val="006F5A29"/>
    <w:rsid w:val="006F5A5F"/>
    <w:rsid w:val="006F5C6A"/>
    <w:rsid w:val="006F5CFB"/>
    <w:rsid w:val="006F6047"/>
    <w:rsid w:val="006F6194"/>
    <w:rsid w:val="006F62D0"/>
    <w:rsid w:val="006F6304"/>
    <w:rsid w:val="006F65C3"/>
    <w:rsid w:val="006F670A"/>
    <w:rsid w:val="006F69C6"/>
    <w:rsid w:val="006F6B09"/>
    <w:rsid w:val="006F6C21"/>
    <w:rsid w:val="006F6FE6"/>
    <w:rsid w:val="006F7802"/>
    <w:rsid w:val="006F7928"/>
    <w:rsid w:val="006F7C30"/>
    <w:rsid w:val="006F7F2D"/>
    <w:rsid w:val="006F7FE7"/>
    <w:rsid w:val="00700044"/>
    <w:rsid w:val="007001C2"/>
    <w:rsid w:val="00700280"/>
    <w:rsid w:val="00700292"/>
    <w:rsid w:val="007003AF"/>
    <w:rsid w:val="00700663"/>
    <w:rsid w:val="00700BE9"/>
    <w:rsid w:val="00700CF2"/>
    <w:rsid w:val="00700EC7"/>
    <w:rsid w:val="00700F0A"/>
    <w:rsid w:val="00700F77"/>
    <w:rsid w:val="00700FDC"/>
    <w:rsid w:val="00701053"/>
    <w:rsid w:val="00701109"/>
    <w:rsid w:val="00701216"/>
    <w:rsid w:val="00701231"/>
    <w:rsid w:val="0070137C"/>
    <w:rsid w:val="0070142A"/>
    <w:rsid w:val="00701D61"/>
    <w:rsid w:val="00701E64"/>
    <w:rsid w:val="00701F00"/>
    <w:rsid w:val="0070216E"/>
    <w:rsid w:val="00702863"/>
    <w:rsid w:val="0070286E"/>
    <w:rsid w:val="00702883"/>
    <w:rsid w:val="00702891"/>
    <w:rsid w:val="007028E0"/>
    <w:rsid w:val="00702BC9"/>
    <w:rsid w:val="00702C36"/>
    <w:rsid w:val="00702E30"/>
    <w:rsid w:val="00703245"/>
    <w:rsid w:val="00703704"/>
    <w:rsid w:val="00703752"/>
    <w:rsid w:val="00703957"/>
    <w:rsid w:val="00703962"/>
    <w:rsid w:val="00703A94"/>
    <w:rsid w:val="00703C30"/>
    <w:rsid w:val="00703F18"/>
    <w:rsid w:val="00703FAE"/>
    <w:rsid w:val="0070405C"/>
    <w:rsid w:val="00704227"/>
    <w:rsid w:val="00704310"/>
    <w:rsid w:val="0070443B"/>
    <w:rsid w:val="007045BE"/>
    <w:rsid w:val="007046DE"/>
    <w:rsid w:val="00704826"/>
    <w:rsid w:val="0070483A"/>
    <w:rsid w:val="007048B4"/>
    <w:rsid w:val="00704A72"/>
    <w:rsid w:val="00704D57"/>
    <w:rsid w:val="007050A8"/>
    <w:rsid w:val="00705235"/>
    <w:rsid w:val="00705391"/>
    <w:rsid w:val="00705576"/>
    <w:rsid w:val="007057EA"/>
    <w:rsid w:val="00705E01"/>
    <w:rsid w:val="00705EE9"/>
    <w:rsid w:val="00705F6D"/>
    <w:rsid w:val="00705FD5"/>
    <w:rsid w:val="00705FFD"/>
    <w:rsid w:val="00706039"/>
    <w:rsid w:val="007062D9"/>
    <w:rsid w:val="007064AE"/>
    <w:rsid w:val="00706588"/>
    <w:rsid w:val="00706596"/>
    <w:rsid w:val="00706948"/>
    <w:rsid w:val="00706B34"/>
    <w:rsid w:val="00706D08"/>
    <w:rsid w:val="00706E4C"/>
    <w:rsid w:val="00706EC1"/>
    <w:rsid w:val="00706F52"/>
    <w:rsid w:val="0070710C"/>
    <w:rsid w:val="007071FB"/>
    <w:rsid w:val="00707585"/>
    <w:rsid w:val="00707A82"/>
    <w:rsid w:val="00707E07"/>
    <w:rsid w:val="0071024C"/>
    <w:rsid w:val="0071035B"/>
    <w:rsid w:val="007103A7"/>
    <w:rsid w:val="007103DF"/>
    <w:rsid w:val="00710647"/>
    <w:rsid w:val="007106C7"/>
    <w:rsid w:val="0071076D"/>
    <w:rsid w:val="00710AA6"/>
    <w:rsid w:val="00710B04"/>
    <w:rsid w:val="00710ED1"/>
    <w:rsid w:val="00711041"/>
    <w:rsid w:val="00711405"/>
    <w:rsid w:val="0071142E"/>
    <w:rsid w:val="007115A6"/>
    <w:rsid w:val="007115BA"/>
    <w:rsid w:val="007118C4"/>
    <w:rsid w:val="0071198B"/>
    <w:rsid w:val="00711A63"/>
    <w:rsid w:val="00711BAF"/>
    <w:rsid w:val="00711D9E"/>
    <w:rsid w:val="007122FA"/>
    <w:rsid w:val="00712313"/>
    <w:rsid w:val="007124B2"/>
    <w:rsid w:val="00712553"/>
    <w:rsid w:val="00712672"/>
    <w:rsid w:val="00712CA9"/>
    <w:rsid w:val="00712CC8"/>
    <w:rsid w:val="0071300E"/>
    <w:rsid w:val="00713037"/>
    <w:rsid w:val="007132E9"/>
    <w:rsid w:val="007134F1"/>
    <w:rsid w:val="00713773"/>
    <w:rsid w:val="00713839"/>
    <w:rsid w:val="00713A4B"/>
    <w:rsid w:val="00713A95"/>
    <w:rsid w:val="00713CB9"/>
    <w:rsid w:val="00713EAE"/>
    <w:rsid w:val="00713F0D"/>
    <w:rsid w:val="00713F42"/>
    <w:rsid w:val="00713FFD"/>
    <w:rsid w:val="0071403B"/>
    <w:rsid w:val="00714490"/>
    <w:rsid w:val="00714515"/>
    <w:rsid w:val="007145A1"/>
    <w:rsid w:val="0071463D"/>
    <w:rsid w:val="00714952"/>
    <w:rsid w:val="0071498D"/>
    <w:rsid w:val="00714B2C"/>
    <w:rsid w:val="00714B5B"/>
    <w:rsid w:val="00714C23"/>
    <w:rsid w:val="00714C30"/>
    <w:rsid w:val="00714F93"/>
    <w:rsid w:val="00715285"/>
    <w:rsid w:val="00715352"/>
    <w:rsid w:val="007159ED"/>
    <w:rsid w:val="00715BF4"/>
    <w:rsid w:val="00715CEC"/>
    <w:rsid w:val="007162D6"/>
    <w:rsid w:val="00716308"/>
    <w:rsid w:val="007165D0"/>
    <w:rsid w:val="00716956"/>
    <w:rsid w:val="00716A00"/>
    <w:rsid w:val="00716B32"/>
    <w:rsid w:val="00716BC4"/>
    <w:rsid w:val="00716C39"/>
    <w:rsid w:val="00716FC8"/>
    <w:rsid w:val="0071704C"/>
    <w:rsid w:val="0071704D"/>
    <w:rsid w:val="00717079"/>
    <w:rsid w:val="0071707E"/>
    <w:rsid w:val="007170A7"/>
    <w:rsid w:val="00717216"/>
    <w:rsid w:val="00717299"/>
    <w:rsid w:val="007172BA"/>
    <w:rsid w:val="007177BB"/>
    <w:rsid w:val="00717A75"/>
    <w:rsid w:val="00717B3F"/>
    <w:rsid w:val="00717BC5"/>
    <w:rsid w:val="00717C06"/>
    <w:rsid w:val="00717EB7"/>
    <w:rsid w:val="00720152"/>
    <w:rsid w:val="0072030E"/>
    <w:rsid w:val="00720EA5"/>
    <w:rsid w:val="00720F33"/>
    <w:rsid w:val="00721162"/>
    <w:rsid w:val="0072145F"/>
    <w:rsid w:val="0072163D"/>
    <w:rsid w:val="00721912"/>
    <w:rsid w:val="00721AE8"/>
    <w:rsid w:val="00721D1B"/>
    <w:rsid w:val="00721F73"/>
    <w:rsid w:val="007221B7"/>
    <w:rsid w:val="007222CA"/>
    <w:rsid w:val="00722664"/>
    <w:rsid w:val="007229A5"/>
    <w:rsid w:val="00722B24"/>
    <w:rsid w:val="00722B69"/>
    <w:rsid w:val="00722BCE"/>
    <w:rsid w:val="00722F7D"/>
    <w:rsid w:val="00723245"/>
    <w:rsid w:val="007234D9"/>
    <w:rsid w:val="0072352F"/>
    <w:rsid w:val="00723A33"/>
    <w:rsid w:val="00723B2D"/>
    <w:rsid w:val="00723E60"/>
    <w:rsid w:val="00724034"/>
    <w:rsid w:val="007240D5"/>
    <w:rsid w:val="007240FA"/>
    <w:rsid w:val="0072417F"/>
    <w:rsid w:val="00724326"/>
    <w:rsid w:val="007245C7"/>
    <w:rsid w:val="00724695"/>
    <w:rsid w:val="007246D6"/>
    <w:rsid w:val="00724B00"/>
    <w:rsid w:val="00724D4F"/>
    <w:rsid w:val="00724F3A"/>
    <w:rsid w:val="00724F7D"/>
    <w:rsid w:val="00725093"/>
    <w:rsid w:val="0072533D"/>
    <w:rsid w:val="00725641"/>
    <w:rsid w:val="007256BF"/>
    <w:rsid w:val="0072575F"/>
    <w:rsid w:val="007258E0"/>
    <w:rsid w:val="00725975"/>
    <w:rsid w:val="007259C9"/>
    <w:rsid w:val="00725A0D"/>
    <w:rsid w:val="00725ADD"/>
    <w:rsid w:val="00725D71"/>
    <w:rsid w:val="00725E0C"/>
    <w:rsid w:val="007260A2"/>
    <w:rsid w:val="0072697C"/>
    <w:rsid w:val="00726A3B"/>
    <w:rsid w:val="00726B12"/>
    <w:rsid w:val="00726E6F"/>
    <w:rsid w:val="00727078"/>
    <w:rsid w:val="007273B9"/>
    <w:rsid w:val="00727449"/>
    <w:rsid w:val="0072797B"/>
    <w:rsid w:val="007279A5"/>
    <w:rsid w:val="00727BB7"/>
    <w:rsid w:val="00727CAB"/>
    <w:rsid w:val="00727F42"/>
    <w:rsid w:val="007300FE"/>
    <w:rsid w:val="007301EB"/>
    <w:rsid w:val="007305E7"/>
    <w:rsid w:val="00730831"/>
    <w:rsid w:val="00730A37"/>
    <w:rsid w:val="00730BB5"/>
    <w:rsid w:val="00730C9C"/>
    <w:rsid w:val="00730DD1"/>
    <w:rsid w:val="00730EA0"/>
    <w:rsid w:val="00730F75"/>
    <w:rsid w:val="00731317"/>
    <w:rsid w:val="00731751"/>
    <w:rsid w:val="00731B03"/>
    <w:rsid w:val="00731B64"/>
    <w:rsid w:val="00731F99"/>
    <w:rsid w:val="00732207"/>
    <w:rsid w:val="007324EC"/>
    <w:rsid w:val="00732590"/>
    <w:rsid w:val="00732A2B"/>
    <w:rsid w:val="00732B38"/>
    <w:rsid w:val="00732E0A"/>
    <w:rsid w:val="00732FBE"/>
    <w:rsid w:val="0073309D"/>
    <w:rsid w:val="0073347F"/>
    <w:rsid w:val="0073368A"/>
    <w:rsid w:val="0073380C"/>
    <w:rsid w:val="007338DA"/>
    <w:rsid w:val="007338F7"/>
    <w:rsid w:val="00733966"/>
    <w:rsid w:val="00733C69"/>
    <w:rsid w:val="00733DD6"/>
    <w:rsid w:val="0073412E"/>
    <w:rsid w:val="00734182"/>
    <w:rsid w:val="0073429B"/>
    <w:rsid w:val="00734377"/>
    <w:rsid w:val="007343E8"/>
    <w:rsid w:val="00734C06"/>
    <w:rsid w:val="00734C2C"/>
    <w:rsid w:val="00734CFD"/>
    <w:rsid w:val="0073507E"/>
    <w:rsid w:val="00735374"/>
    <w:rsid w:val="00735523"/>
    <w:rsid w:val="007355BF"/>
    <w:rsid w:val="00735903"/>
    <w:rsid w:val="00735917"/>
    <w:rsid w:val="00735C3F"/>
    <w:rsid w:val="0073621E"/>
    <w:rsid w:val="007362C1"/>
    <w:rsid w:val="00736462"/>
    <w:rsid w:val="007364F8"/>
    <w:rsid w:val="00736738"/>
    <w:rsid w:val="007369D0"/>
    <w:rsid w:val="00736A95"/>
    <w:rsid w:val="00736B20"/>
    <w:rsid w:val="00736C10"/>
    <w:rsid w:val="00736E41"/>
    <w:rsid w:val="0073704F"/>
    <w:rsid w:val="00737411"/>
    <w:rsid w:val="0073760B"/>
    <w:rsid w:val="007376C3"/>
    <w:rsid w:val="00737870"/>
    <w:rsid w:val="0073788E"/>
    <w:rsid w:val="0073792A"/>
    <w:rsid w:val="00737B23"/>
    <w:rsid w:val="00737C2D"/>
    <w:rsid w:val="00737D06"/>
    <w:rsid w:val="00737D8F"/>
    <w:rsid w:val="0074004D"/>
    <w:rsid w:val="0074005A"/>
    <w:rsid w:val="00740485"/>
    <w:rsid w:val="0074055C"/>
    <w:rsid w:val="00740711"/>
    <w:rsid w:val="007407AB"/>
    <w:rsid w:val="00740B63"/>
    <w:rsid w:val="00740B91"/>
    <w:rsid w:val="00740C26"/>
    <w:rsid w:val="00740D7D"/>
    <w:rsid w:val="00740D8D"/>
    <w:rsid w:val="0074109B"/>
    <w:rsid w:val="00741370"/>
    <w:rsid w:val="0074158D"/>
    <w:rsid w:val="007416AA"/>
    <w:rsid w:val="007418DA"/>
    <w:rsid w:val="00741FA6"/>
    <w:rsid w:val="00742270"/>
    <w:rsid w:val="0074227E"/>
    <w:rsid w:val="0074238F"/>
    <w:rsid w:val="007425E0"/>
    <w:rsid w:val="00742690"/>
    <w:rsid w:val="00743084"/>
    <w:rsid w:val="00743291"/>
    <w:rsid w:val="007432C7"/>
    <w:rsid w:val="00743373"/>
    <w:rsid w:val="00743536"/>
    <w:rsid w:val="007435A1"/>
    <w:rsid w:val="0074363F"/>
    <w:rsid w:val="007436C6"/>
    <w:rsid w:val="00743939"/>
    <w:rsid w:val="00743BF0"/>
    <w:rsid w:val="00743C57"/>
    <w:rsid w:val="0074418C"/>
    <w:rsid w:val="007441BD"/>
    <w:rsid w:val="00744590"/>
    <w:rsid w:val="00744601"/>
    <w:rsid w:val="00744A1A"/>
    <w:rsid w:val="00744B7F"/>
    <w:rsid w:val="00744CD4"/>
    <w:rsid w:val="00744D14"/>
    <w:rsid w:val="007453E4"/>
    <w:rsid w:val="007454F7"/>
    <w:rsid w:val="007455A7"/>
    <w:rsid w:val="00745AA4"/>
    <w:rsid w:val="00745BFB"/>
    <w:rsid w:val="00745C2C"/>
    <w:rsid w:val="00745C3F"/>
    <w:rsid w:val="00745D61"/>
    <w:rsid w:val="00745E5E"/>
    <w:rsid w:val="00746042"/>
    <w:rsid w:val="007460FE"/>
    <w:rsid w:val="007466A3"/>
    <w:rsid w:val="00746732"/>
    <w:rsid w:val="007467A0"/>
    <w:rsid w:val="007467F7"/>
    <w:rsid w:val="007468CB"/>
    <w:rsid w:val="0074694E"/>
    <w:rsid w:val="00746CED"/>
    <w:rsid w:val="00746F0F"/>
    <w:rsid w:val="00747331"/>
    <w:rsid w:val="00747494"/>
    <w:rsid w:val="007474EF"/>
    <w:rsid w:val="0074752B"/>
    <w:rsid w:val="007476C6"/>
    <w:rsid w:val="0074770B"/>
    <w:rsid w:val="007478C6"/>
    <w:rsid w:val="0074795F"/>
    <w:rsid w:val="00747C30"/>
    <w:rsid w:val="00747D18"/>
    <w:rsid w:val="00747F7F"/>
    <w:rsid w:val="007502BD"/>
    <w:rsid w:val="007502F7"/>
    <w:rsid w:val="007504C8"/>
    <w:rsid w:val="0075082A"/>
    <w:rsid w:val="00750959"/>
    <w:rsid w:val="00750D55"/>
    <w:rsid w:val="007513E8"/>
    <w:rsid w:val="00751563"/>
    <w:rsid w:val="00751763"/>
    <w:rsid w:val="007518A2"/>
    <w:rsid w:val="00751B05"/>
    <w:rsid w:val="00751B16"/>
    <w:rsid w:val="00751C15"/>
    <w:rsid w:val="00751D0D"/>
    <w:rsid w:val="00751D58"/>
    <w:rsid w:val="00752244"/>
    <w:rsid w:val="007522DB"/>
    <w:rsid w:val="007523D6"/>
    <w:rsid w:val="00752691"/>
    <w:rsid w:val="0075282F"/>
    <w:rsid w:val="00752849"/>
    <w:rsid w:val="00752B38"/>
    <w:rsid w:val="00752BBA"/>
    <w:rsid w:val="00752BD2"/>
    <w:rsid w:val="00752C49"/>
    <w:rsid w:val="00752F46"/>
    <w:rsid w:val="00753100"/>
    <w:rsid w:val="00753130"/>
    <w:rsid w:val="00753268"/>
    <w:rsid w:val="00753280"/>
    <w:rsid w:val="00753381"/>
    <w:rsid w:val="00753588"/>
    <w:rsid w:val="00753769"/>
    <w:rsid w:val="0075384A"/>
    <w:rsid w:val="00753F1B"/>
    <w:rsid w:val="007540DD"/>
    <w:rsid w:val="007546BF"/>
    <w:rsid w:val="00754738"/>
    <w:rsid w:val="007547FE"/>
    <w:rsid w:val="0075480B"/>
    <w:rsid w:val="00754A5A"/>
    <w:rsid w:val="00754B09"/>
    <w:rsid w:val="00754F12"/>
    <w:rsid w:val="007550DB"/>
    <w:rsid w:val="007551F9"/>
    <w:rsid w:val="00755264"/>
    <w:rsid w:val="00755284"/>
    <w:rsid w:val="007555A4"/>
    <w:rsid w:val="00755750"/>
    <w:rsid w:val="007557D5"/>
    <w:rsid w:val="00755BF7"/>
    <w:rsid w:val="007561D6"/>
    <w:rsid w:val="0075627C"/>
    <w:rsid w:val="0075680F"/>
    <w:rsid w:val="0075686B"/>
    <w:rsid w:val="007568E0"/>
    <w:rsid w:val="00756E87"/>
    <w:rsid w:val="007570EA"/>
    <w:rsid w:val="00757132"/>
    <w:rsid w:val="00757B2D"/>
    <w:rsid w:val="00757DE5"/>
    <w:rsid w:val="00757DF8"/>
    <w:rsid w:val="0076004B"/>
    <w:rsid w:val="007600E4"/>
    <w:rsid w:val="0076011A"/>
    <w:rsid w:val="007602B3"/>
    <w:rsid w:val="007602D4"/>
    <w:rsid w:val="0076032B"/>
    <w:rsid w:val="00760370"/>
    <w:rsid w:val="007603B1"/>
    <w:rsid w:val="007609E4"/>
    <w:rsid w:val="00760A43"/>
    <w:rsid w:val="00760A57"/>
    <w:rsid w:val="00760FE6"/>
    <w:rsid w:val="00760FFC"/>
    <w:rsid w:val="00761288"/>
    <w:rsid w:val="0076136C"/>
    <w:rsid w:val="00761500"/>
    <w:rsid w:val="00761791"/>
    <w:rsid w:val="007618C5"/>
    <w:rsid w:val="00761DF9"/>
    <w:rsid w:val="00762086"/>
    <w:rsid w:val="00762148"/>
    <w:rsid w:val="00762377"/>
    <w:rsid w:val="00762558"/>
    <w:rsid w:val="0076281F"/>
    <w:rsid w:val="007629C4"/>
    <w:rsid w:val="0076303E"/>
    <w:rsid w:val="00763141"/>
    <w:rsid w:val="007633FA"/>
    <w:rsid w:val="007637F0"/>
    <w:rsid w:val="00763A7C"/>
    <w:rsid w:val="00763ACF"/>
    <w:rsid w:val="00763BC1"/>
    <w:rsid w:val="00763C9A"/>
    <w:rsid w:val="007640D1"/>
    <w:rsid w:val="00764104"/>
    <w:rsid w:val="007643C0"/>
    <w:rsid w:val="007643E9"/>
    <w:rsid w:val="007643FE"/>
    <w:rsid w:val="007644AB"/>
    <w:rsid w:val="007644C8"/>
    <w:rsid w:val="00764579"/>
    <w:rsid w:val="0076475A"/>
    <w:rsid w:val="00764836"/>
    <w:rsid w:val="00764C4B"/>
    <w:rsid w:val="00764E4A"/>
    <w:rsid w:val="00765058"/>
    <w:rsid w:val="007654D1"/>
    <w:rsid w:val="00765649"/>
    <w:rsid w:val="0076569C"/>
    <w:rsid w:val="0076574D"/>
    <w:rsid w:val="0076580C"/>
    <w:rsid w:val="00765820"/>
    <w:rsid w:val="0076589C"/>
    <w:rsid w:val="00765904"/>
    <w:rsid w:val="00765C09"/>
    <w:rsid w:val="00765C8A"/>
    <w:rsid w:val="007662A7"/>
    <w:rsid w:val="00766742"/>
    <w:rsid w:val="00766839"/>
    <w:rsid w:val="00766CF1"/>
    <w:rsid w:val="00766F54"/>
    <w:rsid w:val="007672D9"/>
    <w:rsid w:val="00767418"/>
    <w:rsid w:val="0076744D"/>
    <w:rsid w:val="00767ABD"/>
    <w:rsid w:val="00767ACA"/>
    <w:rsid w:val="00767BA1"/>
    <w:rsid w:val="00767C3B"/>
    <w:rsid w:val="00767D7A"/>
    <w:rsid w:val="00767F21"/>
    <w:rsid w:val="0077008A"/>
    <w:rsid w:val="00770560"/>
    <w:rsid w:val="007706A4"/>
    <w:rsid w:val="0077077B"/>
    <w:rsid w:val="007708C5"/>
    <w:rsid w:val="00770976"/>
    <w:rsid w:val="00770AFA"/>
    <w:rsid w:val="00770B1F"/>
    <w:rsid w:val="00770CA8"/>
    <w:rsid w:val="00770DD1"/>
    <w:rsid w:val="0077111E"/>
    <w:rsid w:val="00771135"/>
    <w:rsid w:val="007714B8"/>
    <w:rsid w:val="0077154F"/>
    <w:rsid w:val="00771566"/>
    <w:rsid w:val="00771C93"/>
    <w:rsid w:val="00771EE3"/>
    <w:rsid w:val="007720ED"/>
    <w:rsid w:val="0077273A"/>
    <w:rsid w:val="007729E8"/>
    <w:rsid w:val="00772A7D"/>
    <w:rsid w:val="00772B1C"/>
    <w:rsid w:val="00772B24"/>
    <w:rsid w:val="00772C8A"/>
    <w:rsid w:val="00772CD9"/>
    <w:rsid w:val="00772EED"/>
    <w:rsid w:val="00772F40"/>
    <w:rsid w:val="007730C8"/>
    <w:rsid w:val="00773236"/>
    <w:rsid w:val="007732A9"/>
    <w:rsid w:val="007732E7"/>
    <w:rsid w:val="0077332F"/>
    <w:rsid w:val="007733F9"/>
    <w:rsid w:val="007734B7"/>
    <w:rsid w:val="007738B0"/>
    <w:rsid w:val="007738F2"/>
    <w:rsid w:val="00773904"/>
    <w:rsid w:val="00773CA0"/>
    <w:rsid w:val="007741D9"/>
    <w:rsid w:val="0077440E"/>
    <w:rsid w:val="00774658"/>
    <w:rsid w:val="007748C1"/>
    <w:rsid w:val="00774B26"/>
    <w:rsid w:val="00774CB1"/>
    <w:rsid w:val="00774E52"/>
    <w:rsid w:val="00774EA2"/>
    <w:rsid w:val="00774ED7"/>
    <w:rsid w:val="00774F98"/>
    <w:rsid w:val="00775456"/>
    <w:rsid w:val="007756D7"/>
    <w:rsid w:val="00775841"/>
    <w:rsid w:val="00775CF6"/>
    <w:rsid w:val="00775E21"/>
    <w:rsid w:val="00775F57"/>
    <w:rsid w:val="00776058"/>
    <w:rsid w:val="00776236"/>
    <w:rsid w:val="007763EA"/>
    <w:rsid w:val="00776569"/>
    <w:rsid w:val="00776DF3"/>
    <w:rsid w:val="00776DFC"/>
    <w:rsid w:val="00777222"/>
    <w:rsid w:val="007772CE"/>
    <w:rsid w:val="007774D0"/>
    <w:rsid w:val="00777519"/>
    <w:rsid w:val="0077755D"/>
    <w:rsid w:val="00777C08"/>
    <w:rsid w:val="00777C18"/>
    <w:rsid w:val="00777EE2"/>
    <w:rsid w:val="0078026E"/>
    <w:rsid w:val="0078044A"/>
    <w:rsid w:val="007807FF"/>
    <w:rsid w:val="0078088C"/>
    <w:rsid w:val="007808C9"/>
    <w:rsid w:val="007808E1"/>
    <w:rsid w:val="00780943"/>
    <w:rsid w:val="0078099A"/>
    <w:rsid w:val="00780C3D"/>
    <w:rsid w:val="00780C47"/>
    <w:rsid w:val="00780C77"/>
    <w:rsid w:val="00780C9D"/>
    <w:rsid w:val="00780E89"/>
    <w:rsid w:val="00780F74"/>
    <w:rsid w:val="00780FB3"/>
    <w:rsid w:val="00780FCE"/>
    <w:rsid w:val="007811DA"/>
    <w:rsid w:val="00781498"/>
    <w:rsid w:val="007814F2"/>
    <w:rsid w:val="0078150F"/>
    <w:rsid w:val="00781A2E"/>
    <w:rsid w:val="00781B85"/>
    <w:rsid w:val="00781D86"/>
    <w:rsid w:val="00782178"/>
    <w:rsid w:val="007824E5"/>
    <w:rsid w:val="0078257A"/>
    <w:rsid w:val="00782843"/>
    <w:rsid w:val="00782BD2"/>
    <w:rsid w:val="00782BE2"/>
    <w:rsid w:val="00782C3F"/>
    <w:rsid w:val="00782DEB"/>
    <w:rsid w:val="007830B9"/>
    <w:rsid w:val="00783119"/>
    <w:rsid w:val="00783120"/>
    <w:rsid w:val="0078313C"/>
    <w:rsid w:val="00783659"/>
    <w:rsid w:val="00783748"/>
    <w:rsid w:val="007840B9"/>
    <w:rsid w:val="007840BB"/>
    <w:rsid w:val="007841F6"/>
    <w:rsid w:val="007842BB"/>
    <w:rsid w:val="00784466"/>
    <w:rsid w:val="007844F8"/>
    <w:rsid w:val="007847A8"/>
    <w:rsid w:val="00784D08"/>
    <w:rsid w:val="007851F1"/>
    <w:rsid w:val="007854EC"/>
    <w:rsid w:val="00785617"/>
    <w:rsid w:val="007856B1"/>
    <w:rsid w:val="00785B1F"/>
    <w:rsid w:val="00785B25"/>
    <w:rsid w:val="00785C49"/>
    <w:rsid w:val="00785CB9"/>
    <w:rsid w:val="00785DDF"/>
    <w:rsid w:val="00785E10"/>
    <w:rsid w:val="007862F9"/>
    <w:rsid w:val="00786394"/>
    <w:rsid w:val="007864B5"/>
    <w:rsid w:val="0078650B"/>
    <w:rsid w:val="00786526"/>
    <w:rsid w:val="007865A5"/>
    <w:rsid w:val="007865CD"/>
    <w:rsid w:val="00786A56"/>
    <w:rsid w:val="00786CC8"/>
    <w:rsid w:val="00786D99"/>
    <w:rsid w:val="007870CB"/>
    <w:rsid w:val="0078726E"/>
    <w:rsid w:val="00787587"/>
    <w:rsid w:val="007877CE"/>
    <w:rsid w:val="00790168"/>
    <w:rsid w:val="00790200"/>
    <w:rsid w:val="007903A8"/>
    <w:rsid w:val="007904F5"/>
    <w:rsid w:val="00790606"/>
    <w:rsid w:val="007908BD"/>
    <w:rsid w:val="00790C77"/>
    <w:rsid w:val="00790E09"/>
    <w:rsid w:val="00790E42"/>
    <w:rsid w:val="0079113F"/>
    <w:rsid w:val="007913B0"/>
    <w:rsid w:val="007916A1"/>
    <w:rsid w:val="00791745"/>
    <w:rsid w:val="0079187D"/>
    <w:rsid w:val="00792018"/>
    <w:rsid w:val="00792293"/>
    <w:rsid w:val="00792495"/>
    <w:rsid w:val="00792696"/>
    <w:rsid w:val="007926C6"/>
    <w:rsid w:val="00792836"/>
    <w:rsid w:val="00792976"/>
    <w:rsid w:val="00792EAF"/>
    <w:rsid w:val="00792F64"/>
    <w:rsid w:val="007930D6"/>
    <w:rsid w:val="0079388D"/>
    <w:rsid w:val="00793C67"/>
    <w:rsid w:val="00793F28"/>
    <w:rsid w:val="00794114"/>
    <w:rsid w:val="0079420C"/>
    <w:rsid w:val="0079456B"/>
    <w:rsid w:val="007945DC"/>
    <w:rsid w:val="0079463F"/>
    <w:rsid w:val="0079465E"/>
    <w:rsid w:val="00794907"/>
    <w:rsid w:val="00794B27"/>
    <w:rsid w:val="00794EDA"/>
    <w:rsid w:val="0079500B"/>
    <w:rsid w:val="007951DF"/>
    <w:rsid w:val="00795318"/>
    <w:rsid w:val="007953A5"/>
    <w:rsid w:val="00795463"/>
    <w:rsid w:val="007955D4"/>
    <w:rsid w:val="0079563F"/>
    <w:rsid w:val="007956A6"/>
    <w:rsid w:val="0079572A"/>
    <w:rsid w:val="00795775"/>
    <w:rsid w:val="00795859"/>
    <w:rsid w:val="0079586E"/>
    <w:rsid w:val="0079598D"/>
    <w:rsid w:val="00795B2D"/>
    <w:rsid w:val="00795B6C"/>
    <w:rsid w:val="00795BE4"/>
    <w:rsid w:val="00795CFE"/>
    <w:rsid w:val="00795DAF"/>
    <w:rsid w:val="00795FAF"/>
    <w:rsid w:val="00795FC5"/>
    <w:rsid w:val="00796403"/>
    <w:rsid w:val="0079665D"/>
    <w:rsid w:val="00796862"/>
    <w:rsid w:val="0079693E"/>
    <w:rsid w:val="00796970"/>
    <w:rsid w:val="00796B0B"/>
    <w:rsid w:val="00796DBA"/>
    <w:rsid w:val="00796E1A"/>
    <w:rsid w:val="00797312"/>
    <w:rsid w:val="00797523"/>
    <w:rsid w:val="007978CC"/>
    <w:rsid w:val="007978FF"/>
    <w:rsid w:val="00797DBB"/>
    <w:rsid w:val="007A0068"/>
    <w:rsid w:val="007A0423"/>
    <w:rsid w:val="007A04AA"/>
    <w:rsid w:val="007A070A"/>
    <w:rsid w:val="007A087A"/>
    <w:rsid w:val="007A0B73"/>
    <w:rsid w:val="007A0C25"/>
    <w:rsid w:val="007A0CDE"/>
    <w:rsid w:val="007A14B2"/>
    <w:rsid w:val="007A1562"/>
    <w:rsid w:val="007A1844"/>
    <w:rsid w:val="007A1887"/>
    <w:rsid w:val="007A18A0"/>
    <w:rsid w:val="007A18BC"/>
    <w:rsid w:val="007A1B44"/>
    <w:rsid w:val="007A1D10"/>
    <w:rsid w:val="007A2034"/>
    <w:rsid w:val="007A213B"/>
    <w:rsid w:val="007A2257"/>
    <w:rsid w:val="007A227E"/>
    <w:rsid w:val="007A22AB"/>
    <w:rsid w:val="007A262E"/>
    <w:rsid w:val="007A26C7"/>
    <w:rsid w:val="007A26E1"/>
    <w:rsid w:val="007A2714"/>
    <w:rsid w:val="007A2788"/>
    <w:rsid w:val="007A285A"/>
    <w:rsid w:val="007A28D3"/>
    <w:rsid w:val="007A2954"/>
    <w:rsid w:val="007A295D"/>
    <w:rsid w:val="007A2B5D"/>
    <w:rsid w:val="007A2BF3"/>
    <w:rsid w:val="007A2DD3"/>
    <w:rsid w:val="007A2F48"/>
    <w:rsid w:val="007A3050"/>
    <w:rsid w:val="007A35D1"/>
    <w:rsid w:val="007A377F"/>
    <w:rsid w:val="007A391C"/>
    <w:rsid w:val="007A39D7"/>
    <w:rsid w:val="007A3BD8"/>
    <w:rsid w:val="007A3FC5"/>
    <w:rsid w:val="007A411B"/>
    <w:rsid w:val="007A425E"/>
    <w:rsid w:val="007A4457"/>
    <w:rsid w:val="007A44A9"/>
    <w:rsid w:val="007A4528"/>
    <w:rsid w:val="007A476B"/>
    <w:rsid w:val="007A47C6"/>
    <w:rsid w:val="007A495E"/>
    <w:rsid w:val="007A49DE"/>
    <w:rsid w:val="007A4B96"/>
    <w:rsid w:val="007A4BE5"/>
    <w:rsid w:val="007A4F02"/>
    <w:rsid w:val="007A5084"/>
    <w:rsid w:val="007A5098"/>
    <w:rsid w:val="007A5385"/>
    <w:rsid w:val="007A588C"/>
    <w:rsid w:val="007A5B3E"/>
    <w:rsid w:val="007A5C23"/>
    <w:rsid w:val="007A5D94"/>
    <w:rsid w:val="007A5E6B"/>
    <w:rsid w:val="007A634B"/>
    <w:rsid w:val="007A63F7"/>
    <w:rsid w:val="007A64E8"/>
    <w:rsid w:val="007A656D"/>
    <w:rsid w:val="007A6650"/>
    <w:rsid w:val="007A69CE"/>
    <w:rsid w:val="007A6E44"/>
    <w:rsid w:val="007A74ED"/>
    <w:rsid w:val="007A7506"/>
    <w:rsid w:val="007A786B"/>
    <w:rsid w:val="007A7890"/>
    <w:rsid w:val="007A79FE"/>
    <w:rsid w:val="007A7BBF"/>
    <w:rsid w:val="007A7DDE"/>
    <w:rsid w:val="007A7FC9"/>
    <w:rsid w:val="007B02D2"/>
    <w:rsid w:val="007B03D0"/>
    <w:rsid w:val="007B058D"/>
    <w:rsid w:val="007B07AC"/>
    <w:rsid w:val="007B07FA"/>
    <w:rsid w:val="007B09F0"/>
    <w:rsid w:val="007B0A0B"/>
    <w:rsid w:val="007B0EC4"/>
    <w:rsid w:val="007B0ED5"/>
    <w:rsid w:val="007B1459"/>
    <w:rsid w:val="007B1637"/>
    <w:rsid w:val="007B19AA"/>
    <w:rsid w:val="007B1E4A"/>
    <w:rsid w:val="007B1FA1"/>
    <w:rsid w:val="007B2261"/>
    <w:rsid w:val="007B2A06"/>
    <w:rsid w:val="007B2A5A"/>
    <w:rsid w:val="007B2B32"/>
    <w:rsid w:val="007B3130"/>
    <w:rsid w:val="007B3229"/>
    <w:rsid w:val="007B34E3"/>
    <w:rsid w:val="007B3782"/>
    <w:rsid w:val="007B3888"/>
    <w:rsid w:val="007B3A08"/>
    <w:rsid w:val="007B3A34"/>
    <w:rsid w:val="007B3B52"/>
    <w:rsid w:val="007B3CEC"/>
    <w:rsid w:val="007B41AD"/>
    <w:rsid w:val="007B41F9"/>
    <w:rsid w:val="007B4439"/>
    <w:rsid w:val="007B444B"/>
    <w:rsid w:val="007B4675"/>
    <w:rsid w:val="007B46ED"/>
    <w:rsid w:val="007B46F6"/>
    <w:rsid w:val="007B4DE5"/>
    <w:rsid w:val="007B4ED1"/>
    <w:rsid w:val="007B53E6"/>
    <w:rsid w:val="007B55CD"/>
    <w:rsid w:val="007B55E3"/>
    <w:rsid w:val="007B5652"/>
    <w:rsid w:val="007B567C"/>
    <w:rsid w:val="007B5798"/>
    <w:rsid w:val="007B58A8"/>
    <w:rsid w:val="007B5AF6"/>
    <w:rsid w:val="007B5CA9"/>
    <w:rsid w:val="007B6103"/>
    <w:rsid w:val="007B631F"/>
    <w:rsid w:val="007B6375"/>
    <w:rsid w:val="007B6431"/>
    <w:rsid w:val="007B64BE"/>
    <w:rsid w:val="007B67F9"/>
    <w:rsid w:val="007B68B2"/>
    <w:rsid w:val="007B6A17"/>
    <w:rsid w:val="007B6A9E"/>
    <w:rsid w:val="007B6D62"/>
    <w:rsid w:val="007B722F"/>
    <w:rsid w:val="007B76A9"/>
    <w:rsid w:val="007B77DE"/>
    <w:rsid w:val="007B7A7A"/>
    <w:rsid w:val="007B7B7E"/>
    <w:rsid w:val="007B7E14"/>
    <w:rsid w:val="007B7EF8"/>
    <w:rsid w:val="007B7F6A"/>
    <w:rsid w:val="007C01AB"/>
    <w:rsid w:val="007C01BC"/>
    <w:rsid w:val="007C01BD"/>
    <w:rsid w:val="007C0262"/>
    <w:rsid w:val="007C034F"/>
    <w:rsid w:val="007C0457"/>
    <w:rsid w:val="007C05B0"/>
    <w:rsid w:val="007C085B"/>
    <w:rsid w:val="007C0A97"/>
    <w:rsid w:val="007C0D61"/>
    <w:rsid w:val="007C0EB8"/>
    <w:rsid w:val="007C1498"/>
    <w:rsid w:val="007C1592"/>
    <w:rsid w:val="007C16C9"/>
    <w:rsid w:val="007C17AF"/>
    <w:rsid w:val="007C18F9"/>
    <w:rsid w:val="007C19FC"/>
    <w:rsid w:val="007C1A63"/>
    <w:rsid w:val="007C21A4"/>
    <w:rsid w:val="007C2272"/>
    <w:rsid w:val="007C228F"/>
    <w:rsid w:val="007C2304"/>
    <w:rsid w:val="007C241C"/>
    <w:rsid w:val="007C2470"/>
    <w:rsid w:val="007C26B9"/>
    <w:rsid w:val="007C2732"/>
    <w:rsid w:val="007C2734"/>
    <w:rsid w:val="007C2884"/>
    <w:rsid w:val="007C2AB2"/>
    <w:rsid w:val="007C2CD0"/>
    <w:rsid w:val="007C2F23"/>
    <w:rsid w:val="007C3349"/>
    <w:rsid w:val="007C33A8"/>
    <w:rsid w:val="007C3522"/>
    <w:rsid w:val="007C3859"/>
    <w:rsid w:val="007C3885"/>
    <w:rsid w:val="007C3937"/>
    <w:rsid w:val="007C3996"/>
    <w:rsid w:val="007C39BC"/>
    <w:rsid w:val="007C3CEA"/>
    <w:rsid w:val="007C3E27"/>
    <w:rsid w:val="007C3F8C"/>
    <w:rsid w:val="007C401D"/>
    <w:rsid w:val="007C454D"/>
    <w:rsid w:val="007C4733"/>
    <w:rsid w:val="007C4948"/>
    <w:rsid w:val="007C49EC"/>
    <w:rsid w:val="007C4A49"/>
    <w:rsid w:val="007C4B2B"/>
    <w:rsid w:val="007C4BFA"/>
    <w:rsid w:val="007C5021"/>
    <w:rsid w:val="007C52F7"/>
    <w:rsid w:val="007C5571"/>
    <w:rsid w:val="007C5572"/>
    <w:rsid w:val="007C58B5"/>
    <w:rsid w:val="007C59D8"/>
    <w:rsid w:val="007C5C92"/>
    <w:rsid w:val="007C5CFC"/>
    <w:rsid w:val="007C5F9E"/>
    <w:rsid w:val="007C6101"/>
    <w:rsid w:val="007C6152"/>
    <w:rsid w:val="007C6455"/>
    <w:rsid w:val="007C6503"/>
    <w:rsid w:val="007C6D05"/>
    <w:rsid w:val="007C6D40"/>
    <w:rsid w:val="007C6ECE"/>
    <w:rsid w:val="007C71F9"/>
    <w:rsid w:val="007C73A3"/>
    <w:rsid w:val="007C746E"/>
    <w:rsid w:val="007C75B4"/>
    <w:rsid w:val="007C79D9"/>
    <w:rsid w:val="007C7C6F"/>
    <w:rsid w:val="007D016B"/>
    <w:rsid w:val="007D0341"/>
    <w:rsid w:val="007D03D2"/>
    <w:rsid w:val="007D04F5"/>
    <w:rsid w:val="007D0648"/>
    <w:rsid w:val="007D08EF"/>
    <w:rsid w:val="007D0939"/>
    <w:rsid w:val="007D0B82"/>
    <w:rsid w:val="007D0C09"/>
    <w:rsid w:val="007D0DF6"/>
    <w:rsid w:val="007D0DFF"/>
    <w:rsid w:val="007D0EDC"/>
    <w:rsid w:val="007D1074"/>
    <w:rsid w:val="007D12A5"/>
    <w:rsid w:val="007D1455"/>
    <w:rsid w:val="007D175C"/>
    <w:rsid w:val="007D199A"/>
    <w:rsid w:val="007D1BCB"/>
    <w:rsid w:val="007D23CE"/>
    <w:rsid w:val="007D253D"/>
    <w:rsid w:val="007D2A5E"/>
    <w:rsid w:val="007D2C46"/>
    <w:rsid w:val="007D2FAA"/>
    <w:rsid w:val="007D2FE1"/>
    <w:rsid w:val="007D315B"/>
    <w:rsid w:val="007D3399"/>
    <w:rsid w:val="007D353E"/>
    <w:rsid w:val="007D35BF"/>
    <w:rsid w:val="007D4141"/>
    <w:rsid w:val="007D42CC"/>
    <w:rsid w:val="007D4400"/>
    <w:rsid w:val="007D4466"/>
    <w:rsid w:val="007D44FD"/>
    <w:rsid w:val="007D4799"/>
    <w:rsid w:val="007D48D4"/>
    <w:rsid w:val="007D49DB"/>
    <w:rsid w:val="007D4ACD"/>
    <w:rsid w:val="007D4AFC"/>
    <w:rsid w:val="007D4CAD"/>
    <w:rsid w:val="007D4D31"/>
    <w:rsid w:val="007D4DEC"/>
    <w:rsid w:val="007D4FD9"/>
    <w:rsid w:val="007D5082"/>
    <w:rsid w:val="007D51E3"/>
    <w:rsid w:val="007D5246"/>
    <w:rsid w:val="007D52D9"/>
    <w:rsid w:val="007D552F"/>
    <w:rsid w:val="007D566A"/>
    <w:rsid w:val="007D5690"/>
    <w:rsid w:val="007D5BD0"/>
    <w:rsid w:val="007D5E1F"/>
    <w:rsid w:val="007D5FF0"/>
    <w:rsid w:val="007D60F8"/>
    <w:rsid w:val="007D635A"/>
    <w:rsid w:val="007D63DE"/>
    <w:rsid w:val="007D63EE"/>
    <w:rsid w:val="007D648B"/>
    <w:rsid w:val="007D6510"/>
    <w:rsid w:val="007D654B"/>
    <w:rsid w:val="007D65C2"/>
    <w:rsid w:val="007D6760"/>
    <w:rsid w:val="007D699A"/>
    <w:rsid w:val="007D6B4D"/>
    <w:rsid w:val="007D6C95"/>
    <w:rsid w:val="007D6CD2"/>
    <w:rsid w:val="007D6E89"/>
    <w:rsid w:val="007D6E90"/>
    <w:rsid w:val="007D6EBB"/>
    <w:rsid w:val="007D711E"/>
    <w:rsid w:val="007D71BD"/>
    <w:rsid w:val="007D7B06"/>
    <w:rsid w:val="007D7C5D"/>
    <w:rsid w:val="007D7E5C"/>
    <w:rsid w:val="007E0169"/>
    <w:rsid w:val="007E034E"/>
    <w:rsid w:val="007E03B4"/>
    <w:rsid w:val="007E0577"/>
    <w:rsid w:val="007E0685"/>
    <w:rsid w:val="007E08BE"/>
    <w:rsid w:val="007E09E7"/>
    <w:rsid w:val="007E0A2D"/>
    <w:rsid w:val="007E0A5E"/>
    <w:rsid w:val="007E0B7D"/>
    <w:rsid w:val="007E0F4B"/>
    <w:rsid w:val="007E10FD"/>
    <w:rsid w:val="007E13B7"/>
    <w:rsid w:val="007E185C"/>
    <w:rsid w:val="007E2028"/>
    <w:rsid w:val="007E275A"/>
    <w:rsid w:val="007E290B"/>
    <w:rsid w:val="007E2B01"/>
    <w:rsid w:val="007E2B12"/>
    <w:rsid w:val="007E2BBE"/>
    <w:rsid w:val="007E2CCE"/>
    <w:rsid w:val="007E2EB4"/>
    <w:rsid w:val="007E30FB"/>
    <w:rsid w:val="007E327F"/>
    <w:rsid w:val="007E3298"/>
    <w:rsid w:val="007E34E4"/>
    <w:rsid w:val="007E3505"/>
    <w:rsid w:val="007E35DD"/>
    <w:rsid w:val="007E387A"/>
    <w:rsid w:val="007E3A4F"/>
    <w:rsid w:val="007E3AC9"/>
    <w:rsid w:val="007E3AEC"/>
    <w:rsid w:val="007E3B3C"/>
    <w:rsid w:val="007E3B4F"/>
    <w:rsid w:val="007E3D82"/>
    <w:rsid w:val="007E4244"/>
    <w:rsid w:val="007E44DD"/>
    <w:rsid w:val="007E4850"/>
    <w:rsid w:val="007E4991"/>
    <w:rsid w:val="007E529D"/>
    <w:rsid w:val="007E52B1"/>
    <w:rsid w:val="007E5339"/>
    <w:rsid w:val="007E5445"/>
    <w:rsid w:val="007E571E"/>
    <w:rsid w:val="007E5807"/>
    <w:rsid w:val="007E581B"/>
    <w:rsid w:val="007E58A3"/>
    <w:rsid w:val="007E58D8"/>
    <w:rsid w:val="007E595D"/>
    <w:rsid w:val="007E5DD8"/>
    <w:rsid w:val="007E5E01"/>
    <w:rsid w:val="007E5EC1"/>
    <w:rsid w:val="007E5FD1"/>
    <w:rsid w:val="007E620D"/>
    <w:rsid w:val="007E6375"/>
    <w:rsid w:val="007E66E0"/>
    <w:rsid w:val="007E6730"/>
    <w:rsid w:val="007E6A5D"/>
    <w:rsid w:val="007E6B7C"/>
    <w:rsid w:val="007E6C26"/>
    <w:rsid w:val="007E6C4F"/>
    <w:rsid w:val="007E6D0A"/>
    <w:rsid w:val="007E7308"/>
    <w:rsid w:val="007E7565"/>
    <w:rsid w:val="007E76E4"/>
    <w:rsid w:val="007E79A1"/>
    <w:rsid w:val="007E7E59"/>
    <w:rsid w:val="007E7FA5"/>
    <w:rsid w:val="007F0022"/>
    <w:rsid w:val="007F01D8"/>
    <w:rsid w:val="007F02EF"/>
    <w:rsid w:val="007F0315"/>
    <w:rsid w:val="007F03B1"/>
    <w:rsid w:val="007F0607"/>
    <w:rsid w:val="007F0721"/>
    <w:rsid w:val="007F082F"/>
    <w:rsid w:val="007F0E6A"/>
    <w:rsid w:val="007F1196"/>
    <w:rsid w:val="007F12F3"/>
    <w:rsid w:val="007F14D6"/>
    <w:rsid w:val="007F14F8"/>
    <w:rsid w:val="007F1558"/>
    <w:rsid w:val="007F1572"/>
    <w:rsid w:val="007F16DC"/>
    <w:rsid w:val="007F18C4"/>
    <w:rsid w:val="007F1AD3"/>
    <w:rsid w:val="007F1C32"/>
    <w:rsid w:val="007F1C7B"/>
    <w:rsid w:val="007F1D09"/>
    <w:rsid w:val="007F1F6F"/>
    <w:rsid w:val="007F2035"/>
    <w:rsid w:val="007F20B1"/>
    <w:rsid w:val="007F2605"/>
    <w:rsid w:val="007F2B72"/>
    <w:rsid w:val="007F2C5C"/>
    <w:rsid w:val="007F2E01"/>
    <w:rsid w:val="007F3355"/>
    <w:rsid w:val="007F35A6"/>
    <w:rsid w:val="007F37C6"/>
    <w:rsid w:val="007F3803"/>
    <w:rsid w:val="007F3D72"/>
    <w:rsid w:val="007F3DA4"/>
    <w:rsid w:val="007F3E11"/>
    <w:rsid w:val="007F41D1"/>
    <w:rsid w:val="007F45BD"/>
    <w:rsid w:val="007F49D7"/>
    <w:rsid w:val="007F4AD2"/>
    <w:rsid w:val="007F4C3D"/>
    <w:rsid w:val="007F5449"/>
    <w:rsid w:val="007F5479"/>
    <w:rsid w:val="007F54DA"/>
    <w:rsid w:val="007F5506"/>
    <w:rsid w:val="007F56CD"/>
    <w:rsid w:val="007F56D3"/>
    <w:rsid w:val="007F59F2"/>
    <w:rsid w:val="007F5A87"/>
    <w:rsid w:val="007F5A99"/>
    <w:rsid w:val="007F5CEF"/>
    <w:rsid w:val="007F5EC5"/>
    <w:rsid w:val="007F5FBA"/>
    <w:rsid w:val="007F614B"/>
    <w:rsid w:val="007F6274"/>
    <w:rsid w:val="007F6495"/>
    <w:rsid w:val="007F64C8"/>
    <w:rsid w:val="007F6607"/>
    <w:rsid w:val="007F6B9A"/>
    <w:rsid w:val="007F6C76"/>
    <w:rsid w:val="007F6F25"/>
    <w:rsid w:val="007F6FAF"/>
    <w:rsid w:val="007F70E1"/>
    <w:rsid w:val="007F7356"/>
    <w:rsid w:val="007F77AB"/>
    <w:rsid w:val="007F7809"/>
    <w:rsid w:val="007F7976"/>
    <w:rsid w:val="007F7AFE"/>
    <w:rsid w:val="007F7B5F"/>
    <w:rsid w:val="007F7EB1"/>
    <w:rsid w:val="00800015"/>
    <w:rsid w:val="00800203"/>
    <w:rsid w:val="00800634"/>
    <w:rsid w:val="008007F2"/>
    <w:rsid w:val="00800A04"/>
    <w:rsid w:val="00800D2D"/>
    <w:rsid w:val="00800DBA"/>
    <w:rsid w:val="00800F0B"/>
    <w:rsid w:val="00800F81"/>
    <w:rsid w:val="00801211"/>
    <w:rsid w:val="00801430"/>
    <w:rsid w:val="0080173B"/>
    <w:rsid w:val="00801A80"/>
    <w:rsid w:val="00801DB5"/>
    <w:rsid w:val="0080227B"/>
    <w:rsid w:val="0080230B"/>
    <w:rsid w:val="00802527"/>
    <w:rsid w:val="008025BF"/>
    <w:rsid w:val="008025FA"/>
    <w:rsid w:val="00802A1E"/>
    <w:rsid w:val="00802A41"/>
    <w:rsid w:val="00802A72"/>
    <w:rsid w:val="00802D51"/>
    <w:rsid w:val="00803021"/>
    <w:rsid w:val="00803626"/>
    <w:rsid w:val="008037A6"/>
    <w:rsid w:val="008037FF"/>
    <w:rsid w:val="00803B6B"/>
    <w:rsid w:val="00803B7A"/>
    <w:rsid w:val="00803D2D"/>
    <w:rsid w:val="00803D38"/>
    <w:rsid w:val="00803E5E"/>
    <w:rsid w:val="00803E87"/>
    <w:rsid w:val="00803EBA"/>
    <w:rsid w:val="00804714"/>
    <w:rsid w:val="008047C5"/>
    <w:rsid w:val="00804973"/>
    <w:rsid w:val="00804BE8"/>
    <w:rsid w:val="00804D7E"/>
    <w:rsid w:val="00804EA1"/>
    <w:rsid w:val="00804FC7"/>
    <w:rsid w:val="00804FFD"/>
    <w:rsid w:val="008050A8"/>
    <w:rsid w:val="0080524F"/>
    <w:rsid w:val="008052E0"/>
    <w:rsid w:val="008053BB"/>
    <w:rsid w:val="008054C7"/>
    <w:rsid w:val="00805B63"/>
    <w:rsid w:val="00805C7C"/>
    <w:rsid w:val="00806115"/>
    <w:rsid w:val="00806222"/>
    <w:rsid w:val="008062C2"/>
    <w:rsid w:val="00806448"/>
    <w:rsid w:val="00806717"/>
    <w:rsid w:val="00806B46"/>
    <w:rsid w:val="008072C2"/>
    <w:rsid w:val="00807717"/>
    <w:rsid w:val="0080771E"/>
    <w:rsid w:val="00807A07"/>
    <w:rsid w:val="00807B7A"/>
    <w:rsid w:val="00807C5A"/>
    <w:rsid w:val="008100C1"/>
    <w:rsid w:val="008102B2"/>
    <w:rsid w:val="008102E2"/>
    <w:rsid w:val="008103FE"/>
    <w:rsid w:val="008107DC"/>
    <w:rsid w:val="00810942"/>
    <w:rsid w:val="00810DDE"/>
    <w:rsid w:val="00810EB8"/>
    <w:rsid w:val="00810FD7"/>
    <w:rsid w:val="00811020"/>
    <w:rsid w:val="008110E5"/>
    <w:rsid w:val="008111C7"/>
    <w:rsid w:val="0081142F"/>
    <w:rsid w:val="008116D9"/>
    <w:rsid w:val="00811A10"/>
    <w:rsid w:val="00811B9B"/>
    <w:rsid w:val="00811BAC"/>
    <w:rsid w:val="00811C33"/>
    <w:rsid w:val="00811CDD"/>
    <w:rsid w:val="00811F78"/>
    <w:rsid w:val="0081202F"/>
    <w:rsid w:val="00812632"/>
    <w:rsid w:val="00812695"/>
    <w:rsid w:val="00812774"/>
    <w:rsid w:val="00812926"/>
    <w:rsid w:val="00812AE5"/>
    <w:rsid w:val="00812D12"/>
    <w:rsid w:val="00812DA1"/>
    <w:rsid w:val="00812E0F"/>
    <w:rsid w:val="00812E20"/>
    <w:rsid w:val="00812E3D"/>
    <w:rsid w:val="00813088"/>
    <w:rsid w:val="00813209"/>
    <w:rsid w:val="0081336C"/>
    <w:rsid w:val="008135C0"/>
    <w:rsid w:val="00813706"/>
    <w:rsid w:val="00813AE1"/>
    <w:rsid w:val="00813B91"/>
    <w:rsid w:val="00813CE9"/>
    <w:rsid w:val="00814818"/>
    <w:rsid w:val="008149E2"/>
    <w:rsid w:val="008149F6"/>
    <w:rsid w:val="00814ADC"/>
    <w:rsid w:val="00814B8B"/>
    <w:rsid w:val="00814E48"/>
    <w:rsid w:val="008155D2"/>
    <w:rsid w:val="0081588A"/>
    <w:rsid w:val="00815A51"/>
    <w:rsid w:val="00815FC5"/>
    <w:rsid w:val="008161F9"/>
    <w:rsid w:val="008162DF"/>
    <w:rsid w:val="008166EA"/>
    <w:rsid w:val="00816BAF"/>
    <w:rsid w:val="00816E7A"/>
    <w:rsid w:val="0081702E"/>
    <w:rsid w:val="008171E1"/>
    <w:rsid w:val="0081733F"/>
    <w:rsid w:val="0081761C"/>
    <w:rsid w:val="008176C6"/>
    <w:rsid w:val="00817727"/>
    <w:rsid w:val="00817968"/>
    <w:rsid w:val="00817988"/>
    <w:rsid w:val="008179F6"/>
    <w:rsid w:val="00817A2C"/>
    <w:rsid w:val="00817ADA"/>
    <w:rsid w:val="00817AEF"/>
    <w:rsid w:val="00817B9E"/>
    <w:rsid w:val="00817F04"/>
    <w:rsid w:val="00817FDC"/>
    <w:rsid w:val="0082002D"/>
    <w:rsid w:val="00820170"/>
    <w:rsid w:val="008201A4"/>
    <w:rsid w:val="008202F5"/>
    <w:rsid w:val="00820319"/>
    <w:rsid w:val="008203EF"/>
    <w:rsid w:val="00820489"/>
    <w:rsid w:val="0082070E"/>
    <w:rsid w:val="008207D9"/>
    <w:rsid w:val="008208B9"/>
    <w:rsid w:val="00820933"/>
    <w:rsid w:val="00820DBD"/>
    <w:rsid w:val="00820FE7"/>
    <w:rsid w:val="00821119"/>
    <w:rsid w:val="0082115C"/>
    <w:rsid w:val="008213A8"/>
    <w:rsid w:val="00821547"/>
    <w:rsid w:val="00821630"/>
    <w:rsid w:val="00821766"/>
    <w:rsid w:val="00821951"/>
    <w:rsid w:val="00821C7F"/>
    <w:rsid w:val="008222A4"/>
    <w:rsid w:val="008224F0"/>
    <w:rsid w:val="0082276F"/>
    <w:rsid w:val="008227D1"/>
    <w:rsid w:val="00822904"/>
    <w:rsid w:val="00822948"/>
    <w:rsid w:val="00822CE6"/>
    <w:rsid w:val="00822D5D"/>
    <w:rsid w:val="00822DF7"/>
    <w:rsid w:val="008235A6"/>
    <w:rsid w:val="0082365E"/>
    <w:rsid w:val="00823697"/>
    <w:rsid w:val="0082369E"/>
    <w:rsid w:val="008236F9"/>
    <w:rsid w:val="00823E85"/>
    <w:rsid w:val="00823EA1"/>
    <w:rsid w:val="0082438D"/>
    <w:rsid w:val="0082460F"/>
    <w:rsid w:val="008247BC"/>
    <w:rsid w:val="00824BAA"/>
    <w:rsid w:val="00824D37"/>
    <w:rsid w:val="00824E4D"/>
    <w:rsid w:val="00825254"/>
    <w:rsid w:val="00825293"/>
    <w:rsid w:val="0082554B"/>
    <w:rsid w:val="0082589E"/>
    <w:rsid w:val="008258AE"/>
    <w:rsid w:val="008259AF"/>
    <w:rsid w:val="008259C7"/>
    <w:rsid w:val="00825E69"/>
    <w:rsid w:val="00825E81"/>
    <w:rsid w:val="00826135"/>
    <w:rsid w:val="008263C3"/>
    <w:rsid w:val="00826463"/>
    <w:rsid w:val="008265BF"/>
    <w:rsid w:val="00826655"/>
    <w:rsid w:val="008266E1"/>
    <w:rsid w:val="00826740"/>
    <w:rsid w:val="00826E12"/>
    <w:rsid w:val="00826F9E"/>
    <w:rsid w:val="00827B17"/>
    <w:rsid w:val="00827D56"/>
    <w:rsid w:val="00827D91"/>
    <w:rsid w:val="00827FDA"/>
    <w:rsid w:val="00827FFE"/>
    <w:rsid w:val="00830508"/>
    <w:rsid w:val="00830944"/>
    <w:rsid w:val="008309EF"/>
    <w:rsid w:val="00830ACC"/>
    <w:rsid w:val="00830AFE"/>
    <w:rsid w:val="00830BDF"/>
    <w:rsid w:val="00830CD5"/>
    <w:rsid w:val="00830CE0"/>
    <w:rsid w:val="00830DB2"/>
    <w:rsid w:val="00831500"/>
    <w:rsid w:val="0083160C"/>
    <w:rsid w:val="00831653"/>
    <w:rsid w:val="00831961"/>
    <w:rsid w:val="00831986"/>
    <w:rsid w:val="00831A56"/>
    <w:rsid w:val="00831BD7"/>
    <w:rsid w:val="00832242"/>
    <w:rsid w:val="008327EA"/>
    <w:rsid w:val="0083288A"/>
    <w:rsid w:val="00832B6B"/>
    <w:rsid w:val="00832C59"/>
    <w:rsid w:val="0083301F"/>
    <w:rsid w:val="008331B5"/>
    <w:rsid w:val="0083330B"/>
    <w:rsid w:val="00833546"/>
    <w:rsid w:val="00833584"/>
    <w:rsid w:val="00833703"/>
    <w:rsid w:val="008337F2"/>
    <w:rsid w:val="0083381C"/>
    <w:rsid w:val="00833841"/>
    <w:rsid w:val="00833891"/>
    <w:rsid w:val="00833C79"/>
    <w:rsid w:val="00833E1A"/>
    <w:rsid w:val="00833F25"/>
    <w:rsid w:val="008341B5"/>
    <w:rsid w:val="00834297"/>
    <w:rsid w:val="00834358"/>
    <w:rsid w:val="008344C9"/>
    <w:rsid w:val="00834777"/>
    <w:rsid w:val="008347D8"/>
    <w:rsid w:val="0083487A"/>
    <w:rsid w:val="008349A3"/>
    <w:rsid w:val="008349E5"/>
    <w:rsid w:val="00834B9C"/>
    <w:rsid w:val="00834E7A"/>
    <w:rsid w:val="00834F4D"/>
    <w:rsid w:val="00835047"/>
    <w:rsid w:val="008350E8"/>
    <w:rsid w:val="00835146"/>
    <w:rsid w:val="00835F21"/>
    <w:rsid w:val="00835F36"/>
    <w:rsid w:val="00836218"/>
    <w:rsid w:val="008364F9"/>
    <w:rsid w:val="008367BF"/>
    <w:rsid w:val="00836917"/>
    <w:rsid w:val="00836B0E"/>
    <w:rsid w:val="00836B9B"/>
    <w:rsid w:val="00836C32"/>
    <w:rsid w:val="00836D37"/>
    <w:rsid w:val="00836EA6"/>
    <w:rsid w:val="008372BB"/>
    <w:rsid w:val="00837446"/>
    <w:rsid w:val="00837978"/>
    <w:rsid w:val="00837CB2"/>
    <w:rsid w:val="00837E5F"/>
    <w:rsid w:val="008401F7"/>
    <w:rsid w:val="00840248"/>
    <w:rsid w:val="0084032D"/>
    <w:rsid w:val="00840451"/>
    <w:rsid w:val="00840453"/>
    <w:rsid w:val="00840460"/>
    <w:rsid w:val="008404B3"/>
    <w:rsid w:val="00840529"/>
    <w:rsid w:val="00840660"/>
    <w:rsid w:val="00840EB7"/>
    <w:rsid w:val="0084121A"/>
    <w:rsid w:val="00841361"/>
    <w:rsid w:val="00841821"/>
    <w:rsid w:val="0084218B"/>
    <w:rsid w:val="00842499"/>
    <w:rsid w:val="00842582"/>
    <w:rsid w:val="00842946"/>
    <w:rsid w:val="00842E7D"/>
    <w:rsid w:val="00842F6C"/>
    <w:rsid w:val="00843049"/>
    <w:rsid w:val="0084313C"/>
    <w:rsid w:val="008432E2"/>
    <w:rsid w:val="00843436"/>
    <w:rsid w:val="00843744"/>
    <w:rsid w:val="00843CE4"/>
    <w:rsid w:val="00843D67"/>
    <w:rsid w:val="00843DE1"/>
    <w:rsid w:val="00843E4D"/>
    <w:rsid w:val="00843F89"/>
    <w:rsid w:val="00843FBC"/>
    <w:rsid w:val="0084401E"/>
    <w:rsid w:val="008440C9"/>
    <w:rsid w:val="0084422B"/>
    <w:rsid w:val="008444AB"/>
    <w:rsid w:val="008444F2"/>
    <w:rsid w:val="008446E0"/>
    <w:rsid w:val="0084499B"/>
    <w:rsid w:val="00844A94"/>
    <w:rsid w:val="0084513A"/>
    <w:rsid w:val="00845733"/>
    <w:rsid w:val="0084576A"/>
    <w:rsid w:val="008459A0"/>
    <w:rsid w:val="00845FC8"/>
    <w:rsid w:val="0084629B"/>
    <w:rsid w:val="00846348"/>
    <w:rsid w:val="0084676C"/>
    <w:rsid w:val="0084679B"/>
    <w:rsid w:val="008467DB"/>
    <w:rsid w:val="0084684C"/>
    <w:rsid w:val="00846B41"/>
    <w:rsid w:val="00846B8D"/>
    <w:rsid w:val="00846B8E"/>
    <w:rsid w:val="00846C27"/>
    <w:rsid w:val="00846F7B"/>
    <w:rsid w:val="0084709A"/>
    <w:rsid w:val="008471FD"/>
    <w:rsid w:val="008472C0"/>
    <w:rsid w:val="008474A3"/>
    <w:rsid w:val="00847660"/>
    <w:rsid w:val="0084784A"/>
    <w:rsid w:val="00847AF0"/>
    <w:rsid w:val="00847B95"/>
    <w:rsid w:val="00847CBC"/>
    <w:rsid w:val="00847DD5"/>
    <w:rsid w:val="00847E6B"/>
    <w:rsid w:val="00847FDE"/>
    <w:rsid w:val="00847FE5"/>
    <w:rsid w:val="008502B9"/>
    <w:rsid w:val="008507EC"/>
    <w:rsid w:val="008508B3"/>
    <w:rsid w:val="00850A21"/>
    <w:rsid w:val="00850BAD"/>
    <w:rsid w:val="00850C1C"/>
    <w:rsid w:val="00850DDC"/>
    <w:rsid w:val="0085108D"/>
    <w:rsid w:val="0085108F"/>
    <w:rsid w:val="008511FD"/>
    <w:rsid w:val="008512E5"/>
    <w:rsid w:val="008514CA"/>
    <w:rsid w:val="0085154D"/>
    <w:rsid w:val="0085154E"/>
    <w:rsid w:val="00851697"/>
    <w:rsid w:val="0085181D"/>
    <w:rsid w:val="00851BB0"/>
    <w:rsid w:val="00851BC6"/>
    <w:rsid w:val="00851CD2"/>
    <w:rsid w:val="00851F15"/>
    <w:rsid w:val="008521B9"/>
    <w:rsid w:val="0085246E"/>
    <w:rsid w:val="008524AE"/>
    <w:rsid w:val="0085276B"/>
    <w:rsid w:val="0085280F"/>
    <w:rsid w:val="0085293B"/>
    <w:rsid w:val="00852A85"/>
    <w:rsid w:val="00852B9B"/>
    <w:rsid w:val="00852D32"/>
    <w:rsid w:val="00852E8A"/>
    <w:rsid w:val="00852EA6"/>
    <w:rsid w:val="00852F85"/>
    <w:rsid w:val="00853195"/>
    <w:rsid w:val="008531F2"/>
    <w:rsid w:val="00853296"/>
    <w:rsid w:val="008532F6"/>
    <w:rsid w:val="008535EA"/>
    <w:rsid w:val="008536BC"/>
    <w:rsid w:val="00854066"/>
    <w:rsid w:val="00854204"/>
    <w:rsid w:val="0085423F"/>
    <w:rsid w:val="00854615"/>
    <w:rsid w:val="00854705"/>
    <w:rsid w:val="00854749"/>
    <w:rsid w:val="008547E1"/>
    <w:rsid w:val="0085480F"/>
    <w:rsid w:val="00854C12"/>
    <w:rsid w:val="00854CFA"/>
    <w:rsid w:val="00854DAD"/>
    <w:rsid w:val="00854E82"/>
    <w:rsid w:val="00854ECB"/>
    <w:rsid w:val="00855173"/>
    <w:rsid w:val="008555C1"/>
    <w:rsid w:val="008556D7"/>
    <w:rsid w:val="0085572F"/>
    <w:rsid w:val="008557AE"/>
    <w:rsid w:val="0085594A"/>
    <w:rsid w:val="00855AC7"/>
    <w:rsid w:val="00855D9A"/>
    <w:rsid w:val="00855FFA"/>
    <w:rsid w:val="00856065"/>
    <w:rsid w:val="00856134"/>
    <w:rsid w:val="0085619A"/>
    <w:rsid w:val="00856374"/>
    <w:rsid w:val="008563C8"/>
    <w:rsid w:val="00856401"/>
    <w:rsid w:val="00856443"/>
    <w:rsid w:val="008564D7"/>
    <w:rsid w:val="0085675E"/>
    <w:rsid w:val="008568A6"/>
    <w:rsid w:val="00856919"/>
    <w:rsid w:val="008573A1"/>
    <w:rsid w:val="00857573"/>
    <w:rsid w:val="00857574"/>
    <w:rsid w:val="00857959"/>
    <w:rsid w:val="00857A66"/>
    <w:rsid w:val="00857BCD"/>
    <w:rsid w:val="00857E3B"/>
    <w:rsid w:val="00857F45"/>
    <w:rsid w:val="008600B3"/>
    <w:rsid w:val="008600D9"/>
    <w:rsid w:val="0086016E"/>
    <w:rsid w:val="00860215"/>
    <w:rsid w:val="00860241"/>
    <w:rsid w:val="00860289"/>
    <w:rsid w:val="008602BA"/>
    <w:rsid w:val="008607CF"/>
    <w:rsid w:val="008608BF"/>
    <w:rsid w:val="00860B69"/>
    <w:rsid w:val="00860F00"/>
    <w:rsid w:val="00861008"/>
    <w:rsid w:val="008610AE"/>
    <w:rsid w:val="008611E5"/>
    <w:rsid w:val="0086140D"/>
    <w:rsid w:val="008616F5"/>
    <w:rsid w:val="008619F1"/>
    <w:rsid w:val="00861A78"/>
    <w:rsid w:val="00861CC8"/>
    <w:rsid w:val="00862024"/>
    <w:rsid w:val="00862028"/>
    <w:rsid w:val="00862279"/>
    <w:rsid w:val="008622F4"/>
    <w:rsid w:val="0086245F"/>
    <w:rsid w:val="00862523"/>
    <w:rsid w:val="0086264D"/>
    <w:rsid w:val="0086282B"/>
    <w:rsid w:val="00862B6E"/>
    <w:rsid w:val="00862BCE"/>
    <w:rsid w:val="00863035"/>
    <w:rsid w:val="00863074"/>
    <w:rsid w:val="00863350"/>
    <w:rsid w:val="00863797"/>
    <w:rsid w:val="008639C6"/>
    <w:rsid w:val="00863A1C"/>
    <w:rsid w:val="00863A5A"/>
    <w:rsid w:val="00863B37"/>
    <w:rsid w:val="00863D18"/>
    <w:rsid w:val="00863E27"/>
    <w:rsid w:val="00863E96"/>
    <w:rsid w:val="00863EAF"/>
    <w:rsid w:val="008640A8"/>
    <w:rsid w:val="008641A7"/>
    <w:rsid w:val="0086433F"/>
    <w:rsid w:val="008645E4"/>
    <w:rsid w:val="00864684"/>
    <w:rsid w:val="00864760"/>
    <w:rsid w:val="0086488A"/>
    <w:rsid w:val="008648FD"/>
    <w:rsid w:val="00864B7A"/>
    <w:rsid w:val="008656DF"/>
    <w:rsid w:val="0086581A"/>
    <w:rsid w:val="00865998"/>
    <w:rsid w:val="00865EC7"/>
    <w:rsid w:val="00865EED"/>
    <w:rsid w:val="00865F99"/>
    <w:rsid w:val="00866019"/>
    <w:rsid w:val="00866281"/>
    <w:rsid w:val="008664D2"/>
    <w:rsid w:val="00866509"/>
    <w:rsid w:val="008669F6"/>
    <w:rsid w:val="00866A47"/>
    <w:rsid w:val="00866E3D"/>
    <w:rsid w:val="00867419"/>
    <w:rsid w:val="0086746A"/>
    <w:rsid w:val="008674D2"/>
    <w:rsid w:val="008675C3"/>
    <w:rsid w:val="00867881"/>
    <w:rsid w:val="008678FA"/>
    <w:rsid w:val="00867A9C"/>
    <w:rsid w:val="00867D33"/>
    <w:rsid w:val="00867EB6"/>
    <w:rsid w:val="00867EED"/>
    <w:rsid w:val="00867F1F"/>
    <w:rsid w:val="00867FD9"/>
    <w:rsid w:val="008704B1"/>
    <w:rsid w:val="0087051F"/>
    <w:rsid w:val="00870559"/>
    <w:rsid w:val="00870866"/>
    <w:rsid w:val="0087098A"/>
    <w:rsid w:val="00870AC5"/>
    <w:rsid w:val="00870BC4"/>
    <w:rsid w:val="00870D89"/>
    <w:rsid w:val="00870DE8"/>
    <w:rsid w:val="00870F34"/>
    <w:rsid w:val="0087117E"/>
    <w:rsid w:val="008711DB"/>
    <w:rsid w:val="008713C7"/>
    <w:rsid w:val="008713CA"/>
    <w:rsid w:val="008715B4"/>
    <w:rsid w:val="008715C0"/>
    <w:rsid w:val="0087166C"/>
    <w:rsid w:val="008717D8"/>
    <w:rsid w:val="008719FE"/>
    <w:rsid w:val="00871F35"/>
    <w:rsid w:val="00872108"/>
    <w:rsid w:val="00872167"/>
    <w:rsid w:val="00872296"/>
    <w:rsid w:val="00872523"/>
    <w:rsid w:val="0087252C"/>
    <w:rsid w:val="008726AD"/>
    <w:rsid w:val="008726ED"/>
    <w:rsid w:val="00872D35"/>
    <w:rsid w:val="00872DE5"/>
    <w:rsid w:val="0087302B"/>
    <w:rsid w:val="008731B8"/>
    <w:rsid w:val="008731DE"/>
    <w:rsid w:val="008732F0"/>
    <w:rsid w:val="0087367D"/>
    <w:rsid w:val="008736E9"/>
    <w:rsid w:val="008738CD"/>
    <w:rsid w:val="00873D65"/>
    <w:rsid w:val="0087441A"/>
    <w:rsid w:val="008744C9"/>
    <w:rsid w:val="00874574"/>
    <w:rsid w:val="0087457B"/>
    <w:rsid w:val="00874904"/>
    <w:rsid w:val="00874927"/>
    <w:rsid w:val="00874F80"/>
    <w:rsid w:val="00875399"/>
    <w:rsid w:val="008755E4"/>
    <w:rsid w:val="00875B42"/>
    <w:rsid w:val="00875CD7"/>
    <w:rsid w:val="00875D3E"/>
    <w:rsid w:val="00875E99"/>
    <w:rsid w:val="00876029"/>
    <w:rsid w:val="0087619B"/>
    <w:rsid w:val="008764B6"/>
    <w:rsid w:val="008765A4"/>
    <w:rsid w:val="0087682A"/>
    <w:rsid w:val="0087689A"/>
    <w:rsid w:val="00876915"/>
    <w:rsid w:val="00876A5C"/>
    <w:rsid w:val="00876AFE"/>
    <w:rsid w:val="0087707C"/>
    <w:rsid w:val="00877739"/>
    <w:rsid w:val="0087780C"/>
    <w:rsid w:val="008779D8"/>
    <w:rsid w:val="00877AE5"/>
    <w:rsid w:val="00877C80"/>
    <w:rsid w:val="00877D5D"/>
    <w:rsid w:val="00877DFD"/>
    <w:rsid w:val="00877EFB"/>
    <w:rsid w:val="00877FFB"/>
    <w:rsid w:val="008804A3"/>
    <w:rsid w:val="008804DF"/>
    <w:rsid w:val="00880526"/>
    <w:rsid w:val="008805A7"/>
    <w:rsid w:val="00880AE5"/>
    <w:rsid w:val="00880B4A"/>
    <w:rsid w:val="00880B64"/>
    <w:rsid w:val="00880BB9"/>
    <w:rsid w:val="00880DE8"/>
    <w:rsid w:val="00880EB1"/>
    <w:rsid w:val="00881056"/>
    <w:rsid w:val="008814E3"/>
    <w:rsid w:val="00881527"/>
    <w:rsid w:val="00881814"/>
    <w:rsid w:val="008819FE"/>
    <w:rsid w:val="00881D2B"/>
    <w:rsid w:val="008825E1"/>
    <w:rsid w:val="008826BE"/>
    <w:rsid w:val="00882703"/>
    <w:rsid w:val="00882727"/>
    <w:rsid w:val="00882750"/>
    <w:rsid w:val="00882AC2"/>
    <w:rsid w:val="00882AFB"/>
    <w:rsid w:val="00882C5D"/>
    <w:rsid w:val="00882CB5"/>
    <w:rsid w:val="00882F15"/>
    <w:rsid w:val="008831D4"/>
    <w:rsid w:val="008831F0"/>
    <w:rsid w:val="00883327"/>
    <w:rsid w:val="00883659"/>
    <w:rsid w:val="0088390E"/>
    <w:rsid w:val="00883CE4"/>
    <w:rsid w:val="00883ECF"/>
    <w:rsid w:val="00884606"/>
    <w:rsid w:val="008847A3"/>
    <w:rsid w:val="00884901"/>
    <w:rsid w:val="00884995"/>
    <w:rsid w:val="00884C0A"/>
    <w:rsid w:val="00884C0F"/>
    <w:rsid w:val="00884CFC"/>
    <w:rsid w:val="00884D94"/>
    <w:rsid w:val="00884E57"/>
    <w:rsid w:val="00884E6F"/>
    <w:rsid w:val="00885090"/>
    <w:rsid w:val="008850A1"/>
    <w:rsid w:val="00885355"/>
    <w:rsid w:val="008853B7"/>
    <w:rsid w:val="00885469"/>
    <w:rsid w:val="00885865"/>
    <w:rsid w:val="0088588B"/>
    <w:rsid w:val="00885A85"/>
    <w:rsid w:val="00885AF3"/>
    <w:rsid w:val="00885BD4"/>
    <w:rsid w:val="00886128"/>
    <w:rsid w:val="0088656F"/>
    <w:rsid w:val="0088719C"/>
    <w:rsid w:val="008872BB"/>
    <w:rsid w:val="00887644"/>
    <w:rsid w:val="008876FE"/>
    <w:rsid w:val="0088776A"/>
    <w:rsid w:val="00887801"/>
    <w:rsid w:val="00887AD6"/>
    <w:rsid w:val="00887F61"/>
    <w:rsid w:val="008901D7"/>
    <w:rsid w:val="0089031B"/>
    <w:rsid w:val="008903A0"/>
    <w:rsid w:val="0089068D"/>
    <w:rsid w:val="008908D4"/>
    <w:rsid w:val="0089095F"/>
    <w:rsid w:val="00890A2B"/>
    <w:rsid w:val="00890A96"/>
    <w:rsid w:val="00890ADF"/>
    <w:rsid w:val="00890AE9"/>
    <w:rsid w:val="00890B60"/>
    <w:rsid w:val="00890F0D"/>
    <w:rsid w:val="00891191"/>
    <w:rsid w:val="00891685"/>
    <w:rsid w:val="00891696"/>
    <w:rsid w:val="008916E5"/>
    <w:rsid w:val="00891739"/>
    <w:rsid w:val="00891C57"/>
    <w:rsid w:val="00891E72"/>
    <w:rsid w:val="00891F4F"/>
    <w:rsid w:val="0089204E"/>
    <w:rsid w:val="008922D9"/>
    <w:rsid w:val="00892317"/>
    <w:rsid w:val="00892538"/>
    <w:rsid w:val="00892612"/>
    <w:rsid w:val="008927A0"/>
    <w:rsid w:val="0089293D"/>
    <w:rsid w:val="00892ADC"/>
    <w:rsid w:val="00892CF6"/>
    <w:rsid w:val="00892DCA"/>
    <w:rsid w:val="00892DFF"/>
    <w:rsid w:val="008931A1"/>
    <w:rsid w:val="008931BC"/>
    <w:rsid w:val="00893203"/>
    <w:rsid w:val="008935C1"/>
    <w:rsid w:val="00893D37"/>
    <w:rsid w:val="00893D86"/>
    <w:rsid w:val="00893F5D"/>
    <w:rsid w:val="00894048"/>
    <w:rsid w:val="008940ED"/>
    <w:rsid w:val="00894254"/>
    <w:rsid w:val="0089449D"/>
    <w:rsid w:val="0089477E"/>
    <w:rsid w:val="00894D28"/>
    <w:rsid w:val="00894D50"/>
    <w:rsid w:val="00894D53"/>
    <w:rsid w:val="00894FAC"/>
    <w:rsid w:val="00895771"/>
    <w:rsid w:val="0089587B"/>
    <w:rsid w:val="008958B6"/>
    <w:rsid w:val="008959B0"/>
    <w:rsid w:val="00895CFD"/>
    <w:rsid w:val="00896094"/>
    <w:rsid w:val="008960AD"/>
    <w:rsid w:val="00896144"/>
    <w:rsid w:val="008965DB"/>
    <w:rsid w:val="00896918"/>
    <w:rsid w:val="008969D4"/>
    <w:rsid w:val="00896A09"/>
    <w:rsid w:val="00896EE1"/>
    <w:rsid w:val="0089711B"/>
    <w:rsid w:val="00897182"/>
    <w:rsid w:val="00897292"/>
    <w:rsid w:val="00897301"/>
    <w:rsid w:val="00897AF9"/>
    <w:rsid w:val="00897D61"/>
    <w:rsid w:val="00897D77"/>
    <w:rsid w:val="00897DDA"/>
    <w:rsid w:val="00897DF7"/>
    <w:rsid w:val="008A0249"/>
    <w:rsid w:val="008A03AE"/>
    <w:rsid w:val="008A0471"/>
    <w:rsid w:val="008A04A2"/>
    <w:rsid w:val="008A0527"/>
    <w:rsid w:val="008A0579"/>
    <w:rsid w:val="008A0686"/>
    <w:rsid w:val="008A07A2"/>
    <w:rsid w:val="008A0E0E"/>
    <w:rsid w:val="008A10CB"/>
    <w:rsid w:val="008A1387"/>
    <w:rsid w:val="008A14B7"/>
    <w:rsid w:val="008A19CA"/>
    <w:rsid w:val="008A1B05"/>
    <w:rsid w:val="008A1CB7"/>
    <w:rsid w:val="008A1F4C"/>
    <w:rsid w:val="008A1F6B"/>
    <w:rsid w:val="008A1FDA"/>
    <w:rsid w:val="008A2148"/>
    <w:rsid w:val="008A26A1"/>
    <w:rsid w:val="008A2852"/>
    <w:rsid w:val="008A2F63"/>
    <w:rsid w:val="008A3387"/>
    <w:rsid w:val="008A36F6"/>
    <w:rsid w:val="008A38D0"/>
    <w:rsid w:val="008A3934"/>
    <w:rsid w:val="008A3F5E"/>
    <w:rsid w:val="008A3FF3"/>
    <w:rsid w:val="008A4248"/>
    <w:rsid w:val="008A431F"/>
    <w:rsid w:val="008A4548"/>
    <w:rsid w:val="008A4624"/>
    <w:rsid w:val="008A4781"/>
    <w:rsid w:val="008A48AF"/>
    <w:rsid w:val="008A4DF5"/>
    <w:rsid w:val="008A5158"/>
    <w:rsid w:val="008A52BF"/>
    <w:rsid w:val="008A532B"/>
    <w:rsid w:val="008A53AC"/>
    <w:rsid w:val="008A578E"/>
    <w:rsid w:val="008A580A"/>
    <w:rsid w:val="008A58EA"/>
    <w:rsid w:val="008A5C4F"/>
    <w:rsid w:val="008A5C57"/>
    <w:rsid w:val="008A5D6C"/>
    <w:rsid w:val="008A60EA"/>
    <w:rsid w:val="008A61F4"/>
    <w:rsid w:val="008A645D"/>
    <w:rsid w:val="008A6685"/>
    <w:rsid w:val="008A6740"/>
    <w:rsid w:val="008A67B1"/>
    <w:rsid w:val="008A6C24"/>
    <w:rsid w:val="008A6F37"/>
    <w:rsid w:val="008A6F98"/>
    <w:rsid w:val="008A7033"/>
    <w:rsid w:val="008A705E"/>
    <w:rsid w:val="008A73E2"/>
    <w:rsid w:val="008A7503"/>
    <w:rsid w:val="008A788B"/>
    <w:rsid w:val="008A7A0B"/>
    <w:rsid w:val="008A7B75"/>
    <w:rsid w:val="008A7C05"/>
    <w:rsid w:val="008A7EFA"/>
    <w:rsid w:val="008A7F58"/>
    <w:rsid w:val="008B0061"/>
    <w:rsid w:val="008B00AA"/>
    <w:rsid w:val="008B00B0"/>
    <w:rsid w:val="008B00E6"/>
    <w:rsid w:val="008B01E3"/>
    <w:rsid w:val="008B05ED"/>
    <w:rsid w:val="008B0868"/>
    <w:rsid w:val="008B09EF"/>
    <w:rsid w:val="008B0D03"/>
    <w:rsid w:val="008B1408"/>
    <w:rsid w:val="008B145F"/>
    <w:rsid w:val="008B1785"/>
    <w:rsid w:val="008B18AD"/>
    <w:rsid w:val="008B1C7C"/>
    <w:rsid w:val="008B1D53"/>
    <w:rsid w:val="008B1E05"/>
    <w:rsid w:val="008B1E9E"/>
    <w:rsid w:val="008B1FC8"/>
    <w:rsid w:val="008B1FD8"/>
    <w:rsid w:val="008B203C"/>
    <w:rsid w:val="008B2333"/>
    <w:rsid w:val="008B258B"/>
    <w:rsid w:val="008B2701"/>
    <w:rsid w:val="008B2900"/>
    <w:rsid w:val="008B2BBB"/>
    <w:rsid w:val="008B2CF2"/>
    <w:rsid w:val="008B2DE8"/>
    <w:rsid w:val="008B3275"/>
    <w:rsid w:val="008B3516"/>
    <w:rsid w:val="008B353F"/>
    <w:rsid w:val="008B3785"/>
    <w:rsid w:val="008B3936"/>
    <w:rsid w:val="008B3CF4"/>
    <w:rsid w:val="008B4152"/>
    <w:rsid w:val="008B46F1"/>
    <w:rsid w:val="008B4701"/>
    <w:rsid w:val="008B4806"/>
    <w:rsid w:val="008B4807"/>
    <w:rsid w:val="008B48B4"/>
    <w:rsid w:val="008B48ED"/>
    <w:rsid w:val="008B4AF2"/>
    <w:rsid w:val="008B4C8F"/>
    <w:rsid w:val="008B4C9C"/>
    <w:rsid w:val="008B4DB1"/>
    <w:rsid w:val="008B5043"/>
    <w:rsid w:val="008B51CF"/>
    <w:rsid w:val="008B51FE"/>
    <w:rsid w:val="008B563D"/>
    <w:rsid w:val="008B57CB"/>
    <w:rsid w:val="008B590C"/>
    <w:rsid w:val="008B5AE1"/>
    <w:rsid w:val="008B5B0B"/>
    <w:rsid w:val="008B5C25"/>
    <w:rsid w:val="008B5C45"/>
    <w:rsid w:val="008B5CA2"/>
    <w:rsid w:val="008B5D79"/>
    <w:rsid w:val="008B5D9E"/>
    <w:rsid w:val="008B5D9F"/>
    <w:rsid w:val="008B5FE1"/>
    <w:rsid w:val="008B6209"/>
    <w:rsid w:val="008B6291"/>
    <w:rsid w:val="008B632C"/>
    <w:rsid w:val="008B658E"/>
    <w:rsid w:val="008B668F"/>
    <w:rsid w:val="008B6812"/>
    <w:rsid w:val="008B6A8F"/>
    <w:rsid w:val="008B6F62"/>
    <w:rsid w:val="008B734E"/>
    <w:rsid w:val="008B73F8"/>
    <w:rsid w:val="008B7414"/>
    <w:rsid w:val="008B7545"/>
    <w:rsid w:val="008B763F"/>
    <w:rsid w:val="008B7875"/>
    <w:rsid w:val="008B789A"/>
    <w:rsid w:val="008B7920"/>
    <w:rsid w:val="008B793A"/>
    <w:rsid w:val="008B7D69"/>
    <w:rsid w:val="008C0104"/>
    <w:rsid w:val="008C0159"/>
    <w:rsid w:val="008C025D"/>
    <w:rsid w:val="008C03C9"/>
    <w:rsid w:val="008C0757"/>
    <w:rsid w:val="008C08BF"/>
    <w:rsid w:val="008C08F3"/>
    <w:rsid w:val="008C093B"/>
    <w:rsid w:val="008C09BC"/>
    <w:rsid w:val="008C0C4A"/>
    <w:rsid w:val="008C0FB7"/>
    <w:rsid w:val="008C0FDC"/>
    <w:rsid w:val="008C1011"/>
    <w:rsid w:val="008C116D"/>
    <w:rsid w:val="008C14F1"/>
    <w:rsid w:val="008C184A"/>
    <w:rsid w:val="008C192F"/>
    <w:rsid w:val="008C1A15"/>
    <w:rsid w:val="008C1B8B"/>
    <w:rsid w:val="008C1CDF"/>
    <w:rsid w:val="008C1EC9"/>
    <w:rsid w:val="008C1F18"/>
    <w:rsid w:val="008C2024"/>
    <w:rsid w:val="008C2439"/>
    <w:rsid w:val="008C243C"/>
    <w:rsid w:val="008C245B"/>
    <w:rsid w:val="008C27D3"/>
    <w:rsid w:val="008C2B66"/>
    <w:rsid w:val="008C2C00"/>
    <w:rsid w:val="008C2D72"/>
    <w:rsid w:val="008C2F3D"/>
    <w:rsid w:val="008C2F65"/>
    <w:rsid w:val="008C315C"/>
    <w:rsid w:val="008C34BA"/>
    <w:rsid w:val="008C35CE"/>
    <w:rsid w:val="008C377D"/>
    <w:rsid w:val="008C3CB3"/>
    <w:rsid w:val="008C41C4"/>
    <w:rsid w:val="008C44C5"/>
    <w:rsid w:val="008C455A"/>
    <w:rsid w:val="008C45FE"/>
    <w:rsid w:val="008C4630"/>
    <w:rsid w:val="008C4B43"/>
    <w:rsid w:val="008C4D7D"/>
    <w:rsid w:val="008C4F56"/>
    <w:rsid w:val="008C5199"/>
    <w:rsid w:val="008C5678"/>
    <w:rsid w:val="008C5891"/>
    <w:rsid w:val="008C5A37"/>
    <w:rsid w:val="008C5A73"/>
    <w:rsid w:val="008C5B7A"/>
    <w:rsid w:val="008C5B8A"/>
    <w:rsid w:val="008C62A1"/>
    <w:rsid w:val="008C6660"/>
    <w:rsid w:val="008C67D5"/>
    <w:rsid w:val="008C6880"/>
    <w:rsid w:val="008C6948"/>
    <w:rsid w:val="008C6B29"/>
    <w:rsid w:val="008C6BC2"/>
    <w:rsid w:val="008C6C43"/>
    <w:rsid w:val="008C6DA1"/>
    <w:rsid w:val="008C6ECA"/>
    <w:rsid w:val="008C7277"/>
    <w:rsid w:val="008C744B"/>
    <w:rsid w:val="008C756F"/>
    <w:rsid w:val="008C7681"/>
    <w:rsid w:val="008C79F4"/>
    <w:rsid w:val="008C7E36"/>
    <w:rsid w:val="008D0053"/>
    <w:rsid w:val="008D0186"/>
    <w:rsid w:val="008D0254"/>
    <w:rsid w:val="008D0520"/>
    <w:rsid w:val="008D0542"/>
    <w:rsid w:val="008D0548"/>
    <w:rsid w:val="008D0590"/>
    <w:rsid w:val="008D0689"/>
    <w:rsid w:val="008D07CE"/>
    <w:rsid w:val="008D1043"/>
    <w:rsid w:val="008D1498"/>
    <w:rsid w:val="008D14A5"/>
    <w:rsid w:val="008D1713"/>
    <w:rsid w:val="008D1846"/>
    <w:rsid w:val="008D1A3E"/>
    <w:rsid w:val="008D1CD9"/>
    <w:rsid w:val="008D1F43"/>
    <w:rsid w:val="008D215D"/>
    <w:rsid w:val="008D21F5"/>
    <w:rsid w:val="008D243C"/>
    <w:rsid w:val="008D271E"/>
    <w:rsid w:val="008D282B"/>
    <w:rsid w:val="008D2C3E"/>
    <w:rsid w:val="008D309E"/>
    <w:rsid w:val="008D3221"/>
    <w:rsid w:val="008D35EB"/>
    <w:rsid w:val="008D3777"/>
    <w:rsid w:val="008D378E"/>
    <w:rsid w:val="008D379B"/>
    <w:rsid w:val="008D3843"/>
    <w:rsid w:val="008D3963"/>
    <w:rsid w:val="008D3F06"/>
    <w:rsid w:val="008D3FAF"/>
    <w:rsid w:val="008D4061"/>
    <w:rsid w:val="008D4251"/>
    <w:rsid w:val="008D45C5"/>
    <w:rsid w:val="008D464A"/>
    <w:rsid w:val="008D4893"/>
    <w:rsid w:val="008D4AE2"/>
    <w:rsid w:val="008D4B43"/>
    <w:rsid w:val="008D51F0"/>
    <w:rsid w:val="008D5790"/>
    <w:rsid w:val="008D592D"/>
    <w:rsid w:val="008D5E27"/>
    <w:rsid w:val="008D5E32"/>
    <w:rsid w:val="008D5E91"/>
    <w:rsid w:val="008D5F36"/>
    <w:rsid w:val="008D6016"/>
    <w:rsid w:val="008D6022"/>
    <w:rsid w:val="008D6815"/>
    <w:rsid w:val="008D6908"/>
    <w:rsid w:val="008D6DDA"/>
    <w:rsid w:val="008D702A"/>
    <w:rsid w:val="008D708E"/>
    <w:rsid w:val="008D71A4"/>
    <w:rsid w:val="008D7247"/>
    <w:rsid w:val="008D77F2"/>
    <w:rsid w:val="008D7939"/>
    <w:rsid w:val="008D7AA7"/>
    <w:rsid w:val="008D7C87"/>
    <w:rsid w:val="008D7D78"/>
    <w:rsid w:val="008D7E7A"/>
    <w:rsid w:val="008D7F7C"/>
    <w:rsid w:val="008D7F93"/>
    <w:rsid w:val="008E02B6"/>
    <w:rsid w:val="008E04D7"/>
    <w:rsid w:val="008E05B1"/>
    <w:rsid w:val="008E05DD"/>
    <w:rsid w:val="008E096C"/>
    <w:rsid w:val="008E0A0A"/>
    <w:rsid w:val="008E0C54"/>
    <w:rsid w:val="008E0C64"/>
    <w:rsid w:val="008E1126"/>
    <w:rsid w:val="008E123E"/>
    <w:rsid w:val="008E12E6"/>
    <w:rsid w:val="008E14F1"/>
    <w:rsid w:val="008E16C9"/>
    <w:rsid w:val="008E1F25"/>
    <w:rsid w:val="008E1F3A"/>
    <w:rsid w:val="008E2275"/>
    <w:rsid w:val="008E22A8"/>
    <w:rsid w:val="008E239A"/>
    <w:rsid w:val="008E242C"/>
    <w:rsid w:val="008E2701"/>
    <w:rsid w:val="008E29E7"/>
    <w:rsid w:val="008E2AC5"/>
    <w:rsid w:val="008E2DCC"/>
    <w:rsid w:val="008E2E75"/>
    <w:rsid w:val="008E3015"/>
    <w:rsid w:val="008E329E"/>
    <w:rsid w:val="008E3390"/>
    <w:rsid w:val="008E34D2"/>
    <w:rsid w:val="008E3662"/>
    <w:rsid w:val="008E36FB"/>
    <w:rsid w:val="008E3801"/>
    <w:rsid w:val="008E3808"/>
    <w:rsid w:val="008E3809"/>
    <w:rsid w:val="008E3977"/>
    <w:rsid w:val="008E39C1"/>
    <w:rsid w:val="008E3C67"/>
    <w:rsid w:val="008E3CC4"/>
    <w:rsid w:val="008E3E0C"/>
    <w:rsid w:val="008E3EB4"/>
    <w:rsid w:val="008E4057"/>
    <w:rsid w:val="008E4167"/>
    <w:rsid w:val="008E42A2"/>
    <w:rsid w:val="008E42C0"/>
    <w:rsid w:val="008E464F"/>
    <w:rsid w:val="008E46AE"/>
    <w:rsid w:val="008E47D8"/>
    <w:rsid w:val="008E4F2F"/>
    <w:rsid w:val="008E500E"/>
    <w:rsid w:val="008E5196"/>
    <w:rsid w:val="008E52D0"/>
    <w:rsid w:val="008E540C"/>
    <w:rsid w:val="008E54C2"/>
    <w:rsid w:val="008E5577"/>
    <w:rsid w:val="008E560A"/>
    <w:rsid w:val="008E56CB"/>
    <w:rsid w:val="008E5732"/>
    <w:rsid w:val="008E59AE"/>
    <w:rsid w:val="008E5A66"/>
    <w:rsid w:val="008E5BEE"/>
    <w:rsid w:val="008E5CAF"/>
    <w:rsid w:val="008E5CBC"/>
    <w:rsid w:val="008E5CE0"/>
    <w:rsid w:val="008E60F9"/>
    <w:rsid w:val="008E6330"/>
    <w:rsid w:val="008E659A"/>
    <w:rsid w:val="008E6919"/>
    <w:rsid w:val="008E6AA9"/>
    <w:rsid w:val="008E6C77"/>
    <w:rsid w:val="008E6F29"/>
    <w:rsid w:val="008E7101"/>
    <w:rsid w:val="008E75B3"/>
    <w:rsid w:val="008E7719"/>
    <w:rsid w:val="008E79BD"/>
    <w:rsid w:val="008E7B05"/>
    <w:rsid w:val="008E7F2D"/>
    <w:rsid w:val="008F0017"/>
    <w:rsid w:val="008F0157"/>
    <w:rsid w:val="008F0159"/>
    <w:rsid w:val="008F016E"/>
    <w:rsid w:val="008F01BA"/>
    <w:rsid w:val="008F032F"/>
    <w:rsid w:val="008F04BD"/>
    <w:rsid w:val="008F0695"/>
    <w:rsid w:val="008F06E8"/>
    <w:rsid w:val="008F0B96"/>
    <w:rsid w:val="008F0DD6"/>
    <w:rsid w:val="008F0E25"/>
    <w:rsid w:val="008F0FFD"/>
    <w:rsid w:val="008F10DE"/>
    <w:rsid w:val="008F1382"/>
    <w:rsid w:val="008F16EF"/>
    <w:rsid w:val="008F1765"/>
    <w:rsid w:val="008F185D"/>
    <w:rsid w:val="008F1A52"/>
    <w:rsid w:val="008F1D25"/>
    <w:rsid w:val="008F1DA8"/>
    <w:rsid w:val="008F22A5"/>
    <w:rsid w:val="008F23F4"/>
    <w:rsid w:val="008F26A9"/>
    <w:rsid w:val="008F26E1"/>
    <w:rsid w:val="008F2C5D"/>
    <w:rsid w:val="008F2D62"/>
    <w:rsid w:val="008F3204"/>
    <w:rsid w:val="008F3261"/>
    <w:rsid w:val="008F3689"/>
    <w:rsid w:val="008F37D9"/>
    <w:rsid w:val="008F38F2"/>
    <w:rsid w:val="008F399F"/>
    <w:rsid w:val="008F3A34"/>
    <w:rsid w:val="008F3A91"/>
    <w:rsid w:val="008F3B9D"/>
    <w:rsid w:val="008F3DF6"/>
    <w:rsid w:val="008F4078"/>
    <w:rsid w:val="008F4092"/>
    <w:rsid w:val="008F420D"/>
    <w:rsid w:val="008F4298"/>
    <w:rsid w:val="008F42C3"/>
    <w:rsid w:val="008F4572"/>
    <w:rsid w:val="008F46A7"/>
    <w:rsid w:val="008F4AF2"/>
    <w:rsid w:val="008F4B51"/>
    <w:rsid w:val="008F4D1B"/>
    <w:rsid w:val="008F4D2F"/>
    <w:rsid w:val="008F4EB4"/>
    <w:rsid w:val="008F502E"/>
    <w:rsid w:val="008F526B"/>
    <w:rsid w:val="008F5435"/>
    <w:rsid w:val="008F550C"/>
    <w:rsid w:val="008F5858"/>
    <w:rsid w:val="008F5A49"/>
    <w:rsid w:val="008F5CC9"/>
    <w:rsid w:val="008F5D90"/>
    <w:rsid w:val="008F5F76"/>
    <w:rsid w:val="008F607A"/>
    <w:rsid w:val="008F64C2"/>
    <w:rsid w:val="008F67B3"/>
    <w:rsid w:val="008F6B7C"/>
    <w:rsid w:val="008F6E48"/>
    <w:rsid w:val="008F753A"/>
    <w:rsid w:val="008F783F"/>
    <w:rsid w:val="008F787E"/>
    <w:rsid w:val="008F7977"/>
    <w:rsid w:val="008F7A74"/>
    <w:rsid w:val="008F7D23"/>
    <w:rsid w:val="008F7FF4"/>
    <w:rsid w:val="00900322"/>
    <w:rsid w:val="00900491"/>
    <w:rsid w:val="009006F8"/>
    <w:rsid w:val="00900908"/>
    <w:rsid w:val="009016E4"/>
    <w:rsid w:val="0090171A"/>
    <w:rsid w:val="009018D9"/>
    <w:rsid w:val="009019F5"/>
    <w:rsid w:val="00901B07"/>
    <w:rsid w:val="009022A5"/>
    <w:rsid w:val="009022AB"/>
    <w:rsid w:val="00902469"/>
    <w:rsid w:val="00902508"/>
    <w:rsid w:val="009027AA"/>
    <w:rsid w:val="009029B9"/>
    <w:rsid w:val="00902B26"/>
    <w:rsid w:val="00902CAF"/>
    <w:rsid w:val="00902D03"/>
    <w:rsid w:val="00902F24"/>
    <w:rsid w:val="00902FD9"/>
    <w:rsid w:val="00903005"/>
    <w:rsid w:val="00903027"/>
    <w:rsid w:val="0090304E"/>
    <w:rsid w:val="00903080"/>
    <w:rsid w:val="009034F6"/>
    <w:rsid w:val="009035A8"/>
    <w:rsid w:val="009037EE"/>
    <w:rsid w:val="00903849"/>
    <w:rsid w:val="009039FA"/>
    <w:rsid w:val="00903AA8"/>
    <w:rsid w:val="00903B65"/>
    <w:rsid w:val="0090415F"/>
    <w:rsid w:val="00904377"/>
    <w:rsid w:val="00904594"/>
    <w:rsid w:val="00904633"/>
    <w:rsid w:val="009047A7"/>
    <w:rsid w:val="009049ED"/>
    <w:rsid w:val="00904A03"/>
    <w:rsid w:val="00904B4D"/>
    <w:rsid w:val="00904E2A"/>
    <w:rsid w:val="00904FBE"/>
    <w:rsid w:val="0090510B"/>
    <w:rsid w:val="00905261"/>
    <w:rsid w:val="00905289"/>
    <w:rsid w:val="00905443"/>
    <w:rsid w:val="009054C1"/>
    <w:rsid w:val="00905547"/>
    <w:rsid w:val="009055AB"/>
    <w:rsid w:val="00905864"/>
    <w:rsid w:val="009058DB"/>
    <w:rsid w:val="00905AA4"/>
    <w:rsid w:val="00905B62"/>
    <w:rsid w:val="00905CDD"/>
    <w:rsid w:val="00905F67"/>
    <w:rsid w:val="00905F94"/>
    <w:rsid w:val="009060B5"/>
    <w:rsid w:val="009060DB"/>
    <w:rsid w:val="009060DC"/>
    <w:rsid w:val="009064D1"/>
    <w:rsid w:val="0090679A"/>
    <w:rsid w:val="00906A7F"/>
    <w:rsid w:val="00906D97"/>
    <w:rsid w:val="0090724D"/>
    <w:rsid w:val="00907417"/>
    <w:rsid w:val="00907650"/>
    <w:rsid w:val="00907719"/>
    <w:rsid w:val="009077CB"/>
    <w:rsid w:val="009077E5"/>
    <w:rsid w:val="009079E9"/>
    <w:rsid w:val="00907BD2"/>
    <w:rsid w:val="00907EFB"/>
    <w:rsid w:val="00907FA1"/>
    <w:rsid w:val="00910177"/>
    <w:rsid w:val="0091034A"/>
    <w:rsid w:val="0091040E"/>
    <w:rsid w:val="009105DE"/>
    <w:rsid w:val="009108DA"/>
    <w:rsid w:val="00910ABA"/>
    <w:rsid w:val="00910BB9"/>
    <w:rsid w:val="00910E0F"/>
    <w:rsid w:val="00910F7D"/>
    <w:rsid w:val="009110F8"/>
    <w:rsid w:val="0091141C"/>
    <w:rsid w:val="0091175F"/>
    <w:rsid w:val="0091177F"/>
    <w:rsid w:val="0091181C"/>
    <w:rsid w:val="0091182F"/>
    <w:rsid w:val="0091185B"/>
    <w:rsid w:val="00911C8E"/>
    <w:rsid w:val="00911F33"/>
    <w:rsid w:val="009120AF"/>
    <w:rsid w:val="00912276"/>
    <w:rsid w:val="00912346"/>
    <w:rsid w:val="00912366"/>
    <w:rsid w:val="009123E8"/>
    <w:rsid w:val="00912A6A"/>
    <w:rsid w:val="00912AE4"/>
    <w:rsid w:val="00912D30"/>
    <w:rsid w:val="00912E6C"/>
    <w:rsid w:val="00912F82"/>
    <w:rsid w:val="00913615"/>
    <w:rsid w:val="0091363F"/>
    <w:rsid w:val="00913797"/>
    <w:rsid w:val="00913799"/>
    <w:rsid w:val="00913A2F"/>
    <w:rsid w:val="00913A70"/>
    <w:rsid w:val="00913D0E"/>
    <w:rsid w:val="00913FA4"/>
    <w:rsid w:val="00914105"/>
    <w:rsid w:val="009141C5"/>
    <w:rsid w:val="00914534"/>
    <w:rsid w:val="009146D0"/>
    <w:rsid w:val="0091481C"/>
    <w:rsid w:val="009148D8"/>
    <w:rsid w:val="00914B43"/>
    <w:rsid w:val="00914D01"/>
    <w:rsid w:val="00914DCD"/>
    <w:rsid w:val="00914EAC"/>
    <w:rsid w:val="00914F39"/>
    <w:rsid w:val="00915007"/>
    <w:rsid w:val="00915080"/>
    <w:rsid w:val="0091509E"/>
    <w:rsid w:val="0091511E"/>
    <w:rsid w:val="00915299"/>
    <w:rsid w:val="009153D6"/>
    <w:rsid w:val="00915521"/>
    <w:rsid w:val="00915524"/>
    <w:rsid w:val="00915572"/>
    <w:rsid w:val="009158CF"/>
    <w:rsid w:val="009159FA"/>
    <w:rsid w:val="009161E0"/>
    <w:rsid w:val="009163DA"/>
    <w:rsid w:val="0091668A"/>
    <w:rsid w:val="009166B3"/>
    <w:rsid w:val="009166B6"/>
    <w:rsid w:val="00916D6A"/>
    <w:rsid w:val="00916DC3"/>
    <w:rsid w:val="009170F5"/>
    <w:rsid w:val="009171B4"/>
    <w:rsid w:val="0091770A"/>
    <w:rsid w:val="0091789F"/>
    <w:rsid w:val="009179DB"/>
    <w:rsid w:val="00917A78"/>
    <w:rsid w:val="00917AA0"/>
    <w:rsid w:val="00917AB0"/>
    <w:rsid w:val="00917EA8"/>
    <w:rsid w:val="00917FC9"/>
    <w:rsid w:val="009200A7"/>
    <w:rsid w:val="00920149"/>
    <w:rsid w:val="009201BD"/>
    <w:rsid w:val="0092046E"/>
    <w:rsid w:val="009204C0"/>
    <w:rsid w:val="009204D7"/>
    <w:rsid w:val="009206A7"/>
    <w:rsid w:val="0092091B"/>
    <w:rsid w:val="00920A56"/>
    <w:rsid w:val="00920B08"/>
    <w:rsid w:val="00920B73"/>
    <w:rsid w:val="00920F19"/>
    <w:rsid w:val="00920F85"/>
    <w:rsid w:val="0092145C"/>
    <w:rsid w:val="00921511"/>
    <w:rsid w:val="0092165A"/>
    <w:rsid w:val="00921833"/>
    <w:rsid w:val="00921993"/>
    <w:rsid w:val="00921D24"/>
    <w:rsid w:val="00921E51"/>
    <w:rsid w:val="00921ED9"/>
    <w:rsid w:val="00921F75"/>
    <w:rsid w:val="009221C8"/>
    <w:rsid w:val="00922239"/>
    <w:rsid w:val="00922292"/>
    <w:rsid w:val="00922775"/>
    <w:rsid w:val="00922796"/>
    <w:rsid w:val="009228C2"/>
    <w:rsid w:val="00922970"/>
    <w:rsid w:val="00922CC5"/>
    <w:rsid w:val="00922D72"/>
    <w:rsid w:val="00922FCE"/>
    <w:rsid w:val="00923064"/>
    <w:rsid w:val="00923171"/>
    <w:rsid w:val="00923446"/>
    <w:rsid w:val="00923503"/>
    <w:rsid w:val="00923B5A"/>
    <w:rsid w:val="00923DEF"/>
    <w:rsid w:val="009240F1"/>
    <w:rsid w:val="0092427C"/>
    <w:rsid w:val="00924406"/>
    <w:rsid w:val="00924548"/>
    <w:rsid w:val="009247BE"/>
    <w:rsid w:val="00924A59"/>
    <w:rsid w:val="00924ACB"/>
    <w:rsid w:val="00924AEC"/>
    <w:rsid w:val="00924AF2"/>
    <w:rsid w:val="00924D1E"/>
    <w:rsid w:val="00924D4A"/>
    <w:rsid w:val="009253A4"/>
    <w:rsid w:val="009253D9"/>
    <w:rsid w:val="00925431"/>
    <w:rsid w:val="00925439"/>
    <w:rsid w:val="009255A7"/>
    <w:rsid w:val="0092561B"/>
    <w:rsid w:val="00925673"/>
    <w:rsid w:val="009256E7"/>
    <w:rsid w:val="00925779"/>
    <w:rsid w:val="009259FB"/>
    <w:rsid w:val="00925A9A"/>
    <w:rsid w:val="00925B4B"/>
    <w:rsid w:val="00925FD9"/>
    <w:rsid w:val="0092608C"/>
    <w:rsid w:val="0092629F"/>
    <w:rsid w:val="00926816"/>
    <w:rsid w:val="00926861"/>
    <w:rsid w:val="009269C7"/>
    <w:rsid w:val="00926A06"/>
    <w:rsid w:val="00926B32"/>
    <w:rsid w:val="0092702B"/>
    <w:rsid w:val="00927271"/>
    <w:rsid w:val="009274DA"/>
    <w:rsid w:val="00927652"/>
    <w:rsid w:val="0092770E"/>
    <w:rsid w:val="009278E5"/>
    <w:rsid w:val="00927A68"/>
    <w:rsid w:val="00927AD9"/>
    <w:rsid w:val="00927C16"/>
    <w:rsid w:val="0093006F"/>
    <w:rsid w:val="009300CD"/>
    <w:rsid w:val="009301CC"/>
    <w:rsid w:val="0093076C"/>
    <w:rsid w:val="009308C2"/>
    <w:rsid w:val="009308D3"/>
    <w:rsid w:val="00930AA2"/>
    <w:rsid w:val="00930B56"/>
    <w:rsid w:val="00930B76"/>
    <w:rsid w:val="00930B81"/>
    <w:rsid w:val="00930CA1"/>
    <w:rsid w:val="00930DF3"/>
    <w:rsid w:val="00930E99"/>
    <w:rsid w:val="0093118E"/>
    <w:rsid w:val="00931319"/>
    <w:rsid w:val="00931581"/>
    <w:rsid w:val="00931619"/>
    <w:rsid w:val="009318F6"/>
    <w:rsid w:val="00931900"/>
    <w:rsid w:val="009319F0"/>
    <w:rsid w:val="00931BE1"/>
    <w:rsid w:val="009320A9"/>
    <w:rsid w:val="0093221A"/>
    <w:rsid w:val="0093222E"/>
    <w:rsid w:val="00932255"/>
    <w:rsid w:val="009322D8"/>
    <w:rsid w:val="009323FC"/>
    <w:rsid w:val="009325C4"/>
    <w:rsid w:val="00932670"/>
    <w:rsid w:val="009326CA"/>
    <w:rsid w:val="00932AFF"/>
    <w:rsid w:val="00932EC7"/>
    <w:rsid w:val="0093307F"/>
    <w:rsid w:val="009330BB"/>
    <w:rsid w:val="00933329"/>
    <w:rsid w:val="00933356"/>
    <w:rsid w:val="009334CE"/>
    <w:rsid w:val="009338EA"/>
    <w:rsid w:val="00933A3B"/>
    <w:rsid w:val="00933C49"/>
    <w:rsid w:val="00933DC7"/>
    <w:rsid w:val="00933E19"/>
    <w:rsid w:val="0093402F"/>
    <w:rsid w:val="0093416A"/>
    <w:rsid w:val="009341E8"/>
    <w:rsid w:val="009341EE"/>
    <w:rsid w:val="0093420D"/>
    <w:rsid w:val="009348E6"/>
    <w:rsid w:val="0093490F"/>
    <w:rsid w:val="00934967"/>
    <w:rsid w:val="00934CA2"/>
    <w:rsid w:val="00934F49"/>
    <w:rsid w:val="00934F9D"/>
    <w:rsid w:val="00935008"/>
    <w:rsid w:val="0093536D"/>
    <w:rsid w:val="00935472"/>
    <w:rsid w:val="00935636"/>
    <w:rsid w:val="00935782"/>
    <w:rsid w:val="00935865"/>
    <w:rsid w:val="00935920"/>
    <w:rsid w:val="009359B3"/>
    <w:rsid w:val="00935A3F"/>
    <w:rsid w:val="00935B60"/>
    <w:rsid w:val="00935F80"/>
    <w:rsid w:val="0093604C"/>
    <w:rsid w:val="0093610D"/>
    <w:rsid w:val="0093653C"/>
    <w:rsid w:val="009367EB"/>
    <w:rsid w:val="00936B52"/>
    <w:rsid w:val="009371ED"/>
    <w:rsid w:val="0093722D"/>
    <w:rsid w:val="0093723C"/>
    <w:rsid w:val="0093729C"/>
    <w:rsid w:val="009375CE"/>
    <w:rsid w:val="00937612"/>
    <w:rsid w:val="0093765F"/>
    <w:rsid w:val="009376E3"/>
    <w:rsid w:val="009377BD"/>
    <w:rsid w:val="009377CD"/>
    <w:rsid w:val="00937912"/>
    <w:rsid w:val="0093798B"/>
    <w:rsid w:val="00937A0E"/>
    <w:rsid w:val="00937B3C"/>
    <w:rsid w:val="00937BF3"/>
    <w:rsid w:val="00937C9E"/>
    <w:rsid w:val="00937CF1"/>
    <w:rsid w:val="00940029"/>
    <w:rsid w:val="0094006B"/>
    <w:rsid w:val="0094020D"/>
    <w:rsid w:val="00940520"/>
    <w:rsid w:val="0094071F"/>
    <w:rsid w:val="0094078A"/>
    <w:rsid w:val="0094083C"/>
    <w:rsid w:val="00940C53"/>
    <w:rsid w:val="00940CEF"/>
    <w:rsid w:val="00940DE8"/>
    <w:rsid w:val="00940EA9"/>
    <w:rsid w:val="009410E2"/>
    <w:rsid w:val="00941437"/>
    <w:rsid w:val="009417A3"/>
    <w:rsid w:val="0094190D"/>
    <w:rsid w:val="00941B30"/>
    <w:rsid w:val="00941C66"/>
    <w:rsid w:val="00941CAD"/>
    <w:rsid w:val="00941DAD"/>
    <w:rsid w:val="00942041"/>
    <w:rsid w:val="009420A4"/>
    <w:rsid w:val="00942101"/>
    <w:rsid w:val="0094244E"/>
    <w:rsid w:val="0094253C"/>
    <w:rsid w:val="009425CB"/>
    <w:rsid w:val="00942613"/>
    <w:rsid w:val="009428C0"/>
    <w:rsid w:val="00942911"/>
    <w:rsid w:val="00942B81"/>
    <w:rsid w:val="0094301D"/>
    <w:rsid w:val="00943294"/>
    <w:rsid w:val="00943398"/>
    <w:rsid w:val="009436B5"/>
    <w:rsid w:val="00943857"/>
    <w:rsid w:val="00943BD0"/>
    <w:rsid w:val="00943C95"/>
    <w:rsid w:val="00943E1B"/>
    <w:rsid w:val="00943FF9"/>
    <w:rsid w:val="00943FFA"/>
    <w:rsid w:val="00944065"/>
    <w:rsid w:val="00944611"/>
    <w:rsid w:val="0094466B"/>
    <w:rsid w:val="00944985"/>
    <w:rsid w:val="009449F3"/>
    <w:rsid w:val="00944A9A"/>
    <w:rsid w:val="00944CAD"/>
    <w:rsid w:val="00944F4E"/>
    <w:rsid w:val="009450CD"/>
    <w:rsid w:val="009455C1"/>
    <w:rsid w:val="00945619"/>
    <w:rsid w:val="009456A8"/>
    <w:rsid w:val="0094588A"/>
    <w:rsid w:val="00945ABE"/>
    <w:rsid w:val="00945B1F"/>
    <w:rsid w:val="00945BBD"/>
    <w:rsid w:val="00945C1D"/>
    <w:rsid w:val="00945CE1"/>
    <w:rsid w:val="00946021"/>
    <w:rsid w:val="00946576"/>
    <w:rsid w:val="0094696E"/>
    <w:rsid w:val="00946F32"/>
    <w:rsid w:val="009473AD"/>
    <w:rsid w:val="009474CB"/>
    <w:rsid w:val="00947553"/>
    <w:rsid w:val="00947598"/>
    <w:rsid w:val="009475BE"/>
    <w:rsid w:val="0094769E"/>
    <w:rsid w:val="00947758"/>
    <w:rsid w:val="0094775F"/>
    <w:rsid w:val="009478C2"/>
    <w:rsid w:val="009478DB"/>
    <w:rsid w:val="00947B5D"/>
    <w:rsid w:val="00947BAA"/>
    <w:rsid w:val="00947C03"/>
    <w:rsid w:val="00947DA8"/>
    <w:rsid w:val="00950317"/>
    <w:rsid w:val="009505B3"/>
    <w:rsid w:val="0095098C"/>
    <w:rsid w:val="00950B45"/>
    <w:rsid w:val="00950E42"/>
    <w:rsid w:val="009511FD"/>
    <w:rsid w:val="00951324"/>
    <w:rsid w:val="009515AC"/>
    <w:rsid w:val="009515E8"/>
    <w:rsid w:val="0095168D"/>
    <w:rsid w:val="00951726"/>
    <w:rsid w:val="009519A5"/>
    <w:rsid w:val="00951B0F"/>
    <w:rsid w:val="00951E9F"/>
    <w:rsid w:val="00952111"/>
    <w:rsid w:val="00952197"/>
    <w:rsid w:val="00952443"/>
    <w:rsid w:val="00952493"/>
    <w:rsid w:val="00952803"/>
    <w:rsid w:val="009529E7"/>
    <w:rsid w:val="00952AEB"/>
    <w:rsid w:val="00952B65"/>
    <w:rsid w:val="00952DBB"/>
    <w:rsid w:val="00952EB5"/>
    <w:rsid w:val="00952EE0"/>
    <w:rsid w:val="0095303C"/>
    <w:rsid w:val="00953545"/>
    <w:rsid w:val="00953950"/>
    <w:rsid w:val="009539BC"/>
    <w:rsid w:val="00953A16"/>
    <w:rsid w:val="00953AFD"/>
    <w:rsid w:val="00953B8B"/>
    <w:rsid w:val="00953C6B"/>
    <w:rsid w:val="00953D49"/>
    <w:rsid w:val="00953E9E"/>
    <w:rsid w:val="00953F7C"/>
    <w:rsid w:val="00953FF9"/>
    <w:rsid w:val="00954069"/>
    <w:rsid w:val="00954255"/>
    <w:rsid w:val="009547BE"/>
    <w:rsid w:val="009549BF"/>
    <w:rsid w:val="00954A5D"/>
    <w:rsid w:val="00954E09"/>
    <w:rsid w:val="00954E18"/>
    <w:rsid w:val="00954E43"/>
    <w:rsid w:val="00954FA4"/>
    <w:rsid w:val="00954FAF"/>
    <w:rsid w:val="00954FD7"/>
    <w:rsid w:val="00955027"/>
    <w:rsid w:val="00955113"/>
    <w:rsid w:val="00955202"/>
    <w:rsid w:val="0095534B"/>
    <w:rsid w:val="0095563C"/>
    <w:rsid w:val="009557DC"/>
    <w:rsid w:val="0095593A"/>
    <w:rsid w:val="00955D51"/>
    <w:rsid w:val="00955E15"/>
    <w:rsid w:val="00955E71"/>
    <w:rsid w:val="0095664F"/>
    <w:rsid w:val="00956820"/>
    <w:rsid w:val="009569CA"/>
    <w:rsid w:val="00956AC2"/>
    <w:rsid w:val="00956BFC"/>
    <w:rsid w:val="00956EEC"/>
    <w:rsid w:val="009572F4"/>
    <w:rsid w:val="0095737E"/>
    <w:rsid w:val="00957592"/>
    <w:rsid w:val="00957A02"/>
    <w:rsid w:val="00957A47"/>
    <w:rsid w:val="00957AC6"/>
    <w:rsid w:val="00957BE2"/>
    <w:rsid w:val="00957C3B"/>
    <w:rsid w:val="009600C4"/>
    <w:rsid w:val="00960195"/>
    <w:rsid w:val="009601C7"/>
    <w:rsid w:val="0096052B"/>
    <w:rsid w:val="0096072F"/>
    <w:rsid w:val="00960AD1"/>
    <w:rsid w:val="00960F25"/>
    <w:rsid w:val="009616F4"/>
    <w:rsid w:val="0096173C"/>
    <w:rsid w:val="00961F02"/>
    <w:rsid w:val="00962268"/>
    <w:rsid w:val="00962688"/>
    <w:rsid w:val="009626BD"/>
    <w:rsid w:val="0096284C"/>
    <w:rsid w:val="009629DA"/>
    <w:rsid w:val="00962CAE"/>
    <w:rsid w:val="00962D38"/>
    <w:rsid w:val="00962D96"/>
    <w:rsid w:val="00962E18"/>
    <w:rsid w:val="00962E33"/>
    <w:rsid w:val="009630AC"/>
    <w:rsid w:val="009630FE"/>
    <w:rsid w:val="009632A3"/>
    <w:rsid w:val="009637E9"/>
    <w:rsid w:val="00963833"/>
    <w:rsid w:val="00963E59"/>
    <w:rsid w:val="00963FFE"/>
    <w:rsid w:val="009642F6"/>
    <w:rsid w:val="00964418"/>
    <w:rsid w:val="0096472B"/>
    <w:rsid w:val="00964A1C"/>
    <w:rsid w:val="00964C91"/>
    <w:rsid w:val="00964DD7"/>
    <w:rsid w:val="009650D6"/>
    <w:rsid w:val="009652B3"/>
    <w:rsid w:val="0096539F"/>
    <w:rsid w:val="0096557B"/>
    <w:rsid w:val="009656A5"/>
    <w:rsid w:val="009656D1"/>
    <w:rsid w:val="00965998"/>
    <w:rsid w:val="00965BB8"/>
    <w:rsid w:val="00965D70"/>
    <w:rsid w:val="00966345"/>
    <w:rsid w:val="0096660C"/>
    <w:rsid w:val="009666CD"/>
    <w:rsid w:val="0096683E"/>
    <w:rsid w:val="00966905"/>
    <w:rsid w:val="00966997"/>
    <w:rsid w:val="00966A54"/>
    <w:rsid w:val="00966B1E"/>
    <w:rsid w:val="009674EA"/>
    <w:rsid w:val="00967586"/>
    <w:rsid w:val="009675DA"/>
    <w:rsid w:val="009677BC"/>
    <w:rsid w:val="009677D3"/>
    <w:rsid w:val="0096789C"/>
    <w:rsid w:val="00967A22"/>
    <w:rsid w:val="00967B1D"/>
    <w:rsid w:val="00967B2D"/>
    <w:rsid w:val="00967F36"/>
    <w:rsid w:val="009701EB"/>
    <w:rsid w:val="00970238"/>
    <w:rsid w:val="009703AD"/>
    <w:rsid w:val="0097042F"/>
    <w:rsid w:val="009707B1"/>
    <w:rsid w:val="00970812"/>
    <w:rsid w:val="0097082E"/>
    <w:rsid w:val="0097085E"/>
    <w:rsid w:val="00970A19"/>
    <w:rsid w:val="00970A9A"/>
    <w:rsid w:val="0097128C"/>
    <w:rsid w:val="0097137C"/>
    <w:rsid w:val="00971435"/>
    <w:rsid w:val="00971483"/>
    <w:rsid w:val="00971668"/>
    <w:rsid w:val="00971679"/>
    <w:rsid w:val="009716EA"/>
    <w:rsid w:val="00971863"/>
    <w:rsid w:val="0097189F"/>
    <w:rsid w:val="009719B0"/>
    <w:rsid w:val="00971C97"/>
    <w:rsid w:val="00971E55"/>
    <w:rsid w:val="0097254D"/>
    <w:rsid w:val="0097265E"/>
    <w:rsid w:val="00972941"/>
    <w:rsid w:val="00972A5F"/>
    <w:rsid w:val="00972AAC"/>
    <w:rsid w:val="00972BA0"/>
    <w:rsid w:val="00972BC0"/>
    <w:rsid w:val="0097301D"/>
    <w:rsid w:val="00973043"/>
    <w:rsid w:val="00973053"/>
    <w:rsid w:val="0097305A"/>
    <w:rsid w:val="009730D9"/>
    <w:rsid w:val="0097318A"/>
    <w:rsid w:val="009731D1"/>
    <w:rsid w:val="00973320"/>
    <w:rsid w:val="00973417"/>
    <w:rsid w:val="0097344B"/>
    <w:rsid w:val="0097360F"/>
    <w:rsid w:val="009737B0"/>
    <w:rsid w:val="00973864"/>
    <w:rsid w:val="00973C3D"/>
    <w:rsid w:val="00973DD4"/>
    <w:rsid w:val="00974040"/>
    <w:rsid w:val="009740D3"/>
    <w:rsid w:val="009740E7"/>
    <w:rsid w:val="00974266"/>
    <w:rsid w:val="009743B0"/>
    <w:rsid w:val="009749E1"/>
    <w:rsid w:val="00974A2E"/>
    <w:rsid w:val="00974B99"/>
    <w:rsid w:val="00974CF8"/>
    <w:rsid w:val="00974F49"/>
    <w:rsid w:val="009751E6"/>
    <w:rsid w:val="00975390"/>
    <w:rsid w:val="00975397"/>
    <w:rsid w:val="009754AC"/>
    <w:rsid w:val="009755DF"/>
    <w:rsid w:val="0097581E"/>
    <w:rsid w:val="00975895"/>
    <w:rsid w:val="0097589F"/>
    <w:rsid w:val="009758B7"/>
    <w:rsid w:val="00975914"/>
    <w:rsid w:val="00975C11"/>
    <w:rsid w:val="00975EEF"/>
    <w:rsid w:val="009760EE"/>
    <w:rsid w:val="00976433"/>
    <w:rsid w:val="0097665C"/>
    <w:rsid w:val="009766E5"/>
    <w:rsid w:val="00976B75"/>
    <w:rsid w:val="00976C85"/>
    <w:rsid w:val="00976D03"/>
    <w:rsid w:val="00976F20"/>
    <w:rsid w:val="00976FAE"/>
    <w:rsid w:val="0097704C"/>
    <w:rsid w:val="0097763C"/>
    <w:rsid w:val="0097783B"/>
    <w:rsid w:val="009778D5"/>
    <w:rsid w:val="0097796B"/>
    <w:rsid w:val="00977C52"/>
    <w:rsid w:val="00977EFA"/>
    <w:rsid w:val="00980059"/>
    <w:rsid w:val="00980068"/>
    <w:rsid w:val="00980132"/>
    <w:rsid w:val="0098027C"/>
    <w:rsid w:val="0098036B"/>
    <w:rsid w:val="0098068A"/>
    <w:rsid w:val="00980831"/>
    <w:rsid w:val="0098089A"/>
    <w:rsid w:val="0098090A"/>
    <w:rsid w:val="00980A02"/>
    <w:rsid w:val="00980AE3"/>
    <w:rsid w:val="00980B85"/>
    <w:rsid w:val="00980DCB"/>
    <w:rsid w:val="0098120C"/>
    <w:rsid w:val="00981353"/>
    <w:rsid w:val="0098160C"/>
    <w:rsid w:val="0098175A"/>
    <w:rsid w:val="0098175F"/>
    <w:rsid w:val="0098180D"/>
    <w:rsid w:val="0098184D"/>
    <w:rsid w:val="00981A3A"/>
    <w:rsid w:val="00981AF5"/>
    <w:rsid w:val="00981D67"/>
    <w:rsid w:val="00981DF0"/>
    <w:rsid w:val="009824AB"/>
    <w:rsid w:val="00982695"/>
    <w:rsid w:val="00982A4C"/>
    <w:rsid w:val="00982AC0"/>
    <w:rsid w:val="00982C80"/>
    <w:rsid w:val="00982C88"/>
    <w:rsid w:val="00982CBB"/>
    <w:rsid w:val="00982F51"/>
    <w:rsid w:val="009831F7"/>
    <w:rsid w:val="00983437"/>
    <w:rsid w:val="00983535"/>
    <w:rsid w:val="009835BF"/>
    <w:rsid w:val="00983B3B"/>
    <w:rsid w:val="009842A7"/>
    <w:rsid w:val="0098441B"/>
    <w:rsid w:val="009848CF"/>
    <w:rsid w:val="009848DA"/>
    <w:rsid w:val="00984AFC"/>
    <w:rsid w:val="00984C3C"/>
    <w:rsid w:val="00984DE1"/>
    <w:rsid w:val="00984FF9"/>
    <w:rsid w:val="0098512F"/>
    <w:rsid w:val="0098523F"/>
    <w:rsid w:val="009853C8"/>
    <w:rsid w:val="009857D8"/>
    <w:rsid w:val="009858F2"/>
    <w:rsid w:val="00985903"/>
    <w:rsid w:val="00985979"/>
    <w:rsid w:val="00985A3D"/>
    <w:rsid w:val="00985C97"/>
    <w:rsid w:val="00985CAB"/>
    <w:rsid w:val="00985DF9"/>
    <w:rsid w:val="00985E17"/>
    <w:rsid w:val="00985E7F"/>
    <w:rsid w:val="009863FC"/>
    <w:rsid w:val="00986510"/>
    <w:rsid w:val="00986580"/>
    <w:rsid w:val="0098661F"/>
    <w:rsid w:val="0098662C"/>
    <w:rsid w:val="0098667C"/>
    <w:rsid w:val="00986733"/>
    <w:rsid w:val="00986A6A"/>
    <w:rsid w:val="00986E3E"/>
    <w:rsid w:val="0098721C"/>
    <w:rsid w:val="0098748C"/>
    <w:rsid w:val="009874B9"/>
    <w:rsid w:val="0098757D"/>
    <w:rsid w:val="009875C9"/>
    <w:rsid w:val="0098764E"/>
    <w:rsid w:val="00987779"/>
    <w:rsid w:val="00987898"/>
    <w:rsid w:val="009879BF"/>
    <w:rsid w:val="009900DB"/>
    <w:rsid w:val="00990144"/>
    <w:rsid w:val="00990317"/>
    <w:rsid w:val="009906E9"/>
    <w:rsid w:val="00990B55"/>
    <w:rsid w:val="00990D03"/>
    <w:rsid w:val="00990F09"/>
    <w:rsid w:val="00990FED"/>
    <w:rsid w:val="009910DB"/>
    <w:rsid w:val="009911F4"/>
    <w:rsid w:val="00991219"/>
    <w:rsid w:val="009912B3"/>
    <w:rsid w:val="00991304"/>
    <w:rsid w:val="009914A9"/>
    <w:rsid w:val="009916F0"/>
    <w:rsid w:val="00991809"/>
    <w:rsid w:val="009918E8"/>
    <w:rsid w:val="009921FA"/>
    <w:rsid w:val="0099222E"/>
    <w:rsid w:val="0099224E"/>
    <w:rsid w:val="0099224F"/>
    <w:rsid w:val="00992403"/>
    <w:rsid w:val="009924A0"/>
    <w:rsid w:val="009927EA"/>
    <w:rsid w:val="0099284D"/>
    <w:rsid w:val="00992866"/>
    <w:rsid w:val="009928CB"/>
    <w:rsid w:val="00992C09"/>
    <w:rsid w:val="0099303B"/>
    <w:rsid w:val="00993B75"/>
    <w:rsid w:val="00993E90"/>
    <w:rsid w:val="00993ECC"/>
    <w:rsid w:val="009941B3"/>
    <w:rsid w:val="0099441A"/>
    <w:rsid w:val="0099445E"/>
    <w:rsid w:val="0099447E"/>
    <w:rsid w:val="0099448E"/>
    <w:rsid w:val="0099449E"/>
    <w:rsid w:val="00994776"/>
    <w:rsid w:val="009947B0"/>
    <w:rsid w:val="00994B1A"/>
    <w:rsid w:val="00994B76"/>
    <w:rsid w:val="00994D61"/>
    <w:rsid w:val="00994D8D"/>
    <w:rsid w:val="00994E65"/>
    <w:rsid w:val="00994E90"/>
    <w:rsid w:val="00995087"/>
    <w:rsid w:val="0099517E"/>
    <w:rsid w:val="00995345"/>
    <w:rsid w:val="0099599E"/>
    <w:rsid w:val="00995B11"/>
    <w:rsid w:val="00995C50"/>
    <w:rsid w:val="00995D83"/>
    <w:rsid w:val="00995E5D"/>
    <w:rsid w:val="009960FB"/>
    <w:rsid w:val="009961D5"/>
    <w:rsid w:val="009962F5"/>
    <w:rsid w:val="0099663A"/>
    <w:rsid w:val="00996892"/>
    <w:rsid w:val="00996952"/>
    <w:rsid w:val="00996ADC"/>
    <w:rsid w:val="00996D7A"/>
    <w:rsid w:val="00996DB2"/>
    <w:rsid w:val="009971FC"/>
    <w:rsid w:val="009975AF"/>
    <w:rsid w:val="009979A9"/>
    <w:rsid w:val="009979B5"/>
    <w:rsid w:val="009979BF"/>
    <w:rsid w:val="00997B34"/>
    <w:rsid w:val="00997B91"/>
    <w:rsid w:val="00997CE8"/>
    <w:rsid w:val="00997FAC"/>
    <w:rsid w:val="009A046F"/>
    <w:rsid w:val="009A05C1"/>
    <w:rsid w:val="009A06E3"/>
    <w:rsid w:val="009A07D8"/>
    <w:rsid w:val="009A08DD"/>
    <w:rsid w:val="009A091D"/>
    <w:rsid w:val="009A0BC0"/>
    <w:rsid w:val="009A0C4C"/>
    <w:rsid w:val="009A11DE"/>
    <w:rsid w:val="009A1368"/>
    <w:rsid w:val="009A13EA"/>
    <w:rsid w:val="009A1838"/>
    <w:rsid w:val="009A1841"/>
    <w:rsid w:val="009A187E"/>
    <w:rsid w:val="009A1FCD"/>
    <w:rsid w:val="009A232F"/>
    <w:rsid w:val="009A24A8"/>
    <w:rsid w:val="009A287E"/>
    <w:rsid w:val="009A2A46"/>
    <w:rsid w:val="009A2C7B"/>
    <w:rsid w:val="009A3073"/>
    <w:rsid w:val="009A3364"/>
    <w:rsid w:val="009A3412"/>
    <w:rsid w:val="009A35B8"/>
    <w:rsid w:val="009A35DA"/>
    <w:rsid w:val="009A35F4"/>
    <w:rsid w:val="009A36FB"/>
    <w:rsid w:val="009A38E8"/>
    <w:rsid w:val="009A3BD0"/>
    <w:rsid w:val="009A3C57"/>
    <w:rsid w:val="009A3EAC"/>
    <w:rsid w:val="009A403C"/>
    <w:rsid w:val="009A4542"/>
    <w:rsid w:val="009A473D"/>
    <w:rsid w:val="009A485A"/>
    <w:rsid w:val="009A4B70"/>
    <w:rsid w:val="009A4CB0"/>
    <w:rsid w:val="009A4D2E"/>
    <w:rsid w:val="009A4D3C"/>
    <w:rsid w:val="009A50E8"/>
    <w:rsid w:val="009A52E6"/>
    <w:rsid w:val="009A53FB"/>
    <w:rsid w:val="009A5402"/>
    <w:rsid w:val="009A54DB"/>
    <w:rsid w:val="009A5621"/>
    <w:rsid w:val="009A5B88"/>
    <w:rsid w:val="009A5E40"/>
    <w:rsid w:val="009A5EF9"/>
    <w:rsid w:val="009A608E"/>
    <w:rsid w:val="009A61BD"/>
    <w:rsid w:val="009A65AC"/>
    <w:rsid w:val="009A65BE"/>
    <w:rsid w:val="009A67C4"/>
    <w:rsid w:val="009A686D"/>
    <w:rsid w:val="009A697B"/>
    <w:rsid w:val="009A697F"/>
    <w:rsid w:val="009A6D1C"/>
    <w:rsid w:val="009A6E7B"/>
    <w:rsid w:val="009A72A0"/>
    <w:rsid w:val="009A72C3"/>
    <w:rsid w:val="009A731E"/>
    <w:rsid w:val="009A73AE"/>
    <w:rsid w:val="009A75F6"/>
    <w:rsid w:val="009A7845"/>
    <w:rsid w:val="009A7882"/>
    <w:rsid w:val="009A7B1B"/>
    <w:rsid w:val="009A7B3E"/>
    <w:rsid w:val="009A7C11"/>
    <w:rsid w:val="009B041D"/>
    <w:rsid w:val="009B074D"/>
    <w:rsid w:val="009B084D"/>
    <w:rsid w:val="009B0B79"/>
    <w:rsid w:val="009B0C34"/>
    <w:rsid w:val="009B0FE2"/>
    <w:rsid w:val="009B10E6"/>
    <w:rsid w:val="009B145D"/>
    <w:rsid w:val="009B14F3"/>
    <w:rsid w:val="009B1523"/>
    <w:rsid w:val="009B17CE"/>
    <w:rsid w:val="009B1958"/>
    <w:rsid w:val="009B1A2E"/>
    <w:rsid w:val="009B1BC0"/>
    <w:rsid w:val="009B1D91"/>
    <w:rsid w:val="009B20D5"/>
    <w:rsid w:val="009B20F9"/>
    <w:rsid w:val="009B228D"/>
    <w:rsid w:val="009B23B5"/>
    <w:rsid w:val="009B23BF"/>
    <w:rsid w:val="009B258D"/>
    <w:rsid w:val="009B2596"/>
    <w:rsid w:val="009B274B"/>
    <w:rsid w:val="009B2976"/>
    <w:rsid w:val="009B29C6"/>
    <w:rsid w:val="009B29FB"/>
    <w:rsid w:val="009B2A24"/>
    <w:rsid w:val="009B2C1B"/>
    <w:rsid w:val="009B2FD9"/>
    <w:rsid w:val="009B30C6"/>
    <w:rsid w:val="009B31DB"/>
    <w:rsid w:val="009B330C"/>
    <w:rsid w:val="009B3987"/>
    <w:rsid w:val="009B39A3"/>
    <w:rsid w:val="009B3B55"/>
    <w:rsid w:val="009B3C04"/>
    <w:rsid w:val="009B3C0E"/>
    <w:rsid w:val="009B3C2A"/>
    <w:rsid w:val="009B3CA7"/>
    <w:rsid w:val="009B3CE7"/>
    <w:rsid w:val="009B4078"/>
    <w:rsid w:val="009B44B2"/>
    <w:rsid w:val="009B44BD"/>
    <w:rsid w:val="009B46F6"/>
    <w:rsid w:val="009B47D9"/>
    <w:rsid w:val="009B4936"/>
    <w:rsid w:val="009B49E0"/>
    <w:rsid w:val="009B4BC0"/>
    <w:rsid w:val="009B4FB1"/>
    <w:rsid w:val="009B4FFD"/>
    <w:rsid w:val="009B535B"/>
    <w:rsid w:val="009B55ED"/>
    <w:rsid w:val="009B5C5F"/>
    <w:rsid w:val="009B5C66"/>
    <w:rsid w:val="009B5E6A"/>
    <w:rsid w:val="009B6245"/>
    <w:rsid w:val="009B6322"/>
    <w:rsid w:val="009B656C"/>
    <w:rsid w:val="009B679E"/>
    <w:rsid w:val="009B6897"/>
    <w:rsid w:val="009B7067"/>
    <w:rsid w:val="009B7075"/>
    <w:rsid w:val="009B71C5"/>
    <w:rsid w:val="009B71F8"/>
    <w:rsid w:val="009B7237"/>
    <w:rsid w:val="009B7933"/>
    <w:rsid w:val="009B79AD"/>
    <w:rsid w:val="009B7A62"/>
    <w:rsid w:val="009B7A91"/>
    <w:rsid w:val="009B7B24"/>
    <w:rsid w:val="009B7EA4"/>
    <w:rsid w:val="009B7F1D"/>
    <w:rsid w:val="009B7FA8"/>
    <w:rsid w:val="009C09ED"/>
    <w:rsid w:val="009C0CFD"/>
    <w:rsid w:val="009C0E32"/>
    <w:rsid w:val="009C0E81"/>
    <w:rsid w:val="009C0F79"/>
    <w:rsid w:val="009C0F9B"/>
    <w:rsid w:val="009C127F"/>
    <w:rsid w:val="009C13D8"/>
    <w:rsid w:val="009C141B"/>
    <w:rsid w:val="009C144F"/>
    <w:rsid w:val="009C1584"/>
    <w:rsid w:val="009C15B7"/>
    <w:rsid w:val="009C1789"/>
    <w:rsid w:val="009C1791"/>
    <w:rsid w:val="009C1A04"/>
    <w:rsid w:val="009C1A56"/>
    <w:rsid w:val="009C1BAE"/>
    <w:rsid w:val="009C1E35"/>
    <w:rsid w:val="009C1E9A"/>
    <w:rsid w:val="009C1E9E"/>
    <w:rsid w:val="009C20E9"/>
    <w:rsid w:val="009C21CB"/>
    <w:rsid w:val="009C230E"/>
    <w:rsid w:val="009C2381"/>
    <w:rsid w:val="009C239F"/>
    <w:rsid w:val="009C24DC"/>
    <w:rsid w:val="009C287F"/>
    <w:rsid w:val="009C28E2"/>
    <w:rsid w:val="009C28F4"/>
    <w:rsid w:val="009C2907"/>
    <w:rsid w:val="009C2B48"/>
    <w:rsid w:val="009C2DE3"/>
    <w:rsid w:val="009C323A"/>
    <w:rsid w:val="009C32E9"/>
    <w:rsid w:val="009C35B2"/>
    <w:rsid w:val="009C38F0"/>
    <w:rsid w:val="009C39B4"/>
    <w:rsid w:val="009C3AD9"/>
    <w:rsid w:val="009C3B32"/>
    <w:rsid w:val="009C3B55"/>
    <w:rsid w:val="009C3DB5"/>
    <w:rsid w:val="009C3E74"/>
    <w:rsid w:val="009C419B"/>
    <w:rsid w:val="009C41A2"/>
    <w:rsid w:val="009C448D"/>
    <w:rsid w:val="009C4581"/>
    <w:rsid w:val="009C48BA"/>
    <w:rsid w:val="009C4971"/>
    <w:rsid w:val="009C499E"/>
    <w:rsid w:val="009C4D23"/>
    <w:rsid w:val="009C4D6B"/>
    <w:rsid w:val="009C4F71"/>
    <w:rsid w:val="009C50ED"/>
    <w:rsid w:val="009C5216"/>
    <w:rsid w:val="009C5394"/>
    <w:rsid w:val="009C559D"/>
    <w:rsid w:val="009C5690"/>
    <w:rsid w:val="009C57E2"/>
    <w:rsid w:val="009C5826"/>
    <w:rsid w:val="009C5CEB"/>
    <w:rsid w:val="009C5E41"/>
    <w:rsid w:val="009C5ED4"/>
    <w:rsid w:val="009C614B"/>
    <w:rsid w:val="009C616C"/>
    <w:rsid w:val="009C629E"/>
    <w:rsid w:val="009C646B"/>
    <w:rsid w:val="009C676B"/>
    <w:rsid w:val="009C6AEE"/>
    <w:rsid w:val="009C6D4D"/>
    <w:rsid w:val="009C6E0C"/>
    <w:rsid w:val="009C709F"/>
    <w:rsid w:val="009C70E7"/>
    <w:rsid w:val="009C7105"/>
    <w:rsid w:val="009C71D0"/>
    <w:rsid w:val="009C72F1"/>
    <w:rsid w:val="009C731A"/>
    <w:rsid w:val="009C7449"/>
    <w:rsid w:val="009C7471"/>
    <w:rsid w:val="009C74AA"/>
    <w:rsid w:val="009C770C"/>
    <w:rsid w:val="009C776B"/>
    <w:rsid w:val="009C7A4B"/>
    <w:rsid w:val="009C7AC8"/>
    <w:rsid w:val="009C7B7F"/>
    <w:rsid w:val="009D0076"/>
    <w:rsid w:val="009D01AA"/>
    <w:rsid w:val="009D0743"/>
    <w:rsid w:val="009D0A0F"/>
    <w:rsid w:val="009D0A85"/>
    <w:rsid w:val="009D0C8D"/>
    <w:rsid w:val="009D0E5B"/>
    <w:rsid w:val="009D119B"/>
    <w:rsid w:val="009D1327"/>
    <w:rsid w:val="009D13F6"/>
    <w:rsid w:val="009D15FD"/>
    <w:rsid w:val="009D162C"/>
    <w:rsid w:val="009D1750"/>
    <w:rsid w:val="009D1851"/>
    <w:rsid w:val="009D1AEA"/>
    <w:rsid w:val="009D1C3D"/>
    <w:rsid w:val="009D1E1A"/>
    <w:rsid w:val="009D2103"/>
    <w:rsid w:val="009D2505"/>
    <w:rsid w:val="009D251F"/>
    <w:rsid w:val="009D2557"/>
    <w:rsid w:val="009D2B9F"/>
    <w:rsid w:val="009D2C17"/>
    <w:rsid w:val="009D2C37"/>
    <w:rsid w:val="009D2D9C"/>
    <w:rsid w:val="009D2DB1"/>
    <w:rsid w:val="009D2E31"/>
    <w:rsid w:val="009D3097"/>
    <w:rsid w:val="009D30D6"/>
    <w:rsid w:val="009D363D"/>
    <w:rsid w:val="009D3787"/>
    <w:rsid w:val="009D37B5"/>
    <w:rsid w:val="009D3B03"/>
    <w:rsid w:val="009D3C31"/>
    <w:rsid w:val="009D3D9F"/>
    <w:rsid w:val="009D3DC5"/>
    <w:rsid w:val="009D3DED"/>
    <w:rsid w:val="009D3F47"/>
    <w:rsid w:val="009D3FC7"/>
    <w:rsid w:val="009D414E"/>
    <w:rsid w:val="009D417B"/>
    <w:rsid w:val="009D4234"/>
    <w:rsid w:val="009D4667"/>
    <w:rsid w:val="009D46CB"/>
    <w:rsid w:val="009D4833"/>
    <w:rsid w:val="009D4AC2"/>
    <w:rsid w:val="009D4AE4"/>
    <w:rsid w:val="009D4B15"/>
    <w:rsid w:val="009D4E5D"/>
    <w:rsid w:val="009D4EB6"/>
    <w:rsid w:val="009D4EE3"/>
    <w:rsid w:val="009D4F43"/>
    <w:rsid w:val="009D5133"/>
    <w:rsid w:val="009D542B"/>
    <w:rsid w:val="009D54A8"/>
    <w:rsid w:val="009D56FB"/>
    <w:rsid w:val="009D581E"/>
    <w:rsid w:val="009D59B8"/>
    <w:rsid w:val="009D59C7"/>
    <w:rsid w:val="009D59DF"/>
    <w:rsid w:val="009D5B61"/>
    <w:rsid w:val="009D5C51"/>
    <w:rsid w:val="009D5CE5"/>
    <w:rsid w:val="009D5EC6"/>
    <w:rsid w:val="009D62E6"/>
    <w:rsid w:val="009D6649"/>
    <w:rsid w:val="009D6653"/>
    <w:rsid w:val="009D671A"/>
    <w:rsid w:val="009D67A4"/>
    <w:rsid w:val="009D6AD4"/>
    <w:rsid w:val="009D6AFB"/>
    <w:rsid w:val="009D6E70"/>
    <w:rsid w:val="009D6E9C"/>
    <w:rsid w:val="009D700E"/>
    <w:rsid w:val="009D7013"/>
    <w:rsid w:val="009D7087"/>
    <w:rsid w:val="009D7340"/>
    <w:rsid w:val="009D73EE"/>
    <w:rsid w:val="009D762F"/>
    <w:rsid w:val="009D7929"/>
    <w:rsid w:val="009D7A2F"/>
    <w:rsid w:val="009D7DB1"/>
    <w:rsid w:val="009D7E14"/>
    <w:rsid w:val="009D7E74"/>
    <w:rsid w:val="009E01C1"/>
    <w:rsid w:val="009E0358"/>
    <w:rsid w:val="009E0876"/>
    <w:rsid w:val="009E0994"/>
    <w:rsid w:val="009E0A23"/>
    <w:rsid w:val="009E0A4B"/>
    <w:rsid w:val="009E0E32"/>
    <w:rsid w:val="009E0E6D"/>
    <w:rsid w:val="009E1001"/>
    <w:rsid w:val="009E11F9"/>
    <w:rsid w:val="009E1272"/>
    <w:rsid w:val="009E135F"/>
    <w:rsid w:val="009E136A"/>
    <w:rsid w:val="009E13DE"/>
    <w:rsid w:val="009E13FA"/>
    <w:rsid w:val="009E1457"/>
    <w:rsid w:val="009E14D5"/>
    <w:rsid w:val="009E150D"/>
    <w:rsid w:val="009E17D9"/>
    <w:rsid w:val="009E1ABE"/>
    <w:rsid w:val="009E1C08"/>
    <w:rsid w:val="009E1C2D"/>
    <w:rsid w:val="009E1C82"/>
    <w:rsid w:val="009E1DBF"/>
    <w:rsid w:val="009E200A"/>
    <w:rsid w:val="009E20A2"/>
    <w:rsid w:val="009E20C2"/>
    <w:rsid w:val="009E20FD"/>
    <w:rsid w:val="009E210C"/>
    <w:rsid w:val="009E2151"/>
    <w:rsid w:val="009E2313"/>
    <w:rsid w:val="009E240D"/>
    <w:rsid w:val="009E2640"/>
    <w:rsid w:val="009E28EA"/>
    <w:rsid w:val="009E2ABE"/>
    <w:rsid w:val="009E2C8F"/>
    <w:rsid w:val="009E2DF8"/>
    <w:rsid w:val="009E2E64"/>
    <w:rsid w:val="009E308D"/>
    <w:rsid w:val="009E30E4"/>
    <w:rsid w:val="009E3351"/>
    <w:rsid w:val="009E34A9"/>
    <w:rsid w:val="009E35A0"/>
    <w:rsid w:val="009E371D"/>
    <w:rsid w:val="009E381B"/>
    <w:rsid w:val="009E38F8"/>
    <w:rsid w:val="009E3A36"/>
    <w:rsid w:val="009E3A3B"/>
    <w:rsid w:val="009E3B91"/>
    <w:rsid w:val="009E3C49"/>
    <w:rsid w:val="009E3C4A"/>
    <w:rsid w:val="009E3DCF"/>
    <w:rsid w:val="009E3DDF"/>
    <w:rsid w:val="009E3FD0"/>
    <w:rsid w:val="009E3FE0"/>
    <w:rsid w:val="009E40B7"/>
    <w:rsid w:val="009E4297"/>
    <w:rsid w:val="009E429B"/>
    <w:rsid w:val="009E43F2"/>
    <w:rsid w:val="009E4743"/>
    <w:rsid w:val="009E4C47"/>
    <w:rsid w:val="009E4CDE"/>
    <w:rsid w:val="009E4D25"/>
    <w:rsid w:val="009E4E3A"/>
    <w:rsid w:val="009E4F14"/>
    <w:rsid w:val="009E4FD1"/>
    <w:rsid w:val="009E507A"/>
    <w:rsid w:val="009E50E6"/>
    <w:rsid w:val="009E5641"/>
    <w:rsid w:val="009E5A02"/>
    <w:rsid w:val="009E5A04"/>
    <w:rsid w:val="009E5AD1"/>
    <w:rsid w:val="009E5C07"/>
    <w:rsid w:val="009E5D99"/>
    <w:rsid w:val="009E5DC0"/>
    <w:rsid w:val="009E5EDB"/>
    <w:rsid w:val="009E5F6B"/>
    <w:rsid w:val="009E634A"/>
    <w:rsid w:val="009E6576"/>
    <w:rsid w:val="009E6799"/>
    <w:rsid w:val="009E6850"/>
    <w:rsid w:val="009E69B8"/>
    <w:rsid w:val="009E6A1B"/>
    <w:rsid w:val="009E6A76"/>
    <w:rsid w:val="009E6BBB"/>
    <w:rsid w:val="009E6BF9"/>
    <w:rsid w:val="009E6F01"/>
    <w:rsid w:val="009E6F92"/>
    <w:rsid w:val="009E6FA5"/>
    <w:rsid w:val="009E7054"/>
    <w:rsid w:val="009E71C0"/>
    <w:rsid w:val="009E77DA"/>
    <w:rsid w:val="009E78E3"/>
    <w:rsid w:val="009E7ACB"/>
    <w:rsid w:val="009E7B7A"/>
    <w:rsid w:val="009E7C40"/>
    <w:rsid w:val="009F0004"/>
    <w:rsid w:val="009F00D3"/>
    <w:rsid w:val="009F0398"/>
    <w:rsid w:val="009F059F"/>
    <w:rsid w:val="009F085A"/>
    <w:rsid w:val="009F0A0B"/>
    <w:rsid w:val="009F0DBB"/>
    <w:rsid w:val="009F0F5D"/>
    <w:rsid w:val="009F1107"/>
    <w:rsid w:val="009F119A"/>
    <w:rsid w:val="009F11C2"/>
    <w:rsid w:val="009F1639"/>
    <w:rsid w:val="009F1E62"/>
    <w:rsid w:val="009F1EF2"/>
    <w:rsid w:val="009F1F88"/>
    <w:rsid w:val="009F20A6"/>
    <w:rsid w:val="009F20E7"/>
    <w:rsid w:val="009F21C9"/>
    <w:rsid w:val="009F21DA"/>
    <w:rsid w:val="009F22B8"/>
    <w:rsid w:val="009F23D6"/>
    <w:rsid w:val="009F287E"/>
    <w:rsid w:val="009F2882"/>
    <w:rsid w:val="009F28D8"/>
    <w:rsid w:val="009F2AB3"/>
    <w:rsid w:val="009F2CEB"/>
    <w:rsid w:val="009F3163"/>
    <w:rsid w:val="009F3183"/>
    <w:rsid w:val="009F378E"/>
    <w:rsid w:val="009F3B17"/>
    <w:rsid w:val="009F3E36"/>
    <w:rsid w:val="009F3E94"/>
    <w:rsid w:val="009F3F42"/>
    <w:rsid w:val="009F400A"/>
    <w:rsid w:val="009F4320"/>
    <w:rsid w:val="009F4505"/>
    <w:rsid w:val="009F46E5"/>
    <w:rsid w:val="009F47F3"/>
    <w:rsid w:val="009F4925"/>
    <w:rsid w:val="009F495A"/>
    <w:rsid w:val="009F4A81"/>
    <w:rsid w:val="009F4E6C"/>
    <w:rsid w:val="009F53F7"/>
    <w:rsid w:val="009F54D0"/>
    <w:rsid w:val="009F553C"/>
    <w:rsid w:val="009F5668"/>
    <w:rsid w:val="009F56BE"/>
    <w:rsid w:val="009F56D2"/>
    <w:rsid w:val="009F5ACF"/>
    <w:rsid w:val="009F5B9C"/>
    <w:rsid w:val="009F608D"/>
    <w:rsid w:val="009F6136"/>
    <w:rsid w:val="009F62E8"/>
    <w:rsid w:val="009F640E"/>
    <w:rsid w:val="009F66E1"/>
    <w:rsid w:val="009F6723"/>
    <w:rsid w:val="009F6735"/>
    <w:rsid w:val="009F67CD"/>
    <w:rsid w:val="009F6AD4"/>
    <w:rsid w:val="009F6AEB"/>
    <w:rsid w:val="009F6BE2"/>
    <w:rsid w:val="009F6C30"/>
    <w:rsid w:val="009F6CF6"/>
    <w:rsid w:val="009F6D0C"/>
    <w:rsid w:val="009F6E7F"/>
    <w:rsid w:val="009F702D"/>
    <w:rsid w:val="009F70F7"/>
    <w:rsid w:val="009F727D"/>
    <w:rsid w:val="009F7363"/>
    <w:rsid w:val="009F73AC"/>
    <w:rsid w:val="009F73BA"/>
    <w:rsid w:val="009F7475"/>
    <w:rsid w:val="009F772A"/>
    <w:rsid w:val="009F7768"/>
    <w:rsid w:val="009F77E7"/>
    <w:rsid w:val="009F7AB4"/>
    <w:rsid w:val="009F7B57"/>
    <w:rsid w:val="009F7BC4"/>
    <w:rsid w:val="009F7C61"/>
    <w:rsid w:val="009F7E47"/>
    <w:rsid w:val="009F7F45"/>
    <w:rsid w:val="009F7F9D"/>
    <w:rsid w:val="00A0006B"/>
    <w:rsid w:val="00A00155"/>
    <w:rsid w:val="00A0039C"/>
    <w:rsid w:val="00A00527"/>
    <w:rsid w:val="00A00701"/>
    <w:rsid w:val="00A00710"/>
    <w:rsid w:val="00A0083B"/>
    <w:rsid w:val="00A00901"/>
    <w:rsid w:val="00A009F3"/>
    <w:rsid w:val="00A00B51"/>
    <w:rsid w:val="00A00CDE"/>
    <w:rsid w:val="00A00E34"/>
    <w:rsid w:val="00A00F1D"/>
    <w:rsid w:val="00A0105E"/>
    <w:rsid w:val="00A01077"/>
    <w:rsid w:val="00A01090"/>
    <w:rsid w:val="00A010B3"/>
    <w:rsid w:val="00A01128"/>
    <w:rsid w:val="00A0126A"/>
    <w:rsid w:val="00A0130F"/>
    <w:rsid w:val="00A014F9"/>
    <w:rsid w:val="00A015BD"/>
    <w:rsid w:val="00A0165E"/>
    <w:rsid w:val="00A016FD"/>
    <w:rsid w:val="00A0184D"/>
    <w:rsid w:val="00A01A46"/>
    <w:rsid w:val="00A01AA8"/>
    <w:rsid w:val="00A01C2F"/>
    <w:rsid w:val="00A021FA"/>
    <w:rsid w:val="00A02371"/>
    <w:rsid w:val="00A024B6"/>
    <w:rsid w:val="00A026EB"/>
    <w:rsid w:val="00A027F7"/>
    <w:rsid w:val="00A02AB9"/>
    <w:rsid w:val="00A02FC8"/>
    <w:rsid w:val="00A031F6"/>
    <w:rsid w:val="00A032ED"/>
    <w:rsid w:val="00A03358"/>
    <w:rsid w:val="00A03547"/>
    <w:rsid w:val="00A0381F"/>
    <w:rsid w:val="00A038A2"/>
    <w:rsid w:val="00A039CC"/>
    <w:rsid w:val="00A03A2A"/>
    <w:rsid w:val="00A03B05"/>
    <w:rsid w:val="00A03B76"/>
    <w:rsid w:val="00A03C32"/>
    <w:rsid w:val="00A03C3A"/>
    <w:rsid w:val="00A03CCE"/>
    <w:rsid w:val="00A03FB5"/>
    <w:rsid w:val="00A041B1"/>
    <w:rsid w:val="00A041E8"/>
    <w:rsid w:val="00A04710"/>
    <w:rsid w:val="00A048F1"/>
    <w:rsid w:val="00A0494D"/>
    <w:rsid w:val="00A04A09"/>
    <w:rsid w:val="00A04A5D"/>
    <w:rsid w:val="00A04A86"/>
    <w:rsid w:val="00A04EE1"/>
    <w:rsid w:val="00A050F9"/>
    <w:rsid w:val="00A051CB"/>
    <w:rsid w:val="00A059EA"/>
    <w:rsid w:val="00A05D64"/>
    <w:rsid w:val="00A06028"/>
    <w:rsid w:val="00A0614E"/>
    <w:rsid w:val="00A0625E"/>
    <w:rsid w:val="00A062F8"/>
    <w:rsid w:val="00A064B5"/>
    <w:rsid w:val="00A06588"/>
    <w:rsid w:val="00A065BC"/>
    <w:rsid w:val="00A066D9"/>
    <w:rsid w:val="00A0671B"/>
    <w:rsid w:val="00A06786"/>
    <w:rsid w:val="00A0698E"/>
    <w:rsid w:val="00A06AB5"/>
    <w:rsid w:val="00A06C85"/>
    <w:rsid w:val="00A06D88"/>
    <w:rsid w:val="00A06DA1"/>
    <w:rsid w:val="00A06E95"/>
    <w:rsid w:val="00A06FB2"/>
    <w:rsid w:val="00A070AD"/>
    <w:rsid w:val="00A070DE"/>
    <w:rsid w:val="00A071D8"/>
    <w:rsid w:val="00A0724D"/>
    <w:rsid w:val="00A072DF"/>
    <w:rsid w:val="00A072EE"/>
    <w:rsid w:val="00A07570"/>
    <w:rsid w:val="00A0769F"/>
    <w:rsid w:val="00A076C7"/>
    <w:rsid w:val="00A0771A"/>
    <w:rsid w:val="00A0791E"/>
    <w:rsid w:val="00A07D25"/>
    <w:rsid w:val="00A07D5A"/>
    <w:rsid w:val="00A07F77"/>
    <w:rsid w:val="00A102C9"/>
    <w:rsid w:val="00A10661"/>
    <w:rsid w:val="00A1077D"/>
    <w:rsid w:val="00A108E3"/>
    <w:rsid w:val="00A10A59"/>
    <w:rsid w:val="00A10A6F"/>
    <w:rsid w:val="00A10DCC"/>
    <w:rsid w:val="00A10F05"/>
    <w:rsid w:val="00A11164"/>
    <w:rsid w:val="00A1128F"/>
    <w:rsid w:val="00A114D6"/>
    <w:rsid w:val="00A1164C"/>
    <w:rsid w:val="00A117DD"/>
    <w:rsid w:val="00A11850"/>
    <w:rsid w:val="00A11CFF"/>
    <w:rsid w:val="00A11D28"/>
    <w:rsid w:val="00A11DCD"/>
    <w:rsid w:val="00A120C7"/>
    <w:rsid w:val="00A120D9"/>
    <w:rsid w:val="00A126AE"/>
    <w:rsid w:val="00A1291D"/>
    <w:rsid w:val="00A12C02"/>
    <w:rsid w:val="00A12C41"/>
    <w:rsid w:val="00A12D2A"/>
    <w:rsid w:val="00A12DB1"/>
    <w:rsid w:val="00A12F74"/>
    <w:rsid w:val="00A130BF"/>
    <w:rsid w:val="00A13103"/>
    <w:rsid w:val="00A131DB"/>
    <w:rsid w:val="00A133F2"/>
    <w:rsid w:val="00A1343A"/>
    <w:rsid w:val="00A13652"/>
    <w:rsid w:val="00A1388F"/>
    <w:rsid w:val="00A1393B"/>
    <w:rsid w:val="00A13C40"/>
    <w:rsid w:val="00A13F88"/>
    <w:rsid w:val="00A14053"/>
    <w:rsid w:val="00A141A3"/>
    <w:rsid w:val="00A14383"/>
    <w:rsid w:val="00A143AA"/>
    <w:rsid w:val="00A146A1"/>
    <w:rsid w:val="00A147A9"/>
    <w:rsid w:val="00A14A06"/>
    <w:rsid w:val="00A14AC5"/>
    <w:rsid w:val="00A14B5D"/>
    <w:rsid w:val="00A14D39"/>
    <w:rsid w:val="00A14D3B"/>
    <w:rsid w:val="00A151DB"/>
    <w:rsid w:val="00A153E9"/>
    <w:rsid w:val="00A15441"/>
    <w:rsid w:val="00A156C7"/>
    <w:rsid w:val="00A15B81"/>
    <w:rsid w:val="00A15BC7"/>
    <w:rsid w:val="00A15C60"/>
    <w:rsid w:val="00A15ECE"/>
    <w:rsid w:val="00A161A8"/>
    <w:rsid w:val="00A165A4"/>
    <w:rsid w:val="00A1677E"/>
    <w:rsid w:val="00A16943"/>
    <w:rsid w:val="00A16959"/>
    <w:rsid w:val="00A16A12"/>
    <w:rsid w:val="00A16A95"/>
    <w:rsid w:val="00A16B7A"/>
    <w:rsid w:val="00A16D28"/>
    <w:rsid w:val="00A16E84"/>
    <w:rsid w:val="00A170E2"/>
    <w:rsid w:val="00A172F0"/>
    <w:rsid w:val="00A173AC"/>
    <w:rsid w:val="00A1753F"/>
    <w:rsid w:val="00A1762D"/>
    <w:rsid w:val="00A178FE"/>
    <w:rsid w:val="00A17D31"/>
    <w:rsid w:val="00A17E1C"/>
    <w:rsid w:val="00A17F90"/>
    <w:rsid w:val="00A17FB9"/>
    <w:rsid w:val="00A2011A"/>
    <w:rsid w:val="00A20223"/>
    <w:rsid w:val="00A20374"/>
    <w:rsid w:val="00A20587"/>
    <w:rsid w:val="00A2093E"/>
    <w:rsid w:val="00A20A02"/>
    <w:rsid w:val="00A20DA9"/>
    <w:rsid w:val="00A210C0"/>
    <w:rsid w:val="00A210F5"/>
    <w:rsid w:val="00A2111C"/>
    <w:rsid w:val="00A212CB"/>
    <w:rsid w:val="00A21433"/>
    <w:rsid w:val="00A215A8"/>
    <w:rsid w:val="00A21606"/>
    <w:rsid w:val="00A2173B"/>
    <w:rsid w:val="00A219F7"/>
    <w:rsid w:val="00A21B22"/>
    <w:rsid w:val="00A22192"/>
    <w:rsid w:val="00A22433"/>
    <w:rsid w:val="00A227D2"/>
    <w:rsid w:val="00A22903"/>
    <w:rsid w:val="00A22D09"/>
    <w:rsid w:val="00A22E90"/>
    <w:rsid w:val="00A23197"/>
    <w:rsid w:val="00A234F0"/>
    <w:rsid w:val="00A238B5"/>
    <w:rsid w:val="00A2394A"/>
    <w:rsid w:val="00A23D21"/>
    <w:rsid w:val="00A23D3A"/>
    <w:rsid w:val="00A23DAA"/>
    <w:rsid w:val="00A23EA3"/>
    <w:rsid w:val="00A2402C"/>
    <w:rsid w:val="00A24595"/>
    <w:rsid w:val="00A24645"/>
    <w:rsid w:val="00A24695"/>
    <w:rsid w:val="00A24D15"/>
    <w:rsid w:val="00A24D48"/>
    <w:rsid w:val="00A24DFA"/>
    <w:rsid w:val="00A25052"/>
    <w:rsid w:val="00A2507D"/>
    <w:rsid w:val="00A2511E"/>
    <w:rsid w:val="00A254C9"/>
    <w:rsid w:val="00A255CF"/>
    <w:rsid w:val="00A2573A"/>
    <w:rsid w:val="00A2594C"/>
    <w:rsid w:val="00A259BE"/>
    <w:rsid w:val="00A261DE"/>
    <w:rsid w:val="00A26388"/>
    <w:rsid w:val="00A26548"/>
    <w:rsid w:val="00A266CB"/>
    <w:rsid w:val="00A266FA"/>
    <w:rsid w:val="00A2687E"/>
    <w:rsid w:val="00A268E8"/>
    <w:rsid w:val="00A26977"/>
    <w:rsid w:val="00A26CB5"/>
    <w:rsid w:val="00A26EFF"/>
    <w:rsid w:val="00A27306"/>
    <w:rsid w:val="00A27509"/>
    <w:rsid w:val="00A2770C"/>
    <w:rsid w:val="00A278FF"/>
    <w:rsid w:val="00A279DC"/>
    <w:rsid w:val="00A27B2C"/>
    <w:rsid w:val="00A27DAF"/>
    <w:rsid w:val="00A27FB3"/>
    <w:rsid w:val="00A27FC7"/>
    <w:rsid w:val="00A30315"/>
    <w:rsid w:val="00A30454"/>
    <w:rsid w:val="00A30494"/>
    <w:rsid w:val="00A30587"/>
    <w:rsid w:val="00A305C4"/>
    <w:rsid w:val="00A3062C"/>
    <w:rsid w:val="00A30A10"/>
    <w:rsid w:val="00A30B15"/>
    <w:rsid w:val="00A30B67"/>
    <w:rsid w:val="00A30F01"/>
    <w:rsid w:val="00A312F3"/>
    <w:rsid w:val="00A3145C"/>
    <w:rsid w:val="00A31627"/>
    <w:rsid w:val="00A31654"/>
    <w:rsid w:val="00A317DB"/>
    <w:rsid w:val="00A31AF4"/>
    <w:rsid w:val="00A3233C"/>
    <w:rsid w:val="00A3233D"/>
    <w:rsid w:val="00A3280C"/>
    <w:rsid w:val="00A328D6"/>
    <w:rsid w:val="00A328ED"/>
    <w:rsid w:val="00A328F0"/>
    <w:rsid w:val="00A32CC4"/>
    <w:rsid w:val="00A32E3F"/>
    <w:rsid w:val="00A32FB4"/>
    <w:rsid w:val="00A331FE"/>
    <w:rsid w:val="00A33204"/>
    <w:rsid w:val="00A3327A"/>
    <w:rsid w:val="00A334E5"/>
    <w:rsid w:val="00A335BB"/>
    <w:rsid w:val="00A33FFB"/>
    <w:rsid w:val="00A34029"/>
    <w:rsid w:val="00A34318"/>
    <w:rsid w:val="00A344F3"/>
    <w:rsid w:val="00A34623"/>
    <w:rsid w:val="00A3469C"/>
    <w:rsid w:val="00A3478B"/>
    <w:rsid w:val="00A3482A"/>
    <w:rsid w:val="00A348BA"/>
    <w:rsid w:val="00A34C01"/>
    <w:rsid w:val="00A34F76"/>
    <w:rsid w:val="00A352B4"/>
    <w:rsid w:val="00A357D9"/>
    <w:rsid w:val="00A358BD"/>
    <w:rsid w:val="00A358DD"/>
    <w:rsid w:val="00A359C3"/>
    <w:rsid w:val="00A359E3"/>
    <w:rsid w:val="00A35AEC"/>
    <w:rsid w:val="00A35CE3"/>
    <w:rsid w:val="00A35CEC"/>
    <w:rsid w:val="00A35E33"/>
    <w:rsid w:val="00A35F42"/>
    <w:rsid w:val="00A360E9"/>
    <w:rsid w:val="00A361FE"/>
    <w:rsid w:val="00A36C0D"/>
    <w:rsid w:val="00A37BAF"/>
    <w:rsid w:val="00A37D04"/>
    <w:rsid w:val="00A4013C"/>
    <w:rsid w:val="00A4086F"/>
    <w:rsid w:val="00A408BB"/>
    <w:rsid w:val="00A40A64"/>
    <w:rsid w:val="00A40F0F"/>
    <w:rsid w:val="00A40F81"/>
    <w:rsid w:val="00A4101A"/>
    <w:rsid w:val="00A41048"/>
    <w:rsid w:val="00A41241"/>
    <w:rsid w:val="00A414C4"/>
    <w:rsid w:val="00A4150E"/>
    <w:rsid w:val="00A41953"/>
    <w:rsid w:val="00A41A28"/>
    <w:rsid w:val="00A41A51"/>
    <w:rsid w:val="00A41B45"/>
    <w:rsid w:val="00A41BB7"/>
    <w:rsid w:val="00A41D4E"/>
    <w:rsid w:val="00A41DA0"/>
    <w:rsid w:val="00A41F37"/>
    <w:rsid w:val="00A421B2"/>
    <w:rsid w:val="00A421D2"/>
    <w:rsid w:val="00A4242D"/>
    <w:rsid w:val="00A424CC"/>
    <w:rsid w:val="00A426EE"/>
    <w:rsid w:val="00A4270C"/>
    <w:rsid w:val="00A428D9"/>
    <w:rsid w:val="00A4291C"/>
    <w:rsid w:val="00A429BF"/>
    <w:rsid w:val="00A429D4"/>
    <w:rsid w:val="00A42A05"/>
    <w:rsid w:val="00A42DD7"/>
    <w:rsid w:val="00A42E19"/>
    <w:rsid w:val="00A430C4"/>
    <w:rsid w:val="00A4310F"/>
    <w:rsid w:val="00A431A8"/>
    <w:rsid w:val="00A43251"/>
    <w:rsid w:val="00A432E5"/>
    <w:rsid w:val="00A43325"/>
    <w:rsid w:val="00A4334A"/>
    <w:rsid w:val="00A4338E"/>
    <w:rsid w:val="00A433A1"/>
    <w:rsid w:val="00A4365D"/>
    <w:rsid w:val="00A4371D"/>
    <w:rsid w:val="00A43860"/>
    <w:rsid w:val="00A43C9F"/>
    <w:rsid w:val="00A43D72"/>
    <w:rsid w:val="00A43DB5"/>
    <w:rsid w:val="00A43EE7"/>
    <w:rsid w:val="00A4404F"/>
    <w:rsid w:val="00A442D2"/>
    <w:rsid w:val="00A44337"/>
    <w:rsid w:val="00A44520"/>
    <w:rsid w:val="00A4452A"/>
    <w:rsid w:val="00A44579"/>
    <w:rsid w:val="00A44675"/>
    <w:rsid w:val="00A44679"/>
    <w:rsid w:val="00A446A4"/>
    <w:rsid w:val="00A44A19"/>
    <w:rsid w:val="00A44A9D"/>
    <w:rsid w:val="00A44BE3"/>
    <w:rsid w:val="00A44F26"/>
    <w:rsid w:val="00A44FD0"/>
    <w:rsid w:val="00A45551"/>
    <w:rsid w:val="00A45A9E"/>
    <w:rsid w:val="00A45DB3"/>
    <w:rsid w:val="00A45E73"/>
    <w:rsid w:val="00A45EFB"/>
    <w:rsid w:val="00A464A0"/>
    <w:rsid w:val="00A4656E"/>
    <w:rsid w:val="00A46889"/>
    <w:rsid w:val="00A46992"/>
    <w:rsid w:val="00A46A41"/>
    <w:rsid w:val="00A46C72"/>
    <w:rsid w:val="00A46D17"/>
    <w:rsid w:val="00A46E0A"/>
    <w:rsid w:val="00A46F49"/>
    <w:rsid w:val="00A46F99"/>
    <w:rsid w:val="00A472E7"/>
    <w:rsid w:val="00A47503"/>
    <w:rsid w:val="00A47588"/>
    <w:rsid w:val="00A477AF"/>
    <w:rsid w:val="00A479D1"/>
    <w:rsid w:val="00A47E4B"/>
    <w:rsid w:val="00A47ED6"/>
    <w:rsid w:val="00A50215"/>
    <w:rsid w:val="00A50552"/>
    <w:rsid w:val="00A50DE5"/>
    <w:rsid w:val="00A51063"/>
    <w:rsid w:val="00A51431"/>
    <w:rsid w:val="00A515DF"/>
    <w:rsid w:val="00A516A9"/>
    <w:rsid w:val="00A519D8"/>
    <w:rsid w:val="00A51CA1"/>
    <w:rsid w:val="00A51D28"/>
    <w:rsid w:val="00A51DCA"/>
    <w:rsid w:val="00A51E65"/>
    <w:rsid w:val="00A51EFF"/>
    <w:rsid w:val="00A51F5E"/>
    <w:rsid w:val="00A520C8"/>
    <w:rsid w:val="00A52309"/>
    <w:rsid w:val="00A52662"/>
    <w:rsid w:val="00A52692"/>
    <w:rsid w:val="00A52702"/>
    <w:rsid w:val="00A5270A"/>
    <w:rsid w:val="00A527F8"/>
    <w:rsid w:val="00A52828"/>
    <w:rsid w:val="00A528E1"/>
    <w:rsid w:val="00A5291A"/>
    <w:rsid w:val="00A52BD5"/>
    <w:rsid w:val="00A53276"/>
    <w:rsid w:val="00A53501"/>
    <w:rsid w:val="00A535E8"/>
    <w:rsid w:val="00A5361B"/>
    <w:rsid w:val="00A53726"/>
    <w:rsid w:val="00A537E0"/>
    <w:rsid w:val="00A53953"/>
    <w:rsid w:val="00A539AD"/>
    <w:rsid w:val="00A53CE8"/>
    <w:rsid w:val="00A53DBE"/>
    <w:rsid w:val="00A54110"/>
    <w:rsid w:val="00A5417D"/>
    <w:rsid w:val="00A54249"/>
    <w:rsid w:val="00A54504"/>
    <w:rsid w:val="00A545D4"/>
    <w:rsid w:val="00A54604"/>
    <w:rsid w:val="00A54676"/>
    <w:rsid w:val="00A5477B"/>
    <w:rsid w:val="00A547BD"/>
    <w:rsid w:val="00A5483B"/>
    <w:rsid w:val="00A54CFC"/>
    <w:rsid w:val="00A54D97"/>
    <w:rsid w:val="00A5508D"/>
    <w:rsid w:val="00A550F9"/>
    <w:rsid w:val="00A551DC"/>
    <w:rsid w:val="00A553D1"/>
    <w:rsid w:val="00A553FB"/>
    <w:rsid w:val="00A55490"/>
    <w:rsid w:val="00A5551F"/>
    <w:rsid w:val="00A55523"/>
    <w:rsid w:val="00A55887"/>
    <w:rsid w:val="00A55A12"/>
    <w:rsid w:val="00A55A33"/>
    <w:rsid w:val="00A55E31"/>
    <w:rsid w:val="00A55EDA"/>
    <w:rsid w:val="00A55EE3"/>
    <w:rsid w:val="00A5668D"/>
    <w:rsid w:val="00A567E7"/>
    <w:rsid w:val="00A56800"/>
    <w:rsid w:val="00A56D3B"/>
    <w:rsid w:val="00A56DEB"/>
    <w:rsid w:val="00A56E07"/>
    <w:rsid w:val="00A56E21"/>
    <w:rsid w:val="00A57054"/>
    <w:rsid w:val="00A5709A"/>
    <w:rsid w:val="00A5721D"/>
    <w:rsid w:val="00A572F2"/>
    <w:rsid w:val="00A573F4"/>
    <w:rsid w:val="00A57488"/>
    <w:rsid w:val="00A574D6"/>
    <w:rsid w:val="00A575B1"/>
    <w:rsid w:val="00A57635"/>
    <w:rsid w:val="00A57792"/>
    <w:rsid w:val="00A57DC9"/>
    <w:rsid w:val="00A57E7D"/>
    <w:rsid w:val="00A57EC6"/>
    <w:rsid w:val="00A57FD5"/>
    <w:rsid w:val="00A6077C"/>
    <w:rsid w:val="00A60786"/>
    <w:rsid w:val="00A60940"/>
    <w:rsid w:val="00A60A07"/>
    <w:rsid w:val="00A60A7D"/>
    <w:rsid w:val="00A60B6C"/>
    <w:rsid w:val="00A60C4A"/>
    <w:rsid w:val="00A60EB3"/>
    <w:rsid w:val="00A6129C"/>
    <w:rsid w:val="00A6138C"/>
    <w:rsid w:val="00A614C9"/>
    <w:rsid w:val="00A614E2"/>
    <w:rsid w:val="00A61758"/>
    <w:rsid w:val="00A618C0"/>
    <w:rsid w:val="00A61B2A"/>
    <w:rsid w:val="00A61ECB"/>
    <w:rsid w:val="00A61F9E"/>
    <w:rsid w:val="00A627D6"/>
    <w:rsid w:val="00A628BA"/>
    <w:rsid w:val="00A62A22"/>
    <w:rsid w:val="00A62AA4"/>
    <w:rsid w:val="00A62D0E"/>
    <w:rsid w:val="00A62F1D"/>
    <w:rsid w:val="00A62FB9"/>
    <w:rsid w:val="00A6323B"/>
    <w:rsid w:val="00A632AE"/>
    <w:rsid w:val="00A63579"/>
    <w:rsid w:val="00A63BC0"/>
    <w:rsid w:val="00A63D87"/>
    <w:rsid w:val="00A63E49"/>
    <w:rsid w:val="00A64068"/>
    <w:rsid w:val="00A640EF"/>
    <w:rsid w:val="00A643E0"/>
    <w:rsid w:val="00A64442"/>
    <w:rsid w:val="00A647E6"/>
    <w:rsid w:val="00A648CA"/>
    <w:rsid w:val="00A64910"/>
    <w:rsid w:val="00A6494D"/>
    <w:rsid w:val="00A64EBF"/>
    <w:rsid w:val="00A64F08"/>
    <w:rsid w:val="00A6509A"/>
    <w:rsid w:val="00A65655"/>
    <w:rsid w:val="00A65BB7"/>
    <w:rsid w:val="00A65C44"/>
    <w:rsid w:val="00A65C9B"/>
    <w:rsid w:val="00A65D20"/>
    <w:rsid w:val="00A6612D"/>
    <w:rsid w:val="00A662C3"/>
    <w:rsid w:val="00A664A9"/>
    <w:rsid w:val="00A665A4"/>
    <w:rsid w:val="00A665DC"/>
    <w:rsid w:val="00A6667E"/>
    <w:rsid w:val="00A666C8"/>
    <w:rsid w:val="00A667BB"/>
    <w:rsid w:val="00A66884"/>
    <w:rsid w:val="00A668BF"/>
    <w:rsid w:val="00A6753E"/>
    <w:rsid w:val="00A67575"/>
    <w:rsid w:val="00A6791A"/>
    <w:rsid w:val="00A67A6F"/>
    <w:rsid w:val="00A67AA6"/>
    <w:rsid w:val="00A67AB4"/>
    <w:rsid w:val="00A67C7B"/>
    <w:rsid w:val="00A67E5C"/>
    <w:rsid w:val="00A70151"/>
    <w:rsid w:val="00A7046D"/>
    <w:rsid w:val="00A70604"/>
    <w:rsid w:val="00A70800"/>
    <w:rsid w:val="00A708F7"/>
    <w:rsid w:val="00A70C13"/>
    <w:rsid w:val="00A70C2E"/>
    <w:rsid w:val="00A70CCC"/>
    <w:rsid w:val="00A70E8B"/>
    <w:rsid w:val="00A70FA0"/>
    <w:rsid w:val="00A71043"/>
    <w:rsid w:val="00A71138"/>
    <w:rsid w:val="00A71725"/>
    <w:rsid w:val="00A718B1"/>
    <w:rsid w:val="00A71A4A"/>
    <w:rsid w:val="00A71AE2"/>
    <w:rsid w:val="00A71D17"/>
    <w:rsid w:val="00A71E2D"/>
    <w:rsid w:val="00A723C7"/>
    <w:rsid w:val="00A72604"/>
    <w:rsid w:val="00A726AF"/>
    <w:rsid w:val="00A729A2"/>
    <w:rsid w:val="00A72C46"/>
    <w:rsid w:val="00A72E97"/>
    <w:rsid w:val="00A731AC"/>
    <w:rsid w:val="00A731FA"/>
    <w:rsid w:val="00A73257"/>
    <w:rsid w:val="00A732CB"/>
    <w:rsid w:val="00A73452"/>
    <w:rsid w:val="00A73583"/>
    <w:rsid w:val="00A736EB"/>
    <w:rsid w:val="00A73904"/>
    <w:rsid w:val="00A7391C"/>
    <w:rsid w:val="00A73928"/>
    <w:rsid w:val="00A739A6"/>
    <w:rsid w:val="00A73C92"/>
    <w:rsid w:val="00A73CC3"/>
    <w:rsid w:val="00A73DA7"/>
    <w:rsid w:val="00A74026"/>
    <w:rsid w:val="00A740DB"/>
    <w:rsid w:val="00A741D0"/>
    <w:rsid w:val="00A741D5"/>
    <w:rsid w:val="00A74827"/>
    <w:rsid w:val="00A7485A"/>
    <w:rsid w:val="00A74E2E"/>
    <w:rsid w:val="00A7583E"/>
    <w:rsid w:val="00A75949"/>
    <w:rsid w:val="00A75AC9"/>
    <w:rsid w:val="00A75FA1"/>
    <w:rsid w:val="00A76201"/>
    <w:rsid w:val="00A762B5"/>
    <w:rsid w:val="00A76732"/>
    <w:rsid w:val="00A767B5"/>
    <w:rsid w:val="00A76863"/>
    <w:rsid w:val="00A769F8"/>
    <w:rsid w:val="00A76ADD"/>
    <w:rsid w:val="00A7704F"/>
    <w:rsid w:val="00A7712A"/>
    <w:rsid w:val="00A7720E"/>
    <w:rsid w:val="00A77299"/>
    <w:rsid w:val="00A77334"/>
    <w:rsid w:val="00A774A8"/>
    <w:rsid w:val="00A7764B"/>
    <w:rsid w:val="00A77756"/>
    <w:rsid w:val="00A77793"/>
    <w:rsid w:val="00A77E75"/>
    <w:rsid w:val="00A80045"/>
    <w:rsid w:val="00A80169"/>
    <w:rsid w:val="00A80369"/>
    <w:rsid w:val="00A80643"/>
    <w:rsid w:val="00A806F2"/>
    <w:rsid w:val="00A8071E"/>
    <w:rsid w:val="00A8073E"/>
    <w:rsid w:val="00A80A65"/>
    <w:rsid w:val="00A80D8A"/>
    <w:rsid w:val="00A80E9B"/>
    <w:rsid w:val="00A80EFA"/>
    <w:rsid w:val="00A80FBA"/>
    <w:rsid w:val="00A8109A"/>
    <w:rsid w:val="00A813CF"/>
    <w:rsid w:val="00A817CB"/>
    <w:rsid w:val="00A819A3"/>
    <w:rsid w:val="00A81BEB"/>
    <w:rsid w:val="00A81C30"/>
    <w:rsid w:val="00A81CA9"/>
    <w:rsid w:val="00A81DBD"/>
    <w:rsid w:val="00A81F33"/>
    <w:rsid w:val="00A82262"/>
    <w:rsid w:val="00A822C2"/>
    <w:rsid w:val="00A823E6"/>
    <w:rsid w:val="00A82540"/>
    <w:rsid w:val="00A82548"/>
    <w:rsid w:val="00A82669"/>
    <w:rsid w:val="00A82A89"/>
    <w:rsid w:val="00A82C11"/>
    <w:rsid w:val="00A82C42"/>
    <w:rsid w:val="00A82CF2"/>
    <w:rsid w:val="00A82E7D"/>
    <w:rsid w:val="00A82F0B"/>
    <w:rsid w:val="00A83149"/>
    <w:rsid w:val="00A834CB"/>
    <w:rsid w:val="00A835B0"/>
    <w:rsid w:val="00A83653"/>
    <w:rsid w:val="00A8397F"/>
    <w:rsid w:val="00A839FC"/>
    <w:rsid w:val="00A83A9A"/>
    <w:rsid w:val="00A83D29"/>
    <w:rsid w:val="00A83D95"/>
    <w:rsid w:val="00A83EC0"/>
    <w:rsid w:val="00A83F14"/>
    <w:rsid w:val="00A83F94"/>
    <w:rsid w:val="00A84214"/>
    <w:rsid w:val="00A843F9"/>
    <w:rsid w:val="00A84825"/>
    <w:rsid w:val="00A84AD5"/>
    <w:rsid w:val="00A84B91"/>
    <w:rsid w:val="00A84C53"/>
    <w:rsid w:val="00A84C94"/>
    <w:rsid w:val="00A84CC8"/>
    <w:rsid w:val="00A84CCB"/>
    <w:rsid w:val="00A8508A"/>
    <w:rsid w:val="00A851B6"/>
    <w:rsid w:val="00A85586"/>
    <w:rsid w:val="00A85A24"/>
    <w:rsid w:val="00A86064"/>
    <w:rsid w:val="00A86091"/>
    <w:rsid w:val="00A864A7"/>
    <w:rsid w:val="00A86664"/>
    <w:rsid w:val="00A8668D"/>
    <w:rsid w:val="00A8679A"/>
    <w:rsid w:val="00A86DF7"/>
    <w:rsid w:val="00A8702A"/>
    <w:rsid w:val="00A87123"/>
    <w:rsid w:val="00A8735D"/>
    <w:rsid w:val="00A87710"/>
    <w:rsid w:val="00A87728"/>
    <w:rsid w:val="00A87873"/>
    <w:rsid w:val="00A87ACE"/>
    <w:rsid w:val="00A87C75"/>
    <w:rsid w:val="00A87D28"/>
    <w:rsid w:val="00A87E15"/>
    <w:rsid w:val="00A900F6"/>
    <w:rsid w:val="00A90114"/>
    <w:rsid w:val="00A901FC"/>
    <w:rsid w:val="00A902AE"/>
    <w:rsid w:val="00A9031C"/>
    <w:rsid w:val="00A90357"/>
    <w:rsid w:val="00A91291"/>
    <w:rsid w:val="00A91402"/>
    <w:rsid w:val="00A917D5"/>
    <w:rsid w:val="00A9194D"/>
    <w:rsid w:val="00A91B92"/>
    <w:rsid w:val="00A91D8B"/>
    <w:rsid w:val="00A921B2"/>
    <w:rsid w:val="00A92AEF"/>
    <w:rsid w:val="00A92B5B"/>
    <w:rsid w:val="00A92C6D"/>
    <w:rsid w:val="00A92D6E"/>
    <w:rsid w:val="00A92E0A"/>
    <w:rsid w:val="00A92EAC"/>
    <w:rsid w:val="00A92F2E"/>
    <w:rsid w:val="00A92F31"/>
    <w:rsid w:val="00A93226"/>
    <w:rsid w:val="00A936BE"/>
    <w:rsid w:val="00A936F7"/>
    <w:rsid w:val="00A937BF"/>
    <w:rsid w:val="00A937F3"/>
    <w:rsid w:val="00A937FD"/>
    <w:rsid w:val="00A93876"/>
    <w:rsid w:val="00A939D5"/>
    <w:rsid w:val="00A93E37"/>
    <w:rsid w:val="00A93E4D"/>
    <w:rsid w:val="00A9445D"/>
    <w:rsid w:val="00A944A3"/>
    <w:rsid w:val="00A945E1"/>
    <w:rsid w:val="00A94676"/>
    <w:rsid w:val="00A946B4"/>
    <w:rsid w:val="00A94724"/>
    <w:rsid w:val="00A9473F"/>
    <w:rsid w:val="00A94807"/>
    <w:rsid w:val="00A949CE"/>
    <w:rsid w:val="00A94BF0"/>
    <w:rsid w:val="00A94CCE"/>
    <w:rsid w:val="00A94E8E"/>
    <w:rsid w:val="00A9519E"/>
    <w:rsid w:val="00A952CC"/>
    <w:rsid w:val="00A9532C"/>
    <w:rsid w:val="00A95384"/>
    <w:rsid w:val="00A954B0"/>
    <w:rsid w:val="00A954BB"/>
    <w:rsid w:val="00A959AF"/>
    <w:rsid w:val="00A95B0B"/>
    <w:rsid w:val="00A95B47"/>
    <w:rsid w:val="00A95BC8"/>
    <w:rsid w:val="00A95D6C"/>
    <w:rsid w:val="00A95EDE"/>
    <w:rsid w:val="00A9600E"/>
    <w:rsid w:val="00A9654D"/>
    <w:rsid w:val="00A96609"/>
    <w:rsid w:val="00A967CC"/>
    <w:rsid w:val="00A96A5B"/>
    <w:rsid w:val="00A96B8B"/>
    <w:rsid w:val="00A96C03"/>
    <w:rsid w:val="00A96C8C"/>
    <w:rsid w:val="00A96DF9"/>
    <w:rsid w:val="00A96F99"/>
    <w:rsid w:val="00A970C7"/>
    <w:rsid w:val="00A971DA"/>
    <w:rsid w:val="00A97AE6"/>
    <w:rsid w:val="00A97BC6"/>
    <w:rsid w:val="00A97D0F"/>
    <w:rsid w:val="00A97E21"/>
    <w:rsid w:val="00A97E42"/>
    <w:rsid w:val="00AA005A"/>
    <w:rsid w:val="00AA037B"/>
    <w:rsid w:val="00AA0431"/>
    <w:rsid w:val="00AA0535"/>
    <w:rsid w:val="00AA0912"/>
    <w:rsid w:val="00AA0928"/>
    <w:rsid w:val="00AA0ADA"/>
    <w:rsid w:val="00AA0B30"/>
    <w:rsid w:val="00AA0CF4"/>
    <w:rsid w:val="00AA0EDD"/>
    <w:rsid w:val="00AA106D"/>
    <w:rsid w:val="00AA1233"/>
    <w:rsid w:val="00AA126F"/>
    <w:rsid w:val="00AA15B9"/>
    <w:rsid w:val="00AA15F9"/>
    <w:rsid w:val="00AA1DCA"/>
    <w:rsid w:val="00AA2014"/>
    <w:rsid w:val="00AA234F"/>
    <w:rsid w:val="00AA2573"/>
    <w:rsid w:val="00AA2697"/>
    <w:rsid w:val="00AA27B4"/>
    <w:rsid w:val="00AA2830"/>
    <w:rsid w:val="00AA2925"/>
    <w:rsid w:val="00AA295E"/>
    <w:rsid w:val="00AA2C77"/>
    <w:rsid w:val="00AA2E8D"/>
    <w:rsid w:val="00AA300D"/>
    <w:rsid w:val="00AA3151"/>
    <w:rsid w:val="00AA31BC"/>
    <w:rsid w:val="00AA33CB"/>
    <w:rsid w:val="00AA37AA"/>
    <w:rsid w:val="00AA3804"/>
    <w:rsid w:val="00AA39C0"/>
    <w:rsid w:val="00AA3D45"/>
    <w:rsid w:val="00AA3DF7"/>
    <w:rsid w:val="00AA3EFA"/>
    <w:rsid w:val="00AA429B"/>
    <w:rsid w:val="00AA43B2"/>
    <w:rsid w:val="00AA4580"/>
    <w:rsid w:val="00AA459B"/>
    <w:rsid w:val="00AA4738"/>
    <w:rsid w:val="00AA4D20"/>
    <w:rsid w:val="00AA5049"/>
    <w:rsid w:val="00AA5256"/>
    <w:rsid w:val="00AA5440"/>
    <w:rsid w:val="00AA5472"/>
    <w:rsid w:val="00AA549B"/>
    <w:rsid w:val="00AA5520"/>
    <w:rsid w:val="00AA562E"/>
    <w:rsid w:val="00AA569E"/>
    <w:rsid w:val="00AA5833"/>
    <w:rsid w:val="00AA5BA7"/>
    <w:rsid w:val="00AA5DA9"/>
    <w:rsid w:val="00AA5FDA"/>
    <w:rsid w:val="00AA5FEC"/>
    <w:rsid w:val="00AA6060"/>
    <w:rsid w:val="00AA648C"/>
    <w:rsid w:val="00AA6C1F"/>
    <w:rsid w:val="00AA6CB1"/>
    <w:rsid w:val="00AA6EEA"/>
    <w:rsid w:val="00AA73CF"/>
    <w:rsid w:val="00AA7965"/>
    <w:rsid w:val="00AA7AF0"/>
    <w:rsid w:val="00AA7D7A"/>
    <w:rsid w:val="00AB0040"/>
    <w:rsid w:val="00AB02B7"/>
    <w:rsid w:val="00AB04F0"/>
    <w:rsid w:val="00AB0748"/>
    <w:rsid w:val="00AB0760"/>
    <w:rsid w:val="00AB0A36"/>
    <w:rsid w:val="00AB0D73"/>
    <w:rsid w:val="00AB0E33"/>
    <w:rsid w:val="00AB0FE1"/>
    <w:rsid w:val="00AB1203"/>
    <w:rsid w:val="00AB16CE"/>
    <w:rsid w:val="00AB1B8F"/>
    <w:rsid w:val="00AB2150"/>
    <w:rsid w:val="00AB21EB"/>
    <w:rsid w:val="00AB231D"/>
    <w:rsid w:val="00AB2721"/>
    <w:rsid w:val="00AB287F"/>
    <w:rsid w:val="00AB2895"/>
    <w:rsid w:val="00AB2AD3"/>
    <w:rsid w:val="00AB2D0D"/>
    <w:rsid w:val="00AB2FF2"/>
    <w:rsid w:val="00AB300F"/>
    <w:rsid w:val="00AB3018"/>
    <w:rsid w:val="00AB3225"/>
    <w:rsid w:val="00AB32A4"/>
    <w:rsid w:val="00AB32F5"/>
    <w:rsid w:val="00AB39E2"/>
    <w:rsid w:val="00AB39FC"/>
    <w:rsid w:val="00AB42D6"/>
    <w:rsid w:val="00AB433B"/>
    <w:rsid w:val="00AB4374"/>
    <w:rsid w:val="00AB4396"/>
    <w:rsid w:val="00AB46B3"/>
    <w:rsid w:val="00AB48B9"/>
    <w:rsid w:val="00AB49EB"/>
    <w:rsid w:val="00AB4BC6"/>
    <w:rsid w:val="00AB50F9"/>
    <w:rsid w:val="00AB56B5"/>
    <w:rsid w:val="00AB5780"/>
    <w:rsid w:val="00AB596F"/>
    <w:rsid w:val="00AB5ABB"/>
    <w:rsid w:val="00AB5B8B"/>
    <w:rsid w:val="00AB5D43"/>
    <w:rsid w:val="00AB5DAC"/>
    <w:rsid w:val="00AB5DD5"/>
    <w:rsid w:val="00AB5E18"/>
    <w:rsid w:val="00AB5E4F"/>
    <w:rsid w:val="00AB5E98"/>
    <w:rsid w:val="00AB5F09"/>
    <w:rsid w:val="00AB5F1E"/>
    <w:rsid w:val="00AB6053"/>
    <w:rsid w:val="00AB61B3"/>
    <w:rsid w:val="00AB626F"/>
    <w:rsid w:val="00AB62AC"/>
    <w:rsid w:val="00AB6321"/>
    <w:rsid w:val="00AB6601"/>
    <w:rsid w:val="00AB685E"/>
    <w:rsid w:val="00AB68FF"/>
    <w:rsid w:val="00AB6F77"/>
    <w:rsid w:val="00AB708B"/>
    <w:rsid w:val="00AB718B"/>
    <w:rsid w:val="00AB7394"/>
    <w:rsid w:val="00AB7494"/>
    <w:rsid w:val="00AB7897"/>
    <w:rsid w:val="00AB7C36"/>
    <w:rsid w:val="00AB7DB0"/>
    <w:rsid w:val="00AB7EA7"/>
    <w:rsid w:val="00AB7F75"/>
    <w:rsid w:val="00AC037C"/>
    <w:rsid w:val="00AC06BD"/>
    <w:rsid w:val="00AC0761"/>
    <w:rsid w:val="00AC0A05"/>
    <w:rsid w:val="00AC0A4E"/>
    <w:rsid w:val="00AC0AF5"/>
    <w:rsid w:val="00AC0D31"/>
    <w:rsid w:val="00AC12DF"/>
    <w:rsid w:val="00AC1574"/>
    <w:rsid w:val="00AC18AD"/>
    <w:rsid w:val="00AC1921"/>
    <w:rsid w:val="00AC192D"/>
    <w:rsid w:val="00AC1969"/>
    <w:rsid w:val="00AC1A93"/>
    <w:rsid w:val="00AC1DE4"/>
    <w:rsid w:val="00AC2173"/>
    <w:rsid w:val="00AC22CA"/>
    <w:rsid w:val="00AC2768"/>
    <w:rsid w:val="00AC30AD"/>
    <w:rsid w:val="00AC32CC"/>
    <w:rsid w:val="00AC33B0"/>
    <w:rsid w:val="00AC3410"/>
    <w:rsid w:val="00AC34A2"/>
    <w:rsid w:val="00AC358E"/>
    <w:rsid w:val="00AC36E7"/>
    <w:rsid w:val="00AC381D"/>
    <w:rsid w:val="00AC3F4D"/>
    <w:rsid w:val="00AC4126"/>
    <w:rsid w:val="00AC42E7"/>
    <w:rsid w:val="00AC43A8"/>
    <w:rsid w:val="00AC4405"/>
    <w:rsid w:val="00AC4ABE"/>
    <w:rsid w:val="00AC4BAE"/>
    <w:rsid w:val="00AC4C49"/>
    <w:rsid w:val="00AC4D46"/>
    <w:rsid w:val="00AC4EB4"/>
    <w:rsid w:val="00AC53CC"/>
    <w:rsid w:val="00AC53DC"/>
    <w:rsid w:val="00AC56AF"/>
    <w:rsid w:val="00AC57DF"/>
    <w:rsid w:val="00AC5885"/>
    <w:rsid w:val="00AC58DD"/>
    <w:rsid w:val="00AC5A11"/>
    <w:rsid w:val="00AC5AB5"/>
    <w:rsid w:val="00AC5F20"/>
    <w:rsid w:val="00AC60AD"/>
    <w:rsid w:val="00AC6407"/>
    <w:rsid w:val="00AC64D7"/>
    <w:rsid w:val="00AC66AB"/>
    <w:rsid w:val="00AC670A"/>
    <w:rsid w:val="00AC6811"/>
    <w:rsid w:val="00AC695B"/>
    <w:rsid w:val="00AC6C62"/>
    <w:rsid w:val="00AC6C6B"/>
    <w:rsid w:val="00AC6D61"/>
    <w:rsid w:val="00AC7215"/>
    <w:rsid w:val="00AC7224"/>
    <w:rsid w:val="00AC72D0"/>
    <w:rsid w:val="00AC7327"/>
    <w:rsid w:val="00AC742C"/>
    <w:rsid w:val="00AC7527"/>
    <w:rsid w:val="00AC75AB"/>
    <w:rsid w:val="00AC7608"/>
    <w:rsid w:val="00AC76FA"/>
    <w:rsid w:val="00AC7910"/>
    <w:rsid w:val="00AC797A"/>
    <w:rsid w:val="00AC7ACC"/>
    <w:rsid w:val="00AC7CC8"/>
    <w:rsid w:val="00AC7E1C"/>
    <w:rsid w:val="00AC7EB4"/>
    <w:rsid w:val="00AD00BE"/>
    <w:rsid w:val="00AD043A"/>
    <w:rsid w:val="00AD05D9"/>
    <w:rsid w:val="00AD06EB"/>
    <w:rsid w:val="00AD081A"/>
    <w:rsid w:val="00AD0883"/>
    <w:rsid w:val="00AD0DD5"/>
    <w:rsid w:val="00AD0FDE"/>
    <w:rsid w:val="00AD1719"/>
    <w:rsid w:val="00AD176D"/>
    <w:rsid w:val="00AD17F9"/>
    <w:rsid w:val="00AD1AF7"/>
    <w:rsid w:val="00AD2001"/>
    <w:rsid w:val="00AD221E"/>
    <w:rsid w:val="00AD225E"/>
    <w:rsid w:val="00AD2296"/>
    <w:rsid w:val="00AD2502"/>
    <w:rsid w:val="00AD2709"/>
    <w:rsid w:val="00AD2A31"/>
    <w:rsid w:val="00AD2BDE"/>
    <w:rsid w:val="00AD2C2A"/>
    <w:rsid w:val="00AD2D8D"/>
    <w:rsid w:val="00AD330C"/>
    <w:rsid w:val="00AD370F"/>
    <w:rsid w:val="00AD3DEF"/>
    <w:rsid w:val="00AD3E88"/>
    <w:rsid w:val="00AD40F6"/>
    <w:rsid w:val="00AD40F7"/>
    <w:rsid w:val="00AD40FB"/>
    <w:rsid w:val="00AD46F0"/>
    <w:rsid w:val="00AD5039"/>
    <w:rsid w:val="00AD537C"/>
    <w:rsid w:val="00AD538E"/>
    <w:rsid w:val="00AD53BB"/>
    <w:rsid w:val="00AD5760"/>
    <w:rsid w:val="00AD5765"/>
    <w:rsid w:val="00AD5DED"/>
    <w:rsid w:val="00AD5F29"/>
    <w:rsid w:val="00AD605B"/>
    <w:rsid w:val="00AD60CC"/>
    <w:rsid w:val="00AD6188"/>
    <w:rsid w:val="00AD61D3"/>
    <w:rsid w:val="00AD657F"/>
    <w:rsid w:val="00AD674A"/>
    <w:rsid w:val="00AD67FA"/>
    <w:rsid w:val="00AD67FE"/>
    <w:rsid w:val="00AD6802"/>
    <w:rsid w:val="00AD6CBA"/>
    <w:rsid w:val="00AD72D5"/>
    <w:rsid w:val="00AD730B"/>
    <w:rsid w:val="00AD7340"/>
    <w:rsid w:val="00AD73CD"/>
    <w:rsid w:val="00AD744D"/>
    <w:rsid w:val="00AD749F"/>
    <w:rsid w:val="00AD7618"/>
    <w:rsid w:val="00AD765A"/>
    <w:rsid w:val="00AD781F"/>
    <w:rsid w:val="00AD78BD"/>
    <w:rsid w:val="00AD7AE5"/>
    <w:rsid w:val="00AE0025"/>
    <w:rsid w:val="00AE0112"/>
    <w:rsid w:val="00AE01C5"/>
    <w:rsid w:val="00AE022C"/>
    <w:rsid w:val="00AE03F1"/>
    <w:rsid w:val="00AE07E4"/>
    <w:rsid w:val="00AE0CD8"/>
    <w:rsid w:val="00AE0E29"/>
    <w:rsid w:val="00AE111B"/>
    <w:rsid w:val="00AE1306"/>
    <w:rsid w:val="00AE14B9"/>
    <w:rsid w:val="00AE14CF"/>
    <w:rsid w:val="00AE151A"/>
    <w:rsid w:val="00AE1698"/>
    <w:rsid w:val="00AE19F3"/>
    <w:rsid w:val="00AE1D47"/>
    <w:rsid w:val="00AE1D48"/>
    <w:rsid w:val="00AE1F49"/>
    <w:rsid w:val="00AE2195"/>
    <w:rsid w:val="00AE24C5"/>
    <w:rsid w:val="00AE2A56"/>
    <w:rsid w:val="00AE2C56"/>
    <w:rsid w:val="00AE2D38"/>
    <w:rsid w:val="00AE2ED6"/>
    <w:rsid w:val="00AE35B1"/>
    <w:rsid w:val="00AE38AA"/>
    <w:rsid w:val="00AE3906"/>
    <w:rsid w:val="00AE42CB"/>
    <w:rsid w:val="00AE451D"/>
    <w:rsid w:val="00AE4676"/>
    <w:rsid w:val="00AE47BC"/>
    <w:rsid w:val="00AE4987"/>
    <w:rsid w:val="00AE4D18"/>
    <w:rsid w:val="00AE4E80"/>
    <w:rsid w:val="00AE51F0"/>
    <w:rsid w:val="00AE52B9"/>
    <w:rsid w:val="00AE5396"/>
    <w:rsid w:val="00AE539C"/>
    <w:rsid w:val="00AE53F0"/>
    <w:rsid w:val="00AE5439"/>
    <w:rsid w:val="00AE567D"/>
    <w:rsid w:val="00AE5889"/>
    <w:rsid w:val="00AE58E8"/>
    <w:rsid w:val="00AE5A6F"/>
    <w:rsid w:val="00AE5E7D"/>
    <w:rsid w:val="00AE5F6C"/>
    <w:rsid w:val="00AE5FF4"/>
    <w:rsid w:val="00AE6174"/>
    <w:rsid w:val="00AE63E9"/>
    <w:rsid w:val="00AE6412"/>
    <w:rsid w:val="00AE654E"/>
    <w:rsid w:val="00AE6708"/>
    <w:rsid w:val="00AE6868"/>
    <w:rsid w:val="00AE6898"/>
    <w:rsid w:val="00AE696C"/>
    <w:rsid w:val="00AE6A0F"/>
    <w:rsid w:val="00AE6A93"/>
    <w:rsid w:val="00AE6AC7"/>
    <w:rsid w:val="00AE6E3B"/>
    <w:rsid w:val="00AE6E9F"/>
    <w:rsid w:val="00AE6FC9"/>
    <w:rsid w:val="00AE70C3"/>
    <w:rsid w:val="00AE710B"/>
    <w:rsid w:val="00AE71CD"/>
    <w:rsid w:val="00AE727E"/>
    <w:rsid w:val="00AE73A1"/>
    <w:rsid w:val="00AE74FF"/>
    <w:rsid w:val="00AE7649"/>
    <w:rsid w:val="00AE7731"/>
    <w:rsid w:val="00AE7C42"/>
    <w:rsid w:val="00AF045E"/>
    <w:rsid w:val="00AF053F"/>
    <w:rsid w:val="00AF0617"/>
    <w:rsid w:val="00AF072B"/>
    <w:rsid w:val="00AF0883"/>
    <w:rsid w:val="00AF093B"/>
    <w:rsid w:val="00AF0BC3"/>
    <w:rsid w:val="00AF1251"/>
    <w:rsid w:val="00AF131C"/>
    <w:rsid w:val="00AF13BD"/>
    <w:rsid w:val="00AF14E7"/>
    <w:rsid w:val="00AF151F"/>
    <w:rsid w:val="00AF16B7"/>
    <w:rsid w:val="00AF176B"/>
    <w:rsid w:val="00AF1ABC"/>
    <w:rsid w:val="00AF1AC5"/>
    <w:rsid w:val="00AF1F5C"/>
    <w:rsid w:val="00AF21B2"/>
    <w:rsid w:val="00AF264E"/>
    <w:rsid w:val="00AF2821"/>
    <w:rsid w:val="00AF2996"/>
    <w:rsid w:val="00AF2DB9"/>
    <w:rsid w:val="00AF302B"/>
    <w:rsid w:val="00AF32D3"/>
    <w:rsid w:val="00AF346D"/>
    <w:rsid w:val="00AF35AF"/>
    <w:rsid w:val="00AF38C5"/>
    <w:rsid w:val="00AF3E34"/>
    <w:rsid w:val="00AF45A7"/>
    <w:rsid w:val="00AF4A23"/>
    <w:rsid w:val="00AF4B4C"/>
    <w:rsid w:val="00AF4C92"/>
    <w:rsid w:val="00AF5512"/>
    <w:rsid w:val="00AF56AA"/>
    <w:rsid w:val="00AF5EAE"/>
    <w:rsid w:val="00AF616E"/>
    <w:rsid w:val="00AF61D4"/>
    <w:rsid w:val="00AF630D"/>
    <w:rsid w:val="00AF647B"/>
    <w:rsid w:val="00AF648D"/>
    <w:rsid w:val="00AF6627"/>
    <w:rsid w:val="00AF67F9"/>
    <w:rsid w:val="00AF6835"/>
    <w:rsid w:val="00AF6EAA"/>
    <w:rsid w:val="00AF6EC8"/>
    <w:rsid w:val="00AF7165"/>
    <w:rsid w:val="00AF717F"/>
    <w:rsid w:val="00AF7187"/>
    <w:rsid w:val="00AF722C"/>
    <w:rsid w:val="00AF7234"/>
    <w:rsid w:val="00AF72D7"/>
    <w:rsid w:val="00AF7305"/>
    <w:rsid w:val="00AF7567"/>
    <w:rsid w:val="00AF758C"/>
    <w:rsid w:val="00AF76EC"/>
    <w:rsid w:val="00AF784B"/>
    <w:rsid w:val="00AF78DB"/>
    <w:rsid w:val="00AF79EC"/>
    <w:rsid w:val="00AF7BEC"/>
    <w:rsid w:val="00AF7DA0"/>
    <w:rsid w:val="00AF7E6E"/>
    <w:rsid w:val="00AF7E9C"/>
    <w:rsid w:val="00B00048"/>
    <w:rsid w:val="00B005DA"/>
    <w:rsid w:val="00B0076A"/>
    <w:rsid w:val="00B007CF"/>
    <w:rsid w:val="00B00EE5"/>
    <w:rsid w:val="00B00F06"/>
    <w:rsid w:val="00B011F0"/>
    <w:rsid w:val="00B01280"/>
    <w:rsid w:val="00B01521"/>
    <w:rsid w:val="00B01999"/>
    <w:rsid w:val="00B021B5"/>
    <w:rsid w:val="00B021CB"/>
    <w:rsid w:val="00B023A7"/>
    <w:rsid w:val="00B02699"/>
    <w:rsid w:val="00B027E0"/>
    <w:rsid w:val="00B029C8"/>
    <w:rsid w:val="00B02F01"/>
    <w:rsid w:val="00B033D4"/>
    <w:rsid w:val="00B0354F"/>
    <w:rsid w:val="00B03799"/>
    <w:rsid w:val="00B038F5"/>
    <w:rsid w:val="00B03A6D"/>
    <w:rsid w:val="00B03D2A"/>
    <w:rsid w:val="00B03D3C"/>
    <w:rsid w:val="00B03F02"/>
    <w:rsid w:val="00B040D7"/>
    <w:rsid w:val="00B042A2"/>
    <w:rsid w:val="00B044C8"/>
    <w:rsid w:val="00B049D7"/>
    <w:rsid w:val="00B05095"/>
    <w:rsid w:val="00B050A8"/>
    <w:rsid w:val="00B0521D"/>
    <w:rsid w:val="00B05248"/>
    <w:rsid w:val="00B052C7"/>
    <w:rsid w:val="00B05439"/>
    <w:rsid w:val="00B055C0"/>
    <w:rsid w:val="00B055D0"/>
    <w:rsid w:val="00B05634"/>
    <w:rsid w:val="00B05647"/>
    <w:rsid w:val="00B059C0"/>
    <w:rsid w:val="00B05A88"/>
    <w:rsid w:val="00B05DB0"/>
    <w:rsid w:val="00B05E30"/>
    <w:rsid w:val="00B060B5"/>
    <w:rsid w:val="00B0628D"/>
    <w:rsid w:val="00B0657C"/>
    <w:rsid w:val="00B06670"/>
    <w:rsid w:val="00B069CA"/>
    <w:rsid w:val="00B06C8E"/>
    <w:rsid w:val="00B06D80"/>
    <w:rsid w:val="00B07211"/>
    <w:rsid w:val="00B07326"/>
    <w:rsid w:val="00B073C3"/>
    <w:rsid w:val="00B07A5B"/>
    <w:rsid w:val="00B07C50"/>
    <w:rsid w:val="00B07D1D"/>
    <w:rsid w:val="00B07D4D"/>
    <w:rsid w:val="00B07F2A"/>
    <w:rsid w:val="00B07F7A"/>
    <w:rsid w:val="00B07FB3"/>
    <w:rsid w:val="00B103A8"/>
    <w:rsid w:val="00B10646"/>
    <w:rsid w:val="00B108D9"/>
    <w:rsid w:val="00B109C9"/>
    <w:rsid w:val="00B10A01"/>
    <w:rsid w:val="00B10C09"/>
    <w:rsid w:val="00B10C6A"/>
    <w:rsid w:val="00B10D79"/>
    <w:rsid w:val="00B10E3A"/>
    <w:rsid w:val="00B10EC0"/>
    <w:rsid w:val="00B11089"/>
    <w:rsid w:val="00B110D1"/>
    <w:rsid w:val="00B111EE"/>
    <w:rsid w:val="00B115BF"/>
    <w:rsid w:val="00B1174E"/>
    <w:rsid w:val="00B11791"/>
    <w:rsid w:val="00B11843"/>
    <w:rsid w:val="00B11887"/>
    <w:rsid w:val="00B11DF4"/>
    <w:rsid w:val="00B11EBE"/>
    <w:rsid w:val="00B11F98"/>
    <w:rsid w:val="00B11FB9"/>
    <w:rsid w:val="00B1230E"/>
    <w:rsid w:val="00B12668"/>
    <w:rsid w:val="00B12886"/>
    <w:rsid w:val="00B12A1F"/>
    <w:rsid w:val="00B12B6C"/>
    <w:rsid w:val="00B12B72"/>
    <w:rsid w:val="00B12DCB"/>
    <w:rsid w:val="00B13104"/>
    <w:rsid w:val="00B13190"/>
    <w:rsid w:val="00B13376"/>
    <w:rsid w:val="00B13483"/>
    <w:rsid w:val="00B13869"/>
    <w:rsid w:val="00B13928"/>
    <w:rsid w:val="00B13968"/>
    <w:rsid w:val="00B13B17"/>
    <w:rsid w:val="00B13BDA"/>
    <w:rsid w:val="00B13CEF"/>
    <w:rsid w:val="00B13D10"/>
    <w:rsid w:val="00B13FF5"/>
    <w:rsid w:val="00B1403A"/>
    <w:rsid w:val="00B1409A"/>
    <w:rsid w:val="00B14110"/>
    <w:rsid w:val="00B14151"/>
    <w:rsid w:val="00B142B5"/>
    <w:rsid w:val="00B14575"/>
    <w:rsid w:val="00B145E9"/>
    <w:rsid w:val="00B146C4"/>
    <w:rsid w:val="00B14AE4"/>
    <w:rsid w:val="00B14BF9"/>
    <w:rsid w:val="00B14E7A"/>
    <w:rsid w:val="00B14F4F"/>
    <w:rsid w:val="00B1521C"/>
    <w:rsid w:val="00B15318"/>
    <w:rsid w:val="00B154D1"/>
    <w:rsid w:val="00B154E9"/>
    <w:rsid w:val="00B155C5"/>
    <w:rsid w:val="00B157A5"/>
    <w:rsid w:val="00B1580A"/>
    <w:rsid w:val="00B1595D"/>
    <w:rsid w:val="00B15A6C"/>
    <w:rsid w:val="00B16042"/>
    <w:rsid w:val="00B16734"/>
    <w:rsid w:val="00B16739"/>
    <w:rsid w:val="00B16D51"/>
    <w:rsid w:val="00B17053"/>
    <w:rsid w:val="00B171A1"/>
    <w:rsid w:val="00B171BA"/>
    <w:rsid w:val="00B173D8"/>
    <w:rsid w:val="00B1749F"/>
    <w:rsid w:val="00B17902"/>
    <w:rsid w:val="00B1792C"/>
    <w:rsid w:val="00B20047"/>
    <w:rsid w:val="00B20086"/>
    <w:rsid w:val="00B2040A"/>
    <w:rsid w:val="00B20554"/>
    <w:rsid w:val="00B20803"/>
    <w:rsid w:val="00B209D6"/>
    <w:rsid w:val="00B20BD7"/>
    <w:rsid w:val="00B20CAE"/>
    <w:rsid w:val="00B20F1B"/>
    <w:rsid w:val="00B20F65"/>
    <w:rsid w:val="00B212C9"/>
    <w:rsid w:val="00B215D4"/>
    <w:rsid w:val="00B216D9"/>
    <w:rsid w:val="00B2184B"/>
    <w:rsid w:val="00B21C64"/>
    <w:rsid w:val="00B21ED0"/>
    <w:rsid w:val="00B22154"/>
    <w:rsid w:val="00B2250C"/>
    <w:rsid w:val="00B225D5"/>
    <w:rsid w:val="00B2299B"/>
    <w:rsid w:val="00B22C1A"/>
    <w:rsid w:val="00B22E80"/>
    <w:rsid w:val="00B231C5"/>
    <w:rsid w:val="00B23245"/>
    <w:rsid w:val="00B233F4"/>
    <w:rsid w:val="00B234C6"/>
    <w:rsid w:val="00B235F3"/>
    <w:rsid w:val="00B23710"/>
    <w:rsid w:val="00B2371C"/>
    <w:rsid w:val="00B2374F"/>
    <w:rsid w:val="00B23815"/>
    <w:rsid w:val="00B23829"/>
    <w:rsid w:val="00B23832"/>
    <w:rsid w:val="00B23ACF"/>
    <w:rsid w:val="00B23C4E"/>
    <w:rsid w:val="00B24200"/>
    <w:rsid w:val="00B2426C"/>
    <w:rsid w:val="00B24417"/>
    <w:rsid w:val="00B24711"/>
    <w:rsid w:val="00B24881"/>
    <w:rsid w:val="00B248AF"/>
    <w:rsid w:val="00B24C84"/>
    <w:rsid w:val="00B24F33"/>
    <w:rsid w:val="00B25014"/>
    <w:rsid w:val="00B25029"/>
    <w:rsid w:val="00B2516C"/>
    <w:rsid w:val="00B254FF"/>
    <w:rsid w:val="00B25541"/>
    <w:rsid w:val="00B257F7"/>
    <w:rsid w:val="00B25809"/>
    <w:rsid w:val="00B25B63"/>
    <w:rsid w:val="00B25B8D"/>
    <w:rsid w:val="00B25D59"/>
    <w:rsid w:val="00B25E88"/>
    <w:rsid w:val="00B2603A"/>
    <w:rsid w:val="00B26236"/>
    <w:rsid w:val="00B26321"/>
    <w:rsid w:val="00B263BC"/>
    <w:rsid w:val="00B26449"/>
    <w:rsid w:val="00B26618"/>
    <w:rsid w:val="00B26885"/>
    <w:rsid w:val="00B26B31"/>
    <w:rsid w:val="00B26C55"/>
    <w:rsid w:val="00B26E33"/>
    <w:rsid w:val="00B26F62"/>
    <w:rsid w:val="00B27080"/>
    <w:rsid w:val="00B27160"/>
    <w:rsid w:val="00B272F9"/>
    <w:rsid w:val="00B274D1"/>
    <w:rsid w:val="00B27A7F"/>
    <w:rsid w:val="00B27B3F"/>
    <w:rsid w:val="00B27F84"/>
    <w:rsid w:val="00B30058"/>
    <w:rsid w:val="00B3015F"/>
    <w:rsid w:val="00B30754"/>
    <w:rsid w:val="00B3086B"/>
    <w:rsid w:val="00B3093E"/>
    <w:rsid w:val="00B309F9"/>
    <w:rsid w:val="00B30AB1"/>
    <w:rsid w:val="00B30C19"/>
    <w:rsid w:val="00B30F08"/>
    <w:rsid w:val="00B30F86"/>
    <w:rsid w:val="00B31142"/>
    <w:rsid w:val="00B3171D"/>
    <w:rsid w:val="00B3193C"/>
    <w:rsid w:val="00B319FE"/>
    <w:rsid w:val="00B31D52"/>
    <w:rsid w:val="00B31DE1"/>
    <w:rsid w:val="00B31E5A"/>
    <w:rsid w:val="00B31F18"/>
    <w:rsid w:val="00B32374"/>
    <w:rsid w:val="00B323A6"/>
    <w:rsid w:val="00B32669"/>
    <w:rsid w:val="00B3294A"/>
    <w:rsid w:val="00B32B02"/>
    <w:rsid w:val="00B32E9D"/>
    <w:rsid w:val="00B33051"/>
    <w:rsid w:val="00B330F5"/>
    <w:rsid w:val="00B3324E"/>
    <w:rsid w:val="00B333B1"/>
    <w:rsid w:val="00B33504"/>
    <w:rsid w:val="00B33668"/>
    <w:rsid w:val="00B336D4"/>
    <w:rsid w:val="00B337DA"/>
    <w:rsid w:val="00B33878"/>
    <w:rsid w:val="00B33B10"/>
    <w:rsid w:val="00B33E53"/>
    <w:rsid w:val="00B343AE"/>
    <w:rsid w:val="00B347AA"/>
    <w:rsid w:val="00B34822"/>
    <w:rsid w:val="00B34829"/>
    <w:rsid w:val="00B34E06"/>
    <w:rsid w:val="00B34EB7"/>
    <w:rsid w:val="00B34EC9"/>
    <w:rsid w:val="00B34F3E"/>
    <w:rsid w:val="00B351E9"/>
    <w:rsid w:val="00B35331"/>
    <w:rsid w:val="00B353F2"/>
    <w:rsid w:val="00B35900"/>
    <w:rsid w:val="00B35EC1"/>
    <w:rsid w:val="00B36003"/>
    <w:rsid w:val="00B36689"/>
    <w:rsid w:val="00B366CF"/>
    <w:rsid w:val="00B366ED"/>
    <w:rsid w:val="00B36CCD"/>
    <w:rsid w:val="00B36E13"/>
    <w:rsid w:val="00B370C5"/>
    <w:rsid w:val="00B371DF"/>
    <w:rsid w:val="00B372BA"/>
    <w:rsid w:val="00B37438"/>
    <w:rsid w:val="00B37501"/>
    <w:rsid w:val="00B3782A"/>
    <w:rsid w:val="00B37B07"/>
    <w:rsid w:val="00B37B8E"/>
    <w:rsid w:val="00B37E84"/>
    <w:rsid w:val="00B37EA4"/>
    <w:rsid w:val="00B400FE"/>
    <w:rsid w:val="00B408BF"/>
    <w:rsid w:val="00B40929"/>
    <w:rsid w:val="00B40A0C"/>
    <w:rsid w:val="00B40A57"/>
    <w:rsid w:val="00B40AA6"/>
    <w:rsid w:val="00B40B02"/>
    <w:rsid w:val="00B40E7A"/>
    <w:rsid w:val="00B41455"/>
    <w:rsid w:val="00B41540"/>
    <w:rsid w:val="00B41759"/>
    <w:rsid w:val="00B41947"/>
    <w:rsid w:val="00B41B84"/>
    <w:rsid w:val="00B41CEF"/>
    <w:rsid w:val="00B41D39"/>
    <w:rsid w:val="00B41D87"/>
    <w:rsid w:val="00B4207C"/>
    <w:rsid w:val="00B42091"/>
    <w:rsid w:val="00B42234"/>
    <w:rsid w:val="00B42257"/>
    <w:rsid w:val="00B42292"/>
    <w:rsid w:val="00B423C2"/>
    <w:rsid w:val="00B42473"/>
    <w:rsid w:val="00B4257C"/>
    <w:rsid w:val="00B428F2"/>
    <w:rsid w:val="00B42ACA"/>
    <w:rsid w:val="00B42AD7"/>
    <w:rsid w:val="00B42E5C"/>
    <w:rsid w:val="00B432BA"/>
    <w:rsid w:val="00B4341E"/>
    <w:rsid w:val="00B436E1"/>
    <w:rsid w:val="00B43ABA"/>
    <w:rsid w:val="00B43CFD"/>
    <w:rsid w:val="00B440B7"/>
    <w:rsid w:val="00B442ED"/>
    <w:rsid w:val="00B444D4"/>
    <w:rsid w:val="00B4476B"/>
    <w:rsid w:val="00B448DD"/>
    <w:rsid w:val="00B44B78"/>
    <w:rsid w:val="00B44DE1"/>
    <w:rsid w:val="00B44E9B"/>
    <w:rsid w:val="00B44F94"/>
    <w:rsid w:val="00B450E9"/>
    <w:rsid w:val="00B45376"/>
    <w:rsid w:val="00B45557"/>
    <w:rsid w:val="00B4579A"/>
    <w:rsid w:val="00B459E6"/>
    <w:rsid w:val="00B45A06"/>
    <w:rsid w:val="00B45C60"/>
    <w:rsid w:val="00B45C73"/>
    <w:rsid w:val="00B45C94"/>
    <w:rsid w:val="00B45D07"/>
    <w:rsid w:val="00B45DB5"/>
    <w:rsid w:val="00B45E19"/>
    <w:rsid w:val="00B460E9"/>
    <w:rsid w:val="00B46123"/>
    <w:rsid w:val="00B4630E"/>
    <w:rsid w:val="00B46365"/>
    <w:rsid w:val="00B4669F"/>
    <w:rsid w:val="00B46857"/>
    <w:rsid w:val="00B468A7"/>
    <w:rsid w:val="00B468FE"/>
    <w:rsid w:val="00B46A87"/>
    <w:rsid w:val="00B46EA8"/>
    <w:rsid w:val="00B46F44"/>
    <w:rsid w:val="00B46FF9"/>
    <w:rsid w:val="00B47056"/>
    <w:rsid w:val="00B471DE"/>
    <w:rsid w:val="00B471E9"/>
    <w:rsid w:val="00B472A7"/>
    <w:rsid w:val="00B4736E"/>
    <w:rsid w:val="00B4739F"/>
    <w:rsid w:val="00B474B3"/>
    <w:rsid w:val="00B474E1"/>
    <w:rsid w:val="00B479D2"/>
    <w:rsid w:val="00B47B08"/>
    <w:rsid w:val="00B50924"/>
    <w:rsid w:val="00B50C19"/>
    <w:rsid w:val="00B50D0C"/>
    <w:rsid w:val="00B50D23"/>
    <w:rsid w:val="00B5102D"/>
    <w:rsid w:val="00B51063"/>
    <w:rsid w:val="00B5116C"/>
    <w:rsid w:val="00B51524"/>
    <w:rsid w:val="00B5168F"/>
    <w:rsid w:val="00B5183A"/>
    <w:rsid w:val="00B518A1"/>
    <w:rsid w:val="00B51A7F"/>
    <w:rsid w:val="00B51B52"/>
    <w:rsid w:val="00B52469"/>
    <w:rsid w:val="00B524B4"/>
    <w:rsid w:val="00B524CF"/>
    <w:rsid w:val="00B5272A"/>
    <w:rsid w:val="00B52943"/>
    <w:rsid w:val="00B52955"/>
    <w:rsid w:val="00B52C52"/>
    <w:rsid w:val="00B52DD1"/>
    <w:rsid w:val="00B52F15"/>
    <w:rsid w:val="00B52F4D"/>
    <w:rsid w:val="00B53459"/>
    <w:rsid w:val="00B536C4"/>
    <w:rsid w:val="00B536F9"/>
    <w:rsid w:val="00B53863"/>
    <w:rsid w:val="00B53C2F"/>
    <w:rsid w:val="00B53D0F"/>
    <w:rsid w:val="00B53ECF"/>
    <w:rsid w:val="00B5406D"/>
    <w:rsid w:val="00B54619"/>
    <w:rsid w:val="00B546AC"/>
    <w:rsid w:val="00B549A7"/>
    <w:rsid w:val="00B54B5C"/>
    <w:rsid w:val="00B54C39"/>
    <w:rsid w:val="00B54D44"/>
    <w:rsid w:val="00B54EDC"/>
    <w:rsid w:val="00B551AE"/>
    <w:rsid w:val="00B553AB"/>
    <w:rsid w:val="00B557B9"/>
    <w:rsid w:val="00B55805"/>
    <w:rsid w:val="00B55888"/>
    <w:rsid w:val="00B558A5"/>
    <w:rsid w:val="00B55D53"/>
    <w:rsid w:val="00B55FC4"/>
    <w:rsid w:val="00B561B8"/>
    <w:rsid w:val="00B563A4"/>
    <w:rsid w:val="00B5644E"/>
    <w:rsid w:val="00B5660D"/>
    <w:rsid w:val="00B56998"/>
    <w:rsid w:val="00B569D3"/>
    <w:rsid w:val="00B56AD5"/>
    <w:rsid w:val="00B56D21"/>
    <w:rsid w:val="00B57108"/>
    <w:rsid w:val="00B573A7"/>
    <w:rsid w:val="00B57474"/>
    <w:rsid w:val="00B57A0B"/>
    <w:rsid w:val="00B57D00"/>
    <w:rsid w:val="00B57D52"/>
    <w:rsid w:val="00B57E4F"/>
    <w:rsid w:val="00B57EFD"/>
    <w:rsid w:val="00B60085"/>
    <w:rsid w:val="00B60117"/>
    <w:rsid w:val="00B60131"/>
    <w:rsid w:val="00B60357"/>
    <w:rsid w:val="00B60373"/>
    <w:rsid w:val="00B6039A"/>
    <w:rsid w:val="00B6041F"/>
    <w:rsid w:val="00B60605"/>
    <w:rsid w:val="00B60706"/>
    <w:rsid w:val="00B60A8A"/>
    <w:rsid w:val="00B60D2D"/>
    <w:rsid w:val="00B60F79"/>
    <w:rsid w:val="00B6110B"/>
    <w:rsid w:val="00B615FA"/>
    <w:rsid w:val="00B61859"/>
    <w:rsid w:val="00B619AA"/>
    <w:rsid w:val="00B61C4C"/>
    <w:rsid w:val="00B61D85"/>
    <w:rsid w:val="00B61EB9"/>
    <w:rsid w:val="00B61FEB"/>
    <w:rsid w:val="00B62359"/>
    <w:rsid w:val="00B62591"/>
    <w:rsid w:val="00B62926"/>
    <w:rsid w:val="00B62CC9"/>
    <w:rsid w:val="00B62E0F"/>
    <w:rsid w:val="00B62F14"/>
    <w:rsid w:val="00B62F86"/>
    <w:rsid w:val="00B6304D"/>
    <w:rsid w:val="00B63160"/>
    <w:rsid w:val="00B634ED"/>
    <w:rsid w:val="00B638DD"/>
    <w:rsid w:val="00B63973"/>
    <w:rsid w:val="00B63CDA"/>
    <w:rsid w:val="00B63D9E"/>
    <w:rsid w:val="00B63E0F"/>
    <w:rsid w:val="00B640F6"/>
    <w:rsid w:val="00B6426E"/>
    <w:rsid w:val="00B64291"/>
    <w:rsid w:val="00B644D6"/>
    <w:rsid w:val="00B6452F"/>
    <w:rsid w:val="00B64787"/>
    <w:rsid w:val="00B648EE"/>
    <w:rsid w:val="00B649FC"/>
    <w:rsid w:val="00B64CD2"/>
    <w:rsid w:val="00B64D49"/>
    <w:rsid w:val="00B64E84"/>
    <w:rsid w:val="00B64EFE"/>
    <w:rsid w:val="00B6545A"/>
    <w:rsid w:val="00B654C3"/>
    <w:rsid w:val="00B65874"/>
    <w:rsid w:val="00B65957"/>
    <w:rsid w:val="00B65AB4"/>
    <w:rsid w:val="00B65AEA"/>
    <w:rsid w:val="00B65C7E"/>
    <w:rsid w:val="00B66005"/>
    <w:rsid w:val="00B661E7"/>
    <w:rsid w:val="00B663E7"/>
    <w:rsid w:val="00B6669C"/>
    <w:rsid w:val="00B666A5"/>
    <w:rsid w:val="00B669EA"/>
    <w:rsid w:val="00B66A72"/>
    <w:rsid w:val="00B66DC4"/>
    <w:rsid w:val="00B66DE5"/>
    <w:rsid w:val="00B66F09"/>
    <w:rsid w:val="00B66F5A"/>
    <w:rsid w:val="00B6701E"/>
    <w:rsid w:val="00B67425"/>
    <w:rsid w:val="00B6794D"/>
    <w:rsid w:val="00B67972"/>
    <w:rsid w:val="00B67CFE"/>
    <w:rsid w:val="00B67D63"/>
    <w:rsid w:val="00B67EB9"/>
    <w:rsid w:val="00B67F95"/>
    <w:rsid w:val="00B70191"/>
    <w:rsid w:val="00B701A4"/>
    <w:rsid w:val="00B70234"/>
    <w:rsid w:val="00B70250"/>
    <w:rsid w:val="00B704D3"/>
    <w:rsid w:val="00B70779"/>
    <w:rsid w:val="00B708EF"/>
    <w:rsid w:val="00B70A9F"/>
    <w:rsid w:val="00B70AD1"/>
    <w:rsid w:val="00B70B5E"/>
    <w:rsid w:val="00B70BAA"/>
    <w:rsid w:val="00B70F57"/>
    <w:rsid w:val="00B70FC1"/>
    <w:rsid w:val="00B7148B"/>
    <w:rsid w:val="00B71570"/>
    <w:rsid w:val="00B71722"/>
    <w:rsid w:val="00B71773"/>
    <w:rsid w:val="00B717BA"/>
    <w:rsid w:val="00B718BB"/>
    <w:rsid w:val="00B71B05"/>
    <w:rsid w:val="00B71C23"/>
    <w:rsid w:val="00B72041"/>
    <w:rsid w:val="00B721C3"/>
    <w:rsid w:val="00B723E9"/>
    <w:rsid w:val="00B7247F"/>
    <w:rsid w:val="00B7259F"/>
    <w:rsid w:val="00B7273B"/>
    <w:rsid w:val="00B7294C"/>
    <w:rsid w:val="00B72AFC"/>
    <w:rsid w:val="00B72B2C"/>
    <w:rsid w:val="00B72E63"/>
    <w:rsid w:val="00B732D2"/>
    <w:rsid w:val="00B73482"/>
    <w:rsid w:val="00B738AC"/>
    <w:rsid w:val="00B738EC"/>
    <w:rsid w:val="00B73E07"/>
    <w:rsid w:val="00B7490A"/>
    <w:rsid w:val="00B74994"/>
    <w:rsid w:val="00B74A9F"/>
    <w:rsid w:val="00B74AB7"/>
    <w:rsid w:val="00B7501B"/>
    <w:rsid w:val="00B751B8"/>
    <w:rsid w:val="00B756D1"/>
    <w:rsid w:val="00B75AC2"/>
    <w:rsid w:val="00B75DDA"/>
    <w:rsid w:val="00B7685C"/>
    <w:rsid w:val="00B7698A"/>
    <w:rsid w:val="00B7722E"/>
    <w:rsid w:val="00B7743A"/>
    <w:rsid w:val="00B7749D"/>
    <w:rsid w:val="00B774D7"/>
    <w:rsid w:val="00B776FC"/>
    <w:rsid w:val="00B777D5"/>
    <w:rsid w:val="00B778A5"/>
    <w:rsid w:val="00B800D8"/>
    <w:rsid w:val="00B801DE"/>
    <w:rsid w:val="00B80348"/>
    <w:rsid w:val="00B8040F"/>
    <w:rsid w:val="00B804DB"/>
    <w:rsid w:val="00B80628"/>
    <w:rsid w:val="00B806BD"/>
    <w:rsid w:val="00B8081F"/>
    <w:rsid w:val="00B80838"/>
    <w:rsid w:val="00B80882"/>
    <w:rsid w:val="00B8093D"/>
    <w:rsid w:val="00B80D43"/>
    <w:rsid w:val="00B80D62"/>
    <w:rsid w:val="00B80E4F"/>
    <w:rsid w:val="00B80E9D"/>
    <w:rsid w:val="00B80FD3"/>
    <w:rsid w:val="00B81254"/>
    <w:rsid w:val="00B81385"/>
    <w:rsid w:val="00B8138A"/>
    <w:rsid w:val="00B8159B"/>
    <w:rsid w:val="00B8161B"/>
    <w:rsid w:val="00B81719"/>
    <w:rsid w:val="00B819A5"/>
    <w:rsid w:val="00B81BE7"/>
    <w:rsid w:val="00B81C7C"/>
    <w:rsid w:val="00B81FF4"/>
    <w:rsid w:val="00B821A1"/>
    <w:rsid w:val="00B824C1"/>
    <w:rsid w:val="00B82AB5"/>
    <w:rsid w:val="00B82B1D"/>
    <w:rsid w:val="00B82B5C"/>
    <w:rsid w:val="00B82B98"/>
    <w:rsid w:val="00B82C69"/>
    <w:rsid w:val="00B83516"/>
    <w:rsid w:val="00B835CD"/>
    <w:rsid w:val="00B838BC"/>
    <w:rsid w:val="00B83F38"/>
    <w:rsid w:val="00B83F95"/>
    <w:rsid w:val="00B84004"/>
    <w:rsid w:val="00B84238"/>
    <w:rsid w:val="00B8439D"/>
    <w:rsid w:val="00B8450B"/>
    <w:rsid w:val="00B84653"/>
    <w:rsid w:val="00B84791"/>
    <w:rsid w:val="00B84801"/>
    <w:rsid w:val="00B84817"/>
    <w:rsid w:val="00B84FDB"/>
    <w:rsid w:val="00B85111"/>
    <w:rsid w:val="00B853CB"/>
    <w:rsid w:val="00B853EE"/>
    <w:rsid w:val="00B857CD"/>
    <w:rsid w:val="00B859AE"/>
    <w:rsid w:val="00B859FC"/>
    <w:rsid w:val="00B85A2F"/>
    <w:rsid w:val="00B85BD1"/>
    <w:rsid w:val="00B85C30"/>
    <w:rsid w:val="00B85E32"/>
    <w:rsid w:val="00B85F82"/>
    <w:rsid w:val="00B85FC6"/>
    <w:rsid w:val="00B8600A"/>
    <w:rsid w:val="00B8605C"/>
    <w:rsid w:val="00B86231"/>
    <w:rsid w:val="00B862D4"/>
    <w:rsid w:val="00B86311"/>
    <w:rsid w:val="00B863C4"/>
    <w:rsid w:val="00B86440"/>
    <w:rsid w:val="00B86BB8"/>
    <w:rsid w:val="00B86DFE"/>
    <w:rsid w:val="00B86FF4"/>
    <w:rsid w:val="00B872EC"/>
    <w:rsid w:val="00B87301"/>
    <w:rsid w:val="00B87515"/>
    <w:rsid w:val="00B87669"/>
    <w:rsid w:val="00B87874"/>
    <w:rsid w:val="00B87D12"/>
    <w:rsid w:val="00B90494"/>
    <w:rsid w:val="00B904F0"/>
    <w:rsid w:val="00B90B4E"/>
    <w:rsid w:val="00B90F07"/>
    <w:rsid w:val="00B910BB"/>
    <w:rsid w:val="00B91119"/>
    <w:rsid w:val="00B911B2"/>
    <w:rsid w:val="00B912C5"/>
    <w:rsid w:val="00B913BC"/>
    <w:rsid w:val="00B913D9"/>
    <w:rsid w:val="00B91400"/>
    <w:rsid w:val="00B914A4"/>
    <w:rsid w:val="00B91563"/>
    <w:rsid w:val="00B916AF"/>
    <w:rsid w:val="00B9175C"/>
    <w:rsid w:val="00B917EE"/>
    <w:rsid w:val="00B91892"/>
    <w:rsid w:val="00B91A68"/>
    <w:rsid w:val="00B91BB7"/>
    <w:rsid w:val="00B91BE2"/>
    <w:rsid w:val="00B91EDB"/>
    <w:rsid w:val="00B91F41"/>
    <w:rsid w:val="00B9207A"/>
    <w:rsid w:val="00B92126"/>
    <w:rsid w:val="00B928BA"/>
    <w:rsid w:val="00B929D0"/>
    <w:rsid w:val="00B92B83"/>
    <w:rsid w:val="00B92D5A"/>
    <w:rsid w:val="00B93596"/>
    <w:rsid w:val="00B93748"/>
    <w:rsid w:val="00B93E84"/>
    <w:rsid w:val="00B94218"/>
    <w:rsid w:val="00B94604"/>
    <w:rsid w:val="00B9487F"/>
    <w:rsid w:val="00B94D4F"/>
    <w:rsid w:val="00B94D77"/>
    <w:rsid w:val="00B94EAA"/>
    <w:rsid w:val="00B95151"/>
    <w:rsid w:val="00B953C5"/>
    <w:rsid w:val="00B954BF"/>
    <w:rsid w:val="00B95708"/>
    <w:rsid w:val="00B95720"/>
    <w:rsid w:val="00B9580F"/>
    <w:rsid w:val="00B95885"/>
    <w:rsid w:val="00B95950"/>
    <w:rsid w:val="00B95C72"/>
    <w:rsid w:val="00B95E68"/>
    <w:rsid w:val="00B960E0"/>
    <w:rsid w:val="00B96365"/>
    <w:rsid w:val="00B9641B"/>
    <w:rsid w:val="00B9644D"/>
    <w:rsid w:val="00B96730"/>
    <w:rsid w:val="00B96939"/>
    <w:rsid w:val="00B96DEC"/>
    <w:rsid w:val="00B96F04"/>
    <w:rsid w:val="00B96F79"/>
    <w:rsid w:val="00B970DA"/>
    <w:rsid w:val="00B97689"/>
    <w:rsid w:val="00B976DF"/>
    <w:rsid w:val="00B979B4"/>
    <w:rsid w:val="00B979F3"/>
    <w:rsid w:val="00B97DD7"/>
    <w:rsid w:val="00B97EB0"/>
    <w:rsid w:val="00B97F61"/>
    <w:rsid w:val="00B97FDD"/>
    <w:rsid w:val="00BA00C1"/>
    <w:rsid w:val="00BA00E3"/>
    <w:rsid w:val="00BA0339"/>
    <w:rsid w:val="00BA042F"/>
    <w:rsid w:val="00BA049D"/>
    <w:rsid w:val="00BA052E"/>
    <w:rsid w:val="00BA068E"/>
    <w:rsid w:val="00BA07AF"/>
    <w:rsid w:val="00BA0BDB"/>
    <w:rsid w:val="00BA0EBD"/>
    <w:rsid w:val="00BA10DD"/>
    <w:rsid w:val="00BA10F4"/>
    <w:rsid w:val="00BA1498"/>
    <w:rsid w:val="00BA157D"/>
    <w:rsid w:val="00BA1622"/>
    <w:rsid w:val="00BA1663"/>
    <w:rsid w:val="00BA1A0F"/>
    <w:rsid w:val="00BA1A1F"/>
    <w:rsid w:val="00BA1A29"/>
    <w:rsid w:val="00BA1AB0"/>
    <w:rsid w:val="00BA1B00"/>
    <w:rsid w:val="00BA1B35"/>
    <w:rsid w:val="00BA1B9D"/>
    <w:rsid w:val="00BA1EFA"/>
    <w:rsid w:val="00BA2161"/>
    <w:rsid w:val="00BA221E"/>
    <w:rsid w:val="00BA2261"/>
    <w:rsid w:val="00BA23EE"/>
    <w:rsid w:val="00BA285C"/>
    <w:rsid w:val="00BA2B66"/>
    <w:rsid w:val="00BA2B7A"/>
    <w:rsid w:val="00BA2B9C"/>
    <w:rsid w:val="00BA2BAD"/>
    <w:rsid w:val="00BA2CD9"/>
    <w:rsid w:val="00BA3007"/>
    <w:rsid w:val="00BA3016"/>
    <w:rsid w:val="00BA31D1"/>
    <w:rsid w:val="00BA3285"/>
    <w:rsid w:val="00BA355E"/>
    <w:rsid w:val="00BA36DD"/>
    <w:rsid w:val="00BA382E"/>
    <w:rsid w:val="00BA4055"/>
    <w:rsid w:val="00BA417E"/>
    <w:rsid w:val="00BA44F0"/>
    <w:rsid w:val="00BA458E"/>
    <w:rsid w:val="00BA493E"/>
    <w:rsid w:val="00BA4CF5"/>
    <w:rsid w:val="00BA4D1E"/>
    <w:rsid w:val="00BA5140"/>
    <w:rsid w:val="00BA5180"/>
    <w:rsid w:val="00BA52E4"/>
    <w:rsid w:val="00BA5322"/>
    <w:rsid w:val="00BA53A5"/>
    <w:rsid w:val="00BA54CE"/>
    <w:rsid w:val="00BA55DF"/>
    <w:rsid w:val="00BA574D"/>
    <w:rsid w:val="00BA5923"/>
    <w:rsid w:val="00BA5935"/>
    <w:rsid w:val="00BA5A8A"/>
    <w:rsid w:val="00BA5B9D"/>
    <w:rsid w:val="00BA5EA6"/>
    <w:rsid w:val="00BA5EC6"/>
    <w:rsid w:val="00BA62C2"/>
    <w:rsid w:val="00BA65E3"/>
    <w:rsid w:val="00BA68E0"/>
    <w:rsid w:val="00BA6C66"/>
    <w:rsid w:val="00BA6D4F"/>
    <w:rsid w:val="00BA708B"/>
    <w:rsid w:val="00BA719D"/>
    <w:rsid w:val="00BA74DC"/>
    <w:rsid w:val="00BA7546"/>
    <w:rsid w:val="00BA7627"/>
    <w:rsid w:val="00BA7910"/>
    <w:rsid w:val="00BA7C88"/>
    <w:rsid w:val="00BA7E41"/>
    <w:rsid w:val="00BA7F21"/>
    <w:rsid w:val="00BA7F96"/>
    <w:rsid w:val="00BB043B"/>
    <w:rsid w:val="00BB04E4"/>
    <w:rsid w:val="00BB05CA"/>
    <w:rsid w:val="00BB069A"/>
    <w:rsid w:val="00BB0841"/>
    <w:rsid w:val="00BB09EA"/>
    <w:rsid w:val="00BB0B80"/>
    <w:rsid w:val="00BB1259"/>
    <w:rsid w:val="00BB1603"/>
    <w:rsid w:val="00BB1AA6"/>
    <w:rsid w:val="00BB1CE1"/>
    <w:rsid w:val="00BB1D67"/>
    <w:rsid w:val="00BB1FF6"/>
    <w:rsid w:val="00BB20A3"/>
    <w:rsid w:val="00BB2672"/>
    <w:rsid w:val="00BB2849"/>
    <w:rsid w:val="00BB28A9"/>
    <w:rsid w:val="00BB28F6"/>
    <w:rsid w:val="00BB29D7"/>
    <w:rsid w:val="00BB2E46"/>
    <w:rsid w:val="00BB2EF6"/>
    <w:rsid w:val="00BB35B9"/>
    <w:rsid w:val="00BB3606"/>
    <w:rsid w:val="00BB3848"/>
    <w:rsid w:val="00BB3902"/>
    <w:rsid w:val="00BB3A39"/>
    <w:rsid w:val="00BB3CBE"/>
    <w:rsid w:val="00BB3D3F"/>
    <w:rsid w:val="00BB3E37"/>
    <w:rsid w:val="00BB4041"/>
    <w:rsid w:val="00BB422F"/>
    <w:rsid w:val="00BB44AF"/>
    <w:rsid w:val="00BB4939"/>
    <w:rsid w:val="00BB4A9B"/>
    <w:rsid w:val="00BB4C91"/>
    <w:rsid w:val="00BB4E1E"/>
    <w:rsid w:val="00BB563B"/>
    <w:rsid w:val="00BB58E8"/>
    <w:rsid w:val="00BB58FA"/>
    <w:rsid w:val="00BB5953"/>
    <w:rsid w:val="00BB5A3A"/>
    <w:rsid w:val="00BB61DD"/>
    <w:rsid w:val="00BB6505"/>
    <w:rsid w:val="00BB658C"/>
    <w:rsid w:val="00BB65D2"/>
    <w:rsid w:val="00BB6672"/>
    <w:rsid w:val="00BB675A"/>
    <w:rsid w:val="00BB685D"/>
    <w:rsid w:val="00BB698B"/>
    <w:rsid w:val="00BB6D10"/>
    <w:rsid w:val="00BB6FC8"/>
    <w:rsid w:val="00BB6FCE"/>
    <w:rsid w:val="00BB710E"/>
    <w:rsid w:val="00BB7200"/>
    <w:rsid w:val="00BB7383"/>
    <w:rsid w:val="00BB74F2"/>
    <w:rsid w:val="00BB75A8"/>
    <w:rsid w:val="00BB765C"/>
    <w:rsid w:val="00BB7C29"/>
    <w:rsid w:val="00BB7DAA"/>
    <w:rsid w:val="00BB7E0F"/>
    <w:rsid w:val="00BB7E6D"/>
    <w:rsid w:val="00BC006A"/>
    <w:rsid w:val="00BC05E3"/>
    <w:rsid w:val="00BC0780"/>
    <w:rsid w:val="00BC0910"/>
    <w:rsid w:val="00BC0A00"/>
    <w:rsid w:val="00BC0A14"/>
    <w:rsid w:val="00BC0ACD"/>
    <w:rsid w:val="00BC0D36"/>
    <w:rsid w:val="00BC0D6C"/>
    <w:rsid w:val="00BC0E0A"/>
    <w:rsid w:val="00BC10E4"/>
    <w:rsid w:val="00BC1347"/>
    <w:rsid w:val="00BC13C1"/>
    <w:rsid w:val="00BC1453"/>
    <w:rsid w:val="00BC1530"/>
    <w:rsid w:val="00BC1682"/>
    <w:rsid w:val="00BC1867"/>
    <w:rsid w:val="00BC1A0E"/>
    <w:rsid w:val="00BC1C56"/>
    <w:rsid w:val="00BC21A8"/>
    <w:rsid w:val="00BC26DD"/>
    <w:rsid w:val="00BC2ABF"/>
    <w:rsid w:val="00BC2D90"/>
    <w:rsid w:val="00BC2E05"/>
    <w:rsid w:val="00BC2F00"/>
    <w:rsid w:val="00BC3130"/>
    <w:rsid w:val="00BC36BE"/>
    <w:rsid w:val="00BC3C99"/>
    <w:rsid w:val="00BC3FCE"/>
    <w:rsid w:val="00BC402D"/>
    <w:rsid w:val="00BC4191"/>
    <w:rsid w:val="00BC41A8"/>
    <w:rsid w:val="00BC41DA"/>
    <w:rsid w:val="00BC42A7"/>
    <w:rsid w:val="00BC4557"/>
    <w:rsid w:val="00BC477C"/>
    <w:rsid w:val="00BC4862"/>
    <w:rsid w:val="00BC4A4C"/>
    <w:rsid w:val="00BC4AFF"/>
    <w:rsid w:val="00BC5262"/>
    <w:rsid w:val="00BC5638"/>
    <w:rsid w:val="00BC56E5"/>
    <w:rsid w:val="00BC58C4"/>
    <w:rsid w:val="00BC5B9F"/>
    <w:rsid w:val="00BC5CA1"/>
    <w:rsid w:val="00BC641B"/>
    <w:rsid w:val="00BC6543"/>
    <w:rsid w:val="00BC659D"/>
    <w:rsid w:val="00BC66D4"/>
    <w:rsid w:val="00BC697E"/>
    <w:rsid w:val="00BC69A8"/>
    <w:rsid w:val="00BC6D9A"/>
    <w:rsid w:val="00BC6F0E"/>
    <w:rsid w:val="00BC7126"/>
    <w:rsid w:val="00BC72FF"/>
    <w:rsid w:val="00BC7394"/>
    <w:rsid w:val="00BC762C"/>
    <w:rsid w:val="00BC7746"/>
    <w:rsid w:val="00BC799A"/>
    <w:rsid w:val="00BC79C7"/>
    <w:rsid w:val="00BC7A3C"/>
    <w:rsid w:val="00BC7F15"/>
    <w:rsid w:val="00BC7F29"/>
    <w:rsid w:val="00BD0162"/>
    <w:rsid w:val="00BD041C"/>
    <w:rsid w:val="00BD09FC"/>
    <w:rsid w:val="00BD0C08"/>
    <w:rsid w:val="00BD0E44"/>
    <w:rsid w:val="00BD0F27"/>
    <w:rsid w:val="00BD109B"/>
    <w:rsid w:val="00BD1320"/>
    <w:rsid w:val="00BD14A5"/>
    <w:rsid w:val="00BD17AA"/>
    <w:rsid w:val="00BD17DD"/>
    <w:rsid w:val="00BD184E"/>
    <w:rsid w:val="00BD188B"/>
    <w:rsid w:val="00BD18F7"/>
    <w:rsid w:val="00BD1955"/>
    <w:rsid w:val="00BD1BD9"/>
    <w:rsid w:val="00BD1CD9"/>
    <w:rsid w:val="00BD1D42"/>
    <w:rsid w:val="00BD1FF3"/>
    <w:rsid w:val="00BD2187"/>
    <w:rsid w:val="00BD228F"/>
    <w:rsid w:val="00BD2332"/>
    <w:rsid w:val="00BD26A8"/>
    <w:rsid w:val="00BD280B"/>
    <w:rsid w:val="00BD2A65"/>
    <w:rsid w:val="00BD2AF9"/>
    <w:rsid w:val="00BD2BC5"/>
    <w:rsid w:val="00BD2CF7"/>
    <w:rsid w:val="00BD2D92"/>
    <w:rsid w:val="00BD313C"/>
    <w:rsid w:val="00BD349F"/>
    <w:rsid w:val="00BD3673"/>
    <w:rsid w:val="00BD3756"/>
    <w:rsid w:val="00BD3D65"/>
    <w:rsid w:val="00BD3E34"/>
    <w:rsid w:val="00BD3E84"/>
    <w:rsid w:val="00BD412A"/>
    <w:rsid w:val="00BD4130"/>
    <w:rsid w:val="00BD4142"/>
    <w:rsid w:val="00BD41D6"/>
    <w:rsid w:val="00BD42C1"/>
    <w:rsid w:val="00BD4613"/>
    <w:rsid w:val="00BD46DB"/>
    <w:rsid w:val="00BD4883"/>
    <w:rsid w:val="00BD48B3"/>
    <w:rsid w:val="00BD49CD"/>
    <w:rsid w:val="00BD4B5F"/>
    <w:rsid w:val="00BD4C00"/>
    <w:rsid w:val="00BD4DA6"/>
    <w:rsid w:val="00BD4E2C"/>
    <w:rsid w:val="00BD4E57"/>
    <w:rsid w:val="00BD4ECD"/>
    <w:rsid w:val="00BD4F23"/>
    <w:rsid w:val="00BD514B"/>
    <w:rsid w:val="00BD53D8"/>
    <w:rsid w:val="00BD5496"/>
    <w:rsid w:val="00BD55E9"/>
    <w:rsid w:val="00BD56F0"/>
    <w:rsid w:val="00BD5717"/>
    <w:rsid w:val="00BD5962"/>
    <w:rsid w:val="00BD59AC"/>
    <w:rsid w:val="00BD5D45"/>
    <w:rsid w:val="00BD5ED8"/>
    <w:rsid w:val="00BD5F6C"/>
    <w:rsid w:val="00BD5F7D"/>
    <w:rsid w:val="00BD60E3"/>
    <w:rsid w:val="00BD61E6"/>
    <w:rsid w:val="00BD6344"/>
    <w:rsid w:val="00BD63C8"/>
    <w:rsid w:val="00BD63E6"/>
    <w:rsid w:val="00BD6427"/>
    <w:rsid w:val="00BD6486"/>
    <w:rsid w:val="00BD66E9"/>
    <w:rsid w:val="00BD679A"/>
    <w:rsid w:val="00BD689C"/>
    <w:rsid w:val="00BD6AC8"/>
    <w:rsid w:val="00BD6FA7"/>
    <w:rsid w:val="00BD710D"/>
    <w:rsid w:val="00BD7166"/>
    <w:rsid w:val="00BD7573"/>
    <w:rsid w:val="00BD7734"/>
    <w:rsid w:val="00BD775E"/>
    <w:rsid w:val="00BD7819"/>
    <w:rsid w:val="00BD7AF1"/>
    <w:rsid w:val="00BD7DBB"/>
    <w:rsid w:val="00BD7EB9"/>
    <w:rsid w:val="00BD7F08"/>
    <w:rsid w:val="00BD7F29"/>
    <w:rsid w:val="00BD7F65"/>
    <w:rsid w:val="00BD7F72"/>
    <w:rsid w:val="00BD7FD5"/>
    <w:rsid w:val="00BE00F5"/>
    <w:rsid w:val="00BE0196"/>
    <w:rsid w:val="00BE0332"/>
    <w:rsid w:val="00BE0434"/>
    <w:rsid w:val="00BE0511"/>
    <w:rsid w:val="00BE06A9"/>
    <w:rsid w:val="00BE0EDA"/>
    <w:rsid w:val="00BE123A"/>
    <w:rsid w:val="00BE1242"/>
    <w:rsid w:val="00BE12FB"/>
    <w:rsid w:val="00BE13A5"/>
    <w:rsid w:val="00BE14FC"/>
    <w:rsid w:val="00BE1609"/>
    <w:rsid w:val="00BE190D"/>
    <w:rsid w:val="00BE190F"/>
    <w:rsid w:val="00BE192A"/>
    <w:rsid w:val="00BE1972"/>
    <w:rsid w:val="00BE19C9"/>
    <w:rsid w:val="00BE1A18"/>
    <w:rsid w:val="00BE1AEC"/>
    <w:rsid w:val="00BE1D64"/>
    <w:rsid w:val="00BE2003"/>
    <w:rsid w:val="00BE2115"/>
    <w:rsid w:val="00BE2281"/>
    <w:rsid w:val="00BE23DA"/>
    <w:rsid w:val="00BE2520"/>
    <w:rsid w:val="00BE2546"/>
    <w:rsid w:val="00BE2B26"/>
    <w:rsid w:val="00BE2EC3"/>
    <w:rsid w:val="00BE2F51"/>
    <w:rsid w:val="00BE32BC"/>
    <w:rsid w:val="00BE3584"/>
    <w:rsid w:val="00BE3770"/>
    <w:rsid w:val="00BE3A12"/>
    <w:rsid w:val="00BE3C59"/>
    <w:rsid w:val="00BE3DA2"/>
    <w:rsid w:val="00BE40C5"/>
    <w:rsid w:val="00BE418F"/>
    <w:rsid w:val="00BE44AE"/>
    <w:rsid w:val="00BE4753"/>
    <w:rsid w:val="00BE4912"/>
    <w:rsid w:val="00BE4B63"/>
    <w:rsid w:val="00BE4BEB"/>
    <w:rsid w:val="00BE4C2F"/>
    <w:rsid w:val="00BE4CB2"/>
    <w:rsid w:val="00BE4F10"/>
    <w:rsid w:val="00BE521F"/>
    <w:rsid w:val="00BE563C"/>
    <w:rsid w:val="00BE57C0"/>
    <w:rsid w:val="00BE5A9D"/>
    <w:rsid w:val="00BE5C51"/>
    <w:rsid w:val="00BE5F06"/>
    <w:rsid w:val="00BE5F47"/>
    <w:rsid w:val="00BE60A6"/>
    <w:rsid w:val="00BE60BD"/>
    <w:rsid w:val="00BE60F5"/>
    <w:rsid w:val="00BE61CC"/>
    <w:rsid w:val="00BE63DF"/>
    <w:rsid w:val="00BE6500"/>
    <w:rsid w:val="00BE6551"/>
    <w:rsid w:val="00BE661C"/>
    <w:rsid w:val="00BE6953"/>
    <w:rsid w:val="00BE69F4"/>
    <w:rsid w:val="00BE71F4"/>
    <w:rsid w:val="00BE7D23"/>
    <w:rsid w:val="00BF016F"/>
    <w:rsid w:val="00BF0211"/>
    <w:rsid w:val="00BF02CE"/>
    <w:rsid w:val="00BF031C"/>
    <w:rsid w:val="00BF0383"/>
    <w:rsid w:val="00BF05D9"/>
    <w:rsid w:val="00BF0729"/>
    <w:rsid w:val="00BF0743"/>
    <w:rsid w:val="00BF0824"/>
    <w:rsid w:val="00BF09AD"/>
    <w:rsid w:val="00BF0A4C"/>
    <w:rsid w:val="00BF10A5"/>
    <w:rsid w:val="00BF12FA"/>
    <w:rsid w:val="00BF148D"/>
    <w:rsid w:val="00BF14B2"/>
    <w:rsid w:val="00BF1AD8"/>
    <w:rsid w:val="00BF21CE"/>
    <w:rsid w:val="00BF2216"/>
    <w:rsid w:val="00BF242B"/>
    <w:rsid w:val="00BF28C6"/>
    <w:rsid w:val="00BF2951"/>
    <w:rsid w:val="00BF2C04"/>
    <w:rsid w:val="00BF2CE7"/>
    <w:rsid w:val="00BF2CFE"/>
    <w:rsid w:val="00BF2E2D"/>
    <w:rsid w:val="00BF2F02"/>
    <w:rsid w:val="00BF31D0"/>
    <w:rsid w:val="00BF3538"/>
    <w:rsid w:val="00BF35B4"/>
    <w:rsid w:val="00BF376D"/>
    <w:rsid w:val="00BF3AD0"/>
    <w:rsid w:val="00BF3FAB"/>
    <w:rsid w:val="00BF435F"/>
    <w:rsid w:val="00BF440D"/>
    <w:rsid w:val="00BF442F"/>
    <w:rsid w:val="00BF49D9"/>
    <w:rsid w:val="00BF4C1F"/>
    <w:rsid w:val="00BF4D18"/>
    <w:rsid w:val="00BF4E01"/>
    <w:rsid w:val="00BF4FB4"/>
    <w:rsid w:val="00BF4FFE"/>
    <w:rsid w:val="00BF510B"/>
    <w:rsid w:val="00BF5128"/>
    <w:rsid w:val="00BF51AE"/>
    <w:rsid w:val="00BF5419"/>
    <w:rsid w:val="00BF5464"/>
    <w:rsid w:val="00BF5780"/>
    <w:rsid w:val="00BF5B5A"/>
    <w:rsid w:val="00BF5C4B"/>
    <w:rsid w:val="00BF5F0E"/>
    <w:rsid w:val="00BF61DD"/>
    <w:rsid w:val="00BF6B8F"/>
    <w:rsid w:val="00BF6BEC"/>
    <w:rsid w:val="00BF6CE6"/>
    <w:rsid w:val="00BF71FE"/>
    <w:rsid w:val="00BF7528"/>
    <w:rsid w:val="00BF78DB"/>
    <w:rsid w:val="00BF7A0C"/>
    <w:rsid w:val="00BF7B09"/>
    <w:rsid w:val="00BF7B7D"/>
    <w:rsid w:val="00C0008E"/>
    <w:rsid w:val="00C00224"/>
    <w:rsid w:val="00C004C3"/>
    <w:rsid w:val="00C0058E"/>
    <w:rsid w:val="00C006A8"/>
    <w:rsid w:val="00C00DBE"/>
    <w:rsid w:val="00C00DC0"/>
    <w:rsid w:val="00C00EAC"/>
    <w:rsid w:val="00C00F00"/>
    <w:rsid w:val="00C01275"/>
    <w:rsid w:val="00C015D2"/>
    <w:rsid w:val="00C0170B"/>
    <w:rsid w:val="00C01806"/>
    <w:rsid w:val="00C01841"/>
    <w:rsid w:val="00C01872"/>
    <w:rsid w:val="00C01906"/>
    <w:rsid w:val="00C01A3D"/>
    <w:rsid w:val="00C01B83"/>
    <w:rsid w:val="00C01D13"/>
    <w:rsid w:val="00C01EEF"/>
    <w:rsid w:val="00C020B5"/>
    <w:rsid w:val="00C020ED"/>
    <w:rsid w:val="00C02172"/>
    <w:rsid w:val="00C021FA"/>
    <w:rsid w:val="00C023AA"/>
    <w:rsid w:val="00C024A3"/>
    <w:rsid w:val="00C0284C"/>
    <w:rsid w:val="00C029DD"/>
    <w:rsid w:val="00C02D4D"/>
    <w:rsid w:val="00C02F79"/>
    <w:rsid w:val="00C02FDE"/>
    <w:rsid w:val="00C0313B"/>
    <w:rsid w:val="00C03724"/>
    <w:rsid w:val="00C03769"/>
    <w:rsid w:val="00C03A22"/>
    <w:rsid w:val="00C03AEF"/>
    <w:rsid w:val="00C03BD8"/>
    <w:rsid w:val="00C03C4E"/>
    <w:rsid w:val="00C03D5D"/>
    <w:rsid w:val="00C03FFD"/>
    <w:rsid w:val="00C040DE"/>
    <w:rsid w:val="00C04508"/>
    <w:rsid w:val="00C04605"/>
    <w:rsid w:val="00C046D2"/>
    <w:rsid w:val="00C04952"/>
    <w:rsid w:val="00C04DD0"/>
    <w:rsid w:val="00C04DF1"/>
    <w:rsid w:val="00C04EF9"/>
    <w:rsid w:val="00C04EFA"/>
    <w:rsid w:val="00C05176"/>
    <w:rsid w:val="00C0553E"/>
    <w:rsid w:val="00C0573B"/>
    <w:rsid w:val="00C059B1"/>
    <w:rsid w:val="00C05E51"/>
    <w:rsid w:val="00C06302"/>
    <w:rsid w:val="00C0691F"/>
    <w:rsid w:val="00C06AD3"/>
    <w:rsid w:val="00C06BF2"/>
    <w:rsid w:val="00C06DAB"/>
    <w:rsid w:val="00C07011"/>
    <w:rsid w:val="00C070B3"/>
    <w:rsid w:val="00C07308"/>
    <w:rsid w:val="00C07342"/>
    <w:rsid w:val="00C0734C"/>
    <w:rsid w:val="00C07363"/>
    <w:rsid w:val="00C073FD"/>
    <w:rsid w:val="00C07675"/>
    <w:rsid w:val="00C077A8"/>
    <w:rsid w:val="00C077C3"/>
    <w:rsid w:val="00C07957"/>
    <w:rsid w:val="00C079E9"/>
    <w:rsid w:val="00C07D3D"/>
    <w:rsid w:val="00C07DB4"/>
    <w:rsid w:val="00C102CD"/>
    <w:rsid w:val="00C10570"/>
    <w:rsid w:val="00C105C1"/>
    <w:rsid w:val="00C105C7"/>
    <w:rsid w:val="00C1064E"/>
    <w:rsid w:val="00C10882"/>
    <w:rsid w:val="00C108E4"/>
    <w:rsid w:val="00C10B54"/>
    <w:rsid w:val="00C10B65"/>
    <w:rsid w:val="00C10C0C"/>
    <w:rsid w:val="00C11271"/>
    <w:rsid w:val="00C112EA"/>
    <w:rsid w:val="00C115F5"/>
    <w:rsid w:val="00C11739"/>
    <w:rsid w:val="00C118D8"/>
    <w:rsid w:val="00C120C4"/>
    <w:rsid w:val="00C122B7"/>
    <w:rsid w:val="00C122F5"/>
    <w:rsid w:val="00C12361"/>
    <w:rsid w:val="00C12523"/>
    <w:rsid w:val="00C125F9"/>
    <w:rsid w:val="00C1261A"/>
    <w:rsid w:val="00C12F80"/>
    <w:rsid w:val="00C130BB"/>
    <w:rsid w:val="00C13110"/>
    <w:rsid w:val="00C131B1"/>
    <w:rsid w:val="00C1352A"/>
    <w:rsid w:val="00C136D4"/>
    <w:rsid w:val="00C13907"/>
    <w:rsid w:val="00C13AED"/>
    <w:rsid w:val="00C13DDD"/>
    <w:rsid w:val="00C13E0B"/>
    <w:rsid w:val="00C13EF5"/>
    <w:rsid w:val="00C13FB6"/>
    <w:rsid w:val="00C14012"/>
    <w:rsid w:val="00C140D7"/>
    <w:rsid w:val="00C142FE"/>
    <w:rsid w:val="00C145ED"/>
    <w:rsid w:val="00C148EE"/>
    <w:rsid w:val="00C14C10"/>
    <w:rsid w:val="00C14E51"/>
    <w:rsid w:val="00C14FD2"/>
    <w:rsid w:val="00C153CC"/>
    <w:rsid w:val="00C1545D"/>
    <w:rsid w:val="00C15556"/>
    <w:rsid w:val="00C156AA"/>
    <w:rsid w:val="00C15705"/>
    <w:rsid w:val="00C1575D"/>
    <w:rsid w:val="00C157DB"/>
    <w:rsid w:val="00C157ED"/>
    <w:rsid w:val="00C15853"/>
    <w:rsid w:val="00C15AFB"/>
    <w:rsid w:val="00C15C31"/>
    <w:rsid w:val="00C15DA8"/>
    <w:rsid w:val="00C15EDE"/>
    <w:rsid w:val="00C1620E"/>
    <w:rsid w:val="00C16326"/>
    <w:rsid w:val="00C16359"/>
    <w:rsid w:val="00C165A3"/>
    <w:rsid w:val="00C1666E"/>
    <w:rsid w:val="00C1672F"/>
    <w:rsid w:val="00C167C2"/>
    <w:rsid w:val="00C1683A"/>
    <w:rsid w:val="00C16AB2"/>
    <w:rsid w:val="00C16AC7"/>
    <w:rsid w:val="00C16BD2"/>
    <w:rsid w:val="00C16CB5"/>
    <w:rsid w:val="00C16D75"/>
    <w:rsid w:val="00C16F56"/>
    <w:rsid w:val="00C17020"/>
    <w:rsid w:val="00C1715B"/>
    <w:rsid w:val="00C171C2"/>
    <w:rsid w:val="00C17300"/>
    <w:rsid w:val="00C1745F"/>
    <w:rsid w:val="00C174B1"/>
    <w:rsid w:val="00C176AB"/>
    <w:rsid w:val="00C17733"/>
    <w:rsid w:val="00C17927"/>
    <w:rsid w:val="00C17A8A"/>
    <w:rsid w:val="00C20002"/>
    <w:rsid w:val="00C203F1"/>
    <w:rsid w:val="00C204A6"/>
    <w:rsid w:val="00C204C4"/>
    <w:rsid w:val="00C20717"/>
    <w:rsid w:val="00C20844"/>
    <w:rsid w:val="00C2097B"/>
    <w:rsid w:val="00C20A35"/>
    <w:rsid w:val="00C20A49"/>
    <w:rsid w:val="00C20B5D"/>
    <w:rsid w:val="00C20BA5"/>
    <w:rsid w:val="00C20CF9"/>
    <w:rsid w:val="00C20EA9"/>
    <w:rsid w:val="00C20FF1"/>
    <w:rsid w:val="00C21091"/>
    <w:rsid w:val="00C210D8"/>
    <w:rsid w:val="00C214EE"/>
    <w:rsid w:val="00C216E9"/>
    <w:rsid w:val="00C21825"/>
    <w:rsid w:val="00C21A08"/>
    <w:rsid w:val="00C21B12"/>
    <w:rsid w:val="00C21BA5"/>
    <w:rsid w:val="00C21DDD"/>
    <w:rsid w:val="00C22167"/>
    <w:rsid w:val="00C22312"/>
    <w:rsid w:val="00C22433"/>
    <w:rsid w:val="00C22695"/>
    <w:rsid w:val="00C227E5"/>
    <w:rsid w:val="00C22977"/>
    <w:rsid w:val="00C22ADA"/>
    <w:rsid w:val="00C22F8B"/>
    <w:rsid w:val="00C22FF5"/>
    <w:rsid w:val="00C230E2"/>
    <w:rsid w:val="00C231EA"/>
    <w:rsid w:val="00C2334F"/>
    <w:rsid w:val="00C23569"/>
    <w:rsid w:val="00C23601"/>
    <w:rsid w:val="00C236FF"/>
    <w:rsid w:val="00C239DB"/>
    <w:rsid w:val="00C23A26"/>
    <w:rsid w:val="00C23B2C"/>
    <w:rsid w:val="00C23B78"/>
    <w:rsid w:val="00C23FCF"/>
    <w:rsid w:val="00C2447B"/>
    <w:rsid w:val="00C24572"/>
    <w:rsid w:val="00C24620"/>
    <w:rsid w:val="00C248D6"/>
    <w:rsid w:val="00C24B8F"/>
    <w:rsid w:val="00C24E3E"/>
    <w:rsid w:val="00C24F25"/>
    <w:rsid w:val="00C25021"/>
    <w:rsid w:val="00C25032"/>
    <w:rsid w:val="00C25462"/>
    <w:rsid w:val="00C25584"/>
    <w:rsid w:val="00C256B2"/>
    <w:rsid w:val="00C2574F"/>
    <w:rsid w:val="00C25ADD"/>
    <w:rsid w:val="00C25BD6"/>
    <w:rsid w:val="00C261DC"/>
    <w:rsid w:val="00C26397"/>
    <w:rsid w:val="00C2662C"/>
    <w:rsid w:val="00C26871"/>
    <w:rsid w:val="00C26908"/>
    <w:rsid w:val="00C26920"/>
    <w:rsid w:val="00C269AB"/>
    <w:rsid w:val="00C26BEA"/>
    <w:rsid w:val="00C26C95"/>
    <w:rsid w:val="00C26CD0"/>
    <w:rsid w:val="00C26E88"/>
    <w:rsid w:val="00C26FC0"/>
    <w:rsid w:val="00C2716D"/>
    <w:rsid w:val="00C272DE"/>
    <w:rsid w:val="00C27452"/>
    <w:rsid w:val="00C275CF"/>
    <w:rsid w:val="00C277C7"/>
    <w:rsid w:val="00C278C7"/>
    <w:rsid w:val="00C2799C"/>
    <w:rsid w:val="00C27B02"/>
    <w:rsid w:val="00C27C82"/>
    <w:rsid w:val="00C27F43"/>
    <w:rsid w:val="00C3002E"/>
    <w:rsid w:val="00C30065"/>
    <w:rsid w:val="00C300A7"/>
    <w:rsid w:val="00C3041E"/>
    <w:rsid w:val="00C309B7"/>
    <w:rsid w:val="00C30AE5"/>
    <w:rsid w:val="00C30CBE"/>
    <w:rsid w:val="00C30E3C"/>
    <w:rsid w:val="00C3108D"/>
    <w:rsid w:val="00C31135"/>
    <w:rsid w:val="00C3115E"/>
    <w:rsid w:val="00C3117B"/>
    <w:rsid w:val="00C3122C"/>
    <w:rsid w:val="00C3124D"/>
    <w:rsid w:val="00C31331"/>
    <w:rsid w:val="00C314DE"/>
    <w:rsid w:val="00C316AD"/>
    <w:rsid w:val="00C316AE"/>
    <w:rsid w:val="00C3185F"/>
    <w:rsid w:val="00C31B69"/>
    <w:rsid w:val="00C31E8B"/>
    <w:rsid w:val="00C32192"/>
    <w:rsid w:val="00C321B6"/>
    <w:rsid w:val="00C324A3"/>
    <w:rsid w:val="00C324CC"/>
    <w:rsid w:val="00C32782"/>
    <w:rsid w:val="00C32F17"/>
    <w:rsid w:val="00C32F47"/>
    <w:rsid w:val="00C3378C"/>
    <w:rsid w:val="00C342A3"/>
    <w:rsid w:val="00C343E9"/>
    <w:rsid w:val="00C3448A"/>
    <w:rsid w:val="00C347D0"/>
    <w:rsid w:val="00C34B37"/>
    <w:rsid w:val="00C34C46"/>
    <w:rsid w:val="00C34EDD"/>
    <w:rsid w:val="00C3524C"/>
    <w:rsid w:val="00C352A1"/>
    <w:rsid w:val="00C352DB"/>
    <w:rsid w:val="00C355B4"/>
    <w:rsid w:val="00C355E6"/>
    <w:rsid w:val="00C35946"/>
    <w:rsid w:val="00C3596D"/>
    <w:rsid w:val="00C35C15"/>
    <w:rsid w:val="00C35D68"/>
    <w:rsid w:val="00C36078"/>
    <w:rsid w:val="00C361B7"/>
    <w:rsid w:val="00C3632F"/>
    <w:rsid w:val="00C364DB"/>
    <w:rsid w:val="00C366D9"/>
    <w:rsid w:val="00C368D5"/>
    <w:rsid w:val="00C36AC9"/>
    <w:rsid w:val="00C36CDE"/>
    <w:rsid w:val="00C37125"/>
    <w:rsid w:val="00C3720B"/>
    <w:rsid w:val="00C37388"/>
    <w:rsid w:val="00C373BD"/>
    <w:rsid w:val="00C373CF"/>
    <w:rsid w:val="00C373D4"/>
    <w:rsid w:val="00C37513"/>
    <w:rsid w:val="00C37547"/>
    <w:rsid w:val="00C3763A"/>
    <w:rsid w:val="00C378B8"/>
    <w:rsid w:val="00C378D9"/>
    <w:rsid w:val="00C37D23"/>
    <w:rsid w:val="00C37E81"/>
    <w:rsid w:val="00C37F45"/>
    <w:rsid w:val="00C37F84"/>
    <w:rsid w:val="00C40258"/>
    <w:rsid w:val="00C407F4"/>
    <w:rsid w:val="00C40870"/>
    <w:rsid w:val="00C408BA"/>
    <w:rsid w:val="00C40CAD"/>
    <w:rsid w:val="00C40E00"/>
    <w:rsid w:val="00C40EE3"/>
    <w:rsid w:val="00C40FE8"/>
    <w:rsid w:val="00C41405"/>
    <w:rsid w:val="00C4153C"/>
    <w:rsid w:val="00C41AA5"/>
    <w:rsid w:val="00C41F4F"/>
    <w:rsid w:val="00C4200B"/>
    <w:rsid w:val="00C42073"/>
    <w:rsid w:val="00C421C2"/>
    <w:rsid w:val="00C42612"/>
    <w:rsid w:val="00C4268F"/>
    <w:rsid w:val="00C42781"/>
    <w:rsid w:val="00C4279F"/>
    <w:rsid w:val="00C427AC"/>
    <w:rsid w:val="00C42875"/>
    <w:rsid w:val="00C4294F"/>
    <w:rsid w:val="00C42BBE"/>
    <w:rsid w:val="00C42CB2"/>
    <w:rsid w:val="00C42CD0"/>
    <w:rsid w:val="00C43135"/>
    <w:rsid w:val="00C43160"/>
    <w:rsid w:val="00C43187"/>
    <w:rsid w:val="00C43770"/>
    <w:rsid w:val="00C43862"/>
    <w:rsid w:val="00C4399B"/>
    <w:rsid w:val="00C43CCF"/>
    <w:rsid w:val="00C44156"/>
    <w:rsid w:val="00C442F3"/>
    <w:rsid w:val="00C443EC"/>
    <w:rsid w:val="00C44623"/>
    <w:rsid w:val="00C4475E"/>
    <w:rsid w:val="00C44B76"/>
    <w:rsid w:val="00C44D5D"/>
    <w:rsid w:val="00C44E3C"/>
    <w:rsid w:val="00C4530B"/>
    <w:rsid w:val="00C45320"/>
    <w:rsid w:val="00C45365"/>
    <w:rsid w:val="00C454E7"/>
    <w:rsid w:val="00C455A5"/>
    <w:rsid w:val="00C45615"/>
    <w:rsid w:val="00C45743"/>
    <w:rsid w:val="00C458B7"/>
    <w:rsid w:val="00C45918"/>
    <w:rsid w:val="00C45B05"/>
    <w:rsid w:val="00C45BD4"/>
    <w:rsid w:val="00C45C6E"/>
    <w:rsid w:val="00C4606E"/>
    <w:rsid w:val="00C460B4"/>
    <w:rsid w:val="00C461BD"/>
    <w:rsid w:val="00C461F9"/>
    <w:rsid w:val="00C46275"/>
    <w:rsid w:val="00C46301"/>
    <w:rsid w:val="00C4633C"/>
    <w:rsid w:val="00C46965"/>
    <w:rsid w:val="00C46BD8"/>
    <w:rsid w:val="00C46D23"/>
    <w:rsid w:val="00C46F86"/>
    <w:rsid w:val="00C470E9"/>
    <w:rsid w:val="00C4710A"/>
    <w:rsid w:val="00C471BC"/>
    <w:rsid w:val="00C472E6"/>
    <w:rsid w:val="00C47578"/>
    <w:rsid w:val="00C475A5"/>
    <w:rsid w:val="00C47A13"/>
    <w:rsid w:val="00C47A83"/>
    <w:rsid w:val="00C47B8C"/>
    <w:rsid w:val="00C47BF1"/>
    <w:rsid w:val="00C5009A"/>
    <w:rsid w:val="00C50124"/>
    <w:rsid w:val="00C501B1"/>
    <w:rsid w:val="00C50252"/>
    <w:rsid w:val="00C5031D"/>
    <w:rsid w:val="00C504CA"/>
    <w:rsid w:val="00C5070E"/>
    <w:rsid w:val="00C5084C"/>
    <w:rsid w:val="00C508CE"/>
    <w:rsid w:val="00C509BC"/>
    <w:rsid w:val="00C50C1B"/>
    <w:rsid w:val="00C50E9D"/>
    <w:rsid w:val="00C51079"/>
    <w:rsid w:val="00C5108F"/>
    <w:rsid w:val="00C5123D"/>
    <w:rsid w:val="00C5139C"/>
    <w:rsid w:val="00C514C7"/>
    <w:rsid w:val="00C51B5E"/>
    <w:rsid w:val="00C51CDA"/>
    <w:rsid w:val="00C51EEB"/>
    <w:rsid w:val="00C52068"/>
    <w:rsid w:val="00C5220D"/>
    <w:rsid w:val="00C5234C"/>
    <w:rsid w:val="00C524CA"/>
    <w:rsid w:val="00C526FB"/>
    <w:rsid w:val="00C5280F"/>
    <w:rsid w:val="00C52853"/>
    <w:rsid w:val="00C528C1"/>
    <w:rsid w:val="00C5296D"/>
    <w:rsid w:val="00C52CE7"/>
    <w:rsid w:val="00C52D91"/>
    <w:rsid w:val="00C5330B"/>
    <w:rsid w:val="00C539A0"/>
    <w:rsid w:val="00C53AAB"/>
    <w:rsid w:val="00C54012"/>
    <w:rsid w:val="00C54053"/>
    <w:rsid w:val="00C540A5"/>
    <w:rsid w:val="00C542E0"/>
    <w:rsid w:val="00C54572"/>
    <w:rsid w:val="00C5461D"/>
    <w:rsid w:val="00C5463A"/>
    <w:rsid w:val="00C54672"/>
    <w:rsid w:val="00C5472C"/>
    <w:rsid w:val="00C5476C"/>
    <w:rsid w:val="00C5507B"/>
    <w:rsid w:val="00C55084"/>
    <w:rsid w:val="00C551BC"/>
    <w:rsid w:val="00C553F2"/>
    <w:rsid w:val="00C55851"/>
    <w:rsid w:val="00C55A47"/>
    <w:rsid w:val="00C55B54"/>
    <w:rsid w:val="00C55BA7"/>
    <w:rsid w:val="00C55D2A"/>
    <w:rsid w:val="00C55DA6"/>
    <w:rsid w:val="00C56324"/>
    <w:rsid w:val="00C564E1"/>
    <w:rsid w:val="00C5660D"/>
    <w:rsid w:val="00C567A4"/>
    <w:rsid w:val="00C5682E"/>
    <w:rsid w:val="00C56994"/>
    <w:rsid w:val="00C56B92"/>
    <w:rsid w:val="00C56C94"/>
    <w:rsid w:val="00C56D65"/>
    <w:rsid w:val="00C56DA4"/>
    <w:rsid w:val="00C56DEA"/>
    <w:rsid w:val="00C56E6F"/>
    <w:rsid w:val="00C573DB"/>
    <w:rsid w:val="00C57656"/>
    <w:rsid w:val="00C57661"/>
    <w:rsid w:val="00C57AA1"/>
    <w:rsid w:val="00C57ABA"/>
    <w:rsid w:val="00C57F2D"/>
    <w:rsid w:val="00C600F5"/>
    <w:rsid w:val="00C60120"/>
    <w:rsid w:val="00C60753"/>
    <w:rsid w:val="00C60851"/>
    <w:rsid w:val="00C60A80"/>
    <w:rsid w:val="00C60EFA"/>
    <w:rsid w:val="00C61052"/>
    <w:rsid w:val="00C6105A"/>
    <w:rsid w:val="00C61100"/>
    <w:rsid w:val="00C61194"/>
    <w:rsid w:val="00C61354"/>
    <w:rsid w:val="00C6141B"/>
    <w:rsid w:val="00C614FC"/>
    <w:rsid w:val="00C617AF"/>
    <w:rsid w:val="00C617D2"/>
    <w:rsid w:val="00C618B0"/>
    <w:rsid w:val="00C61965"/>
    <w:rsid w:val="00C619D5"/>
    <w:rsid w:val="00C61F11"/>
    <w:rsid w:val="00C62011"/>
    <w:rsid w:val="00C62138"/>
    <w:rsid w:val="00C62672"/>
    <w:rsid w:val="00C62D0D"/>
    <w:rsid w:val="00C631BA"/>
    <w:rsid w:val="00C63502"/>
    <w:rsid w:val="00C63681"/>
    <w:rsid w:val="00C63708"/>
    <w:rsid w:val="00C63ED5"/>
    <w:rsid w:val="00C63EE9"/>
    <w:rsid w:val="00C63F9E"/>
    <w:rsid w:val="00C63FB9"/>
    <w:rsid w:val="00C642EF"/>
    <w:rsid w:val="00C64968"/>
    <w:rsid w:val="00C649D2"/>
    <w:rsid w:val="00C64C3D"/>
    <w:rsid w:val="00C64C61"/>
    <w:rsid w:val="00C64E8B"/>
    <w:rsid w:val="00C64F08"/>
    <w:rsid w:val="00C65357"/>
    <w:rsid w:val="00C65577"/>
    <w:rsid w:val="00C6562B"/>
    <w:rsid w:val="00C657B0"/>
    <w:rsid w:val="00C657E0"/>
    <w:rsid w:val="00C657E2"/>
    <w:rsid w:val="00C65973"/>
    <w:rsid w:val="00C65A8E"/>
    <w:rsid w:val="00C65B87"/>
    <w:rsid w:val="00C65BA5"/>
    <w:rsid w:val="00C662A3"/>
    <w:rsid w:val="00C662B1"/>
    <w:rsid w:val="00C663E8"/>
    <w:rsid w:val="00C6659B"/>
    <w:rsid w:val="00C6698D"/>
    <w:rsid w:val="00C669F4"/>
    <w:rsid w:val="00C66A99"/>
    <w:rsid w:val="00C66ADA"/>
    <w:rsid w:val="00C66BA5"/>
    <w:rsid w:val="00C66EC2"/>
    <w:rsid w:val="00C66ECE"/>
    <w:rsid w:val="00C66FF4"/>
    <w:rsid w:val="00C6718A"/>
    <w:rsid w:val="00C67215"/>
    <w:rsid w:val="00C672C2"/>
    <w:rsid w:val="00C674EA"/>
    <w:rsid w:val="00C676F0"/>
    <w:rsid w:val="00C67A31"/>
    <w:rsid w:val="00C67B7B"/>
    <w:rsid w:val="00C67CD2"/>
    <w:rsid w:val="00C67D6F"/>
    <w:rsid w:val="00C7023B"/>
    <w:rsid w:val="00C705F9"/>
    <w:rsid w:val="00C706ED"/>
    <w:rsid w:val="00C707CD"/>
    <w:rsid w:val="00C70914"/>
    <w:rsid w:val="00C7091D"/>
    <w:rsid w:val="00C7095B"/>
    <w:rsid w:val="00C70BBB"/>
    <w:rsid w:val="00C70D6B"/>
    <w:rsid w:val="00C70F4E"/>
    <w:rsid w:val="00C71248"/>
    <w:rsid w:val="00C7127C"/>
    <w:rsid w:val="00C716B1"/>
    <w:rsid w:val="00C716EF"/>
    <w:rsid w:val="00C71743"/>
    <w:rsid w:val="00C7177F"/>
    <w:rsid w:val="00C71BA4"/>
    <w:rsid w:val="00C71D70"/>
    <w:rsid w:val="00C71DFD"/>
    <w:rsid w:val="00C71E24"/>
    <w:rsid w:val="00C72153"/>
    <w:rsid w:val="00C729E6"/>
    <w:rsid w:val="00C72A87"/>
    <w:rsid w:val="00C72D4C"/>
    <w:rsid w:val="00C72DD5"/>
    <w:rsid w:val="00C73100"/>
    <w:rsid w:val="00C73145"/>
    <w:rsid w:val="00C733CA"/>
    <w:rsid w:val="00C734F3"/>
    <w:rsid w:val="00C73BE8"/>
    <w:rsid w:val="00C73E62"/>
    <w:rsid w:val="00C73EE7"/>
    <w:rsid w:val="00C73FD2"/>
    <w:rsid w:val="00C73FE0"/>
    <w:rsid w:val="00C741B4"/>
    <w:rsid w:val="00C747C7"/>
    <w:rsid w:val="00C74C40"/>
    <w:rsid w:val="00C74C93"/>
    <w:rsid w:val="00C74CE7"/>
    <w:rsid w:val="00C7541C"/>
    <w:rsid w:val="00C754DD"/>
    <w:rsid w:val="00C75614"/>
    <w:rsid w:val="00C757C2"/>
    <w:rsid w:val="00C7591A"/>
    <w:rsid w:val="00C75EC4"/>
    <w:rsid w:val="00C75FC8"/>
    <w:rsid w:val="00C76109"/>
    <w:rsid w:val="00C761DD"/>
    <w:rsid w:val="00C764F9"/>
    <w:rsid w:val="00C76568"/>
    <w:rsid w:val="00C76609"/>
    <w:rsid w:val="00C7664B"/>
    <w:rsid w:val="00C766E6"/>
    <w:rsid w:val="00C768FB"/>
    <w:rsid w:val="00C76CBB"/>
    <w:rsid w:val="00C77048"/>
    <w:rsid w:val="00C77136"/>
    <w:rsid w:val="00C77463"/>
    <w:rsid w:val="00C7756F"/>
    <w:rsid w:val="00C77637"/>
    <w:rsid w:val="00C776E9"/>
    <w:rsid w:val="00C77CDB"/>
    <w:rsid w:val="00C805A4"/>
    <w:rsid w:val="00C8075D"/>
    <w:rsid w:val="00C80BE1"/>
    <w:rsid w:val="00C80CF9"/>
    <w:rsid w:val="00C8185C"/>
    <w:rsid w:val="00C81866"/>
    <w:rsid w:val="00C81A27"/>
    <w:rsid w:val="00C81B77"/>
    <w:rsid w:val="00C8209B"/>
    <w:rsid w:val="00C8230C"/>
    <w:rsid w:val="00C82370"/>
    <w:rsid w:val="00C824C8"/>
    <w:rsid w:val="00C825D5"/>
    <w:rsid w:val="00C82605"/>
    <w:rsid w:val="00C8276B"/>
    <w:rsid w:val="00C827CA"/>
    <w:rsid w:val="00C82CFA"/>
    <w:rsid w:val="00C82F9F"/>
    <w:rsid w:val="00C83059"/>
    <w:rsid w:val="00C8327E"/>
    <w:rsid w:val="00C83300"/>
    <w:rsid w:val="00C83366"/>
    <w:rsid w:val="00C8351C"/>
    <w:rsid w:val="00C8382E"/>
    <w:rsid w:val="00C838D5"/>
    <w:rsid w:val="00C83A07"/>
    <w:rsid w:val="00C83E6B"/>
    <w:rsid w:val="00C840C9"/>
    <w:rsid w:val="00C84574"/>
    <w:rsid w:val="00C84578"/>
    <w:rsid w:val="00C84B47"/>
    <w:rsid w:val="00C84C7B"/>
    <w:rsid w:val="00C84CC9"/>
    <w:rsid w:val="00C84FC0"/>
    <w:rsid w:val="00C851F0"/>
    <w:rsid w:val="00C854C9"/>
    <w:rsid w:val="00C85A09"/>
    <w:rsid w:val="00C85A15"/>
    <w:rsid w:val="00C85C05"/>
    <w:rsid w:val="00C85C06"/>
    <w:rsid w:val="00C85E79"/>
    <w:rsid w:val="00C85EB7"/>
    <w:rsid w:val="00C85FBB"/>
    <w:rsid w:val="00C85FCE"/>
    <w:rsid w:val="00C86146"/>
    <w:rsid w:val="00C8632B"/>
    <w:rsid w:val="00C864F7"/>
    <w:rsid w:val="00C86885"/>
    <w:rsid w:val="00C869A9"/>
    <w:rsid w:val="00C86F66"/>
    <w:rsid w:val="00C8722E"/>
    <w:rsid w:val="00C874C7"/>
    <w:rsid w:val="00C87566"/>
    <w:rsid w:val="00C875DA"/>
    <w:rsid w:val="00C875E2"/>
    <w:rsid w:val="00C876AC"/>
    <w:rsid w:val="00C8770E"/>
    <w:rsid w:val="00C87728"/>
    <w:rsid w:val="00C877C6"/>
    <w:rsid w:val="00C879E1"/>
    <w:rsid w:val="00C87B07"/>
    <w:rsid w:val="00C87B26"/>
    <w:rsid w:val="00C87FBE"/>
    <w:rsid w:val="00C9013C"/>
    <w:rsid w:val="00C90176"/>
    <w:rsid w:val="00C9043B"/>
    <w:rsid w:val="00C9047B"/>
    <w:rsid w:val="00C9057C"/>
    <w:rsid w:val="00C9071C"/>
    <w:rsid w:val="00C909A5"/>
    <w:rsid w:val="00C90B65"/>
    <w:rsid w:val="00C90C32"/>
    <w:rsid w:val="00C90EB1"/>
    <w:rsid w:val="00C912F7"/>
    <w:rsid w:val="00C91447"/>
    <w:rsid w:val="00C9146F"/>
    <w:rsid w:val="00C9148D"/>
    <w:rsid w:val="00C9151F"/>
    <w:rsid w:val="00C91605"/>
    <w:rsid w:val="00C91649"/>
    <w:rsid w:val="00C91AC9"/>
    <w:rsid w:val="00C91C3F"/>
    <w:rsid w:val="00C91CC6"/>
    <w:rsid w:val="00C91D65"/>
    <w:rsid w:val="00C921AD"/>
    <w:rsid w:val="00C92323"/>
    <w:rsid w:val="00C923B0"/>
    <w:rsid w:val="00C9247C"/>
    <w:rsid w:val="00C925F5"/>
    <w:rsid w:val="00C92BC3"/>
    <w:rsid w:val="00C92D94"/>
    <w:rsid w:val="00C92EC9"/>
    <w:rsid w:val="00C92F5E"/>
    <w:rsid w:val="00C9371D"/>
    <w:rsid w:val="00C947EE"/>
    <w:rsid w:val="00C94888"/>
    <w:rsid w:val="00C948E6"/>
    <w:rsid w:val="00C94C38"/>
    <w:rsid w:val="00C94D5A"/>
    <w:rsid w:val="00C94EAB"/>
    <w:rsid w:val="00C95108"/>
    <w:rsid w:val="00C95493"/>
    <w:rsid w:val="00C95786"/>
    <w:rsid w:val="00C95AA4"/>
    <w:rsid w:val="00C95BD9"/>
    <w:rsid w:val="00C95CFF"/>
    <w:rsid w:val="00C95D58"/>
    <w:rsid w:val="00C960A2"/>
    <w:rsid w:val="00C96277"/>
    <w:rsid w:val="00C96AAF"/>
    <w:rsid w:val="00C96CED"/>
    <w:rsid w:val="00C96EEA"/>
    <w:rsid w:val="00C96F24"/>
    <w:rsid w:val="00C970FB"/>
    <w:rsid w:val="00C9778F"/>
    <w:rsid w:val="00C9779C"/>
    <w:rsid w:val="00C97A5D"/>
    <w:rsid w:val="00C97BE1"/>
    <w:rsid w:val="00C97C0C"/>
    <w:rsid w:val="00C97C25"/>
    <w:rsid w:val="00C97D06"/>
    <w:rsid w:val="00C97DD1"/>
    <w:rsid w:val="00CA012A"/>
    <w:rsid w:val="00CA04CC"/>
    <w:rsid w:val="00CA04F4"/>
    <w:rsid w:val="00CA06C8"/>
    <w:rsid w:val="00CA0828"/>
    <w:rsid w:val="00CA0B6D"/>
    <w:rsid w:val="00CA0BD6"/>
    <w:rsid w:val="00CA0DC8"/>
    <w:rsid w:val="00CA0E6A"/>
    <w:rsid w:val="00CA0EC4"/>
    <w:rsid w:val="00CA0F7F"/>
    <w:rsid w:val="00CA10CF"/>
    <w:rsid w:val="00CA1983"/>
    <w:rsid w:val="00CA1B5A"/>
    <w:rsid w:val="00CA1D94"/>
    <w:rsid w:val="00CA1DCB"/>
    <w:rsid w:val="00CA20CE"/>
    <w:rsid w:val="00CA235F"/>
    <w:rsid w:val="00CA236A"/>
    <w:rsid w:val="00CA2451"/>
    <w:rsid w:val="00CA249D"/>
    <w:rsid w:val="00CA2623"/>
    <w:rsid w:val="00CA26DA"/>
    <w:rsid w:val="00CA2A19"/>
    <w:rsid w:val="00CA2A6C"/>
    <w:rsid w:val="00CA2AA8"/>
    <w:rsid w:val="00CA2AC9"/>
    <w:rsid w:val="00CA2B78"/>
    <w:rsid w:val="00CA2CE8"/>
    <w:rsid w:val="00CA31C7"/>
    <w:rsid w:val="00CA3213"/>
    <w:rsid w:val="00CA33AD"/>
    <w:rsid w:val="00CA33E4"/>
    <w:rsid w:val="00CA3A79"/>
    <w:rsid w:val="00CA3B1E"/>
    <w:rsid w:val="00CA3C73"/>
    <w:rsid w:val="00CA3F01"/>
    <w:rsid w:val="00CA3F57"/>
    <w:rsid w:val="00CA41AF"/>
    <w:rsid w:val="00CA42BA"/>
    <w:rsid w:val="00CA4517"/>
    <w:rsid w:val="00CA4616"/>
    <w:rsid w:val="00CA4878"/>
    <w:rsid w:val="00CA48BF"/>
    <w:rsid w:val="00CA4A5D"/>
    <w:rsid w:val="00CA4E6D"/>
    <w:rsid w:val="00CA4EDA"/>
    <w:rsid w:val="00CA4EF0"/>
    <w:rsid w:val="00CA52B0"/>
    <w:rsid w:val="00CA54A9"/>
    <w:rsid w:val="00CA56DF"/>
    <w:rsid w:val="00CA5916"/>
    <w:rsid w:val="00CA59BD"/>
    <w:rsid w:val="00CA5CEE"/>
    <w:rsid w:val="00CA6017"/>
    <w:rsid w:val="00CA604C"/>
    <w:rsid w:val="00CA632D"/>
    <w:rsid w:val="00CA691A"/>
    <w:rsid w:val="00CA6CAF"/>
    <w:rsid w:val="00CA6F62"/>
    <w:rsid w:val="00CA70C5"/>
    <w:rsid w:val="00CA71C9"/>
    <w:rsid w:val="00CA7796"/>
    <w:rsid w:val="00CA781E"/>
    <w:rsid w:val="00CA796C"/>
    <w:rsid w:val="00CA7C31"/>
    <w:rsid w:val="00CB00CC"/>
    <w:rsid w:val="00CB013D"/>
    <w:rsid w:val="00CB014F"/>
    <w:rsid w:val="00CB01F4"/>
    <w:rsid w:val="00CB0450"/>
    <w:rsid w:val="00CB0774"/>
    <w:rsid w:val="00CB07C6"/>
    <w:rsid w:val="00CB08C1"/>
    <w:rsid w:val="00CB094C"/>
    <w:rsid w:val="00CB0E69"/>
    <w:rsid w:val="00CB0E7E"/>
    <w:rsid w:val="00CB0ED9"/>
    <w:rsid w:val="00CB1154"/>
    <w:rsid w:val="00CB1452"/>
    <w:rsid w:val="00CB17A3"/>
    <w:rsid w:val="00CB1981"/>
    <w:rsid w:val="00CB19DA"/>
    <w:rsid w:val="00CB1B2F"/>
    <w:rsid w:val="00CB1B95"/>
    <w:rsid w:val="00CB1BC7"/>
    <w:rsid w:val="00CB1C06"/>
    <w:rsid w:val="00CB1E1F"/>
    <w:rsid w:val="00CB203A"/>
    <w:rsid w:val="00CB20E8"/>
    <w:rsid w:val="00CB2174"/>
    <w:rsid w:val="00CB21DE"/>
    <w:rsid w:val="00CB2628"/>
    <w:rsid w:val="00CB2835"/>
    <w:rsid w:val="00CB28BB"/>
    <w:rsid w:val="00CB2942"/>
    <w:rsid w:val="00CB29C8"/>
    <w:rsid w:val="00CB29C9"/>
    <w:rsid w:val="00CB2A4E"/>
    <w:rsid w:val="00CB2A86"/>
    <w:rsid w:val="00CB2C82"/>
    <w:rsid w:val="00CB2D30"/>
    <w:rsid w:val="00CB3299"/>
    <w:rsid w:val="00CB3443"/>
    <w:rsid w:val="00CB345A"/>
    <w:rsid w:val="00CB35C6"/>
    <w:rsid w:val="00CB375F"/>
    <w:rsid w:val="00CB378E"/>
    <w:rsid w:val="00CB390D"/>
    <w:rsid w:val="00CB3A4A"/>
    <w:rsid w:val="00CB3BF8"/>
    <w:rsid w:val="00CB3CF5"/>
    <w:rsid w:val="00CB3E1B"/>
    <w:rsid w:val="00CB3FA5"/>
    <w:rsid w:val="00CB4073"/>
    <w:rsid w:val="00CB4178"/>
    <w:rsid w:val="00CB4313"/>
    <w:rsid w:val="00CB434C"/>
    <w:rsid w:val="00CB4641"/>
    <w:rsid w:val="00CB478C"/>
    <w:rsid w:val="00CB4BDB"/>
    <w:rsid w:val="00CB4CFC"/>
    <w:rsid w:val="00CB4D9C"/>
    <w:rsid w:val="00CB4E21"/>
    <w:rsid w:val="00CB4F22"/>
    <w:rsid w:val="00CB508C"/>
    <w:rsid w:val="00CB55C6"/>
    <w:rsid w:val="00CB55D8"/>
    <w:rsid w:val="00CB56A5"/>
    <w:rsid w:val="00CB57C8"/>
    <w:rsid w:val="00CB5AF0"/>
    <w:rsid w:val="00CB5CD8"/>
    <w:rsid w:val="00CB5F11"/>
    <w:rsid w:val="00CB6509"/>
    <w:rsid w:val="00CB6BD8"/>
    <w:rsid w:val="00CB6CDF"/>
    <w:rsid w:val="00CB6D6F"/>
    <w:rsid w:val="00CB777B"/>
    <w:rsid w:val="00CB77F6"/>
    <w:rsid w:val="00CB7933"/>
    <w:rsid w:val="00CB7B15"/>
    <w:rsid w:val="00CB7DAA"/>
    <w:rsid w:val="00CB7E35"/>
    <w:rsid w:val="00CB7E5C"/>
    <w:rsid w:val="00CB7F7A"/>
    <w:rsid w:val="00CB7FED"/>
    <w:rsid w:val="00CC040A"/>
    <w:rsid w:val="00CC042D"/>
    <w:rsid w:val="00CC06E2"/>
    <w:rsid w:val="00CC07DA"/>
    <w:rsid w:val="00CC09EE"/>
    <w:rsid w:val="00CC0D59"/>
    <w:rsid w:val="00CC0E23"/>
    <w:rsid w:val="00CC0F54"/>
    <w:rsid w:val="00CC1495"/>
    <w:rsid w:val="00CC172F"/>
    <w:rsid w:val="00CC177D"/>
    <w:rsid w:val="00CC1816"/>
    <w:rsid w:val="00CC1B7F"/>
    <w:rsid w:val="00CC1BD5"/>
    <w:rsid w:val="00CC2643"/>
    <w:rsid w:val="00CC2672"/>
    <w:rsid w:val="00CC29C0"/>
    <w:rsid w:val="00CC29DC"/>
    <w:rsid w:val="00CC2A2D"/>
    <w:rsid w:val="00CC2A3B"/>
    <w:rsid w:val="00CC2F6B"/>
    <w:rsid w:val="00CC3046"/>
    <w:rsid w:val="00CC3260"/>
    <w:rsid w:val="00CC326D"/>
    <w:rsid w:val="00CC34E0"/>
    <w:rsid w:val="00CC36B2"/>
    <w:rsid w:val="00CC3713"/>
    <w:rsid w:val="00CC371A"/>
    <w:rsid w:val="00CC3754"/>
    <w:rsid w:val="00CC38B3"/>
    <w:rsid w:val="00CC3F28"/>
    <w:rsid w:val="00CC3F6E"/>
    <w:rsid w:val="00CC3FA6"/>
    <w:rsid w:val="00CC40C5"/>
    <w:rsid w:val="00CC40C7"/>
    <w:rsid w:val="00CC40EF"/>
    <w:rsid w:val="00CC4537"/>
    <w:rsid w:val="00CC460A"/>
    <w:rsid w:val="00CC48A5"/>
    <w:rsid w:val="00CC48B1"/>
    <w:rsid w:val="00CC48CD"/>
    <w:rsid w:val="00CC4A7F"/>
    <w:rsid w:val="00CC4B42"/>
    <w:rsid w:val="00CC4C03"/>
    <w:rsid w:val="00CC4CA2"/>
    <w:rsid w:val="00CC4CBD"/>
    <w:rsid w:val="00CC50B0"/>
    <w:rsid w:val="00CC50C3"/>
    <w:rsid w:val="00CC517F"/>
    <w:rsid w:val="00CC56B8"/>
    <w:rsid w:val="00CC57DD"/>
    <w:rsid w:val="00CC5D22"/>
    <w:rsid w:val="00CC5E94"/>
    <w:rsid w:val="00CC603E"/>
    <w:rsid w:val="00CC6283"/>
    <w:rsid w:val="00CC62AE"/>
    <w:rsid w:val="00CC6567"/>
    <w:rsid w:val="00CC6762"/>
    <w:rsid w:val="00CC6964"/>
    <w:rsid w:val="00CC6B02"/>
    <w:rsid w:val="00CC6B40"/>
    <w:rsid w:val="00CC6BBD"/>
    <w:rsid w:val="00CC6C98"/>
    <w:rsid w:val="00CC6C9D"/>
    <w:rsid w:val="00CC6CD4"/>
    <w:rsid w:val="00CC6EDC"/>
    <w:rsid w:val="00CC6F70"/>
    <w:rsid w:val="00CC7286"/>
    <w:rsid w:val="00CC7366"/>
    <w:rsid w:val="00CC7670"/>
    <w:rsid w:val="00CC76A0"/>
    <w:rsid w:val="00CC7C61"/>
    <w:rsid w:val="00CC7FCA"/>
    <w:rsid w:val="00CD002B"/>
    <w:rsid w:val="00CD0161"/>
    <w:rsid w:val="00CD02CF"/>
    <w:rsid w:val="00CD0308"/>
    <w:rsid w:val="00CD08FC"/>
    <w:rsid w:val="00CD0986"/>
    <w:rsid w:val="00CD0B08"/>
    <w:rsid w:val="00CD0BFF"/>
    <w:rsid w:val="00CD0C03"/>
    <w:rsid w:val="00CD0C17"/>
    <w:rsid w:val="00CD0CF5"/>
    <w:rsid w:val="00CD0F15"/>
    <w:rsid w:val="00CD0FCC"/>
    <w:rsid w:val="00CD136D"/>
    <w:rsid w:val="00CD13CD"/>
    <w:rsid w:val="00CD1609"/>
    <w:rsid w:val="00CD1900"/>
    <w:rsid w:val="00CD1A85"/>
    <w:rsid w:val="00CD1C8D"/>
    <w:rsid w:val="00CD1CDC"/>
    <w:rsid w:val="00CD1EF4"/>
    <w:rsid w:val="00CD1F8F"/>
    <w:rsid w:val="00CD2243"/>
    <w:rsid w:val="00CD23C5"/>
    <w:rsid w:val="00CD2491"/>
    <w:rsid w:val="00CD2B4E"/>
    <w:rsid w:val="00CD2BD4"/>
    <w:rsid w:val="00CD2D3B"/>
    <w:rsid w:val="00CD2D51"/>
    <w:rsid w:val="00CD2F17"/>
    <w:rsid w:val="00CD32F8"/>
    <w:rsid w:val="00CD375B"/>
    <w:rsid w:val="00CD38E3"/>
    <w:rsid w:val="00CD392F"/>
    <w:rsid w:val="00CD39AD"/>
    <w:rsid w:val="00CD3B83"/>
    <w:rsid w:val="00CD3F1D"/>
    <w:rsid w:val="00CD4021"/>
    <w:rsid w:val="00CD432E"/>
    <w:rsid w:val="00CD47BE"/>
    <w:rsid w:val="00CD4820"/>
    <w:rsid w:val="00CD4EFC"/>
    <w:rsid w:val="00CD5054"/>
    <w:rsid w:val="00CD5A4A"/>
    <w:rsid w:val="00CD5E26"/>
    <w:rsid w:val="00CD5E48"/>
    <w:rsid w:val="00CD6082"/>
    <w:rsid w:val="00CD6139"/>
    <w:rsid w:val="00CD641F"/>
    <w:rsid w:val="00CD6430"/>
    <w:rsid w:val="00CD64C4"/>
    <w:rsid w:val="00CD65B9"/>
    <w:rsid w:val="00CD6818"/>
    <w:rsid w:val="00CD6878"/>
    <w:rsid w:val="00CD6A9B"/>
    <w:rsid w:val="00CD6C1F"/>
    <w:rsid w:val="00CD6ECE"/>
    <w:rsid w:val="00CD6F44"/>
    <w:rsid w:val="00CD6F55"/>
    <w:rsid w:val="00CD7371"/>
    <w:rsid w:val="00CD7510"/>
    <w:rsid w:val="00CD7725"/>
    <w:rsid w:val="00CD7782"/>
    <w:rsid w:val="00CD7A16"/>
    <w:rsid w:val="00CD7A65"/>
    <w:rsid w:val="00CD7BA6"/>
    <w:rsid w:val="00CD7BAE"/>
    <w:rsid w:val="00CD7C22"/>
    <w:rsid w:val="00CD7CEF"/>
    <w:rsid w:val="00CD7FD4"/>
    <w:rsid w:val="00CE00CA"/>
    <w:rsid w:val="00CE02BC"/>
    <w:rsid w:val="00CE047A"/>
    <w:rsid w:val="00CE0A7E"/>
    <w:rsid w:val="00CE0C20"/>
    <w:rsid w:val="00CE0EE3"/>
    <w:rsid w:val="00CE1009"/>
    <w:rsid w:val="00CE141A"/>
    <w:rsid w:val="00CE1509"/>
    <w:rsid w:val="00CE1556"/>
    <w:rsid w:val="00CE17A0"/>
    <w:rsid w:val="00CE19B0"/>
    <w:rsid w:val="00CE1AF7"/>
    <w:rsid w:val="00CE1BF7"/>
    <w:rsid w:val="00CE1C4C"/>
    <w:rsid w:val="00CE1CA9"/>
    <w:rsid w:val="00CE1E0C"/>
    <w:rsid w:val="00CE1F22"/>
    <w:rsid w:val="00CE1FB7"/>
    <w:rsid w:val="00CE21D9"/>
    <w:rsid w:val="00CE21EC"/>
    <w:rsid w:val="00CE21EF"/>
    <w:rsid w:val="00CE229A"/>
    <w:rsid w:val="00CE263E"/>
    <w:rsid w:val="00CE28EC"/>
    <w:rsid w:val="00CE29FA"/>
    <w:rsid w:val="00CE2ED0"/>
    <w:rsid w:val="00CE3293"/>
    <w:rsid w:val="00CE3325"/>
    <w:rsid w:val="00CE34FA"/>
    <w:rsid w:val="00CE367E"/>
    <w:rsid w:val="00CE36DC"/>
    <w:rsid w:val="00CE382D"/>
    <w:rsid w:val="00CE3947"/>
    <w:rsid w:val="00CE3B8A"/>
    <w:rsid w:val="00CE3BDC"/>
    <w:rsid w:val="00CE3C99"/>
    <w:rsid w:val="00CE3D98"/>
    <w:rsid w:val="00CE407E"/>
    <w:rsid w:val="00CE4110"/>
    <w:rsid w:val="00CE43D5"/>
    <w:rsid w:val="00CE46D5"/>
    <w:rsid w:val="00CE4840"/>
    <w:rsid w:val="00CE484E"/>
    <w:rsid w:val="00CE4B5F"/>
    <w:rsid w:val="00CE4BEB"/>
    <w:rsid w:val="00CE4E23"/>
    <w:rsid w:val="00CE50BA"/>
    <w:rsid w:val="00CE510A"/>
    <w:rsid w:val="00CE51D3"/>
    <w:rsid w:val="00CE57F1"/>
    <w:rsid w:val="00CE59E7"/>
    <w:rsid w:val="00CE5BC2"/>
    <w:rsid w:val="00CE5D9A"/>
    <w:rsid w:val="00CE5FA7"/>
    <w:rsid w:val="00CE5FCB"/>
    <w:rsid w:val="00CE6003"/>
    <w:rsid w:val="00CE6030"/>
    <w:rsid w:val="00CE637D"/>
    <w:rsid w:val="00CE63D3"/>
    <w:rsid w:val="00CE6442"/>
    <w:rsid w:val="00CE653C"/>
    <w:rsid w:val="00CE6646"/>
    <w:rsid w:val="00CE67F8"/>
    <w:rsid w:val="00CE6863"/>
    <w:rsid w:val="00CE696E"/>
    <w:rsid w:val="00CE69A3"/>
    <w:rsid w:val="00CE6A97"/>
    <w:rsid w:val="00CE6D6E"/>
    <w:rsid w:val="00CE70C6"/>
    <w:rsid w:val="00CE7100"/>
    <w:rsid w:val="00CE7129"/>
    <w:rsid w:val="00CE7172"/>
    <w:rsid w:val="00CE71C7"/>
    <w:rsid w:val="00CE72AA"/>
    <w:rsid w:val="00CE73E4"/>
    <w:rsid w:val="00CE755B"/>
    <w:rsid w:val="00CE769E"/>
    <w:rsid w:val="00CE76A3"/>
    <w:rsid w:val="00CE79C1"/>
    <w:rsid w:val="00CE7A9F"/>
    <w:rsid w:val="00CF0379"/>
    <w:rsid w:val="00CF044F"/>
    <w:rsid w:val="00CF0470"/>
    <w:rsid w:val="00CF04A5"/>
    <w:rsid w:val="00CF0820"/>
    <w:rsid w:val="00CF08DE"/>
    <w:rsid w:val="00CF0CA5"/>
    <w:rsid w:val="00CF0CE0"/>
    <w:rsid w:val="00CF0D08"/>
    <w:rsid w:val="00CF0E53"/>
    <w:rsid w:val="00CF0EA9"/>
    <w:rsid w:val="00CF1589"/>
    <w:rsid w:val="00CF1700"/>
    <w:rsid w:val="00CF193D"/>
    <w:rsid w:val="00CF1BAF"/>
    <w:rsid w:val="00CF252F"/>
    <w:rsid w:val="00CF2575"/>
    <w:rsid w:val="00CF27D1"/>
    <w:rsid w:val="00CF29BC"/>
    <w:rsid w:val="00CF2A96"/>
    <w:rsid w:val="00CF2AAF"/>
    <w:rsid w:val="00CF2BE9"/>
    <w:rsid w:val="00CF2D0F"/>
    <w:rsid w:val="00CF2D94"/>
    <w:rsid w:val="00CF2F42"/>
    <w:rsid w:val="00CF37DD"/>
    <w:rsid w:val="00CF38F6"/>
    <w:rsid w:val="00CF3949"/>
    <w:rsid w:val="00CF3BF6"/>
    <w:rsid w:val="00CF3C3C"/>
    <w:rsid w:val="00CF3C70"/>
    <w:rsid w:val="00CF3EE9"/>
    <w:rsid w:val="00CF4152"/>
    <w:rsid w:val="00CF45CF"/>
    <w:rsid w:val="00CF469B"/>
    <w:rsid w:val="00CF4777"/>
    <w:rsid w:val="00CF47C1"/>
    <w:rsid w:val="00CF4AE3"/>
    <w:rsid w:val="00CF4BB4"/>
    <w:rsid w:val="00CF4C9B"/>
    <w:rsid w:val="00CF4EA8"/>
    <w:rsid w:val="00CF4ED4"/>
    <w:rsid w:val="00CF5441"/>
    <w:rsid w:val="00CF566C"/>
    <w:rsid w:val="00CF569C"/>
    <w:rsid w:val="00CF5817"/>
    <w:rsid w:val="00CF588F"/>
    <w:rsid w:val="00CF58D2"/>
    <w:rsid w:val="00CF5AEF"/>
    <w:rsid w:val="00CF5C01"/>
    <w:rsid w:val="00CF5D9A"/>
    <w:rsid w:val="00CF6065"/>
    <w:rsid w:val="00CF6342"/>
    <w:rsid w:val="00CF64F6"/>
    <w:rsid w:val="00CF67BE"/>
    <w:rsid w:val="00CF6974"/>
    <w:rsid w:val="00CF6A7F"/>
    <w:rsid w:val="00CF6AD9"/>
    <w:rsid w:val="00CF6BEE"/>
    <w:rsid w:val="00CF6E3F"/>
    <w:rsid w:val="00CF703B"/>
    <w:rsid w:val="00CF729E"/>
    <w:rsid w:val="00CF7398"/>
    <w:rsid w:val="00CF740F"/>
    <w:rsid w:val="00CF746B"/>
    <w:rsid w:val="00CF7710"/>
    <w:rsid w:val="00CF779C"/>
    <w:rsid w:val="00CF78C2"/>
    <w:rsid w:val="00CF7DD1"/>
    <w:rsid w:val="00CF7E51"/>
    <w:rsid w:val="00CF7E85"/>
    <w:rsid w:val="00CF7EDD"/>
    <w:rsid w:val="00D00152"/>
    <w:rsid w:val="00D00391"/>
    <w:rsid w:val="00D00597"/>
    <w:rsid w:val="00D005E9"/>
    <w:rsid w:val="00D0077C"/>
    <w:rsid w:val="00D007AC"/>
    <w:rsid w:val="00D00815"/>
    <w:rsid w:val="00D009F5"/>
    <w:rsid w:val="00D00A17"/>
    <w:rsid w:val="00D00C60"/>
    <w:rsid w:val="00D00D45"/>
    <w:rsid w:val="00D00DF4"/>
    <w:rsid w:val="00D00E8D"/>
    <w:rsid w:val="00D00FDC"/>
    <w:rsid w:val="00D010B6"/>
    <w:rsid w:val="00D0149E"/>
    <w:rsid w:val="00D0151A"/>
    <w:rsid w:val="00D01560"/>
    <w:rsid w:val="00D0164F"/>
    <w:rsid w:val="00D01681"/>
    <w:rsid w:val="00D01BB8"/>
    <w:rsid w:val="00D0217B"/>
    <w:rsid w:val="00D021D9"/>
    <w:rsid w:val="00D0237C"/>
    <w:rsid w:val="00D0245F"/>
    <w:rsid w:val="00D0266C"/>
    <w:rsid w:val="00D0282F"/>
    <w:rsid w:val="00D02A8F"/>
    <w:rsid w:val="00D02B50"/>
    <w:rsid w:val="00D02D36"/>
    <w:rsid w:val="00D02D44"/>
    <w:rsid w:val="00D02E1E"/>
    <w:rsid w:val="00D030BC"/>
    <w:rsid w:val="00D0316F"/>
    <w:rsid w:val="00D03182"/>
    <w:rsid w:val="00D031E5"/>
    <w:rsid w:val="00D0320B"/>
    <w:rsid w:val="00D03235"/>
    <w:rsid w:val="00D03589"/>
    <w:rsid w:val="00D03658"/>
    <w:rsid w:val="00D0385A"/>
    <w:rsid w:val="00D039A9"/>
    <w:rsid w:val="00D03C43"/>
    <w:rsid w:val="00D03E8D"/>
    <w:rsid w:val="00D03EF2"/>
    <w:rsid w:val="00D041C1"/>
    <w:rsid w:val="00D041DD"/>
    <w:rsid w:val="00D04246"/>
    <w:rsid w:val="00D0464C"/>
    <w:rsid w:val="00D048AB"/>
    <w:rsid w:val="00D04949"/>
    <w:rsid w:val="00D04A41"/>
    <w:rsid w:val="00D04A67"/>
    <w:rsid w:val="00D04CCB"/>
    <w:rsid w:val="00D04CF7"/>
    <w:rsid w:val="00D05374"/>
    <w:rsid w:val="00D053F0"/>
    <w:rsid w:val="00D054F5"/>
    <w:rsid w:val="00D0556E"/>
    <w:rsid w:val="00D055EC"/>
    <w:rsid w:val="00D05771"/>
    <w:rsid w:val="00D058EB"/>
    <w:rsid w:val="00D0592F"/>
    <w:rsid w:val="00D05A38"/>
    <w:rsid w:val="00D05ABF"/>
    <w:rsid w:val="00D05BF9"/>
    <w:rsid w:val="00D05CA6"/>
    <w:rsid w:val="00D05DA6"/>
    <w:rsid w:val="00D05E0F"/>
    <w:rsid w:val="00D05F28"/>
    <w:rsid w:val="00D05F51"/>
    <w:rsid w:val="00D06184"/>
    <w:rsid w:val="00D065B8"/>
    <w:rsid w:val="00D066EB"/>
    <w:rsid w:val="00D0686C"/>
    <w:rsid w:val="00D06A11"/>
    <w:rsid w:val="00D06BF8"/>
    <w:rsid w:val="00D0738B"/>
    <w:rsid w:val="00D073A1"/>
    <w:rsid w:val="00D07404"/>
    <w:rsid w:val="00D0765C"/>
    <w:rsid w:val="00D078B6"/>
    <w:rsid w:val="00D079F2"/>
    <w:rsid w:val="00D07A63"/>
    <w:rsid w:val="00D07B32"/>
    <w:rsid w:val="00D07F20"/>
    <w:rsid w:val="00D07F96"/>
    <w:rsid w:val="00D101E6"/>
    <w:rsid w:val="00D102C1"/>
    <w:rsid w:val="00D103AE"/>
    <w:rsid w:val="00D1069F"/>
    <w:rsid w:val="00D10B54"/>
    <w:rsid w:val="00D10C5C"/>
    <w:rsid w:val="00D1104D"/>
    <w:rsid w:val="00D110E8"/>
    <w:rsid w:val="00D11147"/>
    <w:rsid w:val="00D116EE"/>
    <w:rsid w:val="00D11718"/>
    <w:rsid w:val="00D11923"/>
    <w:rsid w:val="00D119D2"/>
    <w:rsid w:val="00D11B9C"/>
    <w:rsid w:val="00D11C62"/>
    <w:rsid w:val="00D11D53"/>
    <w:rsid w:val="00D11E4C"/>
    <w:rsid w:val="00D12159"/>
    <w:rsid w:val="00D12291"/>
    <w:rsid w:val="00D123DB"/>
    <w:rsid w:val="00D126C6"/>
    <w:rsid w:val="00D127AD"/>
    <w:rsid w:val="00D128DD"/>
    <w:rsid w:val="00D12D55"/>
    <w:rsid w:val="00D12F8D"/>
    <w:rsid w:val="00D13026"/>
    <w:rsid w:val="00D132A6"/>
    <w:rsid w:val="00D134EB"/>
    <w:rsid w:val="00D13622"/>
    <w:rsid w:val="00D136C2"/>
    <w:rsid w:val="00D13736"/>
    <w:rsid w:val="00D13886"/>
    <w:rsid w:val="00D138C3"/>
    <w:rsid w:val="00D13969"/>
    <w:rsid w:val="00D1396E"/>
    <w:rsid w:val="00D13A80"/>
    <w:rsid w:val="00D13D60"/>
    <w:rsid w:val="00D140E6"/>
    <w:rsid w:val="00D14285"/>
    <w:rsid w:val="00D142CF"/>
    <w:rsid w:val="00D1479F"/>
    <w:rsid w:val="00D14C5E"/>
    <w:rsid w:val="00D14F2E"/>
    <w:rsid w:val="00D153B1"/>
    <w:rsid w:val="00D15406"/>
    <w:rsid w:val="00D15597"/>
    <w:rsid w:val="00D155C5"/>
    <w:rsid w:val="00D158BF"/>
    <w:rsid w:val="00D15D25"/>
    <w:rsid w:val="00D15D27"/>
    <w:rsid w:val="00D15EE5"/>
    <w:rsid w:val="00D15FB0"/>
    <w:rsid w:val="00D1607A"/>
    <w:rsid w:val="00D16235"/>
    <w:rsid w:val="00D164D9"/>
    <w:rsid w:val="00D167F3"/>
    <w:rsid w:val="00D16910"/>
    <w:rsid w:val="00D16A21"/>
    <w:rsid w:val="00D16D14"/>
    <w:rsid w:val="00D1773F"/>
    <w:rsid w:val="00D179C2"/>
    <w:rsid w:val="00D17B07"/>
    <w:rsid w:val="00D17B4A"/>
    <w:rsid w:val="00D17BD4"/>
    <w:rsid w:val="00D17E54"/>
    <w:rsid w:val="00D2006A"/>
    <w:rsid w:val="00D20327"/>
    <w:rsid w:val="00D20417"/>
    <w:rsid w:val="00D20509"/>
    <w:rsid w:val="00D205A8"/>
    <w:rsid w:val="00D207BA"/>
    <w:rsid w:val="00D207E4"/>
    <w:rsid w:val="00D2096C"/>
    <w:rsid w:val="00D209EE"/>
    <w:rsid w:val="00D209F7"/>
    <w:rsid w:val="00D20AAD"/>
    <w:rsid w:val="00D20D60"/>
    <w:rsid w:val="00D20EEC"/>
    <w:rsid w:val="00D20F02"/>
    <w:rsid w:val="00D20F92"/>
    <w:rsid w:val="00D211DD"/>
    <w:rsid w:val="00D21520"/>
    <w:rsid w:val="00D21597"/>
    <w:rsid w:val="00D21A8B"/>
    <w:rsid w:val="00D21E23"/>
    <w:rsid w:val="00D21EDE"/>
    <w:rsid w:val="00D21F36"/>
    <w:rsid w:val="00D21FAF"/>
    <w:rsid w:val="00D220D5"/>
    <w:rsid w:val="00D221D1"/>
    <w:rsid w:val="00D22528"/>
    <w:rsid w:val="00D2257C"/>
    <w:rsid w:val="00D2290D"/>
    <w:rsid w:val="00D22959"/>
    <w:rsid w:val="00D2296F"/>
    <w:rsid w:val="00D22B1D"/>
    <w:rsid w:val="00D234F2"/>
    <w:rsid w:val="00D235C1"/>
    <w:rsid w:val="00D236E1"/>
    <w:rsid w:val="00D23736"/>
    <w:rsid w:val="00D237A4"/>
    <w:rsid w:val="00D23AE0"/>
    <w:rsid w:val="00D23C50"/>
    <w:rsid w:val="00D23D76"/>
    <w:rsid w:val="00D23F59"/>
    <w:rsid w:val="00D2417C"/>
    <w:rsid w:val="00D241C8"/>
    <w:rsid w:val="00D2462B"/>
    <w:rsid w:val="00D2466F"/>
    <w:rsid w:val="00D246E7"/>
    <w:rsid w:val="00D24809"/>
    <w:rsid w:val="00D248C8"/>
    <w:rsid w:val="00D24AF0"/>
    <w:rsid w:val="00D24BE3"/>
    <w:rsid w:val="00D24F39"/>
    <w:rsid w:val="00D250EE"/>
    <w:rsid w:val="00D251CD"/>
    <w:rsid w:val="00D251ED"/>
    <w:rsid w:val="00D25469"/>
    <w:rsid w:val="00D25499"/>
    <w:rsid w:val="00D257EC"/>
    <w:rsid w:val="00D25AB6"/>
    <w:rsid w:val="00D25D7C"/>
    <w:rsid w:val="00D25E7F"/>
    <w:rsid w:val="00D25F52"/>
    <w:rsid w:val="00D25F79"/>
    <w:rsid w:val="00D2609E"/>
    <w:rsid w:val="00D263AF"/>
    <w:rsid w:val="00D264FB"/>
    <w:rsid w:val="00D26510"/>
    <w:rsid w:val="00D26536"/>
    <w:rsid w:val="00D265E7"/>
    <w:rsid w:val="00D266E8"/>
    <w:rsid w:val="00D26823"/>
    <w:rsid w:val="00D26856"/>
    <w:rsid w:val="00D268CB"/>
    <w:rsid w:val="00D26AD8"/>
    <w:rsid w:val="00D26BB2"/>
    <w:rsid w:val="00D26EBF"/>
    <w:rsid w:val="00D270DC"/>
    <w:rsid w:val="00D27105"/>
    <w:rsid w:val="00D2710F"/>
    <w:rsid w:val="00D27757"/>
    <w:rsid w:val="00D27764"/>
    <w:rsid w:val="00D278FB"/>
    <w:rsid w:val="00D27976"/>
    <w:rsid w:val="00D27A40"/>
    <w:rsid w:val="00D27B41"/>
    <w:rsid w:val="00D27DC2"/>
    <w:rsid w:val="00D27F68"/>
    <w:rsid w:val="00D30107"/>
    <w:rsid w:val="00D301C8"/>
    <w:rsid w:val="00D304F1"/>
    <w:rsid w:val="00D305C4"/>
    <w:rsid w:val="00D3071E"/>
    <w:rsid w:val="00D3078F"/>
    <w:rsid w:val="00D30EDA"/>
    <w:rsid w:val="00D313BE"/>
    <w:rsid w:val="00D314E8"/>
    <w:rsid w:val="00D31741"/>
    <w:rsid w:val="00D31941"/>
    <w:rsid w:val="00D319B3"/>
    <w:rsid w:val="00D31A26"/>
    <w:rsid w:val="00D31F35"/>
    <w:rsid w:val="00D32187"/>
    <w:rsid w:val="00D321B3"/>
    <w:rsid w:val="00D321EC"/>
    <w:rsid w:val="00D322F7"/>
    <w:rsid w:val="00D32309"/>
    <w:rsid w:val="00D3235D"/>
    <w:rsid w:val="00D32586"/>
    <w:rsid w:val="00D32669"/>
    <w:rsid w:val="00D3286E"/>
    <w:rsid w:val="00D3288C"/>
    <w:rsid w:val="00D32B5C"/>
    <w:rsid w:val="00D32C73"/>
    <w:rsid w:val="00D32D88"/>
    <w:rsid w:val="00D3300A"/>
    <w:rsid w:val="00D33064"/>
    <w:rsid w:val="00D33313"/>
    <w:rsid w:val="00D3338F"/>
    <w:rsid w:val="00D3340C"/>
    <w:rsid w:val="00D33576"/>
    <w:rsid w:val="00D33612"/>
    <w:rsid w:val="00D33651"/>
    <w:rsid w:val="00D33703"/>
    <w:rsid w:val="00D33813"/>
    <w:rsid w:val="00D33891"/>
    <w:rsid w:val="00D33C13"/>
    <w:rsid w:val="00D33CDA"/>
    <w:rsid w:val="00D33F6E"/>
    <w:rsid w:val="00D33FE3"/>
    <w:rsid w:val="00D34002"/>
    <w:rsid w:val="00D343E9"/>
    <w:rsid w:val="00D3441E"/>
    <w:rsid w:val="00D344C9"/>
    <w:rsid w:val="00D34795"/>
    <w:rsid w:val="00D3483C"/>
    <w:rsid w:val="00D348D5"/>
    <w:rsid w:val="00D34901"/>
    <w:rsid w:val="00D34B0D"/>
    <w:rsid w:val="00D34CC8"/>
    <w:rsid w:val="00D34E21"/>
    <w:rsid w:val="00D34E7E"/>
    <w:rsid w:val="00D3554A"/>
    <w:rsid w:val="00D35683"/>
    <w:rsid w:val="00D35877"/>
    <w:rsid w:val="00D35DB8"/>
    <w:rsid w:val="00D36094"/>
    <w:rsid w:val="00D3658F"/>
    <w:rsid w:val="00D3697E"/>
    <w:rsid w:val="00D36DB4"/>
    <w:rsid w:val="00D37023"/>
    <w:rsid w:val="00D3706A"/>
    <w:rsid w:val="00D37119"/>
    <w:rsid w:val="00D37162"/>
    <w:rsid w:val="00D3746F"/>
    <w:rsid w:val="00D37755"/>
    <w:rsid w:val="00D37791"/>
    <w:rsid w:val="00D40039"/>
    <w:rsid w:val="00D40172"/>
    <w:rsid w:val="00D401AC"/>
    <w:rsid w:val="00D4034F"/>
    <w:rsid w:val="00D404A0"/>
    <w:rsid w:val="00D40563"/>
    <w:rsid w:val="00D40728"/>
    <w:rsid w:val="00D408F3"/>
    <w:rsid w:val="00D40905"/>
    <w:rsid w:val="00D40A0D"/>
    <w:rsid w:val="00D40F06"/>
    <w:rsid w:val="00D40F11"/>
    <w:rsid w:val="00D41002"/>
    <w:rsid w:val="00D41114"/>
    <w:rsid w:val="00D4121F"/>
    <w:rsid w:val="00D412A5"/>
    <w:rsid w:val="00D41696"/>
    <w:rsid w:val="00D41A9D"/>
    <w:rsid w:val="00D41D24"/>
    <w:rsid w:val="00D41DC6"/>
    <w:rsid w:val="00D41E49"/>
    <w:rsid w:val="00D41EE6"/>
    <w:rsid w:val="00D42275"/>
    <w:rsid w:val="00D42558"/>
    <w:rsid w:val="00D42DAB"/>
    <w:rsid w:val="00D42F1F"/>
    <w:rsid w:val="00D433C0"/>
    <w:rsid w:val="00D43463"/>
    <w:rsid w:val="00D43968"/>
    <w:rsid w:val="00D439E5"/>
    <w:rsid w:val="00D43AE6"/>
    <w:rsid w:val="00D43CE6"/>
    <w:rsid w:val="00D43D47"/>
    <w:rsid w:val="00D43DB6"/>
    <w:rsid w:val="00D43F96"/>
    <w:rsid w:val="00D44005"/>
    <w:rsid w:val="00D440A1"/>
    <w:rsid w:val="00D44483"/>
    <w:rsid w:val="00D446D1"/>
    <w:rsid w:val="00D4470B"/>
    <w:rsid w:val="00D44748"/>
    <w:rsid w:val="00D44D87"/>
    <w:rsid w:val="00D44EA0"/>
    <w:rsid w:val="00D44F1D"/>
    <w:rsid w:val="00D450EA"/>
    <w:rsid w:val="00D4541E"/>
    <w:rsid w:val="00D45902"/>
    <w:rsid w:val="00D4594C"/>
    <w:rsid w:val="00D459F5"/>
    <w:rsid w:val="00D45B46"/>
    <w:rsid w:val="00D45B81"/>
    <w:rsid w:val="00D45C75"/>
    <w:rsid w:val="00D45CE3"/>
    <w:rsid w:val="00D45D6C"/>
    <w:rsid w:val="00D46033"/>
    <w:rsid w:val="00D46629"/>
    <w:rsid w:val="00D4664C"/>
    <w:rsid w:val="00D4676F"/>
    <w:rsid w:val="00D46DA4"/>
    <w:rsid w:val="00D46FB9"/>
    <w:rsid w:val="00D4703C"/>
    <w:rsid w:val="00D4711B"/>
    <w:rsid w:val="00D4734C"/>
    <w:rsid w:val="00D474F3"/>
    <w:rsid w:val="00D479D0"/>
    <w:rsid w:val="00D47A56"/>
    <w:rsid w:val="00D47BA0"/>
    <w:rsid w:val="00D47D89"/>
    <w:rsid w:val="00D47FDE"/>
    <w:rsid w:val="00D5002A"/>
    <w:rsid w:val="00D501CD"/>
    <w:rsid w:val="00D50669"/>
    <w:rsid w:val="00D50987"/>
    <w:rsid w:val="00D50A5B"/>
    <w:rsid w:val="00D50C95"/>
    <w:rsid w:val="00D50EF1"/>
    <w:rsid w:val="00D50F61"/>
    <w:rsid w:val="00D51259"/>
    <w:rsid w:val="00D513E9"/>
    <w:rsid w:val="00D51635"/>
    <w:rsid w:val="00D51698"/>
    <w:rsid w:val="00D51750"/>
    <w:rsid w:val="00D517A8"/>
    <w:rsid w:val="00D517CB"/>
    <w:rsid w:val="00D5186E"/>
    <w:rsid w:val="00D51B9D"/>
    <w:rsid w:val="00D51F7B"/>
    <w:rsid w:val="00D51F84"/>
    <w:rsid w:val="00D51FB2"/>
    <w:rsid w:val="00D51FC9"/>
    <w:rsid w:val="00D521F4"/>
    <w:rsid w:val="00D52260"/>
    <w:rsid w:val="00D52449"/>
    <w:rsid w:val="00D524FF"/>
    <w:rsid w:val="00D5255D"/>
    <w:rsid w:val="00D52570"/>
    <w:rsid w:val="00D5275F"/>
    <w:rsid w:val="00D52818"/>
    <w:rsid w:val="00D528E7"/>
    <w:rsid w:val="00D52A02"/>
    <w:rsid w:val="00D52DE6"/>
    <w:rsid w:val="00D53075"/>
    <w:rsid w:val="00D530E1"/>
    <w:rsid w:val="00D537DA"/>
    <w:rsid w:val="00D53806"/>
    <w:rsid w:val="00D53819"/>
    <w:rsid w:val="00D53B0C"/>
    <w:rsid w:val="00D53B90"/>
    <w:rsid w:val="00D53EFA"/>
    <w:rsid w:val="00D53FF7"/>
    <w:rsid w:val="00D54037"/>
    <w:rsid w:val="00D54441"/>
    <w:rsid w:val="00D544D9"/>
    <w:rsid w:val="00D54722"/>
    <w:rsid w:val="00D54820"/>
    <w:rsid w:val="00D54911"/>
    <w:rsid w:val="00D54B18"/>
    <w:rsid w:val="00D54BFB"/>
    <w:rsid w:val="00D54C16"/>
    <w:rsid w:val="00D55336"/>
    <w:rsid w:val="00D553B7"/>
    <w:rsid w:val="00D555B7"/>
    <w:rsid w:val="00D5575C"/>
    <w:rsid w:val="00D55A1F"/>
    <w:rsid w:val="00D55D12"/>
    <w:rsid w:val="00D55D49"/>
    <w:rsid w:val="00D55D82"/>
    <w:rsid w:val="00D55F50"/>
    <w:rsid w:val="00D56144"/>
    <w:rsid w:val="00D56230"/>
    <w:rsid w:val="00D56434"/>
    <w:rsid w:val="00D56513"/>
    <w:rsid w:val="00D56711"/>
    <w:rsid w:val="00D56713"/>
    <w:rsid w:val="00D56BE0"/>
    <w:rsid w:val="00D56BE2"/>
    <w:rsid w:val="00D56C27"/>
    <w:rsid w:val="00D56C31"/>
    <w:rsid w:val="00D56FC6"/>
    <w:rsid w:val="00D56FD0"/>
    <w:rsid w:val="00D570E8"/>
    <w:rsid w:val="00D575DC"/>
    <w:rsid w:val="00D57926"/>
    <w:rsid w:val="00D57945"/>
    <w:rsid w:val="00D57A96"/>
    <w:rsid w:val="00D57B31"/>
    <w:rsid w:val="00D57B98"/>
    <w:rsid w:val="00D57C34"/>
    <w:rsid w:val="00D57D1A"/>
    <w:rsid w:val="00D6008B"/>
    <w:rsid w:val="00D6018D"/>
    <w:rsid w:val="00D602D6"/>
    <w:rsid w:val="00D60690"/>
    <w:rsid w:val="00D60970"/>
    <w:rsid w:val="00D609E1"/>
    <w:rsid w:val="00D60D73"/>
    <w:rsid w:val="00D61024"/>
    <w:rsid w:val="00D610E7"/>
    <w:rsid w:val="00D6111C"/>
    <w:rsid w:val="00D6118A"/>
    <w:rsid w:val="00D61360"/>
    <w:rsid w:val="00D614C6"/>
    <w:rsid w:val="00D617FF"/>
    <w:rsid w:val="00D61872"/>
    <w:rsid w:val="00D619C9"/>
    <w:rsid w:val="00D6215A"/>
    <w:rsid w:val="00D62187"/>
    <w:rsid w:val="00D62297"/>
    <w:rsid w:val="00D622B2"/>
    <w:rsid w:val="00D623E5"/>
    <w:rsid w:val="00D624D0"/>
    <w:rsid w:val="00D6278E"/>
    <w:rsid w:val="00D62A1E"/>
    <w:rsid w:val="00D62B24"/>
    <w:rsid w:val="00D62C87"/>
    <w:rsid w:val="00D62CB6"/>
    <w:rsid w:val="00D6308E"/>
    <w:rsid w:val="00D63210"/>
    <w:rsid w:val="00D6321D"/>
    <w:rsid w:val="00D63635"/>
    <w:rsid w:val="00D63944"/>
    <w:rsid w:val="00D639C4"/>
    <w:rsid w:val="00D63AC5"/>
    <w:rsid w:val="00D63B21"/>
    <w:rsid w:val="00D63D1D"/>
    <w:rsid w:val="00D63DA9"/>
    <w:rsid w:val="00D63E40"/>
    <w:rsid w:val="00D63F10"/>
    <w:rsid w:val="00D64061"/>
    <w:rsid w:val="00D640DB"/>
    <w:rsid w:val="00D64159"/>
    <w:rsid w:val="00D641C9"/>
    <w:rsid w:val="00D646E7"/>
    <w:rsid w:val="00D648D1"/>
    <w:rsid w:val="00D64981"/>
    <w:rsid w:val="00D64AA0"/>
    <w:rsid w:val="00D64B14"/>
    <w:rsid w:val="00D64B19"/>
    <w:rsid w:val="00D64EE5"/>
    <w:rsid w:val="00D64F3D"/>
    <w:rsid w:val="00D6501B"/>
    <w:rsid w:val="00D65151"/>
    <w:rsid w:val="00D651ED"/>
    <w:rsid w:val="00D6541B"/>
    <w:rsid w:val="00D65679"/>
    <w:rsid w:val="00D656C7"/>
    <w:rsid w:val="00D656EE"/>
    <w:rsid w:val="00D657F0"/>
    <w:rsid w:val="00D658F2"/>
    <w:rsid w:val="00D65C40"/>
    <w:rsid w:val="00D65EA5"/>
    <w:rsid w:val="00D6609D"/>
    <w:rsid w:val="00D66241"/>
    <w:rsid w:val="00D6628F"/>
    <w:rsid w:val="00D663CC"/>
    <w:rsid w:val="00D66579"/>
    <w:rsid w:val="00D66717"/>
    <w:rsid w:val="00D6681E"/>
    <w:rsid w:val="00D66861"/>
    <w:rsid w:val="00D6686B"/>
    <w:rsid w:val="00D66DE7"/>
    <w:rsid w:val="00D66E29"/>
    <w:rsid w:val="00D67347"/>
    <w:rsid w:val="00D67376"/>
    <w:rsid w:val="00D6748F"/>
    <w:rsid w:val="00D67499"/>
    <w:rsid w:val="00D67597"/>
    <w:rsid w:val="00D675A8"/>
    <w:rsid w:val="00D67637"/>
    <w:rsid w:val="00D67670"/>
    <w:rsid w:val="00D67AD4"/>
    <w:rsid w:val="00D67BAE"/>
    <w:rsid w:val="00D67BF9"/>
    <w:rsid w:val="00D67D93"/>
    <w:rsid w:val="00D706E8"/>
    <w:rsid w:val="00D7070C"/>
    <w:rsid w:val="00D7073F"/>
    <w:rsid w:val="00D70953"/>
    <w:rsid w:val="00D717F5"/>
    <w:rsid w:val="00D71D2B"/>
    <w:rsid w:val="00D71E10"/>
    <w:rsid w:val="00D71F5F"/>
    <w:rsid w:val="00D723B6"/>
    <w:rsid w:val="00D7256E"/>
    <w:rsid w:val="00D725A3"/>
    <w:rsid w:val="00D72630"/>
    <w:rsid w:val="00D72665"/>
    <w:rsid w:val="00D72835"/>
    <w:rsid w:val="00D72883"/>
    <w:rsid w:val="00D728BE"/>
    <w:rsid w:val="00D72A77"/>
    <w:rsid w:val="00D72B10"/>
    <w:rsid w:val="00D72B33"/>
    <w:rsid w:val="00D73186"/>
    <w:rsid w:val="00D7336A"/>
    <w:rsid w:val="00D733D4"/>
    <w:rsid w:val="00D734CD"/>
    <w:rsid w:val="00D73681"/>
    <w:rsid w:val="00D736E3"/>
    <w:rsid w:val="00D73782"/>
    <w:rsid w:val="00D738B0"/>
    <w:rsid w:val="00D73903"/>
    <w:rsid w:val="00D73D36"/>
    <w:rsid w:val="00D73E5B"/>
    <w:rsid w:val="00D7416C"/>
    <w:rsid w:val="00D74264"/>
    <w:rsid w:val="00D7436C"/>
    <w:rsid w:val="00D74809"/>
    <w:rsid w:val="00D74DCB"/>
    <w:rsid w:val="00D75019"/>
    <w:rsid w:val="00D753FF"/>
    <w:rsid w:val="00D75824"/>
    <w:rsid w:val="00D75858"/>
    <w:rsid w:val="00D759E7"/>
    <w:rsid w:val="00D75ADF"/>
    <w:rsid w:val="00D75B7C"/>
    <w:rsid w:val="00D75E68"/>
    <w:rsid w:val="00D75F75"/>
    <w:rsid w:val="00D760E8"/>
    <w:rsid w:val="00D76670"/>
    <w:rsid w:val="00D76A49"/>
    <w:rsid w:val="00D76E63"/>
    <w:rsid w:val="00D76ECC"/>
    <w:rsid w:val="00D76ED0"/>
    <w:rsid w:val="00D774D8"/>
    <w:rsid w:val="00D77514"/>
    <w:rsid w:val="00D7774C"/>
    <w:rsid w:val="00D77773"/>
    <w:rsid w:val="00D77893"/>
    <w:rsid w:val="00D77B82"/>
    <w:rsid w:val="00D77BA9"/>
    <w:rsid w:val="00D77BC3"/>
    <w:rsid w:val="00D77CAF"/>
    <w:rsid w:val="00D80015"/>
    <w:rsid w:val="00D80019"/>
    <w:rsid w:val="00D80204"/>
    <w:rsid w:val="00D803EF"/>
    <w:rsid w:val="00D80489"/>
    <w:rsid w:val="00D809CB"/>
    <w:rsid w:val="00D80B19"/>
    <w:rsid w:val="00D80B22"/>
    <w:rsid w:val="00D80F80"/>
    <w:rsid w:val="00D81192"/>
    <w:rsid w:val="00D8143D"/>
    <w:rsid w:val="00D8145C"/>
    <w:rsid w:val="00D81594"/>
    <w:rsid w:val="00D815C1"/>
    <w:rsid w:val="00D816A3"/>
    <w:rsid w:val="00D81A2F"/>
    <w:rsid w:val="00D81AB2"/>
    <w:rsid w:val="00D81D72"/>
    <w:rsid w:val="00D8217E"/>
    <w:rsid w:val="00D827C7"/>
    <w:rsid w:val="00D829AF"/>
    <w:rsid w:val="00D82D47"/>
    <w:rsid w:val="00D83295"/>
    <w:rsid w:val="00D83337"/>
    <w:rsid w:val="00D833F8"/>
    <w:rsid w:val="00D83ACD"/>
    <w:rsid w:val="00D83C0A"/>
    <w:rsid w:val="00D83CFE"/>
    <w:rsid w:val="00D83D94"/>
    <w:rsid w:val="00D83E03"/>
    <w:rsid w:val="00D83F87"/>
    <w:rsid w:val="00D842D6"/>
    <w:rsid w:val="00D84370"/>
    <w:rsid w:val="00D843D5"/>
    <w:rsid w:val="00D847A7"/>
    <w:rsid w:val="00D8488C"/>
    <w:rsid w:val="00D84933"/>
    <w:rsid w:val="00D84A81"/>
    <w:rsid w:val="00D84E34"/>
    <w:rsid w:val="00D84E44"/>
    <w:rsid w:val="00D85008"/>
    <w:rsid w:val="00D854E6"/>
    <w:rsid w:val="00D8556D"/>
    <w:rsid w:val="00D855AA"/>
    <w:rsid w:val="00D85759"/>
    <w:rsid w:val="00D857CD"/>
    <w:rsid w:val="00D85C90"/>
    <w:rsid w:val="00D863D5"/>
    <w:rsid w:val="00D866DE"/>
    <w:rsid w:val="00D86861"/>
    <w:rsid w:val="00D86994"/>
    <w:rsid w:val="00D86AB6"/>
    <w:rsid w:val="00D86AD0"/>
    <w:rsid w:val="00D86E45"/>
    <w:rsid w:val="00D86F62"/>
    <w:rsid w:val="00D875CA"/>
    <w:rsid w:val="00D8770C"/>
    <w:rsid w:val="00D87971"/>
    <w:rsid w:val="00D879B4"/>
    <w:rsid w:val="00D87CA7"/>
    <w:rsid w:val="00D87D40"/>
    <w:rsid w:val="00D900B6"/>
    <w:rsid w:val="00D90234"/>
    <w:rsid w:val="00D90265"/>
    <w:rsid w:val="00D90303"/>
    <w:rsid w:val="00D90538"/>
    <w:rsid w:val="00D90605"/>
    <w:rsid w:val="00D90ABD"/>
    <w:rsid w:val="00D90E67"/>
    <w:rsid w:val="00D911B0"/>
    <w:rsid w:val="00D913CB"/>
    <w:rsid w:val="00D91569"/>
    <w:rsid w:val="00D916E7"/>
    <w:rsid w:val="00D91991"/>
    <w:rsid w:val="00D91D0E"/>
    <w:rsid w:val="00D91D80"/>
    <w:rsid w:val="00D9214A"/>
    <w:rsid w:val="00D921B0"/>
    <w:rsid w:val="00D922CF"/>
    <w:rsid w:val="00D922DC"/>
    <w:rsid w:val="00D92320"/>
    <w:rsid w:val="00D92881"/>
    <w:rsid w:val="00D929BA"/>
    <w:rsid w:val="00D92A38"/>
    <w:rsid w:val="00D9305A"/>
    <w:rsid w:val="00D93077"/>
    <w:rsid w:val="00D931B1"/>
    <w:rsid w:val="00D9345B"/>
    <w:rsid w:val="00D9345F"/>
    <w:rsid w:val="00D934BC"/>
    <w:rsid w:val="00D935AE"/>
    <w:rsid w:val="00D93897"/>
    <w:rsid w:val="00D938BF"/>
    <w:rsid w:val="00D938E6"/>
    <w:rsid w:val="00D93AEC"/>
    <w:rsid w:val="00D93E2D"/>
    <w:rsid w:val="00D94BA7"/>
    <w:rsid w:val="00D95803"/>
    <w:rsid w:val="00D95806"/>
    <w:rsid w:val="00D95922"/>
    <w:rsid w:val="00D959E8"/>
    <w:rsid w:val="00D95CE0"/>
    <w:rsid w:val="00D95D74"/>
    <w:rsid w:val="00D95EB7"/>
    <w:rsid w:val="00D961D0"/>
    <w:rsid w:val="00D9629C"/>
    <w:rsid w:val="00D96608"/>
    <w:rsid w:val="00D96B0D"/>
    <w:rsid w:val="00D96C56"/>
    <w:rsid w:val="00D96D66"/>
    <w:rsid w:val="00D96DF2"/>
    <w:rsid w:val="00D96EDE"/>
    <w:rsid w:val="00D97282"/>
    <w:rsid w:val="00D9732C"/>
    <w:rsid w:val="00D973AC"/>
    <w:rsid w:val="00D97411"/>
    <w:rsid w:val="00D9772A"/>
    <w:rsid w:val="00D97838"/>
    <w:rsid w:val="00D97891"/>
    <w:rsid w:val="00D97C3F"/>
    <w:rsid w:val="00DA018C"/>
    <w:rsid w:val="00DA0A5D"/>
    <w:rsid w:val="00DA0D41"/>
    <w:rsid w:val="00DA0D63"/>
    <w:rsid w:val="00DA0E1C"/>
    <w:rsid w:val="00DA13B8"/>
    <w:rsid w:val="00DA1822"/>
    <w:rsid w:val="00DA19F1"/>
    <w:rsid w:val="00DA1AF8"/>
    <w:rsid w:val="00DA1B74"/>
    <w:rsid w:val="00DA1BB2"/>
    <w:rsid w:val="00DA1BBD"/>
    <w:rsid w:val="00DA1D52"/>
    <w:rsid w:val="00DA1E63"/>
    <w:rsid w:val="00DA1E76"/>
    <w:rsid w:val="00DA1F11"/>
    <w:rsid w:val="00DA211E"/>
    <w:rsid w:val="00DA2167"/>
    <w:rsid w:val="00DA2383"/>
    <w:rsid w:val="00DA249B"/>
    <w:rsid w:val="00DA2508"/>
    <w:rsid w:val="00DA2669"/>
    <w:rsid w:val="00DA2836"/>
    <w:rsid w:val="00DA295A"/>
    <w:rsid w:val="00DA2E70"/>
    <w:rsid w:val="00DA2EE5"/>
    <w:rsid w:val="00DA2F1D"/>
    <w:rsid w:val="00DA35B4"/>
    <w:rsid w:val="00DA3823"/>
    <w:rsid w:val="00DA38BD"/>
    <w:rsid w:val="00DA3915"/>
    <w:rsid w:val="00DA3C38"/>
    <w:rsid w:val="00DA3D63"/>
    <w:rsid w:val="00DA3DC8"/>
    <w:rsid w:val="00DA3E24"/>
    <w:rsid w:val="00DA407B"/>
    <w:rsid w:val="00DA42BB"/>
    <w:rsid w:val="00DA43C1"/>
    <w:rsid w:val="00DA4913"/>
    <w:rsid w:val="00DA496C"/>
    <w:rsid w:val="00DA49BE"/>
    <w:rsid w:val="00DA4EED"/>
    <w:rsid w:val="00DA4FA9"/>
    <w:rsid w:val="00DA5022"/>
    <w:rsid w:val="00DA50AC"/>
    <w:rsid w:val="00DA5135"/>
    <w:rsid w:val="00DA5492"/>
    <w:rsid w:val="00DA54F3"/>
    <w:rsid w:val="00DA561E"/>
    <w:rsid w:val="00DA5692"/>
    <w:rsid w:val="00DA582D"/>
    <w:rsid w:val="00DA5C7B"/>
    <w:rsid w:val="00DA5C89"/>
    <w:rsid w:val="00DA61D6"/>
    <w:rsid w:val="00DA6341"/>
    <w:rsid w:val="00DA6343"/>
    <w:rsid w:val="00DA641E"/>
    <w:rsid w:val="00DA6B09"/>
    <w:rsid w:val="00DA6C30"/>
    <w:rsid w:val="00DA6C54"/>
    <w:rsid w:val="00DA6D24"/>
    <w:rsid w:val="00DA6EF4"/>
    <w:rsid w:val="00DA70C1"/>
    <w:rsid w:val="00DA70F7"/>
    <w:rsid w:val="00DA72D2"/>
    <w:rsid w:val="00DA7484"/>
    <w:rsid w:val="00DA7734"/>
    <w:rsid w:val="00DA773B"/>
    <w:rsid w:val="00DA773C"/>
    <w:rsid w:val="00DA77CD"/>
    <w:rsid w:val="00DA79F5"/>
    <w:rsid w:val="00DA7A00"/>
    <w:rsid w:val="00DA7C52"/>
    <w:rsid w:val="00DA7FA5"/>
    <w:rsid w:val="00DB0272"/>
    <w:rsid w:val="00DB0638"/>
    <w:rsid w:val="00DB0855"/>
    <w:rsid w:val="00DB0876"/>
    <w:rsid w:val="00DB08CC"/>
    <w:rsid w:val="00DB0A97"/>
    <w:rsid w:val="00DB0D81"/>
    <w:rsid w:val="00DB0EEE"/>
    <w:rsid w:val="00DB1158"/>
    <w:rsid w:val="00DB1222"/>
    <w:rsid w:val="00DB1304"/>
    <w:rsid w:val="00DB14D0"/>
    <w:rsid w:val="00DB14FE"/>
    <w:rsid w:val="00DB154E"/>
    <w:rsid w:val="00DB169A"/>
    <w:rsid w:val="00DB18C6"/>
    <w:rsid w:val="00DB19AB"/>
    <w:rsid w:val="00DB19D8"/>
    <w:rsid w:val="00DB1C77"/>
    <w:rsid w:val="00DB1D25"/>
    <w:rsid w:val="00DB1D76"/>
    <w:rsid w:val="00DB2126"/>
    <w:rsid w:val="00DB22A3"/>
    <w:rsid w:val="00DB23DB"/>
    <w:rsid w:val="00DB263E"/>
    <w:rsid w:val="00DB2747"/>
    <w:rsid w:val="00DB2977"/>
    <w:rsid w:val="00DB2CE9"/>
    <w:rsid w:val="00DB2E42"/>
    <w:rsid w:val="00DB3114"/>
    <w:rsid w:val="00DB31E8"/>
    <w:rsid w:val="00DB31F3"/>
    <w:rsid w:val="00DB3221"/>
    <w:rsid w:val="00DB3849"/>
    <w:rsid w:val="00DB399F"/>
    <w:rsid w:val="00DB39A8"/>
    <w:rsid w:val="00DB3B61"/>
    <w:rsid w:val="00DB3E0B"/>
    <w:rsid w:val="00DB3E68"/>
    <w:rsid w:val="00DB3F73"/>
    <w:rsid w:val="00DB402B"/>
    <w:rsid w:val="00DB429B"/>
    <w:rsid w:val="00DB438F"/>
    <w:rsid w:val="00DB45C2"/>
    <w:rsid w:val="00DB4741"/>
    <w:rsid w:val="00DB4777"/>
    <w:rsid w:val="00DB49CD"/>
    <w:rsid w:val="00DB4BBE"/>
    <w:rsid w:val="00DB4BE2"/>
    <w:rsid w:val="00DB4D74"/>
    <w:rsid w:val="00DB4FF4"/>
    <w:rsid w:val="00DB5060"/>
    <w:rsid w:val="00DB50B1"/>
    <w:rsid w:val="00DB5238"/>
    <w:rsid w:val="00DB5660"/>
    <w:rsid w:val="00DB56F8"/>
    <w:rsid w:val="00DB58A9"/>
    <w:rsid w:val="00DB5B8C"/>
    <w:rsid w:val="00DB5C8C"/>
    <w:rsid w:val="00DB60C9"/>
    <w:rsid w:val="00DB635C"/>
    <w:rsid w:val="00DB6468"/>
    <w:rsid w:val="00DB647C"/>
    <w:rsid w:val="00DB671D"/>
    <w:rsid w:val="00DB6CAD"/>
    <w:rsid w:val="00DB6E3A"/>
    <w:rsid w:val="00DB6E61"/>
    <w:rsid w:val="00DB6EEC"/>
    <w:rsid w:val="00DB6F1F"/>
    <w:rsid w:val="00DB6FA3"/>
    <w:rsid w:val="00DB7011"/>
    <w:rsid w:val="00DB70E5"/>
    <w:rsid w:val="00DB71F2"/>
    <w:rsid w:val="00DB74AC"/>
    <w:rsid w:val="00DB7669"/>
    <w:rsid w:val="00DB79BB"/>
    <w:rsid w:val="00DB7D2B"/>
    <w:rsid w:val="00DB7D3B"/>
    <w:rsid w:val="00DB7E14"/>
    <w:rsid w:val="00DB7E1D"/>
    <w:rsid w:val="00DC026C"/>
    <w:rsid w:val="00DC0438"/>
    <w:rsid w:val="00DC052A"/>
    <w:rsid w:val="00DC0A2C"/>
    <w:rsid w:val="00DC0B90"/>
    <w:rsid w:val="00DC0B93"/>
    <w:rsid w:val="00DC111A"/>
    <w:rsid w:val="00DC124B"/>
    <w:rsid w:val="00DC12B0"/>
    <w:rsid w:val="00DC140A"/>
    <w:rsid w:val="00DC145A"/>
    <w:rsid w:val="00DC18B2"/>
    <w:rsid w:val="00DC1962"/>
    <w:rsid w:val="00DC1CFA"/>
    <w:rsid w:val="00DC1E07"/>
    <w:rsid w:val="00DC2162"/>
    <w:rsid w:val="00DC2878"/>
    <w:rsid w:val="00DC28E5"/>
    <w:rsid w:val="00DC2958"/>
    <w:rsid w:val="00DC2DD6"/>
    <w:rsid w:val="00DC2F71"/>
    <w:rsid w:val="00DC3070"/>
    <w:rsid w:val="00DC32BE"/>
    <w:rsid w:val="00DC32DC"/>
    <w:rsid w:val="00DC345F"/>
    <w:rsid w:val="00DC37D3"/>
    <w:rsid w:val="00DC38C9"/>
    <w:rsid w:val="00DC3DF9"/>
    <w:rsid w:val="00DC3FAD"/>
    <w:rsid w:val="00DC401F"/>
    <w:rsid w:val="00DC4133"/>
    <w:rsid w:val="00DC436D"/>
    <w:rsid w:val="00DC4418"/>
    <w:rsid w:val="00DC4439"/>
    <w:rsid w:val="00DC4610"/>
    <w:rsid w:val="00DC494B"/>
    <w:rsid w:val="00DC49CB"/>
    <w:rsid w:val="00DC4C87"/>
    <w:rsid w:val="00DC4CEC"/>
    <w:rsid w:val="00DC4DAA"/>
    <w:rsid w:val="00DC4DBE"/>
    <w:rsid w:val="00DC4E49"/>
    <w:rsid w:val="00DC4FF6"/>
    <w:rsid w:val="00DC5099"/>
    <w:rsid w:val="00DC5208"/>
    <w:rsid w:val="00DC534D"/>
    <w:rsid w:val="00DC5399"/>
    <w:rsid w:val="00DC5464"/>
    <w:rsid w:val="00DC54DF"/>
    <w:rsid w:val="00DC54FB"/>
    <w:rsid w:val="00DC5772"/>
    <w:rsid w:val="00DC5CC2"/>
    <w:rsid w:val="00DC5D6F"/>
    <w:rsid w:val="00DC5DBB"/>
    <w:rsid w:val="00DC605D"/>
    <w:rsid w:val="00DC609C"/>
    <w:rsid w:val="00DC613A"/>
    <w:rsid w:val="00DC6323"/>
    <w:rsid w:val="00DC6419"/>
    <w:rsid w:val="00DC65F4"/>
    <w:rsid w:val="00DC6782"/>
    <w:rsid w:val="00DC67D4"/>
    <w:rsid w:val="00DC67DE"/>
    <w:rsid w:val="00DC6919"/>
    <w:rsid w:val="00DC6D69"/>
    <w:rsid w:val="00DC6EAA"/>
    <w:rsid w:val="00DC6F98"/>
    <w:rsid w:val="00DC70D4"/>
    <w:rsid w:val="00DC7133"/>
    <w:rsid w:val="00DC71B2"/>
    <w:rsid w:val="00DC71F5"/>
    <w:rsid w:val="00DC71FB"/>
    <w:rsid w:val="00DC734E"/>
    <w:rsid w:val="00DC749C"/>
    <w:rsid w:val="00DC74CF"/>
    <w:rsid w:val="00DC7701"/>
    <w:rsid w:val="00DC771F"/>
    <w:rsid w:val="00DC7816"/>
    <w:rsid w:val="00DC797B"/>
    <w:rsid w:val="00DC7A7D"/>
    <w:rsid w:val="00DC7E04"/>
    <w:rsid w:val="00DC7E0C"/>
    <w:rsid w:val="00DC7E69"/>
    <w:rsid w:val="00DC7F3B"/>
    <w:rsid w:val="00DD0075"/>
    <w:rsid w:val="00DD05B4"/>
    <w:rsid w:val="00DD080F"/>
    <w:rsid w:val="00DD085B"/>
    <w:rsid w:val="00DD0EC9"/>
    <w:rsid w:val="00DD0F5F"/>
    <w:rsid w:val="00DD10A3"/>
    <w:rsid w:val="00DD1250"/>
    <w:rsid w:val="00DD1338"/>
    <w:rsid w:val="00DD1348"/>
    <w:rsid w:val="00DD171A"/>
    <w:rsid w:val="00DD1DD2"/>
    <w:rsid w:val="00DD1E9C"/>
    <w:rsid w:val="00DD1F10"/>
    <w:rsid w:val="00DD297B"/>
    <w:rsid w:val="00DD29FF"/>
    <w:rsid w:val="00DD2DD0"/>
    <w:rsid w:val="00DD2E84"/>
    <w:rsid w:val="00DD3181"/>
    <w:rsid w:val="00DD33C9"/>
    <w:rsid w:val="00DD3455"/>
    <w:rsid w:val="00DD3487"/>
    <w:rsid w:val="00DD361D"/>
    <w:rsid w:val="00DD386A"/>
    <w:rsid w:val="00DD390C"/>
    <w:rsid w:val="00DD396C"/>
    <w:rsid w:val="00DD3DB8"/>
    <w:rsid w:val="00DD3EC1"/>
    <w:rsid w:val="00DD4064"/>
    <w:rsid w:val="00DD428B"/>
    <w:rsid w:val="00DD44A8"/>
    <w:rsid w:val="00DD48E8"/>
    <w:rsid w:val="00DD4DE6"/>
    <w:rsid w:val="00DD4EC8"/>
    <w:rsid w:val="00DD4F32"/>
    <w:rsid w:val="00DD5099"/>
    <w:rsid w:val="00DD5165"/>
    <w:rsid w:val="00DD5410"/>
    <w:rsid w:val="00DD5570"/>
    <w:rsid w:val="00DD56CF"/>
    <w:rsid w:val="00DD59BA"/>
    <w:rsid w:val="00DD5A9E"/>
    <w:rsid w:val="00DD5C77"/>
    <w:rsid w:val="00DD5CBD"/>
    <w:rsid w:val="00DD5E1B"/>
    <w:rsid w:val="00DD5FA6"/>
    <w:rsid w:val="00DD618F"/>
    <w:rsid w:val="00DD61A2"/>
    <w:rsid w:val="00DD6287"/>
    <w:rsid w:val="00DD62BE"/>
    <w:rsid w:val="00DD6342"/>
    <w:rsid w:val="00DD6677"/>
    <w:rsid w:val="00DD6931"/>
    <w:rsid w:val="00DD69BA"/>
    <w:rsid w:val="00DD69CA"/>
    <w:rsid w:val="00DD69FA"/>
    <w:rsid w:val="00DD6ADA"/>
    <w:rsid w:val="00DD6E4F"/>
    <w:rsid w:val="00DD71F6"/>
    <w:rsid w:val="00DD759F"/>
    <w:rsid w:val="00DD79B2"/>
    <w:rsid w:val="00DD79E4"/>
    <w:rsid w:val="00DD7D11"/>
    <w:rsid w:val="00DE0076"/>
    <w:rsid w:val="00DE0242"/>
    <w:rsid w:val="00DE02A6"/>
    <w:rsid w:val="00DE03C2"/>
    <w:rsid w:val="00DE05BD"/>
    <w:rsid w:val="00DE0638"/>
    <w:rsid w:val="00DE065A"/>
    <w:rsid w:val="00DE0AC2"/>
    <w:rsid w:val="00DE0B59"/>
    <w:rsid w:val="00DE13C3"/>
    <w:rsid w:val="00DE15E7"/>
    <w:rsid w:val="00DE1826"/>
    <w:rsid w:val="00DE1841"/>
    <w:rsid w:val="00DE1B4F"/>
    <w:rsid w:val="00DE1BA9"/>
    <w:rsid w:val="00DE1BD0"/>
    <w:rsid w:val="00DE2315"/>
    <w:rsid w:val="00DE23C1"/>
    <w:rsid w:val="00DE23CC"/>
    <w:rsid w:val="00DE28B1"/>
    <w:rsid w:val="00DE2DF2"/>
    <w:rsid w:val="00DE2E65"/>
    <w:rsid w:val="00DE313E"/>
    <w:rsid w:val="00DE374F"/>
    <w:rsid w:val="00DE3962"/>
    <w:rsid w:val="00DE3ABB"/>
    <w:rsid w:val="00DE3B83"/>
    <w:rsid w:val="00DE3BDA"/>
    <w:rsid w:val="00DE3E76"/>
    <w:rsid w:val="00DE3F55"/>
    <w:rsid w:val="00DE4254"/>
    <w:rsid w:val="00DE433F"/>
    <w:rsid w:val="00DE4521"/>
    <w:rsid w:val="00DE4B88"/>
    <w:rsid w:val="00DE4CBC"/>
    <w:rsid w:val="00DE507C"/>
    <w:rsid w:val="00DE542E"/>
    <w:rsid w:val="00DE54C2"/>
    <w:rsid w:val="00DE583E"/>
    <w:rsid w:val="00DE5CE6"/>
    <w:rsid w:val="00DE5E7E"/>
    <w:rsid w:val="00DE5F5A"/>
    <w:rsid w:val="00DE602F"/>
    <w:rsid w:val="00DE6070"/>
    <w:rsid w:val="00DE6085"/>
    <w:rsid w:val="00DE60B0"/>
    <w:rsid w:val="00DE61CA"/>
    <w:rsid w:val="00DE61EA"/>
    <w:rsid w:val="00DE6245"/>
    <w:rsid w:val="00DE625C"/>
    <w:rsid w:val="00DE6409"/>
    <w:rsid w:val="00DE64E2"/>
    <w:rsid w:val="00DE6558"/>
    <w:rsid w:val="00DE6862"/>
    <w:rsid w:val="00DE69D6"/>
    <w:rsid w:val="00DE6A5B"/>
    <w:rsid w:val="00DE6A9C"/>
    <w:rsid w:val="00DE6C45"/>
    <w:rsid w:val="00DE6C4F"/>
    <w:rsid w:val="00DE6FC7"/>
    <w:rsid w:val="00DE7397"/>
    <w:rsid w:val="00DE73B6"/>
    <w:rsid w:val="00DE756F"/>
    <w:rsid w:val="00DE757F"/>
    <w:rsid w:val="00DE76E2"/>
    <w:rsid w:val="00DE7936"/>
    <w:rsid w:val="00DE795B"/>
    <w:rsid w:val="00DE7A0C"/>
    <w:rsid w:val="00DE7AFA"/>
    <w:rsid w:val="00DE7F2E"/>
    <w:rsid w:val="00DF00E1"/>
    <w:rsid w:val="00DF0103"/>
    <w:rsid w:val="00DF01A8"/>
    <w:rsid w:val="00DF0212"/>
    <w:rsid w:val="00DF0751"/>
    <w:rsid w:val="00DF0A7B"/>
    <w:rsid w:val="00DF0ACB"/>
    <w:rsid w:val="00DF0B30"/>
    <w:rsid w:val="00DF0C0F"/>
    <w:rsid w:val="00DF0DA2"/>
    <w:rsid w:val="00DF0E05"/>
    <w:rsid w:val="00DF0E42"/>
    <w:rsid w:val="00DF0E46"/>
    <w:rsid w:val="00DF1114"/>
    <w:rsid w:val="00DF11E6"/>
    <w:rsid w:val="00DF1293"/>
    <w:rsid w:val="00DF15EE"/>
    <w:rsid w:val="00DF17B4"/>
    <w:rsid w:val="00DF1ACE"/>
    <w:rsid w:val="00DF1C7E"/>
    <w:rsid w:val="00DF1FB0"/>
    <w:rsid w:val="00DF240E"/>
    <w:rsid w:val="00DF2599"/>
    <w:rsid w:val="00DF283D"/>
    <w:rsid w:val="00DF2E82"/>
    <w:rsid w:val="00DF305E"/>
    <w:rsid w:val="00DF309F"/>
    <w:rsid w:val="00DF31CC"/>
    <w:rsid w:val="00DF31D4"/>
    <w:rsid w:val="00DF339C"/>
    <w:rsid w:val="00DF33CB"/>
    <w:rsid w:val="00DF3635"/>
    <w:rsid w:val="00DF36D5"/>
    <w:rsid w:val="00DF3725"/>
    <w:rsid w:val="00DF37F6"/>
    <w:rsid w:val="00DF3865"/>
    <w:rsid w:val="00DF3BA0"/>
    <w:rsid w:val="00DF3C50"/>
    <w:rsid w:val="00DF4297"/>
    <w:rsid w:val="00DF4437"/>
    <w:rsid w:val="00DF4454"/>
    <w:rsid w:val="00DF4C39"/>
    <w:rsid w:val="00DF4C47"/>
    <w:rsid w:val="00DF4D75"/>
    <w:rsid w:val="00DF4DDE"/>
    <w:rsid w:val="00DF4F87"/>
    <w:rsid w:val="00DF5602"/>
    <w:rsid w:val="00DF56ED"/>
    <w:rsid w:val="00DF58F6"/>
    <w:rsid w:val="00DF5AE1"/>
    <w:rsid w:val="00DF5CB5"/>
    <w:rsid w:val="00DF5E02"/>
    <w:rsid w:val="00DF5F68"/>
    <w:rsid w:val="00DF5FB8"/>
    <w:rsid w:val="00DF60C8"/>
    <w:rsid w:val="00DF60CD"/>
    <w:rsid w:val="00DF6203"/>
    <w:rsid w:val="00DF6460"/>
    <w:rsid w:val="00DF653D"/>
    <w:rsid w:val="00DF6674"/>
    <w:rsid w:val="00DF66A1"/>
    <w:rsid w:val="00DF6C59"/>
    <w:rsid w:val="00DF6CD3"/>
    <w:rsid w:val="00DF6CE3"/>
    <w:rsid w:val="00DF6D8D"/>
    <w:rsid w:val="00DF6F14"/>
    <w:rsid w:val="00DF7101"/>
    <w:rsid w:val="00DF720E"/>
    <w:rsid w:val="00DF7432"/>
    <w:rsid w:val="00DF7672"/>
    <w:rsid w:val="00DF7DAC"/>
    <w:rsid w:val="00E00190"/>
    <w:rsid w:val="00E002EF"/>
    <w:rsid w:val="00E0039A"/>
    <w:rsid w:val="00E0056A"/>
    <w:rsid w:val="00E00718"/>
    <w:rsid w:val="00E007BD"/>
    <w:rsid w:val="00E00BAC"/>
    <w:rsid w:val="00E00C9C"/>
    <w:rsid w:val="00E00D07"/>
    <w:rsid w:val="00E00E25"/>
    <w:rsid w:val="00E00EDC"/>
    <w:rsid w:val="00E00FEA"/>
    <w:rsid w:val="00E01009"/>
    <w:rsid w:val="00E01032"/>
    <w:rsid w:val="00E0140D"/>
    <w:rsid w:val="00E01691"/>
    <w:rsid w:val="00E019F5"/>
    <w:rsid w:val="00E01BBA"/>
    <w:rsid w:val="00E01EFF"/>
    <w:rsid w:val="00E0200D"/>
    <w:rsid w:val="00E02056"/>
    <w:rsid w:val="00E02148"/>
    <w:rsid w:val="00E0248F"/>
    <w:rsid w:val="00E02499"/>
    <w:rsid w:val="00E02549"/>
    <w:rsid w:val="00E02B43"/>
    <w:rsid w:val="00E02B71"/>
    <w:rsid w:val="00E02D11"/>
    <w:rsid w:val="00E02E8A"/>
    <w:rsid w:val="00E02FBB"/>
    <w:rsid w:val="00E03258"/>
    <w:rsid w:val="00E03568"/>
    <w:rsid w:val="00E03A33"/>
    <w:rsid w:val="00E03B24"/>
    <w:rsid w:val="00E03D8E"/>
    <w:rsid w:val="00E04044"/>
    <w:rsid w:val="00E040CD"/>
    <w:rsid w:val="00E04114"/>
    <w:rsid w:val="00E04181"/>
    <w:rsid w:val="00E04859"/>
    <w:rsid w:val="00E048D3"/>
    <w:rsid w:val="00E04DF4"/>
    <w:rsid w:val="00E04EEF"/>
    <w:rsid w:val="00E05083"/>
    <w:rsid w:val="00E052A1"/>
    <w:rsid w:val="00E053D1"/>
    <w:rsid w:val="00E0571A"/>
    <w:rsid w:val="00E05877"/>
    <w:rsid w:val="00E05BBA"/>
    <w:rsid w:val="00E05EFD"/>
    <w:rsid w:val="00E05FB1"/>
    <w:rsid w:val="00E060B8"/>
    <w:rsid w:val="00E063EA"/>
    <w:rsid w:val="00E064AE"/>
    <w:rsid w:val="00E06574"/>
    <w:rsid w:val="00E06773"/>
    <w:rsid w:val="00E067FA"/>
    <w:rsid w:val="00E068A1"/>
    <w:rsid w:val="00E06951"/>
    <w:rsid w:val="00E06B06"/>
    <w:rsid w:val="00E06FC7"/>
    <w:rsid w:val="00E06FFF"/>
    <w:rsid w:val="00E07040"/>
    <w:rsid w:val="00E071A8"/>
    <w:rsid w:val="00E0758E"/>
    <w:rsid w:val="00E07833"/>
    <w:rsid w:val="00E07DEA"/>
    <w:rsid w:val="00E07F08"/>
    <w:rsid w:val="00E100D4"/>
    <w:rsid w:val="00E101BC"/>
    <w:rsid w:val="00E101E5"/>
    <w:rsid w:val="00E104CE"/>
    <w:rsid w:val="00E10904"/>
    <w:rsid w:val="00E110B2"/>
    <w:rsid w:val="00E111C5"/>
    <w:rsid w:val="00E112E4"/>
    <w:rsid w:val="00E112FF"/>
    <w:rsid w:val="00E11493"/>
    <w:rsid w:val="00E1154D"/>
    <w:rsid w:val="00E115E2"/>
    <w:rsid w:val="00E11922"/>
    <w:rsid w:val="00E1192D"/>
    <w:rsid w:val="00E11B90"/>
    <w:rsid w:val="00E12215"/>
    <w:rsid w:val="00E1229E"/>
    <w:rsid w:val="00E12881"/>
    <w:rsid w:val="00E128E3"/>
    <w:rsid w:val="00E129C7"/>
    <w:rsid w:val="00E129D5"/>
    <w:rsid w:val="00E12F21"/>
    <w:rsid w:val="00E12F93"/>
    <w:rsid w:val="00E130D9"/>
    <w:rsid w:val="00E131F0"/>
    <w:rsid w:val="00E1325A"/>
    <w:rsid w:val="00E13851"/>
    <w:rsid w:val="00E13B92"/>
    <w:rsid w:val="00E13EDC"/>
    <w:rsid w:val="00E13FB2"/>
    <w:rsid w:val="00E14042"/>
    <w:rsid w:val="00E14117"/>
    <w:rsid w:val="00E1423A"/>
    <w:rsid w:val="00E1429A"/>
    <w:rsid w:val="00E14321"/>
    <w:rsid w:val="00E14432"/>
    <w:rsid w:val="00E14E0D"/>
    <w:rsid w:val="00E153AB"/>
    <w:rsid w:val="00E15504"/>
    <w:rsid w:val="00E1568E"/>
    <w:rsid w:val="00E157F8"/>
    <w:rsid w:val="00E158F4"/>
    <w:rsid w:val="00E1595A"/>
    <w:rsid w:val="00E15C71"/>
    <w:rsid w:val="00E15D94"/>
    <w:rsid w:val="00E15E83"/>
    <w:rsid w:val="00E16080"/>
    <w:rsid w:val="00E160AA"/>
    <w:rsid w:val="00E164AD"/>
    <w:rsid w:val="00E16731"/>
    <w:rsid w:val="00E169E6"/>
    <w:rsid w:val="00E16B9F"/>
    <w:rsid w:val="00E16C01"/>
    <w:rsid w:val="00E16C4E"/>
    <w:rsid w:val="00E16EB2"/>
    <w:rsid w:val="00E16EE8"/>
    <w:rsid w:val="00E17207"/>
    <w:rsid w:val="00E17260"/>
    <w:rsid w:val="00E1730E"/>
    <w:rsid w:val="00E1736B"/>
    <w:rsid w:val="00E1736C"/>
    <w:rsid w:val="00E17490"/>
    <w:rsid w:val="00E17689"/>
    <w:rsid w:val="00E17761"/>
    <w:rsid w:val="00E1793F"/>
    <w:rsid w:val="00E17A66"/>
    <w:rsid w:val="00E17BDE"/>
    <w:rsid w:val="00E17BF3"/>
    <w:rsid w:val="00E17E37"/>
    <w:rsid w:val="00E17F3F"/>
    <w:rsid w:val="00E2023A"/>
    <w:rsid w:val="00E203DC"/>
    <w:rsid w:val="00E204CC"/>
    <w:rsid w:val="00E204DC"/>
    <w:rsid w:val="00E206F9"/>
    <w:rsid w:val="00E20747"/>
    <w:rsid w:val="00E207B0"/>
    <w:rsid w:val="00E2087F"/>
    <w:rsid w:val="00E2091B"/>
    <w:rsid w:val="00E20A37"/>
    <w:rsid w:val="00E20B94"/>
    <w:rsid w:val="00E20C7E"/>
    <w:rsid w:val="00E20CD8"/>
    <w:rsid w:val="00E20E08"/>
    <w:rsid w:val="00E2105B"/>
    <w:rsid w:val="00E210F4"/>
    <w:rsid w:val="00E21234"/>
    <w:rsid w:val="00E21244"/>
    <w:rsid w:val="00E21771"/>
    <w:rsid w:val="00E21A07"/>
    <w:rsid w:val="00E21C41"/>
    <w:rsid w:val="00E21CFB"/>
    <w:rsid w:val="00E21DB0"/>
    <w:rsid w:val="00E21E72"/>
    <w:rsid w:val="00E21EA8"/>
    <w:rsid w:val="00E222EF"/>
    <w:rsid w:val="00E2282D"/>
    <w:rsid w:val="00E228E5"/>
    <w:rsid w:val="00E22E25"/>
    <w:rsid w:val="00E233BE"/>
    <w:rsid w:val="00E2350C"/>
    <w:rsid w:val="00E23890"/>
    <w:rsid w:val="00E238F9"/>
    <w:rsid w:val="00E23B8C"/>
    <w:rsid w:val="00E23CD7"/>
    <w:rsid w:val="00E23E8C"/>
    <w:rsid w:val="00E23F23"/>
    <w:rsid w:val="00E241B9"/>
    <w:rsid w:val="00E24493"/>
    <w:rsid w:val="00E24568"/>
    <w:rsid w:val="00E245A0"/>
    <w:rsid w:val="00E24692"/>
    <w:rsid w:val="00E246F7"/>
    <w:rsid w:val="00E247FC"/>
    <w:rsid w:val="00E24818"/>
    <w:rsid w:val="00E24D92"/>
    <w:rsid w:val="00E24F3F"/>
    <w:rsid w:val="00E251F1"/>
    <w:rsid w:val="00E25289"/>
    <w:rsid w:val="00E25398"/>
    <w:rsid w:val="00E257A0"/>
    <w:rsid w:val="00E25C88"/>
    <w:rsid w:val="00E25DFF"/>
    <w:rsid w:val="00E25FF5"/>
    <w:rsid w:val="00E261B2"/>
    <w:rsid w:val="00E263B3"/>
    <w:rsid w:val="00E263E6"/>
    <w:rsid w:val="00E265DA"/>
    <w:rsid w:val="00E26B45"/>
    <w:rsid w:val="00E26B58"/>
    <w:rsid w:val="00E26B7F"/>
    <w:rsid w:val="00E27086"/>
    <w:rsid w:val="00E27216"/>
    <w:rsid w:val="00E27529"/>
    <w:rsid w:val="00E276E3"/>
    <w:rsid w:val="00E279DE"/>
    <w:rsid w:val="00E27A47"/>
    <w:rsid w:val="00E27BD7"/>
    <w:rsid w:val="00E30169"/>
    <w:rsid w:val="00E302CC"/>
    <w:rsid w:val="00E303DF"/>
    <w:rsid w:val="00E30589"/>
    <w:rsid w:val="00E306D8"/>
    <w:rsid w:val="00E307A2"/>
    <w:rsid w:val="00E30CE9"/>
    <w:rsid w:val="00E30D96"/>
    <w:rsid w:val="00E30F6B"/>
    <w:rsid w:val="00E310E7"/>
    <w:rsid w:val="00E3125E"/>
    <w:rsid w:val="00E312B2"/>
    <w:rsid w:val="00E312BD"/>
    <w:rsid w:val="00E3145A"/>
    <w:rsid w:val="00E3168C"/>
    <w:rsid w:val="00E3174D"/>
    <w:rsid w:val="00E3183D"/>
    <w:rsid w:val="00E31A54"/>
    <w:rsid w:val="00E31A68"/>
    <w:rsid w:val="00E31ADE"/>
    <w:rsid w:val="00E31BED"/>
    <w:rsid w:val="00E31CB8"/>
    <w:rsid w:val="00E31F58"/>
    <w:rsid w:val="00E32134"/>
    <w:rsid w:val="00E3248D"/>
    <w:rsid w:val="00E32654"/>
    <w:rsid w:val="00E3295F"/>
    <w:rsid w:val="00E32E91"/>
    <w:rsid w:val="00E33217"/>
    <w:rsid w:val="00E33787"/>
    <w:rsid w:val="00E337F0"/>
    <w:rsid w:val="00E33D0A"/>
    <w:rsid w:val="00E33D2C"/>
    <w:rsid w:val="00E33E2A"/>
    <w:rsid w:val="00E34413"/>
    <w:rsid w:val="00E34703"/>
    <w:rsid w:val="00E349E2"/>
    <w:rsid w:val="00E34AAB"/>
    <w:rsid w:val="00E34F22"/>
    <w:rsid w:val="00E351F6"/>
    <w:rsid w:val="00E3534D"/>
    <w:rsid w:val="00E355C6"/>
    <w:rsid w:val="00E358DE"/>
    <w:rsid w:val="00E35A0F"/>
    <w:rsid w:val="00E35BBA"/>
    <w:rsid w:val="00E35BE3"/>
    <w:rsid w:val="00E35D94"/>
    <w:rsid w:val="00E35DE2"/>
    <w:rsid w:val="00E36093"/>
    <w:rsid w:val="00E362B7"/>
    <w:rsid w:val="00E36B8D"/>
    <w:rsid w:val="00E36BED"/>
    <w:rsid w:val="00E36CE7"/>
    <w:rsid w:val="00E372B2"/>
    <w:rsid w:val="00E372F1"/>
    <w:rsid w:val="00E3730D"/>
    <w:rsid w:val="00E37332"/>
    <w:rsid w:val="00E37338"/>
    <w:rsid w:val="00E37496"/>
    <w:rsid w:val="00E376A5"/>
    <w:rsid w:val="00E376F9"/>
    <w:rsid w:val="00E37BFA"/>
    <w:rsid w:val="00E37E5A"/>
    <w:rsid w:val="00E40129"/>
    <w:rsid w:val="00E40799"/>
    <w:rsid w:val="00E407FA"/>
    <w:rsid w:val="00E4086B"/>
    <w:rsid w:val="00E409C4"/>
    <w:rsid w:val="00E40BC4"/>
    <w:rsid w:val="00E40E51"/>
    <w:rsid w:val="00E40F57"/>
    <w:rsid w:val="00E40FBE"/>
    <w:rsid w:val="00E411DA"/>
    <w:rsid w:val="00E4184A"/>
    <w:rsid w:val="00E418E2"/>
    <w:rsid w:val="00E41BDD"/>
    <w:rsid w:val="00E41D0F"/>
    <w:rsid w:val="00E42024"/>
    <w:rsid w:val="00E4213D"/>
    <w:rsid w:val="00E42730"/>
    <w:rsid w:val="00E427CF"/>
    <w:rsid w:val="00E42843"/>
    <w:rsid w:val="00E42962"/>
    <w:rsid w:val="00E42A57"/>
    <w:rsid w:val="00E42BF3"/>
    <w:rsid w:val="00E42C68"/>
    <w:rsid w:val="00E430A1"/>
    <w:rsid w:val="00E4319D"/>
    <w:rsid w:val="00E433BF"/>
    <w:rsid w:val="00E434DA"/>
    <w:rsid w:val="00E4379D"/>
    <w:rsid w:val="00E43A34"/>
    <w:rsid w:val="00E43AA0"/>
    <w:rsid w:val="00E43AB2"/>
    <w:rsid w:val="00E43DA9"/>
    <w:rsid w:val="00E43E25"/>
    <w:rsid w:val="00E43E3C"/>
    <w:rsid w:val="00E43F93"/>
    <w:rsid w:val="00E44215"/>
    <w:rsid w:val="00E4424C"/>
    <w:rsid w:val="00E44384"/>
    <w:rsid w:val="00E445BC"/>
    <w:rsid w:val="00E44832"/>
    <w:rsid w:val="00E4489E"/>
    <w:rsid w:val="00E448CF"/>
    <w:rsid w:val="00E449E2"/>
    <w:rsid w:val="00E44C8C"/>
    <w:rsid w:val="00E44CBD"/>
    <w:rsid w:val="00E44EA7"/>
    <w:rsid w:val="00E453A1"/>
    <w:rsid w:val="00E45812"/>
    <w:rsid w:val="00E45F39"/>
    <w:rsid w:val="00E45F5E"/>
    <w:rsid w:val="00E462B1"/>
    <w:rsid w:val="00E464A1"/>
    <w:rsid w:val="00E464E1"/>
    <w:rsid w:val="00E46561"/>
    <w:rsid w:val="00E46572"/>
    <w:rsid w:val="00E4688D"/>
    <w:rsid w:val="00E469CB"/>
    <w:rsid w:val="00E46D0A"/>
    <w:rsid w:val="00E46D46"/>
    <w:rsid w:val="00E4709A"/>
    <w:rsid w:val="00E470D7"/>
    <w:rsid w:val="00E471BD"/>
    <w:rsid w:val="00E472B9"/>
    <w:rsid w:val="00E474F1"/>
    <w:rsid w:val="00E475AF"/>
    <w:rsid w:val="00E4776F"/>
    <w:rsid w:val="00E4786D"/>
    <w:rsid w:val="00E47CE8"/>
    <w:rsid w:val="00E47D0F"/>
    <w:rsid w:val="00E47EA7"/>
    <w:rsid w:val="00E50000"/>
    <w:rsid w:val="00E502FE"/>
    <w:rsid w:val="00E5034E"/>
    <w:rsid w:val="00E5047F"/>
    <w:rsid w:val="00E50551"/>
    <w:rsid w:val="00E5073F"/>
    <w:rsid w:val="00E5101A"/>
    <w:rsid w:val="00E51420"/>
    <w:rsid w:val="00E51601"/>
    <w:rsid w:val="00E51632"/>
    <w:rsid w:val="00E51A81"/>
    <w:rsid w:val="00E51C1F"/>
    <w:rsid w:val="00E51D29"/>
    <w:rsid w:val="00E51D96"/>
    <w:rsid w:val="00E52092"/>
    <w:rsid w:val="00E5245D"/>
    <w:rsid w:val="00E52718"/>
    <w:rsid w:val="00E52844"/>
    <w:rsid w:val="00E528B1"/>
    <w:rsid w:val="00E52EBD"/>
    <w:rsid w:val="00E52EE4"/>
    <w:rsid w:val="00E53188"/>
    <w:rsid w:val="00E531F8"/>
    <w:rsid w:val="00E5324F"/>
    <w:rsid w:val="00E53A55"/>
    <w:rsid w:val="00E53C53"/>
    <w:rsid w:val="00E543D8"/>
    <w:rsid w:val="00E5458B"/>
    <w:rsid w:val="00E54699"/>
    <w:rsid w:val="00E546D6"/>
    <w:rsid w:val="00E54725"/>
    <w:rsid w:val="00E5477A"/>
    <w:rsid w:val="00E5479C"/>
    <w:rsid w:val="00E54831"/>
    <w:rsid w:val="00E54859"/>
    <w:rsid w:val="00E54C25"/>
    <w:rsid w:val="00E54F78"/>
    <w:rsid w:val="00E5510F"/>
    <w:rsid w:val="00E551B1"/>
    <w:rsid w:val="00E553D5"/>
    <w:rsid w:val="00E55564"/>
    <w:rsid w:val="00E556C3"/>
    <w:rsid w:val="00E55BAE"/>
    <w:rsid w:val="00E55C96"/>
    <w:rsid w:val="00E55CC1"/>
    <w:rsid w:val="00E55FB8"/>
    <w:rsid w:val="00E56156"/>
    <w:rsid w:val="00E56210"/>
    <w:rsid w:val="00E56335"/>
    <w:rsid w:val="00E566A3"/>
    <w:rsid w:val="00E567B2"/>
    <w:rsid w:val="00E568CC"/>
    <w:rsid w:val="00E56B3C"/>
    <w:rsid w:val="00E56B82"/>
    <w:rsid w:val="00E56DFF"/>
    <w:rsid w:val="00E56EC1"/>
    <w:rsid w:val="00E56F23"/>
    <w:rsid w:val="00E56F92"/>
    <w:rsid w:val="00E56FDC"/>
    <w:rsid w:val="00E572B6"/>
    <w:rsid w:val="00E5742C"/>
    <w:rsid w:val="00E5798C"/>
    <w:rsid w:val="00E579CB"/>
    <w:rsid w:val="00E57A0B"/>
    <w:rsid w:val="00E57BB4"/>
    <w:rsid w:val="00E57E98"/>
    <w:rsid w:val="00E603CF"/>
    <w:rsid w:val="00E60581"/>
    <w:rsid w:val="00E60762"/>
    <w:rsid w:val="00E60817"/>
    <w:rsid w:val="00E609EB"/>
    <w:rsid w:val="00E60DC0"/>
    <w:rsid w:val="00E6129E"/>
    <w:rsid w:val="00E612FF"/>
    <w:rsid w:val="00E614A3"/>
    <w:rsid w:val="00E614DC"/>
    <w:rsid w:val="00E616F9"/>
    <w:rsid w:val="00E61A72"/>
    <w:rsid w:val="00E61C0B"/>
    <w:rsid w:val="00E61FBA"/>
    <w:rsid w:val="00E62074"/>
    <w:rsid w:val="00E620B7"/>
    <w:rsid w:val="00E62106"/>
    <w:rsid w:val="00E623DA"/>
    <w:rsid w:val="00E6260B"/>
    <w:rsid w:val="00E629C4"/>
    <w:rsid w:val="00E62B44"/>
    <w:rsid w:val="00E62C52"/>
    <w:rsid w:val="00E6309F"/>
    <w:rsid w:val="00E632A5"/>
    <w:rsid w:val="00E6360E"/>
    <w:rsid w:val="00E6370A"/>
    <w:rsid w:val="00E639F4"/>
    <w:rsid w:val="00E63C6D"/>
    <w:rsid w:val="00E63E23"/>
    <w:rsid w:val="00E64076"/>
    <w:rsid w:val="00E64185"/>
    <w:rsid w:val="00E641FC"/>
    <w:rsid w:val="00E6439C"/>
    <w:rsid w:val="00E643B9"/>
    <w:rsid w:val="00E64540"/>
    <w:rsid w:val="00E64883"/>
    <w:rsid w:val="00E64B13"/>
    <w:rsid w:val="00E64DE6"/>
    <w:rsid w:val="00E64ED3"/>
    <w:rsid w:val="00E64F42"/>
    <w:rsid w:val="00E65160"/>
    <w:rsid w:val="00E6517E"/>
    <w:rsid w:val="00E655EE"/>
    <w:rsid w:val="00E65693"/>
    <w:rsid w:val="00E65C10"/>
    <w:rsid w:val="00E66026"/>
    <w:rsid w:val="00E667F0"/>
    <w:rsid w:val="00E66A4F"/>
    <w:rsid w:val="00E66AC5"/>
    <w:rsid w:val="00E66B9D"/>
    <w:rsid w:val="00E66EA8"/>
    <w:rsid w:val="00E6719C"/>
    <w:rsid w:val="00E671DF"/>
    <w:rsid w:val="00E674B5"/>
    <w:rsid w:val="00E677D2"/>
    <w:rsid w:val="00E6789C"/>
    <w:rsid w:val="00E67A23"/>
    <w:rsid w:val="00E67C15"/>
    <w:rsid w:val="00E67D6C"/>
    <w:rsid w:val="00E67EF4"/>
    <w:rsid w:val="00E70012"/>
    <w:rsid w:val="00E7046E"/>
    <w:rsid w:val="00E706F1"/>
    <w:rsid w:val="00E7083F"/>
    <w:rsid w:val="00E70A23"/>
    <w:rsid w:val="00E70A7A"/>
    <w:rsid w:val="00E70A9E"/>
    <w:rsid w:val="00E70C02"/>
    <w:rsid w:val="00E70C40"/>
    <w:rsid w:val="00E70EAA"/>
    <w:rsid w:val="00E71130"/>
    <w:rsid w:val="00E711E6"/>
    <w:rsid w:val="00E7131F"/>
    <w:rsid w:val="00E71519"/>
    <w:rsid w:val="00E71599"/>
    <w:rsid w:val="00E7181D"/>
    <w:rsid w:val="00E71B16"/>
    <w:rsid w:val="00E71CBD"/>
    <w:rsid w:val="00E71CD8"/>
    <w:rsid w:val="00E71D0C"/>
    <w:rsid w:val="00E71DD4"/>
    <w:rsid w:val="00E71E8F"/>
    <w:rsid w:val="00E728B6"/>
    <w:rsid w:val="00E728BF"/>
    <w:rsid w:val="00E729D2"/>
    <w:rsid w:val="00E72AA6"/>
    <w:rsid w:val="00E72AEB"/>
    <w:rsid w:val="00E72BFC"/>
    <w:rsid w:val="00E72D29"/>
    <w:rsid w:val="00E72D38"/>
    <w:rsid w:val="00E72E0A"/>
    <w:rsid w:val="00E72FFE"/>
    <w:rsid w:val="00E7303F"/>
    <w:rsid w:val="00E73129"/>
    <w:rsid w:val="00E731C5"/>
    <w:rsid w:val="00E733DB"/>
    <w:rsid w:val="00E7371D"/>
    <w:rsid w:val="00E737B3"/>
    <w:rsid w:val="00E7383C"/>
    <w:rsid w:val="00E738D0"/>
    <w:rsid w:val="00E73932"/>
    <w:rsid w:val="00E73A70"/>
    <w:rsid w:val="00E74070"/>
    <w:rsid w:val="00E74137"/>
    <w:rsid w:val="00E7413F"/>
    <w:rsid w:val="00E741C6"/>
    <w:rsid w:val="00E7436C"/>
    <w:rsid w:val="00E747E4"/>
    <w:rsid w:val="00E749E4"/>
    <w:rsid w:val="00E749F0"/>
    <w:rsid w:val="00E74D45"/>
    <w:rsid w:val="00E74DC5"/>
    <w:rsid w:val="00E74F3F"/>
    <w:rsid w:val="00E7505D"/>
    <w:rsid w:val="00E75126"/>
    <w:rsid w:val="00E7542A"/>
    <w:rsid w:val="00E754A0"/>
    <w:rsid w:val="00E7580E"/>
    <w:rsid w:val="00E761D7"/>
    <w:rsid w:val="00E762A4"/>
    <w:rsid w:val="00E76337"/>
    <w:rsid w:val="00E76563"/>
    <w:rsid w:val="00E766D0"/>
    <w:rsid w:val="00E76769"/>
    <w:rsid w:val="00E76A09"/>
    <w:rsid w:val="00E76AEC"/>
    <w:rsid w:val="00E76D71"/>
    <w:rsid w:val="00E76E0B"/>
    <w:rsid w:val="00E76F7E"/>
    <w:rsid w:val="00E777C2"/>
    <w:rsid w:val="00E77819"/>
    <w:rsid w:val="00E77C21"/>
    <w:rsid w:val="00E77D00"/>
    <w:rsid w:val="00E77D3F"/>
    <w:rsid w:val="00E77F82"/>
    <w:rsid w:val="00E805A8"/>
    <w:rsid w:val="00E80695"/>
    <w:rsid w:val="00E8075E"/>
    <w:rsid w:val="00E80A6A"/>
    <w:rsid w:val="00E80B75"/>
    <w:rsid w:val="00E80CBA"/>
    <w:rsid w:val="00E812F0"/>
    <w:rsid w:val="00E813A1"/>
    <w:rsid w:val="00E8160C"/>
    <w:rsid w:val="00E81614"/>
    <w:rsid w:val="00E8177D"/>
    <w:rsid w:val="00E81A31"/>
    <w:rsid w:val="00E81A72"/>
    <w:rsid w:val="00E81D62"/>
    <w:rsid w:val="00E81DEC"/>
    <w:rsid w:val="00E81FB9"/>
    <w:rsid w:val="00E82407"/>
    <w:rsid w:val="00E8275F"/>
    <w:rsid w:val="00E82AE1"/>
    <w:rsid w:val="00E82F4A"/>
    <w:rsid w:val="00E82F57"/>
    <w:rsid w:val="00E8307B"/>
    <w:rsid w:val="00E83156"/>
    <w:rsid w:val="00E8326A"/>
    <w:rsid w:val="00E83272"/>
    <w:rsid w:val="00E8332D"/>
    <w:rsid w:val="00E8355F"/>
    <w:rsid w:val="00E837A8"/>
    <w:rsid w:val="00E8382A"/>
    <w:rsid w:val="00E83847"/>
    <w:rsid w:val="00E83AD5"/>
    <w:rsid w:val="00E83B20"/>
    <w:rsid w:val="00E83E56"/>
    <w:rsid w:val="00E8407D"/>
    <w:rsid w:val="00E841E9"/>
    <w:rsid w:val="00E8445E"/>
    <w:rsid w:val="00E84555"/>
    <w:rsid w:val="00E84A9E"/>
    <w:rsid w:val="00E84D6B"/>
    <w:rsid w:val="00E84D72"/>
    <w:rsid w:val="00E84D7A"/>
    <w:rsid w:val="00E84F31"/>
    <w:rsid w:val="00E851FB"/>
    <w:rsid w:val="00E85261"/>
    <w:rsid w:val="00E85344"/>
    <w:rsid w:val="00E85417"/>
    <w:rsid w:val="00E854C1"/>
    <w:rsid w:val="00E856FF"/>
    <w:rsid w:val="00E857C6"/>
    <w:rsid w:val="00E858CF"/>
    <w:rsid w:val="00E858D7"/>
    <w:rsid w:val="00E85C7C"/>
    <w:rsid w:val="00E85D55"/>
    <w:rsid w:val="00E8614C"/>
    <w:rsid w:val="00E86283"/>
    <w:rsid w:val="00E86290"/>
    <w:rsid w:val="00E862D2"/>
    <w:rsid w:val="00E8631C"/>
    <w:rsid w:val="00E86467"/>
    <w:rsid w:val="00E86616"/>
    <w:rsid w:val="00E86BA1"/>
    <w:rsid w:val="00E86D03"/>
    <w:rsid w:val="00E86EE5"/>
    <w:rsid w:val="00E87006"/>
    <w:rsid w:val="00E8716F"/>
    <w:rsid w:val="00E87311"/>
    <w:rsid w:val="00E87373"/>
    <w:rsid w:val="00E87680"/>
    <w:rsid w:val="00E87891"/>
    <w:rsid w:val="00E879B4"/>
    <w:rsid w:val="00E87ABF"/>
    <w:rsid w:val="00E87B0C"/>
    <w:rsid w:val="00E901A3"/>
    <w:rsid w:val="00E901AD"/>
    <w:rsid w:val="00E90475"/>
    <w:rsid w:val="00E9057F"/>
    <w:rsid w:val="00E905A1"/>
    <w:rsid w:val="00E9063D"/>
    <w:rsid w:val="00E90790"/>
    <w:rsid w:val="00E908F8"/>
    <w:rsid w:val="00E9092A"/>
    <w:rsid w:val="00E90F87"/>
    <w:rsid w:val="00E9160D"/>
    <w:rsid w:val="00E916BD"/>
    <w:rsid w:val="00E918A0"/>
    <w:rsid w:val="00E9195D"/>
    <w:rsid w:val="00E919D4"/>
    <w:rsid w:val="00E91A3C"/>
    <w:rsid w:val="00E91B01"/>
    <w:rsid w:val="00E91D89"/>
    <w:rsid w:val="00E91DB1"/>
    <w:rsid w:val="00E91DE0"/>
    <w:rsid w:val="00E922A6"/>
    <w:rsid w:val="00E9231B"/>
    <w:rsid w:val="00E923AF"/>
    <w:rsid w:val="00E924D3"/>
    <w:rsid w:val="00E92574"/>
    <w:rsid w:val="00E927C8"/>
    <w:rsid w:val="00E92B52"/>
    <w:rsid w:val="00E92C44"/>
    <w:rsid w:val="00E92D0A"/>
    <w:rsid w:val="00E92E9B"/>
    <w:rsid w:val="00E92F5A"/>
    <w:rsid w:val="00E93008"/>
    <w:rsid w:val="00E93129"/>
    <w:rsid w:val="00E9373C"/>
    <w:rsid w:val="00E93889"/>
    <w:rsid w:val="00E93905"/>
    <w:rsid w:val="00E93AEC"/>
    <w:rsid w:val="00E93C41"/>
    <w:rsid w:val="00E93D63"/>
    <w:rsid w:val="00E93EE8"/>
    <w:rsid w:val="00E9401C"/>
    <w:rsid w:val="00E94129"/>
    <w:rsid w:val="00E94231"/>
    <w:rsid w:val="00E9439F"/>
    <w:rsid w:val="00E9467F"/>
    <w:rsid w:val="00E94728"/>
    <w:rsid w:val="00E94FE2"/>
    <w:rsid w:val="00E94FF4"/>
    <w:rsid w:val="00E9502D"/>
    <w:rsid w:val="00E95518"/>
    <w:rsid w:val="00E95695"/>
    <w:rsid w:val="00E95864"/>
    <w:rsid w:val="00E95919"/>
    <w:rsid w:val="00E9596E"/>
    <w:rsid w:val="00E95B0B"/>
    <w:rsid w:val="00E95BA8"/>
    <w:rsid w:val="00E95BB8"/>
    <w:rsid w:val="00E95D01"/>
    <w:rsid w:val="00E95E58"/>
    <w:rsid w:val="00E95FB0"/>
    <w:rsid w:val="00E9610D"/>
    <w:rsid w:val="00E96271"/>
    <w:rsid w:val="00E9659B"/>
    <w:rsid w:val="00E965BF"/>
    <w:rsid w:val="00E96658"/>
    <w:rsid w:val="00E96813"/>
    <w:rsid w:val="00E9691E"/>
    <w:rsid w:val="00E9692B"/>
    <w:rsid w:val="00E9715F"/>
    <w:rsid w:val="00E97F81"/>
    <w:rsid w:val="00EA01A5"/>
    <w:rsid w:val="00EA01AB"/>
    <w:rsid w:val="00EA01EF"/>
    <w:rsid w:val="00EA07AD"/>
    <w:rsid w:val="00EA0835"/>
    <w:rsid w:val="00EA0A16"/>
    <w:rsid w:val="00EA0A1C"/>
    <w:rsid w:val="00EA0B72"/>
    <w:rsid w:val="00EA0B7A"/>
    <w:rsid w:val="00EA0BA8"/>
    <w:rsid w:val="00EA0C8A"/>
    <w:rsid w:val="00EA0CEE"/>
    <w:rsid w:val="00EA10EE"/>
    <w:rsid w:val="00EA1143"/>
    <w:rsid w:val="00EA11B4"/>
    <w:rsid w:val="00EA1231"/>
    <w:rsid w:val="00EA131D"/>
    <w:rsid w:val="00EA190D"/>
    <w:rsid w:val="00EA193E"/>
    <w:rsid w:val="00EA1C2C"/>
    <w:rsid w:val="00EA1C8C"/>
    <w:rsid w:val="00EA1EDF"/>
    <w:rsid w:val="00EA2045"/>
    <w:rsid w:val="00EA20C6"/>
    <w:rsid w:val="00EA2198"/>
    <w:rsid w:val="00EA21B3"/>
    <w:rsid w:val="00EA2248"/>
    <w:rsid w:val="00EA22C4"/>
    <w:rsid w:val="00EA2320"/>
    <w:rsid w:val="00EA23C7"/>
    <w:rsid w:val="00EA24C1"/>
    <w:rsid w:val="00EA258B"/>
    <w:rsid w:val="00EA2987"/>
    <w:rsid w:val="00EA2C80"/>
    <w:rsid w:val="00EA2EB5"/>
    <w:rsid w:val="00EA33F5"/>
    <w:rsid w:val="00EA37E3"/>
    <w:rsid w:val="00EA3B38"/>
    <w:rsid w:val="00EA3DA1"/>
    <w:rsid w:val="00EA4011"/>
    <w:rsid w:val="00EA413F"/>
    <w:rsid w:val="00EA452B"/>
    <w:rsid w:val="00EA45E7"/>
    <w:rsid w:val="00EA4867"/>
    <w:rsid w:val="00EA48A6"/>
    <w:rsid w:val="00EA4B98"/>
    <w:rsid w:val="00EA4DFE"/>
    <w:rsid w:val="00EA4F6A"/>
    <w:rsid w:val="00EA518A"/>
    <w:rsid w:val="00EA54EF"/>
    <w:rsid w:val="00EA5566"/>
    <w:rsid w:val="00EA55C6"/>
    <w:rsid w:val="00EA5713"/>
    <w:rsid w:val="00EA585A"/>
    <w:rsid w:val="00EA58AA"/>
    <w:rsid w:val="00EA59BA"/>
    <w:rsid w:val="00EA5AAA"/>
    <w:rsid w:val="00EA5C83"/>
    <w:rsid w:val="00EA5DE9"/>
    <w:rsid w:val="00EA61DD"/>
    <w:rsid w:val="00EA623D"/>
    <w:rsid w:val="00EA652E"/>
    <w:rsid w:val="00EA65C3"/>
    <w:rsid w:val="00EA6935"/>
    <w:rsid w:val="00EA6A09"/>
    <w:rsid w:val="00EA6AF2"/>
    <w:rsid w:val="00EA6F36"/>
    <w:rsid w:val="00EA71EA"/>
    <w:rsid w:val="00EA723D"/>
    <w:rsid w:val="00EA7281"/>
    <w:rsid w:val="00EA731B"/>
    <w:rsid w:val="00EA732F"/>
    <w:rsid w:val="00EA737D"/>
    <w:rsid w:val="00EA751C"/>
    <w:rsid w:val="00EA7641"/>
    <w:rsid w:val="00EA77B0"/>
    <w:rsid w:val="00EA796A"/>
    <w:rsid w:val="00EA7A5A"/>
    <w:rsid w:val="00EB0053"/>
    <w:rsid w:val="00EB01D7"/>
    <w:rsid w:val="00EB0487"/>
    <w:rsid w:val="00EB0548"/>
    <w:rsid w:val="00EB065C"/>
    <w:rsid w:val="00EB098F"/>
    <w:rsid w:val="00EB0B2A"/>
    <w:rsid w:val="00EB0BD0"/>
    <w:rsid w:val="00EB0C3B"/>
    <w:rsid w:val="00EB0C50"/>
    <w:rsid w:val="00EB0D3A"/>
    <w:rsid w:val="00EB1050"/>
    <w:rsid w:val="00EB122E"/>
    <w:rsid w:val="00EB1320"/>
    <w:rsid w:val="00EB1321"/>
    <w:rsid w:val="00EB13E1"/>
    <w:rsid w:val="00EB148C"/>
    <w:rsid w:val="00EB1596"/>
    <w:rsid w:val="00EB16C3"/>
    <w:rsid w:val="00EB196F"/>
    <w:rsid w:val="00EB1AB2"/>
    <w:rsid w:val="00EB1E1D"/>
    <w:rsid w:val="00EB1F04"/>
    <w:rsid w:val="00EB21CE"/>
    <w:rsid w:val="00EB25BA"/>
    <w:rsid w:val="00EB26E3"/>
    <w:rsid w:val="00EB2A4C"/>
    <w:rsid w:val="00EB2C6E"/>
    <w:rsid w:val="00EB2F1D"/>
    <w:rsid w:val="00EB30B2"/>
    <w:rsid w:val="00EB30B9"/>
    <w:rsid w:val="00EB335F"/>
    <w:rsid w:val="00EB3476"/>
    <w:rsid w:val="00EB3669"/>
    <w:rsid w:val="00EB3692"/>
    <w:rsid w:val="00EB382D"/>
    <w:rsid w:val="00EB3AAD"/>
    <w:rsid w:val="00EB3D0C"/>
    <w:rsid w:val="00EB3E11"/>
    <w:rsid w:val="00EB3E37"/>
    <w:rsid w:val="00EB4198"/>
    <w:rsid w:val="00EB4259"/>
    <w:rsid w:val="00EB42D5"/>
    <w:rsid w:val="00EB43EA"/>
    <w:rsid w:val="00EB45D1"/>
    <w:rsid w:val="00EB4633"/>
    <w:rsid w:val="00EB49BF"/>
    <w:rsid w:val="00EB4A46"/>
    <w:rsid w:val="00EB4D52"/>
    <w:rsid w:val="00EB514B"/>
    <w:rsid w:val="00EB51BC"/>
    <w:rsid w:val="00EB5226"/>
    <w:rsid w:val="00EB53D2"/>
    <w:rsid w:val="00EB549B"/>
    <w:rsid w:val="00EB594B"/>
    <w:rsid w:val="00EB5CE4"/>
    <w:rsid w:val="00EB5DC1"/>
    <w:rsid w:val="00EB5FA5"/>
    <w:rsid w:val="00EB60A9"/>
    <w:rsid w:val="00EB6347"/>
    <w:rsid w:val="00EB640A"/>
    <w:rsid w:val="00EB6613"/>
    <w:rsid w:val="00EB6976"/>
    <w:rsid w:val="00EB6D93"/>
    <w:rsid w:val="00EB6DB7"/>
    <w:rsid w:val="00EB7120"/>
    <w:rsid w:val="00EB7495"/>
    <w:rsid w:val="00EB7509"/>
    <w:rsid w:val="00EB76A6"/>
    <w:rsid w:val="00EB76D4"/>
    <w:rsid w:val="00EB7935"/>
    <w:rsid w:val="00EB7B66"/>
    <w:rsid w:val="00EB7D2E"/>
    <w:rsid w:val="00EC004C"/>
    <w:rsid w:val="00EC0051"/>
    <w:rsid w:val="00EC00E8"/>
    <w:rsid w:val="00EC03C4"/>
    <w:rsid w:val="00EC04BC"/>
    <w:rsid w:val="00EC04EE"/>
    <w:rsid w:val="00EC07AA"/>
    <w:rsid w:val="00EC08B8"/>
    <w:rsid w:val="00EC08F5"/>
    <w:rsid w:val="00EC0AC5"/>
    <w:rsid w:val="00EC0B59"/>
    <w:rsid w:val="00EC0CBD"/>
    <w:rsid w:val="00EC0DCC"/>
    <w:rsid w:val="00EC0E6F"/>
    <w:rsid w:val="00EC0EE0"/>
    <w:rsid w:val="00EC102F"/>
    <w:rsid w:val="00EC150B"/>
    <w:rsid w:val="00EC1779"/>
    <w:rsid w:val="00EC180B"/>
    <w:rsid w:val="00EC18D3"/>
    <w:rsid w:val="00EC1CE4"/>
    <w:rsid w:val="00EC1CF2"/>
    <w:rsid w:val="00EC1E81"/>
    <w:rsid w:val="00EC2006"/>
    <w:rsid w:val="00EC2024"/>
    <w:rsid w:val="00EC20AC"/>
    <w:rsid w:val="00EC216A"/>
    <w:rsid w:val="00EC2220"/>
    <w:rsid w:val="00EC2272"/>
    <w:rsid w:val="00EC2418"/>
    <w:rsid w:val="00EC24EC"/>
    <w:rsid w:val="00EC274E"/>
    <w:rsid w:val="00EC292C"/>
    <w:rsid w:val="00EC29A4"/>
    <w:rsid w:val="00EC2AB1"/>
    <w:rsid w:val="00EC2AFC"/>
    <w:rsid w:val="00EC2F8B"/>
    <w:rsid w:val="00EC2FBC"/>
    <w:rsid w:val="00EC343A"/>
    <w:rsid w:val="00EC36C4"/>
    <w:rsid w:val="00EC39D1"/>
    <w:rsid w:val="00EC3C11"/>
    <w:rsid w:val="00EC3F72"/>
    <w:rsid w:val="00EC417A"/>
    <w:rsid w:val="00EC421D"/>
    <w:rsid w:val="00EC4410"/>
    <w:rsid w:val="00EC4732"/>
    <w:rsid w:val="00EC4AB2"/>
    <w:rsid w:val="00EC4AC7"/>
    <w:rsid w:val="00EC4C9D"/>
    <w:rsid w:val="00EC4D33"/>
    <w:rsid w:val="00EC5050"/>
    <w:rsid w:val="00EC512C"/>
    <w:rsid w:val="00EC56AA"/>
    <w:rsid w:val="00EC56F6"/>
    <w:rsid w:val="00EC5847"/>
    <w:rsid w:val="00EC5A55"/>
    <w:rsid w:val="00EC5BB8"/>
    <w:rsid w:val="00EC5BEC"/>
    <w:rsid w:val="00EC5BEE"/>
    <w:rsid w:val="00EC5D15"/>
    <w:rsid w:val="00EC62F0"/>
    <w:rsid w:val="00EC62F6"/>
    <w:rsid w:val="00EC6398"/>
    <w:rsid w:val="00EC6485"/>
    <w:rsid w:val="00EC6AF1"/>
    <w:rsid w:val="00EC6BD2"/>
    <w:rsid w:val="00EC6BD9"/>
    <w:rsid w:val="00EC6BF8"/>
    <w:rsid w:val="00EC6C7E"/>
    <w:rsid w:val="00EC6D45"/>
    <w:rsid w:val="00EC6F78"/>
    <w:rsid w:val="00EC708A"/>
    <w:rsid w:val="00EC716A"/>
    <w:rsid w:val="00EC7248"/>
    <w:rsid w:val="00EC729C"/>
    <w:rsid w:val="00EC72A7"/>
    <w:rsid w:val="00EC72AE"/>
    <w:rsid w:val="00EC738F"/>
    <w:rsid w:val="00EC7578"/>
    <w:rsid w:val="00EC7859"/>
    <w:rsid w:val="00EC7884"/>
    <w:rsid w:val="00EC7AB8"/>
    <w:rsid w:val="00EC7AC5"/>
    <w:rsid w:val="00EC7B7D"/>
    <w:rsid w:val="00EC7CBB"/>
    <w:rsid w:val="00EC7CDA"/>
    <w:rsid w:val="00EC7CDE"/>
    <w:rsid w:val="00ED0098"/>
    <w:rsid w:val="00ED019B"/>
    <w:rsid w:val="00ED01FA"/>
    <w:rsid w:val="00ED045A"/>
    <w:rsid w:val="00ED0582"/>
    <w:rsid w:val="00ED061A"/>
    <w:rsid w:val="00ED0814"/>
    <w:rsid w:val="00ED08C9"/>
    <w:rsid w:val="00ED0954"/>
    <w:rsid w:val="00ED09A4"/>
    <w:rsid w:val="00ED09A6"/>
    <w:rsid w:val="00ED0A99"/>
    <w:rsid w:val="00ED0D3F"/>
    <w:rsid w:val="00ED1127"/>
    <w:rsid w:val="00ED119A"/>
    <w:rsid w:val="00ED11A1"/>
    <w:rsid w:val="00ED1427"/>
    <w:rsid w:val="00ED159E"/>
    <w:rsid w:val="00ED15AF"/>
    <w:rsid w:val="00ED15BD"/>
    <w:rsid w:val="00ED17F0"/>
    <w:rsid w:val="00ED1DB4"/>
    <w:rsid w:val="00ED206C"/>
    <w:rsid w:val="00ED2135"/>
    <w:rsid w:val="00ED21FA"/>
    <w:rsid w:val="00ED235B"/>
    <w:rsid w:val="00ED2402"/>
    <w:rsid w:val="00ED27AA"/>
    <w:rsid w:val="00ED2831"/>
    <w:rsid w:val="00ED293D"/>
    <w:rsid w:val="00ED2AD2"/>
    <w:rsid w:val="00ED2B72"/>
    <w:rsid w:val="00ED2DA0"/>
    <w:rsid w:val="00ED305D"/>
    <w:rsid w:val="00ED3542"/>
    <w:rsid w:val="00ED35BC"/>
    <w:rsid w:val="00ED3660"/>
    <w:rsid w:val="00ED36E3"/>
    <w:rsid w:val="00ED3911"/>
    <w:rsid w:val="00ED3AFA"/>
    <w:rsid w:val="00ED3E7E"/>
    <w:rsid w:val="00ED40B2"/>
    <w:rsid w:val="00ED42E4"/>
    <w:rsid w:val="00ED4358"/>
    <w:rsid w:val="00ED46F4"/>
    <w:rsid w:val="00ED49F7"/>
    <w:rsid w:val="00ED4D9A"/>
    <w:rsid w:val="00ED50C4"/>
    <w:rsid w:val="00ED52F0"/>
    <w:rsid w:val="00ED57C0"/>
    <w:rsid w:val="00ED599C"/>
    <w:rsid w:val="00ED5AB4"/>
    <w:rsid w:val="00ED5E65"/>
    <w:rsid w:val="00ED61DD"/>
    <w:rsid w:val="00ED64D6"/>
    <w:rsid w:val="00ED674D"/>
    <w:rsid w:val="00ED67E4"/>
    <w:rsid w:val="00ED6837"/>
    <w:rsid w:val="00ED6A21"/>
    <w:rsid w:val="00ED6AC1"/>
    <w:rsid w:val="00ED6BC2"/>
    <w:rsid w:val="00ED6D4C"/>
    <w:rsid w:val="00ED7103"/>
    <w:rsid w:val="00ED7155"/>
    <w:rsid w:val="00ED71EE"/>
    <w:rsid w:val="00ED7510"/>
    <w:rsid w:val="00ED776B"/>
    <w:rsid w:val="00ED7BA1"/>
    <w:rsid w:val="00ED7D0C"/>
    <w:rsid w:val="00ED7D9F"/>
    <w:rsid w:val="00ED7E40"/>
    <w:rsid w:val="00EE035B"/>
    <w:rsid w:val="00EE059F"/>
    <w:rsid w:val="00EE05C1"/>
    <w:rsid w:val="00EE0645"/>
    <w:rsid w:val="00EE0A43"/>
    <w:rsid w:val="00EE0A78"/>
    <w:rsid w:val="00EE0BB2"/>
    <w:rsid w:val="00EE0DEB"/>
    <w:rsid w:val="00EE0EEC"/>
    <w:rsid w:val="00EE0F2E"/>
    <w:rsid w:val="00EE110B"/>
    <w:rsid w:val="00EE1130"/>
    <w:rsid w:val="00EE125B"/>
    <w:rsid w:val="00EE15B9"/>
    <w:rsid w:val="00EE18C5"/>
    <w:rsid w:val="00EE19BA"/>
    <w:rsid w:val="00EE19E9"/>
    <w:rsid w:val="00EE1A92"/>
    <w:rsid w:val="00EE1E4A"/>
    <w:rsid w:val="00EE1F04"/>
    <w:rsid w:val="00EE1F42"/>
    <w:rsid w:val="00EE20C4"/>
    <w:rsid w:val="00EE20D9"/>
    <w:rsid w:val="00EE2129"/>
    <w:rsid w:val="00EE21A4"/>
    <w:rsid w:val="00EE22CD"/>
    <w:rsid w:val="00EE22D2"/>
    <w:rsid w:val="00EE25BF"/>
    <w:rsid w:val="00EE27AB"/>
    <w:rsid w:val="00EE29AB"/>
    <w:rsid w:val="00EE2CC0"/>
    <w:rsid w:val="00EE2F02"/>
    <w:rsid w:val="00EE2FF9"/>
    <w:rsid w:val="00EE3047"/>
    <w:rsid w:val="00EE30CA"/>
    <w:rsid w:val="00EE3119"/>
    <w:rsid w:val="00EE3140"/>
    <w:rsid w:val="00EE326B"/>
    <w:rsid w:val="00EE344D"/>
    <w:rsid w:val="00EE355F"/>
    <w:rsid w:val="00EE379E"/>
    <w:rsid w:val="00EE37BF"/>
    <w:rsid w:val="00EE3AF4"/>
    <w:rsid w:val="00EE3D1B"/>
    <w:rsid w:val="00EE4002"/>
    <w:rsid w:val="00EE402D"/>
    <w:rsid w:val="00EE40A1"/>
    <w:rsid w:val="00EE4150"/>
    <w:rsid w:val="00EE446C"/>
    <w:rsid w:val="00EE4AFB"/>
    <w:rsid w:val="00EE4F0C"/>
    <w:rsid w:val="00EE4FFF"/>
    <w:rsid w:val="00EE5061"/>
    <w:rsid w:val="00EE527C"/>
    <w:rsid w:val="00EE5496"/>
    <w:rsid w:val="00EE5683"/>
    <w:rsid w:val="00EE59C3"/>
    <w:rsid w:val="00EE5B7D"/>
    <w:rsid w:val="00EE5E2A"/>
    <w:rsid w:val="00EE5F1F"/>
    <w:rsid w:val="00EE6419"/>
    <w:rsid w:val="00EE64E6"/>
    <w:rsid w:val="00EE66C6"/>
    <w:rsid w:val="00EE6738"/>
    <w:rsid w:val="00EE69FD"/>
    <w:rsid w:val="00EE6A53"/>
    <w:rsid w:val="00EE6EE0"/>
    <w:rsid w:val="00EE700D"/>
    <w:rsid w:val="00EE729B"/>
    <w:rsid w:val="00EE75DF"/>
    <w:rsid w:val="00EE79C3"/>
    <w:rsid w:val="00EE7B68"/>
    <w:rsid w:val="00EE7BFA"/>
    <w:rsid w:val="00EF0031"/>
    <w:rsid w:val="00EF017D"/>
    <w:rsid w:val="00EF0227"/>
    <w:rsid w:val="00EF05BB"/>
    <w:rsid w:val="00EF07B7"/>
    <w:rsid w:val="00EF08CA"/>
    <w:rsid w:val="00EF0A8E"/>
    <w:rsid w:val="00EF0D61"/>
    <w:rsid w:val="00EF0ED1"/>
    <w:rsid w:val="00EF0F3F"/>
    <w:rsid w:val="00EF0FBE"/>
    <w:rsid w:val="00EF10B7"/>
    <w:rsid w:val="00EF1212"/>
    <w:rsid w:val="00EF1339"/>
    <w:rsid w:val="00EF17B9"/>
    <w:rsid w:val="00EF17ED"/>
    <w:rsid w:val="00EF1981"/>
    <w:rsid w:val="00EF1BD6"/>
    <w:rsid w:val="00EF1D8F"/>
    <w:rsid w:val="00EF1E0D"/>
    <w:rsid w:val="00EF20A8"/>
    <w:rsid w:val="00EF2199"/>
    <w:rsid w:val="00EF21DD"/>
    <w:rsid w:val="00EF23C1"/>
    <w:rsid w:val="00EF2736"/>
    <w:rsid w:val="00EF278D"/>
    <w:rsid w:val="00EF27D4"/>
    <w:rsid w:val="00EF29D8"/>
    <w:rsid w:val="00EF2A2D"/>
    <w:rsid w:val="00EF2A67"/>
    <w:rsid w:val="00EF2AD7"/>
    <w:rsid w:val="00EF3161"/>
    <w:rsid w:val="00EF335F"/>
    <w:rsid w:val="00EF3484"/>
    <w:rsid w:val="00EF35B4"/>
    <w:rsid w:val="00EF36A7"/>
    <w:rsid w:val="00EF380F"/>
    <w:rsid w:val="00EF3859"/>
    <w:rsid w:val="00EF38FC"/>
    <w:rsid w:val="00EF397B"/>
    <w:rsid w:val="00EF39B3"/>
    <w:rsid w:val="00EF3DF6"/>
    <w:rsid w:val="00EF3EB3"/>
    <w:rsid w:val="00EF3FF9"/>
    <w:rsid w:val="00EF4012"/>
    <w:rsid w:val="00EF4370"/>
    <w:rsid w:val="00EF4438"/>
    <w:rsid w:val="00EF44ED"/>
    <w:rsid w:val="00EF4822"/>
    <w:rsid w:val="00EF4839"/>
    <w:rsid w:val="00EF4969"/>
    <w:rsid w:val="00EF4B5C"/>
    <w:rsid w:val="00EF4C23"/>
    <w:rsid w:val="00EF4C2D"/>
    <w:rsid w:val="00EF4EA0"/>
    <w:rsid w:val="00EF4F96"/>
    <w:rsid w:val="00EF5244"/>
    <w:rsid w:val="00EF5286"/>
    <w:rsid w:val="00EF539F"/>
    <w:rsid w:val="00EF5404"/>
    <w:rsid w:val="00EF545E"/>
    <w:rsid w:val="00EF559D"/>
    <w:rsid w:val="00EF570E"/>
    <w:rsid w:val="00EF5880"/>
    <w:rsid w:val="00EF58C8"/>
    <w:rsid w:val="00EF59B8"/>
    <w:rsid w:val="00EF5CF4"/>
    <w:rsid w:val="00EF5FBF"/>
    <w:rsid w:val="00EF6038"/>
    <w:rsid w:val="00EF60B1"/>
    <w:rsid w:val="00EF63A0"/>
    <w:rsid w:val="00EF64D1"/>
    <w:rsid w:val="00EF674C"/>
    <w:rsid w:val="00EF67E0"/>
    <w:rsid w:val="00EF6C69"/>
    <w:rsid w:val="00EF6DA6"/>
    <w:rsid w:val="00EF6DFD"/>
    <w:rsid w:val="00EF714D"/>
    <w:rsid w:val="00EF744F"/>
    <w:rsid w:val="00EF75CB"/>
    <w:rsid w:val="00EF75E3"/>
    <w:rsid w:val="00EF76D1"/>
    <w:rsid w:val="00EF77EF"/>
    <w:rsid w:val="00EF7910"/>
    <w:rsid w:val="00EF7A21"/>
    <w:rsid w:val="00EF7CBB"/>
    <w:rsid w:val="00EF7F7B"/>
    <w:rsid w:val="00F00356"/>
    <w:rsid w:val="00F0059C"/>
    <w:rsid w:val="00F0063E"/>
    <w:rsid w:val="00F006D6"/>
    <w:rsid w:val="00F0090F"/>
    <w:rsid w:val="00F00A53"/>
    <w:rsid w:val="00F00BDF"/>
    <w:rsid w:val="00F00DD5"/>
    <w:rsid w:val="00F00FAC"/>
    <w:rsid w:val="00F00FEF"/>
    <w:rsid w:val="00F01024"/>
    <w:rsid w:val="00F0178C"/>
    <w:rsid w:val="00F01CBF"/>
    <w:rsid w:val="00F01FA9"/>
    <w:rsid w:val="00F02181"/>
    <w:rsid w:val="00F021DF"/>
    <w:rsid w:val="00F02A14"/>
    <w:rsid w:val="00F02C52"/>
    <w:rsid w:val="00F02DDC"/>
    <w:rsid w:val="00F0314B"/>
    <w:rsid w:val="00F0315B"/>
    <w:rsid w:val="00F031EB"/>
    <w:rsid w:val="00F032B4"/>
    <w:rsid w:val="00F03399"/>
    <w:rsid w:val="00F034CA"/>
    <w:rsid w:val="00F036EE"/>
    <w:rsid w:val="00F037D1"/>
    <w:rsid w:val="00F038BE"/>
    <w:rsid w:val="00F03956"/>
    <w:rsid w:val="00F03BA1"/>
    <w:rsid w:val="00F03C73"/>
    <w:rsid w:val="00F03CFE"/>
    <w:rsid w:val="00F03D1C"/>
    <w:rsid w:val="00F03E6C"/>
    <w:rsid w:val="00F03ECA"/>
    <w:rsid w:val="00F0484D"/>
    <w:rsid w:val="00F049D6"/>
    <w:rsid w:val="00F04BF0"/>
    <w:rsid w:val="00F0507E"/>
    <w:rsid w:val="00F05199"/>
    <w:rsid w:val="00F05290"/>
    <w:rsid w:val="00F05297"/>
    <w:rsid w:val="00F052E0"/>
    <w:rsid w:val="00F053F6"/>
    <w:rsid w:val="00F05760"/>
    <w:rsid w:val="00F05977"/>
    <w:rsid w:val="00F05A97"/>
    <w:rsid w:val="00F05AD3"/>
    <w:rsid w:val="00F063AB"/>
    <w:rsid w:val="00F066A6"/>
    <w:rsid w:val="00F068A8"/>
    <w:rsid w:val="00F068FC"/>
    <w:rsid w:val="00F06B50"/>
    <w:rsid w:val="00F06D53"/>
    <w:rsid w:val="00F06EAC"/>
    <w:rsid w:val="00F06F38"/>
    <w:rsid w:val="00F06F81"/>
    <w:rsid w:val="00F0735A"/>
    <w:rsid w:val="00F07E6E"/>
    <w:rsid w:val="00F07FDD"/>
    <w:rsid w:val="00F1004A"/>
    <w:rsid w:val="00F10253"/>
    <w:rsid w:val="00F10638"/>
    <w:rsid w:val="00F10670"/>
    <w:rsid w:val="00F10B52"/>
    <w:rsid w:val="00F10BA3"/>
    <w:rsid w:val="00F10CA1"/>
    <w:rsid w:val="00F113F9"/>
    <w:rsid w:val="00F11423"/>
    <w:rsid w:val="00F114C1"/>
    <w:rsid w:val="00F114C8"/>
    <w:rsid w:val="00F11523"/>
    <w:rsid w:val="00F115F7"/>
    <w:rsid w:val="00F1175C"/>
    <w:rsid w:val="00F11A81"/>
    <w:rsid w:val="00F11B58"/>
    <w:rsid w:val="00F11C3D"/>
    <w:rsid w:val="00F123A0"/>
    <w:rsid w:val="00F123AB"/>
    <w:rsid w:val="00F12492"/>
    <w:rsid w:val="00F1255F"/>
    <w:rsid w:val="00F12A3F"/>
    <w:rsid w:val="00F12AD6"/>
    <w:rsid w:val="00F12D02"/>
    <w:rsid w:val="00F1330D"/>
    <w:rsid w:val="00F13325"/>
    <w:rsid w:val="00F136F4"/>
    <w:rsid w:val="00F13751"/>
    <w:rsid w:val="00F138BC"/>
    <w:rsid w:val="00F13930"/>
    <w:rsid w:val="00F13965"/>
    <w:rsid w:val="00F13B2E"/>
    <w:rsid w:val="00F13B9D"/>
    <w:rsid w:val="00F13FF5"/>
    <w:rsid w:val="00F14093"/>
    <w:rsid w:val="00F14295"/>
    <w:rsid w:val="00F14412"/>
    <w:rsid w:val="00F1482E"/>
    <w:rsid w:val="00F15576"/>
    <w:rsid w:val="00F155EC"/>
    <w:rsid w:val="00F15633"/>
    <w:rsid w:val="00F15703"/>
    <w:rsid w:val="00F157CC"/>
    <w:rsid w:val="00F15A6D"/>
    <w:rsid w:val="00F15BC1"/>
    <w:rsid w:val="00F15FB9"/>
    <w:rsid w:val="00F1608B"/>
    <w:rsid w:val="00F162FC"/>
    <w:rsid w:val="00F16479"/>
    <w:rsid w:val="00F164F5"/>
    <w:rsid w:val="00F165B9"/>
    <w:rsid w:val="00F16724"/>
    <w:rsid w:val="00F1690D"/>
    <w:rsid w:val="00F16AF4"/>
    <w:rsid w:val="00F16C93"/>
    <w:rsid w:val="00F16CF2"/>
    <w:rsid w:val="00F16D03"/>
    <w:rsid w:val="00F17086"/>
    <w:rsid w:val="00F170D7"/>
    <w:rsid w:val="00F17131"/>
    <w:rsid w:val="00F171BF"/>
    <w:rsid w:val="00F172B1"/>
    <w:rsid w:val="00F1757E"/>
    <w:rsid w:val="00F17A0E"/>
    <w:rsid w:val="00F17AB8"/>
    <w:rsid w:val="00F17B98"/>
    <w:rsid w:val="00F17D04"/>
    <w:rsid w:val="00F17F41"/>
    <w:rsid w:val="00F2001F"/>
    <w:rsid w:val="00F20024"/>
    <w:rsid w:val="00F20163"/>
    <w:rsid w:val="00F20169"/>
    <w:rsid w:val="00F20275"/>
    <w:rsid w:val="00F204FD"/>
    <w:rsid w:val="00F20594"/>
    <w:rsid w:val="00F207C6"/>
    <w:rsid w:val="00F20820"/>
    <w:rsid w:val="00F208B3"/>
    <w:rsid w:val="00F20AF6"/>
    <w:rsid w:val="00F210B4"/>
    <w:rsid w:val="00F211A7"/>
    <w:rsid w:val="00F215CF"/>
    <w:rsid w:val="00F217FA"/>
    <w:rsid w:val="00F21C5F"/>
    <w:rsid w:val="00F21EA9"/>
    <w:rsid w:val="00F21EF8"/>
    <w:rsid w:val="00F22091"/>
    <w:rsid w:val="00F220C3"/>
    <w:rsid w:val="00F220E9"/>
    <w:rsid w:val="00F2252F"/>
    <w:rsid w:val="00F2282C"/>
    <w:rsid w:val="00F22C8F"/>
    <w:rsid w:val="00F22E38"/>
    <w:rsid w:val="00F2318A"/>
    <w:rsid w:val="00F235F9"/>
    <w:rsid w:val="00F2363C"/>
    <w:rsid w:val="00F23BA6"/>
    <w:rsid w:val="00F23D60"/>
    <w:rsid w:val="00F23F0A"/>
    <w:rsid w:val="00F24072"/>
    <w:rsid w:val="00F242A1"/>
    <w:rsid w:val="00F2432F"/>
    <w:rsid w:val="00F2441C"/>
    <w:rsid w:val="00F24995"/>
    <w:rsid w:val="00F24A4E"/>
    <w:rsid w:val="00F24BAB"/>
    <w:rsid w:val="00F24C5F"/>
    <w:rsid w:val="00F24CDB"/>
    <w:rsid w:val="00F24E2D"/>
    <w:rsid w:val="00F24E9B"/>
    <w:rsid w:val="00F24F67"/>
    <w:rsid w:val="00F25338"/>
    <w:rsid w:val="00F254EF"/>
    <w:rsid w:val="00F25714"/>
    <w:rsid w:val="00F257BC"/>
    <w:rsid w:val="00F258C4"/>
    <w:rsid w:val="00F25991"/>
    <w:rsid w:val="00F25A33"/>
    <w:rsid w:val="00F25C0E"/>
    <w:rsid w:val="00F25CCB"/>
    <w:rsid w:val="00F2679D"/>
    <w:rsid w:val="00F26D17"/>
    <w:rsid w:val="00F26D9F"/>
    <w:rsid w:val="00F26F42"/>
    <w:rsid w:val="00F27020"/>
    <w:rsid w:val="00F27082"/>
    <w:rsid w:val="00F270F5"/>
    <w:rsid w:val="00F274E9"/>
    <w:rsid w:val="00F275CA"/>
    <w:rsid w:val="00F2761E"/>
    <w:rsid w:val="00F2767D"/>
    <w:rsid w:val="00F2782A"/>
    <w:rsid w:val="00F279AF"/>
    <w:rsid w:val="00F279C4"/>
    <w:rsid w:val="00F307C6"/>
    <w:rsid w:val="00F307CC"/>
    <w:rsid w:val="00F307EF"/>
    <w:rsid w:val="00F30802"/>
    <w:rsid w:val="00F30891"/>
    <w:rsid w:val="00F30FE8"/>
    <w:rsid w:val="00F30FF8"/>
    <w:rsid w:val="00F310AD"/>
    <w:rsid w:val="00F310F9"/>
    <w:rsid w:val="00F31161"/>
    <w:rsid w:val="00F313E5"/>
    <w:rsid w:val="00F31860"/>
    <w:rsid w:val="00F31D98"/>
    <w:rsid w:val="00F31FB8"/>
    <w:rsid w:val="00F320CB"/>
    <w:rsid w:val="00F3221A"/>
    <w:rsid w:val="00F32292"/>
    <w:rsid w:val="00F322C6"/>
    <w:rsid w:val="00F323E0"/>
    <w:rsid w:val="00F326D0"/>
    <w:rsid w:val="00F32709"/>
    <w:rsid w:val="00F32754"/>
    <w:rsid w:val="00F32A42"/>
    <w:rsid w:val="00F32ACD"/>
    <w:rsid w:val="00F32CB5"/>
    <w:rsid w:val="00F32E63"/>
    <w:rsid w:val="00F32E7F"/>
    <w:rsid w:val="00F32F65"/>
    <w:rsid w:val="00F331AE"/>
    <w:rsid w:val="00F33302"/>
    <w:rsid w:val="00F3359B"/>
    <w:rsid w:val="00F336CD"/>
    <w:rsid w:val="00F337A8"/>
    <w:rsid w:val="00F339C1"/>
    <w:rsid w:val="00F339C9"/>
    <w:rsid w:val="00F33AC8"/>
    <w:rsid w:val="00F33D48"/>
    <w:rsid w:val="00F33D6C"/>
    <w:rsid w:val="00F33DB2"/>
    <w:rsid w:val="00F3439C"/>
    <w:rsid w:val="00F346A1"/>
    <w:rsid w:val="00F34713"/>
    <w:rsid w:val="00F34762"/>
    <w:rsid w:val="00F348A6"/>
    <w:rsid w:val="00F348E7"/>
    <w:rsid w:val="00F34991"/>
    <w:rsid w:val="00F34AAF"/>
    <w:rsid w:val="00F34B11"/>
    <w:rsid w:val="00F34F11"/>
    <w:rsid w:val="00F35117"/>
    <w:rsid w:val="00F3531D"/>
    <w:rsid w:val="00F35526"/>
    <w:rsid w:val="00F355B7"/>
    <w:rsid w:val="00F356BD"/>
    <w:rsid w:val="00F357A1"/>
    <w:rsid w:val="00F357D7"/>
    <w:rsid w:val="00F35B8A"/>
    <w:rsid w:val="00F35C91"/>
    <w:rsid w:val="00F35F5D"/>
    <w:rsid w:val="00F3603D"/>
    <w:rsid w:val="00F3604E"/>
    <w:rsid w:val="00F363C1"/>
    <w:rsid w:val="00F364D4"/>
    <w:rsid w:val="00F3686E"/>
    <w:rsid w:val="00F3691C"/>
    <w:rsid w:val="00F36952"/>
    <w:rsid w:val="00F36A6B"/>
    <w:rsid w:val="00F36A7C"/>
    <w:rsid w:val="00F36B4C"/>
    <w:rsid w:val="00F36DE6"/>
    <w:rsid w:val="00F36EDB"/>
    <w:rsid w:val="00F3719D"/>
    <w:rsid w:val="00F37658"/>
    <w:rsid w:val="00F376B7"/>
    <w:rsid w:val="00F377FC"/>
    <w:rsid w:val="00F37830"/>
    <w:rsid w:val="00F3790F"/>
    <w:rsid w:val="00F40254"/>
    <w:rsid w:val="00F40337"/>
    <w:rsid w:val="00F40448"/>
    <w:rsid w:val="00F4053F"/>
    <w:rsid w:val="00F40B3B"/>
    <w:rsid w:val="00F40C0C"/>
    <w:rsid w:val="00F40CF6"/>
    <w:rsid w:val="00F4101E"/>
    <w:rsid w:val="00F41125"/>
    <w:rsid w:val="00F413A3"/>
    <w:rsid w:val="00F41837"/>
    <w:rsid w:val="00F4187A"/>
    <w:rsid w:val="00F41962"/>
    <w:rsid w:val="00F41C35"/>
    <w:rsid w:val="00F41DE5"/>
    <w:rsid w:val="00F42216"/>
    <w:rsid w:val="00F4224B"/>
    <w:rsid w:val="00F423A2"/>
    <w:rsid w:val="00F4289B"/>
    <w:rsid w:val="00F42960"/>
    <w:rsid w:val="00F42BB5"/>
    <w:rsid w:val="00F42BE0"/>
    <w:rsid w:val="00F42EB6"/>
    <w:rsid w:val="00F42EF3"/>
    <w:rsid w:val="00F43010"/>
    <w:rsid w:val="00F43184"/>
    <w:rsid w:val="00F4329D"/>
    <w:rsid w:val="00F4348B"/>
    <w:rsid w:val="00F43648"/>
    <w:rsid w:val="00F43AFF"/>
    <w:rsid w:val="00F43B3E"/>
    <w:rsid w:val="00F43C37"/>
    <w:rsid w:val="00F43D1F"/>
    <w:rsid w:val="00F43EC1"/>
    <w:rsid w:val="00F43EE7"/>
    <w:rsid w:val="00F44005"/>
    <w:rsid w:val="00F44051"/>
    <w:rsid w:val="00F443AB"/>
    <w:rsid w:val="00F448BC"/>
    <w:rsid w:val="00F4495F"/>
    <w:rsid w:val="00F449F6"/>
    <w:rsid w:val="00F44ED7"/>
    <w:rsid w:val="00F44F5F"/>
    <w:rsid w:val="00F45006"/>
    <w:rsid w:val="00F45426"/>
    <w:rsid w:val="00F454DA"/>
    <w:rsid w:val="00F4583A"/>
    <w:rsid w:val="00F4591E"/>
    <w:rsid w:val="00F45B5A"/>
    <w:rsid w:val="00F45C5A"/>
    <w:rsid w:val="00F45DB1"/>
    <w:rsid w:val="00F45EFD"/>
    <w:rsid w:val="00F460EB"/>
    <w:rsid w:val="00F461F5"/>
    <w:rsid w:val="00F4622C"/>
    <w:rsid w:val="00F4645B"/>
    <w:rsid w:val="00F46469"/>
    <w:rsid w:val="00F466EB"/>
    <w:rsid w:val="00F46829"/>
    <w:rsid w:val="00F469DF"/>
    <w:rsid w:val="00F46BD6"/>
    <w:rsid w:val="00F46EA7"/>
    <w:rsid w:val="00F46FAD"/>
    <w:rsid w:val="00F46FAE"/>
    <w:rsid w:val="00F46FF6"/>
    <w:rsid w:val="00F4702E"/>
    <w:rsid w:val="00F47127"/>
    <w:rsid w:val="00F473F1"/>
    <w:rsid w:val="00F4751D"/>
    <w:rsid w:val="00F47F47"/>
    <w:rsid w:val="00F47F83"/>
    <w:rsid w:val="00F47FA4"/>
    <w:rsid w:val="00F50009"/>
    <w:rsid w:val="00F501DB"/>
    <w:rsid w:val="00F5020E"/>
    <w:rsid w:val="00F50351"/>
    <w:rsid w:val="00F503A2"/>
    <w:rsid w:val="00F5088C"/>
    <w:rsid w:val="00F508B5"/>
    <w:rsid w:val="00F50A59"/>
    <w:rsid w:val="00F50AF0"/>
    <w:rsid w:val="00F50B6B"/>
    <w:rsid w:val="00F50DA2"/>
    <w:rsid w:val="00F50E8F"/>
    <w:rsid w:val="00F50FA3"/>
    <w:rsid w:val="00F51271"/>
    <w:rsid w:val="00F51554"/>
    <w:rsid w:val="00F51835"/>
    <w:rsid w:val="00F51880"/>
    <w:rsid w:val="00F51B61"/>
    <w:rsid w:val="00F51C36"/>
    <w:rsid w:val="00F51E08"/>
    <w:rsid w:val="00F51E7F"/>
    <w:rsid w:val="00F5203F"/>
    <w:rsid w:val="00F520C5"/>
    <w:rsid w:val="00F52425"/>
    <w:rsid w:val="00F5264A"/>
    <w:rsid w:val="00F52677"/>
    <w:rsid w:val="00F52906"/>
    <w:rsid w:val="00F5290F"/>
    <w:rsid w:val="00F52A20"/>
    <w:rsid w:val="00F52BD3"/>
    <w:rsid w:val="00F530C9"/>
    <w:rsid w:val="00F531CA"/>
    <w:rsid w:val="00F533A0"/>
    <w:rsid w:val="00F534C0"/>
    <w:rsid w:val="00F53566"/>
    <w:rsid w:val="00F53703"/>
    <w:rsid w:val="00F539E7"/>
    <w:rsid w:val="00F53A17"/>
    <w:rsid w:val="00F53C35"/>
    <w:rsid w:val="00F53F6B"/>
    <w:rsid w:val="00F54074"/>
    <w:rsid w:val="00F547A6"/>
    <w:rsid w:val="00F5483D"/>
    <w:rsid w:val="00F54ABD"/>
    <w:rsid w:val="00F54B15"/>
    <w:rsid w:val="00F54D7C"/>
    <w:rsid w:val="00F54E3C"/>
    <w:rsid w:val="00F54E72"/>
    <w:rsid w:val="00F55171"/>
    <w:rsid w:val="00F5551D"/>
    <w:rsid w:val="00F556EE"/>
    <w:rsid w:val="00F55721"/>
    <w:rsid w:val="00F55991"/>
    <w:rsid w:val="00F55A38"/>
    <w:rsid w:val="00F55AD1"/>
    <w:rsid w:val="00F55BBE"/>
    <w:rsid w:val="00F560CE"/>
    <w:rsid w:val="00F56450"/>
    <w:rsid w:val="00F564F6"/>
    <w:rsid w:val="00F5654F"/>
    <w:rsid w:val="00F567B4"/>
    <w:rsid w:val="00F56857"/>
    <w:rsid w:val="00F56AA6"/>
    <w:rsid w:val="00F56CF3"/>
    <w:rsid w:val="00F56DF5"/>
    <w:rsid w:val="00F56F1D"/>
    <w:rsid w:val="00F57002"/>
    <w:rsid w:val="00F57057"/>
    <w:rsid w:val="00F5717B"/>
    <w:rsid w:val="00F5746C"/>
    <w:rsid w:val="00F57486"/>
    <w:rsid w:val="00F57495"/>
    <w:rsid w:val="00F57772"/>
    <w:rsid w:val="00F5787E"/>
    <w:rsid w:val="00F57D47"/>
    <w:rsid w:val="00F60350"/>
    <w:rsid w:val="00F6044C"/>
    <w:rsid w:val="00F60736"/>
    <w:rsid w:val="00F608DD"/>
    <w:rsid w:val="00F60916"/>
    <w:rsid w:val="00F60A66"/>
    <w:rsid w:val="00F60B50"/>
    <w:rsid w:val="00F60D3B"/>
    <w:rsid w:val="00F60D87"/>
    <w:rsid w:val="00F60E4B"/>
    <w:rsid w:val="00F60F7F"/>
    <w:rsid w:val="00F61193"/>
    <w:rsid w:val="00F6144A"/>
    <w:rsid w:val="00F61833"/>
    <w:rsid w:val="00F61896"/>
    <w:rsid w:val="00F61935"/>
    <w:rsid w:val="00F61B48"/>
    <w:rsid w:val="00F61BF3"/>
    <w:rsid w:val="00F61D54"/>
    <w:rsid w:val="00F61D9C"/>
    <w:rsid w:val="00F61E2F"/>
    <w:rsid w:val="00F620A4"/>
    <w:rsid w:val="00F62399"/>
    <w:rsid w:val="00F623A0"/>
    <w:rsid w:val="00F62416"/>
    <w:rsid w:val="00F62BBC"/>
    <w:rsid w:val="00F632F6"/>
    <w:rsid w:val="00F63370"/>
    <w:rsid w:val="00F63493"/>
    <w:rsid w:val="00F6352D"/>
    <w:rsid w:val="00F6357D"/>
    <w:rsid w:val="00F6359E"/>
    <w:rsid w:val="00F635C4"/>
    <w:rsid w:val="00F639E6"/>
    <w:rsid w:val="00F63A47"/>
    <w:rsid w:val="00F63E35"/>
    <w:rsid w:val="00F643BE"/>
    <w:rsid w:val="00F6441C"/>
    <w:rsid w:val="00F646AC"/>
    <w:rsid w:val="00F648DE"/>
    <w:rsid w:val="00F648F9"/>
    <w:rsid w:val="00F64950"/>
    <w:rsid w:val="00F64C22"/>
    <w:rsid w:val="00F64CD2"/>
    <w:rsid w:val="00F64E5F"/>
    <w:rsid w:val="00F64E99"/>
    <w:rsid w:val="00F64F2E"/>
    <w:rsid w:val="00F64FB2"/>
    <w:rsid w:val="00F64FCF"/>
    <w:rsid w:val="00F651CC"/>
    <w:rsid w:val="00F654A0"/>
    <w:rsid w:val="00F654BE"/>
    <w:rsid w:val="00F65590"/>
    <w:rsid w:val="00F65795"/>
    <w:rsid w:val="00F6584D"/>
    <w:rsid w:val="00F65C92"/>
    <w:rsid w:val="00F65E81"/>
    <w:rsid w:val="00F6604E"/>
    <w:rsid w:val="00F66761"/>
    <w:rsid w:val="00F667B1"/>
    <w:rsid w:val="00F668CB"/>
    <w:rsid w:val="00F6691A"/>
    <w:rsid w:val="00F66945"/>
    <w:rsid w:val="00F66FD6"/>
    <w:rsid w:val="00F671E8"/>
    <w:rsid w:val="00F672EF"/>
    <w:rsid w:val="00F67314"/>
    <w:rsid w:val="00F67457"/>
    <w:rsid w:val="00F674C5"/>
    <w:rsid w:val="00F6773E"/>
    <w:rsid w:val="00F677A8"/>
    <w:rsid w:val="00F677D1"/>
    <w:rsid w:val="00F67D8B"/>
    <w:rsid w:val="00F67DB4"/>
    <w:rsid w:val="00F67F30"/>
    <w:rsid w:val="00F70023"/>
    <w:rsid w:val="00F70036"/>
    <w:rsid w:val="00F7014D"/>
    <w:rsid w:val="00F7046D"/>
    <w:rsid w:val="00F705D2"/>
    <w:rsid w:val="00F706F0"/>
    <w:rsid w:val="00F706FE"/>
    <w:rsid w:val="00F70ABA"/>
    <w:rsid w:val="00F70DD0"/>
    <w:rsid w:val="00F71035"/>
    <w:rsid w:val="00F71218"/>
    <w:rsid w:val="00F71742"/>
    <w:rsid w:val="00F71847"/>
    <w:rsid w:val="00F71926"/>
    <w:rsid w:val="00F71AF2"/>
    <w:rsid w:val="00F71D66"/>
    <w:rsid w:val="00F71DCF"/>
    <w:rsid w:val="00F720CD"/>
    <w:rsid w:val="00F72118"/>
    <w:rsid w:val="00F72311"/>
    <w:rsid w:val="00F72523"/>
    <w:rsid w:val="00F7255F"/>
    <w:rsid w:val="00F725BB"/>
    <w:rsid w:val="00F7268B"/>
    <w:rsid w:val="00F72743"/>
    <w:rsid w:val="00F728AE"/>
    <w:rsid w:val="00F729E9"/>
    <w:rsid w:val="00F731A5"/>
    <w:rsid w:val="00F7324D"/>
    <w:rsid w:val="00F7347B"/>
    <w:rsid w:val="00F735E9"/>
    <w:rsid w:val="00F73760"/>
    <w:rsid w:val="00F73A70"/>
    <w:rsid w:val="00F73EF9"/>
    <w:rsid w:val="00F73FD5"/>
    <w:rsid w:val="00F7401E"/>
    <w:rsid w:val="00F741EC"/>
    <w:rsid w:val="00F7422B"/>
    <w:rsid w:val="00F742E6"/>
    <w:rsid w:val="00F74850"/>
    <w:rsid w:val="00F74858"/>
    <w:rsid w:val="00F7486F"/>
    <w:rsid w:val="00F7488D"/>
    <w:rsid w:val="00F74FF9"/>
    <w:rsid w:val="00F7544E"/>
    <w:rsid w:val="00F75457"/>
    <w:rsid w:val="00F7558F"/>
    <w:rsid w:val="00F7560B"/>
    <w:rsid w:val="00F75DEF"/>
    <w:rsid w:val="00F75E89"/>
    <w:rsid w:val="00F76030"/>
    <w:rsid w:val="00F76758"/>
    <w:rsid w:val="00F7697E"/>
    <w:rsid w:val="00F76C9A"/>
    <w:rsid w:val="00F770B3"/>
    <w:rsid w:val="00F771A3"/>
    <w:rsid w:val="00F77382"/>
    <w:rsid w:val="00F77413"/>
    <w:rsid w:val="00F775A8"/>
    <w:rsid w:val="00F77871"/>
    <w:rsid w:val="00F77972"/>
    <w:rsid w:val="00F779C6"/>
    <w:rsid w:val="00F77ED2"/>
    <w:rsid w:val="00F77F3D"/>
    <w:rsid w:val="00F77F5D"/>
    <w:rsid w:val="00F77FC4"/>
    <w:rsid w:val="00F77FEE"/>
    <w:rsid w:val="00F800CC"/>
    <w:rsid w:val="00F8014E"/>
    <w:rsid w:val="00F80556"/>
    <w:rsid w:val="00F8071A"/>
    <w:rsid w:val="00F80849"/>
    <w:rsid w:val="00F80DE4"/>
    <w:rsid w:val="00F80FB6"/>
    <w:rsid w:val="00F81306"/>
    <w:rsid w:val="00F814F0"/>
    <w:rsid w:val="00F8156B"/>
    <w:rsid w:val="00F8170F"/>
    <w:rsid w:val="00F8173E"/>
    <w:rsid w:val="00F81D89"/>
    <w:rsid w:val="00F81E7B"/>
    <w:rsid w:val="00F81EA1"/>
    <w:rsid w:val="00F82080"/>
    <w:rsid w:val="00F820E3"/>
    <w:rsid w:val="00F82118"/>
    <w:rsid w:val="00F822F2"/>
    <w:rsid w:val="00F82460"/>
    <w:rsid w:val="00F824CC"/>
    <w:rsid w:val="00F825B4"/>
    <w:rsid w:val="00F826F4"/>
    <w:rsid w:val="00F8272D"/>
    <w:rsid w:val="00F828DD"/>
    <w:rsid w:val="00F82A55"/>
    <w:rsid w:val="00F82C13"/>
    <w:rsid w:val="00F83090"/>
    <w:rsid w:val="00F8311C"/>
    <w:rsid w:val="00F83245"/>
    <w:rsid w:val="00F83467"/>
    <w:rsid w:val="00F83492"/>
    <w:rsid w:val="00F837AF"/>
    <w:rsid w:val="00F8389D"/>
    <w:rsid w:val="00F83A1E"/>
    <w:rsid w:val="00F83C29"/>
    <w:rsid w:val="00F83EE6"/>
    <w:rsid w:val="00F83EFE"/>
    <w:rsid w:val="00F83F38"/>
    <w:rsid w:val="00F84149"/>
    <w:rsid w:val="00F84192"/>
    <w:rsid w:val="00F84242"/>
    <w:rsid w:val="00F8472B"/>
    <w:rsid w:val="00F847FA"/>
    <w:rsid w:val="00F84B05"/>
    <w:rsid w:val="00F84E97"/>
    <w:rsid w:val="00F8514C"/>
    <w:rsid w:val="00F85320"/>
    <w:rsid w:val="00F853E0"/>
    <w:rsid w:val="00F85570"/>
    <w:rsid w:val="00F859AE"/>
    <w:rsid w:val="00F85B83"/>
    <w:rsid w:val="00F85C72"/>
    <w:rsid w:val="00F85C92"/>
    <w:rsid w:val="00F85F28"/>
    <w:rsid w:val="00F860A1"/>
    <w:rsid w:val="00F8637E"/>
    <w:rsid w:val="00F86553"/>
    <w:rsid w:val="00F86B39"/>
    <w:rsid w:val="00F86CD6"/>
    <w:rsid w:val="00F86CDC"/>
    <w:rsid w:val="00F86DD3"/>
    <w:rsid w:val="00F8709E"/>
    <w:rsid w:val="00F870F4"/>
    <w:rsid w:val="00F871BF"/>
    <w:rsid w:val="00F87307"/>
    <w:rsid w:val="00F87332"/>
    <w:rsid w:val="00F87365"/>
    <w:rsid w:val="00F8758D"/>
    <w:rsid w:val="00F875B1"/>
    <w:rsid w:val="00F87BA1"/>
    <w:rsid w:val="00F87C80"/>
    <w:rsid w:val="00F87F80"/>
    <w:rsid w:val="00F9001C"/>
    <w:rsid w:val="00F900D3"/>
    <w:rsid w:val="00F9017D"/>
    <w:rsid w:val="00F901A4"/>
    <w:rsid w:val="00F9027F"/>
    <w:rsid w:val="00F902FF"/>
    <w:rsid w:val="00F90396"/>
    <w:rsid w:val="00F90919"/>
    <w:rsid w:val="00F90B1B"/>
    <w:rsid w:val="00F90BD5"/>
    <w:rsid w:val="00F90F2E"/>
    <w:rsid w:val="00F9101B"/>
    <w:rsid w:val="00F9120F"/>
    <w:rsid w:val="00F91281"/>
    <w:rsid w:val="00F914CB"/>
    <w:rsid w:val="00F91A46"/>
    <w:rsid w:val="00F91DC2"/>
    <w:rsid w:val="00F91E33"/>
    <w:rsid w:val="00F91E43"/>
    <w:rsid w:val="00F91EBF"/>
    <w:rsid w:val="00F920CB"/>
    <w:rsid w:val="00F921A6"/>
    <w:rsid w:val="00F923E9"/>
    <w:rsid w:val="00F924C2"/>
    <w:rsid w:val="00F925F8"/>
    <w:rsid w:val="00F928B3"/>
    <w:rsid w:val="00F92968"/>
    <w:rsid w:val="00F92C85"/>
    <w:rsid w:val="00F92E21"/>
    <w:rsid w:val="00F92E6F"/>
    <w:rsid w:val="00F92EB1"/>
    <w:rsid w:val="00F92F16"/>
    <w:rsid w:val="00F931D6"/>
    <w:rsid w:val="00F93517"/>
    <w:rsid w:val="00F935D5"/>
    <w:rsid w:val="00F9370C"/>
    <w:rsid w:val="00F93866"/>
    <w:rsid w:val="00F93FD0"/>
    <w:rsid w:val="00F94360"/>
    <w:rsid w:val="00F943B6"/>
    <w:rsid w:val="00F943E6"/>
    <w:rsid w:val="00F947AD"/>
    <w:rsid w:val="00F947B8"/>
    <w:rsid w:val="00F94AE5"/>
    <w:rsid w:val="00F94AFA"/>
    <w:rsid w:val="00F94B32"/>
    <w:rsid w:val="00F94EA9"/>
    <w:rsid w:val="00F95381"/>
    <w:rsid w:val="00F953D0"/>
    <w:rsid w:val="00F954D6"/>
    <w:rsid w:val="00F95568"/>
    <w:rsid w:val="00F95576"/>
    <w:rsid w:val="00F95756"/>
    <w:rsid w:val="00F95914"/>
    <w:rsid w:val="00F959D2"/>
    <w:rsid w:val="00F95A1C"/>
    <w:rsid w:val="00F95C72"/>
    <w:rsid w:val="00F95D39"/>
    <w:rsid w:val="00F95EC2"/>
    <w:rsid w:val="00F95FED"/>
    <w:rsid w:val="00F95FF6"/>
    <w:rsid w:val="00F96272"/>
    <w:rsid w:val="00F96376"/>
    <w:rsid w:val="00F9684C"/>
    <w:rsid w:val="00F96980"/>
    <w:rsid w:val="00F97020"/>
    <w:rsid w:val="00F970DA"/>
    <w:rsid w:val="00F97813"/>
    <w:rsid w:val="00F9796F"/>
    <w:rsid w:val="00F97B69"/>
    <w:rsid w:val="00F97C04"/>
    <w:rsid w:val="00F97F25"/>
    <w:rsid w:val="00FA0309"/>
    <w:rsid w:val="00FA04E1"/>
    <w:rsid w:val="00FA0688"/>
    <w:rsid w:val="00FA069D"/>
    <w:rsid w:val="00FA0B80"/>
    <w:rsid w:val="00FA0E4D"/>
    <w:rsid w:val="00FA1171"/>
    <w:rsid w:val="00FA132D"/>
    <w:rsid w:val="00FA14E1"/>
    <w:rsid w:val="00FA17AC"/>
    <w:rsid w:val="00FA195A"/>
    <w:rsid w:val="00FA198A"/>
    <w:rsid w:val="00FA1CCE"/>
    <w:rsid w:val="00FA1CE9"/>
    <w:rsid w:val="00FA1E0F"/>
    <w:rsid w:val="00FA1EB5"/>
    <w:rsid w:val="00FA1ED2"/>
    <w:rsid w:val="00FA21BB"/>
    <w:rsid w:val="00FA23C4"/>
    <w:rsid w:val="00FA253D"/>
    <w:rsid w:val="00FA262B"/>
    <w:rsid w:val="00FA27A8"/>
    <w:rsid w:val="00FA285E"/>
    <w:rsid w:val="00FA28BC"/>
    <w:rsid w:val="00FA31A5"/>
    <w:rsid w:val="00FA3226"/>
    <w:rsid w:val="00FA32A7"/>
    <w:rsid w:val="00FA32DD"/>
    <w:rsid w:val="00FA34EB"/>
    <w:rsid w:val="00FA36D7"/>
    <w:rsid w:val="00FA3822"/>
    <w:rsid w:val="00FA39B1"/>
    <w:rsid w:val="00FA41A2"/>
    <w:rsid w:val="00FA41B6"/>
    <w:rsid w:val="00FA41FF"/>
    <w:rsid w:val="00FA4238"/>
    <w:rsid w:val="00FA4435"/>
    <w:rsid w:val="00FA4915"/>
    <w:rsid w:val="00FA4BDE"/>
    <w:rsid w:val="00FA4EC5"/>
    <w:rsid w:val="00FA4FFF"/>
    <w:rsid w:val="00FA511B"/>
    <w:rsid w:val="00FA520B"/>
    <w:rsid w:val="00FA538C"/>
    <w:rsid w:val="00FA5529"/>
    <w:rsid w:val="00FA5736"/>
    <w:rsid w:val="00FA5839"/>
    <w:rsid w:val="00FA59D3"/>
    <w:rsid w:val="00FA5C99"/>
    <w:rsid w:val="00FA5CCA"/>
    <w:rsid w:val="00FA5CE3"/>
    <w:rsid w:val="00FA5DD1"/>
    <w:rsid w:val="00FA5F37"/>
    <w:rsid w:val="00FA5FDC"/>
    <w:rsid w:val="00FA6220"/>
    <w:rsid w:val="00FA6827"/>
    <w:rsid w:val="00FA68DE"/>
    <w:rsid w:val="00FA6904"/>
    <w:rsid w:val="00FA6CA0"/>
    <w:rsid w:val="00FA7053"/>
    <w:rsid w:val="00FA748A"/>
    <w:rsid w:val="00FA7532"/>
    <w:rsid w:val="00FA758F"/>
    <w:rsid w:val="00FA76EA"/>
    <w:rsid w:val="00FA76FF"/>
    <w:rsid w:val="00FA781A"/>
    <w:rsid w:val="00FA78A9"/>
    <w:rsid w:val="00FA78B6"/>
    <w:rsid w:val="00FA7EF3"/>
    <w:rsid w:val="00FA7F37"/>
    <w:rsid w:val="00FB0070"/>
    <w:rsid w:val="00FB00BB"/>
    <w:rsid w:val="00FB021A"/>
    <w:rsid w:val="00FB0330"/>
    <w:rsid w:val="00FB0483"/>
    <w:rsid w:val="00FB0691"/>
    <w:rsid w:val="00FB0708"/>
    <w:rsid w:val="00FB0749"/>
    <w:rsid w:val="00FB0AF4"/>
    <w:rsid w:val="00FB0DA9"/>
    <w:rsid w:val="00FB0F97"/>
    <w:rsid w:val="00FB1159"/>
    <w:rsid w:val="00FB1210"/>
    <w:rsid w:val="00FB12C4"/>
    <w:rsid w:val="00FB146B"/>
    <w:rsid w:val="00FB153D"/>
    <w:rsid w:val="00FB1B0E"/>
    <w:rsid w:val="00FB1CEE"/>
    <w:rsid w:val="00FB1E1B"/>
    <w:rsid w:val="00FB1F42"/>
    <w:rsid w:val="00FB24EA"/>
    <w:rsid w:val="00FB2B30"/>
    <w:rsid w:val="00FB2D2B"/>
    <w:rsid w:val="00FB30F2"/>
    <w:rsid w:val="00FB328A"/>
    <w:rsid w:val="00FB35B6"/>
    <w:rsid w:val="00FB35BB"/>
    <w:rsid w:val="00FB36A9"/>
    <w:rsid w:val="00FB384B"/>
    <w:rsid w:val="00FB38E5"/>
    <w:rsid w:val="00FB3A54"/>
    <w:rsid w:val="00FB3E36"/>
    <w:rsid w:val="00FB3E5F"/>
    <w:rsid w:val="00FB42B0"/>
    <w:rsid w:val="00FB4420"/>
    <w:rsid w:val="00FB46B0"/>
    <w:rsid w:val="00FB4817"/>
    <w:rsid w:val="00FB495C"/>
    <w:rsid w:val="00FB4B08"/>
    <w:rsid w:val="00FB4BFD"/>
    <w:rsid w:val="00FB4E83"/>
    <w:rsid w:val="00FB4F62"/>
    <w:rsid w:val="00FB5078"/>
    <w:rsid w:val="00FB5185"/>
    <w:rsid w:val="00FB51CF"/>
    <w:rsid w:val="00FB52BE"/>
    <w:rsid w:val="00FB532B"/>
    <w:rsid w:val="00FB586E"/>
    <w:rsid w:val="00FB5B03"/>
    <w:rsid w:val="00FB5B81"/>
    <w:rsid w:val="00FB5F19"/>
    <w:rsid w:val="00FB6012"/>
    <w:rsid w:val="00FB612C"/>
    <w:rsid w:val="00FB64AE"/>
    <w:rsid w:val="00FB651C"/>
    <w:rsid w:val="00FB681E"/>
    <w:rsid w:val="00FB686A"/>
    <w:rsid w:val="00FB6890"/>
    <w:rsid w:val="00FB6D0E"/>
    <w:rsid w:val="00FB6DEA"/>
    <w:rsid w:val="00FB6E20"/>
    <w:rsid w:val="00FB7239"/>
    <w:rsid w:val="00FB7260"/>
    <w:rsid w:val="00FB7766"/>
    <w:rsid w:val="00FB7775"/>
    <w:rsid w:val="00FB7A11"/>
    <w:rsid w:val="00FB7A92"/>
    <w:rsid w:val="00FB7BCB"/>
    <w:rsid w:val="00FB7D31"/>
    <w:rsid w:val="00FB7EC4"/>
    <w:rsid w:val="00FC00B6"/>
    <w:rsid w:val="00FC0148"/>
    <w:rsid w:val="00FC0296"/>
    <w:rsid w:val="00FC0391"/>
    <w:rsid w:val="00FC039D"/>
    <w:rsid w:val="00FC05FF"/>
    <w:rsid w:val="00FC084F"/>
    <w:rsid w:val="00FC0A4D"/>
    <w:rsid w:val="00FC0A7A"/>
    <w:rsid w:val="00FC0B78"/>
    <w:rsid w:val="00FC0C13"/>
    <w:rsid w:val="00FC0C9E"/>
    <w:rsid w:val="00FC0CC5"/>
    <w:rsid w:val="00FC0F18"/>
    <w:rsid w:val="00FC1141"/>
    <w:rsid w:val="00FC140F"/>
    <w:rsid w:val="00FC16BC"/>
    <w:rsid w:val="00FC1B49"/>
    <w:rsid w:val="00FC1F8C"/>
    <w:rsid w:val="00FC2068"/>
    <w:rsid w:val="00FC256C"/>
    <w:rsid w:val="00FC2761"/>
    <w:rsid w:val="00FC27DF"/>
    <w:rsid w:val="00FC2E54"/>
    <w:rsid w:val="00FC2E76"/>
    <w:rsid w:val="00FC2F4C"/>
    <w:rsid w:val="00FC2FBC"/>
    <w:rsid w:val="00FC3056"/>
    <w:rsid w:val="00FC30C4"/>
    <w:rsid w:val="00FC31F9"/>
    <w:rsid w:val="00FC338F"/>
    <w:rsid w:val="00FC33B2"/>
    <w:rsid w:val="00FC3509"/>
    <w:rsid w:val="00FC350C"/>
    <w:rsid w:val="00FC3794"/>
    <w:rsid w:val="00FC385C"/>
    <w:rsid w:val="00FC3B6E"/>
    <w:rsid w:val="00FC3F78"/>
    <w:rsid w:val="00FC3FCD"/>
    <w:rsid w:val="00FC4078"/>
    <w:rsid w:val="00FC40BD"/>
    <w:rsid w:val="00FC420D"/>
    <w:rsid w:val="00FC4417"/>
    <w:rsid w:val="00FC4494"/>
    <w:rsid w:val="00FC454B"/>
    <w:rsid w:val="00FC4AA9"/>
    <w:rsid w:val="00FC4BC3"/>
    <w:rsid w:val="00FC4EA2"/>
    <w:rsid w:val="00FC4EB6"/>
    <w:rsid w:val="00FC4EFA"/>
    <w:rsid w:val="00FC513B"/>
    <w:rsid w:val="00FC51D4"/>
    <w:rsid w:val="00FC550E"/>
    <w:rsid w:val="00FC5733"/>
    <w:rsid w:val="00FC5A24"/>
    <w:rsid w:val="00FC5AA0"/>
    <w:rsid w:val="00FC5B60"/>
    <w:rsid w:val="00FC5B91"/>
    <w:rsid w:val="00FC5C32"/>
    <w:rsid w:val="00FC5D7A"/>
    <w:rsid w:val="00FC6037"/>
    <w:rsid w:val="00FC623B"/>
    <w:rsid w:val="00FC6323"/>
    <w:rsid w:val="00FC668A"/>
    <w:rsid w:val="00FC67CA"/>
    <w:rsid w:val="00FC6807"/>
    <w:rsid w:val="00FC6976"/>
    <w:rsid w:val="00FC69A7"/>
    <w:rsid w:val="00FC6CA6"/>
    <w:rsid w:val="00FC71D2"/>
    <w:rsid w:val="00FC71E6"/>
    <w:rsid w:val="00FC7272"/>
    <w:rsid w:val="00FC7502"/>
    <w:rsid w:val="00FC7931"/>
    <w:rsid w:val="00FC7AC2"/>
    <w:rsid w:val="00FC7D79"/>
    <w:rsid w:val="00FC7D7E"/>
    <w:rsid w:val="00FD0000"/>
    <w:rsid w:val="00FD002B"/>
    <w:rsid w:val="00FD00BC"/>
    <w:rsid w:val="00FD0200"/>
    <w:rsid w:val="00FD03AA"/>
    <w:rsid w:val="00FD074A"/>
    <w:rsid w:val="00FD079F"/>
    <w:rsid w:val="00FD09D6"/>
    <w:rsid w:val="00FD0A50"/>
    <w:rsid w:val="00FD0DBC"/>
    <w:rsid w:val="00FD0EC6"/>
    <w:rsid w:val="00FD0FD0"/>
    <w:rsid w:val="00FD1173"/>
    <w:rsid w:val="00FD11A3"/>
    <w:rsid w:val="00FD1624"/>
    <w:rsid w:val="00FD1650"/>
    <w:rsid w:val="00FD17CD"/>
    <w:rsid w:val="00FD1D32"/>
    <w:rsid w:val="00FD1D99"/>
    <w:rsid w:val="00FD2111"/>
    <w:rsid w:val="00FD2663"/>
    <w:rsid w:val="00FD27B3"/>
    <w:rsid w:val="00FD28F8"/>
    <w:rsid w:val="00FD28FD"/>
    <w:rsid w:val="00FD2AEA"/>
    <w:rsid w:val="00FD2AEE"/>
    <w:rsid w:val="00FD2B31"/>
    <w:rsid w:val="00FD2B4C"/>
    <w:rsid w:val="00FD2C3F"/>
    <w:rsid w:val="00FD2DD5"/>
    <w:rsid w:val="00FD2E9E"/>
    <w:rsid w:val="00FD30BB"/>
    <w:rsid w:val="00FD3762"/>
    <w:rsid w:val="00FD387F"/>
    <w:rsid w:val="00FD38FE"/>
    <w:rsid w:val="00FD3BA9"/>
    <w:rsid w:val="00FD3FC5"/>
    <w:rsid w:val="00FD4105"/>
    <w:rsid w:val="00FD4235"/>
    <w:rsid w:val="00FD431B"/>
    <w:rsid w:val="00FD4535"/>
    <w:rsid w:val="00FD4735"/>
    <w:rsid w:val="00FD47C8"/>
    <w:rsid w:val="00FD4816"/>
    <w:rsid w:val="00FD51D8"/>
    <w:rsid w:val="00FD53A5"/>
    <w:rsid w:val="00FD5539"/>
    <w:rsid w:val="00FD572C"/>
    <w:rsid w:val="00FD5B24"/>
    <w:rsid w:val="00FD5B4D"/>
    <w:rsid w:val="00FD5D6D"/>
    <w:rsid w:val="00FD5F4F"/>
    <w:rsid w:val="00FD606F"/>
    <w:rsid w:val="00FD61EF"/>
    <w:rsid w:val="00FD625B"/>
    <w:rsid w:val="00FD62C8"/>
    <w:rsid w:val="00FD62EF"/>
    <w:rsid w:val="00FD66E3"/>
    <w:rsid w:val="00FD697D"/>
    <w:rsid w:val="00FD6A3F"/>
    <w:rsid w:val="00FD6D96"/>
    <w:rsid w:val="00FD6FDA"/>
    <w:rsid w:val="00FD6FE9"/>
    <w:rsid w:val="00FD7062"/>
    <w:rsid w:val="00FD70F5"/>
    <w:rsid w:val="00FD71C2"/>
    <w:rsid w:val="00FD748B"/>
    <w:rsid w:val="00FD7492"/>
    <w:rsid w:val="00FD76C9"/>
    <w:rsid w:val="00FD776D"/>
    <w:rsid w:val="00FD7B21"/>
    <w:rsid w:val="00FD7EB7"/>
    <w:rsid w:val="00FD7EF3"/>
    <w:rsid w:val="00FD7FE1"/>
    <w:rsid w:val="00FE00AC"/>
    <w:rsid w:val="00FE01A2"/>
    <w:rsid w:val="00FE01BC"/>
    <w:rsid w:val="00FE0207"/>
    <w:rsid w:val="00FE02F4"/>
    <w:rsid w:val="00FE0797"/>
    <w:rsid w:val="00FE0944"/>
    <w:rsid w:val="00FE0994"/>
    <w:rsid w:val="00FE09CE"/>
    <w:rsid w:val="00FE0FD7"/>
    <w:rsid w:val="00FE114B"/>
    <w:rsid w:val="00FE1157"/>
    <w:rsid w:val="00FE12AF"/>
    <w:rsid w:val="00FE13AE"/>
    <w:rsid w:val="00FE14E1"/>
    <w:rsid w:val="00FE17DF"/>
    <w:rsid w:val="00FE1ACA"/>
    <w:rsid w:val="00FE1B4F"/>
    <w:rsid w:val="00FE1BBB"/>
    <w:rsid w:val="00FE1C38"/>
    <w:rsid w:val="00FE1C8D"/>
    <w:rsid w:val="00FE1D23"/>
    <w:rsid w:val="00FE1E37"/>
    <w:rsid w:val="00FE20D5"/>
    <w:rsid w:val="00FE2158"/>
    <w:rsid w:val="00FE2664"/>
    <w:rsid w:val="00FE2B14"/>
    <w:rsid w:val="00FE2C27"/>
    <w:rsid w:val="00FE2DFB"/>
    <w:rsid w:val="00FE3381"/>
    <w:rsid w:val="00FE375D"/>
    <w:rsid w:val="00FE3A81"/>
    <w:rsid w:val="00FE3BAF"/>
    <w:rsid w:val="00FE3C3D"/>
    <w:rsid w:val="00FE3C5E"/>
    <w:rsid w:val="00FE3DDD"/>
    <w:rsid w:val="00FE3E8C"/>
    <w:rsid w:val="00FE409C"/>
    <w:rsid w:val="00FE4309"/>
    <w:rsid w:val="00FE44F3"/>
    <w:rsid w:val="00FE460C"/>
    <w:rsid w:val="00FE4780"/>
    <w:rsid w:val="00FE49C4"/>
    <w:rsid w:val="00FE4AA8"/>
    <w:rsid w:val="00FE4B56"/>
    <w:rsid w:val="00FE4E9E"/>
    <w:rsid w:val="00FE52B4"/>
    <w:rsid w:val="00FE53A9"/>
    <w:rsid w:val="00FE5503"/>
    <w:rsid w:val="00FE5543"/>
    <w:rsid w:val="00FE5882"/>
    <w:rsid w:val="00FE59C1"/>
    <w:rsid w:val="00FE5C3E"/>
    <w:rsid w:val="00FE5C77"/>
    <w:rsid w:val="00FE5F28"/>
    <w:rsid w:val="00FE6044"/>
    <w:rsid w:val="00FE6165"/>
    <w:rsid w:val="00FE61E4"/>
    <w:rsid w:val="00FE6204"/>
    <w:rsid w:val="00FE69E8"/>
    <w:rsid w:val="00FE6A71"/>
    <w:rsid w:val="00FE6DE3"/>
    <w:rsid w:val="00FE718E"/>
    <w:rsid w:val="00FE7256"/>
    <w:rsid w:val="00FE72B4"/>
    <w:rsid w:val="00FE737E"/>
    <w:rsid w:val="00FE73FD"/>
    <w:rsid w:val="00FE7AD7"/>
    <w:rsid w:val="00FE7D3B"/>
    <w:rsid w:val="00FE7EF4"/>
    <w:rsid w:val="00FE7F0D"/>
    <w:rsid w:val="00FE7F12"/>
    <w:rsid w:val="00FF016E"/>
    <w:rsid w:val="00FF041B"/>
    <w:rsid w:val="00FF077A"/>
    <w:rsid w:val="00FF0E33"/>
    <w:rsid w:val="00FF0E84"/>
    <w:rsid w:val="00FF11D3"/>
    <w:rsid w:val="00FF1271"/>
    <w:rsid w:val="00FF14FA"/>
    <w:rsid w:val="00FF1752"/>
    <w:rsid w:val="00FF18E1"/>
    <w:rsid w:val="00FF1A04"/>
    <w:rsid w:val="00FF1A99"/>
    <w:rsid w:val="00FF1B8E"/>
    <w:rsid w:val="00FF1D89"/>
    <w:rsid w:val="00FF1DC9"/>
    <w:rsid w:val="00FF1E71"/>
    <w:rsid w:val="00FF202D"/>
    <w:rsid w:val="00FF20CC"/>
    <w:rsid w:val="00FF20CF"/>
    <w:rsid w:val="00FF232C"/>
    <w:rsid w:val="00FF23B9"/>
    <w:rsid w:val="00FF279E"/>
    <w:rsid w:val="00FF27B6"/>
    <w:rsid w:val="00FF280E"/>
    <w:rsid w:val="00FF2A49"/>
    <w:rsid w:val="00FF2B0A"/>
    <w:rsid w:val="00FF2C2B"/>
    <w:rsid w:val="00FF2CC3"/>
    <w:rsid w:val="00FF2CC8"/>
    <w:rsid w:val="00FF2D86"/>
    <w:rsid w:val="00FF2E1A"/>
    <w:rsid w:val="00FF2E6F"/>
    <w:rsid w:val="00FF2E77"/>
    <w:rsid w:val="00FF313A"/>
    <w:rsid w:val="00FF32CA"/>
    <w:rsid w:val="00FF33FE"/>
    <w:rsid w:val="00FF34B6"/>
    <w:rsid w:val="00FF36A9"/>
    <w:rsid w:val="00FF373C"/>
    <w:rsid w:val="00FF3B11"/>
    <w:rsid w:val="00FF3D13"/>
    <w:rsid w:val="00FF3F25"/>
    <w:rsid w:val="00FF428C"/>
    <w:rsid w:val="00FF4393"/>
    <w:rsid w:val="00FF44ED"/>
    <w:rsid w:val="00FF48D1"/>
    <w:rsid w:val="00FF4950"/>
    <w:rsid w:val="00FF4951"/>
    <w:rsid w:val="00FF4E7E"/>
    <w:rsid w:val="00FF524E"/>
    <w:rsid w:val="00FF52F5"/>
    <w:rsid w:val="00FF552A"/>
    <w:rsid w:val="00FF569E"/>
    <w:rsid w:val="00FF5A3A"/>
    <w:rsid w:val="00FF5A92"/>
    <w:rsid w:val="00FF5AAA"/>
    <w:rsid w:val="00FF5BF2"/>
    <w:rsid w:val="00FF5FE1"/>
    <w:rsid w:val="00FF61A7"/>
    <w:rsid w:val="00FF64DC"/>
    <w:rsid w:val="00FF6546"/>
    <w:rsid w:val="00FF699D"/>
    <w:rsid w:val="00FF69EA"/>
    <w:rsid w:val="00FF6BDD"/>
    <w:rsid w:val="00FF6CC8"/>
    <w:rsid w:val="00FF6FBA"/>
    <w:rsid w:val="00FF7058"/>
    <w:rsid w:val="00FF70B2"/>
    <w:rsid w:val="00FF71A7"/>
    <w:rsid w:val="00FF7290"/>
    <w:rsid w:val="00FF7332"/>
    <w:rsid w:val="00FF7825"/>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50419A70"/>
  <w15:docId w15:val="{7B67AD48-FF07-4DAE-83D2-B69F09860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1BC"/>
    <w:pPr>
      <w:spacing w:line="260" w:lineRule="atLeast"/>
    </w:pPr>
    <w:rPr>
      <w:sz w:val="22"/>
      <w:lang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4"/>
      </w:numPr>
      <w:spacing w:line="280" w:lineRule="atLeast"/>
      <w:outlineLvl w:val="1"/>
    </w:pPr>
    <w:rPr>
      <w:b/>
      <w:sz w:val="24"/>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C766E6"/>
    <w:rPr>
      <w:b/>
      <w:i/>
      <w:sz w:val="24"/>
      <w:lang w:val="en-AU" w:eastAsia="en-US" w:bidi="ar-SA"/>
    </w:rPr>
  </w:style>
  <w:style w:type="character" w:customStyle="1" w:styleId="Heading1Char">
    <w:name w:val="Heading 1 Char"/>
    <w:basedOn w:val="Heading2Char"/>
    <w:link w:val="Heading1"/>
    <w:rsid w:val="00C766E6"/>
    <w:rPr>
      <w:b/>
      <w:i w:val="0"/>
      <w:sz w:val="24"/>
      <w:lang w:val="en-AU"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rsid w:val="00E1325A"/>
    <w:pPr>
      <w:tabs>
        <w:tab w:val="right" w:pos="9639"/>
      </w:tabs>
    </w:pPr>
    <w:rPr>
      <w:i/>
      <w:iCs/>
      <w:color w:val="0000FF"/>
      <w:sz w:val="18"/>
    </w:rPr>
  </w:style>
  <w:style w:type="character" w:customStyle="1" w:styleId="FooterChar">
    <w:name w:val="Footer Char"/>
    <w:basedOn w:val="DefaultParagraphFont"/>
    <w:link w:val="Footer"/>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E1904"/>
    <w:pPr>
      <w:tabs>
        <w:tab w:val="clear" w:pos="340"/>
      </w:tabs>
      <w:spacing w:after="0" w:line="240" w:lineRule="auto"/>
      <w:ind w:left="187" w:hanging="187"/>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DD59BA"/>
    <w:pPr>
      <w:spacing w:after="0" w:line="240" w:lineRule="atLeast"/>
      <w:ind w:left="547"/>
      <w:jc w:val="both"/>
    </w:pPr>
    <w:rPr>
      <w:i/>
      <w:iCs/>
      <w:szCs w:val="22"/>
    </w:rPr>
  </w:style>
  <w:style w:type="character" w:customStyle="1" w:styleId="AccPolicysubheadChar">
    <w:name w:val="Acc Policy sub head Char"/>
    <w:basedOn w:val="DefaultParagraphFont"/>
    <w:link w:val="AccPolicysubhead"/>
    <w:rsid w:val="00DD59BA"/>
    <w:rPr>
      <w:i/>
      <w:iCs/>
      <w:sz w:val="22"/>
      <w:szCs w:val="22"/>
      <w:lang w:bidi="ar-SA"/>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eastAsia="en-GB" w:bidi="th-TH"/>
    </w:rPr>
  </w:style>
  <w:style w:type="paragraph" w:customStyle="1" w:styleId="AccPolicyalternative">
    <w:name w:val="Acc Policy alternative"/>
    <w:basedOn w:val="AccPolicysubhead"/>
    <w:link w:val="AccPolicyalternativeChar"/>
    <w:autoRedefine/>
    <w:rsid w:val="00931900"/>
    <w:rPr>
      <w:color w:val="0000FF"/>
    </w:rPr>
  </w:style>
  <w:style w:type="character" w:customStyle="1" w:styleId="AccPolicyalternativeChar">
    <w:name w:val="Acc Policy alternative Char"/>
    <w:basedOn w:val="AccPolicysubheadChar"/>
    <w:link w:val="AccPolicyalternative"/>
    <w:rsid w:val="00931900"/>
    <w:rPr>
      <w:rFonts w:cs="Univers 45 Light"/>
      <w:i/>
      <w:iCs/>
      <w:color w:val="0000FF"/>
      <w:sz w:val="22"/>
      <w:szCs w:val="22"/>
      <w:lang w:bidi="ar-SA"/>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link w:val="BlockTextChar"/>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paragraph" w:customStyle="1" w:styleId="RNormal">
    <w:name w:val="RNormal"/>
    <w:basedOn w:val="Normal"/>
    <w:rsid w:val="001F51E0"/>
    <w:pPr>
      <w:spacing w:line="240" w:lineRule="auto"/>
      <w:jc w:val="both"/>
    </w:pPr>
    <w:rPr>
      <w:szCs w:val="24"/>
    </w:rPr>
  </w:style>
  <w:style w:type="character" w:customStyle="1" w:styleId="FootnoteTextChar">
    <w:name w:val="Footnote Text Char"/>
    <w:aliases w:val="ft Char"/>
    <w:basedOn w:val="DefaultParagraphFont"/>
    <w:link w:val="FootnoteText"/>
    <w:uiPriority w:val="99"/>
    <w:semiHidden/>
    <w:rsid w:val="001F51E0"/>
    <w:rPr>
      <w:sz w:val="18"/>
      <w:lang w:val="en-GB" w:bidi="ar-SA"/>
    </w:rPr>
  </w:style>
  <w:style w:type="paragraph" w:customStyle="1" w:styleId="E">
    <w:name w:val="Å§ª×èÍ E"/>
    <w:basedOn w:val="Normal"/>
    <w:rsid w:val="001F51E0"/>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1F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bidi="th-TH"/>
    </w:rPr>
  </w:style>
  <w:style w:type="paragraph" w:customStyle="1" w:styleId="3">
    <w:name w:val="µÒÃÒ§3ªèÍ§"/>
    <w:basedOn w:val="Normal"/>
    <w:rsid w:val="00B248AF"/>
    <w:pPr>
      <w:tabs>
        <w:tab w:val="left" w:pos="360"/>
        <w:tab w:val="left" w:pos="720"/>
      </w:tabs>
      <w:spacing w:line="240" w:lineRule="auto"/>
    </w:pPr>
    <w:rPr>
      <w:rFonts w:ascii="Book Antiqua" w:hAnsi="Book Antiqua"/>
      <w:szCs w:val="22"/>
      <w:lang w:val="th-TH" w:bidi="th-TH"/>
    </w:rPr>
  </w:style>
  <w:style w:type="paragraph" w:styleId="HTMLPreformatted">
    <w:name w:val="HTML Preformatted"/>
    <w:basedOn w:val="Normal"/>
    <w:link w:val="HTMLPreformattedChar"/>
    <w:uiPriority w:val="99"/>
    <w:semiHidden/>
    <w:unhideWhenUsed/>
    <w:rsid w:val="00AB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bidi="th-TH"/>
    </w:rPr>
  </w:style>
  <w:style w:type="character" w:customStyle="1" w:styleId="HTMLPreformattedChar">
    <w:name w:val="HTML Preformatted Char"/>
    <w:basedOn w:val="DefaultParagraphFont"/>
    <w:link w:val="HTMLPreformatted"/>
    <w:uiPriority w:val="99"/>
    <w:semiHidden/>
    <w:rsid w:val="00AB6F77"/>
    <w:rPr>
      <w:rFonts w:ascii="Tahoma" w:hAnsi="Tahoma" w:cs="Tahoma"/>
    </w:rPr>
  </w:style>
  <w:style w:type="paragraph" w:customStyle="1" w:styleId="a">
    <w:name w:val="¢éÍ¤ÇÒÁ"/>
    <w:basedOn w:val="Normal"/>
    <w:rsid w:val="002E03E4"/>
    <w:pPr>
      <w:tabs>
        <w:tab w:val="left" w:pos="1080"/>
      </w:tabs>
      <w:spacing w:line="240" w:lineRule="auto"/>
    </w:pPr>
    <w:rPr>
      <w:rFonts w:cs="BrowalliaUPC"/>
      <w:sz w:val="30"/>
      <w:szCs w:val="30"/>
      <w:lang w:val="th-TH" w:bidi="th-TH"/>
    </w:rPr>
  </w:style>
  <w:style w:type="paragraph" w:styleId="BodyTextIndent3">
    <w:name w:val="Body Text Indent 3"/>
    <w:basedOn w:val="Normal"/>
    <w:link w:val="BodyTextIndent3Char"/>
    <w:semiHidden/>
    <w:unhideWhenUsed/>
    <w:rsid w:val="003234B9"/>
    <w:pPr>
      <w:spacing w:after="120"/>
      <w:ind w:left="360"/>
    </w:pPr>
    <w:rPr>
      <w:sz w:val="16"/>
      <w:szCs w:val="16"/>
    </w:rPr>
  </w:style>
  <w:style w:type="character" w:customStyle="1" w:styleId="BodyTextIndent3Char">
    <w:name w:val="Body Text Indent 3 Char"/>
    <w:basedOn w:val="DefaultParagraphFont"/>
    <w:link w:val="BodyTextIndent3"/>
    <w:semiHidden/>
    <w:rsid w:val="003234B9"/>
    <w:rPr>
      <w:sz w:val="16"/>
      <w:szCs w:val="16"/>
      <w:lang w:bidi="ar-SA"/>
    </w:rPr>
  </w:style>
  <w:style w:type="paragraph" w:styleId="NoSpacing">
    <w:name w:val="No Spacing"/>
    <w:uiPriority w:val="1"/>
    <w:qFormat/>
    <w:rsid w:val="009300CD"/>
    <w:rPr>
      <w:sz w:val="22"/>
      <w:lang w:bidi="ar-SA"/>
    </w:rPr>
  </w:style>
  <w:style w:type="character" w:customStyle="1" w:styleId="HeaderChar">
    <w:name w:val="Header Char"/>
    <w:basedOn w:val="DefaultParagraphFont"/>
    <w:link w:val="Header"/>
    <w:uiPriority w:val="99"/>
    <w:rsid w:val="00E6370A"/>
    <w:rPr>
      <w:i/>
      <w:sz w:val="18"/>
      <w:lang w:bidi="ar-SA"/>
    </w:rPr>
  </w:style>
  <w:style w:type="character" w:customStyle="1" w:styleId="Heading5Char">
    <w:name w:val="Heading 5 Char"/>
    <w:basedOn w:val="DefaultParagraphFont"/>
    <w:link w:val="Heading5"/>
    <w:uiPriority w:val="9"/>
    <w:rsid w:val="00825E69"/>
    <w:rPr>
      <w:sz w:val="22"/>
      <w:lang w:bidi="ar-SA"/>
    </w:rPr>
  </w:style>
  <w:style w:type="character" w:customStyle="1" w:styleId="Heading6Char">
    <w:name w:val="Heading 6 Char"/>
    <w:basedOn w:val="DefaultParagraphFont"/>
    <w:link w:val="Heading6"/>
    <w:uiPriority w:val="9"/>
    <w:rsid w:val="00825E69"/>
    <w:rPr>
      <w:sz w:val="22"/>
      <w:lang w:bidi="ar-SA"/>
    </w:rPr>
  </w:style>
  <w:style w:type="character" w:customStyle="1" w:styleId="BalloonTextChar">
    <w:name w:val="Balloon Text Char"/>
    <w:basedOn w:val="DefaultParagraphFont"/>
    <w:link w:val="BalloonText"/>
    <w:uiPriority w:val="99"/>
    <w:semiHidden/>
    <w:rsid w:val="00825E69"/>
    <w:rPr>
      <w:rFonts w:ascii="Tahoma" w:hAnsi="Tahoma" w:cs="Tahoma"/>
      <w:sz w:val="16"/>
      <w:szCs w:val="16"/>
      <w:lang w:bidi="ar-SA"/>
    </w:rPr>
  </w:style>
  <w:style w:type="character" w:customStyle="1" w:styleId="Heading4Char">
    <w:name w:val="Heading 4 Char"/>
    <w:basedOn w:val="DefaultParagraphFont"/>
    <w:link w:val="Heading4"/>
    <w:rsid w:val="007C3522"/>
    <w:rPr>
      <w:sz w:val="22"/>
      <w:lang w:bidi="ar-SA"/>
    </w:rPr>
  </w:style>
  <w:style w:type="character" w:customStyle="1" w:styleId="Heading7Char">
    <w:name w:val="Heading 7 Char"/>
    <w:basedOn w:val="DefaultParagraphFont"/>
    <w:link w:val="Heading7"/>
    <w:rsid w:val="007C3522"/>
    <w:rPr>
      <w:sz w:val="22"/>
      <w:lang w:bidi="ar-SA"/>
    </w:rPr>
  </w:style>
  <w:style w:type="character" w:customStyle="1" w:styleId="Heading8Char">
    <w:name w:val="Heading 8 Char"/>
    <w:basedOn w:val="DefaultParagraphFont"/>
    <w:link w:val="Heading8"/>
    <w:rsid w:val="007C3522"/>
    <w:rPr>
      <w:sz w:val="22"/>
      <w:lang w:bidi="ar-SA"/>
    </w:rPr>
  </w:style>
  <w:style w:type="character" w:customStyle="1" w:styleId="Heading9Char">
    <w:name w:val="Heading 9 Char"/>
    <w:basedOn w:val="DefaultParagraphFont"/>
    <w:link w:val="Heading9"/>
    <w:rsid w:val="007C3522"/>
    <w:rPr>
      <w:sz w:val="22"/>
      <w:lang w:bidi="ar-SA"/>
    </w:rPr>
  </w:style>
  <w:style w:type="paragraph" w:customStyle="1" w:styleId="msonormal0">
    <w:name w:val="msonormal"/>
    <w:basedOn w:val="Normal"/>
    <w:rsid w:val="007C3522"/>
    <w:pPr>
      <w:spacing w:before="100" w:beforeAutospacing="1" w:after="100" w:afterAutospacing="1" w:line="240" w:lineRule="auto"/>
    </w:pPr>
    <w:rPr>
      <w:sz w:val="24"/>
      <w:szCs w:val="24"/>
      <w:lang w:bidi="th-TH"/>
    </w:rPr>
  </w:style>
  <w:style w:type="character" w:customStyle="1" w:styleId="FootnoteTextChar1">
    <w:name w:val="Footnote Text Char1"/>
    <w:aliases w:val="ft Char1"/>
    <w:basedOn w:val="DefaultParagraphFont"/>
    <w:uiPriority w:val="99"/>
    <w:semiHidden/>
    <w:rsid w:val="007C3522"/>
    <w:rPr>
      <w:lang w:bidi="ar-SA"/>
    </w:rPr>
  </w:style>
  <w:style w:type="character" w:customStyle="1" w:styleId="CommentTextChar">
    <w:name w:val="Comment Text Char"/>
    <w:basedOn w:val="DefaultParagraphFont"/>
    <w:link w:val="CommentText"/>
    <w:rsid w:val="007C3522"/>
    <w:rPr>
      <w:lang w:bidi="ar-SA"/>
    </w:rPr>
  </w:style>
  <w:style w:type="character" w:customStyle="1" w:styleId="MacroTextChar">
    <w:name w:val="Macro Text Char"/>
    <w:basedOn w:val="DefaultParagraphFont"/>
    <w:link w:val="MacroText"/>
    <w:semiHidden/>
    <w:rsid w:val="007C3522"/>
    <w:rPr>
      <w:rFonts w:ascii="Courier New" w:hAnsi="Courier New"/>
      <w:lang w:val="en-AU" w:bidi="ar-SA"/>
    </w:rPr>
  </w:style>
  <w:style w:type="character" w:customStyle="1" w:styleId="SignatureChar">
    <w:name w:val="Signature Char"/>
    <w:basedOn w:val="DefaultParagraphFont"/>
    <w:link w:val="Signature"/>
    <w:rsid w:val="007C3522"/>
    <w:rPr>
      <w:sz w:val="22"/>
      <w:lang w:bidi="ar-SA"/>
    </w:rPr>
  </w:style>
  <w:style w:type="character" w:customStyle="1" w:styleId="BodyTextIndentChar">
    <w:name w:val="Body Text Indent Char"/>
    <w:aliases w:val="i Char1"/>
    <w:basedOn w:val="DefaultParagraphFont"/>
    <w:link w:val="BodyTextIndent"/>
    <w:locked/>
    <w:rsid w:val="007C3522"/>
    <w:rPr>
      <w:sz w:val="22"/>
      <w:lang w:bidi="ar-SA"/>
    </w:rPr>
  </w:style>
  <w:style w:type="character" w:customStyle="1" w:styleId="BodyTextIndentChar1">
    <w:name w:val="Body Text Indent Char1"/>
    <w:aliases w:val="i Char"/>
    <w:basedOn w:val="DefaultParagraphFont"/>
    <w:semiHidden/>
    <w:rsid w:val="007C3522"/>
    <w:rPr>
      <w:sz w:val="22"/>
      <w:lang w:bidi="ar-SA"/>
    </w:rPr>
  </w:style>
  <w:style w:type="character" w:customStyle="1" w:styleId="BodyText2Char">
    <w:name w:val="Body Text 2 Char"/>
    <w:basedOn w:val="DefaultParagraphFont"/>
    <w:link w:val="BodyText2"/>
    <w:rsid w:val="007C3522"/>
    <w:rPr>
      <w:sz w:val="22"/>
      <w:lang w:bidi="ar-SA"/>
    </w:rPr>
  </w:style>
  <w:style w:type="character" w:customStyle="1" w:styleId="BodyText3Char">
    <w:name w:val="Body Text 3 Char"/>
    <w:basedOn w:val="DefaultParagraphFont"/>
    <w:link w:val="BodyText3"/>
    <w:rsid w:val="007C3522"/>
    <w:rPr>
      <w:sz w:val="18"/>
      <w:szCs w:val="16"/>
      <w:lang w:bidi="ar-SA"/>
    </w:rPr>
  </w:style>
  <w:style w:type="character" w:customStyle="1" w:styleId="DocumentMapChar">
    <w:name w:val="Document Map Char"/>
    <w:basedOn w:val="DefaultParagraphFont"/>
    <w:link w:val="DocumentMap"/>
    <w:semiHidden/>
    <w:rsid w:val="007C3522"/>
    <w:rPr>
      <w:rFonts w:ascii="Tahoma" w:hAnsi="Tahoma" w:cs="Tahoma"/>
      <w:shd w:val="clear" w:color="auto" w:fill="000080"/>
      <w:lang w:bidi="ar-SA"/>
    </w:rPr>
  </w:style>
  <w:style w:type="character" w:customStyle="1" w:styleId="CommentSubjectChar">
    <w:name w:val="Comment Subject Char"/>
    <w:basedOn w:val="CommentTextChar"/>
    <w:link w:val="CommentSubject"/>
    <w:semiHidden/>
    <w:rsid w:val="007C3522"/>
    <w:rPr>
      <w:b/>
      <w:bCs/>
      <w:lang w:bidi="ar-SA"/>
    </w:rPr>
  </w:style>
  <w:style w:type="paragraph" w:customStyle="1" w:styleId="10">
    <w:name w:val="10"/>
    <w:basedOn w:val="Normal"/>
    <w:rsid w:val="00DD5099"/>
    <w:pPr>
      <w:tabs>
        <w:tab w:val="left" w:pos="1080"/>
      </w:tabs>
      <w:spacing w:line="240" w:lineRule="auto"/>
      <w:jc w:val="both"/>
    </w:pPr>
    <w:rPr>
      <w:rFonts w:cs="BrowalliaUPC"/>
      <w:sz w:val="20"/>
      <w:lang w:val="th-TH" w:bidi="th-TH"/>
    </w:rPr>
  </w:style>
  <w:style w:type="character" w:customStyle="1" w:styleId="BlockTextChar">
    <w:name w:val="Block Text Char"/>
    <w:basedOn w:val="DefaultParagraphFont"/>
    <w:link w:val="BlockText"/>
    <w:locked/>
    <w:rsid w:val="0029164B"/>
    <w:rPr>
      <w:rFonts w:ascii="CG Times (W1)" w:hAnsi="CG Times (W1)" w:cs="KPMG Logo"/>
      <w:sz w:val="28"/>
      <w:szCs w:val="28"/>
      <w:lang w:val="th-TH"/>
    </w:rPr>
  </w:style>
  <w:style w:type="character" w:customStyle="1" w:styleId="A16">
    <w:name w:val="A16"/>
    <w:uiPriority w:val="99"/>
    <w:rsid w:val="008E7B05"/>
    <w:rPr>
      <w:rFonts w:ascii="Univers 45 Light" w:hAnsi="Univers 45 Light" w:cs="Univers 45 Light"/>
      <w:b/>
      <w:bCs/>
      <w:color w:val="D30A53"/>
      <w:sz w:val="12"/>
      <w:szCs w:val="12"/>
    </w:rPr>
  </w:style>
  <w:style w:type="paragraph" w:customStyle="1" w:styleId="Pa66">
    <w:name w:val="Pa66"/>
    <w:basedOn w:val="Normal"/>
    <w:next w:val="Normal"/>
    <w:uiPriority w:val="99"/>
    <w:rsid w:val="008E7B05"/>
    <w:pPr>
      <w:autoSpaceDE w:val="0"/>
      <w:autoSpaceDN w:val="0"/>
      <w:adjustRightInd w:val="0"/>
      <w:spacing w:line="191" w:lineRule="atLeast"/>
    </w:pPr>
    <w:rPr>
      <w:rFonts w:ascii="Univers LT Std 45 Light" w:eastAsiaTheme="minorHAnsi" w:hAnsi="Univers LT Std 45 Light" w:cstheme="minorBidi"/>
      <w:sz w:val="24"/>
      <w:szCs w:val="24"/>
      <w:lang w:bidi="th-TH"/>
    </w:rPr>
  </w:style>
  <w:style w:type="paragraph" w:customStyle="1" w:styleId="Pa67">
    <w:name w:val="Pa67"/>
    <w:basedOn w:val="Normal"/>
    <w:next w:val="Normal"/>
    <w:uiPriority w:val="99"/>
    <w:rsid w:val="008E7B05"/>
    <w:pPr>
      <w:autoSpaceDE w:val="0"/>
      <w:autoSpaceDN w:val="0"/>
      <w:adjustRightInd w:val="0"/>
      <w:spacing w:line="191" w:lineRule="atLeast"/>
    </w:pPr>
    <w:rPr>
      <w:rFonts w:ascii="Univers LT Std 45 Light" w:eastAsiaTheme="minorHAnsi" w:hAnsi="Univers LT Std 45 Light" w:cstheme="minorBidi"/>
      <w:sz w:val="24"/>
      <w:szCs w:val="24"/>
      <w:lang w:bidi="th-TH"/>
    </w:rPr>
  </w:style>
  <w:style w:type="paragraph" w:customStyle="1" w:styleId="IASBNormal">
    <w:name w:val="IASB Normal"/>
    <w:rsid w:val="008E7B05"/>
    <w:pPr>
      <w:spacing w:before="100" w:after="100"/>
      <w:jc w:val="both"/>
    </w:pPr>
    <w:rPr>
      <w:sz w:val="19"/>
      <w:lang w:eastAsia="zh-CN" w:bidi="ar-SA"/>
    </w:rPr>
  </w:style>
  <w:style w:type="table" w:customStyle="1" w:styleId="TableGrid1">
    <w:name w:val="Table Grid1"/>
    <w:basedOn w:val="TableNormal"/>
    <w:next w:val="TableGrid"/>
    <w:uiPriority w:val="39"/>
    <w:rsid w:val="008E7B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164E26"/>
    <w:rPr>
      <w:sz w:val="22"/>
      <w:lang w:bidi="ar-SA"/>
    </w:rPr>
  </w:style>
  <w:style w:type="character" w:customStyle="1" w:styleId="HeaderChar1">
    <w:name w:val="Header Char1"/>
    <w:basedOn w:val="DefaultParagraphFont"/>
    <w:uiPriority w:val="99"/>
    <w:rsid w:val="009C3B32"/>
    <w:rPr>
      <w:rFonts w:ascii="Arial" w:eastAsia="Times New Roman" w:hAnsi="Arial" w:cs="Times New Roman"/>
      <w:sz w:val="18"/>
      <w:szCs w:val="18"/>
    </w:rPr>
  </w:style>
  <w:style w:type="paragraph" w:customStyle="1" w:styleId="zKISOffAddress">
    <w:name w:val="zKISOffAddress"/>
    <w:basedOn w:val="Normal"/>
    <w:rsid w:val="009C3B32"/>
    <w:pPr>
      <w:framePr w:hSpace="215" w:wrap="around" w:vAnchor="page" w:hAnchor="page" w:x="4282" w:y="1294"/>
      <w:spacing w:line="240" w:lineRule="exact"/>
    </w:pPr>
    <w:rPr>
      <w:rFonts w:ascii="Univers for KPMG Light" w:hAnsi="Univers for KPMG Ligh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8044532">
      <w:bodyDiv w:val="1"/>
      <w:marLeft w:val="0"/>
      <w:marRight w:val="0"/>
      <w:marTop w:val="0"/>
      <w:marBottom w:val="0"/>
      <w:divBdr>
        <w:top w:val="none" w:sz="0" w:space="0" w:color="auto"/>
        <w:left w:val="none" w:sz="0" w:space="0" w:color="auto"/>
        <w:bottom w:val="none" w:sz="0" w:space="0" w:color="auto"/>
        <w:right w:val="none" w:sz="0" w:space="0" w:color="auto"/>
      </w:divBdr>
    </w:div>
    <w:div w:id="63458300">
      <w:bodyDiv w:val="1"/>
      <w:marLeft w:val="0"/>
      <w:marRight w:val="0"/>
      <w:marTop w:val="0"/>
      <w:marBottom w:val="0"/>
      <w:divBdr>
        <w:top w:val="none" w:sz="0" w:space="0" w:color="auto"/>
        <w:left w:val="none" w:sz="0" w:space="0" w:color="auto"/>
        <w:bottom w:val="none" w:sz="0" w:space="0" w:color="auto"/>
        <w:right w:val="none" w:sz="0" w:space="0" w:color="auto"/>
      </w:divBdr>
    </w:div>
    <w:div w:id="69428055">
      <w:bodyDiv w:val="1"/>
      <w:marLeft w:val="0"/>
      <w:marRight w:val="0"/>
      <w:marTop w:val="0"/>
      <w:marBottom w:val="0"/>
      <w:divBdr>
        <w:top w:val="none" w:sz="0" w:space="0" w:color="auto"/>
        <w:left w:val="none" w:sz="0" w:space="0" w:color="auto"/>
        <w:bottom w:val="none" w:sz="0" w:space="0" w:color="auto"/>
        <w:right w:val="none" w:sz="0" w:space="0" w:color="auto"/>
      </w:divBdr>
    </w:div>
    <w:div w:id="73094902">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7091050">
      <w:bodyDiv w:val="1"/>
      <w:marLeft w:val="0"/>
      <w:marRight w:val="0"/>
      <w:marTop w:val="0"/>
      <w:marBottom w:val="0"/>
      <w:divBdr>
        <w:top w:val="none" w:sz="0" w:space="0" w:color="auto"/>
        <w:left w:val="none" w:sz="0" w:space="0" w:color="auto"/>
        <w:bottom w:val="none" w:sz="0" w:space="0" w:color="auto"/>
        <w:right w:val="none" w:sz="0" w:space="0" w:color="auto"/>
      </w:divBdr>
    </w:div>
    <w:div w:id="1422808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4956">
      <w:bodyDiv w:val="1"/>
      <w:marLeft w:val="0"/>
      <w:marRight w:val="0"/>
      <w:marTop w:val="0"/>
      <w:marBottom w:val="0"/>
      <w:divBdr>
        <w:top w:val="none" w:sz="0" w:space="0" w:color="auto"/>
        <w:left w:val="none" w:sz="0" w:space="0" w:color="auto"/>
        <w:bottom w:val="none" w:sz="0" w:space="0" w:color="auto"/>
        <w:right w:val="none" w:sz="0" w:space="0" w:color="auto"/>
      </w:divBdr>
    </w:div>
    <w:div w:id="166016596">
      <w:bodyDiv w:val="1"/>
      <w:marLeft w:val="0"/>
      <w:marRight w:val="0"/>
      <w:marTop w:val="0"/>
      <w:marBottom w:val="0"/>
      <w:divBdr>
        <w:top w:val="none" w:sz="0" w:space="0" w:color="auto"/>
        <w:left w:val="none" w:sz="0" w:space="0" w:color="auto"/>
        <w:bottom w:val="none" w:sz="0" w:space="0" w:color="auto"/>
        <w:right w:val="none" w:sz="0" w:space="0" w:color="auto"/>
      </w:divBdr>
    </w:div>
    <w:div w:id="169949500">
      <w:bodyDiv w:val="1"/>
      <w:marLeft w:val="0"/>
      <w:marRight w:val="0"/>
      <w:marTop w:val="0"/>
      <w:marBottom w:val="0"/>
      <w:divBdr>
        <w:top w:val="none" w:sz="0" w:space="0" w:color="auto"/>
        <w:left w:val="none" w:sz="0" w:space="0" w:color="auto"/>
        <w:bottom w:val="none" w:sz="0" w:space="0" w:color="auto"/>
        <w:right w:val="none" w:sz="0" w:space="0" w:color="auto"/>
      </w:divBdr>
    </w:div>
    <w:div w:id="173619134">
      <w:bodyDiv w:val="1"/>
      <w:marLeft w:val="0"/>
      <w:marRight w:val="0"/>
      <w:marTop w:val="0"/>
      <w:marBottom w:val="0"/>
      <w:divBdr>
        <w:top w:val="none" w:sz="0" w:space="0" w:color="auto"/>
        <w:left w:val="none" w:sz="0" w:space="0" w:color="auto"/>
        <w:bottom w:val="none" w:sz="0" w:space="0" w:color="auto"/>
        <w:right w:val="none" w:sz="0" w:space="0" w:color="auto"/>
      </w:divBdr>
    </w:div>
    <w:div w:id="198401782">
      <w:bodyDiv w:val="1"/>
      <w:marLeft w:val="0"/>
      <w:marRight w:val="0"/>
      <w:marTop w:val="0"/>
      <w:marBottom w:val="0"/>
      <w:divBdr>
        <w:top w:val="none" w:sz="0" w:space="0" w:color="auto"/>
        <w:left w:val="none" w:sz="0" w:space="0" w:color="auto"/>
        <w:bottom w:val="none" w:sz="0" w:space="0" w:color="auto"/>
        <w:right w:val="none" w:sz="0" w:space="0" w:color="auto"/>
      </w:divBdr>
    </w:div>
    <w:div w:id="207566763">
      <w:bodyDiv w:val="1"/>
      <w:marLeft w:val="0"/>
      <w:marRight w:val="0"/>
      <w:marTop w:val="0"/>
      <w:marBottom w:val="0"/>
      <w:divBdr>
        <w:top w:val="none" w:sz="0" w:space="0" w:color="auto"/>
        <w:left w:val="none" w:sz="0" w:space="0" w:color="auto"/>
        <w:bottom w:val="none" w:sz="0" w:space="0" w:color="auto"/>
        <w:right w:val="none" w:sz="0" w:space="0" w:color="auto"/>
      </w:divBdr>
    </w:div>
    <w:div w:id="214632773">
      <w:bodyDiv w:val="1"/>
      <w:marLeft w:val="0"/>
      <w:marRight w:val="0"/>
      <w:marTop w:val="0"/>
      <w:marBottom w:val="0"/>
      <w:divBdr>
        <w:top w:val="none" w:sz="0" w:space="0" w:color="auto"/>
        <w:left w:val="none" w:sz="0" w:space="0" w:color="auto"/>
        <w:bottom w:val="none" w:sz="0" w:space="0" w:color="auto"/>
        <w:right w:val="none" w:sz="0" w:space="0" w:color="auto"/>
      </w:divBdr>
    </w:div>
    <w:div w:id="229468383">
      <w:bodyDiv w:val="1"/>
      <w:marLeft w:val="0"/>
      <w:marRight w:val="0"/>
      <w:marTop w:val="0"/>
      <w:marBottom w:val="0"/>
      <w:divBdr>
        <w:top w:val="none" w:sz="0" w:space="0" w:color="auto"/>
        <w:left w:val="none" w:sz="0" w:space="0" w:color="auto"/>
        <w:bottom w:val="none" w:sz="0" w:space="0" w:color="auto"/>
        <w:right w:val="none" w:sz="0" w:space="0" w:color="auto"/>
      </w:divBdr>
    </w:div>
    <w:div w:id="233052202">
      <w:bodyDiv w:val="1"/>
      <w:marLeft w:val="0"/>
      <w:marRight w:val="0"/>
      <w:marTop w:val="0"/>
      <w:marBottom w:val="0"/>
      <w:divBdr>
        <w:top w:val="none" w:sz="0" w:space="0" w:color="auto"/>
        <w:left w:val="none" w:sz="0" w:space="0" w:color="auto"/>
        <w:bottom w:val="none" w:sz="0" w:space="0" w:color="auto"/>
        <w:right w:val="none" w:sz="0" w:space="0" w:color="auto"/>
      </w:divBdr>
    </w:div>
    <w:div w:id="259068060">
      <w:bodyDiv w:val="1"/>
      <w:marLeft w:val="0"/>
      <w:marRight w:val="0"/>
      <w:marTop w:val="0"/>
      <w:marBottom w:val="0"/>
      <w:divBdr>
        <w:top w:val="none" w:sz="0" w:space="0" w:color="auto"/>
        <w:left w:val="none" w:sz="0" w:space="0" w:color="auto"/>
        <w:bottom w:val="none" w:sz="0" w:space="0" w:color="auto"/>
        <w:right w:val="none" w:sz="0" w:space="0" w:color="auto"/>
      </w:divBdr>
    </w:div>
    <w:div w:id="283850437">
      <w:bodyDiv w:val="1"/>
      <w:marLeft w:val="0"/>
      <w:marRight w:val="0"/>
      <w:marTop w:val="0"/>
      <w:marBottom w:val="0"/>
      <w:divBdr>
        <w:top w:val="none" w:sz="0" w:space="0" w:color="auto"/>
        <w:left w:val="none" w:sz="0" w:space="0" w:color="auto"/>
        <w:bottom w:val="none" w:sz="0" w:space="0" w:color="auto"/>
        <w:right w:val="none" w:sz="0" w:space="0" w:color="auto"/>
      </w:divBdr>
    </w:div>
    <w:div w:id="289283146">
      <w:bodyDiv w:val="1"/>
      <w:marLeft w:val="0"/>
      <w:marRight w:val="0"/>
      <w:marTop w:val="0"/>
      <w:marBottom w:val="0"/>
      <w:divBdr>
        <w:top w:val="none" w:sz="0" w:space="0" w:color="auto"/>
        <w:left w:val="none" w:sz="0" w:space="0" w:color="auto"/>
        <w:bottom w:val="none" w:sz="0" w:space="0" w:color="auto"/>
        <w:right w:val="none" w:sz="0" w:space="0" w:color="auto"/>
      </w:divBdr>
    </w:div>
    <w:div w:id="307173398">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50686474">
      <w:bodyDiv w:val="1"/>
      <w:marLeft w:val="0"/>
      <w:marRight w:val="0"/>
      <w:marTop w:val="0"/>
      <w:marBottom w:val="0"/>
      <w:divBdr>
        <w:top w:val="none" w:sz="0" w:space="0" w:color="auto"/>
        <w:left w:val="none" w:sz="0" w:space="0" w:color="auto"/>
        <w:bottom w:val="none" w:sz="0" w:space="0" w:color="auto"/>
        <w:right w:val="none" w:sz="0" w:space="0" w:color="auto"/>
      </w:divBdr>
    </w:div>
    <w:div w:id="364333986">
      <w:bodyDiv w:val="1"/>
      <w:marLeft w:val="0"/>
      <w:marRight w:val="0"/>
      <w:marTop w:val="0"/>
      <w:marBottom w:val="0"/>
      <w:divBdr>
        <w:top w:val="none" w:sz="0" w:space="0" w:color="auto"/>
        <w:left w:val="none" w:sz="0" w:space="0" w:color="auto"/>
        <w:bottom w:val="none" w:sz="0" w:space="0" w:color="auto"/>
        <w:right w:val="none" w:sz="0" w:space="0" w:color="auto"/>
      </w:divBdr>
    </w:div>
    <w:div w:id="366176432">
      <w:bodyDiv w:val="1"/>
      <w:marLeft w:val="0"/>
      <w:marRight w:val="0"/>
      <w:marTop w:val="0"/>
      <w:marBottom w:val="0"/>
      <w:divBdr>
        <w:top w:val="none" w:sz="0" w:space="0" w:color="auto"/>
        <w:left w:val="none" w:sz="0" w:space="0" w:color="auto"/>
        <w:bottom w:val="none" w:sz="0" w:space="0" w:color="auto"/>
        <w:right w:val="none" w:sz="0" w:space="0" w:color="auto"/>
      </w:divBdr>
    </w:div>
    <w:div w:id="384569432">
      <w:bodyDiv w:val="1"/>
      <w:marLeft w:val="0"/>
      <w:marRight w:val="0"/>
      <w:marTop w:val="0"/>
      <w:marBottom w:val="0"/>
      <w:divBdr>
        <w:top w:val="none" w:sz="0" w:space="0" w:color="auto"/>
        <w:left w:val="none" w:sz="0" w:space="0" w:color="auto"/>
        <w:bottom w:val="none" w:sz="0" w:space="0" w:color="auto"/>
        <w:right w:val="none" w:sz="0" w:space="0" w:color="auto"/>
      </w:divBdr>
    </w:div>
    <w:div w:id="440345273">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644677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97037096">
      <w:bodyDiv w:val="1"/>
      <w:marLeft w:val="0"/>
      <w:marRight w:val="0"/>
      <w:marTop w:val="0"/>
      <w:marBottom w:val="0"/>
      <w:divBdr>
        <w:top w:val="none" w:sz="0" w:space="0" w:color="auto"/>
        <w:left w:val="none" w:sz="0" w:space="0" w:color="auto"/>
        <w:bottom w:val="none" w:sz="0" w:space="0" w:color="auto"/>
        <w:right w:val="none" w:sz="0" w:space="0" w:color="auto"/>
      </w:divBdr>
    </w:div>
    <w:div w:id="535123787">
      <w:bodyDiv w:val="1"/>
      <w:marLeft w:val="0"/>
      <w:marRight w:val="0"/>
      <w:marTop w:val="0"/>
      <w:marBottom w:val="0"/>
      <w:divBdr>
        <w:top w:val="none" w:sz="0" w:space="0" w:color="auto"/>
        <w:left w:val="none" w:sz="0" w:space="0" w:color="auto"/>
        <w:bottom w:val="none" w:sz="0" w:space="0" w:color="auto"/>
        <w:right w:val="none" w:sz="0" w:space="0" w:color="auto"/>
      </w:divBdr>
    </w:div>
    <w:div w:id="537427804">
      <w:bodyDiv w:val="1"/>
      <w:marLeft w:val="0"/>
      <w:marRight w:val="0"/>
      <w:marTop w:val="0"/>
      <w:marBottom w:val="0"/>
      <w:divBdr>
        <w:top w:val="none" w:sz="0" w:space="0" w:color="auto"/>
        <w:left w:val="none" w:sz="0" w:space="0" w:color="auto"/>
        <w:bottom w:val="none" w:sz="0" w:space="0" w:color="auto"/>
        <w:right w:val="none" w:sz="0" w:space="0" w:color="auto"/>
      </w:divBdr>
    </w:div>
    <w:div w:id="555556499">
      <w:bodyDiv w:val="1"/>
      <w:marLeft w:val="0"/>
      <w:marRight w:val="0"/>
      <w:marTop w:val="0"/>
      <w:marBottom w:val="0"/>
      <w:divBdr>
        <w:top w:val="none" w:sz="0" w:space="0" w:color="auto"/>
        <w:left w:val="none" w:sz="0" w:space="0" w:color="auto"/>
        <w:bottom w:val="none" w:sz="0" w:space="0" w:color="auto"/>
        <w:right w:val="none" w:sz="0" w:space="0" w:color="auto"/>
      </w:divBdr>
    </w:div>
    <w:div w:id="558831879">
      <w:bodyDiv w:val="1"/>
      <w:marLeft w:val="0"/>
      <w:marRight w:val="0"/>
      <w:marTop w:val="0"/>
      <w:marBottom w:val="0"/>
      <w:divBdr>
        <w:top w:val="none" w:sz="0" w:space="0" w:color="auto"/>
        <w:left w:val="none" w:sz="0" w:space="0" w:color="auto"/>
        <w:bottom w:val="none" w:sz="0" w:space="0" w:color="auto"/>
        <w:right w:val="none" w:sz="0" w:space="0" w:color="auto"/>
      </w:divBdr>
    </w:div>
    <w:div w:id="589774726">
      <w:bodyDiv w:val="1"/>
      <w:marLeft w:val="0"/>
      <w:marRight w:val="0"/>
      <w:marTop w:val="0"/>
      <w:marBottom w:val="0"/>
      <w:divBdr>
        <w:top w:val="none" w:sz="0" w:space="0" w:color="auto"/>
        <w:left w:val="none" w:sz="0" w:space="0" w:color="auto"/>
        <w:bottom w:val="none" w:sz="0" w:space="0" w:color="auto"/>
        <w:right w:val="none" w:sz="0" w:space="0" w:color="auto"/>
      </w:divBdr>
    </w:div>
    <w:div w:id="597257919">
      <w:bodyDiv w:val="1"/>
      <w:marLeft w:val="0"/>
      <w:marRight w:val="0"/>
      <w:marTop w:val="0"/>
      <w:marBottom w:val="0"/>
      <w:divBdr>
        <w:top w:val="none" w:sz="0" w:space="0" w:color="auto"/>
        <w:left w:val="none" w:sz="0" w:space="0" w:color="auto"/>
        <w:bottom w:val="none" w:sz="0" w:space="0" w:color="auto"/>
        <w:right w:val="none" w:sz="0" w:space="0" w:color="auto"/>
      </w:divBdr>
    </w:div>
    <w:div w:id="608585814">
      <w:bodyDiv w:val="1"/>
      <w:marLeft w:val="0"/>
      <w:marRight w:val="0"/>
      <w:marTop w:val="0"/>
      <w:marBottom w:val="0"/>
      <w:divBdr>
        <w:top w:val="none" w:sz="0" w:space="0" w:color="auto"/>
        <w:left w:val="none" w:sz="0" w:space="0" w:color="auto"/>
        <w:bottom w:val="none" w:sz="0" w:space="0" w:color="auto"/>
        <w:right w:val="none" w:sz="0" w:space="0" w:color="auto"/>
      </w:divBdr>
    </w:div>
    <w:div w:id="641428640">
      <w:bodyDiv w:val="1"/>
      <w:marLeft w:val="0"/>
      <w:marRight w:val="0"/>
      <w:marTop w:val="0"/>
      <w:marBottom w:val="0"/>
      <w:divBdr>
        <w:top w:val="none" w:sz="0" w:space="0" w:color="auto"/>
        <w:left w:val="none" w:sz="0" w:space="0" w:color="auto"/>
        <w:bottom w:val="none" w:sz="0" w:space="0" w:color="auto"/>
        <w:right w:val="none" w:sz="0" w:space="0" w:color="auto"/>
      </w:divBdr>
    </w:div>
    <w:div w:id="669597758">
      <w:bodyDiv w:val="1"/>
      <w:marLeft w:val="0"/>
      <w:marRight w:val="0"/>
      <w:marTop w:val="0"/>
      <w:marBottom w:val="0"/>
      <w:divBdr>
        <w:top w:val="none" w:sz="0" w:space="0" w:color="auto"/>
        <w:left w:val="none" w:sz="0" w:space="0" w:color="auto"/>
        <w:bottom w:val="none" w:sz="0" w:space="0" w:color="auto"/>
        <w:right w:val="none" w:sz="0" w:space="0" w:color="auto"/>
      </w:divBdr>
    </w:div>
    <w:div w:id="699282913">
      <w:bodyDiv w:val="1"/>
      <w:marLeft w:val="0"/>
      <w:marRight w:val="0"/>
      <w:marTop w:val="0"/>
      <w:marBottom w:val="0"/>
      <w:divBdr>
        <w:top w:val="none" w:sz="0" w:space="0" w:color="auto"/>
        <w:left w:val="none" w:sz="0" w:space="0" w:color="auto"/>
        <w:bottom w:val="none" w:sz="0" w:space="0" w:color="auto"/>
        <w:right w:val="none" w:sz="0" w:space="0" w:color="auto"/>
      </w:divBdr>
    </w:div>
    <w:div w:id="705562660">
      <w:bodyDiv w:val="1"/>
      <w:marLeft w:val="0"/>
      <w:marRight w:val="0"/>
      <w:marTop w:val="0"/>
      <w:marBottom w:val="0"/>
      <w:divBdr>
        <w:top w:val="none" w:sz="0" w:space="0" w:color="auto"/>
        <w:left w:val="none" w:sz="0" w:space="0" w:color="auto"/>
        <w:bottom w:val="none" w:sz="0" w:space="0" w:color="auto"/>
        <w:right w:val="none" w:sz="0" w:space="0" w:color="auto"/>
      </w:divBdr>
    </w:div>
    <w:div w:id="714238373">
      <w:bodyDiv w:val="1"/>
      <w:marLeft w:val="0"/>
      <w:marRight w:val="0"/>
      <w:marTop w:val="0"/>
      <w:marBottom w:val="0"/>
      <w:divBdr>
        <w:top w:val="none" w:sz="0" w:space="0" w:color="auto"/>
        <w:left w:val="none" w:sz="0" w:space="0" w:color="auto"/>
        <w:bottom w:val="none" w:sz="0" w:space="0" w:color="auto"/>
        <w:right w:val="none" w:sz="0" w:space="0" w:color="auto"/>
      </w:divBdr>
    </w:div>
    <w:div w:id="74036659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9729477">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208110">
      <w:bodyDiv w:val="1"/>
      <w:marLeft w:val="0"/>
      <w:marRight w:val="0"/>
      <w:marTop w:val="0"/>
      <w:marBottom w:val="0"/>
      <w:divBdr>
        <w:top w:val="none" w:sz="0" w:space="0" w:color="auto"/>
        <w:left w:val="none" w:sz="0" w:space="0" w:color="auto"/>
        <w:bottom w:val="none" w:sz="0" w:space="0" w:color="auto"/>
        <w:right w:val="none" w:sz="0" w:space="0" w:color="auto"/>
      </w:divBdr>
    </w:div>
    <w:div w:id="843664594">
      <w:bodyDiv w:val="1"/>
      <w:marLeft w:val="0"/>
      <w:marRight w:val="0"/>
      <w:marTop w:val="0"/>
      <w:marBottom w:val="0"/>
      <w:divBdr>
        <w:top w:val="none" w:sz="0" w:space="0" w:color="auto"/>
        <w:left w:val="none" w:sz="0" w:space="0" w:color="auto"/>
        <w:bottom w:val="none" w:sz="0" w:space="0" w:color="auto"/>
        <w:right w:val="none" w:sz="0" w:space="0" w:color="auto"/>
      </w:divBdr>
    </w:div>
    <w:div w:id="846748414">
      <w:bodyDiv w:val="1"/>
      <w:marLeft w:val="0"/>
      <w:marRight w:val="0"/>
      <w:marTop w:val="0"/>
      <w:marBottom w:val="0"/>
      <w:divBdr>
        <w:top w:val="none" w:sz="0" w:space="0" w:color="auto"/>
        <w:left w:val="none" w:sz="0" w:space="0" w:color="auto"/>
        <w:bottom w:val="none" w:sz="0" w:space="0" w:color="auto"/>
        <w:right w:val="none" w:sz="0" w:space="0" w:color="auto"/>
      </w:divBdr>
    </w:div>
    <w:div w:id="855845454">
      <w:bodyDiv w:val="1"/>
      <w:marLeft w:val="0"/>
      <w:marRight w:val="0"/>
      <w:marTop w:val="0"/>
      <w:marBottom w:val="0"/>
      <w:divBdr>
        <w:top w:val="none" w:sz="0" w:space="0" w:color="auto"/>
        <w:left w:val="none" w:sz="0" w:space="0" w:color="auto"/>
        <w:bottom w:val="none" w:sz="0" w:space="0" w:color="auto"/>
        <w:right w:val="none" w:sz="0" w:space="0" w:color="auto"/>
      </w:divBdr>
    </w:div>
    <w:div w:id="857696717">
      <w:bodyDiv w:val="1"/>
      <w:marLeft w:val="0"/>
      <w:marRight w:val="0"/>
      <w:marTop w:val="0"/>
      <w:marBottom w:val="0"/>
      <w:divBdr>
        <w:top w:val="none" w:sz="0" w:space="0" w:color="auto"/>
        <w:left w:val="none" w:sz="0" w:space="0" w:color="auto"/>
        <w:bottom w:val="none" w:sz="0" w:space="0" w:color="auto"/>
        <w:right w:val="none" w:sz="0" w:space="0" w:color="auto"/>
      </w:divBdr>
    </w:div>
    <w:div w:id="869799483">
      <w:bodyDiv w:val="1"/>
      <w:marLeft w:val="0"/>
      <w:marRight w:val="0"/>
      <w:marTop w:val="0"/>
      <w:marBottom w:val="0"/>
      <w:divBdr>
        <w:top w:val="none" w:sz="0" w:space="0" w:color="auto"/>
        <w:left w:val="none" w:sz="0" w:space="0" w:color="auto"/>
        <w:bottom w:val="none" w:sz="0" w:space="0" w:color="auto"/>
        <w:right w:val="none" w:sz="0" w:space="0" w:color="auto"/>
      </w:divBdr>
    </w:div>
    <w:div w:id="872810222">
      <w:bodyDiv w:val="1"/>
      <w:marLeft w:val="0"/>
      <w:marRight w:val="0"/>
      <w:marTop w:val="0"/>
      <w:marBottom w:val="0"/>
      <w:divBdr>
        <w:top w:val="none" w:sz="0" w:space="0" w:color="auto"/>
        <w:left w:val="none" w:sz="0" w:space="0" w:color="auto"/>
        <w:bottom w:val="none" w:sz="0" w:space="0" w:color="auto"/>
        <w:right w:val="none" w:sz="0" w:space="0" w:color="auto"/>
      </w:divBdr>
    </w:div>
    <w:div w:id="917178742">
      <w:bodyDiv w:val="1"/>
      <w:marLeft w:val="0"/>
      <w:marRight w:val="0"/>
      <w:marTop w:val="0"/>
      <w:marBottom w:val="0"/>
      <w:divBdr>
        <w:top w:val="none" w:sz="0" w:space="0" w:color="auto"/>
        <w:left w:val="none" w:sz="0" w:space="0" w:color="auto"/>
        <w:bottom w:val="none" w:sz="0" w:space="0" w:color="auto"/>
        <w:right w:val="none" w:sz="0" w:space="0" w:color="auto"/>
      </w:divBdr>
    </w:div>
    <w:div w:id="918292794">
      <w:bodyDiv w:val="1"/>
      <w:marLeft w:val="0"/>
      <w:marRight w:val="0"/>
      <w:marTop w:val="0"/>
      <w:marBottom w:val="0"/>
      <w:divBdr>
        <w:top w:val="none" w:sz="0" w:space="0" w:color="auto"/>
        <w:left w:val="none" w:sz="0" w:space="0" w:color="auto"/>
        <w:bottom w:val="none" w:sz="0" w:space="0" w:color="auto"/>
        <w:right w:val="none" w:sz="0" w:space="0" w:color="auto"/>
      </w:divBdr>
    </w:div>
    <w:div w:id="945699594">
      <w:bodyDiv w:val="1"/>
      <w:marLeft w:val="0"/>
      <w:marRight w:val="0"/>
      <w:marTop w:val="0"/>
      <w:marBottom w:val="0"/>
      <w:divBdr>
        <w:top w:val="none" w:sz="0" w:space="0" w:color="auto"/>
        <w:left w:val="none" w:sz="0" w:space="0" w:color="auto"/>
        <w:bottom w:val="none" w:sz="0" w:space="0" w:color="auto"/>
        <w:right w:val="none" w:sz="0" w:space="0" w:color="auto"/>
      </w:divBdr>
    </w:div>
    <w:div w:id="958872980">
      <w:bodyDiv w:val="1"/>
      <w:marLeft w:val="0"/>
      <w:marRight w:val="0"/>
      <w:marTop w:val="0"/>
      <w:marBottom w:val="0"/>
      <w:divBdr>
        <w:top w:val="none" w:sz="0" w:space="0" w:color="auto"/>
        <w:left w:val="none" w:sz="0" w:space="0" w:color="auto"/>
        <w:bottom w:val="none" w:sz="0" w:space="0" w:color="auto"/>
        <w:right w:val="none" w:sz="0" w:space="0" w:color="auto"/>
      </w:divBdr>
    </w:div>
    <w:div w:id="958955292">
      <w:bodyDiv w:val="1"/>
      <w:marLeft w:val="0"/>
      <w:marRight w:val="0"/>
      <w:marTop w:val="0"/>
      <w:marBottom w:val="0"/>
      <w:divBdr>
        <w:top w:val="none" w:sz="0" w:space="0" w:color="auto"/>
        <w:left w:val="none" w:sz="0" w:space="0" w:color="auto"/>
        <w:bottom w:val="none" w:sz="0" w:space="0" w:color="auto"/>
        <w:right w:val="none" w:sz="0" w:space="0" w:color="auto"/>
      </w:divBdr>
    </w:div>
    <w:div w:id="976450165">
      <w:bodyDiv w:val="1"/>
      <w:marLeft w:val="0"/>
      <w:marRight w:val="0"/>
      <w:marTop w:val="0"/>
      <w:marBottom w:val="0"/>
      <w:divBdr>
        <w:top w:val="none" w:sz="0" w:space="0" w:color="auto"/>
        <w:left w:val="none" w:sz="0" w:space="0" w:color="auto"/>
        <w:bottom w:val="none" w:sz="0" w:space="0" w:color="auto"/>
        <w:right w:val="none" w:sz="0" w:space="0" w:color="auto"/>
      </w:divBdr>
    </w:div>
    <w:div w:id="986937543">
      <w:bodyDiv w:val="1"/>
      <w:marLeft w:val="0"/>
      <w:marRight w:val="0"/>
      <w:marTop w:val="0"/>
      <w:marBottom w:val="0"/>
      <w:divBdr>
        <w:top w:val="none" w:sz="0" w:space="0" w:color="auto"/>
        <w:left w:val="none" w:sz="0" w:space="0" w:color="auto"/>
        <w:bottom w:val="none" w:sz="0" w:space="0" w:color="auto"/>
        <w:right w:val="none" w:sz="0" w:space="0" w:color="auto"/>
      </w:divBdr>
    </w:div>
    <w:div w:id="1013872044">
      <w:bodyDiv w:val="1"/>
      <w:marLeft w:val="0"/>
      <w:marRight w:val="0"/>
      <w:marTop w:val="0"/>
      <w:marBottom w:val="0"/>
      <w:divBdr>
        <w:top w:val="none" w:sz="0" w:space="0" w:color="auto"/>
        <w:left w:val="none" w:sz="0" w:space="0" w:color="auto"/>
        <w:bottom w:val="none" w:sz="0" w:space="0" w:color="auto"/>
        <w:right w:val="none" w:sz="0" w:space="0" w:color="auto"/>
      </w:divBdr>
    </w:div>
    <w:div w:id="1043942284">
      <w:bodyDiv w:val="1"/>
      <w:marLeft w:val="0"/>
      <w:marRight w:val="0"/>
      <w:marTop w:val="0"/>
      <w:marBottom w:val="0"/>
      <w:divBdr>
        <w:top w:val="none" w:sz="0" w:space="0" w:color="auto"/>
        <w:left w:val="none" w:sz="0" w:space="0" w:color="auto"/>
        <w:bottom w:val="none" w:sz="0" w:space="0" w:color="auto"/>
        <w:right w:val="none" w:sz="0" w:space="0" w:color="auto"/>
      </w:divBdr>
    </w:div>
    <w:div w:id="1060782984">
      <w:bodyDiv w:val="1"/>
      <w:marLeft w:val="0"/>
      <w:marRight w:val="0"/>
      <w:marTop w:val="0"/>
      <w:marBottom w:val="0"/>
      <w:divBdr>
        <w:top w:val="none" w:sz="0" w:space="0" w:color="auto"/>
        <w:left w:val="none" w:sz="0" w:space="0" w:color="auto"/>
        <w:bottom w:val="none" w:sz="0" w:space="0" w:color="auto"/>
        <w:right w:val="none" w:sz="0" w:space="0" w:color="auto"/>
      </w:divBdr>
    </w:div>
    <w:div w:id="1098405953">
      <w:bodyDiv w:val="1"/>
      <w:marLeft w:val="0"/>
      <w:marRight w:val="0"/>
      <w:marTop w:val="0"/>
      <w:marBottom w:val="0"/>
      <w:divBdr>
        <w:top w:val="none" w:sz="0" w:space="0" w:color="auto"/>
        <w:left w:val="none" w:sz="0" w:space="0" w:color="auto"/>
        <w:bottom w:val="none" w:sz="0" w:space="0" w:color="auto"/>
        <w:right w:val="none" w:sz="0" w:space="0" w:color="auto"/>
      </w:divBdr>
    </w:div>
    <w:div w:id="1100415175">
      <w:bodyDiv w:val="1"/>
      <w:marLeft w:val="0"/>
      <w:marRight w:val="0"/>
      <w:marTop w:val="0"/>
      <w:marBottom w:val="0"/>
      <w:divBdr>
        <w:top w:val="none" w:sz="0" w:space="0" w:color="auto"/>
        <w:left w:val="none" w:sz="0" w:space="0" w:color="auto"/>
        <w:bottom w:val="none" w:sz="0" w:space="0" w:color="auto"/>
        <w:right w:val="none" w:sz="0" w:space="0" w:color="auto"/>
      </w:divBdr>
    </w:div>
    <w:div w:id="1171023050">
      <w:bodyDiv w:val="1"/>
      <w:marLeft w:val="0"/>
      <w:marRight w:val="0"/>
      <w:marTop w:val="0"/>
      <w:marBottom w:val="0"/>
      <w:divBdr>
        <w:top w:val="none" w:sz="0" w:space="0" w:color="auto"/>
        <w:left w:val="none" w:sz="0" w:space="0" w:color="auto"/>
        <w:bottom w:val="none" w:sz="0" w:space="0" w:color="auto"/>
        <w:right w:val="none" w:sz="0" w:space="0" w:color="auto"/>
      </w:divBdr>
    </w:div>
    <w:div w:id="118929404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866223">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6970486">
      <w:bodyDiv w:val="1"/>
      <w:marLeft w:val="0"/>
      <w:marRight w:val="0"/>
      <w:marTop w:val="0"/>
      <w:marBottom w:val="0"/>
      <w:divBdr>
        <w:top w:val="none" w:sz="0" w:space="0" w:color="auto"/>
        <w:left w:val="none" w:sz="0" w:space="0" w:color="auto"/>
        <w:bottom w:val="none" w:sz="0" w:space="0" w:color="auto"/>
        <w:right w:val="none" w:sz="0" w:space="0" w:color="auto"/>
      </w:divBdr>
    </w:div>
    <w:div w:id="1228805627">
      <w:bodyDiv w:val="1"/>
      <w:marLeft w:val="0"/>
      <w:marRight w:val="0"/>
      <w:marTop w:val="0"/>
      <w:marBottom w:val="0"/>
      <w:divBdr>
        <w:top w:val="none" w:sz="0" w:space="0" w:color="auto"/>
        <w:left w:val="none" w:sz="0" w:space="0" w:color="auto"/>
        <w:bottom w:val="none" w:sz="0" w:space="0" w:color="auto"/>
        <w:right w:val="none" w:sz="0" w:space="0" w:color="auto"/>
      </w:divBdr>
    </w:div>
    <w:div w:id="122968356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23300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39576316">
      <w:bodyDiv w:val="1"/>
      <w:marLeft w:val="0"/>
      <w:marRight w:val="0"/>
      <w:marTop w:val="0"/>
      <w:marBottom w:val="0"/>
      <w:divBdr>
        <w:top w:val="none" w:sz="0" w:space="0" w:color="auto"/>
        <w:left w:val="none" w:sz="0" w:space="0" w:color="auto"/>
        <w:bottom w:val="none" w:sz="0" w:space="0" w:color="auto"/>
        <w:right w:val="none" w:sz="0" w:space="0" w:color="auto"/>
      </w:divBdr>
    </w:div>
    <w:div w:id="1340353992">
      <w:bodyDiv w:val="1"/>
      <w:marLeft w:val="0"/>
      <w:marRight w:val="0"/>
      <w:marTop w:val="0"/>
      <w:marBottom w:val="0"/>
      <w:divBdr>
        <w:top w:val="none" w:sz="0" w:space="0" w:color="auto"/>
        <w:left w:val="none" w:sz="0" w:space="0" w:color="auto"/>
        <w:bottom w:val="none" w:sz="0" w:space="0" w:color="auto"/>
        <w:right w:val="none" w:sz="0" w:space="0" w:color="auto"/>
      </w:divBdr>
    </w:div>
    <w:div w:id="1343430046">
      <w:bodyDiv w:val="1"/>
      <w:marLeft w:val="0"/>
      <w:marRight w:val="0"/>
      <w:marTop w:val="0"/>
      <w:marBottom w:val="0"/>
      <w:divBdr>
        <w:top w:val="none" w:sz="0" w:space="0" w:color="auto"/>
        <w:left w:val="none" w:sz="0" w:space="0" w:color="auto"/>
        <w:bottom w:val="none" w:sz="0" w:space="0" w:color="auto"/>
        <w:right w:val="none" w:sz="0" w:space="0" w:color="auto"/>
      </w:divBdr>
    </w:div>
    <w:div w:id="1387224336">
      <w:bodyDiv w:val="1"/>
      <w:marLeft w:val="0"/>
      <w:marRight w:val="0"/>
      <w:marTop w:val="0"/>
      <w:marBottom w:val="0"/>
      <w:divBdr>
        <w:top w:val="none" w:sz="0" w:space="0" w:color="auto"/>
        <w:left w:val="none" w:sz="0" w:space="0" w:color="auto"/>
        <w:bottom w:val="none" w:sz="0" w:space="0" w:color="auto"/>
        <w:right w:val="none" w:sz="0" w:space="0" w:color="auto"/>
      </w:divBdr>
    </w:div>
    <w:div w:id="1401752822">
      <w:bodyDiv w:val="1"/>
      <w:marLeft w:val="0"/>
      <w:marRight w:val="0"/>
      <w:marTop w:val="0"/>
      <w:marBottom w:val="0"/>
      <w:divBdr>
        <w:top w:val="none" w:sz="0" w:space="0" w:color="auto"/>
        <w:left w:val="none" w:sz="0" w:space="0" w:color="auto"/>
        <w:bottom w:val="none" w:sz="0" w:space="0" w:color="auto"/>
        <w:right w:val="none" w:sz="0" w:space="0" w:color="auto"/>
      </w:divBdr>
    </w:div>
    <w:div w:id="1425764951">
      <w:bodyDiv w:val="1"/>
      <w:marLeft w:val="0"/>
      <w:marRight w:val="0"/>
      <w:marTop w:val="0"/>
      <w:marBottom w:val="0"/>
      <w:divBdr>
        <w:top w:val="none" w:sz="0" w:space="0" w:color="auto"/>
        <w:left w:val="none" w:sz="0" w:space="0" w:color="auto"/>
        <w:bottom w:val="none" w:sz="0" w:space="0" w:color="auto"/>
        <w:right w:val="none" w:sz="0" w:space="0" w:color="auto"/>
      </w:divBdr>
    </w:div>
    <w:div w:id="1448543664">
      <w:bodyDiv w:val="1"/>
      <w:marLeft w:val="0"/>
      <w:marRight w:val="0"/>
      <w:marTop w:val="0"/>
      <w:marBottom w:val="0"/>
      <w:divBdr>
        <w:top w:val="none" w:sz="0" w:space="0" w:color="auto"/>
        <w:left w:val="none" w:sz="0" w:space="0" w:color="auto"/>
        <w:bottom w:val="none" w:sz="0" w:space="0" w:color="auto"/>
        <w:right w:val="none" w:sz="0" w:space="0" w:color="auto"/>
      </w:divBdr>
    </w:div>
    <w:div w:id="1451776000">
      <w:bodyDiv w:val="1"/>
      <w:marLeft w:val="0"/>
      <w:marRight w:val="0"/>
      <w:marTop w:val="0"/>
      <w:marBottom w:val="0"/>
      <w:divBdr>
        <w:top w:val="none" w:sz="0" w:space="0" w:color="auto"/>
        <w:left w:val="none" w:sz="0" w:space="0" w:color="auto"/>
        <w:bottom w:val="none" w:sz="0" w:space="0" w:color="auto"/>
        <w:right w:val="none" w:sz="0" w:space="0" w:color="auto"/>
      </w:divBdr>
    </w:div>
    <w:div w:id="1455439820">
      <w:bodyDiv w:val="1"/>
      <w:marLeft w:val="0"/>
      <w:marRight w:val="0"/>
      <w:marTop w:val="0"/>
      <w:marBottom w:val="0"/>
      <w:divBdr>
        <w:top w:val="none" w:sz="0" w:space="0" w:color="auto"/>
        <w:left w:val="none" w:sz="0" w:space="0" w:color="auto"/>
        <w:bottom w:val="none" w:sz="0" w:space="0" w:color="auto"/>
        <w:right w:val="none" w:sz="0" w:space="0" w:color="auto"/>
      </w:divBdr>
    </w:div>
    <w:div w:id="1508206314">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8157632">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864144">
      <w:bodyDiv w:val="1"/>
      <w:marLeft w:val="0"/>
      <w:marRight w:val="0"/>
      <w:marTop w:val="0"/>
      <w:marBottom w:val="0"/>
      <w:divBdr>
        <w:top w:val="none" w:sz="0" w:space="0" w:color="auto"/>
        <w:left w:val="none" w:sz="0" w:space="0" w:color="auto"/>
        <w:bottom w:val="none" w:sz="0" w:space="0" w:color="auto"/>
        <w:right w:val="none" w:sz="0" w:space="0" w:color="auto"/>
      </w:divBdr>
    </w:div>
    <w:div w:id="1636523819">
      <w:bodyDiv w:val="1"/>
      <w:marLeft w:val="0"/>
      <w:marRight w:val="0"/>
      <w:marTop w:val="0"/>
      <w:marBottom w:val="0"/>
      <w:divBdr>
        <w:top w:val="none" w:sz="0" w:space="0" w:color="auto"/>
        <w:left w:val="none" w:sz="0" w:space="0" w:color="auto"/>
        <w:bottom w:val="none" w:sz="0" w:space="0" w:color="auto"/>
        <w:right w:val="none" w:sz="0" w:space="0" w:color="auto"/>
      </w:divBdr>
    </w:div>
    <w:div w:id="1657028388">
      <w:bodyDiv w:val="1"/>
      <w:marLeft w:val="0"/>
      <w:marRight w:val="0"/>
      <w:marTop w:val="0"/>
      <w:marBottom w:val="0"/>
      <w:divBdr>
        <w:top w:val="none" w:sz="0" w:space="0" w:color="auto"/>
        <w:left w:val="none" w:sz="0" w:space="0" w:color="auto"/>
        <w:bottom w:val="none" w:sz="0" w:space="0" w:color="auto"/>
        <w:right w:val="none" w:sz="0" w:space="0" w:color="auto"/>
      </w:divBdr>
    </w:div>
    <w:div w:id="1679622563">
      <w:bodyDiv w:val="1"/>
      <w:marLeft w:val="0"/>
      <w:marRight w:val="0"/>
      <w:marTop w:val="0"/>
      <w:marBottom w:val="0"/>
      <w:divBdr>
        <w:top w:val="none" w:sz="0" w:space="0" w:color="auto"/>
        <w:left w:val="none" w:sz="0" w:space="0" w:color="auto"/>
        <w:bottom w:val="none" w:sz="0" w:space="0" w:color="auto"/>
        <w:right w:val="none" w:sz="0" w:space="0" w:color="auto"/>
      </w:divBdr>
    </w:div>
    <w:div w:id="1686596342">
      <w:bodyDiv w:val="1"/>
      <w:marLeft w:val="0"/>
      <w:marRight w:val="0"/>
      <w:marTop w:val="0"/>
      <w:marBottom w:val="0"/>
      <w:divBdr>
        <w:top w:val="none" w:sz="0" w:space="0" w:color="auto"/>
        <w:left w:val="none" w:sz="0" w:space="0" w:color="auto"/>
        <w:bottom w:val="none" w:sz="0" w:space="0" w:color="auto"/>
        <w:right w:val="none" w:sz="0" w:space="0" w:color="auto"/>
      </w:divBdr>
    </w:div>
    <w:div w:id="1732843978">
      <w:bodyDiv w:val="1"/>
      <w:marLeft w:val="0"/>
      <w:marRight w:val="0"/>
      <w:marTop w:val="0"/>
      <w:marBottom w:val="0"/>
      <w:divBdr>
        <w:top w:val="none" w:sz="0" w:space="0" w:color="auto"/>
        <w:left w:val="none" w:sz="0" w:space="0" w:color="auto"/>
        <w:bottom w:val="none" w:sz="0" w:space="0" w:color="auto"/>
        <w:right w:val="none" w:sz="0" w:space="0" w:color="auto"/>
      </w:divBdr>
    </w:div>
    <w:div w:id="1750804999">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7679435">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58498640">
      <w:bodyDiv w:val="1"/>
      <w:marLeft w:val="0"/>
      <w:marRight w:val="0"/>
      <w:marTop w:val="0"/>
      <w:marBottom w:val="0"/>
      <w:divBdr>
        <w:top w:val="none" w:sz="0" w:space="0" w:color="auto"/>
        <w:left w:val="none" w:sz="0" w:space="0" w:color="auto"/>
        <w:bottom w:val="none" w:sz="0" w:space="0" w:color="auto"/>
        <w:right w:val="none" w:sz="0" w:space="0" w:color="auto"/>
      </w:divBdr>
    </w:div>
    <w:div w:id="1868327783">
      <w:bodyDiv w:val="1"/>
      <w:marLeft w:val="0"/>
      <w:marRight w:val="0"/>
      <w:marTop w:val="0"/>
      <w:marBottom w:val="0"/>
      <w:divBdr>
        <w:top w:val="none" w:sz="0" w:space="0" w:color="auto"/>
        <w:left w:val="none" w:sz="0" w:space="0" w:color="auto"/>
        <w:bottom w:val="none" w:sz="0" w:space="0" w:color="auto"/>
        <w:right w:val="none" w:sz="0" w:space="0" w:color="auto"/>
      </w:divBdr>
    </w:div>
    <w:div w:id="1931818424">
      <w:bodyDiv w:val="1"/>
      <w:marLeft w:val="0"/>
      <w:marRight w:val="0"/>
      <w:marTop w:val="0"/>
      <w:marBottom w:val="0"/>
      <w:divBdr>
        <w:top w:val="none" w:sz="0" w:space="0" w:color="auto"/>
        <w:left w:val="none" w:sz="0" w:space="0" w:color="auto"/>
        <w:bottom w:val="none" w:sz="0" w:space="0" w:color="auto"/>
        <w:right w:val="none" w:sz="0" w:space="0" w:color="auto"/>
      </w:divBdr>
    </w:div>
    <w:div w:id="1934892518">
      <w:bodyDiv w:val="1"/>
      <w:marLeft w:val="0"/>
      <w:marRight w:val="0"/>
      <w:marTop w:val="0"/>
      <w:marBottom w:val="0"/>
      <w:divBdr>
        <w:top w:val="none" w:sz="0" w:space="0" w:color="auto"/>
        <w:left w:val="none" w:sz="0" w:space="0" w:color="auto"/>
        <w:bottom w:val="none" w:sz="0" w:space="0" w:color="auto"/>
        <w:right w:val="none" w:sz="0" w:space="0" w:color="auto"/>
      </w:divBdr>
    </w:div>
    <w:div w:id="195208521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01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69ABCC-7AE6-4A8E-A1BF-B4607A65A9E5}">
  <ds:schemaRefs>
    <ds:schemaRef ds:uri="http://schemas.openxmlformats.org/officeDocument/2006/bibliography"/>
  </ds:schemaRefs>
</ds:datastoreItem>
</file>

<file path=customXml/itemProps2.xml><?xml version="1.0" encoding="utf-8"?>
<ds:datastoreItem xmlns:ds="http://schemas.openxmlformats.org/officeDocument/2006/customXml" ds:itemID="{00FB6DC0-0186-46C3-ACCB-15DA26303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E921D7-547F-432F-A799-25FAB7521808}">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17</TotalTime>
  <Pages>6</Pages>
  <Words>2042</Words>
  <Characters>11838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7</cp:revision>
  <cp:lastPrinted>2021-02-18T08:41:00Z</cp:lastPrinted>
  <dcterms:created xsi:type="dcterms:W3CDTF">2025-02-25T06:57:00Z</dcterms:created>
  <dcterms:modified xsi:type="dcterms:W3CDTF">2025-02-27T09:33:00Z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