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FE35D4" w:rsidRPr="00F40C65" w14:paraId="5ADCAA06" w14:textId="77777777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34063A1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B0303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4AEF56AB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E35D4" w:rsidRPr="00F40C65" w14:paraId="556DFDE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E738218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2AB5D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E84BDB1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591BEF9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B24F25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93428B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26C8AF7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E35D4" w:rsidRPr="00F40C65" w14:paraId="0B70814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FC41142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D6E5CC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23A8E43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FE35D4" w:rsidRPr="00F40C65" w14:paraId="5AC07C4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1D1C18" w14:textId="77777777" w:rsidR="00A552BC" w:rsidRPr="00F40C65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5CBBC9A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40F51C4" w14:textId="5DC8E969" w:rsidR="00A552BC" w:rsidRPr="00F40C65" w:rsidRDefault="00E93930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552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สาระ</w:t>
            </w:r>
            <w:r w:rsidR="00A552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FE35D4" w:rsidRPr="00F40C65" w14:paraId="1D55B23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6DADB4" w14:textId="77777777" w:rsidR="00A552BC" w:rsidRPr="00F40C65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ADA568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FAF90E0" w14:textId="77777777" w:rsidR="00A552BC" w:rsidRPr="00F40C65" w:rsidRDefault="00A552BC" w:rsidP="00FE35D4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FE35D4" w:rsidRPr="00F40C65" w14:paraId="20A3333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A30E2B" w14:textId="77777777" w:rsidR="00A552BC" w:rsidRPr="00F40C65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63832E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9AC436B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E35D4" w:rsidRPr="00F40C65" w14:paraId="52E5752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EFB80B" w14:textId="77777777" w:rsidR="00A552BC" w:rsidRPr="00F40C65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A743E4A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8864A83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35D4" w:rsidRPr="00F40C65" w14:paraId="0017877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CD4DA3" w14:textId="77777777" w:rsidR="00A552BC" w:rsidRPr="00F40C65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A283D95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CF4F06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B1220"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E35D4" w:rsidRPr="00F40C65" w14:paraId="11710CFB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B5152F" w14:textId="77777777" w:rsidR="00A552BC" w:rsidRPr="00F40C65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AFA78F4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5FEF7B1" w14:textId="77777777" w:rsidR="00A552BC" w:rsidRPr="00F40C65" w:rsidRDefault="00AF2E00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FE35D4" w:rsidRPr="00F40C65" w14:paraId="5157F25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0BBE31" w14:textId="77777777" w:rsidR="00A552BC" w:rsidRPr="00F40C65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28C42CF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9EBACFB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FE35D4" w:rsidRPr="00F40C65" w14:paraId="24018E47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F92004" w14:textId="77777777" w:rsidR="00563ABC" w:rsidRPr="00F40C65" w:rsidRDefault="00563A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14E1192" w14:textId="77777777" w:rsidR="00563ABC" w:rsidRPr="00F40C65" w:rsidRDefault="00563A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B04D8E5" w14:textId="77777777" w:rsidR="00563ABC" w:rsidRPr="00F40C65" w:rsidRDefault="00563A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E35D4" w:rsidRPr="00F40C65" w14:paraId="2739970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BBFF66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941E271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F98E296" w14:textId="77777777" w:rsidR="00275086" w:rsidRPr="00F40C65" w:rsidRDefault="0055643D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E35D4" w:rsidRPr="00F40C65" w14:paraId="447D06DD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635E79" w14:textId="77777777" w:rsidR="00A51632" w:rsidRPr="00F40C65" w:rsidRDefault="00A516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A2C48FB" w14:textId="77777777" w:rsidR="00A51632" w:rsidRPr="00F40C65" w:rsidRDefault="00A516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FF8BD25" w14:textId="77777777" w:rsidR="00A51632" w:rsidRPr="00F40C65" w:rsidRDefault="0055643D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E35D4" w:rsidRPr="00F40C65" w14:paraId="77F8A5F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7D1EA3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0CF83A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E9BBEEF" w14:textId="77777777" w:rsidR="00A552BC" w:rsidRPr="00F40C65" w:rsidRDefault="0055643D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FE35D4" w:rsidRPr="00F40C65" w14:paraId="361F0B9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032DED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A059E10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48D91CC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FE35D4" w:rsidRPr="00F40C65" w14:paraId="16CBB28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0D4AF8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901EA20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97FCC41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FE35D4" w:rsidRPr="00F40C65" w14:paraId="6ACB63F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F8DBC5E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802044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D629A6F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E35D4" w:rsidRPr="00F40C65" w14:paraId="4B168E9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C72485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D0CCDF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E505696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E35D4" w:rsidRPr="00F40C65" w14:paraId="2457E8A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68DF05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408414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317D51F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B1220"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E35D4" w:rsidRPr="00F40C65" w14:paraId="1B1CA1F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84C85F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007DAD4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862A33A" w14:textId="77777777" w:rsidR="00A552BC" w:rsidRPr="00F40C65" w:rsidRDefault="00C55E6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E35D4" w:rsidRPr="00F40C65" w14:paraId="56CCF9B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7F5069" w14:textId="77777777" w:rsidR="00A552BC" w:rsidRPr="00F40C65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33C9C65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74896C6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FE35D4" w:rsidRPr="00F40C65" w14:paraId="5527EA1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953F92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F394E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8B48633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08D3B47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E35D4" w:rsidRPr="00F40C65" w14:paraId="6A07F247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4C18EB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F394E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D64E1C9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236C3F1" w14:textId="77777777" w:rsidR="00A552BC" w:rsidRPr="00F40C65" w:rsidRDefault="00DA7ED8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</w:t>
            </w:r>
            <w:r w:rsidR="00A552BC"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ตามกฏหมาย</w:t>
            </w:r>
          </w:p>
        </w:tc>
      </w:tr>
      <w:tr w:rsidR="00FE35D4" w:rsidRPr="00F40C65" w14:paraId="1A310417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E6860D" w14:textId="77777777" w:rsidR="00A552BC" w:rsidRPr="00F40C65" w:rsidRDefault="00A516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="007F394E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B18F05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C874AD" w14:textId="77777777" w:rsidR="00A552BC" w:rsidRPr="00F40C65" w:rsidRDefault="00C53AE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FE35D4" w:rsidRPr="00F40C65" w14:paraId="2C468AE2" w14:textId="77777777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76A7EA" w14:textId="77777777" w:rsidR="00C53AE2" w:rsidRPr="00F40C65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1414B9BE" w14:textId="77777777" w:rsidR="00C53AE2" w:rsidRPr="00F40C65" w:rsidRDefault="00C53AE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A26598E" w14:textId="77777777" w:rsidR="00C53AE2" w:rsidRPr="00F40C65" w:rsidRDefault="00C53AE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E35D4" w:rsidRPr="00F40C65" w14:paraId="6D26846B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4AC1F7" w14:textId="77777777" w:rsidR="00A552BC" w:rsidRPr="00F40C65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33FFED9C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C4B3B15" w14:textId="77777777" w:rsidR="00A552BC" w:rsidRPr="00F40C65" w:rsidRDefault="0060103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</w:t>
            </w: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้</w:t>
            </w: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นทุนในการจัดจำหน่าย</w:t>
            </w:r>
          </w:p>
        </w:tc>
      </w:tr>
      <w:tr w:rsidR="00FE35D4" w:rsidRPr="00F40C65" w14:paraId="02868F8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B2FD5F" w14:textId="77777777" w:rsidR="00A552BC" w:rsidRPr="00F40C65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2AF1321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17DCF4C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FE35D4" w:rsidRPr="00F40C65" w14:paraId="1FFF7C5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3DA7ED" w14:textId="77777777" w:rsidR="00A552BC" w:rsidRPr="00F40C65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B602688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2B334DB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FE35D4" w:rsidRPr="00F40C65" w14:paraId="2ED4BB3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52EE94" w14:textId="77777777" w:rsidR="00A552BC" w:rsidRPr="00F40C65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339761BB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18D2517" w14:textId="77777777" w:rsidR="00A552BC" w:rsidRPr="00F40C65" w:rsidRDefault="00967930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="000B7DF8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</w:t>
            </w: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และหนี้สินที่อาจเกิดขึ้น</w:t>
            </w:r>
          </w:p>
        </w:tc>
      </w:tr>
      <w:tr w:rsidR="00FE35D4" w:rsidRPr="00F40C65" w14:paraId="370C02E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03C33" w14:textId="77777777" w:rsidR="00A552BC" w:rsidRPr="00F40C65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19B241FA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699D84E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FE35D4" w:rsidRPr="00F40C65" w14:paraId="3C6A9A2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D908B9" w14:textId="77777777" w:rsidR="00A552BC" w:rsidRPr="00F40C65" w:rsidRDefault="00A516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  <w:r w:rsidR="007F394E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B309E1D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32E9082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E35D4" w:rsidRPr="00F40C65" w14:paraId="56B414B4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A7A1BA" w14:textId="77777777" w:rsidR="00A552BC" w:rsidRPr="00F40C65" w:rsidRDefault="00EA5E3B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3</w:t>
            </w:r>
            <w:r w:rsidR="007F394E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9F45030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CB4FF54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E35D4" w:rsidRPr="00F40C65" w14:paraId="7550DDA1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8B1967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7F394E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45A605B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A2F5807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666AA9" w:rsidRPr="00F40C65" w14:paraId="45256FE1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BC13E3C" w14:textId="2ACD5EB2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33</w:t>
            </w:r>
          </w:p>
        </w:tc>
        <w:tc>
          <w:tcPr>
            <w:tcW w:w="270" w:type="dxa"/>
          </w:tcPr>
          <w:p w14:paraId="2F7D509A" w14:textId="77777777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589DE63" w14:textId="6B879418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66AA9" w:rsidRPr="00F40C65" w14:paraId="74DE9AB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06527E" w14:textId="16CB5073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34</w:t>
            </w:r>
          </w:p>
        </w:tc>
        <w:tc>
          <w:tcPr>
            <w:tcW w:w="270" w:type="dxa"/>
          </w:tcPr>
          <w:p w14:paraId="5D977786" w14:textId="77777777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6D14206" w14:textId="22E49495" w:rsidR="00666AA9" w:rsidRPr="00F40C65" w:rsidRDefault="00666AA9" w:rsidP="0066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C65">
              <w:rPr>
                <w:rFonts w:ascii="Angsana New" w:hAnsi="Angsana New"/>
                <w:sz w:val="32"/>
                <w:szCs w:val="32"/>
                <w:cs/>
              </w:rPr>
              <w:t>สิทธิและหน้าที่ในการได้รับการส่งเสริมการลงทุน</w:t>
            </w:r>
          </w:p>
        </w:tc>
      </w:tr>
      <w:tr w:rsidR="00666AA9" w:rsidRPr="00F40C65" w14:paraId="6B84A0F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82878B" w14:textId="18B474AC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35</w:t>
            </w:r>
          </w:p>
        </w:tc>
        <w:tc>
          <w:tcPr>
            <w:tcW w:w="270" w:type="dxa"/>
          </w:tcPr>
          <w:p w14:paraId="1D9698BE" w14:textId="77777777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56E822C" w14:textId="3CB8D78F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66AA9" w:rsidRPr="00F40C65" w14:paraId="15DDB3C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D2E859" w14:textId="5BB0BE4D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36</w:t>
            </w:r>
          </w:p>
        </w:tc>
        <w:tc>
          <w:tcPr>
            <w:tcW w:w="270" w:type="dxa"/>
          </w:tcPr>
          <w:p w14:paraId="3328661D" w14:textId="77777777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FE240D3" w14:textId="2F82F7C4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66AA9" w:rsidRPr="00F40C65" w14:paraId="1061370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6F229D" w14:textId="5148D9C1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37</w:t>
            </w:r>
          </w:p>
        </w:tc>
        <w:tc>
          <w:tcPr>
            <w:tcW w:w="270" w:type="dxa"/>
          </w:tcPr>
          <w:p w14:paraId="188FC5AB" w14:textId="77777777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E9EE26C" w14:textId="7BA71292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FE35D4" w:rsidRPr="00F40C65" w14:paraId="2782DE4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DF5EEA" w14:textId="78C855D4" w:rsidR="00666AA9" w:rsidRPr="00F40C65" w:rsidRDefault="00666AA9" w:rsidP="00666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</w:pPr>
          </w:p>
        </w:tc>
        <w:tc>
          <w:tcPr>
            <w:tcW w:w="270" w:type="dxa"/>
          </w:tcPr>
          <w:p w14:paraId="1049017D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12730AC" w14:textId="05C885F9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E35D4" w:rsidRPr="00F40C65" w14:paraId="4E140CF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95E836" w14:textId="4671A65D" w:rsidR="00F41C7A" w:rsidRPr="00F40C65" w:rsidRDefault="00F41C7A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A5615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DC51DC6" w14:textId="3891A4F2" w:rsidR="00F41C7A" w:rsidRPr="00F40C65" w:rsidRDefault="00F41C7A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04B44FA0" w14:textId="77777777" w:rsidTr="008F0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427057" w14:textId="7F84BB06" w:rsidR="00A04ED7" w:rsidRPr="00F40C65" w:rsidRDefault="00A04ED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CA92C" w14:textId="77777777" w:rsidR="00A04ED7" w:rsidRPr="00F40C65" w:rsidRDefault="00A04ED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152E8A9" w14:textId="11081E72" w:rsidR="00A04ED7" w:rsidRPr="00F40C65" w:rsidRDefault="00A04ED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78ECD571" w14:textId="77777777" w:rsidTr="006D2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5F5165" w14:textId="77777777" w:rsidR="00271045" w:rsidRPr="00F40C65" w:rsidRDefault="00271045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23FDF" w14:textId="77777777" w:rsidR="00271045" w:rsidRPr="00F40C65" w:rsidRDefault="00271045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2191FFB" w14:textId="77777777" w:rsidR="00271045" w:rsidRPr="00F40C65" w:rsidRDefault="00271045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662480A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C55A85" w14:textId="77777777" w:rsidR="001D5747" w:rsidRPr="00F40C65" w:rsidRDefault="001D574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2E6D92" w14:textId="77777777" w:rsidR="001D5747" w:rsidRPr="00F40C65" w:rsidRDefault="001D574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62E37ED" w14:textId="77777777" w:rsidR="001D5747" w:rsidRPr="00F40C65" w:rsidRDefault="001D574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7613AC67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683C65" w14:textId="77777777" w:rsidR="00371032" w:rsidRPr="00F40C65" w:rsidRDefault="003710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E1AB3C" w14:textId="77777777" w:rsidR="00371032" w:rsidRPr="00F40C65" w:rsidRDefault="003710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A72EDA6" w14:textId="77777777" w:rsidR="00371032" w:rsidRPr="00F40C65" w:rsidRDefault="003710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E35D4" w:rsidRPr="00F40C65" w14:paraId="7B0DEAE4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C9E6F9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ECC87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BE92A70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4BAC1E51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F935B8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ECEA6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F9AAB57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75B7210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13F0FB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081B6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94CE341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12753EB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7B29BE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D1EFC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19A95E5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0CD8D98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F2F799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1869F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56633AB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761EB310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F40C6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2C85989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B1FA5D4" w14:textId="5AAAB107" w:rsidR="00D64A23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F40C65">
        <w:rPr>
          <w:rFonts w:ascii="Angsana New" w:hAnsi="Angsana New" w:hint="cs"/>
          <w:sz w:val="30"/>
          <w:szCs w:val="30"/>
          <w:cs/>
        </w:rPr>
        <w:t>คณะ</w:t>
      </w:r>
      <w:r w:rsidRPr="00F40C65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F40C6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97734" w:rsidRPr="00F40C65">
        <w:rPr>
          <w:rFonts w:ascii="Angsana New" w:hAnsi="Angsana New"/>
          <w:sz w:val="30"/>
          <w:szCs w:val="30"/>
        </w:rPr>
        <w:t>2</w:t>
      </w:r>
      <w:r w:rsidR="001D3503" w:rsidRPr="00F40C65">
        <w:rPr>
          <w:rFonts w:ascii="Angsana New" w:hAnsi="Angsana New" w:hint="cs"/>
          <w:sz w:val="30"/>
          <w:szCs w:val="30"/>
          <w:cs/>
        </w:rPr>
        <w:t>6</w:t>
      </w:r>
      <w:r w:rsidR="00D64A23" w:rsidRPr="00F40C65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1D3503" w:rsidRPr="00F40C65">
        <w:rPr>
          <w:rFonts w:ascii="Angsana New" w:hAnsi="Angsana New" w:hint="cs"/>
          <w:sz w:val="30"/>
          <w:szCs w:val="30"/>
          <w:cs/>
        </w:rPr>
        <w:t>2568</w:t>
      </w:r>
    </w:p>
    <w:p w14:paraId="78296D4F" w14:textId="77777777" w:rsidR="007D451A" w:rsidRPr="00F40C65" w:rsidRDefault="007D451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  <w:cs/>
        </w:rPr>
      </w:pPr>
    </w:p>
    <w:p w14:paraId="685371D9" w14:textId="77777777" w:rsidR="00A552BC" w:rsidRPr="00F40C65" w:rsidRDefault="00A552BC" w:rsidP="00FE35D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40C65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F40C65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64437F4D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C779547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4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="007D451A" w:rsidRPr="00F40C65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F40C65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14:paraId="62A67246" w14:textId="77777777" w:rsidR="00A552BC" w:rsidRPr="00F40C65" w:rsidRDefault="00A552BC" w:rsidP="00FE35D4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267ACB16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  <w:t xml:space="preserve"> :</w:t>
      </w:r>
      <w:r w:rsidRPr="00F40C65">
        <w:rPr>
          <w:rFonts w:ascii="Angsana New" w:hAnsi="Angsana New"/>
          <w:sz w:val="30"/>
          <w:szCs w:val="30"/>
        </w:rPr>
        <w:tab/>
        <w:t>50</w:t>
      </w:r>
      <w:r w:rsidRPr="00F40C65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F40C65">
        <w:rPr>
          <w:rFonts w:ascii="Angsana New" w:hAnsi="Angsana New"/>
          <w:sz w:val="30"/>
          <w:szCs w:val="30"/>
        </w:rPr>
        <w:t>47</w:t>
      </w:r>
      <w:r w:rsidRPr="00F40C65">
        <w:rPr>
          <w:rFonts w:ascii="Angsana New" w:hAnsi="Angsana New"/>
          <w:sz w:val="30"/>
          <w:szCs w:val="30"/>
          <w:cs/>
        </w:rPr>
        <w:t xml:space="preserve"> แยก </w:t>
      </w:r>
      <w:r w:rsidRPr="00F40C65">
        <w:rPr>
          <w:rFonts w:ascii="Angsana New" w:hAnsi="Angsana New"/>
          <w:sz w:val="30"/>
          <w:szCs w:val="30"/>
        </w:rPr>
        <w:t>20</w:t>
      </w:r>
      <w:r w:rsidRPr="00F40C65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F40C65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14:paraId="4FCDD4CC" w14:textId="77777777" w:rsidR="00A552BC" w:rsidRPr="00F40C65" w:rsidRDefault="0091060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F40C65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F40C65">
        <w:rPr>
          <w:rFonts w:ascii="Angsana New" w:hAnsi="Angsana New"/>
          <w:sz w:val="30"/>
          <w:szCs w:val="30"/>
          <w:cs/>
        </w:rPr>
        <w:tab/>
      </w:r>
      <w:r w:rsidR="00A552BC" w:rsidRPr="00F40C65">
        <w:rPr>
          <w:rFonts w:ascii="Angsana New" w:hAnsi="Angsana New"/>
          <w:sz w:val="30"/>
          <w:szCs w:val="30"/>
          <w:cs/>
        </w:rPr>
        <w:tab/>
        <w:t>:</w:t>
      </w:r>
      <w:r w:rsidR="00A552BC" w:rsidRPr="00F40C65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F40C65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F40C65">
        <w:rPr>
          <w:rFonts w:ascii="Angsana New" w:hAnsi="Angsana New"/>
          <w:sz w:val="30"/>
          <w:szCs w:val="30"/>
        </w:rPr>
        <w:t xml:space="preserve">2 </w:t>
      </w:r>
      <w:r w:rsidR="00A552BC" w:rsidRPr="00F40C65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14:paraId="26696CBA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สาขา สุโขทัย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  <w:t>:</w:t>
      </w:r>
      <w:r w:rsidRPr="00F40C65">
        <w:rPr>
          <w:rFonts w:ascii="Angsana New" w:hAnsi="Angsana New"/>
          <w:sz w:val="30"/>
          <w:szCs w:val="30"/>
        </w:rPr>
        <w:tab/>
        <w:t xml:space="preserve">221 </w:t>
      </w:r>
      <w:r w:rsidRPr="00F40C6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40C65">
        <w:rPr>
          <w:rFonts w:ascii="Angsana New" w:hAnsi="Angsana New"/>
          <w:sz w:val="30"/>
          <w:szCs w:val="30"/>
        </w:rPr>
        <w:t>4</w:t>
      </w:r>
      <w:r w:rsidRPr="00F40C65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F40C65">
        <w:rPr>
          <w:rFonts w:ascii="Angsana New" w:hAnsi="Angsana New" w:hint="cs"/>
          <w:sz w:val="30"/>
          <w:szCs w:val="30"/>
          <w:cs/>
        </w:rPr>
        <w:t>สุโขทัย</w:t>
      </w:r>
      <w:r w:rsidRPr="00F40C65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14:paraId="357CF483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สาขา บุรีรัมย์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  <w:t>:</w:t>
      </w:r>
      <w:r w:rsidRPr="00F40C65">
        <w:rPr>
          <w:rFonts w:ascii="Angsana New" w:hAnsi="Angsana New"/>
          <w:sz w:val="30"/>
          <w:szCs w:val="30"/>
        </w:rPr>
        <w:tab/>
        <w:t xml:space="preserve">333 </w:t>
      </w:r>
      <w:r w:rsidRPr="00F40C6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40C65">
        <w:rPr>
          <w:rFonts w:ascii="Angsana New" w:hAnsi="Angsana New"/>
          <w:sz w:val="30"/>
          <w:szCs w:val="30"/>
        </w:rPr>
        <w:t>16</w:t>
      </w:r>
      <w:r w:rsidRPr="00F40C65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14:paraId="15BD105F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F40C65">
        <w:rPr>
          <w:rFonts w:ascii="Angsana New" w:hAnsi="Angsana New"/>
          <w:sz w:val="30"/>
          <w:szCs w:val="30"/>
        </w:rPr>
        <w:tab/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ab/>
        <w:t>: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>34</w:t>
      </w:r>
      <w:r w:rsidRPr="00F40C6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40C65">
        <w:rPr>
          <w:rFonts w:ascii="Angsana New" w:hAnsi="Angsana New"/>
          <w:sz w:val="30"/>
          <w:szCs w:val="30"/>
        </w:rPr>
        <w:t xml:space="preserve">4 </w:t>
      </w:r>
      <w:r w:rsidRPr="00F40C65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14:paraId="1129CAA1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สาขา ขอนแก่น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  <w:t>: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>113</w:t>
      </w:r>
      <w:r w:rsidRPr="00F40C6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40C65">
        <w:rPr>
          <w:rFonts w:ascii="Angsana New" w:hAnsi="Angsana New"/>
          <w:sz w:val="30"/>
          <w:szCs w:val="30"/>
        </w:rPr>
        <w:t xml:space="preserve">4 </w:t>
      </w:r>
      <w:r w:rsidRPr="00F40C65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14:paraId="0B4F4C39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สาขา ลำพูน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  <w:t>: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 xml:space="preserve">131 </w:t>
      </w:r>
      <w:r w:rsidRPr="00F40C6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40C65">
        <w:rPr>
          <w:rFonts w:ascii="Angsana New" w:hAnsi="Angsana New"/>
          <w:sz w:val="30"/>
          <w:szCs w:val="30"/>
        </w:rPr>
        <w:t>15</w:t>
      </w:r>
      <w:r w:rsidRPr="00F40C65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14:paraId="7C2BCFFD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สาขา ชลบุรี</w:t>
      </w:r>
      <w:r w:rsidRPr="00F40C65">
        <w:rPr>
          <w:rFonts w:ascii="Angsana New" w:hAnsi="Angsana New"/>
          <w:sz w:val="30"/>
          <w:szCs w:val="30"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  <w:t>: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>999</w:t>
      </w:r>
      <w:r w:rsidRPr="00F40C6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40C65">
        <w:rPr>
          <w:rFonts w:ascii="Angsana New" w:hAnsi="Angsana New"/>
          <w:sz w:val="30"/>
          <w:szCs w:val="30"/>
        </w:rPr>
        <w:t>5</w:t>
      </w:r>
      <w:r w:rsidRPr="00F40C65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14:paraId="37D72056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ab/>
      </w:r>
      <w:r w:rsidRPr="00F40C65">
        <w:rPr>
          <w:rFonts w:ascii="Angsana New" w:hAnsi="Angsana New"/>
          <w:sz w:val="30"/>
          <w:szCs w:val="30"/>
          <w:cs/>
        </w:rPr>
        <w:t>: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>41</w:t>
      </w:r>
      <w:r w:rsidRPr="00F40C6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40C65">
        <w:rPr>
          <w:rFonts w:ascii="Angsana New" w:hAnsi="Angsana New"/>
          <w:sz w:val="30"/>
          <w:szCs w:val="30"/>
        </w:rPr>
        <w:t>7</w:t>
      </w:r>
      <w:r w:rsidRPr="00F40C65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14:paraId="53004DCC" w14:textId="77777777" w:rsidR="00C937F8" w:rsidRPr="00F40C65" w:rsidRDefault="00C937F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  <w:t xml:space="preserve">: </w:t>
      </w:r>
      <w:r w:rsidRPr="00F40C65">
        <w:rPr>
          <w:rFonts w:ascii="Angsana New" w:hAnsi="Angsana New"/>
          <w:sz w:val="30"/>
          <w:szCs w:val="30"/>
        </w:rPr>
        <w:t>160</w:t>
      </w:r>
      <w:r w:rsidRPr="00F40C65">
        <w:rPr>
          <w:rFonts w:ascii="Angsana New" w:hAnsi="Angsana New"/>
          <w:sz w:val="30"/>
          <w:szCs w:val="30"/>
          <w:cs/>
        </w:rPr>
        <w:t>-</w:t>
      </w:r>
      <w:r w:rsidRPr="00F40C65">
        <w:rPr>
          <w:rFonts w:ascii="Angsana New" w:hAnsi="Angsana New"/>
          <w:sz w:val="30"/>
          <w:szCs w:val="30"/>
        </w:rPr>
        <w:t xml:space="preserve">161 </w:t>
      </w:r>
      <w:r w:rsidRPr="00F40C65">
        <w:rPr>
          <w:rFonts w:ascii="Angsana New" w:hAnsi="Angsana New" w:hint="cs"/>
          <w:sz w:val="30"/>
          <w:szCs w:val="30"/>
          <w:cs/>
        </w:rPr>
        <w:t xml:space="preserve">หมู่ที่ 3 ถนนมิตรภาพ ตำบลโคกกรวด อำเภอเมืองนครราชสีมา </w:t>
      </w:r>
    </w:p>
    <w:p w14:paraId="4DB55AAF" w14:textId="77777777" w:rsidR="00C937F8" w:rsidRPr="00F40C65" w:rsidRDefault="00C937F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14:paraId="4164C1AB" w14:textId="77777777" w:rsidR="00E711F3" w:rsidRPr="00F40C65" w:rsidRDefault="00E711F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 xml:space="preserve">สาขาชลบุรี </w:t>
      </w:r>
      <w:r w:rsidRPr="00F40C65">
        <w:rPr>
          <w:rFonts w:ascii="Angsana New" w:hAnsi="Angsana New"/>
          <w:sz w:val="30"/>
          <w:szCs w:val="30"/>
        </w:rPr>
        <w:t>2</w:t>
      </w:r>
      <w:r w:rsidRPr="00F40C65">
        <w:rPr>
          <w:rFonts w:ascii="Angsana New" w:hAnsi="Angsana New"/>
          <w:sz w:val="30"/>
          <w:szCs w:val="30"/>
        </w:rPr>
        <w:tab/>
      </w:r>
      <w:r w:rsidRPr="00F40C65">
        <w:rPr>
          <w:rFonts w:ascii="Angsana New" w:hAnsi="Angsana New"/>
          <w:sz w:val="30"/>
          <w:szCs w:val="30"/>
        </w:rPr>
        <w:tab/>
      </w:r>
      <w:r w:rsidRPr="00F40C65">
        <w:rPr>
          <w:rFonts w:ascii="Angsana New" w:hAnsi="Angsana New"/>
          <w:sz w:val="30"/>
          <w:szCs w:val="30"/>
          <w:cs/>
        </w:rPr>
        <w:t>: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>311</w:t>
      </w:r>
      <w:r w:rsidRPr="00F40C6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40C65">
        <w:rPr>
          <w:rFonts w:ascii="Angsana New" w:hAnsi="Angsana New"/>
          <w:sz w:val="30"/>
          <w:szCs w:val="30"/>
        </w:rPr>
        <w:t>2</w:t>
      </w:r>
      <w:r w:rsidRPr="00F40C65">
        <w:rPr>
          <w:rFonts w:ascii="Angsana New" w:hAnsi="Angsana New"/>
          <w:sz w:val="30"/>
          <w:szCs w:val="30"/>
          <w:cs/>
        </w:rPr>
        <w:t xml:space="preserve"> ตำบลหนอง</w:t>
      </w:r>
      <w:r w:rsidRPr="00F40C65">
        <w:rPr>
          <w:rFonts w:ascii="Angsana New" w:hAnsi="Angsana New" w:hint="cs"/>
          <w:sz w:val="30"/>
          <w:szCs w:val="30"/>
          <w:cs/>
        </w:rPr>
        <w:t>อิรุณ</w:t>
      </w:r>
      <w:r w:rsidRPr="00F40C65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</w:t>
      </w:r>
    </w:p>
    <w:p w14:paraId="51668BA5" w14:textId="77777777" w:rsidR="00A552BC" w:rsidRPr="00F40C65" w:rsidRDefault="00A552BC" w:rsidP="00FE35D4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6082091" w14:textId="77777777" w:rsidR="00A552BC" w:rsidRPr="00F40C65" w:rsidRDefault="00A552BC" w:rsidP="00FE35D4">
      <w:pPr>
        <w:pStyle w:val="block"/>
        <w:spacing w:after="0" w:line="240" w:lineRule="auto"/>
        <w:ind w:left="540" w:right="34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F40C65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</w:t>
      </w:r>
      <w:r w:rsidRPr="00F40C65">
        <w:rPr>
          <w:rFonts w:ascii="Angsana New" w:hAnsi="Angsana New" w:cs="Angsana New" w:hint="cs"/>
          <w:sz w:val="30"/>
          <w:szCs w:val="30"/>
          <w:cs/>
          <w:lang w:bidi="th-TH"/>
        </w:rPr>
        <w:t>ปีไ</w:t>
      </w:r>
      <w:r w:rsidRPr="00F40C65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F40C6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5C611F" w:rsidRPr="00F40C65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F40C6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F40C65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F40C65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F40C65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14:paraId="60D63C88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/>
          <w:sz w:val="30"/>
          <w:szCs w:val="30"/>
        </w:rPr>
      </w:pPr>
    </w:p>
    <w:p w14:paraId="15DD0FCA" w14:textId="77777777" w:rsidR="005C611F" w:rsidRPr="00F40C65" w:rsidRDefault="005C611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ประกอบธุร</w:t>
      </w:r>
      <w:r w:rsidRPr="00F40C65">
        <w:rPr>
          <w:rFonts w:ascii="Angsana New" w:hAnsi="Angsana New" w:hint="cs"/>
          <w:i/>
          <w:iCs/>
          <w:sz w:val="30"/>
          <w:szCs w:val="30"/>
          <w:cs/>
        </w:rPr>
        <w:t>กิ</w:t>
      </w:r>
      <w:r w:rsidRPr="00F40C65">
        <w:rPr>
          <w:rFonts w:ascii="Angsana New" w:hAnsi="Angsana New" w:hint="cs"/>
          <w:sz w:val="30"/>
          <w:szCs w:val="30"/>
          <w:cs/>
        </w:rPr>
        <w:t>จ</w:t>
      </w:r>
    </w:p>
    <w:p w14:paraId="5CB37ED0" w14:textId="77777777" w:rsidR="00356D80" w:rsidRPr="00F40C65" w:rsidRDefault="00356D8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6D14E7DF" w14:textId="77777777" w:rsidR="005C611F" w:rsidRPr="00F40C65" w:rsidRDefault="005C611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บริษัท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14:paraId="56104EF2" w14:textId="77777777" w:rsidR="00356D80" w:rsidRPr="00F40C65" w:rsidRDefault="00356D8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4AB17A59" w14:textId="4EBEF19D" w:rsidR="005C611F" w:rsidRPr="00F40C65" w:rsidRDefault="005C611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บริษัท</w:t>
      </w:r>
      <w:r w:rsidRPr="00F40C65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F40C65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F40C65">
        <w:rPr>
          <w:rFonts w:ascii="Angsana New" w:hAnsi="Angsana New" w:hint="cs"/>
          <w:sz w:val="30"/>
          <w:szCs w:val="30"/>
          <w:cs/>
        </w:rPr>
        <w:t>จำหน่าย</w:t>
      </w:r>
      <w:r w:rsidRPr="00F40C65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F40C65">
        <w:rPr>
          <w:rFonts w:ascii="Angsana New" w:hAnsi="Angsana New" w:hint="cs"/>
          <w:sz w:val="30"/>
          <w:szCs w:val="30"/>
          <w:cs/>
        </w:rPr>
        <w:t>รับเหมาก่อสร้างในงานติดตั้งระบบสายส่งไฟฟ้าแรงสูง 115</w:t>
      </w:r>
      <w:r w:rsidR="0027331B" w:rsidRPr="00F40C65">
        <w:rPr>
          <w:rFonts w:ascii="Angsana New" w:hAnsi="Angsana New"/>
          <w:sz w:val="30"/>
          <w:szCs w:val="30"/>
        </w:rPr>
        <w:t xml:space="preserve"> k</w:t>
      </w:r>
      <w:r w:rsidRPr="00F40C65">
        <w:rPr>
          <w:rFonts w:ascii="Angsana New" w:hAnsi="Angsana New"/>
          <w:sz w:val="30"/>
          <w:szCs w:val="30"/>
        </w:rPr>
        <w:t>V</w:t>
      </w:r>
      <w:r w:rsidRPr="00F40C65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</w:t>
      </w:r>
      <w:r w:rsidR="001A173A" w:rsidRPr="00F40C65">
        <w:rPr>
          <w:rFonts w:ascii="Angsana New" w:hAnsi="Angsana New"/>
          <w:sz w:val="30"/>
          <w:szCs w:val="30"/>
        </w:rPr>
        <w:t xml:space="preserve"> </w:t>
      </w:r>
      <w:r w:rsidR="001A173A" w:rsidRPr="00F40C65">
        <w:rPr>
          <w:rFonts w:ascii="Angsana New" w:hAnsi="Angsana New" w:hint="cs"/>
          <w:sz w:val="30"/>
          <w:szCs w:val="30"/>
          <w:cs/>
        </w:rPr>
        <w:t>และดำเนินธุรกิจผลิตและ</w:t>
      </w:r>
      <w:r w:rsidR="001A173A" w:rsidRPr="00F40C65">
        <w:rPr>
          <w:rFonts w:ascii="Angsana New" w:hAnsi="Angsana New"/>
          <w:sz w:val="30"/>
          <w:szCs w:val="30"/>
          <w:cs/>
        </w:rPr>
        <w:t>จำหน่าย</w:t>
      </w:r>
      <w:r w:rsidR="001A173A" w:rsidRPr="00F40C65">
        <w:rPr>
          <w:rFonts w:ascii="Angsana New" w:hAnsi="Angsana New" w:hint="cs"/>
          <w:sz w:val="30"/>
          <w:szCs w:val="30"/>
          <w:cs/>
        </w:rPr>
        <w:t>ลวดเหล็ก</w:t>
      </w:r>
    </w:p>
    <w:p w14:paraId="15AF7968" w14:textId="77777777" w:rsidR="0020494D" w:rsidRPr="00F40C65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7D152CB" w14:textId="77777777" w:rsidR="0020494D" w:rsidRPr="00F40C65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0461D838" w14:textId="77777777" w:rsidR="00A552BC" w:rsidRPr="00F40C65" w:rsidRDefault="00A552BC" w:rsidP="00FE35D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เกณฑ์การจัดทำงบการเงิน </w:t>
      </w:r>
    </w:p>
    <w:p w14:paraId="38B07EBD" w14:textId="77777777" w:rsidR="00C01E56" w:rsidRPr="00F40C65" w:rsidRDefault="00F6245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both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</w:rPr>
        <w:t xml:space="preserve">2.1 </w:t>
      </w:r>
      <w:r w:rsidR="00C01E56" w:rsidRPr="00F40C65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5FADA72" w14:textId="77777777" w:rsidR="00C01E56" w:rsidRPr="00F40C65" w:rsidRDefault="00C01E56" w:rsidP="00FE35D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after="240" w:line="240" w:lineRule="auto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pacing w:val="6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F40C65">
        <w:rPr>
          <w:rFonts w:ascii="Angsana New" w:hAnsi="Angsana New"/>
          <w:sz w:val="30"/>
          <w:szCs w:val="30"/>
          <w:cs/>
        </w:rPr>
        <w:t>สภาวิชาชีพบัญชีในพระบรมราชูปถัมภ์ (“สภาวิชาชีพบัญชี”) กฎระเบียบและประกาศคณะกรรมการกำกับหลักทรัพย์และตลาดหลักทรัพย์ที่เกี่ยวข้อ</w:t>
      </w:r>
      <w:r w:rsidRPr="00F40C65">
        <w:rPr>
          <w:rFonts w:ascii="Angsana New" w:hAnsi="Angsana New" w:hint="cs"/>
          <w:sz w:val="30"/>
          <w:szCs w:val="30"/>
          <w:cs/>
        </w:rPr>
        <w:t>ง</w:t>
      </w:r>
    </w:p>
    <w:p w14:paraId="639B33AF" w14:textId="77777777" w:rsidR="006D20E4" w:rsidRPr="00F40C65" w:rsidRDefault="00011870" w:rsidP="00FE35D4">
      <w:pPr>
        <w:tabs>
          <w:tab w:val="left" w:pos="1440"/>
          <w:tab w:val="left" w:pos="2880"/>
          <w:tab w:val="left" w:pos="9781"/>
        </w:tabs>
        <w:spacing w:before="120" w:after="120"/>
        <w:ind w:left="540" w:firstLine="180"/>
        <w:jc w:val="thaiDistribute"/>
        <w:rPr>
          <w:rFonts w:ascii="Angsana New" w:eastAsia="SimSun" w:hAnsi="Angsana New"/>
          <w:i/>
          <w:iCs/>
          <w:sz w:val="30"/>
          <w:szCs w:val="30"/>
          <w:lang w:val="en-GB"/>
        </w:rPr>
      </w:pPr>
      <w:r w:rsidRPr="00F40C65">
        <w:rPr>
          <w:rFonts w:ascii="Angsana New" w:eastAsia="SimSun" w:hAnsi="Angsana New"/>
          <w:i/>
          <w:iCs/>
          <w:sz w:val="30"/>
          <w:szCs w:val="30"/>
        </w:rPr>
        <w:t xml:space="preserve">2.2 </w:t>
      </w:r>
      <w:r w:rsidR="006D20E4" w:rsidRPr="00F40C65">
        <w:rPr>
          <w:rFonts w:ascii="Angsana New" w:eastAsia="SimSun" w:hAnsi="Angsana New"/>
          <w:i/>
          <w:iCs/>
          <w:sz w:val="30"/>
          <w:szCs w:val="30"/>
          <w:cs/>
          <w:lang w:val="en-GB"/>
        </w:rPr>
        <w:t>เกณฑ์ในการจัดทำงบการเงินรวม</w:t>
      </w:r>
    </w:p>
    <w:p w14:paraId="541AAC78" w14:textId="77777777" w:rsidR="006D20E4" w:rsidRPr="00F40C65" w:rsidRDefault="006D20E4" w:rsidP="00FE35D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72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ก</w:t>
      </w:r>
      <w:r w:rsidRPr="00F40C65">
        <w:rPr>
          <w:rFonts w:ascii="Angsana New" w:eastAsia="SimSun" w:hAnsi="Angsana New"/>
          <w:sz w:val="30"/>
          <w:szCs w:val="30"/>
          <w:lang w:val="en-GB"/>
        </w:rPr>
        <w:t>)</w:t>
      </w:r>
      <w:r w:rsidRPr="00F40C65">
        <w:rPr>
          <w:rFonts w:ascii="Angsana New" w:eastAsia="SimSun" w:hAnsi="Angsana New"/>
          <w:sz w:val="30"/>
          <w:szCs w:val="30"/>
          <w:lang w:val="en-GB"/>
        </w:rPr>
        <w:tab/>
        <w:t xml:space="preserve">   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งบการเงินรวมนี้ได้จัดทำขึ้นโดยรวมงบการเงินของบริษัท</w:t>
      </w:r>
      <w:r w:rsidRPr="00F40C65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สยามเทคนิคคอนกรีต จำกัด (มหาชน) (“บริษัทฯ”) 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และบริษัทย่อย</w:t>
      </w:r>
      <w:r w:rsidRPr="00F40C65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 xml:space="preserve">(ซึ่งต่อไปนี้เรียกว่า </w:t>
      </w:r>
      <w:r w:rsidRPr="00F40C65">
        <w:rPr>
          <w:rFonts w:ascii="Angsana New" w:eastAsia="SimSun" w:hAnsi="Angsana New"/>
          <w:sz w:val="30"/>
          <w:szCs w:val="30"/>
          <w:lang w:val="en-GB"/>
        </w:rPr>
        <w:t>“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บริษัทย่อย”</w:t>
      </w: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) </w:t>
      </w:r>
      <w:r w:rsidRPr="00F40C65">
        <w:rPr>
          <w:rFonts w:ascii="Angsana New" w:hAnsi="Angsana New" w:hint="cs"/>
          <w:sz w:val="30"/>
          <w:szCs w:val="30"/>
          <w:cs/>
          <w:lang w:val="th-TH"/>
        </w:rPr>
        <w:t xml:space="preserve">(รวมเรียกว่า “กลุ่มบริษัท”) 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ดังต่อไปนี้</w:t>
      </w:r>
    </w:p>
    <w:tbl>
      <w:tblPr>
        <w:tblStyle w:val="TableGrid"/>
        <w:tblW w:w="10126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3"/>
        <w:gridCol w:w="1167"/>
        <w:gridCol w:w="6"/>
        <w:gridCol w:w="2796"/>
        <w:gridCol w:w="1158"/>
        <w:gridCol w:w="6"/>
        <w:gridCol w:w="1074"/>
        <w:gridCol w:w="6"/>
      </w:tblGrid>
      <w:tr w:rsidR="00FE35D4" w:rsidRPr="00F40C65" w14:paraId="0F7D21D3" w14:textId="77777777" w:rsidTr="009670AF">
        <w:trPr>
          <w:tblHeader/>
        </w:trPr>
        <w:tc>
          <w:tcPr>
            <w:tcW w:w="3913" w:type="dxa"/>
            <w:vAlign w:val="bottom"/>
          </w:tcPr>
          <w:p w14:paraId="1E576704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A17BBC1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6" w:type="dxa"/>
            <w:vAlign w:val="bottom"/>
          </w:tcPr>
          <w:p w14:paraId="1B8A908A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44" w:type="dxa"/>
            <w:gridSpan w:val="4"/>
            <w:vMerge w:val="restart"/>
          </w:tcPr>
          <w:p w14:paraId="2DD7C52B" w14:textId="77777777" w:rsidR="006D20E4" w:rsidRPr="00F40C65" w:rsidRDefault="006D20E4" w:rsidP="00FE35D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  <w:p w14:paraId="49B3BD97" w14:textId="77777777" w:rsidR="006D20E4" w:rsidRPr="00F40C65" w:rsidRDefault="006D20E4" w:rsidP="00FE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FE35D4" w:rsidRPr="00F40C65" w14:paraId="7D6C3021" w14:textId="77777777" w:rsidTr="009670AF">
        <w:trPr>
          <w:tblHeader/>
        </w:trPr>
        <w:tc>
          <w:tcPr>
            <w:tcW w:w="3913" w:type="dxa"/>
            <w:vAlign w:val="bottom"/>
          </w:tcPr>
          <w:p w14:paraId="4E875892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95DA65E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6" w:type="dxa"/>
            <w:vAlign w:val="bottom"/>
          </w:tcPr>
          <w:p w14:paraId="58C42902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44" w:type="dxa"/>
            <w:gridSpan w:val="4"/>
            <w:vMerge/>
          </w:tcPr>
          <w:p w14:paraId="786608CA" w14:textId="77777777" w:rsidR="006D20E4" w:rsidRPr="00F40C65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35D4" w:rsidRPr="00F40C65" w14:paraId="25725B44" w14:textId="77777777" w:rsidTr="009670AF">
        <w:trPr>
          <w:tblHeader/>
        </w:trPr>
        <w:tc>
          <w:tcPr>
            <w:tcW w:w="3913" w:type="dxa"/>
            <w:vAlign w:val="bottom"/>
          </w:tcPr>
          <w:p w14:paraId="3A7F60D8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43B305E0" w14:textId="77777777" w:rsidR="006D20E4" w:rsidRPr="00F40C65" w:rsidRDefault="0091305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796" w:type="dxa"/>
            <w:vAlign w:val="bottom"/>
          </w:tcPr>
          <w:p w14:paraId="45F5402F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44" w:type="dxa"/>
            <w:gridSpan w:val="4"/>
          </w:tcPr>
          <w:p w14:paraId="6CAC34CC" w14:textId="77777777" w:rsidR="006D20E4" w:rsidRPr="00F40C65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31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E35D4" w:rsidRPr="00F40C65" w14:paraId="0C3B241E" w14:textId="77777777" w:rsidTr="009670AF">
        <w:trPr>
          <w:tblHeader/>
        </w:trPr>
        <w:tc>
          <w:tcPr>
            <w:tcW w:w="3913" w:type="dxa"/>
            <w:vAlign w:val="bottom"/>
          </w:tcPr>
          <w:p w14:paraId="2F23FB92" w14:textId="77777777" w:rsidR="006D20E4" w:rsidRPr="00F40C65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vAlign w:val="bottom"/>
          </w:tcPr>
          <w:p w14:paraId="1276EEE7" w14:textId="77777777" w:rsidR="006D20E4" w:rsidRPr="00F40C65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96" w:type="dxa"/>
            <w:vAlign w:val="bottom"/>
          </w:tcPr>
          <w:p w14:paraId="77B7C5BE" w14:textId="77777777" w:rsidR="006D20E4" w:rsidRPr="00F40C65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64" w:type="dxa"/>
            <w:gridSpan w:val="2"/>
          </w:tcPr>
          <w:p w14:paraId="602A0235" w14:textId="4478826B" w:rsidR="006D20E4" w:rsidRPr="00F40C65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256</w:t>
            </w:r>
            <w:r w:rsidR="001D3503" w:rsidRPr="00F40C65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080" w:type="dxa"/>
            <w:gridSpan w:val="2"/>
          </w:tcPr>
          <w:p w14:paraId="46A39294" w14:textId="7B15AC14" w:rsidR="006D20E4" w:rsidRPr="00F40C65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256</w:t>
            </w:r>
            <w:r w:rsidR="001D3503" w:rsidRPr="00F40C6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FE35D4" w:rsidRPr="00F40C65" w14:paraId="46721688" w14:textId="77777777" w:rsidTr="009670AF">
        <w:tc>
          <w:tcPr>
            <w:tcW w:w="3913" w:type="dxa"/>
            <w:vAlign w:val="bottom"/>
          </w:tcPr>
          <w:p w14:paraId="53E53909" w14:textId="77777777" w:rsidR="006D20E4" w:rsidRPr="00F40C65" w:rsidRDefault="006D20E4" w:rsidP="00FE35D4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173" w:type="dxa"/>
            <w:gridSpan w:val="2"/>
            <w:vAlign w:val="bottom"/>
          </w:tcPr>
          <w:p w14:paraId="1BC9F992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6" w:type="dxa"/>
            <w:vAlign w:val="bottom"/>
          </w:tcPr>
          <w:p w14:paraId="2E780DB6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4" w:type="dxa"/>
            <w:gridSpan w:val="2"/>
          </w:tcPr>
          <w:p w14:paraId="4EB2D762" w14:textId="77777777" w:rsidR="006D20E4" w:rsidRPr="00F40C65" w:rsidRDefault="006D20E4" w:rsidP="00FE35D4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DFDA364" w14:textId="77777777" w:rsidR="006D20E4" w:rsidRPr="00F40C65" w:rsidRDefault="006D20E4" w:rsidP="00FE35D4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F40C65" w14:paraId="6C2214C0" w14:textId="77777777" w:rsidTr="009670AF">
        <w:tc>
          <w:tcPr>
            <w:tcW w:w="3913" w:type="dxa"/>
          </w:tcPr>
          <w:p w14:paraId="21D74C21" w14:textId="77777777" w:rsidR="001A173A" w:rsidRPr="00F40C65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1173" w:type="dxa"/>
            <w:gridSpan w:val="2"/>
          </w:tcPr>
          <w:p w14:paraId="5B9056F8" w14:textId="77777777" w:rsidR="001A173A" w:rsidRPr="00F40C65" w:rsidRDefault="001A173A" w:rsidP="00FE35D4">
            <w:pPr>
              <w:jc w:val="center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  <w:vAlign w:val="bottom"/>
          </w:tcPr>
          <w:p w14:paraId="4B653EC9" w14:textId="77777777" w:rsidR="001A173A" w:rsidRPr="00F40C65" w:rsidRDefault="001A173A" w:rsidP="00FE35D4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164" w:type="dxa"/>
            <w:gridSpan w:val="2"/>
          </w:tcPr>
          <w:p w14:paraId="062684EE" w14:textId="77777777" w:rsidR="001A173A" w:rsidRPr="00F40C65" w:rsidRDefault="001A173A" w:rsidP="00FE35D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  <w:gridSpan w:val="2"/>
          </w:tcPr>
          <w:p w14:paraId="0EC6651F" w14:textId="77777777" w:rsidR="001A173A" w:rsidRPr="00F40C65" w:rsidRDefault="001A173A" w:rsidP="00FE35D4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40C65" w14:paraId="451809FB" w14:textId="77777777" w:rsidTr="009670AF">
        <w:tc>
          <w:tcPr>
            <w:tcW w:w="3913" w:type="dxa"/>
            <w:vAlign w:val="bottom"/>
          </w:tcPr>
          <w:p w14:paraId="7282F651" w14:textId="01809A35" w:rsidR="001A173A" w:rsidRPr="00F40C65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  <w:r w:rsidR="00D60C66"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60C66" w:rsidRPr="00F40C65">
              <w:rPr>
                <w:rFonts w:ascii="Angsana New" w:hAnsi="Angsana New"/>
                <w:sz w:val="26"/>
                <w:szCs w:val="26"/>
              </w:rPr>
              <w:t>*</w:t>
            </w:r>
            <w:r w:rsidR="00415677" w:rsidRPr="00F40C6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73" w:type="dxa"/>
            <w:gridSpan w:val="2"/>
          </w:tcPr>
          <w:p w14:paraId="25308946" w14:textId="77777777" w:rsidR="001A173A" w:rsidRPr="00F40C65" w:rsidRDefault="001A173A" w:rsidP="00FE35D4">
            <w:pPr>
              <w:jc w:val="center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</w:tcPr>
          <w:p w14:paraId="520F020B" w14:textId="77777777" w:rsidR="001A173A" w:rsidRPr="00F40C65" w:rsidRDefault="001A173A" w:rsidP="00FE35D4">
            <w:r w:rsidRPr="00F40C65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164" w:type="dxa"/>
            <w:gridSpan w:val="2"/>
          </w:tcPr>
          <w:p w14:paraId="24CE4201" w14:textId="1D3E2967" w:rsidR="001A173A" w:rsidRPr="00F40C65" w:rsidRDefault="001D3503" w:rsidP="00FE35D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080" w:type="dxa"/>
            <w:gridSpan w:val="2"/>
          </w:tcPr>
          <w:p w14:paraId="17C6EA52" w14:textId="77777777" w:rsidR="001A173A" w:rsidRPr="00F40C65" w:rsidRDefault="001A173A" w:rsidP="00FE35D4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40C65" w14:paraId="797D8BF8" w14:textId="77777777" w:rsidTr="009670AF">
        <w:tc>
          <w:tcPr>
            <w:tcW w:w="3913" w:type="dxa"/>
            <w:vAlign w:val="bottom"/>
          </w:tcPr>
          <w:p w14:paraId="4643B2E2" w14:textId="77777777" w:rsidR="001A173A" w:rsidRPr="00F40C65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1173" w:type="dxa"/>
            <w:gridSpan w:val="2"/>
          </w:tcPr>
          <w:p w14:paraId="2E3253A1" w14:textId="77777777" w:rsidR="001A173A" w:rsidRPr="00F40C65" w:rsidRDefault="001A173A" w:rsidP="00FE35D4">
            <w:pPr>
              <w:jc w:val="center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</w:tcPr>
          <w:p w14:paraId="5BBF24EC" w14:textId="77777777" w:rsidR="001A173A" w:rsidRPr="00F40C65" w:rsidRDefault="001A173A" w:rsidP="00FE35D4">
            <w:r w:rsidRPr="00F40C65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164" w:type="dxa"/>
            <w:gridSpan w:val="2"/>
          </w:tcPr>
          <w:p w14:paraId="4EF85EFB" w14:textId="77777777" w:rsidR="001A173A" w:rsidRPr="00F40C65" w:rsidRDefault="001A173A" w:rsidP="00FE35D4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  <w:gridSpan w:val="2"/>
          </w:tcPr>
          <w:p w14:paraId="29609695" w14:textId="77777777" w:rsidR="001A173A" w:rsidRPr="00F40C65" w:rsidRDefault="001A173A" w:rsidP="00FE35D4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40C65" w14:paraId="57AEA8E1" w14:textId="77777777" w:rsidTr="009670AF">
        <w:tc>
          <w:tcPr>
            <w:tcW w:w="3913" w:type="dxa"/>
            <w:vAlign w:val="bottom"/>
          </w:tcPr>
          <w:p w14:paraId="606FB1FC" w14:textId="77777777" w:rsidR="001A173A" w:rsidRPr="00F40C65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1173" w:type="dxa"/>
            <w:gridSpan w:val="2"/>
          </w:tcPr>
          <w:p w14:paraId="380C0B5B" w14:textId="77777777" w:rsidR="001A173A" w:rsidRPr="00F40C65" w:rsidRDefault="001A173A" w:rsidP="00FE35D4">
            <w:pPr>
              <w:jc w:val="center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</w:tcPr>
          <w:p w14:paraId="411C70BC" w14:textId="77777777" w:rsidR="001A173A" w:rsidRPr="00F40C65" w:rsidRDefault="001A173A" w:rsidP="00FE35D4">
            <w:r w:rsidRPr="00F40C65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164" w:type="dxa"/>
            <w:gridSpan w:val="2"/>
          </w:tcPr>
          <w:p w14:paraId="7B1DAB7E" w14:textId="77777777" w:rsidR="001A173A" w:rsidRPr="00F40C65" w:rsidRDefault="001A173A" w:rsidP="00FE35D4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  <w:gridSpan w:val="2"/>
          </w:tcPr>
          <w:p w14:paraId="3C4900C0" w14:textId="77777777" w:rsidR="001A173A" w:rsidRPr="00F40C65" w:rsidRDefault="001A173A" w:rsidP="00FE35D4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40C65" w14:paraId="790B6124" w14:textId="77777777" w:rsidTr="009670AF">
        <w:tc>
          <w:tcPr>
            <w:tcW w:w="3913" w:type="dxa"/>
            <w:vAlign w:val="bottom"/>
          </w:tcPr>
          <w:p w14:paraId="6291A57D" w14:textId="77777777" w:rsidR="001A173A" w:rsidRPr="00F40C65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1173" w:type="dxa"/>
            <w:gridSpan w:val="2"/>
          </w:tcPr>
          <w:p w14:paraId="08869FE1" w14:textId="77777777" w:rsidR="001A173A" w:rsidRPr="00F40C65" w:rsidRDefault="001A173A" w:rsidP="00FE35D4">
            <w:pPr>
              <w:jc w:val="center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</w:tcPr>
          <w:p w14:paraId="2FB02AB2" w14:textId="77777777" w:rsidR="001A173A" w:rsidRPr="00F40C65" w:rsidRDefault="001A173A" w:rsidP="00FE35D4">
            <w:r w:rsidRPr="00F40C65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164" w:type="dxa"/>
            <w:gridSpan w:val="2"/>
          </w:tcPr>
          <w:p w14:paraId="1462ABBC" w14:textId="77777777" w:rsidR="001A173A" w:rsidRPr="00F40C65" w:rsidRDefault="001A173A" w:rsidP="00FE35D4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  <w:gridSpan w:val="2"/>
          </w:tcPr>
          <w:p w14:paraId="28630033" w14:textId="77777777" w:rsidR="001A173A" w:rsidRPr="00F40C65" w:rsidRDefault="001A173A" w:rsidP="00FE35D4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40C65" w14:paraId="3E64D6F8" w14:textId="77777777" w:rsidTr="009670AF">
        <w:tc>
          <w:tcPr>
            <w:tcW w:w="3913" w:type="dxa"/>
            <w:vAlign w:val="bottom"/>
          </w:tcPr>
          <w:p w14:paraId="449AA042" w14:textId="77777777" w:rsidR="001A173A" w:rsidRPr="00F40C65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1173" w:type="dxa"/>
            <w:gridSpan w:val="2"/>
          </w:tcPr>
          <w:p w14:paraId="7B02D951" w14:textId="77777777" w:rsidR="001A173A" w:rsidRPr="00F40C65" w:rsidRDefault="001A173A" w:rsidP="00FE35D4">
            <w:pPr>
              <w:jc w:val="center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</w:tcPr>
          <w:p w14:paraId="3757F45C" w14:textId="77777777" w:rsidR="001A173A" w:rsidRPr="00F40C65" w:rsidRDefault="001A173A" w:rsidP="00FE35D4">
            <w:r w:rsidRPr="00F40C65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164" w:type="dxa"/>
            <w:gridSpan w:val="2"/>
          </w:tcPr>
          <w:p w14:paraId="444631AE" w14:textId="77777777" w:rsidR="001A173A" w:rsidRPr="00F40C65" w:rsidRDefault="001A173A" w:rsidP="00FE35D4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  <w:gridSpan w:val="2"/>
          </w:tcPr>
          <w:p w14:paraId="53ECCC42" w14:textId="77777777" w:rsidR="001A173A" w:rsidRPr="00F40C65" w:rsidRDefault="001A173A" w:rsidP="00FE35D4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40C65" w14:paraId="26DFD3E6" w14:textId="77777777" w:rsidTr="009670AF">
        <w:tc>
          <w:tcPr>
            <w:tcW w:w="3913" w:type="dxa"/>
            <w:vAlign w:val="bottom"/>
          </w:tcPr>
          <w:p w14:paraId="3D97BD83" w14:textId="3DA88DD0" w:rsidR="001A173A" w:rsidRPr="00F40C65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  <w:r w:rsidR="00D60C66" w:rsidRPr="00F40C65">
              <w:rPr>
                <w:rFonts w:ascii="Angsana New" w:hAnsi="Angsana New"/>
                <w:sz w:val="26"/>
                <w:szCs w:val="26"/>
              </w:rPr>
              <w:t xml:space="preserve"> *</w:t>
            </w:r>
            <w:r w:rsidR="00415677" w:rsidRPr="00F40C6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73" w:type="dxa"/>
            <w:gridSpan w:val="2"/>
          </w:tcPr>
          <w:p w14:paraId="014E2721" w14:textId="77777777" w:rsidR="001A173A" w:rsidRPr="00F40C65" w:rsidRDefault="001A173A" w:rsidP="00FE35D4">
            <w:pPr>
              <w:jc w:val="center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</w:tcPr>
          <w:p w14:paraId="2E3FDCFA" w14:textId="77777777" w:rsidR="001A173A" w:rsidRPr="00F40C65" w:rsidRDefault="001A173A" w:rsidP="00FE35D4">
            <w:r w:rsidRPr="00F40C65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164" w:type="dxa"/>
            <w:gridSpan w:val="2"/>
          </w:tcPr>
          <w:p w14:paraId="630D414E" w14:textId="6A4F9F19" w:rsidR="001A173A" w:rsidRPr="00F40C65" w:rsidRDefault="001D3503" w:rsidP="00FE35D4">
            <w:pPr>
              <w:jc w:val="right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080" w:type="dxa"/>
            <w:gridSpan w:val="2"/>
          </w:tcPr>
          <w:p w14:paraId="0E8F348E" w14:textId="77777777" w:rsidR="001A173A" w:rsidRPr="00F40C65" w:rsidRDefault="001A173A" w:rsidP="00FE35D4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40C65" w14:paraId="5D28F9DE" w14:textId="77777777" w:rsidTr="009670AF">
        <w:tc>
          <w:tcPr>
            <w:tcW w:w="3913" w:type="dxa"/>
            <w:vAlign w:val="bottom"/>
          </w:tcPr>
          <w:p w14:paraId="73D0EDC0" w14:textId="06554500" w:rsidR="001A173A" w:rsidRPr="00F40C65" w:rsidRDefault="001A173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บริษัท สยามเทคนิค ไมโครไพลน์ จำกัด</w:t>
            </w:r>
            <w:r w:rsidR="00D60C66" w:rsidRPr="00F40C65">
              <w:rPr>
                <w:rFonts w:ascii="Angsana New" w:hAnsi="Angsana New"/>
                <w:sz w:val="26"/>
                <w:szCs w:val="26"/>
              </w:rPr>
              <w:t xml:space="preserve"> *</w:t>
            </w:r>
            <w:r w:rsidR="00415677" w:rsidRPr="00F40C6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73" w:type="dxa"/>
            <w:gridSpan w:val="2"/>
          </w:tcPr>
          <w:p w14:paraId="313DDEBB" w14:textId="77777777" w:rsidR="001A173A" w:rsidRPr="00F40C65" w:rsidRDefault="001A173A" w:rsidP="00FE35D4">
            <w:pPr>
              <w:jc w:val="center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</w:tcPr>
          <w:p w14:paraId="2D9668B4" w14:textId="77777777" w:rsidR="001A173A" w:rsidRPr="00F40C65" w:rsidRDefault="001A173A" w:rsidP="00FE35D4">
            <w:r w:rsidRPr="00F40C65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164" w:type="dxa"/>
            <w:gridSpan w:val="2"/>
          </w:tcPr>
          <w:p w14:paraId="7E3B80C7" w14:textId="64A12F32" w:rsidR="001A173A" w:rsidRPr="00F40C65" w:rsidRDefault="001D3503" w:rsidP="00FE35D4">
            <w:pPr>
              <w:jc w:val="right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080" w:type="dxa"/>
            <w:gridSpan w:val="2"/>
          </w:tcPr>
          <w:p w14:paraId="4BC845C2" w14:textId="77777777" w:rsidR="001A173A" w:rsidRPr="00F40C65" w:rsidRDefault="001A173A" w:rsidP="00FE35D4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40C65" w14:paraId="1F72865A" w14:textId="77777777" w:rsidTr="009670AF">
        <w:tc>
          <w:tcPr>
            <w:tcW w:w="3913" w:type="dxa"/>
            <w:vAlign w:val="bottom"/>
          </w:tcPr>
          <w:p w14:paraId="0806A40D" w14:textId="004DA949" w:rsidR="001A173A" w:rsidRPr="00F40C65" w:rsidRDefault="001A173A" w:rsidP="0041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415677" w:rsidRPr="00F40C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สยามเทคนิคคอนกรีต (นครราชสีมา)</w:t>
            </w:r>
            <w:r w:rsidR="00415677" w:rsidRPr="00F40C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="00D60C66" w:rsidRPr="00F40C65">
              <w:rPr>
                <w:rFonts w:ascii="Angsana New" w:hAnsi="Angsana New"/>
                <w:sz w:val="26"/>
                <w:szCs w:val="26"/>
              </w:rPr>
              <w:t xml:space="preserve"> *</w:t>
            </w:r>
            <w:r w:rsidR="00415677" w:rsidRPr="00F40C6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73" w:type="dxa"/>
            <w:gridSpan w:val="2"/>
          </w:tcPr>
          <w:p w14:paraId="01D03781" w14:textId="77777777" w:rsidR="001A173A" w:rsidRPr="00F40C65" w:rsidRDefault="001A173A" w:rsidP="00FE35D4">
            <w:pPr>
              <w:jc w:val="center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</w:tcPr>
          <w:p w14:paraId="2BEE0CDB" w14:textId="77777777" w:rsidR="001A173A" w:rsidRPr="00F40C65" w:rsidRDefault="001A173A" w:rsidP="00FE35D4">
            <w:r w:rsidRPr="00F40C65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164" w:type="dxa"/>
            <w:gridSpan w:val="2"/>
          </w:tcPr>
          <w:p w14:paraId="667001DA" w14:textId="0D0A85EB" w:rsidR="001A173A" w:rsidRPr="00F40C65" w:rsidRDefault="001D3503" w:rsidP="00FE35D4">
            <w:pPr>
              <w:jc w:val="right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080" w:type="dxa"/>
            <w:gridSpan w:val="2"/>
          </w:tcPr>
          <w:p w14:paraId="7204064C" w14:textId="77777777" w:rsidR="001A173A" w:rsidRPr="00F40C65" w:rsidRDefault="001A173A" w:rsidP="00FE35D4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40C65" w14:paraId="56F1F3BD" w14:textId="77777777" w:rsidTr="009670AF">
        <w:tc>
          <w:tcPr>
            <w:tcW w:w="3913" w:type="dxa"/>
            <w:vAlign w:val="bottom"/>
          </w:tcPr>
          <w:p w14:paraId="47DDF634" w14:textId="77777777" w:rsidR="000B3091" w:rsidRPr="00F40C65" w:rsidRDefault="000B309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  <w:p w14:paraId="0798DE2D" w14:textId="5B983BA6" w:rsidR="00C6108D" w:rsidRPr="00F40C65" w:rsidRDefault="00C6108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วังคอนกรีต จำกัด  </w:t>
            </w:r>
            <w:r w:rsidR="00D15144" w:rsidRPr="00F40C65">
              <w:rPr>
                <w:rFonts w:ascii="Angsana New" w:hAnsi="Angsana New"/>
                <w:sz w:val="26"/>
                <w:szCs w:val="26"/>
              </w:rPr>
              <w:t>*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         </w:t>
            </w:r>
          </w:p>
        </w:tc>
        <w:tc>
          <w:tcPr>
            <w:tcW w:w="1173" w:type="dxa"/>
            <w:gridSpan w:val="2"/>
          </w:tcPr>
          <w:p w14:paraId="3691C1F3" w14:textId="77777777" w:rsidR="000B3091" w:rsidRPr="00F40C65" w:rsidRDefault="000B3091" w:rsidP="00FE35D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  <w:p w14:paraId="0E900FA9" w14:textId="727AB0A2" w:rsidR="00C6108D" w:rsidRPr="00F40C65" w:rsidRDefault="00C6108D" w:rsidP="00FE35D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ไทย       </w:t>
            </w:r>
            <w:r w:rsidR="000A5B82"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96" w:type="dxa"/>
          </w:tcPr>
          <w:p w14:paraId="7FE55310" w14:textId="77777777" w:rsidR="000B3091" w:rsidRPr="00F40C65" w:rsidRDefault="00B271CC" w:rsidP="00FE35D4">
            <w:pPr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  <w:p w14:paraId="47B5796C" w14:textId="24EDCB08" w:rsidR="000A5B82" w:rsidRPr="00F40C65" w:rsidRDefault="000A5B82" w:rsidP="00FE35D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ผลิตภัณฑ์คอนกรีตอัดแรง    </w:t>
            </w:r>
            <w:r w:rsidR="009670AF" w:rsidRPr="00F40C6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</w:t>
            </w:r>
          </w:p>
        </w:tc>
        <w:tc>
          <w:tcPr>
            <w:tcW w:w="1164" w:type="dxa"/>
            <w:gridSpan w:val="2"/>
          </w:tcPr>
          <w:p w14:paraId="0249CD7E" w14:textId="77777777" w:rsidR="000B3091" w:rsidRPr="00F40C65" w:rsidRDefault="00B271C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99.999</w:t>
            </w:r>
            <w:r w:rsidR="008F0BD6" w:rsidRPr="00F40C65">
              <w:rPr>
                <w:rFonts w:ascii="Angsana New" w:hAnsi="Angsana New"/>
                <w:sz w:val="26"/>
                <w:szCs w:val="26"/>
              </w:rPr>
              <w:t>8</w:t>
            </w:r>
          </w:p>
          <w:p w14:paraId="17FFF276" w14:textId="4C30F3DC" w:rsidR="009670AF" w:rsidRPr="00F40C65" w:rsidRDefault="009670A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99.9999</w:t>
            </w:r>
          </w:p>
        </w:tc>
        <w:tc>
          <w:tcPr>
            <w:tcW w:w="1080" w:type="dxa"/>
            <w:gridSpan w:val="2"/>
          </w:tcPr>
          <w:p w14:paraId="5105649E" w14:textId="77777777" w:rsidR="000B3091" w:rsidRPr="00F40C65" w:rsidRDefault="008F0BD6" w:rsidP="00FE35D4">
            <w:pPr>
              <w:tabs>
                <w:tab w:val="decimal" w:pos="57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</w:tr>
      <w:tr w:rsidR="00FE35D4" w:rsidRPr="00F40C65" w14:paraId="62F4DE43" w14:textId="77777777" w:rsidTr="009670AF">
        <w:trPr>
          <w:tblHeader/>
        </w:trPr>
        <w:tc>
          <w:tcPr>
            <w:tcW w:w="3913" w:type="dxa"/>
            <w:vAlign w:val="bottom"/>
          </w:tcPr>
          <w:p w14:paraId="1B207A8C" w14:textId="77777777" w:rsidR="008F0BD6" w:rsidRPr="00F40C65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4809FB04" w14:textId="77777777" w:rsidR="008F0BD6" w:rsidRPr="00F40C65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6" w:type="dxa"/>
            <w:vAlign w:val="bottom"/>
          </w:tcPr>
          <w:p w14:paraId="41EF9E19" w14:textId="77777777" w:rsidR="008F0BD6" w:rsidRPr="00F40C65" w:rsidRDefault="008F0BD6" w:rsidP="000A5B82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44" w:type="dxa"/>
            <w:gridSpan w:val="4"/>
            <w:vMerge w:val="restart"/>
          </w:tcPr>
          <w:p w14:paraId="2090F02A" w14:textId="77777777" w:rsidR="0006532F" w:rsidRPr="00F40C65" w:rsidRDefault="0006532F" w:rsidP="00FE35D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735A2EE1" w14:textId="77777777" w:rsidR="008F0BD6" w:rsidRPr="00F40C65" w:rsidRDefault="008F0BD6" w:rsidP="00FE35D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  <w:p w14:paraId="65C573B5" w14:textId="77777777" w:rsidR="008F0BD6" w:rsidRPr="00F40C65" w:rsidRDefault="008F0BD6" w:rsidP="00FE35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FE35D4" w:rsidRPr="00F40C65" w14:paraId="34E160C0" w14:textId="77777777" w:rsidTr="009670AF">
        <w:trPr>
          <w:tblHeader/>
        </w:trPr>
        <w:tc>
          <w:tcPr>
            <w:tcW w:w="3913" w:type="dxa"/>
            <w:vAlign w:val="bottom"/>
          </w:tcPr>
          <w:p w14:paraId="66FFA5AD" w14:textId="77777777" w:rsidR="008F0BD6" w:rsidRPr="00F40C65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7883C8EB" w14:textId="77777777" w:rsidR="008F0BD6" w:rsidRPr="00F40C65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6" w:type="dxa"/>
            <w:vAlign w:val="bottom"/>
          </w:tcPr>
          <w:p w14:paraId="72BFCEDD" w14:textId="77777777" w:rsidR="008F0BD6" w:rsidRPr="00F40C65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44" w:type="dxa"/>
            <w:gridSpan w:val="4"/>
            <w:vMerge/>
          </w:tcPr>
          <w:p w14:paraId="436FD8EA" w14:textId="77777777" w:rsidR="008F0BD6" w:rsidRPr="00F40C65" w:rsidRDefault="008F0BD6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35D4" w:rsidRPr="00F40C65" w14:paraId="33EA8285" w14:textId="77777777" w:rsidTr="009670AF">
        <w:trPr>
          <w:tblHeader/>
        </w:trPr>
        <w:tc>
          <w:tcPr>
            <w:tcW w:w="3913" w:type="dxa"/>
            <w:vAlign w:val="bottom"/>
          </w:tcPr>
          <w:p w14:paraId="45497420" w14:textId="77777777" w:rsidR="008F0BD6" w:rsidRPr="00F40C65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DF8C951" w14:textId="77777777" w:rsidR="008F0BD6" w:rsidRPr="00F40C65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796" w:type="dxa"/>
            <w:vAlign w:val="bottom"/>
          </w:tcPr>
          <w:p w14:paraId="3C4FEC29" w14:textId="77777777" w:rsidR="008F0BD6" w:rsidRPr="00F40C65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44" w:type="dxa"/>
            <w:gridSpan w:val="4"/>
          </w:tcPr>
          <w:p w14:paraId="6123C286" w14:textId="77777777" w:rsidR="008F0BD6" w:rsidRPr="00F40C65" w:rsidRDefault="008F0BD6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31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E35D4" w:rsidRPr="00F40C65" w14:paraId="50DCC2D4" w14:textId="77777777" w:rsidTr="009670AF">
        <w:trPr>
          <w:tblHeader/>
        </w:trPr>
        <w:tc>
          <w:tcPr>
            <w:tcW w:w="3913" w:type="dxa"/>
            <w:vAlign w:val="bottom"/>
          </w:tcPr>
          <w:p w14:paraId="469DFB1D" w14:textId="77777777" w:rsidR="008F0BD6" w:rsidRPr="00F40C65" w:rsidRDefault="008F0BD6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vAlign w:val="bottom"/>
          </w:tcPr>
          <w:p w14:paraId="35B7565C" w14:textId="77777777" w:rsidR="008F0BD6" w:rsidRPr="00F40C65" w:rsidRDefault="008F0BD6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96" w:type="dxa"/>
            <w:vAlign w:val="bottom"/>
          </w:tcPr>
          <w:p w14:paraId="5578E48F" w14:textId="77777777" w:rsidR="008F0BD6" w:rsidRPr="00F40C65" w:rsidRDefault="008F0BD6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64" w:type="dxa"/>
            <w:gridSpan w:val="2"/>
          </w:tcPr>
          <w:p w14:paraId="19E51353" w14:textId="55B35AC5" w:rsidR="008F0BD6" w:rsidRPr="00F40C65" w:rsidRDefault="008F0BD6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256</w:t>
            </w:r>
            <w:r w:rsidR="001D3503" w:rsidRPr="00F40C65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080" w:type="dxa"/>
            <w:gridSpan w:val="2"/>
          </w:tcPr>
          <w:p w14:paraId="042314AC" w14:textId="1D48EFAC" w:rsidR="008F0BD6" w:rsidRPr="00F40C65" w:rsidRDefault="008F0BD6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256</w:t>
            </w:r>
            <w:r w:rsidR="001D3503" w:rsidRPr="00F40C6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FE35D4" w:rsidRPr="00F40C65" w14:paraId="4A6376AA" w14:textId="77777777" w:rsidTr="009670AF">
        <w:trPr>
          <w:gridAfter w:val="1"/>
          <w:wAfter w:w="6" w:type="dxa"/>
        </w:trPr>
        <w:tc>
          <w:tcPr>
            <w:tcW w:w="5080" w:type="dxa"/>
            <w:gridSpan w:val="2"/>
            <w:vAlign w:val="bottom"/>
          </w:tcPr>
          <w:p w14:paraId="402B2FA2" w14:textId="77777777" w:rsidR="008F0BD6" w:rsidRPr="00F40C65" w:rsidRDefault="008F0BD6" w:rsidP="00FE35D4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บริษัทย่อยทางอ้อมที่ถือหุ้นโดย </w:t>
            </w:r>
            <w:r w:rsidRPr="00F40C6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2802" w:type="dxa"/>
            <w:gridSpan w:val="2"/>
            <w:vAlign w:val="bottom"/>
          </w:tcPr>
          <w:p w14:paraId="53CF33EA" w14:textId="77777777" w:rsidR="008F0BD6" w:rsidRPr="00F40C65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4F077E96" w14:textId="77777777" w:rsidR="008F0BD6" w:rsidRPr="00F40C65" w:rsidRDefault="008F0BD6" w:rsidP="00FE35D4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D900D84" w14:textId="77777777" w:rsidR="008F0BD6" w:rsidRPr="00F40C65" w:rsidRDefault="008F0BD6" w:rsidP="00FE35D4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F40C65" w14:paraId="3B50526F" w14:textId="77777777" w:rsidTr="009670AF">
        <w:tc>
          <w:tcPr>
            <w:tcW w:w="3913" w:type="dxa"/>
          </w:tcPr>
          <w:p w14:paraId="64CC3F62" w14:textId="7003C48D" w:rsidR="008F0BD6" w:rsidRPr="00F40C65" w:rsidRDefault="008F0BD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สยามสตีลไวร์ เทรดดิ้ง จำกัด</w:t>
            </w:r>
            <w:r w:rsidR="00D60C66" w:rsidRPr="00F40C65">
              <w:rPr>
                <w:rFonts w:ascii="Angsana New" w:hAnsi="Angsana New"/>
                <w:sz w:val="26"/>
                <w:szCs w:val="26"/>
              </w:rPr>
              <w:t xml:space="preserve"> *</w:t>
            </w:r>
            <w:r w:rsidR="00D15144" w:rsidRPr="00F40C6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73" w:type="dxa"/>
            <w:gridSpan w:val="2"/>
          </w:tcPr>
          <w:p w14:paraId="0AA87476" w14:textId="77777777" w:rsidR="008F0BD6" w:rsidRPr="00F40C65" w:rsidRDefault="008F0BD6" w:rsidP="00FE35D4">
            <w:pPr>
              <w:jc w:val="center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  <w:vAlign w:val="bottom"/>
          </w:tcPr>
          <w:p w14:paraId="7B888EE2" w14:textId="77777777" w:rsidR="008F0BD6" w:rsidRPr="00F40C65" w:rsidRDefault="008F0BD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จำหน่ายลวดเหล็ก</w:t>
            </w:r>
          </w:p>
        </w:tc>
        <w:tc>
          <w:tcPr>
            <w:tcW w:w="1164" w:type="dxa"/>
            <w:gridSpan w:val="2"/>
          </w:tcPr>
          <w:p w14:paraId="40DE60E6" w14:textId="37A97842" w:rsidR="008F0BD6" w:rsidRPr="00F40C65" w:rsidRDefault="001D3503" w:rsidP="00FE35D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080" w:type="dxa"/>
            <w:gridSpan w:val="2"/>
          </w:tcPr>
          <w:p w14:paraId="2E382781" w14:textId="348991F9" w:rsidR="008F0BD6" w:rsidRPr="00F40C65" w:rsidRDefault="001D3503" w:rsidP="00FE35D4">
            <w:pPr>
              <w:jc w:val="center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35D4" w:rsidRPr="00F40C65" w14:paraId="27353BD8" w14:textId="77777777" w:rsidTr="009670AF">
        <w:tc>
          <w:tcPr>
            <w:tcW w:w="3913" w:type="dxa"/>
            <w:vAlign w:val="bottom"/>
          </w:tcPr>
          <w:p w14:paraId="13774C9C" w14:textId="77777777" w:rsidR="008F0BD6" w:rsidRPr="00F40C65" w:rsidRDefault="008F0BD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gridSpan w:val="2"/>
          </w:tcPr>
          <w:p w14:paraId="62C2BFCE" w14:textId="77777777" w:rsidR="008F0BD6" w:rsidRPr="00F40C65" w:rsidRDefault="008F0BD6" w:rsidP="00FE35D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6" w:type="dxa"/>
          </w:tcPr>
          <w:p w14:paraId="64453872" w14:textId="77777777" w:rsidR="008F0BD6" w:rsidRPr="00F40C65" w:rsidRDefault="008F0BD6" w:rsidP="00FE35D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4" w:type="dxa"/>
            <w:gridSpan w:val="2"/>
          </w:tcPr>
          <w:p w14:paraId="4E935BDC" w14:textId="77777777" w:rsidR="008F0BD6" w:rsidRPr="00F40C65" w:rsidRDefault="008F0BD6" w:rsidP="00FE35D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637D6B9" w14:textId="77777777" w:rsidR="008F0BD6" w:rsidRPr="00F40C65" w:rsidRDefault="008F0BD6" w:rsidP="00FE35D4">
            <w:pPr>
              <w:tabs>
                <w:tab w:val="decimal" w:pos="57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0458FA1" w14:textId="77777777" w:rsidR="006D20E4" w:rsidRPr="00F40C65" w:rsidRDefault="006D20E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4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lastRenderedPageBreak/>
        <w:t>ข)</w:t>
      </w: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  </w:t>
      </w:r>
      <w:r w:rsidRPr="00F40C65">
        <w:rPr>
          <w:rFonts w:ascii="Angsana New" w:hAnsi="Angsana New"/>
          <w:sz w:val="30"/>
          <w:szCs w:val="30"/>
          <w:cs/>
        </w:rPr>
        <w:t>บริษัทจะถือว่ามีการควบคุมกิจการที่เข้าไปลงทุนหรือบริษัทย่อยได้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7A3FC3D" w14:textId="77777777" w:rsidR="006D20E4" w:rsidRPr="00F40C65" w:rsidRDefault="006D20E4" w:rsidP="00FE35D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360"/>
        <w:jc w:val="thaiDistribute"/>
        <w:rPr>
          <w:rFonts w:ascii="Angsana New" w:eastAsia="SimSun" w:hAnsi="Angsana New"/>
          <w:sz w:val="30"/>
          <w:szCs w:val="30"/>
          <w:cs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ค)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ab/>
      </w:r>
      <w:r w:rsidRPr="00F40C65">
        <w:rPr>
          <w:rFonts w:ascii="Angsana New" w:eastAsia="SimSun" w:hAnsi="Angsana New"/>
          <w:sz w:val="30"/>
          <w:szCs w:val="30"/>
          <w:cs/>
        </w:rPr>
        <w:t>บริษัทนำงบการเงินของบริษัทย่อยมารวมในการจัดทำ</w:t>
      </w:r>
      <w:r w:rsidR="001A7332" w:rsidRPr="00F40C65">
        <w:rPr>
          <w:rFonts w:ascii="Angsana New" w:eastAsia="SimSun" w:hAnsi="Angsana New"/>
          <w:sz w:val="30"/>
          <w:szCs w:val="30"/>
          <w:cs/>
        </w:rPr>
        <w:t>งบการเงินรวมตั้งแต่วันที่บริษัท</w:t>
      </w:r>
      <w:r w:rsidRPr="00F40C65">
        <w:rPr>
          <w:rFonts w:ascii="Angsana New" w:eastAsia="SimSun" w:hAnsi="Angsana New"/>
          <w:sz w:val="30"/>
          <w:szCs w:val="30"/>
          <w:cs/>
        </w:rPr>
        <w:t>มีอำนาจในการคว</w:t>
      </w:r>
      <w:r w:rsidR="001A7332" w:rsidRPr="00F40C65">
        <w:rPr>
          <w:rFonts w:ascii="Angsana New" w:eastAsia="SimSun" w:hAnsi="Angsana New"/>
          <w:sz w:val="30"/>
          <w:szCs w:val="30"/>
          <w:cs/>
        </w:rPr>
        <w:t>บคุมบริษัทย่อยจนถึงวันที่บริษัท</w:t>
      </w:r>
      <w:r w:rsidRPr="00F40C65">
        <w:rPr>
          <w:rFonts w:ascii="Angsana New" w:eastAsia="SimSun" w:hAnsi="Angsana New"/>
          <w:sz w:val="30"/>
          <w:szCs w:val="30"/>
          <w:cs/>
        </w:rPr>
        <w:t>สิ้นสุดการควบคุมบริษัทย่อยนั้น</w:t>
      </w:r>
    </w:p>
    <w:p w14:paraId="79108773" w14:textId="77777777" w:rsidR="006D20E4" w:rsidRPr="00F40C65" w:rsidRDefault="006D20E4" w:rsidP="00FE35D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36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ง)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ab/>
        <w:t>งบการเงินของบริษัทย่อยได้จัดทำขึ้นโดยใช้นโยบายการบัญชีท</w:t>
      </w:r>
      <w:r w:rsidR="001A7332" w:rsidRPr="00F40C65">
        <w:rPr>
          <w:rFonts w:ascii="Angsana New" w:eastAsia="SimSun" w:hAnsi="Angsana New"/>
          <w:sz w:val="30"/>
          <w:szCs w:val="30"/>
          <w:cs/>
          <w:lang w:val="en-GB"/>
        </w:rPr>
        <w:t>ี่สำคัญเช่นเดียวกันกับของบริษัท</w:t>
      </w:r>
    </w:p>
    <w:p w14:paraId="0A293813" w14:textId="77777777" w:rsidR="006D20E4" w:rsidRPr="00F40C65" w:rsidRDefault="006D20E4" w:rsidP="00FE35D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36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จ)</w:t>
      </w:r>
      <w:r w:rsidRPr="00F40C65">
        <w:rPr>
          <w:rFonts w:ascii="Angsana New" w:eastAsia="SimSun" w:hAnsi="Angsana New"/>
          <w:sz w:val="30"/>
          <w:szCs w:val="30"/>
          <w:lang w:val="en-GB"/>
        </w:rPr>
        <w:tab/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ยอดคงค้างระหว่างกลุ่มบริษัท รายการค้าระหว่างกันที่มีสาระสำคัญของ</w:t>
      </w: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บริษัท ราคาตามบัญชีของเงินลงทุนในบริษัทย่อยในงบการเงินของบริษัทฯกับส่วนของผู้ถือหุ้นของบริษัทย่อยได้ตัดออกจากงบการเงินรวมแล้ว</w:t>
      </w:r>
    </w:p>
    <w:p w14:paraId="6A58D697" w14:textId="77777777" w:rsidR="00011870" w:rsidRPr="00F40C65" w:rsidRDefault="00011870" w:rsidP="00FE35D4">
      <w:pPr>
        <w:tabs>
          <w:tab w:val="left" w:pos="540"/>
          <w:tab w:val="left" w:pos="1440"/>
          <w:tab w:val="left" w:pos="2880"/>
          <w:tab w:val="left" w:pos="9781"/>
        </w:tabs>
        <w:spacing w:before="120"/>
        <w:ind w:left="907" w:hanging="36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ฉ)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</w:t>
      </w:r>
      <w:r w:rsidR="001A7332" w:rsidRPr="00F40C65">
        <w:rPr>
          <w:rFonts w:ascii="Angsana New" w:eastAsia="SimSun" w:hAnsi="Angsana New"/>
          <w:sz w:val="30"/>
          <w:szCs w:val="30"/>
          <w:cs/>
          <w:lang w:val="en-GB"/>
        </w:rPr>
        <w:t>ทย่อยส่วนที่ไม่ได้เป็นของบริษัท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D2D46B4" w14:textId="77777777" w:rsidR="006D20E4" w:rsidRPr="00F40C65" w:rsidRDefault="006D20E4" w:rsidP="00FE35D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CFE5E26" w14:textId="77777777" w:rsidR="006D20E4" w:rsidRPr="00F40C65" w:rsidRDefault="0001187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40C65">
        <w:rPr>
          <w:rFonts w:ascii="Angsana New" w:hAnsi="Angsana New"/>
          <w:spacing w:val="-2"/>
          <w:sz w:val="30"/>
          <w:szCs w:val="30"/>
        </w:rPr>
        <w:t xml:space="preserve">2.3 </w:t>
      </w:r>
      <w:r w:rsidRPr="00F40C65">
        <w:rPr>
          <w:rFonts w:ascii="Angsana New" w:hAnsi="Angsana New"/>
          <w:spacing w:val="-2"/>
          <w:sz w:val="30"/>
          <w:szCs w:val="30"/>
          <w:cs/>
        </w:rPr>
        <w:t>บร</w:t>
      </w:r>
      <w:r w:rsidR="001A7332" w:rsidRPr="00F40C65">
        <w:rPr>
          <w:rFonts w:ascii="Angsana New" w:hAnsi="Angsana New"/>
          <w:spacing w:val="-2"/>
          <w:sz w:val="30"/>
          <w:szCs w:val="30"/>
          <w:cs/>
        </w:rPr>
        <w:t>ิษัท</w:t>
      </w:r>
      <w:r w:rsidRPr="00F40C65">
        <w:rPr>
          <w:rFonts w:ascii="Angsana New" w:hAnsi="Angsana New"/>
          <w:spacing w:val="-2"/>
          <w:sz w:val="30"/>
          <w:szCs w:val="30"/>
          <w:cs/>
        </w:rPr>
        <w:t>จัดทำงบการเงินเฉพาะกิจการโดยแสดงเงินลงทุนในบริษัทย่อย การร่วมค้าและบริษัทร่วมตามวิธีราคาทุน</w:t>
      </w:r>
    </w:p>
    <w:p w14:paraId="5EB0555D" w14:textId="77777777" w:rsidR="00883B45" w:rsidRPr="00F40C65" w:rsidRDefault="00883B45" w:rsidP="0088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960A182" w14:textId="04D7FC84" w:rsidR="00883B45" w:rsidRPr="00F40C65" w:rsidRDefault="006F2505" w:rsidP="0088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40C65">
        <w:rPr>
          <w:rFonts w:ascii="Angsana New" w:hAnsi="Angsana New" w:hint="cs"/>
          <w:spacing w:val="-2"/>
          <w:sz w:val="30"/>
          <w:szCs w:val="30"/>
          <w:cs/>
        </w:rPr>
        <w:t xml:space="preserve"> 2.4 </w:t>
      </w:r>
      <w:r w:rsidR="00883B45" w:rsidRPr="00F40C65">
        <w:rPr>
          <w:rFonts w:ascii="Angsana New" w:hAnsi="Angsana New"/>
          <w:spacing w:val="-2"/>
          <w:sz w:val="30"/>
          <w:szCs w:val="30"/>
          <w:cs/>
        </w:rPr>
        <w:t>รายการซื้อเงินลงทุนในบริษัทย่อย</w:t>
      </w:r>
      <w:r w:rsidR="0066247E" w:rsidRPr="00F40C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6247E" w:rsidRPr="00F40C65">
        <w:rPr>
          <w:rFonts w:ascii="Angsana New" w:hAnsi="Angsana New"/>
          <w:spacing w:val="-2"/>
          <w:sz w:val="30"/>
          <w:szCs w:val="30"/>
        </w:rPr>
        <w:t>*</w:t>
      </w:r>
    </w:p>
    <w:p w14:paraId="5B209EBD" w14:textId="7467B2B0" w:rsidR="00883B45" w:rsidRPr="00F40C65" w:rsidRDefault="00415677" w:rsidP="0041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40C65">
        <w:rPr>
          <w:rFonts w:ascii="Angsana New" w:hAnsi="Angsana New"/>
          <w:spacing w:val="-2"/>
          <w:sz w:val="30"/>
          <w:szCs w:val="30"/>
          <w:cs/>
        </w:rPr>
        <w:t xml:space="preserve">          เมื่อวันที่ 1 กรกฎาคม 2567 บริษัท สยามเทคนิคคอนกรีต จำกัด (มหาชน) ได้ซื้อหุ้นสามัญใน บริษัท วังคอนกรีต จํากัด  จากผู้ถือหุ้นรายหนึ่งจำนวน 8</w:t>
      </w:r>
      <w:r w:rsidRPr="00F40C65">
        <w:rPr>
          <w:rFonts w:ascii="Angsana New" w:hAnsi="Angsana New"/>
          <w:spacing w:val="-2"/>
          <w:sz w:val="30"/>
          <w:szCs w:val="30"/>
        </w:rPr>
        <w:t>,</w:t>
      </w:r>
      <w:r w:rsidRPr="00F40C65">
        <w:rPr>
          <w:rFonts w:ascii="Angsana New" w:hAnsi="Angsana New"/>
          <w:spacing w:val="-2"/>
          <w:sz w:val="30"/>
          <w:szCs w:val="30"/>
          <w:cs/>
        </w:rPr>
        <w:t>999 หุ้น มูลค่าหุ้นละ 10</w:t>
      </w:r>
      <w:r w:rsidRPr="00F40C65">
        <w:rPr>
          <w:rFonts w:ascii="Angsana New" w:hAnsi="Angsana New"/>
          <w:spacing w:val="-2"/>
          <w:sz w:val="30"/>
          <w:szCs w:val="30"/>
        </w:rPr>
        <w:t>,</w:t>
      </w:r>
      <w:r w:rsidRPr="00F40C65">
        <w:rPr>
          <w:rFonts w:ascii="Angsana New" w:hAnsi="Angsana New"/>
          <w:spacing w:val="-2"/>
          <w:sz w:val="30"/>
          <w:szCs w:val="30"/>
          <w:cs/>
        </w:rPr>
        <w:t>890.09 บาท รวมเป็นเงิน 98</w:t>
      </w:r>
      <w:r w:rsidRPr="00F40C65">
        <w:rPr>
          <w:rFonts w:ascii="Angsana New" w:hAnsi="Angsana New"/>
          <w:spacing w:val="-2"/>
          <w:sz w:val="30"/>
          <w:szCs w:val="30"/>
        </w:rPr>
        <w:t>,</w:t>
      </w:r>
      <w:r w:rsidRPr="00F40C65">
        <w:rPr>
          <w:rFonts w:ascii="Angsana New" w:hAnsi="Angsana New"/>
          <w:spacing w:val="-2"/>
          <w:sz w:val="30"/>
          <w:szCs w:val="30"/>
          <w:cs/>
        </w:rPr>
        <w:t>000</w:t>
      </w:r>
      <w:r w:rsidRPr="00F40C65">
        <w:rPr>
          <w:rFonts w:ascii="Angsana New" w:hAnsi="Angsana New"/>
          <w:spacing w:val="-2"/>
          <w:sz w:val="30"/>
          <w:szCs w:val="30"/>
        </w:rPr>
        <w:t>,</w:t>
      </w:r>
      <w:r w:rsidRPr="00F40C65">
        <w:rPr>
          <w:rFonts w:ascii="Angsana New" w:hAnsi="Angsana New"/>
          <w:spacing w:val="-2"/>
          <w:sz w:val="30"/>
          <w:szCs w:val="30"/>
          <w:cs/>
        </w:rPr>
        <w:t>000 บาท ตามมติที่ประชุม ครั้งที่ 3/2567 เมื่อวันที่ 18 มิถุนายน 2567 มีผลให้บริษัทเป็นผู้ถือหุ้นรายใหญ่ คิดเป็นสัดส่วนร้อยละ 99.99 การจดทะเบียนเปลี่ยนแปลงจำนวนหุ้น ได้ดำเนินการเสร็จสิ้น เมื่อวันที่ 1 กรกฎาคม 2567</w:t>
      </w:r>
      <w:r w:rsidRPr="00F40C65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63A3E2DC" w14:textId="77777777" w:rsidR="00883B45" w:rsidRPr="00F40C65" w:rsidRDefault="00883B45" w:rsidP="0088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D76A070" w14:textId="3124B575" w:rsidR="00883B45" w:rsidRPr="00F40C65" w:rsidRDefault="008632DC" w:rsidP="0088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40C65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="00883B45" w:rsidRPr="00F40C65">
        <w:rPr>
          <w:rFonts w:ascii="Angsana New" w:hAnsi="Angsana New"/>
          <w:spacing w:val="-2"/>
          <w:sz w:val="30"/>
          <w:szCs w:val="30"/>
          <w:cs/>
        </w:rPr>
        <w:t xml:space="preserve">การเงินรวมนี้ได้รวมงบฐานะการเงินของ บริษัท วังคอนกรีต จำกัด  ณ วันที่ </w:t>
      </w:r>
      <w:r w:rsidRPr="00F40C65">
        <w:rPr>
          <w:rFonts w:ascii="Angsana New" w:hAnsi="Angsana New" w:hint="cs"/>
          <w:spacing w:val="-2"/>
          <w:sz w:val="30"/>
          <w:szCs w:val="30"/>
          <w:cs/>
        </w:rPr>
        <w:t xml:space="preserve">31 ธันวาคม </w:t>
      </w:r>
      <w:r w:rsidR="00883B45" w:rsidRPr="00F40C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83B45" w:rsidRPr="00F40C65">
        <w:rPr>
          <w:rFonts w:ascii="Angsana New" w:hAnsi="Angsana New"/>
          <w:spacing w:val="-2"/>
          <w:sz w:val="30"/>
          <w:szCs w:val="30"/>
          <w:lang w:val="en-GB"/>
        </w:rPr>
        <w:t>2567</w:t>
      </w:r>
      <w:r w:rsidR="00883B45" w:rsidRPr="00F40C65">
        <w:rPr>
          <w:rFonts w:ascii="Angsana New" w:hAnsi="Angsana New"/>
          <w:spacing w:val="-2"/>
          <w:sz w:val="30"/>
          <w:szCs w:val="30"/>
          <w:cs/>
        </w:rPr>
        <w:t xml:space="preserve"> และงบกำไรขาดทุนเบ็ดเสร็จตั้งแต่วันที่ </w:t>
      </w:r>
      <w:r w:rsidR="00883B45" w:rsidRPr="00F40C65">
        <w:rPr>
          <w:rFonts w:ascii="Angsana New" w:hAnsi="Angsana New"/>
          <w:spacing w:val="-2"/>
          <w:sz w:val="30"/>
          <w:szCs w:val="30"/>
          <w:lang w:val="en-GB"/>
        </w:rPr>
        <w:t xml:space="preserve">1 </w:t>
      </w:r>
      <w:r w:rsidR="00883B45" w:rsidRPr="00F40C65">
        <w:rPr>
          <w:rFonts w:ascii="Angsana New" w:hAnsi="Angsana New"/>
          <w:spacing w:val="-2"/>
          <w:sz w:val="30"/>
          <w:szCs w:val="30"/>
          <w:cs/>
        </w:rPr>
        <w:t xml:space="preserve">กรกฎาคม </w:t>
      </w:r>
      <w:r w:rsidR="00883B45" w:rsidRPr="00F40C65">
        <w:rPr>
          <w:rFonts w:ascii="Angsana New" w:hAnsi="Angsana New"/>
          <w:spacing w:val="-2"/>
          <w:sz w:val="30"/>
          <w:szCs w:val="30"/>
          <w:lang w:val="en-GB"/>
        </w:rPr>
        <w:t>2567</w:t>
      </w:r>
      <w:r w:rsidR="00883B45" w:rsidRPr="00F40C65">
        <w:rPr>
          <w:rFonts w:ascii="Angsana New" w:hAnsi="Angsana New"/>
          <w:spacing w:val="-2"/>
          <w:sz w:val="30"/>
          <w:szCs w:val="30"/>
          <w:cs/>
        </w:rPr>
        <w:t xml:space="preserve"> ถึงวันที่</w:t>
      </w:r>
      <w:r w:rsidR="00883B45" w:rsidRPr="00F40C65">
        <w:rPr>
          <w:rFonts w:ascii="Angsana New" w:hAnsi="Angsana New"/>
          <w:spacing w:val="-2"/>
          <w:sz w:val="30"/>
          <w:szCs w:val="30"/>
        </w:rPr>
        <w:t xml:space="preserve"> </w:t>
      </w:r>
      <w:r w:rsidRPr="00F40C65">
        <w:rPr>
          <w:rFonts w:ascii="Angsana New" w:hAnsi="Angsana New" w:hint="cs"/>
          <w:spacing w:val="-2"/>
          <w:sz w:val="30"/>
          <w:szCs w:val="30"/>
          <w:cs/>
        </w:rPr>
        <w:t>31 ธันวาคม</w:t>
      </w:r>
      <w:r w:rsidR="00883B45" w:rsidRPr="00F40C6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83B45" w:rsidRPr="00F40C65">
        <w:rPr>
          <w:rFonts w:ascii="Angsana New" w:hAnsi="Angsana New"/>
          <w:spacing w:val="-2"/>
          <w:sz w:val="30"/>
          <w:szCs w:val="30"/>
          <w:lang w:val="en-GB"/>
        </w:rPr>
        <w:t>2567</w:t>
      </w:r>
      <w:r w:rsidR="00883B45" w:rsidRPr="00F40C65">
        <w:rPr>
          <w:rFonts w:ascii="Angsana New" w:hAnsi="Angsana New"/>
          <w:spacing w:val="-2"/>
          <w:sz w:val="30"/>
          <w:szCs w:val="30"/>
          <w:cs/>
        </w:rPr>
        <w:t xml:space="preserve"> ทั้งนี้ มูลค่าของสินทรัพย์ ณ วันที่เป็นบริษัทย่อยแสดงตามมูลค่ายุติธรรม </w:t>
      </w:r>
    </w:p>
    <w:p w14:paraId="0E3EB434" w14:textId="77777777" w:rsidR="008632DC" w:rsidRPr="00F40C65" w:rsidRDefault="008632DC" w:rsidP="0088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0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AF5B21F" w14:textId="69A51014" w:rsidR="00883B45" w:rsidRPr="00F40C65" w:rsidRDefault="00883B45" w:rsidP="0088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07"/>
        <w:jc w:val="thaiDistribute"/>
        <w:rPr>
          <w:rFonts w:ascii="Angsana New" w:hAnsi="Angsana New"/>
          <w:spacing w:val="-2"/>
          <w:sz w:val="30"/>
          <w:szCs w:val="30"/>
        </w:rPr>
      </w:pPr>
      <w:r w:rsidRPr="00F40C65">
        <w:rPr>
          <w:rFonts w:ascii="Angsana New" w:hAnsi="Angsana New"/>
          <w:spacing w:val="-2"/>
          <w:sz w:val="30"/>
          <w:szCs w:val="30"/>
          <w:cs/>
        </w:rPr>
        <w:t>มูลค่ายุติธรรมและมูลค่าตามบัญชีของสินทรัพย์สุทธิของ บริษัท วังคอนกรีต จำกัด  ณ วันที่เป็นบริษัทย่อยของบริษัทมีดังต่อไปนี้</w:t>
      </w:r>
    </w:p>
    <w:p w14:paraId="47D1DCF1" w14:textId="77777777" w:rsidR="00F62458" w:rsidRPr="00F40C65" w:rsidRDefault="00F6245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160465F8" w14:textId="77777777" w:rsidR="008D08E8" w:rsidRPr="00F40C65" w:rsidRDefault="008D08E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4A5C574F" w14:textId="77777777" w:rsidR="008D08E8" w:rsidRPr="00F40C65" w:rsidRDefault="008D08E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47BF5BB9" w14:textId="40B5373D" w:rsidR="008632DC" w:rsidRPr="00F40C65" w:rsidRDefault="008632D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019ADA8D" w14:textId="77777777" w:rsidR="008632DC" w:rsidRPr="00F40C65" w:rsidRDefault="008632D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75AC1BD5" w14:textId="77777777" w:rsidR="009C51B7" w:rsidRPr="00F40C65" w:rsidRDefault="009C51B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348B3411" w14:textId="77777777" w:rsidR="008632DC" w:rsidRPr="00F40C65" w:rsidRDefault="008632D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0B7D9CEF" w14:textId="77777777" w:rsidR="008632DC" w:rsidRPr="00F40C65" w:rsidRDefault="008632D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56FBD60C" w14:textId="77777777" w:rsidR="008632DC" w:rsidRPr="00F40C65" w:rsidRDefault="008632D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tbl>
      <w:tblPr>
        <w:tblStyle w:val="TableGrid"/>
        <w:tblW w:w="900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5"/>
        <w:gridCol w:w="1530"/>
        <w:gridCol w:w="1530"/>
      </w:tblGrid>
      <w:tr w:rsidR="008632DC" w:rsidRPr="00F40C65" w14:paraId="628649AA" w14:textId="77777777" w:rsidTr="00B9652C">
        <w:tc>
          <w:tcPr>
            <w:tcW w:w="5945" w:type="dxa"/>
          </w:tcPr>
          <w:p w14:paraId="3F56CECA" w14:textId="77777777" w:rsidR="008632DC" w:rsidRPr="00F40C65" w:rsidRDefault="008632DC" w:rsidP="00B9652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0047EE1C" w14:textId="77777777" w:rsidR="008632DC" w:rsidRPr="00F40C65" w:rsidRDefault="008632DC" w:rsidP="00B965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8632DC" w:rsidRPr="00F40C65" w14:paraId="74AA6DAB" w14:textId="77777777" w:rsidTr="00B9652C">
        <w:tc>
          <w:tcPr>
            <w:tcW w:w="5945" w:type="dxa"/>
          </w:tcPr>
          <w:p w14:paraId="54C4E004" w14:textId="77777777" w:rsidR="008632DC" w:rsidRPr="00F40C65" w:rsidRDefault="008632DC" w:rsidP="00B9652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D2D8D7" w14:textId="77777777" w:rsidR="008632DC" w:rsidRPr="00F40C65" w:rsidRDefault="008632DC" w:rsidP="00B965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76D56C58" w14:textId="77777777" w:rsidR="008632DC" w:rsidRPr="00F40C65" w:rsidRDefault="008632DC" w:rsidP="00B965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8632DC" w:rsidRPr="00F40C65" w14:paraId="229FE03F" w14:textId="77777777" w:rsidTr="00B9652C">
        <w:tc>
          <w:tcPr>
            <w:tcW w:w="5945" w:type="dxa"/>
          </w:tcPr>
          <w:p w14:paraId="493E2325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6FD71D2D" w14:textId="77777777" w:rsidR="008632DC" w:rsidRPr="00F40C65" w:rsidRDefault="008632DC" w:rsidP="00B9652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874647" w14:textId="77777777" w:rsidR="008632DC" w:rsidRPr="00F40C65" w:rsidRDefault="008632DC" w:rsidP="00B9652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32DC" w:rsidRPr="00F40C65" w14:paraId="4271FBDE" w14:textId="77777777" w:rsidTr="00B9652C">
        <w:tc>
          <w:tcPr>
            <w:tcW w:w="5945" w:type="dxa"/>
          </w:tcPr>
          <w:p w14:paraId="6A6A8B2E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146A49B1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204</w:t>
            </w:r>
          </w:p>
        </w:tc>
        <w:tc>
          <w:tcPr>
            <w:tcW w:w="1530" w:type="dxa"/>
          </w:tcPr>
          <w:p w14:paraId="4C99C6F1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204</w:t>
            </w:r>
          </w:p>
        </w:tc>
      </w:tr>
      <w:tr w:rsidR="008632DC" w:rsidRPr="00F40C65" w14:paraId="3598340A" w14:textId="77777777" w:rsidTr="00B9652C">
        <w:tc>
          <w:tcPr>
            <w:tcW w:w="5945" w:type="dxa"/>
          </w:tcPr>
          <w:p w14:paraId="29D85834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Pr="00F40C6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14:paraId="6BBC9396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3</w:t>
            </w:r>
            <w:r w:rsidRPr="00F40C65">
              <w:rPr>
                <w:rFonts w:asciiTheme="majorBidi" w:hAnsiTheme="majorBidi" w:cstheme="majorBidi"/>
                <w:sz w:val="30"/>
                <w:szCs w:val="30"/>
              </w:rPr>
              <w:t>,219</w:t>
            </w:r>
          </w:p>
        </w:tc>
        <w:tc>
          <w:tcPr>
            <w:tcW w:w="1530" w:type="dxa"/>
          </w:tcPr>
          <w:p w14:paraId="3C76D362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3</w:t>
            </w:r>
            <w:r w:rsidRPr="00F40C65">
              <w:rPr>
                <w:rFonts w:asciiTheme="majorBidi" w:hAnsiTheme="majorBidi" w:cstheme="majorBidi"/>
                <w:sz w:val="30"/>
                <w:szCs w:val="30"/>
              </w:rPr>
              <w:t>,219</w:t>
            </w:r>
          </w:p>
        </w:tc>
      </w:tr>
      <w:tr w:rsidR="008632DC" w:rsidRPr="00F40C65" w14:paraId="39D9B3AA" w14:textId="77777777" w:rsidTr="00B9652C">
        <w:tc>
          <w:tcPr>
            <w:tcW w:w="5945" w:type="dxa"/>
          </w:tcPr>
          <w:p w14:paraId="2B112A84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30" w:type="dxa"/>
          </w:tcPr>
          <w:p w14:paraId="4C98DD59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103</w:t>
            </w:r>
          </w:p>
        </w:tc>
        <w:tc>
          <w:tcPr>
            <w:tcW w:w="1530" w:type="dxa"/>
          </w:tcPr>
          <w:p w14:paraId="1F707F8B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103</w:t>
            </w:r>
          </w:p>
        </w:tc>
      </w:tr>
      <w:tr w:rsidR="008632DC" w:rsidRPr="00F40C65" w14:paraId="235789A9" w14:textId="77777777" w:rsidTr="00B9652C">
        <w:tc>
          <w:tcPr>
            <w:tcW w:w="5945" w:type="dxa"/>
          </w:tcPr>
          <w:p w14:paraId="6FCE5520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</w:tcPr>
          <w:p w14:paraId="59A49AB2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3</w:t>
            </w:r>
            <w:r w:rsidRPr="00F40C65">
              <w:rPr>
                <w:rFonts w:asciiTheme="majorBidi" w:hAnsiTheme="majorBidi" w:cstheme="majorBidi"/>
                <w:sz w:val="30"/>
                <w:szCs w:val="30"/>
              </w:rPr>
              <w:t>,978</w:t>
            </w:r>
          </w:p>
        </w:tc>
        <w:tc>
          <w:tcPr>
            <w:tcW w:w="1530" w:type="dxa"/>
          </w:tcPr>
          <w:p w14:paraId="1ACF7210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3</w:t>
            </w:r>
            <w:r w:rsidRPr="00F40C65">
              <w:rPr>
                <w:rFonts w:asciiTheme="majorBidi" w:hAnsiTheme="majorBidi" w:cstheme="majorBidi"/>
                <w:sz w:val="30"/>
                <w:szCs w:val="30"/>
              </w:rPr>
              <w:t>,978</w:t>
            </w:r>
          </w:p>
        </w:tc>
      </w:tr>
      <w:tr w:rsidR="008632DC" w:rsidRPr="00F40C65" w14:paraId="62468637" w14:textId="77777777" w:rsidTr="00B9652C">
        <w:tc>
          <w:tcPr>
            <w:tcW w:w="5945" w:type="dxa"/>
          </w:tcPr>
          <w:p w14:paraId="7048D48F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/>
                <w:sz w:val="30"/>
                <w:szCs w:val="30"/>
                <w:cs/>
              </w:rPr>
              <w:t>เงินฝากที่มีข้อจำกัดในการใช้</w:t>
            </w:r>
          </w:p>
        </w:tc>
        <w:tc>
          <w:tcPr>
            <w:tcW w:w="1530" w:type="dxa"/>
          </w:tcPr>
          <w:p w14:paraId="350F6CAF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1,033</w:t>
            </w:r>
          </w:p>
        </w:tc>
        <w:tc>
          <w:tcPr>
            <w:tcW w:w="1530" w:type="dxa"/>
          </w:tcPr>
          <w:p w14:paraId="2BC93D6F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1,033</w:t>
            </w:r>
          </w:p>
        </w:tc>
      </w:tr>
      <w:tr w:rsidR="008632DC" w:rsidRPr="00F40C65" w14:paraId="41399898" w14:textId="77777777" w:rsidTr="00B9652C">
        <w:tc>
          <w:tcPr>
            <w:tcW w:w="5945" w:type="dxa"/>
          </w:tcPr>
          <w:p w14:paraId="4697E357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530" w:type="dxa"/>
          </w:tcPr>
          <w:p w14:paraId="4BF96802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530" w:type="dxa"/>
          </w:tcPr>
          <w:p w14:paraId="3A17E1AE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8632DC" w:rsidRPr="00F40C65" w14:paraId="0B8F5957" w14:textId="77777777" w:rsidTr="00B9652C">
        <w:tc>
          <w:tcPr>
            <w:tcW w:w="5945" w:type="dxa"/>
          </w:tcPr>
          <w:p w14:paraId="599FC487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6143498E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114,057</w:t>
            </w:r>
          </w:p>
        </w:tc>
        <w:tc>
          <w:tcPr>
            <w:tcW w:w="1530" w:type="dxa"/>
          </w:tcPr>
          <w:p w14:paraId="6D69B69B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5,292</w:t>
            </w:r>
          </w:p>
        </w:tc>
      </w:tr>
      <w:tr w:rsidR="008632DC" w:rsidRPr="00F40C65" w14:paraId="265A281D" w14:textId="77777777" w:rsidTr="00B9652C">
        <w:tc>
          <w:tcPr>
            <w:tcW w:w="5945" w:type="dxa"/>
          </w:tcPr>
          <w:p w14:paraId="156309FE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</w:tcPr>
          <w:p w14:paraId="13830F45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25ED942C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632DC" w:rsidRPr="00F40C65" w14:paraId="6A8DF03F" w14:textId="77777777" w:rsidTr="00B9652C">
        <w:tc>
          <w:tcPr>
            <w:tcW w:w="5945" w:type="dxa"/>
          </w:tcPr>
          <w:p w14:paraId="6BC1A8FD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</w:t>
            </w:r>
            <w:r w:rsidRPr="00F40C6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บัญชี</w:t>
            </w:r>
          </w:p>
        </w:tc>
        <w:tc>
          <w:tcPr>
            <w:tcW w:w="1530" w:type="dxa"/>
          </w:tcPr>
          <w:p w14:paraId="7F7CE48C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1530" w:type="dxa"/>
          </w:tcPr>
          <w:p w14:paraId="7558CBC3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</w:tr>
      <w:tr w:rsidR="008632DC" w:rsidRPr="00F40C65" w14:paraId="1DDD0E82" w14:textId="77777777" w:rsidTr="00B9652C">
        <w:tc>
          <w:tcPr>
            <w:tcW w:w="5945" w:type="dxa"/>
          </w:tcPr>
          <w:p w14:paraId="62469D31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30" w:type="dxa"/>
          </w:tcPr>
          <w:p w14:paraId="4A0947C1" w14:textId="77777777" w:rsidR="008632DC" w:rsidRPr="00F40C65" w:rsidRDefault="008632DC" w:rsidP="00B965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123,535</w:t>
            </w:r>
          </w:p>
        </w:tc>
        <w:tc>
          <w:tcPr>
            <w:tcW w:w="1530" w:type="dxa"/>
          </w:tcPr>
          <w:p w14:paraId="6112809E" w14:textId="77777777" w:rsidR="008632DC" w:rsidRPr="00F40C65" w:rsidRDefault="008632DC" w:rsidP="00B9652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14,770</w:t>
            </w:r>
          </w:p>
        </w:tc>
      </w:tr>
    </w:tbl>
    <w:p w14:paraId="1BCB2DF2" w14:textId="77777777" w:rsidR="008632DC" w:rsidRPr="00F40C65" w:rsidRDefault="008632D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3D85C9BD" w14:textId="77777777" w:rsidR="008632DC" w:rsidRPr="00F40C65" w:rsidRDefault="008632D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  <w:r w:rsidRPr="00F40C65">
        <w:rPr>
          <w:rFonts w:ascii="Angsana New" w:hAnsi="Angsana New" w:hint="cs"/>
          <w:strike/>
          <w:cs/>
        </w:rPr>
        <w:t xml:space="preserve">           </w:t>
      </w:r>
    </w:p>
    <w:tbl>
      <w:tblPr>
        <w:tblStyle w:val="TableGrid"/>
        <w:tblW w:w="900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5"/>
        <w:gridCol w:w="1530"/>
        <w:gridCol w:w="1530"/>
      </w:tblGrid>
      <w:tr w:rsidR="008632DC" w:rsidRPr="00F40C65" w14:paraId="67CEBBF7" w14:textId="77777777" w:rsidTr="00B9652C">
        <w:tc>
          <w:tcPr>
            <w:tcW w:w="5945" w:type="dxa"/>
            <w:vAlign w:val="bottom"/>
          </w:tcPr>
          <w:p w14:paraId="5099230A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Pr="00F40C6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1DE20622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6</w:t>
            </w:r>
            <w:r w:rsidRPr="00F40C65">
              <w:rPr>
                <w:rFonts w:asciiTheme="majorBidi" w:hAnsiTheme="majorBidi" w:cstheme="majorBidi"/>
                <w:sz w:val="30"/>
                <w:szCs w:val="30"/>
              </w:rPr>
              <w:t>,339</w:t>
            </w:r>
          </w:p>
        </w:tc>
        <w:tc>
          <w:tcPr>
            <w:tcW w:w="1530" w:type="dxa"/>
            <w:vAlign w:val="bottom"/>
          </w:tcPr>
          <w:p w14:paraId="0312157B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6</w:t>
            </w:r>
            <w:r w:rsidRPr="00F40C65">
              <w:rPr>
                <w:rFonts w:asciiTheme="majorBidi" w:hAnsiTheme="majorBidi" w:cstheme="majorBidi"/>
                <w:sz w:val="30"/>
                <w:szCs w:val="30"/>
              </w:rPr>
              <w:t>,339</w:t>
            </w:r>
          </w:p>
        </w:tc>
      </w:tr>
      <w:tr w:rsidR="008632DC" w:rsidRPr="00F40C65" w14:paraId="246766AF" w14:textId="77777777" w:rsidTr="00B9652C">
        <w:tc>
          <w:tcPr>
            <w:tcW w:w="5945" w:type="dxa"/>
            <w:vAlign w:val="bottom"/>
          </w:tcPr>
          <w:p w14:paraId="010DD9FD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เงินมัดจำรับล่วงหน้าจากลูกค้า </w:t>
            </w:r>
          </w:p>
        </w:tc>
        <w:tc>
          <w:tcPr>
            <w:tcW w:w="1530" w:type="dxa"/>
            <w:vAlign w:val="bottom"/>
          </w:tcPr>
          <w:p w14:paraId="0B706E91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530" w:type="dxa"/>
            <w:vAlign w:val="bottom"/>
          </w:tcPr>
          <w:p w14:paraId="734E783B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</w:tr>
      <w:tr w:rsidR="008632DC" w:rsidRPr="00F40C65" w14:paraId="2E22A748" w14:textId="77777777" w:rsidTr="00B9652C">
        <w:tc>
          <w:tcPr>
            <w:tcW w:w="5945" w:type="dxa"/>
            <w:vAlign w:val="bottom"/>
          </w:tcPr>
          <w:p w14:paraId="2DDB1161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vAlign w:val="bottom"/>
          </w:tcPr>
          <w:p w14:paraId="48368CDB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530" w:type="dxa"/>
            <w:vAlign w:val="bottom"/>
          </w:tcPr>
          <w:p w14:paraId="6FC6867F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8632DC" w:rsidRPr="00F40C65" w14:paraId="32B7CAF7" w14:textId="77777777" w:rsidTr="00B9652C">
        <w:tc>
          <w:tcPr>
            <w:tcW w:w="5945" w:type="dxa"/>
            <w:vAlign w:val="bottom"/>
          </w:tcPr>
          <w:p w14:paraId="0278336D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/>
                <w:sz w:val="30"/>
                <w:szCs w:val="30"/>
                <w:cs/>
              </w:rPr>
              <w:t>หนี้สินภาษีเงินได้รอตัด</w:t>
            </w:r>
            <w:r w:rsidRPr="00F40C65">
              <w:rPr>
                <w:rFonts w:asciiTheme="majorBidi" w:hAnsiTheme="majorBidi" w:hint="cs"/>
                <w:sz w:val="30"/>
                <w:szCs w:val="30"/>
                <w:cs/>
              </w:rPr>
              <w:t>การ</w:t>
            </w:r>
            <w:r w:rsidRPr="00F40C65">
              <w:rPr>
                <w:rFonts w:asciiTheme="majorBidi" w:hAnsiTheme="majorBidi"/>
                <w:sz w:val="30"/>
                <w:szCs w:val="30"/>
                <w:cs/>
              </w:rPr>
              <w:t>บัญชี</w:t>
            </w:r>
          </w:p>
        </w:tc>
        <w:tc>
          <w:tcPr>
            <w:tcW w:w="1530" w:type="dxa"/>
          </w:tcPr>
          <w:p w14:paraId="58598DE6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21,753</w:t>
            </w:r>
          </w:p>
        </w:tc>
        <w:tc>
          <w:tcPr>
            <w:tcW w:w="1530" w:type="dxa"/>
          </w:tcPr>
          <w:p w14:paraId="7EA59E53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8632DC" w:rsidRPr="00F40C65" w14:paraId="14555C1C" w14:textId="77777777" w:rsidTr="00B9652C">
        <w:tc>
          <w:tcPr>
            <w:tcW w:w="5945" w:type="dxa"/>
            <w:vAlign w:val="bottom"/>
          </w:tcPr>
          <w:p w14:paraId="4FF24676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30" w:type="dxa"/>
          </w:tcPr>
          <w:p w14:paraId="1C8609D1" w14:textId="77777777" w:rsidR="008632DC" w:rsidRPr="00F40C65" w:rsidRDefault="008632DC" w:rsidP="00B9652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2,376</w:t>
            </w:r>
          </w:p>
        </w:tc>
        <w:tc>
          <w:tcPr>
            <w:tcW w:w="1530" w:type="dxa"/>
          </w:tcPr>
          <w:p w14:paraId="5D334E72" w14:textId="77777777" w:rsidR="008632DC" w:rsidRPr="00F40C65" w:rsidRDefault="008632DC" w:rsidP="00B9652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2,376</w:t>
            </w:r>
          </w:p>
        </w:tc>
      </w:tr>
      <w:tr w:rsidR="008632DC" w:rsidRPr="00F40C65" w14:paraId="4F0F974F" w14:textId="77777777" w:rsidTr="00B9652C">
        <w:tc>
          <w:tcPr>
            <w:tcW w:w="5945" w:type="dxa"/>
          </w:tcPr>
          <w:p w14:paraId="29BB58D8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F40C6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134C1290" w14:textId="77777777" w:rsidR="008632DC" w:rsidRPr="00F40C65" w:rsidRDefault="008632DC" w:rsidP="00B9652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31,047</w:t>
            </w:r>
          </w:p>
        </w:tc>
        <w:tc>
          <w:tcPr>
            <w:tcW w:w="1530" w:type="dxa"/>
          </w:tcPr>
          <w:p w14:paraId="6870EBB6" w14:textId="77777777" w:rsidR="008632DC" w:rsidRPr="00F40C65" w:rsidRDefault="008632DC" w:rsidP="00B9652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9,294</w:t>
            </w:r>
          </w:p>
        </w:tc>
      </w:tr>
      <w:tr w:rsidR="008632DC" w:rsidRPr="00F40C65" w14:paraId="2360F2A5" w14:textId="77777777" w:rsidTr="00B9652C">
        <w:tc>
          <w:tcPr>
            <w:tcW w:w="5945" w:type="dxa"/>
          </w:tcPr>
          <w:p w14:paraId="242C84A6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530" w:type="dxa"/>
          </w:tcPr>
          <w:p w14:paraId="5AE98AB4" w14:textId="77777777" w:rsidR="008632DC" w:rsidRPr="00F40C65" w:rsidRDefault="008632DC" w:rsidP="00B9652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92,488</w:t>
            </w:r>
          </w:p>
        </w:tc>
        <w:tc>
          <w:tcPr>
            <w:tcW w:w="1530" w:type="dxa"/>
          </w:tcPr>
          <w:p w14:paraId="4C7AF049" w14:textId="77777777" w:rsidR="008632DC" w:rsidRPr="00F40C65" w:rsidRDefault="008632DC" w:rsidP="00B9652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5,476</w:t>
            </w:r>
          </w:p>
        </w:tc>
      </w:tr>
      <w:tr w:rsidR="008632DC" w:rsidRPr="00F40C65" w14:paraId="760510DF" w14:textId="77777777" w:rsidTr="00B9652C">
        <w:tc>
          <w:tcPr>
            <w:tcW w:w="5945" w:type="dxa"/>
          </w:tcPr>
          <w:p w14:paraId="59495A6A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สัดส่วนการลงทุน (ร้อยละ)</w:t>
            </w:r>
          </w:p>
        </w:tc>
        <w:tc>
          <w:tcPr>
            <w:tcW w:w="1530" w:type="dxa"/>
          </w:tcPr>
          <w:p w14:paraId="6E1E705E" w14:textId="77777777" w:rsidR="008632DC" w:rsidRPr="00F40C65" w:rsidRDefault="008632DC" w:rsidP="00B9652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530" w:type="dxa"/>
          </w:tcPr>
          <w:p w14:paraId="20C9BA84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32DC" w:rsidRPr="00F40C65" w14:paraId="68823A79" w14:textId="77777777" w:rsidTr="00B9652C">
        <w:tc>
          <w:tcPr>
            <w:tcW w:w="5945" w:type="dxa"/>
          </w:tcPr>
          <w:p w14:paraId="3B6540AF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530" w:type="dxa"/>
          </w:tcPr>
          <w:p w14:paraId="366F5536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92,488</w:t>
            </w:r>
          </w:p>
        </w:tc>
        <w:tc>
          <w:tcPr>
            <w:tcW w:w="1530" w:type="dxa"/>
          </w:tcPr>
          <w:p w14:paraId="6824D813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32DC" w:rsidRPr="00F40C65" w14:paraId="487C514E" w14:textId="77777777" w:rsidTr="00B9652C">
        <w:tc>
          <w:tcPr>
            <w:tcW w:w="5945" w:type="dxa"/>
          </w:tcPr>
          <w:p w14:paraId="670A3189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ราคาซื้อ</w:t>
            </w:r>
          </w:p>
        </w:tc>
        <w:tc>
          <w:tcPr>
            <w:tcW w:w="1530" w:type="dxa"/>
          </w:tcPr>
          <w:p w14:paraId="0D1B3F19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98,000</w:t>
            </w:r>
          </w:p>
        </w:tc>
        <w:tc>
          <w:tcPr>
            <w:tcW w:w="1530" w:type="dxa"/>
          </w:tcPr>
          <w:p w14:paraId="69504BE4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32DC" w:rsidRPr="00F40C65" w14:paraId="563A7776" w14:textId="77777777" w:rsidTr="00B9652C">
        <w:tc>
          <w:tcPr>
            <w:tcW w:w="5945" w:type="dxa"/>
          </w:tcPr>
          <w:p w14:paraId="6447F141" w14:textId="77777777" w:rsidR="008632DC" w:rsidRPr="00F40C65" w:rsidRDefault="008632DC" w:rsidP="00B96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30" w:type="dxa"/>
          </w:tcPr>
          <w:p w14:paraId="36FF353D" w14:textId="77777777" w:rsidR="008632DC" w:rsidRPr="00F40C65" w:rsidRDefault="008632DC" w:rsidP="00B9652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C65">
              <w:rPr>
                <w:rFonts w:asciiTheme="majorBidi" w:hAnsiTheme="majorBidi" w:cstheme="majorBidi"/>
                <w:sz w:val="30"/>
                <w:szCs w:val="30"/>
              </w:rPr>
              <w:t>5,512</w:t>
            </w:r>
          </w:p>
        </w:tc>
        <w:tc>
          <w:tcPr>
            <w:tcW w:w="1530" w:type="dxa"/>
          </w:tcPr>
          <w:p w14:paraId="77AA2AD7" w14:textId="77777777" w:rsidR="008632DC" w:rsidRPr="00F40C65" w:rsidRDefault="008632DC" w:rsidP="00B9652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6F8964D" w14:textId="463A16B4" w:rsidR="008632DC" w:rsidRPr="00F40C65" w:rsidRDefault="008632D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72E5D6DF" w14:textId="1FBAB059" w:rsidR="008632DC" w:rsidRPr="00F40C65" w:rsidRDefault="00D60C66" w:rsidP="00D60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40C65">
        <w:rPr>
          <w:rFonts w:ascii="Angsana New" w:hAnsi="Angsana New" w:hint="cs"/>
          <w:spacing w:val="-2"/>
          <w:sz w:val="30"/>
          <w:szCs w:val="30"/>
          <w:cs/>
        </w:rPr>
        <w:t xml:space="preserve">2.5 การเลิกกิจการในบริษัทย่อย </w:t>
      </w:r>
      <w:r w:rsidR="0066247E" w:rsidRPr="00F40C65">
        <w:rPr>
          <w:rFonts w:ascii="Angsana New" w:hAnsi="Angsana New"/>
          <w:spacing w:val="-2"/>
          <w:sz w:val="30"/>
          <w:szCs w:val="30"/>
        </w:rPr>
        <w:t>**</w:t>
      </w:r>
    </w:p>
    <w:p w14:paraId="6EA5D062" w14:textId="77777777" w:rsidR="008632DC" w:rsidRPr="00F40C65" w:rsidRDefault="008632D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2"/>
        <w:jc w:val="thaiDistribute"/>
        <w:rPr>
          <w:rFonts w:ascii="Angsana New" w:hAnsi="Angsana New"/>
          <w:strike/>
        </w:rPr>
      </w:pPr>
    </w:p>
    <w:p w14:paraId="4BCF4F41" w14:textId="61EAE44C" w:rsidR="00D60C66" w:rsidRPr="00F40C65" w:rsidRDefault="00D60C66" w:rsidP="00D60C66">
      <w:pPr>
        <w:ind w:left="540"/>
        <w:jc w:val="both"/>
        <w:rPr>
          <w:rFonts w:ascii="Angsana New" w:hAnsi="Angsana New"/>
          <w:b/>
          <w:sz w:val="30"/>
          <w:szCs w:val="30"/>
        </w:rPr>
      </w:pPr>
      <w:r w:rsidRPr="00F40C65">
        <w:rPr>
          <w:rFonts w:ascii="Angsana New" w:hAnsi="Angsana New" w:hint="cs"/>
          <w:b/>
          <w:sz w:val="30"/>
          <w:szCs w:val="30"/>
          <w:cs/>
        </w:rPr>
        <w:t>บริษัท</w:t>
      </w:r>
      <w:r w:rsidRPr="00F40C65">
        <w:rPr>
          <w:rFonts w:ascii="Angsana New" w:hAnsi="Angsana New"/>
          <w:b/>
          <w:sz w:val="30"/>
          <w:szCs w:val="30"/>
          <w:cs/>
        </w:rPr>
        <w:t xml:space="preserve"> ได้จดทะเบียนเลิกกิจการกับกรมพัฒนาธุรกิจการค้า กระทรวงพาณิชย์แล้ว  เมื่อวันที่ </w:t>
      </w:r>
      <w:r w:rsidRPr="00F40C65">
        <w:rPr>
          <w:rFonts w:ascii="Angsana New" w:hAnsi="Angsana New" w:hint="cs"/>
          <w:b/>
          <w:sz w:val="30"/>
          <w:szCs w:val="30"/>
          <w:cs/>
        </w:rPr>
        <w:t>21 พฤศจิกายน 2567</w:t>
      </w:r>
      <w:r w:rsidRPr="00F40C65">
        <w:rPr>
          <w:rFonts w:ascii="Angsana New" w:hAnsi="Angsana New"/>
          <w:b/>
          <w:sz w:val="30"/>
          <w:szCs w:val="30"/>
          <w:cs/>
        </w:rPr>
        <w:t xml:space="preserve"> และ</w:t>
      </w:r>
      <w:r w:rsidRPr="00F40C65">
        <w:rPr>
          <w:rFonts w:ascii="Angsana New" w:hAnsi="Angsana New"/>
          <w:b/>
          <w:sz w:val="30"/>
          <w:szCs w:val="30"/>
        </w:rPr>
        <w:t xml:space="preserve"> </w:t>
      </w:r>
      <w:r w:rsidRPr="00F40C65">
        <w:rPr>
          <w:rFonts w:ascii="Angsana New" w:hAnsi="Angsana New"/>
          <w:bCs/>
          <w:sz w:val="30"/>
          <w:szCs w:val="30"/>
        </w:rPr>
        <w:t xml:space="preserve">27 </w:t>
      </w:r>
      <w:r w:rsidRPr="00F40C65">
        <w:rPr>
          <w:rFonts w:ascii="Angsana New" w:hAnsi="Angsana New" w:hint="cs"/>
          <w:bCs/>
          <w:sz w:val="30"/>
          <w:szCs w:val="30"/>
          <w:cs/>
        </w:rPr>
        <w:t>พฤศจิกายน</w:t>
      </w:r>
      <w:r w:rsidRPr="00F40C65">
        <w:rPr>
          <w:rFonts w:ascii="Angsana New" w:hAnsi="Angsana New"/>
          <w:bCs/>
          <w:sz w:val="30"/>
          <w:szCs w:val="30"/>
        </w:rPr>
        <w:t xml:space="preserve"> 2567</w:t>
      </w:r>
      <w:r w:rsidRPr="00F40C65">
        <w:rPr>
          <w:rFonts w:ascii="Angsana New" w:hAnsi="Angsana New"/>
          <w:b/>
          <w:sz w:val="30"/>
          <w:szCs w:val="30"/>
        </w:rPr>
        <w:t xml:space="preserve"> </w:t>
      </w:r>
      <w:r w:rsidRPr="00F40C65">
        <w:rPr>
          <w:rFonts w:ascii="Angsana New" w:hAnsi="Angsana New"/>
          <w:b/>
          <w:sz w:val="30"/>
          <w:szCs w:val="30"/>
          <w:cs/>
        </w:rPr>
        <w:t xml:space="preserve"> บริษัทฯ  จึงไม่ได้รวมงบการเงินของบริษัท</w:t>
      </w:r>
      <w:r w:rsidRPr="00F40C65">
        <w:rPr>
          <w:rFonts w:ascii="Angsana New" w:hAnsi="Angsana New" w:hint="cs"/>
          <w:b/>
          <w:sz w:val="30"/>
          <w:szCs w:val="30"/>
          <w:cs/>
        </w:rPr>
        <w:t>ดังกล่าว</w:t>
      </w:r>
      <w:r w:rsidRPr="00F40C65">
        <w:rPr>
          <w:rFonts w:ascii="Angsana New" w:hAnsi="Angsana New"/>
          <w:b/>
          <w:sz w:val="30"/>
          <w:szCs w:val="30"/>
          <w:cs/>
        </w:rPr>
        <w:t xml:space="preserve">  ในการจัดทำงบฐานะการเงินรวม  ส่วนงบกำไรขาดทุนเบ็ดเสร็จรวมสำหรับปีสิ้นสุดวันที่</w:t>
      </w:r>
      <w:r w:rsidRPr="00F40C65">
        <w:rPr>
          <w:rFonts w:ascii="Angsana New" w:hAnsi="Angsana New" w:hint="cs"/>
          <w:b/>
          <w:sz w:val="30"/>
          <w:szCs w:val="30"/>
          <w:cs/>
        </w:rPr>
        <w:t xml:space="preserve"> 31 ธันวาคม 2567 </w:t>
      </w:r>
      <w:r w:rsidRPr="00F40C65">
        <w:rPr>
          <w:rFonts w:ascii="Angsana New" w:hAnsi="Angsana New"/>
          <w:b/>
          <w:sz w:val="30"/>
          <w:szCs w:val="30"/>
          <w:cs/>
        </w:rPr>
        <w:t>ได้รวมยอดกำไรขาดทุนสำหรับงวด</w:t>
      </w:r>
      <w:r w:rsidRPr="00F40C65">
        <w:rPr>
          <w:rFonts w:ascii="Angsana New" w:hAnsi="Angsana New" w:hint="cs"/>
          <w:b/>
          <w:sz w:val="30"/>
          <w:szCs w:val="30"/>
          <w:cs/>
        </w:rPr>
        <w:t xml:space="preserve"> 11 </w:t>
      </w:r>
      <w:r w:rsidRPr="00F40C65">
        <w:rPr>
          <w:rFonts w:ascii="Angsana New" w:hAnsi="Angsana New"/>
          <w:b/>
          <w:sz w:val="30"/>
          <w:szCs w:val="30"/>
          <w:cs/>
        </w:rPr>
        <w:t xml:space="preserve">เดือน สิ้นสุดวันที่  </w:t>
      </w:r>
      <w:r w:rsidRPr="00F40C65">
        <w:rPr>
          <w:rFonts w:ascii="Angsana New" w:hAnsi="Angsana New" w:hint="cs"/>
          <w:b/>
          <w:sz w:val="30"/>
          <w:szCs w:val="30"/>
          <w:cs/>
        </w:rPr>
        <w:t>21 พฤศจิกายน 2567</w:t>
      </w:r>
      <w:r w:rsidRPr="00F40C65">
        <w:rPr>
          <w:rFonts w:ascii="Angsana New" w:hAnsi="Angsana New"/>
          <w:b/>
          <w:sz w:val="30"/>
          <w:szCs w:val="30"/>
          <w:cs/>
        </w:rPr>
        <w:t xml:space="preserve">  </w:t>
      </w:r>
      <w:r w:rsidRPr="00F40C65">
        <w:rPr>
          <w:rFonts w:ascii="Angsana New" w:hAnsi="Angsana New" w:hint="cs"/>
          <w:b/>
          <w:sz w:val="30"/>
          <w:szCs w:val="30"/>
          <w:cs/>
        </w:rPr>
        <w:t xml:space="preserve">และ 27 พฤศจิกายน 2567 </w:t>
      </w:r>
      <w:r w:rsidRPr="00F40C65">
        <w:rPr>
          <w:rFonts w:ascii="Angsana New" w:hAnsi="Angsana New"/>
          <w:b/>
          <w:sz w:val="30"/>
          <w:szCs w:val="30"/>
          <w:cs/>
        </w:rPr>
        <w:t>ของบริษัท ซึ่งเป็นวันเลิกกิจการ</w:t>
      </w:r>
      <w:r w:rsidRPr="00F40C65">
        <w:rPr>
          <w:rFonts w:ascii="Angsana New" w:hAnsi="Angsana New" w:hint="cs"/>
          <w:b/>
          <w:sz w:val="30"/>
          <w:szCs w:val="30"/>
          <w:cs/>
        </w:rPr>
        <w:t>แล้ว</w:t>
      </w:r>
    </w:p>
    <w:p w14:paraId="5915D1C8" w14:textId="6AB790C4" w:rsidR="00A552BC" w:rsidRPr="00F40C65" w:rsidRDefault="00C50FC0" w:rsidP="00FE35D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ข้อมูล</w:t>
      </w:r>
      <w:r w:rsidR="00A552BC" w:rsidRPr="00F40C65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Pr="00F40C65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="00A552BC" w:rsidRPr="00F40C65">
        <w:rPr>
          <w:rFonts w:ascii="Angsana New" w:hAnsi="Angsana New"/>
          <w:b/>
          <w:bCs/>
          <w:sz w:val="30"/>
          <w:szCs w:val="30"/>
          <w:cs/>
        </w:rPr>
        <w:t xml:space="preserve">สำคัญ    </w:t>
      </w:r>
    </w:p>
    <w:p w14:paraId="351DC364" w14:textId="3F7B1763" w:rsidR="00A552BC" w:rsidRPr="00F40C65" w:rsidRDefault="00C50FC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F40C65">
        <w:rPr>
          <w:rFonts w:ascii="Angsana New" w:hAnsi="Angsana New" w:hint="cs"/>
          <w:b/>
          <w:sz w:val="30"/>
          <w:szCs w:val="30"/>
          <w:cs/>
        </w:rPr>
        <w:t>ข้อมูล</w:t>
      </w:r>
      <w:r w:rsidR="00A552BC" w:rsidRPr="00F40C65">
        <w:rPr>
          <w:rFonts w:ascii="Angsana New" w:hAnsi="Angsana New"/>
          <w:b/>
          <w:sz w:val="30"/>
          <w:szCs w:val="30"/>
          <w:cs/>
        </w:rPr>
        <w:t>นโยบายการบัญชี</w:t>
      </w:r>
      <w:r w:rsidRPr="00F40C65">
        <w:rPr>
          <w:rFonts w:ascii="Angsana New" w:hAnsi="Angsana New" w:hint="cs"/>
          <w:b/>
          <w:sz w:val="30"/>
          <w:szCs w:val="30"/>
          <w:cs/>
        </w:rPr>
        <w:t>ที่มีสาระสำคัญ</w:t>
      </w:r>
      <w:r w:rsidR="00A552BC" w:rsidRPr="00F40C65">
        <w:rPr>
          <w:rFonts w:ascii="Angsana New" w:hAnsi="Angsana New"/>
          <w:b/>
          <w:sz w:val="30"/>
          <w:szCs w:val="30"/>
          <w:cs/>
        </w:rPr>
        <w:t xml:space="preserve">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51DDB615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after="240"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F40C65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เงินตราต่างประเทศ</w:t>
      </w:r>
    </w:p>
    <w:p w14:paraId="419F2CE7" w14:textId="77777777" w:rsidR="00A552BC" w:rsidRPr="00F40C65" w:rsidRDefault="00A552BC" w:rsidP="00FE35D4">
      <w:pPr>
        <w:pStyle w:val="Heading8"/>
        <w:spacing w:line="240" w:lineRule="auto"/>
        <w:ind w:left="518"/>
        <w:jc w:val="both"/>
        <w:rPr>
          <w:rFonts w:ascii="Angsana New" w:eastAsia="EucrosiaUPCBold" w:hAnsi="Angsana New" w:cs="Angsana New"/>
          <w:b w:val="0"/>
          <w:bCs w:val="0"/>
          <w:i/>
          <w:iCs/>
          <w:sz w:val="10"/>
          <w:szCs w:val="10"/>
        </w:rPr>
      </w:pPr>
      <w:r w:rsidRPr="00F40C65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รายการบัญชีที่เป็นเงินตราต่างประเทศ</w:t>
      </w:r>
      <w:r w:rsidRPr="00F40C65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br/>
      </w:r>
    </w:p>
    <w:p w14:paraId="128A7BA1" w14:textId="77777777" w:rsidR="00A552BC" w:rsidRPr="00F40C65" w:rsidRDefault="00A552BC" w:rsidP="00FE35D4">
      <w:pPr>
        <w:pStyle w:val="BodyText2"/>
        <w:spacing w:line="240" w:lineRule="atLeast"/>
        <w:ind w:left="540" w:right="47"/>
        <w:jc w:val="thaiDistribute"/>
      </w:pPr>
      <w:r w:rsidRPr="00F40C65">
        <w:rPr>
          <w:cs/>
        </w:rPr>
        <w:t>รายการบัญชีที่เป็นเงินตราต่างประเทศแปลงค่าเป็นสกุลเงินที่ใช้ในก</w:t>
      </w:r>
      <w:r w:rsidR="00110EA1" w:rsidRPr="00F40C65">
        <w:rPr>
          <w:cs/>
        </w:rPr>
        <w:t>ารดำเนินงานของแต่ละบริษัทใน</w:t>
      </w:r>
      <w:r w:rsidR="001A7332" w:rsidRPr="00F40C65">
        <w:rPr>
          <w:rFonts w:hint="cs"/>
          <w:cs/>
        </w:rPr>
        <w:t>กลุ่ม</w:t>
      </w:r>
      <w:r w:rsidRPr="00F40C65">
        <w:rPr>
          <w:cs/>
        </w:rPr>
        <w:t xml:space="preserve">บริษัท โดยใช้อัตราแลกเปลี่ยน ณ วันที่เกิดรายการ </w:t>
      </w:r>
    </w:p>
    <w:p w14:paraId="65B57D91" w14:textId="77777777" w:rsidR="00A552BC" w:rsidRPr="00F40C65" w:rsidRDefault="00A552BC" w:rsidP="00FE35D4">
      <w:pPr>
        <w:pStyle w:val="BodyText2"/>
        <w:spacing w:line="240" w:lineRule="atLeast"/>
        <w:ind w:left="540" w:right="47"/>
        <w:jc w:val="thaiDistribute"/>
      </w:pPr>
      <w:r w:rsidRPr="00F40C65">
        <w:rPr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7E9F18B6" w14:textId="77777777" w:rsidR="008A2512" w:rsidRPr="00F40C65" w:rsidRDefault="008A2512" w:rsidP="00FE35D4">
      <w:pPr>
        <w:pStyle w:val="BodyText2"/>
        <w:spacing w:line="240" w:lineRule="atLeast"/>
        <w:ind w:left="540" w:right="47"/>
        <w:jc w:val="thaiDistribute"/>
        <w:rPr>
          <w:sz w:val="18"/>
          <w:szCs w:val="18"/>
        </w:rPr>
      </w:pPr>
    </w:p>
    <w:p w14:paraId="3883F3AE" w14:textId="77777777" w:rsidR="00A552BC" w:rsidRPr="00F40C65" w:rsidRDefault="00A552BC" w:rsidP="00FE35D4">
      <w:pPr>
        <w:pStyle w:val="BodyText2"/>
        <w:spacing w:line="240" w:lineRule="atLeast"/>
        <w:ind w:left="540" w:right="47"/>
        <w:jc w:val="thaiDistribute"/>
      </w:pPr>
      <w:r w:rsidRPr="00F40C65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392833E7" w14:textId="77777777" w:rsidR="00A552BC" w:rsidRPr="00F40C65" w:rsidRDefault="00A552BC" w:rsidP="00FE35D4">
      <w:pPr>
        <w:pStyle w:val="BodyText2"/>
        <w:spacing w:line="240" w:lineRule="atLeast"/>
        <w:ind w:left="540" w:right="47"/>
        <w:jc w:val="thaiDistribute"/>
        <w:rPr>
          <w:sz w:val="10"/>
          <w:szCs w:val="10"/>
        </w:rPr>
      </w:pPr>
    </w:p>
    <w:p w14:paraId="1EF9304D" w14:textId="79C8BACD" w:rsidR="0020494D" w:rsidRPr="00F40C65" w:rsidRDefault="00A552BC" w:rsidP="00872133">
      <w:pPr>
        <w:pStyle w:val="BodyText2"/>
        <w:spacing w:line="240" w:lineRule="atLeast"/>
        <w:ind w:left="540" w:right="47"/>
        <w:jc w:val="thaiDistribute"/>
      </w:pPr>
      <w:r w:rsidRPr="00F40C65">
        <w:rPr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</w:t>
      </w:r>
      <w:r w:rsidR="003E0E91" w:rsidRPr="00F40C65">
        <w:rPr>
          <w:cs/>
        </w:rPr>
        <w:t>ปี</w:t>
      </w:r>
      <w:r w:rsidRPr="00F40C65">
        <w:rPr>
          <w:cs/>
        </w:rPr>
        <w:t xml:space="preserve">บัญชีนั้น </w:t>
      </w:r>
    </w:p>
    <w:p w14:paraId="58BEC773" w14:textId="77777777" w:rsidR="008A2512" w:rsidRPr="00F40C65" w:rsidRDefault="008A2512" w:rsidP="00FE35D4">
      <w:pPr>
        <w:pStyle w:val="BodyText2"/>
        <w:spacing w:line="240" w:lineRule="atLeast"/>
        <w:ind w:left="518" w:right="47"/>
        <w:jc w:val="thaiDistribute"/>
        <w:rPr>
          <w:sz w:val="10"/>
          <w:szCs w:val="10"/>
        </w:rPr>
      </w:pPr>
    </w:p>
    <w:p w14:paraId="29F65993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F40C65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AD72B3A" w14:textId="77777777" w:rsidR="00730CBD" w:rsidRPr="00F40C65" w:rsidRDefault="00730CBD" w:rsidP="00FE35D4">
      <w:pPr>
        <w:pStyle w:val="BodyText2"/>
        <w:spacing w:line="240" w:lineRule="atLeast"/>
        <w:ind w:left="518" w:right="47"/>
        <w:jc w:val="thaiDistribute"/>
        <w:rPr>
          <w:sz w:val="10"/>
          <w:szCs w:val="10"/>
        </w:rPr>
      </w:pPr>
    </w:p>
    <w:p w14:paraId="5BA22D34" w14:textId="77777777" w:rsidR="00A552BC" w:rsidRPr="00F40C65" w:rsidRDefault="00A552BC" w:rsidP="00FE35D4">
      <w:pPr>
        <w:pStyle w:val="BodyText2"/>
        <w:ind w:left="540" w:right="43"/>
        <w:jc w:val="thaiDistribute"/>
      </w:pPr>
      <w:r w:rsidRPr="00F40C65">
        <w:rPr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77AD1BB3" w14:textId="77777777" w:rsidR="00A552BC" w:rsidRPr="00F40C65" w:rsidRDefault="00A552BC" w:rsidP="00FE35D4">
      <w:pPr>
        <w:pStyle w:val="BodyText2"/>
        <w:ind w:left="540" w:right="43"/>
        <w:jc w:val="thaiDistribute"/>
        <w:rPr>
          <w:sz w:val="10"/>
          <w:szCs w:val="10"/>
        </w:rPr>
      </w:pPr>
    </w:p>
    <w:p w14:paraId="470C8CE0" w14:textId="77777777" w:rsidR="00235C99" w:rsidRPr="00F40C65" w:rsidRDefault="00235C99" w:rsidP="00FE35D4">
      <w:pPr>
        <w:pStyle w:val="BodyText2"/>
        <w:spacing w:after="240" w:line="240" w:lineRule="atLeast"/>
        <w:ind w:left="540"/>
        <w:jc w:val="thaiDistribute"/>
      </w:pPr>
      <w:r w:rsidRPr="00F40C65">
        <w:rPr>
          <w:spacing w:val="6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เงินเบิกเกินบัญชีธนาคารซึ่งจะต้องชำระคืนเมื่อทวงถามถือเป็นส่วนหนึ่งของกิจกรรมจัดหาเงินใน</w:t>
      </w:r>
      <w:r w:rsidRPr="00F40C65">
        <w:rPr>
          <w:cs/>
        </w:rPr>
        <w:t>งบกระแสเงินสด</w:t>
      </w:r>
    </w:p>
    <w:p w14:paraId="4785481D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5F2C5919" w14:textId="77777777" w:rsidR="00A552BC" w:rsidRPr="00F40C65" w:rsidRDefault="00A552BC" w:rsidP="00FE35D4">
      <w:pPr>
        <w:pStyle w:val="BodyText2"/>
        <w:ind w:left="518" w:right="43"/>
        <w:rPr>
          <w:sz w:val="18"/>
          <w:szCs w:val="18"/>
        </w:rPr>
      </w:pPr>
    </w:p>
    <w:p w14:paraId="436308BF" w14:textId="77777777" w:rsidR="00394DC5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สินค้าคงเหลือ</w:t>
      </w:r>
      <w:r w:rsidR="00730CBD" w:rsidRPr="00F40C65">
        <w:rPr>
          <w:rFonts w:ascii="Angsana New" w:hAnsi="Angsana New"/>
          <w:sz w:val="30"/>
          <w:szCs w:val="30"/>
          <w:cs/>
        </w:rPr>
        <w:t>วัดมูลค่าด้วย</w:t>
      </w:r>
      <w:r w:rsidRPr="00F40C65">
        <w:rPr>
          <w:rFonts w:ascii="Angsana New" w:hAnsi="Angsana New"/>
          <w:sz w:val="30"/>
          <w:szCs w:val="30"/>
          <w:cs/>
        </w:rPr>
        <w:t xml:space="preserve">ราคาทุนหรือมูลค่าสุทธิที่จะได้รับแล้วแต่ราคาใดจะต่ำกว่า  </w:t>
      </w:r>
    </w:p>
    <w:p w14:paraId="49535A1B" w14:textId="77777777" w:rsidR="003C56CC" w:rsidRPr="00F40C65" w:rsidRDefault="003C56CC" w:rsidP="00FE35D4">
      <w:pPr>
        <w:pStyle w:val="BodyText2"/>
        <w:tabs>
          <w:tab w:val="clear" w:pos="540"/>
        </w:tabs>
        <w:ind w:left="540" w:right="43"/>
        <w:jc w:val="thaiDistribute"/>
        <w:rPr>
          <w:sz w:val="18"/>
          <w:szCs w:val="18"/>
        </w:rPr>
      </w:pPr>
    </w:p>
    <w:p w14:paraId="1DB4AC08" w14:textId="77777777" w:rsidR="00A552BC" w:rsidRPr="00F40C65" w:rsidRDefault="00A552BC" w:rsidP="00FE35D4">
      <w:pPr>
        <w:pStyle w:val="BodyText2"/>
        <w:tabs>
          <w:tab w:val="clear" w:pos="540"/>
        </w:tabs>
        <w:ind w:left="540" w:right="43"/>
        <w:jc w:val="thaiDistribute"/>
      </w:pPr>
      <w:r w:rsidRPr="00F40C65">
        <w:rPr>
          <w:cs/>
        </w:rPr>
        <w:t>ต้นทุนของสินค้าคำนวณโดยใช้วิธีเข้าก่อนออกก่อน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 รวมการปันส่วนของค่าโสหุ้ยการผลิตอย่างเหมาะสมโดยคำนึงถึงระดับกำลังการผลิตตามปกติ 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A3FAE79" w14:textId="52C736D8" w:rsidR="005E143C" w:rsidRPr="00F40C65" w:rsidRDefault="00872133" w:rsidP="00872133">
      <w:pPr>
        <w:pStyle w:val="BodyText2"/>
        <w:tabs>
          <w:tab w:val="clear" w:pos="540"/>
        </w:tabs>
        <w:spacing w:after="240"/>
        <w:ind w:right="43"/>
        <w:jc w:val="thaiDistribute"/>
      </w:pPr>
      <w:r w:rsidRPr="00F40C65">
        <w:rPr>
          <w:rFonts w:hint="cs"/>
          <w:sz w:val="10"/>
          <w:szCs w:val="10"/>
          <w:cs/>
        </w:rPr>
        <w:t xml:space="preserve">                                    </w:t>
      </w:r>
      <w:r w:rsidR="001A7332" w:rsidRPr="00F40C65">
        <w:rPr>
          <w:rFonts w:hint="cs"/>
          <w:cs/>
        </w:rPr>
        <w:t>กลุ่ม</w:t>
      </w:r>
      <w:r w:rsidR="005E143C" w:rsidRPr="00F40C65">
        <w:rPr>
          <w:cs/>
        </w:rPr>
        <w:t>บริษัทตั้งค่าเผื่อมูลค่าสินค้าลดลง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481518FF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งานก่อสร้างตามสัญญาระหว่างก่อสร้าง</w:t>
      </w:r>
    </w:p>
    <w:p w14:paraId="6C6CBB96" w14:textId="77777777" w:rsidR="00A552BC" w:rsidRPr="00F40C65" w:rsidRDefault="00A552BC" w:rsidP="00FE35D4">
      <w:pPr>
        <w:pStyle w:val="BodyText2"/>
        <w:ind w:left="518" w:right="43"/>
        <w:rPr>
          <w:sz w:val="18"/>
          <w:szCs w:val="18"/>
        </w:rPr>
      </w:pPr>
    </w:p>
    <w:p w14:paraId="2265583D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งานก่อสร้างตามสัญญาระหว่างก่อสร้างแสดงถึงมูลค่างานที่ยังไม่เรียกเก็บซึ่งคาดว่าจะ</w:t>
      </w:r>
      <w:r w:rsidR="002B7C28" w:rsidRPr="00F40C65">
        <w:rPr>
          <w:rFonts w:ascii="Angsana New" w:hAnsi="Angsana New"/>
          <w:sz w:val="30"/>
          <w:szCs w:val="30"/>
          <w:cs/>
        </w:rPr>
        <w:t>มีสิทธิได้รับจาก</w:t>
      </w:r>
      <w:r w:rsidRPr="00F40C65">
        <w:rPr>
          <w:rFonts w:ascii="Angsana New" w:hAnsi="Angsana New"/>
          <w:sz w:val="30"/>
          <w:szCs w:val="30"/>
          <w:cs/>
        </w:rPr>
        <w:t>ลูกค้าสำหรับสัญญางานก่อสร้างที่มีอยู่ ณ วันนั้น  ต้นทุนงานระหว่างก่อสร้างวัดมูลค่าด้วยต้นทุนการก่อสร้างบวกกำไรที่รับรู้     หักด้วยจำนวนที่เรียกเก็บจากลูกค้าและขาดทุนที่รับรู้  ต้นทุนการก่อสร้างรวมค่าใช้จ่ายที่เกี่ยวข้องโดยตรงกับงานก่อสร้างตามสัญญาทั้งหมดและการปันส่วนต้นทุนคงที่และต้นทุนผันแปรซึ่งเกิดขึ้นตามสัญญาก่อสร้างของ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 xml:space="preserve">บริษัทโดยขึ้นอยู่กับความสามารถในการดำเนินงานตามปกติ </w:t>
      </w:r>
    </w:p>
    <w:p w14:paraId="24F6E19F" w14:textId="77777777" w:rsidR="00730CBD" w:rsidRPr="00F40C65" w:rsidRDefault="00730CBD" w:rsidP="00FE35D4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14:paraId="2E3A52DA" w14:textId="77777777" w:rsidR="00A552BC" w:rsidRPr="00F40C65" w:rsidRDefault="00A552BC" w:rsidP="00FE35D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มูลค่างานก่อสร้างตามสัญญาระหว่างก่อสร้างแสดงเป็นรายการแยกต่างหากภายใต้สินทรัพย์หมุนเวียนในงบแสดงฐานะทางการเงิน  ผลต่างของจำนวนที่เรียกเก็บจากลูกค้าที่สูงกว่ารายได้ค่าก่อสร้างที่รับรู้แสดงเป็นเงินรับล่วงหน้าจากลูกค้าภายใต้หนี้สินหมุนเวียนในงบแสดงฐานะการเงิน</w:t>
      </w:r>
    </w:p>
    <w:p w14:paraId="0E89309E" w14:textId="77777777" w:rsidR="00130A8B" w:rsidRPr="00F40C65" w:rsidRDefault="00130A8B" w:rsidP="00FE35D4">
      <w:pPr>
        <w:tabs>
          <w:tab w:val="left" w:pos="540"/>
        </w:tabs>
        <w:jc w:val="thaiDistribute"/>
        <w:rPr>
          <w:rFonts w:ascii="Angsana New" w:hAnsi="Angsana New"/>
        </w:rPr>
      </w:pPr>
    </w:p>
    <w:p w14:paraId="401AD273" w14:textId="77777777" w:rsidR="00130A8B" w:rsidRPr="00F40C65" w:rsidRDefault="00130A8B" w:rsidP="00FE35D4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เงินลงทุน</w:t>
      </w:r>
    </w:p>
    <w:p w14:paraId="60085054" w14:textId="77777777" w:rsidR="00130A8B" w:rsidRPr="00F40C65" w:rsidRDefault="00130A8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14:paraId="39FE9C74" w14:textId="77777777" w:rsidR="00C67B95" w:rsidRPr="00F40C65" w:rsidRDefault="00130A8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เงินลงทุนในบริษัทย่อย ในงบการเงินเฉพาะกิจการของบริษัท บันทึกบัญชีโดยใช้วิธีราคาทุน</w:t>
      </w:r>
    </w:p>
    <w:p w14:paraId="77C4E43B" w14:textId="77777777" w:rsidR="005C5777" w:rsidRPr="00F40C65" w:rsidRDefault="005C577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5774A052" w14:textId="77777777" w:rsidR="00AC3B1C" w:rsidRPr="00F40C65" w:rsidRDefault="00AC3B1C" w:rsidP="00FE35D4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037516B" w14:textId="77777777" w:rsidR="00AC3B1C" w:rsidRPr="00F40C65" w:rsidRDefault="00AC3B1C" w:rsidP="00FE35D4">
      <w:pPr>
        <w:ind w:left="540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553B315D" w14:textId="77777777" w:rsidR="00AC3B1C" w:rsidRPr="00F40C65" w:rsidRDefault="00AC3B1C" w:rsidP="00FE35D4">
      <w:pPr>
        <w:rPr>
          <w:rFonts w:ascii="Angsana New" w:hAnsi="Angsana New"/>
        </w:rPr>
      </w:pPr>
    </w:p>
    <w:p w14:paraId="5AE19F2A" w14:textId="77777777" w:rsidR="00AC3B1C" w:rsidRPr="00F40C65" w:rsidRDefault="00AC3B1C" w:rsidP="00FE35D4">
      <w:pPr>
        <w:ind w:left="540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หักค่าเสื่อมราคาสะสมและขาดทุนจากการด้อยค่า</w:t>
      </w:r>
    </w:p>
    <w:p w14:paraId="1CA3FB0E" w14:textId="77777777" w:rsidR="00AC3B1C" w:rsidRPr="00F40C65" w:rsidRDefault="00AC3B1C" w:rsidP="00FE35D4">
      <w:pPr>
        <w:ind w:left="540"/>
        <w:rPr>
          <w:rFonts w:ascii="Angsana New" w:hAnsi="Angsana New"/>
        </w:rPr>
      </w:pPr>
    </w:p>
    <w:p w14:paraId="59E31808" w14:textId="77777777" w:rsidR="00AC3B1C" w:rsidRPr="00F40C65" w:rsidRDefault="00AC3B1C" w:rsidP="00FE35D4">
      <w:pPr>
        <w:ind w:left="540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</w:t>
      </w:r>
    </w:p>
    <w:p w14:paraId="781DE3D6" w14:textId="77777777" w:rsidR="00AC3B1C" w:rsidRPr="00F40C65" w:rsidRDefault="00AC3B1C" w:rsidP="00FE35D4">
      <w:pPr>
        <w:ind w:left="540"/>
        <w:rPr>
          <w:rFonts w:ascii="Angsana New" w:hAnsi="Angsana New"/>
        </w:rPr>
      </w:pPr>
    </w:p>
    <w:p w14:paraId="2DBA8F64" w14:textId="77777777" w:rsidR="00AC3B1C" w:rsidRPr="00F40C65" w:rsidRDefault="00AC3B1C" w:rsidP="00FE35D4">
      <w:pPr>
        <w:ind w:left="540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</w:t>
      </w:r>
    </w:p>
    <w:p w14:paraId="691BB289" w14:textId="77777777" w:rsidR="00AC3B1C" w:rsidRPr="00F40C65" w:rsidRDefault="00AC3B1C" w:rsidP="00FE35D4">
      <w:pPr>
        <w:ind w:left="540"/>
        <w:rPr>
          <w:rFonts w:ascii="Angsana New" w:hAnsi="Angsana New"/>
        </w:rPr>
      </w:pPr>
    </w:p>
    <w:p w14:paraId="669D2F59" w14:textId="77777777" w:rsidR="00AC3B1C" w:rsidRPr="00F40C65" w:rsidRDefault="001A7332" w:rsidP="00FE35D4">
      <w:pPr>
        <w:ind w:left="540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AC3B1C" w:rsidRPr="00F40C65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</w:t>
      </w:r>
    </w:p>
    <w:p w14:paraId="372E53A8" w14:textId="77777777" w:rsidR="00547E08" w:rsidRPr="00F40C65" w:rsidRDefault="00547E08" w:rsidP="00FE35D4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57AAA631" w14:textId="77777777" w:rsidR="00644188" w:rsidRPr="00F40C65" w:rsidRDefault="00644188" w:rsidP="00FE35D4">
      <w:pPr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074C2435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0F15C65F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5167D811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</w:rPr>
      </w:pPr>
    </w:p>
    <w:p w14:paraId="17D8EECD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784DF427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619C7985" w14:textId="77777777" w:rsidR="00A552BC" w:rsidRPr="00F40C65" w:rsidRDefault="00A552BC" w:rsidP="00FE35D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  <w:r w:rsidR="00B85465" w:rsidRPr="00F40C65">
        <w:rPr>
          <w:rFonts w:ascii="Angsana New" w:hAnsi="Angsana New"/>
          <w:sz w:val="30"/>
          <w:szCs w:val="30"/>
          <w:cs/>
        </w:rPr>
        <w:t xml:space="preserve"> (ถ้ามี)</w:t>
      </w:r>
    </w:p>
    <w:p w14:paraId="4AEEDF2C" w14:textId="77777777" w:rsidR="00A552BC" w:rsidRPr="00F40C65" w:rsidRDefault="00A552BC" w:rsidP="00FE35D4">
      <w:pPr>
        <w:spacing w:line="240" w:lineRule="auto"/>
        <w:ind w:left="540"/>
        <w:jc w:val="thaiDistribute"/>
        <w:rPr>
          <w:rFonts w:ascii="Angsana New" w:hAnsi="Angsana New"/>
        </w:rPr>
      </w:pPr>
    </w:p>
    <w:p w14:paraId="48F47E7D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</w:t>
      </w:r>
      <w:r w:rsidR="004B19CD" w:rsidRPr="00F40C65">
        <w:rPr>
          <w:rFonts w:ascii="Angsana New" w:hAnsi="Angsana New"/>
          <w:sz w:val="30"/>
          <w:szCs w:val="30"/>
          <w:cs/>
        </w:rPr>
        <w:t>์  ต้นทุนในการรื้อถอน การขนย้าย</w:t>
      </w:r>
      <w:r w:rsidR="004B19CD"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 สำหรับเครื่องมือที่ควบคุมโดยลิขสิทธ์ซอฟ</w:t>
      </w:r>
      <w:r w:rsidR="00730CBD" w:rsidRPr="00F40C65">
        <w:rPr>
          <w:rFonts w:ascii="Angsana New" w:hAnsi="Angsana New"/>
          <w:sz w:val="30"/>
          <w:szCs w:val="30"/>
          <w:cs/>
        </w:rPr>
        <w:t>ต์</w:t>
      </w:r>
      <w:r w:rsidRPr="00F40C65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แวร์ซึ่งไม่สามารถทำงานได้โดยปราศจากลิขสิทธ์ซอฟ</w:t>
      </w:r>
      <w:r w:rsidR="00730CBD" w:rsidRPr="00F40C65">
        <w:rPr>
          <w:rFonts w:ascii="Angsana New" w:hAnsi="Angsana New"/>
          <w:sz w:val="30"/>
          <w:szCs w:val="30"/>
          <w:cs/>
        </w:rPr>
        <w:t>ต์</w:t>
      </w:r>
      <w:r w:rsidRPr="00F40C65">
        <w:rPr>
          <w:rFonts w:ascii="Angsana New" w:hAnsi="Angsana New"/>
          <w:sz w:val="30"/>
          <w:szCs w:val="30"/>
          <w:cs/>
        </w:rPr>
        <w:t>แวร์นั้นให้ถือว่าลิขสิทธ์ซอฟ</w:t>
      </w:r>
      <w:r w:rsidR="00AE20C3" w:rsidRPr="00F40C65">
        <w:rPr>
          <w:rFonts w:ascii="Angsana New" w:hAnsi="Angsana New"/>
          <w:sz w:val="30"/>
          <w:szCs w:val="30"/>
          <w:cs/>
        </w:rPr>
        <w:t>ต์</w:t>
      </w:r>
      <w:r w:rsidRPr="00F40C65">
        <w:rPr>
          <w:rFonts w:ascii="Angsana New" w:hAnsi="Angsana New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14:paraId="66A563A4" w14:textId="77777777" w:rsidR="00135AAD" w:rsidRPr="00F40C65" w:rsidRDefault="00135AA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40" w:lineRule="exact"/>
        <w:ind w:left="547"/>
        <w:jc w:val="thaiDistribute"/>
        <w:rPr>
          <w:rFonts w:ascii="Angsana New" w:hAnsi="Angsana New"/>
          <w:sz w:val="30"/>
          <w:szCs w:val="30"/>
          <w:lang w:eastAsia="en-GB"/>
        </w:rPr>
      </w:pPr>
    </w:p>
    <w:p w14:paraId="71EC696F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  <w:lang w:eastAsia="en-GB"/>
        </w:rPr>
        <w:t xml:space="preserve"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1595C5E2" w14:textId="77777777" w:rsidR="00A552BC" w:rsidRPr="00F40C65" w:rsidRDefault="00A552BC" w:rsidP="00FE35D4">
      <w:pPr>
        <w:pStyle w:val="Default"/>
        <w:ind w:left="540"/>
        <w:rPr>
          <w:rFonts w:ascii="Angsana New" w:eastAsia="Times New Roman" w:hAnsi="Angsana New" w:cs="Angsana New"/>
          <w:color w:val="auto"/>
          <w:sz w:val="18"/>
          <w:szCs w:val="18"/>
          <w:shd w:val="clear" w:color="auto" w:fill="E0E0E0"/>
        </w:rPr>
      </w:pPr>
    </w:p>
    <w:p w14:paraId="2DD51AA3" w14:textId="77777777" w:rsidR="00A552BC" w:rsidRPr="00F40C65" w:rsidRDefault="00A552BC" w:rsidP="00FE35D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F40C65">
        <w:rPr>
          <w:rFonts w:ascii="Angsana New" w:hAnsi="Angsana New" w:cs="Angsana New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โดยรับรู้สุทธิเป็นรายได้อื่นในกำไรหรือขาดทุน </w:t>
      </w:r>
    </w:p>
    <w:p w14:paraId="636BA725" w14:textId="77777777" w:rsidR="000A4B57" w:rsidRPr="00F40C65" w:rsidRDefault="000A4B5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</w:rPr>
      </w:pPr>
    </w:p>
    <w:p w14:paraId="33F81EAB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50BD52FF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</w:rPr>
      </w:pPr>
    </w:p>
    <w:p w14:paraId="0A25E86A" w14:textId="77777777" w:rsidR="00A552BC" w:rsidRPr="00F40C65" w:rsidRDefault="00A552BC" w:rsidP="00FE35D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F40C6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</w:t>
      </w:r>
      <w:r w:rsidR="001A7332" w:rsidRPr="00F40C65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</w:t>
      </w:r>
      <w:r w:rsidRPr="00F40C65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6B51F3EF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i/>
          <w:iCs/>
        </w:rPr>
      </w:pPr>
    </w:p>
    <w:p w14:paraId="42081854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4B9A15C6" w14:textId="77777777" w:rsidR="00730CBD" w:rsidRPr="00F40C65" w:rsidRDefault="00730CBD" w:rsidP="00FE35D4">
      <w:pPr>
        <w:pStyle w:val="Default"/>
        <w:spacing w:line="120" w:lineRule="exact"/>
        <w:ind w:left="547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71421CCD" w14:textId="77777777" w:rsidR="00A552BC" w:rsidRPr="00F40C65" w:rsidRDefault="00A552BC" w:rsidP="00FE35D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40C65">
        <w:rPr>
          <w:rFonts w:ascii="Angsana New" w:hAnsi="Angsana New" w:cs="Angsana New"/>
          <w:color w:val="auto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1057D671" w14:textId="77777777" w:rsidR="00EC3F17" w:rsidRPr="00F40C65" w:rsidRDefault="00EC3F17" w:rsidP="00FE35D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14CA6B2B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347E1A5A" w14:textId="77777777" w:rsidR="00547E08" w:rsidRPr="00F40C65" w:rsidRDefault="00547E0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163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FE35D4" w:rsidRPr="00F40C65" w14:paraId="471592B3" w14:textId="77777777" w:rsidTr="00547E08">
        <w:tc>
          <w:tcPr>
            <w:tcW w:w="5390" w:type="dxa"/>
            <w:vAlign w:val="bottom"/>
          </w:tcPr>
          <w:p w14:paraId="64C5BE58" w14:textId="77777777" w:rsidR="00A552BC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11241308" w14:textId="77777777" w:rsidR="00A552BC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2FFAE450" w14:textId="77777777" w:rsidR="00A552BC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E35D4" w:rsidRPr="00F40C65" w14:paraId="7C380A19" w14:textId="77777777" w:rsidTr="00547E08">
        <w:tc>
          <w:tcPr>
            <w:tcW w:w="5390" w:type="dxa"/>
            <w:shd w:val="clear" w:color="auto" w:fill="auto"/>
            <w:vAlign w:val="bottom"/>
          </w:tcPr>
          <w:p w14:paraId="21A9BB5D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br w:type="page"/>
              <w:t>อาคารและโรงงาน</w:t>
            </w:r>
          </w:p>
        </w:tc>
        <w:tc>
          <w:tcPr>
            <w:tcW w:w="1195" w:type="dxa"/>
            <w:shd w:val="clear" w:color="auto" w:fill="auto"/>
          </w:tcPr>
          <w:p w14:paraId="0785AC91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056DFC" w:rsidRPr="00F40C65">
              <w:rPr>
                <w:rFonts w:ascii="Angsana New" w:hAnsi="Angsana New"/>
                <w:sz w:val="30"/>
                <w:szCs w:val="30"/>
              </w:rPr>
              <w:t>3</w:t>
            </w:r>
            <w:r w:rsidRPr="00F40C6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  <w:shd w:val="clear" w:color="auto" w:fill="auto"/>
          </w:tcPr>
          <w:p w14:paraId="2E39D89F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E35D4" w:rsidRPr="00F40C65" w14:paraId="7F3DA0E4" w14:textId="77777777" w:rsidTr="00547E08">
        <w:tc>
          <w:tcPr>
            <w:tcW w:w="5390" w:type="dxa"/>
            <w:vAlign w:val="bottom"/>
          </w:tcPr>
          <w:p w14:paraId="0CE86615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  <w:t>เครื่องจักรและอุปกรณ์</w:t>
            </w:r>
          </w:p>
        </w:tc>
        <w:tc>
          <w:tcPr>
            <w:tcW w:w="1195" w:type="dxa"/>
          </w:tcPr>
          <w:p w14:paraId="4AA0F6FD" w14:textId="50AA400F" w:rsidR="00FC57CF" w:rsidRPr="00F40C65" w:rsidRDefault="00E85B5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BA32C7"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BA32C7"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="00FC57CF" w:rsidRPr="00F40C6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1C302D11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E35D4" w:rsidRPr="00F40C65" w14:paraId="33888A80" w14:textId="77777777" w:rsidTr="00547E08">
        <w:tc>
          <w:tcPr>
            <w:tcW w:w="5390" w:type="dxa"/>
            <w:vAlign w:val="bottom"/>
          </w:tcPr>
          <w:p w14:paraId="7A52421C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40BF32F8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40C6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0213253F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C57CF" w:rsidRPr="00F40C65" w14:paraId="3665AAB4" w14:textId="77777777" w:rsidTr="00547E08">
        <w:tc>
          <w:tcPr>
            <w:tcW w:w="5390" w:type="dxa"/>
            <w:shd w:val="clear" w:color="auto" w:fill="auto"/>
            <w:vAlign w:val="bottom"/>
          </w:tcPr>
          <w:p w14:paraId="18361537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DD898BF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40C65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  <w:shd w:val="clear" w:color="auto" w:fill="auto"/>
          </w:tcPr>
          <w:p w14:paraId="2968D950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55290A8" w14:textId="77777777" w:rsidR="0029476B" w:rsidRPr="00F40C65" w:rsidRDefault="0029476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7B8471FE" w14:textId="77777777" w:rsidR="00A552BC" w:rsidRPr="00F40C65" w:rsidRDefault="001A733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A552BC" w:rsidRPr="00F40C65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23160BF2" w14:textId="77777777" w:rsidR="00235C99" w:rsidRPr="00F40C65" w:rsidRDefault="00235C9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1FD50155" w14:textId="77777777" w:rsidR="00C67B95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9A0D91E" w14:textId="77777777" w:rsidR="00202B29" w:rsidRPr="00F40C65" w:rsidRDefault="00202B2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AB6396D" w14:textId="77777777" w:rsidR="00542F0C" w:rsidRPr="00F40C65" w:rsidRDefault="00542F0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7BC5E927" w14:textId="77777777" w:rsidR="00542F0C" w:rsidRPr="00F40C65" w:rsidRDefault="00542F0C" w:rsidP="00FE35D4">
      <w:pPr>
        <w:tabs>
          <w:tab w:val="left" w:pos="1440"/>
          <w:tab w:val="left" w:pos="2880"/>
          <w:tab w:val="left" w:pos="9781"/>
        </w:tabs>
        <w:spacing w:before="120" w:after="120"/>
        <w:ind w:left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40C65">
        <w:rPr>
          <w:rFonts w:ascii="Angsana New" w:hAnsi="Angsana New"/>
          <w:spacing w:val="-2"/>
          <w:sz w:val="30"/>
          <w:szCs w:val="30"/>
          <w:cs/>
        </w:rPr>
        <w:t xml:space="preserve">ณ วันเริ่มต้นของสัญญา </w:t>
      </w:r>
      <w:r w:rsidR="001A7332" w:rsidRPr="00F40C65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="001A7332" w:rsidRPr="00F40C65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40C65">
        <w:rPr>
          <w:rFonts w:ascii="Angsana New" w:hAnsi="Angsana New"/>
          <w:spacing w:val="-2"/>
          <w:sz w:val="30"/>
          <w:szCs w:val="30"/>
          <w:cs/>
        </w:rPr>
        <w:t xml:space="preserve">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 </w:t>
      </w:r>
    </w:p>
    <w:p w14:paraId="728E8636" w14:textId="77777777" w:rsidR="00542F0C" w:rsidRPr="00F40C65" w:rsidRDefault="00542F0C" w:rsidP="00FE35D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594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F40C65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60BFA7FF" w14:textId="77777777" w:rsidR="00542F0C" w:rsidRPr="00F40C65" w:rsidRDefault="00542F0C" w:rsidP="00FE35D4">
      <w:pPr>
        <w:tabs>
          <w:tab w:val="left" w:pos="1440"/>
          <w:tab w:val="left" w:pos="2880"/>
          <w:tab w:val="left" w:pos="9781"/>
        </w:tabs>
        <w:spacing w:before="120" w:after="120"/>
        <w:ind w:left="1134"/>
        <w:jc w:val="thaiDistribute"/>
        <w:rPr>
          <w:rFonts w:ascii="Angsana New" w:hAnsi="Angsana New"/>
          <w:spacing w:val="-2"/>
          <w:sz w:val="30"/>
          <w:szCs w:val="30"/>
        </w:rPr>
      </w:pPr>
      <w:r w:rsidRPr="00F40C65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39CCE82" w14:textId="77777777" w:rsidR="00542F0C" w:rsidRPr="00F40C65" w:rsidRDefault="00542F0C" w:rsidP="00FE35D4">
      <w:pPr>
        <w:tabs>
          <w:tab w:val="left" w:pos="1440"/>
          <w:tab w:val="left" w:pos="2880"/>
          <w:tab w:val="left" w:pos="9781"/>
        </w:tabs>
        <w:spacing w:before="120" w:after="120"/>
        <w:ind w:left="1134"/>
        <w:jc w:val="thaiDistribute"/>
        <w:rPr>
          <w:rFonts w:ascii="Angsana New" w:eastAsia="SimSun" w:hAnsi="Angsana New"/>
          <w:strike/>
          <w:sz w:val="30"/>
          <w:szCs w:val="30"/>
          <w:cs/>
          <w:lang w:val="en-GB"/>
        </w:rPr>
      </w:pPr>
      <w:r w:rsidRPr="00F40C65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  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1AB2825" w14:textId="77777777" w:rsidR="00542F0C" w:rsidRPr="00F40C65" w:rsidRDefault="00542F0C" w:rsidP="00FE35D4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3E2FE1E4" w14:textId="77777777" w:rsidR="00542F0C" w:rsidRPr="00F40C65" w:rsidRDefault="00542F0C" w:rsidP="00FE35D4">
      <w:pPr>
        <w:tabs>
          <w:tab w:val="clear" w:pos="6322"/>
          <w:tab w:val="clear" w:pos="6549"/>
          <w:tab w:val="left" w:pos="1440"/>
          <w:tab w:val="left" w:pos="774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</w:rPr>
        <w:tab/>
      </w:r>
      <w:r w:rsidRPr="00F40C65">
        <w:rPr>
          <w:rFonts w:ascii="Angsana New" w:hAnsi="Angsana New"/>
          <w:sz w:val="30"/>
          <w:szCs w:val="30"/>
          <w:cs/>
        </w:rPr>
        <w:t>เครื่องจักรและอุปกรณ์</w:t>
      </w:r>
      <w:r w:rsidRPr="00F40C65">
        <w:rPr>
          <w:rFonts w:ascii="Angsana New" w:hAnsi="Angsana New"/>
          <w:sz w:val="30"/>
          <w:szCs w:val="30"/>
        </w:rPr>
        <w:tab/>
      </w:r>
      <w:r w:rsidRPr="00F40C65">
        <w:rPr>
          <w:rFonts w:ascii="Angsana New" w:hAnsi="Angsana New"/>
          <w:sz w:val="30"/>
          <w:szCs w:val="30"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>5 - 15</w:t>
      </w:r>
      <w:r w:rsidRPr="00F40C65">
        <w:rPr>
          <w:rFonts w:ascii="Angsana New" w:hAnsi="Angsana New"/>
          <w:sz w:val="30"/>
          <w:szCs w:val="30"/>
          <w:cs/>
        </w:rPr>
        <w:t xml:space="preserve"> ปี</w:t>
      </w:r>
    </w:p>
    <w:p w14:paraId="4DF9C87C" w14:textId="5697C4CF" w:rsidR="00542F0C" w:rsidRPr="00F40C65" w:rsidRDefault="00542F0C" w:rsidP="00FE35D4">
      <w:pPr>
        <w:tabs>
          <w:tab w:val="clear" w:pos="6549"/>
          <w:tab w:val="left" w:pos="1440"/>
          <w:tab w:val="left" w:pos="6390"/>
          <w:tab w:val="left" w:pos="774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</w:rPr>
        <w:tab/>
      </w:r>
      <w:r w:rsidRPr="00F40C65">
        <w:rPr>
          <w:rFonts w:ascii="Angsana New" w:hAnsi="Angsana New"/>
          <w:sz w:val="30"/>
          <w:szCs w:val="30"/>
          <w:cs/>
        </w:rPr>
        <w:t>ยานพาหนะ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>5 - 15</w:t>
      </w:r>
      <w:r w:rsidRPr="00F40C65">
        <w:rPr>
          <w:rFonts w:ascii="Angsana New" w:hAnsi="Angsana New"/>
          <w:sz w:val="30"/>
          <w:szCs w:val="30"/>
          <w:cs/>
        </w:rPr>
        <w:t xml:space="preserve"> ปี</w:t>
      </w:r>
    </w:p>
    <w:p w14:paraId="17662AA5" w14:textId="77777777" w:rsidR="00B61239" w:rsidRPr="00F40C65" w:rsidRDefault="00B61239" w:rsidP="00FE35D4">
      <w:pPr>
        <w:tabs>
          <w:tab w:val="clear" w:pos="6549"/>
          <w:tab w:val="left" w:pos="1440"/>
          <w:tab w:val="left" w:pos="6390"/>
          <w:tab w:val="left" w:pos="774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</w:p>
    <w:p w14:paraId="028D2307" w14:textId="77777777" w:rsidR="00424E82" w:rsidRPr="00F40C65" w:rsidRDefault="00424E82" w:rsidP="00FE35D4">
      <w:pPr>
        <w:tabs>
          <w:tab w:val="left" w:pos="1440"/>
          <w:tab w:val="left" w:pos="6390"/>
          <w:tab w:val="right" w:pos="7560"/>
          <w:tab w:val="left" w:pos="8160"/>
        </w:tabs>
        <w:spacing w:line="100" w:lineRule="exact"/>
        <w:ind w:left="1987" w:firstLine="562"/>
        <w:jc w:val="thaiDistribute"/>
        <w:rPr>
          <w:rFonts w:ascii="Angsana New" w:hAnsi="Angsana New"/>
          <w:sz w:val="30"/>
          <w:szCs w:val="30"/>
        </w:rPr>
      </w:pPr>
    </w:p>
    <w:p w14:paraId="7B857F2F" w14:textId="77777777" w:rsidR="00542F0C" w:rsidRPr="00F40C65" w:rsidRDefault="00542F0C" w:rsidP="00FE35D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594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F40C65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หนี้สินตามสัญญาเช่า</w:t>
      </w:r>
    </w:p>
    <w:p w14:paraId="4B6D1E65" w14:textId="77777777" w:rsidR="00542F0C" w:rsidRPr="00F40C65" w:rsidRDefault="00542F0C" w:rsidP="00FE35D4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1A7332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="001A7332" w:rsidRPr="00F40C65">
        <w:rPr>
          <w:rFonts w:ascii="Angsana New" w:hAnsi="Angsana New"/>
          <w:sz w:val="30"/>
          <w:szCs w:val="30"/>
          <w:cs/>
        </w:rPr>
        <w:t>บริษัท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lastRenderedPageBreak/>
        <w:t>ว่า</w:t>
      </w:r>
      <w:r w:rsidR="001A7332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="001A7332" w:rsidRPr="00F40C65">
        <w:rPr>
          <w:rFonts w:ascii="Angsana New" w:hAnsi="Angsana New"/>
          <w:sz w:val="30"/>
          <w:szCs w:val="30"/>
          <w:cs/>
        </w:rPr>
        <w:t>บริษัท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จะใช้สิทธิในการยกเลิกสัญญาเช่า</w:t>
      </w:r>
      <w:r w:rsidRPr="00F40C65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="001A7332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40C65">
        <w:rPr>
          <w:rFonts w:ascii="Angsana New" w:eastAsia="SimSun" w:hAnsi="Angsana New"/>
          <w:sz w:val="30"/>
          <w:szCs w:val="30"/>
          <w:lang w:val="en-GB"/>
        </w:rPr>
        <w:t xml:space="preserve"> </w:t>
      </w:r>
    </w:p>
    <w:p w14:paraId="3433DDE3" w14:textId="77777777" w:rsidR="00542F0C" w:rsidRPr="00F40C65" w:rsidRDefault="001A7332" w:rsidP="00FE35D4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</w:t>
      </w:r>
      <w:r w:rsidR="00542F0C" w:rsidRPr="00F40C65">
        <w:rPr>
          <w:rFonts w:ascii="Angsana New" w:eastAsia="SimSun" w:hAnsi="Angsana New"/>
          <w:sz w:val="30"/>
          <w:szCs w:val="30"/>
          <w:cs/>
          <w:lang w:val="en-GB"/>
        </w:rPr>
        <w:t>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542F0C" w:rsidRPr="00F40C65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="00542F0C" w:rsidRPr="00F40C65">
        <w:rPr>
          <w:rFonts w:ascii="Angsana New" w:eastAsia="SimSun" w:hAnsi="Angsana New"/>
          <w:sz w:val="30"/>
          <w:szCs w:val="30"/>
          <w:cs/>
          <w:lang w:val="en-GB"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4D41519" w14:textId="77777777" w:rsidR="009E36E7" w:rsidRPr="00F40C65" w:rsidRDefault="009E36E7" w:rsidP="00FE35D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 xml:space="preserve">    </w:t>
      </w:r>
      <w:r w:rsidRPr="00F40C65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173A2C70" w14:textId="77777777" w:rsidR="009E36E7" w:rsidRPr="00F40C65" w:rsidRDefault="009E36E7" w:rsidP="00FE35D4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สัญญาเช่าที่มีอายุสัญญาเช่า 12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B9D38A5" w14:textId="7658AF93" w:rsidR="00C50FC0" w:rsidRPr="00F40C65" w:rsidRDefault="00C50FC0" w:rsidP="00EF1D8E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1440"/>
          <w:tab w:val="left" w:pos="2880"/>
          <w:tab w:val="left" w:pos="9781"/>
        </w:tabs>
        <w:spacing w:before="80" w:after="80"/>
        <w:jc w:val="thaiDistribute"/>
        <w:rPr>
          <w:rFonts w:ascii="Angsana New" w:eastAsia="SimSun" w:hAnsi="Angsana New"/>
          <w:b/>
          <w:bCs/>
          <w:color w:val="000000" w:themeColor="text1"/>
          <w:sz w:val="30"/>
          <w:szCs w:val="30"/>
          <w:lang w:val="en-GB"/>
        </w:rPr>
      </w:pPr>
      <w:r w:rsidRPr="00F40C65"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  <w:lang w:val="en-GB"/>
        </w:rPr>
        <w:t>ค่าความนิยม</w:t>
      </w:r>
    </w:p>
    <w:p w14:paraId="3CFEEAF1" w14:textId="3989AFBB" w:rsidR="00C50FC0" w:rsidRPr="00F40C65" w:rsidRDefault="00C50FC0" w:rsidP="00C50F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440"/>
          <w:tab w:val="left" w:pos="2880"/>
          <w:tab w:val="left" w:pos="9781"/>
        </w:tabs>
        <w:spacing w:before="80" w:after="80"/>
        <w:ind w:left="900"/>
        <w:jc w:val="thaiDistribute"/>
        <w:rPr>
          <w:rFonts w:ascii="Angsana New" w:eastAsia="SimSun" w:hAnsi="Angsana New"/>
          <w:color w:val="000000" w:themeColor="text1"/>
          <w:sz w:val="30"/>
          <w:szCs w:val="30"/>
        </w:rPr>
      </w:pPr>
      <w:bookmarkStart w:id="1" w:name="_Hlk191471199"/>
      <w:r w:rsidRPr="00F40C65">
        <w:rPr>
          <w:rFonts w:ascii="Angsana New" w:eastAsia="SimSun" w:hAnsi="Angsana New" w:hint="cs"/>
          <w:color w:val="000000" w:themeColor="text1"/>
          <w:sz w:val="30"/>
          <w:szCs w:val="30"/>
          <w:cs/>
        </w:rPr>
        <w:t xml:space="preserve">-   </w:t>
      </w:r>
      <w:r w:rsidRPr="00F40C65">
        <w:rPr>
          <w:rFonts w:ascii="Angsana New" w:eastAsia="SimSun" w:hAnsi="Angsana New"/>
          <w:color w:val="000000" w:themeColor="text1"/>
          <w:sz w:val="30"/>
          <w:szCs w:val="30"/>
          <w:cs/>
        </w:rPr>
        <w:t>กลุ่มบริษัท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 จะรับรู้ส่วนที่สูงกว่านี้เป็นกำไรในส่วนของกำไรหรือขาดทุนทันที</w:t>
      </w:r>
    </w:p>
    <w:p w14:paraId="1A87F93E" w14:textId="13F00EC0" w:rsidR="00C50FC0" w:rsidRPr="00F40C65" w:rsidRDefault="00C50FC0" w:rsidP="00C50FC0">
      <w:pPr>
        <w:pStyle w:val="ListParagraph"/>
        <w:tabs>
          <w:tab w:val="left" w:pos="1440"/>
          <w:tab w:val="left" w:pos="2880"/>
          <w:tab w:val="left" w:pos="9781"/>
        </w:tabs>
        <w:spacing w:before="80" w:after="80"/>
        <w:ind w:left="900"/>
        <w:jc w:val="thaiDistribute"/>
        <w:rPr>
          <w:rFonts w:ascii="Angsana New" w:eastAsia="SimSun" w:hAnsi="Angsana New"/>
          <w:color w:val="000000" w:themeColor="text1"/>
          <w:sz w:val="30"/>
          <w:szCs w:val="30"/>
        </w:rPr>
      </w:pPr>
      <w:r w:rsidRPr="00F40C65"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</w:rPr>
        <w:tab/>
      </w:r>
      <w:r w:rsidRPr="00F40C65">
        <w:rPr>
          <w:rFonts w:ascii="Angsana New" w:eastAsia="SimSun" w:hAnsi="Angsana New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F40C65">
        <w:rPr>
          <w:rFonts w:ascii="Angsana New" w:eastAsia="SimSun" w:hAnsi="Angsana New" w:hint="cs"/>
          <w:color w:val="000000" w:themeColor="text1"/>
          <w:sz w:val="30"/>
          <w:szCs w:val="30"/>
          <w:cs/>
        </w:rPr>
        <w:t xml:space="preserve">-  </w:t>
      </w:r>
      <w:r w:rsidRPr="00F40C65">
        <w:rPr>
          <w:rFonts w:ascii="Angsana New" w:eastAsia="SimSun" w:hAnsi="Angsana New"/>
          <w:color w:val="000000" w:themeColor="text1"/>
          <w:sz w:val="30"/>
          <w:szCs w:val="30"/>
          <w:cs/>
        </w:rPr>
        <w:t>กลุ่มบริษัท แสดงค่าความนิยมตามราคาทุนหักค่าเผื่อการด้อยค่าสะสม (ถ้ามี) และจะทดสอบการด้อยค่าของ  ค่า</w:t>
      </w:r>
      <w:r w:rsidRPr="00F40C65">
        <w:rPr>
          <w:rFonts w:ascii="Angsana New" w:eastAsia="SimSun" w:hAnsi="Angsana New" w:hint="cs"/>
          <w:color w:val="000000" w:themeColor="text1"/>
          <w:sz w:val="30"/>
          <w:szCs w:val="30"/>
          <w:cs/>
        </w:rPr>
        <w:t xml:space="preserve"> </w:t>
      </w:r>
      <w:r w:rsidRPr="00F40C65">
        <w:rPr>
          <w:rFonts w:ascii="Angsana New" w:eastAsia="SimSun" w:hAnsi="Angsana New"/>
          <w:color w:val="000000" w:themeColor="text1"/>
          <w:sz w:val="30"/>
          <w:szCs w:val="30"/>
          <w:cs/>
        </w:rPr>
        <w:t>ความนิยมทุกปีหรือเมื่อใดก็ตามที่มีข้อบ่งชี้ของการด้อยค่าเกิดขึ้น</w:t>
      </w:r>
    </w:p>
    <w:bookmarkEnd w:id="1"/>
    <w:p w14:paraId="7138EDFB" w14:textId="0992F9DF" w:rsidR="00C50FC0" w:rsidRPr="00F40C65" w:rsidRDefault="00C50FC0" w:rsidP="00C50FC0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left" w:pos="2880"/>
          <w:tab w:val="left" w:pos="9781"/>
        </w:tabs>
        <w:spacing w:before="80" w:after="80"/>
        <w:jc w:val="thaiDistribute"/>
        <w:rPr>
          <w:rFonts w:ascii="Angsana New" w:eastAsia="SimSun" w:hAnsi="Angsana New"/>
          <w:sz w:val="30"/>
          <w:szCs w:val="30"/>
          <w:lang w:val="en-GB"/>
        </w:rPr>
      </w:pPr>
    </w:p>
    <w:p w14:paraId="2DC77BB0" w14:textId="77777777" w:rsidR="00542F0C" w:rsidRPr="00F40C65" w:rsidRDefault="00542F0C" w:rsidP="00FE35D4">
      <w:pPr>
        <w:rPr>
          <w:rFonts w:ascii="Angsana New" w:hAnsi="Angsana New"/>
          <w:cs/>
          <w:lang w:val="th-TH"/>
        </w:rPr>
      </w:pPr>
    </w:p>
    <w:p w14:paraId="58E0CEDA" w14:textId="77777777" w:rsidR="00A552BC" w:rsidRPr="00F40C65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436C58B6" w14:textId="77777777" w:rsidR="00A552BC" w:rsidRPr="00F40C65" w:rsidRDefault="00A552BC" w:rsidP="00FE35D4">
      <w:pPr>
        <w:pStyle w:val="Default"/>
        <w:ind w:left="540"/>
        <w:jc w:val="both"/>
        <w:rPr>
          <w:rFonts w:ascii="Angsana New" w:eastAsia="Times New Roman" w:hAnsi="Angsana New" w:cs="Angsana New"/>
          <w:color w:val="auto"/>
          <w:sz w:val="18"/>
          <w:szCs w:val="18"/>
        </w:rPr>
      </w:pPr>
    </w:p>
    <w:p w14:paraId="2E941DF4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</w:t>
      </w:r>
    </w:p>
    <w:p w14:paraId="034DD955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</w:rPr>
      </w:pPr>
    </w:p>
    <w:p w14:paraId="5C97547D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สินทรัพย์ไม่มีตัวตนที่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บริษัทซื้อมาและมีอายุการใช้งานจำกัด แสดงในราคาทุนหักค่าตัดจำหน่ายสะสมและขาดทุนจากการด้อยค่าสะสม</w:t>
      </w:r>
      <w:r w:rsidR="00B85465" w:rsidRPr="00F40C65">
        <w:rPr>
          <w:rFonts w:ascii="Angsana New" w:hAnsi="Angsana New"/>
          <w:sz w:val="30"/>
          <w:szCs w:val="30"/>
        </w:rPr>
        <w:t xml:space="preserve"> </w:t>
      </w:r>
      <w:r w:rsidR="00B85465" w:rsidRPr="00F40C65">
        <w:rPr>
          <w:rFonts w:ascii="Angsana New" w:hAnsi="Angsana New"/>
          <w:sz w:val="30"/>
          <w:szCs w:val="30"/>
          <w:cs/>
        </w:rPr>
        <w:t>(ถ้ามี)</w:t>
      </w:r>
    </w:p>
    <w:p w14:paraId="34912B9C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4042D53E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40C65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7264AC" w:rsidRPr="00F40C6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40C65">
        <w:rPr>
          <w:rFonts w:ascii="Angsana New" w:eastAsia="Calibri" w:hAnsi="Angsana New"/>
          <w:sz w:val="30"/>
          <w:szCs w:val="30"/>
          <w:cs/>
        </w:rPr>
        <w:t>โดยรวมเป็นสินทรัพย์ที่สามารถระบุได้</w:t>
      </w:r>
      <w:r w:rsidR="007264AC" w:rsidRPr="00F40C65">
        <w:rPr>
          <w:rFonts w:ascii="Angsana New" w:eastAsia="Calibri" w:hAnsi="Angsana New"/>
          <w:sz w:val="30"/>
          <w:szCs w:val="30"/>
          <w:cs/>
        </w:rPr>
        <w:t xml:space="preserve">ที่เกี่ยวข้องนั้น </w:t>
      </w:r>
      <w:r w:rsidRPr="00F40C65">
        <w:rPr>
          <w:rFonts w:ascii="Angsana New" w:eastAsia="Calibri" w:hAnsi="Angsana New"/>
          <w:sz w:val="30"/>
          <w:szCs w:val="30"/>
          <w:cs/>
        </w:rPr>
        <w:t>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EFB6FA2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ค่าตัดจำหน่าย  </w:t>
      </w:r>
    </w:p>
    <w:p w14:paraId="6EF677F5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F40C65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064F79B" w14:textId="77777777" w:rsidR="00715804" w:rsidRPr="00F40C65" w:rsidRDefault="0071580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</w:rPr>
      </w:pPr>
    </w:p>
    <w:p w14:paraId="3C7BA3B1" w14:textId="77777777" w:rsidR="00730CBD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="00730CBD" w:rsidRPr="00F40C65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6E43817C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7200" w:type="dxa"/>
        <w:tblInd w:w="1368" w:type="dxa"/>
        <w:tblLook w:val="01E0" w:firstRow="1" w:lastRow="1" w:firstColumn="1" w:lastColumn="1" w:noHBand="0" w:noVBand="0"/>
      </w:tblPr>
      <w:tblGrid>
        <w:gridCol w:w="5400"/>
        <w:gridCol w:w="1170"/>
        <w:gridCol w:w="630"/>
      </w:tblGrid>
      <w:tr w:rsidR="00A552BC" w:rsidRPr="00F40C65" w14:paraId="19C19E46" w14:textId="77777777" w:rsidTr="00547E08">
        <w:tc>
          <w:tcPr>
            <w:tcW w:w="5400" w:type="dxa"/>
          </w:tcPr>
          <w:p w14:paraId="2ECB6583" w14:textId="77777777" w:rsidR="00A552BC" w:rsidRPr="00F40C65" w:rsidRDefault="00A552B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br w:type="page"/>
              <w:t>ค่าลิขสิทธิ์ซอฟต์แวร์</w:t>
            </w:r>
          </w:p>
        </w:tc>
        <w:tc>
          <w:tcPr>
            <w:tcW w:w="1170" w:type="dxa"/>
          </w:tcPr>
          <w:p w14:paraId="4C0228FB" w14:textId="77777777" w:rsidR="00A552BC" w:rsidRPr="00F40C65" w:rsidRDefault="00A552B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40C6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09EB0F96" w14:textId="77777777" w:rsidR="00A552BC" w:rsidRPr="00F40C65" w:rsidRDefault="00A552B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3E1A06C" w14:textId="77777777" w:rsidR="00A552BC" w:rsidRPr="00F40C65" w:rsidRDefault="00A552BC" w:rsidP="00FE35D4">
      <w:pPr>
        <w:pStyle w:val="Default"/>
        <w:ind w:left="540"/>
        <w:jc w:val="both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14:paraId="71D42387" w14:textId="77777777" w:rsidR="00A552BC" w:rsidRPr="00F40C65" w:rsidRDefault="00A552BC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F40C65" w:rsidDel="00E44C55">
        <w:rPr>
          <w:rFonts w:ascii="Angsana New" w:hAnsi="Angsana New"/>
          <w:sz w:val="30"/>
          <w:szCs w:val="30"/>
          <w:cs/>
        </w:rPr>
        <w:t xml:space="preserve"> </w:t>
      </w:r>
    </w:p>
    <w:p w14:paraId="7263D924" w14:textId="77777777" w:rsidR="00A552BC" w:rsidRPr="00F40C65" w:rsidRDefault="00A552BC" w:rsidP="00FE35D4">
      <w:pPr>
        <w:pStyle w:val="BodyText2"/>
        <w:ind w:left="518" w:right="43"/>
      </w:pPr>
      <w:bookmarkStart w:id="2" w:name="OLE_LINK7"/>
      <w:bookmarkStart w:id="3" w:name="OLE_LINK8"/>
    </w:p>
    <w:p w14:paraId="7B8E37E1" w14:textId="77777777" w:rsidR="00A552BC" w:rsidRPr="00F40C65" w:rsidRDefault="0023408F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การด้อยค่าของสินทรัพย์ที่ไม่ใช่สินทรัพย์ทางการเงิน</w:t>
      </w:r>
    </w:p>
    <w:p w14:paraId="1A02B20B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บริษัทได้รับการทบทวน ณ ทุกวันที่รายงานว่ามีข้</w:t>
      </w:r>
      <w:r w:rsidR="00A86946" w:rsidRPr="00F40C65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F40C65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EB46DC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</w:t>
      </w:r>
      <w:r w:rsidR="00EB46DC" w:rsidRPr="00F40C65">
        <w:rPr>
          <w:rFonts w:ascii="Angsana New" w:hAnsi="Angsana New"/>
          <w:sz w:val="30"/>
          <w:szCs w:val="30"/>
          <w:cs/>
        </w:rPr>
        <w:t xml:space="preserve">บแน่นอน หรือ ยังไม่พร้อมใช้งาน </w:t>
      </w:r>
      <w:r w:rsidRPr="00F40C65">
        <w:rPr>
          <w:rFonts w:ascii="Angsana New" w:hAnsi="Angsana New"/>
          <w:sz w:val="30"/>
          <w:szCs w:val="30"/>
          <w:cs/>
        </w:rPr>
        <w:t>จะประมาณ</w:t>
      </w:r>
      <w:r w:rsidR="003A6EDD" w:rsidRPr="00F40C65">
        <w:rPr>
          <w:rFonts w:ascii="Angsana New" w:hAnsi="Angsana New"/>
          <w:sz w:val="30"/>
          <w:szCs w:val="30"/>
          <w:cs/>
        </w:rPr>
        <w:t>มูลค่าที่คาดว่าจะได้รับคืนทุกปี</w:t>
      </w:r>
      <w:r w:rsidRPr="00F40C65">
        <w:rPr>
          <w:rFonts w:ascii="Angsana New" w:hAnsi="Angsana New"/>
          <w:sz w:val="30"/>
          <w:szCs w:val="30"/>
          <w:cs/>
        </w:rPr>
        <w:t xml:space="preserve">ในช่วงเวลาเดียวกัน  </w:t>
      </w:r>
    </w:p>
    <w:p w14:paraId="74751AD9" w14:textId="77777777" w:rsidR="00202B29" w:rsidRPr="00F40C65" w:rsidRDefault="00202B2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93E247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EB46DC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14:paraId="035CA9EB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EF53F9" w14:textId="77777777" w:rsidR="00AE47F2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</w:t>
      </w:r>
      <w:r w:rsidR="00EB46DC" w:rsidRPr="00F40C65">
        <w:rPr>
          <w:rFonts w:ascii="Angsana New" w:hAnsi="Angsana New"/>
          <w:sz w:val="30"/>
          <w:szCs w:val="30"/>
          <w:cs/>
        </w:rPr>
        <w:t xml:space="preserve">ยุติธรรมในปัจจุบันของสินทรัพย์ </w:t>
      </w:r>
      <w:r w:rsidRPr="00F40C65">
        <w:rPr>
          <w:rFonts w:ascii="Angsana New" w:hAnsi="Angsana New"/>
          <w:sz w:val="30"/>
          <w:szCs w:val="30"/>
          <w:cs/>
        </w:rPr>
        <w:t>หักขาดทุนจากการด้อยค่าของสินทรัพย์ทางการเงินนั้น</w:t>
      </w:r>
      <w:r w:rsidR="00226D19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ๆ ซึ่งเคยรับรู้แล้วในกำไรหรือขาดทุน</w:t>
      </w:r>
    </w:p>
    <w:p w14:paraId="3C752264" w14:textId="77777777" w:rsidR="00AE47F2" w:rsidRPr="00F40C65" w:rsidRDefault="00AE47F2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14:paraId="74B5333C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67B8DFD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14:paraId="2D03133B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14:paraId="6A057C9F" w14:textId="77777777" w:rsidR="00547E08" w:rsidRPr="00F40C65" w:rsidRDefault="00547E0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F8AD6D2" w14:textId="77777777" w:rsidR="004B1BB4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lastRenderedPageBreak/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  <w:r w:rsidR="00547E08"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C60282E" w14:textId="77777777" w:rsidR="004C3794" w:rsidRPr="00F40C65" w:rsidRDefault="004C379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1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FF24A25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40C65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1D135AB0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</w:t>
      </w:r>
      <w:r w:rsidR="00054452" w:rsidRPr="00F40C65">
        <w:rPr>
          <w:rFonts w:ascii="Angsana New" w:hAnsi="Angsana New"/>
          <w:sz w:val="30"/>
          <w:szCs w:val="30"/>
          <w:cs/>
        </w:rPr>
        <w:t xml:space="preserve">จะถูกกลับรายการ  </w:t>
      </w:r>
      <w:r w:rsidRPr="00F40C65">
        <w:rPr>
          <w:rFonts w:ascii="Angsana New" w:hAnsi="Angsana New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</w:t>
      </w:r>
      <w:r w:rsidR="001F43E5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การกลับราย</w:t>
      </w:r>
      <w:r w:rsidR="00054452" w:rsidRPr="00F40C65">
        <w:rPr>
          <w:rFonts w:ascii="Angsana New" w:hAnsi="Angsana New"/>
          <w:sz w:val="30"/>
          <w:szCs w:val="30"/>
          <w:cs/>
        </w:rPr>
        <w:t xml:space="preserve">การจะถูกบันทึกในกำไรหรือขาดทุน </w:t>
      </w:r>
      <w:r w:rsidRPr="00F40C65">
        <w:rPr>
          <w:rFonts w:ascii="Angsana New" w:hAnsi="Angsana New"/>
          <w:sz w:val="30"/>
          <w:szCs w:val="30"/>
          <w:cs/>
        </w:rPr>
        <w:t>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0A8AE556" w14:textId="77777777" w:rsidR="001D6EF9" w:rsidRPr="00F40C65" w:rsidRDefault="001D6EF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hd w:val="clear" w:color="auto" w:fill="D9D9D9"/>
        </w:rPr>
      </w:pPr>
    </w:p>
    <w:p w14:paraId="0D8CCE17" w14:textId="7D528899" w:rsidR="001D6EF9" w:rsidRPr="00F40C65" w:rsidRDefault="001D6EF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</w:t>
      </w:r>
      <w:r w:rsidR="009215E3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ที่เคยรับรู้ใน</w:t>
      </w:r>
      <w:r w:rsidR="003905F3" w:rsidRPr="00F40C65">
        <w:rPr>
          <w:rFonts w:ascii="Angsana New" w:hAnsi="Angsana New"/>
          <w:sz w:val="30"/>
          <w:szCs w:val="30"/>
          <w:cs/>
        </w:rPr>
        <w:t>ปี</w:t>
      </w:r>
      <w:r w:rsidR="00A86946" w:rsidRPr="00F40C65">
        <w:rPr>
          <w:rFonts w:ascii="Angsana New" w:hAnsi="Angsana New"/>
          <w:sz w:val="30"/>
          <w:szCs w:val="30"/>
          <w:cs/>
        </w:rPr>
        <w:t>ก่อนจะถูกประเมิน</w:t>
      </w:r>
      <w:r w:rsidRPr="00F40C65">
        <w:rPr>
          <w:rFonts w:ascii="Angsana New" w:hAnsi="Angsana New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16711B" w:rsidRPr="00F40C65">
        <w:rPr>
          <w:rFonts w:ascii="Angsana New" w:hAnsi="Angsana New" w:hint="cs"/>
          <w:sz w:val="30"/>
          <w:szCs w:val="30"/>
          <w:cs/>
        </w:rPr>
        <w:t xml:space="preserve"> </w:t>
      </w:r>
      <w:bookmarkStart w:id="4" w:name="_Hlk191471315"/>
      <w:r w:rsidR="0016711B" w:rsidRPr="00F40C65">
        <w:rPr>
          <w:rFonts w:ascii="Angsana New" w:hAnsi="Angsana New" w:hint="cs"/>
          <w:sz w:val="30"/>
          <w:szCs w:val="30"/>
          <w:cs/>
        </w:rPr>
        <w:t>ยกเว้นผลขาดทุนจากการด้อยค่าของค่าความนิยม  กลุ่มบริษัทไม่สามารถกลับรายการผลขาดทุนจากการด้อยค่าดังกล่าวได้ในอนาคต</w:t>
      </w:r>
    </w:p>
    <w:bookmarkEnd w:id="4"/>
    <w:p w14:paraId="6DCB0485" w14:textId="77777777" w:rsidR="001D6EF9" w:rsidRPr="00F40C65" w:rsidRDefault="001D6EF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14:paraId="20795D0D" w14:textId="77777777" w:rsidR="00A552BC" w:rsidRPr="00F40C65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6AF38394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1B0BA606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</w:t>
      </w:r>
      <w:r w:rsidR="00054452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28ED0554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27F2367E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after="2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1221447C" w14:textId="77777777" w:rsidR="00A552BC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23D549B1" w14:textId="77777777" w:rsidR="00F40C65" w:rsidRP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14D122E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14:paraId="24BF2CFA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after="2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ผลประโยชน์ของพนักงาน  </w:t>
      </w:r>
    </w:p>
    <w:bookmarkEnd w:id="2"/>
    <w:bookmarkEnd w:id="3"/>
    <w:p w14:paraId="552D4A7C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458F64D1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p w14:paraId="291B83BD" w14:textId="77777777" w:rsidR="000A4B57" w:rsidRPr="00F40C65" w:rsidRDefault="00A552BC" w:rsidP="00FE3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F99AD06" w14:textId="77777777" w:rsidR="00FD5A71" w:rsidRPr="00F40C65" w:rsidRDefault="00FD5A71" w:rsidP="00FE3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p w14:paraId="658F7DF8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CE0752D" w14:textId="77777777" w:rsidR="00A552BC" w:rsidRPr="00F40C65" w:rsidRDefault="00A552BC" w:rsidP="00FE35D4">
      <w:pPr>
        <w:ind w:left="540"/>
        <w:rPr>
          <w:rFonts w:ascii="Angsana New" w:hAnsi="Angsana New"/>
        </w:rPr>
      </w:pPr>
    </w:p>
    <w:p w14:paraId="59FC1045" w14:textId="77777777" w:rsidR="00A552BC" w:rsidRPr="00F40C65" w:rsidRDefault="00A552BC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3905F3" w:rsidRPr="00F40C65">
        <w:rPr>
          <w:rFonts w:ascii="Angsana New" w:hAnsi="Angsana New"/>
          <w:sz w:val="30"/>
          <w:szCs w:val="30"/>
          <w:cs/>
        </w:rPr>
        <w:t>ปี</w:t>
      </w:r>
      <w:r w:rsidRPr="00F40C65">
        <w:rPr>
          <w:rFonts w:ascii="Angsana New" w:hAnsi="Angsana New"/>
          <w:sz w:val="30"/>
          <w:szCs w:val="30"/>
          <w:cs/>
        </w:rPr>
        <w:t>ปัจจุบันและ</w:t>
      </w:r>
      <w:r w:rsidR="003905F3" w:rsidRPr="00F40C65">
        <w:rPr>
          <w:rFonts w:ascii="Angsana New" w:hAnsi="Angsana New"/>
          <w:sz w:val="30"/>
          <w:szCs w:val="30"/>
          <w:cs/>
        </w:rPr>
        <w:t>ปี</w:t>
      </w:r>
      <w:r w:rsidRPr="00F40C65">
        <w:rPr>
          <w:rFonts w:ascii="Angsana New" w:hAnsi="Angsana New"/>
          <w:sz w:val="30"/>
          <w:szCs w:val="30"/>
          <w:cs/>
        </w:rPr>
        <w:t xml:space="preserve">ก่อน ๆ  ผลประโยชน์ดังกล่าวได้มีการคิดลดกระแสเงินสดเพื่อให้เป็นมูลค่าปัจจุบัน </w:t>
      </w:r>
    </w:p>
    <w:p w14:paraId="36090780" w14:textId="77777777" w:rsidR="00202B29" w:rsidRPr="00F40C65" w:rsidRDefault="00202B29" w:rsidP="00FE35D4">
      <w:pPr>
        <w:ind w:left="540"/>
        <w:jc w:val="thaiDistribute"/>
        <w:rPr>
          <w:rFonts w:ascii="Angsana New" w:hAnsi="Angsana New"/>
        </w:rPr>
      </w:pPr>
    </w:p>
    <w:p w14:paraId="13718A93" w14:textId="77777777" w:rsidR="00A552BC" w:rsidRPr="00F40C65" w:rsidRDefault="00A552BC" w:rsidP="00FE35D4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 ผลจากการคำนวณ</w:t>
      </w:r>
      <w:r w:rsidR="00110EA1" w:rsidRPr="00F40C65">
        <w:rPr>
          <w:rFonts w:ascii="Angsana New" w:hAnsi="Angsana New"/>
          <w:sz w:val="30"/>
          <w:szCs w:val="30"/>
          <w:cs/>
        </w:rPr>
        <w:t>อาจทำให้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</w:t>
      </w:r>
    </w:p>
    <w:p w14:paraId="05DDF16A" w14:textId="77777777" w:rsidR="00202B29" w:rsidRPr="00F40C65" w:rsidRDefault="00202B29" w:rsidP="00FE35D4">
      <w:pPr>
        <w:pStyle w:val="BodyText"/>
        <w:spacing w:after="0"/>
        <w:ind w:left="540"/>
        <w:jc w:val="thaiDistribute"/>
        <w:rPr>
          <w:rFonts w:ascii="Angsana New" w:hAnsi="Angsana New"/>
        </w:rPr>
      </w:pPr>
    </w:p>
    <w:p w14:paraId="2E8311FA" w14:textId="77777777" w:rsidR="00A552BC" w:rsidRPr="00F40C65" w:rsidRDefault="00A552BC" w:rsidP="00FE35D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1F43E5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</w:t>
      </w:r>
      <w:r w:rsidR="002F1071" w:rsidRPr="00F40C65">
        <w:rPr>
          <w:rFonts w:ascii="Angsana New" w:hAnsi="Angsana New"/>
          <w:sz w:val="30"/>
          <w:szCs w:val="30"/>
          <w:cs/>
        </w:rPr>
        <w:t>น</w:t>
      </w:r>
      <w:r w:rsidRPr="00F40C65">
        <w:rPr>
          <w:rFonts w:ascii="Angsana New" w:hAnsi="Angsana New"/>
          <w:sz w:val="30"/>
          <w:szCs w:val="30"/>
          <w:cs/>
        </w:rPr>
        <w:t>กำไร</w:t>
      </w:r>
      <w:r w:rsidR="002F1071" w:rsidRPr="00F40C65">
        <w:rPr>
          <w:rFonts w:ascii="Angsana New" w:hAnsi="Angsana New"/>
          <w:sz w:val="30"/>
          <w:szCs w:val="30"/>
          <w:cs/>
        </w:rPr>
        <w:t>หรือ</w:t>
      </w:r>
      <w:r w:rsidRPr="00F40C65">
        <w:rPr>
          <w:rFonts w:ascii="Angsana New" w:hAnsi="Angsana New"/>
          <w:sz w:val="30"/>
          <w:szCs w:val="30"/>
          <w:cs/>
        </w:rPr>
        <w:t>ขาดทุน</w:t>
      </w:r>
    </w:p>
    <w:p w14:paraId="75556C93" w14:textId="77777777" w:rsidR="00A552BC" w:rsidRPr="00F40C65" w:rsidRDefault="00A552BC" w:rsidP="00FE35D4">
      <w:pPr>
        <w:pStyle w:val="BodyText"/>
        <w:spacing w:after="0"/>
        <w:ind w:left="540"/>
        <w:jc w:val="thaiDistribute"/>
        <w:rPr>
          <w:rFonts w:ascii="Angsana New" w:hAnsi="Angsana New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 </w:t>
      </w:r>
    </w:p>
    <w:p w14:paraId="69332B8D" w14:textId="77777777" w:rsidR="00A552BC" w:rsidRPr="00F40C65" w:rsidRDefault="00A552BC" w:rsidP="00FE35D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</w:t>
      </w:r>
      <w:r w:rsidR="002F1071" w:rsidRPr="00F40C65">
        <w:rPr>
          <w:rFonts w:ascii="Angsana New" w:hAnsi="Angsana New"/>
          <w:sz w:val="30"/>
          <w:szCs w:val="30"/>
          <w:cs/>
        </w:rPr>
        <w:t>หรือ</w:t>
      </w:r>
      <w:r w:rsidRPr="00F40C65">
        <w:rPr>
          <w:rFonts w:ascii="Angsana New" w:hAnsi="Angsana New"/>
          <w:sz w:val="30"/>
          <w:szCs w:val="30"/>
          <w:cs/>
        </w:rPr>
        <w:t xml:space="preserve">ขาดทุนทันที 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6B1AACA4" w14:textId="77777777" w:rsidR="00394DC5" w:rsidRPr="00F40C65" w:rsidRDefault="00394DC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Cs/>
        </w:rPr>
      </w:pPr>
    </w:p>
    <w:p w14:paraId="795E0969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iCs/>
          <w:sz w:val="30"/>
          <w:szCs w:val="30"/>
        </w:rPr>
      </w:pPr>
      <w:r w:rsidRPr="00F40C65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79BE879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</w:rPr>
      </w:pPr>
    </w:p>
    <w:p w14:paraId="23323004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40C65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AC13E1" w:rsidRPr="00F40C6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1A7332" w:rsidRPr="00F40C65">
        <w:rPr>
          <w:rFonts w:ascii="Angsana New" w:hAnsi="Angsana New" w:hint="cs"/>
          <w:i/>
          <w:sz w:val="30"/>
          <w:szCs w:val="30"/>
          <w:cs/>
        </w:rPr>
        <w:t>กลุ่ม</w:t>
      </w:r>
      <w:r w:rsidRPr="00F40C65">
        <w:rPr>
          <w:rFonts w:ascii="Angsana New" w:hAnsi="Angsana New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768DCEC" w14:textId="77777777" w:rsidR="00202B29" w:rsidRPr="00F40C65" w:rsidRDefault="00202B2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</w:rPr>
      </w:pPr>
    </w:p>
    <w:p w14:paraId="6CF030E9" w14:textId="77777777" w:rsidR="00B030CE" w:rsidRPr="00F40C65" w:rsidRDefault="00B030CE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การจ่ายโดยใช้หุ้นเป็นเกณฑ์</w:t>
      </w:r>
    </w:p>
    <w:p w14:paraId="5591390E" w14:textId="77777777" w:rsidR="00BA32C7" w:rsidRPr="00F40C65" w:rsidRDefault="00BA32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</w:rPr>
      </w:pPr>
    </w:p>
    <w:p w14:paraId="3F46A2D5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13E18991" w14:textId="77777777" w:rsidR="00BA32C7" w:rsidRPr="00F40C65" w:rsidRDefault="00BA32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14:paraId="4E673E64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</w:t>
      </w:r>
      <w:r w:rsidR="00730CBD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 xml:space="preserve">ๆ </w:t>
      </w:r>
      <w:r w:rsidR="00CB4540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ไปกับการเพิ่มขึ้นในส่วนของหนี้สิน ตลอดระยะเวลาที่พนักงานมีสิทธิได้รับชำระอย่างไม่มีเงื่อนไข  หนี้สินถูกวัดมูลค่าใหม่ทุก</w:t>
      </w:r>
      <w:r w:rsidR="00730CBD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ๆ วันที่ในรายงานและวันที่จ่ายชำระ 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69D15D70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FFA8D19" w14:textId="77777777" w:rsidR="00A552BC" w:rsidRPr="00F40C65" w:rsidRDefault="00A552BC" w:rsidP="00FE35D4">
      <w:pPr>
        <w:spacing w:line="240" w:lineRule="auto"/>
        <w:rPr>
          <w:rFonts w:ascii="Angsana New" w:hAnsi="Angsana New"/>
          <w:cs/>
          <w:lang w:val="th-TH"/>
        </w:rPr>
      </w:pPr>
    </w:p>
    <w:p w14:paraId="6A03B1C6" w14:textId="77777777" w:rsidR="00730CBD" w:rsidRPr="00F40C65" w:rsidRDefault="00A552BC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บริษัทมีภาระ</w:t>
      </w:r>
      <w:r w:rsidR="00730CBD" w:rsidRPr="00F40C65">
        <w:rPr>
          <w:rFonts w:ascii="Angsana New" w:hAnsi="Angsana New"/>
          <w:sz w:val="30"/>
          <w:szCs w:val="30"/>
          <w:cs/>
        </w:rPr>
        <w:t>ผูกพัน</w:t>
      </w:r>
      <w:r w:rsidRPr="00F40C65">
        <w:rPr>
          <w:rFonts w:ascii="Angsana New" w:hAnsi="Angsana New"/>
          <w:sz w:val="30"/>
          <w:szCs w:val="30"/>
          <w:cs/>
        </w:rPr>
        <w:t>ตามกฎหมาย</w:t>
      </w:r>
      <w:r w:rsidR="00730CBD" w:rsidRPr="00F40C65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="00B030CE" w:rsidRPr="00F40C65">
        <w:rPr>
          <w:rFonts w:ascii="Angsana New" w:hAnsi="Angsana New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730CBD" w:rsidRPr="00F40C65">
        <w:rPr>
          <w:rFonts w:ascii="Angsana New" w:hAnsi="Angsana New"/>
          <w:sz w:val="30"/>
          <w:szCs w:val="30"/>
          <w:cs/>
        </w:rPr>
        <w:t>ซึ่งสามารถประมาณจำนวนข</w:t>
      </w:r>
      <w:r w:rsidR="00B030CE" w:rsidRPr="00F40C65">
        <w:rPr>
          <w:rFonts w:ascii="Angsana New" w:hAnsi="Angsana New"/>
          <w:sz w:val="30"/>
          <w:szCs w:val="30"/>
          <w:cs/>
        </w:rPr>
        <w:t>องภาระผูกพันได้อย่างน่าเชื่อถือ</w:t>
      </w:r>
      <w:r w:rsidR="000E14CA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</w:t>
      </w:r>
      <w:r w:rsidR="009D19B8" w:rsidRPr="00F40C65">
        <w:rPr>
          <w:rFonts w:ascii="Angsana New" w:hAnsi="Angsana New"/>
          <w:sz w:val="30"/>
          <w:szCs w:val="30"/>
          <w:cs/>
        </w:rPr>
        <w:t>้องถูกจ่ายไปเพื่อชำระภาระผูกพัน</w:t>
      </w:r>
      <w:r w:rsidRPr="00F40C65">
        <w:rPr>
          <w:rFonts w:ascii="Angsana New" w:hAnsi="Angsana New"/>
          <w:sz w:val="30"/>
          <w:szCs w:val="30"/>
          <w:cs/>
        </w:rPr>
        <w:t xml:space="preserve">ดังกล่าว  </w:t>
      </w:r>
    </w:p>
    <w:p w14:paraId="2AC7F3E3" w14:textId="77777777" w:rsidR="00F94B1A" w:rsidRPr="00F40C65" w:rsidRDefault="00F94B1A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14:paraId="53E42813" w14:textId="77777777" w:rsidR="00730CBD" w:rsidRPr="00F40C65" w:rsidRDefault="00730CBD" w:rsidP="00FE35D4">
      <w:pPr>
        <w:pStyle w:val="BodyText"/>
        <w:tabs>
          <w:tab w:val="clear" w:pos="454"/>
          <w:tab w:val="left" w:pos="540"/>
        </w:tabs>
        <w:spacing w:after="0" w:line="240" w:lineRule="auto"/>
        <w:ind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ประมาณการค่าประกันความเสียหาย</w:t>
      </w:r>
    </w:p>
    <w:p w14:paraId="72E24E38" w14:textId="77777777" w:rsidR="00BA32C7" w:rsidRPr="00F40C65" w:rsidRDefault="00BA32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14:paraId="6EDFBB11" w14:textId="77777777" w:rsidR="00730CBD" w:rsidRPr="00F40C65" w:rsidRDefault="00730CBD" w:rsidP="00FE35D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 ประมาณการค่าใช้จ่ายพิจารณาจากประว</w:t>
      </w:r>
      <w:r w:rsidR="007041F7" w:rsidRPr="00F40C65">
        <w:rPr>
          <w:rFonts w:ascii="Angsana New" w:hAnsi="Angsana New"/>
          <w:sz w:val="30"/>
          <w:szCs w:val="30"/>
          <w:cs/>
        </w:rPr>
        <w:t xml:space="preserve">ัติการจ่ายค่าประกันความเสียหาย </w:t>
      </w:r>
      <w:r w:rsidRPr="00F40C65">
        <w:rPr>
          <w:rFonts w:ascii="Angsana New" w:hAnsi="Angsana New"/>
          <w:sz w:val="30"/>
          <w:szCs w:val="30"/>
          <w:cs/>
        </w:rPr>
        <w:t xml:space="preserve">และปัจจัยต่าง ๆ ที่อาจเกี่ยวข้องกับความน่าจะเป็นที่จะเกิดความเสียหายดังกล่าว  </w:t>
      </w:r>
    </w:p>
    <w:p w14:paraId="18187DC7" w14:textId="77777777" w:rsidR="00621912" w:rsidRPr="00F40C65" w:rsidRDefault="00621912" w:rsidP="00FE35D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E9E05D8" w14:textId="77777777" w:rsidR="00A552BC" w:rsidRPr="00F40C65" w:rsidRDefault="00782FE2" w:rsidP="00FE35D4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 xml:space="preserve">           </w:t>
      </w:r>
      <w:r w:rsidR="00A552BC" w:rsidRPr="00F40C65">
        <w:rPr>
          <w:rFonts w:ascii="Angsana New" w:hAnsi="Angsana New"/>
          <w:i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0F532569" w14:textId="77777777" w:rsidR="00A552BC" w:rsidRPr="00F40C65" w:rsidRDefault="00A552BC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14:paraId="03CEDD07" w14:textId="77777777" w:rsidR="00A552BC" w:rsidRPr="00F40C65" w:rsidRDefault="00A552BC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บริษัทจะบันทึกเมื่อประโยชน์ที่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 xml:space="preserve">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</w:t>
      </w:r>
      <w:r w:rsidR="009D19B8" w:rsidRPr="00F40C65">
        <w:rPr>
          <w:rFonts w:ascii="Angsana New" w:hAnsi="Angsana New"/>
          <w:sz w:val="30"/>
          <w:szCs w:val="30"/>
          <w:cs/>
        </w:rPr>
        <w:t>ิษัทรับรู้ผลขาดทุนจากการด้อยค่า</w:t>
      </w:r>
      <w:r w:rsidRPr="00F40C65">
        <w:rPr>
          <w:rFonts w:ascii="Angsana New" w:hAnsi="Angsana New"/>
          <w:sz w:val="30"/>
          <w:szCs w:val="30"/>
          <w:cs/>
        </w:rPr>
        <w:t xml:space="preserve">ที่เกิดขึ้นจากสินทรัพย์ที่ระบุไว้ในสัญญาก่อนที่จะรับรู้และวัดมูลค่าประมาณการหนี้สิน  </w:t>
      </w:r>
    </w:p>
    <w:p w14:paraId="32020BA4" w14:textId="77777777" w:rsidR="004C3794" w:rsidRPr="00F40C65" w:rsidRDefault="004C3794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14:paraId="138571F7" w14:textId="77777777" w:rsidR="00542F0C" w:rsidRPr="00F40C65" w:rsidRDefault="00542F0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0171CCFA" w14:textId="77777777" w:rsidR="00542F0C" w:rsidRPr="00F40C65" w:rsidRDefault="001A7332" w:rsidP="00FE35D4">
      <w:pPr>
        <w:tabs>
          <w:tab w:val="left" w:pos="1440"/>
        </w:tabs>
        <w:spacing w:before="120" w:after="120"/>
        <w:ind w:left="547" w:firstLine="2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</w:t>
      </w:r>
      <w:r w:rsidR="00542F0C" w:rsidRPr="00F40C65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</w:t>
      </w:r>
      <w:r w:rsidR="00542F0C" w:rsidRPr="00F40C65">
        <w:rPr>
          <w:rFonts w:ascii="Angsana New" w:hAnsi="Angsana New"/>
          <w:sz w:val="30"/>
          <w:szCs w:val="30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5D147CC" w14:textId="77777777" w:rsidR="00542F0C" w:rsidRPr="00F40C65" w:rsidRDefault="00542F0C" w:rsidP="00FE35D4">
      <w:pPr>
        <w:spacing w:before="120" w:after="120"/>
        <w:ind w:left="547" w:hanging="7"/>
        <w:jc w:val="thaiDistribute"/>
        <w:rPr>
          <w:rFonts w:ascii="Angsana New" w:hAnsi="Angsana New"/>
          <w:sz w:val="30"/>
          <w:szCs w:val="30"/>
          <w:u w:val="single"/>
        </w:rPr>
      </w:pPr>
      <w:r w:rsidRPr="00F40C65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48BC20B2" w14:textId="77777777" w:rsidR="00542F0C" w:rsidRPr="00F40C65" w:rsidRDefault="008205D2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40C65">
        <w:rPr>
          <w:rFonts w:ascii="Angsana New" w:hAnsi="Angsana New"/>
          <w:sz w:val="30"/>
          <w:szCs w:val="30"/>
          <w:cs/>
        </w:rPr>
        <w:t xml:space="preserve"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</w:t>
      </w:r>
      <w:r w:rsidR="003530C0" w:rsidRPr="00F40C65">
        <w:rPr>
          <w:rFonts w:ascii="Angsana New" w:hAnsi="Angsana New" w:hint="cs"/>
          <w:sz w:val="30"/>
          <w:szCs w:val="30"/>
          <w:cs/>
        </w:rPr>
        <w:t>หรือ</w:t>
      </w:r>
      <w:r w:rsidR="003530C0" w:rsidRPr="00F40C65">
        <w:rPr>
          <w:rFonts w:ascii="Angsana New" w:hAnsi="Angsana New" w:hint="cs"/>
          <w:strike/>
          <w:sz w:val="30"/>
          <w:szCs w:val="30"/>
          <w:cs/>
        </w:rPr>
        <w:t xml:space="preserve"> </w:t>
      </w:r>
      <w:r w:rsidR="00542F0C" w:rsidRPr="00F40C65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43F2BDA" w14:textId="77777777" w:rsidR="004C3794" w:rsidRPr="00F40C65" w:rsidRDefault="004C3794" w:rsidP="00FE35D4">
      <w:pPr>
        <w:ind w:left="540"/>
        <w:jc w:val="thaiDistribute"/>
        <w:rPr>
          <w:rFonts w:ascii="Angsana New" w:hAnsi="Angsana New"/>
        </w:rPr>
      </w:pPr>
    </w:p>
    <w:p w14:paraId="36824D52" w14:textId="77777777" w:rsidR="00542F0C" w:rsidRPr="00F40C65" w:rsidRDefault="00542F0C" w:rsidP="00FE35D4">
      <w:pPr>
        <w:ind w:left="547" w:hanging="7"/>
        <w:jc w:val="thaiDistribute"/>
        <w:rPr>
          <w:rFonts w:ascii="Angsana New" w:hAnsi="Angsana New"/>
          <w:sz w:val="30"/>
          <w:szCs w:val="30"/>
          <w:u w:val="single"/>
        </w:rPr>
      </w:pPr>
      <w:r w:rsidRPr="00F40C65">
        <w:rPr>
          <w:rFonts w:ascii="Angsana New" w:hAnsi="Angsana New"/>
          <w:sz w:val="30"/>
          <w:szCs w:val="30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F40C65">
        <w:rPr>
          <w:rFonts w:ascii="Angsana New" w:eastAsia="Arial Unicode MS" w:hAnsi="Angsana New"/>
          <w:sz w:val="30"/>
          <w:szCs w:val="30"/>
          <w:u w:val="single"/>
          <w:cs/>
        </w:rPr>
        <w:t xml:space="preserve"> </w:t>
      </w:r>
    </w:p>
    <w:p w14:paraId="3FDD17D5" w14:textId="77777777" w:rsidR="00542F0C" w:rsidRPr="00F40C65" w:rsidRDefault="008205D2" w:rsidP="00FE35D4">
      <w:pPr>
        <w:spacing w:before="120" w:after="120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40C65">
        <w:rPr>
          <w:rFonts w:ascii="Angsana New" w:hAnsi="Angsana New"/>
          <w:sz w:val="30"/>
          <w:szCs w:val="30"/>
          <w:cs/>
        </w:rPr>
        <w:t>บริษัทวัดมูลค่าสินทรัพย์ทางการเงินด้วยราคาทุนตัดจำหน่าย เมื่อ</w:t>
      </w: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40C65">
        <w:rPr>
          <w:rFonts w:ascii="Angsana New" w:hAnsi="Angsana New"/>
          <w:sz w:val="30"/>
          <w:szCs w:val="30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FE82670" w14:textId="77777777" w:rsidR="00542F0C" w:rsidRPr="00F40C65" w:rsidRDefault="00542F0C" w:rsidP="00FE35D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8176B49" w14:textId="77777777" w:rsidR="004C3794" w:rsidRPr="00F40C65" w:rsidRDefault="004C3794" w:rsidP="00FE35D4">
      <w:pPr>
        <w:ind w:left="540" w:right="72"/>
        <w:jc w:val="thaiDistribute"/>
        <w:rPr>
          <w:rFonts w:ascii="Angsana New" w:hAnsi="Angsana New"/>
        </w:rPr>
      </w:pPr>
    </w:p>
    <w:p w14:paraId="257B85C5" w14:textId="77777777" w:rsidR="00542F0C" w:rsidRPr="00F40C65" w:rsidRDefault="00542F0C" w:rsidP="00FE35D4">
      <w:pPr>
        <w:ind w:firstLine="54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F40C65">
        <w:rPr>
          <w:rFonts w:ascii="Angsana New" w:hAnsi="Angsana New"/>
          <w:sz w:val="30"/>
          <w:szCs w:val="30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EC79D87" w14:textId="77777777" w:rsidR="00542F0C" w:rsidRPr="00F40C65" w:rsidRDefault="00542F0C" w:rsidP="00FE35D4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AF2F80C" w14:textId="77777777" w:rsidR="00542F0C" w:rsidRPr="00F40C65" w:rsidRDefault="00542F0C" w:rsidP="00FE35D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สินทรัพย์ทางการเงินดังกล่าว หมายรวมถึง ตราสารอนุพันธ์ เงินลงทุนในหลักทรัพย์ที่ถือไว้เพื่อค้า </w:t>
      </w:r>
    </w:p>
    <w:p w14:paraId="76229A14" w14:textId="77777777" w:rsidR="004C3794" w:rsidRPr="00F40C65" w:rsidRDefault="004C3794" w:rsidP="00FE35D4">
      <w:pPr>
        <w:ind w:left="540" w:right="72"/>
        <w:jc w:val="thaiDistribute"/>
        <w:rPr>
          <w:rFonts w:ascii="Angsana New" w:hAnsi="Angsana New"/>
        </w:rPr>
      </w:pPr>
    </w:p>
    <w:p w14:paraId="287DFA89" w14:textId="77777777" w:rsidR="00542F0C" w:rsidRPr="00F40C65" w:rsidRDefault="00542F0C" w:rsidP="00FE35D4">
      <w:pPr>
        <w:ind w:left="540" w:right="72"/>
        <w:jc w:val="thaiDistribute"/>
        <w:rPr>
          <w:rFonts w:ascii="Angsana New" w:hAnsi="Angsana New"/>
          <w:sz w:val="30"/>
          <w:szCs w:val="30"/>
          <w:u w:val="single"/>
        </w:rPr>
      </w:pPr>
      <w:r w:rsidRPr="00F40C65">
        <w:rPr>
          <w:rFonts w:ascii="Angsana New" w:hAnsi="Angsana New"/>
          <w:sz w:val="30"/>
          <w:szCs w:val="30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สินทรัพย์ทางการเงินที่วัดมูลค่าด้วยมูลค่ายุติธรรมผ่านกำไรหรือขาดทุนเบ็ดเสร็จอื่น</w:t>
      </w:r>
    </w:p>
    <w:p w14:paraId="04012A9F" w14:textId="77777777" w:rsidR="00542F0C" w:rsidRPr="00F40C65" w:rsidRDefault="00542F0C" w:rsidP="00FE35D4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สินทรัพย์ทางการเงิน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</w:t>
      </w:r>
    </w:p>
    <w:p w14:paraId="3BCCC8DD" w14:textId="77777777" w:rsidR="00542F0C" w:rsidRPr="00F40C65" w:rsidRDefault="00542F0C" w:rsidP="00FE35D4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lastRenderedPageBreak/>
        <w:t>เงินปันผลรับจากเงินลงทุนในตราสารทุนของ</w:t>
      </w:r>
      <w:r w:rsidR="008205D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 xml:space="preserve">บริษัทจดทะเบียนถือเป็นรายได้อื่นในส่วนของกำไรหรือขาดทุน </w:t>
      </w:r>
    </w:p>
    <w:p w14:paraId="3A429B7B" w14:textId="77777777" w:rsidR="00542F0C" w:rsidRPr="00F40C65" w:rsidRDefault="00542F0C" w:rsidP="00FE35D4">
      <w:pPr>
        <w:spacing w:before="120" w:after="120"/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F40C65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28538551" w14:textId="77777777" w:rsidR="00542F0C" w:rsidRPr="00F40C65" w:rsidRDefault="00542F0C" w:rsidP="00FE35D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ยกเว้นหนี้สินตราสารอนุพันธ์ </w:t>
      </w:r>
      <w:r w:rsidR="008205D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F40C65">
        <w:rPr>
          <w:rFonts w:ascii="Angsana New" w:hAnsi="Angsana New"/>
          <w:sz w:val="30"/>
          <w:szCs w:val="30"/>
          <w:cs/>
        </w:rPr>
        <w:tab/>
      </w:r>
    </w:p>
    <w:p w14:paraId="272E40C8" w14:textId="77777777" w:rsidR="004C3794" w:rsidRPr="00F40C65" w:rsidRDefault="004C3794" w:rsidP="00FE35D4">
      <w:pPr>
        <w:ind w:left="540" w:right="72"/>
        <w:jc w:val="thaiDistribute"/>
        <w:rPr>
          <w:rFonts w:ascii="Angsana New" w:hAnsi="Angsana New"/>
        </w:rPr>
      </w:pPr>
    </w:p>
    <w:p w14:paraId="3477EFA8" w14:textId="77777777" w:rsidR="00542F0C" w:rsidRPr="00F40C65" w:rsidRDefault="008205D2" w:rsidP="00FE35D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40C65">
        <w:rPr>
          <w:rFonts w:ascii="Angsana New" w:hAnsi="Angsana New"/>
          <w:sz w:val="30"/>
          <w:szCs w:val="30"/>
          <w:cs/>
        </w:rPr>
        <w:t>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="00542F0C" w:rsidRPr="00F40C65">
        <w:rPr>
          <w:rFonts w:ascii="Angsana New" w:hAnsi="Angsana New"/>
          <w:sz w:val="30"/>
          <w:szCs w:val="30"/>
        </w:rPr>
        <w:t xml:space="preserve"> (</w:t>
      </w:r>
      <w:r w:rsidR="00542F0C" w:rsidRPr="00F40C65">
        <w:rPr>
          <w:rFonts w:ascii="Angsana New" w:hAnsi="Angsana New"/>
          <w:sz w:val="30"/>
          <w:szCs w:val="30"/>
          <w:cs/>
        </w:rPr>
        <w:t>บางครั้งเรียกว่าการไม่จับคู่ทางบัญชี</w:t>
      </w:r>
      <w:r w:rsidR="00542F0C" w:rsidRPr="00F40C65">
        <w:rPr>
          <w:rFonts w:ascii="Angsana New" w:hAnsi="Angsana New"/>
          <w:sz w:val="30"/>
          <w:szCs w:val="30"/>
        </w:rPr>
        <w:t>)</w:t>
      </w:r>
    </w:p>
    <w:p w14:paraId="7831BFF1" w14:textId="77777777" w:rsidR="004C3794" w:rsidRPr="00F40C65" w:rsidRDefault="004C3794" w:rsidP="00FE35D4">
      <w:pPr>
        <w:ind w:left="540" w:right="72"/>
        <w:jc w:val="thaiDistribute"/>
        <w:rPr>
          <w:rFonts w:ascii="Angsana New" w:hAnsi="Angsana New"/>
          <w:sz w:val="10"/>
          <w:szCs w:val="10"/>
        </w:rPr>
      </w:pPr>
    </w:p>
    <w:p w14:paraId="279D7E6F" w14:textId="77777777" w:rsidR="00542F0C" w:rsidRPr="00F40C65" w:rsidRDefault="00542F0C" w:rsidP="00FE35D4">
      <w:pPr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F40C65">
        <w:rPr>
          <w:rFonts w:ascii="Angsana New" w:hAnsi="Angsana New"/>
          <w:sz w:val="30"/>
          <w:szCs w:val="30"/>
          <w:u w:val="single"/>
          <w:cs/>
        </w:rPr>
        <w:t>การตัดรายการของเครื่องมือทางการเงิน</w:t>
      </w:r>
    </w:p>
    <w:p w14:paraId="600821CB" w14:textId="77777777" w:rsidR="00542F0C" w:rsidRPr="00F40C65" w:rsidRDefault="00542F0C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3054ECD" w14:textId="77777777" w:rsidR="004C3794" w:rsidRPr="00F40C65" w:rsidRDefault="004C3794" w:rsidP="00FE35D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6DACD115" w14:textId="77777777" w:rsidR="00542F0C" w:rsidRPr="00F40C65" w:rsidRDefault="008205D2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40C65">
        <w:rPr>
          <w:rFonts w:ascii="Angsana New" w:hAnsi="Angsana New"/>
          <w:sz w:val="30"/>
          <w:szCs w:val="30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9DDFED4" w14:textId="77777777" w:rsidR="004C3794" w:rsidRPr="00F40C65" w:rsidRDefault="004C3794" w:rsidP="00FE35D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7485C994" w14:textId="77777777" w:rsidR="00542F0C" w:rsidRPr="00F40C65" w:rsidRDefault="00542F0C" w:rsidP="00FE35D4">
      <w:pPr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F40C65">
        <w:rPr>
          <w:rFonts w:ascii="Angsana New" w:hAnsi="Angsana New"/>
          <w:sz w:val="30"/>
          <w:szCs w:val="30"/>
          <w:u w:val="single"/>
          <w:cs/>
        </w:rPr>
        <w:t>การด้อยค่าของสินทรัพย์ทางการเงิน</w:t>
      </w:r>
    </w:p>
    <w:p w14:paraId="4B93264E" w14:textId="77777777" w:rsidR="00A514DF" w:rsidRPr="00F40C65" w:rsidRDefault="008205D2" w:rsidP="00FE35D4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</w:t>
      </w:r>
      <w:r w:rsidR="00542F0C" w:rsidRPr="00F40C65">
        <w:rPr>
          <w:rFonts w:ascii="Angsana New" w:hAnsi="Angsana New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40C65">
        <w:rPr>
          <w:rFonts w:ascii="Angsana New" w:hAnsi="Angsana New"/>
          <w:sz w:val="30"/>
          <w:szCs w:val="30"/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5" w:name="_Hlk59432702"/>
      <w:r w:rsidR="00542F0C" w:rsidRPr="00F40C65">
        <w:rPr>
          <w:rFonts w:ascii="Angsana New" w:hAnsi="Angsana New"/>
          <w:sz w:val="30"/>
          <w:szCs w:val="30"/>
          <w:cs/>
        </w:rPr>
        <w:t xml:space="preserve"> โดยอ้างอิงจากข้อมูลผลขาดทุน</w:t>
      </w:r>
    </w:p>
    <w:p w14:paraId="67315BC5" w14:textId="77777777" w:rsidR="00A514DF" w:rsidRPr="00F40C65" w:rsidRDefault="00A514DF" w:rsidP="00FE35D4">
      <w:pPr>
        <w:spacing w:line="240" w:lineRule="auto"/>
        <w:ind w:left="540"/>
        <w:rPr>
          <w:rFonts w:ascii="Angsana New" w:hAnsi="Angsana New"/>
        </w:rPr>
      </w:pPr>
    </w:p>
    <w:p w14:paraId="6B9A81CF" w14:textId="77777777" w:rsidR="00542F0C" w:rsidRPr="00F40C65" w:rsidRDefault="00542F0C" w:rsidP="00FE35D4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5"/>
    </w:p>
    <w:p w14:paraId="2172DBF6" w14:textId="77777777" w:rsidR="00A514DF" w:rsidRPr="00F40C65" w:rsidRDefault="00A514DF" w:rsidP="00FE35D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4E6D2649" w14:textId="77777777" w:rsidR="00542F0C" w:rsidRPr="00F40C65" w:rsidRDefault="00542F0C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4C62A805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ทุนเรือนหุ้น</w:t>
      </w:r>
    </w:p>
    <w:p w14:paraId="7FD49810" w14:textId="77777777" w:rsidR="00A552BC" w:rsidRPr="00F40C65" w:rsidRDefault="00A552BC" w:rsidP="00FE35D4">
      <w:pPr>
        <w:pStyle w:val="AccPolicyHeading"/>
        <w:rPr>
          <w:sz w:val="18"/>
          <w:szCs w:val="18"/>
        </w:rPr>
      </w:pPr>
    </w:p>
    <w:p w14:paraId="19DA8C42" w14:textId="77777777" w:rsidR="00A552BC" w:rsidRPr="00F40C65" w:rsidRDefault="007041F7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หุ้นสามัญจัดประเภทเป็นทุน </w:t>
      </w:r>
      <w:r w:rsidR="00A552BC" w:rsidRPr="00F40C65">
        <w:rPr>
          <w:rFonts w:ascii="Angsana New" w:hAnsi="Angsana New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70438FEC" w14:textId="77777777" w:rsidR="004C3794" w:rsidRPr="00F40C65" w:rsidRDefault="004C3794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14:paraId="6AF549AB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5F18058D" w14:textId="77777777" w:rsidR="00A552BC" w:rsidRPr="00F40C65" w:rsidRDefault="00A552BC" w:rsidP="00FE35D4">
      <w:pPr>
        <w:pStyle w:val="BodyText2"/>
        <w:ind w:left="540" w:right="43"/>
        <w:jc w:val="thaiDistribute"/>
        <w:rPr>
          <w:sz w:val="18"/>
          <w:szCs w:val="18"/>
          <w:cs/>
        </w:rPr>
      </w:pPr>
    </w:p>
    <w:p w14:paraId="3799E9BC" w14:textId="77777777" w:rsidR="00E54C4B" w:rsidRPr="00F40C65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8205D2" w:rsidRPr="00F40C65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F40C65">
        <w:rPr>
          <w:rFonts w:ascii="Angsana New" w:hAnsi="Angsana New"/>
          <w:spacing w:val="2"/>
          <w:sz w:val="30"/>
          <w:szCs w:val="30"/>
          <w:cs/>
        </w:rPr>
        <w:t>บริษัทคาด</w:t>
      </w:r>
      <w:r w:rsidRPr="00F40C65">
        <w:rPr>
          <w:rFonts w:ascii="Angsana New" w:hAnsi="Angsana New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26A8A046" w14:textId="77777777" w:rsidR="00E22BD9" w:rsidRPr="00F40C65" w:rsidRDefault="00E22BD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</w:rPr>
      </w:pPr>
    </w:p>
    <w:p w14:paraId="2E196224" w14:textId="77777777" w:rsidR="00E54C4B" w:rsidRPr="00F40C65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F40C65">
        <w:rPr>
          <w:rFonts w:ascii="Angsana New" w:hAnsi="Angsana New"/>
          <w:iCs/>
          <w:sz w:val="30"/>
          <w:szCs w:val="30"/>
          <w:cs/>
        </w:rPr>
        <w:t>การขายสินค้าและบริการ</w:t>
      </w:r>
    </w:p>
    <w:p w14:paraId="1ED6C836" w14:textId="77777777" w:rsidR="00243257" w:rsidRPr="00F40C65" w:rsidRDefault="0024325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</w:rPr>
      </w:pPr>
    </w:p>
    <w:p w14:paraId="30CB7DE2" w14:textId="77777777" w:rsidR="00E54C4B" w:rsidRPr="00F40C65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F40C65">
        <w:rPr>
          <w:rFonts w:ascii="Angsana New" w:hAnsi="Angsana New"/>
          <w:spacing w:val="4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</w:t>
      </w:r>
      <w:r w:rsidRPr="00F40C65">
        <w:rPr>
          <w:rFonts w:ascii="Angsana New" w:hAnsi="Angsana New"/>
          <w:spacing w:val="2"/>
          <w:sz w:val="30"/>
          <w:szCs w:val="30"/>
          <w:cs/>
        </w:rPr>
        <w:t>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09A91EC5" w14:textId="77777777" w:rsidR="00E54C4B" w:rsidRPr="00F40C65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</w:rPr>
      </w:pPr>
    </w:p>
    <w:p w14:paraId="380E32F9" w14:textId="77777777" w:rsidR="00E54C4B" w:rsidRPr="00F40C65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F40C65">
        <w:rPr>
          <w:rFonts w:ascii="Angsana New" w:hAnsi="Angsana New"/>
          <w:i/>
          <w:iCs/>
          <w:spacing w:val="2"/>
          <w:sz w:val="30"/>
          <w:szCs w:val="30"/>
          <w:cs/>
        </w:rPr>
        <w:t>รายได้จากการให้บริการรับรู้เมื่อมีการให้บริการแล้วตามขั้นความสำเร็จของรายการ</w:t>
      </w:r>
    </w:p>
    <w:p w14:paraId="13C65845" w14:textId="77777777" w:rsidR="00E54C4B" w:rsidRPr="00F40C65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pacing w:val="2"/>
        </w:rPr>
      </w:pPr>
    </w:p>
    <w:p w14:paraId="3B35126D" w14:textId="77777777" w:rsidR="00E54C4B" w:rsidRPr="00F40C65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F40C65">
        <w:rPr>
          <w:rFonts w:ascii="Angsana New" w:hAnsi="Angsana New"/>
          <w:spacing w:val="2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8205D2" w:rsidRPr="00F40C65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F40C65">
        <w:rPr>
          <w:rFonts w:ascii="Angsana New" w:hAnsi="Angsana New"/>
          <w:spacing w:val="2"/>
          <w:sz w:val="30"/>
          <w:szCs w:val="30"/>
          <w:cs/>
        </w:rPr>
        <w:t>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</w:t>
      </w:r>
      <w:r w:rsidRPr="00F40C65">
        <w:rPr>
          <w:rFonts w:ascii="Angsana New" w:hAnsi="Angsana New"/>
          <w:spacing w:val="4"/>
          <w:sz w:val="30"/>
          <w:szCs w:val="30"/>
          <w:cs/>
        </w:rPr>
        <w:t>ลูกค้าได้รับประโยชน์จากสินค้าหรือบริการนั้น) หรือ มีการให้บริการหลายๆ ประเภทในรอบระยะเวลารายงานที่</w:t>
      </w:r>
      <w:r w:rsidRPr="00F40C65">
        <w:rPr>
          <w:rFonts w:ascii="Angsana New" w:hAnsi="Angsana New"/>
          <w:spacing w:val="2"/>
          <w:sz w:val="30"/>
          <w:szCs w:val="30"/>
          <w:cs/>
        </w:rPr>
        <w:t>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</w:t>
      </w:r>
      <w:r w:rsidR="008205D2" w:rsidRPr="00F40C65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F40C65">
        <w:rPr>
          <w:rFonts w:ascii="Angsana New" w:hAnsi="Angsana New"/>
          <w:spacing w:val="2"/>
          <w:sz w:val="30"/>
          <w:szCs w:val="30"/>
          <w:cs/>
        </w:rPr>
        <w:t>บริษัทขายสินค้าและบริการเป็นเอกเทศแยกต่างหาก</w:t>
      </w:r>
    </w:p>
    <w:p w14:paraId="7E10C4BF" w14:textId="77777777" w:rsidR="00E54C4B" w:rsidRPr="00F40C65" w:rsidRDefault="00FA0C53" w:rsidP="00FE35D4">
      <w:pPr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 w:hanging="27"/>
        <w:jc w:val="thaiDistribute"/>
        <w:rPr>
          <w:rFonts w:ascii="Angsana New" w:hAnsi="Angsana New"/>
          <w:iCs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ab/>
      </w:r>
      <w:r w:rsidR="00E54C4B" w:rsidRPr="00F40C65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14:paraId="6458DBD4" w14:textId="77777777" w:rsidR="00E54C4B" w:rsidRPr="00F40C65" w:rsidRDefault="00E54C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3FF64B60" w14:textId="77777777" w:rsidR="00E54C4B" w:rsidRPr="00F40C65" w:rsidRDefault="00E54C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</w:t>
      </w:r>
      <w:r w:rsidRPr="00F40C65">
        <w:rPr>
          <w:rFonts w:ascii="Angsana New" w:hAnsi="Angsana New" w:hint="cs"/>
          <w:sz w:val="30"/>
          <w:szCs w:val="30"/>
          <w:cs/>
        </w:rPr>
        <w:t>อัตราดอกเบี้ยแท้จริง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</w:p>
    <w:p w14:paraId="66B68946" w14:textId="77777777" w:rsidR="00E54C4B" w:rsidRPr="00F40C65" w:rsidRDefault="00E54C4B" w:rsidP="00FE35D4">
      <w:pPr>
        <w:pStyle w:val="BodyText2"/>
        <w:ind w:left="540" w:right="43"/>
        <w:jc w:val="thaiDistribute"/>
        <w:rPr>
          <w:sz w:val="18"/>
          <w:szCs w:val="18"/>
        </w:rPr>
      </w:pPr>
    </w:p>
    <w:p w14:paraId="03BD35C0" w14:textId="77777777" w:rsidR="00A552BC" w:rsidRPr="00F40C65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0CC3A8C5" w14:textId="77777777" w:rsidR="00BA32C7" w:rsidRPr="00F40C65" w:rsidRDefault="00BA32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492E52E0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F40C65">
        <w:rPr>
          <w:rFonts w:ascii="Angsana New" w:hAnsi="Angsana New" w:hint="cs"/>
          <w:sz w:val="30"/>
          <w:szCs w:val="30"/>
          <w:cs/>
        </w:rPr>
        <w:t>หรือ</w:t>
      </w:r>
      <w:r w:rsidRPr="00F40C65">
        <w:rPr>
          <w:rFonts w:ascii="Angsana New" w:hAnsi="Angsana New"/>
          <w:sz w:val="30"/>
          <w:szCs w:val="30"/>
          <w:cs/>
        </w:rPr>
        <w:t>ขาดทุนใน</w:t>
      </w:r>
      <w:r w:rsidR="003905F3" w:rsidRPr="00F40C65">
        <w:rPr>
          <w:rFonts w:ascii="Angsana New" w:hAnsi="Angsana New"/>
          <w:sz w:val="30"/>
          <w:szCs w:val="30"/>
          <w:cs/>
        </w:rPr>
        <w:t>ปี</w:t>
      </w:r>
      <w:r w:rsidRPr="00F40C65">
        <w:rPr>
          <w:rFonts w:ascii="Angsana New" w:hAnsi="Angsana New"/>
          <w:sz w:val="30"/>
          <w:szCs w:val="30"/>
          <w:cs/>
        </w:rPr>
        <w:t>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="009215E3" w:rsidRPr="00F40C65">
        <w:rPr>
          <w:rFonts w:ascii="Angsana New" w:hAnsi="Angsana New"/>
          <w:sz w:val="30"/>
          <w:szCs w:val="30"/>
          <w:cs/>
        </w:rPr>
        <w:t xml:space="preserve"> </w:t>
      </w:r>
      <w:r w:rsidR="009215E3" w:rsidRPr="00F40C65">
        <w:rPr>
          <w:rFonts w:ascii="Angsana New" w:hAnsi="Angsana New" w:hint="cs"/>
          <w:sz w:val="30"/>
          <w:szCs w:val="30"/>
          <w:cs/>
        </w:rPr>
        <w:t>ดอกเบี้ยซึ่งเป็นส่วนหนึ่งของค่าปีตามสัญญ</w:t>
      </w:r>
      <w:r w:rsidR="004B3D4F" w:rsidRPr="00F40C65">
        <w:rPr>
          <w:rFonts w:ascii="Angsana New" w:hAnsi="Angsana New" w:hint="cs"/>
          <w:sz w:val="30"/>
          <w:szCs w:val="30"/>
          <w:cs/>
        </w:rPr>
        <w:t>าเช่าการเงินบันทึกในกำไรหรือขาดทุน</w:t>
      </w:r>
      <w:r w:rsidR="009215E3" w:rsidRPr="00F40C65">
        <w:rPr>
          <w:rFonts w:ascii="Angsana New" w:hAnsi="Angsana New" w:hint="cs"/>
          <w:sz w:val="30"/>
          <w:szCs w:val="30"/>
          <w:cs/>
        </w:rPr>
        <w:t>โดยใช้วิธีอัตราดอกเบี้ยที่แท้จริง</w:t>
      </w:r>
    </w:p>
    <w:p w14:paraId="112E35E4" w14:textId="77777777" w:rsidR="00BA32C7" w:rsidRPr="00F40C65" w:rsidRDefault="00BA32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34D62F7D" w14:textId="77777777" w:rsidR="004B1BB4" w:rsidRPr="00F40C65" w:rsidRDefault="004B1BB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17E8A913" w14:textId="77777777" w:rsidR="00A552BC" w:rsidRPr="00F40C65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53AB0F80" w14:textId="77777777" w:rsidR="00570087" w:rsidRPr="00F40C65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pacing w:val="-4"/>
          <w:sz w:val="30"/>
          <w:szCs w:val="30"/>
          <w:cs/>
        </w:rPr>
        <w:t>ค่าใช้จ่ายภาษีเงินได้สำหรับปี ประกอบด้วย ภาษีเงินได้ของ</w:t>
      </w:r>
      <w:r w:rsidR="003905F3" w:rsidRPr="00F40C65">
        <w:rPr>
          <w:rFonts w:ascii="Angsana New" w:hAnsi="Angsana New"/>
          <w:spacing w:val="-4"/>
          <w:sz w:val="30"/>
          <w:szCs w:val="30"/>
          <w:cs/>
        </w:rPr>
        <w:t>ปี</w:t>
      </w:r>
      <w:r w:rsidRPr="00F40C65">
        <w:rPr>
          <w:rFonts w:ascii="Angsana New" w:hAnsi="Angsana New"/>
          <w:spacing w:val="-4"/>
          <w:sz w:val="30"/>
          <w:szCs w:val="30"/>
          <w:cs/>
        </w:rPr>
        <w:t>ปัจจุบันและภาษีเงินได้รอการตัดบัญชี ภาษีเงินได้ของ</w:t>
      </w:r>
      <w:r w:rsidR="003905F3" w:rsidRPr="00F40C65">
        <w:rPr>
          <w:rFonts w:ascii="Angsana New" w:hAnsi="Angsana New"/>
          <w:sz w:val="30"/>
          <w:szCs w:val="30"/>
          <w:cs/>
        </w:rPr>
        <w:t>ปี</w:t>
      </w:r>
      <w:r w:rsidRPr="00F40C65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647E73EB" w14:textId="77777777" w:rsidR="00570087" w:rsidRPr="00F40C65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10"/>
          <w:szCs w:val="10"/>
        </w:rPr>
      </w:pPr>
    </w:p>
    <w:p w14:paraId="6231F714" w14:textId="77777777" w:rsidR="00570087" w:rsidRPr="00F40C65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ภาษีเงินได้ของ</w:t>
      </w:r>
      <w:r w:rsidR="003905F3" w:rsidRPr="00F40C65">
        <w:rPr>
          <w:rFonts w:ascii="Angsana New" w:hAnsi="Angsana New"/>
          <w:i/>
          <w:iCs/>
          <w:sz w:val="30"/>
          <w:szCs w:val="30"/>
          <w:cs/>
        </w:rPr>
        <w:t>ปี</w:t>
      </w:r>
      <w:r w:rsidRPr="00F40C65">
        <w:rPr>
          <w:rFonts w:ascii="Angsana New" w:hAnsi="Angsana New"/>
          <w:i/>
          <w:iCs/>
          <w:sz w:val="30"/>
          <w:szCs w:val="30"/>
          <w:cs/>
        </w:rPr>
        <w:t>ปัจจุบัน</w:t>
      </w:r>
    </w:p>
    <w:p w14:paraId="31E0AC02" w14:textId="77777777" w:rsidR="00570087" w:rsidRPr="00F40C65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10"/>
          <w:szCs w:val="10"/>
        </w:rPr>
      </w:pPr>
    </w:p>
    <w:p w14:paraId="1333983B" w14:textId="77777777" w:rsidR="00570087" w:rsidRPr="00F40C65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ภาษีเงินได้ของ</w:t>
      </w:r>
      <w:r w:rsidR="003905F3" w:rsidRPr="00F40C65">
        <w:rPr>
          <w:rFonts w:ascii="Angsana New" w:hAnsi="Angsana New"/>
          <w:sz w:val="30"/>
          <w:szCs w:val="30"/>
          <w:cs/>
        </w:rPr>
        <w:t>ปี</w:t>
      </w:r>
      <w:r w:rsidRPr="00F40C65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</w:t>
      </w:r>
      <w:r w:rsidRPr="00F40C65">
        <w:rPr>
          <w:rFonts w:ascii="Angsana New" w:hAnsi="Angsana New" w:hint="cs"/>
          <w:sz w:val="30"/>
          <w:szCs w:val="30"/>
          <w:cs/>
        </w:rPr>
        <w:t>ผล</w:t>
      </w:r>
      <w:r w:rsidRPr="00F40C65">
        <w:rPr>
          <w:rFonts w:ascii="Angsana New" w:hAnsi="Angsana New"/>
          <w:sz w:val="30"/>
          <w:szCs w:val="30"/>
          <w:cs/>
        </w:rPr>
        <w:t>กำไรหรือขาดทุนประจำปีที่ต้องเสียภาษี โดยใช้อัตราภาษีที่ประกาศใช้หรือที่คาดว่ามีผล</w:t>
      </w:r>
      <w:r w:rsidR="004C3794" w:rsidRPr="00F40C65">
        <w:rPr>
          <w:rFonts w:ascii="Angsana New" w:hAnsi="Angsana New"/>
          <w:sz w:val="30"/>
          <w:szCs w:val="30"/>
          <w:cs/>
        </w:rPr>
        <w:t>บังคับใช้ ณ วันที่รายงาน ตลอดจน</w:t>
      </w:r>
      <w:r w:rsidRPr="00F40C65">
        <w:rPr>
          <w:rFonts w:ascii="Angsana New" w:hAnsi="Angsana New"/>
          <w:sz w:val="30"/>
          <w:szCs w:val="30"/>
          <w:cs/>
        </w:rPr>
        <w:t xml:space="preserve">การปรับปรุงทางภาษีที่เกี่ยวกับรายการในปีก่อนๆ </w:t>
      </w:r>
    </w:p>
    <w:p w14:paraId="3D63B832" w14:textId="77777777" w:rsidR="00570087" w:rsidRPr="00F40C65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359E28D0" w14:textId="77777777" w:rsidR="00570087" w:rsidRPr="00F40C65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14:paraId="0F907474" w14:textId="77777777" w:rsidR="00570087" w:rsidRPr="00F40C65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10"/>
          <w:szCs w:val="10"/>
          <w:cs/>
        </w:rPr>
      </w:pPr>
    </w:p>
    <w:p w14:paraId="33D04528" w14:textId="77777777" w:rsidR="00570087" w:rsidRPr="00F40C65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ภาษีเงินได้รอการตัดบัญชีวัดมูลค่าโดยใช้อัตราภาษีที่คาดว่า</w:t>
      </w:r>
      <w:r w:rsidRPr="00F40C65">
        <w:rPr>
          <w:rFonts w:ascii="Angsana New" w:hAnsi="Angsana New"/>
          <w:spacing w:val="-8"/>
          <w:sz w:val="30"/>
          <w:szCs w:val="30"/>
          <w:cs/>
        </w:rPr>
        <w:t>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</w:t>
      </w:r>
      <w:r w:rsidRPr="00F40C65">
        <w:rPr>
          <w:rFonts w:ascii="Angsana New" w:hAnsi="Angsana New"/>
          <w:sz w:val="30"/>
          <w:szCs w:val="30"/>
          <w:cs/>
        </w:rPr>
        <w:t>ระยะเวลารายงาน</w:t>
      </w:r>
    </w:p>
    <w:p w14:paraId="57F9E027" w14:textId="77777777" w:rsidR="00570087" w:rsidRPr="00F40C65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14:paraId="28192318" w14:textId="77777777" w:rsidR="00570087" w:rsidRPr="00F40C65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205D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14:paraId="67640AE9" w14:textId="77777777" w:rsidR="00570087" w:rsidRPr="00F40C65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14:paraId="04037985" w14:textId="77777777" w:rsidR="00570087" w:rsidRPr="00F40C65" w:rsidRDefault="00570087" w:rsidP="00FE35D4">
      <w:pPr>
        <w:pStyle w:val="BodyText"/>
        <w:spacing w:after="0"/>
        <w:ind w:left="518" w:right="28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pacing w:val="4"/>
          <w:sz w:val="30"/>
          <w:szCs w:val="30"/>
          <w:cs/>
        </w:rPr>
        <w:t xml:space="preserve">ในการกำหนดมูลค่าของภาษีเงินได้ปัจจุบันและภาษีเงินได้รอการตัดบัญชี </w:t>
      </w:r>
      <w:r w:rsidR="008205D2" w:rsidRPr="00F40C65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F40C65">
        <w:rPr>
          <w:rFonts w:ascii="Angsana New" w:hAnsi="Angsana New"/>
          <w:spacing w:val="4"/>
          <w:sz w:val="30"/>
          <w:szCs w:val="30"/>
          <w:cs/>
        </w:rPr>
        <w:t>บริษัทต้องคำนึงถึง</w:t>
      </w:r>
      <w:r w:rsidRPr="00F40C65">
        <w:rPr>
          <w:rFonts w:ascii="Angsana New" w:hAnsi="Angsana New"/>
          <w:sz w:val="30"/>
          <w:szCs w:val="30"/>
          <w:cs/>
        </w:rPr>
        <w:t>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1B1FF3" w:rsidRPr="00F40C65">
        <w:rPr>
          <w:rFonts w:ascii="Angsana New" w:hAnsi="Angsana New" w:hint="cs"/>
          <w:sz w:val="30"/>
          <w:szCs w:val="30"/>
          <w:cs/>
        </w:rPr>
        <w:t xml:space="preserve">  </w:t>
      </w:r>
      <w:r w:rsidR="008205D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</w:t>
      </w:r>
      <w:r w:rsidR="00975BA1" w:rsidRPr="00F40C65">
        <w:rPr>
          <w:rFonts w:ascii="Angsana New" w:hAnsi="Angsana New" w:hint="cs"/>
          <w:sz w:val="30"/>
          <w:szCs w:val="30"/>
          <w:cs/>
        </w:rPr>
        <w:t>ฎ</w:t>
      </w:r>
      <w:r w:rsidR="00202B29" w:rsidRPr="00F40C65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</w:t>
      </w:r>
      <w:r w:rsidRPr="00F40C65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</w:t>
      </w:r>
      <w:r w:rsidRPr="00F40C65">
        <w:rPr>
          <w:rFonts w:ascii="Angsana New" w:hAnsi="Angsana New"/>
          <w:spacing w:val="4"/>
          <w:sz w:val="30"/>
          <w:szCs w:val="30"/>
          <w:cs/>
        </w:rPr>
        <w:t>ในอนาคต ข้อมูลใหม่ๆ อาจจะทำให้</w:t>
      </w:r>
      <w:r w:rsidR="008205D2" w:rsidRPr="00F40C65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F40C65">
        <w:rPr>
          <w:rFonts w:ascii="Angsana New" w:hAnsi="Angsana New"/>
          <w:spacing w:val="4"/>
          <w:sz w:val="30"/>
          <w:szCs w:val="30"/>
          <w:cs/>
        </w:rPr>
        <w:t>บริษัทเปลี่ยนการตัดสินใจโดยขึ้นอยู่กับความเพียงพอของภาษี</w:t>
      </w:r>
      <w:r w:rsidRPr="00F40C65">
        <w:rPr>
          <w:rFonts w:ascii="Angsana New" w:hAnsi="Angsana New"/>
          <w:sz w:val="30"/>
          <w:szCs w:val="30"/>
          <w:cs/>
        </w:rPr>
        <w:t>เงิน</w:t>
      </w:r>
      <w:r w:rsidRPr="00F40C65">
        <w:rPr>
          <w:rFonts w:ascii="Angsana New" w:hAnsi="Angsana New"/>
          <w:spacing w:val="12"/>
          <w:sz w:val="30"/>
          <w:szCs w:val="30"/>
          <w:cs/>
        </w:rPr>
        <w:t>ได้ค้างจ่ายที่มีอยู่</w:t>
      </w:r>
      <w:r w:rsidRPr="00F40C65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pacing w:val="12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</w:t>
      </w:r>
      <w:r w:rsidR="003905F3" w:rsidRPr="00F40C65">
        <w:rPr>
          <w:rFonts w:ascii="Angsana New" w:hAnsi="Angsana New"/>
          <w:spacing w:val="12"/>
          <w:sz w:val="30"/>
          <w:szCs w:val="30"/>
          <w:cs/>
        </w:rPr>
        <w:t>ปี</w:t>
      </w:r>
      <w:r w:rsidRPr="00F40C65">
        <w:rPr>
          <w:rFonts w:ascii="Angsana New" w:hAnsi="Angsana New"/>
          <w:spacing w:val="12"/>
          <w:sz w:val="30"/>
          <w:szCs w:val="30"/>
          <w:cs/>
        </w:rPr>
        <w:t>ที่เกิด</w:t>
      </w:r>
      <w:r w:rsidRPr="00F40C65">
        <w:rPr>
          <w:rFonts w:ascii="Angsana New" w:hAnsi="Angsana New"/>
          <w:sz w:val="30"/>
          <w:szCs w:val="30"/>
          <w:cs/>
        </w:rPr>
        <w:t>การเปลี่ยนแปลง</w:t>
      </w:r>
    </w:p>
    <w:p w14:paraId="145993DF" w14:textId="77777777" w:rsidR="00621912" w:rsidRPr="00F40C65" w:rsidRDefault="00621912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140" w:lineRule="exac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B8AA076" w14:textId="77777777" w:rsidR="00570087" w:rsidRPr="00F40C65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F40C65">
        <w:rPr>
          <w:rFonts w:ascii="Angsana New" w:hAnsi="Angsana New"/>
          <w:spacing w:val="4"/>
          <w:sz w:val="30"/>
          <w:szCs w:val="30"/>
          <w:cs/>
        </w:rPr>
        <w:t>กฎหมายที่จะนำสินทรัพย์ภาษีเงินได้ของ</w:t>
      </w:r>
      <w:r w:rsidR="003905F3" w:rsidRPr="00F40C65">
        <w:rPr>
          <w:rFonts w:ascii="Angsana New" w:hAnsi="Angsana New"/>
          <w:spacing w:val="4"/>
          <w:sz w:val="30"/>
          <w:szCs w:val="30"/>
          <w:cs/>
        </w:rPr>
        <w:t>ปี</w:t>
      </w:r>
      <w:r w:rsidRPr="00F40C65">
        <w:rPr>
          <w:rFonts w:ascii="Angsana New" w:hAnsi="Angsana New"/>
          <w:spacing w:val="4"/>
          <w:sz w:val="30"/>
          <w:szCs w:val="30"/>
          <w:cs/>
        </w:rPr>
        <w:t>ปัจจุบันมาหักกลบกับหนี้สินภาษีเงินได้ของ</w:t>
      </w:r>
      <w:r w:rsidR="003905F3" w:rsidRPr="00F40C65">
        <w:rPr>
          <w:rFonts w:ascii="Angsana New" w:hAnsi="Angsana New"/>
          <w:spacing w:val="4"/>
          <w:sz w:val="30"/>
          <w:szCs w:val="30"/>
          <w:cs/>
        </w:rPr>
        <w:t>ปี</w:t>
      </w:r>
      <w:r w:rsidRPr="00F40C65">
        <w:rPr>
          <w:rFonts w:ascii="Angsana New" w:hAnsi="Angsana New"/>
          <w:spacing w:val="4"/>
          <w:sz w:val="30"/>
          <w:szCs w:val="30"/>
          <w:cs/>
        </w:rPr>
        <w:t>ปัจจุบันและภาษี</w:t>
      </w:r>
      <w:r w:rsidRPr="00F40C65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3905F3" w:rsidRPr="00F40C65">
        <w:rPr>
          <w:rFonts w:ascii="Angsana New" w:hAnsi="Angsana New"/>
          <w:sz w:val="30"/>
          <w:szCs w:val="30"/>
          <w:cs/>
        </w:rPr>
        <w:t>ปี</w:t>
      </w:r>
      <w:r w:rsidRPr="00F40C65"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03AAF87" w14:textId="77777777" w:rsidR="00570087" w:rsidRPr="00F40C65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24"/>
          <w:szCs w:val="24"/>
        </w:rPr>
      </w:pPr>
    </w:p>
    <w:p w14:paraId="066C8DA9" w14:textId="77777777" w:rsidR="00570087" w:rsidRPr="00F40C65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pacing w:val="4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F40C65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D83480A" w14:textId="77777777" w:rsidR="004B1BB4" w:rsidRPr="00F40C65" w:rsidRDefault="004B1BB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06F7197" w14:textId="77777777" w:rsidR="00A552BC" w:rsidRPr="00F40C65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  <w:r w:rsidR="00B85465" w:rsidRPr="00F40C6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ขั้นพื้นฐาน</w:t>
      </w:r>
      <w:r w:rsidRPr="00F40C6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4E656C0C" w14:textId="77777777" w:rsidR="00DA6674" w:rsidRPr="00F40C65" w:rsidRDefault="00DA667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</w:rPr>
      </w:pPr>
    </w:p>
    <w:p w14:paraId="23EED90F" w14:textId="77777777" w:rsidR="00A552BC" w:rsidRPr="00F40C65" w:rsidRDefault="008205D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A552BC" w:rsidRPr="00F40C65">
        <w:rPr>
          <w:rFonts w:ascii="Angsana New" w:hAnsi="Angsana New" w:hint="cs"/>
          <w:sz w:val="30"/>
          <w:szCs w:val="30"/>
          <w:cs/>
        </w:rPr>
        <w:t>บริษัทแสดงกำไรต่อหุ้นขั้นพื้นฐาน กำไรต่อหุ้นขั้นพื้นฐานคำนวณโดยการหารกำไรหรือขาดทุนของผู้ถือหุ้นสามัญของ</w:t>
      </w:r>
      <w:r w:rsidR="00A552BC" w:rsidRPr="00F40C65">
        <w:rPr>
          <w:rFonts w:ascii="Angsana New" w:hAnsi="Angsana New"/>
          <w:sz w:val="30"/>
          <w:szCs w:val="30"/>
          <w:cs/>
        </w:rPr>
        <w:t>บริษัท ด้วย</w:t>
      </w:r>
      <w:r w:rsidR="00A552BC" w:rsidRPr="00F40C65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="00A552BC" w:rsidRPr="00F40C65">
        <w:rPr>
          <w:rFonts w:ascii="Angsana New" w:hAnsi="Angsana New"/>
          <w:sz w:val="30"/>
          <w:szCs w:val="30"/>
          <w:cs/>
        </w:rPr>
        <w:t xml:space="preserve"> </w:t>
      </w:r>
    </w:p>
    <w:p w14:paraId="1D09EB72" w14:textId="77777777" w:rsidR="00DA6674" w:rsidRPr="00F40C65" w:rsidRDefault="00DA667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</w:rPr>
      </w:pPr>
    </w:p>
    <w:p w14:paraId="209A2379" w14:textId="77777777" w:rsidR="00A552BC" w:rsidRPr="00F40C65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544F8F21" w14:textId="77777777" w:rsidR="00DA6674" w:rsidRPr="00F40C65" w:rsidRDefault="00DA667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</w:rPr>
      </w:pPr>
    </w:p>
    <w:p w14:paraId="0B32CB58" w14:textId="77777777" w:rsidR="00A552BC" w:rsidRPr="00F40C65" w:rsidRDefault="00A552BC" w:rsidP="00FE35D4">
      <w:pPr>
        <w:spacing w:line="240" w:lineRule="auto"/>
        <w:ind w:left="518"/>
        <w:jc w:val="thaiDistribute"/>
        <w:rPr>
          <w:sz w:val="30"/>
          <w:szCs w:val="30"/>
        </w:rPr>
      </w:pPr>
      <w:r w:rsidRPr="00F40C65">
        <w:rPr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</w:t>
      </w:r>
      <w:r w:rsidR="008205D2" w:rsidRPr="00F40C65">
        <w:rPr>
          <w:rFonts w:hint="cs"/>
          <w:sz w:val="30"/>
          <w:szCs w:val="30"/>
          <w:cs/>
        </w:rPr>
        <w:t>กลุ่ม</w:t>
      </w:r>
      <w:r w:rsidRPr="00F40C65">
        <w:rPr>
          <w:sz w:val="30"/>
          <w:szCs w:val="30"/>
          <w:cs/>
        </w:rPr>
        <w:t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F40C65">
        <w:rPr>
          <w:rFonts w:hint="cs"/>
          <w:sz w:val="30"/>
          <w:szCs w:val="30"/>
          <w:cs/>
        </w:rPr>
        <w:t>สินทรัพย์ หนี้สิน ค่าใช้จ่ายบริหารต้นทุนทางการเงิน สินทรัพย์หรือหนี้สินภาษีเงินได้</w:t>
      </w:r>
    </w:p>
    <w:p w14:paraId="36AFA717" w14:textId="77777777" w:rsidR="00F94B1A" w:rsidRPr="00F40C65" w:rsidRDefault="00F94B1A" w:rsidP="00FE35D4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BA9F912" w14:textId="77777777" w:rsidR="00456F4F" w:rsidRPr="00F40C65" w:rsidRDefault="00456F4F" w:rsidP="00FE35D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2C4E79B" w14:textId="77777777" w:rsidR="00FF43AB" w:rsidRPr="00F40C65" w:rsidRDefault="00FF43A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3A1772" w:rsidRPr="00F40C65">
        <w:rPr>
          <w:rFonts w:ascii="Angsana New" w:hAnsi="Angsana New"/>
          <w:b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b/>
          <w:sz w:val="30"/>
          <w:szCs w:val="30"/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6B4A3F8" w14:textId="77777777" w:rsidR="00F83984" w:rsidRPr="00F40C65" w:rsidRDefault="00F83984" w:rsidP="0016711B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14:paraId="6B03535B" w14:textId="77777777" w:rsidR="0020494D" w:rsidRPr="00F40C65" w:rsidRDefault="0020494D" w:rsidP="00FE35D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14:paraId="79A1CA55" w14:textId="77777777" w:rsidR="00C67B95" w:rsidRPr="00F40C65" w:rsidRDefault="0011287E" w:rsidP="00FE35D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F40C65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สำหรับความสัมพันธ์</w:t>
      </w:r>
      <w:r w:rsidR="00C2772D" w:rsidRPr="00F40C65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F40C65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F40C65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F40C65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F40C65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F40C65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F40C65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10008" w:type="dxa"/>
        <w:tblInd w:w="540" w:type="dxa"/>
        <w:tblLook w:val="01E0" w:firstRow="1" w:lastRow="1" w:firstColumn="1" w:lastColumn="1" w:noHBand="0" w:noVBand="0"/>
      </w:tblPr>
      <w:tblGrid>
        <w:gridCol w:w="4068"/>
        <w:gridCol w:w="1890"/>
        <w:gridCol w:w="4050"/>
      </w:tblGrid>
      <w:tr w:rsidR="00FE35D4" w:rsidRPr="00F40C65" w14:paraId="2C92A5CF" w14:textId="77777777" w:rsidTr="004B19CD">
        <w:trPr>
          <w:tblHeader/>
        </w:trPr>
        <w:tc>
          <w:tcPr>
            <w:tcW w:w="4068" w:type="dxa"/>
          </w:tcPr>
          <w:p w14:paraId="4EDC1DE2" w14:textId="77777777" w:rsidR="00C2772D" w:rsidRPr="00F40C65" w:rsidRDefault="00C2772D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1890" w:type="dxa"/>
          </w:tcPr>
          <w:p w14:paraId="6D733C71" w14:textId="77777777" w:rsidR="00C2772D" w:rsidRPr="00F40C65" w:rsidRDefault="00C2772D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="002402CA" w:rsidRPr="00F40C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/</w:t>
            </w:r>
            <w:r w:rsidRPr="00F40C6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สัญชาติ</w:t>
            </w:r>
          </w:p>
        </w:tc>
        <w:tc>
          <w:tcPr>
            <w:tcW w:w="4050" w:type="dxa"/>
          </w:tcPr>
          <w:p w14:paraId="78E2B6FB" w14:textId="77777777" w:rsidR="00C2772D" w:rsidRPr="00F40C65" w:rsidRDefault="00C2772D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FE35D4" w:rsidRPr="00F40C65" w14:paraId="01BE2575" w14:textId="77777777" w:rsidTr="004B19CD">
        <w:tc>
          <w:tcPr>
            <w:tcW w:w="4068" w:type="dxa"/>
          </w:tcPr>
          <w:p w14:paraId="10EFBBF6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890" w:type="dxa"/>
          </w:tcPr>
          <w:p w14:paraId="580A83F6" w14:textId="77777777" w:rsidR="003120EB" w:rsidRPr="00F40C65" w:rsidRDefault="003120EB" w:rsidP="00FE35D4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26756C08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F40C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ทั้งนี้รวมถึงกรรมการของบริษัท</w:t>
            </w:r>
            <w:r w:rsidR="000E1547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FE35D4" w:rsidRPr="00F40C65" w14:paraId="4CDBA500" w14:textId="77777777" w:rsidTr="004B19CD">
        <w:tc>
          <w:tcPr>
            <w:tcW w:w="4068" w:type="dxa"/>
          </w:tcPr>
          <w:p w14:paraId="76AFB5F8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1890" w:type="dxa"/>
          </w:tcPr>
          <w:p w14:paraId="4DE4DB57" w14:textId="77777777" w:rsidR="003120EB" w:rsidRPr="00F40C65" w:rsidRDefault="003120EB" w:rsidP="00FE35D4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5FBF66E7" w14:textId="77777777" w:rsidR="00CE1A7F" w:rsidRPr="00F40C65" w:rsidRDefault="003120EB" w:rsidP="00FE35D4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Pr="00F40C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ร้อยละ</w:t>
            </w:r>
            <w:r w:rsidRPr="00F40C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57BE3" w:rsidRPr="00F40C65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49.24</w:t>
            </w:r>
            <w:r w:rsidRPr="00F40C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และมีกรรมการร่วมกัน</w:t>
            </w:r>
          </w:p>
        </w:tc>
      </w:tr>
      <w:tr w:rsidR="00FE35D4" w:rsidRPr="00F40C65" w14:paraId="55431D76" w14:textId="77777777" w:rsidTr="004B19CD">
        <w:tc>
          <w:tcPr>
            <w:tcW w:w="4068" w:type="dxa"/>
          </w:tcPr>
          <w:p w14:paraId="2155DF39" w14:textId="77777777" w:rsidR="000E1547" w:rsidRPr="00F40C65" w:rsidRDefault="0011694B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เอส เทค ซีวิล แอนด์ </w:t>
            </w:r>
            <w:r w:rsidR="000E1547"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คอนสตรัคชั่น จำกัด</w:t>
            </w:r>
          </w:p>
        </w:tc>
        <w:tc>
          <w:tcPr>
            <w:tcW w:w="1890" w:type="dxa"/>
          </w:tcPr>
          <w:p w14:paraId="76614899" w14:textId="77777777" w:rsidR="000E1547" w:rsidRPr="00F40C65" w:rsidRDefault="000E1547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  <w:p w14:paraId="0D2B0CF2" w14:textId="77777777" w:rsidR="000E1547" w:rsidRPr="00F40C65" w:rsidRDefault="000E1547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4050" w:type="dxa"/>
          </w:tcPr>
          <w:p w14:paraId="479C6107" w14:textId="77777777" w:rsidR="000E1547" w:rsidRPr="00F40C65" w:rsidRDefault="000E1547" w:rsidP="00FE35D4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FE35D4" w:rsidRPr="00F40C65" w14:paraId="00FE298F" w14:textId="77777777" w:rsidTr="004B19CD">
        <w:tc>
          <w:tcPr>
            <w:tcW w:w="4068" w:type="dxa"/>
          </w:tcPr>
          <w:p w14:paraId="0ACE227E" w14:textId="77777777" w:rsidR="00D50EFC" w:rsidRPr="00F40C65" w:rsidRDefault="00D50EFC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lastRenderedPageBreak/>
              <w:t>บริษัท</w:t>
            </w:r>
            <w:r w:rsidR="005B6E3B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1890" w:type="dxa"/>
          </w:tcPr>
          <w:p w14:paraId="210E0175" w14:textId="77777777" w:rsidR="00D50EFC" w:rsidRPr="00F40C65" w:rsidRDefault="00CE1A7F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4050" w:type="dxa"/>
          </w:tcPr>
          <w:p w14:paraId="315ABC7F" w14:textId="77777777" w:rsidR="00CE1A7F" w:rsidRPr="00F40C65" w:rsidRDefault="00CE1A7F" w:rsidP="00FE35D4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FE35D4" w:rsidRPr="00F40C65" w14:paraId="5B3F072D" w14:textId="77777777" w:rsidTr="004B19CD">
        <w:tc>
          <w:tcPr>
            <w:tcW w:w="4068" w:type="dxa"/>
          </w:tcPr>
          <w:p w14:paraId="318D0920" w14:textId="77777777" w:rsidR="003120EB" w:rsidRPr="00F40C65" w:rsidRDefault="002402CA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บริษัท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เคเจ โคออพเพอเรท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จำกัด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(เดิมชื่อ </w:t>
            </w:r>
            <w:r w:rsidR="003120EB"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90" w:type="dxa"/>
          </w:tcPr>
          <w:p w14:paraId="0AA3D09E" w14:textId="77777777" w:rsidR="003120EB" w:rsidRPr="00F40C65" w:rsidRDefault="00A16C3C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49870105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FE35D4" w:rsidRPr="00F40C65" w14:paraId="50DC9E9E" w14:textId="77777777" w:rsidTr="004B19CD">
        <w:tc>
          <w:tcPr>
            <w:tcW w:w="4068" w:type="dxa"/>
          </w:tcPr>
          <w:p w14:paraId="1C033027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F40C65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F40C65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890" w:type="dxa"/>
          </w:tcPr>
          <w:p w14:paraId="415B03BC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5BAB2CA5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="007C3D8B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FE35D4" w:rsidRPr="00F40C65" w14:paraId="1FA5BC0B" w14:textId="77777777" w:rsidTr="004B19CD">
        <w:trPr>
          <w:trHeight w:val="413"/>
        </w:trPr>
        <w:tc>
          <w:tcPr>
            <w:tcW w:w="4068" w:type="dxa"/>
          </w:tcPr>
          <w:p w14:paraId="3ABDE3B9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1890" w:type="dxa"/>
          </w:tcPr>
          <w:p w14:paraId="21D5FF42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4050" w:type="dxa"/>
          </w:tcPr>
          <w:p w14:paraId="29AE52A8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FE35D4" w:rsidRPr="00F40C65" w14:paraId="6E73AD2C" w14:textId="77777777" w:rsidTr="004B19CD">
        <w:trPr>
          <w:trHeight w:val="413"/>
        </w:trPr>
        <w:tc>
          <w:tcPr>
            <w:tcW w:w="4068" w:type="dxa"/>
          </w:tcPr>
          <w:p w14:paraId="342BB0A3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 มงคลเสริมกิจ จำกัด</w:t>
            </w:r>
          </w:p>
        </w:tc>
        <w:tc>
          <w:tcPr>
            <w:tcW w:w="1890" w:type="dxa"/>
          </w:tcPr>
          <w:p w14:paraId="0B24315D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06866F97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มีกรรมการเป็นผู้ถือหุ้นรายใหญ่</w:t>
            </w:r>
          </w:p>
        </w:tc>
      </w:tr>
      <w:tr w:rsidR="00FE35D4" w:rsidRPr="00F40C65" w14:paraId="6734BCDF" w14:textId="77777777" w:rsidTr="004B19CD">
        <w:trPr>
          <w:trHeight w:val="413"/>
        </w:trPr>
        <w:tc>
          <w:tcPr>
            <w:tcW w:w="4068" w:type="dxa"/>
          </w:tcPr>
          <w:p w14:paraId="66C76F76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สยามเทคนิคเพาเวอร์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 </w:t>
            </w:r>
          </w:p>
        </w:tc>
        <w:tc>
          <w:tcPr>
            <w:tcW w:w="1890" w:type="dxa"/>
          </w:tcPr>
          <w:p w14:paraId="0C0BF316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41795814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40C65" w14:paraId="5DD49CFB" w14:textId="77777777" w:rsidTr="004B19CD">
        <w:trPr>
          <w:trHeight w:val="413"/>
        </w:trPr>
        <w:tc>
          <w:tcPr>
            <w:tcW w:w="4068" w:type="dxa"/>
          </w:tcPr>
          <w:p w14:paraId="6D3EAD65" w14:textId="399A02C1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2"/>
                <w:szCs w:val="32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32"/>
                <w:szCs w:val="32"/>
                <w:cs/>
                <w:lang w:val="en-US" w:bidi="th-TH"/>
              </w:rPr>
              <w:t xml:space="preserve">บริษัท </w:t>
            </w:r>
            <w:r w:rsidRPr="00F40C65">
              <w:rPr>
                <w:rFonts w:ascii="Angsana New" w:hAnsi="Angsana New" w:cs="Angsana New" w:hint="cs"/>
                <w:b/>
                <w:sz w:val="32"/>
                <w:szCs w:val="32"/>
                <w:cs/>
                <w:lang w:val="en-US" w:bidi="th-TH"/>
              </w:rPr>
              <w:t xml:space="preserve">สยามเทคคอนกรีต (สระบุรี) </w:t>
            </w:r>
            <w:r w:rsidRPr="00F40C65">
              <w:rPr>
                <w:rFonts w:ascii="Angsana New" w:hAnsi="Angsana New" w:cs="Angsana New"/>
                <w:b/>
                <w:sz w:val="32"/>
                <w:szCs w:val="32"/>
                <w:cs/>
                <w:lang w:val="en-US" w:bidi="th-TH"/>
              </w:rPr>
              <w:t xml:space="preserve">จำกัด </w:t>
            </w:r>
            <w:r w:rsidR="005948EE" w:rsidRPr="00F40C65">
              <w:rPr>
                <w:rFonts w:ascii="Angsana New" w:hAnsi="Angsana New" w:cs="Angsana New" w:hint="cs"/>
                <w:b/>
                <w:sz w:val="32"/>
                <w:szCs w:val="32"/>
                <w:cs/>
                <w:lang w:val="en-US" w:bidi="th-TH"/>
              </w:rPr>
              <w:t xml:space="preserve"> *</w:t>
            </w:r>
          </w:p>
        </w:tc>
        <w:tc>
          <w:tcPr>
            <w:tcW w:w="1890" w:type="dxa"/>
          </w:tcPr>
          <w:p w14:paraId="188EFB99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32"/>
                <w:szCs w:val="32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4056D275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32"/>
                <w:szCs w:val="32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FE35D4" w:rsidRPr="00F40C65" w14:paraId="747FF3E5" w14:textId="77777777" w:rsidTr="004B19CD">
        <w:trPr>
          <w:trHeight w:val="413"/>
        </w:trPr>
        <w:tc>
          <w:tcPr>
            <w:tcW w:w="4068" w:type="dxa"/>
          </w:tcPr>
          <w:p w14:paraId="40973827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(สุโขทัย)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14:paraId="04520A63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5A651FC0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40C65" w14:paraId="60B2ACF9" w14:textId="77777777" w:rsidTr="004B19CD">
        <w:trPr>
          <w:trHeight w:val="413"/>
        </w:trPr>
        <w:tc>
          <w:tcPr>
            <w:tcW w:w="4068" w:type="dxa"/>
          </w:tcPr>
          <w:p w14:paraId="6BBC8EA7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(บุรีรัมย์)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14:paraId="3BB97D40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5606DF55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40C65" w14:paraId="68750BBF" w14:textId="77777777" w:rsidTr="004B19CD">
        <w:trPr>
          <w:trHeight w:val="413"/>
        </w:trPr>
        <w:tc>
          <w:tcPr>
            <w:tcW w:w="4068" w:type="dxa"/>
          </w:tcPr>
          <w:p w14:paraId="41A2B847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(อุบลราชธานี)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14:paraId="1A84643F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6406804E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40C65" w14:paraId="1E5122EE" w14:textId="77777777" w:rsidTr="004B19CD">
        <w:trPr>
          <w:trHeight w:val="413"/>
        </w:trPr>
        <w:tc>
          <w:tcPr>
            <w:tcW w:w="4068" w:type="dxa"/>
          </w:tcPr>
          <w:p w14:paraId="6D508F4D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(ขอนแก่น)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14:paraId="469672E9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14C32AE4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40C65" w14:paraId="6D4C824A" w14:textId="77777777" w:rsidTr="004B19CD">
        <w:trPr>
          <w:trHeight w:val="413"/>
        </w:trPr>
        <w:tc>
          <w:tcPr>
            <w:tcW w:w="4068" w:type="dxa"/>
          </w:tcPr>
          <w:p w14:paraId="29B5BD7C" w14:textId="17356E7F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2"/>
                <w:szCs w:val="32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32"/>
                <w:szCs w:val="32"/>
                <w:cs/>
                <w:lang w:val="en-US" w:bidi="th-TH"/>
              </w:rPr>
              <w:t xml:space="preserve">บริษัท </w:t>
            </w:r>
            <w:r w:rsidRPr="00F40C65">
              <w:rPr>
                <w:rFonts w:ascii="Angsana New" w:hAnsi="Angsana New" w:cs="Angsana New" w:hint="cs"/>
                <w:b/>
                <w:sz w:val="32"/>
                <w:szCs w:val="32"/>
                <w:cs/>
                <w:lang w:val="en-US" w:bidi="th-TH"/>
              </w:rPr>
              <w:t xml:space="preserve">สยามเทคคอนกรีต (ลำพูน) </w:t>
            </w:r>
            <w:r w:rsidRPr="00F40C65">
              <w:rPr>
                <w:rFonts w:ascii="Angsana New" w:hAnsi="Angsana New" w:cs="Angsana New"/>
                <w:b/>
                <w:sz w:val="32"/>
                <w:szCs w:val="32"/>
                <w:cs/>
                <w:lang w:val="en-US" w:bidi="th-TH"/>
              </w:rPr>
              <w:t xml:space="preserve">จำกัด </w:t>
            </w:r>
            <w:r w:rsidR="005948EE" w:rsidRPr="00F40C65">
              <w:rPr>
                <w:rFonts w:ascii="Angsana New" w:hAnsi="Angsana New" w:cs="Angsana New" w:hint="cs"/>
                <w:b/>
                <w:sz w:val="32"/>
                <w:szCs w:val="32"/>
                <w:cs/>
                <w:lang w:val="en-US" w:bidi="th-TH"/>
              </w:rPr>
              <w:t xml:space="preserve"> *</w:t>
            </w:r>
          </w:p>
        </w:tc>
        <w:tc>
          <w:tcPr>
            <w:tcW w:w="1890" w:type="dxa"/>
          </w:tcPr>
          <w:p w14:paraId="3C32FA4A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2"/>
                <w:szCs w:val="32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32"/>
                <w:szCs w:val="32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0AB8C439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32"/>
                <w:szCs w:val="32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FE35D4" w:rsidRPr="00F40C65" w14:paraId="6269BA4B" w14:textId="77777777" w:rsidTr="004B19CD">
        <w:trPr>
          <w:trHeight w:val="413"/>
        </w:trPr>
        <w:tc>
          <w:tcPr>
            <w:tcW w:w="4068" w:type="dxa"/>
          </w:tcPr>
          <w:p w14:paraId="2B2F4AF1" w14:textId="6C201CF8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บริษัทสยามเทคนิค ไมโครไพล์ จำกัด</w:t>
            </w:r>
            <w:r w:rsidR="005948EE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 *</w:t>
            </w:r>
          </w:p>
        </w:tc>
        <w:tc>
          <w:tcPr>
            <w:tcW w:w="1890" w:type="dxa"/>
          </w:tcPr>
          <w:p w14:paraId="505AD558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47B769FC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40C65" w14:paraId="7FE6FAAB" w14:textId="77777777" w:rsidTr="004B19CD">
        <w:trPr>
          <w:trHeight w:val="413"/>
        </w:trPr>
        <w:tc>
          <w:tcPr>
            <w:tcW w:w="4068" w:type="dxa"/>
          </w:tcPr>
          <w:p w14:paraId="0D1CAF9B" w14:textId="678FEB7B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(นครราชสีมา)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  <w:r w:rsidR="005948EE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*</w:t>
            </w:r>
          </w:p>
        </w:tc>
        <w:tc>
          <w:tcPr>
            <w:tcW w:w="1890" w:type="dxa"/>
          </w:tcPr>
          <w:p w14:paraId="2089976A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598289A2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40C65" w14:paraId="35586E4E" w14:textId="77777777" w:rsidTr="004B19CD">
        <w:trPr>
          <w:trHeight w:val="413"/>
        </w:trPr>
        <w:tc>
          <w:tcPr>
            <w:tcW w:w="4068" w:type="dxa"/>
          </w:tcPr>
          <w:p w14:paraId="5B2B64C3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 สยามสตีลไวร์ จำกัด</w:t>
            </w:r>
          </w:p>
        </w:tc>
        <w:tc>
          <w:tcPr>
            <w:tcW w:w="1890" w:type="dxa"/>
          </w:tcPr>
          <w:p w14:paraId="2AC56362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71827892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8F0BD6" w:rsidRPr="00F40C65" w14:paraId="18A8B8A6" w14:textId="77777777" w:rsidTr="004B19CD">
        <w:trPr>
          <w:trHeight w:val="413"/>
        </w:trPr>
        <w:tc>
          <w:tcPr>
            <w:tcW w:w="4068" w:type="dxa"/>
          </w:tcPr>
          <w:p w14:paraId="1C8C6427" w14:textId="1749C5DF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สยามสตีลไวร์ เทรดดิ้ง จำกัด</w:t>
            </w:r>
            <w:r w:rsidR="005948EE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  *</w:t>
            </w:r>
          </w:p>
        </w:tc>
        <w:tc>
          <w:tcPr>
            <w:tcW w:w="1890" w:type="dxa"/>
          </w:tcPr>
          <w:p w14:paraId="50EB0063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627AB619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5D0B29" w:rsidRPr="00F40C65" w14:paraId="4F23C773" w14:textId="77777777" w:rsidTr="004B19CD">
        <w:trPr>
          <w:trHeight w:val="413"/>
        </w:trPr>
        <w:tc>
          <w:tcPr>
            <w:tcW w:w="4068" w:type="dxa"/>
          </w:tcPr>
          <w:p w14:paraId="4B7A3AFA" w14:textId="529342E3" w:rsidR="005D0B29" w:rsidRPr="00F40C65" w:rsidRDefault="005D0B29" w:rsidP="005D0B2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บริษัท วังคอนกรีต จำกัด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  <w:t>**</w:t>
            </w:r>
          </w:p>
        </w:tc>
        <w:tc>
          <w:tcPr>
            <w:tcW w:w="1890" w:type="dxa"/>
          </w:tcPr>
          <w:p w14:paraId="2B35545A" w14:textId="09515DB5" w:rsidR="005D0B29" w:rsidRPr="00F40C65" w:rsidRDefault="005D0B29" w:rsidP="005D0B2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37F1B7C5" w14:textId="11848E25" w:rsidR="005D0B29" w:rsidRPr="00F40C65" w:rsidRDefault="005D0B29" w:rsidP="005D0B2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</w:tbl>
    <w:p w14:paraId="47D7E5E1" w14:textId="6A72E8D0" w:rsidR="00E33B56" w:rsidRPr="00F40C65" w:rsidRDefault="00E33B56" w:rsidP="00B72393">
      <w:pPr>
        <w:jc w:val="both"/>
        <w:rPr>
          <w:rFonts w:ascii="Angsana New" w:hAnsi="Angsana New"/>
          <w:b/>
          <w:sz w:val="30"/>
          <w:szCs w:val="30"/>
        </w:rPr>
      </w:pPr>
    </w:p>
    <w:p w14:paraId="0AF9A705" w14:textId="77777777" w:rsidR="00E33B56" w:rsidRPr="00F40C65" w:rsidRDefault="00E33B56" w:rsidP="00FE35D4">
      <w:pPr>
        <w:ind w:left="540"/>
        <w:jc w:val="both"/>
        <w:rPr>
          <w:rFonts w:ascii="Angsana New" w:hAnsi="Angsana New"/>
          <w:b/>
          <w:sz w:val="30"/>
          <w:szCs w:val="30"/>
          <w:lang w:val="en-GB"/>
        </w:rPr>
      </w:pPr>
    </w:p>
    <w:p w14:paraId="597AA056" w14:textId="409ABAB6" w:rsidR="003D1086" w:rsidRPr="00F40C65" w:rsidRDefault="003D1086" w:rsidP="00FE35D4">
      <w:pPr>
        <w:ind w:left="540"/>
        <w:jc w:val="both"/>
        <w:rPr>
          <w:rFonts w:ascii="Angsana New" w:hAnsi="Angsana New"/>
          <w:sz w:val="30"/>
          <w:szCs w:val="30"/>
          <w:lang w:val="en-GB"/>
        </w:rPr>
      </w:pPr>
      <w:r w:rsidRPr="00F40C65">
        <w:rPr>
          <w:rFonts w:ascii="Angsana New" w:hAnsi="Angsana New"/>
          <w:b/>
          <w:sz w:val="30"/>
          <w:szCs w:val="30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5580"/>
      </w:tblGrid>
      <w:tr w:rsidR="00FE35D4" w:rsidRPr="00F40C65" w14:paraId="36FF24FF" w14:textId="77777777" w:rsidTr="00495DEF">
        <w:trPr>
          <w:trHeight w:val="20"/>
          <w:tblHeader/>
        </w:trPr>
        <w:tc>
          <w:tcPr>
            <w:tcW w:w="3420" w:type="dxa"/>
          </w:tcPr>
          <w:p w14:paraId="5065E8D8" w14:textId="77777777" w:rsidR="003D1086" w:rsidRPr="00F40C65" w:rsidRDefault="003D1086" w:rsidP="00FE35D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70A28BFE" w14:textId="77777777" w:rsidR="003D1086" w:rsidRPr="00F40C65" w:rsidRDefault="003D1086" w:rsidP="00FE35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26E19433" w14:textId="77777777" w:rsidR="003D1086" w:rsidRPr="00F40C65" w:rsidRDefault="003D1086" w:rsidP="00FE35D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FE35D4" w:rsidRPr="00F40C65" w14:paraId="5EE666BD" w14:textId="77777777" w:rsidTr="00495DEF">
        <w:trPr>
          <w:trHeight w:val="20"/>
        </w:trPr>
        <w:tc>
          <w:tcPr>
            <w:tcW w:w="3420" w:type="dxa"/>
          </w:tcPr>
          <w:p w14:paraId="753B1483" w14:textId="77777777" w:rsidR="003D1086" w:rsidRPr="00F40C65" w:rsidRDefault="003D1086" w:rsidP="00FE35D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768EE989" w14:textId="77777777" w:rsidR="003D1086" w:rsidRPr="00F40C65" w:rsidRDefault="003D1086" w:rsidP="00FE35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63A22806" w14:textId="5E9B2E4B" w:rsidR="003D1086" w:rsidRPr="00F40C65" w:rsidRDefault="003D1086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BE0500" w:rsidRPr="00F40C65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</w:p>
        </w:tc>
      </w:tr>
      <w:tr w:rsidR="00FE35D4" w:rsidRPr="00F40C65" w14:paraId="7947FED4" w14:textId="77777777" w:rsidTr="00495DEF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48004477" w14:textId="77777777" w:rsidR="003D1086" w:rsidRPr="00F40C65" w:rsidRDefault="003D1086" w:rsidP="00FE35D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14:paraId="4D4F60F9" w14:textId="77777777" w:rsidR="003D1086" w:rsidRPr="00F40C65" w:rsidRDefault="003D1086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FE35D4" w:rsidRPr="00F40C65" w14:paraId="10ABBFEF" w14:textId="77777777" w:rsidTr="00495DEF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5A080B11" w14:textId="77777777" w:rsidR="008F0BD6" w:rsidRPr="00F40C65" w:rsidRDefault="008F0BD6" w:rsidP="00FE35D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ขายสินทรัพย์ถาวร</w:t>
            </w:r>
          </w:p>
        </w:tc>
        <w:tc>
          <w:tcPr>
            <w:tcW w:w="5580" w:type="dxa"/>
          </w:tcPr>
          <w:p w14:paraId="019D755A" w14:textId="77777777" w:rsidR="008F0BD6" w:rsidRPr="00F40C65" w:rsidRDefault="008F0BD6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E35D4" w:rsidRPr="00F40C65" w14:paraId="6EA9058D" w14:textId="77777777" w:rsidTr="00495DEF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27EEFD2F" w14:textId="77777777" w:rsidR="008F0BD6" w:rsidRPr="00F40C65" w:rsidRDefault="008F0BD6" w:rsidP="00FE35D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รายได้ค่าเช่า</w:t>
            </w:r>
          </w:p>
        </w:tc>
        <w:tc>
          <w:tcPr>
            <w:tcW w:w="5580" w:type="dxa"/>
          </w:tcPr>
          <w:p w14:paraId="1673AC63" w14:textId="77777777" w:rsidR="008F0BD6" w:rsidRPr="00F40C65" w:rsidRDefault="008F0BD6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E35D4" w:rsidRPr="00F40C65" w14:paraId="18D1870D" w14:textId="77777777" w:rsidTr="00495DEF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6546E187" w14:textId="77777777" w:rsidR="003D1086" w:rsidRPr="00F40C65" w:rsidRDefault="003D1086" w:rsidP="00FE35D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14:paraId="6B46DE78" w14:textId="7E8C9040" w:rsidR="003D1086" w:rsidRPr="00F40C65" w:rsidRDefault="00BE0500" w:rsidP="00FE35D4">
            <w:pPr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</w:p>
        </w:tc>
      </w:tr>
      <w:tr w:rsidR="00FE35D4" w:rsidRPr="00F40C65" w14:paraId="46F1BFFA" w14:textId="77777777" w:rsidTr="00495DEF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3936AF1A" w14:textId="77777777" w:rsidR="00495DEF" w:rsidRPr="00F40C65" w:rsidRDefault="00495DEF" w:rsidP="00FE35D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580" w:type="dxa"/>
          </w:tcPr>
          <w:p w14:paraId="01E846D3" w14:textId="77777777" w:rsidR="00495DEF" w:rsidRPr="00F40C65" w:rsidRDefault="00495DEF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E35D4" w:rsidRPr="00F40C65" w14:paraId="2DCEBE56" w14:textId="77777777" w:rsidTr="00495DEF">
        <w:trPr>
          <w:trHeight w:val="20"/>
        </w:trPr>
        <w:tc>
          <w:tcPr>
            <w:tcW w:w="3420" w:type="dxa"/>
          </w:tcPr>
          <w:p w14:paraId="435EC3EC" w14:textId="77777777" w:rsidR="003D1086" w:rsidRPr="00F40C65" w:rsidRDefault="008F0BD6" w:rsidP="00FE35D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270" w:type="dxa"/>
          </w:tcPr>
          <w:p w14:paraId="258F0702" w14:textId="77777777" w:rsidR="003D1086" w:rsidRPr="00F40C65" w:rsidRDefault="003D1086" w:rsidP="00FE35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7B0C9C22" w14:textId="77777777" w:rsidR="003D1086" w:rsidRPr="00F40C65" w:rsidRDefault="00B67108" w:rsidP="00FE35D4">
            <w:pPr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976B80" w:rsidRPr="00F40C65">
              <w:rPr>
                <w:rFonts w:ascii="Angsana New" w:hAnsi="Angsana New" w:hint="cs"/>
                <w:sz w:val="30"/>
                <w:szCs w:val="30"/>
                <w:cs/>
              </w:rPr>
              <w:t>ตลาด</w:t>
            </w:r>
          </w:p>
        </w:tc>
      </w:tr>
      <w:tr w:rsidR="00FE35D4" w:rsidRPr="00F40C65" w14:paraId="39D7D4BE" w14:textId="77777777" w:rsidTr="00495DEF">
        <w:trPr>
          <w:trHeight w:val="20"/>
        </w:trPr>
        <w:tc>
          <w:tcPr>
            <w:tcW w:w="3420" w:type="dxa"/>
          </w:tcPr>
          <w:p w14:paraId="6F68B7FD" w14:textId="77777777" w:rsidR="004B6FB2" w:rsidRPr="00F40C65" w:rsidRDefault="004B6FB2" w:rsidP="00FE35D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676171" w14:textId="77777777" w:rsidR="003D1086" w:rsidRPr="00F40C65" w:rsidRDefault="003D1086" w:rsidP="00FE35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5C1201B1" w14:textId="77777777" w:rsidR="00424E82" w:rsidRPr="00F40C65" w:rsidRDefault="00424E82" w:rsidP="00FE35D4">
            <w:pPr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8095704" w14:textId="77777777" w:rsidR="00114872" w:rsidRPr="00F40C65" w:rsidRDefault="00456F4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  <w:cs/>
        </w:rPr>
        <w:t>รายการ</w:t>
      </w:r>
      <w:r w:rsidR="009E7788" w:rsidRPr="00F40C65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F40C65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5B5240" w:rsidRPr="00F40C65">
        <w:rPr>
          <w:rFonts w:ascii="Angsana New" w:hAnsi="Angsana New"/>
          <w:b/>
          <w:sz w:val="30"/>
          <w:szCs w:val="30"/>
          <w:cs/>
        </w:rPr>
        <w:t>สำหรับ</w:t>
      </w:r>
      <w:r w:rsidR="006A7715" w:rsidRPr="00F40C65">
        <w:rPr>
          <w:rFonts w:ascii="Angsana New" w:hAnsi="Angsana New"/>
          <w:b/>
          <w:sz w:val="30"/>
          <w:szCs w:val="30"/>
          <w:cs/>
        </w:rPr>
        <w:t>แต่ละ</w:t>
      </w:r>
      <w:r w:rsidR="002F42F6" w:rsidRPr="00F40C65">
        <w:rPr>
          <w:rFonts w:ascii="Angsana New" w:hAnsi="Angsana New"/>
          <w:b/>
          <w:sz w:val="30"/>
          <w:szCs w:val="30"/>
          <w:cs/>
        </w:rPr>
        <w:t>ปี</w:t>
      </w:r>
      <w:r w:rsidRPr="00F40C65">
        <w:rPr>
          <w:rFonts w:ascii="Angsana New" w:hAnsi="Angsana New"/>
          <w:b/>
          <w:sz w:val="30"/>
          <w:szCs w:val="30"/>
          <w:cs/>
        </w:rPr>
        <w:t>สิ้นสุดวันที</w:t>
      </w:r>
      <w:r w:rsidR="005B5240" w:rsidRPr="00F40C65">
        <w:rPr>
          <w:rFonts w:ascii="Angsana New" w:hAnsi="Angsana New"/>
          <w:b/>
          <w:sz w:val="30"/>
          <w:szCs w:val="30"/>
          <w:cs/>
        </w:rPr>
        <w:t xml:space="preserve">่ </w:t>
      </w:r>
      <w:r w:rsidR="00D06B6A" w:rsidRPr="00F40C65">
        <w:rPr>
          <w:rFonts w:ascii="Angsana New" w:hAnsi="Angsana New"/>
          <w:bCs/>
          <w:sz w:val="30"/>
          <w:szCs w:val="30"/>
        </w:rPr>
        <w:t xml:space="preserve">31 </w:t>
      </w:r>
      <w:r w:rsidR="00D06B6A" w:rsidRPr="00F40C65">
        <w:rPr>
          <w:rFonts w:ascii="Angsana New" w:hAnsi="Angsana New"/>
          <w:b/>
          <w:sz w:val="30"/>
          <w:szCs w:val="30"/>
          <w:cs/>
        </w:rPr>
        <w:t>ธันวาคม</w:t>
      </w:r>
      <w:r w:rsidR="00D06B6A" w:rsidRPr="00F40C65">
        <w:rPr>
          <w:rFonts w:ascii="Angsana New" w:hAnsi="Angsana New"/>
          <w:bCs/>
          <w:sz w:val="30"/>
          <w:szCs w:val="30"/>
          <w:cs/>
        </w:rPr>
        <w:t xml:space="preserve"> </w:t>
      </w:r>
      <w:r w:rsidR="00D06B6A" w:rsidRPr="00F40C65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095BEDB4" w14:textId="77777777" w:rsidR="00FF0E82" w:rsidRPr="00F40C65" w:rsidRDefault="00FF0E8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260"/>
        <w:gridCol w:w="180"/>
        <w:gridCol w:w="1260"/>
        <w:gridCol w:w="180"/>
        <w:gridCol w:w="1260"/>
      </w:tblGrid>
      <w:tr w:rsidR="00FE35D4" w:rsidRPr="00F40C65" w14:paraId="5E4A9423" w14:textId="77777777" w:rsidTr="006D20E4">
        <w:trPr>
          <w:tblHeader/>
        </w:trPr>
        <w:tc>
          <w:tcPr>
            <w:tcW w:w="3780" w:type="dxa"/>
          </w:tcPr>
          <w:p w14:paraId="26BABD2D" w14:textId="77777777" w:rsidR="00495DEF" w:rsidRPr="00F40C65" w:rsidRDefault="00495DEF" w:rsidP="00FE35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40C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40C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F40C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F40C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610" w:type="dxa"/>
            <w:gridSpan w:val="3"/>
            <w:vAlign w:val="center"/>
          </w:tcPr>
          <w:p w14:paraId="64F83652" w14:textId="77777777" w:rsidR="00495DEF" w:rsidRPr="00F40C65" w:rsidRDefault="00495DEF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148D2DD" w14:textId="77777777" w:rsidR="00495DEF" w:rsidRPr="00F40C65" w:rsidRDefault="00495DEF" w:rsidP="00FE35D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01CE316B" w14:textId="77777777" w:rsidR="00495DEF" w:rsidRPr="00F40C65" w:rsidRDefault="00C61649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E35D4" w:rsidRPr="00F40C65" w14:paraId="6412A0FC" w14:textId="77777777" w:rsidTr="00571460">
        <w:trPr>
          <w:tblHeader/>
        </w:trPr>
        <w:tc>
          <w:tcPr>
            <w:tcW w:w="3780" w:type="dxa"/>
          </w:tcPr>
          <w:p w14:paraId="6E21DA61" w14:textId="77777777" w:rsidR="00495DEF" w:rsidRPr="00F40C65" w:rsidRDefault="00495DEF" w:rsidP="00FE35D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23C3C003" w14:textId="2F9DADB6" w:rsidR="00495DEF" w:rsidRPr="00F40C65" w:rsidRDefault="00495DEF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</w:t>
            </w:r>
            <w:r w:rsidR="00B8150C" w:rsidRPr="00F40C6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67</w:t>
            </w:r>
          </w:p>
        </w:tc>
        <w:tc>
          <w:tcPr>
            <w:tcW w:w="180" w:type="dxa"/>
          </w:tcPr>
          <w:p w14:paraId="27AA07D6" w14:textId="77777777" w:rsidR="00495DEF" w:rsidRPr="00F40C65" w:rsidRDefault="00495DEF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FB60ED" w14:textId="5CA6627C" w:rsidR="00495DEF" w:rsidRPr="00F40C65" w:rsidRDefault="00AF5844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B8150C" w:rsidRPr="00F40C6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06C2492E" w14:textId="77777777" w:rsidR="00495DEF" w:rsidRPr="00F40C65" w:rsidRDefault="00495DEF" w:rsidP="00FE35D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67E1E75" w14:textId="015B847E" w:rsidR="00495DEF" w:rsidRPr="00F40C65" w:rsidRDefault="00495DEF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</w:t>
            </w:r>
            <w:r w:rsidR="00B8150C" w:rsidRPr="00F40C6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67</w:t>
            </w:r>
          </w:p>
        </w:tc>
        <w:tc>
          <w:tcPr>
            <w:tcW w:w="180" w:type="dxa"/>
          </w:tcPr>
          <w:p w14:paraId="0F6369EA" w14:textId="77777777" w:rsidR="00495DEF" w:rsidRPr="00F40C65" w:rsidRDefault="00495DEF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3E2EFB3" w14:textId="4224979F" w:rsidR="00495DEF" w:rsidRPr="00F40C65" w:rsidRDefault="00AF5844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B8150C" w:rsidRPr="00F40C6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FE35D4" w:rsidRPr="00F40C65" w14:paraId="2A720E73" w14:textId="77777777" w:rsidTr="00571460">
        <w:trPr>
          <w:tblHeader/>
        </w:trPr>
        <w:tc>
          <w:tcPr>
            <w:tcW w:w="3780" w:type="dxa"/>
          </w:tcPr>
          <w:p w14:paraId="39B6C03C" w14:textId="77777777" w:rsidR="00567AAD" w:rsidRPr="00F40C65" w:rsidRDefault="00567AAD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2F98BB9" w14:textId="77777777" w:rsidR="00567AAD" w:rsidRPr="00F40C65" w:rsidRDefault="00056DFC" w:rsidP="00FE35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</w:t>
            </w:r>
            <w:r w:rsidR="00567AAD"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64817" w:rsidRPr="00F40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="001848EE"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64817"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:</w:t>
            </w:r>
            <w:r w:rsidR="001848EE"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67AAD"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567AAD" w:rsidRPr="00F40C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35D4" w:rsidRPr="00F40C65" w14:paraId="5FEAADDE" w14:textId="77777777" w:rsidTr="00571460">
        <w:trPr>
          <w:cantSplit/>
          <w:trHeight w:hRule="exact" w:val="170"/>
        </w:trPr>
        <w:tc>
          <w:tcPr>
            <w:tcW w:w="3780" w:type="dxa"/>
          </w:tcPr>
          <w:p w14:paraId="74A12E3C" w14:textId="77777777" w:rsidR="00D570B8" w:rsidRPr="00F40C65" w:rsidRDefault="00D570B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77B98B" w14:textId="77777777" w:rsidR="00D570B8" w:rsidRPr="00F40C65" w:rsidRDefault="00D570B8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A15EC2E" w14:textId="77777777" w:rsidR="00D570B8" w:rsidRPr="00F40C65" w:rsidRDefault="00D570B8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6125CA7" w14:textId="77777777" w:rsidR="00D570B8" w:rsidRPr="00F40C65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9795880" w14:textId="77777777" w:rsidR="00D570B8" w:rsidRPr="00F40C65" w:rsidRDefault="00D570B8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44D434" w14:textId="77777777" w:rsidR="00D570B8" w:rsidRPr="00F40C65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E8DC773" w14:textId="77777777" w:rsidR="00D570B8" w:rsidRPr="00F40C65" w:rsidRDefault="00D570B8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296A95" w14:textId="77777777" w:rsidR="00D570B8" w:rsidRPr="00F40C65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35D4" w:rsidRPr="00F40C65" w14:paraId="31CF2376" w14:textId="77777777" w:rsidTr="00571460">
        <w:trPr>
          <w:cantSplit/>
        </w:trPr>
        <w:tc>
          <w:tcPr>
            <w:tcW w:w="3780" w:type="dxa"/>
          </w:tcPr>
          <w:p w14:paraId="491D1263" w14:textId="77777777" w:rsidR="00D570B8" w:rsidRPr="00F40C65" w:rsidRDefault="00D570B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14:paraId="7B5739A7" w14:textId="77777777" w:rsidR="00D570B8" w:rsidRPr="00F40C65" w:rsidRDefault="00D570B8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C4BA5C4" w14:textId="77777777" w:rsidR="00D570B8" w:rsidRPr="00F40C65" w:rsidRDefault="00D570B8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D2331D5" w14:textId="77777777" w:rsidR="00D570B8" w:rsidRPr="00F40C65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A3BAC38" w14:textId="77777777" w:rsidR="00D570B8" w:rsidRPr="00F40C65" w:rsidRDefault="00D570B8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4AB324" w14:textId="77777777" w:rsidR="00D570B8" w:rsidRPr="00F40C65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2C73AE8" w14:textId="77777777" w:rsidR="00D570B8" w:rsidRPr="00F40C65" w:rsidRDefault="00D570B8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2B8D0E" w14:textId="77777777" w:rsidR="00D570B8" w:rsidRPr="00F40C65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8150C" w:rsidRPr="00F40C65" w14:paraId="48453DAD" w14:textId="77777777" w:rsidTr="00571460">
        <w:trPr>
          <w:cantSplit/>
        </w:trPr>
        <w:tc>
          <w:tcPr>
            <w:tcW w:w="3780" w:type="dxa"/>
          </w:tcPr>
          <w:p w14:paraId="72902361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1EAA4550" w14:textId="044C2A8A" w:rsidR="00B8150C" w:rsidRPr="00F40C65" w:rsidRDefault="00941C64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91,093</w:t>
            </w:r>
          </w:p>
        </w:tc>
        <w:tc>
          <w:tcPr>
            <w:tcW w:w="180" w:type="dxa"/>
          </w:tcPr>
          <w:p w14:paraId="0531D852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44757D" w14:textId="288ACCC8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94,769</w:t>
            </w:r>
          </w:p>
        </w:tc>
        <w:tc>
          <w:tcPr>
            <w:tcW w:w="180" w:type="dxa"/>
          </w:tcPr>
          <w:p w14:paraId="315C22FD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B710F0" w14:textId="04A736F8" w:rsidR="00B8150C" w:rsidRPr="00F40C65" w:rsidRDefault="00941C64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184,120</w:t>
            </w:r>
          </w:p>
        </w:tc>
        <w:tc>
          <w:tcPr>
            <w:tcW w:w="180" w:type="dxa"/>
          </w:tcPr>
          <w:p w14:paraId="2811968A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C8ED52" w14:textId="7CB8BB1A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219,796</w:t>
            </w:r>
          </w:p>
        </w:tc>
      </w:tr>
      <w:tr w:rsidR="00B8150C" w:rsidRPr="00F40C65" w14:paraId="769CCCF2" w14:textId="77777777" w:rsidTr="00571460">
        <w:trPr>
          <w:cantSplit/>
        </w:trPr>
        <w:tc>
          <w:tcPr>
            <w:tcW w:w="3780" w:type="dxa"/>
          </w:tcPr>
          <w:p w14:paraId="235BFC5A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ขายสินทรัพย์ถาวรหรือสินทรัพย์อื่น</w:t>
            </w:r>
          </w:p>
        </w:tc>
        <w:tc>
          <w:tcPr>
            <w:tcW w:w="1170" w:type="dxa"/>
          </w:tcPr>
          <w:p w14:paraId="1AECCEC1" w14:textId="4B200F8B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9C49596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5AB5C4E" w14:textId="55DAD688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A00FABF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04622" w14:textId="03621F66" w:rsidR="00B8150C" w:rsidRPr="00F40C65" w:rsidRDefault="007C049C" w:rsidP="00B8150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AF4A89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4CB4EDA" w14:textId="46DF305C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8150C" w:rsidRPr="00F40C65" w14:paraId="27AF90B2" w14:textId="77777777" w:rsidTr="00571460">
        <w:trPr>
          <w:cantSplit/>
        </w:trPr>
        <w:tc>
          <w:tcPr>
            <w:tcW w:w="3780" w:type="dxa"/>
          </w:tcPr>
          <w:p w14:paraId="786F5240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กำไร(ขาดทุน)จากการจากการขายสินทรัพย์</w:t>
            </w:r>
          </w:p>
        </w:tc>
        <w:tc>
          <w:tcPr>
            <w:tcW w:w="1170" w:type="dxa"/>
          </w:tcPr>
          <w:p w14:paraId="61B368A5" w14:textId="7258F9FF" w:rsidR="00B8150C" w:rsidRPr="00F40C65" w:rsidRDefault="00941C64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AC26479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954A53" w14:textId="0B0D9148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0514039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199E07" w14:textId="204E2E75" w:rsidR="00B8150C" w:rsidRPr="00F40C65" w:rsidRDefault="00941C64" w:rsidP="00B8150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180" w:type="dxa"/>
          </w:tcPr>
          <w:p w14:paraId="69D04BC8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6F81E4E" w14:textId="262F45A8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8150C" w:rsidRPr="00F40C65" w14:paraId="150F5EC7" w14:textId="77777777" w:rsidTr="00571460">
        <w:trPr>
          <w:cantSplit/>
        </w:trPr>
        <w:tc>
          <w:tcPr>
            <w:tcW w:w="3780" w:type="dxa"/>
          </w:tcPr>
          <w:p w14:paraId="154EC7F8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0A5A3DA1" w14:textId="135287CE" w:rsidR="00B8150C" w:rsidRPr="00F40C65" w:rsidRDefault="00941C64" w:rsidP="00B8150C">
            <w:pPr>
              <w:pStyle w:val="acctfourfigures"/>
              <w:tabs>
                <w:tab w:val="clear" w:pos="765"/>
              </w:tabs>
              <w:spacing w:line="240" w:lineRule="auto"/>
              <w:ind w:left="180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180" w:type="dxa"/>
          </w:tcPr>
          <w:p w14:paraId="42FAF65F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CA6CC9" w14:textId="51090DD9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uto"/>
              <w:ind w:left="270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180" w:type="dxa"/>
          </w:tcPr>
          <w:p w14:paraId="60BC1F6D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0E9295" w14:textId="050C9592" w:rsidR="00B8150C" w:rsidRPr="00F40C65" w:rsidRDefault="00941C64" w:rsidP="00B8150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2,289</w:t>
            </w:r>
          </w:p>
        </w:tc>
        <w:tc>
          <w:tcPr>
            <w:tcW w:w="180" w:type="dxa"/>
          </w:tcPr>
          <w:p w14:paraId="461A2CE1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3889E7" w14:textId="76ABF1CE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1,363</w:t>
            </w:r>
          </w:p>
        </w:tc>
      </w:tr>
      <w:tr w:rsidR="0016711B" w:rsidRPr="00F40C65" w14:paraId="513EB8E8" w14:textId="77777777" w:rsidTr="00571460">
        <w:trPr>
          <w:cantSplit/>
        </w:trPr>
        <w:tc>
          <w:tcPr>
            <w:tcW w:w="3780" w:type="dxa"/>
          </w:tcPr>
          <w:p w14:paraId="4520E745" w14:textId="700F4EF1" w:rsidR="0016711B" w:rsidRPr="00F40C65" w:rsidRDefault="0016711B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A551D55" w14:textId="77777777" w:rsidR="0016711B" w:rsidRPr="00F40C65" w:rsidRDefault="0016711B" w:rsidP="00B8150C">
            <w:pPr>
              <w:pStyle w:val="acctfourfigures"/>
              <w:tabs>
                <w:tab w:val="clear" w:pos="765"/>
              </w:tabs>
              <w:spacing w:line="240" w:lineRule="auto"/>
              <w:ind w:left="180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E53027F" w14:textId="77777777" w:rsidR="0016711B" w:rsidRPr="00F40C65" w:rsidRDefault="0016711B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19399F3" w14:textId="16545C9A" w:rsidR="0016711B" w:rsidRPr="00F40C65" w:rsidRDefault="0016711B" w:rsidP="00B8150C">
            <w:pPr>
              <w:pStyle w:val="acctfourfigures"/>
              <w:tabs>
                <w:tab w:val="clear" w:pos="765"/>
              </w:tabs>
              <w:spacing w:line="240" w:lineRule="auto"/>
              <w:ind w:left="270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85FAFB" w14:textId="77777777" w:rsidR="0016711B" w:rsidRPr="00F40C65" w:rsidRDefault="0016711B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A6B1E" w14:textId="6454024E" w:rsidR="0016711B" w:rsidRPr="00F40C65" w:rsidRDefault="0016711B" w:rsidP="00B8150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,208</w:t>
            </w:r>
          </w:p>
        </w:tc>
        <w:tc>
          <w:tcPr>
            <w:tcW w:w="180" w:type="dxa"/>
          </w:tcPr>
          <w:p w14:paraId="7DEC2228" w14:textId="77777777" w:rsidR="0016711B" w:rsidRPr="00F40C65" w:rsidRDefault="0016711B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6E74493" w14:textId="05E96320" w:rsidR="0016711B" w:rsidRPr="00F40C65" w:rsidRDefault="0016711B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8150C" w:rsidRPr="00F40C65" w14:paraId="12A1B50A" w14:textId="77777777" w:rsidTr="00571460">
        <w:trPr>
          <w:cantSplit/>
        </w:trPr>
        <w:tc>
          <w:tcPr>
            <w:tcW w:w="3780" w:type="dxa"/>
          </w:tcPr>
          <w:p w14:paraId="09B3B583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E47256D" w14:textId="45AAE53E" w:rsidR="00B8150C" w:rsidRPr="00F40C65" w:rsidRDefault="00941C64" w:rsidP="00B8150C">
            <w:pPr>
              <w:pStyle w:val="acctfourfigures"/>
              <w:tabs>
                <w:tab w:val="clear" w:pos="765"/>
              </w:tabs>
              <w:spacing w:line="240" w:lineRule="auto"/>
              <w:ind w:left="180"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73A157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10138CE" w14:textId="3AF054A3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uto"/>
              <w:ind w:left="270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ED2B81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AAA038" w14:textId="6030A806" w:rsidR="00B8150C" w:rsidRPr="00F40C65" w:rsidRDefault="00941C64" w:rsidP="00B8150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D17290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524DF92" w14:textId="6839A212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</w:p>
        </w:tc>
      </w:tr>
      <w:tr w:rsidR="00B8150C" w:rsidRPr="00F40C65" w14:paraId="72F06370" w14:textId="77777777" w:rsidTr="00571460">
        <w:trPr>
          <w:cantSplit/>
        </w:trPr>
        <w:tc>
          <w:tcPr>
            <w:tcW w:w="3780" w:type="dxa"/>
          </w:tcPr>
          <w:p w14:paraId="60AB01AB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1B6BF070" w14:textId="4CEFA9B0" w:rsidR="00B8150C" w:rsidRPr="00F40C65" w:rsidRDefault="00941C64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108,909</w:t>
            </w:r>
          </w:p>
        </w:tc>
        <w:tc>
          <w:tcPr>
            <w:tcW w:w="180" w:type="dxa"/>
          </w:tcPr>
          <w:p w14:paraId="16F3C112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04294DA" w14:textId="5EC301D0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84,042</w:t>
            </w:r>
          </w:p>
        </w:tc>
        <w:tc>
          <w:tcPr>
            <w:tcW w:w="180" w:type="dxa"/>
          </w:tcPr>
          <w:p w14:paraId="35552359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39D0FF" w14:textId="53797EB5" w:rsidR="00B8150C" w:rsidRPr="00F40C65" w:rsidRDefault="00E7007E" w:rsidP="00B8150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269</w:t>
            </w:r>
            <w:r w:rsidR="00941C64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605</w:t>
            </w:r>
          </w:p>
        </w:tc>
        <w:tc>
          <w:tcPr>
            <w:tcW w:w="180" w:type="dxa"/>
          </w:tcPr>
          <w:p w14:paraId="2B137AF0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5601AC9" w14:textId="0071713F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69,299</w:t>
            </w:r>
          </w:p>
        </w:tc>
      </w:tr>
      <w:tr w:rsidR="00B8150C" w:rsidRPr="00F40C65" w14:paraId="49DDE22C" w14:textId="77777777" w:rsidTr="00571460">
        <w:trPr>
          <w:cantSplit/>
        </w:trPr>
        <w:tc>
          <w:tcPr>
            <w:tcW w:w="3780" w:type="dxa"/>
          </w:tcPr>
          <w:p w14:paraId="0B23B867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สินทรัพย์ถาวรหรือสินทรัพย์อื่น</w:t>
            </w:r>
          </w:p>
        </w:tc>
        <w:tc>
          <w:tcPr>
            <w:tcW w:w="1170" w:type="dxa"/>
          </w:tcPr>
          <w:p w14:paraId="7465EC81" w14:textId="320219F9" w:rsidR="00B8150C" w:rsidRPr="00F40C65" w:rsidRDefault="00E66BC7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2,320</w:t>
            </w:r>
          </w:p>
        </w:tc>
        <w:tc>
          <w:tcPr>
            <w:tcW w:w="180" w:type="dxa"/>
          </w:tcPr>
          <w:p w14:paraId="052F0DB3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92D30D0" w14:textId="2082DD29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22,751</w:t>
            </w:r>
          </w:p>
        </w:tc>
        <w:tc>
          <w:tcPr>
            <w:tcW w:w="180" w:type="dxa"/>
          </w:tcPr>
          <w:p w14:paraId="55B6A2E2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393BD" w14:textId="272D70F4" w:rsidR="00B8150C" w:rsidRPr="00F40C65" w:rsidRDefault="00941C64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97991E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D9FD79" w14:textId="25E2589B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66BC7" w:rsidRPr="00F40C65" w14:paraId="3764A8D5" w14:textId="77777777" w:rsidTr="00571460">
        <w:trPr>
          <w:cantSplit/>
        </w:trPr>
        <w:tc>
          <w:tcPr>
            <w:tcW w:w="3780" w:type="dxa"/>
          </w:tcPr>
          <w:p w14:paraId="77A922C6" w14:textId="141F8E0F" w:rsidR="00E66BC7" w:rsidRPr="00F40C65" w:rsidRDefault="00E66BC7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2EA80C6D" w14:textId="2AB94A42" w:rsidR="00E66BC7" w:rsidRPr="00F40C65" w:rsidRDefault="00E66BC7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101</w:t>
            </w:r>
          </w:p>
        </w:tc>
        <w:tc>
          <w:tcPr>
            <w:tcW w:w="180" w:type="dxa"/>
          </w:tcPr>
          <w:p w14:paraId="7FF18D3B" w14:textId="77777777" w:rsidR="00E66BC7" w:rsidRPr="00F40C65" w:rsidRDefault="00E66BC7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0C41641" w14:textId="77777777" w:rsidR="00E66BC7" w:rsidRPr="00F40C65" w:rsidRDefault="00E66BC7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D96A557" w14:textId="77777777" w:rsidR="00E66BC7" w:rsidRPr="00F40C65" w:rsidRDefault="00E66BC7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51B979" w14:textId="51E1BB67" w:rsidR="00E66BC7" w:rsidRPr="00F40C65" w:rsidRDefault="00E66BC7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269</w:t>
            </w:r>
          </w:p>
        </w:tc>
        <w:tc>
          <w:tcPr>
            <w:tcW w:w="180" w:type="dxa"/>
          </w:tcPr>
          <w:p w14:paraId="654519A4" w14:textId="77777777" w:rsidR="00E66BC7" w:rsidRPr="00F40C65" w:rsidRDefault="00E66BC7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F59BBF" w14:textId="77777777" w:rsidR="00E66BC7" w:rsidRPr="00F40C65" w:rsidRDefault="00E66BC7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8150C" w:rsidRPr="00F40C65" w14:paraId="755387D8" w14:textId="77777777" w:rsidTr="00571460">
        <w:trPr>
          <w:cantSplit/>
        </w:trPr>
        <w:tc>
          <w:tcPr>
            <w:tcW w:w="3780" w:type="dxa"/>
          </w:tcPr>
          <w:p w14:paraId="603A9C4E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170" w:type="dxa"/>
          </w:tcPr>
          <w:p w14:paraId="438B52DF" w14:textId="064F3192" w:rsidR="00B8150C" w:rsidRPr="00F40C65" w:rsidRDefault="00941C64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180" w:type="dxa"/>
          </w:tcPr>
          <w:p w14:paraId="52F71C7D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D0CBB54" w14:textId="48025C1C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C7B7024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89DAD6" w14:textId="15CA8E5B" w:rsidR="00B8150C" w:rsidRPr="00F40C65" w:rsidRDefault="00941C64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180" w:type="dxa"/>
          </w:tcPr>
          <w:p w14:paraId="319D21B4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422C7AF" w14:textId="4EDA08D5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367</w:t>
            </w:r>
          </w:p>
        </w:tc>
      </w:tr>
      <w:tr w:rsidR="00FE35D4" w:rsidRPr="00F40C65" w14:paraId="30CCBE43" w14:textId="77777777" w:rsidTr="008E37E1">
        <w:trPr>
          <w:cantSplit/>
          <w:trHeight w:hRule="exact" w:val="284"/>
        </w:trPr>
        <w:tc>
          <w:tcPr>
            <w:tcW w:w="3780" w:type="dxa"/>
          </w:tcPr>
          <w:p w14:paraId="208F72AA" w14:textId="77777777" w:rsidR="00131003" w:rsidRPr="00F40C65" w:rsidRDefault="0013100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2EADB6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CB03AC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58AE2F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1F0C9A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334D61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02C6F7C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BDBB71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40C65" w14:paraId="0D0A636B" w14:textId="77777777" w:rsidTr="00571460">
        <w:trPr>
          <w:cantSplit/>
        </w:trPr>
        <w:tc>
          <w:tcPr>
            <w:tcW w:w="3780" w:type="dxa"/>
          </w:tcPr>
          <w:p w14:paraId="39ABCC82" w14:textId="77777777" w:rsidR="00131003" w:rsidRPr="00F40C65" w:rsidRDefault="0013100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0ED16B99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319944B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5AAE34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D9DA21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920AA3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9AF0992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0F17A1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E35D4" w:rsidRPr="00F40C65" w14:paraId="429D30C6" w14:textId="77777777" w:rsidTr="00822C66">
        <w:trPr>
          <w:cantSplit/>
          <w:trHeight w:val="73"/>
        </w:trPr>
        <w:tc>
          <w:tcPr>
            <w:tcW w:w="3780" w:type="dxa"/>
          </w:tcPr>
          <w:p w14:paraId="6294B0F3" w14:textId="77777777" w:rsidR="00131003" w:rsidRPr="00F40C65" w:rsidRDefault="0013100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D553324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897D640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033DEE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6B7D6D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B76749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022732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A69489" w14:textId="77777777" w:rsidR="00131003" w:rsidRPr="00F40C65" w:rsidRDefault="0013100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8150C" w:rsidRPr="00F40C65" w14:paraId="39369797" w14:textId="77777777" w:rsidTr="00571460">
        <w:trPr>
          <w:cantSplit/>
        </w:trPr>
        <w:tc>
          <w:tcPr>
            <w:tcW w:w="3780" w:type="dxa"/>
          </w:tcPr>
          <w:p w14:paraId="2364F014" w14:textId="77777777" w:rsidR="00B8150C" w:rsidRPr="00F40C65" w:rsidRDefault="00B8150C" w:rsidP="00B815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725AE210" w14:textId="146B128C" w:rsidR="00B8150C" w:rsidRPr="00F40C65" w:rsidRDefault="00B01DAA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32,476</w:t>
            </w:r>
          </w:p>
        </w:tc>
        <w:tc>
          <w:tcPr>
            <w:tcW w:w="180" w:type="dxa"/>
          </w:tcPr>
          <w:p w14:paraId="239F85DC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F211D" w14:textId="1EEEB710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36,089</w:t>
            </w:r>
          </w:p>
        </w:tc>
        <w:tc>
          <w:tcPr>
            <w:tcW w:w="180" w:type="dxa"/>
          </w:tcPr>
          <w:p w14:paraId="4006275B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20B562" w14:textId="35BC80E6" w:rsidR="00B8150C" w:rsidRPr="00F40C65" w:rsidRDefault="00B01DAA" w:rsidP="00B815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32,476</w:t>
            </w:r>
          </w:p>
        </w:tc>
        <w:tc>
          <w:tcPr>
            <w:tcW w:w="180" w:type="dxa"/>
          </w:tcPr>
          <w:p w14:paraId="4CDB5CF3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89A2C8" w14:textId="45EE801C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36,089</w:t>
            </w:r>
          </w:p>
        </w:tc>
      </w:tr>
      <w:tr w:rsidR="00B8150C" w:rsidRPr="00F40C65" w14:paraId="058E9E5C" w14:textId="77777777" w:rsidTr="00C61649">
        <w:trPr>
          <w:cantSplit/>
        </w:trPr>
        <w:tc>
          <w:tcPr>
            <w:tcW w:w="3780" w:type="dxa"/>
          </w:tcPr>
          <w:p w14:paraId="7E6259E3" w14:textId="77777777" w:rsidR="00B8150C" w:rsidRPr="00F40C65" w:rsidRDefault="00B8150C" w:rsidP="00B815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1F5819" w14:textId="171E7D20" w:rsidR="00B8150C" w:rsidRPr="00F40C65" w:rsidRDefault="00941C64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1,685</w:t>
            </w:r>
          </w:p>
        </w:tc>
        <w:tc>
          <w:tcPr>
            <w:tcW w:w="180" w:type="dxa"/>
          </w:tcPr>
          <w:p w14:paraId="338369A9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79432C" w14:textId="3D87C468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1,557</w:t>
            </w:r>
          </w:p>
        </w:tc>
        <w:tc>
          <w:tcPr>
            <w:tcW w:w="180" w:type="dxa"/>
          </w:tcPr>
          <w:p w14:paraId="6E12D376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4745F5" w14:textId="5E7A4545" w:rsidR="00B8150C" w:rsidRPr="00F40C65" w:rsidRDefault="00941C64" w:rsidP="00B815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1,685</w:t>
            </w:r>
          </w:p>
        </w:tc>
        <w:tc>
          <w:tcPr>
            <w:tcW w:w="180" w:type="dxa"/>
          </w:tcPr>
          <w:p w14:paraId="4053BE04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AD7C83" w14:textId="735F080F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1,557</w:t>
            </w:r>
          </w:p>
        </w:tc>
      </w:tr>
      <w:tr w:rsidR="00B8150C" w:rsidRPr="00F40C65" w14:paraId="54E0B4AD" w14:textId="77777777" w:rsidTr="00C61649">
        <w:trPr>
          <w:cantSplit/>
        </w:trPr>
        <w:tc>
          <w:tcPr>
            <w:tcW w:w="3780" w:type="dxa"/>
          </w:tcPr>
          <w:p w14:paraId="4B5DF10F" w14:textId="77777777" w:rsidR="00B8150C" w:rsidRPr="00F40C65" w:rsidRDefault="00B8150C" w:rsidP="00B8150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F5AAC8" w14:textId="528F1E0D" w:rsidR="00B8150C" w:rsidRPr="00F40C65" w:rsidRDefault="00B01DAA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34,161</w:t>
            </w:r>
          </w:p>
        </w:tc>
        <w:tc>
          <w:tcPr>
            <w:tcW w:w="180" w:type="dxa"/>
          </w:tcPr>
          <w:p w14:paraId="04A5AECD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2F9090" w14:textId="7584ADD1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37,646</w:t>
            </w:r>
          </w:p>
        </w:tc>
        <w:tc>
          <w:tcPr>
            <w:tcW w:w="180" w:type="dxa"/>
          </w:tcPr>
          <w:p w14:paraId="32C9D6F4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482509" w14:textId="6A3DF067" w:rsidR="00B8150C" w:rsidRPr="00F40C65" w:rsidRDefault="00B01DAA" w:rsidP="00B815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34,161</w:t>
            </w:r>
          </w:p>
        </w:tc>
        <w:tc>
          <w:tcPr>
            <w:tcW w:w="180" w:type="dxa"/>
          </w:tcPr>
          <w:p w14:paraId="5EC18E4E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7D1D7A" w14:textId="6575D2B1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37,646</w:t>
            </w:r>
          </w:p>
        </w:tc>
      </w:tr>
    </w:tbl>
    <w:p w14:paraId="4B802524" w14:textId="77777777" w:rsidR="0000005A" w:rsidRPr="00F40C65" w:rsidRDefault="0000005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E1DBD2F" w14:textId="388A244F" w:rsidR="00F12682" w:rsidRPr="00F40C65" w:rsidRDefault="0025460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F40C65">
        <w:rPr>
          <w:rFonts w:ascii="Angsana New" w:hAnsi="Angsana New"/>
          <w:sz w:val="30"/>
          <w:szCs w:val="30"/>
        </w:rPr>
        <w:t>31</w:t>
      </w:r>
      <w:r w:rsidRPr="00F40C6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4B4833"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="007136A3" w:rsidRPr="00F40C65">
        <w:rPr>
          <w:rFonts w:ascii="Angsana New" w:hAnsi="Angsana New"/>
          <w:sz w:val="30"/>
          <w:szCs w:val="30"/>
        </w:rPr>
        <w:t>25</w:t>
      </w:r>
      <w:r w:rsidR="004B4833" w:rsidRPr="00F40C65">
        <w:rPr>
          <w:rFonts w:ascii="Angsana New" w:hAnsi="Angsana New"/>
          <w:sz w:val="30"/>
          <w:szCs w:val="30"/>
        </w:rPr>
        <w:t>6</w:t>
      </w:r>
      <w:r w:rsidR="00B8150C" w:rsidRPr="00F40C65">
        <w:rPr>
          <w:rFonts w:ascii="Angsana New" w:hAnsi="Angsana New"/>
          <w:sz w:val="30"/>
          <w:szCs w:val="30"/>
        </w:rPr>
        <w:t>7</w:t>
      </w:r>
      <w:r w:rsidR="004B4833"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36A3" w:rsidRPr="00F40C65">
        <w:rPr>
          <w:rFonts w:ascii="Angsana New" w:hAnsi="Angsana New"/>
          <w:sz w:val="30"/>
          <w:szCs w:val="30"/>
        </w:rPr>
        <w:t>25</w:t>
      </w:r>
      <w:r w:rsidR="004B4833" w:rsidRPr="00F40C65">
        <w:rPr>
          <w:rFonts w:ascii="Angsana New" w:hAnsi="Angsana New"/>
          <w:sz w:val="30"/>
          <w:szCs w:val="30"/>
        </w:rPr>
        <w:t>6</w:t>
      </w:r>
      <w:r w:rsidR="00B8150C" w:rsidRPr="00F40C65">
        <w:rPr>
          <w:rFonts w:ascii="Angsana New" w:hAnsi="Angsana New"/>
          <w:sz w:val="30"/>
          <w:szCs w:val="30"/>
        </w:rPr>
        <w:t>6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FE35D4" w:rsidRPr="00F40C65" w14:paraId="077987E1" w14:textId="77777777" w:rsidTr="00135A8A">
        <w:trPr>
          <w:tblHeader/>
        </w:trPr>
        <w:tc>
          <w:tcPr>
            <w:tcW w:w="3780" w:type="dxa"/>
            <w:shd w:val="clear" w:color="auto" w:fill="auto"/>
          </w:tcPr>
          <w:p w14:paraId="25EF6527" w14:textId="77777777" w:rsidR="00F12682" w:rsidRPr="00F40C65" w:rsidRDefault="00F12682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6C086208" w14:textId="77777777" w:rsidR="00F12682" w:rsidRPr="00F40C65" w:rsidRDefault="00F12682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F40C6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8A5B715" w14:textId="77777777" w:rsidR="00F12682" w:rsidRPr="00F40C65" w:rsidRDefault="00F12682" w:rsidP="00FE35D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286D62F1" w14:textId="77777777" w:rsidR="00F12682" w:rsidRPr="00F40C65" w:rsidRDefault="00F12682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E35D4" w:rsidRPr="00F40C65" w14:paraId="470F4220" w14:textId="77777777" w:rsidTr="00135A8A">
        <w:trPr>
          <w:tblHeader/>
        </w:trPr>
        <w:tc>
          <w:tcPr>
            <w:tcW w:w="3780" w:type="dxa"/>
            <w:shd w:val="clear" w:color="auto" w:fill="auto"/>
          </w:tcPr>
          <w:p w14:paraId="5C5E6B6C" w14:textId="77777777" w:rsidR="00F12682" w:rsidRPr="00F40C65" w:rsidRDefault="00F12682" w:rsidP="00FE35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4C0047" w14:textId="42AB13BC" w:rsidR="00F12682" w:rsidRPr="00F40C65" w:rsidRDefault="00EE16FD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F12682" w:rsidRPr="00F40C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AF5844" w:rsidRPr="00F40C6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B8150C" w:rsidRPr="00F40C6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  <w:shd w:val="clear" w:color="auto" w:fill="auto"/>
          </w:tcPr>
          <w:p w14:paraId="57B368CD" w14:textId="77777777" w:rsidR="00F12682" w:rsidRPr="00F40C65" w:rsidRDefault="00F12682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</w:tcPr>
          <w:p w14:paraId="18C8657B" w14:textId="43D6C03D" w:rsidR="00F12682" w:rsidRPr="00F40C65" w:rsidRDefault="00F12682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F5844" w:rsidRPr="00F40C6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B8150C" w:rsidRPr="00F40C6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E9CD77" w14:textId="77777777" w:rsidR="00F12682" w:rsidRPr="00F40C65" w:rsidRDefault="00F12682" w:rsidP="00FE35D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67C2765" w14:textId="57E52F17" w:rsidR="00F12682" w:rsidRPr="00F40C65" w:rsidRDefault="00EE16FD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F12682" w:rsidRPr="00F40C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AF5844" w:rsidRPr="00F40C6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B8150C" w:rsidRPr="00F40C6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4002D5F" w14:textId="77777777" w:rsidR="00F12682" w:rsidRPr="00F40C65" w:rsidRDefault="00F12682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5D993FE" w14:textId="26AFC783" w:rsidR="00F12682" w:rsidRPr="00F40C65" w:rsidRDefault="00F12682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F5844" w:rsidRPr="00F40C6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B8150C" w:rsidRPr="00F40C6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FE35D4" w:rsidRPr="00F40C65" w14:paraId="5420D09D" w14:textId="77777777" w:rsidTr="00135A8A">
        <w:trPr>
          <w:cantSplit/>
        </w:trPr>
        <w:tc>
          <w:tcPr>
            <w:tcW w:w="3780" w:type="dxa"/>
            <w:shd w:val="clear" w:color="auto" w:fill="auto"/>
          </w:tcPr>
          <w:p w14:paraId="2F68B113" w14:textId="77777777" w:rsidR="00A514DF" w:rsidRPr="00F40C65" w:rsidRDefault="00A514D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5E5DEB82" w14:textId="77777777" w:rsidR="00A514DF" w:rsidRPr="00F40C65" w:rsidRDefault="00A514DF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40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F40C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35D4" w:rsidRPr="00F40C65" w14:paraId="20E6FA50" w14:textId="77777777" w:rsidTr="00135A8A">
        <w:trPr>
          <w:cantSplit/>
          <w:trHeight w:val="475"/>
        </w:trPr>
        <w:tc>
          <w:tcPr>
            <w:tcW w:w="3780" w:type="dxa"/>
            <w:shd w:val="clear" w:color="auto" w:fill="auto"/>
          </w:tcPr>
          <w:p w14:paraId="09EFF094" w14:textId="77777777" w:rsidR="00F12682" w:rsidRPr="00F40C65" w:rsidRDefault="00F1268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54ED1390" w14:textId="77777777" w:rsidR="00F12682" w:rsidRPr="00F40C65" w:rsidRDefault="00F12682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shd w:val="clear" w:color="auto" w:fill="auto"/>
          </w:tcPr>
          <w:p w14:paraId="26146530" w14:textId="77777777" w:rsidR="00F12682" w:rsidRPr="00F40C65" w:rsidRDefault="00F12682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777AAF29" w14:textId="77777777" w:rsidR="00F12682" w:rsidRPr="00F40C65" w:rsidRDefault="00F12682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89EB819" w14:textId="77777777" w:rsidR="00F12682" w:rsidRPr="00F40C65" w:rsidRDefault="00F12682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0968D4" w14:textId="77777777" w:rsidR="00F12682" w:rsidRPr="00F40C65" w:rsidRDefault="00F12682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0076D5F" w14:textId="77777777" w:rsidR="00F12682" w:rsidRPr="00F40C65" w:rsidRDefault="00F12682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7FBC5FB" w14:textId="77777777" w:rsidR="00F12682" w:rsidRPr="00F40C65" w:rsidRDefault="00F12682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8150C" w:rsidRPr="00F40C65" w14:paraId="062D8E64" w14:textId="77777777" w:rsidTr="00135A8A">
        <w:trPr>
          <w:cantSplit/>
        </w:trPr>
        <w:tc>
          <w:tcPr>
            <w:tcW w:w="3780" w:type="dxa"/>
            <w:shd w:val="clear" w:color="auto" w:fill="auto"/>
          </w:tcPr>
          <w:p w14:paraId="581D9784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4A9599" w14:textId="0B17AAD7" w:rsidR="00B8150C" w:rsidRPr="00F40C65" w:rsidRDefault="007D362B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0E6FCE"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E6FCE"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772</w:t>
            </w:r>
          </w:p>
        </w:tc>
        <w:tc>
          <w:tcPr>
            <w:tcW w:w="183" w:type="dxa"/>
            <w:shd w:val="clear" w:color="auto" w:fill="auto"/>
          </w:tcPr>
          <w:p w14:paraId="0259BE9D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14:paraId="47F25112" w14:textId="7F0520B9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21,543</w:t>
            </w:r>
          </w:p>
        </w:tc>
        <w:tc>
          <w:tcPr>
            <w:tcW w:w="180" w:type="dxa"/>
            <w:shd w:val="clear" w:color="auto" w:fill="auto"/>
          </w:tcPr>
          <w:p w14:paraId="361D0DAE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3A29EDC" w14:textId="5B8DB556" w:rsidR="00B8150C" w:rsidRPr="00F40C65" w:rsidRDefault="000E6FCE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78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,976</w:t>
            </w:r>
          </w:p>
        </w:tc>
        <w:tc>
          <w:tcPr>
            <w:tcW w:w="180" w:type="dxa"/>
            <w:shd w:val="clear" w:color="auto" w:fill="auto"/>
          </w:tcPr>
          <w:p w14:paraId="60B51ECF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F6BD094" w14:textId="383BDDCB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53,277</w:t>
            </w:r>
          </w:p>
        </w:tc>
      </w:tr>
      <w:tr w:rsidR="00B8150C" w:rsidRPr="00F40C65" w14:paraId="3D578B9A" w14:textId="77777777" w:rsidTr="00135A8A">
        <w:trPr>
          <w:cantSplit/>
          <w:trHeight w:hRule="exact" w:val="288"/>
        </w:trPr>
        <w:tc>
          <w:tcPr>
            <w:tcW w:w="3780" w:type="dxa"/>
            <w:shd w:val="clear" w:color="auto" w:fill="auto"/>
          </w:tcPr>
          <w:p w14:paraId="1CBC56E4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05E2407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3698C0B0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</w:tcPr>
          <w:p w14:paraId="1D24F6DC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1F0C65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82B5A8D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3DC796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71EA2C8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8150C" w:rsidRPr="00F40C65" w14:paraId="3ABE4102" w14:textId="77777777" w:rsidTr="00135A8A">
        <w:trPr>
          <w:cantSplit/>
        </w:trPr>
        <w:tc>
          <w:tcPr>
            <w:tcW w:w="3780" w:type="dxa"/>
            <w:shd w:val="clear" w:color="auto" w:fill="auto"/>
          </w:tcPr>
          <w:p w14:paraId="62936E95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4D062996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00764912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54DDE864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0292EA7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EF984F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B2C7CB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5A7A051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8150C" w:rsidRPr="00F40C65" w14:paraId="36D217ED" w14:textId="77777777" w:rsidTr="00135A8A">
        <w:trPr>
          <w:cantSplit/>
        </w:trPr>
        <w:tc>
          <w:tcPr>
            <w:tcW w:w="3780" w:type="dxa"/>
            <w:shd w:val="clear" w:color="auto" w:fill="auto"/>
          </w:tcPr>
          <w:p w14:paraId="2FD0ADB0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3A4091C" w14:textId="3F973AC1" w:rsidR="00B8150C" w:rsidRPr="00F40C65" w:rsidRDefault="00941C64" w:rsidP="00B815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6FE5EA5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14:paraId="1781DA4D" w14:textId="64F32645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A08746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8727754" w14:textId="3FD4A54A" w:rsidR="00B8150C" w:rsidRPr="00F40C65" w:rsidRDefault="00E66BC7" w:rsidP="00B8150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,349</w:t>
            </w:r>
          </w:p>
        </w:tc>
        <w:tc>
          <w:tcPr>
            <w:tcW w:w="180" w:type="dxa"/>
            <w:shd w:val="clear" w:color="auto" w:fill="auto"/>
          </w:tcPr>
          <w:p w14:paraId="2A587E66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FF5E154" w14:textId="1E4C2FD2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35,113</w:t>
            </w:r>
          </w:p>
        </w:tc>
      </w:tr>
      <w:tr w:rsidR="00B8150C" w:rsidRPr="00F40C65" w14:paraId="3A26DAFF" w14:textId="77777777" w:rsidTr="00135A8A">
        <w:trPr>
          <w:gridAfter w:val="1"/>
          <w:wAfter w:w="1260" w:type="dxa"/>
          <w:cantSplit/>
          <w:trHeight w:hRule="exact" w:val="288"/>
        </w:trPr>
        <w:tc>
          <w:tcPr>
            <w:tcW w:w="3780" w:type="dxa"/>
            <w:shd w:val="clear" w:color="auto" w:fill="auto"/>
          </w:tcPr>
          <w:p w14:paraId="647D4434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4D174C4" w14:textId="77777777" w:rsidR="00C85A76" w:rsidRPr="00F40C65" w:rsidRDefault="00C85A76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4ECB2B8" w14:textId="77777777" w:rsidR="00C85A76" w:rsidRPr="00F40C65" w:rsidRDefault="00C85A76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910B97" w14:textId="77777777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12769C64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6B5A579B" w14:textId="77777777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DFC6C1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D88DE4" w14:textId="77777777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0C82B03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85A76" w:rsidRPr="00F40C65" w14:paraId="7E944F15" w14:textId="77777777" w:rsidTr="00135A8A">
        <w:trPr>
          <w:cantSplit/>
        </w:trPr>
        <w:tc>
          <w:tcPr>
            <w:tcW w:w="3780" w:type="dxa"/>
            <w:shd w:val="clear" w:color="auto" w:fill="auto"/>
          </w:tcPr>
          <w:p w14:paraId="4BA24FE1" w14:textId="77777777" w:rsidR="00C85A76" w:rsidRPr="00F40C65" w:rsidRDefault="00C85A76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DF4601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0C8D50FC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24688500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8C32658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A2D389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9A193D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8C73DA3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85A76" w:rsidRPr="00F40C65" w14:paraId="0DE1453D" w14:textId="77777777" w:rsidTr="00135A8A">
        <w:trPr>
          <w:cantSplit/>
        </w:trPr>
        <w:tc>
          <w:tcPr>
            <w:tcW w:w="3780" w:type="dxa"/>
            <w:shd w:val="clear" w:color="auto" w:fill="auto"/>
          </w:tcPr>
          <w:p w14:paraId="2C933E38" w14:textId="77777777" w:rsidR="00C85A76" w:rsidRPr="00F40C65" w:rsidRDefault="00C85A76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7C6C2A6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0F262367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4528CE05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745C5C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0822F8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324D00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BC0C8B9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85A76" w:rsidRPr="00F40C65" w14:paraId="44059689" w14:textId="77777777" w:rsidTr="00135A8A">
        <w:trPr>
          <w:cantSplit/>
        </w:trPr>
        <w:tc>
          <w:tcPr>
            <w:tcW w:w="3780" w:type="dxa"/>
            <w:shd w:val="clear" w:color="auto" w:fill="auto"/>
          </w:tcPr>
          <w:p w14:paraId="76F2D796" w14:textId="404F1B0A" w:rsidR="00C85A76" w:rsidRPr="00F40C65" w:rsidRDefault="00C85A76" w:rsidP="00D23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เงินให้กู้ยืมระยะสั้นกิจการเกี่ยวข้องกัน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D458223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4E9E613D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2D0549E9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F146F0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3B301E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B1BAF2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35DE422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85A76" w:rsidRPr="00F40C65" w14:paraId="5500D4A5" w14:textId="77777777" w:rsidTr="00135A8A">
        <w:trPr>
          <w:cantSplit/>
        </w:trPr>
        <w:tc>
          <w:tcPr>
            <w:tcW w:w="3780" w:type="dxa"/>
            <w:shd w:val="clear" w:color="auto" w:fill="auto"/>
          </w:tcPr>
          <w:p w14:paraId="256CE9BA" w14:textId="77777777" w:rsidR="00C85A76" w:rsidRPr="00F40C65" w:rsidRDefault="00C85A76" w:rsidP="00D23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E4F43E2" w14:textId="77777777" w:rsidR="00C85A76" w:rsidRPr="00F40C65" w:rsidRDefault="00C85A76" w:rsidP="00D235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1EC219A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14:paraId="7AD1C504" w14:textId="77777777" w:rsidR="00C85A76" w:rsidRPr="00F40C65" w:rsidRDefault="00C85A76" w:rsidP="00D235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8033DF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D52D0F2" w14:textId="3A330A25" w:rsidR="00C85A76" w:rsidRPr="00F40C65" w:rsidRDefault="00C85A76" w:rsidP="00D235CD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62,600</w:t>
            </w:r>
          </w:p>
        </w:tc>
        <w:tc>
          <w:tcPr>
            <w:tcW w:w="180" w:type="dxa"/>
            <w:shd w:val="clear" w:color="auto" w:fill="auto"/>
          </w:tcPr>
          <w:p w14:paraId="2D26B313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0B0AD9A" w14:textId="7E92F0DB" w:rsidR="00C85A76" w:rsidRPr="00F40C65" w:rsidRDefault="00C85A76" w:rsidP="00D235CD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85A76" w:rsidRPr="00F40C65" w14:paraId="6C20CEAB" w14:textId="77777777" w:rsidTr="00135A8A">
        <w:trPr>
          <w:cantSplit/>
        </w:trPr>
        <w:tc>
          <w:tcPr>
            <w:tcW w:w="3780" w:type="dxa"/>
            <w:shd w:val="clear" w:color="auto" w:fill="auto"/>
          </w:tcPr>
          <w:p w14:paraId="74A88D72" w14:textId="77777777" w:rsidR="00C85A76" w:rsidRPr="00F40C65" w:rsidRDefault="00C85A76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474A80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701BC2F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089D2CF2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D2050A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18068B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BFE3A5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48CE458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85A76" w:rsidRPr="00F40C65" w14:paraId="4ABD1DD3" w14:textId="77777777" w:rsidTr="00135A8A">
        <w:trPr>
          <w:gridAfter w:val="1"/>
          <w:wAfter w:w="1260" w:type="dxa"/>
          <w:cantSplit/>
        </w:trPr>
        <w:tc>
          <w:tcPr>
            <w:tcW w:w="3780" w:type="dxa"/>
            <w:shd w:val="clear" w:color="auto" w:fill="auto"/>
          </w:tcPr>
          <w:p w14:paraId="65A6E4EB" w14:textId="77777777" w:rsidR="00C85A76" w:rsidRPr="00F40C65" w:rsidRDefault="00C85A76" w:rsidP="00D23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4EA8EE93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41D56A20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3355169B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510F00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B952E8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2AE7B4E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85A76" w:rsidRPr="00F40C65" w14:paraId="41C26E20" w14:textId="77777777" w:rsidTr="00135A8A">
        <w:trPr>
          <w:cantSplit/>
        </w:trPr>
        <w:tc>
          <w:tcPr>
            <w:tcW w:w="3780" w:type="dxa"/>
            <w:shd w:val="clear" w:color="auto" w:fill="auto"/>
          </w:tcPr>
          <w:p w14:paraId="542E1439" w14:textId="77777777" w:rsidR="00C85A76" w:rsidRPr="00F40C65" w:rsidRDefault="00C85A76" w:rsidP="00D23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6CAB01E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8D32779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479E05C1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4F8AD1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8D3543" w14:textId="77777777" w:rsidR="00C85A76" w:rsidRPr="00F40C65" w:rsidRDefault="00C85A76" w:rsidP="00D235CD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41342B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E7B0D85" w14:textId="77777777" w:rsidR="00C85A76" w:rsidRPr="00F40C65" w:rsidRDefault="00C85A76" w:rsidP="00D235CD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85A76" w:rsidRPr="00F40C65" w14:paraId="05700433" w14:textId="77777777" w:rsidTr="00135A8A">
        <w:trPr>
          <w:cantSplit/>
        </w:trPr>
        <w:tc>
          <w:tcPr>
            <w:tcW w:w="3780" w:type="dxa"/>
            <w:shd w:val="clear" w:color="auto" w:fill="auto"/>
          </w:tcPr>
          <w:p w14:paraId="5B078E0D" w14:textId="77777777" w:rsidR="00C85A76" w:rsidRPr="00F40C65" w:rsidRDefault="00C85A76" w:rsidP="00D23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BE16D0D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  <w:shd w:val="clear" w:color="auto" w:fill="auto"/>
          </w:tcPr>
          <w:p w14:paraId="22216DE2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14:paraId="778128A0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  <w:shd w:val="clear" w:color="auto" w:fill="auto"/>
          </w:tcPr>
          <w:p w14:paraId="310084CD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BF37DEB" w14:textId="77777777" w:rsidR="00C85A76" w:rsidRPr="00F40C65" w:rsidRDefault="00C85A76" w:rsidP="00D235CD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  <w:shd w:val="clear" w:color="auto" w:fill="auto"/>
          </w:tcPr>
          <w:p w14:paraId="47328B38" w14:textId="77777777" w:rsidR="00C85A76" w:rsidRPr="00F40C65" w:rsidRDefault="00C85A76" w:rsidP="00D235C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913BE14" w14:textId="77777777" w:rsidR="00C85A76" w:rsidRPr="00F40C65" w:rsidRDefault="00C85A76" w:rsidP="00D235CD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C85A76" w:rsidRPr="00F40C65" w14:paraId="1965F5E0" w14:textId="77777777" w:rsidTr="00135A8A">
        <w:trPr>
          <w:cantSplit/>
        </w:trPr>
        <w:tc>
          <w:tcPr>
            <w:tcW w:w="3780" w:type="dxa"/>
            <w:shd w:val="clear" w:color="auto" w:fill="auto"/>
          </w:tcPr>
          <w:p w14:paraId="4BFFAD93" w14:textId="77777777" w:rsidR="00C85A76" w:rsidRPr="00F40C65" w:rsidRDefault="00C85A76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B2B213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4665C4B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05EF777A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C728B5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719A18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316B9A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0F9C777" w14:textId="77777777" w:rsidR="00C85A76" w:rsidRPr="00F40C65" w:rsidRDefault="00C85A76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8150C" w:rsidRPr="00F40C65" w14:paraId="782FC7CA" w14:textId="77777777" w:rsidTr="00135A8A">
        <w:trPr>
          <w:cantSplit/>
        </w:trPr>
        <w:tc>
          <w:tcPr>
            <w:tcW w:w="3780" w:type="dxa"/>
            <w:shd w:val="clear" w:color="auto" w:fill="auto"/>
          </w:tcPr>
          <w:p w14:paraId="09AA8246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</w:tcPr>
          <w:p w14:paraId="6D547279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BB881E2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505BA86C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591199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04F6AB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77E106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E009A63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8150C" w:rsidRPr="00F40C65" w14:paraId="4812AA5F" w14:textId="77777777" w:rsidTr="00135A8A">
        <w:trPr>
          <w:cantSplit/>
        </w:trPr>
        <w:tc>
          <w:tcPr>
            <w:tcW w:w="3780" w:type="dxa"/>
            <w:shd w:val="clear" w:color="auto" w:fill="auto"/>
          </w:tcPr>
          <w:p w14:paraId="5C108C17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1DB2401" w14:textId="25407F7C" w:rsidR="00B8150C" w:rsidRPr="00F40C65" w:rsidRDefault="00C85A76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9,962</w:t>
            </w:r>
          </w:p>
        </w:tc>
        <w:tc>
          <w:tcPr>
            <w:tcW w:w="183" w:type="dxa"/>
            <w:shd w:val="clear" w:color="auto" w:fill="auto"/>
          </w:tcPr>
          <w:p w14:paraId="4F00DF14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14:paraId="6F7ADC41" w14:textId="60BC28EC" w:rsidR="00B8150C" w:rsidRPr="00F40C65" w:rsidRDefault="00B8150C" w:rsidP="00B815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14,292</w:t>
            </w:r>
          </w:p>
        </w:tc>
        <w:tc>
          <w:tcPr>
            <w:tcW w:w="180" w:type="dxa"/>
            <w:shd w:val="clear" w:color="auto" w:fill="auto"/>
          </w:tcPr>
          <w:p w14:paraId="5760A039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0EF993A" w14:textId="2D6F9011" w:rsidR="00B8150C" w:rsidRPr="00F40C65" w:rsidRDefault="00C85A76" w:rsidP="00B8150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48,437</w:t>
            </w:r>
          </w:p>
        </w:tc>
        <w:tc>
          <w:tcPr>
            <w:tcW w:w="180" w:type="dxa"/>
            <w:shd w:val="clear" w:color="auto" w:fill="auto"/>
          </w:tcPr>
          <w:p w14:paraId="72D61CD6" w14:textId="77777777" w:rsidR="00B8150C" w:rsidRPr="00F40C65" w:rsidRDefault="00B8150C" w:rsidP="00B8150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B1D249F" w14:textId="4E2C2C1A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9,818</w:t>
            </w:r>
          </w:p>
        </w:tc>
      </w:tr>
      <w:tr w:rsidR="00FE35D4" w:rsidRPr="00F40C65" w14:paraId="652EB17E" w14:textId="77777777" w:rsidTr="00135A8A">
        <w:trPr>
          <w:cantSplit/>
          <w:trHeight w:hRule="exact" w:val="288"/>
        </w:trPr>
        <w:tc>
          <w:tcPr>
            <w:tcW w:w="3780" w:type="dxa"/>
            <w:shd w:val="clear" w:color="auto" w:fill="auto"/>
          </w:tcPr>
          <w:p w14:paraId="0F1EEAB6" w14:textId="77777777" w:rsidR="00D12B63" w:rsidRPr="00F40C65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01F06AF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315034C0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</w:tcPr>
          <w:p w14:paraId="6D048709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BD4394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4D66067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3D2EE1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93C30F4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35D4" w:rsidRPr="00F40C65" w14:paraId="41F6D5D9" w14:textId="77777777" w:rsidTr="00135A8A">
        <w:trPr>
          <w:cantSplit/>
        </w:trPr>
        <w:tc>
          <w:tcPr>
            <w:tcW w:w="3780" w:type="dxa"/>
            <w:shd w:val="clear" w:color="auto" w:fill="auto"/>
          </w:tcPr>
          <w:p w14:paraId="4B5C1919" w14:textId="77777777" w:rsidR="00D12B63" w:rsidRPr="00F40C65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273BA442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36193917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14:paraId="00AFFB48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47970D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7AB9C6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359D19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5D89C73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12B63" w:rsidRPr="00F40C65" w14:paraId="6EAC572F" w14:textId="77777777" w:rsidTr="00135A8A">
        <w:trPr>
          <w:cantSplit/>
        </w:trPr>
        <w:tc>
          <w:tcPr>
            <w:tcW w:w="3780" w:type="dxa"/>
            <w:shd w:val="clear" w:color="auto" w:fill="auto"/>
          </w:tcPr>
          <w:p w14:paraId="3576B927" w14:textId="77777777" w:rsidR="00D12B63" w:rsidRPr="00F40C65" w:rsidRDefault="00D12B6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6A9E669" w14:textId="5DDBB3E0" w:rsidR="00D12B63" w:rsidRPr="00F40C65" w:rsidRDefault="00E66BC7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EF90A6E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</w:tcPr>
          <w:p w14:paraId="13121852" w14:textId="150A5550" w:rsidR="00D12B63" w:rsidRPr="00F40C65" w:rsidRDefault="00E66BC7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180" w:type="dxa"/>
            <w:shd w:val="clear" w:color="auto" w:fill="auto"/>
          </w:tcPr>
          <w:p w14:paraId="383BCD05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934FA60" w14:textId="4BBAC9AB" w:rsidR="00D12B63" w:rsidRPr="00F40C65" w:rsidRDefault="00C85A76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80" w:type="dxa"/>
            <w:shd w:val="clear" w:color="auto" w:fill="auto"/>
          </w:tcPr>
          <w:p w14:paraId="3076329B" w14:textId="77777777" w:rsidR="00D12B63" w:rsidRPr="00F40C65" w:rsidRDefault="00D12B63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1803635" w14:textId="46B12C82" w:rsidR="00D12B63" w:rsidRPr="00F40C65" w:rsidRDefault="00E66BC7" w:rsidP="00FE35D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254</w:t>
            </w:r>
          </w:p>
        </w:tc>
      </w:tr>
    </w:tbl>
    <w:p w14:paraId="64998E4C" w14:textId="77777777" w:rsidR="00F12682" w:rsidRPr="00F40C65" w:rsidRDefault="00F1268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1E7142C" w14:textId="77777777" w:rsidR="004E5749" w:rsidRPr="00F40C65" w:rsidRDefault="004E5749" w:rsidP="00FE35D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4E5749" w:rsidRPr="00F40C65" w14:paraId="4F30633F" w14:textId="77777777" w:rsidTr="00D235CD">
        <w:trPr>
          <w:cantSplit/>
        </w:trPr>
        <w:tc>
          <w:tcPr>
            <w:tcW w:w="3780" w:type="dxa"/>
          </w:tcPr>
          <w:p w14:paraId="4C9FCAE2" w14:textId="4F569E7E" w:rsidR="004E5749" w:rsidRPr="00F40C65" w:rsidRDefault="004E5749" w:rsidP="00D23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1170" w:type="dxa"/>
          </w:tcPr>
          <w:p w14:paraId="29371D8A" w14:textId="77777777" w:rsidR="004E5749" w:rsidRPr="00F40C65" w:rsidRDefault="004E5749" w:rsidP="00D235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274FE04" w14:textId="77777777" w:rsidR="004E5749" w:rsidRPr="00F40C65" w:rsidRDefault="004E5749" w:rsidP="00D235C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D41B2DA" w14:textId="77777777" w:rsidR="004E5749" w:rsidRPr="00F40C65" w:rsidRDefault="004E5749" w:rsidP="00D23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C770F09" w14:textId="77777777" w:rsidR="004E5749" w:rsidRPr="00F40C65" w:rsidRDefault="004E5749" w:rsidP="00D235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88D529" w14:textId="77777777" w:rsidR="004E5749" w:rsidRPr="00F40C65" w:rsidRDefault="004E5749" w:rsidP="00D23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26680B3" w14:textId="77777777" w:rsidR="004E5749" w:rsidRPr="00F40C65" w:rsidRDefault="004E5749" w:rsidP="00D235C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1644825" w14:textId="77777777" w:rsidR="004E5749" w:rsidRPr="00F40C65" w:rsidRDefault="004E5749" w:rsidP="00D23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E5749" w:rsidRPr="00F40C65" w14:paraId="2822FA22" w14:textId="77777777" w:rsidTr="00D235CD">
        <w:trPr>
          <w:cantSplit/>
        </w:trPr>
        <w:tc>
          <w:tcPr>
            <w:tcW w:w="3780" w:type="dxa"/>
          </w:tcPr>
          <w:p w14:paraId="0E5C3D62" w14:textId="77777777" w:rsidR="004E5749" w:rsidRPr="00F40C65" w:rsidRDefault="004E5749" w:rsidP="00D23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AB95BF" w14:textId="77777777" w:rsidR="004E5749" w:rsidRPr="00F40C65" w:rsidRDefault="004E5749" w:rsidP="004E57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89C7C41" w14:textId="77777777" w:rsidR="004E5749" w:rsidRPr="00F40C65" w:rsidRDefault="004E5749" w:rsidP="00D235C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5657A879" w14:textId="77777777" w:rsidR="004E5749" w:rsidRPr="00F40C65" w:rsidRDefault="004E5749" w:rsidP="00D235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E70225" w14:textId="77777777" w:rsidR="004E5749" w:rsidRPr="00F40C65" w:rsidRDefault="004E5749" w:rsidP="00D235C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4A3DA0" w14:textId="01B3D15F" w:rsidR="004E5749" w:rsidRPr="00F40C65" w:rsidRDefault="004E5749" w:rsidP="00D235CD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11,200</w:t>
            </w:r>
          </w:p>
        </w:tc>
        <w:tc>
          <w:tcPr>
            <w:tcW w:w="180" w:type="dxa"/>
          </w:tcPr>
          <w:p w14:paraId="032B0A75" w14:textId="77777777" w:rsidR="004E5749" w:rsidRPr="00F40C65" w:rsidRDefault="004E5749" w:rsidP="00D235C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53CCA20" w14:textId="77777777" w:rsidR="004E5749" w:rsidRPr="00F40C65" w:rsidRDefault="004E5749" w:rsidP="00D235CD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81AF117" w14:textId="77777777" w:rsidR="004E5749" w:rsidRPr="00F40C65" w:rsidRDefault="004E5749" w:rsidP="00FE35D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FD90D4" w14:textId="77777777" w:rsidR="00CA3D07" w:rsidRPr="00F40C65" w:rsidRDefault="00CA3D07" w:rsidP="00FE35D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184CA7D" w14:textId="77777777" w:rsidR="00CA3D07" w:rsidRDefault="00CA3D07" w:rsidP="00FE35D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0432DF" w14:textId="77777777" w:rsid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96E3DE" w14:textId="77777777" w:rsid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DAC0D61" w14:textId="77777777" w:rsid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94CFDF9" w14:textId="77777777" w:rsidR="00F40C65" w:rsidRP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1F4ECEC" w14:textId="36A9F766" w:rsidR="009153FC" w:rsidRPr="00F40C65" w:rsidRDefault="009153FC" w:rsidP="00FE35D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14:paraId="5C32087A" w14:textId="77777777" w:rsidR="009153FC" w:rsidRPr="00F40C65" w:rsidRDefault="009153FC" w:rsidP="00FE35D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100" w:lineRule="exact"/>
        <w:ind w:firstLine="547"/>
        <w:rPr>
          <w:rFonts w:ascii="Angsana New" w:hAnsi="Angsana New"/>
          <w:b/>
          <w:bCs/>
          <w:i/>
          <w:iCs/>
        </w:rPr>
      </w:pPr>
    </w:p>
    <w:p w14:paraId="067C1C25" w14:textId="77777777" w:rsidR="0086694E" w:rsidRPr="00F40C65" w:rsidRDefault="0086694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14:paraId="62507987" w14:textId="77777777" w:rsidR="0086694E" w:rsidRPr="00F40C65" w:rsidRDefault="0086694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firstLine="547"/>
        <w:rPr>
          <w:rFonts w:ascii="Angsana New" w:hAnsi="Angsana New"/>
          <w:i/>
          <w:iCs/>
        </w:rPr>
      </w:pPr>
    </w:p>
    <w:p w14:paraId="445311D3" w14:textId="4DC7AA6A" w:rsidR="0086694E" w:rsidRPr="00F40C65" w:rsidRDefault="006D66E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40C65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F40C65">
        <w:rPr>
          <w:rFonts w:ascii="Angsana New" w:hAnsi="Angsana New"/>
          <w:spacing w:val="5"/>
          <w:sz w:val="30"/>
          <w:szCs w:val="30"/>
        </w:rPr>
        <w:t>12</w:t>
      </w:r>
      <w:r w:rsidRPr="00F40C65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F40C65">
        <w:rPr>
          <w:rFonts w:ascii="Angsana New" w:hAnsi="Angsana New"/>
          <w:spacing w:val="5"/>
          <w:sz w:val="30"/>
          <w:szCs w:val="30"/>
        </w:rPr>
        <w:t>2559</w:t>
      </w:r>
      <w:r w:rsidRPr="00F40C65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F40C65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F40C65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F40C65">
        <w:rPr>
          <w:rFonts w:ascii="Angsana New" w:hAnsi="Angsana New"/>
          <w:spacing w:val="5"/>
          <w:sz w:val="30"/>
          <w:szCs w:val="30"/>
          <w:cs/>
        </w:rPr>
        <w:t>กับ</w:t>
      </w:r>
      <w:r w:rsidR="00DC115D" w:rsidRPr="00F40C65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F40C65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F40C65">
        <w:rPr>
          <w:rFonts w:ascii="Angsana New" w:hAnsi="Angsana New"/>
          <w:spacing w:val="5"/>
          <w:sz w:val="30"/>
          <w:szCs w:val="30"/>
          <w:cs/>
        </w:rPr>
        <w:t xml:space="preserve">วิล แอนด์ คอนสตรัคชั่น จำกัด </w:t>
      </w:r>
      <w:r w:rsidR="00F62483" w:rsidRPr="00F40C65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F40C65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F40C65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31 มีนาคม </w:t>
      </w:r>
      <w:r w:rsidR="008D63E4" w:rsidRPr="00F40C65">
        <w:rPr>
          <w:rFonts w:ascii="Angsana New" w:hAnsi="Angsana New"/>
          <w:spacing w:val="5"/>
          <w:sz w:val="30"/>
          <w:szCs w:val="30"/>
        </w:rPr>
        <w:t>2563</w:t>
      </w:r>
      <w:r w:rsidR="00724EB9" w:rsidRPr="00F40C65">
        <w:rPr>
          <w:rFonts w:ascii="Angsana New" w:hAnsi="Angsana New"/>
          <w:spacing w:val="5"/>
          <w:sz w:val="30"/>
          <w:szCs w:val="30"/>
          <w:cs/>
        </w:rPr>
        <w:t xml:space="preserve"> </w:t>
      </w:r>
    </w:p>
    <w:p w14:paraId="4E379A83" w14:textId="77777777" w:rsidR="00650659" w:rsidRPr="00F40C65" w:rsidRDefault="00976B80" w:rsidP="00650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bookmarkStart w:id="6" w:name="_Hlk103085298"/>
      <w:r w:rsidRPr="00F40C65">
        <w:rPr>
          <w:rFonts w:ascii="Angsana New" w:hAnsi="Angsana New"/>
          <w:spacing w:val="5"/>
          <w:sz w:val="30"/>
          <w:szCs w:val="30"/>
          <w:cs/>
        </w:rPr>
        <w:t>บริษัทมีเงินประกันผลงานโครงการก่อสร้าง</w:t>
      </w:r>
      <w:r w:rsidR="003D16E1" w:rsidRPr="00F40C65">
        <w:rPr>
          <w:rFonts w:ascii="Angsana New" w:hAnsi="Angsana New" w:hint="cs"/>
          <w:spacing w:val="5"/>
          <w:sz w:val="30"/>
          <w:szCs w:val="30"/>
          <w:cs/>
        </w:rPr>
        <w:t>ดังกล่าว</w:t>
      </w:r>
      <w:r w:rsidRPr="00F40C65">
        <w:rPr>
          <w:rFonts w:ascii="Angsana New" w:hAnsi="Angsana New"/>
          <w:spacing w:val="5"/>
          <w:sz w:val="30"/>
          <w:szCs w:val="30"/>
          <w:cs/>
        </w:rPr>
        <w:t>ไว้เป็นค่าประกันความเสียหาย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>จำนวน</w:t>
      </w:r>
      <w:r w:rsidRPr="00F40C65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pacing w:val="5"/>
          <w:sz w:val="30"/>
          <w:szCs w:val="30"/>
        </w:rPr>
        <w:t>23.83</w:t>
      </w:r>
      <w:r w:rsidRPr="00F40C65">
        <w:rPr>
          <w:rFonts w:ascii="Angsana New" w:hAnsi="Angsana New"/>
          <w:spacing w:val="5"/>
          <w:sz w:val="30"/>
          <w:szCs w:val="30"/>
          <w:cs/>
        </w:rPr>
        <w:t xml:space="preserve"> ล้านบาท มีกำหนดรับคืนเงินประกันผลงาน </w:t>
      </w:r>
      <w:r w:rsidRPr="00F40C65">
        <w:rPr>
          <w:rFonts w:ascii="Angsana New" w:hAnsi="Angsana New"/>
          <w:spacing w:val="5"/>
          <w:sz w:val="30"/>
          <w:szCs w:val="30"/>
        </w:rPr>
        <w:t>2</w:t>
      </w:r>
      <w:r w:rsidRPr="00F40C65">
        <w:rPr>
          <w:rFonts w:ascii="Angsana New" w:hAnsi="Angsana New"/>
          <w:spacing w:val="5"/>
          <w:sz w:val="30"/>
          <w:szCs w:val="30"/>
          <w:cs/>
        </w:rPr>
        <w:t xml:space="preserve"> ปีนับจากคู่สัญญาส่งมอบงาน และผู้ว่าจ้างของคู่สัญญาได้ตรวจรับมอบงานงวดสุดท้ายแล้วเสร็จ </w:t>
      </w:r>
      <w:r w:rsidR="00650659" w:rsidRPr="00F40C65">
        <w:rPr>
          <w:rFonts w:ascii="Angsana New" w:hAnsi="Angsana New"/>
          <w:spacing w:val="5"/>
          <w:sz w:val="30"/>
          <w:szCs w:val="30"/>
          <w:cs/>
        </w:rPr>
        <w:t>ซึ่ง</w:t>
      </w:r>
      <w:r w:rsidR="00650659" w:rsidRPr="00F40C65">
        <w:rPr>
          <w:rFonts w:ascii="Angsana New" w:hAnsi="Angsana New" w:hint="cs"/>
          <w:spacing w:val="5"/>
          <w:sz w:val="30"/>
          <w:szCs w:val="30"/>
          <w:cs/>
        </w:rPr>
        <w:t>ได้</w:t>
      </w:r>
      <w:r w:rsidR="00650659" w:rsidRPr="00F40C65">
        <w:rPr>
          <w:rFonts w:ascii="Angsana New" w:hAnsi="Angsana New"/>
          <w:spacing w:val="5"/>
          <w:sz w:val="30"/>
          <w:szCs w:val="30"/>
          <w:cs/>
        </w:rPr>
        <w:t>ส่งมอ</w:t>
      </w:r>
      <w:r w:rsidR="00650659" w:rsidRPr="00F40C65">
        <w:rPr>
          <w:rFonts w:ascii="Angsana New" w:hAnsi="Angsana New" w:hint="cs"/>
          <w:spacing w:val="5"/>
          <w:sz w:val="30"/>
          <w:szCs w:val="30"/>
          <w:cs/>
        </w:rPr>
        <w:t>บ</w:t>
      </w:r>
      <w:r w:rsidR="00650659" w:rsidRPr="00F40C65">
        <w:rPr>
          <w:rFonts w:ascii="Angsana New" w:hAnsi="Angsana New"/>
          <w:spacing w:val="5"/>
          <w:sz w:val="30"/>
          <w:szCs w:val="30"/>
          <w:cs/>
        </w:rPr>
        <w:t>งานงวดสุดท้าย</w:t>
      </w:r>
      <w:r w:rsidR="00650659"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ในวันที่  </w:t>
      </w:r>
      <w:r w:rsidR="00650659" w:rsidRPr="00F40C65">
        <w:rPr>
          <w:rFonts w:ascii="Angsana New" w:hAnsi="Angsana New"/>
          <w:spacing w:val="5"/>
          <w:sz w:val="30"/>
          <w:szCs w:val="30"/>
        </w:rPr>
        <w:t xml:space="preserve">23 </w:t>
      </w:r>
      <w:r w:rsidR="00650659"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สิงหาคม </w:t>
      </w:r>
      <w:r w:rsidR="00650659" w:rsidRPr="00F40C65">
        <w:rPr>
          <w:rFonts w:ascii="Angsana New" w:hAnsi="Angsana New" w:hint="cs"/>
          <w:spacing w:val="5"/>
          <w:sz w:val="30"/>
          <w:szCs w:val="30"/>
          <w:lang w:val="en-GB"/>
        </w:rPr>
        <w:t>2567</w:t>
      </w:r>
      <w:r w:rsidR="00650659" w:rsidRPr="00F40C65">
        <w:rPr>
          <w:rFonts w:ascii="Angsana New" w:hAnsi="Angsana New" w:hint="cs"/>
          <w:spacing w:val="5"/>
          <w:sz w:val="30"/>
          <w:szCs w:val="30"/>
          <w:cs/>
        </w:rPr>
        <w:t xml:space="preserve">  </w:t>
      </w:r>
      <w:r w:rsidR="00650659" w:rsidRPr="00F40C65">
        <w:rPr>
          <w:rFonts w:ascii="Angsana New" w:hAnsi="Angsana New"/>
          <w:spacing w:val="5"/>
          <w:sz w:val="30"/>
          <w:szCs w:val="30"/>
          <w:cs/>
        </w:rPr>
        <w:t>และคาดว่า</w:t>
      </w:r>
      <w:r w:rsidR="00650659" w:rsidRPr="00F40C65">
        <w:rPr>
          <w:rFonts w:ascii="Angsana New" w:hAnsi="Angsana New" w:hint="cs"/>
          <w:spacing w:val="5"/>
          <w:sz w:val="30"/>
          <w:szCs w:val="30"/>
          <w:cs/>
        </w:rPr>
        <w:t>บริษัท</w:t>
      </w:r>
      <w:r w:rsidR="00650659" w:rsidRPr="00F40C65">
        <w:rPr>
          <w:rFonts w:ascii="Angsana New" w:hAnsi="Angsana New"/>
          <w:spacing w:val="5"/>
          <w:sz w:val="30"/>
          <w:szCs w:val="30"/>
          <w:cs/>
        </w:rPr>
        <w:t>จะได้รับคืน</w:t>
      </w:r>
      <w:r w:rsidR="00650659" w:rsidRPr="00F40C65">
        <w:rPr>
          <w:rFonts w:ascii="Angsana New" w:hAnsi="Angsana New" w:hint="cs"/>
          <w:spacing w:val="5"/>
          <w:sz w:val="30"/>
          <w:szCs w:val="30"/>
          <w:cs/>
        </w:rPr>
        <w:t>เงินประกันผลงาน</w:t>
      </w:r>
      <w:r w:rsidR="00650659" w:rsidRPr="00F40C65">
        <w:rPr>
          <w:rFonts w:ascii="Angsana New" w:hAnsi="Angsana New"/>
          <w:spacing w:val="5"/>
          <w:sz w:val="30"/>
          <w:szCs w:val="30"/>
          <w:cs/>
        </w:rPr>
        <w:t>ภายใน</w:t>
      </w:r>
      <w:r w:rsidR="00650659"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เดือนกันยายน </w:t>
      </w:r>
      <w:r w:rsidR="00650659" w:rsidRPr="00F40C65">
        <w:rPr>
          <w:rFonts w:ascii="Angsana New" w:hAnsi="Angsana New"/>
          <w:spacing w:val="5"/>
          <w:sz w:val="30"/>
          <w:szCs w:val="30"/>
          <w:cs/>
        </w:rPr>
        <w:t xml:space="preserve"> ปี </w:t>
      </w:r>
      <w:r w:rsidR="00650659" w:rsidRPr="00F40C65">
        <w:rPr>
          <w:rFonts w:ascii="Angsana New" w:hAnsi="Angsana New"/>
          <w:spacing w:val="5"/>
          <w:sz w:val="30"/>
          <w:szCs w:val="30"/>
        </w:rPr>
        <w:t>2569</w:t>
      </w:r>
    </w:p>
    <w:p w14:paraId="0D907596" w14:textId="77777777" w:rsidR="00650659" w:rsidRPr="00F40C65" w:rsidRDefault="0065065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</w:p>
    <w:p w14:paraId="3C1901BB" w14:textId="5E0C0108" w:rsidR="003A024B" w:rsidRPr="00F40C65" w:rsidRDefault="003A02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F40C6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สัญญาเช่า</w:t>
      </w:r>
      <w:r w:rsidRPr="00F40C65">
        <w:rPr>
          <w:rFonts w:ascii="Angsana New" w:hAnsi="Angsana New"/>
          <w:i/>
          <w:iCs/>
          <w:spacing w:val="5"/>
          <w:sz w:val="30"/>
          <w:szCs w:val="30"/>
        </w:rPr>
        <w:t xml:space="preserve"> – </w:t>
      </w:r>
      <w:r w:rsidRPr="00F40C65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26643282" w14:textId="5E730521" w:rsidR="003A024B" w:rsidRPr="00F40C65" w:rsidRDefault="003A02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="00DA460C" w:rsidRPr="00F40C65">
        <w:rPr>
          <w:rFonts w:ascii="Angsana New" w:hAnsi="Angsana New"/>
          <w:spacing w:val="5"/>
          <w:sz w:val="30"/>
          <w:szCs w:val="30"/>
        </w:rPr>
        <w:t>3</w:t>
      </w:r>
      <w:r w:rsidRPr="00F40C65">
        <w:rPr>
          <w:rFonts w:ascii="Angsana New" w:hAnsi="Angsana New"/>
          <w:spacing w:val="5"/>
          <w:sz w:val="30"/>
          <w:szCs w:val="30"/>
        </w:rPr>
        <w:t xml:space="preserve">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F40C65">
        <w:rPr>
          <w:rFonts w:ascii="Angsana New" w:hAnsi="Angsana New"/>
          <w:spacing w:val="5"/>
          <w:sz w:val="30"/>
          <w:szCs w:val="30"/>
        </w:rPr>
        <w:t>256</w:t>
      </w:r>
      <w:r w:rsidR="00DA460C" w:rsidRPr="00F40C65">
        <w:rPr>
          <w:rFonts w:ascii="Angsana New" w:hAnsi="Angsana New"/>
          <w:spacing w:val="5"/>
          <w:sz w:val="30"/>
          <w:szCs w:val="30"/>
        </w:rPr>
        <w:t>7</w:t>
      </w:r>
      <w:r w:rsidRPr="00F40C65">
        <w:rPr>
          <w:rFonts w:ascii="Angsana New" w:hAnsi="Angsana New"/>
          <w:spacing w:val="5"/>
          <w:sz w:val="30"/>
          <w:szCs w:val="30"/>
        </w:rPr>
        <w:t xml:space="preserve">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บริษัทได้ทำสัญญาเช่าที่ดินกับบริษัท เคเจ โคออพเพอเรท จำกัด เพื่อใช้เป็นลานจอดรถ สัญญาเช่ามีกำหนดระยะเวลา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31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pacing w:val="5"/>
          <w:sz w:val="30"/>
          <w:szCs w:val="30"/>
        </w:rPr>
        <w:t>256</w:t>
      </w:r>
      <w:r w:rsidR="00DA460C" w:rsidRPr="00F40C65">
        <w:rPr>
          <w:rFonts w:ascii="Angsana New" w:hAnsi="Angsana New"/>
          <w:spacing w:val="5"/>
          <w:sz w:val="30"/>
          <w:szCs w:val="30"/>
        </w:rPr>
        <w:t>7</w:t>
      </w:r>
      <w:r w:rsidRPr="00F40C65">
        <w:rPr>
          <w:rFonts w:ascii="Angsana New" w:hAnsi="Angsana New"/>
          <w:spacing w:val="5"/>
          <w:sz w:val="30"/>
          <w:szCs w:val="30"/>
        </w:rPr>
        <w:t xml:space="preserve"> </w:t>
      </w:r>
    </w:p>
    <w:p w14:paraId="5BF1DA3F" w14:textId="77777777" w:rsidR="009D2DBB" w:rsidRPr="00F40C65" w:rsidRDefault="009D2DBB" w:rsidP="009D2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F40C6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สัญญาเช่า</w:t>
      </w:r>
      <w:r w:rsidRPr="00F40C65">
        <w:rPr>
          <w:rFonts w:ascii="Angsana New" w:hAnsi="Angsana New"/>
          <w:i/>
          <w:iCs/>
          <w:spacing w:val="5"/>
          <w:sz w:val="30"/>
          <w:szCs w:val="30"/>
        </w:rPr>
        <w:t xml:space="preserve"> – </w:t>
      </w:r>
      <w:r w:rsidRPr="00F40C65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684E81D2" w14:textId="1BFB2FA8" w:rsidR="009D2DBB" w:rsidRPr="00F40C65" w:rsidRDefault="009D2DBB" w:rsidP="009D2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2568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บริษัทได้ทำสัญญาเช่าที่ดินกับบริษัท เคเจ โคออพเพอเรท จำกัด เพื่อใช้เป็นลานจอดรถ สัญญาเช่ามีกำหนดระยะเวลา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31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2568 </w:t>
      </w:r>
    </w:p>
    <w:p w14:paraId="2FEAC0C4" w14:textId="77777777" w:rsidR="009D2DBB" w:rsidRPr="00F40C65" w:rsidRDefault="009D2DB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6CF27B51" w14:textId="77777777" w:rsidR="003A024B" w:rsidRPr="00F40C65" w:rsidRDefault="003A02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F40C65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สัญญาให้เช่า </w:t>
      </w:r>
      <w:r w:rsidRPr="00F40C65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F40C65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2D71C751" w14:textId="77777777" w:rsidR="003A024B" w:rsidRPr="00F40C65" w:rsidRDefault="003A02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40C65">
        <w:rPr>
          <w:rFonts w:ascii="Angsana New" w:hAnsi="Angsana New" w:hint="cs"/>
          <w:spacing w:val="5"/>
          <w:sz w:val="30"/>
          <w:szCs w:val="30"/>
          <w:cs/>
        </w:rPr>
        <w:t>เมื่อวันที่</w:t>
      </w:r>
      <w:r w:rsidRPr="00F40C65">
        <w:rPr>
          <w:rFonts w:ascii="Angsana New" w:hAnsi="Angsana New"/>
          <w:spacing w:val="5"/>
          <w:sz w:val="30"/>
          <w:szCs w:val="30"/>
        </w:rPr>
        <w:t xml:space="preserve"> 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กันยายน </w:t>
      </w:r>
      <w:r w:rsidRPr="00F40C65">
        <w:rPr>
          <w:rFonts w:ascii="Angsana New" w:hAnsi="Angsana New"/>
          <w:spacing w:val="5"/>
          <w:sz w:val="30"/>
          <w:szCs w:val="30"/>
        </w:rPr>
        <w:t>2566</w:t>
      </w:r>
      <w:r w:rsidR="0077480F" w:rsidRPr="00F40C65">
        <w:rPr>
          <w:rFonts w:ascii="Angsana New" w:hAnsi="Angsana New"/>
          <w:spacing w:val="5"/>
          <w:sz w:val="30"/>
          <w:szCs w:val="30"/>
        </w:rPr>
        <w:t xml:space="preserve">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บริษัทได้ทำสัญญาให้เช่าที่ดินกับ</w:t>
      </w:r>
      <w:r w:rsidRPr="00F40C65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>สยามสตีลไวร์</w:t>
      </w:r>
      <w:r w:rsidRPr="00F40C65">
        <w:rPr>
          <w:rFonts w:ascii="Angsana New" w:hAnsi="Angsana New"/>
          <w:spacing w:val="5"/>
          <w:sz w:val="30"/>
          <w:szCs w:val="30"/>
          <w:cs/>
        </w:rPr>
        <w:t xml:space="preserve"> จำกัด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3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31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สิงหาคม </w:t>
      </w:r>
      <w:r w:rsidRPr="00F40C65">
        <w:rPr>
          <w:rFonts w:ascii="Angsana New" w:hAnsi="Angsana New"/>
          <w:spacing w:val="5"/>
          <w:sz w:val="30"/>
          <w:szCs w:val="30"/>
        </w:rPr>
        <w:t>2569</w:t>
      </w:r>
    </w:p>
    <w:p w14:paraId="00F82FB1" w14:textId="77777777" w:rsidR="003A024B" w:rsidRPr="00F40C65" w:rsidRDefault="003A02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F40C65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สัญญาให้เช่า </w:t>
      </w:r>
      <w:r w:rsidRPr="00F40C65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F40C6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สิ่งปลูกสร้าง</w:t>
      </w:r>
    </w:p>
    <w:p w14:paraId="1BBF709B" w14:textId="77777777" w:rsidR="009D2DBB" w:rsidRPr="00F40C65" w:rsidRDefault="003A02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="009D2DBB" w:rsidRPr="00F40C65">
        <w:rPr>
          <w:rFonts w:ascii="Angsana New" w:hAnsi="Angsana New"/>
          <w:spacing w:val="5"/>
          <w:sz w:val="30"/>
          <w:szCs w:val="30"/>
        </w:rPr>
        <w:t>3</w:t>
      </w:r>
      <w:r w:rsidRPr="00F40C65">
        <w:rPr>
          <w:rFonts w:ascii="Angsana New" w:hAnsi="Angsana New"/>
          <w:spacing w:val="5"/>
          <w:sz w:val="30"/>
          <w:szCs w:val="30"/>
        </w:rPr>
        <w:t xml:space="preserve">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F40C65">
        <w:rPr>
          <w:rFonts w:ascii="Angsana New" w:hAnsi="Angsana New"/>
          <w:spacing w:val="5"/>
          <w:sz w:val="30"/>
          <w:szCs w:val="30"/>
        </w:rPr>
        <w:t>256</w:t>
      </w:r>
      <w:r w:rsidR="009D2DBB" w:rsidRPr="00F40C65">
        <w:rPr>
          <w:rFonts w:ascii="Angsana New" w:hAnsi="Angsana New"/>
          <w:spacing w:val="5"/>
          <w:sz w:val="30"/>
          <w:szCs w:val="30"/>
        </w:rPr>
        <w:t>7</w:t>
      </w:r>
      <w:r w:rsidRPr="00F40C65">
        <w:rPr>
          <w:rFonts w:ascii="Angsana New" w:hAnsi="Angsana New"/>
          <w:spacing w:val="5"/>
          <w:sz w:val="30"/>
          <w:szCs w:val="30"/>
        </w:rPr>
        <w:t xml:space="preserve">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บริษัทได้ทำสัญญาให้เช่าสิ่งปลูกสร้างกับ</w:t>
      </w:r>
      <w:r w:rsidRPr="00F40C65">
        <w:rPr>
          <w:rFonts w:ascii="Angsana New" w:hAnsi="Angsana New"/>
          <w:spacing w:val="5"/>
          <w:sz w:val="30"/>
          <w:szCs w:val="30"/>
          <w:cs/>
        </w:rPr>
        <w:t>บริษัท เอส เทค ซีวิล แอนด์ คอนสตรัคชั่น จำกัด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31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pacing w:val="5"/>
          <w:sz w:val="30"/>
          <w:szCs w:val="30"/>
        </w:rPr>
        <w:t>256</w:t>
      </w:r>
      <w:r w:rsidR="009D2DBB" w:rsidRPr="00F40C65">
        <w:rPr>
          <w:rFonts w:ascii="Angsana New" w:hAnsi="Angsana New"/>
          <w:spacing w:val="5"/>
          <w:sz w:val="30"/>
          <w:szCs w:val="30"/>
        </w:rPr>
        <w:t>7</w:t>
      </w:r>
    </w:p>
    <w:p w14:paraId="1A4FB577" w14:textId="6D4FDD8C" w:rsidR="009D2DBB" w:rsidRPr="00F40C65" w:rsidRDefault="009D2DBB" w:rsidP="009D2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2568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บริษัทได้ทำสัญญาให้เช่าสิ่งปลูกสร้างกับ</w:t>
      </w:r>
      <w:r w:rsidRPr="00F40C65">
        <w:rPr>
          <w:rFonts w:ascii="Angsana New" w:hAnsi="Angsana New"/>
          <w:spacing w:val="5"/>
          <w:sz w:val="30"/>
          <w:szCs w:val="30"/>
          <w:cs/>
        </w:rPr>
        <w:t>บริษัท เอส เทค ซีวิล แอนด์ คอนสตรัคชั่น จำกัด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31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2568 </w:t>
      </w:r>
    </w:p>
    <w:p w14:paraId="4C4A54CB" w14:textId="72149C5C" w:rsidR="003A024B" w:rsidRPr="00F40C65" w:rsidRDefault="003A02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40C65">
        <w:rPr>
          <w:rFonts w:ascii="Angsana New" w:hAnsi="Angsana New"/>
          <w:spacing w:val="5"/>
          <w:sz w:val="30"/>
          <w:szCs w:val="30"/>
        </w:rPr>
        <w:t xml:space="preserve"> </w:t>
      </w:r>
    </w:p>
    <w:p w14:paraId="66181C68" w14:textId="77777777" w:rsidR="00DA460C" w:rsidRPr="00F40C65" w:rsidRDefault="00DA460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5AA3D220" w14:textId="77777777" w:rsidR="003A024B" w:rsidRPr="00F40C65" w:rsidRDefault="003A024B" w:rsidP="00FE35D4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บันทึกข้อตกลงในการเข้าค้ำประกัน</w:t>
      </w:r>
    </w:p>
    <w:p w14:paraId="45DBABBA" w14:textId="2837AF17" w:rsidR="007C4F0D" w:rsidRPr="00F40C65" w:rsidRDefault="007C4F0D" w:rsidP="007C4F0D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 xml:space="preserve">ณ วันที่ 31 ธันวาคม 2567 </w:t>
      </w:r>
      <w:r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>และ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</w:rPr>
        <w:t xml:space="preserve">31 </w:t>
      </w:r>
      <w:r w:rsidRPr="00F40C6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z w:val="30"/>
          <w:szCs w:val="30"/>
        </w:rPr>
        <w:t xml:space="preserve">2566 </w:t>
      </w:r>
      <w:r w:rsidRPr="00F40C65">
        <w:rPr>
          <w:rFonts w:ascii="Angsana New" w:hAnsi="Angsana New" w:hint="cs"/>
          <w:sz w:val="30"/>
          <w:szCs w:val="30"/>
          <w:cs/>
        </w:rPr>
        <w:t xml:space="preserve">บริษัทได้ลงนามในการเข้าค้ำประกันให้แก่ บริษัท สยามสตีลไวร์ จำกัด ในการเข้ารับวงเงินสินเชื่อกับสถาบันการเงิน จำนวน </w:t>
      </w:r>
      <w:r w:rsidRPr="00F40C65">
        <w:rPr>
          <w:rFonts w:ascii="Angsana New" w:hAnsi="Angsana New"/>
          <w:sz w:val="30"/>
          <w:szCs w:val="30"/>
        </w:rPr>
        <w:t>1</w:t>
      </w:r>
      <w:r w:rsidR="00AF20F3" w:rsidRPr="00F40C65">
        <w:rPr>
          <w:rFonts w:ascii="Angsana New" w:hAnsi="Angsana New"/>
          <w:sz w:val="30"/>
          <w:szCs w:val="30"/>
        </w:rPr>
        <w:t>,103.40</w:t>
      </w:r>
      <w:r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 xml:space="preserve"> ล้านบาท และจำนวน </w:t>
      </w:r>
      <w:r w:rsidRPr="00F40C65">
        <w:rPr>
          <w:rFonts w:ascii="Angsana New" w:hAnsi="Angsana New"/>
          <w:sz w:val="30"/>
          <w:szCs w:val="30"/>
        </w:rPr>
        <w:t xml:space="preserve">823.40 </w:t>
      </w:r>
      <w:r w:rsidRPr="00F40C65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1757EA18" w14:textId="203F92D8" w:rsidR="007C4F0D" w:rsidRPr="00F40C65" w:rsidRDefault="007C4F0D" w:rsidP="007C4F0D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 xml:space="preserve">ณ วันที่ 31 ธันวาคม  </w:t>
      </w:r>
      <w:r w:rsidRPr="00F40C65">
        <w:rPr>
          <w:rFonts w:ascii="Angsana New" w:hAnsi="Angsana New"/>
          <w:sz w:val="30"/>
          <w:szCs w:val="30"/>
        </w:rPr>
        <w:t xml:space="preserve">2567 </w:t>
      </w:r>
      <w:r w:rsidRPr="00F40C65">
        <w:rPr>
          <w:rFonts w:ascii="Angsana New" w:hAnsi="Angsana New" w:hint="cs"/>
          <w:sz w:val="30"/>
          <w:szCs w:val="30"/>
          <w:cs/>
        </w:rPr>
        <w:t>บริษัท สยามสตีลไวร์ จำกัด มีวงเงินสินเชื่อที่ใช้ร่วมกับบริษัทได้จำนวน 180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>ล้านบาท</w:t>
      </w:r>
    </w:p>
    <w:p w14:paraId="6FFB24DE" w14:textId="77777777" w:rsidR="007C4F0D" w:rsidRPr="00F40C65" w:rsidRDefault="007C4F0D" w:rsidP="00FE35D4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19E124F" w14:textId="77777777" w:rsidR="00D77EB1" w:rsidRPr="00F40C65" w:rsidRDefault="00D77EB1" w:rsidP="00FE35D4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bookmarkEnd w:id="6"/>
    <w:p w14:paraId="5E3E8565" w14:textId="77777777" w:rsidR="000B1E95" w:rsidRPr="00F40C65" w:rsidRDefault="002824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b/>
          <w:sz w:val="30"/>
          <w:szCs w:val="30"/>
        </w:rPr>
        <w:t>5</w:t>
      </w:r>
      <w:bookmarkStart w:id="7" w:name="_Hlk31727798"/>
      <w:bookmarkEnd w:id="7"/>
      <w:r w:rsidR="00D65531" w:rsidRPr="00F40C65">
        <w:rPr>
          <w:rFonts w:ascii="Angsana New" w:hAnsi="Angsana New"/>
          <w:b/>
          <w:sz w:val="30"/>
          <w:szCs w:val="30"/>
        </w:rPr>
        <w:tab/>
      </w:r>
      <w:r w:rsidR="009A135E" w:rsidRPr="00F40C65">
        <w:rPr>
          <w:rFonts w:ascii="Angsana New" w:hAnsi="Angsana New"/>
          <w:bCs/>
          <w:sz w:val="30"/>
          <w:szCs w:val="30"/>
          <w:cs/>
        </w:rPr>
        <w:t>เงินสดและรายการเทียบเท่าเงินสด</w:t>
      </w:r>
      <w:r w:rsidR="009A135E" w:rsidRPr="00F40C65">
        <w:rPr>
          <w:rFonts w:ascii="Angsana New" w:hAnsi="Angsana New"/>
          <w:sz w:val="30"/>
          <w:szCs w:val="30"/>
          <w:cs/>
        </w:rPr>
        <w:t xml:space="preserve">  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FE35D4" w:rsidRPr="00F40C65" w14:paraId="21F6E7F7" w14:textId="77777777" w:rsidTr="006D20E4">
        <w:tc>
          <w:tcPr>
            <w:tcW w:w="3378" w:type="dxa"/>
          </w:tcPr>
          <w:p w14:paraId="1F905BEB" w14:textId="77777777" w:rsidR="000B1E95" w:rsidRPr="00F40C65" w:rsidRDefault="000B1E9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dxa"/>
            <w:gridSpan w:val="3"/>
            <w:shd w:val="clear" w:color="auto" w:fill="auto"/>
            <w:vAlign w:val="center"/>
          </w:tcPr>
          <w:p w14:paraId="00231340" w14:textId="77777777" w:rsidR="000B1E95" w:rsidRPr="00F40C65" w:rsidRDefault="000B1E9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40C6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vAlign w:val="center"/>
          </w:tcPr>
          <w:p w14:paraId="5CA63FA9" w14:textId="77777777" w:rsidR="000B1E95" w:rsidRPr="00F40C65" w:rsidRDefault="000B1E9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center"/>
          </w:tcPr>
          <w:p w14:paraId="70E52630" w14:textId="77777777" w:rsidR="000B1E95" w:rsidRPr="00F40C65" w:rsidRDefault="000B1E9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40C65" w14:paraId="7B9B0752" w14:textId="77777777" w:rsidTr="00393496">
        <w:tc>
          <w:tcPr>
            <w:tcW w:w="3378" w:type="dxa"/>
          </w:tcPr>
          <w:p w14:paraId="182DB132" w14:textId="77777777" w:rsidR="007F74D3" w:rsidRPr="00F40C65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2BF38310" w14:textId="4561CEAC" w:rsidR="007F74D3" w:rsidRPr="00F40C65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="00AF5844" w:rsidRPr="00F40C65">
              <w:rPr>
                <w:rFonts w:ascii="Angsana New" w:hAnsi="Angsana New"/>
                <w:sz w:val="30"/>
                <w:szCs w:val="30"/>
              </w:rPr>
              <w:t>6</w:t>
            </w:r>
            <w:r w:rsidR="00B8150C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37F7C39F" w14:textId="77777777" w:rsidR="007F74D3" w:rsidRPr="00F40C65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7187730" w14:textId="131E72B5" w:rsidR="007F74D3" w:rsidRPr="00F40C65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B8150C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8" w:type="dxa"/>
          </w:tcPr>
          <w:p w14:paraId="40A150C4" w14:textId="77777777" w:rsidR="007F74D3" w:rsidRPr="00F40C65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07A4515D" w14:textId="70CDA59D" w:rsidR="007F74D3" w:rsidRPr="00F40C65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B8150C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  <w:vAlign w:val="center"/>
          </w:tcPr>
          <w:p w14:paraId="45D20E50" w14:textId="77777777" w:rsidR="007F74D3" w:rsidRPr="00F40C65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267BEF60" w14:textId="62E04B94" w:rsidR="007F74D3" w:rsidRPr="00F40C65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B8150C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7AF32B34" w14:textId="77777777" w:rsidTr="00393496">
        <w:tc>
          <w:tcPr>
            <w:tcW w:w="3378" w:type="dxa"/>
          </w:tcPr>
          <w:p w14:paraId="0574BFA4" w14:textId="77777777" w:rsidR="007F74D3" w:rsidRPr="00F40C65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14:paraId="6AE8AAF3" w14:textId="77777777" w:rsidR="007F74D3" w:rsidRPr="00F40C65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F40C6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8150C" w:rsidRPr="00F40C65" w14:paraId="4A446310" w14:textId="77777777" w:rsidTr="00393496">
        <w:tc>
          <w:tcPr>
            <w:tcW w:w="3378" w:type="dxa"/>
          </w:tcPr>
          <w:p w14:paraId="5DCD5EB4" w14:textId="77777777" w:rsidR="00B8150C" w:rsidRPr="00F40C65" w:rsidRDefault="00B8150C" w:rsidP="00B815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92" w:type="dxa"/>
          </w:tcPr>
          <w:p w14:paraId="2AB70020" w14:textId="730ED3D7" w:rsidR="00B8150C" w:rsidRPr="00F40C65" w:rsidRDefault="00D154E0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98C9235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D1D924" w14:textId="310BFE43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58" w:type="dxa"/>
          </w:tcPr>
          <w:p w14:paraId="7D840467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CA9EAD0" w14:textId="79FBC19F" w:rsidR="00B8150C" w:rsidRPr="00F40C65" w:rsidRDefault="00650659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2DA21018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3D503D17" w14:textId="0770E064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B8150C" w:rsidRPr="00F40C65" w14:paraId="4205B2C8" w14:textId="77777777" w:rsidTr="006C1367">
        <w:tc>
          <w:tcPr>
            <w:tcW w:w="3378" w:type="dxa"/>
          </w:tcPr>
          <w:p w14:paraId="3C993022" w14:textId="77777777" w:rsidR="00B8150C" w:rsidRPr="00F40C65" w:rsidRDefault="00B8150C" w:rsidP="00B815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392" w:type="dxa"/>
          </w:tcPr>
          <w:p w14:paraId="5BD86197" w14:textId="345EA4B2" w:rsidR="00B8150C" w:rsidRPr="00F40C65" w:rsidRDefault="00D154E0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37,603</w:t>
            </w:r>
          </w:p>
        </w:tc>
        <w:tc>
          <w:tcPr>
            <w:tcW w:w="270" w:type="dxa"/>
          </w:tcPr>
          <w:p w14:paraId="1724C483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938338" w14:textId="33C03FD4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40,075</w:t>
            </w:r>
          </w:p>
        </w:tc>
        <w:tc>
          <w:tcPr>
            <w:tcW w:w="258" w:type="dxa"/>
          </w:tcPr>
          <w:p w14:paraId="4E1DECEF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D1774BF" w14:textId="33CE3F16" w:rsidR="00B8150C" w:rsidRPr="00F40C65" w:rsidRDefault="00650659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29,083</w:t>
            </w:r>
          </w:p>
        </w:tc>
        <w:tc>
          <w:tcPr>
            <w:tcW w:w="264" w:type="dxa"/>
          </w:tcPr>
          <w:p w14:paraId="37E6C11E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A8B6DF2" w14:textId="5B84F6E8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39,735</w:t>
            </w:r>
          </w:p>
        </w:tc>
      </w:tr>
      <w:tr w:rsidR="00B8150C" w:rsidRPr="00F40C65" w14:paraId="46F4D3B8" w14:textId="77777777" w:rsidTr="000B1E95">
        <w:tc>
          <w:tcPr>
            <w:tcW w:w="3378" w:type="dxa"/>
          </w:tcPr>
          <w:p w14:paraId="6FA882A3" w14:textId="77777777" w:rsidR="00B8150C" w:rsidRPr="00F40C65" w:rsidRDefault="00B8150C" w:rsidP="00B815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2EA89B35" w14:textId="24241AC9" w:rsidR="00B8150C" w:rsidRPr="00F40C65" w:rsidRDefault="00D154E0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36,843</w:t>
            </w:r>
          </w:p>
        </w:tc>
        <w:tc>
          <w:tcPr>
            <w:tcW w:w="270" w:type="dxa"/>
          </w:tcPr>
          <w:p w14:paraId="1556FAA0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D992B5" w14:textId="29DE70A8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7,928</w:t>
            </w:r>
          </w:p>
        </w:tc>
        <w:tc>
          <w:tcPr>
            <w:tcW w:w="258" w:type="dxa"/>
          </w:tcPr>
          <w:p w14:paraId="69DE07A3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05D7E8E9" w14:textId="06A66001" w:rsidR="00B8150C" w:rsidRPr="00F40C65" w:rsidRDefault="00650659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22,916</w:t>
            </w:r>
          </w:p>
        </w:tc>
        <w:tc>
          <w:tcPr>
            <w:tcW w:w="264" w:type="dxa"/>
          </w:tcPr>
          <w:p w14:paraId="470EED50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2B2F885" w14:textId="1C6A7C36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3,231</w:t>
            </w:r>
          </w:p>
        </w:tc>
      </w:tr>
      <w:tr w:rsidR="00B8150C" w:rsidRPr="00F40C65" w14:paraId="0E3F5B2F" w14:textId="77777777" w:rsidTr="000B1E95">
        <w:tc>
          <w:tcPr>
            <w:tcW w:w="3378" w:type="dxa"/>
          </w:tcPr>
          <w:p w14:paraId="396B05AC" w14:textId="77777777" w:rsidR="00B8150C" w:rsidRPr="00F40C65" w:rsidRDefault="00B8150C" w:rsidP="00B8150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56A6E" w14:textId="1F89F5E0" w:rsidR="00B8150C" w:rsidRPr="00F40C65" w:rsidRDefault="00D154E0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74,464</w:t>
            </w:r>
          </w:p>
        </w:tc>
        <w:tc>
          <w:tcPr>
            <w:tcW w:w="270" w:type="dxa"/>
            <w:vAlign w:val="bottom"/>
          </w:tcPr>
          <w:p w14:paraId="0590DABA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3C01A" w14:textId="431BF2FF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48,029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14:paraId="738D7790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0D284" w14:textId="1EF99E8D" w:rsidR="00B8150C" w:rsidRPr="00F40C65" w:rsidRDefault="00F56D59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51,999</w:t>
            </w:r>
          </w:p>
        </w:tc>
        <w:tc>
          <w:tcPr>
            <w:tcW w:w="264" w:type="dxa"/>
            <w:vAlign w:val="bottom"/>
          </w:tcPr>
          <w:p w14:paraId="0D08C788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B5B03" w14:textId="7B37AABF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42,985</w:t>
            </w:r>
          </w:p>
        </w:tc>
      </w:tr>
    </w:tbl>
    <w:p w14:paraId="2F99CC6D" w14:textId="77777777" w:rsidR="003E2EEB" w:rsidRPr="00F40C65" w:rsidRDefault="003E2EEB" w:rsidP="00FE35D4">
      <w:pPr>
        <w:spacing w:line="240" w:lineRule="auto"/>
        <w:ind w:left="426"/>
        <w:jc w:val="thaiDistribute"/>
        <w:rPr>
          <w:rFonts w:ascii="Angsana New" w:hAnsi="Angsana New"/>
        </w:rPr>
      </w:pPr>
    </w:p>
    <w:p w14:paraId="3A444DD6" w14:textId="09F619C0" w:rsidR="00547CDA" w:rsidRPr="00F40C65" w:rsidRDefault="00B81449" w:rsidP="00FE35D4">
      <w:pPr>
        <w:spacing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ณ วันที่</w:t>
      </w:r>
      <w:r w:rsidR="005E06F6" w:rsidRPr="00F40C65">
        <w:rPr>
          <w:rFonts w:ascii="Angsana New" w:hAnsi="Angsana New"/>
          <w:sz w:val="30"/>
          <w:szCs w:val="30"/>
        </w:rPr>
        <w:t xml:space="preserve"> 31</w:t>
      </w:r>
      <w:r w:rsidRPr="00F40C6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="005E06F6" w:rsidRPr="00F40C65">
        <w:rPr>
          <w:rFonts w:ascii="Angsana New" w:hAnsi="Angsana New"/>
          <w:sz w:val="30"/>
          <w:szCs w:val="30"/>
        </w:rPr>
        <w:t>25</w:t>
      </w:r>
      <w:r w:rsidRPr="00F40C65">
        <w:rPr>
          <w:rFonts w:ascii="Angsana New" w:hAnsi="Angsana New"/>
          <w:sz w:val="30"/>
          <w:szCs w:val="30"/>
          <w:cs/>
        </w:rPr>
        <w:t>6</w:t>
      </w:r>
      <w:r w:rsidR="005A73EE" w:rsidRPr="00F40C65">
        <w:rPr>
          <w:rFonts w:ascii="Angsana New" w:hAnsi="Angsana New" w:hint="cs"/>
          <w:sz w:val="30"/>
          <w:szCs w:val="30"/>
          <w:cs/>
        </w:rPr>
        <w:t>7</w:t>
      </w:r>
      <w:r w:rsidR="004B4833"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 xml:space="preserve">มีอัตราดอกเบี้ยระหว่างร้อยละ </w:t>
      </w:r>
      <w:r w:rsidR="00C74793" w:rsidRPr="00F40C65">
        <w:rPr>
          <w:rFonts w:ascii="Angsana New" w:hAnsi="Angsana New"/>
          <w:sz w:val="30"/>
          <w:szCs w:val="30"/>
        </w:rPr>
        <w:t>0.25</w:t>
      </w:r>
      <w:r w:rsidR="005B2986"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="005B2986" w:rsidRPr="00F40C65">
        <w:rPr>
          <w:rFonts w:ascii="Angsana New" w:hAnsi="Angsana New"/>
          <w:sz w:val="30"/>
          <w:szCs w:val="30"/>
          <w:cs/>
        </w:rPr>
        <w:t>–</w:t>
      </w:r>
      <w:r w:rsidR="005B2986"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="00C74793" w:rsidRPr="00F40C65">
        <w:rPr>
          <w:rFonts w:ascii="Angsana New" w:hAnsi="Angsana New"/>
          <w:sz w:val="30"/>
          <w:szCs w:val="30"/>
        </w:rPr>
        <w:t>0.</w:t>
      </w:r>
      <w:r w:rsidR="00DA460C" w:rsidRPr="00F40C65">
        <w:rPr>
          <w:rFonts w:ascii="Angsana New" w:hAnsi="Angsana New"/>
          <w:sz w:val="30"/>
          <w:szCs w:val="30"/>
        </w:rPr>
        <w:t>50</w:t>
      </w:r>
      <w:r w:rsidR="00975BA1"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>ต่อปี</w:t>
      </w:r>
    </w:p>
    <w:p w14:paraId="696AD538" w14:textId="77777777" w:rsidR="004D2592" w:rsidRPr="00F40C65" w:rsidRDefault="004D2592" w:rsidP="00FE35D4">
      <w:pPr>
        <w:spacing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4282B450" w14:textId="77777777" w:rsidR="004D2592" w:rsidRPr="00F40C65" w:rsidRDefault="004D2592" w:rsidP="00FE35D4">
      <w:pPr>
        <w:spacing w:line="240" w:lineRule="auto"/>
        <w:ind w:left="426"/>
        <w:jc w:val="thaiDistribute"/>
        <w:rPr>
          <w:rFonts w:ascii="Angsana New" w:hAnsi="Angsana New"/>
        </w:rPr>
      </w:pPr>
    </w:p>
    <w:p w14:paraId="2B4C3B47" w14:textId="77777777" w:rsidR="00CA20A5" w:rsidRPr="00F40C65" w:rsidRDefault="00CA20A5" w:rsidP="00FE35D4">
      <w:pPr>
        <w:spacing w:line="240" w:lineRule="auto"/>
        <w:ind w:firstLine="426"/>
        <w:jc w:val="thaiDistribute"/>
        <w:rPr>
          <w:rFonts w:ascii="Angsana New" w:hAnsi="Angsana New"/>
          <w:sz w:val="20"/>
          <w:szCs w:val="20"/>
        </w:rPr>
      </w:pPr>
    </w:p>
    <w:p w14:paraId="59BBAD59" w14:textId="77777777" w:rsidR="00954A7A" w:rsidRPr="00F40C65" w:rsidRDefault="00921D8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</w:rPr>
        <w:t>6</w:t>
      </w:r>
      <w:r w:rsidR="005D1BEB" w:rsidRPr="00F40C65">
        <w:rPr>
          <w:rFonts w:ascii="Angsana New" w:hAnsi="Angsana New"/>
          <w:b/>
          <w:sz w:val="30"/>
          <w:szCs w:val="30"/>
        </w:rPr>
        <w:tab/>
      </w:r>
      <w:r w:rsidR="002E2517" w:rsidRPr="00F40C65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9"/>
        <w:gridCol w:w="3024"/>
        <w:gridCol w:w="110"/>
        <w:gridCol w:w="1021"/>
        <w:gridCol w:w="110"/>
        <w:gridCol w:w="1306"/>
        <w:gridCol w:w="109"/>
        <w:gridCol w:w="171"/>
        <w:gridCol w:w="109"/>
        <w:gridCol w:w="1560"/>
        <w:gridCol w:w="42"/>
        <w:gridCol w:w="197"/>
        <w:gridCol w:w="42"/>
        <w:gridCol w:w="1279"/>
        <w:gridCol w:w="9"/>
      </w:tblGrid>
      <w:tr w:rsidR="00FE35D4" w:rsidRPr="00F40C65" w14:paraId="0D5C59CC" w14:textId="77777777" w:rsidTr="00B8150C">
        <w:trPr>
          <w:gridBefore w:val="1"/>
          <w:gridAfter w:val="1"/>
          <w:wBefore w:w="59" w:type="pct"/>
          <w:wAfter w:w="5" w:type="pct"/>
          <w:trHeight w:val="326"/>
          <w:tblHeader/>
        </w:trPr>
        <w:tc>
          <w:tcPr>
            <w:tcW w:w="1704" w:type="pct"/>
            <w:gridSpan w:val="2"/>
          </w:tcPr>
          <w:p w14:paraId="0FF61B02" w14:textId="77777777" w:rsidR="00C02648" w:rsidRPr="00F40C65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8" w:name="_Hlk31728616"/>
          </w:p>
        </w:tc>
        <w:tc>
          <w:tcPr>
            <w:tcW w:w="615" w:type="pct"/>
            <w:gridSpan w:val="2"/>
          </w:tcPr>
          <w:p w14:paraId="6F76CFE0" w14:textId="77777777" w:rsidR="00C02648" w:rsidRPr="00F40C65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2617" w:type="pct"/>
            <w:gridSpan w:val="9"/>
          </w:tcPr>
          <w:p w14:paraId="3C11AE66" w14:textId="77777777" w:rsidR="00C02648" w:rsidRPr="00F40C65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 xml:space="preserve">                      </w:t>
            </w:r>
            <w:r w:rsidR="00C02648" w:rsidRPr="00F40C6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35D4" w:rsidRPr="00F40C65" w14:paraId="0717C119" w14:textId="77777777" w:rsidTr="007E0B93">
        <w:trPr>
          <w:gridBefore w:val="1"/>
          <w:gridAfter w:val="1"/>
          <w:wBefore w:w="59" w:type="pct"/>
          <w:wAfter w:w="5" w:type="pct"/>
          <w:trHeight w:val="326"/>
          <w:tblHeader/>
        </w:trPr>
        <w:tc>
          <w:tcPr>
            <w:tcW w:w="1704" w:type="pct"/>
            <w:gridSpan w:val="2"/>
          </w:tcPr>
          <w:p w14:paraId="2AED9950" w14:textId="77777777" w:rsidR="00C02648" w:rsidRPr="00F40C65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781F605C" w14:textId="77777777" w:rsidR="00C02648" w:rsidRPr="00F40C65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69" w:type="pct"/>
            <w:gridSpan w:val="2"/>
          </w:tcPr>
          <w:p w14:paraId="66C0A281" w14:textId="77777777" w:rsidR="00C02648" w:rsidRPr="00F40C65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2" w:type="pct"/>
            <w:gridSpan w:val="2"/>
          </w:tcPr>
          <w:p w14:paraId="07271D16" w14:textId="77777777" w:rsidR="00C02648" w:rsidRPr="00F40C65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8" w:type="pct"/>
          </w:tcPr>
          <w:p w14:paraId="02938FE4" w14:textId="5537E57C" w:rsidR="00C02648" w:rsidRPr="00F40C65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8150C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" w:type="pct"/>
            <w:gridSpan w:val="2"/>
          </w:tcPr>
          <w:p w14:paraId="7203C876" w14:textId="77777777" w:rsidR="00C02648" w:rsidRPr="00F40C65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gridSpan w:val="2"/>
          </w:tcPr>
          <w:p w14:paraId="162E3E46" w14:textId="222737E8" w:rsidR="00C02648" w:rsidRPr="00F40C65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40C65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B8150C" w:rsidRPr="00F40C65">
              <w:rPr>
                <w:rFonts w:ascii="Angsana New" w:hAnsi="Angsana New"/>
                <w:spacing w:val="-8"/>
                <w:sz w:val="30"/>
                <w:szCs w:val="30"/>
              </w:rPr>
              <w:t>6</w:t>
            </w:r>
          </w:p>
        </w:tc>
      </w:tr>
      <w:tr w:rsidR="00FE35D4" w:rsidRPr="00F40C65" w14:paraId="6B4E79E8" w14:textId="77777777" w:rsidTr="00B8150C">
        <w:trPr>
          <w:gridBefore w:val="1"/>
          <w:wBefore w:w="59" w:type="pct"/>
          <w:trHeight w:val="430"/>
          <w:tblHeader/>
        </w:trPr>
        <w:tc>
          <w:tcPr>
            <w:tcW w:w="1704" w:type="pct"/>
            <w:gridSpan w:val="2"/>
          </w:tcPr>
          <w:p w14:paraId="3557A25E" w14:textId="77777777" w:rsidR="00F365B7" w:rsidRPr="00F40C65" w:rsidRDefault="00F365B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</w:tcPr>
          <w:p w14:paraId="7DFCB228" w14:textId="77777777" w:rsidR="00F365B7" w:rsidRPr="00F40C65" w:rsidRDefault="00F365B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624BA9B5" w14:textId="77777777" w:rsidR="00F365B7" w:rsidRPr="00F40C65" w:rsidRDefault="00F365B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0BBA644A" w14:textId="77777777" w:rsidR="00F365B7" w:rsidRPr="00F40C65" w:rsidRDefault="00F365B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pct"/>
            <w:gridSpan w:val="6"/>
          </w:tcPr>
          <w:p w14:paraId="08A63511" w14:textId="77777777" w:rsidR="00F365B7" w:rsidRPr="00F40C65" w:rsidRDefault="00F365B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8150C" w:rsidRPr="00F40C65" w14:paraId="0CA91BDA" w14:textId="77777777" w:rsidTr="007E0B93">
        <w:trPr>
          <w:gridBefore w:val="1"/>
          <w:gridAfter w:val="1"/>
          <w:wBefore w:w="59" w:type="pct"/>
          <w:wAfter w:w="5" w:type="pct"/>
          <w:trHeight w:val="430"/>
        </w:trPr>
        <w:tc>
          <w:tcPr>
            <w:tcW w:w="1704" w:type="pct"/>
            <w:gridSpan w:val="2"/>
          </w:tcPr>
          <w:p w14:paraId="3CA7A3FB" w14:textId="77777777" w:rsidR="00B8150C" w:rsidRPr="00F40C65" w:rsidRDefault="00B8150C" w:rsidP="00B81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15" w:type="pct"/>
            <w:gridSpan w:val="2"/>
          </w:tcPr>
          <w:p w14:paraId="064AA0D7" w14:textId="77777777" w:rsidR="00B8150C" w:rsidRPr="00F40C65" w:rsidRDefault="00B8150C" w:rsidP="00B81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7809049C" w14:textId="77777777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2" w:type="pct"/>
            <w:gridSpan w:val="2"/>
          </w:tcPr>
          <w:p w14:paraId="0D02D0D5" w14:textId="77777777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8" w:type="pct"/>
          </w:tcPr>
          <w:p w14:paraId="40122E1B" w14:textId="63766FBF" w:rsidR="00B8150C" w:rsidRPr="00F40C65" w:rsidRDefault="005A73EE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44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,772</w:t>
            </w:r>
          </w:p>
        </w:tc>
        <w:tc>
          <w:tcPr>
            <w:tcW w:w="130" w:type="pct"/>
            <w:gridSpan w:val="2"/>
          </w:tcPr>
          <w:p w14:paraId="147F9A87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8" w:type="pct"/>
            <w:gridSpan w:val="2"/>
          </w:tcPr>
          <w:p w14:paraId="7E57E2EA" w14:textId="33518B2F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21,543</w:t>
            </w:r>
          </w:p>
        </w:tc>
      </w:tr>
      <w:tr w:rsidR="00B8150C" w:rsidRPr="00F40C65" w14:paraId="446B966B" w14:textId="77777777" w:rsidTr="007E0B93">
        <w:trPr>
          <w:gridBefore w:val="1"/>
          <w:gridAfter w:val="1"/>
          <w:wBefore w:w="59" w:type="pct"/>
          <w:wAfter w:w="5" w:type="pct"/>
          <w:trHeight w:val="430"/>
        </w:trPr>
        <w:tc>
          <w:tcPr>
            <w:tcW w:w="1704" w:type="pct"/>
            <w:gridSpan w:val="2"/>
          </w:tcPr>
          <w:p w14:paraId="4E9E42F3" w14:textId="77777777" w:rsidR="00B8150C" w:rsidRPr="00F40C65" w:rsidRDefault="00B8150C" w:rsidP="00B81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15" w:type="pct"/>
            <w:gridSpan w:val="2"/>
          </w:tcPr>
          <w:p w14:paraId="287B4C6E" w14:textId="77777777" w:rsidR="00B8150C" w:rsidRPr="00F40C65" w:rsidRDefault="00B8150C" w:rsidP="00B81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1D2FDDDF" w14:textId="77777777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" w:type="pct"/>
            <w:gridSpan w:val="2"/>
          </w:tcPr>
          <w:p w14:paraId="505F798B" w14:textId="77777777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14:paraId="79C6B8E9" w14:textId="35C76322" w:rsidR="00B8150C" w:rsidRPr="00F40C65" w:rsidRDefault="005A73EE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438,513</w:t>
            </w:r>
          </w:p>
        </w:tc>
        <w:tc>
          <w:tcPr>
            <w:tcW w:w="130" w:type="pct"/>
            <w:gridSpan w:val="2"/>
          </w:tcPr>
          <w:p w14:paraId="57B0C6AB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</w:tcPr>
          <w:p w14:paraId="33C26A0F" w14:textId="1834A1B3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418,769</w:t>
            </w:r>
          </w:p>
        </w:tc>
      </w:tr>
      <w:tr w:rsidR="00B8150C" w:rsidRPr="00F40C65" w14:paraId="03E1851C" w14:textId="77777777" w:rsidTr="007E0B93">
        <w:trPr>
          <w:gridBefore w:val="1"/>
          <w:gridAfter w:val="1"/>
          <w:wBefore w:w="59" w:type="pct"/>
          <w:wAfter w:w="5" w:type="pct"/>
          <w:trHeight w:val="414"/>
        </w:trPr>
        <w:tc>
          <w:tcPr>
            <w:tcW w:w="1704" w:type="pct"/>
            <w:gridSpan w:val="2"/>
          </w:tcPr>
          <w:p w14:paraId="6E765FF5" w14:textId="77777777" w:rsidR="00B8150C" w:rsidRPr="00F40C65" w:rsidRDefault="00B8150C" w:rsidP="00B81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gridSpan w:val="2"/>
          </w:tcPr>
          <w:p w14:paraId="4E4C3915" w14:textId="77777777" w:rsidR="00B8150C" w:rsidRPr="00F40C65" w:rsidRDefault="00B8150C" w:rsidP="00B81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5D36B6DD" w14:textId="77777777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17122D21" w14:textId="77777777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8" w:type="pct"/>
            <w:tcBorders>
              <w:top w:val="single" w:sz="4" w:space="0" w:color="auto"/>
            </w:tcBorders>
          </w:tcPr>
          <w:p w14:paraId="2F5A1398" w14:textId="76FC709D" w:rsidR="00B8150C" w:rsidRPr="00F40C65" w:rsidRDefault="005A73EE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483,285</w:t>
            </w:r>
          </w:p>
        </w:tc>
        <w:tc>
          <w:tcPr>
            <w:tcW w:w="130" w:type="pct"/>
            <w:gridSpan w:val="2"/>
          </w:tcPr>
          <w:p w14:paraId="2DAE886F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</w:tcBorders>
          </w:tcPr>
          <w:p w14:paraId="1BB4D87A" w14:textId="55499299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440,312</w:t>
            </w:r>
          </w:p>
        </w:tc>
      </w:tr>
      <w:tr w:rsidR="00FE35D4" w:rsidRPr="00F40C65" w14:paraId="0B528A40" w14:textId="77777777" w:rsidTr="007E0B93">
        <w:trPr>
          <w:gridBefore w:val="1"/>
          <w:gridAfter w:val="1"/>
          <w:wBefore w:w="59" w:type="pct"/>
          <w:wAfter w:w="5" w:type="pct"/>
          <w:trHeight w:val="253"/>
        </w:trPr>
        <w:tc>
          <w:tcPr>
            <w:tcW w:w="2318" w:type="pct"/>
            <w:gridSpan w:val="4"/>
          </w:tcPr>
          <w:p w14:paraId="7DBC2CE7" w14:textId="77777777" w:rsidR="000361CA" w:rsidRPr="00F40C65" w:rsidRDefault="000361CA" w:rsidP="00FE35D4">
            <w:pPr>
              <w:spacing w:line="33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769" w:type="pct"/>
            <w:gridSpan w:val="2"/>
          </w:tcPr>
          <w:p w14:paraId="3713A0CA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070C3D6D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14:paraId="7B9D427B" w14:textId="5D561DCD" w:rsidR="000361CA" w:rsidRPr="00F40C65" w:rsidRDefault="009B75F5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A73EE"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91,474</w:t>
            </w: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0" w:type="pct"/>
            <w:gridSpan w:val="2"/>
          </w:tcPr>
          <w:p w14:paraId="5B0C5840" w14:textId="77777777" w:rsidR="000361CA" w:rsidRPr="00F40C65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</w:tcPr>
          <w:p w14:paraId="03A27AED" w14:textId="7F3ABF64" w:rsidR="000361CA" w:rsidRPr="00F40C65" w:rsidRDefault="00B8150C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(68,444)</w:t>
            </w:r>
          </w:p>
        </w:tc>
      </w:tr>
      <w:tr w:rsidR="00FE35D4" w:rsidRPr="00F40C65" w14:paraId="44CB8C46" w14:textId="77777777" w:rsidTr="007E0B93">
        <w:trPr>
          <w:gridBefore w:val="1"/>
          <w:gridAfter w:val="1"/>
          <w:wBefore w:w="59" w:type="pct"/>
          <w:wAfter w:w="5" w:type="pct"/>
          <w:trHeight w:val="414"/>
        </w:trPr>
        <w:tc>
          <w:tcPr>
            <w:tcW w:w="1704" w:type="pct"/>
            <w:gridSpan w:val="2"/>
          </w:tcPr>
          <w:p w14:paraId="788E7CE8" w14:textId="77777777" w:rsidR="000361CA" w:rsidRPr="00F40C65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0D5AD150" w14:textId="77777777" w:rsidR="000361CA" w:rsidRPr="00F40C65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701C9572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139E16C6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8" w:type="pct"/>
            <w:tcBorders>
              <w:bottom w:val="double" w:sz="4" w:space="0" w:color="auto"/>
            </w:tcBorders>
          </w:tcPr>
          <w:p w14:paraId="32DC742F" w14:textId="54B1A257" w:rsidR="000361CA" w:rsidRPr="00F40C65" w:rsidRDefault="005A73EE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391,811</w:t>
            </w:r>
          </w:p>
        </w:tc>
        <w:tc>
          <w:tcPr>
            <w:tcW w:w="130" w:type="pct"/>
            <w:gridSpan w:val="2"/>
          </w:tcPr>
          <w:p w14:paraId="4E620923" w14:textId="77777777" w:rsidR="000361CA" w:rsidRPr="00F40C65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double" w:sz="4" w:space="0" w:color="auto"/>
            </w:tcBorders>
          </w:tcPr>
          <w:p w14:paraId="22056A4B" w14:textId="6104604E" w:rsidR="000361CA" w:rsidRPr="00F40C65" w:rsidRDefault="00B8150C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371,868</w:t>
            </w:r>
          </w:p>
        </w:tc>
      </w:tr>
      <w:tr w:rsidR="00FE35D4" w:rsidRPr="00F40C65" w14:paraId="17D91BD6" w14:textId="77777777" w:rsidTr="007E0B93">
        <w:trPr>
          <w:gridBefore w:val="1"/>
          <w:gridAfter w:val="1"/>
          <w:wBefore w:w="59" w:type="pct"/>
          <w:wAfter w:w="5" w:type="pct"/>
          <w:trHeight w:val="414"/>
        </w:trPr>
        <w:tc>
          <w:tcPr>
            <w:tcW w:w="1704" w:type="pct"/>
            <w:gridSpan w:val="2"/>
          </w:tcPr>
          <w:p w14:paraId="4FD128C7" w14:textId="77777777" w:rsidR="00DC5048" w:rsidRPr="00F40C65" w:rsidRDefault="00DC504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261641D9" w14:textId="77777777" w:rsidR="00F365B7" w:rsidRPr="00F40C65" w:rsidRDefault="00F365B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3EE8D65B" w14:textId="77777777" w:rsidR="00F365B7" w:rsidRPr="00F40C65" w:rsidRDefault="00F365B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05744790" w14:textId="77777777" w:rsidR="00F365B7" w:rsidRPr="00F40C65" w:rsidRDefault="00F365B7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8" w:type="pct"/>
            <w:tcBorders>
              <w:bottom w:val="single" w:sz="4" w:space="0" w:color="FFFFFF"/>
            </w:tcBorders>
          </w:tcPr>
          <w:p w14:paraId="58EA255F" w14:textId="77777777" w:rsidR="00F365B7" w:rsidRPr="00F40C65" w:rsidRDefault="00F365B7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gridSpan w:val="2"/>
          </w:tcPr>
          <w:p w14:paraId="29A880FC" w14:textId="77777777" w:rsidR="00F365B7" w:rsidRPr="00F40C65" w:rsidRDefault="00F365B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FFFFFF"/>
            </w:tcBorders>
          </w:tcPr>
          <w:p w14:paraId="4069045C" w14:textId="77777777" w:rsidR="00F365B7" w:rsidRPr="00F40C65" w:rsidRDefault="00F365B7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bookmarkEnd w:id="8"/>
      <w:tr w:rsidR="00FE35D4" w:rsidRPr="00F40C65" w14:paraId="37463315" w14:textId="77777777" w:rsidTr="00B8150C">
        <w:trPr>
          <w:trHeight w:val="414"/>
        </w:trPr>
        <w:tc>
          <w:tcPr>
            <w:tcW w:w="3088" w:type="pct"/>
            <w:gridSpan w:val="6"/>
          </w:tcPr>
          <w:p w14:paraId="7F0D8F1F" w14:textId="77777777" w:rsidR="00994F8C" w:rsidRPr="00F40C65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ต้นปี</w:t>
            </w:r>
            <w:r w:rsidRPr="00F40C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52" w:type="pct"/>
            <w:gridSpan w:val="2"/>
          </w:tcPr>
          <w:p w14:paraId="463882CF" w14:textId="77777777" w:rsidR="00994F8C" w:rsidRPr="00F40C65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pct"/>
            <w:gridSpan w:val="3"/>
            <w:tcBorders>
              <w:top w:val="single" w:sz="4" w:space="0" w:color="FFFFFF"/>
              <w:bottom w:val="single" w:sz="4" w:space="0" w:color="FFFFFF"/>
            </w:tcBorders>
          </w:tcPr>
          <w:p w14:paraId="00FF246E" w14:textId="76572C28" w:rsidR="00994F8C" w:rsidRPr="00F40C65" w:rsidRDefault="00DD19B8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68,444</w:t>
            </w:r>
          </w:p>
        </w:tc>
        <w:tc>
          <w:tcPr>
            <w:tcW w:w="130" w:type="pct"/>
            <w:gridSpan w:val="2"/>
          </w:tcPr>
          <w:p w14:paraId="572552A5" w14:textId="77777777" w:rsidR="00994F8C" w:rsidRPr="00F40C65" w:rsidRDefault="00994F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14:paraId="4DE0771B" w14:textId="64A34C0B" w:rsidR="00994F8C" w:rsidRPr="00F40C65" w:rsidRDefault="00B8150C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31,594</w:t>
            </w:r>
          </w:p>
        </w:tc>
      </w:tr>
      <w:tr w:rsidR="00FE35D4" w:rsidRPr="00F40C65" w14:paraId="39AF0EF6" w14:textId="77777777" w:rsidTr="00B8150C">
        <w:trPr>
          <w:trHeight w:val="414"/>
        </w:trPr>
        <w:tc>
          <w:tcPr>
            <w:tcW w:w="1703" w:type="pct"/>
            <w:gridSpan w:val="2"/>
          </w:tcPr>
          <w:p w14:paraId="1B22722A" w14:textId="77777777" w:rsidR="00994F8C" w:rsidRPr="00F40C65" w:rsidRDefault="00994F8C" w:rsidP="00FE35D4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615" w:type="pct"/>
            <w:gridSpan w:val="2"/>
          </w:tcPr>
          <w:p w14:paraId="13827E51" w14:textId="77777777" w:rsidR="00994F8C" w:rsidRPr="00F40C65" w:rsidRDefault="00994F8C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gridSpan w:val="2"/>
          </w:tcPr>
          <w:p w14:paraId="1034A0BA" w14:textId="77777777" w:rsidR="00994F8C" w:rsidRPr="00F40C65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  <w:gridSpan w:val="2"/>
          </w:tcPr>
          <w:p w14:paraId="4E06B4FE" w14:textId="77777777" w:rsidR="00994F8C" w:rsidRPr="00F40C65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pct"/>
            <w:gridSpan w:val="3"/>
            <w:tcBorders>
              <w:top w:val="single" w:sz="4" w:space="0" w:color="FFFFFF"/>
              <w:bottom w:val="single" w:sz="4" w:space="0" w:color="FFFFFF"/>
            </w:tcBorders>
          </w:tcPr>
          <w:p w14:paraId="725A61AA" w14:textId="460EBF19" w:rsidR="00994F8C" w:rsidRPr="00F40C65" w:rsidRDefault="00DD19B8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</w:t>
            </w:r>
            <w:r w:rsidR="002A185C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946</w:t>
            </w:r>
          </w:p>
        </w:tc>
        <w:tc>
          <w:tcPr>
            <w:tcW w:w="130" w:type="pct"/>
            <w:gridSpan w:val="2"/>
          </w:tcPr>
          <w:p w14:paraId="1061BE75" w14:textId="77777777" w:rsidR="00994F8C" w:rsidRPr="00F40C65" w:rsidRDefault="00994F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14:paraId="10D4402F" w14:textId="3059A82D" w:rsidR="00994F8C" w:rsidRPr="00F40C65" w:rsidRDefault="00B8150C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37,450</w:t>
            </w:r>
          </w:p>
        </w:tc>
      </w:tr>
      <w:tr w:rsidR="00FE35D4" w:rsidRPr="00F40C65" w14:paraId="455D68D3" w14:textId="77777777" w:rsidTr="00B8150C">
        <w:trPr>
          <w:trHeight w:val="414"/>
        </w:trPr>
        <w:tc>
          <w:tcPr>
            <w:tcW w:w="1703" w:type="pct"/>
            <w:gridSpan w:val="2"/>
          </w:tcPr>
          <w:p w14:paraId="0BDDBC93" w14:textId="77777777" w:rsidR="00994F8C" w:rsidRPr="00F40C65" w:rsidRDefault="00994F8C" w:rsidP="00FE35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งปี</w:t>
            </w:r>
          </w:p>
        </w:tc>
        <w:tc>
          <w:tcPr>
            <w:tcW w:w="615" w:type="pct"/>
            <w:gridSpan w:val="2"/>
          </w:tcPr>
          <w:p w14:paraId="549818A3" w14:textId="77777777" w:rsidR="00994F8C" w:rsidRPr="00F40C65" w:rsidRDefault="00994F8C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gridSpan w:val="2"/>
          </w:tcPr>
          <w:p w14:paraId="69F5F8C2" w14:textId="77777777" w:rsidR="00994F8C" w:rsidRPr="00F40C65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2" w:type="pct"/>
            <w:gridSpan w:val="2"/>
          </w:tcPr>
          <w:p w14:paraId="1C5518A0" w14:textId="77777777" w:rsidR="00994F8C" w:rsidRPr="00F40C65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pct"/>
            <w:gridSpan w:val="3"/>
            <w:tcBorders>
              <w:top w:val="single" w:sz="4" w:space="0" w:color="FFFFFF"/>
              <w:bottom w:val="single" w:sz="4" w:space="0" w:color="auto"/>
            </w:tcBorders>
          </w:tcPr>
          <w:p w14:paraId="079E660E" w14:textId="6297DB92" w:rsidR="00994F8C" w:rsidRPr="00F40C65" w:rsidRDefault="00DD19B8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(2,</w:t>
            </w:r>
            <w:r w:rsidR="002A185C"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916</w:t>
            </w: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0" w:type="pct"/>
            <w:gridSpan w:val="2"/>
          </w:tcPr>
          <w:p w14:paraId="62BDD5D7" w14:textId="77777777" w:rsidR="00994F8C" w:rsidRPr="00F40C65" w:rsidRDefault="00994F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FFFFFF"/>
              <w:bottom w:val="single" w:sz="4" w:space="0" w:color="auto"/>
            </w:tcBorders>
          </w:tcPr>
          <w:p w14:paraId="27C18022" w14:textId="61363C21" w:rsidR="00994F8C" w:rsidRPr="00F40C65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8150C"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600</w:t>
            </w: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994F8C" w:rsidRPr="00F40C65" w14:paraId="250E3A18" w14:textId="77777777" w:rsidTr="00B8150C">
        <w:trPr>
          <w:trHeight w:val="414"/>
        </w:trPr>
        <w:tc>
          <w:tcPr>
            <w:tcW w:w="3088" w:type="pct"/>
            <w:gridSpan w:val="6"/>
          </w:tcPr>
          <w:p w14:paraId="2B8B43A4" w14:textId="77777777" w:rsidR="00994F8C" w:rsidRPr="00F40C65" w:rsidRDefault="00994F8C" w:rsidP="00FE35D4">
            <w:pPr>
              <w:pStyle w:val="ListParagraph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นปลายปี</w:t>
            </w:r>
          </w:p>
        </w:tc>
        <w:tc>
          <w:tcPr>
            <w:tcW w:w="152" w:type="pct"/>
            <w:gridSpan w:val="2"/>
          </w:tcPr>
          <w:p w14:paraId="18AEAE04" w14:textId="77777777" w:rsidR="00994F8C" w:rsidRPr="00F40C65" w:rsidRDefault="00994F8C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3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0569537" w14:textId="51C6B4D0" w:rsidR="00994F8C" w:rsidRPr="00F40C65" w:rsidRDefault="00DD19B8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91,474</w:t>
            </w:r>
          </w:p>
        </w:tc>
        <w:tc>
          <w:tcPr>
            <w:tcW w:w="130" w:type="pct"/>
            <w:gridSpan w:val="2"/>
          </w:tcPr>
          <w:p w14:paraId="14A71695" w14:textId="77777777" w:rsidR="00994F8C" w:rsidRPr="00F40C65" w:rsidRDefault="00994F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19FD10" w14:textId="4928DC83" w:rsidR="00994F8C" w:rsidRPr="00F40C65" w:rsidRDefault="00B8150C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68,444</w:t>
            </w:r>
          </w:p>
        </w:tc>
      </w:tr>
    </w:tbl>
    <w:p w14:paraId="2DD76A42" w14:textId="77777777" w:rsidR="00F94B1A" w:rsidRPr="00F40C65" w:rsidRDefault="00F94B1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3C144104" w14:textId="77777777" w:rsidR="003C4BFF" w:rsidRPr="00F40C65" w:rsidRDefault="003C4BF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7"/>
        <w:gridCol w:w="3023"/>
        <w:gridCol w:w="110"/>
        <w:gridCol w:w="1021"/>
        <w:gridCol w:w="110"/>
        <w:gridCol w:w="1307"/>
        <w:gridCol w:w="107"/>
        <w:gridCol w:w="171"/>
        <w:gridCol w:w="108"/>
        <w:gridCol w:w="1456"/>
        <w:gridCol w:w="105"/>
        <w:gridCol w:w="134"/>
        <w:gridCol w:w="105"/>
        <w:gridCol w:w="1214"/>
        <w:gridCol w:w="107"/>
        <w:gridCol w:w="9"/>
      </w:tblGrid>
      <w:tr w:rsidR="00FE35D4" w:rsidRPr="00F40C65" w14:paraId="3739D51A" w14:textId="77777777" w:rsidTr="00222FB3">
        <w:trPr>
          <w:gridBefore w:val="1"/>
          <w:gridAfter w:val="1"/>
          <w:wBefore w:w="58" w:type="pct"/>
          <w:wAfter w:w="5" w:type="pct"/>
          <w:trHeight w:val="326"/>
          <w:tblHeader/>
        </w:trPr>
        <w:tc>
          <w:tcPr>
            <w:tcW w:w="1704" w:type="pct"/>
            <w:gridSpan w:val="2"/>
          </w:tcPr>
          <w:p w14:paraId="700F0487" w14:textId="77777777" w:rsidR="006635F8" w:rsidRPr="00F40C65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0B2D933A" w14:textId="77777777" w:rsidR="006635F8" w:rsidRPr="00F40C65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2618" w:type="pct"/>
            <w:gridSpan w:val="10"/>
          </w:tcPr>
          <w:p w14:paraId="6E75C600" w14:textId="77777777" w:rsidR="006635F8" w:rsidRPr="00F40C65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 xml:space="preserve">                                </w:t>
            </w:r>
            <w:r w:rsidRPr="00F40C6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40C65" w14:paraId="44F8BCDB" w14:textId="77777777" w:rsidTr="00222FB3">
        <w:trPr>
          <w:gridBefore w:val="1"/>
          <w:gridAfter w:val="1"/>
          <w:wBefore w:w="58" w:type="pct"/>
          <w:wAfter w:w="5" w:type="pct"/>
          <w:trHeight w:val="326"/>
          <w:tblHeader/>
        </w:trPr>
        <w:tc>
          <w:tcPr>
            <w:tcW w:w="1704" w:type="pct"/>
            <w:gridSpan w:val="2"/>
          </w:tcPr>
          <w:p w14:paraId="40B11DE3" w14:textId="77777777" w:rsidR="006635F8" w:rsidRPr="00F40C65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65D46654" w14:textId="77777777" w:rsidR="006635F8" w:rsidRPr="00F40C65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69" w:type="pct"/>
            <w:gridSpan w:val="2"/>
          </w:tcPr>
          <w:p w14:paraId="20668EB1" w14:textId="77777777" w:rsidR="006635F8" w:rsidRPr="00F40C65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2" w:type="pct"/>
            <w:gridSpan w:val="2"/>
          </w:tcPr>
          <w:p w14:paraId="197CDE8A" w14:textId="77777777" w:rsidR="006635F8" w:rsidRPr="00F40C65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9" w:type="pct"/>
            <w:gridSpan w:val="2"/>
          </w:tcPr>
          <w:p w14:paraId="66721D7C" w14:textId="3417C314" w:rsidR="006635F8" w:rsidRPr="00F40C65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8150C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" w:type="pct"/>
            <w:gridSpan w:val="2"/>
          </w:tcPr>
          <w:p w14:paraId="42E21795" w14:textId="77777777" w:rsidR="006635F8" w:rsidRPr="00F40C65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gridSpan w:val="2"/>
          </w:tcPr>
          <w:p w14:paraId="76AF7A6E" w14:textId="38852BF9" w:rsidR="006635F8" w:rsidRPr="00F40C65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40C65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B8150C" w:rsidRPr="00F40C65">
              <w:rPr>
                <w:rFonts w:ascii="Angsana New" w:hAnsi="Angsana New"/>
                <w:spacing w:val="-8"/>
                <w:sz w:val="30"/>
                <w:szCs w:val="30"/>
              </w:rPr>
              <w:t>6</w:t>
            </w:r>
          </w:p>
        </w:tc>
      </w:tr>
      <w:tr w:rsidR="00FE35D4" w:rsidRPr="00F40C65" w14:paraId="13B9E6AC" w14:textId="77777777" w:rsidTr="00222FB3">
        <w:trPr>
          <w:gridBefore w:val="1"/>
          <w:wBefore w:w="58" w:type="pct"/>
          <w:trHeight w:val="430"/>
          <w:tblHeader/>
        </w:trPr>
        <w:tc>
          <w:tcPr>
            <w:tcW w:w="1704" w:type="pct"/>
            <w:gridSpan w:val="2"/>
          </w:tcPr>
          <w:p w14:paraId="1571F0CF" w14:textId="77777777" w:rsidR="006635F8" w:rsidRPr="00F40C65" w:rsidRDefault="006635F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</w:tcPr>
          <w:p w14:paraId="4F2FE11B" w14:textId="77777777" w:rsidR="006635F8" w:rsidRPr="00F40C65" w:rsidRDefault="006635F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7ADBB394" w14:textId="77777777" w:rsidR="006635F8" w:rsidRPr="00F40C65" w:rsidRDefault="006635F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59852EBF" w14:textId="77777777" w:rsidR="006635F8" w:rsidRPr="00F40C65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2" w:type="pct"/>
            <w:gridSpan w:val="7"/>
          </w:tcPr>
          <w:p w14:paraId="655F4A7F" w14:textId="77777777" w:rsidR="006635F8" w:rsidRPr="00F40C65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8150C" w:rsidRPr="00F40C65" w14:paraId="7FABBF4B" w14:textId="77777777" w:rsidTr="00222FB3">
        <w:trPr>
          <w:gridBefore w:val="1"/>
          <w:gridAfter w:val="1"/>
          <w:wBefore w:w="58" w:type="pct"/>
          <w:wAfter w:w="5" w:type="pct"/>
          <w:trHeight w:val="430"/>
        </w:trPr>
        <w:tc>
          <w:tcPr>
            <w:tcW w:w="1704" w:type="pct"/>
            <w:gridSpan w:val="2"/>
          </w:tcPr>
          <w:p w14:paraId="5DD3039D" w14:textId="77777777" w:rsidR="00B8150C" w:rsidRPr="00F40C65" w:rsidRDefault="00B8150C" w:rsidP="00B81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15" w:type="pct"/>
            <w:gridSpan w:val="2"/>
          </w:tcPr>
          <w:p w14:paraId="033E818B" w14:textId="77777777" w:rsidR="00B8150C" w:rsidRPr="00F40C65" w:rsidRDefault="00B8150C" w:rsidP="00B81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0FFC6D5E" w14:textId="77777777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2" w:type="pct"/>
            <w:gridSpan w:val="2"/>
          </w:tcPr>
          <w:p w14:paraId="61FC67A5" w14:textId="77777777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pct"/>
            <w:gridSpan w:val="2"/>
          </w:tcPr>
          <w:p w14:paraId="2B211423" w14:textId="2B4DB4F8" w:rsidR="00B8150C" w:rsidRPr="00F40C65" w:rsidRDefault="005A73EE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78,976</w:t>
            </w:r>
          </w:p>
        </w:tc>
        <w:tc>
          <w:tcPr>
            <w:tcW w:w="130" w:type="pct"/>
            <w:gridSpan w:val="2"/>
          </w:tcPr>
          <w:p w14:paraId="2F0E4B79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8" w:type="pct"/>
            <w:gridSpan w:val="2"/>
          </w:tcPr>
          <w:p w14:paraId="527222BE" w14:textId="360E2234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53,277</w:t>
            </w:r>
          </w:p>
        </w:tc>
      </w:tr>
      <w:tr w:rsidR="00B8150C" w:rsidRPr="00F40C65" w14:paraId="26F5A8FE" w14:textId="77777777" w:rsidTr="00222FB3">
        <w:trPr>
          <w:gridBefore w:val="1"/>
          <w:gridAfter w:val="1"/>
          <w:wBefore w:w="58" w:type="pct"/>
          <w:wAfter w:w="5" w:type="pct"/>
          <w:trHeight w:val="430"/>
        </w:trPr>
        <w:tc>
          <w:tcPr>
            <w:tcW w:w="1704" w:type="pct"/>
            <w:gridSpan w:val="2"/>
          </w:tcPr>
          <w:p w14:paraId="7AD68C24" w14:textId="77777777" w:rsidR="00B8150C" w:rsidRPr="00F40C65" w:rsidRDefault="00B8150C" w:rsidP="00B81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15" w:type="pct"/>
            <w:gridSpan w:val="2"/>
          </w:tcPr>
          <w:p w14:paraId="13CB3080" w14:textId="77777777" w:rsidR="00B8150C" w:rsidRPr="00F40C65" w:rsidRDefault="00B8150C" w:rsidP="00B81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751055DE" w14:textId="77777777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" w:type="pct"/>
            <w:gridSpan w:val="2"/>
          </w:tcPr>
          <w:p w14:paraId="0EBB2EC5" w14:textId="77777777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auto"/>
            </w:tcBorders>
          </w:tcPr>
          <w:p w14:paraId="3DFDFEA1" w14:textId="153ADF78" w:rsidR="00B8150C" w:rsidRPr="00F40C65" w:rsidRDefault="005A73EE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348,828</w:t>
            </w:r>
          </w:p>
        </w:tc>
        <w:tc>
          <w:tcPr>
            <w:tcW w:w="130" w:type="pct"/>
            <w:gridSpan w:val="2"/>
          </w:tcPr>
          <w:p w14:paraId="541E2FC4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</w:tcPr>
          <w:p w14:paraId="251B64C5" w14:textId="5742F7FC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417,820</w:t>
            </w:r>
          </w:p>
        </w:tc>
      </w:tr>
      <w:tr w:rsidR="00B8150C" w:rsidRPr="00F40C65" w14:paraId="19DEA137" w14:textId="77777777" w:rsidTr="00222FB3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14:paraId="3960E06E" w14:textId="77777777" w:rsidR="00B8150C" w:rsidRPr="00F40C65" w:rsidRDefault="00B8150C" w:rsidP="00B81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gridSpan w:val="2"/>
          </w:tcPr>
          <w:p w14:paraId="548EB2BA" w14:textId="77777777" w:rsidR="00B8150C" w:rsidRPr="00F40C65" w:rsidRDefault="00B8150C" w:rsidP="00B81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016B7073" w14:textId="77777777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11C5AE51" w14:textId="77777777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9" w:type="pct"/>
            <w:gridSpan w:val="2"/>
            <w:tcBorders>
              <w:top w:val="single" w:sz="4" w:space="0" w:color="auto"/>
            </w:tcBorders>
          </w:tcPr>
          <w:p w14:paraId="67BD184A" w14:textId="7C99777E" w:rsidR="00B8150C" w:rsidRPr="00F40C65" w:rsidRDefault="005A73EE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427,804</w:t>
            </w:r>
          </w:p>
        </w:tc>
        <w:tc>
          <w:tcPr>
            <w:tcW w:w="130" w:type="pct"/>
            <w:gridSpan w:val="2"/>
          </w:tcPr>
          <w:p w14:paraId="5C59C36F" w14:textId="77777777" w:rsidR="00B8150C" w:rsidRPr="00F40C65" w:rsidRDefault="00B8150C" w:rsidP="00B8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</w:tcBorders>
          </w:tcPr>
          <w:p w14:paraId="7AAB54BC" w14:textId="3F30693F" w:rsidR="00B8150C" w:rsidRPr="00F40C65" w:rsidRDefault="00B8150C" w:rsidP="00B815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471,097</w:t>
            </w:r>
          </w:p>
        </w:tc>
      </w:tr>
      <w:tr w:rsidR="00FE35D4" w:rsidRPr="00F40C65" w14:paraId="1C431BC0" w14:textId="77777777" w:rsidTr="00222FB3">
        <w:trPr>
          <w:gridBefore w:val="1"/>
          <w:gridAfter w:val="1"/>
          <w:wBefore w:w="58" w:type="pct"/>
          <w:wAfter w:w="5" w:type="pct"/>
          <w:trHeight w:val="253"/>
        </w:trPr>
        <w:tc>
          <w:tcPr>
            <w:tcW w:w="2319" w:type="pct"/>
            <w:gridSpan w:val="4"/>
          </w:tcPr>
          <w:p w14:paraId="0CDB8AA2" w14:textId="77777777" w:rsidR="000361CA" w:rsidRPr="00F40C65" w:rsidRDefault="000361CA" w:rsidP="00FE35D4">
            <w:pPr>
              <w:spacing w:line="33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769" w:type="pct"/>
            <w:gridSpan w:val="2"/>
          </w:tcPr>
          <w:p w14:paraId="5D621F8C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18612EA1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auto"/>
            </w:tcBorders>
          </w:tcPr>
          <w:p w14:paraId="63469820" w14:textId="1C1FBAA9" w:rsidR="000361CA" w:rsidRPr="00F40C65" w:rsidRDefault="00DD19B8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(9</w:t>
            </w:r>
            <w:r w:rsidR="005A73EE"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A73EE"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715</w:t>
            </w: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0" w:type="pct"/>
            <w:gridSpan w:val="2"/>
          </w:tcPr>
          <w:p w14:paraId="2646E1F6" w14:textId="77777777" w:rsidR="000361CA" w:rsidRPr="00F40C65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auto"/>
            </w:tcBorders>
          </w:tcPr>
          <w:p w14:paraId="08576825" w14:textId="70CB1B00" w:rsidR="000361CA" w:rsidRPr="00F40C65" w:rsidRDefault="00B8150C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(68,444)</w:t>
            </w:r>
          </w:p>
        </w:tc>
      </w:tr>
      <w:tr w:rsidR="00FE35D4" w:rsidRPr="00F40C65" w14:paraId="139CF204" w14:textId="77777777" w:rsidTr="00222FB3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14:paraId="558C5317" w14:textId="77777777" w:rsidR="000361CA" w:rsidRPr="00F40C65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035C77FE" w14:textId="77777777" w:rsidR="000361CA" w:rsidRPr="00F40C65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0D740E90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385F6223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double" w:sz="4" w:space="0" w:color="auto"/>
            </w:tcBorders>
          </w:tcPr>
          <w:p w14:paraId="3E44988E" w14:textId="0F396D5E" w:rsidR="000361CA" w:rsidRPr="00F40C65" w:rsidRDefault="005A73EE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337,089</w:t>
            </w:r>
          </w:p>
        </w:tc>
        <w:tc>
          <w:tcPr>
            <w:tcW w:w="130" w:type="pct"/>
            <w:gridSpan w:val="2"/>
          </w:tcPr>
          <w:p w14:paraId="689D5022" w14:textId="77777777" w:rsidR="000361CA" w:rsidRPr="00F40C65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double" w:sz="4" w:space="0" w:color="auto"/>
            </w:tcBorders>
          </w:tcPr>
          <w:p w14:paraId="76180C4E" w14:textId="36342A7A" w:rsidR="000361CA" w:rsidRPr="00F40C65" w:rsidRDefault="00B8150C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402,653</w:t>
            </w:r>
          </w:p>
        </w:tc>
      </w:tr>
      <w:tr w:rsidR="00FE35D4" w:rsidRPr="00F40C65" w14:paraId="613E6998" w14:textId="77777777" w:rsidTr="00222FB3">
        <w:trPr>
          <w:gridBefore w:val="1"/>
          <w:gridAfter w:val="1"/>
          <w:wBefore w:w="58" w:type="pct"/>
          <w:wAfter w:w="5" w:type="pct"/>
          <w:trHeight w:val="414"/>
        </w:trPr>
        <w:tc>
          <w:tcPr>
            <w:tcW w:w="1704" w:type="pct"/>
            <w:gridSpan w:val="2"/>
          </w:tcPr>
          <w:p w14:paraId="06FD49AA" w14:textId="77777777" w:rsidR="006635F8" w:rsidRPr="00F40C65" w:rsidRDefault="006635F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3DFFB9CD" w14:textId="77777777" w:rsidR="006635F8" w:rsidRPr="00F40C65" w:rsidRDefault="006635F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9" w:type="pct"/>
            <w:gridSpan w:val="2"/>
          </w:tcPr>
          <w:p w14:paraId="1687CC69" w14:textId="77777777" w:rsidR="006635F8" w:rsidRPr="00F40C65" w:rsidRDefault="006635F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72B990F0" w14:textId="77777777" w:rsidR="006635F8" w:rsidRPr="00F40C65" w:rsidRDefault="006635F8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9" w:type="pct"/>
            <w:gridSpan w:val="2"/>
            <w:tcBorders>
              <w:bottom w:val="single" w:sz="4" w:space="0" w:color="FFFFFF"/>
            </w:tcBorders>
          </w:tcPr>
          <w:p w14:paraId="53FA3B40" w14:textId="77777777" w:rsidR="006635F8" w:rsidRPr="00F40C65" w:rsidRDefault="006635F8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gridSpan w:val="2"/>
          </w:tcPr>
          <w:p w14:paraId="41BFEE07" w14:textId="77777777" w:rsidR="006635F8" w:rsidRPr="00F40C65" w:rsidRDefault="006635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gridSpan w:val="2"/>
            <w:tcBorders>
              <w:bottom w:val="single" w:sz="4" w:space="0" w:color="FFFFFF"/>
            </w:tcBorders>
          </w:tcPr>
          <w:p w14:paraId="7B1B4BF8" w14:textId="77777777" w:rsidR="006635F8" w:rsidRPr="00F40C65" w:rsidRDefault="006635F8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E35D4" w:rsidRPr="00F40C65" w14:paraId="59AE5431" w14:textId="77777777" w:rsidTr="00222FB3">
        <w:trPr>
          <w:gridAfter w:val="2"/>
          <w:wAfter w:w="63" w:type="pct"/>
          <w:trHeight w:val="414"/>
        </w:trPr>
        <w:tc>
          <w:tcPr>
            <w:tcW w:w="3088" w:type="pct"/>
            <w:gridSpan w:val="6"/>
          </w:tcPr>
          <w:p w14:paraId="3265D9D7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ต้นปี</w:t>
            </w:r>
            <w:r w:rsidRPr="00F40C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51" w:type="pct"/>
            <w:gridSpan w:val="2"/>
          </w:tcPr>
          <w:p w14:paraId="0862DCFC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14:paraId="53C454C9" w14:textId="01FFAAAA" w:rsidR="000361CA" w:rsidRPr="00F40C65" w:rsidRDefault="00DD19B8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68,444</w:t>
            </w:r>
          </w:p>
        </w:tc>
        <w:tc>
          <w:tcPr>
            <w:tcW w:w="130" w:type="pct"/>
            <w:gridSpan w:val="2"/>
          </w:tcPr>
          <w:p w14:paraId="2DF5876D" w14:textId="77777777" w:rsidR="000361CA" w:rsidRPr="00F40C65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14:paraId="3F59235C" w14:textId="426E6412" w:rsidR="000361CA" w:rsidRPr="00F40C65" w:rsidRDefault="00B8150C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31,594</w:t>
            </w:r>
          </w:p>
        </w:tc>
      </w:tr>
      <w:tr w:rsidR="00FE35D4" w:rsidRPr="00F40C65" w14:paraId="39C05B03" w14:textId="77777777" w:rsidTr="00222FB3">
        <w:trPr>
          <w:gridAfter w:val="2"/>
          <w:wAfter w:w="63" w:type="pct"/>
          <w:trHeight w:val="414"/>
        </w:trPr>
        <w:tc>
          <w:tcPr>
            <w:tcW w:w="1702" w:type="pct"/>
            <w:gridSpan w:val="2"/>
          </w:tcPr>
          <w:p w14:paraId="0FE0B87E" w14:textId="77777777" w:rsidR="000361CA" w:rsidRPr="00F40C65" w:rsidRDefault="000361CA" w:rsidP="00FE35D4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615" w:type="pct"/>
            <w:gridSpan w:val="2"/>
          </w:tcPr>
          <w:p w14:paraId="3B126156" w14:textId="77777777" w:rsidR="000361CA" w:rsidRPr="00F40C65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14:paraId="4B2CF67C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16F8CF83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14:paraId="623D8D9C" w14:textId="4CE3858D" w:rsidR="000361CA" w:rsidRPr="00F40C65" w:rsidRDefault="00DD19B8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</w:t>
            </w:r>
            <w:r w:rsidR="002A185C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30" w:type="pct"/>
            <w:gridSpan w:val="2"/>
          </w:tcPr>
          <w:p w14:paraId="6E6E7C46" w14:textId="77777777" w:rsidR="000361CA" w:rsidRPr="00F40C65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FFFFFF"/>
            </w:tcBorders>
          </w:tcPr>
          <w:p w14:paraId="1FA28B22" w14:textId="38B873CE" w:rsidR="000361CA" w:rsidRPr="00F40C65" w:rsidRDefault="00B8150C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37,450</w:t>
            </w:r>
          </w:p>
        </w:tc>
      </w:tr>
      <w:tr w:rsidR="00FE35D4" w:rsidRPr="00F40C65" w14:paraId="3D329815" w14:textId="77777777" w:rsidTr="00994F8C">
        <w:trPr>
          <w:gridAfter w:val="2"/>
          <w:wAfter w:w="63" w:type="pct"/>
          <w:trHeight w:val="414"/>
        </w:trPr>
        <w:tc>
          <w:tcPr>
            <w:tcW w:w="1702" w:type="pct"/>
            <w:gridSpan w:val="2"/>
          </w:tcPr>
          <w:p w14:paraId="23705CC1" w14:textId="77777777" w:rsidR="000361CA" w:rsidRPr="00F40C65" w:rsidRDefault="000361CA" w:rsidP="00FE35D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งปี</w:t>
            </w:r>
          </w:p>
        </w:tc>
        <w:tc>
          <w:tcPr>
            <w:tcW w:w="615" w:type="pct"/>
            <w:gridSpan w:val="2"/>
          </w:tcPr>
          <w:p w14:paraId="28A329B6" w14:textId="77777777" w:rsidR="000361CA" w:rsidRPr="00F40C65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14:paraId="1683FD8B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60A2697A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51B55F10" w14:textId="71FBDFFD" w:rsidR="000361CA" w:rsidRPr="00F40C65" w:rsidRDefault="00DD19B8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(2,</w:t>
            </w:r>
            <w:r w:rsidR="002A185C"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916</w:t>
            </w: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360CB850" w14:textId="77777777" w:rsidR="000361CA" w:rsidRPr="00F40C65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FFFFFF"/>
              <w:bottom w:val="single" w:sz="4" w:space="0" w:color="auto"/>
            </w:tcBorders>
          </w:tcPr>
          <w:p w14:paraId="2107A430" w14:textId="2D6E89C8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8150C"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600</w:t>
            </w: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361CA" w:rsidRPr="00F40C65" w14:paraId="734C1738" w14:textId="77777777" w:rsidTr="00222FB3">
        <w:trPr>
          <w:gridAfter w:val="2"/>
          <w:wAfter w:w="63" w:type="pct"/>
          <w:trHeight w:val="414"/>
        </w:trPr>
        <w:tc>
          <w:tcPr>
            <w:tcW w:w="3088" w:type="pct"/>
            <w:gridSpan w:val="6"/>
          </w:tcPr>
          <w:p w14:paraId="590144E1" w14:textId="77777777" w:rsidR="000361CA" w:rsidRPr="00F40C65" w:rsidRDefault="000361CA" w:rsidP="00FE35D4">
            <w:pPr>
              <w:pStyle w:val="ListParagraph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ค่าเผื่อผลขาดทุนด้านเครดิตที่คาดว่าจะเกิดขึ้นปลายปี</w:t>
            </w:r>
          </w:p>
        </w:tc>
        <w:tc>
          <w:tcPr>
            <w:tcW w:w="151" w:type="pct"/>
            <w:gridSpan w:val="2"/>
          </w:tcPr>
          <w:p w14:paraId="20BC511E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80BC85" w14:textId="6939C9F8" w:rsidR="000361CA" w:rsidRPr="00F40C65" w:rsidRDefault="00DD19B8" w:rsidP="00FE35D4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90,715</w:t>
            </w:r>
          </w:p>
        </w:tc>
        <w:tc>
          <w:tcPr>
            <w:tcW w:w="130" w:type="pct"/>
            <w:gridSpan w:val="2"/>
          </w:tcPr>
          <w:p w14:paraId="2CCD253E" w14:textId="77777777" w:rsidR="000361CA" w:rsidRPr="00F40C65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1A76CA" w14:textId="42CD096B" w:rsidR="000361CA" w:rsidRPr="00F40C65" w:rsidRDefault="00B8150C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68,444</w:t>
            </w:r>
          </w:p>
        </w:tc>
      </w:tr>
    </w:tbl>
    <w:p w14:paraId="4923B881" w14:textId="77777777" w:rsidR="004D2592" w:rsidRPr="00F40C65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04E8E65F" w14:textId="77777777" w:rsid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5C3C8C44" w14:textId="77777777" w:rsid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7576FF66" w14:textId="77777777" w:rsid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7DD0271D" w14:textId="77777777" w:rsid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13D6635B" w14:textId="77777777" w:rsid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14F825E6" w14:textId="77777777" w:rsid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7A69FBC2" w14:textId="22AE54CE" w:rsidR="00D31F88" w:rsidRPr="00F40C65" w:rsidRDefault="00D31F8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506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133"/>
        <w:gridCol w:w="778"/>
        <w:gridCol w:w="354"/>
        <w:gridCol w:w="1032"/>
        <w:gridCol w:w="1080"/>
        <w:gridCol w:w="281"/>
        <w:gridCol w:w="1283"/>
        <w:gridCol w:w="260"/>
        <w:gridCol w:w="875"/>
        <w:gridCol w:w="430"/>
      </w:tblGrid>
      <w:tr w:rsidR="00FE35D4" w:rsidRPr="00F40C65" w14:paraId="025B5FC8" w14:textId="77777777" w:rsidTr="00C02648">
        <w:trPr>
          <w:gridAfter w:val="1"/>
          <w:wAfter w:w="226" w:type="pct"/>
          <w:trHeight w:val="326"/>
          <w:tblHeader/>
        </w:trPr>
        <w:tc>
          <w:tcPr>
            <w:tcW w:w="1648" w:type="pct"/>
          </w:tcPr>
          <w:p w14:paraId="4EEC4BF2" w14:textId="77777777" w:rsidR="00C02648" w:rsidRPr="00F40C65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A2A502A" w14:textId="77777777" w:rsidR="00C02648" w:rsidRPr="00F40C65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2531" w:type="pct"/>
            <w:gridSpan w:val="6"/>
          </w:tcPr>
          <w:p w14:paraId="24523F84" w14:textId="77777777" w:rsidR="00C02648" w:rsidRPr="00F40C65" w:rsidRDefault="00C0264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35D4" w:rsidRPr="00F40C65" w14:paraId="6EFA6AC2" w14:textId="77777777" w:rsidTr="00BD6525">
        <w:trPr>
          <w:trHeight w:val="380"/>
        </w:trPr>
        <w:tc>
          <w:tcPr>
            <w:tcW w:w="2057" w:type="pct"/>
            <w:gridSpan w:val="2"/>
          </w:tcPr>
          <w:p w14:paraId="0676314F" w14:textId="77777777" w:rsidR="00DE55DC" w:rsidRPr="00F40C65" w:rsidRDefault="00DE55D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9" w:name="_Hlk31729049"/>
          </w:p>
        </w:tc>
        <w:tc>
          <w:tcPr>
            <w:tcW w:w="729" w:type="pct"/>
            <w:gridSpan w:val="2"/>
          </w:tcPr>
          <w:p w14:paraId="7F4E5946" w14:textId="77777777" w:rsidR="00DE55DC" w:rsidRPr="00F40C65" w:rsidRDefault="00DE55D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14:paraId="7BC3BE63" w14:textId="77777777" w:rsidR="00DE55DC" w:rsidRPr="00F40C65" w:rsidRDefault="00DE55DC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1F6BE982" w14:textId="77777777" w:rsidR="00DE55DC" w:rsidRPr="00F40C65" w:rsidRDefault="00DE55DC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09E9D85A" w14:textId="4550DA5D" w:rsidR="00DE55DC" w:rsidRPr="00F40C65" w:rsidRDefault="00DE55DC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8629F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6B1DAA0B" w14:textId="77777777" w:rsidR="00DE55DC" w:rsidRPr="00F40C65" w:rsidRDefault="00DE55DC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  <w:vAlign w:val="center"/>
          </w:tcPr>
          <w:p w14:paraId="6C114E6C" w14:textId="2FAA6BBD" w:rsidR="00DE55DC" w:rsidRPr="00F40C65" w:rsidRDefault="00DE55DC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8629F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267289DE" w14:textId="77777777" w:rsidTr="00C02648">
        <w:trPr>
          <w:trHeight w:val="299"/>
        </w:trPr>
        <w:tc>
          <w:tcPr>
            <w:tcW w:w="2057" w:type="pct"/>
            <w:gridSpan w:val="2"/>
          </w:tcPr>
          <w:p w14:paraId="17DE997A" w14:textId="77777777" w:rsidR="00267E04" w:rsidRPr="00F40C65" w:rsidRDefault="00267E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  <w:gridSpan w:val="2"/>
          </w:tcPr>
          <w:p w14:paraId="51B2A0AE" w14:textId="77777777" w:rsidR="00267E04" w:rsidRPr="00F40C65" w:rsidRDefault="00267E0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14" w:type="pct"/>
            <w:gridSpan w:val="6"/>
          </w:tcPr>
          <w:p w14:paraId="4CCB185D" w14:textId="77777777" w:rsidR="00267E04" w:rsidRPr="00F40C65" w:rsidRDefault="004B071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5" w:right="-7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267E04"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40C65" w14:paraId="21F807D0" w14:textId="77777777" w:rsidTr="00BD6525">
        <w:trPr>
          <w:trHeight w:val="299"/>
        </w:trPr>
        <w:tc>
          <w:tcPr>
            <w:tcW w:w="2057" w:type="pct"/>
            <w:gridSpan w:val="2"/>
          </w:tcPr>
          <w:p w14:paraId="131FDA93" w14:textId="77777777" w:rsidR="00267E04" w:rsidRPr="00F40C65" w:rsidRDefault="00267E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  <w:gridSpan w:val="2"/>
          </w:tcPr>
          <w:p w14:paraId="4810F379" w14:textId="77777777" w:rsidR="00267E04" w:rsidRPr="00F40C65" w:rsidRDefault="00267E0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14:paraId="4D593A07" w14:textId="77777777" w:rsidR="00267E04" w:rsidRPr="00F40C65" w:rsidRDefault="00267E04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3140CE9" w14:textId="77777777" w:rsidR="00267E04" w:rsidRPr="00F40C65" w:rsidRDefault="00267E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34035D6" w14:textId="77777777" w:rsidR="00267E04" w:rsidRPr="00F40C65" w:rsidRDefault="00267E04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15E41DD" w14:textId="77777777" w:rsidR="00267E04" w:rsidRPr="00F40C65" w:rsidRDefault="00267E04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08117D13" w14:textId="77777777" w:rsidR="00267E04" w:rsidRPr="00F40C65" w:rsidRDefault="00267E04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629F" w:rsidRPr="00F40C65" w14:paraId="5BCE58D5" w14:textId="77777777" w:rsidTr="00BD6525">
        <w:trPr>
          <w:trHeight w:val="299"/>
        </w:trPr>
        <w:tc>
          <w:tcPr>
            <w:tcW w:w="2057" w:type="pct"/>
            <w:gridSpan w:val="2"/>
          </w:tcPr>
          <w:p w14:paraId="43507C19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40C6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  <w:gridSpan w:val="2"/>
          </w:tcPr>
          <w:p w14:paraId="01B59424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2E00E060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72AC9EA9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34FBDCA" w14:textId="5C1EF331" w:rsidR="00C8629F" w:rsidRPr="00F40C65" w:rsidRDefault="00B21A7A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 w:bidi="th-TH"/>
              </w:rPr>
              <w:t>28,179</w:t>
            </w:r>
          </w:p>
        </w:tc>
        <w:tc>
          <w:tcPr>
            <w:tcW w:w="137" w:type="pct"/>
          </w:tcPr>
          <w:p w14:paraId="0530ED17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14:paraId="410444C0" w14:textId="5E46141D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 w:bidi="th-TH"/>
              </w:rPr>
              <w:t>9,107</w:t>
            </w:r>
          </w:p>
        </w:tc>
      </w:tr>
      <w:tr w:rsidR="00C8629F" w:rsidRPr="00F40C65" w14:paraId="433A943D" w14:textId="77777777" w:rsidTr="00BD6525">
        <w:tc>
          <w:tcPr>
            <w:tcW w:w="2057" w:type="pct"/>
            <w:gridSpan w:val="2"/>
          </w:tcPr>
          <w:p w14:paraId="1632D07A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  <w:gridSpan w:val="2"/>
          </w:tcPr>
          <w:p w14:paraId="36749DC8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2D5C3BE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DC331CE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545A873F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0036CCE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0E71EA6A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29F" w:rsidRPr="00F40C65" w14:paraId="3E981805" w14:textId="77777777" w:rsidTr="00BD6525">
        <w:tc>
          <w:tcPr>
            <w:tcW w:w="2057" w:type="pct"/>
            <w:gridSpan w:val="2"/>
          </w:tcPr>
          <w:p w14:paraId="3955B6B0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40C65">
              <w:rPr>
                <w:rFonts w:ascii="Angsana New" w:hAnsi="Angsana New"/>
                <w:sz w:val="30"/>
                <w:szCs w:val="30"/>
              </w:rPr>
              <w:t>3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  <w:gridSpan w:val="2"/>
          </w:tcPr>
          <w:p w14:paraId="284E3F34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CDB6962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866B6FB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786A7FB" w14:textId="5F057196" w:rsidR="00C8629F" w:rsidRPr="00F40C65" w:rsidRDefault="00B21A7A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16,593</w:t>
            </w:r>
          </w:p>
        </w:tc>
        <w:tc>
          <w:tcPr>
            <w:tcW w:w="137" w:type="pct"/>
          </w:tcPr>
          <w:p w14:paraId="13E71823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2395A2ED" w14:textId="2D7E7C4E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12,435</w:t>
            </w:r>
          </w:p>
        </w:tc>
      </w:tr>
      <w:tr w:rsidR="00C8629F" w:rsidRPr="00F40C65" w14:paraId="7B386665" w14:textId="77777777" w:rsidTr="00BD6525">
        <w:tc>
          <w:tcPr>
            <w:tcW w:w="2057" w:type="pct"/>
            <w:gridSpan w:val="2"/>
          </w:tcPr>
          <w:p w14:paraId="6BDE3AF3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478872E4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8AC5CFC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7780650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029711F1" w14:textId="6EE37FE6" w:rsidR="00C8629F" w:rsidRPr="00F40C65" w:rsidRDefault="00B21A7A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14:paraId="78980D15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14:paraId="7C3AEA38" w14:textId="32866E5A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8629F" w:rsidRPr="00F40C65" w14:paraId="332003F4" w14:textId="77777777" w:rsidTr="00BD6525">
        <w:tc>
          <w:tcPr>
            <w:tcW w:w="2057" w:type="pct"/>
            <w:gridSpan w:val="2"/>
          </w:tcPr>
          <w:p w14:paraId="3DBD1ADE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1ABC78F6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B7945B1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0673665B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142A5660" w14:textId="28AE96CA" w:rsidR="00C8629F" w:rsidRPr="00F40C65" w:rsidRDefault="00B21A7A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14:paraId="374065E3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14:paraId="3C91741B" w14:textId="5852FFC9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8629F" w:rsidRPr="00F40C65" w14:paraId="1EDCF02C" w14:textId="77777777" w:rsidTr="00BD6525">
        <w:trPr>
          <w:trHeight w:val="371"/>
        </w:trPr>
        <w:tc>
          <w:tcPr>
            <w:tcW w:w="2057" w:type="pct"/>
            <w:gridSpan w:val="2"/>
          </w:tcPr>
          <w:p w14:paraId="6E4480CE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14:paraId="550E3E85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E814C82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14:paraId="6160E90C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5DD958AF" w14:textId="16E882D2" w:rsidR="00C8629F" w:rsidRPr="00F40C65" w:rsidRDefault="00B21A7A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  <w:cs/>
                <w:lang w:bidi="th-TH"/>
              </w:rPr>
            </w:pPr>
            <w:r w:rsidRPr="00F40C65">
              <w:rPr>
                <w:rFonts w:ascii="Angsana New" w:hAnsi="Angsana New" w:cs="Cordia New"/>
                <w:sz w:val="30"/>
                <w:szCs w:val="38"/>
                <w:lang w:bidi="th-TH"/>
              </w:rPr>
              <w:t>44,772</w:t>
            </w:r>
          </w:p>
        </w:tc>
        <w:tc>
          <w:tcPr>
            <w:tcW w:w="137" w:type="pct"/>
            <w:vMerge/>
          </w:tcPr>
          <w:p w14:paraId="762C1DEB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</w:tcPr>
          <w:p w14:paraId="1584B33D" w14:textId="3E5FB20E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Cordia New"/>
                <w:sz w:val="30"/>
                <w:szCs w:val="38"/>
                <w:lang w:bidi="th-TH"/>
              </w:rPr>
              <w:t>21,543</w:t>
            </w:r>
          </w:p>
        </w:tc>
      </w:tr>
      <w:tr w:rsidR="00FE35D4" w:rsidRPr="00F40C65" w14:paraId="33EFDA4F" w14:textId="77777777" w:rsidTr="00BD6525">
        <w:trPr>
          <w:trHeight w:val="379"/>
        </w:trPr>
        <w:tc>
          <w:tcPr>
            <w:tcW w:w="2057" w:type="pct"/>
            <w:gridSpan w:val="2"/>
            <w:vAlign w:val="bottom"/>
          </w:tcPr>
          <w:p w14:paraId="1CF686A0" w14:textId="77777777" w:rsidR="00506267" w:rsidRPr="00F40C65" w:rsidRDefault="005062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  <w:gridSpan w:val="2"/>
          </w:tcPr>
          <w:p w14:paraId="38977C45" w14:textId="77777777" w:rsidR="00506267" w:rsidRPr="00F40C65" w:rsidRDefault="0050626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26873C3C" w14:textId="77777777" w:rsidR="00506267" w:rsidRPr="00F40C65" w:rsidRDefault="0050626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2D1E831E" w14:textId="77777777" w:rsidR="00506267" w:rsidRPr="00F40C65" w:rsidRDefault="0050626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  <w:gridSpan w:val="2"/>
          </w:tcPr>
          <w:p w14:paraId="0698EE05" w14:textId="77777777" w:rsidR="00506267" w:rsidRPr="00F40C65" w:rsidRDefault="00506267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8629F" w:rsidRPr="00F40C65" w14:paraId="14588660" w14:textId="77777777" w:rsidTr="00BD6525">
        <w:trPr>
          <w:trHeight w:val="379"/>
        </w:trPr>
        <w:tc>
          <w:tcPr>
            <w:tcW w:w="2057" w:type="pct"/>
            <w:gridSpan w:val="2"/>
          </w:tcPr>
          <w:p w14:paraId="1396CDC9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40C6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  <w:gridSpan w:val="2"/>
          </w:tcPr>
          <w:p w14:paraId="1B615DA1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0151B984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746B021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DDFBE27" w14:textId="30C58C84" w:rsidR="00C8629F" w:rsidRPr="00F40C65" w:rsidRDefault="00B21A7A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193,68</w:t>
            </w:r>
            <w:r w:rsidR="002A185C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7" w:type="pct"/>
          </w:tcPr>
          <w:p w14:paraId="7B8EAD24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  <w:gridSpan w:val="2"/>
          </w:tcPr>
          <w:p w14:paraId="2B952927" w14:textId="67B5AC43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171,928</w:t>
            </w:r>
          </w:p>
        </w:tc>
      </w:tr>
      <w:tr w:rsidR="00C8629F" w:rsidRPr="00F40C65" w14:paraId="164E25B8" w14:textId="77777777" w:rsidTr="00BD6525">
        <w:trPr>
          <w:trHeight w:val="379"/>
        </w:trPr>
        <w:tc>
          <w:tcPr>
            <w:tcW w:w="2057" w:type="pct"/>
            <w:gridSpan w:val="2"/>
          </w:tcPr>
          <w:p w14:paraId="2327D61C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  <w:gridSpan w:val="2"/>
          </w:tcPr>
          <w:p w14:paraId="4A4DC3B7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45A31A1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2EA16A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1EF334A1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336C526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173639A5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629F" w:rsidRPr="00F40C65" w14:paraId="5AF0049A" w14:textId="77777777" w:rsidTr="00BD6525">
        <w:trPr>
          <w:trHeight w:val="379"/>
        </w:trPr>
        <w:tc>
          <w:tcPr>
            <w:tcW w:w="2057" w:type="pct"/>
            <w:gridSpan w:val="2"/>
          </w:tcPr>
          <w:p w14:paraId="4F09AEDA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40C65">
              <w:rPr>
                <w:rFonts w:ascii="Angsana New" w:hAnsi="Angsana New"/>
                <w:sz w:val="30"/>
                <w:szCs w:val="30"/>
              </w:rPr>
              <w:t>3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  <w:gridSpan w:val="2"/>
          </w:tcPr>
          <w:p w14:paraId="4185C513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3E6489D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47C7949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645E5F2" w14:textId="1C04DF94" w:rsidR="00C8629F" w:rsidRPr="00F40C65" w:rsidRDefault="00B21A7A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112,534</w:t>
            </w:r>
          </w:p>
        </w:tc>
        <w:tc>
          <w:tcPr>
            <w:tcW w:w="137" w:type="pct"/>
          </w:tcPr>
          <w:p w14:paraId="22935BA5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0A2F7D8B" w14:textId="3F575746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153,332</w:t>
            </w:r>
          </w:p>
        </w:tc>
      </w:tr>
      <w:tr w:rsidR="00C8629F" w:rsidRPr="00F40C65" w14:paraId="6EE7980D" w14:textId="77777777" w:rsidTr="00BD6525">
        <w:trPr>
          <w:trHeight w:val="379"/>
        </w:trPr>
        <w:tc>
          <w:tcPr>
            <w:tcW w:w="2057" w:type="pct"/>
            <w:gridSpan w:val="2"/>
          </w:tcPr>
          <w:p w14:paraId="44ED703F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63F7F4BB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A748D97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468A3A9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5D5B6103" w14:textId="45169FF2" w:rsidR="00C8629F" w:rsidRPr="00F40C65" w:rsidRDefault="00B21A7A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39,141</w:t>
            </w:r>
          </w:p>
        </w:tc>
        <w:tc>
          <w:tcPr>
            <w:tcW w:w="137" w:type="pct"/>
          </w:tcPr>
          <w:p w14:paraId="15A58908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0A86C2B0" w14:textId="06CBEF74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2,354</w:t>
            </w:r>
          </w:p>
        </w:tc>
      </w:tr>
      <w:tr w:rsidR="00C8629F" w:rsidRPr="00F40C65" w14:paraId="105D9B62" w14:textId="77777777" w:rsidTr="00BD6525">
        <w:trPr>
          <w:trHeight w:val="303"/>
        </w:trPr>
        <w:tc>
          <w:tcPr>
            <w:tcW w:w="2057" w:type="pct"/>
            <w:gridSpan w:val="2"/>
          </w:tcPr>
          <w:p w14:paraId="45C11AD1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1C2E9394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1E04B77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BBDEA2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658D4DA" w14:textId="672A9FE2" w:rsidR="00C8629F" w:rsidRPr="00F40C65" w:rsidRDefault="00B21A7A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8,134</w:t>
            </w:r>
          </w:p>
        </w:tc>
        <w:tc>
          <w:tcPr>
            <w:tcW w:w="137" w:type="pct"/>
          </w:tcPr>
          <w:p w14:paraId="58EA8D87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14:paraId="3944682F" w14:textId="21D051F0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4,978</w:t>
            </w:r>
          </w:p>
        </w:tc>
      </w:tr>
      <w:tr w:rsidR="00C8629F" w:rsidRPr="00F40C65" w14:paraId="39B0354E" w14:textId="77777777" w:rsidTr="00BD6525">
        <w:tc>
          <w:tcPr>
            <w:tcW w:w="2057" w:type="pct"/>
            <w:gridSpan w:val="2"/>
          </w:tcPr>
          <w:p w14:paraId="721EBCF0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20434830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0351CCC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209EA344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00EA236D" w14:textId="4B23FBC8" w:rsidR="00C8629F" w:rsidRPr="00F40C65" w:rsidRDefault="00B21A7A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85,017</w:t>
            </w:r>
          </w:p>
        </w:tc>
        <w:tc>
          <w:tcPr>
            <w:tcW w:w="137" w:type="pct"/>
          </w:tcPr>
          <w:p w14:paraId="315DB728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</w:tcPr>
          <w:p w14:paraId="734859F6" w14:textId="7C7DE5A6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86,177</w:t>
            </w:r>
          </w:p>
        </w:tc>
      </w:tr>
      <w:tr w:rsidR="00C8629F" w:rsidRPr="00F40C65" w14:paraId="020E5C55" w14:textId="77777777" w:rsidTr="00BD6525">
        <w:tc>
          <w:tcPr>
            <w:tcW w:w="2057" w:type="pct"/>
            <w:gridSpan w:val="2"/>
          </w:tcPr>
          <w:p w14:paraId="37F9C807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10" w:name="_Hlk23778902"/>
          </w:p>
        </w:tc>
        <w:tc>
          <w:tcPr>
            <w:tcW w:w="729" w:type="pct"/>
            <w:gridSpan w:val="2"/>
          </w:tcPr>
          <w:p w14:paraId="047B9475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3FAECCD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C5B32F7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1BEF3F0" w14:textId="3AC29DF8" w:rsidR="00C8629F" w:rsidRPr="00F40C65" w:rsidRDefault="00B21A7A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438,513</w:t>
            </w:r>
          </w:p>
        </w:tc>
        <w:tc>
          <w:tcPr>
            <w:tcW w:w="137" w:type="pct"/>
          </w:tcPr>
          <w:p w14:paraId="45A11F98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</w:tcPr>
          <w:p w14:paraId="5145E927" w14:textId="2506633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418,769</w:t>
            </w:r>
          </w:p>
        </w:tc>
      </w:tr>
      <w:bookmarkEnd w:id="10"/>
      <w:tr w:rsidR="00FE35D4" w:rsidRPr="00F40C65" w14:paraId="0FD5E1A3" w14:textId="77777777" w:rsidTr="00BD6525">
        <w:tc>
          <w:tcPr>
            <w:tcW w:w="2786" w:type="pct"/>
            <w:gridSpan w:val="4"/>
          </w:tcPr>
          <w:p w14:paraId="7BF8D037" w14:textId="77777777" w:rsidR="000361CA" w:rsidRPr="00F40C65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14:paraId="1358B5B0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4D3ED41D" w14:textId="77777777" w:rsidR="000361CA" w:rsidRPr="00F40C65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7E5C38B2" w14:textId="5746D1A0" w:rsidR="000361CA" w:rsidRPr="00F40C65" w:rsidRDefault="00B21A7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(9</w:t>
            </w:r>
            <w:r w:rsidR="002A185C" w:rsidRPr="00F40C65">
              <w:rPr>
                <w:rFonts w:ascii="Angsana New" w:hAnsi="Angsana New" w:cs="Angsana New"/>
                <w:sz w:val="30"/>
                <w:szCs w:val="30"/>
              </w:rPr>
              <w:t>1,474)</w:t>
            </w:r>
          </w:p>
        </w:tc>
        <w:tc>
          <w:tcPr>
            <w:tcW w:w="137" w:type="pct"/>
            <w:vMerge w:val="restart"/>
          </w:tcPr>
          <w:p w14:paraId="32F7EE8A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</w:tcPr>
          <w:p w14:paraId="6C86F0EF" w14:textId="756E48FA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8629F" w:rsidRPr="00F40C65">
              <w:rPr>
                <w:rFonts w:ascii="Angsana New" w:hAnsi="Angsana New" w:cs="Angsana New"/>
                <w:sz w:val="30"/>
                <w:szCs w:val="30"/>
              </w:rPr>
              <w:t>68,444</w:t>
            </w:r>
            <w:r w:rsidRPr="00F40C6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8629F" w:rsidRPr="00F40C65" w14:paraId="48E23489" w14:textId="77777777" w:rsidTr="00BD6525">
        <w:tc>
          <w:tcPr>
            <w:tcW w:w="2057" w:type="pct"/>
            <w:gridSpan w:val="2"/>
          </w:tcPr>
          <w:p w14:paraId="1B3DD168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14:paraId="2D97362F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D0673C8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B9476CE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299E8AB0" w14:textId="3B43F85F" w:rsidR="00C8629F" w:rsidRPr="00F40C65" w:rsidRDefault="002A185C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347,039</w:t>
            </w:r>
          </w:p>
        </w:tc>
        <w:tc>
          <w:tcPr>
            <w:tcW w:w="137" w:type="pct"/>
            <w:vMerge/>
          </w:tcPr>
          <w:p w14:paraId="423B5136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A76532" w14:textId="52C1DBD8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350,325</w:t>
            </w:r>
          </w:p>
        </w:tc>
      </w:tr>
      <w:tr w:rsidR="00C8629F" w:rsidRPr="00F40C65" w14:paraId="0D9AA5F7" w14:textId="77777777" w:rsidTr="00BD6525">
        <w:tc>
          <w:tcPr>
            <w:tcW w:w="2057" w:type="pct"/>
            <w:gridSpan w:val="2"/>
          </w:tcPr>
          <w:p w14:paraId="290651E6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14:paraId="7280AE22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DA5366D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625D8F9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0501BF72" w14:textId="25D8ADCD" w:rsidR="00C8629F" w:rsidRPr="00F40C65" w:rsidRDefault="002A185C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391,811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14:paraId="2F1A3CFA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bottom w:val="double" w:sz="4" w:space="0" w:color="auto"/>
            </w:tcBorders>
          </w:tcPr>
          <w:p w14:paraId="1CA1FE04" w14:textId="312117B2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371,868</w:t>
            </w:r>
          </w:p>
        </w:tc>
      </w:tr>
    </w:tbl>
    <w:bookmarkEnd w:id="9"/>
    <w:p w14:paraId="00DDA54A" w14:textId="77777777" w:rsidR="00267E04" w:rsidRDefault="00267E0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Cs/>
          <w:sz w:val="30"/>
          <w:szCs w:val="30"/>
        </w:rPr>
        <w:tab/>
      </w:r>
    </w:p>
    <w:p w14:paraId="43FD2AF2" w14:textId="77777777" w:rsidR="00F40C65" w:rsidRP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16"/>
          <w:szCs w:val="16"/>
        </w:rPr>
      </w:pPr>
    </w:p>
    <w:p w14:paraId="57E68220" w14:textId="77777777" w:rsidR="004D2592" w:rsidRPr="00F40C65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16"/>
          <w:szCs w:val="16"/>
        </w:rPr>
      </w:pPr>
    </w:p>
    <w:tbl>
      <w:tblPr>
        <w:tblW w:w="9506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133"/>
        <w:gridCol w:w="778"/>
        <w:gridCol w:w="354"/>
        <w:gridCol w:w="1032"/>
        <w:gridCol w:w="1080"/>
        <w:gridCol w:w="281"/>
        <w:gridCol w:w="1283"/>
        <w:gridCol w:w="260"/>
        <w:gridCol w:w="875"/>
        <w:gridCol w:w="430"/>
      </w:tblGrid>
      <w:tr w:rsidR="00FE35D4" w:rsidRPr="00F40C65" w14:paraId="4C3FC801" w14:textId="77777777" w:rsidTr="00222FB3">
        <w:trPr>
          <w:gridAfter w:val="1"/>
          <w:wAfter w:w="226" w:type="pct"/>
          <w:trHeight w:val="326"/>
          <w:tblHeader/>
        </w:trPr>
        <w:tc>
          <w:tcPr>
            <w:tcW w:w="1648" w:type="pct"/>
          </w:tcPr>
          <w:p w14:paraId="411ADC2B" w14:textId="77777777" w:rsidR="00C9564E" w:rsidRPr="00F40C65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3E7D2F98" w14:textId="77777777" w:rsidR="00C9564E" w:rsidRPr="00F40C65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2531" w:type="pct"/>
            <w:gridSpan w:val="6"/>
          </w:tcPr>
          <w:p w14:paraId="6397A91E" w14:textId="77777777" w:rsidR="00C9564E" w:rsidRPr="00F40C65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40C65" w14:paraId="0DAA4A69" w14:textId="77777777" w:rsidTr="00222FB3">
        <w:trPr>
          <w:trHeight w:val="380"/>
        </w:trPr>
        <w:tc>
          <w:tcPr>
            <w:tcW w:w="2057" w:type="pct"/>
            <w:gridSpan w:val="2"/>
          </w:tcPr>
          <w:p w14:paraId="45E89B9D" w14:textId="77777777" w:rsidR="00C9564E" w:rsidRPr="00F40C65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14:paraId="07A6BA4B" w14:textId="77777777" w:rsidR="00C9564E" w:rsidRPr="00F40C65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14:paraId="22458413" w14:textId="77777777" w:rsidR="00C9564E" w:rsidRPr="00F40C65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5FE8828D" w14:textId="77777777" w:rsidR="00C9564E" w:rsidRPr="00F40C65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75E53728" w14:textId="5ADAC200" w:rsidR="00C9564E" w:rsidRPr="00F40C65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8629F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7581F4DC" w14:textId="77777777" w:rsidR="00C9564E" w:rsidRPr="00F40C65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  <w:vAlign w:val="center"/>
          </w:tcPr>
          <w:p w14:paraId="159B9B87" w14:textId="6CDEE734" w:rsidR="00C9564E" w:rsidRPr="00F40C65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8629F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2641BEC0" w14:textId="77777777" w:rsidTr="00222FB3">
        <w:trPr>
          <w:trHeight w:val="299"/>
        </w:trPr>
        <w:tc>
          <w:tcPr>
            <w:tcW w:w="2057" w:type="pct"/>
            <w:gridSpan w:val="2"/>
          </w:tcPr>
          <w:p w14:paraId="58F552BE" w14:textId="77777777" w:rsidR="00C9564E" w:rsidRPr="00F40C65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  <w:gridSpan w:val="2"/>
          </w:tcPr>
          <w:p w14:paraId="5674307E" w14:textId="77777777" w:rsidR="00C9564E" w:rsidRPr="00F40C65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14" w:type="pct"/>
            <w:gridSpan w:val="6"/>
          </w:tcPr>
          <w:p w14:paraId="42753A13" w14:textId="77777777" w:rsidR="00C9564E" w:rsidRPr="00F40C65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5" w:right="-7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(หน่วย </w:t>
            </w: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40C65" w14:paraId="49C01009" w14:textId="77777777" w:rsidTr="00222FB3">
        <w:trPr>
          <w:trHeight w:val="299"/>
        </w:trPr>
        <w:tc>
          <w:tcPr>
            <w:tcW w:w="2057" w:type="pct"/>
            <w:gridSpan w:val="2"/>
          </w:tcPr>
          <w:p w14:paraId="433F890B" w14:textId="77777777" w:rsidR="00C9564E" w:rsidRPr="00F40C65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  <w:gridSpan w:val="2"/>
          </w:tcPr>
          <w:p w14:paraId="777934CC" w14:textId="77777777" w:rsidR="00C9564E" w:rsidRPr="00F40C65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14:paraId="7FEB7316" w14:textId="77777777" w:rsidR="00C9564E" w:rsidRPr="00F40C65" w:rsidRDefault="00C9564E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6AB124D" w14:textId="77777777" w:rsidR="00C9564E" w:rsidRPr="00F40C65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BE9B876" w14:textId="77777777" w:rsidR="00C9564E" w:rsidRPr="00F40C65" w:rsidRDefault="00C9564E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0567252" w14:textId="77777777" w:rsidR="00C9564E" w:rsidRPr="00F40C65" w:rsidRDefault="00C9564E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0F6C5330" w14:textId="77777777" w:rsidR="00C9564E" w:rsidRPr="00F40C65" w:rsidRDefault="00C9564E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629F" w:rsidRPr="00F40C65" w14:paraId="07F20784" w14:textId="77777777" w:rsidTr="00222FB3">
        <w:trPr>
          <w:trHeight w:val="299"/>
        </w:trPr>
        <w:tc>
          <w:tcPr>
            <w:tcW w:w="2057" w:type="pct"/>
            <w:gridSpan w:val="2"/>
          </w:tcPr>
          <w:p w14:paraId="683408EF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40C6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  <w:gridSpan w:val="2"/>
          </w:tcPr>
          <w:p w14:paraId="2F4798CF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68BE0AD3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5DB22162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15B7998D" w14:textId="6F887629" w:rsidR="00C8629F" w:rsidRPr="00F40C65" w:rsidRDefault="002A185C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 w:bidi="th-TH"/>
              </w:rPr>
              <w:t>36,681</w:t>
            </w:r>
          </w:p>
        </w:tc>
        <w:tc>
          <w:tcPr>
            <w:tcW w:w="137" w:type="pct"/>
          </w:tcPr>
          <w:p w14:paraId="3F8A6DBF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14:paraId="3CA102B7" w14:textId="03B8810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 w:bidi="th-TH"/>
              </w:rPr>
              <w:t>40,842</w:t>
            </w:r>
          </w:p>
        </w:tc>
      </w:tr>
      <w:tr w:rsidR="00C8629F" w:rsidRPr="00F40C65" w14:paraId="19E16EDD" w14:textId="77777777" w:rsidTr="00222FB3">
        <w:tc>
          <w:tcPr>
            <w:tcW w:w="2057" w:type="pct"/>
            <w:gridSpan w:val="2"/>
          </w:tcPr>
          <w:p w14:paraId="6B170F0B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  <w:lang w:val="th-TH"/>
              </w:rPr>
              <w:lastRenderedPageBreak/>
              <w:t xml:space="preserve">เกินกำหนดชำระ </w:t>
            </w:r>
          </w:p>
        </w:tc>
        <w:tc>
          <w:tcPr>
            <w:tcW w:w="729" w:type="pct"/>
            <w:gridSpan w:val="2"/>
          </w:tcPr>
          <w:p w14:paraId="6EA90CC2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65B60BD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A9B3303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0F00D9B4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EAC792D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29B18253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29F" w:rsidRPr="00F40C65" w14:paraId="01E2A0FB" w14:textId="77777777" w:rsidTr="00222FB3">
        <w:tc>
          <w:tcPr>
            <w:tcW w:w="2057" w:type="pct"/>
            <w:gridSpan w:val="2"/>
          </w:tcPr>
          <w:p w14:paraId="7866DD69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40C65">
              <w:rPr>
                <w:rFonts w:ascii="Angsana New" w:hAnsi="Angsana New"/>
                <w:sz w:val="30"/>
                <w:szCs w:val="30"/>
              </w:rPr>
              <w:t>3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  <w:gridSpan w:val="2"/>
          </w:tcPr>
          <w:p w14:paraId="1D491024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6FCE675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7F21E4E0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5256656D" w14:textId="2481E369" w:rsidR="00C8629F" w:rsidRPr="00F40C65" w:rsidRDefault="002A185C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31,088</w:t>
            </w:r>
          </w:p>
        </w:tc>
        <w:tc>
          <w:tcPr>
            <w:tcW w:w="137" w:type="pct"/>
          </w:tcPr>
          <w:p w14:paraId="577DF0C5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158A9E2B" w14:textId="5D7285CB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12,435</w:t>
            </w:r>
          </w:p>
        </w:tc>
      </w:tr>
      <w:tr w:rsidR="00C8629F" w:rsidRPr="00F40C65" w14:paraId="48C350DF" w14:textId="77777777" w:rsidTr="00222FB3">
        <w:tc>
          <w:tcPr>
            <w:tcW w:w="2057" w:type="pct"/>
            <w:gridSpan w:val="2"/>
          </w:tcPr>
          <w:p w14:paraId="6E4669FD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1E5D0095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0EC0D4C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2AC70D27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150646A" w14:textId="14C18409" w:rsidR="00C8629F" w:rsidRPr="00F40C65" w:rsidRDefault="002A185C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8,727</w:t>
            </w:r>
          </w:p>
        </w:tc>
        <w:tc>
          <w:tcPr>
            <w:tcW w:w="137" w:type="pct"/>
          </w:tcPr>
          <w:p w14:paraId="742908C7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14:paraId="6542A510" w14:textId="10CF5525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8629F" w:rsidRPr="00F40C65" w14:paraId="70F242AA" w14:textId="77777777" w:rsidTr="00222FB3">
        <w:tc>
          <w:tcPr>
            <w:tcW w:w="2057" w:type="pct"/>
            <w:gridSpan w:val="2"/>
          </w:tcPr>
          <w:p w14:paraId="080250BC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5BDFE7FB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7D35E0D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42CBF8B5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6110562" w14:textId="653A8350" w:rsidR="00C8629F" w:rsidRPr="00F40C65" w:rsidRDefault="002A185C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2,480</w:t>
            </w:r>
          </w:p>
        </w:tc>
        <w:tc>
          <w:tcPr>
            <w:tcW w:w="137" w:type="pct"/>
            <w:vMerge w:val="restart"/>
          </w:tcPr>
          <w:p w14:paraId="76083AF8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14:paraId="34CB290A" w14:textId="553ECFAA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8629F" w:rsidRPr="00F40C65" w14:paraId="13A06677" w14:textId="77777777" w:rsidTr="00222FB3">
        <w:trPr>
          <w:trHeight w:val="371"/>
        </w:trPr>
        <w:tc>
          <w:tcPr>
            <w:tcW w:w="2057" w:type="pct"/>
            <w:gridSpan w:val="2"/>
          </w:tcPr>
          <w:p w14:paraId="18F47264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14:paraId="74D518E7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E294710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14:paraId="0097EF15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5FBBA9EE" w14:textId="341FC946" w:rsidR="00C8629F" w:rsidRPr="00F40C65" w:rsidRDefault="002A185C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  <w:cs/>
                <w:lang w:bidi="th-TH"/>
              </w:rPr>
            </w:pPr>
            <w:r w:rsidRPr="00F40C65">
              <w:rPr>
                <w:rFonts w:ascii="Angsana New" w:hAnsi="Angsana New" w:cs="Cordia New"/>
                <w:sz w:val="30"/>
                <w:szCs w:val="38"/>
                <w:lang w:bidi="th-TH"/>
              </w:rPr>
              <w:t>78,976</w:t>
            </w:r>
          </w:p>
        </w:tc>
        <w:tc>
          <w:tcPr>
            <w:tcW w:w="137" w:type="pct"/>
            <w:vMerge/>
          </w:tcPr>
          <w:p w14:paraId="3D72FD3C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</w:tcPr>
          <w:p w14:paraId="7F69A9B4" w14:textId="66856D40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Cordia New"/>
                <w:sz w:val="30"/>
                <w:szCs w:val="38"/>
                <w:lang w:bidi="th-TH"/>
              </w:rPr>
              <w:t>53,277</w:t>
            </w:r>
          </w:p>
        </w:tc>
      </w:tr>
      <w:tr w:rsidR="00FE35D4" w:rsidRPr="00F40C65" w14:paraId="121BDF12" w14:textId="77777777" w:rsidTr="00222FB3">
        <w:trPr>
          <w:trHeight w:val="379"/>
        </w:trPr>
        <w:tc>
          <w:tcPr>
            <w:tcW w:w="2057" w:type="pct"/>
            <w:gridSpan w:val="2"/>
            <w:vAlign w:val="bottom"/>
          </w:tcPr>
          <w:p w14:paraId="0B879151" w14:textId="77777777" w:rsidR="00C9564E" w:rsidRPr="00F40C65" w:rsidRDefault="00C9564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  <w:gridSpan w:val="2"/>
          </w:tcPr>
          <w:p w14:paraId="6ADE78BC" w14:textId="77777777" w:rsidR="00C9564E" w:rsidRPr="00F40C65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73CAB9DB" w14:textId="77777777" w:rsidR="00C9564E" w:rsidRPr="00F40C65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4349069C" w14:textId="77777777" w:rsidR="00C9564E" w:rsidRPr="00F40C65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  <w:gridSpan w:val="2"/>
          </w:tcPr>
          <w:p w14:paraId="638F78D8" w14:textId="77777777" w:rsidR="00C9564E" w:rsidRPr="00F40C65" w:rsidRDefault="00C9564E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8629F" w:rsidRPr="00F40C65" w14:paraId="053F445C" w14:textId="77777777" w:rsidTr="00222FB3">
        <w:trPr>
          <w:trHeight w:val="379"/>
        </w:trPr>
        <w:tc>
          <w:tcPr>
            <w:tcW w:w="2057" w:type="pct"/>
            <w:gridSpan w:val="2"/>
          </w:tcPr>
          <w:p w14:paraId="52497EE5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40C6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  <w:gridSpan w:val="2"/>
          </w:tcPr>
          <w:p w14:paraId="6895EA5C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5A4CBD16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CFEE3E3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9794EB5" w14:textId="6B6B884B" w:rsidR="00C8629F" w:rsidRPr="00F40C65" w:rsidRDefault="00F43B4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133,323</w:t>
            </w:r>
          </w:p>
        </w:tc>
        <w:tc>
          <w:tcPr>
            <w:tcW w:w="137" w:type="pct"/>
          </w:tcPr>
          <w:p w14:paraId="6DCD6E63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  <w:gridSpan w:val="2"/>
          </w:tcPr>
          <w:p w14:paraId="7D10B6BC" w14:textId="531194C1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170,978</w:t>
            </w:r>
          </w:p>
        </w:tc>
      </w:tr>
      <w:tr w:rsidR="00C8629F" w:rsidRPr="00F40C65" w14:paraId="0C2387CC" w14:textId="77777777" w:rsidTr="00222FB3">
        <w:trPr>
          <w:trHeight w:val="379"/>
        </w:trPr>
        <w:tc>
          <w:tcPr>
            <w:tcW w:w="2057" w:type="pct"/>
            <w:gridSpan w:val="2"/>
          </w:tcPr>
          <w:p w14:paraId="672E2CD9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  <w:gridSpan w:val="2"/>
          </w:tcPr>
          <w:p w14:paraId="717B8035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9F2695E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C0F538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C8C366B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A106EE1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037A7693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8629F" w:rsidRPr="00F40C65" w14:paraId="4F34683A" w14:textId="77777777" w:rsidTr="00222FB3">
        <w:trPr>
          <w:trHeight w:val="379"/>
        </w:trPr>
        <w:tc>
          <w:tcPr>
            <w:tcW w:w="2057" w:type="pct"/>
            <w:gridSpan w:val="2"/>
          </w:tcPr>
          <w:p w14:paraId="4A1D5EE5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40C65">
              <w:rPr>
                <w:rFonts w:ascii="Angsana New" w:hAnsi="Angsana New"/>
                <w:sz w:val="30"/>
                <w:szCs w:val="30"/>
              </w:rPr>
              <w:t>3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  <w:gridSpan w:val="2"/>
          </w:tcPr>
          <w:p w14:paraId="63CE6376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FCA91C3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946D543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D7022B6" w14:textId="58E9204E" w:rsidR="00C8629F" w:rsidRPr="00F40C65" w:rsidRDefault="00F43B4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93,464</w:t>
            </w:r>
          </w:p>
        </w:tc>
        <w:tc>
          <w:tcPr>
            <w:tcW w:w="137" w:type="pct"/>
          </w:tcPr>
          <w:p w14:paraId="61F082DF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62D98E49" w14:textId="4F591D06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153,332</w:t>
            </w:r>
          </w:p>
        </w:tc>
      </w:tr>
      <w:tr w:rsidR="00C8629F" w:rsidRPr="00F40C65" w14:paraId="7FA5A8F1" w14:textId="77777777" w:rsidTr="00222FB3">
        <w:trPr>
          <w:trHeight w:val="379"/>
        </w:trPr>
        <w:tc>
          <w:tcPr>
            <w:tcW w:w="2057" w:type="pct"/>
            <w:gridSpan w:val="2"/>
          </w:tcPr>
          <w:p w14:paraId="288F4D84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1C9D8FA1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39BE2B0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E54538D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4162B5B" w14:textId="2893236F" w:rsidR="00C8629F" w:rsidRPr="00F40C65" w:rsidRDefault="00F43B4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29,705</w:t>
            </w:r>
          </w:p>
        </w:tc>
        <w:tc>
          <w:tcPr>
            <w:tcW w:w="137" w:type="pct"/>
          </w:tcPr>
          <w:p w14:paraId="518A0186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gridSpan w:val="2"/>
          </w:tcPr>
          <w:p w14:paraId="366945C0" w14:textId="3320FFAC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2,354</w:t>
            </w:r>
          </w:p>
        </w:tc>
      </w:tr>
      <w:tr w:rsidR="00C8629F" w:rsidRPr="00F40C65" w14:paraId="7AB9AC02" w14:textId="77777777" w:rsidTr="00222FB3">
        <w:trPr>
          <w:trHeight w:val="303"/>
        </w:trPr>
        <w:tc>
          <w:tcPr>
            <w:tcW w:w="2057" w:type="pct"/>
            <w:gridSpan w:val="2"/>
          </w:tcPr>
          <w:p w14:paraId="114F2FB9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6 -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25E67D96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66CB1DF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2F06B56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C52AC57" w14:textId="7147C11C" w:rsidR="00C8629F" w:rsidRPr="00F40C65" w:rsidRDefault="00F43B4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8,077</w:t>
            </w:r>
          </w:p>
        </w:tc>
        <w:tc>
          <w:tcPr>
            <w:tcW w:w="137" w:type="pct"/>
          </w:tcPr>
          <w:p w14:paraId="4AAA673D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6" w:type="pct"/>
            <w:gridSpan w:val="2"/>
          </w:tcPr>
          <w:p w14:paraId="06475CA4" w14:textId="73D6524C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4,978</w:t>
            </w:r>
          </w:p>
        </w:tc>
      </w:tr>
      <w:tr w:rsidR="00C8629F" w:rsidRPr="00F40C65" w14:paraId="4BA9CF3C" w14:textId="77777777" w:rsidTr="00222FB3">
        <w:tc>
          <w:tcPr>
            <w:tcW w:w="2057" w:type="pct"/>
            <w:gridSpan w:val="2"/>
          </w:tcPr>
          <w:p w14:paraId="4008BDEA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  <w:gridSpan w:val="2"/>
          </w:tcPr>
          <w:p w14:paraId="2A6A9725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63537D0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2AB0A71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06BC6FC4" w14:textId="2B4B53B7" w:rsidR="00C8629F" w:rsidRPr="00F40C65" w:rsidRDefault="00F43B4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84,259</w:t>
            </w:r>
          </w:p>
        </w:tc>
        <w:tc>
          <w:tcPr>
            <w:tcW w:w="137" w:type="pct"/>
          </w:tcPr>
          <w:p w14:paraId="06185619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</w:tcPr>
          <w:p w14:paraId="6EABB0C8" w14:textId="6E67AC46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86,178</w:t>
            </w:r>
          </w:p>
        </w:tc>
      </w:tr>
      <w:tr w:rsidR="00C8629F" w:rsidRPr="00F40C65" w14:paraId="37D084DA" w14:textId="77777777" w:rsidTr="00222FB3">
        <w:tc>
          <w:tcPr>
            <w:tcW w:w="2057" w:type="pct"/>
            <w:gridSpan w:val="2"/>
          </w:tcPr>
          <w:p w14:paraId="4C7FFDE6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14:paraId="653C36DF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211EC71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4A88651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20358E0C" w14:textId="76D3ABB5" w:rsidR="00C8629F" w:rsidRPr="00F40C65" w:rsidRDefault="00F43B4F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  <w:lang w:bidi="th-TH"/>
              </w:rPr>
            </w:pPr>
            <w:r w:rsidRPr="00F40C65">
              <w:rPr>
                <w:rFonts w:ascii="Angsana New" w:hAnsi="Angsana New" w:cs="Cordia New"/>
                <w:sz w:val="30"/>
                <w:szCs w:val="38"/>
                <w:lang w:bidi="th-TH"/>
              </w:rPr>
              <w:t>348,828</w:t>
            </w:r>
          </w:p>
        </w:tc>
        <w:tc>
          <w:tcPr>
            <w:tcW w:w="137" w:type="pct"/>
          </w:tcPr>
          <w:p w14:paraId="419713D0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</w:tcPr>
          <w:p w14:paraId="5BDFE7E8" w14:textId="7AFCCEA9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Cordia New"/>
                <w:sz w:val="30"/>
                <w:szCs w:val="38"/>
                <w:lang w:bidi="th-TH"/>
              </w:rPr>
              <w:t>417,820</w:t>
            </w:r>
          </w:p>
        </w:tc>
      </w:tr>
      <w:tr w:rsidR="00FE35D4" w:rsidRPr="00F40C65" w14:paraId="1BAACD8A" w14:textId="77777777" w:rsidTr="00222FB3">
        <w:tc>
          <w:tcPr>
            <w:tcW w:w="2786" w:type="pct"/>
            <w:gridSpan w:val="4"/>
          </w:tcPr>
          <w:p w14:paraId="5585634E" w14:textId="77777777" w:rsidR="000361CA" w:rsidRPr="00F40C65" w:rsidRDefault="000361C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568" w:type="pct"/>
            <w:shd w:val="clear" w:color="auto" w:fill="auto"/>
          </w:tcPr>
          <w:p w14:paraId="793F8571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14EF45A7" w14:textId="77777777" w:rsidR="000361CA" w:rsidRPr="00F40C65" w:rsidRDefault="000361C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3A4FC60D" w14:textId="75A282DA" w:rsidR="000361CA" w:rsidRPr="00F40C65" w:rsidRDefault="00F43B4F" w:rsidP="00FE35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Cordia New"/>
                <w:sz w:val="30"/>
                <w:szCs w:val="38"/>
                <w:lang w:bidi="th-TH"/>
              </w:rPr>
            </w:pPr>
            <w:r w:rsidRPr="00F40C65">
              <w:rPr>
                <w:rFonts w:ascii="Angsana New" w:hAnsi="Angsana New" w:cs="Cordia New"/>
                <w:sz w:val="30"/>
                <w:szCs w:val="38"/>
                <w:lang w:bidi="th-TH"/>
              </w:rPr>
              <w:t>(90,715)</w:t>
            </w:r>
          </w:p>
        </w:tc>
        <w:tc>
          <w:tcPr>
            <w:tcW w:w="137" w:type="pct"/>
            <w:vMerge w:val="restart"/>
          </w:tcPr>
          <w:p w14:paraId="216DA4E9" w14:textId="77777777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</w:tcPr>
          <w:p w14:paraId="065C3D5D" w14:textId="5FBA7461" w:rsidR="000361CA" w:rsidRPr="00F40C65" w:rsidRDefault="000361CA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Cordia New"/>
                <w:sz w:val="30"/>
                <w:szCs w:val="38"/>
                <w:lang w:bidi="th-TH"/>
              </w:rPr>
              <w:t>(</w:t>
            </w:r>
            <w:r w:rsidR="00C8629F" w:rsidRPr="00F40C65">
              <w:rPr>
                <w:rFonts w:ascii="Angsana New" w:hAnsi="Angsana New" w:cs="Cordia New"/>
                <w:sz w:val="30"/>
                <w:szCs w:val="38"/>
                <w:lang w:bidi="th-TH"/>
              </w:rPr>
              <w:t>68,444</w:t>
            </w:r>
            <w:r w:rsidRPr="00F40C65">
              <w:rPr>
                <w:rFonts w:ascii="Angsana New" w:hAnsi="Angsana New" w:cs="Cordia New"/>
                <w:sz w:val="30"/>
                <w:szCs w:val="38"/>
                <w:lang w:bidi="th-TH"/>
              </w:rPr>
              <w:t>)</w:t>
            </w:r>
          </w:p>
        </w:tc>
      </w:tr>
      <w:tr w:rsidR="00C8629F" w:rsidRPr="00F40C65" w14:paraId="22264B68" w14:textId="77777777" w:rsidTr="00222FB3">
        <w:tc>
          <w:tcPr>
            <w:tcW w:w="2057" w:type="pct"/>
            <w:gridSpan w:val="2"/>
          </w:tcPr>
          <w:p w14:paraId="029BD5D1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14:paraId="2F666C9F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0761E45D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1826AAC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13432CBE" w14:textId="75C55A34" w:rsidR="00C8629F" w:rsidRPr="00F40C65" w:rsidRDefault="00F43B4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258,113</w:t>
            </w:r>
          </w:p>
        </w:tc>
        <w:tc>
          <w:tcPr>
            <w:tcW w:w="137" w:type="pct"/>
            <w:vMerge/>
          </w:tcPr>
          <w:p w14:paraId="131829DA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0A45D9" w14:textId="1ACAA494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349,376</w:t>
            </w:r>
          </w:p>
        </w:tc>
      </w:tr>
      <w:tr w:rsidR="00C8629F" w:rsidRPr="00F40C65" w14:paraId="6D99A972" w14:textId="77777777" w:rsidTr="00222FB3">
        <w:tc>
          <w:tcPr>
            <w:tcW w:w="2057" w:type="pct"/>
            <w:gridSpan w:val="2"/>
          </w:tcPr>
          <w:p w14:paraId="3227A9C0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gridSpan w:val="2"/>
          </w:tcPr>
          <w:p w14:paraId="36A803D7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6A827D2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C0C7F86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66852885" w14:textId="23D93E52" w:rsidR="00C8629F" w:rsidRPr="00F40C65" w:rsidRDefault="00F43B4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337,089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14:paraId="1D70654A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gridSpan w:val="2"/>
            <w:tcBorders>
              <w:bottom w:val="double" w:sz="4" w:space="0" w:color="auto"/>
            </w:tcBorders>
          </w:tcPr>
          <w:p w14:paraId="7BEA7BBB" w14:textId="24A159D6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402,653</w:t>
            </w:r>
          </w:p>
        </w:tc>
      </w:tr>
    </w:tbl>
    <w:p w14:paraId="3B0665A3" w14:textId="77777777" w:rsidR="00C9564E" w:rsidRPr="00F40C65" w:rsidRDefault="00C9564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7F75F55A" w14:textId="77777777" w:rsidR="00D7061E" w:rsidRPr="00F40C65" w:rsidRDefault="00C9564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F40C65">
        <w:rPr>
          <w:rFonts w:ascii="Angsana New" w:hAnsi="Angsana New"/>
          <w:bCs/>
          <w:sz w:val="30"/>
          <w:szCs w:val="30"/>
        </w:rPr>
        <w:tab/>
      </w:r>
      <w:r w:rsidR="007179F4" w:rsidRPr="00F40C65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F40C65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F40C65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8205D2" w:rsidRPr="00F40C65">
        <w:rPr>
          <w:rFonts w:ascii="Angsana New" w:hAnsi="Angsana New" w:hint="cs"/>
          <w:b/>
          <w:sz w:val="30"/>
          <w:szCs w:val="30"/>
          <w:cs/>
        </w:rPr>
        <w:t>กลุ่ม</w:t>
      </w:r>
      <w:r w:rsidR="00ED5F2C" w:rsidRPr="00F40C65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F40C65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F40C65">
        <w:rPr>
          <w:rFonts w:ascii="Angsana New" w:hAnsi="Angsana New"/>
          <w:bCs/>
          <w:sz w:val="30"/>
          <w:szCs w:val="30"/>
        </w:rPr>
        <w:t>30</w:t>
      </w:r>
      <w:r w:rsidR="00D7061E" w:rsidRPr="00F40C65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960C0" w:rsidRPr="00F40C65">
        <w:rPr>
          <w:rFonts w:ascii="Angsana New" w:hAnsi="Angsana New"/>
          <w:bCs/>
          <w:sz w:val="30"/>
          <w:szCs w:val="30"/>
        </w:rPr>
        <w:t>90</w:t>
      </w:r>
      <w:r w:rsidR="00D7061E" w:rsidRPr="00F40C65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F40C65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6B528769" w14:textId="02E60F13" w:rsidR="00B2209E" w:rsidRPr="00F40C65" w:rsidRDefault="00D7061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  <w:cs/>
        </w:rPr>
        <w:t>ลูกหนี้การค้าทั้งหมดของ</w:t>
      </w:r>
      <w:r w:rsidR="008205D2" w:rsidRPr="00F40C6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40C65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Pr="00F40C65">
        <w:rPr>
          <w:rFonts w:ascii="Angsana New" w:hAnsi="Angsana New"/>
          <w:bCs/>
          <w:sz w:val="30"/>
          <w:szCs w:val="30"/>
        </w:rPr>
        <w:t xml:space="preserve">31 </w:t>
      </w:r>
      <w:r w:rsidRPr="00F40C65">
        <w:rPr>
          <w:rFonts w:ascii="Angsana New" w:hAnsi="Angsana New"/>
          <w:b/>
          <w:sz w:val="30"/>
          <w:szCs w:val="30"/>
          <w:cs/>
        </w:rPr>
        <w:t>ธันวาคม</w:t>
      </w:r>
      <w:r w:rsidRPr="00F40C65">
        <w:rPr>
          <w:rFonts w:ascii="Angsana New" w:hAnsi="Angsana New"/>
          <w:bCs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bCs/>
          <w:sz w:val="30"/>
          <w:szCs w:val="30"/>
        </w:rPr>
        <w:t>25</w:t>
      </w:r>
      <w:r w:rsidR="00267E04" w:rsidRPr="00F40C65">
        <w:rPr>
          <w:rFonts w:ascii="Angsana New" w:hAnsi="Angsana New"/>
          <w:bCs/>
          <w:sz w:val="30"/>
          <w:szCs w:val="30"/>
        </w:rPr>
        <w:t>6</w:t>
      </w:r>
      <w:r w:rsidR="00C8629F" w:rsidRPr="00F40C65">
        <w:rPr>
          <w:rFonts w:ascii="Angsana New" w:hAnsi="Angsana New"/>
          <w:bCs/>
          <w:sz w:val="30"/>
          <w:szCs w:val="30"/>
        </w:rPr>
        <w:t>7</w:t>
      </w:r>
      <w:r w:rsidRPr="00F40C65">
        <w:rPr>
          <w:rFonts w:ascii="Angsana New" w:hAnsi="Angsana New"/>
          <w:bCs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7136A3" w:rsidRPr="00F40C65">
        <w:rPr>
          <w:rFonts w:ascii="Angsana New" w:hAnsi="Angsana New"/>
          <w:bCs/>
          <w:sz w:val="30"/>
          <w:szCs w:val="30"/>
        </w:rPr>
        <w:t>256</w:t>
      </w:r>
      <w:r w:rsidR="00C8629F" w:rsidRPr="00F40C65">
        <w:rPr>
          <w:rFonts w:ascii="Angsana New" w:hAnsi="Angsana New"/>
          <w:bCs/>
          <w:sz w:val="30"/>
          <w:szCs w:val="30"/>
        </w:rPr>
        <w:t>6</w:t>
      </w:r>
      <w:r w:rsidRPr="00F40C65">
        <w:rPr>
          <w:rFonts w:ascii="Angsana New" w:hAnsi="Angsana New"/>
          <w:bCs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14:paraId="0465C474" w14:textId="77777777" w:rsidR="004D2592" w:rsidRPr="00F40C65" w:rsidRDefault="004D25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/>
          <w:sz w:val="30"/>
          <w:szCs w:val="30"/>
        </w:rPr>
      </w:pPr>
      <w:bookmarkStart w:id="11" w:name="_Hlk31729391"/>
    </w:p>
    <w:p w14:paraId="4F2E517C" w14:textId="77777777" w:rsidR="00CB76F0" w:rsidRPr="00F40C65" w:rsidRDefault="00921D8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</w:rPr>
        <w:t>7</w:t>
      </w:r>
      <w:r w:rsidR="00000CAA" w:rsidRPr="00F40C65">
        <w:rPr>
          <w:rFonts w:ascii="Angsana New" w:hAnsi="Angsana New"/>
          <w:b/>
          <w:sz w:val="30"/>
          <w:szCs w:val="30"/>
        </w:rPr>
        <w:tab/>
      </w:r>
      <w:r w:rsidR="00CB76F0" w:rsidRPr="00F40C65">
        <w:rPr>
          <w:rFonts w:ascii="Angsana New" w:hAnsi="Angsana New"/>
          <w:bCs/>
          <w:sz w:val="30"/>
          <w:szCs w:val="30"/>
          <w:cs/>
        </w:rPr>
        <w:t>ลูกหนี้</w:t>
      </w:r>
      <w:r w:rsidR="00CB76F0" w:rsidRPr="00F40C65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CB76F0" w:rsidRPr="00F40C65">
        <w:rPr>
          <w:rFonts w:ascii="Angsana New" w:hAnsi="Angsana New"/>
          <w:bCs/>
          <w:sz w:val="30"/>
          <w:szCs w:val="30"/>
          <w:cs/>
        </w:rPr>
        <w:t>อื่น</w:t>
      </w:r>
    </w:p>
    <w:p w14:paraId="3EF8D67E" w14:textId="77777777" w:rsidR="00CB76F0" w:rsidRPr="00F40C65" w:rsidRDefault="00AD3A46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 w:hint="cs"/>
          <w:bCs/>
          <w:sz w:val="30"/>
          <w:szCs w:val="30"/>
          <w:cs/>
        </w:rPr>
        <w:t xml:space="preserve">    </w:t>
      </w:r>
      <w:r w:rsidR="009056A9" w:rsidRPr="00F40C65">
        <w:rPr>
          <w:rFonts w:ascii="Angsana New" w:hAnsi="Angsana New" w:hint="cs"/>
          <w:bCs/>
          <w:sz w:val="30"/>
          <w:szCs w:val="30"/>
          <w:cs/>
        </w:rPr>
        <w:t>งบการเงินรวม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70"/>
        <w:gridCol w:w="1134"/>
        <w:gridCol w:w="278"/>
        <w:gridCol w:w="1280"/>
        <w:gridCol w:w="282"/>
        <w:gridCol w:w="1239"/>
      </w:tblGrid>
      <w:tr w:rsidR="00FE35D4" w:rsidRPr="00F40C65" w14:paraId="6CA4D7AA" w14:textId="77777777" w:rsidTr="00C8629F">
        <w:trPr>
          <w:trHeight w:val="326"/>
        </w:trPr>
        <w:tc>
          <w:tcPr>
            <w:tcW w:w="1959" w:type="pct"/>
          </w:tcPr>
          <w:p w14:paraId="6B496E72" w14:textId="77777777" w:rsidR="00267E04" w:rsidRPr="00F40C65" w:rsidRDefault="00267E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7B1F00F9" w14:textId="77777777" w:rsidR="00267E04" w:rsidRPr="00F40C65" w:rsidRDefault="00267E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6F755082" w14:textId="77777777" w:rsidR="00267E04" w:rsidRPr="00F40C65" w:rsidRDefault="00267E0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14:paraId="029E7567" w14:textId="77777777" w:rsidR="00267E04" w:rsidRPr="00F40C65" w:rsidRDefault="00267E0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140AB2BC" w14:textId="0DDC6DD3" w:rsidR="00267E04" w:rsidRPr="00F40C65" w:rsidRDefault="00267E0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8629F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79778042" w14:textId="77777777" w:rsidR="00267E04" w:rsidRPr="00F40C65" w:rsidRDefault="00267E0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78804A07" w14:textId="7EBCEFD9" w:rsidR="00267E04" w:rsidRPr="00F40C65" w:rsidRDefault="00DE55DC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8629F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4679AE13" w14:textId="77777777" w:rsidTr="00C8629F">
        <w:trPr>
          <w:trHeight w:val="430"/>
        </w:trPr>
        <w:tc>
          <w:tcPr>
            <w:tcW w:w="1959" w:type="pct"/>
          </w:tcPr>
          <w:p w14:paraId="0AF28EF8" w14:textId="77777777" w:rsidR="00267E04" w:rsidRPr="00F40C65" w:rsidRDefault="00267E0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16637D76" w14:textId="77777777" w:rsidR="00267E04" w:rsidRPr="00F40C65" w:rsidRDefault="00267E04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5" w:type="pct"/>
            <w:gridSpan w:val="5"/>
          </w:tcPr>
          <w:p w14:paraId="01D0E8A5" w14:textId="77777777" w:rsidR="00267E04" w:rsidRPr="00F40C65" w:rsidRDefault="00267E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5"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(หน่วย</w:t>
            </w:r>
            <w:r w:rsidRPr="00F40C6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40C65" w14:paraId="3F2D9BF3" w14:textId="77777777" w:rsidTr="00C8629F">
        <w:trPr>
          <w:trHeight w:val="289"/>
        </w:trPr>
        <w:tc>
          <w:tcPr>
            <w:tcW w:w="1959" w:type="pct"/>
          </w:tcPr>
          <w:p w14:paraId="4517E838" w14:textId="77777777" w:rsidR="00683D66" w:rsidRPr="00F40C65" w:rsidRDefault="00683D66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5" w:type="pct"/>
          </w:tcPr>
          <w:p w14:paraId="41348A9B" w14:textId="77777777" w:rsidR="00683D66" w:rsidRPr="00F40C65" w:rsidRDefault="00683D66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17B6231E" w14:textId="77777777" w:rsidR="00683D66" w:rsidRPr="00F40C65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16E0253" w14:textId="77777777" w:rsidR="00683D66" w:rsidRPr="00F40C65" w:rsidRDefault="00683D6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45C0E7B" w14:textId="77777777" w:rsidR="00683D66" w:rsidRPr="00F40C65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14:paraId="4AA466D7" w14:textId="77777777" w:rsidR="00683D66" w:rsidRPr="00F40C65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00A1E00" w14:textId="77777777" w:rsidR="00683D66" w:rsidRPr="00F40C65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E35D4" w:rsidRPr="00F40C65" w14:paraId="68A09938" w14:textId="77777777" w:rsidTr="00C8629F">
        <w:trPr>
          <w:trHeight w:val="430"/>
        </w:trPr>
        <w:tc>
          <w:tcPr>
            <w:tcW w:w="1959" w:type="pct"/>
          </w:tcPr>
          <w:p w14:paraId="53C48AB9" w14:textId="77777777" w:rsidR="00683D66" w:rsidRPr="00F40C65" w:rsidRDefault="00683D66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5" w:type="pct"/>
          </w:tcPr>
          <w:p w14:paraId="360AC60E" w14:textId="77777777" w:rsidR="00683D66" w:rsidRPr="00F40C65" w:rsidRDefault="00683D66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65CE1AC" w14:textId="77777777" w:rsidR="00683D66" w:rsidRPr="00F40C65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44A747A" w14:textId="77777777" w:rsidR="00683D66" w:rsidRPr="00F40C65" w:rsidRDefault="00683D6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776342DC" w14:textId="77777777" w:rsidR="00683D66" w:rsidRPr="00F40C65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14:paraId="3608EA42" w14:textId="77777777" w:rsidR="00683D66" w:rsidRPr="00F40C65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4" w:type="pct"/>
          </w:tcPr>
          <w:p w14:paraId="0F0FB507" w14:textId="77777777" w:rsidR="00683D66" w:rsidRPr="00F40C65" w:rsidRDefault="00683D66" w:rsidP="00FE35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8629F" w:rsidRPr="00F40C65" w14:paraId="1FDCE513" w14:textId="77777777" w:rsidTr="00C8629F">
        <w:trPr>
          <w:trHeight w:val="334"/>
        </w:trPr>
        <w:tc>
          <w:tcPr>
            <w:tcW w:w="1959" w:type="pct"/>
            <w:vAlign w:val="bottom"/>
          </w:tcPr>
          <w:p w14:paraId="7422E4B7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85" w:type="pct"/>
          </w:tcPr>
          <w:p w14:paraId="79AD257B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0283DA32" w14:textId="77777777" w:rsidR="00C8629F" w:rsidRPr="00F40C65" w:rsidDel="00D60FB5" w:rsidRDefault="00C8629F" w:rsidP="00C8629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1756630B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68225D49" w14:textId="6FE4B1A9" w:rsidR="00C8629F" w:rsidRPr="00F40C65" w:rsidDel="00D60FB5" w:rsidRDefault="007158DD" w:rsidP="00C8629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3,648</w:t>
            </w:r>
          </w:p>
        </w:tc>
        <w:tc>
          <w:tcPr>
            <w:tcW w:w="151" w:type="pct"/>
          </w:tcPr>
          <w:p w14:paraId="0961A485" w14:textId="77777777" w:rsidR="00C8629F" w:rsidRPr="00F40C65" w:rsidRDefault="00C8629F" w:rsidP="00C8629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4" w:type="pct"/>
            <w:vAlign w:val="bottom"/>
          </w:tcPr>
          <w:p w14:paraId="01F1447B" w14:textId="20FC5189" w:rsidR="00C8629F" w:rsidRPr="00F40C65" w:rsidRDefault="00C8629F" w:rsidP="00C8629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10,885</w:t>
            </w:r>
          </w:p>
        </w:tc>
      </w:tr>
      <w:tr w:rsidR="00C8629F" w:rsidRPr="00F40C65" w14:paraId="239EE8CE" w14:textId="77777777" w:rsidTr="00C8629F">
        <w:trPr>
          <w:trHeight w:val="280"/>
        </w:trPr>
        <w:tc>
          <w:tcPr>
            <w:tcW w:w="1959" w:type="pct"/>
            <w:vAlign w:val="bottom"/>
          </w:tcPr>
          <w:p w14:paraId="784CBAD4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5" w:type="pct"/>
          </w:tcPr>
          <w:p w14:paraId="32A85F50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005D4321" w14:textId="77777777" w:rsidR="00C8629F" w:rsidRPr="00F40C65" w:rsidDel="00D60FB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14E4EBE8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2D3AEF7C" w14:textId="0492815F" w:rsidR="00C8629F" w:rsidRPr="00F40C65" w:rsidDel="00D60FB5" w:rsidRDefault="007158DD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</w:t>
            </w:r>
            <w:r w:rsidR="006C6D4C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093</w:t>
            </w:r>
          </w:p>
        </w:tc>
        <w:tc>
          <w:tcPr>
            <w:tcW w:w="151" w:type="pct"/>
          </w:tcPr>
          <w:p w14:paraId="490245D7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4" w:type="pct"/>
            <w:vAlign w:val="bottom"/>
          </w:tcPr>
          <w:p w14:paraId="773E1455" w14:textId="05E0FBE0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4,902</w:t>
            </w:r>
          </w:p>
        </w:tc>
      </w:tr>
      <w:tr w:rsidR="00C8629F" w:rsidRPr="00F40C65" w14:paraId="4D046AF3" w14:textId="77777777" w:rsidTr="00C8629F">
        <w:trPr>
          <w:trHeight w:val="316"/>
        </w:trPr>
        <w:tc>
          <w:tcPr>
            <w:tcW w:w="1959" w:type="pct"/>
            <w:vAlign w:val="bottom"/>
          </w:tcPr>
          <w:p w14:paraId="2255FE48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85" w:type="pct"/>
          </w:tcPr>
          <w:p w14:paraId="5808C2A8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3209134" w14:textId="77777777" w:rsidR="00C8629F" w:rsidRPr="00F40C65" w:rsidDel="00D60FB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736F607D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12D58B22" w14:textId="2BD1F617" w:rsidR="00C8629F" w:rsidRPr="00F40C65" w:rsidDel="00D60FB5" w:rsidRDefault="007158DD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797</w:t>
            </w:r>
          </w:p>
        </w:tc>
        <w:tc>
          <w:tcPr>
            <w:tcW w:w="151" w:type="pct"/>
          </w:tcPr>
          <w:p w14:paraId="2547443C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4" w:type="pct"/>
            <w:vAlign w:val="bottom"/>
          </w:tcPr>
          <w:p w14:paraId="3A118412" w14:textId="563BD60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3,526</w:t>
            </w:r>
          </w:p>
        </w:tc>
      </w:tr>
      <w:tr w:rsidR="00C8629F" w:rsidRPr="00F40C65" w14:paraId="53247F1E" w14:textId="77777777" w:rsidTr="00C8629F">
        <w:trPr>
          <w:trHeight w:val="352"/>
        </w:trPr>
        <w:tc>
          <w:tcPr>
            <w:tcW w:w="1959" w:type="pct"/>
            <w:vAlign w:val="bottom"/>
          </w:tcPr>
          <w:p w14:paraId="3D87BFE6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ลูกหนี้ส่วนลดปูน</w:t>
            </w:r>
          </w:p>
        </w:tc>
        <w:tc>
          <w:tcPr>
            <w:tcW w:w="785" w:type="pct"/>
          </w:tcPr>
          <w:p w14:paraId="1BD9A94F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0840EB82" w14:textId="77777777" w:rsidR="00C8629F" w:rsidRPr="00F40C65" w:rsidDel="00D60FB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3D97895B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797D4B8F" w14:textId="608A564E" w:rsidR="00C8629F" w:rsidRPr="00F40C65" w:rsidDel="00D60FB5" w:rsidRDefault="007158DD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151" w:type="pct"/>
          </w:tcPr>
          <w:p w14:paraId="56C8B58B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4" w:type="pct"/>
            <w:vAlign w:val="bottom"/>
          </w:tcPr>
          <w:p w14:paraId="6CE9746E" w14:textId="0E1C548F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8629F" w:rsidRPr="00F40C65" w14:paraId="766C9A17" w14:textId="77777777" w:rsidTr="00C8629F">
        <w:trPr>
          <w:trHeight w:val="307"/>
        </w:trPr>
        <w:tc>
          <w:tcPr>
            <w:tcW w:w="1959" w:type="pct"/>
            <w:vAlign w:val="bottom"/>
          </w:tcPr>
          <w:p w14:paraId="3A2D961D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85" w:type="pct"/>
          </w:tcPr>
          <w:p w14:paraId="01E4A5D0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BB9D6C8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37195AA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78797E4" w14:textId="459CC0C3" w:rsidR="00C8629F" w:rsidRPr="00F40C65" w:rsidRDefault="007158DD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</w:t>
            </w:r>
            <w:r w:rsidR="00663AA6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51" w:type="pct"/>
          </w:tcPr>
          <w:p w14:paraId="47DAC657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EF7E082" w14:textId="309444D1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15,693</w:t>
            </w:r>
          </w:p>
        </w:tc>
      </w:tr>
      <w:tr w:rsidR="00C8629F" w:rsidRPr="00F40C65" w14:paraId="673213E3" w14:textId="77777777" w:rsidTr="00C8629F">
        <w:trPr>
          <w:trHeight w:val="307"/>
        </w:trPr>
        <w:tc>
          <w:tcPr>
            <w:tcW w:w="1959" w:type="pct"/>
            <w:vAlign w:val="bottom"/>
          </w:tcPr>
          <w:p w14:paraId="3F604D68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6C865BBB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97A03AD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8EBEFAB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6E565BA5" w14:textId="71D14FF2" w:rsidR="00C8629F" w:rsidRPr="00F40C65" w:rsidRDefault="007158DD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 w:rsidR="006C6D4C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151" w:type="pct"/>
          </w:tcPr>
          <w:p w14:paraId="0206B1B2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4" w:type="pct"/>
          </w:tcPr>
          <w:p w14:paraId="55DBAABE" w14:textId="5BD11AEE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35,006</w:t>
            </w:r>
          </w:p>
        </w:tc>
      </w:tr>
      <w:tr w:rsidR="00C8629F" w:rsidRPr="00F40C65" w14:paraId="6312BDF3" w14:textId="77777777" w:rsidTr="00C8629F">
        <w:trPr>
          <w:trHeight w:val="307"/>
        </w:trPr>
        <w:tc>
          <w:tcPr>
            <w:tcW w:w="2745" w:type="pct"/>
            <w:gridSpan w:val="2"/>
            <w:vAlign w:val="bottom"/>
          </w:tcPr>
          <w:p w14:paraId="0731ECA5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14:paraId="21502F1D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1C2C35B7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67158093" w14:textId="6348F336" w:rsidR="00C8629F" w:rsidRPr="00F40C65" w:rsidRDefault="007158DD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(619)</w:t>
            </w:r>
          </w:p>
        </w:tc>
        <w:tc>
          <w:tcPr>
            <w:tcW w:w="151" w:type="pct"/>
          </w:tcPr>
          <w:p w14:paraId="3EF2721A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76101C18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(3,226)</w:t>
            </w:r>
          </w:p>
        </w:tc>
      </w:tr>
      <w:tr w:rsidR="00C8629F" w:rsidRPr="00F40C65" w14:paraId="6358C310" w14:textId="77777777" w:rsidTr="00C8629F">
        <w:trPr>
          <w:trHeight w:val="307"/>
        </w:trPr>
        <w:tc>
          <w:tcPr>
            <w:tcW w:w="1959" w:type="pct"/>
            <w:vAlign w:val="bottom"/>
          </w:tcPr>
          <w:p w14:paraId="610E0F95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7378AE14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7BB2521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18C6A88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62DFD3DF" w14:textId="59FF1EDE" w:rsidR="00C8629F" w:rsidRPr="00F40C65" w:rsidRDefault="007158DD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="006C6D4C"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013</w:t>
            </w:r>
          </w:p>
        </w:tc>
        <w:tc>
          <w:tcPr>
            <w:tcW w:w="151" w:type="pct"/>
          </w:tcPr>
          <w:p w14:paraId="3FD00481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99152" w14:textId="0F281D32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31,776</w:t>
            </w:r>
          </w:p>
        </w:tc>
      </w:tr>
      <w:tr w:rsidR="00C8629F" w:rsidRPr="00F40C65" w14:paraId="26385846" w14:textId="77777777" w:rsidTr="00C8629F">
        <w:trPr>
          <w:trHeight w:val="307"/>
        </w:trPr>
        <w:tc>
          <w:tcPr>
            <w:tcW w:w="1959" w:type="pct"/>
            <w:vAlign w:val="bottom"/>
          </w:tcPr>
          <w:p w14:paraId="5F403991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</w:p>
        </w:tc>
        <w:tc>
          <w:tcPr>
            <w:tcW w:w="785" w:type="pct"/>
          </w:tcPr>
          <w:p w14:paraId="3DED5A13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5A5620B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4AF235A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0DEC07FE" w14:textId="5D2C73C5" w:rsidR="00C8629F" w:rsidRPr="00F40C65" w:rsidRDefault="007158DD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="006C6D4C"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013</w:t>
            </w:r>
          </w:p>
        </w:tc>
        <w:tc>
          <w:tcPr>
            <w:tcW w:w="151" w:type="pct"/>
          </w:tcPr>
          <w:p w14:paraId="32FB5C03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5B687" w14:textId="54045D99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31,776</w:t>
            </w:r>
          </w:p>
        </w:tc>
      </w:tr>
    </w:tbl>
    <w:p w14:paraId="5A9F3963" w14:textId="77777777" w:rsidR="0020494D" w:rsidRPr="00F40C65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exact"/>
        <w:rPr>
          <w:rFonts w:ascii="Angsana New" w:hAnsi="Angsana New"/>
          <w:bCs/>
          <w:sz w:val="30"/>
          <w:szCs w:val="30"/>
        </w:rPr>
      </w:pPr>
      <w:bookmarkStart w:id="12" w:name="_Hlk31729564"/>
      <w:bookmarkEnd w:id="11"/>
    </w:p>
    <w:p w14:paraId="29698181" w14:textId="77777777" w:rsidR="00EF7D90" w:rsidRPr="00F40C65" w:rsidRDefault="00EF7D9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/>
          <w:bCs/>
          <w:sz w:val="30"/>
          <w:szCs w:val="30"/>
          <w:cs/>
        </w:rPr>
        <w:tab/>
      </w:r>
      <w:r w:rsidRPr="00F40C65">
        <w:rPr>
          <w:rFonts w:ascii="Angsana New" w:hAnsi="Angsana New" w:hint="cs"/>
          <w:bCs/>
          <w:sz w:val="30"/>
          <w:szCs w:val="30"/>
          <w:cs/>
        </w:rPr>
        <w:t xml:space="preserve">    งบการเงิน</w:t>
      </w:r>
      <w:r w:rsidR="001A574B" w:rsidRPr="00F40C65">
        <w:rPr>
          <w:rFonts w:ascii="Angsana New" w:hAnsi="Angsana New" w:hint="cs"/>
          <w:bCs/>
          <w:sz w:val="30"/>
          <w:szCs w:val="30"/>
          <w:cs/>
        </w:rPr>
        <w:t>เฉพาะกิจการ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72"/>
        <w:gridCol w:w="1134"/>
        <w:gridCol w:w="278"/>
        <w:gridCol w:w="1280"/>
        <w:gridCol w:w="282"/>
        <w:gridCol w:w="1237"/>
      </w:tblGrid>
      <w:tr w:rsidR="00FE35D4" w:rsidRPr="00F40C65" w14:paraId="56FAC68C" w14:textId="77777777" w:rsidTr="00C8629F">
        <w:trPr>
          <w:trHeight w:val="326"/>
        </w:trPr>
        <w:tc>
          <w:tcPr>
            <w:tcW w:w="1959" w:type="pct"/>
          </w:tcPr>
          <w:p w14:paraId="4F99F2FA" w14:textId="77777777" w:rsidR="00EF7D90" w:rsidRPr="00F40C65" w:rsidRDefault="00EF7D9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7" w:type="pct"/>
          </w:tcPr>
          <w:p w14:paraId="600B34BD" w14:textId="77777777" w:rsidR="00EF7D90" w:rsidRPr="00F40C65" w:rsidRDefault="00EF7D9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28F32149" w14:textId="77777777" w:rsidR="00EF7D90" w:rsidRPr="00F40C65" w:rsidRDefault="00EF7D90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14:paraId="1250B335" w14:textId="77777777" w:rsidR="00EF7D90" w:rsidRPr="00F40C65" w:rsidRDefault="00EF7D90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3CF7A8E2" w14:textId="7A27C1E5" w:rsidR="00EF7D90" w:rsidRPr="00F40C65" w:rsidRDefault="00EF7D90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8629F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0416BB86" w14:textId="77777777" w:rsidR="00EF7D90" w:rsidRPr="00F40C65" w:rsidRDefault="00EF7D90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7724B9DA" w14:textId="43BB025E" w:rsidR="00EF7D90" w:rsidRPr="00F40C65" w:rsidRDefault="00EF7D90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8629F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7B0AADD0" w14:textId="77777777" w:rsidTr="00C8629F">
        <w:trPr>
          <w:trHeight w:val="430"/>
        </w:trPr>
        <w:tc>
          <w:tcPr>
            <w:tcW w:w="1959" w:type="pct"/>
          </w:tcPr>
          <w:p w14:paraId="6D9FC77E" w14:textId="77777777" w:rsidR="00EF7D90" w:rsidRPr="00F40C65" w:rsidRDefault="00EF7D90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7" w:type="pct"/>
          </w:tcPr>
          <w:p w14:paraId="25B5166D" w14:textId="77777777" w:rsidR="00EF7D90" w:rsidRPr="00F40C65" w:rsidRDefault="00EF7D90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4" w:type="pct"/>
            <w:gridSpan w:val="5"/>
          </w:tcPr>
          <w:p w14:paraId="2F2A0B92" w14:textId="77777777" w:rsidR="00EF7D90" w:rsidRPr="00F40C65" w:rsidRDefault="00EF7D9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5"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(หน่วย</w:t>
            </w:r>
            <w:r w:rsidRPr="00F40C6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8629F" w:rsidRPr="00F40C65" w14:paraId="400D916A" w14:textId="77777777" w:rsidTr="00C8629F">
        <w:trPr>
          <w:trHeight w:val="376"/>
        </w:trPr>
        <w:tc>
          <w:tcPr>
            <w:tcW w:w="1959" w:type="pct"/>
          </w:tcPr>
          <w:p w14:paraId="63BAF33B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7" w:type="pct"/>
          </w:tcPr>
          <w:p w14:paraId="16120337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4C121438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C9E8DDF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9B58293" w14:textId="4B70CDA4" w:rsidR="00C8629F" w:rsidRPr="00F40C65" w:rsidRDefault="00193B4E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3,349</w:t>
            </w:r>
          </w:p>
        </w:tc>
        <w:tc>
          <w:tcPr>
            <w:tcW w:w="151" w:type="pct"/>
            <w:vMerge w:val="restart"/>
          </w:tcPr>
          <w:p w14:paraId="635EFDDE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E3E1DE4" w14:textId="42B2524C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35,113</w:t>
            </w:r>
          </w:p>
        </w:tc>
      </w:tr>
      <w:tr w:rsidR="00C8629F" w:rsidRPr="00F40C65" w14:paraId="5DB3E6BA" w14:textId="77777777" w:rsidTr="00C8629F">
        <w:trPr>
          <w:trHeight w:val="430"/>
        </w:trPr>
        <w:tc>
          <w:tcPr>
            <w:tcW w:w="1959" w:type="pct"/>
          </w:tcPr>
          <w:p w14:paraId="63906453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7" w:type="pct"/>
          </w:tcPr>
          <w:p w14:paraId="3565B5AB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9F74215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DAED4C1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7724C1A2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14:paraId="582555AB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</w:tcPr>
          <w:p w14:paraId="2B5457AA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8629F" w:rsidRPr="00F40C65" w14:paraId="299BA9E0" w14:textId="77777777" w:rsidTr="00C8629F">
        <w:trPr>
          <w:trHeight w:val="414"/>
        </w:trPr>
        <w:tc>
          <w:tcPr>
            <w:tcW w:w="1959" w:type="pct"/>
            <w:vAlign w:val="bottom"/>
          </w:tcPr>
          <w:p w14:paraId="59A762D5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87" w:type="pct"/>
          </w:tcPr>
          <w:p w14:paraId="0587697D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36E6874C" w14:textId="77777777" w:rsidR="00C8629F" w:rsidRPr="00F40C65" w:rsidDel="00D60FB5" w:rsidRDefault="00C8629F" w:rsidP="00C8629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44E152DD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1334C37A" w14:textId="3D72652F" w:rsidR="00C8629F" w:rsidRPr="00F40C65" w:rsidDel="00D60FB5" w:rsidRDefault="00193B4E" w:rsidP="00C8629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1,992</w:t>
            </w:r>
          </w:p>
        </w:tc>
        <w:tc>
          <w:tcPr>
            <w:tcW w:w="151" w:type="pct"/>
          </w:tcPr>
          <w:p w14:paraId="6A3BD4F7" w14:textId="77777777" w:rsidR="00C8629F" w:rsidRPr="00F40C65" w:rsidRDefault="00C8629F" w:rsidP="00C8629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vAlign w:val="bottom"/>
          </w:tcPr>
          <w:p w14:paraId="14660A09" w14:textId="48C23DF3" w:rsidR="00C8629F" w:rsidRPr="00F40C65" w:rsidRDefault="00C8629F" w:rsidP="00C8629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7,207</w:t>
            </w:r>
          </w:p>
        </w:tc>
      </w:tr>
      <w:tr w:rsidR="00C8629F" w:rsidRPr="00F40C65" w14:paraId="2CCE1A2B" w14:textId="77777777" w:rsidTr="00C8629F">
        <w:trPr>
          <w:trHeight w:val="268"/>
        </w:trPr>
        <w:tc>
          <w:tcPr>
            <w:tcW w:w="1959" w:type="pct"/>
            <w:vAlign w:val="bottom"/>
          </w:tcPr>
          <w:p w14:paraId="53D0CF77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7" w:type="pct"/>
          </w:tcPr>
          <w:p w14:paraId="0CB3E0F3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BC98026" w14:textId="77777777" w:rsidR="00C8629F" w:rsidRPr="00F40C65" w:rsidDel="00D60FB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2C4622A6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19AC0310" w14:textId="032D5237" w:rsidR="00C8629F" w:rsidRPr="00F40C65" w:rsidDel="00D60FB5" w:rsidRDefault="00193B4E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0E4DA9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151" w:type="pct"/>
          </w:tcPr>
          <w:p w14:paraId="76FE3E99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vAlign w:val="bottom"/>
          </w:tcPr>
          <w:p w14:paraId="12B45FDB" w14:textId="56EA65F3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4,856</w:t>
            </w:r>
          </w:p>
        </w:tc>
      </w:tr>
      <w:tr w:rsidR="00C8629F" w:rsidRPr="00F40C65" w14:paraId="24BDE811" w14:textId="77777777" w:rsidTr="00C8629F">
        <w:trPr>
          <w:trHeight w:val="430"/>
        </w:trPr>
        <w:tc>
          <w:tcPr>
            <w:tcW w:w="1959" w:type="pct"/>
            <w:vAlign w:val="bottom"/>
          </w:tcPr>
          <w:p w14:paraId="79CEB3A4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87" w:type="pct"/>
          </w:tcPr>
          <w:p w14:paraId="09CE9A7C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6093CEB" w14:textId="77777777" w:rsidR="00C8629F" w:rsidRPr="00F40C65" w:rsidDel="00D60FB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3B72F437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440FAA96" w14:textId="22F1C2AD" w:rsidR="00C8629F" w:rsidRPr="00F40C65" w:rsidDel="00D60FB5" w:rsidRDefault="00193B4E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797</w:t>
            </w:r>
          </w:p>
        </w:tc>
        <w:tc>
          <w:tcPr>
            <w:tcW w:w="151" w:type="pct"/>
          </w:tcPr>
          <w:p w14:paraId="281016B5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vAlign w:val="bottom"/>
          </w:tcPr>
          <w:p w14:paraId="0C43EBE8" w14:textId="718C92DC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3,522</w:t>
            </w:r>
          </w:p>
        </w:tc>
      </w:tr>
      <w:tr w:rsidR="00C8629F" w:rsidRPr="00F40C65" w14:paraId="60808022" w14:textId="77777777" w:rsidTr="00C8629F">
        <w:trPr>
          <w:trHeight w:val="430"/>
        </w:trPr>
        <w:tc>
          <w:tcPr>
            <w:tcW w:w="1959" w:type="pct"/>
            <w:vAlign w:val="bottom"/>
          </w:tcPr>
          <w:p w14:paraId="247CA447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87" w:type="pct"/>
          </w:tcPr>
          <w:p w14:paraId="5CB6F1F0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716C5C3A" w14:textId="77777777" w:rsidR="00C8629F" w:rsidRPr="00F40C65" w:rsidDel="00D60FB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651B0751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58F49E25" w14:textId="69AE642A" w:rsidR="00C8629F" w:rsidRPr="00F40C65" w:rsidDel="00D60FB5" w:rsidRDefault="00193B4E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151" w:type="pct"/>
          </w:tcPr>
          <w:p w14:paraId="3B63C49D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vAlign w:val="bottom"/>
          </w:tcPr>
          <w:p w14:paraId="7D7A8656" w14:textId="2B19533C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8629F" w:rsidRPr="00F40C65" w14:paraId="7C6D11D1" w14:textId="77777777" w:rsidTr="00C8629F">
        <w:trPr>
          <w:trHeight w:val="340"/>
        </w:trPr>
        <w:tc>
          <w:tcPr>
            <w:tcW w:w="1959" w:type="pct"/>
            <w:vAlign w:val="bottom"/>
          </w:tcPr>
          <w:p w14:paraId="3CC091F6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87" w:type="pct"/>
          </w:tcPr>
          <w:p w14:paraId="42AC5CA3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96AC3FC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FED9488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867F429" w14:textId="3E801747" w:rsidR="00C8629F" w:rsidRPr="00F40C65" w:rsidRDefault="00193B4E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</w:t>
            </w:r>
            <w:r w:rsidR="009A0CA9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51" w:type="pct"/>
          </w:tcPr>
          <w:p w14:paraId="670E78B2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31394086" w14:textId="249DB69B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15,629</w:t>
            </w:r>
          </w:p>
        </w:tc>
      </w:tr>
      <w:tr w:rsidR="00C8629F" w:rsidRPr="00F40C65" w14:paraId="6C524BEE" w14:textId="77777777" w:rsidTr="00C8629F">
        <w:trPr>
          <w:trHeight w:val="300"/>
        </w:trPr>
        <w:tc>
          <w:tcPr>
            <w:tcW w:w="1959" w:type="pct"/>
            <w:vAlign w:val="bottom"/>
          </w:tcPr>
          <w:p w14:paraId="7F518784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7" w:type="pct"/>
          </w:tcPr>
          <w:p w14:paraId="75C8D83F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51CEE7C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1F5DFCB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409732EE" w14:textId="410A9770" w:rsidR="00C8629F" w:rsidRPr="00F40C65" w:rsidRDefault="00193B4E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</w:t>
            </w:r>
            <w:r w:rsidR="000E4DA9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151" w:type="pct"/>
          </w:tcPr>
          <w:p w14:paraId="0389B98B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</w:tcPr>
          <w:p w14:paraId="559FBE3F" w14:textId="49A5A101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31,214</w:t>
            </w:r>
          </w:p>
        </w:tc>
      </w:tr>
      <w:tr w:rsidR="00C8629F" w:rsidRPr="00F40C65" w14:paraId="1E141DCE" w14:textId="77777777" w:rsidTr="00C8629F">
        <w:trPr>
          <w:trHeight w:val="430"/>
        </w:trPr>
        <w:tc>
          <w:tcPr>
            <w:tcW w:w="2746" w:type="pct"/>
            <w:gridSpan w:val="2"/>
            <w:vAlign w:val="bottom"/>
          </w:tcPr>
          <w:p w14:paraId="2C37C985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14:paraId="733AC80F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119D200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69A08DD" w14:textId="07713042" w:rsidR="00C8629F" w:rsidRPr="00F40C65" w:rsidRDefault="00193B4E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(619)</w:t>
            </w:r>
          </w:p>
        </w:tc>
        <w:tc>
          <w:tcPr>
            <w:tcW w:w="151" w:type="pct"/>
          </w:tcPr>
          <w:p w14:paraId="1E52EF56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6EB4830B" w14:textId="6D628710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(3,230)</w:t>
            </w:r>
          </w:p>
        </w:tc>
      </w:tr>
      <w:tr w:rsidR="00C8629F" w:rsidRPr="00F40C65" w14:paraId="7A53FFCF" w14:textId="77777777" w:rsidTr="00C8629F">
        <w:trPr>
          <w:trHeight w:val="430"/>
        </w:trPr>
        <w:tc>
          <w:tcPr>
            <w:tcW w:w="2746" w:type="pct"/>
            <w:gridSpan w:val="2"/>
            <w:vAlign w:val="bottom"/>
          </w:tcPr>
          <w:p w14:paraId="04C83564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0FB4F0BB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2B8400A4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02194ABB" w14:textId="5ECD2906" w:rsidR="00C8629F" w:rsidRPr="00F40C65" w:rsidRDefault="000E4DA9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9A0CA9"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151" w:type="pct"/>
          </w:tcPr>
          <w:p w14:paraId="1F548F6C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0A0EF184" w14:textId="5441C54A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27,984</w:t>
            </w:r>
          </w:p>
        </w:tc>
      </w:tr>
      <w:tr w:rsidR="00C8629F" w:rsidRPr="00F40C65" w14:paraId="2510CF12" w14:textId="77777777" w:rsidTr="00C8629F">
        <w:trPr>
          <w:trHeight w:val="430"/>
        </w:trPr>
        <w:tc>
          <w:tcPr>
            <w:tcW w:w="2746" w:type="pct"/>
            <w:gridSpan w:val="2"/>
            <w:vAlign w:val="bottom"/>
          </w:tcPr>
          <w:p w14:paraId="0389A482" w14:textId="77777777" w:rsidR="00C8629F" w:rsidRPr="00F40C65" w:rsidRDefault="00C8629F" w:rsidP="00C86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</w:p>
        </w:tc>
        <w:tc>
          <w:tcPr>
            <w:tcW w:w="607" w:type="pct"/>
          </w:tcPr>
          <w:p w14:paraId="5278CFE4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FCC2E4C" w14:textId="77777777" w:rsidR="00C8629F" w:rsidRPr="00F40C65" w:rsidRDefault="00C8629F" w:rsidP="00C862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14:paraId="57191CF5" w14:textId="19149BA8" w:rsidR="00C8629F" w:rsidRPr="00F40C65" w:rsidRDefault="009A0CA9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10,3</w:t>
            </w:r>
            <w:r w:rsidR="000E4DA9"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151" w:type="pct"/>
          </w:tcPr>
          <w:p w14:paraId="7978CCE0" w14:textId="7777777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2A58A077" w14:textId="30A27417" w:rsidR="00C8629F" w:rsidRPr="00F40C65" w:rsidRDefault="00C8629F" w:rsidP="00C862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63,097</w:t>
            </w:r>
          </w:p>
        </w:tc>
      </w:tr>
    </w:tbl>
    <w:p w14:paraId="6487B2C2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229A5630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2E2F02B0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3CCAB2ED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592BA7D5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6250624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10E4B737" w14:textId="7AD27024" w:rsidR="00B332F1" w:rsidRPr="00F40C65" w:rsidRDefault="00921D8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</w:rPr>
        <w:lastRenderedPageBreak/>
        <w:t>8</w:t>
      </w:r>
      <w:r w:rsidR="00D65531" w:rsidRPr="00F40C65">
        <w:rPr>
          <w:rFonts w:ascii="Angsana New" w:hAnsi="Angsana New"/>
          <w:bCs/>
          <w:sz w:val="30"/>
          <w:szCs w:val="30"/>
        </w:rPr>
        <w:tab/>
      </w:r>
      <w:r w:rsidR="00492FED" w:rsidRPr="00F40C65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F40C65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F40C65">
        <w:rPr>
          <w:rFonts w:ascii="Angsana New" w:hAnsi="Angsana New"/>
          <w:bCs/>
          <w:sz w:val="30"/>
          <w:szCs w:val="30"/>
          <w:cs/>
        </w:rPr>
        <w:t xml:space="preserve">  </w:t>
      </w:r>
    </w:p>
    <w:p w14:paraId="31556C02" w14:textId="77777777" w:rsidR="005D1D75" w:rsidRPr="00F40C65" w:rsidRDefault="005D1D7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F40C65">
        <w:rPr>
          <w:rFonts w:ascii="Angsana New" w:hAnsi="Angsana New"/>
          <w:bCs/>
          <w:sz w:val="30"/>
          <w:szCs w:val="30"/>
        </w:rPr>
        <w:t>8.1</w:t>
      </w:r>
      <w:r w:rsidRPr="00F40C65">
        <w:rPr>
          <w:rFonts w:ascii="Angsana New" w:hAnsi="Angsana New"/>
          <w:b/>
          <w:sz w:val="30"/>
          <w:szCs w:val="30"/>
        </w:rPr>
        <w:t xml:space="preserve"> </w:t>
      </w:r>
      <w:r w:rsidRPr="00F40C65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p w14:paraId="351D56F4" w14:textId="77777777" w:rsidR="005D1D75" w:rsidRPr="00F40C65" w:rsidRDefault="0074107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Cs/>
          <w:sz w:val="30"/>
          <w:szCs w:val="30"/>
        </w:rPr>
        <w:t xml:space="preserve">                                                                                                                                                              </w:t>
      </w:r>
      <w:r w:rsidR="0063092D" w:rsidRPr="00F40C65">
        <w:rPr>
          <w:rFonts w:ascii="Angsana New" w:hAnsi="Angsana New" w:hint="cs"/>
          <w:bCs/>
          <w:sz w:val="30"/>
          <w:szCs w:val="30"/>
          <w:cs/>
        </w:rPr>
        <w:t>งบการเงินรวม</w:t>
      </w:r>
    </w:p>
    <w:tbl>
      <w:tblPr>
        <w:tblW w:w="93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43"/>
        <w:gridCol w:w="1010"/>
        <w:gridCol w:w="1275"/>
        <w:gridCol w:w="286"/>
        <w:gridCol w:w="236"/>
        <w:gridCol w:w="1328"/>
        <w:gridCol w:w="289"/>
        <w:gridCol w:w="1270"/>
      </w:tblGrid>
      <w:tr w:rsidR="00FE35D4" w:rsidRPr="00F40C65" w14:paraId="4F35CFBB" w14:textId="77777777" w:rsidTr="00B966BB">
        <w:trPr>
          <w:trHeight w:val="410"/>
        </w:trPr>
        <w:tc>
          <w:tcPr>
            <w:tcW w:w="1951" w:type="pct"/>
          </w:tcPr>
          <w:p w14:paraId="419D9A65" w14:textId="77777777" w:rsidR="00706012" w:rsidRPr="00F40C65" w:rsidRDefault="0070601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5638E0AB" w14:textId="77777777" w:rsidR="00706012" w:rsidRPr="00F40C65" w:rsidRDefault="0070601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83" w:type="pct"/>
          </w:tcPr>
          <w:p w14:paraId="5F0FE100" w14:textId="77777777" w:rsidR="00706012" w:rsidRPr="00F40C65" w:rsidRDefault="0070601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vAlign w:val="center"/>
          </w:tcPr>
          <w:p w14:paraId="7F37B7E1" w14:textId="77777777" w:rsidR="00706012" w:rsidRPr="00F40C65" w:rsidRDefault="0070601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17962EBF" w14:textId="77777777" w:rsidR="00706012" w:rsidRPr="00F40C65" w:rsidRDefault="0070601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14:paraId="778C2089" w14:textId="0DBED3F1" w:rsidR="00706012" w:rsidRPr="00F40C65" w:rsidRDefault="0070601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93958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55C92F17" w14:textId="77777777" w:rsidR="00706012" w:rsidRPr="00F40C65" w:rsidRDefault="0070601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222060FF" w14:textId="52DC5820" w:rsidR="00706012" w:rsidRPr="00F40C65" w:rsidRDefault="0070601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93958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6ACF140C" w14:textId="77777777" w:rsidTr="00BF5C88">
        <w:trPr>
          <w:trHeight w:val="425"/>
        </w:trPr>
        <w:tc>
          <w:tcPr>
            <w:tcW w:w="2492" w:type="pct"/>
            <w:gridSpan w:val="2"/>
          </w:tcPr>
          <w:p w14:paraId="5E6F2282" w14:textId="77777777" w:rsidR="00BF5C88" w:rsidRPr="00F40C65" w:rsidRDefault="00BF5C8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14:paraId="688BAC71" w14:textId="77777777" w:rsidR="00BF5C88" w:rsidRPr="00F40C65" w:rsidRDefault="00BF5C8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6" w:type="pct"/>
            <w:gridSpan w:val="5"/>
          </w:tcPr>
          <w:p w14:paraId="51635560" w14:textId="77777777" w:rsidR="00BF5C88" w:rsidRPr="00F40C65" w:rsidRDefault="00BF5C88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                         </w:t>
            </w:r>
            <w:r w:rsidRPr="00F40C6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40C6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93958" w:rsidRPr="00F40C65" w14:paraId="69CFA487" w14:textId="77777777" w:rsidTr="00B966BB">
        <w:trPr>
          <w:trHeight w:val="425"/>
        </w:trPr>
        <w:tc>
          <w:tcPr>
            <w:tcW w:w="2492" w:type="pct"/>
            <w:gridSpan w:val="2"/>
          </w:tcPr>
          <w:p w14:paraId="2540F7D6" w14:textId="77777777" w:rsidR="00C93958" w:rsidRPr="00F40C65" w:rsidRDefault="00C93958" w:rsidP="00C9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683" w:type="pct"/>
          </w:tcPr>
          <w:p w14:paraId="4870A0BD" w14:textId="77777777" w:rsidR="00C93958" w:rsidRPr="00F40C65" w:rsidRDefault="00C93958" w:rsidP="00C9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23D33DE4" w14:textId="77777777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9FA1563" w14:textId="77777777" w:rsidR="00C93958" w:rsidRPr="00F40C65" w:rsidRDefault="00C93958" w:rsidP="00C9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0A1374B3" w14:textId="55DDB0D5" w:rsidR="00C93958" w:rsidRPr="00F40C65" w:rsidRDefault="00CA1DFB" w:rsidP="00CA1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D77EB1"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77EB1"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487</w:t>
            </w:r>
          </w:p>
        </w:tc>
        <w:tc>
          <w:tcPr>
            <w:tcW w:w="155" w:type="pct"/>
          </w:tcPr>
          <w:p w14:paraId="2770A2B6" w14:textId="77777777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71EF5FD" w14:textId="638F2CF4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338,996</w:t>
            </w:r>
          </w:p>
        </w:tc>
      </w:tr>
      <w:tr w:rsidR="00C93958" w:rsidRPr="00F40C65" w14:paraId="026D841D" w14:textId="77777777" w:rsidTr="00B966BB">
        <w:trPr>
          <w:trHeight w:val="262"/>
        </w:trPr>
        <w:tc>
          <w:tcPr>
            <w:tcW w:w="2492" w:type="pct"/>
            <w:gridSpan w:val="2"/>
          </w:tcPr>
          <w:p w14:paraId="5DE7C308" w14:textId="77777777" w:rsidR="00C93958" w:rsidRPr="00F40C65" w:rsidRDefault="00C93958" w:rsidP="00C9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3" w:type="pct"/>
          </w:tcPr>
          <w:p w14:paraId="1F31EAA4" w14:textId="77777777" w:rsidR="00C93958" w:rsidRPr="00F40C65" w:rsidRDefault="00C93958" w:rsidP="00C9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" w:type="pct"/>
          </w:tcPr>
          <w:p w14:paraId="59035C29" w14:textId="77777777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70F36EC7" w14:textId="77777777" w:rsidR="00C93958" w:rsidRPr="00F40C65" w:rsidRDefault="00C93958" w:rsidP="00C9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45EDB8FC" w14:textId="77777777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55" w:type="pct"/>
          </w:tcPr>
          <w:p w14:paraId="4BDE7C94" w14:textId="77777777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315E1C39" w14:textId="77777777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C93958" w:rsidRPr="00F40C65" w14:paraId="21FA0650" w14:textId="77777777" w:rsidTr="00B966BB">
        <w:trPr>
          <w:trHeight w:val="425"/>
        </w:trPr>
        <w:tc>
          <w:tcPr>
            <w:tcW w:w="2492" w:type="pct"/>
            <w:gridSpan w:val="2"/>
          </w:tcPr>
          <w:p w14:paraId="3E71F200" w14:textId="77777777" w:rsidR="00C93958" w:rsidRPr="00F40C65" w:rsidRDefault="00C93958" w:rsidP="00C9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683" w:type="pct"/>
          </w:tcPr>
          <w:p w14:paraId="345DBCF3" w14:textId="77777777" w:rsidR="00C93958" w:rsidRPr="00F40C65" w:rsidRDefault="00C93958" w:rsidP="00C9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0B2683AF" w14:textId="77777777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F967609" w14:textId="77777777" w:rsidR="00C93958" w:rsidRPr="00F40C65" w:rsidRDefault="00C93958" w:rsidP="00C9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2A3B3095" w14:textId="1E68F05E" w:rsidR="00C93958" w:rsidRPr="00F40C65" w:rsidRDefault="00CA1DFB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341,487</w:t>
            </w:r>
          </w:p>
        </w:tc>
        <w:tc>
          <w:tcPr>
            <w:tcW w:w="155" w:type="pct"/>
          </w:tcPr>
          <w:p w14:paraId="3BC37A87" w14:textId="77777777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554061F0" w14:textId="06C8166F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298,672</w:t>
            </w:r>
          </w:p>
        </w:tc>
      </w:tr>
      <w:tr w:rsidR="00C93958" w:rsidRPr="00F40C65" w14:paraId="343209A7" w14:textId="77777777" w:rsidTr="00B966BB">
        <w:trPr>
          <w:trHeight w:val="425"/>
        </w:trPr>
        <w:tc>
          <w:tcPr>
            <w:tcW w:w="2492" w:type="pct"/>
            <w:gridSpan w:val="2"/>
          </w:tcPr>
          <w:p w14:paraId="0FD0E18A" w14:textId="77777777" w:rsidR="00C93958" w:rsidRPr="00F40C65" w:rsidRDefault="00C93958" w:rsidP="00C9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683" w:type="pct"/>
          </w:tcPr>
          <w:p w14:paraId="5B6920A1" w14:textId="77777777" w:rsidR="00C93958" w:rsidRPr="00F40C65" w:rsidRDefault="00C93958" w:rsidP="00C9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6B15B4DA" w14:textId="77777777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3AC7EC68" w14:textId="77777777" w:rsidR="00C93958" w:rsidRPr="00F40C65" w:rsidRDefault="00C93958" w:rsidP="00C9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22C52A20" w14:textId="48368A1E" w:rsidR="00C93958" w:rsidRPr="00F40C65" w:rsidRDefault="00CA1DFB" w:rsidP="00C93958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(332,106)</w:t>
            </w:r>
          </w:p>
        </w:tc>
        <w:tc>
          <w:tcPr>
            <w:tcW w:w="155" w:type="pct"/>
          </w:tcPr>
          <w:p w14:paraId="00EDC706" w14:textId="77777777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3CF8E9E7" w14:textId="45724984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(225,065)</w:t>
            </w:r>
          </w:p>
        </w:tc>
      </w:tr>
      <w:tr w:rsidR="00C93958" w:rsidRPr="00F40C65" w14:paraId="5C5F4A6C" w14:textId="77777777" w:rsidTr="00B966BB">
        <w:trPr>
          <w:trHeight w:val="425"/>
        </w:trPr>
        <w:tc>
          <w:tcPr>
            <w:tcW w:w="2492" w:type="pct"/>
            <w:gridSpan w:val="2"/>
          </w:tcPr>
          <w:p w14:paraId="7EA91C96" w14:textId="77777777" w:rsidR="00C93958" w:rsidRPr="00F40C65" w:rsidRDefault="00C93958" w:rsidP="00C9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83" w:type="pct"/>
          </w:tcPr>
          <w:p w14:paraId="38BAAD4A" w14:textId="77777777" w:rsidR="00C93958" w:rsidRPr="00F40C65" w:rsidRDefault="00C93958" w:rsidP="00C9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6C96C107" w14:textId="77777777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6E781EE1" w14:textId="77777777" w:rsidR="00C93958" w:rsidRPr="00F40C65" w:rsidRDefault="00C93958" w:rsidP="00C9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114588F7" w14:textId="29B51496" w:rsidR="00C93958" w:rsidRPr="00F40C65" w:rsidRDefault="00CA1DFB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F40C65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9.381</w:t>
            </w:r>
          </w:p>
        </w:tc>
        <w:tc>
          <w:tcPr>
            <w:tcW w:w="155" w:type="pct"/>
          </w:tcPr>
          <w:p w14:paraId="33A41C83" w14:textId="77777777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39E68A95" w14:textId="29898292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73,607</w:t>
            </w:r>
          </w:p>
        </w:tc>
      </w:tr>
      <w:tr w:rsidR="00C93958" w:rsidRPr="00F40C65" w14:paraId="3BD2E25B" w14:textId="77777777" w:rsidTr="00B966BB">
        <w:trPr>
          <w:trHeight w:val="225"/>
        </w:trPr>
        <w:tc>
          <w:tcPr>
            <w:tcW w:w="2492" w:type="pct"/>
            <w:gridSpan w:val="2"/>
          </w:tcPr>
          <w:p w14:paraId="4EB6F856" w14:textId="77777777" w:rsidR="00C93958" w:rsidRPr="00F40C65" w:rsidRDefault="00C93958" w:rsidP="00C9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683" w:type="pct"/>
          </w:tcPr>
          <w:p w14:paraId="5C61D2AF" w14:textId="77777777" w:rsidR="00C93958" w:rsidRPr="00F40C65" w:rsidRDefault="00C93958" w:rsidP="00C9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2FDC5C71" w14:textId="77777777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3D31EDD" w14:textId="77777777" w:rsidR="00C93958" w:rsidRPr="00F40C65" w:rsidRDefault="00C93958" w:rsidP="00C9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4553C686" w14:textId="22E37C29" w:rsidR="00C93958" w:rsidRPr="00F40C65" w:rsidRDefault="00CA1DFB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F40C65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39F3CC09" w14:textId="77777777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58E74870" w14:textId="39D88145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F40C65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C93958" w:rsidRPr="00F40C65" w14:paraId="6DD27F2F" w14:textId="77777777" w:rsidTr="00B966BB">
        <w:trPr>
          <w:trHeight w:val="425"/>
        </w:trPr>
        <w:tc>
          <w:tcPr>
            <w:tcW w:w="2492" w:type="pct"/>
            <w:gridSpan w:val="2"/>
          </w:tcPr>
          <w:p w14:paraId="24428597" w14:textId="77777777" w:rsidR="00C93958" w:rsidRPr="00F40C65" w:rsidRDefault="00C93958" w:rsidP="00C9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683" w:type="pct"/>
          </w:tcPr>
          <w:p w14:paraId="270BC51A" w14:textId="77777777" w:rsidR="00C93958" w:rsidRPr="00F40C65" w:rsidRDefault="00C93958" w:rsidP="00C9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099548B8" w14:textId="77777777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F137F41" w14:textId="77777777" w:rsidR="00C93958" w:rsidRPr="00F40C65" w:rsidRDefault="00C93958" w:rsidP="00C9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6A05B43B" w14:textId="168222E1" w:rsidR="00C93958" w:rsidRPr="00F40C65" w:rsidRDefault="00CA1DFB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9,381</w:t>
            </w:r>
          </w:p>
        </w:tc>
        <w:tc>
          <w:tcPr>
            <w:tcW w:w="155" w:type="pct"/>
          </w:tcPr>
          <w:p w14:paraId="77E0308B" w14:textId="77777777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6EB34106" w14:textId="65552AAF" w:rsidR="00C93958" w:rsidRPr="00F40C65" w:rsidRDefault="00C93958" w:rsidP="00C939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73,607</w:t>
            </w:r>
          </w:p>
        </w:tc>
      </w:tr>
      <w:tr w:rsidR="00FE35D4" w:rsidRPr="00F40C65" w14:paraId="094C1AED" w14:textId="77777777" w:rsidTr="00A656DA">
        <w:trPr>
          <w:trHeight w:val="425"/>
        </w:trPr>
        <w:tc>
          <w:tcPr>
            <w:tcW w:w="5000" w:type="pct"/>
            <w:gridSpan w:val="8"/>
          </w:tcPr>
          <w:p w14:paraId="4BD6C4E3" w14:textId="18F41CD6" w:rsidR="00A656DA" w:rsidRPr="00F40C65" w:rsidRDefault="00644188" w:rsidP="00644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240"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                                                                                                                                งบการเงินรวม </w:t>
            </w:r>
          </w:p>
        </w:tc>
      </w:tr>
      <w:tr w:rsidR="00FE35D4" w:rsidRPr="00F40C65" w14:paraId="60B86F95" w14:textId="77777777" w:rsidTr="006D20E4">
        <w:trPr>
          <w:trHeight w:val="410"/>
        </w:trPr>
        <w:tc>
          <w:tcPr>
            <w:tcW w:w="1951" w:type="pct"/>
          </w:tcPr>
          <w:p w14:paraId="47B19D23" w14:textId="77777777" w:rsidR="00A656DA" w:rsidRPr="00F40C65" w:rsidRDefault="00A656D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03E6138C" w14:textId="77777777" w:rsidR="00A656DA" w:rsidRPr="00F40C65" w:rsidRDefault="00A656D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83" w:type="pct"/>
          </w:tcPr>
          <w:p w14:paraId="2C888E71" w14:textId="77777777" w:rsidR="00A656DA" w:rsidRPr="00F40C65" w:rsidRDefault="00A656D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vAlign w:val="center"/>
          </w:tcPr>
          <w:p w14:paraId="0DCD61D1" w14:textId="77777777" w:rsidR="00A656DA" w:rsidRPr="00F40C65" w:rsidRDefault="00A656D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1B2E3D75" w14:textId="77777777" w:rsidR="00A656DA" w:rsidRPr="00F40C65" w:rsidRDefault="00A656D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14:paraId="57F883A0" w14:textId="47AFDF77" w:rsidR="00A656DA" w:rsidRPr="00F40C65" w:rsidRDefault="00A656D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73DE6DF5" w14:textId="77777777" w:rsidR="00A656DA" w:rsidRPr="00F40C65" w:rsidRDefault="00A656D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372D523B" w14:textId="0A941EDB" w:rsidR="00A656DA" w:rsidRPr="00F40C65" w:rsidRDefault="00A656DA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54B8D9FC" w14:textId="77777777" w:rsidTr="00B966BB">
        <w:trPr>
          <w:trHeight w:val="425"/>
        </w:trPr>
        <w:tc>
          <w:tcPr>
            <w:tcW w:w="2492" w:type="pct"/>
            <w:gridSpan w:val="2"/>
          </w:tcPr>
          <w:p w14:paraId="1E9D9247" w14:textId="77777777" w:rsidR="00BF5C88" w:rsidRPr="00F40C65" w:rsidRDefault="00BF5C8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683" w:type="pct"/>
          </w:tcPr>
          <w:p w14:paraId="1E017DE5" w14:textId="77777777" w:rsidR="00BF5C88" w:rsidRPr="00F40C65" w:rsidRDefault="00BF5C8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 w:val="restart"/>
          </w:tcPr>
          <w:p w14:paraId="3A477456" w14:textId="77777777" w:rsidR="00BF5C88" w:rsidRPr="00F40C65" w:rsidRDefault="00BF5C8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6246DF48" w14:textId="77777777" w:rsidR="00BF5C88" w:rsidRPr="00F40C65" w:rsidRDefault="00BF5C8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53F0B767" w14:textId="77777777" w:rsidR="00BF5C88" w:rsidRPr="00F40C65" w:rsidRDefault="00BF5C8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F40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A1790" w:rsidRPr="00F40C65" w14:paraId="5F96ED65" w14:textId="77777777" w:rsidTr="00B966BB">
        <w:trPr>
          <w:trHeight w:val="425"/>
        </w:trPr>
        <w:tc>
          <w:tcPr>
            <w:tcW w:w="2492" w:type="pct"/>
            <w:gridSpan w:val="2"/>
          </w:tcPr>
          <w:p w14:paraId="528F8425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683" w:type="pct"/>
          </w:tcPr>
          <w:p w14:paraId="66CD52FC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6DF57BB0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D970F96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273DE90D" w14:textId="650E12B4" w:rsidR="00CA1790" w:rsidRPr="00F40C65" w:rsidRDefault="00CA1DFB" w:rsidP="00CA17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D77EB1"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77EB1"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487</w:t>
            </w:r>
          </w:p>
        </w:tc>
        <w:tc>
          <w:tcPr>
            <w:tcW w:w="155" w:type="pct"/>
          </w:tcPr>
          <w:p w14:paraId="0D225F6F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7AB3D247" w14:textId="5EC3DB30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338,996</w:t>
            </w:r>
          </w:p>
        </w:tc>
      </w:tr>
      <w:tr w:rsidR="00CA1790" w:rsidRPr="00F40C65" w14:paraId="1238CF94" w14:textId="77777777" w:rsidTr="00B966BB">
        <w:trPr>
          <w:trHeight w:val="425"/>
        </w:trPr>
        <w:tc>
          <w:tcPr>
            <w:tcW w:w="2492" w:type="pct"/>
            <w:gridSpan w:val="2"/>
          </w:tcPr>
          <w:p w14:paraId="3C1E226B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ในปี</w:t>
            </w:r>
          </w:p>
        </w:tc>
        <w:tc>
          <w:tcPr>
            <w:tcW w:w="683" w:type="pct"/>
          </w:tcPr>
          <w:p w14:paraId="6B1B3DD5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0F2001DA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9F3CA35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78A12E10" w14:textId="628D60DA" w:rsidR="00CA1790" w:rsidRPr="00F40C65" w:rsidRDefault="00D77EB1" w:rsidP="00CA17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46</w:t>
            </w:r>
            <w:r w:rsidR="00CA1DFB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067</w:t>
            </w:r>
          </w:p>
        </w:tc>
        <w:tc>
          <w:tcPr>
            <w:tcW w:w="155" w:type="pct"/>
          </w:tcPr>
          <w:p w14:paraId="5A7121B5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41270D5F" w14:textId="51B958FB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159,615</w:t>
            </w:r>
          </w:p>
        </w:tc>
      </w:tr>
      <w:tr w:rsidR="00CA1790" w:rsidRPr="00F40C65" w14:paraId="06603750" w14:textId="77777777" w:rsidTr="00B966BB">
        <w:trPr>
          <w:trHeight w:val="425"/>
        </w:trPr>
        <w:tc>
          <w:tcPr>
            <w:tcW w:w="2492" w:type="pct"/>
            <w:gridSpan w:val="2"/>
          </w:tcPr>
          <w:p w14:paraId="288020FB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683" w:type="pct"/>
          </w:tcPr>
          <w:p w14:paraId="567E0A35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3C5A88F8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8455347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1698CC0C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7ED8A892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58C7DC6D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A1790" w:rsidRPr="00F40C65" w14:paraId="089072A8" w14:textId="77777777" w:rsidTr="00B966BB">
        <w:trPr>
          <w:trHeight w:val="425"/>
        </w:trPr>
        <w:tc>
          <w:tcPr>
            <w:tcW w:w="2492" w:type="pct"/>
            <w:gridSpan w:val="2"/>
          </w:tcPr>
          <w:p w14:paraId="3436B940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683" w:type="pct"/>
          </w:tcPr>
          <w:p w14:paraId="326DA724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33B1D038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78DBA67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2334D4E4" w14:textId="6FE4BC76" w:rsidR="00CA1790" w:rsidRPr="00F40C65" w:rsidRDefault="00CA1DFB" w:rsidP="00CA17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319,750</w:t>
            </w:r>
          </w:p>
        </w:tc>
        <w:tc>
          <w:tcPr>
            <w:tcW w:w="155" w:type="pct"/>
          </w:tcPr>
          <w:p w14:paraId="3CD7EFA4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431144FD" w14:textId="224BCDB3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273,683</w:t>
            </w:r>
          </w:p>
        </w:tc>
      </w:tr>
      <w:tr w:rsidR="00CA1790" w:rsidRPr="00F40C65" w14:paraId="1F0309ED" w14:textId="77777777" w:rsidTr="00B966BB">
        <w:trPr>
          <w:trHeight w:val="425"/>
        </w:trPr>
        <w:tc>
          <w:tcPr>
            <w:tcW w:w="2492" w:type="pct"/>
            <w:gridSpan w:val="2"/>
          </w:tcPr>
          <w:p w14:paraId="288B5B38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683" w:type="pct"/>
          </w:tcPr>
          <w:p w14:paraId="05373210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31884490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3BB1D5B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4C620C1E" w14:textId="30EDBFCC" w:rsidR="00CA1790" w:rsidRPr="00F40C65" w:rsidRDefault="00CA1DFB" w:rsidP="00CA17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155" w:type="pct"/>
          </w:tcPr>
          <w:p w14:paraId="6877AF7E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52945162" w14:textId="2F423242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11,371</w:t>
            </w:r>
          </w:p>
        </w:tc>
      </w:tr>
      <w:tr w:rsidR="00CA1790" w:rsidRPr="00F40C65" w14:paraId="66093093" w14:textId="77777777" w:rsidTr="00B966BB">
        <w:trPr>
          <w:trHeight w:val="425"/>
        </w:trPr>
        <w:tc>
          <w:tcPr>
            <w:tcW w:w="2492" w:type="pct"/>
            <w:gridSpan w:val="2"/>
          </w:tcPr>
          <w:p w14:paraId="52A07D19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</w:tc>
        <w:tc>
          <w:tcPr>
            <w:tcW w:w="683" w:type="pct"/>
          </w:tcPr>
          <w:p w14:paraId="71EC042B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0668C888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CE1B3E3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79BF0B4A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31211197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5CACA37F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A1790" w:rsidRPr="00F40C65" w14:paraId="360F2BF8" w14:textId="77777777" w:rsidTr="00B966BB">
        <w:trPr>
          <w:trHeight w:val="425"/>
        </w:trPr>
        <w:tc>
          <w:tcPr>
            <w:tcW w:w="2492" w:type="pct"/>
            <w:gridSpan w:val="2"/>
          </w:tcPr>
          <w:p w14:paraId="099977C2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683" w:type="pct"/>
          </w:tcPr>
          <w:p w14:paraId="5F9406B8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4CD2B85B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AF74A08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0BDFFFFB" w14:textId="6AB64C26" w:rsidR="00CA1790" w:rsidRPr="00F40C65" w:rsidRDefault="00CA1DFB" w:rsidP="00CA17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341,487</w:t>
            </w:r>
          </w:p>
        </w:tc>
        <w:tc>
          <w:tcPr>
            <w:tcW w:w="155" w:type="pct"/>
          </w:tcPr>
          <w:p w14:paraId="2B6C0951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80" w:type="pct"/>
          </w:tcPr>
          <w:p w14:paraId="6AAE26B0" w14:textId="1860659F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298,672</w:t>
            </w:r>
          </w:p>
        </w:tc>
      </w:tr>
    </w:tbl>
    <w:bookmarkEnd w:id="12"/>
    <w:p w14:paraId="1FB25C50" w14:textId="43BA8B5C" w:rsidR="00090EAD" w:rsidRDefault="0074107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rPr>
          <w:rFonts w:ascii="Angsana New" w:hAnsi="Angsana New"/>
          <w:bCs/>
          <w:sz w:val="4"/>
          <w:szCs w:val="4"/>
        </w:rPr>
      </w:pPr>
      <w:r w:rsidRPr="00F40C65">
        <w:rPr>
          <w:rFonts w:ascii="Angsana New" w:hAnsi="Angsana New"/>
          <w:bCs/>
          <w:sz w:val="4"/>
          <w:szCs w:val="4"/>
        </w:rPr>
        <w:t xml:space="preserve">                </w:t>
      </w:r>
    </w:p>
    <w:p w14:paraId="3ED3BC70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rPr>
          <w:rFonts w:ascii="Angsana New" w:hAnsi="Angsana New"/>
          <w:bCs/>
          <w:sz w:val="4"/>
          <w:szCs w:val="4"/>
        </w:rPr>
      </w:pPr>
    </w:p>
    <w:p w14:paraId="43D37009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rPr>
          <w:rFonts w:ascii="Angsana New" w:hAnsi="Angsana New"/>
          <w:bCs/>
          <w:sz w:val="4"/>
          <w:szCs w:val="4"/>
        </w:rPr>
      </w:pPr>
    </w:p>
    <w:p w14:paraId="75CC1759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rPr>
          <w:rFonts w:ascii="Angsana New" w:hAnsi="Angsana New"/>
          <w:bCs/>
          <w:sz w:val="4"/>
          <w:szCs w:val="4"/>
        </w:rPr>
      </w:pPr>
    </w:p>
    <w:p w14:paraId="3031009F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rPr>
          <w:rFonts w:ascii="Angsana New" w:hAnsi="Angsana New"/>
          <w:bCs/>
          <w:sz w:val="4"/>
          <w:szCs w:val="4"/>
        </w:rPr>
      </w:pPr>
    </w:p>
    <w:p w14:paraId="6D80D466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rPr>
          <w:rFonts w:ascii="Angsana New" w:hAnsi="Angsana New"/>
          <w:bCs/>
          <w:sz w:val="4"/>
          <w:szCs w:val="4"/>
        </w:rPr>
      </w:pPr>
    </w:p>
    <w:p w14:paraId="6700AFA0" w14:textId="77777777" w:rsidR="00F40C65" w:rsidRP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rPr>
          <w:rFonts w:ascii="Angsana New" w:hAnsi="Angsana New"/>
          <w:bCs/>
          <w:sz w:val="4"/>
          <w:szCs w:val="4"/>
        </w:rPr>
      </w:pPr>
    </w:p>
    <w:p w14:paraId="188C2C6D" w14:textId="77777777" w:rsidR="00741078" w:rsidRPr="00F40C65" w:rsidRDefault="0074107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Cs/>
          <w:sz w:val="30"/>
          <w:szCs w:val="30"/>
        </w:rPr>
        <w:lastRenderedPageBreak/>
        <w:t xml:space="preserve">                                                                                                                                        </w:t>
      </w:r>
      <w:r w:rsidRPr="00F40C65">
        <w:rPr>
          <w:rFonts w:ascii="Angsana New" w:hAnsi="Angsana New" w:hint="cs"/>
          <w:bCs/>
          <w:sz w:val="30"/>
          <w:szCs w:val="30"/>
          <w:cs/>
        </w:rPr>
        <w:t>งบการเงินเฉพาะกิจการ</w:t>
      </w:r>
    </w:p>
    <w:tbl>
      <w:tblPr>
        <w:tblW w:w="93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43"/>
        <w:gridCol w:w="1010"/>
        <w:gridCol w:w="1275"/>
        <w:gridCol w:w="286"/>
        <w:gridCol w:w="236"/>
        <w:gridCol w:w="1328"/>
        <w:gridCol w:w="289"/>
        <w:gridCol w:w="1270"/>
      </w:tblGrid>
      <w:tr w:rsidR="00FE35D4" w:rsidRPr="00F40C65" w14:paraId="6229AFC6" w14:textId="77777777" w:rsidTr="008F0BD6">
        <w:trPr>
          <w:trHeight w:val="410"/>
        </w:trPr>
        <w:tc>
          <w:tcPr>
            <w:tcW w:w="1951" w:type="pct"/>
          </w:tcPr>
          <w:p w14:paraId="54911063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5C2E880B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83" w:type="pct"/>
          </w:tcPr>
          <w:p w14:paraId="00260549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vAlign w:val="center"/>
          </w:tcPr>
          <w:p w14:paraId="4DA57B97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608320ED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14:paraId="219320DB" w14:textId="06919B13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24603598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19F4DF5D" w14:textId="0BCF23F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01E4D843" w14:textId="77777777" w:rsidTr="008F0BD6">
        <w:trPr>
          <w:trHeight w:val="425"/>
        </w:trPr>
        <w:tc>
          <w:tcPr>
            <w:tcW w:w="2492" w:type="pct"/>
            <w:gridSpan w:val="2"/>
          </w:tcPr>
          <w:p w14:paraId="74493996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14:paraId="38331698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6" w:type="pct"/>
            <w:gridSpan w:val="5"/>
          </w:tcPr>
          <w:p w14:paraId="1AF69CAA" w14:textId="77777777" w:rsidR="00741078" w:rsidRPr="00F40C65" w:rsidRDefault="00741078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                         </w:t>
            </w:r>
            <w:r w:rsidRPr="00F40C6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40C6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A1790" w:rsidRPr="00F40C65" w14:paraId="234A42CE" w14:textId="77777777" w:rsidTr="008F0BD6">
        <w:trPr>
          <w:trHeight w:val="425"/>
        </w:trPr>
        <w:tc>
          <w:tcPr>
            <w:tcW w:w="2492" w:type="pct"/>
            <w:gridSpan w:val="2"/>
          </w:tcPr>
          <w:p w14:paraId="43494626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683" w:type="pct"/>
          </w:tcPr>
          <w:p w14:paraId="6D150868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5AF05E23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2585555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21CE77F2" w14:textId="346E0FF9" w:rsidR="00CA1790" w:rsidRPr="00F40C65" w:rsidRDefault="00CA1DFB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282,786</w:t>
            </w:r>
          </w:p>
        </w:tc>
        <w:tc>
          <w:tcPr>
            <w:tcW w:w="155" w:type="pct"/>
          </w:tcPr>
          <w:p w14:paraId="08DC3F22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046EA205" w14:textId="6D9C5D24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282,290</w:t>
            </w:r>
          </w:p>
        </w:tc>
      </w:tr>
      <w:tr w:rsidR="00CA1790" w:rsidRPr="00F40C65" w14:paraId="3AA83FCE" w14:textId="77777777" w:rsidTr="008F0BD6">
        <w:trPr>
          <w:trHeight w:val="262"/>
        </w:trPr>
        <w:tc>
          <w:tcPr>
            <w:tcW w:w="2492" w:type="pct"/>
            <w:gridSpan w:val="2"/>
          </w:tcPr>
          <w:p w14:paraId="72F19A05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3" w:type="pct"/>
          </w:tcPr>
          <w:p w14:paraId="39AEB312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" w:type="pct"/>
          </w:tcPr>
          <w:p w14:paraId="7E1879C0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0C03AE25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043C6A6E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55" w:type="pct"/>
          </w:tcPr>
          <w:p w14:paraId="1CCBBF27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4F70EFB1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CA1790" w:rsidRPr="00F40C65" w14:paraId="75D101E5" w14:textId="77777777" w:rsidTr="008F0BD6">
        <w:trPr>
          <w:trHeight w:val="425"/>
        </w:trPr>
        <w:tc>
          <w:tcPr>
            <w:tcW w:w="2492" w:type="pct"/>
            <w:gridSpan w:val="2"/>
          </w:tcPr>
          <w:p w14:paraId="63A487E4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683" w:type="pct"/>
          </w:tcPr>
          <w:p w14:paraId="39FE2FAA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67774D92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66E7B872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629BE885" w14:textId="1FF7BA57" w:rsidR="00CA1790" w:rsidRPr="00F40C65" w:rsidRDefault="00CA1DFB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282,786</w:t>
            </w:r>
          </w:p>
        </w:tc>
        <w:tc>
          <w:tcPr>
            <w:tcW w:w="155" w:type="pct"/>
          </w:tcPr>
          <w:p w14:paraId="123420DE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74DDA35C" w14:textId="0D580752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255,669</w:t>
            </w:r>
          </w:p>
        </w:tc>
      </w:tr>
      <w:tr w:rsidR="00CA1790" w:rsidRPr="00F40C65" w14:paraId="58496EAC" w14:textId="77777777" w:rsidTr="008F0BD6">
        <w:trPr>
          <w:trHeight w:val="425"/>
        </w:trPr>
        <w:tc>
          <w:tcPr>
            <w:tcW w:w="2492" w:type="pct"/>
            <w:gridSpan w:val="2"/>
          </w:tcPr>
          <w:p w14:paraId="6E42A999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683" w:type="pct"/>
          </w:tcPr>
          <w:p w14:paraId="0E7132B8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27B3721F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2A2DC85C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96C34A2" w14:textId="50DB6C2C" w:rsidR="00CA1790" w:rsidRPr="00F40C65" w:rsidRDefault="00CA1DFB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(282,786)</w:t>
            </w:r>
          </w:p>
        </w:tc>
        <w:tc>
          <w:tcPr>
            <w:tcW w:w="155" w:type="pct"/>
          </w:tcPr>
          <w:p w14:paraId="072C0212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3E583080" w14:textId="59718554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(213,243)</w:t>
            </w:r>
          </w:p>
        </w:tc>
      </w:tr>
      <w:tr w:rsidR="00CA1790" w:rsidRPr="00F40C65" w14:paraId="0A380F39" w14:textId="77777777" w:rsidTr="008F0BD6">
        <w:trPr>
          <w:trHeight w:val="425"/>
        </w:trPr>
        <w:tc>
          <w:tcPr>
            <w:tcW w:w="2492" w:type="pct"/>
            <w:gridSpan w:val="2"/>
          </w:tcPr>
          <w:p w14:paraId="1427A3F7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83" w:type="pct"/>
          </w:tcPr>
          <w:p w14:paraId="4FC9E849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0FE12325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B0E0820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745A8A9D" w14:textId="0CD1A5BC" w:rsidR="00CA1790" w:rsidRPr="00F40C65" w:rsidRDefault="00CA1DFB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F40C65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5084A4D1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0BB3C277" w14:textId="02E23CD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42,426</w:t>
            </w:r>
          </w:p>
        </w:tc>
      </w:tr>
      <w:tr w:rsidR="00CA1790" w:rsidRPr="00F40C65" w14:paraId="4C5D6241" w14:textId="77777777" w:rsidTr="008F0BD6">
        <w:trPr>
          <w:trHeight w:val="225"/>
        </w:trPr>
        <w:tc>
          <w:tcPr>
            <w:tcW w:w="2492" w:type="pct"/>
            <w:gridSpan w:val="2"/>
          </w:tcPr>
          <w:p w14:paraId="23ACB5D5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683" w:type="pct"/>
          </w:tcPr>
          <w:p w14:paraId="33C861BB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295A0300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D31D616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7BEF07F1" w14:textId="61CFD74A" w:rsidR="00CA1790" w:rsidRPr="00F40C65" w:rsidRDefault="00CA1DFB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F40C65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1C10B5CB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481AEF5B" w14:textId="33941D2F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F40C65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CA1790" w:rsidRPr="00F40C65" w14:paraId="2202008B" w14:textId="77777777" w:rsidTr="008F0BD6">
        <w:trPr>
          <w:trHeight w:val="425"/>
        </w:trPr>
        <w:tc>
          <w:tcPr>
            <w:tcW w:w="2492" w:type="pct"/>
            <w:gridSpan w:val="2"/>
          </w:tcPr>
          <w:p w14:paraId="358F3C8B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683" w:type="pct"/>
          </w:tcPr>
          <w:p w14:paraId="53126DAC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05063CC6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B5630E0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149DDD04" w14:textId="7D832259" w:rsidR="00CA1790" w:rsidRPr="00F40C65" w:rsidRDefault="00CA1DFB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07349B8D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08403370" w14:textId="5E8B777C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42,426</w:t>
            </w:r>
          </w:p>
        </w:tc>
      </w:tr>
      <w:tr w:rsidR="00FE35D4" w:rsidRPr="00F40C65" w14:paraId="32DF2453" w14:textId="77777777" w:rsidTr="008F0BD6">
        <w:trPr>
          <w:trHeight w:val="425"/>
        </w:trPr>
        <w:tc>
          <w:tcPr>
            <w:tcW w:w="5000" w:type="pct"/>
            <w:gridSpan w:val="8"/>
          </w:tcPr>
          <w:p w14:paraId="207490AE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240" w:after="0"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 xml:space="preserve">                                                                                                                                         </w:t>
            </w:r>
            <w:r w:rsidRPr="00F40C6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40C65" w14:paraId="265E06E2" w14:textId="77777777" w:rsidTr="008F0BD6">
        <w:trPr>
          <w:trHeight w:val="410"/>
        </w:trPr>
        <w:tc>
          <w:tcPr>
            <w:tcW w:w="1951" w:type="pct"/>
          </w:tcPr>
          <w:p w14:paraId="35815813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3E1C952A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83" w:type="pct"/>
          </w:tcPr>
          <w:p w14:paraId="699331F0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vAlign w:val="center"/>
          </w:tcPr>
          <w:p w14:paraId="4EEFC18B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5EE0C6EA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14:paraId="703BDB8B" w14:textId="2FFF1598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436249D9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2CB7E878" w14:textId="69AFB929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1F02949A" w14:textId="77777777" w:rsidTr="008F0BD6">
        <w:trPr>
          <w:trHeight w:val="425"/>
        </w:trPr>
        <w:tc>
          <w:tcPr>
            <w:tcW w:w="2492" w:type="pct"/>
            <w:gridSpan w:val="2"/>
          </w:tcPr>
          <w:p w14:paraId="003AC3ED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683" w:type="pct"/>
          </w:tcPr>
          <w:p w14:paraId="697B1AEF" w14:textId="77777777" w:rsidR="00741078" w:rsidRPr="00F40C65" w:rsidRDefault="00741078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 w:val="restart"/>
          </w:tcPr>
          <w:p w14:paraId="32C539BD" w14:textId="77777777" w:rsidR="00741078" w:rsidRPr="00F40C65" w:rsidRDefault="00741078" w:rsidP="00FE35D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344D3A3" w14:textId="77777777" w:rsidR="00741078" w:rsidRPr="00F40C65" w:rsidRDefault="0074107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1277F51A" w14:textId="77777777" w:rsidR="00741078" w:rsidRPr="00F40C65" w:rsidRDefault="00741078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F40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A1790" w:rsidRPr="00F40C65" w14:paraId="6E0B6788" w14:textId="77777777" w:rsidTr="008F0BD6">
        <w:trPr>
          <w:trHeight w:val="425"/>
        </w:trPr>
        <w:tc>
          <w:tcPr>
            <w:tcW w:w="2492" w:type="pct"/>
            <w:gridSpan w:val="2"/>
          </w:tcPr>
          <w:p w14:paraId="410BAD97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683" w:type="pct"/>
          </w:tcPr>
          <w:p w14:paraId="780F44EE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7CD45ECF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A46313E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71DC1613" w14:textId="204C395C" w:rsidR="00CA1790" w:rsidRPr="00F40C65" w:rsidRDefault="00CA1DFB" w:rsidP="00CA17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282,786</w:t>
            </w:r>
          </w:p>
        </w:tc>
        <w:tc>
          <w:tcPr>
            <w:tcW w:w="155" w:type="pct"/>
          </w:tcPr>
          <w:p w14:paraId="2347CF2A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14E34644" w14:textId="5F6216DC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282,290</w:t>
            </w:r>
          </w:p>
        </w:tc>
      </w:tr>
      <w:tr w:rsidR="00CA1790" w:rsidRPr="00F40C65" w14:paraId="7271502F" w14:textId="77777777" w:rsidTr="008F0BD6">
        <w:trPr>
          <w:trHeight w:val="425"/>
        </w:trPr>
        <w:tc>
          <w:tcPr>
            <w:tcW w:w="2492" w:type="pct"/>
            <w:gridSpan w:val="2"/>
          </w:tcPr>
          <w:p w14:paraId="468FBB86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ในปี</w:t>
            </w:r>
          </w:p>
        </w:tc>
        <w:tc>
          <w:tcPr>
            <w:tcW w:w="683" w:type="pct"/>
          </w:tcPr>
          <w:p w14:paraId="1319EBE8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647BF028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01B91650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34999E21" w14:textId="2C1796D1" w:rsidR="00CA1790" w:rsidRPr="00F40C65" w:rsidRDefault="00CA1DFB" w:rsidP="00CA17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C6D4C"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C6D4C"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781</w:t>
            </w:r>
          </w:p>
        </w:tc>
        <w:tc>
          <w:tcPr>
            <w:tcW w:w="155" w:type="pct"/>
          </w:tcPr>
          <w:p w14:paraId="04543222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D13FA2D" w14:textId="03355990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120,844</w:t>
            </w:r>
          </w:p>
        </w:tc>
      </w:tr>
      <w:tr w:rsidR="00CA1790" w:rsidRPr="00F40C65" w14:paraId="4675F42F" w14:textId="77777777" w:rsidTr="008F0BD6">
        <w:trPr>
          <w:trHeight w:val="425"/>
        </w:trPr>
        <w:tc>
          <w:tcPr>
            <w:tcW w:w="2492" w:type="pct"/>
            <w:gridSpan w:val="2"/>
          </w:tcPr>
          <w:p w14:paraId="001E11FD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683" w:type="pct"/>
          </w:tcPr>
          <w:p w14:paraId="1CA4D494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7A7BF80C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00E7DB20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59CE0A5A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50701395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76AC2E37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A1790" w:rsidRPr="00F40C65" w14:paraId="24A7AAFC" w14:textId="77777777" w:rsidTr="008F0BD6">
        <w:trPr>
          <w:trHeight w:val="425"/>
        </w:trPr>
        <w:tc>
          <w:tcPr>
            <w:tcW w:w="2492" w:type="pct"/>
            <w:gridSpan w:val="2"/>
          </w:tcPr>
          <w:p w14:paraId="362580D2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683" w:type="pct"/>
          </w:tcPr>
          <w:p w14:paraId="57CBD8A5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42432269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48BE246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25745FE3" w14:textId="3F51DF59" w:rsidR="00CA1790" w:rsidRPr="00F40C65" w:rsidRDefault="00CA1DFB" w:rsidP="00CA17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259,693</w:t>
            </w:r>
          </w:p>
        </w:tc>
        <w:tc>
          <w:tcPr>
            <w:tcW w:w="155" w:type="pct"/>
          </w:tcPr>
          <w:p w14:paraId="7C8F53BD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18C766B" w14:textId="5C78BAC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234,912</w:t>
            </w:r>
          </w:p>
        </w:tc>
      </w:tr>
      <w:tr w:rsidR="00CA1790" w:rsidRPr="00F40C65" w14:paraId="762E3583" w14:textId="77777777" w:rsidTr="008F0BD6">
        <w:trPr>
          <w:trHeight w:val="425"/>
        </w:trPr>
        <w:tc>
          <w:tcPr>
            <w:tcW w:w="2492" w:type="pct"/>
            <w:gridSpan w:val="2"/>
          </w:tcPr>
          <w:p w14:paraId="4F573D4B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683" w:type="pct"/>
          </w:tcPr>
          <w:p w14:paraId="60D7457A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3D91545A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0B5DE447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2C0B3AA1" w14:textId="42F223E3" w:rsidR="00CA1790" w:rsidRPr="00F40C65" w:rsidRDefault="00CA1DFB" w:rsidP="00CA17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45D50D3A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196942A3" w14:textId="554FA0D2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6,882</w:t>
            </w:r>
          </w:p>
        </w:tc>
      </w:tr>
      <w:tr w:rsidR="00CA1790" w:rsidRPr="00F40C65" w14:paraId="7004213B" w14:textId="77777777" w:rsidTr="008F0BD6">
        <w:trPr>
          <w:trHeight w:val="425"/>
        </w:trPr>
        <w:tc>
          <w:tcPr>
            <w:tcW w:w="2492" w:type="pct"/>
            <w:gridSpan w:val="2"/>
          </w:tcPr>
          <w:p w14:paraId="65C7DBAC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</w:tc>
        <w:tc>
          <w:tcPr>
            <w:tcW w:w="683" w:type="pct"/>
          </w:tcPr>
          <w:p w14:paraId="3F4343B4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128931A7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4427E4E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75F4375F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34FD2AD4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6F60CF78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A1790" w:rsidRPr="00F40C65" w14:paraId="3BE64398" w14:textId="77777777" w:rsidTr="008F0BD6">
        <w:trPr>
          <w:trHeight w:val="425"/>
        </w:trPr>
        <w:tc>
          <w:tcPr>
            <w:tcW w:w="2492" w:type="pct"/>
            <w:gridSpan w:val="2"/>
          </w:tcPr>
          <w:p w14:paraId="697BD156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683" w:type="pct"/>
          </w:tcPr>
          <w:p w14:paraId="4E1AC8A7" w14:textId="77777777" w:rsidR="00CA1790" w:rsidRPr="00F40C65" w:rsidRDefault="00CA1790" w:rsidP="00CA1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Merge/>
          </w:tcPr>
          <w:p w14:paraId="74908488" w14:textId="77777777" w:rsidR="00CA1790" w:rsidRPr="00F40C65" w:rsidRDefault="00CA1790" w:rsidP="00CA1790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67395BC0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</w:tcPr>
          <w:p w14:paraId="1E81C8D1" w14:textId="556191BE" w:rsidR="00CA1790" w:rsidRPr="00F40C65" w:rsidRDefault="00CA1DFB" w:rsidP="00CA17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282,786</w:t>
            </w:r>
          </w:p>
        </w:tc>
        <w:tc>
          <w:tcPr>
            <w:tcW w:w="155" w:type="pct"/>
          </w:tcPr>
          <w:p w14:paraId="7401BB43" w14:textId="77777777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0179E22B" w14:textId="31B75C46" w:rsidR="00CA1790" w:rsidRPr="00F40C65" w:rsidRDefault="00CA1790" w:rsidP="00CA17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255,669</w:t>
            </w:r>
          </w:p>
        </w:tc>
      </w:tr>
    </w:tbl>
    <w:p w14:paraId="0BBBEC00" w14:textId="77777777" w:rsidR="00741078" w:rsidRPr="00F40C65" w:rsidRDefault="0074107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43596968" w14:textId="77777777" w:rsidR="005D1D75" w:rsidRPr="00F40C65" w:rsidRDefault="005D1D7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F40C65">
        <w:rPr>
          <w:rFonts w:ascii="Angsana New" w:hAnsi="Angsana New"/>
          <w:bCs/>
          <w:sz w:val="30"/>
          <w:szCs w:val="30"/>
        </w:rPr>
        <w:t>8</w:t>
      </w:r>
      <w:r w:rsidRPr="00F40C65">
        <w:rPr>
          <w:rFonts w:ascii="Angsana New" w:hAnsi="Angsana New"/>
          <w:bCs/>
          <w:sz w:val="30"/>
          <w:szCs w:val="30"/>
          <w:cs/>
        </w:rPr>
        <w:t>.</w:t>
      </w:r>
      <w:r w:rsidRPr="00F40C65">
        <w:rPr>
          <w:rFonts w:ascii="Angsana New" w:hAnsi="Angsana New"/>
          <w:b/>
          <w:sz w:val="30"/>
          <w:szCs w:val="30"/>
          <w:cs/>
        </w:rPr>
        <w:t>2</w:t>
      </w:r>
      <w:r w:rsidRPr="00F40C6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b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6818A484" w14:textId="6B968C14" w:rsidR="0059518F" w:rsidRPr="00F40C65" w:rsidRDefault="005D1D75" w:rsidP="00CA1D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0C0FDC" w:rsidRPr="00F40C65">
        <w:rPr>
          <w:rFonts w:ascii="Angsana New" w:hAnsi="Angsana New"/>
          <w:bCs/>
          <w:sz w:val="30"/>
          <w:szCs w:val="30"/>
        </w:rPr>
        <w:t>31</w:t>
      </w:r>
      <w:r w:rsidRPr="00F40C65">
        <w:rPr>
          <w:rFonts w:ascii="Angsana New" w:hAnsi="Angsana New"/>
          <w:b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F40C65">
        <w:rPr>
          <w:rFonts w:ascii="Angsana New" w:hAnsi="Angsana New"/>
          <w:b/>
          <w:sz w:val="30"/>
          <w:szCs w:val="30"/>
          <w:cs/>
        </w:rPr>
        <w:t xml:space="preserve"> </w:t>
      </w:r>
      <w:r w:rsidR="000C0FDC" w:rsidRPr="00F40C65">
        <w:rPr>
          <w:rFonts w:ascii="Angsana New" w:hAnsi="Angsana New"/>
          <w:bCs/>
          <w:sz w:val="30"/>
          <w:szCs w:val="30"/>
        </w:rPr>
        <w:t>256</w:t>
      </w:r>
      <w:r w:rsidR="00CA1790" w:rsidRPr="00F40C65">
        <w:rPr>
          <w:rFonts w:ascii="Angsana New" w:hAnsi="Angsana New"/>
          <w:bCs/>
          <w:sz w:val="30"/>
          <w:szCs w:val="30"/>
        </w:rPr>
        <w:t>7</w:t>
      </w:r>
      <w:r w:rsidR="00B026A4" w:rsidRPr="00F40C65">
        <w:rPr>
          <w:rFonts w:ascii="Angsana New" w:hAnsi="Angsana New"/>
          <w:b/>
          <w:sz w:val="30"/>
          <w:szCs w:val="30"/>
          <w:cs/>
        </w:rPr>
        <w:t xml:space="preserve"> </w:t>
      </w:r>
      <w:r w:rsidR="008205D2" w:rsidRPr="00F40C65">
        <w:rPr>
          <w:rFonts w:ascii="Angsana New" w:hAnsi="Angsana New" w:hint="cs"/>
          <w:b/>
          <w:sz w:val="30"/>
          <w:szCs w:val="30"/>
          <w:cs/>
        </w:rPr>
        <w:t>กลุ่ม</w:t>
      </w:r>
      <w:r w:rsidR="00B026A4" w:rsidRPr="00F40C65">
        <w:rPr>
          <w:rFonts w:ascii="Angsana New" w:hAnsi="Angsana New"/>
          <w:b/>
          <w:sz w:val="30"/>
          <w:szCs w:val="30"/>
          <w:cs/>
        </w:rPr>
        <w:t>บริษัท</w:t>
      </w:r>
      <w:r w:rsidR="00CA1DFB" w:rsidRPr="00F40C65">
        <w:rPr>
          <w:rFonts w:ascii="Angsana New" w:hAnsi="Angsana New" w:hint="cs"/>
          <w:b/>
          <w:sz w:val="30"/>
          <w:szCs w:val="30"/>
          <w:cs/>
        </w:rPr>
        <w:t>ไม่</w:t>
      </w:r>
      <w:r w:rsidRPr="00F40C65">
        <w:rPr>
          <w:rFonts w:ascii="Angsana New" w:hAnsi="Angsana New"/>
          <w:b/>
          <w:sz w:val="30"/>
          <w:szCs w:val="30"/>
          <w:cs/>
        </w:rPr>
        <w:t xml:space="preserve">มีรายได้ที่รับรู้ในอนาคตสำหรับภาระที่ยังปฏิบัติไม่เสร็จสิ้น (หรือยังไม่เสร็จสิ้นบางส่วน) </w:t>
      </w:r>
    </w:p>
    <w:p w14:paraId="53010D9F" w14:textId="77777777" w:rsidR="00644188" w:rsidRDefault="0064418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2D1812F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B9D4A65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407E8C8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30E69FB" w14:textId="77777777" w:rsidR="00F40C65" w:rsidRP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1B8E426A" w14:textId="77777777" w:rsidR="00604B28" w:rsidRPr="00F40C65" w:rsidRDefault="00921D8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</w:rPr>
        <w:lastRenderedPageBreak/>
        <w:t>9</w:t>
      </w:r>
      <w:r w:rsidR="00D65531" w:rsidRPr="00F40C65">
        <w:rPr>
          <w:rFonts w:ascii="Angsana New" w:hAnsi="Angsana New"/>
          <w:b/>
          <w:sz w:val="30"/>
          <w:szCs w:val="30"/>
        </w:rPr>
        <w:tab/>
      </w:r>
      <w:r w:rsidR="00604B28" w:rsidRPr="00F40C65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FE35D4" w:rsidRPr="00F40C65" w14:paraId="622C80BD" w14:textId="77777777" w:rsidTr="008F0BD6">
        <w:tc>
          <w:tcPr>
            <w:tcW w:w="3378" w:type="dxa"/>
          </w:tcPr>
          <w:p w14:paraId="3B969587" w14:textId="77777777" w:rsidR="00E36EA7" w:rsidRPr="00F40C65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dxa"/>
            <w:gridSpan w:val="3"/>
            <w:shd w:val="clear" w:color="auto" w:fill="auto"/>
            <w:vAlign w:val="center"/>
          </w:tcPr>
          <w:p w14:paraId="1AF33EA7" w14:textId="77777777" w:rsidR="00E36EA7" w:rsidRPr="00F40C65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40C6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vAlign w:val="center"/>
          </w:tcPr>
          <w:p w14:paraId="00B741A5" w14:textId="77777777" w:rsidR="00E36EA7" w:rsidRPr="00F40C65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center"/>
          </w:tcPr>
          <w:p w14:paraId="115E1A88" w14:textId="77777777" w:rsidR="00E36EA7" w:rsidRPr="00F40C65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40C65" w14:paraId="0EECD58D" w14:textId="77777777" w:rsidTr="008F0BD6">
        <w:tc>
          <w:tcPr>
            <w:tcW w:w="3378" w:type="dxa"/>
          </w:tcPr>
          <w:p w14:paraId="6053B3E1" w14:textId="77777777" w:rsidR="00E36EA7" w:rsidRPr="00F40C65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06289F66" w14:textId="0FC33634" w:rsidR="00E36EA7" w:rsidRPr="00F40C65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5F77CBAB" w14:textId="77777777" w:rsidR="00E36EA7" w:rsidRPr="00F40C65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1CD4121" w14:textId="3E4566DE" w:rsidR="00E36EA7" w:rsidRPr="00F40C65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8" w:type="dxa"/>
          </w:tcPr>
          <w:p w14:paraId="0A4858F2" w14:textId="77777777" w:rsidR="00E36EA7" w:rsidRPr="00F40C65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1488FA1C" w14:textId="7DC4642A" w:rsidR="00E36EA7" w:rsidRPr="00F40C65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  <w:vAlign w:val="center"/>
          </w:tcPr>
          <w:p w14:paraId="65EFAE81" w14:textId="77777777" w:rsidR="00E36EA7" w:rsidRPr="00F40C65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37067CC1" w14:textId="29268513" w:rsidR="00E36EA7" w:rsidRPr="00F40C65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3F3EFF19" w14:textId="77777777" w:rsidTr="008F0BD6">
        <w:tc>
          <w:tcPr>
            <w:tcW w:w="3378" w:type="dxa"/>
          </w:tcPr>
          <w:p w14:paraId="2EC9491B" w14:textId="77777777" w:rsidR="00E36EA7" w:rsidRPr="00F40C65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14:paraId="7B066433" w14:textId="77777777" w:rsidR="00E36EA7" w:rsidRPr="00F40C65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F40C6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A1790" w:rsidRPr="00F40C65" w14:paraId="30FA34B4" w14:textId="77777777" w:rsidTr="008F0BD6">
        <w:tc>
          <w:tcPr>
            <w:tcW w:w="3378" w:type="dxa"/>
          </w:tcPr>
          <w:p w14:paraId="6ECD449C" w14:textId="77777777" w:rsidR="00CA1790" w:rsidRPr="00F40C65" w:rsidRDefault="00CA1790" w:rsidP="00CA17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2" w:type="dxa"/>
          </w:tcPr>
          <w:p w14:paraId="53CE0F67" w14:textId="1F592CBD" w:rsidR="00CA1790" w:rsidRPr="00F40C65" w:rsidRDefault="00867EE8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285,189</w:t>
            </w:r>
          </w:p>
        </w:tc>
        <w:tc>
          <w:tcPr>
            <w:tcW w:w="270" w:type="dxa"/>
          </w:tcPr>
          <w:p w14:paraId="2331D0A4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1DDE79" w14:textId="3D1B02A4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264,787</w:t>
            </w:r>
          </w:p>
        </w:tc>
        <w:tc>
          <w:tcPr>
            <w:tcW w:w="258" w:type="dxa"/>
          </w:tcPr>
          <w:p w14:paraId="19EC98F5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24B4B00B" w14:textId="3A18B917" w:rsidR="00CA1790" w:rsidRPr="00F40C65" w:rsidRDefault="007C3BAC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222,825</w:t>
            </w:r>
          </w:p>
        </w:tc>
        <w:tc>
          <w:tcPr>
            <w:tcW w:w="264" w:type="dxa"/>
          </w:tcPr>
          <w:p w14:paraId="42D262F3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C2ACCA9" w14:textId="39C6600C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260,255</w:t>
            </w:r>
          </w:p>
        </w:tc>
      </w:tr>
      <w:tr w:rsidR="00CA1790" w:rsidRPr="00F40C65" w14:paraId="47C69406" w14:textId="77777777" w:rsidTr="008F0BD6">
        <w:tc>
          <w:tcPr>
            <w:tcW w:w="3378" w:type="dxa"/>
          </w:tcPr>
          <w:p w14:paraId="09C4B7E8" w14:textId="77777777" w:rsidR="00CA1790" w:rsidRPr="00F40C65" w:rsidRDefault="00CA1790" w:rsidP="00CA17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2" w:type="dxa"/>
          </w:tcPr>
          <w:p w14:paraId="5AD002F1" w14:textId="7DAEB8E4" w:rsidR="00CA1790" w:rsidRPr="00F40C65" w:rsidRDefault="00867EE8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174,982</w:t>
            </w:r>
          </w:p>
        </w:tc>
        <w:tc>
          <w:tcPr>
            <w:tcW w:w="270" w:type="dxa"/>
          </w:tcPr>
          <w:p w14:paraId="790DB236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7AB994" w14:textId="705DF0D9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141,908</w:t>
            </w:r>
          </w:p>
        </w:tc>
        <w:tc>
          <w:tcPr>
            <w:tcW w:w="258" w:type="dxa"/>
          </w:tcPr>
          <w:p w14:paraId="082E3544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FBE24A7" w14:textId="0337A013" w:rsidR="00CA1790" w:rsidRPr="00F40C65" w:rsidRDefault="007C3BAC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98,240</w:t>
            </w:r>
          </w:p>
        </w:tc>
        <w:tc>
          <w:tcPr>
            <w:tcW w:w="264" w:type="dxa"/>
          </w:tcPr>
          <w:p w14:paraId="6C910849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2F7CED6" w14:textId="0AB26679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98,975</w:t>
            </w:r>
          </w:p>
        </w:tc>
      </w:tr>
      <w:tr w:rsidR="00C64496" w:rsidRPr="00F40C65" w14:paraId="16486B11" w14:textId="77777777" w:rsidTr="008F0BD6">
        <w:tc>
          <w:tcPr>
            <w:tcW w:w="3378" w:type="dxa"/>
          </w:tcPr>
          <w:p w14:paraId="3572B462" w14:textId="193BE247" w:rsidR="00C64496" w:rsidRPr="00F40C65" w:rsidRDefault="00C64496" w:rsidP="00CA17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92" w:type="dxa"/>
          </w:tcPr>
          <w:p w14:paraId="0C7ED47E" w14:textId="5DD5938A" w:rsidR="00C64496" w:rsidRPr="00F40C65" w:rsidRDefault="00C64496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22,788</w:t>
            </w:r>
          </w:p>
        </w:tc>
        <w:tc>
          <w:tcPr>
            <w:tcW w:w="270" w:type="dxa"/>
          </w:tcPr>
          <w:p w14:paraId="78AAA4C9" w14:textId="77777777" w:rsidR="00C64496" w:rsidRPr="00F40C65" w:rsidRDefault="00C64496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80AA01" w14:textId="343F5B0D" w:rsidR="00C64496" w:rsidRPr="00F40C65" w:rsidRDefault="00C64496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19,341</w:t>
            </w:r>
          </w:p>
        </w:tc>
        <w:tc>
          <w:tcPr>
            <w:tcW w:w="258" w:type="dxa"/>
          </w:tcPr>
          <w:p w14:paraId="7406D348" w14:textId="77777777" w:rsidR="00C64496" w:rsidRPr="00F40C65" w:rsidRDefault="00C64496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4E47914" w14:textId="6AC877CF" w:rsidR="00C64496" w:rsidRPr="00F40C65" w:rsidRDefault="007C3BAC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18,464</w:t>
            </w:r>
          </w:p>
        </w:tc>
        <w:tc>
          <w:tcPr>
            <w:tcW w:w="264" w:type="dxa"/>
          </w:tcPr>
          <w:p w14:paraId="0C05BAED" w14:textId="77777777" w:rsidR="00C64496" w:rsidRPr="00F40C65" w:rsidRDefault="00C64496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2E0D496" w14:textId="13F70D6E" w:rsidR="00C64496" w:rsidRPr="00F40C65" w:rsidRDefault="00C64496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18,357</w:t>
            </w:r>
          </w:p>
        </w:tc>
      </w:tr>
      <w:tr w:rsidR="00867EE8" w:rsidRPr="00F40C65" w14:paraId="2668480F" w14:textId="77777777" w:rsidTr="008F0BD6">
        <w:tc>
          <w:tcPr>
            <w:tcW w:w="3378" w:type="dxa"/>
          </w:tcPr>
          <w:p w14:paraId="63D708A3" w14:textId="51C1EEFD" w:rsidR="00867EE8" w:rsidRPr="00F40C65" w:rsidRDefault="00C64496" w:rsidP="00CA17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งานระ</w:t>
            </w:r>
            <w:r w:rsidR="00A509B2" w:rsidRPr="00F40C65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ว่างทำ</w:t>
            </w:r>
          </w:p>
        </w:tc>
        <w:tc>
          <w:tcPr>
            <w:tcW w:w="1392" w:type="dxa"/>
          </w:tcPr>
          <w:p w14:paraId="4B73308D" w14:textId="328C4AC2" w:rsidR="00867EE8" w:rsidRPr="00F40C65" w:rsidRDefault="00C64496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270" w:type="dxa"/>
          </w:tcPr>
          <w:p w14:paraId="1D1A7B2C" w14:textId="77777777" w:rsidR="00867EE8" w:rsidRPr="00F40C65" w:rsidRDefault="00867EE8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F41AAF" w14:textId="65D27757" w:rsidR="00867EE8" w:rsidRPr="00F40C65" w:rsidRDefault="00C64496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1,095</w:t>
            </w:r>
          </w:p>
        </w:tc>
        <w:tc>
          <w:tcPr>
            <w:tcW w:w="258" w:type="dxa"/>
          </w:tcPr>
          <w:p w14:paraId="7EB05AED" w14:textId="77777777" w:rsidR="00867EE8" w:rsidRPr="00F40C65" w:rsidRDefault="00867EE8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E9D2E82" w14:textId="27A93397" w:rsidR="00867EE8" w:rsidRPr="00F40C65" w:rsidRDefault="007C3BAC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F0E072A" w14:textId="77777777" w:rsidR="00867EE8" w:rsidRPr="00F40C65" w:rsidRDefault="00867EE8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835E392" w14:textId="07CB0297" w:rsidR="00867EE8" w:rsidRPr="00F40C65" w:rsidRDefault="00C64496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1790" w:rsidRPr="00F40C65" w14:paraId="033E616E" w14:textId="77777777" w:rsidTr="00E36EA7">
        <w:tc>
          <w:tcPr>
            <w:tcW w:w="3378" w:type="dxa"/>
          </w:tcPr>
          <w:p w14:paraId="0F1CE51C" w14:textId="77777777" w:rsidR="00CA1790" w:rsidRPr="00F40C65" w:rsidRDefault="00CA1790" w:rsidP="00CA17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628E2448" w14:textId="2B1C7803" w:rsidR="00CA1790" w:rsidRPr="00F40C65" w:rsidRDefault="00C64496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484,578</w:t>
            </w:r>
          </w:p>
        </w:tc>
        <w:tc>
          <w:tcPr>
            <w:tcW w:w="270" w:type="dxa"/>
          </w:tcPr>
          <w:p w14:paraId="0212D871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062B50" w14:textId="21123A9D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427,131</w:t>
            </w:r>
          </w:p>
        </w:tc>
        <w:tc>
          <w:tcPr>
            <w:tcW w:w="258" w:type="dxa"/>
          </w:tcPr>
          <w:p w14:paraId="0FB861C0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2F8ACA62" w14:textId="73682D74" w:rsidR="00CA1790" w:rsidRPr="00F40C65" w:rsidRDefault="007C3BAC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339,529</w:t>
            </w:r>
          </w:p>
        </w:tc>
        <w:tc>
          <w:tcPr>
            <w:tcW w:w="264" w:type="dxa"/>
          </w:tcPr>
          <w:p w14:paraId="7A82DDF3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989B701" w14:textId="2E7B1430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377,587</w:t>
            </w:r>
          </w:p>
        </w:tc>
      </w:tr>
      <w:tr w:rsidR="00CA1790" w:rsidRPr="00F40C65" w14:paraId="430217D6" w14:textId="77777777" w:rsidTr="00E36EA7">
        <w:tc>
          <w:tcPr>
            <w:tcW w:w="3378" w:type="dxa"/>
          </w:tcPr>
          <w:p w14:paraId="0B2C780E" w14:textId="77777777" w:rsidR="00CA1790" w:rsidRPr="00F40C65" w:rsidRDefault="00CA1790" w:rsidP="00CA17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44066251" w14:textId="2ADC5828" w:rsidR="00CA1790" w:rsidRPr="00F40C65" w:rsidRDefault="007C3BAC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(14,355)</w:t>
            </w:r>
          </w:p>
        </w:tc>
        <w:tc>
          <w:tcPr>
            <w:tcW w:w="270" w:type="dxa"/>
          </w:tcPr>
          <w:p w14:paraId="43F694DC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B98580" w14:textId="0BEFB948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(12,049)</w:t>
            </w:r>
          </w:p>
        </w:tc>
        <w:tc>
          <w:tcPr>
            <w:tcW w:w="258" w:type="dxa"/>
          </w:tcPr>
          <w:p w14:paraId="19436794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9E957B5" w14:textId="7F03CCEE" w:rsidR="00CA1790" w:rsidRPr="00F40C65" w:rsidRDefault="007C3BAC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(14,00</w:t>
            </w:r>
            <w:r w:rsidR="007E07D3" w:rsidRPr="00F40C65">
              <w:rPr>
                <w:rFonts w:ascii="Angsana New" w:hAnsi="Angsana New"/>
                <w:sz w:val="30"/>
                <w:szCs w:val="30"/>
              </w:rPr>
              <w:t>3</w:t>
            </w:r>
            <w:r w:rsidRPr="00F40C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7D68469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BA278D4" w14:textId="308B2972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(12,049)</w:t>
            </w:r>
          </w:p>
        </w:tc>
      </w:tr>
      <w:tr w:rsidR="00CA1790" w:rsidRPr="00F40C65" w14:paraId="0CC5FE9B" w14:textId="77777777" w:rsidTr="00DA57A9">
        <w:tc>
          <w:tcPr>
            <w:tcW w:w="3378" w:type="dxa"/>
          </w:tcPr>
          <w:p w14:paraId="425936C6" w14:textId="77777777" w:rsidR="00CA1790" w:rsidRPr="00F40C65" w:rsidRDefault="00CA1790" w:rsidP="00CA179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F40C65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70F16" w14:textId="79E776BA" w:rsidR="00CA1790" w:rsidRPr="00F40C65" w:rsidRDefault="007C3BAC" w:rsidP="007C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470,223</w:t>
            </w:r>
          </w:p>
        </w:tc>
        <w:tc>
          <w:tcPr>
            <w:tcW w:w="270" w:type="dxa"/>
            <w:vAlign w:val="bottom"/>
          </w:tcPr>
          <w:p w14:paraId="052AB1F0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8E9E0" w14:textId="0DAAADC7" w:rsidR="007C3BAC" w:rsidRPr="00F40C65" w:rsidRDefault="00CA1790" w:rsidP="007C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415,082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14:paraId="55311E3A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16778" w14:textId="725F05A4" w:rsidR="00CA1790" w:rsidRPr="00F40C65" w:rsidRDefault="007E07D3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325,526</w:t>
            </w:r>
          </w:p>
        </w:tc>
        <w:tc>
          <w:tcPr>
            <w:tcW w:w="264" w:type="dxa"/>
            <w:vAlign w:val="bottom"/>
          </w:tcPr>
          <w:p w14:paraId="2BCB3C9D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11A98" w14:textId="54695C48" w:rsidR="00CA1790" w:rsidRPr="00F40C65" w:rsidRDefault="00CA1790" w:rsidP="007C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365,538</w:t>
            </w:r>
          </w:p>
        </w:tc>
      </w:tr>
    </w:tbl>
    <w:p w14:paraId="22C53B6E" w14:textId="77777777" w:rsidR="00E36EA7" w:rsidRPr="00F40C65" w:rsidRDefault="00E36EA7" w:rsidP="00FE35D4">
      <w:pPr>
        <w:spacing w:line="240" w:lineRule="auto"/>
        <w:ind w:left="426"/>
        <w:jc w:val="thaiDistribute"/>
        <w:rPr>
          <w:rFonts w:ascii="Angsana New" w:hAnsi="Angsana New"/>
        </w:rPr>
      </w:pPr>
    </w:p>
    <w:p w14:paraId="0385AA81" w14:textId="77777777" w:rsidR="00E36EA7" w:rsidRPr="00F40C65" w:rsidRDefault="00E36EA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39EACB8A" w14:textId="77777777" w:rsidR="00C13506" w:rsidRPr="00F40C65" w:rsidRDefault="00600426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</w:rPr>
        <w:t xml:space="preserve">               </w:t>
      </w:r>
      <w:r w:rsidR="005C6AFB" w:rsidRPr="00F40C65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FE35D4" w:rsidRPr="00F40C65" w14:paraId="7B1DC3F0" w14:textId="77777777" w:rsidTr="008F0BD6">
        <w:tc>
          <w:tcPr>
            <w:tcW w:w="3378" w:type="dxa"/>
          </w:tcPr>
          <w:p w14:paraId="7F8F3B34" w14:textId="77777777" w:rsidR="004A6731" w:rsidRPr="00F40C65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dxa"/>
            <w:gridSpan w:val="3"/>
            <w:shd w:val="clear" w:color="auto" w:fill="auto"/>
            <w:vAlign w:val="center"/>
          </w:tcPr>
          <w:p w14:paraId="34DF446F" w14:textId="77777777" w:rsidR="004A6731" w:rsidRPr="00F40C65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40C6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vAlign w:val="center"/>
          </w:tcPr>
          <w:p w14:paraId="74512A9E" w14:textId="77777777" w:rsidR="004A6731" w:rsidRPr="00F40C65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center"/>
          </w:tcPr>
          <w:p w14:paraId="68DCD67F" w14:textId="77777777" w:rsidR="004A6731" w:rsidRPr="00F40C65" w:rsidRDefault="004A673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B47" w:rsidRPr="00F40C65" w14:paraId="3A145F9B" w14:textId="77777777" w:rsidTr="008F0BD6">
        <w:tc>
          <w:tcPr>
            <w:tcW w:w="3378" w:type="dxa"/>
          </w:tcPr>
          <w:p w14:paraId="3FF2CD6B" w14:textId="77777777" w:rsidR="00D71B47" w:rsidRPr="00F40C65" w:rsidRDefault="00D71B47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2" w:type="dxa"/>
          </w:tcPr>
          <w:p w14:paraId="60BF45D4" w14:textId="4585A2DD" w:rsidR="00D71B47" w:rsidRPr="00F40C65" w:rsidRDefault="00D71B47" w:rsidP="00D7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E6CC8E" w14:textId="77777777" w:rsidR="00D71B47" w:rsidRPr="00F40C65" w:rsidRDefault="00D71B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4224B3" w14:textId="10470570" w:rsidR="00D71B47" w:rsidRPr="00F40C65" w:rsidRDefault="00D71B47" w:rsidP="00D7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8" w:type="dxa"/>
          </w:tcPr>
          <w:p w14:paraId="1586BAF3" w14:textId="77777777" w:rsidR="00D71B47" w:rsidRPr="00F40C65" w:rsidRDefault="00D71B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CBEC089" w14:textId="1B611912" w:rsidR="00D71B47" w:rsidRPr="00F40C65" w:rsidRDefault="00D71B47" w:rsidP="00D7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14:paraId="6CED33D0" w14:textId="77777777" w:rsidR="00D71B47" w:rsidRPr="00F40C65" w:rsidRDefault="00D71B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62E9B011" w14:textId="47247FA5" w:rsidR="00D71B47" w:rsidRPr="00F40C65" w:rsidRDefault="00D71B47" w:rsidP="00D7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71B47" w:rsidRPr="00F40C65" w14:paraId="173A23A3" w14:textId="77777777" w:rsidTr="005B10A8">
        <w:tc>
          <w:tcPr>
            <w:tcW w:w="3378" w:type="dxa"/>
          </w:tcPr>
          <w:p w14:paraId="3AA49892" w14:textId="77777777" w:rsidR="00D71B47" w:rsidRPr="00F40C65" w:rsidRDefault="00D71B47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9" w:type="dxa"/>
            <w:gridSpan w:val="7"/>
          </w:tcPr>
          <w:p w14:paraId="577DFC05" w14:textId="77777777" w:rsidR="00D71B47" w:rsidRPr="00F40C65" w:rsidRDefault="00D71B47" w:rsidP="00D7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F40C6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A1790" w:rsidRPr="00F40C65" w14:paraId="07E7E6E0" w14:textId="77777777" w:rsidTr="008F0BD6">
        <w:tc>
          <w:tcPr>
            <w:tcW w:w="3378" w:type="dxa"/>
          </w:tcPr>
          <w:p w14:paraId="2C75D332" w14:textId="77777777" w:rsidR="00CA1790" w:rsidRPr="00F40C65" w:rsidRDefault="00CA1790" w:rsidP="00CA17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92" w:type="dxa"/>
          </w:tcPr>
          <w:p w14:paraId="3F33FABC" w14:textId="7BBA7F42" w:rsidR="00CA1790" w:rsidRPr="00F40C65" w:rsidRDefault="000F4006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1,61</w:t>
            </w:r>
            <w:r w:rsidR="006C6D4C"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40C65">
              <w:rPr>
                <w:rFonts w:ascii="Angsana New" w:hAnsi="Angsana New"/>
                <w:sz w:val="30"/>
                <w:szCs w:val="30"/>
              </w:rPr>
              <w:t>,</w:t>
            </w:r>
            <w:r w:rsidR="006C6D4C" w:rsidRPr="00F40C65">
              <w:rPr>
                <w:rFonts w:ascii="Angsana New" w:hAnsi="Angsana New" w:hint="cs"/>
                <w:sz w:val="30"/>
                <w:szCs w:val="30"/>
                <w:cs/>
              </w:rPr>
              <w:t>646</w:t>
            </w:r>
          </w:p>
        </w:tc>
        <w:tc>
          <w:tcPr>
            <w:tcW w:w="270" w:type="dxa"/>
          </w:tcPr>
          <w:p w14:paraId="4826C268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FCEDE5" w14:textId="47A75806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1,026,258</w:t>
            </w:r>
          </w:p>
        </w:tc>
        <w:tc>
          <w:tcPr>
            <w:tcW w:w="258" w:type="dxa"/>
          </w:tcPr>
          <w:p w14:paraId="2F3F2310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2430F17C" w14:textId="198188AE" w:rsidR="00CA1790" w:rsidRPr="00F40C65" w:rsidRDefault="007E07D3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1,47</w:t>
            </w:r>
            <w:r w:rsidR="006C6D4C" w:rsidRPr="00F40C6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F40C65">
              <w:rPr>
                <w:rFonts w:ascii="Angsana New" w:hAnsi="Angsana New"/>
                <w:sz w:val="30"/>
                <w:szCs w:val="30"/>
              </w:rPr>
              <w:t>,</w:t>
            </w:r>
            <w:r w:rsidR="006C6D4C" w:rsidRPr="00F40C65">
              <w:rPr>
                <w:rFonts w:ascii="Angsana New" w:hAnsi="Angsana New" w:hint="cs"/>
                <w:sz w:val="30"/>
                <w:szCs w:val="30"/>
                <w:cs/>
              </w:rPr>
              <w:t>777</w:t>
            </w:r>
          </w:p>
        </w:tc>
        <w:tc>
          <w:tcPr>
            <w:tcW w:w="264" w:type="dxa"/>
          </w:tcPr>
          <w:p w14:paraId="04ACDF44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76FDF689" w14:textId="6B9DDB93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1,085,005</w:t>
            </w:r>
          </w:p>
        </w:tc>
      </w:tr>
      <w:tr w:rsidR="00CA1790" w:rsidRPr="00F40C65" w14:paraId="2B8FC6B1" w14:textId="77777777" w:rsidTr="008F0BD6">
        <w:tc>
          <w:tcPr>
            <w:tcW w:w="3378" w:type="dxa"/>
          </w:tcPr>
          <w:p w14:paraId="6690D1A6" w14:textId="77777777" w:rsidR="00CA1790" w:rsidRPr="00F40C65" w:rsidRDefault="00CA1790" w:rsidP="00CA17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392" w:type="dxa"/>
          </w:tcPr>
          <w:p w14:paraId="5CC7C8EF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746DC9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A4A69D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F98B2C5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500F1252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D3EBD36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AEDB043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790" w:rsidRPr="00F40C65" w14:paraId="214279A4" w14:textId="77777777" w:rsidTr="008F0BD6">
        <w:tc>
          <w:tcPr>
            <w:tcW w:w="3378" w:type="dxa"/>
          </w:tcPr>
          <w:p w14:paraId="45C651A9" w14:textId="77777777" w:rsidR="00CA1790" w:rsidRPr="00F40C65" w:rsidRDefault="00CA1790" w:rsidP="00CA17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392" w:type="dxa"/>
          </w:tcPr>
          <w:p w14:paraId="6437A6AB" w14:textId="4905D523" w:rsidR="00CA1790" w:rsidRPr="00F40C65" w:rsidRDefault="000F4006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(2,306)</w:t>
            </w:r>
          </w:p>
        </w:tc>
        <w:tc>
          <w:tcPr>
            <w:tcW w:w="270" w:type="dxa"/>
          </w:tcPr>
          <w:p w14:paraId="4601EC00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C79BD5" w14:textId="723B6EB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  <w:tc>
          <w:tcPr>
            <w:tcW w:w="258" w:type="dxa"/>
          </w:tcPr>
          <w:p w14:paraId="4EB2206E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229304F0" w14:textId="68588579" w:rsidR="00CA1790" w:rsidRPr="00F40C65" w:rsidRDefault="007E07D3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(1,955)</w:t>
            </w:r>
          </w:p>
        </w:tc>
        <w:tc>
          <w:tcPr>
            <w:tcW w:w="264" w:type="dxa"/>
          </w:tcPr>
          <w:p w14:paraId="7D313104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633271BE" w14:textId="17511806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</w:tr>
      <w:tr w:rsidR="00CA1790" w:rsidRPr="00F40C65" w14:paraId="2B528905" w14:textId="77777777" w:rsidTr="0063488A">
        <w:tc>
          <w:tcPr>
            <w:tcW w:w="3378" w:type="dxa"/>
          </w:tcPr>
          <w:p w14:paraId="0E414679" w14:textId="77777777" w:rsidR="00CA1790" w:rsidRPr="00F40C65" w:rsidRDefault="00CA1790" w:rsidP="00CA179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944C7" w14:textId="6234D7F8" w:rsidR="00CA1790" w:rsidRPr="00F40C65" w:rsidRDefault="000F4006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1,61</w:t>
            </w:r>
            <w:r w:rsidR="006C6D4C"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C6D4C"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340</w:t>
            </w:r>
          </w:p>
        </w:tc>
        <w:tc>
          <w:tcPr>
            <w:tcW w:w="270" w:type="dxa"/>
            <w:vAlign w:val="bottom"/>
          </w:tcPr>
          <w:p w14:paraId="251088AC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7E410" w14:textId="1A53759E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1,027,975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14:paraId="74D4E86A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529F6" w14:textId="35E22DA7" w:rsidR="00CA1790" w:rsidRPr="00F40C65" w:rsidRDefault="007E07D3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1,47</w:t>
            </w:r>
            <w:r w:rsidR="006C6D4C"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C6D4C"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822</w:t>
            </w:r>
          </w:p>
        </w:tc>
        <w:tc>
          <w:tcPr>
            <w:tcW w:w="264" w:type="dxa"/>
            <w:vAlign w:val="bottom"/>
          </w:tcPr>
          <w:p w14:paraId="40879B28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830BD" w14:textId="0D9FD89F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1,086,722</w:t>
            </w:r>
          </w:p>
        </w:tc>
      </w:tr>
    </w:tbl>
    <w:p w14:paraId="185F4DCD" w14:textId="77777777" w:rsidR="004A6731" w:rsidRPr="00F40C65" w:rsidRDefault="004A673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B3861CE" w14:textId="77777777" w:rsidR="000F09B5" w:rsidRPr="00F40C65" w:rsidRDefault="000F09B5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2"/>
          <w:szCs w:val="32"/>
        </w:rPr>
        <w:t>10</w:t>
      </w:r>
      <w:r w:rsidRPr="00F40C65">
        <w:rPr>
          <w:rFonts w:ascii="Angsana New" w:hAnsi="Angsana New"/>
          <w:b/>
          <w:bCs/>
          <w:sz w:val="30"/>
          <w:szCs w:val="30"/>
        </w:rPr>
        <w:t xml:space="preserve">       </w:t>
      </w:r>
      <w:r w:rsidRPr="00F40C65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176" w:type="dxa"/>
        <w:tblInd w:w="558" w:type="dxa"/>
        <w:tblLook w:val="01E0" w:firstRow="1" w:lastRow="1" w:firstColumn="1" w:lastColumn="1" w:noHBand="0" w:noVBand="0"/>
      </w:tblPr>
      <w:tblGrid>
        <w:gridCol w:w="3312"/>
        <w:gridCol w:w="1350"/>
        <w:gridCol w:w="270"/>
        <w:gridCol w:w="1165"/>
        <w:gridCol w:w="275"/>
        <w:gridCol w:w="1270"/>
        <w:gridCol w:w="259"/>
        <w:gridCol w:w="1275"/>
      </w:tblGrid>
      <w:tr w:rsidR="00FE35D4" w:rsidRPr="00F40C65" w14:paraId="6A16E3F9" w14:textId="77777777" w:rsidTr="00073C3C">
        <w:tc>
          <w:tcPr>
            <w:tcW w:w="3312" w:type="dxa"/>
          </w:tcPr>
          <w:p w14:paraId="5D0CD561" w14:textId="77777777" w:rsidR="00073C3C" w:rsidRPr="00F40C65" w:rsidRDefault="00073C3C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5" w:type="dxa"/>
            <w:gridSpan w:val="3"/>
          </w:tcPr>
          <w:p w14:paraId="5062D742" w14:textId="77777777" w:rsidR="00073C3C" w:rsidRPr="00F40C65" w:rsidRDefault="00073C3C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5" w:type="dxa"/>
          </w:tcPr>
          <w:p w14:paraId="7AE8E3D4" w14:textId="77777777" w:rsidR="00073C3C" w:rsidRPr="00F40C65" w:rsidRDefault="00073C3C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4" w:type="dxa"/>
            <w:gridSpan w:val="3"/>
          </w:tcPr>
          <w:p w14:paraId="53792896" w14:textId="77777777" w:rsidR="00073C3C" w:rsidRPr="00F40C65" w:rsidRDefault="00073C3C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35D4" w:rsidRPr="00F40C65" w14:paraId="0CE1607D" w14:textId="77777777" w:rsidTr="00073C3C">
        <w:tc>
          <w:tcPr>
            <w:tcW w:w="3312" w:type="dxa"/>
          </w:tcPr>
          <w:p w14:paraId="0B34AD5D" w14:textId="77777777" w:rsidR="00073C3C" w:rsidRPr="00F40C65" w:rsidRDefault="00073C3C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EEB7D75" w14:textId="06A44206" w:rsidR="00073C3C" w:rsidRPr="00F40C65" w:rsidRDefault="00992D88" w:rsidP="00FE35D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CA1790"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2B38E5F2" w14:textId="77777777" w:rsidR="00073C3C" w:rsidRPr="00F40C65" w:rsidRDefault="00073C3C" w:rsidP="00FE35D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0DA32E1" w14:textId="2E13DEFB" w:rsidR="00073C3C" w:rsidRPr="00F40C65" w:rsidRDefault="00073C3C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5" w:type="dxa"/>
          </w:tcPr>
          <w:p w14:paraId="0DDEC3E6" w14:textId="77777777" w:rsidR="00073C3C" w:rsidRPr="00F40C65" w:rsidRDefault="00073C3C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14:paraId="360E0015" w14:textId="0FBC6E8D" w:rsidR="00073C3C" w:rsidRPr="00F40C65" w:rsidRDefault="00073C3C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CA1790"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9" w:type="dxa"/>
          </w:tcPr>
          <w:p w14:paraId="522601F1" w14:textId="77777777" w:rsidR="00073C3C" w:rsidRPr="00F40C65" w:rsidRDefault="00073C3C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7254C00" w14:textId="7762E669" w:rsidR="00073C3C" w:rsidRPr="00F40C65" w:rsidRDefault="00073C3C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A1790" w:rsidRPr="00F40C65" w14:paraId="3AF6E32A" w14:textId="77777777" w:rsidTr="00073C3C">
        <w:tc>
          <w:tcPr>
            <w:tcW w:w="3312" w:type="dxa"/>
          </w:tcPr>
          <w:p w14:paraId="3D3F4FA3" w14:textId="77777777" w:rsidR="00CA1790" w:rsidRPr="00F40C65" w:rsidRDefault="00CA1790" w:rsidP="00CA17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40DEEAD8" w14:textId="77777777" w:rsidR="00CA1790" w:rsidRPr="00F40C65" w:rsidRDefault="00CA1790" w:rsidP="00CA17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E43703" w14:textId="77777777" w:rsidR="00CA1790" w:rsidRPr="00F40C65" w:rsidRDefault="00CA1790" w:rsidP="00CA17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81F4010" w14:textId="77777777" w:rsidR="00CA1790" w:rsidRPr="00F40C65" w:rsidRDefault="00CA1790" w:rsidP="00CA179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5" w:type="dxa"/>
          </w:tcPr>
          <w:p w14:paraId="71E974B6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14:paraId="242F4E39" w14:textId="1633AEA1" w:rsidR="00CA1790" w:rsidRPr="00F40C65" w:rsidRDefault="000F4006" w:rsidP="00CA179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158,997</w:t>
            </w:r>
          </w:p>
        </w:tc>
        <w:tc>
          <w:tcPr>
            <w:tcW w:w="259" w:type="dxa"/>
          </w:tcPr>
          <w:p w14:paraId="45D8ADF5" w14:textId="77777777" w:rsidR="00CA1790" w:rsidRPr="00F40C65" w:rsidRDefault="00CA1790" w:rsidP="00CA179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4967443" w14:textId="0B95968B" w:rsidR="00CA1790" w:rsidRPr="00F40C65" w:rsidRDefault="00CA1790" w:rsidP="00CA179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58,997</w:t>
            </w:r>
          </w:p>
        </w:tc>
      </w:tr>
      <w:tr w:rsidR="000F4006" w:rsidRPr="00F40C65" w14:paraId="3A97EA85" w14:textId="77777777" w:rsidTr="00073C3C">
        <w:tc>
          <w:tcPr>
            <w:tcW w:w="3312" w:type="dxa"/>
          </w:tcPr>
          <w:p w14:paraId="7C7750D3" w14:textId="7291D30E" w:rsidR="000F4006" w:rsidRPr="00F40C65" w:rsidRDefault="000F4006" w:rsidP="00CA17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50" w:type="dxa"/>
          </w:tcPr>
          <w:p w14:paraId="0864A139" w14:textId="5F5AC335" w:rsidR="000F4006" w:rsidRPr="00F40C65" w:rsidRDefault="000F4006" w:rsidP="00CA17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89B0D8" w14:textId="77777777" w:rsidR="000F4006" w:rsidRPr="00F40C65" w:rsidRDefault="000F4006" w:rsidP="00CA17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8521D99" w14:textId="37FFC3A9" w:rsidR="000F4006" w:rsidRPr="00F40C65" w:rsidRDefault="000F4006" w:rsidP="00CA179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</w:tcPr>
          <w:p w14:paraId="214622DE" w14:textId="77777777" w:rsidR="000F4006" w:rsidRPr="00F40C65" w:rsidRDefault="000F4006" w:rsidP="00CA17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14:paraId="1AB45F8A" w14:textId="7F0774EB" w:rsidR="000F4006" w:rsidRPr="00F40C65" w:rsidRDefault="00ED059A" w:rsidP="00CA179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309,000</w:t>
            </w:r>
          </w:p>
        </w:tc>
        <w:tc>
          <w:tcPr>
            <w:tcW w:w="259" w:type="dxa"/>
          </w:tcPr>
          <w:p w14:paraId="14C1F027" w14:textId="77777777" w:rsidR="000F4006" w:rsidRPr="00F40C65" w:rsidRDefault="000F4006" w:rsidP="00CA179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F26B26D" w14:textId="3B7E1AF2" w:rsidR="000F4006" w:rsidRPr="00F40C65" w:rsidRDefault="000F4006" w:rsidP="00CA179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100,000</w:t>
            </w:r>
          </w:p>
        </w:tc>
      </w:tr>
      <w:tr w:rsidR="00CA1790" w:rsidRPr="00F40C65" w14:paraId="2DEE1049" w14:textId="77777777" w:rsidTr="00992D88">
        <w:tc>
          <w:tcPr>
            <w:tcW w:w="3312" w:type="dxa"/>
          </w:tcPr>
          <w:p w14:paraId="2C759E45" w14:textId="6AF448F7" w:rsidR="00CA1790" w:rsidRPr="00F40C65" w:rsidRDefault="000F4006" w:rsidP="00CA17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  <w:r w:rsidR="00CA1790" w:rsidRPr="00F40C65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459901" w14:textId="77777777" w:rsidR="00CA1790" w:rsidRPr="00F40C65" w:rsidRDefault="00CA1790" w:rsidP="00CA17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0B9056" w14:textId="77777777" w:rsidR="00CA1790" w:rsidRPr="00F40C65" w:rsidRDefault="00CA1790" w:rsidP="00CA17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AACE5F8" w14:textId="77777777" w:rsidR="00CA1790" w:rsidRPr="00F40C65" w:rsidRDefault="00CA1790" w:rsidP="00CA179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5" w:type="dxa"/>
          </w:tcPr>
          <w:p w14:paraId="65FF33CF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A736871" w14:textId="21295F14" w:rsidR="00CA1790" w:rsidRPr="00F40C65" w:rsidRDefault="000F4006" w:rsidP="00CA179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(3,999)</w:t>
            </w:r>
          </w:p>
        </w:tc>
        <w:tc>
          <w:tcPr>
            <w:tcW w:w="259" w:type="dxa"/>
          </w:tcPr>
          <w:p w14:paraId="087A5B2C" w14:textId="77777777" w:rsidR="00CA1790" w:rsidRPr="00F40C65" w:rsidRDefault="00CA1790" w:rsidP="00CA179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08493A" w14:textId="7215F4EA" w:rsidR="00CA1790" w:rsidRPr="00F40C65" w:rsidRDefault="000F4006" w:rsidP="00CA179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A1790" w:rsidRPr="00F40C65" w14:paraId="26DF4FB2" w14:textId="77777777" w:rsidTr="00992D88">
        <w:tc>
          <w:tcPr>
            <w:tcW w:w="3312" w:type="dxa"/>
          </w:tcPr>
          <w:p w14:paraId="20F38EAC" w14:textId="77777777" w:rsidR="00CA1790" w:rsidRPr="00F40C65" w:rsidRDefault="00CA1790" w:rsidP="00CA17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B52145" w14:textId="77777777" w:rsidR="00CA1790" w:rsidRPr="00F40C65" w:rsidRDefault="00CA1790" w:rsidP="00CA17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A242A" w14:textId="77777777" w:rsidR="00CA1790" w:rsidRPr="00F40C65" w:rsidRDefault="00CA1790" w:rsidP="00CA17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2DA3FC4" w14:textId="77777777" w:rsidR="00CA1790" w:rsidRPr="00F40C65" w:rsidRDefault="00CA1790" w:rsidP="00CA179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5" w:type="dxa"/>
          </w:tcPr>
          <w:p w14:paraId="19CD1A3F" w14:textId="77777777" w:rsidR="00CA1790" w:rsidRPr="00F40C65" w:rsidRDefault="00CA1790" w:rsidP="00CA17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C74A6C5" w14:textId="36E3DCEF" w:rsidR="00CA1790" w:rsidRPr="00F40C65" w:rsidRDefault="000F4006" w:rsidP="00CA179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463,998</w:t>
            </w:r>
          </w:p>
        </w:tc>
        <w:tc>
          <w:tcPr>
            <w:tcW w:w="259" w:type="dxa"/>
          </w:tcPr>
          <w:p w14:paraId="522EC322" w14:textId="77777777" w:rsidR="00CA1790" w:rsidRPr="00F40C65" w:rsidRDefault="00CA1790" w:rsidP="00CA179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700DB05" w14:textId="75FA9555" w:rsidR="00CA1790" w:rsidRPr="00F40C65" w:rsidRDefault="00CA1790" w:rsidP="00CA1790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158,997</w:t>
            </w:r>
          </w:p>
        </w:tc>
      </w:tr>
    </w:tbl>
    <w:p w14:paraId="60012353" w14:textId="77777777" w:rsidR="004F71A4" w:rsidRPr="00F40C65" w:rsidRDefault="004F71A4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B501D1" w14:textId="77777777" w:rsidR="00C91AE3" w:rsidRPr="00F40C65" w:rsidRDefault="00C91AE3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C91AE3" w:rsidRPr="00F40C65" w:rsidSect="007B242F">
          <w:headerReference w:type="default" r:id="rId8"/>
          <w:footerReference w:type="default" r:id="rId9"/>
          <w:pgSz w:w="11909" w:h="16834" w:code="9"/>
          <w:pgMar w:top="692" w:right="659" w:bottom="578" w:left="1151" w:header="720" w:footer="720" w:gutter="0"/>
          <w:pgNumType w:start="16"/>
          <w:cols w:space="720"/>
          <w:docGrid w:linePitch="245"/>
        </w:sectPr>
      </w:pPr>
    </w:p>
    <w:p w14:paraId="09138087" w14:textId="3057C93F" w:rsidR="00C91AE3" w:rsidRPr="00F40C65" w:rsidRDefault="00644188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lastRenderedPageBreak/>
        <w:t xml:space="preserve">  </w:t>
      </w:r>
      <w:r w:rsidR="00A50CE9" w:rsidRPr="00F40C65">
        <w:rPr>
          <w:rFonts w:ascii="Angsana New" w:hAnsi="Angsana New" w:hint="cs"/>
          <w:sz w:val="30"/>
          <w:szCs w:val="30"/>
          <w:cs/>
        </w:rPr>
        <w:t xml:space="preserve">เงินลงทุนในบริษัทย่อย ณ วันที่ </w:t>
      </w:r>
      <w:r w:rsidR="00A50CE9" w:rsidRPr="00F40C65">
        <w:rPr>
          <w:rFonts w:ascii="Angsana New" w:hAnsi="Angsana New"/>
          <w:sz w:val="30"/>
          <w:szCs w:val="30"/>
        </w:rPr>
        <w:t>3</w:t>
      </w:r>
      <w:r w:rsidR="00A50CE9" w:rsidRPr="00F40C65">
        <w:rPr>
          <w:rFonts w:ascii="Angsana New" w:hAnsi="Angsana New" w:hint="cs"/>
          <w:sz w:val="30"/>
          <w:szCs w:val="30"/>
          <w:cs/>
        </w:rPr>
        <w:t>1</w:t>
      </w:r>
      <w:r w:rsidR="00A50CE9" w:rsidRPr="00F40C65">
        <w:rPr>
          <w:rFonts w:ascii="Angsana New" w:hAnsi="Angsana New"/>
          <w:sz w:val="30"/>
          <w:szCs w:val="30"/>
        </w:rPr>
        <w:t xml:space="preserve"> </w:t>
      </w:r>
      <w:r w:rsidR="00A50CE9" w:rsidRPr="00F40C6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50CE9" w:rsidRPr="00F40C65">
        <w:rPr>
          <w:rFonts w:ascii="Angsana New" w:hAnsi="Angsana New"/>
          <w:sz w:val="30"/>
          <w:szCs w:val="30"/>
        </w:rPr>
        <w:t>256</w:t>
      </w:r>
      <w:r w:rsidR="00243777" w:rsidRPr="00F40C65">
        <w:rPr>
          <w:rFonts w:ascii="Angsana New" w:hAnsi="Angsana New"/>
          <w:sz w:val="30"/>
          <w:szCs w:val="30"/>
        </w:rPr>
        <w:t xml:space="preserve">7 </w:t>
      </w:r>
      <w:r w:rsidR="00A50CE9" w:rsidRPr="00F40C65">
        <w:rPr>
          <w:rFonts w:ascii="Angsana New" w:hAnsi="Angsana New"/>
          <w:sz w:val="30"/>
          <w:szCs w:val="30"/>
        </w:rPr>
        <w:t xml:space="preserve"> </w:t>
      </w:r>
      <w:r w:rsidR="00A50CE9" w:rsidRPr="00F40C65">
        <w:rPr>
          <w:rFonts w:ascii="Angsana New" w:hAnsi="Angsana New" w:hint="cs"/>
          <w:sz w:val="30"/>
          <w:szCs w:val="30"/>
          <w:cs/>
        </w:rPr>
        <w:t>และ</w:t>
      </w:r>
      <w:r w:rsidR="00A50CE9" w:rsidRPr="00F40C65">
        <w:rPr>
          <w:rFonts w:ascii="Angsana New" w:hAnsi="Angsana New"/>
          <w:sz w:val="30"/>
          <w:szCs w:val="30"/>
        </w:rPr>
        <w:t xml:space="preserve"> 256</w:t>
      </w:r>
      <w:r w:rsidR="00243777" w:rsidRPr="00F40C65">
        <w:rPr>
          <w:rFonts w:ascii="Angsana New" w:hAnsi="Angsana New"/>
          <w:sz w:val="30"/>
          <w:szCs w:val="30"/>
        </w:rPr>
        <w:t>6</w:t>
      </w:r>
      <w:r w:rsidR="00A50CE9" w:rsidRPr="00F40C65"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และเงินปันผลรับจากเงินลงทุนสำหรับแต่ละปี ดังนี้</w:t>
      </w:r>
    </w:p>
    <w:p w14:paraId="4C36671A" w14:textId="77777777" w:rsidR="00D54696" w:rsidRPr="00F40C65" w:rsidRDefault="00D54696" w:rsidP="00FE35D4">
      <w:pPr>
        <w:tabs>
          <w:tab w:val="clear" w:pos="227"/>
          <w:tab w:val="clear" w:pos="454"/>
          <w:tab w:val="clear" w:pos="680"/>
          <w:tab w:val="left" w:pos="567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40C65">
        <w:rPr>
          <w:rFonts w:ascii="Angsana New" w:hAnsi="Angsana New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horzAnchor="margin" w:tblpX="216" w:tblpY="10"/>
        <w:tblW w:w="16176" w:type="dxa"/>
        <w:tblLayout w:type="fixed"/>
        <w:tblLook w:val="04A0" w:firstRow="1" w:lastRow="0" w:firstColumn="1" w:lastColumn="0" w:noHBand="0" w:noVBand="1"/>
      </w:tblPr>
      <w:tblGrid>
        <w:gridCol w:w="4234"/>
        <w:gridCol w:w="3319"/>
        <w:gridCol w:w="987"/>
        <w:gridCol w:w="1305"/>
        <w:gridCol w:w="898"/>
        <w:gridCol w:w="823"/>
        <w:gridCol w:w="1103"/>
        <w:gridCol w:w="131"/>
        <w:gridCol w:w="270"/>
        <w:gridCol w:w="856"/>
        <w:gridCol w:w="338"/>
        <w:gridCol w:w="63"/>
        <w:gridCol w:w="835"/>
        <w:gridCol w:w="1014"/>
      </w:tblGrid>
      <w:tr w:rsidR="00FE35D4" w:rsidRPr="00F40C65" w14:paraId="6EF269ED" w14:textId="77777777" w:rsidTr="00924DD3">
        <w:trPr>
          <w:trHeight w:val="359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1E22CA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\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299120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ลักษณะ ธุรกิจ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B1481F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28C2C0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C41265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0293F2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FE35D4" w:rsidRPr="00F40C65" w14:paraId="5D954053" w14:textId="77777777" w:rsidTr="00924DD3">
        <w:trPr>
          <w:trHeight w:val="435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D6A015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C8308E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FB72C7" w14:textId="568E2868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="00CA1790" w:rsidRPr="00F40C65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6F292B" w14:textId="08BB480D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CA1790" w:rsidRPr="00F40C6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8B072D" w14:textId="22619515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CA1790" w:rsidRPr="00F40C65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9F17CC" w14:textId="00093F94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F40C65">
              <w:rPr>
                <w:rFonts w:ascii="Angsana New" w:hAnsi="Angsana New"/>
                <w:sz w:val="26"/>
                <w:szCs w:val="26"/>
              </w:rPr>
              <w:t>6</w:t>
            </w:r>
            <w:r w:rsidR="00CA1790" w:rsidRPr="00F40C6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60CDC5" w14:textId="6BBB607E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F40C65">
              <w:rPr>
                <w:rFonts w:ascii="Angsana New" w:hAnsi="Angsana New"/>
                <w:sz w:val="26"/>
                <w:szCs w:val="26"/>
              </w:rPr>
              <w:t>6</w:t>
            </w:r>
            <w:r w:rsidR="006C6D4C" w:rsidRPr="00F40C65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C2BE2E" w14:textId="3CE388E0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="00CA1790" w:rsidRPr="00F40C65">
              <w:rPr>
                <w:rFonts w:ascii="Angsana New" w:hAnsi="Angsana New"/>
                <w:sz w:val="26"/>
                <w:szCs w:val="26"/>
              </w:rPr>
              <w:t>6</w:t>
            </w:r>
            <w:r w:rsidR="006C6D4C" w:rsidRPr="00F40C6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06CCB7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E878CD" w14:textId="7190412F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F40C65">
              <w:rPr>
                <w:rFonts w:ascii="Angsana New" w:hAnsi="Angsana New"/>
                <w:sz w:val="26"/>
                <w:szCs w:val="26"/>
              </w:rPr>
              <w:t>6</w:t>
            </w:r>
            <w:r w:rsidR="006C6D4C" w:rsidRPr="00F40C65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6F0EBD" w14:textId="10000E7C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F40C65">
              <w:rPr>
                <w:rFonts w:ascii="Angsana New" w:hAnsi="Angsana New"/>
                <w:sz w:val="26"/>
                <w:szCs w:val="26"/>
              </w:rPr>
              <w:t>6</w:t>
            </w:r>
            <w:r w:rsidR="006C6D4C" w:rsidRPr="00F40C6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FE35D4" w:rsidRPr="00F40C65" w14:paraId="1CCAF138" w14:textId="77777777" w:rsidTr="00924DD3">
        <w:trPr>
          <w:trHeight w:val="393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D19DEC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บริษัทย่อยที่ถือหุ้นโดยบริษัท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A4448C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E67239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63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B8B37F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(หน่วย</w:t>
            </w:r>
            <w:r w:rsidRPr="00F40C65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  <w:r w:rsidRPr="00F40C6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FE35D4" w:rsidRPr="00F40C65" w14:paraId="44A3FF51" w14:textId="77777777" w:rsidTr="00924DD3">
        <w:trPr>
          <w:trHeight w:val="431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094C244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ED8B23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FF8ECA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15A364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829FC28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BB79A5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36BD88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11D75B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7FACCD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15204C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84C5C6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40C65" w14:paraId="02AB7C65" w14:textId="77777777" w:rsidTr="00924DD3">
        <w:trPr>
          <w:trHeight w:val="420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2869DB7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5D66C5" w14:textId="77777777" w:rsidR="00D54696" w:rsidRPr="00F40C65" w:rsidRDefault="00D54696" w:rsidP="00FE35D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3C85FB" w14:textId="4C9F2E1D" w:rsidR="00D54696" w:rsidRPr="00F40C65" w:rsidRDefault="00924DD3" w:rsidP="00FE35D4">
            <w:pPr>
              <w:spacing w:line="240" w:lineRule="auto"/>
              <w:rPr>
                <w:sz w:val="26"/>
                <w:szCs w:val="26"/>
              </w:rPr>
            </w:pPr>
            <w:r w:rsidRPr="00F40C65">
              <w:rPr>
                <w:rFonts w:hint="cs"/>
                <w:sz w:val="26"/>
                <w:szCs w:val="26"/>
                <w:cs/>
              </w:rPr>
              <w:t>0.00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ECD609" w14:textId="77777777" w:rsidR="00D54696" w:rsidRPr="00F40C65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DBE7AA" w14:textId="6D43DEC6" w:rsidR="00D54696" w:rsidRPr="00F40C65" w:rsidRDefault="00924D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536125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C269A2" w14:textId="77202D04" w:rsidR="00D54696" w:rsidRPr="00F40C65" w:rsidRDefault="00924DD3" w:rsidP="00FE35D4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5B579A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3C6A11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BDCDB7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89C085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40C65" w14:paraId="718AED7D" w14:textId="77777777" w:rsidTr="00924DD3">
        <w:trPr>
          <w:trHeight w:val="420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7CFEC83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B10B73" w14:textId="77777777" w:rsidR="00D54696" w:rsidRPr="00F40C65" w:rsidRDefault="00D54696" w:rsidP="00FE35D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110B8A" w14:textId="77777777" w:rsidR="00D54696" w:rsidRPr="00F40C65" w:rsidRDefault="00D54696" w:rsidP="00FE35D4">
            <w:pPr>
              <w:spacing w:line="240" w:lineRule="auto"/>
              <w:rPr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F496B6" w14:textId="77777777" w:rsidR="00D54696" w:rsidRPr="00F40C65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46750C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051849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819AF0" w14:textId="77777777" w:rsidR="00D54696" w:rsidRPr="00F40C65" w:rsidRDefault="00D54696" w:rsidP="00FE35D4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21AAAD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9D7F40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2769E8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16B0D7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40C65" w14:paraId="5DEECE71" w14:textId="77777777" w:rsidTr="00924DD3">
        <w:trPr>
          <w:trHeight w:val="420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9C5B5E3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DFD1CF" w14:textId="77777777" w:rsidR="00D54696" w:rsidRPr="00F40C65" w:rsidRDefault="00D54696" w:rsidP="00FE35D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580ADEC" w14:textId="77777777" w:rsidR="00D54696" w:rsidRPr="00F40C65" w:rsidRDefault="00D54696" w:rsidP="00FE35D4">
            <w:pPr>
              <w:spacing w:line="240" w:lineRule="auto"/>
              <w:rPr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9CE14C" w14:textId="77777777" w:rsidR="00D54696" w:rsidRPr="00F40C65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7BDAAF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811648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40B687" w14:textId="77777777" w:rsidR="00D54696" w:rsidRPr="00F40C65" w:rsidRDefault="00D54696" w:rsidP="00FE35D4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A721DF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CB5722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DA7524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CCABFD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40C65" w14:paraId="4F6D9F23" w14:textId="77777777" w:rsidTr="00924DD3">
        <w:trPr>
          <w:trHeight w:val="420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D72B478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823D42" w14:textId="77777777" w:rsidR="00D54696" w:rsidRPr="00F40C65" w:rsidRDefault="00D54696" w:rsidP="00FE35D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74C267" w14:textId="77777777" w:rsidR="00D54696" w:rsidRPr="00F40C65" w:rsidRDefault="00D54696" w:rsidP="00FE35D4">
            <w:pPr>
              <w:spacing w:line="240" w:lineRule="auto"/>
              <w:rPr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52B074" w14:textId="77777777" w:rsidR="00D54696" w:rsidRPr="00F40C65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480D1B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2BC323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E9F924" w14:textId="77777777" w:rsidR="00D54696" w:rsidRPr="00F40C65" w:rsidRDefault="00D54696" w:rsidP="00FE35D4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07DBC7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874B51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613D16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716CF4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40C65" w14:paraId="48103FA7" w14:textId="77777777" w:rsidTr="00924DD3">
        <w:trPr>
          <w:trHeight w:val="420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B7EDB08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A5892B" w14:textId="77777777" w:rsidR="00D54696" w:rsidRPr="00F40C65" w:rsidRDefault="00D54696" w:rsidP="00FE35D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8BE022" w14:textId="77777777" w:rsidR="00D54696" w:rsidRPr="00F40C65" w:rsidRDefault="00D54696" w:rsidP="00FE35D4">
            <w:pPr>
              <w:spacing w:line="240" w:lineRule="auto"/>
              <w:rPr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2243F5" w14:textId="77777777" w:rsidR="00D54696" w:rsidRPr="00F40C65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95CC0C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C1AB1E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CE9808" w14:textId="77777777" w:rsidR="00D54696" w:rsidRPr="00F40C65" w:rsidRDefault="00D54696" w:rsidP="00FE35D4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AB4797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E66025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0341AF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FBB308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40C65" w14:paraId="55D67101" w14:textId="77777777" w:rsidTr="00924DD3">
        <w:trPr>
          <w:trHeight w:val="420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266CC5A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BA54A4" w14:textId="77777777" w:rsidR="00D54696" w:rsidRPr="00F40C65" w:rsidRDefault="00D54696" w:rsidP="00FE35D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4DD70C" w14:textId="15471689" w:rsidR="00D54696" w:rsidRPr="00F40C65" w:rsidRDefault="006C6D4C" w:rsidP="00FE35D4">
            <w:pPr>
              <w:spacing w:line="240" w:lineRule="auto"/>
              <w:rPr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3F9510" w14:textId="77777777" w:rsidR="00D54696" w:rsidRPr="00F40C65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467F61" w14:textId="1C32B8CF" w:rsidR="00D54696" w:rsidRPr="00F40C65" w:rsidRDefault="00924D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915A52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42CA78" w14:textId="3BAE0556" w:rsidR="00D54696" w:rsidRPr="00F40C65" w:rsidRDefault="00924DD3" w:rsidP="00FE35D4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5E066F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298394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2A98FEB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030B53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40C65" w14:paraId="11FE1538" w14:textId="77777777" w:rsidTr="00924DD3">
        <w:trPr>
          <w:trHeight w:val="420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EBA04F6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 ไมโครไพล์ จำกัด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5D23C9" w14:textId="77777777" w:rsidR="00D54696" w:rsidRPr="00F40C65" w:rsidRDefault="00D54696" w:rsidP="00FE35D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32CEBB" w14:textId="325801A7" w:rsidR="00D54696" w:rsidRPr="00F40C65" w:rsidRDefault="006C6D4C" w:rsidP="00FE35D4">
            <w:pPr>
              <w:spacing w:line="240" w:lineRule="auto"/>
              <w:rPr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31A750" w14:textId="77777777" w:rsidR="00D54696" w:rsidRPr="00F40C65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EC778F" w14:textId="0F0B646A" w:rsidR="00D54696" w:rsidRPr="00F40C65" w:rsidRDefault="00924D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B39E71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D20155" w14:textId="5585F9AD" w:rsidR="00D54696" w:rsidRPr="00F40C65" w:rsidRDefault="00924DD3" w:rsidP="00FE35D4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8A0121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5A4B5F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0A4311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BBCEEB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40C65" w14:paraId="0BFB5EFB" w14:textId="77777777" w:rsidTr="00924DD3">
        <w:trPr>
          <w:trHeight w:val="420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B80C4F5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10CD02" w14:textId="77777777" w:rsidR="00D54696" w:rsidRPr="00F40C65" w:rsidRDefault="00D54696" w:rsidP="00FE35D4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95B60A" w14:textId="5FD015C0" w:rsidR="00D54696" w:rsidRPr="00F40C65" w:rsidRDefault="006C6D4C" w:rsidP="00FE35D4">
            <w:pPr>
              <w:spacing w:line="240" w:lineRule="auto"/>
              <w:rPr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75A89F" w14:textId="77777777" w:rsidR="00D54696" w:rsidRPr="00F40C65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D2D9DF" w14:textId="6331E30C" w:rsidR="00D54696" w:rsidRPr="00F40C65" w:rsidRDefault="00924D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FCE819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60E7BD" w14:textId="0055D5A6" w:rsidR="00D54696" w:rsidRPr="00F40C65" w:rsidRDefault="00924DD3" w:rsidP="00FE35D4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A723A4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0F063A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56E82AA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9771F3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40C65" w14:paraId="4304E61F" w14:textId="77777777" w:rsidTr="00924DD3">
        <w:trPr>
          <w:trHeight w:val="420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7785A5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54EE934" w14:textId="77777777" w:rsidR="00D54696" w:rsidRPr="00F40C65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5536B3" w14:textId="77777777" w:rsidR="00D54696" w:rsidRPr="00F40C65" w:rsidRDefault="00D54696" w:rsidP="00FE35D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99.9998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203D74" w14:textId="76494926" w:rsidR="00D54696" w:rsidRPr="00F40C65" w:rsidRDefault="00D5469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99.999</w:t>
            </w:r>
            <w:r w:rsidR="00CA1790" w:rsidRPr="00F40C6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E26F79" w14:textId="7EA2BF11" w:rsidR="00D54696" w:rsidRPr="00F40C65" w:rsidRDefault="00CA179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3</w:t>
            </w:r>
            <w:r w:rsidR="00D54696" w:rsidRPr="00F40C65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DB30C1" w14:textId="26B101BD" w:rsidR="00D54696" w:rsidRPr="00F40C65" w:rsidRDefault="00CA179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</w:t>
            </w:r>
            <w:r w:rsidR="00D54696" w:rsidRPr="00F40C65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EA0DA3" w14:textId="661949BE" w:rsidR="00D54696" w:rsidRPr="00F40C65" w:rsidRDefault="00CA1790" w:rsidP="00FE35D4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3</w:t>
            </w:r>
            <w:r w:rsidR="00D54696" w:rsidRPr="00F40C65">
              <w:rPr>
                <w:rFonts w:ascii="Angsana New" w:hAnsi="Angsana New"/>
                <w:sz w:val="26"/>
                <w:szCs w:val="26"/>
              </w:rPr>
              <w:t>49,999.700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1A28E3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9F8447" w14:textId="4D0D8257" w:rsidR="00D54696" w:rsidRPr="00F40C65" w:rsidRDefault="006C6D4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149,999.</w:t>
            </w:r>
            <w:r w:rsidR="00924DD3" w:rsidRPr="00F40C65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A25C5A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3BDCA41" w14:textId="77777777" w:rsidR="00D54696" w:rsidRPr="00F40C65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24DD3" w:rsidRPr="00F40C65" w14:paraId="71D3B17C" w14:textId="77777777" w:rsidTr="00924DD3">
        <w:trPr>
          <w:trHeight w:val="420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5E095" w14:textId="0BB36AD2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5"/>
                <w:szCs w:val="25"/>
                <w:cs/>
              </w:rPr>
              <w:t>บริษัท วังคอนกรีต จำกัด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8589C5" w14:textId="6F268B0F" w:rsidR="00924DD3" w:rsidRPr="00F40C65" w:rsidRDefault="00924DD3" w:rsidP="00924DD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ผลิตและจำหน่ายผลิตภัณ</w:t>
            </w:r>
            <w:bookmarkStart w:id="13" w:name="_Hlk182334448"/>
            <w:r w:rsidRPr="00F40C65">
              <w:rPr>
                <w:rFonts w:ascii="Angsana New" w:hAnsi="Angsana New" w:hint="cs"/>
                <w:sz w:val="20"/>
                <w:szCs w:val="20"/>
                <w:cs/>
              </w:rPr>
              <w:t>ฑ์</w:t>
            </w:r>
            <w:bookmarkEnd w:id="13"/>
            <w:r w:rsidRPr="00F40C65">
              <w:rPr>
                <w:rFonts w:ascii="Angsana New" w:hAnsi="Angsana New" w:hint="cs"/>
                <w:sz w:val="20"/>
                <w:szCs w:val="20"/>
                <w:cs/>
              </w:rPr>
              <w:t>คอนกรีตอัดแรง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033C02" w14:textId="34B1B656" w:rsidR="00924DD3" w:rsidRPr="00F40C65" w:rsidRDefault="00924DD3" w:rsidP="00924DD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5"/>
                <w:szCs w:val="25"/>
              </w:rPr>
              <w:t>99.9999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21F2B8" w14:textId="20ACCCB2" w:rsidR="00924DD3" w:rsidRPr="00F40C65" w:rsidRDefault="00924DD3" w:rsidP="00924DD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693617" w14:textId="20359F22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5"/>
                <w:szCs w:val="25"/>
              </w:rPr>
              <w:t>20,000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4CE182" w14:textId="4426A65B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73F7D8" w14:textId="19C8C415" w:rsidR="00924DD3" w:rsidRPr="00F40C65" w:rsidRDefault="00924DD3" w:rsidP="00924DD3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5"/>
                <w:szCs w:val="25"/>
              </w:rPr>
              <w:t>109,000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F7D51D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B7837E" w14:textId="461716FF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3C36F8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15726E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DD3" w:rsidRPr="00F40C65" w14:paraId="6E87E2BC" w14:textId="77777777" w:rsidTr="00924DD3">
        <w:trPr>
          <w:trHeight w:val="420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FD0A2E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 บริษัท สยามสตีลไวร์ จำกัด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7C5529" w14:textId="77777777" w:rsidR="00924DD3" w:rsidRPr="00F40C65" w:rsidRDefault="00924DD3" w:rsidP="00924DD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DBE68D" w14:textId="77777777" w:rsidR="00924DD3" w:rsidRPr="00F40C65" w:rsidRDefault="00924DD3" w:rsidP="00924DD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289533" w14:textId="77777777" w:rsidR="00924DD3" w:rsidRPr="00F40C65" w:rsidRDefault="00924DD3" w:rsidP="00924DD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F0A789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57FCB9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8729C4" w14:textId="77777777" w:rsidR="00924DD3" w:rsidRPr="00F40C65" w:rsidRDefault="00924DD3" w:rsidP="00924DD3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59EE89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20EFA9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9703D5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7AC943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DD3" w:rsidRPr="00F40C65" w14:paraId="623CEDDA" w14:textId="77777777" w:rsidTr="00924DD3">
        <w:trPr>
          <w:trHeight w:val="420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122681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เทรดดิ้ง จำกัด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5C0565" w14:textId="77777777" w:rsidR="00924DD3" w:rsidRPr="00F40C65" w:rsidRDefault="00924DD3" w:rsidP="00924DD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จำหน่ายลวดเหล็ก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47C822" w14:textId="7BCE85DE" w:rsidR="00924DD3" w:rsidRPr="00F40C65" w:rsidRDefault="00924DD3" w:rsidP="00924DD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ED5B563" w14:textId="1F7DD6DC" w:rsidR="00924DD3" w:rsidRPr="00F40C65" w:rsidRDefault="00924DD3" w:rsidP="00924DD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9C8C87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C7F0A8" w14:textId="67601DFA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68402A" w14:textId="6A614D7F" w:rsidR="00924DD3" w:rsidRPr="00F40C65" w:rsidRDefault="00924DD3" w:rsidP="00924DD3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724AA5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A68F67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D85F1A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C52582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24DD3" w:rsidRPr="00F40C65" w14:paraId="50F46BAA" w14:textId="77777777" w:rsidTr="00924DD3">
        <w:trPr>
          <w:trHeight w:val="420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7DA753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8900E8" w14:textId="77777777" w:rsidR="00924DD3" w:rsidRPr="00F40C65" w:rsidRDefault="00924DD3" w:rsidP="00924DD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F49161" w14:textId="77777777" w:rsidR="00924DD3" w:rsidRPr="00F40C65" w:rsidRDefault="00924DD3" w:rsidP="00924DD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7A32EB" w14:textId="77777777" w:rsidR="00924DD3" w:rsidRPr="00F40C65" w:rsidRDefault="00924DD3" w:rsidP="00924DD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0044CE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5C47CF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33BBA27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56117A6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8D51EF6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118D53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3676758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DD3" w:rsidRPr="00F40C65" w14:paraId="04D1052F" w14:textId="77777777" w:rsidTr="00924DD3">
        <w:trPr>
          <w:trHeight w:val="420"/>
        </w:trPr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D34AA6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E39FBF" w14:textId="77777777" w:rsidR="00924DD3" w:rsidRPr="00F40C65" w:rsidRDefault="00924DD3" w:rsidP="00924DD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7402E8" w14:textId="77777777" w:rsidR="00924DD3" w:rsidRPr="00F40C65" w:rsidRDefault="00924DD3" w:rsidP="00924DD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A051AD" w14:textId="77777777" w:rsidR="00924DD3" w:rsidRPr="00F40C65" w:rsidRDefault="00924DD3" w:rsidP="00924DD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6A3A0E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420D9E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37113AC5" w14:textId="02B769FA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463</w:t>
            </w:r>
            <w:r w:rsidRPr="00F40C65">
              <w:rPr>
                <w:rFonts w:ascii="Angsana New" w:hAnsi="Angsana New"/>
                <w:sz w:val="26"/>
                <w:szCs w:val="26"/>
              </w:rPr>
              <w:t>,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998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B085F46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7B3BD3BF" w14:textId="36B4D1B4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F40C65">
              <w:rPr>
                <w:rFonts w:ascii="Angsana New" w:hAnsi="Angsana New"/>
                <w:sz w:val="26"/>
                <w:szCs w:val="26"/>
              </w:rPr>
              <w:t>58,997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3745FD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84E1A4" w14:textId="77777777" w:rsidR="00924DD3" w:rsidRPr="00F40C65" w:rsidRDefault="00924DD3" w:rsidP="00924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1C07CD1" w14:textId="77777777" w:rsidR="00701BE2" w:rsidRPr="00F40C65" w:rsidRDefault="00701BE2" w:rsidP="00FE35D4">
      <w:pPr>
        <w:framePr w:w="14747" w:wrap="auto" w:hAnchor="text" w:x="993"/>
        <w:rPr>
          <w:rFonts w:ascii="Angsana New" w:hAnsi="Angsana New"/>
          <w:sz w:val="32"/>
          <w:szCs w:val="32"/>
        </w:rPr>
      </w:pPr>
    </w:p>
    <w:p w14:paraId="308151B9" w14:textId="77777777" w:rsidR="00D54696" w:rsidRPr="00F40C65" w:rsidRDefault="00D54696" w:rsidP="00FE35D4">
      <w:pPr>
        <w:framePr w:w="14747" w:wrap="auto" w:hAnchor="text" w:x="993"/>
        <w:rPr>
          <w:rFonts w:ascii="Angsana New" w:hAnsi="Angsana New"/>
          <w:sz w:val="32"/>
          <w:szCs w:val="32"/>
        </w:rPr>
        <w:sectPr w:rsidR="00D54696" w:rsidRPr="00F40C65" w:rsidSect="00644188">
          <w:pgSz w:w="16834" w:h="11909" w:orient="landscape" w:code="9"/>
          <w:pgMar w:top="1151" w:right="692" w:bottom="569" w:left="578" w:header="720" w:footer="494" w:gutter="0"/>
          <w:cols w:space="720"/>
          <w:docGrid w:linePitch="245"/>
        </w:sectPr>
      </w:pPr>
    </w:p>
    <w:p w14:paraId="48359A09" w14:textId="77777777" w:rsidR="00AB4E8A" w:rsidRPr="00F40C65" w:rsidRDefault="00AB4E8A" w:rsidP="00AB4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u w:val="single"/>
        </w:rPr>
      </w:pPr>
      <w:bookmarkStart w:id="14" w:name="_Hlk142711267"/>
      <w:bookmarkStart w:id="15" w:name="_Hlk102994324"/>
      <w:bookmarkStart w:id="16" w:name="_Hlk102996128"/>
      <w:r w:rsidRPr="00F40C65">
        <w:rPr>
          <w:rFonts w:ascii="Angsana New" w:hAnsi="Angsana New"/>
          <w:sz w:val="30"/>
          <w:szCs w:val="30"/>
          <w:u w:val="single"/>
          <w:cs/>
        </w:rPr>
        <w:lastRenderedPageBreak/>
        <w:t>รายการซื้อเงินลงทุนในบริษัทย่อย</w:t>
      </w:r>
      <w:r w:rsidRPr="00F40C65">
        <w:rPr>
          <w:rFonts w:ascii="Angsana New" w:hAnsi="Angsana New"/>
          <w:sz w:val="30"/>
          <w:szCs w:val="30"/>
          <w:u w:val="single"/>
        </w:rPr>
        <w:t xml:space="preserve">    </w:t>
      </w:r>
    </w:p>
    <w:p w14:paraId="4B632D6D" w14:textId="77777777" w:rsidR="00AB4E8A" w:rsidRPr="00F40C65" w:rsidRDefault="00AB4E8A" w:rsidP="00AB4E8A">
      <w:pPr>
        <w:tabs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40C65">
        <w:rPr>
          <w:rFonts w:ascii="Angsana New" w:hAnsi="Angsana New"/>
          <w:sz w:val="30"/>
          <w:szCs w:val="30"/>
        </w:rPr>
        <w:t xml:space="preserve">1 </w:t>
      </w:r>
      <w:r w:rsidRPr="00F40C65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F40C65">
        <w:rPr>
          <w:rFonts w:ascii="Angsana New" w:hAnsi="Angsana New" w:hint="cs"/>
          <w:sz w:val="30"/>
          <w:szCs w:val="30"/>
          <w:lang w:val="en-GB"/>
        </w:rPr>
        <w:t>2567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 xml:space="preserve">บริษัท </w:t>
      </w:r>
      <w:r w:rsidRPr="00F40C65">
        <w:rPr>
          <w:rFonts w:ascii="Angsana New" w:hAnsi="Angsana New" w:hint="cs"/>
          <w:sz w:val="30"/>
          <w:szCs w:val="30"/>
          <w:cs/>
        </w:rPr>
        <w:t>สยามเทคนิคคอนกรีต</w:t>
      </w:r>
      <w:r w:rsidRPr="00F40C65">
        <w:rPr>
          <w:rFonts w:ascii="Angsana New" w:hAnsi="Angsana New"/>
          <w:sz w:val="30"/>
          <w:szCs w:val="30"/>
          <w:cs/>
        </w:rPr>
        <w:t xml:space="preserve"> จำกัด</w:t>
      </w:r>
      <w:r w:rsidRPr="00F40C65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F40C65">
        <w:rPr>
          <w:rFonts w:ascii="Angsana New" w:hAnsi="Angsana New"/>
          <w:sz w:val="30"/>
          <w:szCs w:val="30"/>
          <w:cs/>
        </w:rPr>
        <w:t xml:space="preserve"> ได้ซื้อหุ้นสามัญใน บริษัท วัง</w:t>
      </w:r>
      <w:r w:rsidRPr="00F40C65">
        <w:rPr>
          <w:rFonts w:ascii="Angsana New" w:hAnsi="Angsana New" w:hint="cs"/>
          <w:sz w:val="30"/>
          <w:szCs w:val="30"/>
          <w:cs/>
        </w:rPr>
        <w:t xml:space="preserve">คอนกรีต </w:t>
      </w:r>
      <w:r w:rsidRPr="00F40C65">
        <w:rPr>
          <w:rFonts w:ascii="Angsana New" w:hAnsi="Angsana New"/>
          <w:sz w:val="30"/>
          <w:szCs w:val="30"/>
          <w:cs/>
        </w:rPr>
        <w:t xml:space="preserve">จํากัด  จากผู้ถือหุ้นรายหนึ่งจำนวน </w:t>
      </w:r>
      <w:r w:rsidRPr="00F40C65">
        <w:rPr>
          <w:rFonts w:ascii="Angsana New" w:hAnsi="Angsana New" w:hint="cs"/>
          <w:sz w:val="30"/>
          <w:szCs w:val="30"/>
          <w:lang w:val="en-GB"/>
        </w:rPr>
        <w:t>8</w:t>
      </w:r>
      <w:r w:rsidRPr="00F40C65">
        <w:rPr>
          <w:rFonts w:ascii="Angsana New" w:hAnsi="Angsana New"/>
          <w:sz w:val="30"/>
          <w:szCs w:val="30"/>
        </w:rPr>
        <w:t>,999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</w:rPr>
        <w:t>10,</w:t>
      </w:r>
      <w:r w:rsidRPr="00F40C65">
        <w:rPr>
          <w:rFonts w:ascii="Angsana New" w:hAnsi="Angsana New" w:hint="cs"/>
          <w:sz w:val="30"/>
          <w:szCs w:val="30"/>
          <w:lang w:val="en-GB"/>
        </w:rPr>
        <w:t>8</w:t>
      </w:r>
      <w:r w:rsidRPr="00F40C65">
        <w:rPr>
          <w:rFonts w:ascii="Angsana New" w:hAnsi="Angsana New"/>
          <w:sz w:val="30"/>
          <w:szCs w:val="30"/>
        </w:rPr>
        <w:t>90</w:t>
      </w:r>
      <w:r w:rsidRPr="00F40C65">
        <w:rPr>
          <w:rFonts w:ascii="Angsana New" w:hAnsi="Angsana New" w:hint="cs"/>
          <w:sz w:val="30"/>
          <w:szCs w:val="30"/>
          <w:cs/>
        </w:rPr>
        <w:t>.</w:t>
      </w:r>
      <w:r w:rsidRPr="00F40C65">
        <w:rPr>
          <w:rFonts w:ascii="Angsana New" w:hAnsi="Angsana New"/>
          <w:sz w:val="30"/>
          <w:szCs w:val="30"/>
        </w:rPr>
        <w:t xml:space="preserve">09 </w:t>
      </w:r>
      <w:r w:rsidRPr="00F40C65">
        <w:rPr>
          <w:rFonts w:ascii="Angsana New" w:hAnsi="Angsana New"/>
          <w:sz w:val="30"/>
          <w:szCs w:val="30"/>
          <w:cs/>
        </w:rPr>
        <w:t>บาท รวมเป็นเงิน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</w:rPr>
        <w:t xml:space="preserve">98,000,000 </w:t>
      </w:r>
      <w:r w:rsidRPr="00F40C65">
        <w:rPr>
          <w:rFonts w:ascii="Angsana New" w:hAnsi="Angsana New"/>
          <w:sz w:val="30"/>
          <w:szCs w:val="30"/>
          <w:cs/>
        </w:rPr>
        <w:t>บาท ตามมติที่ประชุม</w:t>
      </w:r>
      <w:r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 xml:space="preserve">ครั้งที่ </w:t>
      </w:r>
      <w:r w:rsidRPr="00F40C65">
        <w:rPr>
          <w:rFonts w:ascii="Angsana New" w:hAnsi="Angsana New"/>
          <w:sz w:val="30"/>
          <w:szCs w:val="30"/>
        </w:rPr>
        <w:t xml:space="preserve">3/2567 </w:t>
      </w:r>
      <w:r w:rsidRPr="00F40C65">
        <w:rPr>
          <w:rFonts w:ascii="Angsana New" w:hAnsi="Angsana New" w:hint="cs"/>
          <w:sz w:val="30"/>
          <w:szCs w:val="30"/>
          <w:cs/>
        </w:rPr>
        <w:t>เมื่อ</w:t>
      </w:r>
      <w:r w:rsidRPr="00F40C65">
        <w:rPr>
          <w:rFonts w:ascii="Angsana New" w:hAnsi="Angsana New"/>
          <w:sz w:val="30"/>
          <w:szCs w:val="30"/>
          <w:cs/>
        </w:rPr>
        <w:t xml:space="preserve">วันที่ </w:t>
      </w:r>
      <w:r w:rsidRPr="00F40C65">
        <w:rPr>
          <w:rFonts w:ascii="Angsana New" w:hAnsi="Angsana New"/>
          <w:sz w:val="30"/>
          <w:szCs w:val="30"/>
        </w:rPr>
        <w:t xml:space="preserve">18 </w:t>
      </w:r>
      <w:r w:rsidRPr="00F40C6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F40C65">
        <w:rPr>
          <w:rFonts w:ascii="Angsana New" w:hAnsi="Angsana New" w:hint="cs"/>
          <w:sz w:val="30"/>
          <w:szCs w:val="30"/>
          <w:lang w:val="en-GB"/>
        </w:rPr>
        <w:t>2567</w:t>
      </w:r>
      <w:r w:rsidRPr="00F40C65">
        <w:rPr>
          <w:rFonts w:ascii="Angsana New" w:hAnsi="Angsana New"/>
          <w:sz w:val="30"/>
          <w:szCs w:val="30"/>
          <w:cs/>
        </w:rPr>
        <w:t xml:space="preserve"> มีผลให้บริษัทเป็นผู้ถือหุ้นรายใหญ่ คิดเป็นสัดส่วนร้อยละ </w:t>
      </w:r>
      <w:r w:rsidRPr="00F40C65">
        <w:rPr>
          <w:rFonts w:ascii="Angsana New" w:hAnsi="Angsana New"/>
          <w:sz w:val="30"/>
          <w:szCs w:val="30"/>
        </w:rPr>
        <w:t>99.99</w:t>
      </w:r>
      <w:r w:rsidRPr="00F40C65">
        <w:rPr>
          <w:rFonts w:ascii="Angsana New" w:hAnsi="Angsana New"/>
          <w:sz w:val="30"/>
          <w:szCs w:val="30"/>
          <w:cs/>
        </w:rPr>
        <w:t xml:space="preserve"> การจดทะเบียนเปลี่ยนแปลงจำนวนหุ้น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ได้ดำเนินการเสร็จสิ้น</w:t>
      </w:r>
      <w:r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40C65">
        <w:rPr>
          <w:rFonts w:ascii="Angsana New" w:hAnsi="Angsana New"/>
          <w:sz w:val="30"/>
          <w:szCs w:val="30"/>
        </w:rPr>
        <w:t xml:space="preserve">1 </w:t>
      </w:r>
      <w:r w:rsidRPr="00F40C65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F40C65">
        <w:rPr>
          <w:rFonts w:ascii="Angsana New" w:hAnsi="Angsana New"/>
          <w:sz w:val="30"/>
          <w:szCs w:val="30"/>
        </w:rPr>
        <w:t>2567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และบริษัท วัง</w:t>
      </w:r>
      <w:r w:rsidRPr="00F40C65">
        <w:rPr>
          <w:rFonts w:ascii="Angsana New" w:hAnsi="Angsana New" w:hint="cs"/>
          <w:sz w:val="30"/>
          <w:szCs w:val="30"/>
          <w:cs/>
        </w:rPr>
        <w:t>คอนกรีต</w:t>
      </w:r>
      <w:r w:rsidRPr="00F40C65">
        <w:rPr>
          <w:rFonts w:ascii="Angsana New" w:hAnsi="Angsana New"/>
          <w:sz w:val="30"/>
          <w:szCs w:val="30"/>
          <w:cs/>
        </w:rPr>
        <w:t xml:space="preserve"> จํากัด เป็นบริษัทย่อยของบริษัทนับแต่วันที่</w:t>
      </w:r>
      <w:r w:rsidRPr="00F40C65">
        <w:rPr>
          <w:rFonts w:ascii="Angsana New" w:hAnsi="Angsana New"/>
          <w:sz w:val="30"/>
          <w:szCs w:val="30"/>
        </w:rPr>
        <w:t xml:space="preserve"> 1 </w:t>
      </w:r>
      <w:r w:rsidRPr="00F40C65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F40C65">
        <w:rPr>
          <w:rFonts w:ascii="Angsana New" w:hAnsi="Angsana New"/>
          <w:sz w:val="30"/>
          <w:szCs w:val="30"/>
        </w:rPr>
        <w:t xml:space="preserve">2567 </w:t>
      </w:r>
      <w:r w:rsidRPr="00F40C65">
        <w:rPr>
          <w:rFonts w:ascii="Angsana New" w:hAnsi="Angsana New"/>
          <w:sz w:val="30"/>
          <w:szCs w:val="30"/>
          <w:cs/>
        </w:rPr>
        <w:t>เป็นต้นไป ต่อมา บริษัท วัง</w:t>
      </w:r>
      <w:r w:rsidRPr="00F40C65">
        <w:rPr>
          <w:rFonts w:ascii="Angsana New" w:hAnsi="Angsana New" w:hint="cs"/>
          <w:sz w:val="30"/>
          <w:szCs w:val="30"/>
          <w:cs/>
        </w:rPr>
        <w:t>คอนกรีต</w:t>
      </w:r>
      <w:r w:rsidRPr="00F40C65">
        <w:rPr>
          <w:rFonts w:ascii="Angsana New" w:hAnsi="Angsana New"/>
          <w:sz w:val="30"/>
          <w:szCs w:val="30"/>
          <w:cs/>
        </w:rPr>
        <w:t xml:space="preserve"> จํากัด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 xml:space="preserve">เพิ่มทุนจดทะเบียนอีกจำนวน </w:t>
      </w:r>
      <w:r w:rsidRPr="00F40C65">
        <w:rPr>
          <w:rFonts w:ascii="Angsana New" w:hAnsi="Angsana New" w:hint="cs"/>
          <w:sz w:val="30"/>
          <w:szCs w:val="30"/>
          <w:lang w:val="en-GB"/>
        </w:rPr>
        <w:t>11</w:t>
      </w:r>
      <w:r w:rsidRPr="00F40C65">
        <w:rPr>
          <w:rFonts w:ascii="Angsana New" w:hAnsi="Angsana New"/>
          <w:sz w:val="30"/>
          <w:szCs w:val="30"/>
        </w:rPr>
        <w:t>,000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 xml:space="preserve">หุ้น จากเดิมจำนวน </w:t>
      </w:r>
      <w:r w:rsidRPr="00F40C65">
        <w:rPr>
          <w:rFonts w:ascii="Angsana New" w:hAnsi="Angsana New"/>
          <w:sz w:val="30"/>
          <w:szCs w:val="30"/>
        </w:rPr>
        <w:t xml:space="preserve">9,000 </w:t>
      </w:r>
      <w:r w:rsidRPr="00F40C65">
        <w:rPr>
          <w:rFonts w:ascii="Angsana New" w:hAnsi="Angsana New"/>
          <w:sz w:val="30"/>
          <w:szCs w:val="30"/>
          <w:cs/>
        </w:rPr>
        <w:t xml:space="preserve">หุ้นเป็น </w:t>
      </w:r>
      <w:r w:rsidRPr="00F40C65">
        <w:rPr>
          <w:rFonts w:ascii="Angsana New" w:hAnsi="Angsana New"/>
          <w:sz w:val="30"/>
          <w:szCs w:val="30"/>
        </w:rPr>
        <w:t>20,000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F40C65">
        <w:rPr>
          <w:rFonts w:ascii="Angsana New" w:hAnsi="Angsana New"/>
          <w:sz w:val="30"/>
          <w:szCs w:val="30"/>
        </w:rPr>
        <w:t xml:space="preserve">1,000 </w:t>
      </w:r>
      <w:r w:rsidRPr="00F40C65">
        <w:rPr>
          <w:rFonts w:ascii="Angsana New" w:hAnsi="Angsana New"/>
          <w:sz w:val="30"/>
          <w:szCs w:val="30"/>
          <w:cs/>
        </w:rPr>
        <w:t xml:space="preserve">บาท รวมเป็นทุนจดทะเบียนทั้งหมด </w:t>
      </w:r>
      <w:r w:rsidRPr="00F40C65">
        <w:rPr>
          <w:rFonts w:ascii="Angsana New" w:hAnsi="Angsana New"/>
          <w:sz w:val="30"/>
          <w:szCs w:val="30"/>
        </w:rPr>
        <w:t>20,000,0000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 xml:space="preserve">บาท บริษัทได้ซื้อหุ้นเพิ่มทุนทั้งจำนวนรวมเป็นเงิน </w:t>
      </w:r>
      <w:r w:rsidRPr="00F40C65">
        <w:rPr>
          <w:rFonts w:ascii="Angsana New" w:hAnsi="Angsana New"/>
          <w:sz w:val="30"/>
          <w:szCs w:val="30"/>
        </w:rPr>
        <w:t xml:space="preserve">11,000,000 </w:t>
      </w:r>
      <w:r w:rsidRPr="00F40C65">
        <w:rPr>
          <w:rFonts w:ascii="Angsana New" w:hAnsi="Angsana New"/>
          <w:sz w:val="30"/>
          <w:szCs w:val="30"/>
          <w:cs/>
        </w:rPr>
        <w:t>บาท โดยสัดส่วนการถือหุ้นยังเท่าเดิม</w:t>
      </w:r>
    </w:p>
    <w:p w14:paraId="36D2867D" w14:textId="77777777" w:rsidR="00AB4E8A" w:rsidRPr="00F40C65" w:rsidRDefault="00AB4E8A" w:rsidP="00AB4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457E45B9" w14:textId="77777777" w:rsidR="00AB4E8A" w:rsidRPr="00F40C65" w:rsidRDefault="00AB4E8A" w:rsidP="00AB4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ตามมติที่ประชุมวิสามัญผู้ถือหุ้น ของบริษัท สยามสตีลไวร์ จำกัด ครั้งที่</w:t>
      </w:r>
      <w:r w:rsidRPr="00F40C65">
        <w:rPr>
          <w:rFonts w:ascii="Angsana New" w:hAnsi="Angsana New"/>
          <w:sz w:val="30"/>
          <w:szCs w:val="30"/>
        </w:rPr>
        <w:t xml:space="preserve"> 1/2567 </w:t>
      </w:r>
      <w:r w:rsidRPr="00F40C6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40C65">
        <w:rPr>
          <w:rFonts w:ascii="Angsana New" w:hAnsi="Angsana New"/>
          <w:sz w:val="30"/>
          <w:szCs w:val="30"/>
        </w:rPr>
        <w:t xml:space="preserve">18 </w:t>
      </w:r>
      <w:r w:rsidRPr="00F40C65">
        <w:rPr>
          <w:rFonts w:ascii="Angsana New" w:hAnsi="Angsana New" w:hint="cs"/>
          <w:sz w:val="30"/>
          <w:szCs w:val="30"/>
          <w:cs/>
        </w:rPr>
        <w:t>มิถุนายน</w:t>
      </w:r>
      <w:r w:rsidRPr="00F40C65">
        <w:rPr>
          <w:rFonts w:ascii="Angsana New" w:hAnsi="Angsana New"/>
          <w:sz w:val="30"/>
          <w:szCs w:val="30"/>
        </w:rPr>
        <w:t xml:space="preserve"> 2567</w:t>
      </w:r>
      <w:r w:rsidRPr="00F40C65">
        <w:rPr>
          <w:rFonts w:ascii="Angsana New" w:hAnsi="Angsana New" w:hint="cs"/>
          <w:sz w:val="30"/>
          <w:szCs w:val="30"/>
          <w:cs/>
        </w:rPr>
        <w:t xml:space="preserve"> และครั้งที่ </w:t>
      </w:r>
      <w:r w:rsidRPr="00F40C65">
        <w:rPr>
          <w:rFonts w:ascii="Angsana New" w:hAnsi="Angsana New" w:hint="cs"/>
          <w:sz w:val="30"/>
          <w:szCs w:val="30"/>
          <w:lang w:val="en-GB"/>
        </w:rPr>
        <w:t>2</w:t>
      </w:r>
      <w:r w:rsidRPr="00F40C65">
        <w:rPr>
          <w:rFonts w:ascii="Angsana New" w:hAnsi="Angsana New" w:hint="cs"/>
          <w:sz w:val="30"/>
          <w:szCs w:val="30"/>
          <w:cs/>
        </w:rPr>
        <w:t>/</w:t>
      </w:r>
      <w:r w:rsidRPr="00F40C65">
        <w:rPr>
          <w:rFonts w:ascii="Angsana New" w:hAnsi="Angsana New" w:hint="cs"/>
          <w:sz w:val="30"/>
          <w:szCs w:val="30"/>
          <w:lang w:val="en-GB"/>
        </w:rPr>
        <w:t>2567</w:t>
      </w:r>
      <w:r w:rsidRPr="00F40C65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F40C65">
        <w:rPr>
          <w:rFonts w:ascii="Angsana New" w:hAnsi="Angsana New" w:hint="cs"/>
          <w:sz w:val="30"/>
          <w:szCs w:val="30"/>
          <w:lang w:val="en-GB"/>
        </w:rPr>
        <w:t>16</w:t>
      </w:r>
      <w:r w:rsidRPr="00F40C65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F40C65">
        <w:rPr>
          <w:rFonts w:ascii="Angsana New" w:hAnsi="Angsana New" w:hint="cs"/>
          <w:sz w:val="30"/>
          <w:szCs w:val="30"/>
          <w:lang w:val="en-GB"/>
        </w:rPr>
        <w:t>2567</w:t>
      </w:r>
      <w:r w:rsidRPr="00F40C65">
        <w:rPr>
          <w:rFonts w:ascii="Angsana New" w:hAnsi="Angsana New" w:hint="cs"/>
          <w:sz w:val="30"/>
          <w:szCs w:val="30"/>
          <w:cs/>
        </w:rPr>
        <w:t xml:space="preserve"> อนุมัติให้เพิ่มทุนจดทะเบียนจำนวนครั้งละ </w:t>
      </w:r>
      <w:r w:rsidRPr="00F40C65">
        <w:rPr>
          <w:rFonts w:ascii="Angsana New" w:hAnsi="Angsana New"/>
          <w:sz w:val="30"/>
          <w:szCs w:val="30"/>
        </w:rPr>
        <w:t>100</w:t>
      </w:r>
      <w:r w:rsidRPr="00F40C65">
        <w:rPr>
          <w:rFonts w:ascii="Angsana New" w:hAnsi="Angsana New" w:hint="cs"/>
          <w:sz w:val="30"/>
          <w:szCs w:val="30"/>
          <w:cs/>
        </w:rPr>
        <w:t xml:space="preserve"> ล้านบาท </w:t>
      </w:r>
      <w:bookmarkEnd w:id="14"/>
      <w:r w:rsidRPr="00F40C65">
        <w:rPr>
          <w:rFonts w:ascii="Angsana New" w:hAnsi="Angsana New" w:hint="cs"/>
          <w:sz w:val="30"/>
          <w:szCs w:val="30"/>
          <w:cs/>
        </w:rPr>
        <w:t xml:space="preserve">รวมเป็น </w:t>
      </w:r>
      <w:r w:rsidRPr="00F40C65">
        <w:rPr>
          <w:rFonts w:ascii="Angsana New" w:hAnsi="Angsana New" w:hint="cs"/>
          <w:sz w:val="30"/>
          <w:szCs w:val="30"/>
          <w:lang w:val="en-GB"/>
        </w:rPr>
        <w:t>200</w:t>
      </w:r>
      <w:r w:rsidRPr="00F40C65">
        <w:rPr>
          <w:rFonts w:ascii="Angsana New" w:hAnsi="Angsana New" w:hint="cs"/>
          <w:sz w:val="30"/>
          <w:szCs w:val="30"/>
          <w:cs/>
        </w:rPr>
        <w:t xml:space="preserve"> ล้านบาทโดยได้</w:t>
      </w:r>
      <w:r w:rsidRPr="00F40C65">
        <w:rPr>
          <w:rFonts w:ascii="Angsana New" w:hAnsi="Angsana New"/>
          <w:sz w:val="30"/>
          <w:szCs w:val="30"/>
          <w:cs/>
        </w:rPr>
        <w:t>มีการจดทะเบียนเพิ่มทุนกับกรมพัฒนาธุรกิจการค้าแล้ว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เมื่อวันที่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sz w:val="30"/>
          <w:szCs w:val="30"/>
          <w:lang w:val="en-GB"/>
        </w:rPr>
        <w:t>18</w:t>
      </w:r>
      <w:r w:rsidRPr="00F40C65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F40C65">
        <w:rPr>
          <w:rFonts w:ascii="Angsana New" w:hAnsi="Angsana New"/>
          <w:sz w:val="30"/>
          <w:szCs w:val="30"/>
        </w:rPr>
        <w:t xml:space="preserve"> 2567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F40C65">
        <w:rPr>
          <w:rFonts w:ascii="Angsana New" w:hAnsi="Angsana New" w:hint="cs"/>
          <w:sz w:val="30"/>
          <w:szCs w:val="30"/>
          <w:lang w:val="en-GB"/>
        </w:rPr>
        <w:t>16</w:t>
      </w:r>
      <w:r w:rsidRPr="00F40C65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F40C65">
        <w:rPr>
          <w:rFonts w:ascii="Angsana New" w:hAnsi="Angsana New" w:hint="cs"/>
          <w:sz w:val="30"/>
          <w:szCs w:val="30"/>
          <w:lang w:val="en-GB"/>
        </w:rPr>
        <w:t>2567</w:t>
      </w:r>
      <w:r w:rsidRPr="00F40C65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F40C65">
        <w:rPr>
          <w:rFonts w:ascii="Angsana New" w:hAnsi="Angsana New"/>
          <w:sz w:val="30"/>
          <w:szCs w:val="30"/>
          <w:cs/>
        </w:rPr>
        <w:t xml:space="preserve">โดยบริษัทเข้าถือหุ้นที่เพิ่มทุนทั้งจำนวน ตามมติที่ประชุมคณะกรรมการบริษัท ครั้งที่ </w:t>
      </w:r>
      <w:r w:rsidRPr="00F40C65">
        <w:rPr>
          <w:rFonts w:ascii="Angsana New" w:hAnsi="Angsana New"/>
          <w:sz w:val="30"/>
          <w:szCs w:val="30"/>
        </w:rPr>
        <w:t xml:space="preserve">3/2567 </w:t>
      </w:r>
      <w:r w:rsidRPr="00F40C6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40C65">
        <w:rPr>
          <w:rFonts w:ascii="Angsana New" w:hAnsi="Angsana New"/>
          <w:sz w:val="30"/>
          <w:szCs w:val="30"/>
        </w:rPr>
        <w:t>18</w:t>
      </w:r>
      <w:r w:rsidRPr="00F40C65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F40C65">
        <w:rPr>
          <w:rFonts w:ascii="Angsana New" w:hAnsi="Angsana New"/>
          <w:sz w:val="30"/>
          <w:szCs w:val="30"/>
        </w:rPr>
        <w:t>2567</w:t>
      </w:r>
      <w:r w:rsidRPr="00F40C65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F40C65">
        <w:rPr>
          <w:rFonts w:ascii="Angsana New" w:hAnsi="Angsana New"/>
          <w:sz w:val="30"/>
          <w:szCs w:val="30"/>
          <w:cs/>
        </w:rPr>
        <w:t xml:space="preserve">ครั้งที่ </w:t>
      </w:r>
      <w:r w:rsidRPr="00F40C65">
        <w:rPr>
          <w:rFonts w:ascii="Angsana New" w:hAnsi="Angsana New" w:hint="cs"/>
          <w:sz w:val="30"/>
          <w:szCs w:val="30"/>
          <w:lang w:val="en-GB"/>
        </w:rPr>
        <w:t>4</w:t>
      </w:r>
      <w:r w:rsidRPr="00F40C65">
        <w:rPr>
          <w:rFonts w:ascii="Angsana New" w:hAnsi="Angsana New"/>
          <w:sz w:val="30"/>
          <w:szCs w:val="30"/>
        </w:rPr>
        <w:t xml:space="preserve">/2567 </w:t>
      </w:r>
      <w:r w:rsidRPr="00F40C6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40C65">
        <w:rPr>
          <w:rFonts w:ascii="Angsana New" w:hAnsi="Angsana New" w:hint="cs"/>
          <w:sz w:val="30"/>
          <w:szCs w:val="30"/>
          <w:lang w:val="en-GB"/>
        </w:rPr>
        <w:t>13</w:t>
      </w:r>
      <w:r w:rsidRPr="00F40C65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F40C65">
        <w:rPr>
          <w:rFonts w:ascii="Angsana New" w:hAnsi="Angsana New"/>
          <w:sz w:val="30"/>
          <w:szCs w:val="30"/>
        </w:rPr>
        <w:t>2567</w:t>
      </w:r>
    </w:p>
    <w:p w14:paraId="18459BA8" w14:textId="77777777" w:rsidR="00AB4E8A" w:rsidRPr="00F40C65" w:rsidRDefault="00AB4E8A" w:rsidP="00AB4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1714084" w14:textId="77777777" w:rsidR="00AB4E8A" w:rsidRPr="00F40C65" w:rsidRDefault="00AB4E8A" w:rsidP="00AB4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ตามมติที่ประชุมวิสามัญผู้ถือหุ้น ของบริษัท สยามสตีลไวร์ จำกัด ครั้งที่ </w:t>
      </w:r>
      <w:r w:rsidRPr="00F40C65">
        <w:rPr>
          <w:rFonts w:ascii="Angsana New" w:hAnsi="Angsana New"/>
          <w:sz w:val="30"/>
          <w:szCs w:val="30"/>
        </w:rPr>
        <w:t xml:space="preserve">1/2566  </w:t>
      </w:r>
      <w:r w:rsidRPr="00F40C6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40C65">
        <w:rPr>
          <w:rFonts w:ascii="Angsana New" w:hAnsi="Angsana New"/>
          <w:sz w:val="30"/>
          <w:szCs w:val="30"/>
        </w:rPr>
        <w:t xml:space="preserve">24 </w:t>
      </w:r>
      <w:r w:rsidRPr="00F40C65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F40C65">
        <w:rPr>
          <w:rFonts w:ascii="Angsana New" w:hAnsi="Angsana New"/>
          <w:sz w:val="30"/>
          <w:szCs w:val="30"/>
        </w:rPr>
        <w:t xml:space="preserve">2566 </w:t>
      </w:r>
      <w:r w:rsidRPr="00F40C65">
        <w:rPr>
          <w:rFonts w:ascii="Angsana New" w:hAnsi="Angsana New"/>
          <w:sz w:val="30"/>
          <w:szCs w:val="30"/>
          <w:cs/>
        </w:rPr>
        <w:t xml:space="preserve">อนุมัติให้เพิ่มทุนจดทะเบียนจำนวน </w:t>
      </w:r>
      <w:r w:rsidRPr="00F40C65">
        <w:rPr>
          <w:rFonts w:ascii="Angsana New" w:hAnsi="Angsana New"/>
          <w:sz w:val="30"/>
          <w:szCs w:val="30"/>
        </w:rPr>
        <w:t xml:space="preserve">50 </w:t>
      </w:r>
      <w:r w:rsidRPr="00F40C65">
        <w:rPr>
          <w:rFonts w:ascii="Angsana New" w:hAnsi="Angsana New"/>
          <w:sz w:val="30"/>
          <w:szCs w:val="30"/>
          <w:cs/>
        </w:rPr>
        <w:t xml:space="preserve">ล้านบาท โดยบริษัทเข้าถือหุ้นที่เพิ่มทุนทั้งจำนวน และได้มีการจดทะเบียนเพิ่มทุนกับกรมพัฒนาธุรกิจการค้าแล้วเมื่อวันที่ </w:t>
      </w:r>
      <w:r w:rsidRPr="00F40C65">
        <w:rPr>
          <w:rFonts w:ascii="Angsana New" w:hAnsi="Angsana New"/>
          <w:sz w:val="30"/>
          <w:szCs w:val="30"/>
        </w:rPr>
        <w:t xml:space="preserve">24 </w:t>
      </w:r>
      <w:r w:rsidRPr="00F40C65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F40C65">
        <w:rPr>
          <w:rFonts w:ascii="Angsana New" w:hAnsi="Angsana New"/>
          <w:sz w:val="30"/>
          <w:szCs w:val="30"/>
        </w:rPr>
        <w:t>2566</w:t>
      </w:r>
    </w:p>
    <w:p w14:paraId="5DC1B8EA" w14:textId="77777777" w:rsidR="008230AC" w:rsidRPr="00F40C65" w:rsidRDefault="008230AC" w:rsidP="00AB4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u w:val="single"/>
        </w:rPr>
      </w:pPr>
    </w:p>
    <w:p w14:paraId="348A08A0" w14:textId="668A2BDD" w:rsidR="00924DD3" w:rsidRPr="00F40C65" w:rsidRDefault="00924DD3" w:rsidP="00AB4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u w:val="single"/>
        </w:rPr>
      </w:pPr>
      <w:r w:rsidRPr="00F40C65">
        <w:rPr>
          <w:rFonts w:ascii="Angsana New" w:hAnsi="Angsana New"/>
          <w:sz w:val="30"/>
          <w:szCs w:val="30"/>
          <w:u w:val="single"/>
          <w:cs/>
        </w:rPr>
        <w:t>รายการ</w:t>
      </w:r>
      <w:r w:rsidRPr="00F40C65">
        <w:rPr>
          <w:rFonts w:ascii="Angsana New" w:hAnsi="Angsana New" w:hint="cs"/>
          <w:sz w:val="30"/>
          <w:szCs w:val="30"/>
          <w:u w:val="single"/>
          <w:cs/>
        </w:rPr>
        <w:t>เลิกกิจการ</w:t>
      </w:r>
      <w:r w:rsidRPr="00F40C65">
        <w:rPr>
          <w:rFonts w:ascii="Angsana New" w:hAnsi="Angsana New"/>
          <w:sz w:val="30"/>
          <w:szCs w:val="30"/>
          <w:u w:val="single"/>
          <w:cs/>
        </w:rPr>
        <w:t>ในบริษัทย่อย</w:t>
      </w:r>
      <w:r w:rsidRPr="00F40C65">
        <w:rPr>
          <w:rFonts w:ascii="Angsana New" w:hAnsi="Angsana New"/>
          <w:sz w:val="30"/>
          <w:szCs w:val="30"/>
          <w:u w:val="single"/>
        </w:rPr>
        <w:t xml:space="preserve">    </w:t>
      </w:r>
    </w:p>
    <w:p w14:paraId="1D0E0B9E" w14:textId="45D1600D" w:rsidR="00924DD3" w:rsidRPr="00F40C65" w:rsidRDefault="00924DD3" w:rsidP="00AB4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ในระหว่าง</w:t>
      </w:r>
      <w:r w:rsidR="008230AC" w:rsidRPr="00F40C65">
        <w:rPr>
          <w:rFonts w:ascii="Angsana New" w:hAnsi="Angsana New" w:hint="cs"/>
          <w:sz w:val="30"/>
          <w:szCs w:val="30"/>
          <w:cs/>
        </w:rPr>
        <w:t>ปี บริษัทย่อย จำนวน 5 แห่งได้</w:t>
      </w:r>
      <w:r w:rsidR="004A4EA5" w:rsidRPr="00F40C65">
        <w:rPr>
          <w:rFonts w:ascii="Angsana New" w:hAnsi="Angsana New" w:hint="cs"/>
          <w:sz w:val="30"/>
          <w:szCs w:val="30"/>
          <w:cs/>
        </w:rPr>
        <w:t>จดทะเบียน</w:t>
      </w:r>
      <w:r w:rsidR="008230AC" w:rsidRPr="00F40C65">
        <w:rPr>
          <w:rFonts w:ascii="Angsana New" w:hAnsi="Angsana New" w:hint="cs"/>
          <w:sz w:val="30"/>
          <w:szCs w:val="30"/>
          <w:cs/>
        </w:rPr>
        <w:t xml:space="preserve">เลิกกิจการ ตามหมายเหตุข้อ </w:t>
      </w:r>
      <w:r w:rsidR="00967966" w:rsidRPr="00F40C65">
        <w:rPr>
          <w:rFonts w:ascii="Angsana New" w:hAnsi="Angsana New" w:hint="cs"/>
          <w:sz w:val="30"/>
          <w:szCs w:val="30"/>
          <w:cs/>
        </w:rPr>
        <w:t>2.5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C377343" w14:textId="77777777" w:rsidR="00AB4E8A" w:rsidRDefault="00AB4E8A" w:rsidP="0046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CAE4F29" w14:textId="77777777" w:rsidR="00F40C65" w:rsidRDefault="00F40C65" w:rsidP="0046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042E799" w14:textId="77777777" w:rsidR="00F40C65" w:rsidRDefault="00F40C65" w:rsidP="0046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6D0F818" w14:textId="77777777" w:rsidR="00F40C65" w:rsidRDefault="00F40C65" w:rsidP="0046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88D21FB" w14:textId="77777777" w:rsidR="00F40C65" w:rsidRDefault="00F40C65" w:rsidP="0046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C65C7B9" w14:textId="77777777" w:rsidR="00F40C65" w:rsidRDefault="00F40C65" w:rsidP="0046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5B2E69F" w14:textId="77777777" w:rsidR="00F40C65" w:rsidRDefault="00F40C65" w:rsidP="0046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91D46AA" w14:textId="77777777" w:rsidR="00F40C65" w:rsidRDefault="00F40C65" w:rsidP="0046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B8A9C09" w14:textId="77777777" w:rsidR="00F40C65" w:rsidRDefault="00F40C65" w:rsidP="0046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828A261" w14:textId="77777777" w:rsidR="00F40C65" w:rsidRDefault="00F40C65" w:rsidP="0046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AC2C342" w14:textId="77777777" w:rsidR="00F40C65" w:rsidRDefault="00F40C65" w:rsidP="0046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bookmarkEnd w:id="15"/>
    <w:bookmarkEnd w:id="16"/>
    <w:p w14:paraId="135FE2B3" w14:textId="35C1EDAD" w:rsidR="00A51632" w:rsidRPr="00F40C65" w:rsidRDefault="00A50690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50CE9" w:rsidRPr="00F40C65">
        <w:rPr>
          <w:rFonts w:ascii="Angsana New" w:hAnsi="Angsana New"/>
          <w:b/>
          <w:bCs/>
          <w:sz w:val="32"/>
          <w:szCs w:val="32"/>
        </w:rPr>
        <w:t>1</w:t>
      </w:r>
      <w:r w:rsidR="00A51632" w:rsidRPr="00F40C65">
        <w:rPr>
          <w:rFonts w:ascii="Angsana New" w:hAnsi="Angsana New"/>
          <w:b/>
          <w:bCs/>
          <w:sz w:val="30"/>
          <w:szCs w:val="30"/>
        </w:rPr>
        <w:t xml:space="preserve">       </w:t>
      </w:r>
      <w:r w:rsidR="00A51632" w:rsidRPr="00F40C65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229"/>
        <w:gridCol w:w="1843"/>
      </w:tblGrid>
      <w:tr w:rsidR="00FE35D4" w:rsidRPr="00F40C65" w14:paraId="73D00E8D" w14:textId="77777777" w:rsidTr="006D20E4">
        <w:trPr>
          <w:tblHeader/>
        </w:trPr>
        <w:tc>
          <w:tcPr>
            <w:tcW w:w="9072" w:type="dxa"/>
            <w:gridSpan w:val="2"/>
            <w:vAlign w:val="bottom"/>
          </w:tcPr>
          <w:p w14:paraId="60889BDB" w14:textId="77777777" w:rsidR="00EA1732" w:rsidRPr="00F40C65" w:rsidRDefault="00EA1732" w:rsidP="00FE35D4">
            <w:pPr>
              <w:ind w:right="-11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E35D4" w:rsidRPr="00F40C65" w14:paraId="3621F602" w14:textId="77777777" w:rsidTr="00904AD7">
        <w:trPr>
          <w:tblHeader/>
        </w:trPr>
        <w:tc>
          <w:tcPr>
            <w:tcW w:w="7229" w:type="dxa"/>
            <w:vAlign w:val="bottom"/>
          </w:tcPr>
          <w:p w14:paraId="0FCB29F1" w14:textId="77777777" w:rsidR="009E4B1F" w:rsidRPr="00F40C65" w:rsidRDefault="009E4B1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0014B9A1" w14:textId="77777777" w:rsidR="009E4B1F" w:rsidRPr="00F40C65" w:rsidRDefault="009E4B1F" w:rsidP="00FE35D4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FE35D4" w:rsidRPr="00F40C65" w14:paraId="330D4597" w14:textId="77777777" w:rsidTr="00904AD7">
        <w:trPr>
          <w:tblHeader/>
        </w:trPr>
        <w:tc>
          <w:tcPr>
            <w:tcW w:w="7229" w:type="dxa"/>
            <w:vAlign w:val="bottom"/>
          </w:tcPr>
          <w:p w14:paraId="4FE77E1F" w14:textId="77777777" w:rsidR="009E4B1F" w:rsidRPr="00F40C65" w:rsidRDefault="009E4B1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7EDE591A" w14:textId="77777777" w:rsidR="009E4B1F" w:rsidRPr="00F40C65" w:rsidRDefault="009E4B1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FE35D4" w:rsidRPr="00F40C65" w14:paraId="19DF3857" w14:textId="77777777" w:rsidTr="00904AD7">
        <w:tc>
          <w:tcPr>
            <w:tcW w:w="7229" w:type="dxa"/>
            <w:vAlign w:val="bottom"/>
          </w:tcPr>
          <w:p w14:paraId="1F33712C" w14:textId="77777777" w:rsidR="009E4B1F" w:rsidRPr="00F40C65" w:rsidRDefault="009E4B1F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43" w:type="dxa"/>
            <w:vAlign w:val="bottom"/>
          </w:tcPr>
          <w:p w14:paraId="13896B1F" w14:textId="77777777" w:rsidR="009E4B1F" w:rsidRPr="00F40C65" w:rsidRDefault="009E4B1F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FE35D4" w:rsidRPr="00F40C65" w14:paraId="223E7BEA" w14:textId="77777777" w:rsidTr="00904AD7">
        <w:tc>
          <w:tcPr>
            <w:tcW w:w="7229" w:type="dxa"/>
            <w:vAlign w:val="bottom"/>
          </w:tcPr>
          <w:p w14:paraId="23811E4D" w14:textId="2A1CB193" w:rsidR="009E4B1F" w:rsidRPr="00F40C65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43" w:type="dxa"/>
            <w:vAlign w:val="bottom"/>
          </w:tcPr>
          <w:p w14:paraId="2B742865" w14:textId="77777777" w:rsidR="009E4B1F" w:rsidRPr="00F40C65" w:rsidRDefault="0014265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70,388</w:t>
            </w:r>
          </w:p>
        </w:tc>
      </w:tr>
      <w:tr w:rsidR="00FE35D4" w:rsidRPr="00F40C65" w14:paraId="79C00AEF" w14:textId="77777777" w:rsidTr="00904AD7">
        <w:tc>
          <w:tcPr>
            <w:tcW w:w="7229" w:type="dxa"/>
            <w:vAlign w:val="bottom"/>
          </w:tcPr>
          <w:p w14:paraId="522495F3" w14:textId="77777777" w:rsidR="009E4B1F" w:rsidRPr="00F40C65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6099723A" w14:textId="77777777" w:rsidR="009E4B1F" w:rsidRPr="00F40C65" w:rsidRDefault="00787CAB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40C65" w14:paraId="3FF227C4" w14:textId="77777777" w:rsidTr="00904AD7">
        <w:tc>
          <w:tcPr>
            <w:tcW w:w="7229" w:type="dxa"/>
            <w:vAlign w:val="bottom"/>
          </w:tcPr>
          <w:p w14:paraId="57707A4B" w14:textId="2FEDE2F0" w:rsidR="009E4B1F" w:rsidRPr="00F40C65" w:rsidRDefault="003D16E1" w:rsidP="00FE35D4">
            <w:pPr>
              <w:ind w:right="-11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43" w:type="dxa"/>
            <w:vAlign w:val="bottom"/>
          </w:tcPr>
          <w:p w14:paraId="111078AC" w14:textId="77777777" w:rsidR="009E4B1F" w:rsidRPr="00F40C65" w:rsidRDefault="009E4B1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40C65" w14:paraId="5E731637" w14:textId="77777777" w:rsidTr="00904AD7">
        <w:tc>
          <w:tcPr>
            <w:tcW w:w="7229" w:type="dxa"/>
            <w:vAlign w:val="bottom"/>
          </w:tcPr>
          <w:p w14:paraId="0CC3C2EA" w14:textId="68F50EB3" w:rsidR="009E4B1F" w:rsidRPr="00F40C65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A1790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D194B85" w14:textId="77777777" w:rsidR="009E4B1F" w:rsidRPr="00F40C65" w:rsidRDefault="0014265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70,388</w:t>
            </w:r>
          </w:p>
        </w:tc>
      </w:tr>
      <w:tr w:rsidR="00FE35D4" w:rsidRPr="00F40C65" w14:paraId="68E69823" w14:textId="77777777" w:rsidTr="00904AD7">
        <w:tc>
          <w:tcPr>
            <w:tcW w:w="7229" w:type="dxa"/>
            <w:vAlign w:val="bottom"/>
          </w:tcPr>
          <w:p w14:paraId="00282136" w14:textId="77777777" w:rsidR="009E4B1F" w:rsidRPr="00F40C65" w:rsidRDefault="009E4B1F" w:rsidP="00FE35D4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1E8ED74E" w14:textId="77777777" w:rsidR="009E4B1F" w:rsidRPr="00F40C65" w:rsidRDefault="008407C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40C65" w14:paraId="4AC18548" w14:textId="77777777" w:rsidTr="00904AD7">
        <w:tc>
          <w:tcPr>
            <w:tcW w:w="7229" w:type="dxa"/>
            <w:vAlign w:val="bottom"/>
          </w:tcPr>
          <w:p w14:paraId="716765E8" w14:textId="4F46002A" w:rsidR="009E4B1F" w:rsidRPr="00F40C65" w:rsidRDefault="003D16E1" w:rsidP="00FE35D4">
            <w:pPr>
              <w:ind w:right="-11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43" w:type="dxa"/>
            <w:vAlign w:val="bottom"/>
          </w:tcPr>
          <w:p w14:paraId="26BD6467" w14:textId="77777777" w:rsidR="009E4B1F" w:rsidRPr="00F40C65" w:rsidRDefault="009E4B1F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40C65" w14:paraId="3D272278" w14:textId="77777777" w:rsidTr="00904AD7">
        <w:tc>
          <w:tcPr>
            <w:tcW w:w="7229" w:type="dxa"/>
            <w:vAlign w:val="bottom"/>
          </w:tcPr>
          <w:p w14:paraId="3EE0E960" w14:textId="7B806400" w:rsidR="009E4B1F" w:rsidRPr="00F40C65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C502F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5CAEF" w14:textId="77777777" w:rsidR="009E4B1F" w:rsidRPr="00F40C65" w:rsidRDefault="009E4B1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70,388</w:t>
            </w:r>
          </w:p>
        </w:tc>
      </w:tr>
      <w:tr w:rsidR="00FE35D4" w:rsidRPr="00F40C65" w14:paraId="31B275ED" w14:textId="77777777" w:rsidTr="00904AD7">
        <w:trPr>
          <w:trHeight w:hRule="exact" w:val="227"/>
        </w:trPr>
        <w:tc>
          <w:tcPr>
            <w:tcW w:w="7229" w:type="dxa"/>
            <w:vAlign w:val="bottom"/>
          </w:tcPr>
          <w:p w14:paraId="216221CC" w14:textId="77777777" w:rsidR="009E4B1F" w:rsidRPr="00F40C65" w:rsidRDefault="009E4B1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4CB75E88" w14:textId="77777777" w:rsidR="009E4B1F" w:rsidRPr="00F40C65" w:rsidRDefault="009E4B1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FE35D4" w:rsidRPr="00F40C65" w14:paraId="53D5D1CB" w14:textId="77777777" w:rsidTr="00904AD7">
        <w:tc>
          <w:tcPr>
            <w:tcW w:w="7229" w:type="dxa"/>
            <w:vAlign w:val="bottom"/>
          </w:tcPr>
          <w:p w14:paraId="2662DBDE" w14:textId="78C31BC7" w:rsidR="009E4B1F" w:rsidRPr="00F40C65" w:rsidRDefault="003D16E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843" w:type="dxa"/>
            <w:vAlign w:val="bottom"/>
          </w:tcPr>
          <w:p w14:paraId="3999942A" w14:textId="77777777" w:rsidR="009E4B1F" w:rsidRPr="00F40C65" w:rsidRDefault="009E4B1F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FE35D4" w:rsidRPr="00F40C65" w14:paraId="615BE207" w14:textId="77777777" w:rsidTr="00904AD7">
        <w:tc>
          <w:tcPr>
            <w:tcW w:w="7229" w:type="dxa"/>
            <w:vAlign w:val="bottom"/>
          </w:tcPr>
          <w:p w14:paraId="4CDE3DF9" w14:textId="577EF400" w:rsidR="009E4B1F" w:rsidRPr="00F40C65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C502F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3" w:type="dxa"/>
            <w:vAlign w:val="bottom"/>
          </w:tcPr>
          <w:p w14:paraId="04FC6283" w14:textId="77777777" w:rsidR="009E4B1F" w:rsidRPr="00F40C65" w:rsidRDefault="00787CAB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63FF1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6,326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FE35D4" w:rsidRPr="00F40C65" w14:paraId="28E2ABA7" w14:textId="77777777" w:rsidTr="003E3AB3">
        <w:tc>
          <w:tcPr>
            <w:tcW w:w="7229" w:type="dxa"/>
            <w:vAlign w:val="bottom"/>
          </w:tcPr>
          <w:p w14:paraId="1CFB075A" w14:textId="58F412F8" w:rsidR="009E4B1F" w:rsidRPr="00F40C65" w:rsidRDefault="003D16E1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6555D53F" w14:textId="77777777" w:rsidR="009E4B1F" w:rsidRPr="00F40C65" w:rsidRDefault="009E4B1F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E35D4" w:rsidRPr="00F40C65" w14:paraId="4A0FED12" w14:textId="77777777" w:rsidTr="003E3AB3">
        <w:tc>
          <w:tcPr>
            <w:tcW w:w="7229" w:type="dxa"/>
            <w:vAlign w:val="bottom"/>
          </w:tcPr>
          <w:p w14:paraId="7219802D" w14:textId="77777777" w:rsidR="009E4B1F" w:rsidRPr="00F40C65" w:rsidRDefault="00C858C5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7574571" w14:textId="35E7ECDE" w:rsidR="009E4B1F" w:rsidRPr="00F40C65" w:rsidRDefault="009C502F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3,725</w:t>
            </w:r>
          </w:p>
        </w:tc>
      </w:tr>
      <w:tr w:rsidR="00FE35D4" w:rsidRPr="00F40C65" w14:paraId="3DF2D0F6" w14:textId="77777777" w:rsidTr="00904AD7">
        <w:tc>
          <w:tcPr>
            <w:tcW w:w="7229" w:type="dxa"/>
            <w:vAlign w:val="bottom"/>
          </w:tcPr>
          <w:p w14:paraId="6006B064" w14:textId="5D8C424F" w:rsidR="009E4B1F" w:rsidRPr="00F40C65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C502F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C502F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BA9D8E5" w14:textId="5AA264C2" w:rsidR="009E4B1F" w:rsidRPr="00F40C65" w:rsidRDefault="00C43655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9C502F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2,601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FE35D4" w:rsidRPr="00F40C65" w14:paraId="409CB70D" w14:textId="77777777" w:rsidTr="00904AD7">
        <w:tc>
          <w:tcPr>
            <w:tcW w:w="7229" w:type="dxa"/>
            <w:vAlign w:val="bottom"/>
          </w:tcPr>
          <w:p w14:paraId="27474C4E" w14:textId="2DC314F8" w:rsidR="009E4B1F" w:rsidRPr="00F40C65" w:rsidRDefault="003D16E1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75470521" w14:textId="77777777" w:rsidR="009E4B1F" w:rsidRPr="00F40C65" w:rsidRDefault="009E4B1F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40C65" w14:paraId="5AFC6720" w14:textId="77777777" w:rsidTr="00904AD7">
        <w:tc>
          <w:tcPr>
            <w:tcW w:w="7229" w:type="dxa"/>
            <w:vAlign w:val="bottom"/>
          </w:tcPr>
          <w:p w14:paraId="5727557F" w14:textId="5499C7C7" w:rsidR="009E4B1F" w:rsidRPr="00F40C65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vMerge w:val="restart"/>
            <w:vAlign w:val="bottom"/>
          </w:tcPr>
          <w:p w14:paraId="1719FC9A" w14:textId="5D652170" w:rsidR="009E4B1F" w:rsidRPr="00F40C65" w:rsidRDefault="009C502F" w:rsidP="00FE35D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40C65" w14:paraId="73B1A209" w14:textId="77777777" w:rsidTr="00904AD7">
        <w:tc>
          <w:tcPr>
            <w:tcW w:w="7229" w:type="dxa"/>
            <w:vAlign w:val="bottom"/>
          </w:tcPr>
          <w:p w14:paraId="200D25E5" w14:textId="77777777" w:rsidR="009E4B1F" w:rsidRPr="00F40C65" w:rsidRDefault="009709A8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bottom"/>
          </w:tcPr>
          <w:p w14:paraId="337391EB" w14:textId="77777777" w:rsidR="009E4B1F" w:rsidRPr="00F40C65" w:rsidRDefault="009E4B1F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E35D4" w:rsidRPr="00F40C65" w14:paraId="6BB21628" w14:textId="77777777" w:rsidTr="00904AD7">
        <w:tc>
          <w:tcPr>
            <w:tcW w:w="7229" w:type="dxa"/>
            <w:vAlign w:val="bottom"/>
          </w:tcPr>
          <w:p w14:paraId="00A21FEB" w14:textId="42A9374F" w:rsidR="009E4B1F" w:rsidRPr="00F40C65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C502F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F3C88" w14:textId="77777777" w:rsidR="009E4B1F" w:rsidRPr="00F40C65" w:rsidRDefault="009B5DD3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E63FF1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2,601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FE35D4" w:rsidRPr="00F40C65" w14:paraId="6BAAF931" w14:textId="77777777" w:rsidTr="00701BE2">
        <w:tc>
          <w:tcPr>
            <w:tcW w:w="7229" w:type="dxa"/>
          </w:tcPr>
          <w:p w14:paraId="2A08DF4A" w14:textId="77777777" w:rsidR="009E4B1F" w:rsidRPr="00F40C65" w:rsidRDefault="009E4B1F" w:rsidP="00FE35D4">
            <w:pPr>
              <w:pStyle w:val="ListParagraph"/>
              <w:ind w:left="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16ADCF2" w14:textId="77777777" w:rsidR="009E4B1F" w:rsidRPr="00F40C65" w:rsidRDefault="009E4B1F" w:rsidP="00FE35D4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FE35D4" w:rsidRPr="00F40C65" w14:paraId="4D57D76E" w14:textId="77777777" w:rsidTr="00701BE2">
        <w:tc>
          <w:tcPr>
            <w:tcW w:w="7229" w:type="dxa"/>
          </w:tcPr>
          <w:p w14:paraId="1926BF5E" w14:textId="77777777" w:rsidR="00701BE2" w:rsidRPr="00F40C65" w:rsidRDefault="00701BE2" w:rsidP="00FE35D4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43" w:type="dxa"/>
            <w:vAlign w:val="bottom"/>
          </w:tcPr>
          <w:p w14:paraId="7E8848A5" w14:textId="77777777" w:rsidR="00701BE2" w:rsidRPr="00F40C65" w:rsidRDefault="00701BE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40C65" w14:paraId="4A6FC154" w14:textId="77777777" w:rsidTr="00701BE2">
        <w:tc>
          <w:tcPr>
            <w:tcW w:w="7229" w:type="dxa"/>
          </w:tcPr>
          <w:p w14:paraId="3DF0699B" w14:textId="616800A3" w:rsidR="009E4B1F" w:rsidRPr="00F40C65" w:rsidRDefault="009E4B1F" w:rsidP="00FE35D4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9C502F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43" w:type="dxa"/>
            <w:tcBorders>
              <w:bottom w:val="double" w:sz="4" w:space="0" w:color="000000"/>
            </w:tcBorders>
            <w:vAlign w:val="bottom"/>
          </w:tcPr>
          <w:p w14:paraId="4B10468F" w14:textId="205CDA72" w:rsidR="009E4B1F" w:rsidRPr="00F40C65" w:rsidRDefault="009C50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9E4B1F" w:rsidRPr="00F40C65" w14:paraId="59C7D7C5" w14:textId="77777777" w:rsidTr="00904AD7">
        <w:tc>
          <w:tcPr>
            <w:tcW w:w="7229" w:type="dxa"/>
          </w:tcPr>
          <w:p w14:paraId="3C588424" w14:textId="7F1C10E1" w:rsidR="009E4B1F" w:rsidRPr="00F40C65" w:rsidRDefault="009E4B1F" w:rsidP="00FE35D4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9C502F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double" w:sz="4" w:space="0" w:color="000000"/>
              <w:bottom w:val="double" w:sz="4" w:space="0" w:color="000000"/>
            </w:tcBorders>
            <w:vAlign w:val="bottom"/>
          </w:tcPr>
          <w:p w14:paraId="2AD21DA4" w14:textId="77777777" w:rsidR="009E4B1F" w:rsidRPr="00F40C65" w:rsidRDefault="00E63FF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</w:tbl>
    <w:p w14:paraId="62AD8D6F" w14:textId="77777777" w:rsidR="00912CAC" w:rsidRPr="00F40C65" w:rsidRDefault="00912CAC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4A17322" w14:textId="5518CBE2" w:rsidR="00E63FF1" w:rsidRPr="00F40C65" w:rsidRDefault="00E63FF1" w:rsidP="00FE35D4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</w:t>
      </w:r>
      <w:r w:rsidR="003D16E1" w:rsidRPr="00F40C65">
        <w:rPr>
          <w:rFonts w:ascii="Angsana New" w:hAnsi="Angsana New" w:hint="cs"/>
          <w:sz w:val="30"/>
          <w:szCs w:val="30"/>
          <w:cs/>
        </w:rPr>
        <w:t xml:space="preserve">เป็นที่ดินจังหวัดอุดรธานี มีราคาประเมินจำนวน 67.79 ล้านบาท </w:t>
      </w:r>
      <w:r w:rsidRPr="00F40C65">
        <w:rPr>
          <w:rFonts w:ascii="Angsana New" w:hAnsi="Angsana New"/>
          <w:sz w:val="30"/>
          <w:szCs w:val="30"/>
          <w:cs/>
        </w:rPr>
        <w:t xml:space="preserve">ประเมินโดยผู้ประเมินราคาอิสระ </w:t>
      </w:r>
      <w:r w:rsidR="00464DBA" w:rsidRPr="00F40C65">
        <w:rPr>
          <w:rFonts w:ascii="Angsana New" w:hAnsi="Angsana New" w:hint="cs"/>
          <w:sz w:val="30"/>
          <w:szCs w:val="30"/>
          <w:cs/>
        </w:rPr>
        <w:t>โดย</w:t>
      </w:r>
      <w:r w:rsidR="003D16E1" w:rsidRPr="00F40C65">
        <w:rPr>
          <w:rFonts w:ascii="Angsana New" w:hAnsi="Angsana New" w:hint="cs"/>
          <w:sz w:val="30"/>
          <w:szCs w:val="30"/>
          <w:cs/>
        </w:rPr>
        <w:t>ใช้วิธี</w:t>
      </w:r>
      <w:r w:rsidRPr="00F40C65">
        <w:rPr>
          <w:rFonts w:ascii="Angsana New" w:hAnsi="Angsana New"/>
          <w:sz w:val="30"/>
          <w:szCs w:val="30"/>
          <w:cs/>
        </w:rPr>
        <w:t>เปรียบเทียบราคาตลาด</w:t>
      </w:r>
      <w:r w:rsidR="003D16E1" w:rsidRPr="00F40C65">
        <w:rPr>
          <w:rFonts w:ascii="Angsana New" w:hAnsi="Angsana New" w:hint="cs"/>
          <w:sz w:val="30"/>
          <w:szCs w:val="30"/>
          <w:cs/>
        </w:rPr>
        <w:t xml:space="preserve">ตามรายงานลงวันที่ </w:t>
      </w:r>
      <w:r w:rsidR="003D16E1" w:rsidRPr="00F40C65">
        <w:rPr>
          <w:rFonts w:ascii="Angsana New" w:hAnsi="Angsana New"/>
          <w:sz w:val="30"/>
          <w:szCs w:val="30"/>
        </w:rPr>
        <w:t>30</w:t>
      </w:r>
      <w:r w:rsidR="003D16E1" w:rsidRPr="00F40C65"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="003D16E1" w:rsidRPr="00F40C65">
        <w:rPr>
          <w:rFonts w:ascii="Angsana New" w:hAnsi="Angsana New"/>
          <w:sz w:val="30"/>
          <w:szCs w:val="30"/>
        </w:rPr>
        <w:t xml:space="preserve"> </w:t>
      </w:r>
      <w:r w:rsidR="003D16E1" w:rsidRPr="00F40C65">
        <w:rPr>
          <w:rFonts w:ascii="Angsana New" w:hAnsi="Angsana New" w:hint="cs"/>
          <w:sz w:val="30"/>
          <w:szCs w:val="30"/>
          <w:cs/>
        </w:rPr>
        <w:t>2567</w:t>
      </w:r>
    </w:p>
    <w:p w14:paraId="50CAC554" w14:textId="77777777" w:rsidR="00271EC7" w:rsidRPr="00F40C65" w:rsidRDefault="00271E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</w:rPr>
        <w:br w:type="page"/>
      </w:r>
    </w:p>
    <w:p w14:paraId="0E010986" w14:textId="77777777" w:rsidR="009709A8" w:rsidRPr="00F40C65" w:rsidRDefault="009709A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  <w:sectPr w:rsidR="009709A8" w:rsidRPr="00F40C65" w:rsidSect="007B242F">
          <w:pgSz w:w="11909" w:h="16834" w:code="9"/>
          <w:pgMar w:top="692" w:right="569" w:bottom="578" w:left="1151" w:header="720" w:footer="720" w:gutter="0"/>
          <w:cols w:space="720"/>
          <w:docGrid w:linePitch="245"/>
        </w:sectPr>
      </w:pPr>
    </w:p>
    <w:p w14:paraId="58D723A2" w14:textId="77777777" w:rsidR="00113B0B" w:rsidRPr="00F40C65" w:rsidRDefault="00DD5D1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F40C65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A50CE9" w:rsidRPr="00F40C65">
        <w:rPr>
          <w:rFonts w:ascii="Angsana New" w:hAnsi="Angsana New"/>
          <w:b/>
          <w:bCs/>
          <w:sz w:val="28"/>
          <w:szCs w:val="28"/>
        </w:rPr>
        <w:t>2</w:t>
      </w:r>
      <w:r w:rsidR="009D4B2D" w:rsidRPr="00F40C65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113B0B" w:rsidRPr="00F40C65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 </w:t>
      </w:r>
    </w:p>
    <w:tbl>
      <w:tblPr>
        <w:tblW w:w="151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1"/>
        <w:gridCol w:w="2834"/>
        <w:gridCol w:w="1260"/>
        <w:gridCol w:w="270"/>
        <w:gridCol w:w="1170"/>
        <w:gridCol w:w="270"/>
        <w:gridCol w:w="1260"/>
        <w:gridCol w:w="270"/>
        <w:gridCol w:w="1260"/>
        <w:gridCol w:w="236"/>
        <w:gridCol w:w="34"/>
        <w:gridCol w:w="65"/>
        <w:gridCol w:w="1183"/>
        <w:gridCol w:w="34"/>
        <w:gridCol w:w="151"/>
        <w:gridCol w:w="51"/>
        <w:gridCol w:w="46"/>
        <w:gridCol w:w="139"/>
        <w:gridCol w:w="12"/>
        <w:gridCol w:w="1078"/>
        <w:gridCol w:w="185"/>
        <w:gridCol w:w="39"/>
        <w:gridCol w:w="151"/>
        <w:gridCol w:w="39"/>
        <w:gridCol w:w="51"/>
        <w:gridCol w:w="134"/>
        <w:gridCol w:w="17"/>
        <w:gridCol w:w="1208"/>
        <w:gridCol w:w="173"/>
        <w:gridCol w:w="10"/>
        <w:gridCol w:w="89"/>
        <w:gridCol w:w="24"/>
        <w:gridCol w:w="149"/>
        <w:gridCol w:w="12"/>
        <w:gridCol w:w="22"/>
        <w:gridCol w:w="997"/>
        <w:gridCol w:w="24"/>
        <w:gridCol w:w="149"/>
        <w:gridCol w:w="12"/>
        <w:gridCol w:w="24"/>
      </w:tblGrid>
      <w:tr w:rsidR="00FE35D4" w:rsidRPr="00F40C65" w14:paraId="059CFFA5" w14:textId="77777777" w:rsidTr="00643454">
        <w:trPr>
          <w:tblHeader/>
        </w:trPr>
        <w:tc>
          <w:tcPr>
            <w:tcW w:w="2885" w:type="dxa"/>
            <w:gridSpan w:val="2"/>
            <w:vAlign w:val="bottom"/>
          </w:tcPr>
          <w:p w14:paraId="507EE268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C0807B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A0DBA37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62" w:type="dxa"/>
            <w:gridSpan w:val="31"/>
          </w:tcPr>
          <w:p w14:paraId="6BAD870D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06" w:type="dxa"/>
            <w:gridSpan w:val="5"/>
          </w:tcPr>
          <w:p w14:paraId="7B22EAF7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E35D4" w:rsidRPr="00F40C65" w14:paraId="7399FD53" w14:textId="77777777" w:rsidTr="00643454">
        <w:trPr>
          <w:gridAfter w:val="2"/>
          <w:wAfter w:w="36" w:type="dxa"/>
          <w:tblHeader/>
        </w:trPr>
        <w:tc>
          <w:tcPr>
            <w:tcW w:w="2885" w:type="dxa"/>
            <w:gridSpan w:val="2"/>
            <w:vAlign w:val="bottom"/>
          </w:tcPr>
          <w:p w14:paraId="7307FE6E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4B8C996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01A2A48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6D4B4C4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927AE47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55A2EC" w14:textId="77777777" w:rsidR="00541311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6A581C5C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44F373" w14:textId="77777777" w:rsidR="00541311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5D3C708C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14:paraId="72B688AB" w14:textId="77777777" w:rsidR="00541311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เครื่องตกแต่ง</w:t>
            </w:r>
            <w:r w:rsidR="00090EAD"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ติดตั้ง </w:t>
            </w:r>
          </w:p>
        </w:tc>
        <w:tc>
          <w:tcPr>
            <w:tcW w:w="248" w:type="dxa"/>
            <w:gridSpan w:val="4"/>
          </w:tcPr>
          <w:p w14:paraId="5FA5F1D8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53" w:type="dxa"/>
            <w:gridSpan w:val="4"/>
          </w:tcPr>
          <w:p w14:paraId="7C3BD0B2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41" w:type="dxa"/>
            <w:gridSpan w:val="4"/>
          </w:tcPr>
          <w:p w14:paraId="1DC225B7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81" w:type="dxa"/>
            <w:gridSpan w:val="2"/>
          </w:tcPr>
          <w:p w14:paraId="3C2DAA6F" w14:textId="77777777" w:rsidR="00541311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2" w:type="dxa"/>
            <w:gridSpan w:val="4"/>
          </w:tcPr>
          <w:p w14:paraId="3EF02CB5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04" w:type="dxa"/>
            <w:gridSpan w:val="5"/>
          </w:tcPr>
          <w:p w14:paraId="1EEFE111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FE35D4" w:rsidRPr="00F40C65" w14:paraId="2A204467" w14:textId="77777777" w:rsidTr="00643454">
        <w:trPr>
          <w:gridAfter w:val="2"/>
          <w:wAfter w:w="36" w:type="dxa"/>
          <w:tblHeader/>
        </w:trPr>
        <w:tc>
          <w:tcPr>
            <w:tcW w:w="2885" w:type="dxa"/>
            <w:gridSpan w:val="2"/>
            <w:vAlign w:val="bottom"/>
          </w:tcPr>
          <w:p w14:paraId="7598432C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55F015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4E854A3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003A032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162573BC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D5B768" w14:textId="77777777" w:rsidR="00541311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  <w:r w:rsidR="00541311"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</w:tcPr>
          <w:p w14:paraId="62E9EEE4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7E8010" w14:textId="77777777" w:rsidR="00541311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  <w:r w:rsidR="00541311"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14:paraId="6703BA7B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14:paraId="1515E444" w14:textId="77777777" w:rsidR="00541311" w:rsidRPr="00F40C65" w:rsidRDefault="00643454" w:rsidP="00FE35D4">
            <w:pPr>
              <w:ind w:left="-108" w:right="-176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  <w:r w:rsidR="00090EAD"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เครื่องใช้</w:t>
            </w:r>
            <w:r w:rsidR="00541311"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8" w:type="dxa"/>
            <w:gridSpan w:val="4"/>
          </w:tcPr>
          <w:p w14:paraId="03E2C78B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53" w:type="dxa"/>
            <w:gridSpan w:val="4"/>
          </w:tcPr>
          <w:p w14:paraId="2E0DD3DF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1" w:type="dxa"/>
            <w:gridSpan w:val="4"/>
          </w:tcPr>
          <w:p w14:paraId="6385EA93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81" w:type="dxa"/>
            <w:gridSpan w:val="2"/>
          </w:tcPr>
          <w:p w14:paraId="2384FE11" w14:textId="77777777" w:rsidR="00541311" w:rsidRPr="00F40C65" w:rsidRDefault="0064345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ระหว่าง</w:t>
            </w:r>
            <w:r w:rsidR="00541311"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2" w:type="dxa"/>
            <w:gridSpan w:val="4"/>
          </w:tcPr>
          <w:p w14:paraId="4013A4E6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04" w:type="dxa"/>
            <w:gridSpan w:val="5"/>
          </w:tcPr>
          <w:p w14:paraId="4CA9D369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FE35D4" w:rsidRPr="00F40C65" w14:paraId="32AA5099" w14:textId="77777777" w:rsidTr="00643454">
        <w:trPr>
          <w:tblHeader/>
        </w:trPr>
        <w:tc>
          <w:tcPr>
            <w:tcW w:w="2885" w:type="dxa"/>
            <w:gridSpan w:val="2"/>
            <w:vAlign w:val="bottom"/>
          </w:tcPr>
          <w:p w14:paraId="32ECF46B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98" w:type="dxa"/>
            <w:gridSpan w:val="38"/>
            <w:vAlign w:val="bottom"/>
          </w:tcPr>
          <w:p w14:paraId="47696DE9" w14:textId="77777777" w:rsidR="00541311" w:rsidRPr="00F40C65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 xml:space="preserve">(หน่วย </w:t>
            </w:r>
            <w:r w:rsidRPr="00F40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: </w:t>
            </w:r>
            <w:r w:rsidRPr="00F40C65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พันบาท)</w:t>
            </w:r>
          </w:p>
        </w:tc>
      </w:tr>
      <w:tr w:rsidR="00FE35D4" w:rsidRPr="00F40C65" w14:paraId="5B938E9B" w14:textId="77777777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14:paraId="4AE2C5F6" w14:textId="77777777" w:rsidR="00541311" w:rsidRPr="00F40C65" w:rsidRDefault="0054131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78D15A09" w14:textId="77777777" w:rsidR="00541311" w:rsidRPr="00F40C65" w:rsidRDefault="0054131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2780C26" w14:textId="77777777" w:rsidR="00541311" w:rsidRPr="00F40C65" w:rsidRDefault="0054131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76D178" w14:textId="77777777" w:rsidR="00541311" w:rsidRPr="00F40C65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4E9CE5" w14:textId="77777777" w:rsidR="00541311" w:rsidRPr="00F40C65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E5CECA" w14:textId="77777777" w:rsidR="00541311" w:rsidRPr="00F40C65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3AEDCE" w14:textId="77777777" w:rsidR="00541311" w:rsidRPr="00F40C65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C1CA2F" w14:textId="77777777" w:rsidR="00541311" w:rsidRPr="00F40C65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8763874" w14:textId="77777777" w:rsidR="00541311" w:rsidRPr="00F40C65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</w:tcPr>
          <w:p w14:paraId="2A6089A4" w14:textId="77777777" w:rsidR="00541311" w:rsidRPr="00F40C65" w:rsidRDefault="00541311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gridSpan w:val="4"/>
          </w:tcPr>
          <w:p w14:paraId="548D27B4" w14:textId="77777777" w:rsidR="00541311" w:rsidRPr="00F40C65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</w:tcPr>
          <w:p w14:paraId="4638F709" w14:textId="77777777" w:rsidR="00541311" w:rsidRPr="00F40C65" w:rsidRDefault="00541311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4"/>
          </w:tcPr>
          <w:p w14:paraId="1269FB86" w14:textId="77777777" w:rsidR="00541311" w:rsidRPr="00F40C65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1" w:type="dxa"/>
            <w:gridSpan w:val="2"/>
          </w:tcPr>
          <w:p w14:paraId="06E302B3" w14:textId="77777777" w:rsidR="00541311" w:rsidRPr="00F40C65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2" w:type="dxa"/>
            <w:gridSpan w:val="4"/>
          </w:tcPr>
          <w:p w14:paraId="4DEB3749" w14:textId="77777777" w:rsidR="00541311" w:rsidRPr="00F40C65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</w:tcPr>
          <w:p w14:paraId="53B4D671" w14:textId="77777777" w:rsidR="00541311" w:rsidRPr="00F40C65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502F" w:rsidRPr="00F40C65" w14:paraId="32DA5A11" w14:textId="77777777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14:paraId="46D2BD2E" w14:textId="2E39DD5D" w:rsidR="009C502F" w:rsidRPr="00F40C65" w:rsidRDefault="009C502F" w:rsidP="009C502F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 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มกราคม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2566</w:t>
            </w:r>
          </w:p>
        </w:tc>
        <w:tc>
          <w:tcPr>
            <w:tcW w:w="1260" w:type="dxa"/>
            <w:vAlign w:val="bottom"/>
          </w:tcPr>
          <w:p w14:paraId="1DB064A1" w14:textId="2B8BEB25" w:rsidR="009C502F" w:rsidRPr="00F40C65" w:rsidRDefault="009C502F" w:rsidP="009C502F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528,438</w:t>
            </w:r>
          </w:p>
        </w:tc>
        <w:tc>
          <w:tcPr>
            <w:tcW w:w="270" w:type="dxa"/>
          </w:tcPr>
          <w:p w14:paraId="131142F1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841D1D9" w14:textId="79E040B6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32,300</w:t>
            </w:r>
          </w:p>
        </w:tc>
        <w:tc>
          <w:tcPr>
            <w:tcW w:w="270" w:type="dxa"/>
            <w:vAlign w:val="bottom"/>
          </w:tcPr>
          <w:p w14:paraId="301C3173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4A1C46C" w14:textId="711AE46F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376,184</w:t>
            </w:r>
          </w:p>
        </w:tc>
        <w:tc>
          <w:tcPr>
            <w:tcW w:w="270" w:type="dxa"/>
            <w:vAlign w:val="bottom"/>
          </w:tcPr>
          <w:p w14:paraId="0CF92D31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E476EFE" w14:textId="1C962B12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1,008,622</w:t>
            </w:r>
          </w:p>
        </w:tc>
        <w:tc>
          <w:tcPr>
            <w:tcW w:w="270" w:type="dxa"/>
            <w:gridSpan w:val="2"/>
            <w:vAlign w:val="bottom"/>
          </w:tcPr>
          <w:p w14:paraId="2579D6F9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4E38D9FC" w14:textId="1E02D588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29,439</w:t>
            </w:r>
          </w:p>
        </w:tc>
        <w:tc>
          <w:tcPr>
            <w:tcW w:w="248" w:type="dxa"/>
            <w:gridSpan w:val="4"/>
            <w:vAlign w:val="bottom"/>
          </w:tcPr>
          <w:p w14:paraId="760F75FB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4A2E0B6E" w14:textId="74936F04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238,062</w:t>
            </w:r>
          </w:p>
        </w:tc>
        <w:tc>
          <w:tcPr>
            <w:tcW w:w="241" w:type="dxa"/>
            <w:gridSpan w:val="4"/>
            <w:vAlign w:val="bottom"/>
          </w:tcPr>
          <w:p w14:paraId="63794E81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3FC59902" w14:textId="253CBDE2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146,921</w:t>
            </w:r>
          </w:p>
        </w:tc>
        <w:tc>
          <w:tcPr>
            <w:tcW w:w="272" w:type="dxa"/>
            <w:gridSpan w:val="4"/>
            <w:vAlign w:val="bottom"/>
          </w:tcPr>
          <w:p w14:paraId="1A8BBC05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7DB8BA91" w14:textId="0019FFE9" w:rsidR="009C502F" w:rsidRPr="00F40C65" w:rsidRDefault="009C502F" w:rsidP="009C502F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2,359,966</w:t>
            </w:r>
          </w:p>
        </w:tc>
      </w:tr>
      <w:tr w:rsidR="009C502F" w:rsidRPr="00F40C65" w14:paraId="3D41842D" w14:textId="77777777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14:paraId="7DBE0EB8" w14:textId="77777777" w:rsidR="009C502F" w:rsidRPr="00F40C65" w:rsidRDefault="009C502F" w:rsidP="009C502F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F47B328" w14:textId="129AFE28" w:rsidR="009C502F" w:rsidRPr="00F40C65" w:rsidRDefault="009C502F" w:rsidP="009C502F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270" w:type="dxa"/>
          </w:tcPr>
          <w:p w14:paraId="7CB111B8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001BA5A" w14:textId="419D61E1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270" w:type="dxa"/>
            <w:vAlign w:val="bottom"/>
          </w:tcPr>
          <w:p w14:paraId="4D56E7EF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A0CA27B" w14:textId="76BF4C95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70" w:type="dxa"/>
            <w:vAlign w:val="bottom"/>
          </w:tcPr>
          <w:p w14:paraId="71C1F650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39134CA8" w14:textId="61F4D058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8,664</w:t>
            </w:r>
          </w:p>
        </w:tc>
        <w:tc>
          <w:tcPr>
            <w:tcW w:w="270" w:type="dxa"/>
            <w:gridSpan w:val="2"/>
            <w:vAlign w:val="bottom"/>
          </w:tcPr>
          <w:p w14:paraId="34708A98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5C81C095" w14:textId="2A33EF8D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  <w:tc>
          <w:tcPr>
            <w:tcW w:w="248" w:type="dxa"/>
            <w:gridSpan w:val="4"/>
            <w:vAlign w:val="bottom"/>
          </w:tcPr>
          <w:p w14:paraId="78C60C63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60D62042" w14:textId="49CC910C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241" w:type="dxa"/>
            <w:gridSpan w:val="4"/>
            <w:vAlign w:val="bottom"/>
          </w:tcPr>
          <w:p w14:paraId="11A06C34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5263D3C4" w14:textId="46C09A2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551,817</w:t>
            </w:r>
          </w:p>
        </w:tc>
        <w:tc>
          <w:tcPr>
            <w:tcW w:w="272" w:type="dxa"/>
            <w:gridSpan w:val="4"/>
            <w:vAlign w:val="bottom"/>
          </w:tcPr>
          <w:p w14:paraId="5ABFEDFA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10197F9E" w14:textId="5B799A8B" w:rsidR="009C502F" w:rsidRPr="00F40C65" w:rsidRDefault="009C502F" w:rsidP="009C502F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570,284</w:t>
            </w:r>
          </w:p>
        </w:tc>
      </w:tr>
      <w:tr w:rsidR="002F6001" w:rsidRPr="00F40C65" w14:paraId="74233733" w14:textId="77777777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14:paraId="0F09F662" w14:textId="77777777" w:rsidR="002F6001" w:rsidRPr="00F40C65" w:rsidRDefault="002F6001" w:rsidP="009C502F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C3DC786" w14:textId="77777777" w:rsidR="002F6001" w:rsidRPr="00F40C65" w:rsidRDefault="002F6001" w:rsidP="009C502F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1C22D1" w14:textId="77777777" w:rsidR="002F6001" w:rsidRPr="00F40C65" w:rsidRDefault="002F6001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7707C2E" w14:textId="77777777" w:rsidR="002F6001" w:rsidRPr="00F40C65" w:rsidRDefault="002F6001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58926F" w14:textId="77777777" w:rsidR="002F6001" w:rsidRPr="00F40C65" w:rsidRDefault="002F6001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F655C3" w14:textId="77777777" w:rsidR="002F6001" w:rsidRPr="00F40C65" w:rsidRDefault="002F6001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44DE7A" w14:textId="77777777" w:rsidR="002F6001" w:rsidRPr="00F40C65" w:rsidRDefault="002F6001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317BBF3" w14:textId="77777777" w:rsidR="002F6001" w:rsidRPr="00F40C65" w:rsidRDefault="002F6001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09213A5" w14:textId="77777777" w:rsidR="002F6001" w:rsidRPr="00F40C65" w:rsidRDefault="002F6001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5F088DE3" w14:textId="77777777" w:rsidR="002F6001" w:rsidRPr="00F40C65" w:rsidRDefault="002F6001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gridSpan w:val="4"/>
            <w:vAlign w:val="bottom"/>
          </w:tcPr>
          <w:p w14:paraId="66381B59" w14:textId="77777777" w:rsidR="002F6001" w:rsidRPr="00F40C65" w:rsidRDefault="002F6001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117E1607" w14:textId="77777777" w:rsidR="002F6001" w:rsidRPr="00F40C65" w:rsidRDefault="002F6001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4"/>
            <w:vAlign w:val="bottom"/>
          </w:tcPr>
          <w:p w14:paraId="2D1FC537" w14:textId="77777777" w:rsidR="002F6001" w:rsidRPr="00F40C65" w:rsidRDefault="002F6001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36DD8B13" w14:textId="77777777" w:rsidR="002F6001" w:rsidRPr="00F40C65" w:rsidRDefault="002F6001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gridSpan w:val="4"/>
            <w:vAlign w:val="bottom"/>
          </w:tcPr>
          <w:p w14:paraId="6C2D254D" w14:textId="77777777" w:rsidR="002F6001" w:rsidRPr="00F40C65" w:rsidRDefault="002F6001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1AFCED2A" w14:textId="77777777" w:rsidR="002F6001" w:rsidRPr="00F40C65" w:rsidRDefault="002F6001" w:rsidP="009C502F">
            <w:pPr>
              <w:tabs>
                <w:tab w:val="clear" w:pos="454"/>
                <w:tab w:val="clear" w:pos="680"/>
              </w:tabs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502F" w:rsidRPr="00F40C65" w14:paraId="2C11A41A" w14:textId="77777777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14:paraId="15787988" w14:textId="77777777" w:rsidR="009C502F" w:rsidRPr="00F40C65" w:rsidRDefault="009C502F" w:rsidP="009C502F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49DB1F50" w14:textId="79AE42DD" w:rsidR="009C502F" w:rsidRPr="00F40C65" w:rsidRDefault="009C502F" w:rsidP="009C502F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4D0FC9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563760D" w14:textId="3E84CBC0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270" w:type="dxa"/>
            <w:vAlign w:val="bottom"/>
          </w:tcPr>
          <w:p w14:paraId="53B49714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214C99C" w14:textId="3C9CB16A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3,159</w:t>
            </w:r>
          </w:p>
        </w:tc>
        <w:tc>
          <w:tcPr>
            <w:tcW w:w="270" w:type="dxa"/>
            <w:vAlign w:val="bottom"/>
          </w:tcPr>
          <w:p w14:paraId="02873C5E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9239BB2" w14:textId="0D9C47B4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60,565</w:t>
            </w:r>
          </w:p>
        </w:tc>
        <w:tc>
          <w:tcPr>
            <w:tcW w:w="270" w:type="dxa"/>
            <w:gridSpan w:val="2"/>
            <w:vAlign w:val="bottom"/>
          </w:tcPr>
          <w:p w14:paraId="0618C254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7EE3BFA4" w14:textId="6899CAA6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48" w:type="dxa"/>
            <w:gridSpan w:val="4"/>
            <w:vAlign w:val="bottom"/>
          </w:tcPr>
          <w:p w14:paraId="023C0073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52E9F7A5" w14:textId="7743AF8F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(5,025)</w:t>
            </w:r>
          </w:p>
        </w:tc>
        <w:tc>
          <w:tcPr>
            <w:tcW w:w="241" w:type="dxa"/>
            <w:gridSpan w:val="4"/>
            <w:vAlign w:val="bottom"/>
          </w:tcPr>
          <w:p w14:paraId="74CE53CD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2A71CEAB" w14:textId="4153FA80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(61,123)</w:t>
            </w:r>
          </w:p>
        </w:tc>
        <w:tc>
          <w:tcPr>
            <w:tcW w:w="272" w:type="dxa"/>
            <w:gridSpan w:val="4"/>
            <w:vAlign w:val="bottom"/>
          </w:tcPr>
          <w:p w14:paraId="6B123EE0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3602FF87" w14:textId="069F1698" w:rsidR="009C502F" w:rsidRPr="00F40C65" w:rsidRDefault="009C502F" w:rsidP="009C502F">
            <w:pPr>
              <w:tabs>
                <w:tab w:val="clear" w:pos="454"/>
                <w:tab w:val="clear" w:pos="680"/>
              </w:tabs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502F" w:rsidRPr="00F40C65" w14:paraId="56B3D4F4" w14:textId="77777777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14:paraId="3BD14CEA" w14:textId="77777777" w:rsidR="009C502F" w:rsidRPr="00F40C65" w:rsidRDefault="009C502F" w:rsidP="009C502F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6780942F" w14:textId="49B4E8B3" w:rsidR="009C502F" w:rsidRPr="00F40C65" w:rsidRDefault="009C502F" w:rsidP="009C502F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C1AD7C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32942CB" w14:textId="63D62A48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F429EE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1F9748B" w14:textId="4EFB4D14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F8C440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8D973A" w14:textId="49A116ED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(1,467)</w:t>
            </w:r>
          </w:p>
        </w:tc>
        <w:tc>
          <w:tcPr>
            <w:tcW w:w="270" w:type="dxa"/>
            <w:gridSpan w:val="2"/>
            <w:vAlign w:val="bottom"/>
          </w:tcPr>
          <w:p w14:paraId="1DEF6CF4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0533A12A" w14:textId="51A78815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(810)</w:t>
            </w:r>
          </w:p>
        </w:tc>
        <w:tc>
          <w:tcPr>
            <w:tcW w:w="248" w:type="dxa"/>
            <w:gridSpan w:val="4"/>
            <w:vAlign w:val="bottom"/>
          </w:tcPr>
          <w:p w14:paraId="28BA778A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1488B437" w14:textId="130DC007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(4,206)</w:t>
            </w:r>
          </w:p>
        </w:tc>
        <w:tc>
          <w:tcPr>
            <w:tcW w:w="241" w:type="dxa"/>
            <w:gridSpan w:val="4"/>
            <w:vAlign w:val="bottom"/>
          </w:tcPr>
          <w:p w14:paraId="5B76559B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65BEFAEA" w14:textId="589634C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4"/>
            <w:vAlign w:val="bottom"/>
          </w:tcPr>
          <w:p w14:paraId="6AACDA84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0447EF4B" w14:textId="0E3C30B7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(6,483)</w:t>
            </w:r>
          </w:p>
        </w:tc>
      </w:tr>
      <w:tr w:rsidR="009C502F" w:rsidRPr="00F40C65" w14:paraId="6EC7D7B1" w14:textId="77777777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14:paraId="4BFD8422" w14:textId="77777777" w:rsidR="009C502F" w:rsidRPr="00F40C65" w:rsidRDefault="009C502F" w:rsidP="009C502F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C2F0FB" w14:textId="5B862ADD" w:rsidR="009C502F" w:rsidRPr="00F40C65" w:rsidRDefault="009C502F" w:rsidP="009C502F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A3A4D9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CF8069A" w14:textId="0D102DC0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2221FD5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622BF8B5" w14:textId="654E20A8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F118C9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50B979" w14:textId="37E76782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29,179</w:t>
            </w:r>
          </w:p>
        </w:tc>
        <w:tc>
          <w:tcPr>
            <w:tcW w:w="270" w:type="dxa"/>
            <w:gridSpan w:val="2"/>
            <w:vAlign w:val="bottom"/>
          </w:tcPr>
          <w:p w14:paraId="62E84AB8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0487671D" w14:textId="55D3F892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14:paraId="598B7716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56645FA2" w14:textId="0A8B9548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841</w:t>
            </w:r>
          </w:p>
        </w:tc>
        <w:tc>
          <w:tcPr>
            <w:tcW w:w="241" w:type="dxa"/>
            <w:gridSpan w:val="4"/>
            <w:vAlign w:val="bottom"/>
          </w:tcPr>
          <w:p w14:paraId="63B59F1E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49A636DC" w14:textId="6E98213D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4"/>
            <w:vAlign w:val="bottom"/>
          </w:tcPr>
          <w:p w14:paraId="08938485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1E4F99B1" w14:textId="7BF45081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30,020</w:t>
            </w:r>
          </w:p>
        </w:tc>
      </w:tr>
      <w:tr w:rsidR="00FE35D4" w:rsidRPr="00F40C65" w14:paraId="535215BA" w14:textId="77777777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14:paraId="03AA8A94" w14:textId="705C51F1" w:rsidR="00541311" w:rsidRPr="00F40C65" w:rsidRDefault="00541311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9C502F"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และ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930B2F" w14:textId="77777777" w:rsidR="00541311" w:rsidRPr="00F40C65" w:rsidRDefault="00541311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20E57C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10B6F6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47F14D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401136E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53317D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A9E49AB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57D2D58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bottom"/>
          </w:tcPr>
          <w:p w14:paraId="4E414523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4"/>
            <w:vAlign w:val="bottom"/>
          </w:tcPr>
          <w:p w14:paraId="39062416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14:paraId="3BA327B3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gridSpan w:val="4"/>
            <w:vAlign w:val="bottom"/>
          </w:tcPr>
          <w:p w14:paraId="7D36D158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  <w:vAlign w:val="bottom"/>
          </w:tcPr>
          <w:p w14:paraId="3B0A1C92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4"/>
            <w:vAlign w:val="bottom"/>
          </w:tcPr>
          <w:p w14:paraId="0DF6F3C5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  <w:vAlign w:val="bottom"/>
          </w:tcPr>
          <w:p w14:paraId="55F2812A" w14:textId="77777777" w:rsidR="00541311" w:rsidRPr="00F40C65" w:rsidRDefault="00541311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C502F" w:rsidRPr="00F40C65" w14:paraId="0F036C76" w14:textId="77777777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14:paraId="0F1868E0" w14:textId="15306485" w:rsidR="009C502F" w:rsidRPr="00F40C65" w:rsidRDefault="009C502F" w:rsidP="009C502F">
            <w:pPr>
              <w:ind w:right="-115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367C06DB" w14:textId="164BF7C9" w:rsidR="009C502F" w:rsidRPr="00F40C65" w:rsidRDefault="009C502F" w:rsidP="009C502F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535,438</w:t>
            </w:r>
          </w:p>
        </w:tc>
        <w:tc>
          <w:tcPr>
            <w:tcW w:w="270" w:type="dxa"/>
          </w:tcPr>
          <w:p w14:paraId="4F1FE336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55C7ECA" w14:textId="3877A92B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34,777</w:t>
            </w:r>
          </w:p>
        </w:tc>
        <w:tc>
          <w:tcPr>
            <w:tcW w:w="270" w:type="dxa"/>
            <w:vAlign w:val="bottom"/>
          </w:tcPr>
          <w:p w14:paraId="1878BBA4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AC33527" w14:textId="0F861860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379,420</w:t>
            </w:r>
          </w:p>
        </w:tc>
        <w:tc>
          <w:tcPr>
            <w:tcW w:w="270" w:type="dxa"/>
            <w:vAlign w:val="bottom"/>
          </w:tcPr>
          <w:p w14:paraId="5DDB0A4F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7275D2E" w14:textId="11A35F75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1,105,563</w:t>
            </w:r>
          </w:p>
        </w:tc>
        <w:tc>
          <w:tcPr>
            <w:tcW w:w="270" w:type="dxa"/>
            <w:gridSpan w:val="2"/>
            <w:vAlign w:val="bottom"/>
          </w:tcPr>
          <w:p w14:paraId="7C2E7770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1DA8F9B4" w14:textId="48CE7B10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30,585</w:t>
            </w:r>
          </w:p>
        </w:tc>
        <w:tc>
          <w:tcPr>
            <w:tcW w:w="248" w:type="dxa"/>
            <w:gridSpan w:val="4"/>
            <w:vAlign w:val="bottom"/>
          </w:tcPr>
          <w:p w14:paraId="76802529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2D1E8DA2" w14:textId="13CC04C6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230,389</w:t>
            </w:r>
          </w:p>
        </w:tc>
        <w:tc>
          <w:tcPr>
            <w:tcW w:w="241" w:type="dxa"/>
            <w:gridSpan w:val="4"/>
            <w:vAlign w:val="bottom"/>
          </w:tcPr>
          <w:p w14:paraId="082C3D85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2440DD9A" w14:textId="69F78BDD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637,615</w:t>
            </w:r>
          </w:p>
        </w:tc>
        <w:tc>
          <w:tcPr>
            <w:tcW w:w="272" w:type="dxa"/>
            <w:gridSpan w:val="4"/>
            <w:vAlign w:val="bottom"/>
          </w:tcPr>
          <w:p w14:paraId="67821EF4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05EA77D2" w14:textId="7C63E0AF" w:rsidR="009C502F" w:rsidRPr="00F40C65" w:rsidRDefault="009C502F" w:rsidP="009C502F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2,953,787</w:t>
            </w:r>
          </w:p>
        </w:tc>
      </w:tr>
      <w:tr w:rsidR="00FE35D4" w:rsidRPr="00F40C65" w14:paraId="233D5BB5" w14:textId="77777777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14:paraId="1164B50D" w14:textId="77777777" w:rsidR="00F3122F" w:rsidRPr="00F40C65" w:rsidRDefault="00F3122F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5F826074" w14:textId="19FD00A4" w:rsidR="00F3122F" w:rsidRPr="00F40C65" w:rsidRDefault="00A90404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5,758</w:t>
            </w:r>
          </w:p>
        </w:tc>
        <w:tc>
          <w:tcPr>
            <w:tcW w:w="270" w:type="dxa"/>
          </w:tcPr>
          <w:p w14:paraId="27BB2CD7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2B400C2" w14:textId="5BF308F4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8DE559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4A45D21" w14:textId="6CD31852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23,244</w:t>
            </w:r>
          </w:p>
        </w:tc>
        <w:tc>
          <w:tcPr>
            <w:tcW w:w="270" w:type="dxa"/>
            <w:vAlign w:val="bottom"/>
          </w:tcPr>
          <w:p w14:paraId="30956DA4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6F9BFE53" w14:textId="353394FC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11,885</w:t>
            </w:r>
          </w:p>
        </w:tc>
        <w:tc>
          <w:tcPr>
            <w:tcW w:w="270" w:type="dxa"/>
            <w:gridSpan w:val="2"/>
            <w:vAlign w:val="bottom"/>
          </w:tcPr>
          <w:p w14:paraId="4E789682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0332E9D9" w14:textId="08C9FC4D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3,059</w:t>
            </w:r>
          </w:p>
        </w:tc>
        <w:tc>
          <w:tcPr>
            <w:tcW w:w="248" w:type="dxa"/>
            <w:gridSpan w:val="4"/>
            <w:vAlign w:val="bottom"/>
          </w:tcPr>
          <w:p w14:paraId="5341DD88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20DC90FD" w14:textId="439BABA6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2,633</w:t>
            </w:r>
          </w:p>
        </w:tc>
        <w:tc>
          <w:tcPr>
            <w:tcW w:w="241" w:type="dxa"/>
            <w:gridSpan w:val="4"/>
            <w:vAlign w:val="bottom"/>
          </w:tcPr>
          <w:p w14:paraId="48B2F793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14D0AF0D" w14:textId="5C760E90" w:rsidR="00F3122F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94,256</w:t>
            </w:r>
          </w:p>
        </w:tc>
        <w:tc>
          <w:tcPr>
            <w:tcW w:w="272" w:type="dxa"/>
            <w:gridSpan w:val="4"/>
            <w:vAlign w:val="bottom"/>
          </w:tcPr>
          <w:p w14:paraId="24D847BD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1844D21D" w14:textId="0CBEDB9D" w:rsidR="00F3122F" w:rsidRPr="00F40C65" w:rsidRDefault="00A90404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140,835</w:t>
            </w:r>
          </w:p>
        </w:tc>
      </w:tr>
      <w:tr w:rsidR="00A90404" w:rsidRPr="00F40C65" w14:paraId="3FAF9110" w14:textId="77777777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14:paraId="25071EC1" w14:textId="4B6F2E40" w:rsidR="00A90404" w:rsidRPr="00F40C65" w:rsidRDefault="00A9040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bookmarkStart w:id="17" w:name="_Hlk191471814"/>
            <w:r w:rsidRPr="00F40C65">
              <w:rPr>
                <w:rFonts w:ascii="Angsana New" w:hAnsi="Angsana New" w:hint="cs"/>
                <w:sz w:val="28"/>
                <w:szCs w:val="28"/>
                <w:cs/>
              </w:rPr>
              <w:t>เพิ่มจากการลงทุนในบริษัทย่อย</w:t>
            </w:r>
            <w:bookmarkEnd w:id="17"/>
          </w:p>
        </w:tc>
        <w:tc>
          <w:tcPr>
            <w:tcW w:w="1260" w:type="dxa"/>
            <w:vAlign w:val="bottom"/>
          </w:tcPr>
          <w:p w14:paraId="1D33A776" w14:textId="2807490B" w:rsidR="00A90404" w:rsidRPr="00F40C65" w:rsidRDefault="00A90404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94,728</w:t>
            </w:r>
          </w:p>
        </w:tc>
        <w:tc>
          <w:tcPr>
            <w:tcW w:w="270" w:type="dxa"/>
          </w:tcPr>
          <w:p w14:paraId="61AC0912" w14:textId="77777777" w:rsidR="00A90404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FE4E204" w14:textId="6FA71665" w:rsidR="00A90404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1,105</w:t>
            </w:r>
          </w:p>
        </w:tc>
        <w:tc>
          <w:tcPr>
            <w:tcW w:w="270" w:type="dxa"/>
            <w:vAlign w:val="bottom"/>
          </w:tcPr>
          <w:p w14:paraId="2ABF6B34" w14:textId="77777777" w:rsidR="00A90404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C8062C4" w14:textId="55BDD4BC" w:rsidR="00A90404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11,519</w:t>
            </w:r>
          </w:p>
        </w:tc>
        <w:tc>
          <w:tcPr>
            <w:tcW w:w="270" w:type="dxa"/>
            <w:vAlign w:val="bottom"/>
          </w:tcPr>
          <w:p w14:paraId="3459A783" w14:textId="77777777" w:rsidR="00A90404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E7C09CE" w14:textId="6AA8C97E" w:rsidR="00A90404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23,505</w:t>
            </w:r>
          </w:p>
        </w:tc>
        <w:tc>
          <w:tcPr>
            <w:tcW w:w="270" w:type="dxa"/>
            <w:gridSpan w:val="2"/>
            <w:vAlign w:val="bottom"/>
          </w:tcPr>
          <w:p w14:paraId="27910D09" w14:textId="77777777" w:rsidR="00A90404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02ADED03" w14:textId="7F1584D4" w:rsidR="00A90404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248" w:type="dxa"/>
            <w:gridSpan w:val="4"/>
            <w:vAlign w:val="bottom"/>
          </w:tcPr>
          <w:p w14:paraId="656A3E4A" w14:textId="77777777" w:rsidR="00A90404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37E4918D" w14:textId="47FC5188" w:rsidR="00A90404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21,381</w:t>
            </w:r>
          </w:p>
        </w:tc>
        <w:tc>
          <w:tcPr>
            <w:tcW w:w="241" w:type="dxa"/>
            <w:gridSpan w:val="4"/>
            <w:vAlign w:val="bottom"/>
          </w:tcPr>
          <w:p w14:paraId="56B09195" w14:textId="77777777" w:rsidR="00A90404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4ECDE648" w14:textId="381985A7" w:rsidR="00A90404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4"/>
            <w:vAlign w:val="bottom"/>
          </w:tcPr>
          <w:p w14:paraId="4C083A3D" w14:textId="77777777" w:rsidR="00A90404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72AF0714" w14:textId="33D8786C" w:rsidR="00A90404" w:rsidRPr="00F40C65" w:rsidRDefault="00A90404" w:rsidP="00A9040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153,041</w:t>
            </w:r>
          </w:p>
        </w:tc>
      </w:tr>
      <w:tr w:rsidR="00FE35D4" w:rsidRPr="00F40C65" w14:paraId="740FC04F" w14:textId="77777777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14:paraId="03F3F8F0" w14:textId="77777777" w:rsidR="00F3122F" w:rsidRPr="00F40C65" w:rsidRDefault="00F3122F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41A1BBEB" w14:textId="3A8A061C" w:rsidR="00F3122F" w:rsidRPr="00F40C65" w:rsidRDefault="00A90404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B31111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4A2AC32" w14:textId="22760B5D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42,549</w:t>
            </w:r>
          </w:p>
        </w:tc>
        <w:tc>
          <w:tcPr>
            <w:tcW w:w="270" w:type="dxa"/>
            <w:vAlign w:val="bottom"/>
          </w:tcPr>
          <w:p w14:paraId="3FB4A6BF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06DCA27" w14:textId="18FC3222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246,790</w:t>
            </w:r>
          </w:p>
        </w:tc>
        <w:tc>
          <w:tcPr>
            <w:tcW w:w="270" w:type="dxa"/>
            <w:vAlign w:val="bottom"/>
          </w:tcPr>
          <w:p w14:paraId="5EF0E8B2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B1BED26" w14:textId="4C333031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366,265</w:t>
            </w:r>
          </w:p>
        </w:tc>
        <w:tc>
          <w:tcPr>
            <w:tcW w:w="270" w:type="dxa"/>
            <w:gridSpan w:val="2"/>
            <w:vAlign w:val="bottom"/>
          </w:tcPr>
          <w:p w14:paraId="5965A7A4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2BDD1A71" w14:textId="7296855A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(1,179)</w:t>
            </w:r>
          </w:p>
        </w:tc>
        <w:tc>
          <w:tcPr>
            <w:tcW w:w="248" w:type="dxa"/>
            <w:gridSpan w:val="4"/>
            <w:vAlign w:val="bottom"/>
          </w:tcPr>
          <w:p w14:paraId="5C4C2F0D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71B5E2EE" w14:textId="767AA257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241" w:type="dxa"/>
            <w:gridSpan w:val="4"/>
            <w:vAlign w:val="bottom"/>
          </w:tcPr>
          <w:p w14:paraId="69CFC32A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627F0217" w14:textId="6B872B3D" w:rsidR="00F3122F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(657)</w:t>
            </w:r>
          </w:p>
        </w:tc>
        <w:tc>
          <w:tcPr>
            <w:tcW w:w="272" w:type="dxa"/>
            <w:gridSpan w:val="4"/>
            <w:vAlign w:val="bottom"/>
          </w:tcPr>
          <w:p w14:paraId="3D801269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754F08C1" w14:textId="0EC3D22C" w:rsidR="00F3122F" w:rsidRPr="00F40C65" w:rsidRDefault="00A90404" w:rsidP="00A9040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40C65" w14:paraId="1D115DA3" w14:textId="77777777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14:paraId="1B517BA1" w14:textId="77777777" w:rsidR="00F3122F" w:rsidRPr="00F40C65" w:rsidRDefault="00F3122F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20009CBE" w14:textId="5C193537" w:rsidR="00F3122F" w:rsidRPr="00F40C65" w:rsidRDefault="00A90404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89E2EA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ED30633" w14:textId="259EC4F4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A1882D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FF20248" w14:textId="1E1C063D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4E7F7D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7DB77F" w14:textId="317271EE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(4,238)</w:t>
            </w:r>
          </w:p>
        </w:tc>
        <w:tc>
          <w:tcPr>
            <w:tcW w:w="270" w:type="dxa"/>
            <w:gridSpan w:val="2"/>
            <w:vAlign w:val="bottom"/>
          </w:tcPr>
          <w:p w14:paraId="09F58238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2A915438" w14:textId="198651A2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(990)</w:t>
            </w:r>
          </w:p>
        </w:tc>
        <w:tc>
          <w:tcPr>
            <w:tcW w:w="248" w:type="dxa"/>
            <w:gridSpan w:val="4"/>
            <w:vAlign w:val="bottom"/>
          </w:tcPr>
          <w:p w14:paraId="2458B2D3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79D11141" w14:textId="3A2A5A12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(12,049)</w:t>
            </w:r>
          </w:p>
        </w:tc>
        <w:tc>
          <w:tcPr>
            <w:tcW w:w="241" w:type="dxa"/>
            <w:gridSpan w:val="4"/>
            <w:vAlign w:val="bottom"/>
          </w:tcPr>
          <w:p w14:paraId="648FEB30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003E84F5" w14:textId="3B92A34B" w:rsidR="00F3122F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4"/>
            <w:vAlign w:val="bottom"/>
          </w:tcPr>
          <w:p w14:paraId="797F496C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2330AAB3" w14:textId="114F7E41" w:rsidR="00F3122F" w:rsidRPr="00F40C65" w:rsidRDefault="00A90404" w:rsidP="00A9040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(17,277)</w:t>
            </w:r>
          </w:p>
        </w:tc>
      </w:tr>
      <w:tr w:rsidR="00FE35D4" w:rsidRPr="00F40C65" w14:paraId="20E5EB5D" w14:textId="77777777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14:paraId="3E41EA11" w14:textId="77777777" w:rsidR="00F3122F" w:rsidRPr="00F40C65" w:rsidRDefault="00F3122F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BD5C55" w14:textId="4E1B5F0A" w:rsidR="00F3122F" w:rsidRPr="00F40C65" w:rsidRDefault="00A90404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8BC74C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569A514" w14:textId="56F69A22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EE9B0D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CBF10B3" w14:textId="34281B5E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F067BC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C886CA" w14:textId="566A988A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15,979</w:t>
            </w:r>
          </w:p>
        </w:tc>
        <w:tc>
          <w:tcPr>
            <w:tcW w:w="270" w:type="dxa"/>
            <w:gridSpan w:val="2"/>
            <w:vAlign w:val="bottom"/>
          </w:tcPr>
          <w:p w14:paraId="4CE7D803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7556C2C1" w14:textId="50F6756A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14:paraId="1C7A53E3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1BF0E2FD" w14:textId="7F197684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26,493</w:t>
            </w:r>
          </w:p>
        </w:tc>
        <w:tc>
          <w:tcPr>
            <w:tcW w:w="241" w:type="dxa"/>
            <w:gridSpan w:val="4"/>
            <w:vAlign w:val="bottom"/>
          </w:tcPr>
          <w:p w14:paraId="0340CE3E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6834DB31" w14:textId="038F4FE3" w:rsidR="00F3122F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4"/>
            <w:vAlign w:val="bottom"/>
          </w:tcPr>
          <w:p w14:paraId="4EC9C942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2E3ACD62" w14:textId="186BD2AE" w:rsidR="00F3122F" w:rsidRPr="00F40C65" w:rsidRDefault="00A90404" w:rsidP="00A90404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42,472</w:t>
            </w:r>
          </w:p>
        </w:tc>
      </w:tr>
      <w:tr w:rsidR="00FE35D4" w:rsidRPr="00F40C65" w14:paraId="66D80573" w14:textId="77777777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14:paraId="2F83228E" w14:textId="46F4DBF6" w:rsidR="00F3122F" w:rsidRPr="00F40C65" w:rsidRDefault="00F3122F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C502F" w:rsidRPr="00F40C6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17E45" w14:textId="16F8A588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635,924</w:t>
            </w:r>
          </w:p>
        </w:tc>
        <w:tc>
          <w:tcPr>
            <w:tcW w:w="270" w:type="dxa"/>
          </w:tcPr>
          <w:p w14:paraId="03E6115C" w14:textId="77777777" w:rsidR="00F3122F" w:rsidRPr="00F40C65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4A64D" w14:textId="01DFE94E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78,431</w:t>
            </w:r>
          </w:p>
        </w:tc>
        <w:tc>
          <w:tcPr>
            <w:tcW w:w="270" w:type="dxa"/>
            <w:vAlign w:val="bottom"/>
          </w:tcPr>
          <w:p w14:paraId="7ADCB46E" w14:textId="77777777" w:rsidR="00F3122F" w:rsidRPr="00F40C65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2E5B6" w14:textId="63BC02B9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660,974</w:t>
            </w:r>
          </w:p>
        </w:tc>
        <w:tc>
          <w:tcPr>
            <w:tcW w:w="270" w:type="dxa"/>
            <w:vAlign w:val="bottom"/>
          </w:tcPr>
          <w:p w14:paraId="0A333370" w14:textId="77777777" w:rsidR="00F3122F" w:rsidRPr="00F40C65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90BA1" w14:textId="24447C16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1,518,960</w:t>
            </w:r>
          </w:p>
        </w:tc>
        <w:tc>
          <w:tcPr>
            <w:tcW w:w="270" w:type="dxa"/>
            <w:gridSpan w:val="2"/>
            <w:vAlign w:val="bottom"/>
          </w:tcPr>
          <w:p w14:paraId="32501327" w14:textId="77777777" w:rsidR="00F3122F" w:rsidRPr="00F40C65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B7C9C" w14:textId="3FEF7230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34,636</w:t>
            </w:r>
          </w:p>
        </w:tc>
        <w:tc>
          <w:tcPr>
            <w:tcW w:w="248" w:type="dxa"/>
            <w:gridSpan w:val="4"/>
            <w:vAlign w:val="bottom"/>
          </w:tcPr>
          <w:p w14:paraId="7EE84469" w14:textId="77777777" w:rsidR="00F3122F" w:rsidRPr="00F40C65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564E2" w14:textId="27A192F6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269,036</w:t>
            </w:r>
          </w:p>
        </w:tc>
        <w:tc>
          <w:tcPr>
            <w:tcW w:w="241" w:type="dxa"/>
            <w:gridSpan w:val="4"/>
            <w:vAlign w:val="bottom"/>
          </w:tcPr>
          <w:p w14:paraId="114C0BF2" w14:textId="77777777" w:rsidR="00F3122F" w:rsidRPr="00F40C65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2EE39" w14:textId="2D68FB69" w:rsidR="00F3122F" w:rsidRPr="00F40C65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74,898</w:t>
            </w:r>
          </w:p>
        </w:tc>
        <w:tc>
          <w:tcPr>
            <w:tcW w:w="272" w:type="dxa"/>
            <w:gridSpan w:val="4"/>
            <w:vAlign w:val="bottom"/>
          </w:tcPr>
          <w:p w14:paraId="2D29DA19" w14:textId="77777777" w:rsidR="00F3122F" w:rsidRPr="00F40C65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0BF4F" w14:textId="6FDBD2F1" w:rsidR="00F3122F" w:rsidRPr="00F40C65" w:rsidRDefault="00A90404" w:rsidP="00A9040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3,272,859</w:t>
            </w:r>
          </w:p>
        </w:tc>
      </w:tr>
      <w:tr w:rsidR="00FE35D4" w:rsidRPr="00F40C65" w14:paraId="69C6860B" w14:textId="77777777" w:rsidTr="00643454">
        <w:trPr>
          <w:gridAfter w:val="2"/>
          <w:wAfter w:w="36" w:type="dxa"/>
        </w:trPr>
        <w:tc>
          <w:tcPr>
            <w:tcW w:w="2885" w:type="dxa"/>
            <w:gridSpan w:val="2"/>
            <w:vAlign w:val="bottom"/>
          </w:tcPr>
          <w:p w14:paraId="0855FF1F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62902C7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4E5C872D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BA9EFD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8724159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41F3B0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72E602F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2CBC3A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43DBCB0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bottom"/>
          </w:tcPr>
          <w:p w14:paraId="1F7C6795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8" w:type="dxa"/>
            <w:gridSpan w:val="4"/>
            <w:vAlign w:val="bottom"/>
          </w:tcPr>
          <w:p w14:paraId="029E8916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14:paraId="16FDCF2F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1" w:type="dxa"/>
            <w:gridSpan w:val="4"/>
            <w:vAlign w:val="bottom"/>
          </w:tcPr>
          <w:p w14:paraId="22020EC7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  <w:vAlign w:val="bottom"/>
          </w:tcPr>
          <w:p w14:paraId="43FDA476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4"/>
            <w:vAlign w:val="bottom"/>
          </w:tcPr>
          <w:p w14:paraId="749B173C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  <w:vAlign w:val="bottom"/>
          </w:tcPr>
          <w:p w14:paraId="7CD746DD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FE35D4" w:rsidRPr="00F40C65" w14:paraId="096F897D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00113448" w14:textId="77777777" w:rsidR="00643454" w:rsidRPr="00F40C65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F0F714B" w14:textId="77777777" w:rsidR="00643454" w:rsidRPr="00F40C65" w:rsidRDefault="00643454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E7A1A7E" w14:textId="77777777" w:rsidR="00643454" w:rsidRPr="00F40C65" w:rsidRDefault="00643454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D574FDB" w14:textId="77777777" w:rsidR="00643454" w:rsidRPr="00F40C65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9F569C" w14:textId="77777777" w:rsidR="00643454" w:rsidRPr="00F40C65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CA4E2D" w14:textId="77777777" w:rsidR="00643454" w:rsidRPr="00F40C65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25F455" w14:textId="77777777" w:rsidR="00643454" w:rsidRPr="00F40C65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1B2E81" w14:textId="77777777" w:rsidR="00643454" w:rsidRPr="00F40C65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D3EB98" w14:textId="77777777" w:rsidR="00643454" w:rsidRPr="00F40C65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</w:tcPr>
          <w:p w14:paraId="75021329" w14:textId="77777777" w:rsidR="00643454" w:rsidRPr="00F40C65" w:rsidRDefault="00643454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6BA6104A" w14:textId="77777777" w:rsidR="00643454" w:rsidRPr="00F40C65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14:paraId="5CCBE596" w14:textId="77777777" w:rsidR="00643454" w:rsidRPr="00F40C65" w:rsidRDefault="00643454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14:paraId="15338B54" w14:textId="77777777" w:rsidR="00643454" w:rsidRPr="00F40C65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08" w:type="dxa"/>
            <w:gridSpan w:val="4"/>
          </w:tcPr>
          <w:p w14:paraId="7574D534" w14:textId="77777777" w:rsidR="00643454" w:rsidRPr="00F40C65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4" w:type="dxa"/>
            <w:gridSpan w:val="4"/>
          </w:tcPr>
          <w:p w14:paraId="1E2414DE" w14:textId="77777777" w:rsidR="00643454" w:rsidRPr="00F40C65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</w:tcPr>
          <w:p w14:paraId="69414E8E" w14:textId="77777777" w:rsidR="00643454" w:rsidRPr="00F40C65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40C65" w14:paraId="6E0D048C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16FA231B" w14:textId="77777777" w:rsidR="00643454" w:rsidRPr="00F40C65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217A1C" w14:textId="77777777" w:rsidR="00643454" w:rsidRPr="00F40C65" w:rsidRDefault="00643454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0563999" w14:textId="77777777" w:rsidR="00643454" w:rsidRPr="00F40C65" w:rsidRDefault="00643454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EC699D" w14:textId="77777777" w:rsidR="00643454" w:rsidRPr="00F40C65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9C8D5D" w14:textId="77777777" w:rsidR="00643454" w:rsidRPr="00F40C65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E8271D" w14:textId="77777777" w:rsidR="00643454" w:rsidRPr="00F40C65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3166F7" w14:textId="77777777" w:rsidR="00643454" w:rsidRPr="00F40C65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47ED12" w14:textId="77777777" w:rsidR="00643454" w:rsidRPr="00F40C65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5E8F21" w14:textId="77777777" w:rsidR="00643454" w:rsidRPr="00F40C65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</w:tcPr>
          <w:p w14:paraId="39A59252" w14:textId="77777777" w:rsidR="00643454" w:rsidRPr="00F40C65" w:rsidRDefault="00643454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1FEB2982" w14:textId="77777777" w:rsidR="00643454" w:rsidRPr="00F40C65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14:paraId="1BA43247" w14:textId="77777777" w:rsidR="00643454" w:rsidRPr="00F40C65" w:rsidRDefault="00643454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14:paraId="05297D4D" w14:textId="77777777" w:rsidR="00643454" w:rsidRPr="00F40C65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08" w:type="dxa"/>
            <w:gridSpan w:val="4"/>
          </w:tcPr>
          <w:p w14:paraId="23B8AC98" w14:textId="77777777" w:rsidR="00643454" w:rsidRPr="00F40C65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4" w:type="dxa"/>
            <w:gridSpan w:val="4"/>
          </w:tcPr>
          <w:p w14:paraId="7EC210D7" w14:textId="77777777" w:rsidR="00643454" w:rsidRPr="00F40C65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</w:tcPr>
          <w:p w14:paraId="760D0F33" w14:textId="77777777" w:rsidR="00643454" w:rsidRPr="00F40C65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40C65" w14:paraId="0D815808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047453CB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7DBF39A1" w14:textId="77777777" w:rsidR="00541311" w:rsidRPr="00F40C65" w:rsidRDefault="0054131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C12E01B" w14:textId="77777777" w:rsidR="00541311" w:rsidRPr="00F40C65" w:rsidRDefault="0054131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2C4725" w14:textId="77777777" w:rsidR="00541311" w:rsidRPr="00F40C65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B24064" w14:textId="77777777" w:rsidR="00541311" w:rsidRPr="00F40C65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5D102B" w14:textId="77777777" w:rsidR="00541311" w:rsidRPr="00F40C65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6424BA3" w14:textId="77777777" w:rsidR="00541311" w:rsidRPr="00F40C65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5C9C88" w14:textId="77777777" w:rsidR="00541311" w:rsidRPr="00F40C65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EDF209" w14:textId="77777777" w:rsidR="00541311" w:rsidRPr="00F40C65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</w:tcPr>
          <w:p w14:paraId="1A6B1AF0" w14:textId="77777777" w:rsidR="00541311" w:rsidRPr="00F40C65" w:rsidRDefault="00541311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19F53099" w14:textId="77777777" w:rsidR="00541311" w:rsidRPr="00F40C65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14:paraId="6E561507" w14:textId="77777777" w:rsidR="00541311" w:rsidRPr="00F40C65" w:rsidRDefault="00541311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14:paraId="77719744" w14:textId="77777777" w:rsidR="00541311" w:rsidRPr="00F40C65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08" w:type="dxa"/>
            <w:gridSpan w:val="4"/>
          </w:tcPr>
          <w:p w14:paraId="5BC4F0EE" w14:textId="77777777" w:rsidR="00541311" w:rsidRPr="00F40C65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4" w:type="dxa"/>
            <w:gridSpan w:val="4"/>
          </w:tcPr>
          <w:p w14:paraId="2D5BC396" w14:textId="77777777" w:rsidR="00541311" w:rsidRPr="00F40C65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</w:tcPr>
          <w:p w14:paraId="346B2543" w14:textId="77777777" w:rsidR="00541311" w:rsidRPr="00F40C65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40C65" w14:paraId="0015A4D8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361AD278" w14:textId="3BBFE4F4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8D3302" w:rsidRPr="00F40C6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B71EF7" w:rsidRPr="00F40C6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</w:p>
        </w:tc>
        <w:tc>
          <w:tcPr>
            <w:tcW w:w="1260" w:type="dxa"/>
            <w:vAlign w:val="bottom"/>
          </w:tcPr>
          <w:p w14:paraId="3E091BD6" w14:textId="77777777" w:rsidR="00541311" w:rsidRPr="00F40C65" w:rsidRDefault="00541311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7DBD33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8D05346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17871D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A71F7A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6F7125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5492DF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936D93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39DF5DD8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491FFF36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6B8E88FD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dxa"/>
            <w:gridSpan w:val="5"/>
            <w:vAlign w:val="bottom"/>
          </w:tcPr>
          <w:p w14:paraId="562A51F6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vAlign w:val="bottom"/>
          </w:tcPr>
          <w:p w14:paraId="3097348B" w14:textId="77777777" w:rsidR="00541311" w:rsidRPr="00F40C65" w:rsidRDefault="0054131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4"/>
            <w:vAlign w:val="bottom"/>
          </w:tcPr>
          <w:p w14:paraId="33C77ABC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06BC47A8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C502F" w:rsidRPr="00F40C65" w14:paraId="116D6C2F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59619768" w14:textId="005A228D" w:rsidR="009C502F" w:rsidRPr="00F40C65" w:rsidRDefault="009C502F" w:rsidP="009C502F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1 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มกราคม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</w:t>
            </w:r>
            <w:r w:rsidR="00B71EF7"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0FFA5FAE" w14:textId="2BAD2B32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3550BC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F66EA73" w14:textId="2FAF6D9B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(22,991)</w:t>
            </w:r>
          </w:p>
        </w:tc>
        <w:tc>
          <w:tcPr>
            <w:tcW w:w="270" w:type="dxa"/>
            <w:vAlign w:val="bottom"/>
          </w:tcPr>
          <w:p w14:paraId="2A3D39C9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DE9F2D" w14:textId="1658FF24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(110,449)</w:t>
            </w:r>
          </w:p>
        </w:tc>
        <w:tc>
          <w:tcPr>
            <w:tcW w:w="270" w:type="dxa"/>
            <w:vAlign w:val="bottom"/>
          </w:tcPr>
          <w:p w14:paraId="3C8D3BF1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41680B" w14:textId="202616BF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(669,199)</w:t>
            </w:r>
          </w:p>
        </w:tc>
        <w:tc>
          <w:tcPr>
            <w:tcW w:w="236" w:type="dxa"/>
            <w:vAlign w:val="bottom"/>
          </w:tcPr>
          <w:p w14:paraId="15411928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7D6EDEFB" w14:textId="61A47E67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(24,138)</w:t>
            </w:r>
          </w:p>
        </w:tc>
        <w:tc>
          <w:tcPr>
            <w:tcW w:w="236" w:type="dxa"/>
            <w:gridSpan w:val="3"/>
            <w:vAlign w:val="bottom"/>
          </w:tcPr>
          <w:p w14:paraId="216D4004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773DA49A" w14:textId="486AFA17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(178,269)</w:t>
            </w:r>
          </w:p>
        </w:tc>
        <w:tc>
          <w:tcPr>
            <w:tcW w:w="414" w:type="dxa"/>
            <w:gridSpan w:val="5"/>
            <w:vAlign w:val="bottom"/>
          </w:tcPr>
          <w:p w14:paraId="12E0AF45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vAlign w:val="bottom"/>
          </w:tcPr>
          <w:p w14:paraId="50B09F57" w14:textId="39AFA0A1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14:paraId="22DDAC11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2D1ECB63" w14:textId="450B43D5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(1,005,046)</w:t>
            </w:r>
          </w:p>
        </w:tc>
      </w:tr>
      <w:tr w:rsidR="009C502F" w:rsidRPr="00F40C65" w14:paraId="3DC5802E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2DDC0B09" w14:textId="77777777" w:rsidR="009C502F" w:rsidRPr="00F40C65" w:rsidRDefault="009C502F" w:rsidP="009C502F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6DA02871" w14:textId="20787DF4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3C5E87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B03350B" w14:textId="030BDCE6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(855)</w:t>
            </w:r>
          </w:p>
        </w:tc>
        <w:tc>
          <w:tcPr>
            <w:tcW w:w="270" w:type="dxa"/>
            <w:vAlign w:val="bottom"/>
          </w:tcPr>
          <w:p w14:paraId="15168BDD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D005EDA" w14:textId="47F4C10F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(15,681)</w:t>
            </w:r>
          </w:p>
        </w:tc>
        <w:tc>
          <w:tcPr>
            <w:tcW w:w="270" w:type="dxa"/>
            <w:vAlign w:val="bottom"/>
          </w:tcPr>
          <w:p w14:paraId="32438233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E6B06C" w14:textId="5F5136C6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(78,783)</w:t>
            </w:r>
          </w:p>
        </w:tc>
        <w:tc>
          <w:tcPr>
            <w:tcW w:w="236" w:type="dxa"/>
            <w:vAlign w:val="bottom"/>
          </w:tcPr>
          <w:p w14:paraId="470B0D87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0E12DC46" w14:textId="640F53C8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(2,227)</w:t>
            </w:r>
          </w:p>
        </w:tc>
        <w:tc>
          <w:tcPr>
            <w:tcW w:w="236" w:type="dxa"/>
            <w:gridSpan w:val="3"/>
            <w:vAlign w:val="bottom"/>
          </w:tcPr>
          <w:p w14:paraId="04990FF2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7F057853" w14:textId="24A7721A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(9,856)</w:t>
            </w:r>
          </w:p>
        </w:tc>
        <w:tc>
          <w:tcPr>
            <w:tcW w:w="414" w:type="dxa"/>
            <w:gridSpan w:val="5"/>
            <w:vAlign w:val="bottom"/>
          </w:tcPr>
          <w:p w14:paraId="0FE5F7F3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vAlign w:val="bottom"/>
          </w:tcPr>
          <w:p w14:paraId="0465D90F" w14:textId="5C38E018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14:paraId="5244B544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30EAE0F9" w14:textId="688538CE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(107,402)</w:t>
            </w:r>
          </w:p>
        </w:tc>
      </w:tr>
      <w:tr w:rsidR="009C502F" w:rsidRPr="00F40C65" w14:paraId="10BD8696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5CD348BD" w14:textId="77777777" w:rsidR="009C502F" w:rsidRPr="00F40C65" w:rsidRDefault="009C502F" w:rsidP="009C502F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309A674F" w14:textId="302BCAC1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7A03B6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9ED37EF" w14:textId="0764E13C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8784FF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3605F4D1" w14:textId="4EDE6424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8DC906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65AF83" w14:textId="5D21E24D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236" w:type="dxa"/>
            <w:vAlign w:val="bottom"/>
          </w:tcPr>
          <w:p w14:paraId="4F0B279B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79FB382D" w14:textId="56FFBA43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35A71281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657DB7F3" w14:textId="3C097558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(401)</w:t>
            </w:r>
          </w:p>
        </w:tc>
        <w:tc>
          <w:tcPr>
            <w:tcW w:w="414" w:type="dxa"/>
            <w:gridSpan w:val="5"/>
            <w:vAlign w:val="bottom"/>
          </w:tcPr>
          <w:p w14:paraId="2306E45C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vAlign w:val="bottom"/>
          </w:tcPr>
          <w:p w14:paraId="5A73534B" w14:textId="3BF5AB2A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14:paraId="154F5517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1F801BF7" w14:textId="4E5ADF23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502F" w:rsidRPr="00F40C65" w14:paraId="79470782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51E0D047" w14:textId="77777777" w:rsidR="009C502F" w:rsidRPr="00F40C65" w:rsidRDefault="009C502F" w:rsidP="009C502F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38A31EF1" w14:textId="1CB12EBA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E6D3A6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65267D1" w14:textId="28C20B3D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656E9B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850F432" w14:textId="28BFAE25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B4EB5E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BB660BE" w14:textId="7E3E7BE5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1,432</w:t>
            </w:r>
          </w:p>
        </w:tc>
        <w:tc>
          <w:tcPr>
            <w:tcW w:w="236" w:type="dxa"/>
            <w:vAlign w:val="bottom"/>
          </w:tcPr>
          <w:p w14:paraId="4EAA52EE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773C62AD" w14:textId="07272952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236" w:type="dxa"/>
            <w:gridSpan w:val="3"/>
            <w:vAlign w:val="bottom"/>
          </w:tcPr>
          <w:p w14:paraId="62A28E77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114062BF" w14:textId="465880E7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4,206</w:t>
            </w:r>
          </w:p>
        </w:tc>
        <w:tc>
          <w:tcPr>
            <w:tcW w:w="414" w:type="dxa"/>
            <w:gridSpan w:val="5"/>
            <w:vAlign w:val="bottom"/>
          </w:tcPr>
          <w:p w14:paraId="6E18E1FF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08" w:type="dxa"/>
            <w:gridSpan w:val="4"/>
            <w:vAlign w:val="bottom"/>
          </w:tcPr>
          <w:p w14:paraId="4BA2DEB5" w14:textId="179BCFD6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14:paraId="4246B553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2DA6F663" w14:textId="20DC383C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6,454</w:t>
            </w:r>
          </w:p>
        </w:tc>
      </w:tr>
      <w:tr w:rsidR="009C502F" w:rsidRPr="00F40C65" w14:paraId="648844CB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34F7F45F" w14:textId="77777777" w:rsidR="009C502F" w:rsidRPr="00F40C65" w:rsidRDefault="009C502F" w:rsidP="009C502F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66BAF4" w14:textId="573914AD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1EDF56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6A9EA9" w14:textId="448C3B3D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55B0FB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736320" w14:textId="16477514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EAEA994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DAC5C45" w14:textId="4F0CAE76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(13,091)</w:t>
            </w:r>
          </w:p>
        </w:tc>
        <w:tc>
          <w:tcPr>
            <w:tcW w:w="236" w:type="dxa"/>
            <w:vAlign w:val="bottom"/>
          </w:tcPr>
          <w:p w14:paraId="385CA42D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55131568" w14:textId="3E978361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5829266C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3DB3EFCD" w14:textId="4452EC90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(281)</w:t>
            </w:r>
          </w:p>
        </w:tc>
        <w:tc>
          <w:tcPr>
            <w:tcW w:w="414" w:type="dxa"/>
            <w:gridSpan w:val="5"/>
            <w:vAlign w:val="bottom"/>
          </w:tcPr>
          <w:p w14:paraId="3B035AE6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08" w:type="dxa"/>
            <w:gridSpan w:val="4"/>
            <w:vAlign w:val="bottom"/>
          </w:tcPr>
          <w:p w14:paraId="0AC2F1B7" w14:textId="0692F113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14:paraId="73BFA9E2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1AE529FB" w14:textId="31686056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(13,372)</w:t>
            </w:r>
          </w:p>
        </w:tc>
      </w:tr>
      <w:tr w:rsidR="00FE35D4" w:rsidRPr="00F40C65" w14:paraId="0D5CD26C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5AC40BF1" w14:textId="2E1E3FCD" w:rsidR="00541311" w:rsidRPr="00F40C65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1EF7" w:rsidRPr="00F40C6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DD6EDA"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0B017B" w14:textId="77777777" w:rsidR="00541311" w:rsidRPr="00F40C65" w:rsidRDefault="0054131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4498DB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A90D36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96C89A2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E914D2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FD097A1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55BF12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4900F99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</w:tcBorders>
            <w:vAlign w:val="bottom"/>
          </w:tcPr>
          <w:p w14:paraId="45B33660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0739D9E5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vAlign w:val="bottom"/>
          </w:tcPr>
          <w:p w14:paraId="5168D193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14" w:type="dxa"/>
            <w:gridSpan w:val="5"/>
            <w:vAlign w:val="bottom"/>
          </w:tcPr>
          <w:p w14:paraId="3D3CD4C3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auto"/>
            </w:tcBorders>
            <w:vAlign w:val="bottom"/>
          </w:tcPr>
          <w:p w14:paraId="61BB06F1" w14:textId="77777777" w:rsidR="00541311" w:rsidRPr="00F40C65" w:rsidRDefault="0054131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4"/>
            <w:vAlign w:val="bottom"/>
          </w:tcPr>
          <w:p w14:paraId="5F063E0A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  <w:vAlign w:val="bottom"/>
          </w:tcPr>
          <w:p w14:paraId="0D86F475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9C502F" w:rsidRPr="00F40C65" w14:paraId="4DE91B70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3D012944" w14:textId="7CF80E70" w:rsidR="009C502F" w:rsidRPr="00F40C65" w:rsidRDefault="009C502F" w:rsidP="009C502F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1EF7" w:rsidRPr="00F40C6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7098D9BC" w14:textId="6451B3CF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E5FECE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C6CE1E7" w14:textId="215BE8AD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(23,846)</w:t>
            </w:r>
          </w:p>
        </w:tc>
        <w:tc>
          <w:tcPr>
            <w:tcW w:w="270" w:type="dxa"/>
            <w:vAlign w:val="bottom"/>
          </w:tcPr>
          <w:p w14:paraId="3823362E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E265B1" w14:textId="58695D47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(126,130)</w:t>
            </w:r>
          </w:p>
        </w:tc>
        <w:tc>
          <w:tcPr>
            <w:tcW w:w="270" w:type="dxa"/>
            <w:vAlign w:val="bottom"/>
          </w:tcPr>
          <w:p w14:paraId="3D640F1E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A4C73E" w14:textId="09E300E5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(759,240)</w:t>
            </w:r>
          </w:p>
        </w:tc>
        <w:tc>
          <w:tcPr>
            <w:tcW w:w="236" w:type="dxa"/>
            <w:vAlign w:val="bottom"/>
          </w:tcPr>
          <w:p w14:paraId="467C6B17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2E253BD4" w14:textId="4E7E57C5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(25,549)</w:t>
            </w:r>
          </w:p>
        </w:tc>
        <w:tc>
          <w:tcPr>
            <w:tcW w:w="236" w:type="dxa"/>
            <w:gridSpan w:val="3"/>
            <w:vAlign w:val="bottom"/>
          </w:tcPr>
          <w:p w14:paraId="65751220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574534DC" w14:textId="13925EC2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(184,601)</w:t>
            </w:r>
          </w:p>
        </w:tc>
        <w:tc>
          <w:tcPr>
            <w:tcW w:w="414" w:type="dxa"/>
            <w:gridSpan w:val="5"/>
            <w:vAlign w:val="bottom"/>
          </w:tcPr>
          <w:p w14:paraId="1509B098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vAlign w:val="bottom"/>
          </w:tcPr>
          <w:p w14:paraId="2FC87470" w14:textId="3E2F8752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14:paraId="3827AF86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6585826A" w14:textId="4DFF4FFE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(1,119,366)</w:t>
            </w:r>
          </w:p>
        </w:tc>
      </w:tr>
      <w:tr w:rsidR="00FE35D4" w:rsidRPr="00F40C65" w14:paraId="64C63E69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02CE65FE" w14:textId="77777777" w:rsidR="003A5D51" w:rsidRPr="00F40C65" w:rsidRDefault="003A5D5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432B6DA2" w14:textId="2B0C3A26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19A7B5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743C304" w14:textId="586CD9DF" w:rsidR="003A5D51" w:rsidRPr="00F40C65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9D3876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8BCFB3" w14:textId="5A9F2139" w:rsidR="003A5D51" w:rsidRPr="00F40C65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(4,642)</w:t>
            </w:r>
          </w:p>
        </w:tc>
        <w:tc>
          <w:tcPr>
            <w:tcW w:w="270" w:type="dxa"/>
            <w:vAlign w:val="bottom"/>
          </w:tcPr>
          <w:p w14:paraId="15ABCEC9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28B6CE" w14:textId="0E4E8B7E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(17,731)</w:t>
            </w:r>
          </w:p>
        </w:tc>
        <w:tc>
          <w:tcPr>
            <w:tcW w:w="236" w:type="dxa"/>
            <w:vAlign w:val="bottom"/>
          </w:tcPr>
          <w:p w14:paraId="63F9E91B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05709CC9" w14:textId="5A1B6A5C" w:rsidR="003A5D51" w:rsidRPr="00F40C65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(790)</w:t>
            </w:r>
          </w:p>
        </w:tc>
        <w:tc>
          <w:tcPr>
            <w:tcW w:w="236" w:type="dxa"/>
            <w:gridSpan w:val="3"/>
            <w:vAlign w:val="bottom"/>
          </w:tcPr>
          <w:p w14:paraId="4C3B74AE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1FF810C1" w14:textId="00657DEB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(15,825)</w:t>
            </w:r>
          </w:p>
        </w:tc>
        <w:tc>
          <w:tcPr>
            <w:tcW w:w="414" w:type="dxa"/>
            <w:gridSpan w:val="5"/>
            <w:vAlign w:val="bottom"/>
          </w:tcPr>
          <w:p w14:paraId="0AA771EA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vAlign w:val="bottom"/>
          </w:tcPr>
          <w:p w14:paraId="54C9E184" w14:textId="27EB6E56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14:paraId="5FDD780B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4E5317D6" w14:textId="1D812032" w:rsidR="003A5D51" w:rsidRPr="00F40C65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(38,989)</w:t>
            </w:r>
          </w:p>
        </w:tc>
      </w:tr>
      <w:tr w:rsidR="00A90404" w:rsidRPr="00F40C65" w14:paraId="0C59886A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1CC632B7" w14:textId="783D6590" w:rsidR="00A90404" w:rsidRPr="00F40C65" w:rsidRDefault="00A90404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C6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เพิ่มจากการลงทุนในบริษัทย่อย</w:t>
            </w:r>
          </w:p>
        </w:tc>
        <w:tc>
          <w:tcPr>
            <w:tcW w:w="1260" w:type="dxa"/>
            <w:vAlign w:val="bottom"/>
          </w:tcPr>
          <w:p w14:paraId="7A945AF6" w14:textId="0F1F9003" w:rsidR="00A90404" w:rsidRPr="00F40C65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729052" w14:textId="77777777" w:rsidR="00A90404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E17647E" w14:textId="29A3146A" w:rsidR="00A90404" w:rsidRPr="00F40C65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(940)</w:t>
            </w:r>
          </w:p>
        </w:tc>
        <w:tc>
          <w:tcPr>
            <w:tcW w:w="270" w:type="dxa"/>
            <w:vAlign w:val="bottom"/>
          </w:tcPr>
          <w:p w14:paraId="72771348" w14:textId="77777777" w:rsidR="00A90404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D2BA55E" w14:textId="3B929612" w:rsidR="00A90404" w:rsidRPr="00F40C65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(22,175)</w:t>
            </w:r>
          </w:p>
        </w:tc>
        <w:tc>
          <w:tcPr>
            <w:tcW w:w="270" w:type="dxa"/>
            <w:vAlign w:val="bottom"/>
          </w:tcPr>
          <w:p w14:paraId="6E73FCDC" w14:textId="77777777" w:rsidR="00A90404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B86B78" w14:textId="6E2F8114" w:rsidR="00A90404" w:rsidRPr="00F40C65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(84,683)</w:t>
            </w:r>
          </w:p>
        </w:tc>
        <w:tc>
          <w:tcPr>
            <w:tcW w:w="236" w:type="dxa"/>
            <w:vAlign w:val="bottom"/>
          </w:tcPr>
          <w:p w14:paraId="27FFDBFF" w14:textId="77777777" w:rsidR="00A90404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1DA793CA" w14:textId="045BA404" w:rsidR="00A90404" w:rsidRPr="00F40C65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(2,578)</w:t>
            </w:r>
          </w:p>
        </w:tc>
        <w:tc>
          <w:tcPr>
            <w:tcW w:w="236" w:type="dxa"/>
            <w:gridSpan w:val="3"/>
            <w:vAlign w:val="bottom"/>
          </w:tcPr>
          <w:p w14:paraId="40DD712B" w14:textId="77777777" w:rsidR="00A90404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0A4B4EB9" w14:textId="10AEA505" w:rsidR="00A90404" w:rsidRPr="00F40C65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(9,123)</w:t>
            </w:r>
          </w:p>
        </w:tc>
        <w:tc>
          <w:tcPr>
            <w:tcW w:w="414" w:type="dxa"/>
            <w:gridSpan w:val="5"/>
            <w:vAlign w:val="bottom"/>
          </w:tcPr>
          <w:p w14:paraId="0617C95B" w14:textId="77777777" w:rsidR="00A90404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vAlign w:val="bottom"/>
          </w:tcPr>
          <w:p w14:paraId="599459BC" w14:textId="0DF4AC1E" w:rsidR="00A90404" w:rsidRPr="00F40C65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14:paraId="2B436B8C" w14:textId="77777777" w:rsidR="00A90404" w:rsidRPr="00F40C65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5481A310" w14:textId="7B3A11FE" w:rsidR="00A90404" w:rsidRPr="00F40C65" w:rsidRDefault="00A90104" w:rsidP="00A9010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(119,499)</w:t>
            </w:r>
          </w:p>
        </w:tc>
      </w:tr>
      <w:tr w:rsidR="00FE35D4" w:rsidRPr="00F40C65" w14:paraId="7462C733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245541E6" w14:textId="77777777" w:rsidR="003A5D51" w:rsidRPr="00F40C65" w:rsidRDefault="003A5D51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75CDE2C7" w14:textId="48E477A7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81DE68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F3E2E32" w14:textId="7052F39B" w:rsidR="003A5D51" w:rsidRPr="00F40C65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7F1C17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A6575CD" w14:textId="01941685" w:rsidR="003A5D51" w:rsidRPr="00F40C65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64EBF9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BD99A1" w14:textId="2F77C9AA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BB9E2A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6BAF8194" w14:textId="4930882A" w:rsidR="003A5D51" w:rsidRPr="00F40C65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236" w:type="dxa"/>
            <w:gridSpan w:val="3"/>
            <w:vAlign w:val="bottom"/>
          </w:tcPr>
          <w:p w14:paraId="470B002E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0C12B078" w14:textId="16FD5C81" w:rsidR="003A5D51" w:rsidRPr="00F40C65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4" w:type="dxa"/>
            <w:gridSpan w:val="5"/>
            <w:vAlign w:val="bottom"/>
          </w:tcPr>
          <w:p w14:paraId="44089135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vAlign w:val="bottom"/>
          </w:tcPr>
          <w:p w14:paraId="17B77F24" w14:textId="7E7BAA53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14:paraId="7595363B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784E7170" w14:textId="0E896858" w:rsidR="003A5D51" w:rsidRPr="00F40C65" w:rsidRDefault="00A90104" w:rsidP="00A9010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</w:tr>
      <w:tr w:rsidR="00FE35D4" w:rsidRPr="00F40C65" w14:paraId="458F9A0A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0C80F6ED" w14:textId="77777777" w:rsidR="003A5D51" w:rsidRPr="00F40C65" w:rsidRDefault="003A5D5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4A8D9E44" w14:textId="7FCF1878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FD6B13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6017F9C" w14:textId="39587DFD" w:rsidR="003A5D51" w:rsidRPr="00F40C65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28956FF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9DB2784" w14:textId="2930A7F6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87B33E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BF42585" w14:textId="243D9A15" w:rsidR="003A5D51" w:rsidRPr="00F40C65" w:rsidRDefault="00A901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2,306</w:t>
            </w:r>
          </w:p>
        </w:tc>
        <w:tc>
          <w:tcPr>
            <w:tcW w:w="236" w:type="dxa"/>
            <w:vAlign w:val="bottom"/>
          </w:tcPr>
          <w:p w14:paraId="00502A8C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1E7CFE6D" w14:textId="5313C955" w:rsidR="003A5D51" w:rsidRPr="00F40C65" w:rsidRDefault="00A901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236" w:type="dxa"/>
            <w:gridSpan w:val="3"/>
            <w:vAlign w:val="bottom"/>
          </w:tcPr>
          <w:p w14:paraId="3C394C9A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7D3C903A" w14:textId="2A97B382" w:rsidR="003A5D51" w:rsidRPr="00F40C65" w:rsidRDefault="00A90104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10,825</w:t>
            </w:r>
          </w:p>
        </w:tc>
        <w:tc>
          <w:tcPr>
            <w:tcW w:w="414" w:type="dxa"/>
            <w:gridSpan w:val="5"/>
            <w:vAlign w:val="bottom"/>
          </w:tcPr>
          <w:p w14:paraId="1775EA92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08" w:type="dxa"/>
            <w:gridSpan w:val="4"/>
            <w:vAlign w:val="bottom"/>
          </w:tcPr>
          <w:p w14:paraId="21B4B34A" w14:textId="69423187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14:paraId="2C4EE5F7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69D90487" w14:textId="5F3CC304" w:rsidR="003A5D51" w:rsidRPr="00F40C65" w:rsidRDefault="00A90104" w:rsidP="00A9010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14,085</w:t>
            </w:r>
          </w:p>
        </w:tc>
      </w:tr>
      <w:tr w:rsidR="00FE35D4" w:rsidRPr="00F40C65" w14:paraId="3678C0AF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31155A29" w14:textId="77777777" w:rsidR="003A5D51" w:rsidRPr="00F40C65" w:rsidRDefault="003A5D5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309949" w14:textId="46EAB12C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753673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5B6A4B4" w14:textId="12E63658" w:rsidR="003A5D51" w:rsidRPr="00F40C65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D97FCE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508E9AF" w14:textId="4AA85252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F9D556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87A1A43" w14:textId="3867957A" w:rsidR="003A5D51" w:rsidRPr="00F40C65" w:rsidRDefault="00A901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(8,346)</w:t>
            </w:r>
          </w:p>
        </w:tc>
        <w:tc>
          <w:tcPr>
            <w:tcW w:w="236" w:type="dxa"/>
            <w:vAlign w:val="bottom"/>
          </w:tcPr>
          <w:p w14:paraId="4F4E43E5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088F93F1" w14:textId="391F9AF8" w:rsidR="003A5D51" w:rsidRPr="00F40C65" w:rsidRDefault="00A901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072B3FAC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21366907" w14:textId="211A26B8" w:rsidR="003A5D51" w:rsidRPr="00F40C65" w:rsidRDefault="00A90104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(11,461)</w:t>
            </w:r>
          </w:p>
        </w:tc>
        <w:tc>
          <w:tcPr>
            <w:tcW w:w="414" w:type="dxa"/>
            <w:gridSpan w:val="5"/>
            <w:vAlign w:val="bottom"/>
          </w:tcPr>
          <w:p w14:paraId="3F67E638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08" w:type="dxa"/>
            <w:gridSpan w:val="4"/>
            <w:vAlign w:val="bottom"/>
          </w:tcPr>
          <w:p w14:paraId="0FF7C06C" w14:textId="2B730028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14:paraId="2E9DAD0D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72049FF0" w14:textId="22EA8474" w:rsidR="003A5D51" w:rsidRPr="00F40C65" w:rsidRDefault="00A90104" w:rsidP="00A9010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(19,807)</w:t>
            </w:r>
          </w:p>
        </w:tc>
      </w:tr>
      <w:tr w:rsidR="00FE35D4" w:rsidRPr="00F40C65" w14:paraId="09956EAE" w14:textId="77777777" w:rsidTr="00643454">
        <w:trPr>
          <w:gridBefore w:val="1"/>
          <w:gridAfter w:val="1"/>
          <w:wBefore w:w="51" w:type="dxa"/>
          <w:wAfter w:w="24" w:type="dxa"/>
        </w:trPr>
        <w:tc>
          <w:tcPr>
            <w:tcW w:w="2834" w:type="dxa"/>
            <w:vAlign w:val="bottom"/>
          </w:tcPr>
          <w:p w14:paraId="5184D536" w14:textId="134B2845" w:rsidR="003A5D51" w:rsidRPr="00F40C65" w:rsidRDefault="003A5D51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1EF7" w:rsidRPr="00F40C6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45813" w14:textId="349BCF4F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E3BA7B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5B19D" w14:textId="604EA313" w:rsidR="003A5D51" w:rsidRPr="00F40C65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(24,786)</w:t>
            </w:r>
          </w:p>
        </w:tc>
        <w:tc>
          <w:tcPr>
            <w:tcW w:w="270" w:type="dxa"/>
            <w:vAlign w:val="bottom"/>
          </w:tcPr>
          <w:p w14:paraId="502B9EF6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E35C9" w14:textId="10EB331C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(152,947)</w:t>
            </w:r>
          </w:p>
        </w:tc>
        <w:tc>
          <w:tcPr>
            <w:tcW w:w="270" w:type="dxa"/>
            <w:vAlign w:val="bottom"/>
          </w:tcPr>
          <w:p w14:paraId="68E22181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C48A0" w14:textId="00C9AEBC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(867,886)</w:t>
            </w:r>
          </w:p>
        </w:tc>
        <w:tc>
          <w:tcPr>
            <w:tcW w:w="236" w:type="dxa"/>
            <w:vAlign w:val="bottom"/>
          </w:tcPr>
          <w:p w14:paraId="2BEAF825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E6AFF" w14:textId="23AB2EC7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(27,983)</w:t>
            </w:r>
          </w:p>
        </w:tc>
        <w:tc>
          <w:tcPr>
            <w:tcW w:w="236" w:type="dxa"/>
            <w:gridSpan w:val="3"/>
            <w:vAlign w:val="bottom"/>
          </w:tcPr>
          <w:p w14:paraId="259BA463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E253B" w14:textId="5A73CF7A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(209,995)</w:t>
            </w:r>
          </w:p>
        </w:tc>
        <w:tc>
          <w:tcPr>
            <w:tcW w:w="414" w:type="dxa"/>
            <w:gridSpan w:val="5"/>
            <w:vAlign w:val="bottom"/>
          </w:tcPr>
          <w:p w14:paraId="56E73C46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1C3B" w14:textId="75D9B886" w:rsidR="003A5D51" w:rsidRPr="00F40C65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4"/>
            <w:vAlign w:val="bottom"/>
          </w:tcPr>
          <w:p w14:paraId="1F47ABE6" w14:textId="77777777" w:rsidR="003A5D51" w:rsidRPr="00F40C65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A4D55" w14:textId="4F36CACE" w:rsidR="003A5D51" w:rsidRPr="00F40C65" w:rsidRDefault="00A90104" w:rsidP="00A9010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(1,283,597)</w:t>
            </w:r>
          </w:p>
        </w:tc>
      </w:tr>
      <w:tr w:rsidR="00FE35D4" w:rsidRPr="00F40C65" w14:paraId="1855C26B" w14:textId="77777777" w:rsidTr="00643454">
        <w:trPr>
          <w:gridAfter w:val="4"/>
          <w:wAfter w:w="209" w:type="dxa"/>
        </w:trPr>
        <w:tc>
          <w:tcPr>
            <w:tcW w:w="2885" w:type="dxa"/>
            <w:gridSpan w:val="2"/>
            <w:vAlign w:val="bottom"/>
          </w:tcPr>
          <w:p w14:paraId="44C3B08C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258D290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492A0C6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82EAA30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143E09C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0C8D19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8DDC69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4D8A4C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52BF83DD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14:paraId="183291AD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14:paraId="670B4BE6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376B9D48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367DAE1F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3"/>
          </w:tcPr>
          <w:p w14:paraId="0E8DA25F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14:paraId="6A9AD872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5"/>
          </w:tcPr>
          <w:p w14:paraId="516E879F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F40C65" w14:paraId="43794450" w14:textId="77777777" w:rsidTr="00643454">
        <w:trPr>
          <w:gridAfter w:val="4"/>
          <w:wAfter w:w="209" w:type="dxa"/>
        </w:trPr>
        <w:tc>
          <w:tcPr>
            <w:tcW w:w="2885" w:type="dxa"/>
            <w:gridSpan w:val="2"/>
            <w:vAlign w:val="bottom"/>
          </w:tcPr>
          <w:p w14:paraId="2D104CAD" w14:textId="77777777" w:rsidR="00643454" w:rsidRPr="00F40C65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55A5F76" w14:textId="77777777" w:rsidR="00643454" w:rsidRPr="00F40C65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70D312B" w14:textId="77777777" w:rsidR="00643454" w:rsidRPr="00F40C65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242FC4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493051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CF8385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F554F7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C964CA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7B2C8A26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14:paraId="76BCBBCD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14:paraId="417DAC2C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0D42E1D7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59DE9E04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3"/>
          </w:tcPr>
          <w:p w14:paraId="4C60E009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14:paraId="3B7F9847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5"/>
          </w:tcPr>
          <w:p w14:paraId="2901C1EC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F40C65" w14:paraId="7F296580" w14:textId="77777777" w:rsidTr="00643454">
        <w:trPr>
          <w:gridAfter w:val="4"/>
          <w:wAfter w:w="209" w:type="dxa"/>
        </w:trPr>
        <w:tc>
          <w:tcPr>
            <w:tcW w:w="2885" w:type="dxa"/>
            <w:gridSpan w:val="2"/>
            <w:vAlign w:val="bottom"/>
          </w:tcPr>
          <w:p w14:paraId="1E3E9924" w14:textId="77777777" w:rsidR="00643454" w:rsidRPr="00F40C65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285B904" w14:textId="77777777" w:rsidR="00643454" w:rsidRPr="00F40C65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F17BE79" w14:textId="77777777" w:rsidR="00643454" w:rsidRPr="00F40C65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F2F0A4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067E65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2BD916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33E628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1132BF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0D4954B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14:paraId="467011CC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14:paraId="546797C0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25357605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0EFD6C6B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3"/>
          </w:tcPr>
          <w:p w14:paraId="2B350D1B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14:paraId="2D447C2F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5"/>
          </w:tcPr>
          <w:p w14:paraId="375CD378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F40C65" w14:paraId="68C34AED" w14:textId="77777777" w:rsidTr="00643454">
        <w:trPr>
          <w:gridAfter w:val="4"/>
          <w:wAfter w:w="209" w:type="dxa"/>
        </w:trPr>
        <w:tc>
          <w:tcPr>
            <w:tcW w:w="2885" w:type="dxa"/>
            <w:gridSpan w:val="2"/>
            <w:vAlign w:val="bottom"/>
          </w:tcPr>
          <w:p w14:paraId="7227E791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7FEBA07B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D7883CD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64FF5A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A4FC28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6A69EA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56E189D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B31A5F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1079876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14:paraId="0B70BA91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14:paraId="7EB1FC07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0D1E90F5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68ABB695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3"/>
          </w:tcPr>
          <w:p w14:paraId="1E885915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14:paraId="6FCE4422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5"/>
          </w:tcPr>
          <w:p w14:paraId="5718AD75" w14:textId="77777777" w:rsidR="00541311" w:rsidRPr="00F40C65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9C502F" w:rsidRPr="00F40C65" w14:paraId="6A46DB05" w14:textId="77777777" w:rsidTr="00643454">
        <w:trPr>
          <w:gridAfter w:val="1"/>
          <w:wAfter w:w="24" w:type="dxa"/>
        </w:trPr>
        <w:tc>
          <w:tcPr>
            <w:tcW w:w="2885" w:type="dxa"/>
            <w:gridSpan w:val="2"/>
            <w:vAlign w:val="bottom"/>
          </w:tcPr>
          <w:p w14:paraId="271E55BE" w14:textId="57EE5705" w:rsidR="009C502F" w:rsidRPr="00F40C65" w:rsidRDefault="009C502F" w:rsidP="009C502F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1EF7" w:rsidRPr="00F40C6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1CC263A" w14:textId="3BF4F7B6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535,438</w:t>
            </w:r>
          </w:p>
        </w:tc>
        <w:tc>
          <w:tcPr>
            <w:tcW w:w="270" w:type="dxa"/>
            <w:vAlign w:val="bottom"/>
          </w:tcPr>
          <w:p w14:paraId="1FE34E7F" w14:textId="77777777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47264A" w14:textId="223B46C3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10,931</w:t>
            </w:r>
          </w:p>
        </w:tc>
        <w:tc>
          <w:tcPr>
            <w:tcW w:w="270" w:type="dxa"/>
          </w:tcPr>
          <w:p w14:paraId="3A94E204" w14:textId="77777777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CAF741D" w14:textId="1114D5C5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253,290</w:t>
            </w:r>
          </w:p>
        </w:tc>
        <w:tc>
          <w:tcPr>
            <w:tcW w:w="270" w:type="dxa"/>
          </w:tcPr>
          <w:p w14:paraId="7206735E" w14:textId="77777777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C84E0A5" w14:textId="76E1425A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346,323</w:t>
            </w:r>
          </w:p>
        </w:tc>
        <w:tc>
          <w:tcPr>
            <w:tcW w:w="335" w:type="dxa"/>
            <w:gridSpan w:val="3"/>
          </w:tcPr>
          <w:p w14:paraId="10AB11C1" w14:textId="77777777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14:paraId="0DD4DDAD" w14:textId="40F61388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5,036</w:t>
            </w:r>
          </w:p>
        </w:tc>
        <w:tc>
          <w:tcPr>
            <w:tcW w:w="248" w:type="dxa"/>
            <w:gridSpan w:val="3"/>
          </w:tcPr>
          <w:p w14:paraId="3A48F10B" w14:textId="77777777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14:paraId="1B53F982" w14:textId="3E9F82A3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45,788</w:t>
            </w:r>
          </w:p>
        </w:tc>
        <w:tc>
          <w:tcPr>
            <w:tcW w:w="241" w:type="dxa"/>
            <w:gridSpan w:val="3"/>
          </w:tcPr>
          <w:p w14:paraId="7F97A0C7" w14:textId="77777777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9" w:type="dxa"/>
            <w:gridSpan w:val="3"/>
            <w:tcBorders>
              <w:bottom w:val="double" w:sz="4" w:space="0" w:color="auto"/>
            </w:tcBorders>
          </w:tcPr>
          <w:p w14:paraId="76FFE71A" w14:textId="6C91654C" w:rsidR="009C502F" w:rsidRPr="00F40C65" w:rsidRDefault="009C502F" w:rsidP="009C502F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637,615</w:t>
            </w:r>
          </w:p>
        </w:tc>
        <w:tc>
          <w:tcPr>
            <w:tcW w:w="457" w:type="dxa"/>
            <w:gridSpan w:val="6"/>
          </w:tcPr>
          <w:p w14:paraId="5251D78A" w14:textId="77777777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bottom w:val="double" w:sz="4" w:space="0" w:color="auto"/>
            </w:tcBorders>
          </w:tcPr>
          <w:p w14:paraId="28C6B628" w14:textId="0225A4BB" w:rsidR="009C502F" w:rsidRPr="00F40C65" w:rsidRDefault="009C502F" w:rsidP="009C502F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1,834,421</w:t>
            </w:r>
          </w:p>
        </w:tc>
      </w:tr>
      <w:tr w:rsidR="00FE35D4" w:rsidRPr="00F40C65" w14:paraId="6B83C570" w14:textId="77777777" w:rsidTr="00643454">
        <w:trPr>
          <w:gridAfter w:val="1"/>
          <w:wAfter w:w="24" w:type="dxa"/>
        </w:trPr>
        <w:tc>
          <w:tcPr>
            <w:tcW w:w="2885" w:type="dxa"/>
            <w:gridSpan w:val="2"/>
            <w:vAlign w:val="bottom"/>
          </w:tcPr>
          <w:p w14:paraId="3B4D3B63" w14:textId="0BAFFE61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47BA1" w:rsidRPr="00F40C6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CEC2660" w14:textId="19A8366C" w:rsidR="00541311" w:rsidRPr="00F40C65" w:rsidRDefault="00CB0F43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53,645</w:t>
            </w:r>
          </w:p>
        </w:tc>
        <w:tc>
          <w:tcPr>
            <w:tcW w:w="270" w:type="dxa"/>
            <w:vAlign w:val="bottom"/>
          </w:tcPr>
          <w:p w14:paraId="2A88E973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709992" w14:textId="7261D007" w:rsidR="00541311" w:rsidRPr="00F40C65" w:rsidRDefault="00CB0F43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53,645</w:t>
            </w:r>
          </w:p>
        </w:tc>
        <w:tc>
          <w:tcPr>
            <w:tcW w:w="270" w:type="dxa"/>
          </w:tcPr>
          <w:p w14:paraId="37C06A1B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BB34F25" w14:textId="76FA61F0" w:rsidR="00541311" w:rsidRPr="00F40C65" w:rsidRDefault="00CB0F43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508,027</w:t>
            </w:r>
          </w:p>
        </w:tc>
        <w:tc>
          <w:tcPr>
            <w:tcW w:w="270" w:type="dxa"/>
          </w:tcPr>
          <w:p w14:paraId="58F02744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1F3A0B" w14:textId="305A700F" w:rsidR="00541311" w:rsidRPr="00F40C65" w:rsidRDefault="00CB0F43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651,074</w:t>
            </w:r>
          </w:p>
        </w:tc>
        <w:tc>
          <w:tcPr>
            <w:tcW w:w="335" w:type="dxa"/>
            <w:gridSpan w:val="3"/>
          </w:tcPr>
          <w:p w14:paraId="19025F69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14:paraId="0B130774" w14:textId="507427C6" w:rsidR="00541311" w:rsidRPr="00F40C65" w:rsidRDefault="00CB0F43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6,653</w:t>
            </w:r>
          </w:p>
        </w:tc>
        <w:tc>
          <w:tcPr>
            <w:tcW w:w="248" w:type="dxa"/>
            <w:gridSpan w:val="3"/>
          </w:tcPr>
          <w:p w14:paraId="7411AB7A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14:paraId="64EC6C51" w14:textId="55E04718" w:rsidR="00541311" w:rsidRPr="00F40C65" w:rsidRDefault="00CB0F43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59,043</w:t>
            </w:r>
          </w:p>
        </w:tc>
        <w:tc>
          <w:tcPr>
            <w:tcW w:w="241" w:type="dxa"/>
            <w:gridSpan w:val="3"/>
          </w:tcPr>
          <w:p w14:paraId="5D044926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9" w:type="dxa"/>
            <w:gridSpan w:val="3"/>
            <w:tcBorders>
              <w:bottom w:val="double" w:sz="4" w:space="0" w:color="auto"/>
            </w:tcBorders>
          </w:tcPr>
          <w:p w14:paraId="08771BF6" w14:textId="00AC3597" w:rsidR="00541311" w:rsidRPr="00F40C65" w:rsidRDefault="00CB0F43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74,898</w:t>
            </w:r>
          </w:p>
        </w:tc>
        <w:tc>
          <w:tcPr>
            <w:tcW w:w="457" w:type="dxa"/>
            <w:gridSpan w:val="6"/>
          </w:tcPr>
          <w:p w14:paraId="5C786815" w14:textId="77777777" w:rsidR="00541311" w:rsidRPr="00F40C65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bottom w:val="double" w:sz="4" w:space="0" w:color="auto"/>
            </w:tcBorders>
          </w:tcPr>
          <w:p w14:paraId="123DE4EB" w14:textId="4E5C6A2F" w:rsidR="00541311" w:rsidRPr="00F40C65" w:rsidRDefault="00CB0F43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1,989,262</w:t>
            </w:r>
          </w:p>
        </w:tc>
      </w:tr>
      <w:tr w:rsidR="00FE35D4" w:rsidRPr="00F40C65" w14:paraId="65A7661D" w14:textId="77777777" w:rsidTr="00643454">
        <w:trPr>
          <w:gridBefore w:val="1"/>
          <w:gridAfter w:val="3"/>
          <w:wBefore w:w="51" w:type="dxa"/>
          <w:wAfter w:w="185" w:type="dxa"/>
        </w:trPr>
        <w:tc>
          <w:tcPr>
            <w:tcW w:w="4094" w:type="dxa"/>
            <w:gridSpan w:val="2"/>
          </w:tcPr>
          <w:p w14:paraId="393A5120" w14:textId="77777777" w:rsidR="00541311" w:rsidRPr="00F40C65" w:rsidRDefault="00541311" w:rsidP="00FE35D4">
            <w:pPr>
              <w:tabs>
                <w:tab w:val="clear" w:pos="227"/>
                <w:tab w:val="clear" w:pos="680"/>
                <w:tab w:val="left" w:pos="0"/>
                <w:tab w:val="decimal" w:pos="684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ค่าเสื่อมราคาสำหรับปี สิ้นสุดวันที่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70" w:type="dxa"/>
            <w:vAlign w:val="bottom"/>
          </w:tcPr>
          <w:p w14:paraId="0D4700C9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F5CF6C" w14:textId="77777777" w:rsidR="00541311" w:rsidRPr="00F40C65" w:rsidRDefault="00541311" w:rsidP="00FE35D4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2C23491D" w14:textId="77777777" w:rsidR="00541311" w:rsidRPr="00F40C65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0B8A025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5E497A4" w14:textId="77777777" w:rsidR="00541311" w:rsidRPr="00F40C65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D9A2D25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5" w:type="dxa"/>
            <w:gridSpan w:val="3"/>
          </w:tcPr>
          <w:p w14:paraId="2EC2B19E" w14:textId="77777777" w:rsidR="00541311" w:rsidRPr="00F40C65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14:paraId="7E24D7AE" w14:textId="77777777" w:rsidR="00541311" w:rsidRPr="00F40C65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gridSpan w:val="3"/>
          </w:tcPr>
          <w:p w14:paraId="667333E2" w14:textId="77777777" w:rsidR="00541311" w:rsidRPr="00F40C65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</w:tcBorders>
            <w:vAlign w:val="bottom"/>
          </w:tcPr>
          <w:p w14:paraId="6C9A40BD" w14:textId="77777777" w:rsidR="00541311" w:rsidRPr="00F40C65" w:rsidRDefault="00541311" w:rsidP="00FE35D4">
            <w:pPr>
              <w:tabs>
                <w:tab w:val="decimal" w:pos="711"/>
              </w:tabs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14" w:type="dxa"/>
            <w:gridSpan w:val="4"/>
          </w:tcPr>
          <w:p w14:paraId="74B2721E" w14:textId="77777777" w:rsidR="00541311" w:rsidRPr="00F40C65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0" w:type="dxa"/>
            <w:gridSpan w:val="4"/>
            <w:tcBorders>
              <w:top w:val="double" w:sz="4" w:space="0" w:color="FFFFFF"/>
            </w:tcBorders>
            <w:vAlign w:val="bottom"/>
          </w:tcPr>
          <w:p w14:paraId="7CD0D29E" w14:textId="77777777" w:rsidR="00541311" w:rsidRPr="00F40C65" w:rsidRDefault="00541311" w:rsidP="00FE35D4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96" w:type="dxa"/>
            <w:gridSpan w:val="4"/>
          </w:tcPr>
          <w:p w14:paraId="722D02FD" w14:textId="77777777" w:rsidR="00541311" w:rsidRPr="00F40C65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tcBorders>
              <w:top w:val="double" w:sz="4" w:space="0" w:color="auto"/>
            </w:tcBorders>
            <w:vAlign w:val="center"/>
          </w:tcPr>
          <w:p w14:paraId="43D88D09" w14:textId="77777777" w:rsidR="00541311" w:rsidRPr="00F40C65" w:rsidRDefault="00541311" w:rsidP="00FE35D4">
            <w:pPr>
              <w:tabs>
                <w:tab w:val="clear" w:pos="680"/>
                <w:tab w:val="decimal" w:pos="684"/>
              </w:tabs>
              <w:ind w:left="72" w:right="-4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C502F" w:rsidRPr="00F40C65" w14:paraId="1212D35B" w14:textId="77777777" w:rsidTr="00643454">
        <w:trPr>
          <w:gridBefore w:val="1"/>
          <w:gridAfter w:val="3"/>
          <w:wBefore w:w="51" w:type="dxa"/>
          <w:wAfter w:w="185" w:type="dxa"/>
        </w:trPr>
        <w:tc>
          <w:tcPr>
            <w:tcW w:w="5534" w:type="dxa"/>
            <w:gridSpan w:val="4"/>
          </w:tcPr>
          <w:p w14:paraId="62054A30" w14:textId="4A18052F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 xml:space="preserve">  2566 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 xml:space="preserve">(จำนวน </w:t>
            </w:r>
            <w:r w:rsidRPr="00F40C65">
              <w:rPr>
                <w:rFonts w:ascii="Angsana New" w:hAnsi="Angsana New"/>
                <w:sz w:val="28"/>
                <w:szCs w:val="28"/>
              </w:rPr>
              <w:t xml:space="preserve">71,022 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</w:tcPr>
          <w:p w14:paraId="7FFC039A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022327EE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BF880A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63D2B269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1361A1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73951E26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3AB28EA4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6F1706B6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4"/>
          </w:tcPr>
          <w:p w14:paraId="61696BDA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245B6E3A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gridSpan w:val="4"/>
          </w:tcPr>
          <w:p w14:paraId="62A06D5A" w14:textId="77777777" w:rsidR="009C502F" w:rsidRPr="00F40C65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14:paraId="3F8FFE12" w14:textId="0BF37F79" w:rsidR="009C502F" w:rsidRPr="00F40C65" w:rsidRDefault="009C502F" w:rsidP="009C502F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107,402</w:t>
            </w:r>
          </w:p>
        </w:tc>
      </w:tr>
      <w:tr w:rsidR="008D3302" w:rsidRPr="00F40C65" w14:paraId="619CFF64" w14:textId="77777777" w:rsidTr="00643454">
        <w:trPr>
          <w:gridBefore w:val="1"/>
          <w:gridAfter w:val="3"/>
          <w:wBefore w:w="51" w:type="dxa"/>
          <w:wAfter w:w="185" w:type="dxa"/>
        </w:trPr>
        <w:tc>
          <w:tcPr>
            <w:tcW w:w="5534" w:type="dxa"/>
            <w:gridSpan w:val="4"/>
          </w:tcPr>
          <w:p w14:paraId="7743033A" w14:textId="4DD38905" w:rsidR="008D3302" w:rsidRPr="00F40C65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 xml:space="preserve">  256</w:t>
            </w:r>
            <w:r w:rsidR="00B71EF7" w:rsidRPr="00F40C65">
              <w:rPr>
                <w:rFonts w:ascii="Angsana New" w:hAnsi="Angsana New"/>
                <w:sz w:val="28"/>
                <w:szCs w:val="28"/>
              </w:rPr>
              <w:t>7</w:t>
            </w:r>
            <w:r w:rsidRPr="00F40C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 xml:space="preserve">(จำนวน </w:t>
            </w:r>
            <w:r w:rsidR="00CB0F43" w:rsidRPr="00F40C65">
              <w:rPr>
                <w:rFonts w:ascii="Angsana New" w:hAnsi="Angsana New"/>
                <w:sz w:val="28"/>
                <w:szCs w:val="28"/>
              </w:rPr>
              <w:t>86,790</w:t>
            </w:r>
            <w:r w:rsidRPr="00F40C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</w:tcPr>
          <w:p w14:paraId="60DFB89C" w14:textId="77777777" w:rsidR="008D3302" w:rsidRPr="00F40C65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01BA3249" w14:textId="77777777" w:rsidR="008D3302" w:rsidRPr="00F40C65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27C66D" w14:textId="77777777" w:rsidR="008D3302" w:rsidRPr="00F40C65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13F42E60" w14:textId="77777777" w:rsidR="008D3302" w:rsidRPr="00F40C65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A3DD23" w14:textId="77777777" w:rsidR="008D3302" w:rsidRPr="00F40C65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3E674D66" w14:textId="77777777" w:rsidR="008D3302" w:rsidRPr="00F40C65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1C11190D" w14:textId="77777777" w:rsidR="008D3302" w:rsidRPr="00F40C65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56FAB6C7" w14:textId="77777777" w:rsidR="008D3302" w:rsidRPr="00F40C65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4"/>
          </w:tcPr>
          <w:p w14:paraId="6B42CCD4" w14:textId="77777777" w:rsidR="008D3302" w:rsidRPr="00F40C65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7CB8C75D" w14:textId="77777777" w:rsidR="008D3302" w:rsidRPr="00F40C65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gridSpan w:val="4"/>
          </w:tcPr>
          <w:p w14:paraId="57C53FC8" w14:textId="77777777" w:rsidR="008D3302" w:rsidRPr="00F40C65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14:paraId="452CC561" w14:textId="69837921" w:rsidR="008D3302" w:rsidRPr="00F40C65" w:rsidRDefault="005B10EC" w:rsidP="00FE35D4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119,499</w:t>
            </w:r>
          </w:p>
        </w:tc>
      </w:tr>
    </w:tbl>
    <w:p w14:paraId="5EFE8168" w14:textId="77777777" w:rsidR="00541311" w:rsidRPr="00F40C65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4B76A11" w14:textId="77777777" w:rsidR="00541311" w:rsidRPr="00F40C65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B6CEE9B" w14:textId="77777777" w:rsidR="00541311" w:rsidRPr="00F40C65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D0AA7BE" w14:textId="77777777" w:rsidR="00541311" w:rsidRPr="00F40C65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CD2128B" w14:textId="77777777" w:rsidR="00541311" w:rsidRPr="00F40C65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21E3544" w14:textId="77777777" w:rsidR="00541311" w:rsidRPr="00F40C65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BEE3238" w14:textId="77777777" w:rsidR="00643454" w:rsidRPr="00F40C65" w:rsidRDefault="0064345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C0950E1" w14:textId="77777777" w:rsidR="00643454" w:rsidRPr="00F40C65" w:rsidRDefault="0064345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C70ACF8" w14:textId="77777777" w:rsidR="00541311" w:rsidRPr="00F40C65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9A868DB" w14:textId="77777777" w:rsidR="00541311" w:rsidRPr="00F40C65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1497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2"/>
        <w:gridCol w:w="2835"/>
        <w:gridCol w:w="1260"/>
        <w:gridCol w:w="270"/>
        <w:gridCol w:w="1170"/>
        <w:gridCol w:w="270"/>
        <w:gridCol w:w="1260"/>
        <w:gridCol w:w="270"/>
        <w:gridCol w:w="1260"/>
        <w:gridCol w:w="236"/>
        <w:gridCol w:w="34"/>
        <w:gridCol w:w="65"/>
        <w:gridCol w:w="1183"/>
        <w:gridCol w:w="34"/>
        <w:gridCol w:w="151"/>
        <w:gridCol w:w="51"/>
        <w:gridCol w:w="46"/>
        <w:gridCol w:w="139"/>
        <w:gridCol w:w="12"/>
        <w:gridCol w:w="1078"/>
        <w:gridCol w:w="185"/>
        <w:gridCol w:w="39"/>
        <w:gridCol w:w="151"/>
        <w:gridCol w:w="39"/>
        <w:gridCol w:w="51"/>
        <w:gridCol w:w="134"/>
        <w:gridCol w:w="17"/>
        <w:gridCol w:w="1002"/>
        <w:gridCol w:w="24"/>
        <w:gridCol w:w="151"/>
        <w:gridCol w:w="10"/>
        <w:gridCol w:w="111"/>
        <w:gridCol w:w="151"/>
        <w:gridCol w:w="10"/>
        <w:gridCol w:w="24"/>
        <w:gridCol w:w="1019"/>
        <w:gridCol w:w="151"/>
        <w:gridCol w:w="10"/>
        <w:gridCol w:w="24"/>
      </w:tblGrid>
      <w:tr w:rsidR="00FE35D4" w:rsidRPr="00F40C65" w14:paraId="1EDFFF63" w14:textId="77777777" w:rsidTr="00876691">
        <w:trPr>
          <w:tblHeader/>
        </w:trPr>
        <w:tc>
          <w:tcPr>
            <w:tcW w:w="2887" w:type="dxa"/>
            <w:gridSpan w:val="2"/>
            <w:vAlign w:val="bottom"/>
          </w:tcPr>
          <w:p w14:paraId="5CCB6D54" w14:textId="77777777" w:rsidR="003200EF" w:rsidRPr="00F40C65" w:rsidRDefault="003200E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32E0C35" w14:textId="77777777" w:rsidR="003200EF" w:rsidRPr="00F40C65" w:rsidRDefault="003200E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896F4D2" w14:textId="77777777" w:rsidR="003200EF" w:rsidRPr="00F40C65" w:rsidRDefault="003200E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58" w:type="dxa"/>
            <w:gridSpan w:val="31"/>
          </w:tcPr>
          <w:p w14:paraId="723ACC2B" w14:textId="77777777" w:rsidR="003200EF" w:rsidRPr="00F40C65" w:rsidRDefault="003200EF" w:rsidP="00FE35D4">
            <w:pPr>
              <w:ind w:right="-115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04" w:type="dxa"/>
            <w:gridSpan w:val="4"/>
          </w:tcPr>
          <w:p w14:paraId="54B78116" w14:textId="77777777" w:rsidR="003200EF" w:rsidRPr="00F40C65" w:rsidRDefault="003200EF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E35D4" w:rsidRPr="00F40C65" w14:paraId="003CAA89" w14:textId="77777777" w:rsidTr="00876691">
        <w:trPr>
          <w:gridAfter w:val="2"/>
          <w:wAfter w:w="34" w:type="dxa"/>
          <w:tblHeader/>
        </w:trPr>
        <w:tc>
          <w:tcPr>
            <w:tcW w:w="2887" w:type="dxa"/>
            <w:gridSpan w:val="2"/>
            <w:vAlign w:val="bottom"/>
          </w:tcPr>
          <w:p w14:paraId="12553D01" w14:textId="77777777" w:rsidR="00DA6674" w:rsidRPr="00F40C65" w:rsidRDefault="00DA667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B120024" w14:textId="77777777" w:rsidR="00DA6674" w:rsidRPr="00F40C65" w:rsidRDefault="00DA667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C9C486F" w14:textId="77777777" w:rsidR="00DA6674" w:rsidRPr="00F40C65" w:rsidRDefault="00DA667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2939EC6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43EBA3D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7BABBA" w14:textId="77777777" w:rsidR="00DA667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1477C8D4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6020B7" w14:textId="77777777" w:rsidR="00DA667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4CD3F30F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14:paraId="7A205379" w14:textId="77777777" w:rsidR="00DA667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เครื่องตกแต่งติดตั้ง</w:t>
            </w:r>
          </w:p>
        </w:tc>
        <w:tc>
          <w:tcPr>
            <w:tcW w:w="248" w:type="dxa"/>
            <w:gridSpan w:val="4"/>
          </w:tcPr>
          <w:p w14:paraId="452F3EAB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53" w:type="dxa"/>
            <w:gridSpan w:val="4"/>
          </w:tcPr>
          <w:p w14:paraId="40840DBF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41" w:type="dxa"/>
            <w:gridSpan w:val="4"/>
          </w:tcPr>
          <w:p w14:paraId="25103A3F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3"/>
          </w:tcPr>
          <w:p w14:paraId="7A973EE7" w14:textId="77777777" w:rsidR="00DA667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2" w:type="dxa"/>
            <w:gridSpan w:val="3"/>
          </w:tcPr>
          <w:p w14:paraId="175510B7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04" w:type="dxa"/>
            <w:gridSpan w:val="4"/>
          </w:tcPr>
          <w:p w14:paraId="356F0C6E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FE35D4" w:rsidRPr="00F40C65" w14:paraId="460C1721" w14:textId="77777777" w:rsidTr="00876691">
        <w:trPr>
          <w:gridAfter w:val="2"/>
          <w:wAfter w:w="34" w:type="dxa"/>
          <w:tblHeader/>
        </w:trPr>
        <w:tc>
          <w:tcPr>
            <w:tcW w:w="2887" w:type="dxa"/>
            <w:gridSpan w:val="2"/>
            <w:vAlign w:val="bottom"/>
          </w:tcPr>
          <w:p w14:paraId="326703B1" w14:textId="77777777" w:rsidR="00DA6674" w:rsidRPr="00F40C65" w:rsidRDefault="00DA667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056070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2A518753" w14:textId="77777777" w:rsidR="00DA6674" w:rsidRPr="00F40C65" w:rsidRDefault="00DA667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C13E71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54852CDF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174D38" w14:textId="77777777" w:rsidR="00DA667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  <w:r w:rsidR="00DA6674"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</w:tcPr>
          <w:p w14:paraId="5CFA0787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FFA9FE" w14:textId="77777777" w:rsidR="00DA667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  <w:r w:rsidR="00DA6674"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14:paraId="31298151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14:paraId="2052C6A3" w14:textId="77777777" w:rsidR="00DA6674" w:rsidRPr="00F40C65" w:rsidRDefault="00643454" w:rsidP="00FE35D4">
            <w:pPr>
              <w:ind w:left="-108" w:right="-176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และเครื่องใช้</w:t>
            </w:r>
            <w:r w:rsidR="00DA6674"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8" w:type="dxa"/>
            <w:gridSpan w:val="4"/>
          </w:tcPr>
          <w:p w14:paraId="229B1643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53" w:type="dxa"/>
            <w:gridSpan w:val="4"/>
          </w:tcPr>
          <w:p w14:paraId="32B1C0E9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1" w:type="dxa"/>
            <w:gridSpan w:val="4"/>
          </w:tcPr>
          <w:p w14:paraId="684289CD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3"/>
          </w:tcPr>
          <w:p w14:paraId="5BAD7189" w14:textId="77777777" w:rsidR="00DA667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ระหว่าง</w:t>
            </w:r>
            <w:r w:rsidR="00DA6674"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2" w:type="dxa"/>
            <w:gridSpan w:val="3"/>
          </w:tcPr>
          <w:p w14:paraId="27E97C79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04" w:type="dxa"/>
            <w:gridSpan w:val="4"/>
          </w:tcPr>
          <w:p w14:paraId="4358F06B" w14:textId="77777777" w:rsidR="00DA6674" w:rsidRPr="00F40C65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40C65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FE35D4" w:rsidRPr="00F40C65" w14:paraId="59A0451E" w14:textId="77777777" w:rsidTr="00876691">
        <w:trPr>
          <w:tblHeader/>
        </w:trPr>
        <w:tc>
          <w:tcPr>
            <w:tcW w:w="2887" w:type="dxa"/>
            <w:gridSpan w:val="2"/>
            <w:vAlign w:val="bottom"/>
          </w:tcPr>
          <w:p w14:paraId="58E03A28" w14:textId="77777777" w:rsidR="00050FA8" w:rsidRPr="00F40C65" w:rsidRDefault="00050FA8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92" w:type="dxa"/>
            <w:gridSpan w:val="37"/>
            <w:vAlign w:val="bottom"/>
          </w:tcPr>
          <w:p w14:paraId="2D240353" w14:textId="77777777" w:rsidR="00050FA8" w:rsidRPr="00F40C65" w:rsidRDefault="00050FA8" w:rsidP="00FE35D4">
            <w:pPr>
              <w:tabs>
                <w:tab w:val="clear" w:pos="680"/>
                <w:tab w:val="decimal" w:pos="684"/>
              </w:tabs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 xml:space="preserve">(หน่วย </w:t>
            </w:r>
            <w:r w:rsidRPr="00F40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: </w:t>
            </w:r>
            <w:r w:rsidRPr="00F40C65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พันบาท)</w:t>
            </w:r>
          </w:p>
        </w:tc>
      </w:tr>
      <w:tr w:rsidR="00FE35D4" w:rsidRPr="00F40C65" w14:paraId="4A60EB2B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7488720D" w14:textId="77777777" w:rsidR="00050FA8" w:rsidRPr="00F40C65" w:rsidRDefault="00050FA8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18C5AFA" w14:textId="77777777" w:rsidR="00050FA8" w:rsidRPr="00F40C65" w:rsidRDefault="00050FA8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08B0534" w14:textId="77777777" w:rsidR="00050FA8" w:rsidRPr="00F40C65" w:rsidRDefault="00050FA8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0539AAC" w14:textId="77777777" w:rsidR="00050FA8" w:rsidRPr="00F40C65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178D9" w14:textId="77777777" w:rsidR="00050FA8" w:rsidRPr="00F40C65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65F7CC" w14:textId="77777777" w:rsidR="00050FA8" w:rsidRPr="00F40C65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E01437" w14:textId="77777777" w:rsidR="00050FA8" w:rsidRPr="00F40C65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746A47" w14:textId="77777777" w:rsidR="00050FA8" w:rsidRPr="00F40C65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21E2001" w14:textId="77777777" w:rsidR="00050FA8" w:rsidRPr="00F40C65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</w:tcPr>
          <w:p w14:paraId="58BE83BA" w14:textId="77777777" w:rsidR="00050FA8" w:rsidRPr="00F40C65" w:rsidRDefault="00050FA8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gridSpan w:val="4"/>
          </w:tcPr>
          <w:p w14:paraId="1FD06DB6" w14:textId="77777777" w:rsidR="00050FA8" w:rsidRPr="00F40C65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</w:tcPr>
          <w:p w14:paraId="1A0DA241" w14:textId="77777777" w:rsidR="00050FA8" w:rsidRPr="00F40C65" w:rsidRDefault="00050FA8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4"/>
          </w:tcPr>
          <w:p w14:paraId="181667DD" w14:textId="77777777" w:rsidR="00050FA8" w:rsidRPr="00F40C65" w:rsidRDefault="00050FA8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7" w:type="dxa"/>
            <w:gridSpan w:val="3"/>
          </w:tcPr>
          <w:p w14:paraId="2E9B515E" w14:textId="77777777" w:rsidR="00050FA8" w:rsidRPr="00F40C65" w:rsidRDefault="00050FA8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2" w:type="dxa"/>
            <w:gridSpan w:val="3"/>
          </w:tcPr>
          <w:p w14:paraId="178D52F3" w14:textId="77777777" w:rsidR="00050FA8" w:rsidRPr="00F40C65" w:rsidRDefault="00050FA8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23B3F8EA" w14:textId="77777777" w:rsidR="00050FA8" w:rsidRPr="00F40C65" w:rsidRDefault="00050FA8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1EF7" w:rsidRPr="00F40C65" w14:paraId="414FBAF8" w14:textId="77777777" w:rsidTr="001C3A99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032AB960" w14:textId="607BA0E7" w:rsidR="00B71EF7" w:rsidRPr="00F40C65" w:rsidRDefault="00B71EF7" w:rsidP="00B71EF7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 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มกราคม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2566 </w:t>
            </w:r>
          </w:p>
        </w:tc>
        <w:tc>
          <w:tcPr>
            <w:tcW w:w="1260" w:type="dxa"/>
            <w:vAlign w:val="bottom"/>
          </w:tcPr>
          <w:p w14:paraId="191648CE" w14:textId="5162A9A2" w:rsidR="00B71EF7" w:rsidRPr="00F40C65" w:rsidRDefault="00B71EF7" w:rsidP="00B71EF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528,438</w:t>
            </w:r>
          </w:p>
        </w:tc>
        <w:tc>
          <w:tcPr>
            <w:tcW w:w="270" w:type="dxa"/>
          </w:tcPr>
          <w:p w14:paraId="06F3D1C5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2C32F42" w14:textId="4D88D584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32,300</w:t>
            </w:r>
          </w:p>
        </w:tc>
        <w:tc>
          <w:tcPr>
            <w:tcW w:w="270" w:type="dxa"/>
            <w:vAlign w:val="bottom"/>
          </w:tcPr>
          <w:p w14:paraId="24F8D5C3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2D6B0F" w14:textId="20F4BC64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376,184</w:t>
            </w:r>
          </w:p>
        </w:tc>
        <w:tc>
          <w:tcPr>
            <w:tcW w:w="270" w:type="dxa"/>
            <w:vAlign w:val="bottom"/>
          </w:tcPr>
          <w:p w14:paraId="5E711AC1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41C4524" w14:textId="663E5BF1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1,008,622</w:t>
            </w:r>
          </w:p>
        </w:tc>
        <w:tc>
          <w:tcPr>
            <w:tcW w:w="270" w:type="dxa"/>
            <w:gridSpan w:val="2"/>
            <w:vAlign w:val="bottom"/>
          </w:tcPr>
          <w:p w14:paraId="3B95468D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68C06C35" w14:textId="78463E62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29,439</w:t>
            </w:r>
          </w:p>
        </w:tc>
        <w:tc>
          <w:tcPr>
            <w:tcW w:w="248" w:type="dxa"/>
            <w:gridSpan w:val="4"/>
            <w:vAlign w:val="bottom"/>
          </w:tcPr>
          <w:p w14:paraId="3904170E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6CF539D7" w14:textId="199D4587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238,062</w:t>
            </w:r>
          </w:p>
        </w:tc>
        <w:tc>
          <w:tcPr>
            <w:tcW w:w="241" w:type="dxa"/>
            <w:gridSpan w:val="4"/>
            <w:vAlign w:val="bottom"/>
          </w:tcPr>
          <w:p w14:paraId="16B8F16F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5012DA68" w14:textId="1032DC53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136,857</w:t>
            </w:r>
          </w:p>
        </w:tc>
        <w:tc>
          <w:tcPr>
            <w:tcW w:w="272" w:type="dxa"/>
            <w:gridSpan w:val="3"/>
            <w:vAlign w:val="bottom"/>
          </w:tcPr>
          <w:p w14:paraId="7E51B2A0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1F3EA514" w14:textId="1612CDD4" w:rsidR="00B71EF7" w:rsidRPr="00F40C65" w:rsidRDefault="00B71EF7" w:rsidP="00B71EF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2,349,902</w:t>
            </w:r>
          </w:p>
        </w:tc>
      </w:tr>
      <w:tr w:rsidR="00B71EF7" w:rsidRPr="00F40C65" w14:paraId="7CEA3BA5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2AC4999B" w14:textId="77777777" w:rsidR="00B71EF7" w:rsidRPr="00F40C65" w:rsidRDefault="00B71EF7" w:rsidP="00B71EF7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53459D29" w14:textId="3E445429" w:rsidR="00B71EF7" w:rsidRPr="00F40C65" w:rsidRDefault="00B71EF7" w:rsidP="00B71EF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270" w:type="dxa"/>
          </w:tcPr>
          <w:p w14:paraId="30AAFD2C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ABF3B35" w14:textId="432E2653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270" w:type="dxa"/>
            <w:vAlign w:val="bottom"/>
          </w:tcPr>
          <w:p w14:paraId="054F18E7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467B15AF" w14:textId="5F00E2C3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70" w:type="dxa"/>
            <w:vAlign w:val="bottom"/>
          </w:tcPr>
          <w:p w14:paraId="7AFBA427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22D5543F" w14:textId="19610A70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2,256</w:t>
            </w:r>
          </w:p>
        </w:tc>
        <w:tc>
          <w:tcPr>
            <w:tcW w:w="270" w:type="dxa"/>
            <w:gridSpan w:val="2"/>
            <w:vAlign w:val="bottom"/>
          </w:tcPr>
          <w:p w14:paraId="6D0DB3E6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41BB758B" w14:textId="6127F05D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248" w:type="dxa"/>
            <w:gridSpan w:val="4"/>
            <w:vAlign w:val="bottom"/>
          </w:tcPr>
          <w:p w14:paraId="4F991A0E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3F896CA5" w14:textId="422D21B4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241" w:type="dxa"/>
            <w:gridSpan w:val="4"/>
            <w:vAlign w:val="bottom"/>
          </w:tcPr>
          <w:p w14:paraId="1619BC74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45F5EB1" w14:textId="462CEA4E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53,499</w:t>
            </w:r>
          </w:p>
        </w:tc>
        <w:tc>
          <w:tcPr>
            <w:tcW w:w="272" w:type="dxa"/>
            <w:gridSpan w:val="3"/>
            <w:vAlign w:val="bottom"/>
          </w:tcPr>
          <w:p w14:paraId="09C0A11E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3DF1B645" w14:textId="7114B9C8" w:rsidR="00B71EF7" w:rsidRPr="00F40C65" w:rsidRDefault="00B71EF7" w:rsidP="00B71EF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64,463</w:t>
            </w:r>
          </w:p>
        </w:tc>
      </w:tr>
      <w:tr w:rsidR="00B71EF7" w:rsidRPr="00F40C65" w14:paraId="3C01B7EF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40FF2D31" w14:textId="77777777" w:rsidR="00B71EF7" w:rsidRPr="00F40C65" w:rsidRDefault="00B71EF7" w:rsidP="00B71EF7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18757B35" w14:textId="768B4D37" w:rsidR="00B71EF7" w:rsidRPr="00F40C65" w:rsidRDefault="00B71EF7" w:rsidP="00B71EF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0461E3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92C462A" w14:textId="77857467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270" w:type="dxa"/>
            <w:vAlign w:val="bottom"/>
          </w:tcPr>
          <w:p w14:paraId="728C871B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280C73" w14:textId="143750ED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3,159</w:t>
            </w:r>
          </w:p>
        </w:tc>
        <w:tc>
          <w:tcPr>
            <w:tcW w:w="270" w:type="dxa"/>
            <w:vAlign w:val="bottom"/>
          </w:tcPr>
          <w:p w14:paraId="5F725225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FC64263" w14:textId="0C652083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60,565</w:t>
            </w:r>
          </w:p>
        </w:tc>
        <w:tc>
          <w:tcPr>
            <w:tcW w:w="270" w:type="dxa"/>
            <w:gridSpan w:val="2"/>
            <w:vAlign w:val="bottom"/>
          </w:tcPr>
          <w:p w14:paraId="33EDADDA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40334E86" w14:textId="0904A13C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48" w:type="dxa"/>
            <w:gridSpan w:val="4"/>
            <w:vAlign w:val="bottom"/>
          </w:tcPr>
          <w:p w14:paraId="0B584BB7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555D6792" w14:textId="4AFA0B5E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(5,025)</w:t>
            </w:r>
          </w:p>
        </w:tc>
        <w:tc>
          <w:tcPr>
            <w:tcW w:w="241" w:type="dxa"/>
            <w:gridSpan w:val="4"/>
            <w:vAlign w:val="bottom"/>
          </w:tcPr>
          <w:p w14:paraId="7B5B3FCD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6AB8DA9" w14:textId="1EAB2B52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(61,123)</w:t>
            </w:r>
          </w:p>
        </w:tc>
        <w:tc>
          <w:tcPr>
            <w:tcW w:w="272" w:type="dxa"/>
            <w:gridSpan w:val="3"/>
            <w:vAlign w:val="bottom"/>
          </w:tcPr>
          <w:p w14:paraId="2E6685B4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2E24273A" w14:textId="32F91610" w:rsidR="00B71EF7" w:rsidRPr="00F40C65" w:rsidRDefault="00B71EF7" w:rsidP="00B71EF7">
            <w:pPr>
              <w:tabs>
                <w:tab w:val="clear" w:pos="454"/>
                <w:tab w:val="clear" w:pos="680"/>
              </w:tabs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1EF7" w:rsidRPr="00F40C65" w14:paraId="3604178D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28FA19D4" w14:textId="77777777" w:rsidR="00B71EF7" w:rsidRPr="00F40C65" w:rsidRDefault="00B71EF7" w:rsidP="00B71EF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1DBD90DE" w14:textId="06A94F0D" w:rsidR="00B71EF7" w:rsidRPr="00F40C65" w:rsidRDefault="00B71EF7" w:rsidP="00B71EF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6B46A1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A8147E3" w14:textId="4974B25E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AF8830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508602C" w14:textId="1795F888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5E3D71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680081" w14:textId="240E2B42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(1,467)</w:t>
            </w:r>
          </w:p>
        </w:tc>
        <w:tc>
          <w:tcPr>
            <w:tcW w:w="270" w:type="dxa"/>
            <w:gridSpan w:val="2"/>
            <w:vAlign w:val="bottom"/>
          </w:tcPr>
          <w:p w14:paraId="67E8106E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4CCB354F" w14:textId="29D7AC91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(810)</w:t>
            </w:r>
          </w:p>
        </w:tc>
        <w:tc>
          <w:tcPr>
            <w:tcW w:w="248" w:type="dxa"/>
            <w:gridSpan w:val="4"/>
            <w:vAlign w:val="bottom"/>
          </w:tcPr>
          <w:p w14:paraId="2AC90060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7C203332" w14:textId="01452644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(4,206)</w:t>
            </w:r>
          </w:p>
        </w:tc>
        <w:tc>
          <w:tcPr>
            <w:tcW w:w="241" w:type="dxa"/>
            <w:gridSpan w:val="4"/>
            <w:vAlign w:val="bottom"/>
          </w:tcPr>
          <w:p w14:paraId="7A58FA93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4291CB85" w14:textId="3FB4D374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6E39795E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2DF1F300" w14:textId="6112C6FD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(6,483)</w:t>
            </w:r>
          </w:p>
        </w:tc>
      </w:tr>
      <w:tr w:rsidR="00B71EF7" w:rsidRPr="00F40C65" w14:paraId="4416E7C9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560839D0" w14:textId="77777777" w:rsidR="00B71EF7" w:rsidRPr="00F40C65" w:rsidRDefault="00B71EF7" w:rsidP="00B71EF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9EC63E" w14:textId="5391C342" w:rsidR="00B71EF7" w:rsidRPr="00F40C65" w:rsidRDefault="00B71EF7" w:rsidP="00B71EF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27FEA8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B614D78" w14:textId="0A05862E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E5D7A6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28EDA18" w14:textId="44E9DDEA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517595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1884B6" w14:textId="3CEE1677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29,179</w:t>
            </w:r>
          </w:p>
        </w:tc>
        <w:tc>
          <w:tcPr>
            <w:tcW w:w="270" w:type="dxa"/>
            <w:gridSpan w:val="2"/>
            <w:vAlign w:val="bottom"/>
          </w:tcPr>
          <w:p w14:paraId="0CA7FAB5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2349BB43" w14:textId="08C14FB5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14:paraId="5EA1B415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7C86730D" w14:textId="6BFBDFF4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841</w:t>
            </w:r>
          </w:p>
        </w:tc>
        <w:tc>
          <w:tcPr>
            <w:tcW w:w="241" w:type="dxa"/>
            <w:gridSpan w:val="4"/>
            <w:vAlign w:val="bottom"/>
          </w:tcPr>
          <w:p w14:paraId="4CF8A95E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A86477F" w14:textId="7394E6FE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0C71D6DD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064C9C5A" w14:textId="54980FF9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30,020</w:t>
            </w:r>
          </w:p>
        </w:tc>
      </w:tr>
      <w:tr w:rsidR="00FE35D4" w:rsidRPr="00F40C65" w14:paraId="3B10B6E4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3DC6E19C" w14:textId="6E903025" w:rsidR="00D7591B" w:rsidRPr="00F40C65" w:rsidRDefault="00D7591B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B71EF7"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และ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CA047A" w14:textId="77777777" w:rsidR="00D7591B" w:rsidRPr="00F40C65" w:rsidRDefault="00D7591B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1A77E4" w14:textId="77777777" w:rsidR="00D7591B" w:rsidRPr="00F40C65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7628D1" w14:textId="77777777" w:rsidR="00D7591B" w:rsidRPr="00F40C65" w:rsidRDefault="00D7591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089C3C" w14:textId="77777777" w:rsidR="00D7591B" w:rsidRPr="00F40C65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D5EA07B" w14:textId="77777777" w:rsidR="00D7591B" w:rsidRPr="00F40C65" w:rsidRDefault="00D7591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3F8419" w14:textId="77777777" w:rsidR="00D7591B" w:rsidRPr="00F40C65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BB7EC3" w14:textId="77777777" w:rsidR="00D7591B" w:rsidRPr="00F40C65" w:rsidRDefault="00D7591B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8FAC3DA" w14:textId="77777777" w:rsidR="00D7591B" w:rsidRPr="00F40C65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bottom"/>
          </w:tcPr>
          <w:p w14:paraId="673840D5" w14:textId="77777777" w:rsidR="00D7591B" w:rsidRPr="00F40C65" w:rsidRDefault="00D7591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4"/>
            <w:vAlign w:val="bottom"/>
          </w:tcPr>
          <w:p w14:paraId="741C25E2" w14:textId="77777777" w:rsidR="00D7591B" w:rsidRPr="00F40C65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14:paraId="76E64EA0" w14:textId="77777777" w:rsidR="00D7591B" w:rsidRPr="00F40C65" w:rsidRDefault="00D7591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gridSpan w:val="4"/>
            <w:vAlign w:val="bottom"/>
          </w:tcPr>
          <w:p w14:paraId="7C635651" w14:textId="77777777" w:rsidR="00D7591B" w:rsidRPr="00F40C65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  <w:vAlign w:val="bottom"/>
          </w:tcPr>
          <w:p w14:paraId="09F36DEC" w14:textId="77777777" w:rsidR="00D7591B" w:rsidRPr="00F40C65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3"/>
            <w:vAlign w:val="bottom"/>
          </w:tcPr>
          <w:p w14:paraId="5ACC9A06" w14:textId="77777777" w:rsidR="00D7591B" w:rsidRPr="00F40C65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</w:tcBorders>
            <w:vAlign w:val="bottom"/>
          </w:tcPr>
          <w:p w14:paraId="763DC738" w14:textId="77777777" w:rsidR="00D7591B" w:rsidRPr="00F40C65" w:rsidRDefault="00D7591B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71EF7" w:rsidRPr="00F40C65" w14:paraId="606691B3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0B4512F0" w14:textId="417230EA" w:rsidR="00B71EF7" w:rsidRPr="00F40C65" w:rsidRDefault="00B71EF7" w:rsidP="00B71EF7">
            <w:pPr>
              <w:ind w:right="-115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3F426F3" w14:textId="6458FA9F" w:rsidR="00B71EF7" w:rsidRPr="00F40C65" w:rsidRDefault="00B71EF7" w:rsidP="00B71EF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535,438</w:t>
            </w:r>
          </w:p>
        </w:tc>
        <w:tc>
          <w:tcPr>
            <w:tcW w:w="270" w:type="dxa"/>
          </w:tcPr>
          <w:p w14:paraId="78872718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3F3B66E" w14:textId="6C676806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34,777</w:t>
            </w:r>
          </w:p>
        </w:tc>
        <w:tc>
          <w:tcPr>
            <w:tcW w:w="270" w:type="dxa"/>
            <w:vAlign w:val="bottom"/>
          </w:tcPr>
          <w:p w14:paraId="67AA9DC2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77308CD" w14:textId="0BCBFCC9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379,420</w:t>
            </w:r>
          </w:p>
        </w:tc>
        <w:tc>
          <w:tcPr>
            <w:tcW w:w="270" w:type="dxa"/>
            <w:vAlign w:val="bottom"/>
          </w:tcPr>
          <w:p w14:paraId="33255479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A26820B" w14:textId="333A74E4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1,099,155</w:t>
            </w:r>
          </w:p>
        </w:tc>
        <w:tc>
          <w:tcPr>
            <w:tcW w:w="270" w:type="dxa"/>
            <w:gridSpan w:val="2"/>
            <w:vAlign w:val="bottom"/>
          </w:tcPr>
          <w:p w14:paraId="7257C2E6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2BDCE8C4" w14:textId="5F793B07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29,490</w:t>
            </w:r>
          </w:p>
        </w:tc>
        <w:tc>
          <w:tcPr>
            <w:tcW w:w="248" w:type="dxa"/>
            <w:gridSpan w:val="4"/>
            <w:vAlign w:val="bottom"/>
          </w:tcPr>
          <w:p w14:paraId="54DA80BE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5D89D52F" w14:textId="3309D971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230,3</w:t>
            </w:r>
            <w:r w:rsidR="00A47BA1"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90</w:t>
            </w:r>
          </w:p>
        </w:tc>
        <w:tc>
          <w:tcPr>
            <w:tcW w:w="241" w:type="dxa"/>
            <w:gridSpan w:val="4"/>
            <w:vAlign w:val="bottom"/>
          </w:tcPr>
          <w:p w14:paraId="0BC455F4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06221802" w14:textId="3AD70482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129,233</w:t>
            </w:r>
          </w:p>
        </w:tc>
        <w:tc>
          <w:tcPr>
            <w:tcW w:w="272" w:type="dxa"/>
            <w:gridSpan w:val="3"/>
            <w:vAlign w:val="bottom"/>
          </w:tcPr>
          <w:p w14:paraId="64FFB833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414A7490" w14:textId="2B2A0729" w:rsidR="00B71EF7" w:rsidRPr="00F40C65" w:rsidRDefault="00B71EF7" w:rsidP="00B71EF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2,437,90</w:t>
            </w:r>
            <w:r w:rsidR="00A47BA1"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</w:tr>
      <w:tr w:rsidR="00FE35D4" w:rsidRPr="00F40C65" w14:paraId="0667FB5A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59F0749D" w14:textId="77777777" w:rsidR="007537A0" w:rsidRPr="00F40C65" w:rsidRDefault="007537A0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8B69D26" w14:textId="55FA8CA5" w:rsidR="007537A0" w:rsidRPr="00F40C65" w:rsidRDefault="0068554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5,758</w:t>
            </w:r>
          </w:p>
        </w:tc>
        <w:tc>
          <w:tcPr>
            <w:tcW w:w="270" w:type="dxa"/>
          </w:tcPr>
          <w:p w14:paraId="10B7AD26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17A4579" w14:textId="07F27A80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C81569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68EA510E" w14:textId="77421F44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70" w:type="dxa"/>
            <w:vAlign w:val="bottom"/>
          </w:tcPr>
          <w:p w14:paraId="0034864B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A10968D" w14:textId="7DEEA3C3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8,273</w:t>
            </w:r>
          </w:p>
        </w:tc>
        <w:tc>
          <w:tcPr>
            <w:tcW w:w="270" w:type="dxa"/>
            <w:gridSpan w:val="2"/>
            <w:vAlign w:val="bottom"/>
          </w:tcPr>
          <w:p w14:paraId="696C9EFA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071BB983" w14:textId="6EB0B7E1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248" w:type="dxa"/>
            <w:gridSpan w:val="4"/>
            <w:vAlign w:val="bottom"/>
          </w:tcPr>
          <w:p w14:paraId="4DA87E27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53FC7469" w14:textId="0486FD9F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2,35</w:t>
            </w:r>
            <w:r w:rsidR="00A47BA1" w:rsidRPr="00F40C65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41" w:type="dxa"/>
            <w:gridSpan w:val="4"/>
            <w:vAlign w:val="bottom"/>
          </w:tcPr>
          <w:p w14:paraId="170ABC9C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11F265B2" w14:textId="3035ACA7" w:rsidR="007537A0" w:rsidRPr="00F40C65" w:rsidRDefault="006855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31,026</w:t>
            </w:r>
          </w:p>
        </w:tc>
        <w:tc>
          <w:tcPr>
            <w:tcW w:w="272" w:type="dxa"/>
            <w:gridSpan w:val="3"/>
            <w:vAlign w:val="bottom"/>
          </w:tcPr>
          <w:p w14:paraId="1B3419E9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38D2B49F" w14:textId="6D1B24F2" w:rsidR="007537A0" w:rsidRPr="00F40C65" w:rsidRDefault="0068554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48,378</w:t>
            </w:r>
          </w:p>
        </w:tc>
      </w:tr>
      <w:tr w:rsidR="00FE35D4" w:rsidRPr="00F40C65" w14:paraId="5C562B7B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5E225907" w14:textId="77777777" w:rsidR="007537A0" w:rsidRPr="00F40C65" w:rsidRDefault="007537A0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66BE3742" w14:textId="16AFC2B4" w:rsidR="007537A0" w:rsidRPr="00F40C65" w:rsidRDefault="0068554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5AD763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A05C6D4" w14:textId="1BFF815E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491</w:t>
            </w:r>
          </w:p>
        </w:tc>
        <w:tc>
          <w:tcPr>
            <w:tcW w:w="270" w:type="dxa"/>
            <w:vAlign w:val="bottom"/>
          </w:tcPr>
          <w:p w14:paraId="4AA9B95D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C38F27C" w14:textId="0F70B952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14,034</w:t>
            </w:r>
          </w:p>
        </w:tc>
        <w:tc>
          <w:tcPr>
            <w:tcW w:w="270" w:type="dxa"/>
            <w:vAlign w:val="bottom"/>
          </w:tcPr>
          <w:p w14:paraId="5FBB66BF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619636" w14:textId="41CD6D4B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89,14</w:t>
            </w:r>
            <w:r w:rsidR="00EE29D9" w:rsidRPr="00F40C6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41CC73E1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5B86458B" w14:textId="443FD6A7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248" w:type="dxa"/>
            <w:gridSpan w:val="4"/>
            <w:vAlign w:val="bottom"/>
          </w:tcPr>
          <w:p w14:paraId="4926D849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72444CD9" w14:textId="3999F021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241" w:type="dxa"/>
            <w:gridSpan w:val="4"/>
            <w:vAlign w:val="bottom"/>
          </w:tcPr>
          <w:p w14:paraId="414502FD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0F907BF4" w14:textId="6E00C21B" w:rsidR="007537A0" w:rsidRPr="00F40C65" w:rsidRDefault="006855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(104,038)</w:t>
            </w:r>
          </w:p>
        </w:tc>
        <w:tc>
          <w:tcPr>
            <w:tcW w:w="272" w:type="dxa"/>
            <w:gridSpan w:val="3"/>
            <w:vAlign w:val="bottom"/>
          </w:tcPr>
          <w:p w14:paraId="34F00387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76C41B3F" w14:textId="456553D8" w:rsidR="007537A0" w:rsidRPr="00F40C65" w:rsidRDefault="00685542" w:rsidP="00685542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40C65" w14:paraId="1AD8E850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70CF0797" w14:textId="77777777" w:rsidR="007537A0" w:rsidRPr="00F40C65" w:rsidRDefault="007537A0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51631A00" w14:textId="6FCD2823" w:rsidR="007537A0" w:rsidRPr="00F40C65" w:rsidRDefault="0068554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E94C70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E2647BE" w14:textId="3412C618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9B22CF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93306C" w14:textId="30687202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B5752E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5D264D" w14:textId="04EEC804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(3,973)</w:t>
            </w:r>
          </w:p>
        </w:tc>
        <w:tc>
          <w:tcPr>
            <w:tcW w:w="270" w:type="dxa"/>
            <w:gridSpan w:val="2"/>
            <w:vAlign w:val="bottom"/>
          </w:tcPr>
          <w:p w14:paraId="5C93217A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1378266E" w14:textId="5D27C5F6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(87</w:t>
            </w:r>
            <w:r w:rsidR="00A47BA1" w:rsidRPr="00F40C6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F40C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8" w:type="dxa"/>
            <w:gridSpan w:val="4"/>
            <w:vAlign w:val="bottom"/>
          </w:tcPr>
          <w:p w14:paraId="03670D07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236B6876" w14:textId="79D5AB06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(12,049)</w:t>
            </w:r>
          </w:p>
        </w:tc>
        <w:tc>
          <w:tcPr>
            <w:tcW w:w="241" w:type="dxa"/>
            <w:gridSpan w:val="4"/>
            <w:vAlign w:val="bottom"/>
          </w:tcPr>
          <w:p w14:paraId="6A934311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2E80D8F7" w14:textId="2E238843" w:rsidR="007537A0" w:rsidRPr="00F40C65" w:rsidRDefault="006855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201043E4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2B09323C" w14:textId="63758AEE" w:rsidR="007537A0" w:rsidRPr="00F40C65" w:rsidRDefault="0068554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(16,89</w:t>
            </w:r>
            <w:r w:rsidR="00A47BA1" w:rsidRPr="00F40C6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F40C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35D4" w:rsidRPr="00F40C65" w14:paraId="2CA99E50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0E55079A" w14:textId="77777777" w:rsidR="007537A0" w:rsidRPr="00F40C65" w:rsidRDefault="007537A0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115DCF" w14:textId="2C89C220" w:rsidR="007537A0" w:rsidRPr="00F40C65" w:rsidRDefault="0068554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48B741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8AADF33" w14:textId="4F46637B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419645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352EC0BD" w14:textId="31EA925D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A4ED3F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2E7AE2" w14:textId="4CE006CC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15,979</w:t>
            </w:r>
          </w:p>
        </w:tc>
        <w:tc>
          <w:tcPr>
            <w:tcW w:w="270" w:type="dxa"/>
            <w:gridSpan w:val="2"/>
            <w:vAlign w:val="bottom"/>
          </w:tcPr>
          <w:p w14:paraId="612CE047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11A4FC22" w14:textId="6FD18F51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14:paraId="01694CE4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3FB78492" w14:textId="41E8B711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26,493</w:t>
            </w:r>
          </w:p>
        </w:tc>
        <w:tc>
          <w:tcPr>
            <w:tcW w:w="241" w:type="dxa"/>
            <w:gridSpan w:val="4"/>
            <w:vAlign w:val="bottom"/>
          </w:tcPr>
          <w:p w14:paraId="7E65A24A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1C0FE09A" w14:textId="242F2EF5" w:rsidR="007537A0" w:rsidRPr="00F40C65" w:rsidRDefault="006855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28284731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2C3FF513" w14:textId="75574F9F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42,472</w:t>
            </w:r>
          </w:p>
        </w:tc>
      </w:tr>
      <w:tr w:rsidR="00FE35D4" w:rsidRPr="00F40C65" w14:paraId="3CC2C512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022B36B0" w14:textId="16F63931" w:rsidR="007537A0" w:rsidRPr="00F40C65" w:rsidRDefault="007537A0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1EF7" w:rsidRPr="00F40C6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DA653" w14:textId="4164AA6B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541,19</w:t>
            </w:r>
            <w:r w:rsidR="00A47BA1"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270" w:type="dxa"/>
          </w:tcPr>
          <w:p w14:paraId="28429453" w14:textId="77777777" w:rsidR="007537A0" w:rsidRPr="00F40C65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0FA4A" w14:textId="769AEC4E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35,268</w:t>
            </w:r>
          </w:p>
        </w:tc>
        <w:tc>
          <w:tcPr>
            <w:tcW w:w="270" w:type="dxa"/>
            <w:vAlign w:val="bottom"/>
          </w:tcPr>
          <w:p w14:paraId="60CE9CF5" w14:textId="77777777" w:rsidR="007537A0" w:rsidRPr="00F40C65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8460E" w14:textId="624BBF38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393,47</w:t>
            </w:r>
            <w:r w:rsidR="00EE29D9"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48548C3C" w14:textId="77777777" w:rsidR="007537A0" w:rsidRPr="00F40C65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4AB17" w14:textId="60023135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1,208,578</w:t>
            </w:r>
          </w:p>
        </w:tc>
        <w:tc>
          <w:tcPr>
            <w:tcW w:w="270" w:type="dxa"/>
            <w:gridSpan w:val="2"/>
            <w:vAlign w:val="bottom"/>
          </w:tcPr>
          <w:p w14:paraId="587494A1" w14:textId="77777777" w:rsidR="007537A0" w:rsidRPr="00F40C65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6C752" w14:textId="718EE881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29,74</w:t>
            </w:r>
            <w:r w:rsidR="00EE29D9"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48" w:type="dxa"/>
            <w:gridSpan w:val="4"/>
            <w:vAlign w:val="bottom"/>
          </w:tcPr>
          <w:p w14:paraId="66C95EAB" w14:textId="77777777" w:rsidR="007537A0" w:rsidRPr="00F40C65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1A3B5" w14:textId="32A9DA0B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247,376</w:t>
            </w:r>
          </w:p>
        </w:tc>
        <w:tc>
          <w:tcPr>
            <w:tcW w:w="241" w:type="dxa"/>
            <w:gridSpan w:val="4"/>
            <w:vAlign w:val="bottom"/>
          </w:tcPr>
          <w:p w14:paraId="2F322B93" w14:textId="77777777" w:rsidR="007537A0" w:rsidRPr="00F40C65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E718E" w14:textId="5CA01C80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56,221</w:t>
            </w:r>
          </w:p>
        </w:tc>
        <w:tc>
          <w:tcPr>
            <w:tcW w:w="272" w:type="dxa"/>
            <w:gridSpan w:val="3"/>
            <w:vAlign w:val="bottom"/>
          </w:tcPr>
          <w:p w14:paraId="4F17358B" w14:textId="77777777" w:rsidR="007537A0" w:rsidRPr="00F40C65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DF0FC" w14:textId="41EF5C2B" w:rsidR="007537A0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2,511,856</w:t>
            </w:r>
          </w:p>
        </w:tc>
      </w:tr>
      <w:tr w:rsidR="00FE35D4" w:rsidRPr="00F40C65" w14:paraId="208C0B2C" w14:textId="77777777" w:rsidTr="00271EC7">
        <w:trPr>
          <w:gridAfter w:val="2"/>
          <w:wAfter w:w="34" w:type="dxa"/>
        </w:trPr>
        <w:tc>
          <w:tcPr>
            <w:tcW w:w="2887" w:type="dxa"/>
            <w:gridSpan w:val="2"/>
            <w:vAlign w:val="bottom"/>
          </w:tcPr>
          <w:p w14:paraId="170F0EFF" w14:textId="77777777" w:rsidR="005D1B6B" w:rsidRPr="00F40C65" w:rsidRDefault="005D1B6B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7BEFCBE" w14:textId="77777777" w:rsidR="005D1B6B" w:rsidRPr="00F40C65" w:rsidRDefault="005D1B6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34F2D007" w14:textId="77777777" w:rsidR="005D1B6B" w:rsidRPr="00F40C65" w:rsidRDefault="005D1B6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236F90" w14:textId="77777777" w:rsidR="005D1B6B" w:rsidRPr="00F40C65" w:rsidRDefault="005D1B6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47BCB0C" w14:textId="77777777" w:rsidR="005D1B6B" w:rsidRPr="00F40C65" w:rsidRDefault="005D1B6B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2935C5" w14:textId="77777777" w:rsidR="005D1B6B" w:rsidRPr="00F40C65" w:rsidRDefault="005D1B6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00990F" w14:textId="77777777" w:rsidR="005D1B6B" w:rsidRPr="00F40C65" w:rsidRDefault="005D1B6B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FCD420" w14:textId="77777777" w:rsidR="005D1B6B" w:rsidRPr="00F40C65" w:rsidRDefault="005D1B6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F62BD3E" w14:textId="77777777" w:rsidR="005D1B6B" w:rsidRPr="00F40C65" w:rsidRDefault="005D1B6B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bottom"/>
          </w:tcPr>
          <w:p w14:paraId="6A02E9C2" w14:textId="77777777" w:rsidR="005D1B6B" w:rsidRPr="00F40C65" w:rsidRDefault="005D1B6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8" w:type="dxa"/>
            <w:gridSpan w:val="4"/>
            <w:vAlign w:val="bottom"/>
          </w:tcPr>
          <w:p w14:paraId="0CCEA972" w14:textId="77777777" w:rsidR="005D1B6B" w:rsidRPr="00F40C65" w:rsidRDefault="005D1B6B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14:paraId="6F473874" w14:textId="77777777" w:rsidR="005D1B6B" w:rsidRPr="00F40C65" w:rsidRDefault="005D1B6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1" w:type="dxa"/>
            <w:gridSpan w:val="4"/>
            <w:vAlign w:val="bottom"/>
          </w:tcPr>
          <w:p w14:paraId="1A4DA345" w14:textId="77777777" w:rsidR="005D1B6B" w:rsidRPr="00F40C65" w:rsidRDefault="005D1B6B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  <w:vAlign w:val="bottom"/>
          </w:tcPr>
          <w:p w14:paraId="2F7D3B8D" w14:textId="77777777" w:rsidR="005D1B6B" w:rsidRPr="00F40C65" w:rsidRDefault="005D1B6B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3"/>
            <w:vAlign w:val="bottom"/>
          </w:tcPr>
          <w:p w14:paraId="72624D83" w14:textId="77777777" w:rsidR="005D1B6B" w:rsidRPr="00F40C65" w:rsidRDefault="005D1B6B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</w:tcBorders>
            <w:vAlign w:val="bottom"/>
          </w:tcPr>
          <w:p w14:paraId="40448AC2" w14:textId="77777777" w:rsidR="005D1B6B" w:rsidRPr="00F40C65" w:rsidRDefault="005D1B6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FE35D4" w:rsidRPr="00F40C65" w14:paraId="76C3810E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0105A341" w14:textId="77777777" w:rsidR="00F94B1A" w:rsidRPr="00F40C65" w:rsidRDefault="00F94B1A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5054B3CE" w14:textId="77777777" w:rsidR="00F94B1A" w:rsidRPr="00F40C65" w:rsidRDefault="00F94B1A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C82D74D" w14:textId="77777777" w:rsidR="00F94B1A" w:rsidRPr="00F40C65" w:rsidRDefault="00F94B1A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8A95BE" w14:textId="77777777" w:rsidR="00F94B1A" w:rsidRPr="00F40C65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9F5BA9" w14:textId="77777777" w:rsidR="00F94B1A" w:rsidRPr="00F40C65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8C40BB" w14:textId="77777777" w:rsidR="00F94B1A" w:rsidRPr="00F40C65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9C13B5" w14:textId="77777777" w:rsidR="00F94B1A" w:rsidRPr="00F40C65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ACF56C" w14:textId="77777777" w:rsidR="00F94B1A" w:rsidRPr="00F40C65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501504" w14:textId="77777777" w:rsidR="00F94B1A" w:rsidRPr="00F40C65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</w:tcPr>
          <w:p w14:paraId="5342F9B1" w14:textId="77777777" w:rsidR="00F94B1A" w:rsidRPr="00F40C65" w:rsidRDefault="00F94B1A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4B71E0D4" w14:textId="77777777" w:rsidR="00F94B1A" w:rsidRPr="00F40C65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14:paraId="6ACB0393" w14:textId="77777777" w:rsidR="00F94B1A" w:rsidRPr="00F40C65" w:rsidRDefault="00F94B1A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14:paraId="09550116" w14:textId="77777777" w:rsidR="00F94B1A" w:rsidRPr="00F40C65" w:rsidRDefault="00F94B1A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gridSpan w:val="5"/>
          </w:tcPr>
          <w:p w14:paraId="1D176503" w14:textId="77777777" w:rsidR="00F94B1A" w:rsidRPr="00F40C65" w:rsidRDefault="00F94B1A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2" w:type="dxa"/>
            <w:gridSpan w:val="3"/>
          </w:tcPr>
          <w:p w14:paraId="258AEA86" w14:textId="77777777" w:rsidR="00F94B1A" w:rsidRPr="00F40C65" w:rsidRDefault="00F94B1A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5D53E6A0" w14:textId="77777777" w:rsidR="00F94B1A" w:rsidRPr="00F40C65" w:rsidRDefault="00F94B1A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40C65" w14:paraId="44991CAB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453AFCBB" w14:textId="70E59E14" w:rsidR="00F94B1A" w:rsidRPr="00F40C65" w:rsidRDefault="00F94B1A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1EF7" w:rsidRPr="00F40C6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</w:p>
        </w:tc>
        <w:tc>
          <w:tcPr>
            <w:tcW w:w="1260" w:type="dxa"/>
            <w:vAlign w:val="bottom"/>
          </w:tcPr>
          <w:p w14:paraId="02FE7B83" w14:textId="77777777" w:rsidR="00F94B1A" w:rsidRPr="00F40C65" w:rsidRDefault="00F94B1A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D50171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1A53660" w14:textId="77777777" w:rsidR="00F94B1A" w:rsidRPr="00F40C65" w:rsidRDefault="00F94B1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23E80C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8A1922" w14:textId="77777777" w:rsidR="00F94B1A" w:rsidRPr="00F40C65" w:rsidRDefault="00F94B1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F30219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A43D44" w14:textId="77777777" w:rsidR="00F94B1A" w:rsidRPr="00F40C65" w:rsidRDefault="00F94B1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CF3EC8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3BA859C5" w14:textId="77777777" w:rsidR="00F94B1A" w:rsidRPr="00F40C65" w:rsidRDefault="00F94B1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4488AF9C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4AC5D3BB" w14:textId="77777777" w:rsidR="00F94B1A" w:rsidRPr="00F40C65" w:rsidRDefault="00F94B1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dxa"/>
            <w:gridSpan w:val="5"/>
            <w:vAlign w:val="bottom"/>
          </w:tcPr>
          <w:p w14:paraId="22588188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386DF4A8" w14:textId="77777777" w:rsidR="00F94B1A" w:rsidRPr="00F40C65" w:rsidRDefault="00F94B1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3"/>
            <w:vAlign w:val="bottom"/>
          </w:tcPr>
          <w:p w14:paraId="6D4F97FC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21869F47" w14:textId="77777777" w:rsidR="00F94B1A" w:rsidRPr="00F40C65" w:rsidRDefault="00F94B1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71EF7" w:rsidRPr="00F40C65" w14:paraId="1384B775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40ED969A" w14:textId="5B4D2333" w:rsidR="00B71EF7" w:rsidRPr="00F40C65" w:rsidRDefault="00B71EF7" w:rsidP="00B71EF7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1 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มกราคม</w:t>
            </w:r>
            <w:r w:rsidRPr="00F40C6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2566</w:t>
            </w:r>
          </w:p>
        </w:tc>
        <w:tc>
          <w:tcPr>
            <w:tcW w:w="1260" w:type="dxa"/>
            <w:vAlign w:val="bottom"/>
          </w:tcPr>
          <w:p w14:paraId="75B75A8C" w14:textId="238D7A0D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19AD70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21F6FD6" w14:textId="7FC4279A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(22,991)</w:t>
            </w:r>
          </w:p>
        </w:tc>
        <w:tc>
          <w:tcPr>
            <w:tcW w:w="270" w:type="dxa"/>
            <w:vAlign w:val="bottom"/>
          </w:tcPr>
          <w:p w14:paraId="3B124FE4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88FAE13" w14:textId="0A21E6F1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(110,449)</w:t>
            </w:r>
          </w:p>
        </w:tc>
        <w:tc>
          <w:tcPr>
            <w:tcW w:w="270" w:type="dxa"/>
            <w:vAlign w:val="bottom"/>
          </w:tcPr>
          <w:p w14:paraId="4B15FD59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A50F22" w14:textId="4FF38473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(669,199)</w:t>
            </w:r>
          </w:p>
        </w:tc>
        <w:tc>
          <w:tcPr>
            <w:tcW w:w="236" w:type="dxa"/>
            <w:vAlign w:val="bottom"/>
          </w:tcPr>
          <w:p w14:paraId="48424FFC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33035F13" w14:textId="74F6B9AA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(24,137)</w:t>
            </w:r>
          </w:p>
        </w:tc>
        <w:tc>
          <w:tcPr>
            <w:tcW w:w="236" w:type="dxa"/>
            <w:gridSpan w:val="3"/>
            <w:vAlign w:val="bottom"/>
          </w:tcPr>
          <w:p w14:paraId="23631E4A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2C8DD42D" w14:textId="310389FA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(178,269)</w:t>
            </w:r>
          </w:p>
        </w:tc>
        <w:tc>
          <w:tcPr>
            <w:tcW w:w="414" w:type="dxa"/>
            <w:gridSpan w:val="5"/>
            <w:vAlign w:val="bottom"/>
          </w:tcPr>
          <w:p w14:paraId="58118D46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3465A8D9" w14:textId="3F5912AF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3B0B4E52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3BC87030" w14:textId="32A479D1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(1,005,045)</w:t>
            </w:r>
          </w:p>
        </w:tc>
      </w:tr>
      <w:tr w:rsidR="00B71EF7" w:rsidRPr="00F40C65" w14:paraId="25248AA5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657ECB0F" w14:textId="77777777" w:rsidR="00B71EF7" w:rsidRPr="00F40C65" w:rsidRDefault="00B71EF7" w:rsidP="00B71EF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4C40EA32" w14:textId="012F43F2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6561A5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95FDCD8" w14:textId="11921373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(855)</w:t>
            </w:r>
          </w:p>
        </w:tc>
        <w:tc>
          <w:tcPr>
            <w:tcW w:w="270" w:type="dxa"/>
            <w:vAlign w:val="bottom"/>
          </w:tcPr>
          <w:p w14:paraId="4DA82582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6B3BA4D" w14:textId="3A4039A8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(15,680)</w:t>
            </w:r>
          </w:p>
        </w:tc>
        <w:tc>
          <w:tcPr>
            <w:tcW w:w="270" w:type="dxa"/>
            <w:vAlign w:val="bottom"/>
          </w:tcPr>
          <w:p w14:paraId="77FF0026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B5AC64" w14:textId="49C782C5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(78,734)</w:t>
            </w:r>
          </w:p>
        </w:tc>
        <w:tc>
          <w:tcPr>
            <w:tcW w:w="236" w:type="dxa"/>
            <w:vAlign w:val="bottom"/>
          </w:tcPr>
          <w:p w14:paraId="30A33219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7FC5C4A4" w14:textId="79D840D9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(2,168)</w:t>
            </w:r>
          </w:p>
        </w:tc>
        <w:tc>
          <w:tcPr>
            <w:tcW w:w="236" w:type="dxa"/>
            <w:gridSpan w:val="3"/>
            <w:vAlign w:val="bottom"/>
          </w:tcPr>
          <w:p w14:paraId="6115C66E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1B6A57BC" w14:textId="4C4ED3D0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(9,856)</w:t>
            </w:r>
          </w:p>
        </w:tc>
        <w:tc>
          <w:tcPr>
            <w:tcW w:w="414" w:type="dxa"/>
            <w:gridSpan w:val="5"/>
            <w:vAlign w:val="bottom"/>
          </w:tcPr>
          <w:p w14:paraId="59B47EBE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7C6F28BE" w14:textId="0B26C13B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4F7B0C8A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3E9CEC5D" w14:textId="03DC0B21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(107,293)</w:t>
            </w:r>
          </w:p>
        </w:tc>
      </w:tr>
      <w:tr w:rsidR="00B71EF7" w:rsidRPr="00F40C65" w14:paraId="4FC29C75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05E7B423" w14:textId="77777777" w:rsidR="00B71EF7" w:rsidRPr="00F40C65" w:rsidRDefault="00B71EF7" w:rsidP="00B71EF7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24F64E2D" w14:textId="3D70D75B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21D550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501240B" w14:textId="555C7D51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D0ACDC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B845F39" w14:textId="38A31BC2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45C561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B1F281" w14:textId="3724C916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236" w:type="dxa"/>
            <w:vAlign w:val="bottom"/>
          </w:tcPr>
          <w:p w14:paraId="78B117A6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3CE544E0" w14:textId="3F259231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42900BBC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2B1EF447" w14:textId="2F641BC1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(401)</w:t>
            </w:r>
          </w:p>
        </w:tc>
        <w:tc>
          <w:tcPr>
            <w:tcW w:w="414" w:type="dxa"/>
            <w:gridSpan w:val="5"/>
            <w:vAlign w:val="bottom"/>
          </w:tcPr>
          <w:p w14:paraId="5D8E1E7C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30345AF5" w14:textId="6AA65A0A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63922FA9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7A3B4B3F" w14:textId="491A7342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1EF7" w:rsidRPr="00F40C65" w14:paraId="7E07EDEE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77F915FC" w14:textId="77777777" w:rsidR="00B71EF7" w:rsidRPr="00F40C65" w:rsidRDefault="00B71EF7" w:rsidP="00B71EF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29CD4A73" w14:textId="0E2D8053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ADF8D1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42F3801" w14:textId="65B2802E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843C2E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60584EE" w14:textId="01C988A9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C97E98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90A68C8" w14:textId="44022425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1,432</w:t>
            </w:r>
          </w:p>
        </w:tc>
        <w:tc>
          <w:tcPr>
            <w:tcW w:w="236" w:type="dxa"/>
            <w:vAlign w:val="bottom"/>
          </w:tcPr>
          <w:p w14:paraId="5F629925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649A0E22" w14:textId="028ACAE2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236" w:type="dxa"/>
            <w:gridSpan w:val="3"/>
            <w:vAlign w:val="bottom"/>
          </w:tcPr>
          <w:p w14:paraId="051D2B90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4B1CD46E" w14:textId="10F34357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4,206</w:t>
            </w:r>
          </w:p>
        </w:tc>
        <w:tc>
          <w:tcPr>
            <w:tcW w:w="414" w:type="dxa"/>
            <w:gridSpan w:val="5"/>
            <w:vAlign w:val="bottom"/>
          </w:tcPr>
          <w:p w14:paraId="2C0E64BE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3F3B8C43" w14:textId="29FC9AA8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6A80CBDE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6A19E235" w14:textId="74C19905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6,454</w:t>
            </w:r>
          </w:p>
        </w:tc>
      </w:tr>
      <w:tr w:rsidR="00B71EF7" w:rsidRPr="00F40C65" w14:paraId="4C20FCCA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113FCC22" w14:textId="77777777" w:rsidR="00B71EF7" w:rsidRPr="00F40C65" w:rsidRDefault="00B71EF7" w:rsidP="00B71EF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86F3D1" w14:textId="3B8246FB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446CFE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1644D6" w14:textId="17B9AEBF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5B8343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C759B0" w14:textId="2645994F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C87F32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25C454DE" w14:textId="301ECFF9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(13,091)</w:t>
            </w:r>
          </w:p>
        </w:tc>
        <w:tc>
          <w:tcPr>
            <w:tcW w:w="236" w:type="dxa"/>
            <w:vAlign w:val="bottom"/>
          </w:tcPr>
          <w:p w14:paraId="77F888DC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14A75350" w14:textId="65DBE66D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7233F369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4E0DEAB2" w14:textId="3A7FB150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(281)</w:t>
            </w:r>
          </w:p>
        </w:tc>
        <w:tc>
          <w:tcPr>
            <w:tcW w:w="414" w:type="dxa"/>
            <w:gridSpan w:val="5"/>
            <w:vAlign w:val="bottom"/>
          </w:tcPr>
          <w:p w14:paraId="06F189B5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7B3C8C76" w14:textId="628CAD42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5CE59568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6EA1B170" w14:textId="2247BA7D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(13,372)</w:t>
            </w:r>
          </w:p>
        </w:tc>
      </w:tr>
      <w:tr w:rsidR="00FE35D4" w:rsidRPr="00F40C65" w14:paraId="5836E86A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288EA8D3" w14:textId="3D883339" w:rsidR="00F94B1A" w:rsidRPr="00F40C65" w:rsidRDefault="00F94B1A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1EF7" w:rsidRPr="00F40C6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EF7F85" w14:textId="77777777" w:rsidR="00F94B1A" w:rsidRPr="00F40C65" w:rsidRDefault="00F94B1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FBD521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2C1539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B371B6D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C23F7D7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AE7EBBE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4B9C94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5C2E1B0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</w:tcBorders>
            <w:vAlign w:val="bottom"/>
          </w:tcPr>
          <w:p w14:paraId="1058E399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3D202313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vAlign w:val="bottom"/>
          </w:tcPr>
          <w:p w14:paraId="14EE561D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14" w:type="dxa"/>
            <w:gridSpan w:val="5"/>
            <w:vAlign w:val="bottom"/>
          </w:tcPr>
          <w:p w14:paraId="166A5195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  <w:vAlign w:val="bottom"/>
          </w:tcPr>
          <w:p w14:paraId="07C879B4" w14:textId="77777777" w:rsidR="00F94B1A" w:rsidRPr="00F40C65" w:rsidRDefault="00F94B1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3"/>
            <w:vAlign w:val="bottom"/>
          </w:tcPr>
          <w:p w14:paraId="30F1A730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</w:tcBorders>
            <w:vAlign w:val="bottom"/>
          </w:tcPr>
          <w:p w14:paraId="41A7AA23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B71EF7" w:rsidRPr="00F40C65" w14:paraId="04F192BD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4D7F1355" w14:textId="099E084D" w:rsidR="00B71EF7" w:rsidRPr="00F40C65" w:rsidRDefault="00B71EF7" w:rsidP="00B71EF7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1F158224" w14:textId="289F615E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2E65E3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A0781E4" w14:textId="60139027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(23,846)</w:t>
            </w:r>
          </w:p>
        </w:tc>
        <w:tc>
          <w:tcPr>
            <w:tcW w:w="270" w:type="dxa"/>
            <w:vAlign w:val="bottom"/>
          </w:tcPr>
          <w:p w14:paraId="3D0EEC28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869CB1" w14:textId="0A3A3E05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(126,129)</w:t>
            </w:r>
          </w:p>
        </w:tc>
        <w:tc>
          <w:tcPr>
            <w:tcW w:w="270" w:type="dxa"/>
            <w:vAlign w:val="bottom"/>
          </w:tcPr>
          <w:p w14:paraId="4735E3D4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721853" w14:textId="37FABF01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(759,191)</w:t>
            </w:r>
          </w:p>
        </w:tc>
        <w:tc>
          <w:tcPr>
            <w:tcW w:w="236" w:type="dxa"/>
            <w:vAlign w:val="bottom"/>
          </w:tcPr>
          <w:p w14:paraId="291C2B6E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38BAD76E" w14:textId="702699C4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(25,490)</w:t>
            </w:r>
          </w:p>
        </w:tc>
        <w:tc>
          <w:tcPr>
            <w:tcW w:w="236" w:type="dxa"/>
            <w:gridSpan w:val="3"/>
            <w:vAlign w:val="bottom"/>
          </w:tcPr>
          <w:p w14:paraId="72E760D6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317AF5B1" w14:textId="78B2C1F4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(184,601)</w:t>
            </w:r>
          </w:p>
        </w:tc>
        <w:tc>
          <w:tcPr>
            <w:tcW w:w="414" w:type="dxa"/>
            <w:gridSpan w:val="5"/>
            <w:vAlign w:val="bottom"/>
          </w:tcPr>
          <w:p w14:paraId="55305C32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3B4DBC49" w14:textId="14A9DA88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303D195B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330293EC" w14:textId="239EA79B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(1,119,257)</w:t>
            </w:r>
          </w:p>
        </w:tc>
      </w:tr>
      <w:tr w:rsidR="00FE35D4" w:rsidRPr="00F40C65" w14:paraId="1D22B835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42971382" w14:textId="77777777" w:rsidR="00F94B1A" w:rsidRPr="00F40C65" w:rsidRDefault="00F94B1A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38D43A91" w14:textId="56A892C3" w:rsidR="00F94B1A" w:rsidRPr="00F40C65" w:rsidRDefault="0068554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D7AC6F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CFEFD69" w14:textId="678F9618" w:rsidR="00F94B1A" w:rsidRPr="00F40C65" w:rsidRDefault="0068554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(821)</w:t>
            </w:r>
          </w:p>
        </w:tc>
        <w:tc>
          <w:tcPr>
            <w:tcW w:w="270" w:type="dxa"/>
            <w:vAlign w:val="bottom"/>
          </w:tcPr>
          <w:p w14:paraId="4D4C6BE0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7D35C33" w14:textId="1120A395" w:rsidR="00F94B1A" w:rsidRPr="00F40C65" w:rsidRDefault="0068554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(15,844)</w:t>
            </w:r>
          </w:p>
        </w:tc>
        <w:tc>
          <w:tcPr>
            <w:tcW w:w="270" w:type="dxa"/>
            <w:vAlign w:val="bottom"/>
          </w:tcPr>
          <w:p w14:paraId="5284D29D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90B2D1" w14:textId="261E1B1D" w:rsidR="00F94B1A" w:rsidRPr="00F40C65" w:rsidRDefault="0068554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(73,954)</w:t>
            </w:r>
          </w:p>
        </w:tc>
        <w:tc>
          <w:tcPr>
            <w:tcW w:w="236" w:type="dxa"/>
            <w:vAlign w:val="bottom"/>
          </w:tcPr>
          <w:p w14:paraId="6628D756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47D9EF29" w14:textId="480649B5" w:rsidR="00F94B1A" w:rsidRPr="00F40C65" w:rsidRDefault="0068554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(1,924)</w:t>
            </w:r>
          </w:p>
        </w:tc>
        <w:tc>
          <w:tcPr>
            <w:tcW w:w="236" w:type="dxa"/>
            <w:gridSpan w:val="3"/>
            <w:vAlign w:val="bottom"/>
          </w:tcPr>
          <w:p w14:paraId="0EB8C779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61C91CAF" w14:textId="5DBFAE61" w:rsidR="00F94B1A" w:rsidRPr="00F40C65" w:rsidRDefault="0068554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(8,171)</w:t>
            </w:r>
          </w:p>
        </w:tc>
        <w:tc>
          <w:tcPr>
            <w:tcW w:w="414" w:type="dxa"/>
            <w:gridSpan w:val="5"/>
            <w:vAlign w:val="bottom"/>
          </w:tcPr>
          <w:p w14:paraId="7B5E5A76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6DC1487E" w14:textId="13B3551A" w:rsidR="00F94B1A" w:rsidRPr="00F40C65" w:rsidRDefault="00FF3AD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2B06EBB5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438D41D1" w14:textId="14669325" w:rsidR="00F94B1A" w:rsidRPr="00F40C65" w:rsidRDefault="00FF3AD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(100,714)</w:t>
            </w:r>
          </w:p>
        </w:tc>
      </w:tr>
      <w:tr w:rsidR="00FE35D4" w:rsidRPr="00F40C65" w14:paraId="6D077AD8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58019574" w14:textId="77777777" w:rsidR="00F94B1A" w:rsidRPr="00F40C65" w:rsidRDefault="00F94B1A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4FCF78ED" w14:textId="1C132EE4" w:rsidR="00F94B1A" w:rsidRPr="00F40C65" w:rsidRDefault="0068554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5F0A9D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A27262B" w14:textId="0A7E0012" w:rsidR="00F94B1A" w:rsidRPr="00F40C65" w:rsidRDefault="0068554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F00023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4420141" w14:textId="2C304C2C" w:rsidR="00F94B1A" w:rsidRPr="00F40C65" w:rsidRDefault="0068554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36D97A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42065F" w14:textId="550C81D2" w:rsidR="00F94B1A" w:rsidRPr="00F40C65" w:rsidRDefault="00A47BA1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 w:hint="cs"/>
                <w:sz w:val="28"/>
                <w:szCs w:val="28"/>
                <w:cs/>
              </w:rPr>
              <w:t>(191)</w:t>
            </w:r>
          </w:p>
        </w:tc>
        <w:tc>
          <w:tcPr>
            <w:tcW w:w="236" w:type="dxa"/>
            <w:vAlign w:val="bottom"/>
          </w:tcPr>
          <w:p w14:paraId="71FB3776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4D8B989C" w14:textId="661070C4" w:rsidR="00F94B1A" w:rsidRPr="00F40C65" w:rsidRDefault="004125A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7F6A847D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3469BE39" w14:textId="37CAFC4C" w:rsidR="00F94B1A" w:rsidRPr="00F40C65" w:rsidRDefault="00A47BA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 w:hint="cs"/>
                <w:sz w:val="28"/>
                <w:szCs w:val="28"/>
                <w:cs/>
              </w:rPr>
              <w:t>191</w:t>
            </w:r>
          </w:p>
        </w:tc>
        <w:tc>
          <w:tcPr>
            <w:tcW w:w="414" w:type="dxa"/>
            <w:gridSpan w:val="5"/>
            <w:vAlign w:val="bottom"/>
          </w:tcPr>
          <w:p w14:paraId="57B372A3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1A41C091" w14:textId="61D47832" w:rsidR="00F94B1A" w:rsidRPr="00F40C65" w:rsidRDefault="00FF3AD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67853CFC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7D81863B" w14:textId="167E19A0" w:rsidR="00F94B1A" w:rsidRPr="00F40C65" w:rsidRDefault="004125A1" w:rsidP="00FF3A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40C65" w14:paraId="2841FB75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5300A295" w14:textId="77777777" w:rsidR="00F94B1A" w:rsidRPr="00F40C65" w:rsidRDefault="00F94B1A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5A6A208B" w14:textId="26FA9175" w:rsidR="00F94B1A" w:rsidRPr="00F40C65" w:rsidRDefault="0068554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6F5C59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3692BB" w14:textId="1ED574DA" w:rsidR="00F94B1A" w:rsidRPr="00F40C65" w:rsidRDefault="0068554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BA7E5F3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32D8932" w14:textId="53E6F193" w:rsidR="00F94B1A" w:rsidRPr="00F40C65" w:rsidRDefault="0068554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F52EEA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D158221" w14:textId="173144F8" w:rsidR="00F94B1A" w:rsidRPr="00F40C65" w:rsidRDefault="006855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2,041</w:t>
            </w:r>
          </w:p>
        </w:tc>
        <w:tc>
          <w:tcPr>
            <w:tcW w:w="236" w:type="dxa"/>
            <w:vAlign w:val="bottom"/>
          </w:tcPr>
          <w:p w14:paraId="5D2DEB87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45B17515" w14:textId="3DB896EF" w:rsidR="00F94B1A" w:rsidRPr="00F40C65" w:rsidRDefault="004125A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8</w:t>
            </w:r>
            <w:r w:rsidR="00FF40C6" w:rsidRPr="00F40C6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6" w:type="dxa"/>
            <w:gridSpan w:val="3"/>
            <w:vAlign w:val="bottom"/>
          </w:tcPr>
          <w:p w14:paraId="43E574B4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54BB0192" w14:textId="4313A41D" w:rsidR="00F94B1A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10,825</w:t>
            </w:r>
          </w:p>
        </w:tc>
        <w:tc>
          <w:tcPr>
            <w:tcW w:w="414" w:type="dxa"/>
            <w:gridSpan w:val="5"/>
            <w:vAlign w:val="bottom"/>
          </w:tcPr>
          <w:p w14:paraId="25381243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73214E1B" w14:textId="2F140762" w:rsidR="00F94B1A" w:rsidRPr="00F40C65" w:rsidRDefault="00FF3AD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5FBE63BC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2604FBF0" w14:textId="5CA1C915" w:rsidR="00F94B1A" w:rsidRPr="00F40C65" w:rsidRDefault="00FF3AD4" w:rsidP="00FE35D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13</w:t>
            </w:r>
            <w:r w:rsidR="00FF40C6" w:rsidRPr="00F40C65">
              <w:rPr>
                <w:rFonts w:ascii="Angsana New" w:hAnsi="Angsana New"/>
                <w:sz w:val="28"/>
                <w:szCs w:val="28"/>
              </w:rPr>
              <w:t>,</w:t>
            </w:r>
            <w:r w:rsidR="004125A1" w:rsidRPr="00F40C65">
              <w:rPr>
                <w:rFonts w:ascii="Angsana New" w:hAnsi="Angsana New"/>
                <w:sz w:val="28"/>
                <w:szCs w:val="28"/>
              </w:rPr>
              <w:t>68</w:t>
            </w:r>
            <w:r w:rsidR="00FF40C6" w:rsidRPr="00F40C6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E35D4" w:rsidRPr="00F40C65" w14:paraId="617DFAB0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0658861C" w14:textId="77777777" w:rsidR="00F94B1A" w:rsidRPr="00F40C65" w:rsidRDefault="00F94B1A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1D820B" w14:textId="75AB0AEB" w:rsidR="00F94B1A" w:rsidRPr="00F40C65" w:rsidRDefault="0068554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12975E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445D3E8" w14:textId="7DF09F84" w:rsidR="00F94B1A" w:rsidRPr="00F40C65" w:rsidRDefault="0068554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DF2E32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DFBEF81" w14:textId="5DCE7A14" w:rsidR="00F94B1A" w:rsidRPr="00F40C65" w:rsidRDefault="0068554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52022AC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CDEEF3B" w14:textId="5EEC6593" w:rsidR="00F94B1A" w:rsidRPr="00F40C65" w:rsidRDefault="006855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(8,346)</w:t>
            </w:r>
          </w:p>
        </w:tc>
        <w:tc>
          <w:tcPr>
            <w:tcW w:w="236" w:type="dxa"/>
            <w:vAlign w:val="bottom"/>
          </w:tcPr>
          <w:p w14:paraId="0F8CA6F8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21EE2760" w14:textId="6376415A" w:rsidR="00F94B1A" w:rsidRPr="00F40C65" w:rsidRDefault="006855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486958F4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0C8662A2" w14:textId="0CF49353" w:rsidR="00F94B1A" w:rsidRPr="00F40C65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(11,461)</w:t>
            </w:r>
          </w:p>
        </w:tc>
        <w:tc>
          <w:tcPr>
            <w:tcW w:w="414" w:type="dxa"/>
            <w:gridSpan w:val="5"/>
            <w:vAlign w:val="bottom"/>
          </w:tcPr>
          <w:p w14:paraId="1A829A19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1F5E823B" w14:textId="2E6BFFB0" w:rsidR="00F94B1A" w:rsidRPr="00F40C65" w:rsidRDefault="00FF3AD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07B6E069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0DCBE0DB" w14:textId="32D8F42B" w:rsidR="00F94B1A" w:rsidRPr="00F40C65" w:rsidRDefault="00FF3AD4" w:rsidP="00FE35D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(19,807)</w:t>
            </w:r>
          </w:p>
        </w:tc>
      </w:tr>
      <w:tr w:rsidR="00FE35D4" w:rsidRPr="00F40C65" w14:paraId="3368C6E1" w14:textId="77777777" w:rsidTr="00271EC7">
        <w:trPr>
          <w:gridBefore w:val="1"/>
          <w:gridAfter w:val="1"/>
          <w:wBefore w:w="52" w:type="dxa"/>
          <w:wAfter w:w="24" w:type="dxa"/>
        </w:trPr>
        <w:tc>
          <w:tcPr>
            <w:tcW w:w="2835" w:type="dxa"/>
            <w:vAlign w:val="bottom"/>
          </w:tcPr>
          <w:p w14:paraId="39071691" w14:textId="3EB40A67" w:rsidR="00F94B1A" w:rsidRPr="00F40C65" w:rsidRDefault="00F94B1A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1EF7" w:rsidRPr="00F40C6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99057" w14:textId="3DCEDC45" w:rsidR="00F94B1A" w:rsidRPr="00F40C65" w:rsidRDefault="0068554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234761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60BAF" w14:textId="65071B37" w:rsidR="00F94B1A" w:rsidRPr="00F40C65" w:rsidRDefault="00F144A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(24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,667</w:t>
            </w:r>
            <w:r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3AB224C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FA2C4" w14:textId="4979EF5B" w:rsidR="00F94B1A" w:rsidRPr="00F40C65" w:rsidRDefault="0068554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(141,97</w:t>
            </w:r>
            <w:r w:rsidR="00F144A1"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523F4EB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7D2A9" w14:textId="379DBDB8" w:rsidR="00F94B1A" w:rsidRPr="00F40C65" w:rsidRDefault="0068554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(839,</w:t>
            </w:r>
            <w:r w:rsidR="00A47BA1"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641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2D95777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D414F" w14:textId="3A31D866" w:rsidR="00F94B1A" w:rsidRPr="00F40C65" w:rsidRDefault="0068554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(26,595)</w:t>
            </w:r>
          </w:p>
        </w:tc>
        <w:tc>
          <w:tcPr>
            <w:tcW w:w="236" w:type="dxa"/>
            <w:gridSpan w:val="3"/>
            <w:vAlign w:val="bottom"/>
          </w:tcPr>
          <w:p w14:paraId="3CBF1558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299CD" w14:textId="1988473D" w:rsidR="00F94B1A" w:rsidRPr="00F40C65" w:rsidRDefault="0068554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(193,</w:t>
            </w:r>
            <w:r w:rsidR="00A47BA1"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21</w:t>
            </w:r>
            <w:r w:rsidR="006948C0"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14" w:type="dxa"/>
            <w:gridSpan w:val="5"/>
            <w:vAlign w:val="bottom"/>
          </w:tcPr>
          <w:p w14:paraId="3DF3163A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89739" w14:textId="003CC88D" w:rsidR="00F94B1A" w:rsidRPr="00F40C65" w:rsidRDefault="00FF3AD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3"/>
            <w:vAlign w:val="bottom"/>
          </w:tcPr>
          <w:p w14:paraId="2BBE2B9E" w14:textId="77777777" w:rsidR="00F94B1A" w:rsidRPr="00F40C65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C11EF" w14:textId="48E235E1" w:rsidR="00F94B1A" w:rsidRPr="00F40C65" w:rsidRDefault="00FF3AD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(1,226,09</w:t>
            </w:r>
            <w:r w:rsidR="00F95B94"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E35D4" w:rsidRPr="00F40C65" w14:paraId="7C7ED516" w14:textId="77777777" w:rsidTr="00605028">
        <w:trPr>
          <w:gridAfter w:val="3"/>
          <w:wAfter w:w="185" w:type="dxa"/>
          <w:trHeight w:val="269"/>
        </w:trPr>
        <w:tc>
          <w:tcPr>
            <w:tcW w:w="2887" w:type="dxa"/>
            <w:gridSpan w:val="2"/>
            <w:vAlign w:val="bottom"/>
          </w:tcPr>
          <w:p w14:paraId="55A28366" w14:textId="77777777" w:rsidR="00643454" w:rsidRPr="00F40C65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97BBD7" w14:textId="77777777" w:rsidR="00643454" w:rsidRPr="00F40C65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60E1481" w14:textId="77777777" w:rsidR="00643454" w:rsidRPr="00F40C65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3553D5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DDEA58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741540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D600593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C2C39F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05D7A832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14:paraId="3D5C3C56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14:paraId="16839599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510EC6B4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3EE9C31A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4"/>
          </w:tcPr>
          <w:p w14:paraId="28EEA2E0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14:paraId="65EB2A76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09C8EED3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F40C65" w14:paraId="33374270" w14:textId="77777777" w:rsidTr="00605028">
        <w:trPr>
          <w:gridAfter w:val="3"/>
          <w:wAfter w:w="185" w:type="dxa"/>
          <w:trHeight w:val="269"/>
        </w:trPr>
        <w:tc>
          <w:tcPr>
            <w:tcW w:w="2887" w:type="dxa"/>
            <w:gridSpan w:val="2"/>
            <w:vAlign w:val="bottom"/>
          </w:tcPr>
          <w:p w14:paraId="28C1B54A" w14:textId="77777777" w:rsidR="00643454" w:rsidRPr="00F40C65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549AF2" w14:textId="77777777" w:rsidR="00643454" w:rsidRPr="00F40C65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AC8FF33" w14:textId="77777777" w:rsidR="00643454" w:rsidRPr="00F40C65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F2ED5D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88FE93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9B158F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96E5B8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F7845C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509D7FF5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14:paraId="4542BF3B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14:paraId="2CAF237C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55F118D9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1D531DA4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4"/>
          </w:tcPr>
          <w:p w14:paraId="18A4EA22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14:paraId="09B6CDC2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45002FD1" w14:textId="77777777" w:rsidR="00643454" w:rsidRPr="00F40C65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F40C65" w14:paraId="646C9834" w14:textId="77777777" w:rsidTr="00605028">
        <w:trPr>
          <w:gridAfter w:val="3"/>
          <w:wAfter w:w="185" w:type="dxa"/>
          <w:trHeight w:val="269"/>
        </w:trPr>
        <w:tc>
          <w:tcPr>
            <w:tcW w:w="2887" w:type="dxa"/>
            <w:gridSpan w:val="2"/>
            <w:vAlign w:val="bottom"/>
          </w:tcPr>
          <w:p w14:paraId="69FC9089" w14:textId="77777777" w:rsidR="007C78FD" w:rsidRPr="00F40C65" w:rsidRDefault="007C78FD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</w:p>
          <w:p w14:paraId="1941CD69" w14:textId="77777777" w:rsidR="009C514B" w:rsidRPr="00F40C65" w:rsidRDefault="009C514B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0C71EF5E" w14:textId="77777777" w:rsidR="009C514B" w:rsidRPr="00F40C65" w:rsidRDefault="009C514B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9F8A1CC" w14:textId="77777777" w:rsidR="009C514B" w:rsidRPr="00F40C65" w:rsidRDefault="009C514B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63CEE0" w14:textId="77777777" w:rsidR="009C514B" w:rsidRPr="00F40C65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A0430F4" w14:textId="77777777" w:rsidR="009C514B" w:rsidRPr="00F40C65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D6E8B7" w14:textId="77777777" w:rsidR="009C514B" w:rsidRPr="00F40C65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AA99C8" w14:textId="77777777" w:rsidR="009C514B" w:rsidRPr="00F40C65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DA7DAD" w14:textId="77777777" w:rsidR="009C514B" w:rsidRPr="00F40C65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0141E9B" w14:textId="77777777" w:rsidR="009C514B" w:rsidRPr="00F40C65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14:paraId="0EE6E219" w14:textId="77777777" w:rsidR="009C514B" w:rsidRPr="00F40C65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14:paraId="4A7C9EFD" w14:textId="77777777" w:rsidR="009C514B" w:rsidRPr="00F40C65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29EC3BCF" w14:textId="77777777" w:rsidR="009C514B" w:rsidRPr="00F40C65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66BF3D41" w14:textId="77777777" w:rsidR="009C514B" w:rsidRPr="00F40C65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4"/>
          </w:tcPr>
          <w:p w14:paraId="519DC446" w14:textId="77777777" w:rsidR="009C514B" w:rsidRPr="00F40C65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3"/>
          </w:tcPr>
          <w:p w14:paraId="2C7F8D38" w14:textId="77777777" w:rsidR="009C514B" w:rsidRPr="00F40C65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4"/>
          </w:tcPr>
          <w:p w14:paraId="34596460" w14:textId="77777777" w:rsidR="009C514B" w:rsidRPr="00F40C65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B71EF7" w:rsidRPr="00F40C65" w14:paraId="210CB25B" w14:textId="77777777" w:rsidTr="00271EC7">
        <w:tc>
          <w:tcPr>
            <w:tcW w:w="2887" w:type="dxa"/>
            <w:gridSpan w:val="2"/>
            <w:vAlign w:val="bottom"/>
          </w:tcPr>
          <w:p w14:paraId="35180139" w14:textId="7F76B919" w:rsidR="00B71EF7" w:rsidRPr="00F40C65" w:rsidRDefault="00B71EF7" w:rsidP="00B71EF7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4F3A49F" w14:textId="2C1D1FD2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535,438</w:t>
            </w:r>
          </w:p>
        </w:tc>
        <w:tc>
          <w:tcPr>
            <w:tcW w:w="270" w:type="dxa"/>
            <w:vAlign w:val="bottom"/>
          </w:tcPr>
          <w:p w14:paraId="41FF5B74" w14:textId="77777777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6435FF" w14:textId="4F4C24DD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10,931</w:t>
            </w:r>
          </w:p>
        </w:tc>
        <w:tc>
          <w:tcPr>
            <w:tcW w:w="270" w:type="dxa"/>
          </w:tcPr>
          <w:p w14:paraId="2B787511" w14:textId="77777777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2FE9B6" w14:textId="216FCAA1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253,291</w:t>
            </w:r>
          </w:p>
        </w:tc>
        <w:tc>
          <w:tcPr>
            <w:tcW w:w="270" w:type="dxa"/>
          </w:tcPr>
          <w:p w14:paraId="1425D179" w14:textId="77777777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E1C715" w14:textId="6FFF7D0D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339,964</w:t>
            </w:r>
          </w:p>
        </w:tc>
        <w:tc>
          <w:tcPr>
            <w:tcW w:w="335" w:type="dxa"/>
            <w:gridSpan w:val="3"/>
          </w:tcPr>
          <w:p w14:paraId="359F25FB" w14:textId="77777777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14:paraId="3580CE40" w14:textId="790AA93D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4,000</w:t>
            </w:r>
          </w:p>
        </w:tc>
        <w:tc>
          <w:tcPr>
            <w:tcW w:w="248" w:type="dxa"/>
            <w:gridSpan w:val="3"/>
          </w:tcPr>
          <w:p w14:paraId="29752C57" w14:textId="77777777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14:paraId="0F32DD33" w14:textId="399BF23A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45,788</w:t>
            </w:r>
          </w:p>
        </w:tc>
        <w:tc>
          <w:tcPr>
            <w:tcW w:w="241" w:type="dxa"/>
            <w:gridSpan w:val="3"/>
          </w:tcPr>
          <w:p w14:paraId="2D5CADF8" w14:textId="77777777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bottom w:val="double" w:sz="4" w:space="0" w:color="auto"/>
            </w:tcBorders>
          </w:tcPr>
          <w:p w14:paraId="578ABEA9" w14:textId="0E3E0FF8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129,233</w:t>
            </w:r>
          </w:p>
        </w:tc>
        <w:tc>
          <w:tcPr>
            <w:tcW w:w="457" w:type="dxa"/>
            <w:gridSpan w:val="6"/>
          </w:tcPr>
          <w:p w14:paraId="00C142BF" w14:textId="77777777" w:rsidR="00B71EF7" w:rsidRPr="00F40C65" w:rsidRDefault="00B71EF7" w:rsidP="00B71EF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bottom w:val="double" w:sz="4" w:space="0" w:color="auto"/>
            </w:tcBorders>
          </w:tcPr>
          <w:p w14:paraId="112A5BB4" w14:textId="13C6A39F" w:rsidR="00B71EF7" w:rsidRPr="00F40C65" w:rsidRDefault="00B71EF7" w:rsidP="00B71EF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1,318,645</w:t>
            </w:r>
          </w:p>
        </w:tc>
      </w:tr>
      <w:tr w:rsidR="00FE35D4" w:rsidRPr="00F40C65" w14:paraId="1C47468E" w14:textId="77777777" w:rsidTr="00271EC7">
        <w:tc>
          <w:tcPr>
            <w:tcW w:w="2887" w:type="dxa"/>
            <w:gridSpan w:val="2"/>
            <w:vAlign w:val="bottom"/>
          </w:tcPr>
          <w:p w14:paraId="7F23013E" w14:textId="298152C0" w:rsidR="007374FB" w:rsidRPr="00F40C65" w:rsidRDefault="007374FB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95B94"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CF3A836" w14:textId="1B928795" w:rsidR="007374FB" w:rsidRPr="00F40C65" w:rsidRDefault="00FF3AD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541,19</w:t>
            </w:r>
            <w:r w:rsidR="00EE29D9"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2A890B71" w14:textId="77777777" w:rsidR="007374FB" w:rsidRPr="00F40C65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88B036" w14:textId="69ACE3FA" w:rsidR="007374FB" w:rsidRPr="00F40C65" w:rsidRDefault="00FF3AD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10,601</w:t>
            </w:r>
          </w:p>
        </w:tc>
        <w:tc>
          <w:tcPr>
            <w:tcW w:w="270" w:type="dxa"/>
          </w:tcPr>
          <w:p w14:paraId="24DCF05E" w14:textId="77777777" w:rsidR="007374FB" w:rsidRPr="00F40C65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FE1D71" w14:textId="0D99CA3F" w:rsidR="007374FB" w:rsidRPr="00F40C65" w:rsidRDefault="00FF3AD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251,500</w:t>
            </w:r>
          </w:p>
        </w:tc>
        <w:tc>
          <w:tcPr>
            <w:tcW w:w="270" w:type="dxa"/>
          </w:tcPr>
          <w:p w14:paraId="11BC42FB" w14:textId="77777777" w:rsidR="007374FB" w:rsidRPr="00F40C65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62633B" w14:textId="1C9CAD72" w:rsidR="007374FB" w:rsidRPr="00F40C65" w:rsidRDefault="00FF3AD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368,937</w:t>
            </w:r>
          </w:p>
        </w:tc>
        <w:tc>
          <w:tcPr>
            <w:tcW w:w="335" w:type="dxa"/>
            <w:gridSpan w:val="3"/>
          </w:tcPr>
          <w:p w14:paraId="1F85DCA6" w14:textId="77777777" w:rsidR="007374FB" w:rsidRPr="00F40C65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14:paraId="6D6E9CDA" w14:textId="35EC5E00" w:rsidR="007374FB" w:rsidRPr="00F40C65" w:rsidRDefault="00FF3AD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3,14</w:t>
            </w:r>
            <w:r w:rsidR="00EE29D9"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248" w:type="dxa"/>
            <w:gridSpan w:val="3"/>
          </w:tcPr>
          <w:p w14:paraId="47843B26" w14:textId="77777777" w:rsidR="007374FB" w:rsidRPr="00F40C65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14:paraId="36DE06A2" w14:textId="28402B3B" w:rsidR="007374FB" w:rsidRPr="00F40C65" w:rsidRDefault="00FF3AD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54,159</w:t>
            </w:r>
          </w:p>
        </w:tc>
        <w:tc>
          <w:tcPr>
            <w:tcW w:w="241" w:type="dxa"/>
            <w:gridSpan w:val="3"/>
          </w:tcPr>
          <w:p w14:paraId="7EB148EB" w14:textId="77777777" w:rsidR="007374FB" w:rsidRPr="00F40C65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bottom w:val="double" w:sz="4" w:space="0" w:color="auto"/>
            </w:tcBorders>
          </w:tcPr>
          <w:p w14:paraId="724757EE" w14:textId="2CA237A3" w:rsidR="007374FB" w:rsidRPr="00F40C65" w:rsidRDefault="00FF3AD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56,221</w:t>
            </w:r>
          </w:p>
        </w:tc>
        <w:tc>
          <w:tcPr>
            <w:tcW w:w="457" w:type="dxa"/>
            <w:gridSpan w:val="6"/>
          </w:tcPr>
          <w:p w14:paraId="36052957" w14:textId="77777777" w:rsidR="007374FB" w:rsidRPr="00F40C65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4"/>
            <w:tcBorders>
              <w:bottom w:val="double" w:sz="4" w:space="0" w:color="auto"/>
            </w:tcBorders>
          </w:tcPr>
          <w:p w14:paraId="7F0FCD63" w14:textId="2C4A5185" w:rsidR="007374FB" w:rsidRPr="00F40C65" w:rsidRDefault="00FF3AD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1,285,763</w:t>
            </w:r>
          </w:p>
        </w:tc>
      </w:tr>
      <w:tr w:rsidR="00FE35D4" w:rsidRPr="00F40C65" w14:paraId="75ACDA84" w14:textId="77777777" w:rsidTr="00271EC7">
        <w:trPr>
          <w:gridBefore w:val="1"/>
          <w:gridAfter w:val="3"/>
          <w:wBefore w:w="52" w:type="dxa"/>
          <w:wAfter w:w="185" w:type="dxa"/>
        </w:trPr>
        <w:tc>
          <w:tcPr>
            <w:tcW w:w="4095" w:type="dxa"/>
            <w:gridSpan w:val="2"/>
          </w:tcPr>
          <w:p w14:paraId="756A652A" w14:textId="77777777" w:rsidR="009C514B" w:rsidRPr="00F40C65" w:rsidRDefault="009C514B" w:rsidP="00FE35D4">
            <w:pPr>
              <w:tabs>
                <w:tab w:val="clear" w:pos="227"/>
                <w:tab w:val="clear" w:pos="680"/>
                <w:tab w:val="left" w:pos="0"/>
                <w:tab w:val="decimal" w:pos="684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ค่าเสื่อมราคาสำหรับปี สิ้นสุดวันที่ </w:t>
            </w:r>
            <w:r w:rsidR="00AD0AFF" w:rsidRPr="00F40C6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70" w:type="dxa"/>
            <w:vAlign w:val="bottom"/>
          </w:tcPr>
          <w:p w14:paraId="0DB7E336" w14:textId="77777777" w:rsidR="009C514B" w:rsidRPr="00F40C65" w:rsidRDefault="009C514B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2945845" w14:textId="77777777" w:rsidR="009C514B" w:rsidRPr="00F40C65" w:rsidRDefault="009C514B" w:rsidP="00FE35D4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700B3E1C" w14:textId="77777777" w:rsidR="009C514B" w:rsidRPr="00F40C65" w:rsidRDefault="009C514B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A5A995A" w14:textId="77777777" w:rsidR="009C514B" w:rsidRPr="00F40C65" w:rsidRDefault="009C514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0BA022B" w14:textId="77777777" w:rsidR="009C514B" w:rsidRPr="00F40C65" w:rsidRDefault="009C514B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AF1D175" w14:textId="77777777" w:rsidR="009C514B" w:rsidRPr="00F40C65" w:rsidRDefault="009C514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5" w:type="dxa"/>
            <w:gridSpan w:val="3"/>
          </w:tcPr>
          <w:p w14:paraId="29FD6B4B" w14:textId="77777777" w:rsidR="009C514B" w:rsidRPr="00F40C65" w:rsidRDefault="009C514B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14:paraId="7A09EFF0" w14:textId="77777777" w:rsidR="009C514B" w:rsidRPr="00F40C65" w:rsidRDefault="009C514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gridSpan w:val="3"/>
          </w:tcPr>
          <w:p w14:paraId="6A46C644" w14:textId="77777777" w:rsidR="009C514B" w:rsidRPr="00F40C65" w:rsidRDefault="009C514B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</w:tcBorders>
            <w:vAlign w:val="bottom"/>
          </w:tcPr>
          <w:p w14:paraId="3831171D" w14:textId="77777777" w:rsidR="009C514B" w:rsidRPr="00F40C65" w:rsidRDefault="009C514B" w:rsidP="00FE35D4">
            <w:pPr>
              <w:tabs>
                <w:tab w:val="decimal" w:pos="711"/>
              </w:tabs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14" w:type="dxa"/>
            <w:gridSpan w:val="4"/>
          </w:tcPr>
          <w:p w14:paraId="4E508967" w14:textId="77777777" w:rsidR="009C514B" w:rsidRPr="00F40C65" w:rsidRDefault="009C514B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</w:tcBorders>
            <w:vAlign w:val="bottom"/>
          </w:tcPr>
          <w:p w14:paraId="02B41468" w14:textId="77777777" w:rsidR="009C514B" w:rsidRPr="00F40C65" w:rsidRDefault="009C514B" w:rsidP="00FE35D4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96" w:type="dxa"/>
            <w:gridSpan w:val="4"/>
          </w:tcPr>
          <w:p w14:paraId="517F810B" w14:textId="77777777" w:rsidR="009C514B" w:rsidRPr="00F40C65" w:rsidRDefault="009C514B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auto"/>
            </w:tcBorders>
            <w:vAlign w:val="center"/>
          </w:tcPr>
          <w:p w14:paraId="238663BC" w14:textId="77777777" w:rsidR="009C514B" w:rsidRPr="00F40C65" w:rsidRDefault="009C514B" w:rsidP="00FE35D4">
            <w:pPr>
              <w:tabs>
                <w:tab w:val="clear" w:pos="680"/>
                <w:tab w:val="decimal" w:pos="684"/>
              </w:tabs>
              <w:ind w:left="72" w:right="-4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B71EF7" w:rsidRPr="00F40C65" w14:paraId="12A3F33C" w14:textId="77777777" w:rsidTr="00271EC7">
        <w:trPr>
          <w:gridBefore w:val="1"/>
          <w:gridAfter w:val="3"/>
          <w:wBefore w:w="52" w:type="dxa"/>
          <w:wAfter w:w="185" w:type="dxa"/>
        </w:trPr>
        <w:tc>
          <w:tcPr>
            <w:tcW w:w="5535" w:type="dxa"/>
            <w:gridSpan w:val="4"/>
          </w:tcPr>
          <w:p w14:paraId="0347F524" w14:textId="4040424F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 xml:space="preserve">  2566 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 xml:space="preserve">(จำนวน </w:t>
            </w:r>
            <w:r w:rsidRPr="00F40C65">
              <w:rPr>
                <w:rFonts w:ascii="Angsana New" w:hAnsi="Angsana New"/>
                <w:sz w:val="28"/>
                <w:szCs w:val="28"/>
              </w:rPr>
              <w:t xml:space="preserve">70,973 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</w:tcPr>
          <w:p w14:paraId="7A940ADD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1C71C79C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0377E0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241A9BCD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D7CFA1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11452A42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2572E67E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4401324F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4"/>
          </w:tcPr>
          <w:p w14:paraId="7CF3E5ED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33C89E26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gridSpan w:val="4"/>
          </w:tcPr>
          <w:p w14:paraId="3267E4C2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14:paraId="56BFAEDB" w14:textId="3F0DFA4E" w:rsidR="00B71EF7" w:rsidRPr="00F40C65" w:rsidRDefault="00B71EF7" w:rsidP="00B71EF7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107,293</w:t>
            </w:r>
          </w:p>
        </w:tc>
      </w:tr>
      <w:tr w:rsidR="00541311" w:rsidRPr="00F40C65" w14:paraId="15BA522A" w14:textId="77777777" w:rsidTr="00271EC7">
        <w:trPr>
          <w:gridBefore w:val="1"/>
          <w:gridAfter w:val="3"/>
          <w:wBefore w:w="52" w:type="dxa"/>
          <w:wAfter w:w="185" w:type="dxa"/>
        </w:trPr>
        <w:tc>
          <w:tcPr>
            <w:tcW w:w="5535" w:type="dxa"/>
            <w:gridSpan w:val="4"/>
          </w:tcPr>
          <w:p w14:paraId="36B6F8F3" w14:textId="0DC1FC62" w:rsidR="009C514B" w:rsidRPr="00F40C65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 xml:space="preserve">  256</w:t>
            </w:r>
            <w:r w:rsidR="00FF3AD4" w:rsidRPr="00F40C65">
              <w:rPr>
                <w:rFonts w:ascii="Angsana New" w:hAnsi="Angsana New"/>
                <w:sz w:val="28"/>
                <w:szCs w:val="28"/>
              </w:rPr>
              <w:t>7</w:t>
            </w:r>
            <w:r w:rsidRPr="00F40C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 xml:space="preserve">(จำนวน </w:t>
            </w:r>
            <w:r w:rsidR="00FF3AD4" w:rsidRPr="00F40C65">
              <w:rPr>
                <w:rFonts w:ascii="Angsana New" w:hAnsi="Angsana New"/>
                <w:sz w:val="28"/>
                <w:szCs w:val="28"/>
              </w:rPr>
              <w:t>67,108</w:t>
            </w:r>
            <w:r w:rsidRPr="00F40C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</w:tcPr>
          <w:p w14:paraId="247945F1" w14:textId="77777777" w:rsidR="009C514B" w:rsidRPr="00F40C65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5B7CE2D9" w14:textId="77777777" w:rsidR="009C514B" w:rsidRPr="00F40C65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1796CA" w14:textId="77777777" w:rsidR="009C514B" w:rsidRPr="00F40C65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6100BC2A" w14:textId="77777777" w:rsidR="009C514B" w:rsidRPr="00F40C65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3F8FF7" w14:textId="77777777" w:rsidR="009C514B" w:rsidRPr="00F40C65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4582E879" w14:textId="77777777" w:rsidR="009C514B" w:rsidRPr="00F40C65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4A1D399B" w14:textId="77777777" w:rsidR="009C514B" w:rsidRPr="00F40C65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5E37CC5E" w14:textId="77777777" w:rsidR="009C514B" w:rsidRPr="00F40C65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4"/>
          </w:tcPr>
          <w:p w14:paraId="1DA822EB" w14:textId="77777777" w:rsidR="009C514B" w:rsidRPr="00F40C65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56505302" w14:textId="77777777" w:rsidR="009C514B" w:rsidRPr="00F40C65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gridSpan w:val="4"/>
          </w:tcPr>
          <w:p w14:paraId="628D520F" w14:textId="77777777" w:rsidR="009C514B" w:rsidRPr="00F40C65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14:paraId="6291FD96" w14:textId="119B7883" w:rsidR="009C514B" w:rsidRPr="00F40C65" w:rsidRDefault="00FF3AD4" w:rsidP="00FE35D4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t>100,714</w:t>
            </w:r>
          </w:p>
        </w:tc>
      </w:tr>
    </w:tbl>
    <w:p w14:paraId="27EED39A" w14:textId="77777777" w:rsidR="004F0812" w:rsidRPr="00F40C65" w:rsidRDefault="004F0812" w:rsidP="00FE35D4">
      <w:pPr>
        <w:tabs>
          <w:tab w:val="clear" w:pos="680"/>
          <w:tab w:val="decimal" w:pos="663"/>
        </w:tabs>
        <w:ind w:right="252"/>
        <w:rPr>
          <w:rFonts w:ascii="Angsana New" w:hAnsi="Angsana New"/>
          <w:sz w:val="24"/>
          <w:szCs w:val="24"/>
          <w:cs/>
        </w:rPr>
        <w:sectPr w:rsidR="004F0812" w:rsidRPr="00F40C65" w:rsidSect="007B242F">
          <w:pgSz w:w="16834" w:h="11909" w:orient="landscape" w:code="9"/>
          <w:pgMar w:top="180" w:right="1152" w:bottom="851" w:left="1152" w:header="720" w:footer="720" w:gutter="0"/>
          <w:cols w:space="720"/>
          <w:docGrid w:linePitch="245"/>
        </w:sectPr>
      </w:pPr>
    </w:p>
    <w:p w14:paraId="10387338" w14:textId="77777777" w:rsidR="006B1A24" w:rsidRPr="00F40C65" w:rsidRDefault="006B1A24" w:rsidP="00FE35D4">
      <w:pPr>
        <w:spacing w:line="240" w:lineRule="auto"/>
        <w:rPr>
          <w:sz w:val="2"/>
          <w:szCs w:val="2"/>
        </w:rPr>
      </w:pPr>
    </w:p>
    <w:p w14:paraId="60A8EEA1" w14:textId="7D18C7BC" w:rsidR="00FD1A7E" w:rsidRPr="00F40C65" w:rsidRDefault="00FD1A7E" w:rsidP="00FE35D4">
      <w:pPr>
        <w:tabs>
          <w:tab w:val="clear" w:pos="227"/>
          <w:tab w:val="clear" w:pos="454"/>
          <w:tab w:val="clear" w:pos="680"/>
          <w:tab w:val="clear" w:pos="907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F40C65">
        <w:rPr>
          <w:rFonts w:ascii="Angsana New" w:hAnsi="Angsana New"/>
          <w:sz w:val="30"/>
          <w:szCs w:val="30"/>
        </w:rPr>
        <w:t>31</w:t>
      </w:r>
      <w:r w:rsidRPr="00F40C6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40C65">
        <w:rPr>
          <w:rFonts w:ascii="Angsana New" w:hAnsi="Angsana New"/>
          <w:sz w:val="30"/>
          <w:szCs w:val="30"/>
        </w:rPr>
        <w:t>256</w:t>
      </w:r>
      <w:r w:rsidR="00B71EF7" w:rsidRPr="00F40C65">
        <w:rPr>
          <w:rFonts w:ascii="Angsana New" w:hAnsi="Angsana New"/>
          <w:sz w:val="30"/>
          <w:szCs w:val="30"/>
        </w:rPr>
        <w:t>7</w:t>
      </w:r>
      <w:r w:rsidRPr="00F40C65">
        <w:rPr>
          <w:rFonts w:ascii="Angsana New" w:hAnsi="Angsana New"/>
          <w:sz w:val="30"/>
          <w:szCs w:val="30"/>
          <w:cs/>
        </w:rPr>
        <w:t xml:space="preserve"> มีจำนวน</w:t>
      </w:r>
      <w:r w:rsidRPr="00F40C65">
        <w:rPr>
          <w:rFonts w:ascii="Angsana New" w:hAnsi="Angsana New"/>
          <w:sz w:val="30"/>
          <w:szCs w:val="30"/>
        </w:rPr>
        <w:t xml:space="preserve"> </w:t>
      </w:r>
      <w:bookmarkStart w:id="18" w:name="_Hlk31731348"/>
      <w:r w:rsidR="005F1B8D" w:rsidRPr="00F40C65">
        <w:rPr>
          <w:rFonts w:ascii="Angsana New" w:hAnsi="Angsana New"/>
          <w:sz w:val="30"/>
          <w:szCs w:val="30"/>
        </w:rPr>
        <w:t>821.44</w:t>
      </w:r>
      <w:r w:rsidRPr="00F40C65">
        <w:rPr>
          <w:rFonts w:ascii="Angsana New" w:hAnsi="Angsana New"/>
          <w:sz w:val="30"/>
          <w:szCs w:val="30"/>
        </w:rPr>
        <w:t xml:space="preserve"> </w:t>
      </w:r>
      <w:bookmarkEnd w:id="18"/>
      <w:r w:rsidRPr="00F40C6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40C65">
        <w:rPr>
          <w:rFonts w:ascii="Angsana New" w:hAnsi="Angsana New"/>
          <w:i/>
          <w:iCs/>
          <w:sz w:val="30"/>
          <w:szCs w:val="30"/>
          <w:cs/>
        </w:rPr>
        <w:t>(</w:t>
      </w:r>
      <w:r w:rsidRPr="00F40C65">
        <w:rPr>
          <w:rFonts w:ascii="Angsana New" w:hAnsi="Angsana New"/>
          <w:i/>
          <w:iCs/>
          <w:sz w:val="30"/>
          <w:szCs w:val="30"/>
        </w:rPr>
        <w:t>25</w:t>
      </w:r>
      <w:r w:rsidR="00FC496C" w:rsidRPr="00F40C65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B71EF7" w:rsidRPr="00F40C65">
        <w:rPr>
          <w:rFonts w:ascii="Angsana New" w:hAnsi="Angsana New"/>
          <w:i/>
          <w:iCs/>
          <w:sz w:val="30"/>
          <w:szCs w:val="30"/>
        </w:rPr>
        <w:t>6</w:t>
      </w:r>
      <w:r w:rsidRPr="00F40C65">
        <w:rPr>
          <w:rFonts w:ascii="Angsana New" w:hAnsi="Angsana New"/>
          <w:i/>
          <w:iCs/>
          <w:sz w:val="30"/>
          <w:szCs w:val="30"/>
        </w:rPr>
        <w:t xml:space="preserve"> </w:t>
      </w:r>
      <w:r w:rsidRPr="00F40C6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71EF7" w:rsidRPr="00F40C65">
        <w:rPr>
          <w:rFonts w:ascii="Angsana New" w:hAnsi="Angsana New"/>
          <w:i/>
          <w:iCs/>
          <w:sz w:val="30"/>
          <w:szCs w:val="30"/>
        </w:rPr>
        <w:t>759.44</w:t>
      </w:r>
      <w:r w:rsidR="00B71EF7"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BD774AC" w14:textId="77777777" w:rsidR="0089309B" w:rsidRPr="00F40C65" w:rsidRDefault="0089309B" w:rsidP="00FE35D4">
      <w:pPr>
        <w:tabs>
          <w:tab w:val="clear" w:pos="227"/>
          <w:tab w:val="clear" w:pos="454"/>
          <w:tab w:val="clear" w:pos="680"/>
        </w:tabs>
        <w:ind w:left="284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3A3D0B0" w14:textId="56F694E5" w:rsidR="0089309B" w:rsidRPr="00F40C65" w:rsidRDefault="0089309B" w:rsidP="00FE35D4">
      <w:pPr>
        <w:tabs>
          <w:tab w:val="clear" w:pos="227"/>
          <w:tab w:val="clear" w:pos="454"/>
          <w:tab w:val="clear" w:pos="680"/>
          <w:tab w:val="clear" w:pos="907"/>
        </w:tabs>
        <w:ind w:left="450" w:right="65"/>
        <w:jc w:val="thaiDistribute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40C65">
        <w:rPr>
          <w:rFonts w:ascii="Angsana New" w:hAnsi="Angsana New"/>
          <w:sz w:val="30"/>
          <w:szCs w:val="30"/>
        </w:rPr>
        <w:t>31</w:t>
      </w:r>
      <w:r w:rsidRPr="00F40C65">
        <w:rPr>
          <w:rFonts w:ascii="Angsana New" w:hAnsi="Angsana New"/>
          <w:sz w:val="30"/>
          <w:szCs w:val="30"/>
          <w:rtl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z w:val="30"/>
          <w:szCs w:val="30"/>
        </w:rPr>
        <w:t>256</w:t>
      </w:r>
      <w:r w:rsidR="00B71EF7" w:rsidRPr="00F40C65">
        <w:rPr>
          <w:rFonts w:ascii="Angsana New" w:hAnsi="Angsana New"/>
          <w:sz w:val="30"/>
          <w:szCs w:val="30"/>
        </w:rPr>
        <w:t>7</w:t>
      </w:r>
      <w:r w:rsidRPr="00F40C65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อาคารและอุปกรณ์ของบริษัทมูลค่าสุทธิทางบัญชีจำนวน</w:t>
      </w:r>
      <w:r w:rsidR="008D5B49" w:rsidRPr="00F40C65">
        <w:rPr>
          <w:rFonts w:ascii="Angsana New" w:hAnsi="Angsana New"/>
          <w:sz w:val="30"/>
          <w:szCs w:val="30"/>
        </w:rPr>
        <w:t xml:space="preserve"> </w:t>
      </w:r>
      <w:bookmarkStart w:id="19" w:name="_Hlk31731398"/>
      <w:r w:rsidR="00977D89" w:rsidRPr="00F40C65">
        <w:rPr>
          <w:rFonts w:ascii="Angsana New" w:hAnsi="Angsana New"/>
          <w:sz w:val="30"/>
          <w:szCs w:val="30"/>
        </w:rPr>
        <w:t>616</w:t>
      </w:r>
      <w:r w:rsidR="00E85B5E" w:rsidRPr="00F40C65">
        <w:rPr>
          <w:rFonts w:ascii="Angsana New" w:hAnsi="Angsana New" w:hint="cs"/>
          <w:sz w:val="30"/>
          <w:szCs w:val="30"/>
          <w:cs/>
        </w:rPr>
        <w:t>.</w:t>
      </w:r>
      <w:r w:rsidR="00977D89" w:rsidRPr="00F40C65">
        <w:rPr>
          <w:rFonts w:ascii="Angsana New" w:hAnsi="Angsana New"/>
          <w:sz w:val="30"/>
          <w:szCs w:val="30"/>
        </w:rPr>
        <w:t>187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bookmarkEnd w:id="19"/>
      <w:r w:rsidRPr="00F40C6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40C65">
        <w:rPr>
          <w:rFonts w:ascii="Angsana New" w:hAnsi="Angsana New"/>
          <w:i/>
          <w:iCs/>
          <w:sz w:val="30"/>
          <w:szCs w:val="30"/>
          <w:cs/>
        </w:rPr>
        <w:t>(</w:t>
      </w:r>
      <w:r w:rsidRPr="00F40C65">
        <w:rPr>
          <w:rFonts w:ascii="Angsana New" w:hAnsi="Angsana New"/>
          <w:i/>
          <w:iCs/>
          <w:sz w:val="30"/>
          <w:szCs w:val="30"/>
        </w:rPr>
        <w:t>25</w:t>
      </w:r>
      <w:r w:rsidR="00FC496C" w:rsidRPr="00F40C65">
        <w:rPr>
          <w:rFonts w:ascii="Angsana New" w:hAnsi="Angsana New"/>
          <w:i/>
          <w:iCs/>
          <w:sz w:val="30"/>
          <w:szCs w:val="30"/>
        </w:rPr>
        <w:t>6</w:t>
      </w:r>
      <w:r w:rsidR="00B71EF7" w:rsidRPr="00F40C65">
        <w:rPr>
          <w:rFonts w:ascii="Angsana New" w:hAnsi="Angsana New"/>
          <w:i/>
          <w:iCs/>
          <w:sz w:val="30"/>
          <w:szCs w:val="30"/>
        </w:rPr>
        <w:t>6</w:t>
      </w:r>
      <w:r w:rsidRPr="00F40C65">
        <w:rPr>
          <w:rFonts w:ascii="Angsana New" w:hAnsi="Angsana New"/>
          <w:i/>
          <w:iCs/>
          <w:sz w:val="30"/>
          <w:szCs w:val="30"/>
        </w:rPr>
        <w:t xml:space="preserve"> </w:t>
      </w:r>
      <w:r w:rsidRPr="00F40C65">
        <w:rPr>
          <w:rFonts w:ascii="Angsana New" w:hAnsi="Angsana New"/>
          <w:i/>
          <w:iCs/>
          <w:sz w:val="30"/>
          <w:szCs w:val="30"/>
          <w:cs/>
        </w:rPr>
        <w:t>:</w:t>
      </w:r>
      <w:r w:rsidR="00605028" w:rsidRPr="00F40C65">
        <w:rPr>
          <w:rFonts w:ascii="Angsana New" w:hAnsi="Angsana New"/>
          <w:i/>
          <w:iCs/>
          <w:sz w:val="30"/>
          <w:szCs w:val="30"/>
        </w:rPr>
        <w:t xml:space="preserve"> </w:t>
      </w:r>
      <w:r w:rsidR="00B71EF7" w:rsidRPr="00F40C65">
        <w:rPr>
          <w:rFonts w:ascii="Angsana New" w:hAnsi="Angsana New"/>
          <w:i/>
          <w:iCs/>
          <w:sz w:val="30"/>
          <w:szCs w:val="30"/>
        </w:rPr>
        <w:t>554.34</w:t>
      </w:r>
      <w:r w:rsidR="003C15E8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F40C65">
        <w:rPr>
          <w:rFonts w:ascii="Angsana New" w:hAnsi="Angsana New" w:hint="cs"/>
          <w:sz w:val="30"/>
          <w:szCs w:val="30"/>
          <w:cs/>
        </w:rPr>
        <w:t>ใช้</w:t>
      </w:r>
      <w:r w:rsidRPr="00F40C65">
        <w:rPr>
          <w:rFonts w:ascii="Angsana New" w:hAnsi="Angsana New"/>
          <w:sz w:val="30"/>
          <w:szCs w:val="30"/>
          <w:cs/>
        </w:rPr>
        <w:t>เป็นหลักประกันเงินกู้ยืม</w:t>
      </w:r>
      <w:r w:rsidRPr="00F40C65">
        <w:rPr>
          <w:rFonts w:ascii="Angsana New" w:hAnsi="Angsana New" w:hint="cs"/>
          <w:sz w:val="30"/>
          <w:szCs w:val="30"/>
          <w:cs/>
        </w:rPr>
        <w:t>จาก</w:t>
      </w:r>
      <w:r w:rsidRPr="00F40C65">
        <w:rPr>
          <w:rFonts w:ascii="Angsana New" w:hAnsi="Angsana New"/>
          <w:sz w:val="30"/>
          <w:szCs w:val="30"/>
          <w:cs/>
        </w:rPr>
        <w:t>สถาบันการเงิน  (ดูหมายเหตุ</w:t>
      </w:r>
      <w:r w:rsidRPr="00F40C65">
        <w:rPr>
          <w:rFonts w:ascii="Angsana New" w:hAnsi="Angsana New" w:hint="cs"/>
          <w:sz w:val="30"/>
          <w:szCs w:val="30"/>
          <w:cs/>
        </w:rPr>
        <w:t>ข้อ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</w:rPr>
        <w:t>1</w:t>
      </w:r>
      <w:r w:rsidR="00BD00DA" w:rsidRPr="00F40C65">
        <w:rPr>
          <w:rFonts w:ascii="Angsana New" w:hAnsi="Angsana New"/>
          <w:sz w:val="30"/>
          <w:szCs w:val="30"/>
        </w:rPr>
        <w:t>6</w:t>
      </w:r>
      <w:r w:rsidRPr="00F40C65">
        <w:rPr>
          <w:rFonts w:ascii="Angsana New" w:hAnsi="Angsana New"/>
          <w:sz w:val="30"/>
          <w:szCs w:val="30"/>
          <w:cs/>
        </w:rPr>
        <w:t>)</w:t>
      </w:r>
    </w:p>
    <w:p w14:paraId="5E89C07C" w14:textId="77777777" w:rsidR="00FD1A7E" w:rsidRPr="00F40C65" w:rsidRDefault="00FD1A7E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50"/>
          <w:tab w:val="left" w:pos="993"/>
          <w:tab w:val="left" w:pos="1440"/>
        </w:tabs>
        <w:spacing w:line="240" w:lineRule="auto"/>
        <w:ind w:left="993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65AA3900" w14:textId="77777777" w:rsidR="0055643D" w:rsidRPr="00F40C65" w:rsidRDefault="0055643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1</w:t>
      </w:r>
      <w:r w:rsidR="00A50CE9" w:rsidRPr="00F40C65">
        <w:rPr>
          <w:rFonts w:ascii="Angsana New" w:hAnsi="Angsana New"/>
          <w:b/>
          <w:bCs/>
          <w:sz w:val="30"/>
          <w:szCs w:val="30"/>
        </w:rPr>
        <w:t>3</w:t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Pr="00F40C65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4E599AAD" w14:textId="77777777" w:rsidR="0055643D" w:rsidRPr="00F40C65" w:rsidRDefault="0055643D" w:rsidP="00FE35D4">
      <w:pPr>
        <w:spacing w:after="240"/>
        <w:ind w:left="547" w:hanging="121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รายการเปลี่ยนแปลงของบัญชีสินทรัพย์สิทธิการใช้/สิทธิการเช่าสิ้นสุดวันที่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="00AA670B" w:rsidRPr="00F40C65">
        <w:rPr>
          <w:rFonts w:ascii="Angsana New" w:hAnsi="Angsana New"/>
          <w:sz w:val="30"/>
          <w:szCs w:val="30"/>
        </w:rPr>
        <w:t>31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="00AA670B" w:rsidRPr="00F40C65">
        <w:rPr>
          <w:rFonts w:ascii="Angsana New" w:hAnsi="Angsana New" w:hint="cs"/>
          <w:sz w:val="30"/>
          <w:szCs w:val="30"/>
          <w:cs/>
        </w:rPr>
        <w:t>ธันวาคม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6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710"/>
        <w:gridCol w:w="272"/>
        <w:gridCol w:w="1620"/>
        <w:gridCol w:w="272"/>
        <w:gridCol w:w="1616"/>
      </w:tblGrid>
      <w:tr w:rsidR="00FE35D4" w:rsidRPr="00F40C65" w14:paraId="2DD37DD6" w14:textId="77777777" w:rsidTr="00BE1F2B">
        <w:trPr>
          <w:tblHeader/>
        </w:trPr>
        <w:tc>
          <w:tcPr>
            <w:tcW w:w="4158" w:type="dxa"/>
          </w:tcPr>
          <w:p w14:paraId="5E8FCB58" w14:textId="77777777" w:rsidR="00BE1F2B" w:rsidRPr="00F40C65" w:rsidRDefault="00BE1F2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</w:tcPr>
          <w:p w14:paraId="4D78C968" w14:textId="68CCF0A3" w:rsidR="00BE1F2B" w:rsidRPr="00F40C65" w:rsidRDefault="0087669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35D4" w:rsidRPr="00F40C65" w14:paraId="344DE4FE" w14:textId="77777777" w:rsidTr="00BE1F2B">
        <w:trPr>
          <w:tblHeader/>
        </w:trPr>
        <w:tc>
          <w:tcPr>
            <w:tcW w:w="4158" w:type="dxa"/>
          </w:tcPr>
          <w:p w14:paraId="258F5987" w14:textId="77777777" w:rsidR="00D95049" w:rsidRPr="00F40C65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20" w:name="_Hlk64641798"/>
          </w:p>
        </w:tc>
        <w:tc>
          <w:tcPr>
            <w:tcW w:w="1710" w:type="dxa"/>
          </w:tcPr>
          <w:p w14:paraId="076A6145" w14:textId="77777777" w:rsidR="00D95049" w:rsidRPr="00F40C65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2" w:type="dxa"/>
          </w:tcPr>
          <w:p w14:paraId="172243A6" w14:textId="77777777" w:rsidR="00D95049" w:rsidRPr="00F40C65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889F7E5" w14:textId="77777777" w:rsidR="00D95049" w:rsidRPr="00F40C65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FF7D5B1" w14:textId="77777777" w:rsidR="00D95049" w:rsidRPr="00F40C65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61CDEEC5" w14:textId="77777777" w:rsidR="00D95049" w:rsidRPr="00F40C65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40C65" w14:paraId="01EA46F2" w14:textId="77777777" w:rsidTr="00876691">
        <w:trPr>
          <w:tblHeader/>
        </w:trPr>
        <w:tc>
          <w:tcPr>
            <w:tcW w:w="4158" w:type="dxa"/>
          </w:tcPr>
          <w:p w14:paraId="2B56AD8E" w14:textId="77777777" w:rsidR="00D95049" w:rsidRPr="00F40C65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74CECCA" w14:textId="77777777" w:rsidR="00D95049" w:rsidRPr="00F40C65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2" w:type="dxa"/>
          </w:tcPr>
          <w:p w14:paraId="1D24D0CF" w14:textId="77777777" w:rsidR="00D95049" w:rsidRPr="00F40C65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86B5D5B" w14:textId="77777777" w:rsidR="00D95049" w:rsidRPr="00F40C65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2" w:type="dxa"/>
          </w:tcPr>
          <w:p w14:paraId="39E942D4" w14:textId="77777777" w:rsidR="00D95049" w:rsidRPr="00F40C65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44B57F87" w14:textId="77777777" w:rsidR="00D95049" w:rsidRPr="00F40C65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E35D4" w:rsidRPr="00F40C65" w14:paraId="1999F2C7" w14:textId="77777777" w:rsidTr="008F0BD6">
        <w:tc>
          <w:tcPr>
            <w:tcW w:w="4158" w:type="dxa"/>
          </w:tcPr>
          <w:p w14:paraId="13B070C8" w14:textId="77777777" w:rsidR="00876691" w:rsidRPr="00F40C65" w:rsidRDefault="0087669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</w:tcBorders>
          </w:tcPr>
          <w:p w14:paraId="72E36B58" w14:textId="77777777" w:rsidR="00876691" w:rsidRPr="00F40C65" w:rsidRDefault="0087669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35D4" w:rsidRPr="00F40C65" w14:paraId="000CFE2A" w14:textId="77777777" w:rsidTr="00876691">
        <w:tc>
          <w:tcPr>
            <w:tcW w:w="4158" w:type="dxa"/>
          </w:tcPr>
          <w:p w14:paraId="42036DAC" w14:textId="77777777" w:rsidR="004F09FB" w:rsidRPr="00F40C65" w:rsidRDefault="004F09F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0" w:type="dxa"/>
          </w:tcPr>
          <w:p w14:paraId="18932DDD" w14:textId="77777777" w:rsidR="004F09FB" w:rsidRPr="00F40C65" w:rsidRDefault="004F09F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1532A9C" w14:textId="77777777" w:rsidR="004F09FB" w:rsidRPr="00F40C65" w:rsidRDefault="004F09FB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E968CC5" w14:textId="77777777" w:rsidR="004F09FB" w:rsidRPr="00F40C65" w:rsidRDefault="004F09FB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0A34334" w14:textId="77777777" w:rsidR="004F09FB" w:rsidRPr="00F40C65" w:rsidRDefault="004F09F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1255C902" w14:textId="77777777" w:rsidR="004F09FB" w:rsidRPr="00F40C65" w:rsidRDefault="004F09F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EF7" w:rsidRPr="00F40C65" w14:paraId="23A0C6A9" w14:textId="77777777" w:rsidTr="004F09FB">
        <w:tc>
          <w:tcPr>
            <w:tcW w:w="4158" w:type="dxa"/>
          </w:tcPr>
          <w:p w14:paraId="0D7F4539" w14:textId="6ACEF1E0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</w:tcPr>
          <w:p w14:paraId="668F6121" w14:textId="4E917970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45,159</w:t>
            </w:r>
          </w:p>
        </w:tc>
        <w:tc>
          <w:tcPr>
            <w:tcW w:w="272" w:type="dxa"/>
          </w:tcPr>
          <w:p w14:paraId="258E0E6E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CC5D0A" w14:textId="37B1D0E6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87,533</w:t>
            </w:r>
          </w:p>
        </w:tc>
        <w:tc>
          <w:tcPr>
            <w:tcW w:w="272" w:type="dxa"/>
          </w:tcPr>
          <w:p w14:paraId="1C1A22A0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31AF0D5F" w14:textId="30486AD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132,692</w:t>
            </w:r>
          </w:p>
        </w:tc>
      </w:tr>
      <w:tr w:rsidR="00B71EF7" w:rsidRPr="00F40C65" w14:paraId="7A095A86" w14:textId="77777777" w:rsidTr="004F09FB">
        <w:tc>
          <w:tcPr>
            <w:tcW w:w="4158" w:type="dxa"/>
          </w:tcPr>
          <w:p w14:paraId="69F2105E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066AD13A" w14:textId="2110D2A1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14:paraId="4AE940D6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169365E" w14:textId="02424EF2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1,720</w:t>
            </w:r>
          </w:p>
        </w:tc>
        <w:tc>
          <w:tcPr>
            <w:tcW w:w="272" w:type="dxa"/>
          </w:tcPr>
          <w:p w14:paraId="6C57B22D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7B5B5644" w14:textId="29B3C3D8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1,720</w:t>
            </w:r>
          </w:p>
        </w:tc>
      </w:tr>
      <w:tr w:rsidR="00B71EF7" w:rsidRPr="00F40C65" w14:paraId="64C32669" w14:textId="77777777" w:rsidTr="004F09FB">
        <w:tc>
          <w:tcPr>
            <w:tcW w:w="4158" w:type="dxa"/>
          </w:tcPr>
          <w:p w14:paraId="53E2AF34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3A6846B7" w14:textId="205079A3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14:paraId="4D6DB8BD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55517D6" w14:textId="0A9FF0B3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C8012CF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485E4D2A" w14:textId="52C9FD09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1EF7" w:rsidRPr="00F40C65" w14:paraId="6D8A36CA" w14:textId="77777777" w:rsidTr="004F09FB">
        <w:tc>
          <w:tcPr>
            <w:tcW w:w="4158" w:type="dxa"/>
          </w:tcPr>
          <w:p w14:paraId="2DA58866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426E8D5E" w14:textId="6CC7BFE1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(29,1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  <w:r w:rsidRPr="00F40C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26322099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C195210" w14:textId="4831CF14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(840)</w:t>
            </w:r>
          </w:p>
        </w:tc>
        <w:tc>
          <w:tcPr>
            <w:tcW w:w="272" w:type="dxa"/>
          </w:tcPr>
          <w:p w14:paraId="226E30C4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785199E7" w14:textId="31198C6B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(30,020)</w:t>
            </w:r>
          </w:p>
        </w:tc>
      </w:tr>
      <w:tr w:rsidR="00B71EF7" w:rsidRPr="00F40C65" w14:paraId="28F34C17" w14:textId="77777777" w:rsidTr="004F09FB">
        <w:tc>
          <w:tcPr>
            <w:tcW w:w="4158" w:type="dxa"/>
          </w:tcPr>
          <w:p w14:paraId="6A64D798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</w:tcPr>
          <w:p w14:paraId="39AFD7EF" w14:textId="1C69349C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9FBAD03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72926FB" w14:textId="1A37638E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(570)</w:t>
            </w:r>
          </w:p>
        </w:tc>
        <w:tc>
          <w:tcPr>
            <w:tcW w:w="272" w:type="dxa"/>
          </w:tcPr>
          <w:p w14:paraId="40C92B53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008FD537" w14:textId="58E6B9DA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(570)</w:t>
            </w:r>
          </w:p>
        </w:tc>
      </w:tr>
      <w:tr w:rsidR="00B71EF7" w:rsidRPr="00F40C65" w14:paraId="029AE7C9" w14:textId="77777777" w:rsidTr="00D95049">
        <w:tc>
          <w:tcPr>
            <w:tcW w:w="4158" w:type="dxa"/>
            <w:hideMark/>
          </w:tcPr>
          <w:p w14:paraId="18BACF2C" w14:textId="74BAA6F6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2566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1AA8E88" w14:textId="5EA78F3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15,9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79</w:t>
            </w:r>
          </w:p>
        </w:tc>
        <w:tc>
          <w:tcPr>
            <w:tcW w:w="272" w:type="dxa"/>
          </w:tcPr>
          <w:p w14:paraId="172ADACD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218AF1B" w14:textId="4AF1A57F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87,843</w:t>
            </w:r>
          </w:p>
        </w:tc>
        <w:tc>
          <w:tcPr>
            <w:tcW w:w="272" w:type="dxa"/>
          </w:tcPr>
          <w:p w14:paraId="68028755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440EB0A1" w14:textId="08852BD8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103,822</w:t>
            </w:r>
          </w:p>
        </w:tc>
      </w:tr>
      <w:tr w:rsidR="00F413BB" w:rsidRPr="00F40C65" w14:paraId="67581055" w14:textId="77777777" w:rsidTr="00D95049">
        <w:tc>
          <w:tcPr>
            <w:tcW w:w="4158" w:type="dxa"/>
          </w:tcPr>
          <w:p w14:paraId="0BBAAE97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13C87C8D" w14:textId="05511A42" w:rsidR="00F413BB" w:rsidRPr="00F40C65" w:rsidRDefault="002165DE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272" w:type="dxa"/>
          </w:tcPr>
          <w:p w14:paraId="0D5EDF58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BAAEB0E" w14:textId="0308F485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3,125</w:t>
            </w:r>
          </w:p>
        </w:tc>
        <w:tc>
          <w:tcPr>
            <w:tcW w:w="272" w:type="dxa"/>
          </w:tcPr>
          <w:p w14:paraId="37083D22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521E16A8" w14:textId="4DCA8B3D" w:rsidR="00F413BB" w:rsidRPr="00F40C65" w:rsidRDefault="002165DE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4,340</w:t>
            </w:r>
          </w:p>
        </w:tc>
      </w:tr>
      <w:tr w:rsidR="00F413BB" w:rsidRPr="00F40C65" w14:paraId="0087BDF0" w14:textId="77777777" w:rsidTr="00D95049">
        <w:tc>
          <w:tcPr>
            <w:tcW w:w="4158" w:type="dxa"/>
          </w:tcPr>
          <w:p w14:paraId="38777CE6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5AFF4C3C" w14:textId="570EDA51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F1C7AFB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2A6B936" w14:textId="6FDA4150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11C3823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12A289A8" w14:textId="23087A33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13BB" w:rsidRPr="00F40C65" w14:paraId="6D7C7A58" w14:textId="77777777" w:rsidTr="00D95049">
        <w:tc>
          <w:tcPr>
            <w:tcW w:w="4158" w:type="dxa"/>
          </w:tcPr>
          <w:p w14:paraId="728E53BC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592F524D" w14:textId="1744ABCE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(15,979)</w:t>
            </w:r>
          </w:p>
        </w:tc>
        <w:tc>
          <w:tcPr>
            <w:tcW w:w="272" w:type="dxa"/>
          </w:tcPr>
          <w:p w14:paraId="077534DC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6798A14" w14:textId="407FB6EE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(26,493)</w:t>
            </w:r>
          </w:p>
        </w:tc>
        <w:tc>
          <w:tcPr>
            <w:tcW w:w="272" w:type="dxa"/>
          </w:tcPr>
          <w:p w14:paraId="6FB2F6E8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3FB713B9" w14:textId="7E99B208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(42,472)</w:t>
            </w:r>
          </w:p>
        </w:tc>
      </w:tr>
      <w:tr w:rsidR="00F413BB" w:rsidRPr="00F40C65" w14:paraId="5C2467A8" w14:textId="77777777" w:rsidTr="00D95049">
        <w:tc>
          <w:tcPr>
            <w:tcW w:w="4158" w:type="dxa"/>
          </w:tcPr>
          <w:p w14:paraId="5B6E6F83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6B8E402" w14:textId="694FDA7C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E0FFE62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69EF7C0" w14:textId="377DB15F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B936E38" w14:textId="77777777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71F842B7" w14:textId="6C0A59AF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13BB" w:rsidRPr="00F40C65" w14:paraId="602CF15E" w14:textId="77777777" w:rsidTr="00022E0B">
        <w:tc>
          <w:tcPr>
            <w:tcW w:w="4158" w:type="dxa"/>
          </w:tcPr>
          <w:p w14:paraId="7BA97790" w14:textId="49FB0B9F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F5CBFDB" w14:textId="48158789" w:rsidR="00F413BB" w:rsidRPr="00F40C65" w:rsidRDefault="002165DE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1,215</w:t>
            </w:r>
          </w:p>
        </w:tc>
        <w:tc>
          <w:tcPr>
            <w:tcW w:w="272" w:type="dxa"/>
          </w:tcPr>
          <w:p w14:paraId="143907CF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AED3C1B" w14:textId="7B5643B1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64,47</w:t>
            </w:r>
            <w:r w:rsidR="00BA4AB9"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72" w:type="dxa"/>
          </w:tcPr>
          <w:p w14:paraId="2A27C295" w14:textId="77777777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13F82DB0" w14:textId="0A7EF5A5" w:rsidR="00F413BB" w:rsidRPr="00F40C65" w:rsidRDefault="002165DE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65,6</w:t>
            </w:r>
            <w:r w:rsidR="00BA4AB9"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90</w:t>
            </w:r>
          </w:p>
          <w:p w14:paraId="5260A1D3" w14:textId="10A8DE96" w:rsidR="002165DE" w:rsidRPr="00F40C65" w:rsidRDefault="002165DE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20"/>
      <w:tr w:rsidR="00FE35D4" w:rsidRPr="00F40C65" w14:paraId="67A68A93" w14:textId="77777777" w:rsidTr="008F0BD6">
        <w:tc>
          <w:tcPr>
            <w:tcW w:w="4158" w:type="dxa"/>
          </w:tcPr>
          <w:p w14:paraId="6D505C2C" w14:textId="77777777" w:rsidR="00753728" w:rsidRPr="00F40C65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10" w:type="dxa"/>
          </w:tcPr>
          <w:p w14:paraId="3EECF128" w14:textId="77777777" w:rsidR="00753728" w:rsidRPr="00F40C65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2EC5809" w14:textId="77777777" w:rsidR="00753728" w:rsidRPr="00F40C65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FA1634" w14:textId="77777777" w:rsidR="00753728" w:rsidRPr="00F40C65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832A6EE" w14:textId="77777777" w:rsidR="00753728" w:rsidRPr="00F40C65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6A3AAA5C" w14:textId="77777777" w:rsidR="00753728" w:rsidRPr="00F40C65" w:rsidRDefault="00753728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71EF7" w:rsidRPr="00F40C65" w14:paraId="1EC1B42E" w14:textId="77777777" w:rsidTr="008F0BD6">
        <w:tc>
          <w:tcPr>
            <w:tcW w:w="4158" w:type="dxa"/>
          </w:tcPr>
          <w:p w14:paraId="7B1F0C9B" w14:textId="659C546F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</w:tcPr>
          <w:p w14:paraId="71338307" w14:textId="16C62CF5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(18,095)</w:t>
            </w:r>
          </w:p>
        </w:tc>
        <w:tc>
          <w:tcPr>
            <w:tcW w:w="272" w:type="dxa"/>
          </w:tcPr>
          <w:p w14:paraId="603692F6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B0C51B" w14:textId="5536D61D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(22,399)</w:t>
            </w:r>
          </w:p>
        </w:tc>
        <w:tc>
          <w:tcPr>
            <w:tcW w:w="272" w:type="dxa"/>
          </w:tcPr>
          <w:p w14:paraId="20865934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5D18E2CD" w14:textId="0E5087D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(40,494)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71EF7" w:rsidRPr="00F40C65" w14:paraId="656DECE4" w14:textId="77777777" w:rsidTr="008F0BD6">
        <w:tc>
          <w:tcPr>
            <w:tcW w:w="4158" w:type="dxa"/>
          </w:tcPr>
          <w:p w14:paraId="082A1D29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14:paraId="52AD5635" w14:textId="100A7A7E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(2,763)</w:t>
            </w:r>
          </w:p>
        </w:tc>
        <w:tc>
          <w:tcPr>
            <w:tcW w:w="272" w:type="dxa"/>
          </w:tcPr>
          <w:p w14:paraId="5ED0FE74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2BE81C2" w14:textId="016F031D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(10,887)</w:t>
            </w:r>
          </w:p>
        </w:tc>
        <w:tc>
          <w:tcPr>
            <w:tcW w:w="272" w:type="dxa"/>
          </w:tcPr>
          <w:p w14:paraId="3184AC3F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49D0AC47" w14:textId="4A897A36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(13,650)</w:t>
            </w:r>
          </w:p>
        </w:tc>
      </w:tr>
      <w:tr w:rsidR="00B71EF7" w:rsidRPr="00F40C65" w14:paraId="0695D0C5" w14:textId="77777777" w:rsidTr="008F0BD6">
        <w:tc>
          <w:tcPr>
            <w:tcW w:w="4158" w:type="dxa"/>
          </w:tcPr>
          <w:p w14:paraId="4525E382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5995D5A8" w14:textId="18814148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432694B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FE4539" w14:textId="197801BB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1B299E3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7BC66ECE" w14:textId="5F419E8D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1EF7" w:rsidRPr="00F40C65" w14:paraId="7FA79CC9" w14:textId="77777777" w:rsidTr="008F0BD6">
        <w:tc>
          <w:tcPr>
            <w:tcW w:w="4158" w:type="dxa"/>
          </w:tcPr>
          <w:p w14:paraId="3C76D9D4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368F5FB3" w14:textId="22135A9F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13,091</w:t>
            </w:r>
          </w:p>
        </w:tc>
        <w:tc>
          <w:tcPr>
            <w:tcW w:w="272" w:type="dxa"/>
          </w:tcPr>
          <w:p w14:paraId="35572D05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66EE3B" w14:textId="16F40936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72" w:type="dxa"/>
          </w:tcPr>
          <w:p w14:paraId="43CE5055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5CECB34E" w14:textId="6F567682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13,372</w:t>
            </w:r>
          </w:p>
        </w:tc>
      </w:tr>
      <w:tr w:rsidR="00B71EF7" w:rsidRPr="00F40C65" w14:paraId="10992B3D" w14:textId="77777777" w:rsidTr="008F0BD6">
        <w:tc>
          <w:tcPr>
            <w:tcW w:w="4158" w:type="dxa"/>
          </w:tcPr>
          <w:p w14:paraId="5C36C8F9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จำหน่าย/ตัดจำหน่าย</w:t>
            </w:r>
          </w:p>
        </w:tc>
        <w:tc>
          <w:tcPr>
            <w:tcW w:w="1710" w:type="dxa"/>
          </w:tcPr>
          <w:p w14:paraId="3CC8DF56" w14:textId="19744C56" w:rsidR="00B71EF7" w:rsidRPr="00F40C65" w:rsidRDefault="00BA4AB9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14:paraId="012CA8C8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53BF86" w14:textId="2469373C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2" w:type="dxa"/>
          </w:tcPr>
          <w:p w14:paraId="0CE73A5F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1DB70074" w14:textId="79DCEF6C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B71EF7" w:rsidRPr="00F40C65" w14:paraId="534B13E3" w14:textId="77777777" w:rsidTr="008F0BD6">
        <w:tc>
          <w:tcPr>
            <w:tcW w:w="4158" w:type="dxa"/>
          </w:tcPr>
          <w:p w14:paraId="5F1C6AC2" w14:textId="2EBB4E10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2566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0388162" w14:textId="3EE242E1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(7,767)</w:t>
            </w:r>
          </w:p>
        </w:tc>
        <w:tc>
          <w:tcPr>
            <w:tcW w:w="272" w:type="dxa"/>
          </w:tcPr>
          <w:p w14:paraId="72C87A25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002CCB7" w14:textId="0C3B86B8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(32,728)</w:t>
            </w:r>
          </w:p>
        </w:tc>
        <w:tc>
          <w:tcPr>
            <w:tcW w:w="272" w:type="dxa"/>
          </w:tcPr>
          <w:p w14:paraId="567431EA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42ABC901" w14:textId="78FF8883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(40,495)</w:t>
            </w:r>
          </w:p>
        </w:tc>
      </w:tr>
      <w:tr w:rsidR="00F413BB" w:rsidRPr="00F40C65" w14:paraId="3383A10E" w14:textId="77777777" w:rsidTr="008F0BD6">
        <w:tc>
          <w:tcPr>
            <w:tcW w:w="4158" w:type="dxa"/>
          </w:tcPr>
          <w:p w14:paraId="0246D438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14:paraId="72481945" w14:textId="4D39EB59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</w:t>
            </w:r>
            <w:r w:rsidR="002165DE" w:rsidRPr="00F40C65">
              <w:rPr>
                <w:rFonts w:ascii="Angsana New" w:hAnsi="Angsana New"/>
                <w:sz w:val="30"/>
                <w:szCs w:val="30"/>
              </w:rPr>
              <w:t>693</w:t>
            </w:r>
            <w:r w:rsidRPr="00F40C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2FE5D5C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350758E" w14:textId="26510A51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(9,357)</w:t>
            </w:r>
          </w:p>
        </w:tc>
        <w:tc>
          <w:tcPr>
            <w:tcW w:w="272" w:type="dxa"/>
          </w:tcPr>
          <w:p w14:paraId="40BA87FA" w14:textId="77777777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EFF4EEC" w14:textId="6B387710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</w:t>
            </w:r>
            <w:r w:rsidR="002165DE" w:rsidRPr="00F40C65">
              <w:rPr>
                <w:rFonts w:ascii="Angsana New" w:hAnsi="Angsana New"/>
                <w:sz w:val="30"/>
                <w:szCs w:val="30"/>
              </w:rPr>
              <w:t>10,050</w:t>
            </w:r>
            <w:r w:rsidRPr="00F40C6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13BB" w:rsidRPr="00F40C65" w14:paraId="3CD6C779" w14:textId="77777777" w:rsidTr="008F0BD6">
        <w:tc>
          <w:tcPr>
            <w:tcW w:w="4158" w:type="dxa"/>
          </w:tcPr>
          <w:p w14:paraId="5BC67073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66D4C7DD" w14:textId="05EA45D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C044C32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BEBC4A7" w14:textId="0785FAB6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EE3EDC5" w14:textId="77777777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92573C2" w14:textId="39EFD509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13BB" w:rsidRPr="00F40C65" w14:paraId="19DB965E" w14:textId="77777777" w:rsidTr="008F0BD6">
        <w:tc>
          <w:tcPr>
            <w:tcW w:w="4158" w:type="dxa"/>
          </w:tcPr>
          <w:p w14:paraId="16AF3950" w14:textId="77777777" w:rsidR="00F413BB" w:rsidRPr="00F40C65" w:rsidRDefault="00F413BB" w:rsidP="00F413BB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5B36690F" w14:textId="40CC8799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8,346</w:t>
            </w:r>
          </w:p>
        </w:tc>
        <w:tc>
          <w:tcPr>
            <w:tcW w:w="272" w:type="dxa"/>
          </w:tcPr>
          <w:p w14:paraId="51694ABA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F649916" w14:textId="787BCAD2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11,46</w:t>
            </w:r>
            <w:r w:rsidR="002C4F80" w:rsidRPr="00F40C6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2" w:type="dxa"/>
          </w:tcPr>
          <w:p w14:paraId="6151C0D3" w14:textId="77777777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185F44B5" w14:textId="44CD23BA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19,80</w:t>
            </w:r>
            <w:r w:rsidR="002C4F80" w:rsidRPr="00F40C65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F413BB" w:rsidRPr="00F40C65" w14:paraId="028BECB7" w14:textId="77777777" w:rsidTr="008F0BD6">
        <w:tc>
          <w:tcPr>
            <w:tcW w:w="4158" w:type="dxa"/>
          </w:tcPr>
          <w:p w14:paraId="182459FC" w14:textId="77777777" w:rsidR="00F413BB" w:rsidRPr="00F40C65" w:rsidRDefault="00F413BB" w:rsidP="00F413BB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59CD71D" w14:textId="2A2DAE4A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CF540B6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7C06367" w14:textId="35840A66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AB245BB" w14:textId="77777777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7429CC34" w14:textId="258FC9C4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13BB" w:rsidRPr="00F40C65" w14:paraId="065DFA34" w14:textId="77777777" w:rsidTr="008F0BD6">
        <w:tc>
          <w:tcPr>
            <w:tcW w:w="4158" w:type="dxa"/>
          </w:tcPr>
          <w:p w14:paraId="4D04EBD7" w14:textId="1608FF89" w:rsidR="00F413BB" w:rsidRPr="00F40C65" w:rsidRDefault="00F413BB" w:rsidP="00F413BB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0D87C43" w14:textId="380A27D1" w:rsidR="00F413BB" w:rsidRPr="00F40C65" w:rsidRDefault="002165DE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(114)</w:t>
            </w:r>
          </w:p>
        </w:tc>
        <w:tc>
          <w:tcPr>
            <w:tcW w:w="272" w:type="dxa"/>
          </w:tcPr>
          <w:p w14:paraId="1C23E910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8B0D2AC" w14:textId="57CF1891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(30,624)</w:t>
            </w:r>
          </w:p>
        </w:tc>
        <w:tc>
          <w:tcPr>
            <w:tcW w:w="272" w:type="dxa"/>
          </w:tcPr>
          <w:p w14:paraId="228ECB61" w14:textId="77777777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5B1D193C" w14:textId="20BB3002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(30,</w:t>
            </w:r>
            <w:r w:rsidR="002165DE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738)</w:t>
            </w:r>
          </w:p>
        </w:tc>
      </w:tr>
      <w:tr w:rsidR="00F413BB" w:rsidRPr="00F40C65" w14:paraId="5A4306BA" w14:textId="77777777" w:rsidTr="008F0BD6">
        <w:tc>
          <w:tcPr>
            <w:tcW w:w="4158" w:type="dxa"/>
          </w:tcPr>
          <w:p w14:paraId="5E54437A" w14:textId="77777777" w:rsidR="00F413BB" w:rsidRPr="00F40C65" w:rsidRDefault="00F413BB" w:rsidP="00F413BB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1AD8E10" w14:textId="77777777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A2FE77C" w14:textId="77777777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D05A8F" w14:textId="77777777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262F09FA" w14:textId="77777777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759E7031" w14:textId="77777777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3BB" w:rsidRPr="00F40C65" w14:paraId="148A08FA" w14:textId="77777777" w:rsidTr="008F0BD6">
        <w:tc>
          <w:tcPr>
            <w:tcW w:w="4158" w:type="dxa"/>
          </w:tcPr>
          <w:p w14:paraId="58660262" w14:textId="11AA1742" w:rsidR="00F413BB" w:rsidRPr="00F40C65" w:rsidRDefault="00F413BB" w:rsidP="00F413BB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C764A42" w14:textId="12AA65EE" w:rsidR="00F413BB" w:rsidRPr="00F40C65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8,212</w:t>
            </w:r>
          </w:p>
        </w:tc>
        <w:tc>
          <w:tcPr>
            <w:tcW w:w="272" w:type="dxa"/>
          </w:tcPr>
          <w:p w14:paraId="410BABF4" w14:textId="77777777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7D091A5" w14:textId="7AF8E730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55,115</w:t>
            </w:r>
          </w:p>
        </w:tc>
        <w:tc>
          <w:tcPr>
            <w:tcW w:w="272" w:type="dxa"/>
          </w:tcPr>
          <w:p w14:paraId="17705743" w14:textId="77777777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double" w:sz="4" w:space="0" w:color="auto"/>
            </w:tcBorders>
          </w:tcPr>
          <w:p w14:paraId="4BD0639B" w14:textId="1B9F5B65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63,327</w:t>
            </w:r>
          </w:p>
        </w:tc>
      </w:tr>
      <w:tr w:rsidR="00F413BB" w:rsidRPr="00F40C65" w14:paraId="4E398AF5" w14:textId="77777777" w:rsidTr="008F0BD6">
        <w:tc>
          <w:tcPr>
            <w:tcW w:w="4158" w:type="dxa"/>
          </w:tcPr>
          <w:p w14:paraId="0E87263B" w14:textId="6A2F7C2F" w:rsidR="00F413BB" w:rsidRPr="00F40C65" w:rsidRDefault="00F413BB" w:rsidP="00F413BB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71D25CE1" w14:textId="0C69D9CA" w:rsidR="00F413BB" w:rsidRPr="00F40C65" w:rsidRDefault="002165DE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1,101</w:t>
            </w:r>
          </w:p>
        </w:tc>
        <w:tc>
          <w:tcPr>
            <w:tcW w:w="272" w:type="dxa"/>
          </w:tcPr>
          <w:p w14:paraId="2E420D77" w14:textId="77777777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370B4D19" w14:textId="040D8D32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33,8</w:t>
            </w:r>
            <w:r w:rsidR="002C4F80"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</w:t>
            </w:r>
          </w:p>
        </w:tc>
        <w:tc>
          <w:tcPr>
            <w:tcW w:w="272" w:type="dxa"/>
          </w:tcPr>
          <w:p w14:paraId="47997AC5" w14:textId="77777777" w:rsidR="00F413BB" w:rsidRPr="00F40C65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  <w:bottom w:val="double" w:sz="4" w:space="0" w:color="auto"/>
            </w:tcBorders>
          </w:tcPr>
          <w:p w14:paraId="6607A45E" w14:textId="51F418F8" w:rsidR="00F413BB" w:rsidRPr="00F40C65" w:rsidRDefault="002165DE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34,95</w:t>
            </w:r>
            <w:r w:rsidR="002C4F80"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</w:tbl>
    <w:p w14:paraId="1094A68F" w14:textId="77777777" w:rsidR="00753728" w:rsidRPr="00F40C65" w:rsidRDefault="0075372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032"/>
        <w:gridCol w:w="1616"/>
      </w:tblGrid>
      <w:tr w:rsidR="00B71EF7" w:rsidRPr="00F40C65" w14:paraId="45A54087" w14:textId="77777777" w:rsidTr="008F0BD6">
        <w:tc>
          <w:tcPr>
            <w:tcW w:w="8032" w:type="dxa"/>
          </w:tcPr>
          <w:p w14:paraId="24AA9A67" w14:textId="29EC9B42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2566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(จำนวน </w:t>
            </w:r>
            <w:r w:rsidRPr="00F40C65">
              <w:rPr>
                <w:rFonts w:ascii="Angsana New" w:hAnsi="Angsana New"/>
                <w:sz w:val="30"/>
                <w:szCs w:val="30"/>
              </w:rPr>
              <w:t>4,387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 รวมอยู่ในต้นทุนผลิต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)   </w:t>
            </w:r>
          </w:p>
        </w:tc>
        <w:tc>
          <w:tcPr>
            <w:tcW w:w="1616" w:type="dxa"/>
            <w:tcBorders>
              <w:bottom w:val="nil"/>
            </w:tcBorders>
          </w:tcPr>
          <w:p w14:paraId="3FF21891" w14:textId="0B99EA40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13,650</w:t>
            </w:r>
          </w:p>
        </w:tc>
      </w:tr>
      <w:tr w:rsidR="00CD6E64" w:rsidRPr="00F40C65" w14:paraId="0748B9D0" w14:textId="77777777" w:rsidTr="00CD6E64">
        <w:tc>
          <w:tcPr>
            <w:tcW w:w="8032" w:type="dxa"/>
          </w:tcPr>
          <w:p w14:paraId="6FA94A51" w14:textId="5E863008" w:rsidR="00CD6E64" w:rsidRPr="00F40C65" w:rsidRDefault="00CD6E64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2165DE" w:rsidRPr="00F40C65">
              <w:rPr>
                <w:rFonts w:ascii="Angsana New" w:hAnsi="Angsana New"/>
                <w:sz w:val="30"/>
                <w:szCs w:val="30"/>
              </w:rPr>
              <w:t>7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(จำนวน </w:t>
            </w:r>
            <w:r w:rsidR="00535341" w:rsidRPr="00F40C65">
              <w:rPr>
                <w:rFonts w:ascii="Angsana New" w:hAnsi="Angsana New"/>
                <w:sz w:val="30"/>
                <w:szCs w:val="30"/>
              </w:rPr>
              <w:t>693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 รวมอยู่ในต้นทุนผลิต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)   </w:t>
            </w:r>
          </w:p>
        </w:tc>
        <w:tc>
          <w:tcPr>
            <w:tcW w:w="1616" w:type="dxa"/>
            <w:tcBorders>
              <w:bottom w:val="nil"/>
            </w:tcBorders>
          </w:tcPr>
          <w:p w14:paraId="4C94E602" w14:textId="2F0E22E6" w:rsidR="00CD6E64" w:rsidRPr="00F40C65" w:rsidRDefault="00535341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10,050</w:t>
            </w:r>
          </w:p>
        </w:tc>
      </w:tr>
    </w:tbl>
    <w:p w14:paraId="6FA95411" w14:textId="77777777" w:rsidR="00CD6E64" w:rsidRPr="00F40C65" w:rsidRDefault="00CD6E6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710"/>
        <w:gridCol w:w="272"/>
        <w:gridCol w:w="1620"/>
        <w:gridCol w:w="272"/>
        <w:gridCol w:w="1616"/>
      </w:tblGrid>
      <w:tr w:rsidR="00ED059A" w:rsidRPr="00F40C65" w14:paraId="65B8D00B" w14:textId="77777777" w:rsidTr="00B34E32">
        <w:trPr>
          <w:tblHeader/>
        </w:trPr>
        <w:tc>
          <w:tcPr>
            <w:tcW w:w="4158" w:type="dxa"/>
          </w:tcPr>
          <w:p w14:paraId="0D576779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</w:tcPr>
          <w:p w14:paraId="6D295543" w14:textId="53CE8B64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059A" w:rsidRPr="00F40C65" w14:paraId="3D142CC5" w14:textId="77777777" w:rsidTr="00B34E32">
        <w:trPr>
          <w:tblHeader/>
        </w:trPr>
        <w:tc>
          <w:tcPr>
            <w:tcW w:w="4158" w:type="dxa"/>
          </w:tcPr>
          <w:p w14:paraId="7E1214A1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AE4E24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2" w:type="dxa"/>
          </w:tcPr>
          <w:p w14:paraId="37F8730D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162877F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BF501CE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1153208B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59A" w:rsidRPr="00F40C65" w14:paraId="365886E9" w14:textId="77777777" w:rsidTr="00B34E32">
        <w:trPr>
          <w:tblHeader/>
        </w:trPr>
        <w:tc>
          <w:tcPr>
            <w:tcW w:w="4158" w:type="dxa"/>
          </w:tcPr>
          <w:p w14:paraId="4A0644DA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D8C3D61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2" w:type="dxa"/>
          </w:tcPr>
          <w:p w14:paraId="381B9871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5B3F79A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2" w:type="dxa"/>
          </w:tcPr>
          <w:p w14:paraId="342E8C8A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78D24972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D059A" w:rsidRPr="00F40C65" w14:paraId="13874B83" w14:textId="77777777" w:rsidTr="00B34E32">
        <w:tc>
          <w:tcPr>
            <w:tcW w:w="4158" w:type="dxa"/>
          </w:tcPr>
          <w:p w14:paraId="7D3C7314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</w:tcBorders>
          </w:tcPr>
          <w:p w14:paraId="1317CFB0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D059A" w:rsidRPr="00F40C65" w14:paraId="51ED98DF" w14:textId="77777777" w:rsidTr="00B34E32">
        <w:tc>
          <w:tcPr>
            <w:tcW w:w="4158" w:type="dxa"/>
          </w:tcPr>
          <w:p w14:paraId="48689963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0" w:type="dxa"/>
          </w:tcPr>
          <w:p w14:paraId="6FD138AA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877B975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412A654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A83C2C6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3BD4131A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59A" w:rsidRPr="00F40C65" w14:paraId="4595BF5D" w14:textId="77777777" w:rsidTr="00B34E32">
        <w:tc>
          <w:tcPr>
            <w:tcW w:w="4158" w:type="dxa"/>
          </w:tcPr>
          <w:p w14:paraId="230E8758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</w:tcPr>
          <w:p w14:paraId="7F6AF6C2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45,159</w:t>
            </w:r>
          </w:p>
        </w:tc>
        <w:tc>
          <w:tcPr>
            <w:tcW w:w="272" w:type="dxa"/>
          </w:tcPr>
          <w:p w14:paraId="45896EBB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469D852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87,533</w:t>
            </w:r>
          </w:p>
        </w:tc>
        <w:tc>
          <w:tcPr>
            <w:tcW w:w="272" w:type="dxa"/>
          </w:tcPr>
          <w:p w14:paraId="2B9C9A35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31D4A39E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132,692</w:t>
            </w:r>
          </w:p>
        </w:tc>
      </w:tr>
      <w:tr w:rsidR="00ED059A" w:rsidRPr="00F40C65" w14:paraId="0E58BD42" w14:textId="77777777" w:rsidTr="00B34E32">
        <w:tc>
          <w:tcPr>
            <w:tcW w:w="4158" w:type="dxa"/>
          </w:tcPr>
          <w:p w14:paraId="1CDB19E5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1C7D2821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14:paraId="08794DD6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0ABC809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1,720</w:t>
            </w:r>
          </w:p>
        </w:tc>
        <w:tc>
          <w:tcPr>
            <w:tcW w:w="272" w:type="dxa"/>
          </w:tcPr>
          <w:p w14:paraId="4925CB13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49EC6E85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1,720</w:t>
            </w:r>
          </w:p>
        </w:tc>
      </w:tr>
      <w:tr w:rsidR="00ED059A" w:rsidRPr="00F40C65" w14:paraId="67CADAFA" w14:textId="77777777" w:rsidTr="00B34E32">
        <w:tc>
          <w:tcPr>
            <w:tcW w:w="4158" w:type="dxa"/>
          </w:tcPr>
          <w:p w14:paraId="7D6157C0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1A706B98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14:paraId="65DC7005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4C26CCC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1D4A70D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16196881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059A" w:rsidRPr="00F40C65" w14:paraId="143DCAC8" w14:textId="77777777" w:rsidTr="00B34E32">
        <w:tc>
          <w:tcPr>
            <w:tcW w:w="4158" w:type="dxa"/>
          </w:tcPr>
          <w:p w14:paraId="6C3F98E9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5EDA18A8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(29,1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  <w:r w:rsidRPr="00F40C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6FF0C22A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255BCFF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(840)</w:t>
            </w:r>
          </w:p>
        </w:tc>
        <w:tc>
          <w:tcPr>
            <w:tcW w:w="272" w:type="dxa"/>
          </w:tcPr>
          <w:p w14:paraId="2E40404E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71EFB69E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(30,020)</w:t>
            </w:r>
          </w:p>
        </w:tc>
      </w:tr>
      <w:tr w:rsidR="00ED059A" w:rsidRPr="00F40C65" w14:paraId="522CD8C1" w14:textId="77777777" w:rsidTr="00B34E32">
        <w:tc>
          <w:tcPr>
            <w:tcW w:w="4158" w:type="dxa"/>
          </w:tcPr>
          <w:p w14:paraId="2199060B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</w:tcPr>
          <w:p w14:paraId="06898DFF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6191360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B093C5D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(570)</w:t>
            </w:r>
          </w:p>
        </w:tc>
        <w:tc>
          <w:tcPr>
            <w:tcW w:w="272" w:type="dxa"/>
          </w:tcPr>
          <w:p w14:paraId="5C5DAA9A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1066C8AA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(570)</w:t>
            </w:r>
          </w:p>
        </w:tc>
      </w:tr>
      <w:tr w:rsidR="00ED059A" w:rsidRPr="00F40C65" w14:paraId="72983EEA" w14:textId="77777777" w:rsidTr="00B34E32">
        <w:tc>
          <w:tcPr>
            <w:tcW w:w="4158" w:type="dxa"/>
            <w:hideMark/>
          </w:tcPr>
          <w:p w14:paraId="1D844A65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2566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726B5D7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15,9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79</w:t>
            </w:r>
          </w:p>
        </w:tc>
        <w:tc>
          <w:tcPr>
            <w:tcW w:w="272" w:type="dxa"/>
          </w:tcPr>
          <w:p w14:paraId="231AFF4E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C11319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87,843</w:t>
            </w:r>
          </w:p>
        </w:tc>
        <w:tc>
          <w:tcPr>
            <w:tcW w:w="272" w:type="dxa"/>
          </w:tcPr>
          <w:p w14:paraId="53069606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3EB64C41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103,822</w:t>
            </w:r>
          </w:p>
        </w:tc>
      </w:tr>
      <w:tr w:rsidR="00ED059A" w:rsidRPr="00F40C65" w14:paraId="2B11CE24" w14:textId="77777777" w:rsidTr="00B34E32">
        <w:tc>
          <w:tcPr>
            <w:tcW w:w="4158" w:type="dxa"/>
          </w:tcPr>
          <w:p w14:paraId="55B28706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3CF2E04D" w14:textId="736D245E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C93ABC2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311DBF" w14:textId="11840EBB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3,125</w:t>
            </w:r>
          </w:p>
        </w:tc>
        <w:tc>
          <w:tcPr>
            <w:tcW w:w="272" w:type="dxa"/>
          </w:tcPr>
          <w:p w14:paraId="6F4F1448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47C9FD93" w14:textId="1F37793A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3,125</w:t>
            </w:r>
          </w:p>
        </w:tc>
      </w:tr>
      <w:tr w:rsidR="00ED059A" w:rsidRPr="00F40C65" w14:paraId="2BFE11F5" w14:textId="77777777" w:rsidTr="00B34E32">
        <w:tc>
          <w:tcPr>
            <w:tcW w:w="4158" w:type="dxa"/>
          </w:tcPr>
          <w:p w14:paraId="651DF778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49AB9FDE" w14:textId="5C6F663F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820E95B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A51C82" w14:textId="2FF6A73B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434F8A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4F4F3055" w14:textId="03AEAC91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1E15" w:rsidRPr="00F40C65" w14:paraId="2908D4F8" w14:textId="77777777" w:rsidTr="00B34E32">
        <w:tc>
          <w:tcPr>
            <w:tcW w:w="4158" w:type="dxa"/>
          </w:tcPr>
          <w:p w14:paraId="4D03BF1E" w14:textId="77777777" w:rsidR="00B01E15" w:rsidRPr="00F40C65" w:rsidRDefault="00B01E15" w:rsidP="00B0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โอนออกไปสินทรัพย์ถาวร</w:t>
            </w:r>
          </w:p>
        </w:tc>
        <w:tc>
          <w:tcPr>
            <w:tcW w:w="1710" w:type="dxa"/>
          </w:tcPr>
          <w:p w14:paraId="23C7B6F2" w14:textId="493B93F4" w:rsidR="00B01E15" w:rsidRPr="00F40C65" w:rsidRDefault="00B01E15" w:rsidP="00B0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(15,979)</w:t>
            </w:r>
          </w:p>
        </w:tc>
        <w:tc>
          <w:tcPr>
            <w:tcW w:w="272" w:type="dxa"/>
          </w:tcPr>
          <w:p w14:paraId="3FC21B9C" w14:textId="77777777" w:rsidR="00B01E15" w:rsidRPr="00F40C65" w:rsidRDefault="00B01E15" w:rsidP="00B0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4AA0445" w14:textId="0DA7DB86" w:rsidR="00B01E15" w:rsidRPr="00F40C65" w:rsidRDefault="00B01E15" w:rsidP="00B0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(26,493)</w:t>
            </w:r>
          </w:p>
        </w:tc>
        <w:tc>
          <w:tcPr>
            <w:tcW w:w="272" w:type="dxa"/>
          </w:tcPr>
          <w:p w14:paraId="59728150" w14:textId="77777777" w:rsidR="00B01E15" w:rsidRPr="00F40C65" w:rsidRDefault="00B01E15" w:rsidP="00B0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18D7C763" w14:textId="7B9D5C06" w:rsidR="00B01E15" w:rsidRPr="00F40C65" w:rsidRDefault="00B01E15" w:rsidP="00B0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(42,472)</w:t>
            </w:r>
          </w:p>
        </w:tc>
      </w:tr>
      <w:tr w:rsidR="00ED059A" w:rsidRPr="00F40C65" w14:paraId="50263423" w14:textId="77777777" w:rsidTr="00B34E32">
        <w:tc>
          <w:tcPr>
            <w:tcW w:w="4158" w:type="dxa"/>
          </w:tcPr>
          <w:p w14:paraId="52DEE3D1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D6ABD5" w14:textId="5F1ED698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58ADB3B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091989" w14:textId="3D1B6D98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72571F6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2291D85D" w14:textId="60483B08" w:rsidR="00ED059A" w:rsidRPr="00F40C65" w:rsidRDefault="00B01E15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059A" w:rsidRPr="00F40C65" w14:paraId="644E5972" w14:textId="77777777" w:rsidTr="00B34E32">
        <w:tc>
          <w:tcPr>
            <w:tcW w:w="4158" w:type="dxa"/>
          </w:tcPr>
          <w:p w14:paraId="64AB0013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F2EBF2F" w14:textId="4E0D8170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F691F3B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EDFD3E7" w14:textId="4B5FA9EA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64,473</w:t>
            </w:r>
          </w:p>
        </w:tc>
        <w:tc>
          <w:tcPr>
            <w:tcW w:w="272" w:type="dxa"/>
          </w:tcPr>
          <w:p w14:paraId="7BD12AF8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226A5512" w14:textId="3A5062A0" w:rsidR="00ED059A" w:rsidRPr="00F40C65" w:rsidRDefault="00B01E15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64,473</w:t>
            </w:r>
          </w:p>
        </w:tc>
      </w:tr>
    </w:tbl>
    <w:p w14:paraId="2CCA5650" w14:textId="77777777" w:rsidR="00ED059A" w:rsidRPr="00F40C65" w:rsidRDefault="00ED059A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710"/>
        <w:gridCol w:w="272"/>
        <w:gridCol w:w="1620"/>
        <w:gridCol w:w="272"/>
        <w:gridCol w:w="1616"/>
      </w:tblGrid>
      <w:tr w:rsidR="00ED059A" w:rsidRPr="00F40C65" w14:paraId="35DDEC7C" w14:textId="77777777" w:rsidTr="00B34E32">
        <w:tc>
          <w:tcPr>
            <w:tcW w:w="4158" w:type="dxa"/>
          </w:tcPr>
          <w:p w14:paraId="035667D2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10" w:type="dxa"/>
          </w:tcPr>
          <w:p w14:paraId="24D9A05C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BE99E52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6B92C5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5EA6762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2C8CEFF2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059A" w:rsidRPr="00F40C65" w14:paraId="5575DB7E" w14:textId="77777777" w:rsidTr="00B34E32">
        <w:tc>
          <w:tcPr>
            <w:tcW w:w="4158" w:type="dxa"/>
          </w:tcPr>
          <w:p w14:paraId="1DC61529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</w:tcPr>
          <w:p w14:paraId="53267DA4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(18,095)</w:t>
            </w:r>
          </w:p>
        </w:tc>
        <w:tc>
          <w:tcPr>
            <w:tcW w:w="272" w:type="dxa"/>
          </w:tcPr>
          <w:p w14:paraId="06AEDBD1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338F3A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(22,399)</w:t>
            </w:r>
          </w:p>
        </w:tc>
        <w:tc>
          <w:tcPr>
            <w:tcW w:w="272" w:type="dxa"/>
          </w:tcPr>
          <w:p w14:paraId="3E0AAE04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3AC2925D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(40,494)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D059A" w:rsidRPr="00F40C65" w14:paraId="7256D674" w14:textId="77777777" w:rsidTr="00B34E32">
        <w:tc>
          <w:tcPr>
            <w:tcW w:w="4158" w:type="dxa"/>
          </w:tcPr>
          <w:p w14:paraId="25724538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14:paraId="2BD64405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(2,763)</w:t>
            </w:r>
          </w:p>
        </w:tc>
        <w:tc>
          <w:tcPr>
            <w:tcW w:w="272" w:type="dxa"/>
          </w:tcPr>
          <w:p w14:paraId="55FC4304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A3CA11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(10,887)</w:t>
            </w:r>
          </w:p>
        </w:tc>
        <w:tc>
          <w:tcPr>
            <w:tcW w:w="272" w:type="dxa"/>
          </w:tcPr>
          <w:p w14:paraId="2B8BD14F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2DE98317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(13,650)</w:t>
            </w:r>
          </w:p>
        </w:tc>
      </w:tr>
      <w:tr w:rsidR="00ED059A" w:rsidRPr="00F40C65" w14:paraId="0C356604" w14:textId="77777777" w:rsidTr="00B34E32">
        <w:tc>
          <w:tcPr>
            <w:tcW w:w="4158" w:type="dxa"/>
          </w:tcPr>
          <w:p w14:paraId="086E1CD3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035487B9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CE7791B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71DE3CB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0B8AB34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178CB62C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059A" w:rsidRPr="00F40C65" w14:paraId="00AD02FF" w14:textId="77777777" w:rsidTr="00B34E32">
        <w:tc>
          <w:tcPr>
            <w:tcW w:w="4158" w:type="dxa"/>
          </w:tcPr>
          <w:p w14:paraId="77976B7C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0703718E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13,091</w:t>
            </w:r>
          </w:p>
        </w:tc>
        <w:tc>
          <w:tcPr>
            <w:tcW w:w="272" w:type="dxa"/>
          </w:tcPr>
          <w:p w14:paraId="2A2811A7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3A0EEE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72" w:type="dxa"/>
          </w:tcPr>
          <w:p w14:paraId="745BA370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7A99FDDD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13,372</w:t>
            </w:r>
          </w:p>
        </w:tc>
      </w:tr>
      <w:tr w:rsidR="00ED059A" w:rsidRPr="00F40C65" w14:paraId="2F70E1AC" w14:textId="77777777" w:rsidTr="00B34E32">
        <w:tc>
          <w:tcPr>
            <w:tcW w:w="4158" w:type="dxa"/>
          </w:tcPr>
          <w:p w14:paraId="08589FEC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</w:tcPr>
          <w:p w14:paraId="4AFBC573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7D2B245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0DC900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2" w:type="dxa"/>
          </w:tcPr>
          <w:p w14:paraId="10E4C6DD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33ADD92A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ED059A" w:rsidRPr="00F40C65" w14:paraId="12EC3387" w14:textId="77777777" w:rsidTr="00B34E32">
        <w:tc>
          <w:tcPr>
            <w:tcW w:w="4158" w:type="dxa"/>
          </w:tcPr>
          <w:p w14:paraId="188E4CEB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2566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6298726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(7,767)</w:t>
            </w:r>
          </w:p>
        </w:tc>
        <w:tc>
          <w:tcPr>
            <w:tcW w:w="272" w:type="dxa"/>
          </w:tcPr>
          <w:p w14:paraId="223283FD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6FE49D2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(32,728)</w:t>
            </w:r>
          </w:p>
        </w:tc>
        <w:tc>
          <w:tcPr>
            <w:tcW w:w="272" w:type="dxa"/>
          </w:tcPr>
          <w:p w14:paraId="6462A6A6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37A01256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(40,495)</w:t>
            </w:r>
          </w:p>
        </w:tc>
      </w:tr>
      <w:tr w:rsidR="00ED059A" w:rsidRPr="00F40C65" w14:paraId="3538A87F" w14:textId="77777777" w:rsidTr="00B34E32">
        <w:tc>
          <w:tcPr>
            <w:tcW w:w="4158" w:type="dxa"/>
          </w:tcPr>
          <w:p w14:paraId="0A81840F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14:paraId="25B3E7E7" w14:textId="57582CF2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(579)</w:t>
            </w:r>
          </w:p>
        </w:tc>
        <w:tc>
          <w:tcPr>
            <w:tcW w:w="272" w:type="dxa"/>
          </w:tcPr>
          <w:p w14:paraId="01D44218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F83689" w14:textId="106E6A0B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(9,357)</w:t>
            </w:r>
          </w:p>
        </w:tc>
        <w:tc>
          <w:tcPr>
            <w:tcW w:w="272" w:type="dxa"/>
          </w:tcPr>
          <w:p w14:paraId="3B50F8DE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2C6837FD" w14:textId="4F7241E6" w:rsidR="00ED059A" w:rsidRPr="00F40C65" w:rsidRDefault="00B01E15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(9,936)</w:t>
            </w:r>
          </w:p>
        </w:tc>
      </w:tr>
      <w:tr w:rsidR="00ED059A" w:rsidRPr="00F40C65" w14:paraId="454854DD" w14:textId="77777777" w:rsidTr="00B34E32">
        <w:tc>
          <w:tcPr>
            <w:tcW w:w="4158" w:type="dxa"/>
          </w:tcPr>
          <w:p w14:paraId="59A4E3D5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25C53819" w14:textId="6D56FEE0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A05E922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CD6CDA" w14:textId="3D7CCDE9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D5ED8B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806BB32" w14:textId="77F44B44" w:rsidR="00ED059A" w:rsidRPr="00F40C65" w:rsidRDefault="00B01E15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059A" w:rsidRPr="00F40C65" w14:paraId="331F7496" w14:textId="77777777" w:rsidTr="00B34E32">
        <w:tc>
          <w:tcPr>
            <w:tcW w:w="4158" w:type="dxa"/>
          </w:tcPr>
          <w:p w14:paraId="02EC8B1D" w14:textId="77777777" w:rsidR="00ED059A" w:rsidRPr="00F40C65" w:rsidRDefault="00ED059A" w:rsidP="00B34E32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47A18F6E" w14:textId="0C4711E3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8,346</w:t>
            </w:r>
          </w:p>
        </w:tc>
        <w:tc>
          <w:tcPr>
            <w:tcW w:w="272" w:type="dxa"/>
          </w:tcPr>
          <w:p w14:paraId="1C085C23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7C367C9" w14:textId="737E3E89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11,461</w:t>
            </w:r>
          </w:p>
        </w:tc>
        <w:tc>
          <w:tcPr>
            <w:tcW w:w="272" w:type="dxa"/>
          </w:tcPr>
          <w:p w14:paraId="6E713EEB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0987A05B" w14:textId="69012366" w:rsidR="00ED059A" w:rsidRPr="00F40C65" w:rsidRDefault="00B01E15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19,807</w:t>
            </w:r>
          </w:p>
        </w:tc>
      </w:tr>
      <w:tr w:rsidR="00ED059A" w:rsidRPr="00F40C65" w14:paraId="57019DA4" w14:textId="77777777" w:rsidTr="00B34E32">
        <w:tc>
          <w:tcPr>
            <w:tcW w:w="4158" w:type="dxa"/>
          </w:tcPr>
          <w:p w14:paraId="58C87ACD" w14:textId="77777777" w:rsidR="00ED059A" w:rsidRPr="00F40C65" w:rsidRDefault="00ED059A" w:rsidP="00B34E32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E1C0249" w14:textId="6BB7FFE1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3906F01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FF53F4" w14:textId="0CE0564C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C448245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7B46679B" w14:textId="155B6952" w:rsidR="00ED059A" w:rsidRPr="00F40C65" w:rsidRDefault="00B01E15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059A" w:rsidRPr="00F40C65" w14:paraId="75A37045" w14:textId="77777777" w:rsidTr="00B34E32">
        <w:tc>
          <w:tcPr>
            <w:tcW w:w="4158" w:type="dxa"/>
          </w:tcPr>
          <w:p w14:paraId="740991FD" w14:textId="77777777" w:rsidR="00ED059A" w:rsidRPr="00F40C65" w:rsidRDefault="00ED059A" w:rsidP="00B34E32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E3288F4" w14:textId="6EE41BBE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3BCBDCC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ACA2E0C" w14:textId="019458F0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(30,624)</w:t>
            </w:r>
          </w:p>
        </w:tc>
        <w:tc>
          <w:tcPr>
            <w:tcW w:w="272" w:type="dxa"/>
          </w:tcPr>
          <w:p w14:paraId="195574A1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7E67F809" w14:textId="6DF642BD" w:rsidR="00ED059A" w:rsidRPr="00F40C65" w:rsidRDefault="00B01E15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(30,624)</w:t>
            </w:r>
          </w:p>
        </w:tc>
      </w:tr>
      <w:tr w:rsidR="00ED059A" w:rsidRPr="00F40C65" w14:paraId="26F5A808" w14:textId="77777777" w:rsidTr="00B34E32">
        <w:tc>
          <w:tcPr>
            <w:tcW w:w="4158" w:type="dxa"/>
          </w:tcPr>
          <w:p w14:paraId="1A1702C7" w14:textId="77777777" w:rsidR="00ED059A" w:rsidRPr="00F40C65" w:rsidRDefault="00ED059A" w:rsidP="00B34E32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FD23B92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3F44417B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890E5D3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29CD96D6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4F2058A6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59A" w:rsidRPr="00F40C65" w14:paraId="484D04D2" w14:textId="77777777" w:rsidTr="00B34E32">
        <w:tc>
          <w:tcPr>
            <w:tcW w:w="4158" w:type="dxa"/>
          </w:tcPr>
          <w:p w14:paraId="393BF893" w14:textId="77777777" w:rsidR="00ED059A" w:rsidRPr="00F40C65" w:rsidRDefault="00ED059A" w:rsidP="00B34E32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CBBE5AF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8,212</w:t>
            </w:r>
          </w:p>
        </w:tc>
        <w:tc>
          <w:tcPr>
            <w:tcW w:w="272" w:type="dxa"/>
          </w:tcPr>
          <w:p w14:paraId="5F6752F3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9E60F18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55,115</w:t>
            </w:r>
          </w:p>
        </w:tc>
        <w:tc>
          <w:tcPr>
            <w:tcW w:w="272" w:type="dxa"/>
          </w:tcPr>
          <w:p w14:paraId="29DDC4E4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double" w:sz="4" w:space="0" w:color="auto"/>
            </w:tcBorders>
          </w:tcPr>
          <w:p w14:paraId="3BD72902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63,327</w:t>
            </w:r>
          </w:p>
        </w:tc>
      </w:tr>
      <w:tr w:rsidR="00ED059A" w:rsidRPr="00F40C65" w14:paraId="2CD11439" w14:textId="77777777" w:rsidTr="00B34E32">
        <w:tc>
          <w:tcPr>
            <w:tcW w:w="4158" w:type="dxa"/>
          </w:tcPr>
          <w:p w14:paraId="4DBED6FD" w14:textId="77777777" w:rsidR="00ED059A" w:rsidRPr="00F40C65" w:rsidRDefault="00ED059A" w:rsidP="00B34E32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2D4A7490" w14:textId="1B6B47D8" w:rsidR="00ED059A" w:rsidRPr="00F40C65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C668B30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24F65FDE" w14:textId="62BC6FE2" w:rsidR="00ED059A" w:rsidRPr="00F40C65" w:rsidRDefault="00B01E15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33,849</w:t>
            </w:r>
          </w:p>
        </w:tc>
        <w:tc>
          <w:tcPr>
            <w:tcW w:w="272" w:type="dxa"/>
          </w:tcPr>
          <w:p w14:paraId="1AC8A0AA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  <w:bottom w:val="double" w:sz="4" w:space="0" w:color="auto"/>
            </w:tcBorders>
          </w:tcPr>
          <w:p w14:paraId="1DC86B82" w14:textId="359048F2" w:rsidR="00ED059A" w:rsidRPr="00F40C65" w:rsidRDefault="00B01E15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33,849</w:t>
            </w:r>
          </w:p>
        </w:tc>
      </w:tr>
    </w:tbl>
    <w:p w14:paraId="6C0198CF" w14:textId="77777777" w:rsidR="00ED059A" w:rsidRPr="00F40C65" w:rsidRDefault="00ED059A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502FB1" w14:textId="77777777" w:rsidR="00ED059A" w:rsidRPr="00F40C65" w:rsidRDefault="00ED059A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032"/>
        <w:gridCol w:w="1616"/>
      </w:tblGrid>
      <w:tr w:rsidR="00ED059A" w:rsidRPr="00F40C65" w14:paraId="000E9183" w14:textId="77777777" w:rsidTr="00B34E32">
        <w:tc>
          <w:tcPr>
            <w:tcW w:w="8032" w:type="dxa"/>
          </w:tcPr>
          <w:p w14:paraId="634261C1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2566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(จำนวน </w:t>
            </w:r>
            <w:r w:rsidRPr="00F40C65">
              <w:rPr>
                <w:rFonts w:ascii="Angsana New" w:hAnsi="Angsana New"/>
                <w:sz w:val="30"/>
                <w:szCs w:val="30"/>
              </w:rPr>
              <w:t>4,387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 รวมอยู่ในต้นทุนผลิต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)   </w:t>
            </w:r>
          </w:p>
        </w:tc>
        <w:tc>
          <w:tcPr>
            <w:tcW w:w="1616" w:type="dxa"/>
            <w:tcBorders>
              <w:bottom w:val="nil"/>
            </w:tcBorders>
          </w:tcPr>
          <w:p w14:paraId="04AD1BC2" w14:textId="77777777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13,650</w:t>
            </w:r>
          </w:p>
        </w:tc>
      </w:tr>
      <w:tr w:rsidR="00ED059A" w:rsidRPr="00F40C65" w14:paraId="583A68AD" w14:textId="77777777" w:rsidTr="00B34E32">
        <w:tc>
          <w:tcPr>
            <w:tcW w:w="8032" w:type="dxa"/>
          </w:tcPr>
          <w:p w14:paraId="49F0EC43" w14:textId="51EF3959" w:rsidR="00ED059A" w:rsidRPr="00F40C65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2165DE" w:rsidRPr="00F40C65">
              <w:rPr>
                <w:rFonts w:ascii="Angsana New" w:hAnsi="Angsana New"/>
                <w:sz w:val="30"/>
                <w:szCs w:val="30"/>
              </w:rPr>
              <w:t>7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(จำนวน </w:t>
            </w:r>
            <w:r w:rsidR="00535341" w:rsidRPr="00F40C65">
              <w:rPr>
                <w:rFonts w:ascii="Angsana New" w:hAnsi="Angsana New"/>
                <w:sz w:val="30"/>
                <w:szCs w:val="30"/>
              </w:rPr>
              <w:t>579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 รวมอยู่ในต้นทุนผลิต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)   </w:t>
            </w:r>
          </w:p>
        </w:tc>
        <w:tc>
          <w:tcPr>
            <w:tcW w:w="1616" w:type="dxa"/>
            <w:tcBorders>
              <w:bottom w:val="nil"/>
            </w:tcBorders>
          </w:tcPr>
          <w:p w14:paraId="3AA49D7C" w14:textId="2B2BD3B0" w:rsidR="00ED059A" w:rsidRPr="00F40C65" w:rsidRDefault="00F413BB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9,936</w:t>
            </w:r>
          </w:p>
        </w:tc>
      </w:tr>
    </w:tbl>
    <w:p w14:paraId="4E0AF8A0" w14:textId="77777777" w:rsidR="0020494D" w:rsidRPr="00F40C65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F0F40F" w14:textId="77777777" w:rsidR="0020494D" w:rsidRPr="00F40C65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CFA66F" w14:textId="77777777" w:rsidR="0020494D" w:rsidRPr="00F40C65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430D900" w14:textId="77777777" w:rsidR="0020494D" w:rsidRPr="00F40C65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7303033" w14:textId="77777777" w:rsidR="0020494D" w:rsidRPr="00F40C65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2757B8" w14:textId="77777777" w:rsidR="00B61E15" w:rsidRPr="00F40C65" w:rsidRDefault="0001248E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1</w:t>
      </w:r>
      <w:r w:rsidR="00A50CE9" w:rsidRPr="00F40C65">
        <w:rPr>
          <w:rFonts w:ascii="Angsana New" w:hAnsi="Angsana New"/>
          <w:b/>
          <w:bCs/>
          <w:sz w:val="30"/>
          <w:szCs w:val="30"/>
        </w:rPr>
        <w:t>4</w:t>
      </w:r>
      <w:r w:rsidR="00320764" w:rsidRPr="00F40C65">
        <w:rPr>
          <w:rFonts w:ascii="Angsana New" w:hAnsi="Angsana New"/>
          <w:b/>
          <w:bCs/>
          <w:sz w:val="30"/>
          <w:szCs w:val="30"/>
        </w:rPr>
        <w:tab/>
      </w:r>
      <w:r w:rsidR="006813B9" w:rsidRPr="00F40C65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2160"/>
      </w:tblGrid>
      <w:tr w:rsidR="00FE35D4" w:rsidRPr="00F40C65" w14:paraId="75D5D409" w14:textId="77777777" w:rsidTr="008F0BD6">
        <w:tc>
          <w:tcPr>
            <w:tcW w:w="4770" w:type="dxa"/>
          </w:tcPr>
          <w:p w14:paraId="225CE179" w14:textId="77777777" w:rsidR="001F7BA8" w:rsidRPr="00F40C65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14:paraId="60429833" w14:textId="77777777" w:rsidR="001F7BA8" w:rsidRPr="00F40C65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ค่าลิขสิทธิ์ซอฟต์แวร์</w:t>
            </w:r>
          </w:p>
        </w:tc>
      </w:tr>
      <w:tr w:rsidR="00FE35D4" w:rsidRPr="00F40C65" w14:paraId="3CCEF176" w14:textId="77777777" w:rsidTr="001F7BA8">
        <w:tc>
          <w:tcPr>
            <w:tcW w:w="4770" w:type="dxa"/>
          </w:tcPr>
          <w:p w14:paraId="2734529C" w14:textId="77777777" w:rsidR="001F7BA8" w:rsidRPr="00F40C65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D51EF89" w14:textId="77777777" w:rsidR="001F7BA8" w:rsidRPr="00F40C65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B5F0B78" w14:textId="77777777" w:rsidR="001F7BA8" w:rsidRPr="00F40C65" w:rsidRDefault="001F7BA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847FD58" w14:textId="77777777" w:rsidR="001F7BA8" w:rsidRPr="00F40C65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40C65" w14:paraId="4D290DFE" w14:textId="77777777" w:rsidTr="001F7BA8">
        <w:tc>
          <w:tcPr>
            <w:tcW w:w="4770" w:type="dxa"/>
          </w:tcPr>
          <w:p w14:paraId="6A120332" w14:textId="77777777" w:rsidR="001F7BA8" w:rsidRPr="00F40C65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14:paraId="5011925E" w14:textId="77777777" w:rsidR="001F7BA8" w:rsidRPr="00F40C65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35D4" w:rsidRPr="00F40C65" w14:paraId="0D7EF840" w14:textId="77777777" w:rsidTr="001F7BA8">
        <w:tc>
          <w:tcPr>
            <w:tcW w:w="4770" w:type="dxa"/>
          </w:tcPr>
          <w:p w14:paraId="3B0AAE0D" w14:textId="77777777" w:rsidR="001F7BA8" w:rsidRPr="00F40C65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90" w:type="dxa"/>
          </w:tcPr>
          <w:p w14:paraId="23C40E54" w14:textId="77777777" w:rsidR="001F7BA8" w:rsidRPr="00F40C65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66BAE" w14:textId="77777777" w:rsidR="001F7BA8" w:rsidRPr="00F40C65" w:rsidRDefault="001F7BA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B3DD0C4" w14:textId="77777777" w:rsidR="001F7BA8" w:rsidRPr="00F40C65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EF7" w:rsidRPr="00F40C65" w14:paraId="1A23A6C4" w14:textId="77777777" w:rsidTr="001F7BA8">
        <w:tc>
          <w:tcPr>
            <w:tcW w:w="4770" w:type="dxa"/>
          </w:tcPr>
          <w:p w14:paraId="5B066B44" w14:textId="1A8494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15521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204DFC80" w14:textId="3AFA40A3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20,045</w:t>
            </w:r>
          </w:p>
        </w:tc>
        <w:tc>
          <w:tcPr>
            <w:tcW w:w="270" w:type="dxa"/>
          </w:tcPr>
          <w:p w14:paraId="6ADC8A72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29B8305A" w14:textId="4FF134FB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20,045</w:t>
            </w:r>
          </w:p>
        </w:tc>
      </w:tr>
      <w:tr w:rsidR="00B71EF7" w:rsidRPr="00F40C65" w14:paraId="27068D82" w14:textId="77777777" w:rsidTr="001F7BA8">
        <w:tc>
          <w:tcPr>
            <w:tcW w:w="4770" w:type="dxa"/>
          </w:tcPr>
          <w:p w14:paraId="64C17E46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6E1631CC" w14:textId="1FCCB018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1,072</w:t>
            </w:r>
          </w:p>
        </w:tc>
        <w:tc>
          <w:tcPr>
            <w:tcW w:w="270" w:type="dxa"/>
          </w:tcPr>
          <w:p w14:paraId="64814E4D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4FA5CF17" w14:textId="416C9625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</w:tr>
      <w:tr w:rsidR="00B71EF7" w:rsidRPr="00F40C65" w14:paraId="6E13394B" w14:textId="77777777" w:rsidTr="00073B0D">
        <w:tc>
          <w:tcPr>
            <w:tcW w:w="4770" w:type="dxa"/>
          </w:tcPr>
          <w:p w14:paraId="416F7A23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CAD563F" w14:textId="20454180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29E4E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B0FF412" w14:textId="2AF3E72E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1EF7" w:rsidRPr="00F40C65" w14:paraId="78B0CEC3" w14:textId="77777777" w:rsidTr="00073B0D">
        <w:tc>
          <w:tcPr>
            <w:tcW w:w="4770" w:type="dxa"/>
          </w:tcPr>
          <w:p w14:paraId="7289DB85" w14:textId="0A789F22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DB75F19" w14:textId="1A831143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21,117</w:t>
            </w:r>
          </w:p>
        </w:tc>
        <w:tc>
          <w:tcPr>
            <w:tcW w:w="270" w:type="dxa"/>
          </w:tcPr>
          <w:p w14:paraId="6EC81D91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E233B90" w14:textId="1A30B4B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21,074</w:t>
            </w:r>
          </w:p>
        </w:tc>
      </w:tr>
      <w:tr w:rsidR="00FE35D4" w:rsidRPr="00F40C65" w14:paraId="6CE9C87A" w14:textId="77777777" w:rsidTr="001F7BA8">
        <w:tc>
          <w:tcPr>
            <w:tcW w:w="4770" w:type="dxa"/>
          </w:tcPr>
          <w:p w14:paraId="31F90BAC" w14:textId="77777777" w:rsidR="00073B0D" w:rsidRPr="00F40C65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3A4190A3" w14:textId="6DDAD942" w:rsidR="00073B0D" w:rsidRPr="00F40C65" w:rsidRDefault="00DE5A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4,205</w:t>
            </w:r>
          </w:p>
        </w:tc>
        <w:tc>
          <w:tcPr>
            <w:tcW w:w="270" w:type="dxa"/>
          </w:tcPr>
          <w:p w14:paraId="00569E2D" w14:textId="77777777" w:rsidR="00073B0D" w:rsidRPr="00F40C65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5FED97A" w14:textId="6ED1DE60" w:rsidR="00073B0D" w:rsidRPr="00F40C65" w:rsidRDefault="00C155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40C65" w14:paraId="114B3420" w14:textId="77777777" w:rsidTr="00073B0D">
        <w:tc>
          <w:tcPr>
            <w:tcW w:w="4770" w:type="dxa"/>
          </w:tcPr>
          <w:p w14:paraId="5FBCF081" w14:textId="77777777" w:rsidR="00073B0D" w:rsidRPr="00F40C65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E635E66" w14:textId="77777777" w:rsidR="00073B0D" w:rsidRPr="00F40C65" w:rsidRDefault="005552B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297194" w14:textId="77777777" w:rsidR="00073B0D" w:rsidRPr="00F40C65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1F724CA" w14:textId="77777777" w:rsidR="00073B0D" w:rsidRPr="00F40C65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3B0D" w:rsidRPr="00F40C65" w14:paraId="48215FBA" w14:textId="77777777" w:rsidTr="00073B0D">
        <w:tc>
          <w:tcPr>
            <w:tcW w:w="4770" w:type="dxa"/>
          </w:tcPr>
          <w:p w14:paraId="0D1B61D5" w14:textId="79CC447B" w:rsidR="00073B0D" w:rsidRPr="00F40C65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 3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B71EF7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E84D050" w14:textId="7B050B80" w:rsidR="00073B0D" w:rsidRPr="00F40C65" w:rsidRDefault="00DE5A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25,322</w:t>
            </w:r>
          </w:p>
        </w:tc>
        <w:tc>
          <w:tcPr>
            <w:tcW w:w="270" w:type="dxa"/>
          </w:tcPr>
          <w:p w14:paraId="78388625" w14:textId="77777777" w:rsidR="00073B0D" w:rsidRPr="00F40C65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B7F27AA" w14:textId="6DC99537" w:rsidR="00073B0D" w:rsidRPr="00F40C65" w:rsidRDefault="00DE5A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21,074</w:t>
            </w:r>
          </w:p>
        </w:tc>
      </w:tr>
    </w:tbl>
    <w:p w14:paraId="43623A89" w14:textId="77777777" w:rsidR="001F7BA8" w:rsidRPr="00F40C65" w:rsidRDefault="001F7BA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2160"/>
      </w:tblGrid>
      <w:tr w:rsidR="00FE35D4" w:rsidRPr="00F40C65" w14:paraId="0A0C758E" w14:textId="77777777" w:rsidTr="00A51F48">
        <w:tc>
          <w:tcPr>
            <w:tcW w:w="4770" w:type="dxa"/>
          </w:tcPr>
          <w:p w14:paraId="2A6C7D0D" w14:textId="77777777" w:rsidR="00073B0D" w:rsidRPr="00F40C65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890" w:type="dxa"/>
          </w:tcPr>
          <w:p w14:paraId="1F06290D" w14:textId="77777777" w:rsidR="00073B0D" w:rsidRPr="00F40C65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19C95" w14:textId="77777777" w:rsidR="00073B0D" w:rsidRPr="00F40C65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DC0D733" w14:textId="77777777" w:rsidR="00073B0D" w:rsidRPr="00F40C65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EF7" w:rsidRPr="00F40C65" w14:paraId="589A0BC0" w14:textId="77777777" w:rsidTr="0002618D">
        <w:tc>
          <w:tcPr>
            <w:tcW w:w="4770" w:type="dxa"/>
          </w:tcPr>
          <w:p w14:paraId="1B067AA4" w14:textId="3148FDF0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629BA5F1" w14:textId="58376278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15,213</w:t>
            </w:r>
          </w:p>
        </w:tc>
        <w:tc>
          <w:tcPr>
            <w:tcW w:w="270" w:type="dxa"/>
          </w:tcPr>
          <w:p w14:paraId="0839E984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0C03410" w14:textId="4DF2C4ED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15,213</w:t>
            </w:r>
          </w:p>
        </w:tc>
      </w:tr>
      <w:tr w:rsidR="00B71EF7" w:rsidRPr="00F40C65" w14:paraId="01523B76" w14:textId="77777777" w:rsidTr="00A51F48">
        <w:tc>
          <w:tcPr>
            <w:tcW w:w="4770" w:type="dxa"/>
          </w:tcPr>
          <w:p w14:paraId="28C19899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</w:tcPr>
          <w:p w14:paraId="2607E2E0" w14:textId="556D2403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560</w:t>
            </w:r>
          </w:p>
        </w:tc>
        <w:tc>
          <w:tcPr>
            <w:tcW w:w="270" w:type="dxa"/>
          </w:tcPr>
          <w:p w14:paraId="1797752F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28773C54" w14:textId="6B83D144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  <w:tr w:rsidR="00B71EF7" w:rsidRPr="00F40C65" w14:paraId="1EF4CFA6" w14:textId="77777777" w:rsidTr="00A51F48">
        <w:tc>
          <w:tcPr>
            <w:tcW w:w="4770" w:type="dxa"/>
          </w:tcPr>
          <w:p w14:paraId="4ABFC248" w14:textId="77777777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98D28A3" w14:textId="0E54615C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5CCA68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DCDE5C7" w14:textId="4DABD75F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1EF7" w:rsidRPr="00F40C65" w14:paraId="5FA69A52" w14:textId="77777777" w:rsidTr="00A51F48">
        <w:tc>
          <w:tcPr>
            <w:tcW w:w="4770" w:type="dxa"/>
          </w:tcPr>
          <w:p w14:paraId="30CECA4E" w14:textId="61DA0E6F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833D241" w14:textId="1CC59B68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15,773</w:t>
            </w:r>
          </w:p>
        </w:tc>
        <w:tc>
          <w:tcPr>
            <w:tcW w:w="270" w:type="dxa"/>
          </w:tcPr>
          <w:p w14:paraId="4715B8C4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75E170A" w14:textId="47A64F31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15,772</w:t>
            </w:r>
          </w:p>
        </w:tc>
      </w:tr>
      <w:tr w:rsidR="00FE35D4" w:rsidRPr="00F40C65" w14:paraId="070EAEAE" w14:textId="77777777" w:rsidTr="00A51F48">
        <w:tc>
          <w:tcPr>
            <w:tcW w:w="4770" w:type="dxa"/>
          </w:tcPr>
          <w:p w14:paraId="157B24C4" w14:textId="77777777" w:rsidR="00073B0D" w:rsidRPr="00F40C65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</w:tcPr>
          <w:p w14:paraId="303E390A" w14:textId="786BF2F3" w:rsidR="00073B0D" w:rsidRPr="00F40C65" w:rsidRDefault="00DE5A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5E1EF332" w14:textId="77777777" w:rsidR="00073B0D" w:rsidRPr="00F40C65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6464B8B4" w14:textId="14FF45C7" w:rsidR="00073B0D" w:rsidRPr="00F40C65" w:rsidRDefault="00C155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  <w:tr w:rsidR="00FE35D4" w:rsidRPr="00F40C65" w14:paraId="0B2F9424" w14:textId="77777777" w:rsidTr="00A51F48">
        <w:tc>
          <w:tcPr>
            <w:tcW w:w="4770" w:type="dxa"/>
          </w:tcPr>
          <w:p w14:paraId="59500228" w14:textId="77777777" w:rsidR="00073B0D" w:rsidRPr="00F40C65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D6F942B" w14:textId="60544AE3" w:rsidR="00073B0D" w:rsidRPr="00F40C65" w:rsidRDefault="00DE5A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941514" w14:textId="77777777" w:rsidR="00073B0D" w:rsidRPr="00F40C65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7F989FE" w14:textId="7CCDDFD4" w:rsidR="00073B0D" w:rsidRPr="00F40C65" w:rsidRDefault="00C155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3B0D" w:rsidRPr="00F40C65" w14:paraId="50024888" w14:textId="77777777" w:rsidTr="00A51F48">
        <w:tc>
          <w:tcPr>
            <w:tcW w:w="4770" w:type="dxa"/>
          </w:tcPr>
          <w:p w14:paraId="3B52EBC4" w14:textId="1D1FE8DB" w:rsidR="00073B0D" w:rsidRPr="00F40C65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B71EF7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72B8B00" w14:textId="3EA06765" w:rsidR="00073B0D" w:rsidRPr="00F40C65" w:rsidRDefault="00DE5A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16,531</w:t>
            </w:r>
          </w:p>
        </w:tc>
        <w:tc>
          <w:tcPr>
            <w:tcW w:w="270" w:type="dxa"/>
          </w:tcPr>
          <w:p w14:paraId="5C80862B" w14:textId="77777777" w:rsidR="00073B0D" w:rsidRPr="00F40C65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9A81389" w14:textId="65A98111" w:rsidR="00073B0D" w:rsidRPr="00F40C65" w:rsidRDefault="00C155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16,448</w:t>
            </w:r>
          </w:p>
        </w:tc>
      </w:tr>
    </w:tbl>
    <w:p w14:paraId="02A57A7A" w14:textId="77777777" w:rsidR="00092811" w:rsidRPr="00F40C65" w:rsidRDefault="000928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585178" w14:textId="77777777" w:rsidR="008D4B49" w:rsidRPr="00F40C65" w:rsidRDefault="008D4B49" w:rsidP="00FE35D4">
      <w:pPr>
        <w:pStyle w:val="NoSpacing"/>
        <w:ind w:firstLine="450"/>
        <w:rPr>
          <w:rFonts w:ascii="Angsana New" w:hAnsi="Angsana New" w:cs="Angsana New"/>
          <w:b/>
          <w:bCs/>
          <w:sz w:val="30"/>
          <w:szCs w:val="30"/>
          <w:cs/>
        </w:rPr>
      </w:pPr>
      <w:r w:rsidRPr="00F40C65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มูลค่าสุทธิทางบัญชี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2160"/>
      </w:tblGrid>
      <w:tr w:rsidR="00B71EF7" w:rsidRPr="00F40C65" w14:paraId="11FCC788" w14:textId="77777777" w:rsidTr="00B13367">
        <w:tc>
          <w:tcPr>
            <w:tcW w:w="4770" w:type="dxa"/>
          </w:tcPr>
          <w:p w14:paraId="543A3672" w14:textId="692A0452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584799B1" w14:textId="4629B675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5,344</w:t>
            </w:r>
          </w:p>
        </w:tc>
        <w:tc>
          <w:tcPr>
            <w:tcW w:w="270" w:type="dxa"/>
          </w:tcPr>
          <w:p w14:paraId="4DDFF2D1" w14:textId="77777777" w:rsidR="00B71EF7" w:rsidRPr="00F40C65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23731BC3" w14:textId="21357F84" w:rsidR="00B71EF7" w:rsidRPr="00F40C65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5,302</w:t>
            </w:r>
          </w:p>
        </w:tc>
      </w:tr>
      <w:tr w:rsidR="008D4B49" w:rsidRPr="00F40C65" w14:paraId="190F74E5" w14:textId="77777777" w:rsidTr="00B13367">
        <w:tc>
          <w:tcPr>
            <w:tcW w:w="4770" w:type="dxa"/>
          </w:tcPr>
          <w:p w14:paraId="297F6F05" w14:textId="46477667" w:rsidR="008D4B49" w:rsidRPr="00F40C65" w:rsidRDefault="008D4B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C2EF8" w:rsidRPr="00F40C65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</w:tcPr>
          <w:p w14:paraId="18D2D8A7" w14:textId="1A435F49" w:rsidR="008D4B49" w:rsidRPr="00F40C65" w:rsidRDefault="00CC2E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,791</w:t>
            </w:r>
          </w:p>
        </w:tc>
        <w:tc>
          <w:tcPr>
            <w:tcW w:w="270" w:type="dxa"/>
          </w:tcPr>
          <w:p w14:paraId="6BCE3D3B" w14:textId="77777777" w:rsidR="008D4B49" w:rsidRPr="00F40C65" w:rsidRDefault="008D4B49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</w:tcPr>
          <w:p w14:paraId="620FF3F9" w14:textId="7E161560" w:rsidR="008D4B49" w:rsidRPr="00F40C65" w:rsidRDefault="00CC2E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4,626</w:t>
            </w:r>
          </w:p>
        </w:tc>
      </w:tr>
    </w:tbl>
    <w:p w14:paraId="01043C14" w14:textId="77777777" w:rsidR="008D4B49" w:rsidRPr="00F40C65" w:rsidRDefault="008D4B4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FAB0D4" w14:textId="77777777" w:rsidR="00B71EF7" w:rsidRPr="00F40C65" w:rsidRDefault="00A51F48" w:rsidP="00B71EF7">
      <w:pPr>
        <w:pStyle w:val="NoSpacing"/>
        <w:ind w:firstLine="450"/>
      </w:pPr>
      <w:r w:rsidRPr="00F40C65">
        <w:rPr>
          <w:rFonts w:ascii="Angsana New" w:hAnsi="Angsana New" w:cs="Angsana New" w:hint="cs"/>
          <w:b/>
          <w:bCs/>
          <w:sz w:val="30"/>
          <w:szCs w:val="30"/>
          <w:cs/>
        </w:rPr>
        <w:t>ค่าตัดจำหน่ายที่อยู่ในงบกำไรขาดทุน สำหรับปีสิ้นสุด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2160"/>
      </w:tblGrid>
      <w:tr w:rsidR="00B71EF7" w:rsidRPr="00F40C65" w14:paraId="49BD296E" w14:textId="77777777" w:rsidTr="00B71EF7">
        <w:tc>
          <w:tcPr>
            <w:tcW w:w="4770" w:type="dxa"/>
          </w:tcPr>
          <w:p w14:paraId="695E911A" w14:textId="77777777" w:rsidR="00B71EF7" w:rsidRPr="00F40C65" w:rsidRDefault="00B71EF7" w:rsidP="0088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6BF17559" w14:textId="77777777" w:rsidR="00B71EF7" w:rsidRPr="00F40C65" w:rsidRDefault="00B71EF7" w:rsidP="0088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292FCE8B" w14:textId="77777777" w:rsidR="00B71EF7" w:rsidRPr="00F40C65" w:rsidRDefault="00B71EF7" w:rsidP="008846DF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2A138409" w14:textId="77777777" w:rsidR="00B71EF7" w:rsidRPr="00F40C65" w:rsidRDefault="00B71EF7" w:rsidP="0088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  <w:tr w:rsidR="00FE35D4" w:rsidRPr="00F40C65" w14:paraId="594B1805" w14:textId="77777777" w:rsidTr="008D4B49">
        <w:tc>
          <w:tcPr>
            <w:tcW w:w="4770" w:type="dxa"/>
          </w:tcPr>
          <w:p w14:paraId="0DDA40DB" w14:textId="7BAC0F19" w:rsidR="008D4B49" w:rsidRPr="00F40C65" w:rsidRDefault="008D4B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C2EF8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08F6CF14" w14:textId="4A8D297F" w:rsidR="008D4B49" w:rsidRPr="00F40C65" w:rsidRDefault="00CC2E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7F72EA9C" w14:textId="77777777" w:rsidR="008D4B49" w:rsidRPr="00F40C65" w:rsidRDefault="008D4B49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69F5349" w14:textId="364FD153" w:rsidR="008D4B49" w:rsidRPr="00F40C65" w:rsidRDefault="00CC2E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</w:tbl>
    <w:p w14:paraId="4EC5247C" w14:textId="77777777" w:rsidR="00535341" w:rsidRPr="00F40C65" w:rsidRDefault="0053534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E56570" w14:textId="6177DF7A" w:rsidR="00155C2C" w:rsidRPr="00F40C65" w:rsidRDefault="00AD32C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1</w:t>
      </w:r>
      <w:r w:rsidR="00A50CE9" w:rsidRPr="00F40C65">
        <w:rPr>
          <w:rFonts w:ascii="Angsana New" w:hAnsi="Angsana New"/>
          <w:b/>
          <w:bCs/>
          <w:sz w:val="30"/>
          <w:szCs w:val="30"/>
        </w:rPr>
        <w:t>5</w:t>
      </w:r>
      <w:r w:rsidR="00155C2C" w:rsidRPr="00F40C65">
        <w:rPr>
          <w:rFonts w:ascii="Angsana New" w:hAnsi="Angsana New"/>
          <w:b/>
          <w:bCs/>
          <w:sz w:val="30"/>
          <w:szCs w:val="30"/>
        </w:rPr>
        <w:tab/>
      </w:r>
      <w:r w:rsidR="00155C2C" w:rsidRPr="00F40C65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6B71498F" w14:textId="77777777" w:rsidR="00E76457" w:rsidRPr="00F40C65" w:rsidRDefault="00155C2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F40C65">
        <w:rPr>
          <w:rFonts w:ascii="Angsana New" w:hAnsi="Angsana New"/>
          <w:sz w:val="30"/>
          <w:szCs w:val="30"/>
        </w:rPr>
        <w:t xml:space="preserve">31 </w:t>
      </w:r>
      <w:r w:rsidRPr="00F40C65">
        <w:rPr>
          <w:rFonts w:ascii="Angsana New" w:hAnsi="Angsana New"/>
          <w:sz w:val="30"/>
          <w:szCs w:val="30"/>
          <w:cs/>
        </w:rPr>
        <w:t xml:space="preserve">ธันวาคม มีดังนี้  </w:t>
      </w:r>
    </w:p>
    <w:p w14:paraId="7B179C5A" w14:textId="77777777" w:rsidR="006D0D2D" w:rsidRPr="00F40C65" w:rsidRDefault="006D0D2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14:paraId="53D62945" w14:textId="77777777" w:rsidR="00B17CF3" w:rsidRPr="00F40C65" w:rsidRDefault="00B17CF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รายการเคลื่อนไหวของสินทรัพย์และหนี้สินภาษีเงินได้รอการตัดบัญชีสำหรับปีสิ้นสุดวันที่</w:t>
      </w:r>
      <w:r w:rsidRPr="00F40C65">
        <w:rPr>
          <w:rFonts w:ascii="Angsana New" w:hAnsi="Angsana New"/>
          <w:sz w:val="30"/>
          <w:szCs w:val="30"/>
        </w:rPr>
        <w:t xml:space="preserve"> 31 </w:t>
      </w:r>
      <w:r w:rsidRPr="00F40C65">
        <w:rPr>
          <w:rFonts w:ascii="Angsana New" w:hAnsi="Angsana New"/>
          <w:sz w:val="30"/>
          <w:szCs w:val="30"/>
          <w:cs/>
        </w:rPr>
        <w:t>ธันวาคม มีดังนี้</w:t>
      </w:r>
    </w:p>
    <w:tbl>
      <w:tblPr>
        <w:tblW w:w="996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83"/>
        <w:gridCol w:w="1004"/>
        <w:gridCol w:w="156"/>
        <w:gridCol w:w="28"/>
        <w:gridCol w:w="178"/>
        <w:gridCol w:w="782"/>
        <w:gridCol w:w="216"/>
        <w:gridCol w:w="550"/>
        <w:gridCol w:w="206"/>
        <w:gridCol w:w="1208"/>
        <w:gridCol w:w="179"/>
        <w:gridCol w:w="1430"/>
        <w:gridCol w:w="48"/>
      </w:tblGrid>
      <w:tr w:rsidR="009A4379" w:rsidRPr="00F40C65" w14:paraId="575F491B" w14:textId="77777777" w:rsidTr="009A4379">
        <w:trPr>
          <w:gridAfter w:val="1"/>
          <w:wAfter w:w="48" w:type="dxa"/>
          <w:trHeight w:val="80"/>
          <w:tblHeader/>
        </w:trPr>
        <w:tc>
          <w:tcPr>
            <w:tcW w:w="3983" w:type="dxa"/>
          </w:tcPr>
          <w:p w14:paraId="59FA3094" w14:textId="77777777" w:rsidR="009A4379" w:rsidRPr="00F40C65" w:rsidRDefault="009A4379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gridSpan w:val="2"/>
          </w:tcPr>
          <w:p w14:paraId="55D82B3B" w14:textId="77777777" w:rsidR="009A4379" w:rsidRPr="00F40C65" w:rsidRDefault="009A4379" w:rsidP="009A4379">
            <w:pPr>
              <w:ind w:left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4" w:type="dxa"/>
            <w:gridSpan w:val="5"/>
          </w:tcPr>
          <w:p w14:paraId="1B49067E" w14:textId="77777777" w:rsidR="009A4379" w:rsidRPr="00F40C65" w:rsidRDefault="009A4379" w:rsidP="009A4379">
            <w:pPr>
              <w:ind w:left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23" w:type="dxa"/>
            <w:gridSpan w:val="4"/>
            <w:vAlign w:val="bottom"/>
          </w:tcPr>
          <w:p w14:paraId="26085BDB" w14:textId="77777777" w:rsidR="004E71CD" w:rsidRPr="00F40C65" w:rsidRDefault="004E71CD" w:rsidP="009A4379">
            <w:pPr>
              <w:ind w:left="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2688E9" w14:textId="29B8AC63" w:rsidR="009A4379" w:rsidRPr="00F40C65" w:rsidRDefault="009A4379" w:rsidP="004E71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4379" w:rsidRPr="00F40C65" w14:paraId="593DFB19" w14:textId="77777777" w:rsidTr="009A4379">
        <w:trPr>
          <w:gridAfter w:val="1"/>
          <w:wAfter w:w="48" w:type="dxa"/>
          <w:trHeight w:val="80"/>
          <w:tblHeader/>
        </w:trPr>
        <w:tc>
          <w:tcPr>
            <w:tcW w:w="3983" w:type="dxa"/>
          </w:tcPr>
          <w:p w14:paraId="56C0D000" w14:textId="77777777" w:rsidR="009A4379" w:rsidRPr="00F40C65" w:rsidRDefault="009A4379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3DF87873" w14:textId="77777777" w:rsidR="009A4379" w:rsidRPr="00F40C65" w:rsidRDefault="009A4379" w:rsidP="00FE35D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401E836D" w14:textId="77777777" w:rsidR="009A4379" w:rsidRPr="00F40C65" w:rsidRDefault="009A4379" w:rsidP="004E71C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031B590" w14:textId="60FF604E" w:rsidR="009A4379" w:rsidRPr="00F40C65" w:rsidRDefault="009A4379" w:rsidP="004E71C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" w:type="dxa"/>
          </w:tcPr>
          <w:p w14:paraId="75855F03" w14:textId="77777777" w:rsidR="009A4379" w:rsidRPr="00F40C65" w:rsidRDefault="009A4379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0E0F0A5D" w14:textId="5B8AC3C6" w:rsidR="009A4379" w:rsidRPr="00F40C65" w:rsidRDefault="009A4379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720D5C56" w14:textId="77777777" w:rsidR="009A4379" w:rsidRPr="00F40C65" w:rsidRDefault="009A4379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0" w:type="dxa"/>
            <w:vAlign w:val="bottom"/>
          </w:tcPr>
          <w:p w14:paraId="059C538D" w14:textId="77777777" w:rsidR="009A4379" w:rsidRPr="00F40C65" w:rsidRDefault="009A4379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4379" w:rsidRPr="00F40C65" w14:paraId="28C7E64E" w14:textId="77777777" w:rsidTr="009A4379">
        <w:trPr>
          <w:gridAfter w:val="1"/>
          <w:wAfter w:w="48" w:type="dxa"/>
          <w:trHeight w:val="80"/>
          <w:tblHeader/>
        </w:trPr>
        <w:tc>
          <w:tcPr>
            <w:tcW w:w="3983" w:type="dxa"/>
          </w:tcPr>
          <w:p w14:paraId="7D847163" w14:textId="77777777" w:rsidR="009A4379" w:rsidRPr="00F40C65" w:rsidRDefault="009A4379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5CFEE856" w14:textId="77777777" w:rsidR="009A4379" w:rsidRPr="00F40C65" w:rsidRDefault="009A4379" w:rsidP="00FE35D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A24115F" w14:textId="77777777" w:rsidR="009A4379" w:rsidRPr="00F40C65" w:rsidRDefault="009A4379" w:rsidP="00FE35D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BB3318" w14:textId="50E585DD" w:rsidR="009A4379" w:rsidRPr="00F40C65" w:rsidRDefault="009A4379" w:rsidP="00FE35D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4" w:type="dxa"/>
            <w:gridSpan w:val="2"/>
          </w:tcPr>
          <w:p w14:paraId="655D885B" w14:textId="77777777" w:rsidR="009A4379" w:rsidRPr="00F40C65" w:rsidRDefault="009A4379" w:rsidP="009A437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CA3E16E" w14:textId="646BA37B" w:rsidR="009A4379" w:rsidRPr="00F40C65" w:rsidRDefault="009A4379" w:rsidP="009A4379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เพิ่มขึ้นจากการซื้อกิจการ</w:t>
            </w:r>
          </w:p>
        </w:tc>
        <w:tc>
          <w:tcPr>
            <w:tcW w:w="216" w:type="dxa"/>
          </w:tcPr>
          <w:p w14:paraId="0D433D46" w14:textId="77777777" w:rsidR="009A4379" w:rsidRPr="00F40C65" w:rsidRDefault="009A4379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660C1E43" w14:textId="189AFF5C" w:rsidR="009A4379" w:rsidRPr="00F40C65" w:rsidRDefault="009A4379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</w:p>
          <w:p w14:paraId="79F1E05B" w14:textId="77777777" w:rsidR="009A4379" w:rsidRPr="00F40C65" w:rsidRDefault="009A4379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) /รายได้</w:t>
            </w:r>
          </w:p>
          <w:p w14:paraId="4F38F21A" w14:textId="77777777" w:rsidR="009A4379" w:rsidRPr="00F40C65" w:rsidRDefault="009A437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56ACB0C7" w14:textId="77777777" w:rsidR="009A4379" w:rsidRPr="00F40C65" w:rsidRDefault="009A4379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9" w:type="dxa"/>
          </w:tcPr>
          <w:p w14:paraId="3A069A42" w14:textId="77777777" w:rsidR="009A4379" w:rsidRPr="00F40C65" w:rsidRDefault="009A4379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0" w:type="dxa"/>
            <w:vAlign w:val="bottom"/>
          </w:tcPr>
          <w:p w14:paraId="2A58B942" w14:textId="00F262A5" w:rsidR="009A4379" w:rsidRPr="00F40C65" w:rsidRDefault="009A4379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A4379" w:rsidRPr="00F40C65" w14:paraId="508BC964" w14:textId="77777777" w:rsidTr="009A4379">
        <w:trPr>
          <w:gridAfter w:val="1"/>
          <w:wAfter w:w="48" w:type="dxa"/>
          <w:trHeight w:val="80"/>
          <w:tblHeader/>
        </w:trPr>
        <w:tc>
          <w:tcPr>
            <w:tcW w:w="3983" w:type="dxa"/>
          </w:tcPr>
          <w:p w14:paraId="17DB0333" w14:textId="77777777" w:rsidR="009A4379" w:rsidRPr="00F40C65" w:rsidRDefault="009A4379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48166C3B" w14:textId="77777777" w:rsidR="009A4379" w:rsidRPr="00F40C65" w:rsidRDefault="009A4379" w:rsidP="00FE35D4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14:paraId="03C25B88" w14:textId="77777777" w:rsidR="009A4379" w:rsidRPr="00F40C65" w:rsidRDefault="009A4379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F42EFD3" w14:textId="50450AF6" w:rsidR="009A4379" w:rsidRPr="00F40C65" w:rsidRDefault="009A4379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" w:type="dxa"/>
          </w:tcPr>
          <w:p w14:paraId="74818B99" w14:textId="77777777" w:rsidR="009A4379" w:rsidRPr="00F40C65" w:rsidRDefault="009A4379" w:rsidP="00FE35D4">
            <w:pPr>
              <w:ind w:left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65F723B4" w14:textId="67925987" w:rsidR="009A4379" w:rsidRPr="00F40C65" w:rsidRDefault="009A4379" w:rsidP="00FE35D4">
            <w:pPr>
              <w:ind w:left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31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14:paraId="5521971E" w14:textId="77777777" w:rsidR="009A4379" w:rsidRPr="00F40C65" w:rsidRDefault="009A4379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0" w:type="dxa"/>
            <w:vAlign w:val="bottom"/>
          </w:tcPr>
          <w:p w14:paraId="04AF34DE" w14:textId="77777777" w:rsidR="009A4379" w:rsidRPr="00F40C65" w:rsidRDefault="009A4379" w:rsidP="00FE35D4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379" w:rsidRPr="00F40C65" w14:paraId="62BB3588" w14:textId="77777777" w:rsidTr="009A4379">
        <w:trPr>
          <w:trHeight w:val="80"/>
          <w:tblHeader/>
        </w:trPr>
        <w:tc>
          <w:tcPr>
            <w:tcW w:w="3983" w:type="dxa"/>
          </w:tcPr>
          <w:p w14:paraId="1DB9E9A1" w14:textId="77777777" w:rsidR="009A4379" w:rsidRPr="00F40C65" w:rsidRDefault="009A4379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gridSpan w:val="2"/>
          </w:tcPr>
          <w:p w14:paraId="375A8B19" w14:textId="77777777" w:rsidR="009A4379" w:rsidRPr="00F40C65" w:rsidRDefault="009A4379" w:rsidP="00FE35D4">
            <w:pPr>
              <w:ind w:left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4" w:type="dxa"/>
            <w:gridSpan w:val="5"/>
          </w:tcPr>
          <w:p w14:paraId="1C00AC1F" w14:textId="77777777" w:rsidR="009A4379" w:rsidRPr="00F40C65" w:rsidRDefault="009A4379" w:rsidP="00FE35D4">
            <w:pPr>
              <w:ind w:left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1" w:type="dxa"/>
            <w:gridSpan w:val="5"/>
          </w:tcPr>
          <w:p w14:paraId="00449956" w14:textId="28D55A94" w:rsidR="009A4379" w:rsidRPr="00F40C65" w:rsidRDefault="009A4379" w:rsidP="00FE35D4">
            <w:pPr>
              <w:ind w:left="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A4379" w:rsidRPr="00F40C65" w14:paraId="3F803677" w14:textId="77777777" w:rsidTr="009A4379">
        <w:trPr>
          <w:gridAfter w:val="1"/>
          <w:wAfter w:w="48" w:type="dxa"/>
          <w:trHeight w:val="80"/>
        </w:trPr>
        <w:tc>
          <w:tcPr>
            <w:tcW w:w="3983" w:type="dxa"/>
          </w:tcPr>
          <w:p w14:paraId="43019293" w14:textId="77777777" w:rsidR="009A4379" w:rsidRPr="00F40C65" w:rsidRDefault="009A4379" w:rsidP="00FE35D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4" w:type="dxa"/>
            <w:vAlign w:val="bottom"/>
          </w:tcPr>
          <w:p w14:paraId="2E60F668" w14:textId="77777777" w:rsidR="009A4379" w:rsidRPr="00F40C65" w:rsidRDefault="009A4379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6A7D8A67" w14:textId="77777777" w:rsidR="009A4379" w:rsidRPr="00F40C65" w:rsidRDefault="009A4379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8D9C7ED" w14:textId="279717EC" w:rsidR="009A4379" w:rsidRPr="00F40C65" w:rsidRDefault="009A4379" w:rsidP="00FE35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" w:type="dxa"/>
          </w:tcPr>
          <w:p w14:paraId="53904241" w14:textId="77777777" w:rsidR="009A4379" w:rsidRPr="00F40C65" w:rsidRDefault="009A4379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35D7A843" w14:textId="60D7D842" w:rsidR="009A4379" w:rsidRPr="00F40C65" w:rsidRDefault="009A4379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2D5EF206" w14:textId="77777777" w:rsidR="009A4379" w:rsidRPr="00F40C65" w:rsidRDefault="009A4379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0" w:type="dxa"/>
            <w:vAlign w:val="bottom"/>
          </w:tcPr>
          <w:p w14:paraId="2E77A84C" w14:textId="77777777" w:rsidR="009A4379" w:rsidRPr="00F40C65" w:rsidRDefault="009A4379" w:rsidP="00FE35D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A4379" w:rsidRPr="00F40C65" w14:paraId="25254439" w14:textId="77777777" w:rsidTr="009A4379">
        <w:trPr>
          <w:gridAfter w:val="1"/>
          <w:wAfter w:w="48" w:type="dxa"/>
          <w:trHeight w:val="80"/>
        </w:trPr>
        <w:tc>
          <w:tcPr>
            <w:tcW w:w="3983" w:type="dxa"/>
          </w:tcPr>
          <w:p w14:paraId="34B63851" w14:textId="77777777" w:rsidR="009A4379" w:rsidRPr="00F40C65" w:rsidRDefault="009A4379" w:rsidP="00A5739F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4" w:type="dxa"/>
            <w:vAlign w:val="bottom"/>
          </w:tcPr>
          <w:p w14:paraId="4D9B4109" w14:textId="613339EC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13,689</w:t>
            </w:r>
          </w:p>
        </w:tc>
        <w:tc>
          <w:tcPr>
            <w:tcW w:w="184" w:type="dxa"/>
            <w:gridSpan w:val="2"/>
          </w:tcPr>
          <w:p w14:paraId="6E551335" w14:textId="77777777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81AC64B" w14:textId="6D33912B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" w:type="dxa"/>
          </w:tcPr>
          <w:p w14:paraId="2761C4D3" w14:textId="77777777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163604CA" w14:textId="604A8F21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(3,303)</w:t>
            </w:r>
          </w:p>
        </w:tc>
        <w:tc>
          <w:tcPr>
            <w:tcW w:w="179" w:type="dxa"/>
          </w:tcPr>
          <w:p w14:paraId="31626F2F" w14:textId="77777777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0" w:type="dxa"/>
            <w:vAlign w:val="bottom"/>
          </w:tcPr>
          <w:p w14:paraId="28502196" w14:textId="4CF67420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10,386</w:t>
            </w:r>
          </w:p>
        </w:tc>
      </w:tr>
      <w:tr w:rsidR="009A4379" w:rsidRPr="00F40C65" w14:paraId="0E99452A" w14:textId="77777777" w:rsidTr="009A4379">
        <w:trPr>
          <w:gridAfter w:val="1"/>
          <w:wAfter w:w="48" w:type="dxa"/>
          <w:trHeight w:val="80"/>
        </w:trPr>
        <w:tc>
          <w:tcPr>
            <w:tcW w:w="3983" w:type="dxa"/>
          </w:tcPr>
          <w:p w14:paraId="21B6F22F" w14:textId="77777777" w:rsidR="009A4379" w:rsidRPr="00F40C65" w:rsidRDefault="009A4379" w:rsidP="00A5739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04" w:type="dxa"/>
            <w:vAlign w:val="bottom"/>
          </w:tcPr>
          <w:p w14:paraId="0275C6C0" w14:textId="4D57127D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184" w:type="dxa"/>
            <w:gridSpan w:val="2"/>
          </w:tcPr>
          <w:p w14:paraId="28366A91" w14:textId="77777777" w:rsidR="009A4379" w:rsidRPr="00F40C65" w:rsidRDefault="009A4379" w:rsidP="00A5739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7B5666C6" w14:textId="50CECA5E" w:rsidR="009A4379" w:rsidRPr="00F40C65" w:rsidRDefault="009A4379" w:rsidP="00A5739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" w:type="dxa"/>
          </w:tcPr>
          <w:p w14:paraId="65A2FC94" w14:textId="77777777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3CB1AE85" w14:textId="6CC89257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179" w:type="dxa"/>
          </w:tcPr>
          <w:p w14:paraId="07810727" w14:textId="77777777" w:rsidR="009A4379" w:rsidRPr="00F40C65" w:rsidRDefault="009A4379" w:rsidP="00A5739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0" w:type="dxa"/>
            <w:vAlign w:val="bottom"/>
          </w:tcPr>
          <w:p w14:paraId="7BFC06AE" w14:textId="45664680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A4379" w:rsidRPr="00F40C65" w14:paraId="2AD6C76A" w14:textId="77777777" w:rsidTr="009A4379">
        <w:trPr>
          <w:gridAfter w:val="1"/>
          <w:wAfter w:w="48" w:type="dxa"/>
          <w:trHeight w:val="80"/>
        </w:trPr>
        <w:tc>
          <w:tcPr>
            <w:tcW w:w="3983" w:type="dxa"/>
          </w:tcPr>
          <w:p w14:paraId="28FF0ACA" w14:textId="77777777" w:rsidR="009A4379" w:rsidRPr="00F40C65" w:rsidRDefault="009A4379" w:rsidP="00A5739F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04" w:type="dxa"/>
            <w:vAlign w:val="bottom"/>
          </w:tcPr>
          <w:p w14:paraId="5B4DB981" w14:textId="1468F688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10,819</w:t>
            </w:r>
          </w:p>
        </w:tc>
        <w:tc>
          <w:tcPr>
            <w:tcW w:w="184" w:type="dxa"/>
            <w:gridSpan w:val="2"/>
          </w:tcPr>
          <w:p w14:paraId="69FD61A7" w14:textId="77777777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FD266B3" w14:textId="43902460" w:rsidR="009A4379" w:rsidRPr="00F40C65" w:rsidRDefault="0081008A" w:rsidP="008100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216" w:type="dxa"/>
          </w:tcPr>
          <w:p w14:paraId="51AE932A" w14:textId="77777777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55BABCE3" w14:textId="418D9375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81008A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79" w:type="dxa"/>
          </w:tcPr>
          <w:p w14:paraId="77ED44D3" w14:textId="77777777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0" w:type="dxa"/>
            <w:vAlign w:val="bottom"/>
          </w:tcPr>
          <w:p w14:paraId="64765639" w14:textId="4BE7854A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12,462</w:t>
            </w:r>
          </w:p>
        </w:tc>
      </w:tr>
      <w:tr w:rsidR="009A4379" w:rsidRPr="00F40C65" w14:paraId="7D4171D5" w14:textId="77777777" w:rsidTr="009A4379">
        <w:trPr>
          <w:gridAfter w:val="1"/>
          <w:wAfter w:w="48" w:type="dxa"/>
          <w:trHeight w:val="80"/>
        </w:trPr>
        <w:tc>
          <w:tcPr>
            <w:tcW w:w="3983" w:type="dxa"/>
          </w:tcPr>
          <w:p w14:paraId="4162C301" w14:textId="77777777" w:rsidR="009A4379" w:rsidRPr="00F40C65" w:rsidRDefault="009A4379" w:rsidP="00A5739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004" w:type="dxa"/>
            <w:vAlign w:val="bottom"/>
          </w:tcPr>
          <w:p w14:paraId="04DFCCF1" w14:textId="52137500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84" w:type="dxa"/>
            <w:gridSpan w:val="2"/>
          </w:tcPr>
          <w:p w14:paraId="22C5CC9E" w14:textId="77777777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  <w:vAlign w:val="bottom"/>
          </w:tcPr>
          <w:p w14:paraId="18C5E948" w14:textId="35D7618A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14A8BA90" w14:textId="77777777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7B933DAE" w14:textId="185F2204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AB223D6" w14:textId="77777777" w:rsidR="009A4379" w:rsidRPr="00F40C65" w:rsidRDefault="009A4379" w:rsidP="00A5739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0" w:type="dxa"/>
            <w:vAlign w:val="bottom"/>
          </w:tcPr>
          <w:p w14:paraId="7F15AAAC" w14:textId="3409C9BF" w:rsidR="009A4379" w:rsidRPr="00F40C65" w:rsidRDefault="009A4379" w:rsidP="00A5739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</w:tr>
      <w:tr w:rsidR="009A4379" w:rsidRPr="00F40C65" w14:paraId="32617183" w14:textId="77777777" w:rsidTr="009A4379">
        <w:trPr>
          <w:gridAfter w:val="1"/>
          <w:wAfter w:w="48" w:type="dxa"/>
          <w:trHeight w:val="80"/>
        </w:trPr>
        <w:tc>
          <w:tcPr>
            <w:tcW w:w="3983" w:type="dxa"/>
          </w:tcPr>
          <w:p w14:paraId="52B8E134" w14:textId="77777777" w:rsidR="009A4379" w:rsidRPr="00F40C65" w:rsidRDefault="009A4379" w:rsidP="009A437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4663A" w14:textId="72C983D9" w:rsidR="009A4379" w:rsidRPr="00F40C65" w:rsidRDefault="009A4379" w:rsidP="009A437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25,674</w:t>
            </w:r>
          </w:p>
        </w:tc>
        <w:tc>
          <w:tcPr>
            <w:tcW w:w="184" w:type="dxa"/>
            <w:gridSpan w:val="2"/>
          </w:tcPr>
          <w:p w14:paraId="685D3A39" w14:textId="77777777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28CD8" w14:textId="21E98E8F" w:rsidR="009A4379" w:rsidRPr="00F40C65" w:rsidRDefault="0081008A" w:rsidP="009A437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16" w:type="dxa"/>
          </w:tcPr>
          <w:p w14:paraId="1F1FB319" w14:textId="77777777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22923" w14:textId="1CE11500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</w:t>
            </w:r>
            <w:r w:rsidR="0081008A"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781</w:t>
            </w: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59C1086B" w14:textId="77777777" w:rsidR="009A4379" w:rsidRPr="00F40C65" w:rsidRDefault="009A4379" w:rsidP="009A437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CCF81" w14:textId="43C24F26" w:rsidR="009A4379" w:rsidRPr="00F40C65" w:rsidRDefault="009A4379" w:rsidP="009A437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23,368</w:t>
            </w:r>
          </w:p>
        </w:tc>
      </w:tr>
      <w:tr w:rsidR="009A4379" w:rsidRPr="00F40C65" w14:paraId="14FF43F3" w14:textId="77777777" w:rsidTr="009A4379">
        <w:trPr>
          <w:trHeight w:val="80"/>
        </w:trPr>
        <w:tc>
          <w:tcPr>
            <w:tcW w:w="3983" w:type="dxa"/>
          </w:tcPr>
          <w:p w14:paraId="5F4C8CC6" w14:textId="77777777" w:rsidR="009A4379" w:rsidRPr="00F40C65" w:rsidRDefault="009A4379" w:rsidP="009A437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4" w:type="dxa"/>
            <w:vAlign w:val="bottom"/>
          </w:tcPr>
          <w:p w14:paraId="16C16E22" w14:textId="77777777" w:rsidR="009A4379" w:rsidRPr="00F40C65" w:rsidRDefault="009A4379" w:rsidP="009A43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</w:tcPr>
          <w:p w14:paraId="2DC01C9F" w14:textId="77777777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0" w:type="dxa"/>
            <w:gridSpan w:val="2"/>
            <w:tcBorders>
              <w:top w:val="double" w:sz="4" w:space="0" w:color="auto"/>
            </w:tcBorders>
            <w:vAlign w:val="bottom"/>
          </w:tcPr>
          <w:p w14:paraId="15AADEE7" w14:textId="5B8F9125" w:rsidR="009A4379" w:rsidRPr="00F40C65" w:rsidRDefault="009A4379" w:rsidP="009A43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6" w:type="dxa"/>
          </w:tcPr>
          <w:p w14:paraId="468AC3AE" w14:textId="77777777" w:rsidR="009A4379" w:rsidRPr="00F40C65" w:rsidRDefault="009A4379" w:rsidP="009A437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57360182" w14:textId="1E268360" w:rsidR="009A4379" w:rsidRPr="00F40C65" w:rsidRDefault="009A4379" w:rsidP="009A437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4DE4BDE7" w14:textId="77777777" w:rsidR="009A4379" w:rsidRPr="00F40C65" w:rsidRDefault="009A4379" w:rsidP="009A437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gridSpan w:val="2"/>
            <w:vAlign w:val="bottom"/>
          </w:tcPr>
          <w:p w14:paraId="5B56336A" w14:textId="77777777" w:rsidR="009A4379" w:rsidRPr="00F40C65" w:rsidRDefault="009A4379" w:rsidP="009A437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A4379" w:rsidRPr="00F40C65" w14:paraId="0CECFBFC" w14:textId="77777777" w:rsidTr="009A4379">
        <w:trPr>
          <w:trHeight w:val="80"/>
        </w:trPr>
        <w:tc>
          <w:tcPr>
            <w:tcW w:w="3983" w:type="dxa"/>
          </w:tcPr>
          <w:p w14:paraId="1FDE7DF9" w14:textId="77777777" w:rsidR="009A4379" w:rsidRPr="00F40C65" w:rsidRDefault="009A4379" w:rsidP="009A437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004" w:type="dxa"/>
            <w:vAlign w:val="bottom"/>
          </w:tcPr>
          <w:p w14:paraId="359371E1" w14:textId="5FEDEF76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184" w:type="dxa"/>
            <w:gridSpan w:val="2"/>
          </w:tcPr>
          <w:p w14:paraId="0CCF2452" w14:textId="77777777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48495F5" w14:textId="4ED57C2C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54" w:type="dxa"/>
            <w:gridSpan w:val="4"/>
          </w:tcPr>
          <w:p w14:paraId="10CF5DF5" w14:textId="77777777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1D79D450" w14:textId="5481C0D4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79" w:type="dxa"/>
          </w:tcPr>
          <w:p w14:paraId="65D2C1B9" w14:textId="77777777" w:rsidR="009A4379" w:rsidRPr="00F40C65" w:rsidRDefault="009A4379" w:rsidP="009A437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gridSpan w:val="2"/>
            <w:vAlign w:val="bottom"/>
          </w:tcPr>
          <w:p w14:paraId="615ECD0B" w14:textId="021FFAFD" w:rsidR="009A4379" w:rsidRPr="00F40C65" w:rsidRDefault="004E71CD" w:rsidP="004E71CD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            (</w:t>
            </w:r>
            <w:r w:rsidR="009A4379"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</w:t>
            </w:r>
            <w:r w:rsidR="00C63135"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A4379" w:rsidRPr="00F40C65" w14:paraId="3C64FE37" w14:textId="77777777" w:rsidTr="000F39D8">
        <w:trPr>
          <w:trHeight w:val="80"/>
        </w:trPr>
        <w:tc>
          <w:tcPr>
            <w:tcW w:w="3983" w:type="dxa"/>
          </w:tcPr>
          <w:p w14:paraId="57FCEA45" w14:textId="58679BB6" w:rsidR="009A4379" w:rsidRPr="00F40C65" w:rsidRDefault="009A4379" w:rsidP="009A437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 และอุปกรณ์ </w:t>
            </w:r>
          </w:p>
        </w:tc>
        <w:tc>
          <w:tcPr>
            <w:tcW w:w="1004" w:type="dxa"/>
            <w:vAlign w:val="bottom"/>
          </w:tcPr>
          <w:p w14:paraId="1CB43B60" w14:textId="025FCEE4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01324C68" w14:textId="77777777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0" w:type="dxa"/>
            <w:gridSpan w:val="2"/>
            <w:tcBorders>
              <w:bottom w:val="double" w:sz="4" w:space="0" w:color="auto"/>
            </w:tcBorders>
            <w:vAlign w:val="bottom"/>
          </w:tcPr>
          <w:p w14:paraId="49569157" w14:textId="7708F825" w:rsidR="009A4379" w:rsidRPr="00F40C65" w:rsidRDefault="000F39D8" w:rsidP="009A437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(21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,753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02C5BF24" w14:textId="77777777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19128AAD" w14:textId="4D818FE1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32</w:t>
            </w:r>
            <w:r w:rsidR="000F39D8"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79" w:type="dxa"/>
          </w:tcPr>
          <w:p w14:paraId="775EE10A" w14:textId="77777777" w:rsidR="009A4379" w:rsidRPr="00F40C65" w:rsidRDefault="009A4379" w:rsidP="009A437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gridSpan w:val="2"/>
            <w:vAlign w:val="bottom"/>
          </w:tcPr>
          <w:p w14:paraId="0DEC46CE" w14:textId="4ECCFFDE" w:rsidR="009A4379" w:rsidRPr="00F40C65" w:rsidRDefault="00C63135" w:rsidP="009A437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0F39D8"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21</w:t>
            </w:r>
            <w:r w:rsidR="000F39D8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,432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A4379" w:rsidRPr="00F40C65" w14:paraId="125DD71A" w14:textId="77777777" w:rsidTr="000F39D8">
        <w:trPr>
          <w:trHeight w:val="80"/>
        </w:trPr>
        <w:tc>
          <w:tcPr>
            <w:tcW w:w="3983" w:type="dxa"/>
          </w:tcPr>
          <w:p w14:paraId="7A8BB5FB" w14:textId="77777777" w:rsidR="009A4379" w:rsidRPr="00F40C65" w:rsidRDefault="009A4379" w:rsidP="009A437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14A4E" w14:textId="49C71F85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184" w:type="dxa"/>
            <w:gridSpan w:val="2"/>
          </w:tcPr>
          <w:p w14:paraId="6B06FD96" w14:textId="77777777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1C705E" w14:textId="492C25B9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F39D8"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21,753</w:t>
            </w: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4A23A3F0" w14:textId="77777777" w:rsidR="009A4379" w:rsidRPr="00F40C65" w:rsidRDefault="009A4379" w:rsidP="009A437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6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FC4C7" w14:textId="3B4A35D1" w:rsidR="009A4379" w:rsidRPr="00F40C65" w:rsidRDefault="000F39D8" w:rsidP="009A437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179" w:type="dxa"/>
          </w:tcPr>
          <w:p w14:paraId="21FCDF16" w14:textId="77777777" w:rsidR="009A4379" w:rsidRPr="00F40C65" w:rsidRDefault="009A4379" w:rsidP="009A437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0BD5" w14:textId="4D9112CE" w:rsidR="009A4379" w:rsidRPr="00F40C65" w:rsidRDefault="00C63135" w:rsidP="009A437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F39D8"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21,462</w:t>
            </w:r>
            <w:r w:rsidRPr="00F40C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6A0E1EDC" w14:textId="77777777" w:rsidR="009A4379" w:rsidRPr="00F40C65" w:rsidRDefault="00C61EB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5E8C4D9E" w14:textId="559902D2" w:rsidR="00E214E4" w:rsidRPr="00F40C65" w:rsidRDefault="00E214E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8FF00A3" w14:textId="77777777" w:rsidR="004E71CD" w:rsidRPr="00F40C65" w:rsidRDefault="004E71C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609B6DA" w14:textId="77777777" w:rsidR="004E71CD" w:rsidRPr="00F40C65" w:rsidRDefault="004E71C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B654F34" w14:textId="77777777" w:rsidR="004E71CD" w:rsidRPr="00F40C65" w:rsidRDefault="004E71C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43CCBE2" w14:textId="77777777" w:rsidR="004E71CD" w:rsidRPr="00F40C65" w:rsidRDefault="004E71C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5034E28" w14:textId="77777777" w:rsidR="002D29FB" w:rsidRPr="00F40C65" w:rsidRDefault="002D29FB" w:rsidP="002D2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14:paraId="4ADA5303" w14:textId="4B6674D8" w:rsidR="002D29FB" w:rsidRPr="00F40C65" w:rsidRDefault="002D29FB" w:rsidP="002D2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</w:p>
    <w:tbl>
      <w:tblPr>
        <w:tblW w:w="1039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8"/>
        <w:gridCol w:w="180"/>
        <w:gridCol w:w="180"/>
        <w:gridCol w:w="1349"/>
        <w:gridCol w:w="180"/>
        <w:gridCol w:w="184"/>
        <w:gridCol w:w="1695"/>
        <w:gridCol w:w="287"/>
        <w:gridCol w:w="1443"/>
        <w:gridCol w:w="1458"/>
      </w:tblGrid>
      <w:tr w:rsidR="004E71CD" w:rsidRPr="00F40C65" w14:paraId="39BC8E9C" w14:textId="77777777" w:rsidTr="00C46344">
        <w:trPr>
          <w:trHeight w:val="547"/>
          <w:tblHeader/>
        </w:trPr>
        <w:tc>
          <w:tcPr>
            <w:tcW w:w="3438" w:type="dxa"/>
          </w:tcPr>
          <w:p w14:paraId="34AF64F2" w14:textId="77777777" w:rsidR="004E71CD" w:rsidRPr="00F40C65" w:rsidRDefault="004E71CD" w:rsidP="007D671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972748" w14:textId="77777777" w:rsidR="004E71CD" w:rsidRPr="00F40C65" w:rsidRDefault="004E71CD" w:rsidP="007D671A">
            <w:pPr>
              <w:ind w:left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B704617" w14:textId="77777777" w:rsidR="004E71CD" w:rsidRPr="00F40C65" w:rsidRDefault="004E71CD" w:rsidP="007D671A">
            <w:pPr>
              <w:ind w:left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96" w:type="dxa"/>
            <w:gridSpan w:val="7"/>
            <w:vAlign w:val="bottom"/>
          </w:tcPr>
          <w:p w14:paraId="47C05CFF" w14:textId="27AB2327" w:rsidR="004E71CD" w:rsidRPr="00F40C65" w:rsidRDefault="004E71CD" w:rsidP="004E71CD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1CD" w:rsidRPr="00F40C65" w14:paraId="617E72EC" w14:textId="77777777" w:rsidTr="00C46344">
        <w:trPr>
          <w:gridAfter w:val="1"/>
          <w:wAfter w:w="1458" w:type="dxa"/>
          <w:trHeight w:val="80"/>
          <w:tblHeader/>
        </w:trPr>
        <w:tc>
          <w:tcPr>
            <w:tcW w:w="3438" w:type="dxa"/>
          </w:tcPr>
          <w:p w14:paraId="11B7C6B3" w14:textId="77777777" w:rsidR="004E71CD" w:rsidRPr="00F40C65" w:rsidRDefault="004E71CD" w:rsidP="007D671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gridSpan w:val="3"/>
            <w:vAlign w:val="bottom"/>
          </w:tcPr>
          <w:p w14:paraId="524E7434" w14:textId="77777777" w:rsidR="004E71CD" w:rsidRPr="00F40C65" w:rsidRDefault="004E71CD" w:rsidP="007D671A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CCCB0E" w14:textId="77777777" w:rsidR="004E71CD" w:rsidRPr="00F40C65" w:rsidRDefault="004E71CD" w:rsidP="007D671A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969B99" w14:textId="77777777" w:rsidR="004E71CD" w:rsidRPr="00F40C65" w:rsidRDefault="004E71CD" w:rsidP="007D671A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4EEB865" w14:textId="77777777" w:rsidR="004E71CD" w:rsidRPr="00F40C65" w:rsidRDefault="004E71CD" w:rsidP="007D671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1DC094F" w14:textId="17CADC43" w:rsidR="004E71CD" w:rsidRPr="00F40C65" w:rsidRDefault="004E71CD" w:rsidP="007D671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315DF58A" w14:textId="77777777" w:rsidR="004E71CD" w:rsidRPr="00F40C65" w:rsidRDefault="004E71CD" w:rsidP="007D671A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</w:p>
          <w:p w14:paraId="7CA180CD" w14:textId="77777777" w:rsidR="004E71CD" w:rsidRPr="00F40C65" w:rsidRDefault="004E71CD" w:rsidP="007D671A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) /รายได้</w:t>
            </w:r>
          </w:p>
          <w:p w14:paraId="5AD73839" w14:textId="77777777" w:rsidR="004E71CD" w:rsidRPr="00F40C65" w:rsidRDefault="004E71CD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0D94D760" w14:textId="77777777" w:rsidR="004E71CD" w:rsidRPr="00F40C65" w:rsidRDefault="004E71CD" w:rsidP="007D671A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87" w:type="dxa"/>
          </w:tcPr>
          <w:p w14:paraId="22172A3C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43" w:type="dxa"/>
            <w:vAlign w:val="bottom"/>
          </w:tcPr>
          <w:p w14:paraId="6DBC07A7" w14:textId="77777777" w:rsidR="004E71CD" w:rsidRPr="00F40C65" w:rsidRDefault="004E71CD" w:rsidP="007D671A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E71CD" w:rsidRPr="00F40C65" w14:paraId="6CB57CC3" w14:textId="77777777" w:rsidTr="00C46344">
        <w:trPr>
          <w:gridAfter w:val="1"/>
          <w:wAfter w:w="1458" w:type="dxa"/>
          <w:trHeight w:val="80"/>
          <w:tblHeader/>
        </w:trPr>
        <w:tc>
          <w:tcPr>
            <w:tcW w:w="3438" w:type="dxa"/>
          </w:tcPr>
          <w:p w14:paraId="4B0BBF3F" w14:textId="77777777" w:rsidR="004E71CD" w:rsidRPr="00F40C65" w:rsidRDefault="004E71CD" w:rsidP="007D671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gridSpan w:val="3"/>
            <w:vAlign w:val="bottom"/>
          </w:tcPr>
          <w:p w14:paraId="1CB4A2DD" w14:textId="77777777" w:rsidR="004E71CD" w:rsidRPr="00F40C65" w:rsidRDefault="004E71CD" w:rsidP="007D671A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D1CD61" w14:textId="77777777" w:rsidR="004E71CD" w:rsidRPr="00F40C65" w:rsidRDefault="004E71CD" w:rsidP="007D671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8D8BCFE" w14:textId="68D38CBC" w:rsidR="004E71CD" w:rsidRPr="00F40C65" w:rsidRDefault="004E71CD" w:rsidP="007D671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0DD74BC5" w14:textId="77777777" w:rsidR="004E71CD" w:rsidRPr="00F40C65" w:rsidRDefault="004E71CD" w:rsidP="007D671A">
            <w:pPr>
              <w:ind w:left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31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87" w:type="dxa"/>
          </w:tcPr>
          <w:p w14:paraId="178282D6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43" w:type="dxa"/>
            <w:vAlign w:val="bottom"/>
          </w:tcPr>
          <w:p w14:paraId="04E1FD0D" w14:textId="77777777" w:rsidR="004E71CD" w:rsidRPr="00F40C65" w:rsidRDefault="004E71CD" w:rsidP="007D671A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71CD" w:rsidRPr="00F40C65" w14:paraId="0D4CCDB8" w14:textId="77777777" w:rsidTr="004E71CD">
        <w:trPr>
          <w:gridAfter w:val="7"/>
          <w:wAfter w:w="6596" w:type="dxa"/>
          <w:trHeight w:val="80"/>
          <w:tblHeader/>
        </w:trPr>
        <w:tc>
          <w:tcPr>
            <w:tcW w:w="3438" w:type="dxa"/>
          </w:tcPr>
          <w:p w14:paraId="09804904" w14:textId="77777777" w:rsidR="004E71CD" w:rsidRPr="00F40C65" w:rsidRDefault="004E71CD" w:rsidP="007D671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271D85" w14:textId="77777777" w:rsidR="004E71CD" w:rsidRPr="00F40C65" w:rsidRDefault="004E71CD" w:rsidP="007D671A">
            <w:pPr>
              <w:ind w:left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9632177" w14:textId="77777777" w:rsidR="004E71CD" w:rsidRPr="00F40C65" w:rsidRDefault="004E71CD" w:rsidP="007D671A">
            <w:pPr>
              <w:ind w:left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E71CD" w:rsidRPr="00F40C65" w14:paraId="19FBC81E" w14:textId="77777777" w:rsidTr="00C46344">
        <w:trPr>
          <w:gridAfter w:val="1"/>
          <w:wAfter w:w="1458" w:type="dxa"/>
          <w:trHeight w:val="80"/>
        </w:trPr>
        <w:tc>
          <w:tcPr>
            <w:tcW w:w="3438" w:type="dxa"/>
          </w:tcPr>
          <w:p w14:paraId="567CC790" w14:textId="77777777" w:rsidR="004E71CD" w:rsidRPr="00F40C65" w:rsidRDefault="004E71CD" w:rsidP="007D671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9" w:type="dxa"/>
            <w:gridSpan w:val="3"/>
            <w:vAlign w:val="bottom"/>
          </w:tcPr>
          <w:p w14:paraId="0C00B03D" w14:textId="77777777" w:rsidR="004E71CD" w:rsidRPr="00F40C65" w:rsidRDefault="004E71CD" w:rsidP="007D67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EF110C4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175CE3C" w14:textId="1EA44A7E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6F757E81" w14:textId="77777777" w:rsidR="004E71CD" w:rsidRPr="00F40C65" w:rsidRDefault="004E71CD" w:rsidP="007D67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7" w:type="dxa"/>
          </w:tcPr>
          <w:p w14:paraId="0983093C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03060BB5" w14:textId="77777777" w:rsidR="004E71CD" w:rsidRPr="00F40C65" w:rsidRDefault="004E71CD" w:rsidP="007D67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E71CD" w:rsidRPr="00F40C65" w14:paraId="6E0CCD9E" w14:textId="77777777" w:rsidTr="00C46344">
        <w:trPr>
          <w:gridAfter w:val="1"/>
          <w:wAfter w:w="1458" w:type="dxa"/>
          <w:trHeight w:val="80"/>
        </w:trPr>
        <w:tc>
          <w:tcPr>
            <w:tcW w:w="3438" w:type="dxa"/>
          </w:tcPr>
          <w:p w14:paraId="6B38E491" w14:textId="77777777" w:rsidR="004E71CD" w:rsidRPr="00F40C65" w:rsidRDefault="004E71CD" w:rsidP="007D671A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9" w:type="dxa"/>
            <w:gridSpan w:val="3"/>
            <w:vAlign w:val="bottom"/>
          </w:tcPr>
          <w:p w14:paraId="00A56BF7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13,689</w:t>
            </w:r>
          </w:p>
        </w:tc>
        <w:tc>
          <w:tcPr>
            <w:tcW w:w="180" w:type="dxa"/>
          </w:tcPr>
          <w:p w14:paraId="106F8E00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652B9BC0" w14:textId="3692754F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5502F75B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(3,303)</w:t>
            </w:r>
          </w:p>
        </w:tc>
        <w:tc>
          <w:tcPr>
            <w:tcW w:w="287" w:type="dxa"/>
          </w:tcPr>
          <w:p w14:paraId="6DD844DC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1CD68DDB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10,386</w:t>
            </w:r>
          </w:p>
        </w:tc>
      </w:tr>
      <w:tr w:rsidR="004E71CD" w:rsidRPr="00F40C65" w14:paraId="594D4833" w14:textId="77777777" w:rsidTr="00C46344">
        <w:trPr>
          <w:gridAfter w:val="1"/>
          <w:wAfter w:w="1458" w:type="dxa"/>
          <w:trHeight w:val="80"/>
        </w:trPr>
        <w:tc>
          <w:tcPr>
            <w:tcW w:w="3438" w:type="dxa"/>
          </w:tcPr>
          <w:p w14:paraId="7C39160A" w14:textId="77777777" w:rsidR="004E71CD" w:rsidRPr="00F40C65" w:rsidRDefault="004E71CD" w:rsidP="007D671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9" w:type="dxa"/>
            <w:gridSpan w:val="3"/>
            <w:vAlign w:val="bottom"/>
          </w:tcPr>
          <w:p w14:paraId="350F7059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180" w:type="dxa"/>
          </w:tcPr>
          <w:p w14:paraId="08EE05A6" w14:textId="77777777" w:rsidR="004E71CD" w:rsidRPr="00F40C65" w:rsidRDefault="004E71CD" w:rsidP="007D671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2C55E3C5" w14:textId="60BAF6C3" w:rsidR="004E71CD" w:rsidRPr="00F40C65" w:rsidRDefault="004E71CD" w:rsidP="007D671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760FC372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287" w:type="dxa"/>
          </w:tcPr>
          <w:p w14:paraId="55C9E62C" w14:textId="77777777" w:rsidR="004E71CD" w:rsidRPr="00F40C65" w:rsidRDefault="004E71CD" w:rsidP="007D671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3" w:type="dxa"/>
            <w:vAlign w:val="bottom"/>
          </w:tcPr>
          <w:p w14:paraId="3D900645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E71CD" w:rsidRPr="00F40C65" w14:paraId="5204E2BC" w14:textId="77777777" w:rsidTr="00C46344">
        <w:trPr>
          <w:gridAfter w:val="1"/>
          <w:wAfter w:w="1458" w:type="dxa"/>
          <w:trHeight w:val="80"/>
        </w:trPr>
        <w:tc>
          <w:tcPr>
            <w:tcW w:w="3438" w:type="dxa"/>
          </w:tcPr>
          <w:p w14:paraId="04D7C325" w14:textId="77777777" w:rsidR="004E71CD" w:rsidRPr="00F40C65" w:rsidRDefault="004E71CD" w:rsidP="007D671A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09" w:type="dxa"/>
            <w:gridSpan w:val="3"/>
            <w:vAlign w:val="bottom"/>
          </w:tcPr>
          <w:p w14:paraId="64660428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10,819</w:t>
            </w:r>
          </w:p>
        </w:tc>
        <w:tc>
          <w:tcPr>
            <w:tcW w:w="180" w:type="dxa"/>
          </w:tcPr>
          <w:p w14:paraId="02D462BB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8BA68B2" w14:textId="3E02E3AF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624F394C" w14:textId="3A0808A6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1,196</w:t>
            </w:r>
          </w:p>
        </w:tc>
        <w:tc>
          <w:tcPr>
            <w:tcW w:w="287" w:type="dxa"/>
          </w:tcPr>
          <w:p w14:paraId="14560123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42765E1A" w14:textId="05ADAD3B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12,015</w:t>
            </w:r>
          </w:p>
        </w:tc>
      </w:tr>
      <w:tr w:rsidR="004E71CD" w:rsidRPr="00F40C65" w14:paraId="185D12A4" w14:textId="77777777" w:rsidTr="00C46344">
        <w:trPr>
          <w:gridAfter w:val="1"/>
          <w:wAfter w:w="1458" w:type="dxa"/>
          <w:trHeight w:val="80"/>
        </w:trPr>
        <w:tc>
          <w:tcPr>
            <w:tcW w:w="3438" w:type="dxa"/>
          </w:tcPr>
          <w:p w14:paraId="759F0A35" w14:textId="77777777" w:rsidR="004E71CD" w:rsidRPr="00F40C65" w:rsidRDefault="004E71CD" w:rsidP="007D671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709" w:type="dxa"/>
            <w:gridSpan w:val="3"/>
            <w:vAlign w:val="bottom"/>
          </w:tcPr>
          <w:p w14:paraId="7157793B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80" w:type="dxa"/>
          </w:tcPr>
          <w:p w14:paraId="13C8B7A4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3D2AE84" w14:textId="11DA20EE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047DCEF4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7" w:type="dxa"/>
          </w:tcPr>
          <w:p w14:paraId="697927AD" w14:textId="77777777" w:rsidR="004E71CD" w:rsidRPr="00F40C65" w:rsidRDefault="004E71CD" w:rsidP="007D671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3" w:type="dxa"/>
            <w:vAlign w:val="bottom"/>
          </w:tcPr>
          <w:p w14:paraId="67F40B29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</w:tr>
      <w:tr w:rsidR="004E71CD" w:rsidRPr="00F40C65" w14:paraId="561B5E8B" w14:textId="77777777" w:rsidTr="00C46344">
        <w:trPr>
          <w:gridAfter w:val="1"/>
          <w:wAfter w:w="1458" w:type="dxa"/>
          <w:trHeight w:val="80"/>
        </w:trPr>
        <w:tc>
          <w:tcPr>
            <w:tcW w:w="3438" w:type="dxa"/>
          </w:tcPr>
          <w:p w14:paraId="45A0E2E3" w14:textId="77777777" w:rsidR="004E71CD" w:rsidRPr="00F40C65" w:rsidRDefault="004E71CD" w:rsidP="007D671A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CF8FA" w14:textId="77777777" w:rsidR="004E71CD" w:rsidRPr="00F40C65" w:rsidRDefault="004E71CD" w:rsidP="007D67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25,674</w:t>
            </w:r>
          </w:p>
        </w:tc>
        <w:tc>
          <w:tcPr>
            <w:tcW w:w="180" w:type="dxa"/>
          </w:tcPr>
          <w:p w14:paraId="43F860AD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05878D9" w14:textId="161DA141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0D121" w14:textId="1B1F6C21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(2,753)</w:t>
            </w:r>
          </w:p>
        </w:tc>
        <w:tc>
          <w:tcPr>
            <w:tcW w:w="287" w:type="dxa"/>
          </w:tcPr>
          <w:p w14:paraId="4F03D6F3" w14:textId="77777777" w:rsidR="004E71CD" w:rsidRPr="00F40C65" w:rsidRDefault="004E71CD" w:rsidP="007D671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A0915" w14:textId="67A2BBA6" w:rsidR="004E71CD" w:rsidRPr="00F40C65" w:rsidRDefault="004E71CD" w:rsidP="007D67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22,921</w:t>
            </w:r>
          </w:p>
        </w:tc>
      </w:tr>
      <w:tr w:rsidR="004E71CD" w:rsidRPr="00F40C65" w14:paraId="58409BCE" w14:textId="77777777" w:rsidTr="00C46344">
        <w:trPr>
          <w:gridAfter w:val="1"/>
          <w:wAfter w:w="1458" w:type="dxa"/>
          <w:trHeight w:val="80"/>
        </w:trPr>
        <w:tc>
          <w:tcPr>
            <w:tcW w:w="3438" w:type="dxa"/>
          </w:tcPr>
          <w:p w14:paraId="7306D442" w14:textId="77777777" w:rsidR="004E71CD" w:rsidRPr="00F40C65" w:rsidRDefault="004E71CD" w:rsidP="007D671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9" w:type="dxa"/>
            <w:gridSpan w:val="3"/>
            <w:vAlign w:val="bottom"/>
          </w:tcPr>
          <w:p w14:paraId="6809D90B" w14:textId="77777777" w:rsidR="004E71CD" w:rsidRPr="00F40C65" w:rsidRDefault="004E71CD" w:rsidP="007D67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69E5E73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CD85895" w14:textId="21D04908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72CB20F2" w14:textId="77777777" w:rsidR="004E71CD" w:rsidRPr="00F40C65" w:rsidRDefault="004E71CD" w:rsidP="007D67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7" w:type="dxa"/>
          </w:tcPr>
          <w:p w14:paraId="75BBD56D" w14:textId="77777777" w:rsidR="004E71CD" w:rsidRPr="00F40C65" w:rsidRDefault="004E71CD" w:rsidP="007D671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3" w:type="dxa"/>
            <w:vAlign w:val="bottom"/>
          </w:tcPr>
          <w:p w14:paraId="41F7BDFE" w14:textId="77777777" w:rsidR="004E71CD" w:rsidRPr="00F40C65" w:rsidRDefault="004E71CD" w:rsidP="007D67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E71CD" w:rsidRPr="00F40C65" w14:paraId="3B3C8CDE" w14:textId="77777777" w:rsidTr="00C46344">
        <w:trPr>
          <w:gridAfter w:val="1"/>
          <w:wAfter w:w="1458" w:type="dxa"/>
          <w:trHeight w:val="80"/>
        </w:trPr>
        <w:tc>
          <w:tcPr>
            <w:tcW w:w="3438" w:type="dxa"/>
          </w:tcPr>
          <w:p w14:paraId="41A60235" w14:textId="77777777" w:rsidR="004E71CD" w:rsidRPr="00F40C65" w:rsidRDefault="004E71CD" w:rsidP="007D671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709" w:type="dxa"/>
            <w:gridSpan w:val="3"/>
            <w:vAlign w:val="bottom"/>
          </w:tcPr>
          <w:p w14:paraId="18AF72F7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180" w:type="dxa"/>
          </w:tcPr>
          <w:p w14:paraId="364DCEDD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DDA1AB1" w14:textId="4B4F828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533EAB2D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287" w:type="dxa"/>
          </w:tcPr>
          <w:p w14:paraId="2639C400" w14:textId="77777777" w:rsidR="004E71CD" w:rsidRPr="00F40C65" w:rsidRDefault="004E71CD" w:rsidP="007D671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3" w:type="dxa"/>
            <w:vAlign w:val="bottom"/>
          </w:tcPr>
          <w:p w14:paraId="112107FF" w14:textId="1A83438C" w:rsidR="004E71CD" w:rsidRPr="00F40C65" w:rsidRDefault="001966E5" w:rsidP="007D671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4E71CD"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E71CD" w:rsidRPr="00F40C65" w14:paraId="073F2C9D" w14:textId="77777777" w:rsidTr="00C46344">
        <w:trPr>
          <w:gridAfter w:val="1"/>
          <w:wAfter w:w="1458" w:type="dxa"/>
          <w:trHeight w:val="80"/>
        </w:trPr>
        <w:tc>
          <w:tcPr>
            <w:tcW w:w="3438" w:type="dxa"/>
          </w:tcPr>
          <w:p w14:paraId="1CF4E237" w14:textId="77777777" w:rsidR="004E71CD" w:rsidRPr="00F40C65" w:rsidRDefault="004E71CD" w:rsidP="007D671A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708FB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180" w:type="dxa"/>
          </w:tcPr>
          <w:p w14:paraId="12A4E01A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2407D72" w14:textId="332FF32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9466B" w14:textId="77777777" w:rsidR="004E71CD" w:rsidRPr="00F40C65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287" w:type="dxa"/>
          </w:tcPr>
          <w:p w14:paraId="37AF6611" w14:textId="77777777" w:rsidR="004E71CD" w:rsidRPr="00F40C65" w:rsidRDefault="004E71CD" w:rsidP="007D671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B62EE" w14:textId="2BD8EF9D" w:rsidR="004E71CD" w:rsidRPr="00F40C65" w:rsidRDefault="001966E5" w:rsidP="007D671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4E71CD" w:rsidRPr="00F40C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30</w:t>
            </w:r>
            <w:r w:rsidRPr="00F40C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1782D015" w14:textId="3BE66C7C" w:rsidR="002D29FB" w:rsidRPr="00F40C65" w:rsidRDefault="002D29F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041FD90B" w14:textId="77777777" w:rsidR="002D29FB" w:rsidRPr="00F40C65" w:rsidRDefault="002D29F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A22A6BD" w14:textId="77777777" w:rsidR="004E71CD" w:rsidRDefault="004E71C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434AF5" w14:textId="77777777" w:rsid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AB35428" w14:textId="77777777" w:rsid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EC2730" w14:textId="77777777" w:rsid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85EFAA2" w14:textId="77777777" w:rsidR="00F40C65" w:rsidRP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A36E879" w14:textId="77777777" w:rsidR="004E71CD" w:rsidRPr="00F40C65" w:rsidRDefault="004E71C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19"/>
        <w:gridCol w:w="1440"/>
        <w:gridCol w:w="180"/>
        <w:gridCol w:w="1800"/>
        <w:gridCol w:w="179"/>
        <w:gridCol w:w="1432"/>
        <w:gridCol w:w="6"/>
      </w:tblGrid>
      <w:tr w:rsidR="00A5739F" w:rsidRPr="00F40C65" w14:paraId="3A0D430F" w14:textId="77777777" w:rsidTr="00A5739F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14:paraId="5C95240A" w14:textId="77777777" w:rsidR="00A5739F" w:rsidRPr="00F40C65" w:rsidRDefault="00A5739F" w:rsidP="008846DF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5"/>
            <w:vAlign w:val="bottom"/>
          </w:tcPr>
          <w:p w14:paraId="60947304" w14:textId="77777777" w:rsidR="00A5739F" w:rsidRPr="00F40C65" w:rsidRDefault="00A5739F" w:rsidP="008846DF">
            <w:pPr>
              <w:ind w:left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5739F" w:rsidRPr="00F40C65" w14:paraId="52F94664" w14:textId="77777777" w:rsidTr="008846DF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14:paraId="29D271CA" w14:textId="77777777" w:rsidR="00A5739F" w:rsidRPr="00F40C65" w:rsidRDefault="00A5739F" w:rsidP="008846DF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6415F9" w14:textId="77777777" w:rsidR="00A5739F" w:rsidRPr="00F40C65" w:rsidRDefault="00A5739F" w:rsidP="008846DF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AB9EC9" w14:textId="77777777" w:rsidR="00A5739F" w:rsidRPr="00F40C65" w:rsidRDefault="00A5739F" w:rsidP="008846DF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F7811A" w14:textId="77777777" w:rsidR="00A5739F" w:rsidRPr="00F40C65" w:rsidRDefault="00A5739F" w:rsidP="008846DF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1320947F" w14:textId="77777777" w:rsidR="00A5739F" w:rsidRPr="00F40C65" w:rsidRDefault="00A5739F" w:rsidP="008846DF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3ED7BA4" w14:textId="77777777" w:rsidR="00A5739F" w:rsidRPr="00F40C65" w:rsidRDefault="00A5739F" w:rsidP="008846DF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</w:p>
          <w:p w14:paraId="28AD2290" w14:textId="77777777" w:rsidR="00A5739F" w:rsidRPr="00F40C65" w:rsidRDefault="00A5739F" w:rsidP="008846DF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) /รายได้</w:t>
            </w:r>
          </w:p>
          <w:p w14:paraId="1513BBF1" w14:textId="77777777" w:rsidR="00A5739F" w:rsidRPr="00F40C65" w:rsidRDefault="00A5739F" w:rsidP="00884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311DC6EC" w14:textId="77777777" w:rsidR="00A5739F" w:rsidRPr="00F40C65" w:rsidRDefault="00A5739F" w:rsidP="008846DF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9" w:type="dxa"/>
          </w:tcPr>
          <w:p w14:paraId="5E651251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2" w:type="dxa"/>
            <w:vAlign w:val="bottom"/>
          </w:tcPr>
          <w:p w14:paraId="667C8B4F" w14:textId="77777777" w:rsidR="00A5739F" w:rsidRPr="00F40C65" w:rsidRDefault="00A5739F" w:rsidP="008846DF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5739F" w:rsidRPr="00F40C65" w14:paraId="5E05FF79" w14:textId="77777777" w:rsidTr="008846DF">
        <w:trPr>
          <w:gridAfter w:val="1"/>
          <w:wAfter w:w="6" w:type="dxa"/>
          <w:trHeight w:val="80"/>
          <w:tblHeader/>
        </w:trPr>
        <w:tc>
          <w:tcPr>
            <w:tcW w:w="4319" w:type="dxa"/>
          </w:tcPr>
          <w:p w14:paraId="400E4B5C" w14:textId="77777777" w:rsidR="00A5739F" w:rsidRPr="00F40C65" w:rsidRDefault="00A5739F" w:rsidP="008846DF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6DEAE0" w14:textId="77777777" w:rsidR="00A5739F" w:rsidRPr="00F40C65" w:rsidRDefault="00A5739F" w:rsidP="008846DF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D88724" w14:textId="77777777" w:rsidR="00A5739F" w:rsidRPr="00F40C65" w:rsidRDefault="00A5739F" w:rsidP="008846DF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C53BFB" w14:textId="77777777" w:rsidR="00A5739F" w:rsidRPr="00F40C65" w:rsidRDefault="00A5739F" w:rsidP="008846DF">
            <w:pPr>
              <w:ind w:left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31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14:paraId="489AE619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2" w:type="dxa"/>
            <w:vAlign w:val="bottom"/>
          </w:tcPr>
          <w:p w14:paraId="797A25B8" w14:textId="77777777" w:rsidR="00A5739F" w:rsidRPr="00F40C65" w:rsidRDefault="00A5739F" w:rsidP="008846DF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39F" w:rsidRPr="00F40C65" w14:paraId="58B6673F" w14:textId="77777777" w:rsidTr="008846DF">
        <w:trPr>
          <w:trHeight w:val="80"/>
          <w:tblHeader/>
        </w:trPr>
        <w:tc>
          <w:tcPr>
            <w:tcW w:w="4319" w:type="dxa"/>
          </w:tcPr>
          <w:p w14:paraId="2726BA12" w14:textId="77777777" w:rsidR="00A5739F" w:rsidRPr="00F40C65" w:rsidRDefault="00A5739F" w:rsidP="008846DF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7" w:type="dxa"/>
            <w:gridSpan w:val="6"/>
          </w:tcPr>
          <w:p w14:paraId="13BD1AB6" w14:textId="77777777" w:rsidR="00A5739F" w:rsidRPr="00F40C65" w:rsidRDefault="00A5739F" w:rsidP="008846DF">
            <w:pPr>
              <w:ind w:left="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A5739F" w:rsidRPr="00F40C65" w14:paraId="152C1B7C" w14:textId="77777777" w:rsidTr="008846DF">
        <w:trPr>
          <w:gridAfter w:val="1"/>
          <w:wAfter w:w="6" w:type="dxa"/>
          <w:trHeight w:val="80"/>
        </w:trPr>
        <w:tc>
          <w:tcPr>
            <w:tcW w:w="4319" w:type="dxa"/>
          </w:tcPr>
          <w:p w14:paraId="68A3BF64" w14:textId="77777777" w:rsidR="00A5739F" w:rsidRPr="00F40C65" w:rsidRDefault="00A5739F" w:rsidP="008846D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CF2418F" w14:textId="77777777" w:rsidR="00A5739F" w:rsidRPr="00F40C65" w:rsidRDefault="00A5739F" w:rsidP="008846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C9E9CF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11B8289" w14:textId="77777777" w:rsidR="00A5739F" w:rsidRPr="00F40C65" w:rsidRDefault="00A5739F" w:rsidP="008846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476BC7E4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0CE05511" w14:textId="77777777" w:rsidR="00A5739F" w:rsidRPr="00F40C65" w:rsidRDefault="00A5739F" w:rsidP="008846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5739F" w:rsidRPr="00F40C65" w14:paraId="0F3AD86F" w14:textId="77777777" w:rsidTr="008846DF">
        <w:trPr>
          <w:gridAfter w:val="1"/>
          <w:wAfter w:w="6" w:type="dxa"/>
          <w:trHeight w:val="80"/>
        </w:trPr>
        <w:tc>
          <w:tcPr>
            <w:tcW w:w="4319" w:type="dxa"/>
          </w:tcPr>
          <w:p w14:paraId="58272143" w14:textId="77777777" w:rsidR="00A5739F" w:rsidRPr="00F40C65" w:rsidRDefault="00A5739F" w:rsidP="008846DF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7033F089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6,319</w:t>
            </w:r>
          </w:p>
        </w:tc>
        <w:tc>
          <w:tcPr>
            <w:tcW w:w="180" w:type="dxa"/>
            <w:vAlign w:val="bottom"/>
          </w:tcPr>
          <w:p w14:paraId="139FB8E0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1841BA6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7,370</w:t>
            </w:r>
          </w:p>
        </w:tc>
        <w:tc>
          <w:tcPr>
            <w:tcW w:w="179" w:type="dxa"/>
          </w:tcPr>
          <w:p w14:paraId="7425AAEF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641B87EF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13,689</w:t>
            </w:r>
          </w:p>
        </w:tc>
      </w:tr>
      <w:tr w:rsidR="00A5739F" w:rsidRPr="00F40C65" w14:paraId="5339F6BF" w14:textId="77777777" w:rsidTr="008846DF">
        <w:trPr>
          <w:gridAfter w:val="1"/>
          <w:wAfter w:w="6" w:type="dxa"/>
          <w:trHeight w:val="80"/>
        </w:trPr>
        <w:tc>
          <w:tcPr>
            <w:tcW w:w="4319" w:type="dxa"/>
          </w:tcPr>
          <w:p w14:paraId="5F8DD06C" w14:textId="77777777" w:rsidR="00A5739F" w:rsidRPr="00F40C65" w:rsidRDefault="00A5739F" w:rsidP="008846D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5E819E9E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180" w:type="dxa"/>
            <w:vAlign w:val="bottom"/>
          </w:tcPr>
          <w:p w14:paraId="2DAEF601" w14:textId="77777777" w:rsidR="00A5739F" w:rsidRPr="00F40C65" w:rsidRDefault="00A5739F" w:rsidP="008846D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C205FB4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9" w:type="dxa"/>
          </w:tcPr>
          <w:p w14:paraId="71043FF9" w14:textId="77777777" w:rsidR="00A5739F" w:rsidRPr="00F40C65" w:rsidRDefault="00A5739F" w:rsidP="008846D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14:paraId="4B172D84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646</w:t>
            </w:r>
          </w:p>
        </w:tc>
      </w:tr>
      <w:tr w:rsidR="00A5739F" w:rsidRPr="00F40C65" w14:paraId="2BE8C295" w14:textId="77777777" w:rsidTr="008846DF">
        <w:trPr>
          <w:gridAfter w:val="1"/>
          <w:wAfter w:w="6" w:type="dxa"/>
          <w:trHeight w:val="80"/>
        </w:trPr>
        <w:tc>
          <w:tcPr>
            <w:tcW w:w="4319" w:type="dxa"/>
          </w:tcPr>
          <w:p w14:paraId="71BBD666" w14:textId="77777777" w:rsidR="00A5739F" w:rsidRPr="00F40C65" w:rsidRDefault="00A5739F" w:rsidP="008846DF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4E1CFF2A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12,633</w:t>
            </w:r>
          </w:p>
        </w:tc>
        <w:tc>
          <w:tcPr>
            <w:tcW w:w="180" w:type="dxa"/>
            <w:vAlign w:val="bottom"/>
          </w:tcPr>
          <w:p w14:paraId="4975CEB1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7872D60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(1,814)</w:t>
            </w:r>
          </w:p>
        </w:tc>
        <w:tc>
          <w:tcPr>
            <w:tcW w:w="179" w:type="dxa"/>
          </w:tcPr>
          <w:p w14:paraId="27E483E2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04A43DF0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10,819</w:t>
            </w:r>
          </w:p>
        </w:tc>
      </w:tr>
      <w:tr w:rsidR="00A5739F" w:rsidRPr="00F40C65" w14:paraId="026ABDA1" w14:textId="77777777" w:rsidTr="008846DF">
        <w:trPr>
          <w:gridAfter w:val="1"/>
          <w:wAfter w:w="6" w:type="dxa"/>
          <w:trHeight w:val="80"/>
        </w:trPr>
        <w:tc>
          <w:tcPr>
            <w:tcW w:w="4319" w:type="dxa"/>
          </w:tcPr>
          <w:p w14:paraId="1B7D8FEB" w14:textId="77777777" w:rsidR="00A5739F" w:rsidRPr="00F40C65" w:rsidRDefault="00A5739F" w:rsidP="008846D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440" w:type="dxa"/>
            <w:vAlign w:val="bottom"/>
          </w:tcPr>
          <w:p w14:paraId="3B06F048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3CBFB1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992B25A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0BD12AB9" w14:textId="77777777" w:rsidR="00A5739F" w:rsidRPr="00F40C65" w:rsidRDefault="00A5739F" w:rsidP="008846D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14:paraId="7260B0C7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5739F" w:rsidRPr="00F40C65" w14:paraId="6F483169" w14:textId="77777777" w:rsidTr="008846DF">
        <w:trPr>
          <w:gridAfter w:val="1"/>
          <w:wAfter w:w="6" w:type="dxa"/>
          <w:trHeight w:val="80"/>
        </w:trPr>
        <w:tc>
          <w:tcPr>
            <w:tcW w:w="4319" w:type="dxa"/>
          </w:tcPr>
          <w:p w14:paraId="53F97C5D" w14:textId="77777777" w:rsidR="00A5739F" w:rsidRPr="00F40C65" w:rsidRDefault="00A5739F" w:rsidP="008846D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2524E271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1,265</w:t>
            </w:r>
          </w:p>
        </w:tc>
        <w:tc>
          <w:tcPr>
            <w:tcW w:w="180" w:type="dxa"/>
            <w:vAlign w:val="bottom"/>
          </w:tcPr>
          <w:p w14:paraId="130FCDB0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0529B19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(745)</w:t>
            </w:r>
          </w:p>
        </w:tc>
        <w:tc>
          <w:tcPr>
            <w:tcW w:w="179" w:type="dxa"/>
          </w:tcPr>
          <w:p w14:paraId="5C14F6D5" w14:textId="77777777" w:rsidR="00A5739F" w:rsidRPr="00F40C65" w:rsidRDefault="00A5739F" w:rsidP="008846D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14:paraId="2B4E20AC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</w:tr>
      <w:tr w:rsidR="00A5739F" w:rsidRPr="00F40C65" w14:paraId="310688E8" w14:textId="77777777" w:rsidTr="008846DF">
        <w:trPr>
          <w:gridAfter w:val="1"/>
          <w:wAfter w:w="6" w:type="dxa"/>
          <w:trHeight w:val="80"/>
        </w:trPr>
        <w:tc>
          <w:tcPr>
            <w:tcW w:w="4319" w:type="dxa"/>
          </w:tcPr>
          <w:p w14:paraId="3F9C7B8F" w14:textId="77777777" w:rsidR="00A5739F" w:rsidRPr="00F40C65" w:rsidRDefault="00A5739F" w:rsidP="008846DF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D04DF" w14:textId="77777777" w:rsidR="00A5739F" w:rsidRPr="00F40C65" w:rsidRDefault="00A5739F" w:rsidP="008846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20,862</w:t>
            </w:r>
          </w:p>
        </w:tc>
        <w:tc>
          <w:tcPr>
            <w:tcW w:w="180" w:type="dxa"/>
            <w:vAlign w:val="bottom"/>
          </w:tcPr>
          <w:p w14:paraId="4CF0DCBE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13712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4,812</w:t>
            </w:r>
          </w:p>
        </w:tc>
        <w:tc>
          <w:tcPr>
            <w:tcW w:w="179" w:type="dxa"/>
          </w:tcPr>
          <w:p w14:paraId="79BA8367" w14:textId="77777777" w:rsidR="00A5739F" w:rsidRPr="00F40C65" w:rsidRDefault="00A5739F" w:rsidP="008846D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00CC5" w14:textId="77777777" w:rsidR="00A5739F" w:rsidRPr="00F40C65" w:rsidRDefault="00A5739F" w:rsidP="008846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25,674</w:t>
            </w:r>
          </w:p>
        </w:tc>
      </w:tr>
      <w:tr w:rsidR="00A5739F" w:rsidRPr="00F40C65" w14:paraId="02AF9B0C" w14:textId="77777777" w:rsidTr="008846DF">
        <w:trPr>
          <w:trHeight w:val="80"/>
        </w:trPr>
        <w:tc>
          <w:tcPr>
            <w:tcW w:w="4319" w:type="dxa"/>
          </w:tcPr>
          <w:p w14:paraId="62BEED9F" w14:textId="77777777" w:rsidR="00A5739F" w:rsidRPr="00F40C65" w:rsidRDefault="00A5739F" w:rsidP="008846DF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1AEC63A" w14:textId="77777777" w:rsidR="00A5739F" w:rsidRPr="00F40C65" w:rsidRDefault="00A5739F" w:rsidP="008846D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F77444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8341C57" w14:textId="77777777" w:rsidR="00A5739F" w:rsidRPr="00F40C65" w:rsidRDefault="00A5739F" w:rsidP="008846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522FDB98" w14:textId="77777777" w:rsidR="00A5739F" w:rsidRPr="00F40C65" w:rsidRDefault="00A5739F" w:rsidP="008846D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11083395" w14:textId="77777777" w:rsidR="00A5739F" w:rsidRPr="00F40C65" w:rsidRDefault="00A5739F" w:rsidP="008846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5739F" w:rsidRPr="00F40C65" w14:paraId="707AB699" w14:textId="77777777" w:rsidTr="00EF11B7">
        <w:trPr>
          <w:trHeight w:val="80"/>
        </w:trPr>
        <w:tc>
          <w:tcPr>
            <w:tcW w:w="4319" w:type="dxa"/>
          </w:tcPr>
          <w:p w14:paraId="25DBCC84" w14:textId="77777777" w:rsidR="00A5739F" w:rsidRPr="00F40C65" w:rsidRDefault="00A5739F" w:rsidP="008846D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419D6C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180" w:type="dxa"/>
            <w:vAlign w:val="bottom"/>
          </w:tcPr>
          <w:p w14:paraId="7C413549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CA637DD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79" w:type="dxa"/>
          </w:tcPr>
          <w:p w14:paraId="3FBA0D59" w14:textId="77777777" w:rsidR="00A5739F" w:rsidRPr="00F40C65" w:rsidRDefault="00A5739F" w:rsidP="008846DF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vAlign w:val="bottom"/>
          </w:tcPr>
          <w:p w14:paraId="5F9EF71B" w14:textId="77777777" w:rsidR="00A5739F" w:rsidRPr="00F40C65" w:rsidRDefault="00A5739F" w:rsidP="008846DF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</w:tr>
      <w:tr w:rsidR="00A5739F" w:rsidRPr="00F40C65" w14:paraId="0C8262CF" w14:textId="77777777" w:rsidTr="00EF11B7">
        <w:trPr>
          <w:trHeight w:val="80"/>
        </w:trPr>
        <w:tc>
          <w:tcPr>
            <w:tcW w:w="4319" w:type="dxa"/>
          </w:tcPr>
          <w:p w14:paraId="2EBC0C16" w14:textId="77777777" w:rsidR="00A5739F" w:rsidRPr="00F40C65" w:rsidRDefault="00A5739F" w:rsidP="001966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86F3F" w14:textId="77777777" w:rsidR="00A5739F" w:rsidRPr="00F40C65" w:rsidRDefault="00A5739F" w:rsidP="001966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180" w:type="dxa"/>
            <w:vAlign w:val="bottom"/>
          </w:tcPr>
          <w:p w14:paraId="4D40BA20" w14:textId="77777777" w:rsidR="00A5739F" w:rsidRPr="00F40C65" w:rsidRDefault="00A5739F" w:rsidP="001966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12961" w14:textId="7DA49EE6" w:rsidR="00A5739F" w:rsidRPr="00F40C65" w:rsidRDefault="00EF11B7" w:rsidP="00EF11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    </w:t>
            </w:r>
            <w:r w:rsidR="00A5739F"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79" w:type="dxa"/>
          </w:tcPr>
          <w:p w14:paraId="440D3A37" w14:textId="77777777" w:rsidR="00A5739F" w:rsidRPr="00F40C65" w:rsidRDefault="00A5739F" w:rsidP="001966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F30DD" w14:textId="77777777" w:rsidR="00A5739F" w:rsidRPr="00F40C65" w:rsidRDefault="00A5739F" w:rsidP="001966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(169)</w:t>
            </w:r>
          </w:p>
        </w:tc>
      </w:tr>
    </w:tbl>
    <w:p w14:paraId="1D43AD62" w14:textId="77777777" w:rsidR="00BE1F2B" w:rsidRPr="00F40C65" w:rsidRDefault="00BE1F2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85F4D76" w14:textId="77777777" w:rsidR="00BE1F2B" w:rsidRPr="00F40C65" w:rsidRDefault="00BE1F2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B2B7EF0" w14:textId="77777777" w:rsidR="00BE1F2B" w:rsidRPr="00F40C65" w:rsidRDefault="00BE1F2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EB17337" w14:textId="77777777" w:rsidR="00BE1F2B" w:rsidRPr="00F40C65" w:rsidRDefault="00BE1F2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9DB709" w14:textId="77777777" w:rsidR="00BE1F2B" w:rsidRPr="00F40C65" w:rsidRDefault="00BE1F2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58394A1" w14:textId="77777777" w:rsidR="00BE1F2B" w:rsidRPr="00F40C65" w:rsidRDefault="00BE1F2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3E9E5D0" w14:textId="77777777" w:rsidR="00E214E4" w:rsidRPr="00F40C65" w:rsidRDefault="00E214E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F224A2F" w14:textId="77777777" w:rsidR="00E214E4" w:rsidRPr="00F40C65" w:rsidRDefault="00E214E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34417E2" w14:textId="77777777" w:rsidR="00105EAF" w:rsidRPr="00F40C65" w:rsidRDefault="00105EA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184BCF2" w14:textId="77777777" w:rsidR="00E214E4" w:rsidRPr="00F40C65" w:rsidRDefault="00E214E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C5181E2" w14:textId="77777777" w:rsidR="00E214E4" w:rsidRPr="00F40C65" w:rsidRDefault="00E214E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DF07938" w14:textId="77777777" w:rsidR="00811F5A" w:rsidRPr="00F40C65" w:rsidRDefault="00811F5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D672312" w14:textId="77777777" w:rsidR="00811F5A" w:rsidRPr="00F40C65" w:rsidRDefault="00811F5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8B95F8C" w14:textId="77777777" w:rsidR="00811F5A" w:rsidRPr="00F40C65" w:rsidRDefault="00811F5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A93815B" w14:textId="77777777" w:rsidR="00597BA5" w:rsidRPr="00F40C65" w:rsidRDefault="008332E8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40C6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50CE9" w:rsidRPr="00F40C65">
        <w:rPr>
          <w:rFonts w:ascii="Angsana New" w:hAnsi="Angsana New"/>
          <w:b/>
          <w:bCs/>
          <w:sz w:val="30"/>
          <w:szCs w:val="30"/>
        </w:rPr>
        <w:t>6</w:t>
      </w:r>
      <w:r w:rsidRPr="00F40C65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="00597BA5" w:rsidRPr="00F40C65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679"/>
      </w:tblGrid>
      <w:tr w:rsidR="00FE35D4" w:rsidRPr="00F40C65" w14:paraId="62DC1145" w14:textId="77777777" w:rsidTr="005234C9">
        <w:trPr>
          <w:cantSplit/>
          <w:tblHeader/>
        </w:trPr>
        <w:tc>
          <w:tcPr>
            <w:tcW w:w="4370" w:type="dxa"/>
          </w:tcPr>
          <w:p w14:paraId="07D677DF" w14:textId="77777777" w:rsidR="00AB59DD" w:rsidRPr="00F40C65" w:rsidRDefault="00AB59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9C16A92" w14:textId="77777777" w:rsidR="00AB59DD" w:rsidRPr="00F40C65" w:rsidRDefault="00AB59DD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C224499" w14:textId="77777777" w:rsidR="00AB59DD" w:rsidRPr="00F40C65" w:rsidRDefault="00AB59DD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14:paraId="69AE6816" w14:textId="77777777" w:rsidR="00AB59DD" w:rsidRPr="00F40C65" w:rsidRDefault="00AB59DD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35D4" w:rsidRPr="00F40C65" w14:paraId="0BD5EB83" w14:textId="77777777" w:rsidTr="005234C9">
        <w:trPr>
          <w:cantSplit/>
          <w:tblHeader/>
        </w:trPr>
        <w:tc>
          <w:tcPr>
            <w:tcW w:w="4370" w:type="dxa"/>
          </w:tcPr>
          <w:p w14:paraId="2F8F78E2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21" w:name="_Hlk31785986"/>
          </w:p>
        </w:tc>
        <w:tc>
          <w:tcPr>
            <w:tcW w:w="1417" w:type="dxa"/>
          </w:tcPr>
          <w:p w14:paraId="2E1D3066" w14:textId="77777777" w:rsidR="009C0413" w:rsidRPr="00F40C65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0D678AC" w14:textId="77777777" w:rsidR="009C0413" w:rsidRPr="00F40C65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EE01A21" w14:textId="21202B9C" w:rsidR="009C0413" w:rsidRPr="00F40C65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A5739F" w:rsidRPr="00F40C6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283" w:type="dxa"/>
          </w:tcPr>
          <w:p w14:paraId="66572DF1" w14:textId="77777777" w:rsidR="009C0413" w:rsidRPr="00F40C65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14:paraId="398A5B1B" w14:textId="081DD9C8" w:rsidR="009C0413" w:rsidRPr="00F40C65" w:rsidRDefault="00B371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A5739F" w:rsidRPr="00F40C6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FE35D4" w:rsidRPr="00F40C65" w14:paraId="12F07A1C" w14:textId="77777777" w:rsidTr="005234C9">
        <w:trPr>
          <w:cantSplit/>
          <w:tblHeader/>
        </w:trPr>
        <w:tc>
          <w:tcPr>
            <w:tcW w:w="4370" w:type="dxa"/>
          </w:tcPr>
          <w:p w14:paraId="28B8A5C2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14:paraId="4EBBBA8C" w14:textId="77777777" w:rsidR="009C0413" w:rsidRPr="00F40C65" w:rsidRDefault="00B371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="009C0413"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0413"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9C0413"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35D4" w:rsidRPr="00F40C65" w14:paraId="0CB8AA1F" w14:textId="77777777" w:rsidTr="005234C9">
        <w:trPr>
          <w:trHeight w:val="434"/>
        </w:trPr>
        <w:tc>
          <w:tcPr>
            <w:tcW w:w="4370" w:type="dxa"/>
          </w:tcPr>
          <w:p w14:paraId="2E893135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60317819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D9399C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C841067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762D7C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5DBBE7CE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40C65" w14:paraId="10A27EE1" w14:textId="77777777" w:rsidTr="005234C9">
        <w:trPr>
          <w:trHeight w:val="321"/>
        </w:trPr>
        <w:tc>
          <w:tcPr>
            <w:tcW w:w="4370" w:type="dxa"/>
          </w:tcPr>
          <w:p w14:paraId="23632A66" w14:textId="77777777" w:rsidR="009C0413" w:rsidRPr="00F40C65" w:rsidRDefault="009C0413" w:rsidP="00FE35D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14:paraId="2E5E5B4E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E1876A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0B14E3AC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6F0232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2CB4014C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40C65" w14:paraId="22E7C224" w14:textId="77777777" w:rsidTr="005234C9">
        <w:tc>
          <w:tcPr>
            <w:tcW w:w="4370" w:type="dxa"/>
          </w:tcPr>
          <w:p w14:paraId="44EA2F0B" w14:textId="77777777" w:rsidR="008622C1" w:rsidRPr="00F40C65" w:rsidRDefault="008622C1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14:paraId="671B8067" w14:textId="77777777" w:rsidR="008622C1" w:rsidRPr="00F40C65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19CD3B" w14:textId="77777777" w:rsidR="008622C1" w:rsidRPr="00F40C65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9E313CB" w14:textId="77777777" w:rsidR="008622C1" w:rsidRPr="00F40C65" w:rsidRDefault="006B157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77B37E6" w14:textId="77777777" w:rsidR="008622C1" w:rsidRPr="00F40C65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5D1C54A2" w14:textId="77777777" w:rsidR="008622C1" w:rsidRPr="00F40C65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40C65" w14:paraId="1F53C5B5" w14:textId="77777777" w:rsidTr="005234C9">
        <w:tc>
          <w:tcPr>
            <w:tcW w:w="4370" w:type="dxa"/>
          </w:tcPr>
          <w:p w14:paraId="300F9926" w14:textId="77777777" w:rsidR="008622C1" w:rsidRPr="00F40C65" w:rsidRDefault="008622C1" w:rsidP="00FE35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617317E0" w14:textId="77777777" w:rsidR="008622C1" w:rsidRPr="00F40C65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67DABF" w14:textId="77777777" w:rsidR="008622C1" w:rsidRPr="00F40C65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63F9A39" w14:textId="77777777" w:rsidR="008622C1" w:rsidRPr="00F40C65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10C1F19" w14:textId="77777777" w:rsidR="008622C1" w:rsidRPr="00F40C65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5911EA3B" w14:textId="77777777" w:rsidR="008622C1" w:rsidRPr="00F40C65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40C65" w14:paraId="40D17E9A" w14:textId="77777777" w:rsidTr="0048106D">
        <w:tc>
          <w:tcPr>
            <w:tcW w:w="4370" w:type="dxa"/>
          </w:tcPr>
          <w:p w14:paraId="6BD47649" w14:textId="77777777" w:rsidR="008622C1" w:rsidRPr="00F40C65" w:rsidRDefault="008622C1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</w:tcPr>
          <w:p w14:paraId="50CABDF0" w14:textId="77777777" w:rsidR="008622C1" w:rsidRPr="00F40C65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E57DED" w14:textId="77777777" w:rsidR="008622C1" w:rsidRPr="00F40C65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B1CA97D" w14:textId="12F05BBF" w:rsidR="008622C1" w:rsidRPr="00F40C65" w:rsidRDefault="0086565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586,078</w:t>
            </w:r>
          </w:p>
        </w:tc>
        <w:tc>
          <w:tcPr>
            <w:tcW w:w="283" w:type="dxa"/>
          </w:tcPr>
          <w:p w14:paraId="759F09AE" w14:textId="77777777" w:rsidR="008622C1" w:rsidRPr="00F40C65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71436047" w14:textId="7FD1A4F1" w:rsidR="008622C1" w:rsidRPr="00F40C65" w:rsidRDefault="00A5739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775,592</w:t>
            </w:r>
          </w:p>
        </w:tc>
      </w:tr>
      <w:tr w:rsidR="00FE35D4" w:rsidRPr="00F40C65" w14:paraId="2D9353EF" w14:textId="77777777" w:rsidTr="008F0BD6">
        <w:tc>
          <w:tcPr>
            <w:tcW w:w="5787" w:type="dxa"/>
            <w:gridSpan w:val="2"/>
          </w:tcPr>
          <w:p w14:paraId="3FF2A8B2" w14:textId="77777777" w:rsidR="0048106D" w:rsidRPr="00F40C65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รวมเงินเบิกเกินบัญชีธนาคารและเงินกู้ระยะสั้นจากสถาบันการเงิน</w:t>
            </w:r>
          </w:p>
        </w:tc>
        <w:tc>
          <w:tcPr>
            <w:tcW w:w="236" w:type="dxa"/>
          </w:tcPr>
          <w:p w14:paraId="5B3E8AD5" w14:textId="77777777" w:rsidR="0048106D" w:rsidRPr="00F40C65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960E2E0" w14:textId="34E91F6A" w:rsidR="0048106D" w:rsidRPr="00F40C65" w:rsidRDefault="0086565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586,078</w:t>
            </w:r>
          </w:p>
        </w:tc>
        <w:tc>
          <w:tcPr>
            <w:tcW w:w="283" w:type="dxa"/>
          </w:tcPr>
          <w:p w14:paraId="64EC6884" w14:textId="77777777" w:rsidR="0048106D" w:rsidRPr="00F40C65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5C72722F" w14:textId="1098987A" w:rsidR="0048106D" w:rsidRPr="00F40C65" w:rsidRDefault="00A5739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775,592</w:t>
            </w:r>
          </w:p>
        </w:tc>
      </w:tr>
      <w:tr w:rsidR="00FE35D4" w:rsidRPr="00F40C65" w14:paraId="207A1E74" w14:textId="77777777" w:rsidTr="005234C9">
        <w:tc>
          <w:tcPr>
            <w:tcW w:w="4370" w:type="dxa"/>
          </w:tcPr>
          <w:p w14:paraId="0807D005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EC3FB47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F8B93C2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8B03F76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C7F5E5F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7D542771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40C65" w14:paraId="255D47CA" w14:textId="77777777" w:rsidTr="005234C9">
        <w:tc>
          <w:tcPr>
            <w:tcW w:w="4370" w:type="dxa"/>
          </w:tcPr>
          <w:p w14:paraId="07EEFA1F" w14:textId="77777777" w:rsidR="00BA42F5" w:rsidRPr="00F40C65" w:rsidRDefault="00BA42F5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14:paraId="75FE30A7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9D7C1E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BAF51B5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FDE592E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20101E0B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39F" w:rsidRPr="00F40C65" w14:paraId="5A78B3CB" w14:textId="77777777" w:rsidTr="005234C9">
        <w:tc>
          <w:tcPr>
            <w:tcW w:w="4370" w:type="dxa"/>
          </w:tcPr>
          <w:p w14:paraId="0697E847" w14:textId="77777777" w:rsidR="00A5739F" w:rsidRPr="00F40C65" w:rsidRDefault="00A5739F" w:rsidP="00A573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14:paraId="0CB6A1BF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67C778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095C3172" w14:textId="510F2703" w:rsidR="00A5739F" w:rsidRPr="00F40C65" w:rsidRDefault="0086565D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145,203</w:t>
            </w:r>
          </w:p>
        </w:tc>
        <w:tc>
          <w:tcPr>
            <w:tcW w:w="283" w:type="dxa"/>
          </w:tcPr>
          <w:p w14:paraId="30E196A4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595CDC35" w14:textId="4F9FCC9B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90,002</w:t>
            </w:r>
          </w:p>
        </w:tc>
      </w:tr>
      <w:tr w:rsidR="00A5739F" w:rsidRPr="00F40C65" w14:paraId="03A5E1C3" w14:textId="77777777" w:rsidTr="005234C9">
        <w:tc>
          <w:tcPr>
            <w:tcW w:w="4370" w:type="dxa"/>
          </w:tcPr>
          <w:p w14:paraId="63966B14" w14:textId="77777777" w:rsidR="00A5739F" w:rsidRPr="00F40C65" w:rsidRDefault="00A5739F" w:rsidP="00A573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1C96D388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3DC625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9E76D0F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E4F9657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2E4762CB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39F" w:rsidRPr="00F40C65" w14:paraId="2851657B" w14:textId="77777777" w:rsidTr="005234C9">
        <w:tc>
          <w:tcPr>
            <w:tcW w:w="4370" w:type="dxa"/>
          </w:tcPr>
          <w:p w14:paraId="0DD2AB6B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</w:tcPr>
          <w:p w14:paraId="6606D679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5EDF69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5AD97DC" w14:textId="63918983" w:rsidR="00A5739F" w:rsidRPr="00F40C65" w:rsidRDefault="0086565D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13,852</w:t>
            </w:r>
          </w:p>
        </w:tc>
        <w:tc>
          <w:tcPr>
            <w:tcW w:w="283" w:type="dxa"/>
            <w:vMerge w:val="restart"/>
          </w:tcPr>
          <w:p w14:paraId="4FA7AF28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6EF7825F" w14:textId="04E56BB9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15,774</w:t>
            </w:r>
          </w:p>
        </w:tc>
      </w:tr>
      <w:tr w:rsidR="00A5739F" w:rsidRPr="00F40C65" w14:paraId="01C0C743" w14:textId="77777777" w:rsidTr="005234C9">
        <w:tc>
          <w:tcPr>
            <w:tcW w:w="4370" w:type="dxa"/>
          </w:tcPr>
          <w:p w14:paraId="55AEF9F9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</w:tcPr>
          <w:p w14:paraId="34B89A94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0EE06E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AC4AC6F" w14:textId="12DCBB06" w:rsidR="00A5739F" w:rsidRPr="00F40C65" w:rsidRDefault="0086565D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745,133</w:t>
            </w:r>
          </w:p>
        </w:tc>
        <w:tc>
          <w:tcPr>
            <w:tcW w:w="283" w:type="dxa"/>
            <w:vMerge/>
          </w:tcPr>
          <w:p w14:paraId="2617FB50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110EF81" w14:textId="035DA883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881,368</w:t>
            </w:r>
          </w:p>
        </w:tc>
      </w:tr>
      <w:tr w:rsidR="00FE35D4" w:rsidRPr="00F40C65" w14:paraId="73DAFAC8" w14:textId="77777777" w:rsidTr="005234C9">
        <w:tc>
          <w:tcPr>
            <w:tcW w:w="4370" w:type="dxa"/>
          </w:tcPr>
          <w:p w14:paraId="5BA90CF0" w14:textId="77777777" w:rsidR="00BA42F5" w:rsidRPr="00F40C65" w:rsidRDefault="00BA42F5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14:paraId="7F622FFB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D7AB23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0CD60C5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2060D34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2D35611A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40C65" w14:paraId="1A331F53" w14:textId="77777777" w:rsidTr="005234C9">
        <w:tc>
          <w:tcPr>
            <w:tcW w:w="5787" w:type="dxa"/>
            <w:gridSpan w:val="2"/>
          </w:tcPr>
          <w:p w14:paraId="32D3D0C7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6" w:type="dxa"/>
          </w:tcPr>
          <w:p w14:paraId="02FD4188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8C7ACB6" w14:textId="39160611" w:rsidR="00BA42F5" w:rsidRPr="00F40C65" w:rsidRDefault="0086565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529,379</w:t>
            </w:r>
          </w:p>
        </w:tc>
        <w:tc>
          <w:tcPr>
            <w:tcW w:w="283" w:type="dxa"/>
          </w:tcPr>
          <w:p w14:paraId="2F39A5B3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51969DDE" w14:textId="330CFFE1" w:rsidR="00BA42F5" w:rsidRPr="00F40C65" w:rsidRDefault="00A5739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227,893</w:t>
            </w:r>
          </w:p>
        </w:tc>
      </w:tr>
      <w:tr w:rsidR="00FE35D4" w:rsidRPr="00F40C65" w14:paraId="17255D0B" w14:textId="77777777" w:rsidTr="005234C9">
        <w:tc>
          <w:tcPr>
            <w:tcW w:w="4370" w:type="dxa"/>
          </w:tcPr>
          <w:p w14:paraId="3645662E" w14:textId="77777777" w:rsidR="00BA42F5" w:rsidRPr="00F40C65" w:rsidRDefault="00BA42F5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1F6DC0F0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8F82F0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C9F2388" w14:textId="4401577A" w:rsidR="00BA42F5" w:rsidRPr="00F40C65" w:rsidRDefault="0086565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10,996</w:t>
            </w:r>
          </w:p>
        </w:tc>
        <w:tc>
          <w:tcPr>
            <w:tcW w:w="283" w:type="dxa"/>
          </w:tcPr>
          <w:p w14:paraId="7022D2EC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302A29F" w14:textId="4B197917" w:rsidR="00BA42F5" w:rsidRPr="00F40C65" w:rsidRDefault="00A5739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</w:tr>
      <w:tr w:rsidR="00FE35D4" w:rsidRPr="00F40C65" w14:paraId="13B762FF" w14:textId="77777777" w:rsidTr="005234C9">
        <w:tc>
          <w:tcPr>
            <w:tcW w:w="4370" w:type="dxa"/>
          </w:tcPr>
          <w:p w14:paraId="0F6F3A14" w14:textId="77777777" w:rsidR="00BA42F5" w:rsidRPr="00F40C65" w:rsidRDefault="00BA42F5" w:rsidP="00FE35D4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vAlign w:val="bottom"/>
          </w:tcPr>
          <w:p w14:paraId="3913DBE5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9E7B6BC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95A1C44" w14:textId="5CCE5844" w:rsidR="00BA42F5" w:rsidRPr="00F40C65" w:rsidRDefault="0086565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540,375</w:t>
            </w:r>
          </w:p>
        </w:tc>
        <w:tc>
          <w:tcPr>
            <w:tcW w:w="283" w:type="dxa"/>
            <w:vMerge w:val="restart"/>
          </w:tcPr>
          <w:p w14:paraId="70FB51F7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748454D5" w14:textId="0D7143CB" w:rsidR="00BA42F5" w:rsidRPr="00F40C65" w:rsidRDefault="00A5739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248,640</w:t>
            </w:r>
          </w:p>
        </w:tc>
      </w:tr>
      <w:tr w:rsidR="00FE35D4" w:rsidRPr="00F40C65" w14:paraId="00F84372" w14:textId="77777777" w:rsidTr="005234C9">
        <w:tc>
          <w:tcPr>
            <w:tcW w:w="4370" w:type="dxa"/>
          </w:tcPr>
          <w:p w14:paraId="7D5D8E99" w14:textId="77777777" w:rsidR="00BA42F5" w:rsidRPr="00F40C65" w:rsidRDefault="00BA42F5" w:rsidP="00FE35D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9348C1B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EF997D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65E0144B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607770D0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14:paraId="612FC728" w14:textId="77777777" w:rsidR="00BA42F5" w:rsidRPr="00F40C65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39F" w:rsidRPr="00F40C65" w14:paraId="5C0B37BE" w14:textId="77777777" w:rsidTr="005234C9">
        <w:tc>
          <w:tcPr>
            <w:tcW w:w="4370" w:type="dxa"/>
          </w:tcPr>
          <w:p w14:paraId="4F400DD5" w14:textId="77777777" w:rsidR="00A5739F" w:rsidRPr="00F40C65" w:rsidRDefault="00A5739F" w:rsidP="00A5739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vAlign w:val="bottom"/>
          </w:tcPr>
          <w:p w14:paraId="675F7EAB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58B46B4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5B244666" w14:textId="0B1127CF" w:rsidR="00A5739F" w:rsidRPr="00F40C65" w:rsidRDefault="0086565D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1,285,508</w:t>
            </w:r>
          </w:p>
        </w:tc>
        <w:tc>
          <w:tcPr>
            <w:tcW w:w="283" w:type="dxa"/>
            <w:tcBorders>
              <w:bottom w:val="nil"/>
            </w:tcBorders>
          </w:tcPr>
          <w:p w14:paraId="19AD9D2F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  <w:vAlign w:val="bottom"/>
          </w:tcPr>
          <w:p w14:paraId="3473DDA8" w14:textId="2A572EA8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1,130,008</w:t>
            </w:r>
          </w:p>
        </w:tc>
      </w:tr>
      <w:bookmarkEnd w:id="21"/>
    </w:tbl>
    <w:p w14:paraId="35665954" w14:textId="77777777" w:rsidR="00654F2B" w:rsidRPr="00F40C65" w:rsidRDefault="00654F2B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27DB52C" w14:textId="77777777" w:rsidR="003C4BFF" w:rsidRPr="00F40C65" w:rsidRDefault="003C4BFF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B9C21AB" w14:textId="77777777" w:rsidR="003C4BFF" w:rsidRPr="00F40C65" w:rsidRDefault="003C4BFF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FC457F0" w14:textId="77777777" w:rsidR="003C4BFF" w:rsidRPr="00F40C65" w:rsidRDefault="003C4BFF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A6E8295" w14:textId="77777777" w:rsidR="003C4BFF" w:rsidRPr="00F40C65" w:rsidRDefault="003C4BFF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C94534A" w14:textId="77777777" w:rsidR="008E04B9" w:rsidRPr="00F40C65" w:rsidRDefault="008E04B9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14C0A76" w14:textId="77777777" w:rsidR="003C4BFF" w:rsidRPr="00F40C65" w:rsidRDefault="003C4BFF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D3A1CC4" w14:textId="77777777" w:rsidR="003C4BFF" w:rsidRPr="00F40C65" w:rsidRDefault="003C4BFF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96E8B7B" w14:textId="77777777" w:rsidR="003C4BFF" w:rsidRPr="00F40C65" w:rsidRDefault="003C4BFF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679"/>
      </w:tblGrid>
      <w:tr w:rsidR="00FE35D4" w:rsidRPr="00F40C65" w14:paraId="2829A732" w14:textId="77777777" w:rsidTr="008F0BD6">
        <w:trPr>
          <w:cantSplit/>
          <w:tblHeader/>
        </w:trPr>
        <w:tc>
          <w:tcPr>
            <w:tcW w:w="4370" w:type="dxa"/>
          </w:tcPr>
          <w:p w14:paraId="60E9C652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36A336D" w14:textId="77777777" w:rsidR="00121E0B" w:rsidRPr="00F40C65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C4384D6" w14:textId="77777777" w:rsidR="00121E0B" w:rsidRPr="00F40C65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14:paraId="654BCDF9" w14:textId="77777777" w:rsidR="00121E0B" w:rsidRPr="00F40C65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35D4" w:rsidRPr="00F40C65" w14:paraId="7E349087" w14:textId="77777777" w:rsidTr="008F0BD6">
        <w:trPr>
          <w:cantSplit/>
          <w:tblHeader/>
        </w:trPr>
        <w:tc>
          <w:tcPr>
            <w:tcW w:w="4370" w:type="dxa"/>
          </w:tcPr>
          <w:p w14:paraId="60FFE58E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41661DC" w14:textId="77777777" w:rsidR="00121E0B" w:rsidRPr="00F40C65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9B516A0" w14:textId="77777777" w:rsidR="00121E0B" w:rsidRPr="00F40C65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331F2EF" w14:textId="2EB819B0" w:rsidR="00121E0B" w:rsidRPr="00F40C65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A5739F" w:rsidRPr="00F40C6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283" w:type="dxa"/>
          </w:tcPr>
          <w:p w14:paraId="1E418994" w14:textId="77777777" w:rsidR="00121E0B" w:rsidRPr="00F40C65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14:paraId="5347A292" w14:textId="1B1A0549" w:rsidR="00121E0B" w:rsidRPr="00F40C65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31</w:t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A5739F" w:rsidRPr="00F40C6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FE35D4" w:rsidRPr="00F40C65" w14:paraId="63ACC03B" w14:textId="77777777" w:rsidTr="008F0BD6">
        <w:trPr>
          <w:cantSplit/>
          <w:tblHeader/>
        </w:trPr>
        <w:tc>
          <w:tcPr>
            <w:tcW w:w="4370" w:type="dxa"/>
          </w:tcPr>
          <w:p w14:paraId="419994E9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14:paraId="3BF290E0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35D4" w:rsidRPr="00F40C65" w14:paraId="4108978C" w14:textId="77777777" w:rsidTr="008F0BD6">
        <w:trPr>
          <w:trHeight w:val="434"/>
        </w:trPr>
        <w:tc>
          <w:tcPr>
            <w:tcW w:w="4370" w:type="dxa"/>
          </w:tcPr>
          <w:p w14:paraId="755795FC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3C21DCBB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DD942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624A552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6E72DCE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0DD50AB6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40C65" w14:paraId="4C2D2B99" w14:textId="77777777" w:rsidTr="008F0BD6">
        <w:trPr>
          <w:trHeight w:val="321"/>
        </w:trPr>
        <w:tc>
          <w:tcPr>
            <w:tcW w:w="4370" w:type="dxa"/>
          </w:tcPr>
          <w:p w14:paraId="01AAAEE1" w14:textId="77777777" w:rsidR="00121E0B" w:rsidRPr="00F40C65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14:paraId="0C039920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61AA0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80826DC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C7A016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34556C6C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40C65" w14:paraId="7C46E27A" w14:textId="77777777" w:rsidTr="008F0BD6">
        <w:tc>
          <w:tcPr>
            <w:tcW w:w="4370" w:type="dxa"/>
          </w:tcPr>
          <w:p w14:paraId="7BEE678B" w14:textId="77777777" w:rsidR="00121E0B" w:rsidRPr="00F40C65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14:paraId="04072CF8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54E81C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2E592EA0" w14:textId="2C30E76C" w:rsidR="00121E0B" w:rsidRPr="00F40C65" w:rsidRDefault="0086565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E5E694C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76FA52C9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40C65" w14:paraId="0B321E11" w14:textId="77777777" w:rsidTr="008F0BD6">
        <w:tc>
          <w:tcPr>
            <w:tcW w:w="4370" w:type="dxa"/>
          </w:tcPr>
          <w:p w14:paraId="466B4D18" w14:textId="77777777" w:rsidR="00121E0B" w:rsidRPr="00F40C65" w:rsidRDefault="00121E0B" w:rsidP="00FE35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1D79656B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34693A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56B5A81E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1FF5CC5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0C96AB31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40C65" w14:paraId="779E73C3" w14:textId="77777777" w:rsidTr="008F0BD6">
        <w:tc>
          <w:tcPr>
            <w:tcW w:w="4370" w:type="dxa"/>
          </w:tcPr>
          <w:p w14:paraId="1CB82C8C" w14:textId="77777777" w:rsidR="00121E0B" w:rsidRPr="00F40C65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</w:tcPr>
          <w:p w14:paraId="6091BD71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1D75EF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F424284" w14:textId="4B65DB1F" w:rsidR="00121E0B" w:rsidRPr="00F40C65" w:rsidRDefault="0086565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500,691</w:t>
            </w:r>
          </w:p>
        </w:tc>
        <w:tc>
          <w:tcPr>
            <w:tcW w:w="283" w:type="dxa"/>
          </w:tcPr>
          <w:p w14:paraId="3BFEA2FC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32BF8001" w14:textId="1129DEEC" w:rsidR="00121E0B" w:rsidRPr="00F40C65" w:rsidRDefault="00A5739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530,345</w:t>
            </w:r>
          </w:p>
        </w:tc>
      </w:tr>
      <w:tr w:rsidR="00FE35D4" w:rsidRPr="00F40C65" w14:paraId="3A96E756" w14:textId="77777777" w:rsidTr="008F0BD6">
        <w:tc>
          <w:tcPr>
            <w:tcW w:w="5787" w:type="dxa"/>
            <w:gridSpan w:val="2"/>
          </w:tcPr>
          <w:p w14:paraId="14CBF209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รวมเงินเบิกเกินบัญชีธนาคารและเงินกู้ระยะสั้นจากสถาบันการเงิน</w:t>
            </w:r>
          </w:p>
        </w:tc>
        <w:tc>
          <w:tcPr>
            <w:tcW w:w="236" w:type="dxa"/>
          </w:tcPr>
          <w:p w14:paraId="6F10EFD9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7CE5AF4" w14:textId="266E8E8D" w:rsidR="00121E0B" w:rsidRPr="00F40C65" w:rsidRDefault="0086565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500,691</w:t>
            </w:r>
          </w:p>
        </w:tc>
        <w:tc>
          <w:tcPr>
            <w:tcW w:w="283" w:type="dxa"/>
          </w:tcPr>
          <w:p w14:paraId="42843E0C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664D327E" w14:textId="22692935" w:rsidR="00121E0B" w:rsidRPr="00F40C65" w:rsidRDefault="00A5739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530,345</w:t>
            </w:r>
          </w:p>
        </w:tc>
      </w:tr>
      <w:tr w:rsidR="00FE35D4" w:rsidRPr="00F40C65" w14:paraId="6B17DF62" w14:textId="77777777" w:rsidTr="008F0BD6">
        <w:tc>
          <w:tcPr>
            <w:tcW w:w="4370" w:type="dxa"/>
          </w:tcPr>
          <w:p w14:paraId="4A35A6BB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74A41A2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C49455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E7B485B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A93D633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748D4834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40C65" w14:paraId="16372282" w14:textId="77777777" w:rsidTr="008F0BD6">
        <w:tc>
          <w:tcPr>
            <w:tcW w:w="4370" w:type="dxa"/>
          </w:tcPr>
          <w:p w14:paraId="0DE1B368" w14:textId="77777777" w:rsidR="00121E0B" w:rsidRPr="00F40C65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14:paraId="26AC598D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4359D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FB99522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9B3609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1674B457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39F" w:rsidRPr="00F40C65" w14:paraId="295534AB" w14:textId="77777777" w:rsidTr="008F0BD6">
        <w:tc>
          <w:tcPr>
            <w:tcW w:w="4370" w:type="dxa"/>
          </w:tcPr>
          <w:p w14:paraId="5C3391D8" w14:textId="77777777" w:rsidR="00A5739F" w:rsidRPr="00F40C65" w:rsidRDefault="00A5739F" w:rsidP="00A573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14:paraId="416EE349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123CDD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4B5BFDB" w14:textId="3B4F06FB" w:rsidR="00A5739F" w:rsidRPr="00F40C65" w:rsidRDefault="0086565D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87,504</w:t>
            </w:r>
          </w:p>
        </w:tc>
        <w:tc>
          <w:tcPr>
            <w:tcW w:w="283" w:type="dxa"/>
          </w:tcPr>
          <w:p w14:paraId="1B8DF8AC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3089963B" w14:textId="0E2E9840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79,927</w:t>
            </w:r>
          </w:p>
        </w:tc>
      </w:tr>
      <w:tr w:rsidR="00A5739F" w:rsidRPr="00F40C65" w14:paraId="7CEC4AAF" w14:textId="77777777" w:rsidTr="008F0BD6">
        <w:tc>
          <w:tcPr>
            <w:tcW w:w="4370" w:type="dxa"/>
          </w:tcPr>
          <w:p w14:paraId="44D258CA" w14:textId="77777777" w:rsidR="00A5739F" w:rsidRPr="00F40C65" w:rsidRDefault="00A5739F" w:rsidP="00A573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54A520F6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EE6691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DE1A36B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446F212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60C19133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39F" w:rsidRPr="00F40C65" w14:paraId="474A17FA" w14:textId="77777777" w:rsidTr="008F0BD6">
        <w:tc>
          <w:tcPr>
            <w:tcW w:w="4370" w:type="dxa"/>
          </w:tcPr>
          <w:p w14:paraId="0FFA10C4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</w:tcPr>
          <w:p w14:paraId="0761E5FB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C07931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FF630AE" w14:textId="629A2F6B" w:rsidR="00A5739F" w:rsidRPr="00F40C65" w:rsidRDefault="0086565D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13,602</w:t>
            </w:r>
          </w:p>
        </w:tc>
        <w:tc>
          <w:tcPr>
            <w:tcW w:w="283" w:type="dxa"/>
            <w:vMerge w:val="restart"/>
          </w:tcPr>
          <w:p w14:paraId="02B661ED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29D764FD" w14:textId="3227A9F3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15,774</w:t>
            </w:r>
          </w:p>
        </w:tc>
      </w:tr>
      <w:tr w:rsidR="00A5739F" w:rsidRPr="00F40C65" w14:paraId="0092994D" w14:textId="77777777" w:rsidTr="008F0BD6">
        <w:tc>
          <w:tcPr>
            <w:tcW w:w="4370" w:type="dxa"/>
          </w:tcPr>
          <w:p w14:paraId="0086A90B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</w:tcPr>
          <w:p w14:paraId="490FA898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39F64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3C6B246" w14:textId="6D1EEDD0" w:rsidR="00A5739F" w:rsidRPr="00F40C65" w:rsidRDefault="0086565D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601,797</w:t>
            </w:r>
          </w:p>
        </w:tc>
        <w:tc>
          <w:tcPr>
            <w:tcW w:w="283" w:type="dxa"/>
            <w:vMerge/>
          </w:tcPr>
          <w:p w14:paraId="78B1CD1E" w14:textId="77777777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5816DFBF" w14:textId="0B793B44" w:rsidR="00A5739F" w:rsidRPr="00F40C65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626,046</w:t>
            </w:r>
          </w:p>
        </w:tc>
      </w:tr>
      <w:tr w:rsidR="00FE35D4" w:rsidRPr="00F40C65" w14:paraId="7CD7555D" w14:textId="77777777" w:rsidTr="008F0BD6">
        <w:tc>
          <w:tcPr>
            <w:tcW w:w="4370" w:type="dxa"/>
          </w:tcPr>
          <w:p w14:paraId="130FDC91" w14:textId="77777777" w:rsidR="00121E0B" w:rsidRPr="00F40C65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14:paraId="628D65FD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8E92E8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9A6B755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D404AD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0FC46806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40C65" w14:paraId="2FBEF743" w14:textId="77777777" w:rsidTr="008F0BD6">
        <w:tc>
          <w:tcPr>
            <w:tcW w:w="5787" w:type="dxa"/>
            <w:gridSpan w:val="2"/>
          </w:tcPr>
          <w:p w14:paraId="6BF2D0E9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6" w:type="dxa"/>
          </w:tcPr>
          <w:p w14:paraId="5D456BDC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B47C272" w14:textId="6B56A4F9" w:rsidR="00121E0B" w:rsidRPr="00F40C65" w:rsidRDefault="0086565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191,714</w:t>
            </w:r>
          </w:p>
        </w:tc>
        <w:tc>
          <w:tcPr>
            <w:tcW w:w="283" w:type="dxa"/>
          </w:tcPr>
          <w:p w14:paraId="1AFB5BFE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3804EB2D" w14:textId="2610505D" w:rsidR="00121E0B" w:rsidRPr="00F40C65" w:rsidRDefault="00A5739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107,968</w:t>
            </w:r>
          </w:p>
        </w:tc>
      </w:tr>
      <w:tr w:rsidR="00FE35D4" w:rsidRPr="00F40C65" w14:paraId="45F4D123" w14:textId="77777777" w:rsidTr="008F0BD6">
        <w:tc>
          <w:tcPr>
            <w:tcW w:w="4370" w:type="dxa"/>
          </w:tcPr>
          <w:p w14:paraId="4C209DFB" w14:textId="77777777" w:rsidR="00121E0B" w:rsidRPr="00F40C65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1A597B74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1DFBD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5514440" w14:textId="76597D03" w:rsidR="00121E0B" w:rsidRPr="00F40C65" w:rsidRDefault="0086565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10,173</w:t>
            </w:r>
          </w:p>
        </w:tc>
        <w:tc>
          <w:tcPr>
            <w:tcW w:w="283" w:type="dxa"/>
          </w:tcPr>
          <w:p w14:paraId="49B44F59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2554EC2A" w14:textId="230B0762" w:rsidR="00121E0B" w:rsidRPr="00F40C65" w:rsidRDefault="00A5739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</w:tr>
      <w:tr w:rsidR="00FE35D4" w:rsidRPr="00F40C65" w14:paraId="1E7F4E9F" w14:textId="77777777" w:rsidTr="008F0BD6">
        <w:tc>
          <w:tcPr>
            <w:tcW w:w="4370" w:type="dxa"/>
          </w:tcPr>
          <w:p w14:paraId="5C08094D" w14:textId="77777777" w:rsidR="00121E0B" w:rsidRPr="00F40C65" w:rsidRDefault="00121E0B" w:rsidP="00FE35D4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vAlign w:val="bottom"/>
          </w:tcPr>
          <w:p w14:paraId="3B59A3CB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ED6DE5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79DF183" w14:textId="6465933A" w:rsidR="00121E0B" w:rsidRPr="00F40C65" w:rsidRDefault="0086565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201,887</w:t>
            </w:r>
          </w:p>
        </w:tc>
        <w:tc>
          <w:tcPr>
            <w:tcW w:w="283" w:type="dxa"/>
            <w:vMerge w:val="restart"/>
          </w:tcPr>
          <w:p w14:paraId="11470A3B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6D603287" w14:textId="0703F8EC" w:rsidR="00121E0B" w:rsidRPr="00F40C65" w:rsidRDefault="00A5739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128,715</w:t>
            </w:r>
          </w:p>
        </w:tc>
      </w:tr>
      <w:tr w:rsidR="00FE35D4" w:rsidRPr="00F40C65" w14:paraId="4FB8ADF3" w14:textId="77777777" w:rsidTr="008F0BD6">
        <w:tc>
          <w:tcPr>
            <w:tcW w:w="4370" w:type="dxa"/>
          </w:tcPr>
          <w:p w14:paraId="14F7DAB1" w14:textId="77777777" w:rsidR="00121E0B" w:rsidRPr="00F40C65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38D833C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F03A7C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9008EE6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1576DDF5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14:paraId="0C2DAFA9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E0B" w:rsidRPr="00F40C65" w14:paraId="1D1D5C55" w14:textId="77777777" w:rsidTr="008F0BD6">
        <w:tc>
          <w:tcPr>
            <w:tcW w:w="4370" w:type="dxa"/>
          </w:tcPr>
          <w:p w14:paraId="7AF62F05" w14:textId="77777777" w:rsidR="00121E0B" w:rsidRPr="00F40C65" w:rsidRDefault="00121E0B" w:rsidP="00FE35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vAlign w:val="bottom"/>
          </w:tcPr>
          <w:p w14:paraId="5176DAA9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7AF6B5F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7FB6FD84" w14:textId="0D3599AD" w:rsidR="00121E0B" w:rsidRPr="00F40C65" w:rsidRDefault="0086565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803,684</w:t>
            </w:r>
          </w:p>
        </w:tc>
        <w:tc>
          <w:tcPr>
            <w:tcW w:w="283" w:type="dxa"/>
            <w:tcBorders>
              <w:bottom w:val="nil"/>
            </w:tcBorders>
          </w:tcPr>
          <w:p w14:paraId="2A28A146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  <w:vAlign w:val="bottom"/>
          </w:tcPr>
          <w:p w14:paraId="73BFB8B1" w14:textId="63922B4C" w:rsidR="00121E0B" w:rsidRPr="00F40C65" w:rsidRDefault="00A5739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754,761</w:t>
            </w:r>
          </w:p>
        </w:tc>
      </w:tr>
    </w:tbl>
    <w:p w14:paraId="0A6BF070" w14:textId="77777777" w:rsidR="00007B87" w:rsidRPr="00F40C65" w:rsidRDefault="00007B87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9F3BE12" w14:textId="77777777" w:rsidR="008E04B9" w:rsidRPr="00F40C65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6CF9A05" w14:textId="77777777" w:rsidR="008E04B9" w:rsidRPr="00F40C65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55497B9" w14:textId="77777777" w:rsidR="008E04B9" w:rsidRPr="00F40C65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94D48E2" w14:textId="77777777" w:rsidR="008E04B9" w:rsidRPr="00F40C65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4F1D42D" w14:textId="77777777" w:rsidR="008E04B9" w:rsidRPr="00F40C65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C65A687" w14:textId="77777777" w:rsidR="008E04B9" w:rsidRPr="00F40C65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2B25D43" w14:textId="77777777" w:rsidR="008E04B9" w:rsidRPr="00F40C65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FB0B37A" w14:textId="77777777" w:rsidR="008E04B9" w:rsidRPr="00F40C65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8E20485" w14:textId="77777777" w:rsidR="008E04B9" w:rsidRPr="00F40C65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1D43ACE" w14:textId="77777777" w:rsidR="008E04B9" w:rsidRPr="00F40C65" w:rsidRDefault="008E04B9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5E0DE87" w14:textId="5E0C1D95" w:rsidR="00177315" w:rsidRPr="00F40C65" w:rsidRDefault="00597BA5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40C65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</w:t>
      </w:r>
      <w:r w:rsidR="008D14E8" w:rsidRPr="00F40C6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F40C65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F40C6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F40C65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654F2B" w:rsidRPr="00F40C65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654F2B" w:rsidRPr="00F40C65">
        <w:rPr>
          <w:rFonts w:ascii="Angsana New" w:hAnsi="Angsana New" w:cs="Angsana New"/>
          <w:sz w:val="30"/>
          <w:szCs w:val="30"/>
          <w:cs/>
          <w:lang w:val="en-US" w:bidi="th-TH"/>
        </w:rPr>
        <w:t>ธันวาคม</w:t>
      </w:r>
      <w:r w:rsidR="0016051F" w:rsidRPr="00F40C6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B27CE0" w:rsidRPr="00F40C65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C474FA" w:rsidRPr="00F40C65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B27CE0" w:rsidRPr="00F40C6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B27CE0" w:rsidRPr="00F40C65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="00B27CE0" w:rsidRPr="00F40C65">
        <w:rPr>
          <w:rFonts w:ascii="Angsana New" w:hAnsi="Angsana New" w:cs="Angsana New"/>
          <w:sz w:val="30"/>
          <w:szCs w:val="30"/>
          <w:lang w:val="en-US" w:bidi="th-TH"/>
        </w:rPr>
        <w:t xml:space="preserve"> 256</w:t>
      </w:r>
      <w:r w:rsidR="00C474FA" w:rsidRPr="00F40C65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654F2B" w:rsidRPr="00F40C6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F003F" w:rsidRPr="00F40C65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F40C65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34"/>
        <w:gridCol w:w="1431"/>
        <w:gridCol w:w="284"/>
        <w:gridCol w:w="1678"/>
      </w:tblGrid>
      <w:tr w:rsidR="00FE35D4" w:rsidRPr="00F40C65" w14:paraId="370C3593" w14:textId="77777777" w:rsidTr="005234C9">
        <w:trPr>
          <w:cantSplit/>
          <w:tblHeader/>
        </w:trPr>
        <w:tc>
          <w:tcPr>
            <w:tcW w:w="4370" w:type="dxa"/>
          </w:tcPr>
          <w:p w14:paraId="4EC5DE3F" w14:textId="77777777" w:rsidR="00863747" w:rsidRPr="00F40C65" w:rsidRDefault="008637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7EC04CF" w14:textId="77777777" w:rsidR="00863747" w:rsidRPr="00F40C65" w:rsidRDefault="00863747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4813E95" w14:textId="77777777" w:rsidR="00863747" w:rsidRPr="00F40C65" w:rsidRDefault="00863747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4"/>
          </w:tcPr>
          <w:p w14:paraId="7D4ABB9B" w14:textId="77777777" w:rsidR="00863747" w:rsidRPr="00F40C65" w:rsidRDefault="00863747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35D4" w:rsidRPr="00F40C65" w14:paraId="136712FA" w14:textId="77777777" w:rsidTr="005234C9">
        <w:tc>
          <w:tcPr>
            <w:tcW w:w="4370" w:type="dxa"/>
          </w:tcPr>
          <w:p w14:paraId="6A702370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2" w:name="_Hlk31789410"/>
          </w:p>
        </w:tc>
        <w:tc>
          <w:tcPr>
            <w:tcW w:w="1417" w:type="dxa"/>
          </w:tcPr>
          <w:p w14:paraId="6B0C7420" w14:textId="77777777" w:rsidR="009C0413" w:rsidRPr="00F40C65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7CFD3CE" w14:textId="77777777" w:rsidR="009C0413" w:rsidRPr="00F40C65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AFD5A21" w14:textId="67204CEE" w:rsidR="009C0413" w:rsidRPr="00F40C65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br/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</w:rPr>
              <w:t>256</w:t>
            </w:r>
            <w:r w:rsidR="00C474FA" w:rsidRPr="00F40C65">
              <w:rPr>
                <w:rFonts w:ascii="Angsana New" w:hAnsi="Angsana New" w:cs="Angsana New"/>
                <w:b w:val="0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44778B17" w14:textId="77777777" w:rsidR="009C0413" w:rsidRPr="00F40C65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678" w:type="dxa"/>
          </w:tcPr>
          <w:p w14:paraId="391FC8CC" w14:textId="3FB68C0E" w:rsidR="009C0413" w:rsidRPr="00F40C65" w:rsidRDefault="00B371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</w:t>
            </w:r>
            <w:r w:rsidR="00C474FA" w:rsidRPr="00F40C6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FE35D4" w:rsidRPr="00F40C65" w14:paraId="692F64B5" w14:textId="77777777" w:rsidTr="005234C9">
        <w:tc>
          <w:tcPr>
            <w:tcW w:w="4370" w:type="dxa"/>
          </w:tcPr>
          <w:p w14:paraId="744FC4A1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0" w:type="dxa"/>
            <w:gridSpan w:val="6"/>
          </w:tcPr>
          <w:p w14:paraId="33373D17" w14:textId="77777777" w:rsidR="009C0413" w:rsidRPr="00F40C65" w:rsidRDefault="00B371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</w:t>
            </w:r>
            <w:r w:rsidR="009C0413"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0413"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9C0413"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C474FA" w:rsidRPr="00F40C65" w14:paraId="39869D6D" w14:textId="77777777" w:rsidTr="005234C9">
        <w:tc>
          <w:tcPr>
            <w:tcW w:w="4370" w:type="dxa"/>
          </w:tcPr>
          <w:p w14:paraId="5A376D49" w14:textId="77777777" w:rsidR="00C474FA" w:rsidRPr="00F40C65" w:rsidRDefault="00C474FA" w:rsidP="00C474FA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14:paraId="1B687B30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24AA8F9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5410557" w14:textId="3467DDC0" w:rsidR="00C474FA" w:rsidRPr="00F40C65" w:rsidRDefault="0086565D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731,281</w:t>
            </w:r>
          </w:p>
        </w:tc>
        <w:tc>
          <w:tcPr>
            <w:tcW w:w="284" w:type="dxa"/>
          </w:tcPr>
          <w:p w14:paraId="3A76ACE1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14:paraId="75D2F825" w14:textId="2352FFF1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865,594</w:t>
            </w:r>
          </w:p>
        </w:tc>
      </w:tr>
      <w:tr w:rsidR="00C474FA" w:rsidRPr="00F40C65" w14:paraId="18747345" w14:textId="77777777" w:rsidTr="005234C9">
        <w:tc>
          <w:tcPr>
            <w:tcW w:w="4370" w:type="dxa"/>
          </w:tcPr>
          <w:p w14:paraId="7C522D58" w14:textId="77777777" w:rsidR="00C474FA" w:rsidRPr="00F40C65" w:rsidRDefault="00C474FA" w:rsidP="00C474FA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14:paraId="77A2857F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0E85525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5C173798" w14:textId="14CD804B" w:rsidR="00C474FA" w:rsidRPr="00F40C65" w:rsidRDefault="0086565D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529,379</w:t>
            </w:r>
          </w:p>
        </w:tc>
        <w:tc>
          <w:tcPr>
            <w:tcW w:w="284" w:type="dxa"/>
            <w:vMerge w:val="restart"/>
          </w:tcPr>
          <w:p w14:paraId="01BCA32E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14:paraId="3CCCD0D6" w14:textId="033F088A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227,893</w:t>
            </w:r>
          </w:p>
        </w:tc>
      </w:tr>
      <w:tr w:rsidR="00C474FA" w:rsidRPr="00F40C65" w14:paraId="717E2A9F" w14:textId="77777777" w:rsidTr="005234C9">
        <w:tc>
          <w:tcPr>
            <w:tcW w:w="4370" w:type="dxa"/>
          </w:tcPr>
          <w:p w14:paraId="4676DA29" w14:textId="77777777" w:rsidR="00C474FA" w:rsidRPr="00F40C65" w:rsidRDefault="00C474FA" w:rsidP="00C474FA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589C244B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929436F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3F0CF2A2" w14:textId="1B6AFEAC" w:rsidR="00C474FA" w:rsidRPr="00F40C65" w:rsidRDefault="0086565D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1,260,660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14:paraId="6EC50DAF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14:paraId="18AAF4CD" w14:textId="7882B22B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1,093,487</w:t>
            </w:r>
          </w:p>
        </w:tc>
      </w:tr>
      <w:bookmarkEnd w:id="22"/>
      <w:tr w:rsidR="00FE35D4" w:rsidRPr="00F40C65" w14:paraId="41BEEF12" w14:textId="77777777" w:rsidTr="008F0BD6">
        <w:trPr>
          <w:cantSplit/>
          <w:tblHeader/>
        </w:trPr>
        <w:tc>
          <w:tcPr>
            <w:tcW w:w="4370" w:type="dxa"/>
          </w:tcPr>
          <w:p w14:paraId="103600EA" w14:textId="77777777" w:rsidR="00BA544A" w:rsidRPr="00F40C65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2CDBAE6" w14:textId="77777777" w:rsidR="00BA544A" w:rsidRPr="00F40C65" w:rsidRDefault="00BA544A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987AB46" w14:textId="77777777" w:rsidR="00BA544A" w:rsidRPr="00F40C65" w:rsidRDefault="00BA544A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4"/>
          </w:tcPr>
          <w:p w14:paraId="54C26C3B" w14:textId="77777777" w:rsidR="00BA544A" w:rsidRPr="00F40C65" w:rsidRDefault="00BA544A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35D4" w:rsidRPr="00F40C65" w14:paraId="7A90DE31" w14:textId="77777777" w:rsidTr="008F0BD6">
        <w:tc>
          <w:tcPr>
            <w:tcW w:w="4370" w:type="dxa"/>
          </w:tcPr>
          <w:p w14:paraId="54E664FF" w14:textId="77777777" w:rsidR="00BA544A" w:rsidRPr="00F40C65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5BD7436" w14:textId="77777777" w:rsidR="00BA544A" w:rsidRPr="00F40C65" w:rsidRDefault="00BA544A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02012D5" w14:textId="77777777" w:rsidR="00BA544A" w:rsidRPr="00F40C65" w:rsidRDefault="00BA544A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31" w:type="dxa"/>
          </w:tcPr>
          <w:p w14:paraId="197F5FB4" w14:textId="7A03D778" w:rsidR="00BA544A" w:rsidRPr="00F40C65" w:rsidRDefault="00BA544A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br/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</w:rPr>
              <w:t>256</w:t>
            </w:r>
            <w:r w:rsidR="00C474FA" w:rsidRPr="00F40C65">
              <w:rPr>
                <w:rFonts w:ascii="Angsana New" w:hAnsi="Angsana New" w:cs="Angsana New"/>
                <w:b w:val="0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46874CA4" w14:textId="77777777" w:rsidR="00BA544A" w:rsidRPr="00F40C65" w:rsidRDefault="00BA544A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678" w:type="dxa"/>
          </w:tcPr>
          <w:p w14:paraId="4F93F7A9" w14:textId="17DDA355" w:rsidR="00BA544A" w:rsidRPr="00F40C65" w:rsidRDefault="00BA544A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Pr="00F40C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F40C65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</w:t>
            </w:r>
            <w:r w:rsidR="00C474FA" w:rsidRPr="00F40C6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FE35D4" w:rsidRPr="00F40C65" w14:paraId="6FF2A999" w14:textId="77777777" w:rsidTr="008F0BD6">
        <w:tc>
          <w:tcPr>
            <w:tcW w:w="4370" w:type="dxa"/>
          </w:tcPr>
          <w:p w14:paraId="22A8E8CD" w14:textId="77777777" w:rsidR="00BA544A" w:rsidRPr="00F40C65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0" w:type="dxa"/>
            <w:gridSpan w:val="6"/>
          </w:tcPr>
          <w:p w14:paraId="44F7C2A2" w14:textId="77777777" w:rsidR="00BA544A" w:rsidRPr="00F40C65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C474FA" w:rsidRPr="00F40C65" w14:paraId="27F2754B" w14:textId="77777777" w:rsidTr="008F0BD6">
        <w:tc>
          <w:tcPr>
            <w:tcW w:w="4370" w:type="dxa"/>
          </w:tcPr>
          <w:p w14:paraId="4B61503D" w14:textId="77777777" w:rsidR="00C474FA" w:rsidRPr="00F40C65" w:rsidRDefault="00C474FA" w:rsidP="00C474FA">
            <w:pPr>
              <w:ind w:left="191" w:right="-214" w:hanging="191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17" w:type="dxa"/>
          </w:tcPr>
          <w:p w14:paraId="6F4FFF29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AFCC147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D8FA485" w14:textId="2D35D37E" w:rsidR="00C474FA" w:rsidRPr="00F40C65" w:rsidRDefault="0086565D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588,195</w:t>
            </w:r>
          </w:p>
        </w:tc>
        <w:tc>
          <w:tcPr>
            <w:tcW w:w="284" w:type="dxa"/>
          </w:tcPr>
          <w:p w14:paraId="0AA77988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14:paraId="55EE0995" w14:textId="413DAF96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610,272</w:t>
            </w:r>
          </w:p>
        </w:tc>
      </w:tr>
      <w:tr w:rsidR="00C474FA" w:rsidRPr="00F40C65" w14:paraId="3D34145E" w14:textId="77777777" w:rsidTr="008F0BD6">
        <w:tc>
          <w:tcPr>
            <w:tcW w:w="4370" w:type="dxa"/>
          </w:tcPr>
          <w:p w14:paraId="1B8A81C2" w14:textId="77777777" w:rsidR="00C474FA" w:rsidRPr="00F40C65" w:rsidRDefault="00C474FA" w:rsidP="00C474FA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14:paraId="2BA0BC34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060F0BB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3200079B" w14:textId="0A2CDD04" w:rsidR="00C474FA" w:rsidRPr="00F40C65" w:rsidRDefault="0086565D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191,714</w:t>
            </w:r>
          </w:p>
        </w:tc>
        <w:tc>
          <w:tcPr>
            <w:tcW w:w="284" w:type="dxa"/>
            <w:vMerge w:val="restart"/>
          </w:tcPr>
          <w:p w14:paraId="46309EB3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14:paraId="52450740" w14:textId="0AE5CF99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107,968</w:t>
            </w:r>
          </w:p>
        </w:tc>
      </w:tr>
      <w:tr w:rsidR="00C474FA" w:rsidRPr="00F40C65" w14:paraId="2455CF61" w14:textId="77777777" w:rsidTr="008F0BD6">
        <w:tc>
          <w:tcPr>
            <w:tcW w:w="4370" w:type="dxa"/>
          </w:tcPr>
          <w:p w14:paraId="11FE2621" w14:textId="77777777" w:rsidR="00C474FA" w:rsidRPr="00F40C65" w:rsidRDefault="00C474FA" w:rsidP="00C474FA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5E097A81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CADA1BF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1C22F208" w14:textId="5B95500D" w:rsidR="00C474FA" w:rsidRPr="00F40C65" w:rsidRDefault="0086565D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779,909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14:paraId="03ABE7FD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14:paraId="74EF8888" w14:textId="688B27BE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718,240</w:t>
            </w:r>
          </w:p>
        </w:tc>
      </w:tr>
    </w:tbl>
    <w:p w14:paraId="0B018D64" w14:textId="77777777" w:rsidR="00BA4B06" w:rsidRPr="00F40C65" w:rsidRDefault="00BA4B06" w:rsidP="00FE35D4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F40C65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F40C65">
        <w:rPr>
          <w:rFonts w:ascii="Angsana New" w:hAnsi="Angsana New"/>
          <w:sz w:val="30"/>
          <w:szCs w:val="30"/>
          <w:cs/>
        </w:rPr>
        <w:t>ต่าง ๆ</w:t>
      </w:r>
      <w:r w:rsidRPr="00F40C65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14:paraId="5599DDF0" w14:textId="77777777" w:rsidR="002D7E42" w:rsidRPr="00F40C65" w:rsidRDefault="002D7E42" w:rsidP="00FE35D4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14:paraId="0AE42B43" w14:textId="77777777" w:rsidR="00BA4B06" w:rsidRPr="00F40C65" w:rsidRDefault="00BA4B06" w:rsidP="00FE35D4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14:paraId="6E5C7278" w14:textId="77777777" w:rsidR="00BA4B06" w:rsidRPr="00F40C65" w:rsidRDefault="00BA4B06" w:rsidP="00FE35D4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BA04A38" w14:textId="722FEF6B" w:rsidR="00022D53" w:rsidRPr="00F40C65" w:rsidRDefault="00BB2C55" w:rsidP="00FE35D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ณ วันที่</w:t>
      </w:r>
      <w:r w:rsidRPr="00F40C6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04DAC" w:rsidRPr="00F40C65">
        <w:rPr>
          <w:rFonts w:ascii="Angsana New" w:hAnsi="Angsana New"/>
          <w:spacing w:val="2"/>
          <w:sz w:val="30"/>
          <w:szCs w:val="30"/>
        </w:rPr>
        <w:t>31</w:t>
      </w:r>
      <w:r w:rsidRPr="00F40C6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04DAC" w:rsidRPr="00F40C65">
        <w:rPr>
          <w:rFonts w:ascii="Angsana New" w:hAnsi="Angsana New"/>
          <w:spacing w:val="2"/>
          <w:sz w:val="30"/>
          <w:szCs w:val="30"/>
          <w:cs/>
        </w:rPr>
        <w:t>ธันวาคม</w:t>
      </w:r>
      <w:r w:rsidR="00CA3356" w:rsidRPr="00F40C6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E0108C" w:rsidRPr="00F40C65">
        <w:rPr>
          <w:rFonts w:ascii="Angsana New" w:hAnsi="Angsana New"/>
          <w:spacing w:val="2"/>
          <w:sz w:val="30"/>
          <w:szCs w:val="30"/>
        </w:rPr>
        <w:t>25</w:t>
      </w:r>
      <w:r w:rsidR="00A6299B" w:rsidRPr="00F40C65">
        <w:rPr>
          <w:rFonts w:ascii="Angsana New" w:hAnsi="Angsana New"/>
          <w:spacing w:val="2"/>
          <w:sz w:val="30"/>
          <w:szCs w:val="30"/>
        </w:rPr>
        <w:t>6</w:t>
      </w:r>
      <w:r w:rsidR="00C474FA" w:rsidRPr="00F40C65">
        <w:rPr>
          <w:rFonts w:ascii="Angsana New" w:hAnsi="Angsana New"/>
          <w:spacing w:val="2"/>
          <w:sz w:val="30"/>
          <w:szCs w:val="30"/>
        </w:rPr>
        <w:t>7</w:t>
      </w:r>
      <w:r w:rsidR="008A53A2" w:rsidRPr="00F40C6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A64C5" w:rsidRPr="00F40C65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13515C" w:rsidRPr="00F40C65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F40C65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F40C65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F40C65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F40C65">
        <w:rPr>
          <w:rFonts w:ascii="Angsana New" w:hAnsi="Angsana New"/>
          <w:spacing w:val="2"/>
          <w:sz w:val="30"/>
          <w:szCs w:val="30"/>
          <w:cs/>
        </w:rPr>
        <w:t xml:space="preserve">เกินบัญชีธนาคารรวมเป็นเงินจำนวน </w:t>
      </w:r>
      <w:r w:rsidR="00DA64C5" w:rsidRPr="00F40C65">
        <w:rPr>
          <w:rFonts w:ascii="Angsana New" w:hAnsi="Angsana New"/>
          <w:spacing w:val="2"/>
          <w:sz w:val="30"/>
          <w:szCs w:val="30"/>
        </w:rPr>
        <w:t>8</w:t>
      </w:r>
      <w:r w:rsidR="00CC2EF8" w:rsidRPr="00F40C65">
        <w:rPr>
          <w:rFonts w:ascii="Angsana New" w:hAnsi="Angsana New"/>
          <w:spacing w:val="2"/>
          <w:sz w:val="30"/>
          <w:szCs w:val="30"/>
        </w:rPr>
        <w:t>5</w:t>
      </w:r>
      <w:r w:rsidR="00066419" w:rsidRPr="00F40C65">
        <w:rPr>
          <w:rFonts w:ascii="Angsana New" w:hAnsi="Angsana New"/>
          <w:spacing w:val="2"/>
          <w:sz w:val="30"/>
          <w:szCs w:val="30"/>
        </w:rPr>
        <w:t xml:space="preserve"> </w:t>
      </w:r>
      <w:r w:rsidR="00BA4B06" w:rsidRPr="00F40C65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14:paraId="7F4C4472" w14:textId="77777777" w:rsidR="00BA4B06" w:rsidRPr="00F40C65" w:rsidRDefault="00DA64C5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F40C6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(งบการเงินเฉพาะกิจการจำนวน </w:t>
      </w:r>
      <w:r w:rsidRPr="00F40C65">
        <w:rPr>
          <w:rFonts w:ascii="Angsana New" w:hAnsi="Angsana New"/>
          <w:i/>
          <w:iCs/>
          <w:spacing w:val="2"/>
          <w:sz w:val="30"/>
          <w:szCs w:val="30"/>
        </w:rPr>
        <w:t xml:space="preserve">73 </w:t>
      </w:r>
      <w:r w:rsidRPr="00F40C65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ล้านบาท)</w:t>
      </w:r>
      <w:r w:rsidR="00BA4B06" w:rsidRPr="00F40C65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2BEABE3B" w14:textId="77777777" w:rsidR="00A65C59" w:rsidRPr="00F40C65" w:rsidRDefault="00A65C5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79097CD" w14:textId="45E9859E" w:rsidR="00A93D49" w:rsidRPr="00F40C65" w:rsidRDefault="00BA4B06" w:rsidP="00FE35D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F40C65">
        <w:rPr>
          <w:rFonts w:ascii="Angsana New" w:hAnsi="Angsana New"/>
          <w:sz w:val="30"/>
          <w:szCs w:val="30"/>
          <w:cs/>
        </w:rPr>
        <w:t>ณ วันท</w:t>
      </w:r>
      <w:r w:rsidR="00D77624" w:rsidRPr="00F40C65">
        <w:rPr>
          <w:rFonts w:ascii="Angsana New" w:hAnsi="Angsana New"/>
          <w:sz w:val="30"/>
          <w:szCs w:val="30"/>
          <w:cs/>
        </w:rPr>
        <w:t xml:space="preserve">ี่ </w:t>
      </w:r>
      <w:r w:rsidR="00104DAC" w:rsidRPr="00F40C65">
        <w:rPr>
          <w:rFonts w:ascii="Angsana New" w:hAnsi="Angsana New"/>
          <w:sz w:val="30"/>
          <w:szCs w:val="30"/>
        </w:rPr>
        <w:t>31</w:t>
      </w:r>
      <w:r w:rsidR="00BB2C55" w:rsidRPr="00F40C65">
        <w:rPr>
          <w:rFonts w:ascii="Angsana New" w:hAnsi="Angsana New"/>
          <w:sz w:val="30"/>
          <w:szCs w:val="30"/>
          <w:cs/>
        </w:rPr>
        <w:t xml:space="preserve"> </w:t>
      </w:r>
      <w:r w:rsidR="00104DAC" w:rsidRPr="00F40C65">
        <w:rPr>
          <w:rFonts w:ascii="Angsana New" w:hAnsi="Angsana New"/>
          <w:sz w:val="30"/>
          <w:szCs w:val="30"/>
          <w:cs/>
        </w:rPr>
        <w:t>ธันวาคม</w:t>
      </w:r>
      <w:r w:rsidR="00BB2C55" w:rsidRPr="00F40C65">
        <w:rPr>
          <w:rFonts w:ascii="Angsana New" w:hAnsi="Angsana New"/>
          <w:sz w:val="30"/>
          <w:szCs w:val="30"/>
          <w:cs/>
        </w:rPr>
        <w:t xml:space="preserve"> </w:t>
      </w:r>
      <w:r w:rsidR="00E0108C" w:rsidRPr="00F40C65">
        <w:rPr>
          <w:rFonts w:ascii="Angsana New" w:hAnsi="Angsana New"/>
          <w:sz w:val="30"/>
          <w:szCs w:val="30"/>
        </w:rPr>
        <w:t>25</w:t>
      </w:r>
      <w:r w:rsidR="00A6299B" w:rsidRPr="00F40C65">
        <w:rPr>
          <w:rFonts w:ascii="Angsana New" w:hAnsi="Angsana New"/>
          <w:sz w:val="30"/>
          <w:szCs w:val="30"/>
        </w:rPr>
        <w:t>6</w:t>
      </w:r>
      <w:r w:rsidR="00C474FA" w:rsidRPr="00F40C65">
        <w:rPr>
          <w:rFonts w:ascii="Angsana New" w:hAnsi="Angsana New"/>
          <w:sz w:val="30"/>
          <w:szCs w:val="30"/>
        </w:rPr>
        <w:t>7</w:t>
      </w:r>
      <w:r w:rsidR="00DA64C5" w:rsidRPr="00F40C65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3B238E" w:rsidRPr="00F40C65">
        <w:rPr>
          <w:rFonts w:ascii="Angsana New" w:hAnsi="Angsana New" w:hint="cs"/>
          <w:sz w:val="30"/>
          <w:szCs w:val="30"/>
          <w:cs/>
        </w:rPr>
        <w:t>บ</w:t>
      </w:r>
      <w:r w:rsidR="0013515C" w:rsidRPr="00F40C65">
        <w:rPr>
          <w:rFonts w:ascii="Angsana New" w:hAnsi="Angsana New"/>
          <w:sz w:val="30"/>
          <w:szCs w:val="30"/>
          <w:cs/>
        </w:rPr>
        <w:t>ริษัท</w:t>
      </w:r>
      <w:r w:rsidRPr="00F40C65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F40C65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F40C65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F40C6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F40C65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F40C65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F40C65">
        <w:rPr>
          <w:rFonts w:ascii="Angsana New" w:hAnsi="Angsana New"/>
          <w:sz w:val="30"/>
          <w:szCs w:val="30"/>
        </w:rPr>
        <w:t>MLR</w:t>
      </w:r>
      <w:r w:rsidR="004D556F" w:rsidRPr="00F40C65">
        <w:rPr>
          <w:rFonts w:ascii="Angsana New" w:hAnsi="Angsana New"/>
          <w:sz w:val="30"/>
          <w:szCs w:val="30"/>
          <w:cs/>
        </w:rPr>
        <w:t xml:space="preserve"> </w:t>
      </w:r>
      <w:r w:rsidR="004D556F" w:rsidRPr="00F40C65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0F6A61" w:rsidRPr="00F40C65">
        <w:rPr>
          <w:rFonts w:ascii="Angsana New" w:hAnsi="Angsana New"/>
          <w:sz w:val="30"/>
          <w:szCs w:val="30"/>
        </w:rPr>
        <w:t>2</w:t>
      </w:r>
      <w:r w:rsidR="009D3452" w:rsidRPr="00F40C65">
        <w:rPr>
          <w:rFonts w:ascii="Angsana New" w:hAnsi="Angsana New"/>
          <w:sz w:val="30"/>
          <w:szCs w:val="30"/>
          <w:cs/>
        </w:rPr>
        <w:t xml:space="preserve"> </w:t>
      </w:r>
      <w:r w:rsidR="009D3452" w:rsidRPr="00F40C65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F40C65">
        <w:rPr>
          <w:rFonts w:ascii="Angsana New" w:hAnsi="Angsana New"/>
          <w:sz w:val="30"/>
          <w:szCs w:val="30"/>
        </w:rPr>
        <w:t>MOR</w:t>
      </w:r>
      <w:r w:rsidR="004D556F" w:rsidRPr="00F40C65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332675" w:rsidRPr="00F40C65">
        <w:rPr>
          <w:rFonts w:ascii="Angsana New" w:hAnsi="Angsana New"/>
          <w:sz w:val="30"/>
          <w:szCs w:val="30"/>
        </w:rPr>
        <w:t>2</w:t>
      </w:r>
      <w:r w:rsidR="009D3452" w:rsidRPr="00F40C65">
        <w:rPr>
          <w:rFonts w:ascii="Angsana New" w:hAnsi="Angsana New"/>
          <w:sz w:val="30"/>
          <w:szCs w:val="30"/>
          <w:cs/>
        </w:rPr>
        <w:t xml:space="preserve"> </w:t>
      </w:r>
    </w:p>
    <w:p w14:paraId="311C806B" w14:textId="77777777" w:rsidR="008E04B9" w:rsidRPr="00F40C65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D7766C2" w14:textId="77777777" w:rsidR="008E04B9" w:rsidRPr="00F40C65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ADEACE" w14:textId="77777777" w:rsidR="008E04B9" w:rsidRPr="00F40C65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315C1DF" w14:textId="77777777" w:rsidR="008E04B9" w:rsidRPr="00F40C65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4BB441B" w14:textId="77777777" w:rsidR="008E04B9" w:rsidRPr="00F40C65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F308D35" w14:textId="77777777" w:rsidR="008E04B9" w:rsidRPr="00F40C65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A61C72" w14:textId="77777777" w:rsidR="008E04B9" w:rsidRPr="00F40C65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9E145C" w14:textId="77777777" w:rsidR="008E04B9" w:rsidRPr="00F40C65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27FEA2F" w14:textId="77777777" w:rsidR="00D545E8" w:rsidRPr="00F40C65" w:rsidRDefault="008428D1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4047E1F8" w14:textId="77777777" w:rsidR="00D545E8" w:rsidRPr="00F40C65" w:rsidRDefault="000F0D5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ab/>
      </w:r>
      <w:r w:rsidR="00A64C8E" w:rsidRPr="00F40C65">
        <w:rPr>
          <w:rFonts w:ascii="Angsana New" w:hAnsi="Angsana New"/>
          <w:sz w:val="30"/>
          <w:szCs w:val="30"/>
          <w:cs/>
        </w:rPr>
        <w:t>บริษัท</w:t>
      </w:r>
      <w:r w:rsidRPr="00F40C65">
        <w:rPr>
          <w:rFonts w:ascii="Angsana New" w:hAnsi="Angsana New"/>
          <w:sz w:val="30"/>
          <w:szCs w:val="30"/>
          <w:cs/>
        </w:rPr>
        <w:t>มี</w:t>
      </w:r>
      <w:r w:rsidR="00D545E8" w:rsidRPr="00F40C65">
        <w:rPr>
          <w:rFonts w:ascii="Angsana New" w:hAnsi="Angsana New"/>
          <w:sz w:val="30"/>
          <w:szCs w:val="30"/>
          <w:cs/>
        </w:rPr>
        <w:t>เงินกู้</w:t>
      </w:r>
      <w:r w:rsidR="00D83132" w:rsidRPr="00F40C65">
        <w:rPr>
          <w:rFonts w:ascii="Angsana New" w:hAnsi="Angsana New"/>
          <w:sz w:val="30"/>
          <w:szCs w:val="30"/>
          <w:cs/>
        </w:rPr>
        <w:t>ยืม</w:t>
      </w:r>
      <w:r w:rsidR="00266439" w:rsidRPr="00F40C65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F40C65">
        <w:rPr>
          <w:rFonts w:ascii="Angsana New" w:hAnsi="Angsana New"/>
          <w:sz w:val="30"/>
          <w:szCs w:val="30"/>
          <w:cs/>
        </w:rPr>
        <w:t>ในประเทศ</w:t>
      </w:r>
      <w:r w:rsidR="00BF7985" w:rsidRPr="00F40C65">
        <w:rPr>
          <w:rFonts w:ascii="Angsana New" w:hAnsi="Angsana New" w:hint="cs"/>
          <w:sz w:val="30"/>
          <w:szCs w:val="30"/>
          <w:cs/>
        </w:rPr>
        <w:t>สาม</w:t>
      </w:r>
      <w:r w:rsidRPr="00F40C65">
        <w:rPr>
          <w:rFonts w:ascii="Angsana New" w:hAnsi="Angsana New"/>
          <w:sz w:val="30"/>
          <w:szCs w:val="30"/>
          <w:cs/>
        </w:rPr>
        <w:t>แห่ง</w:t>
      </w:r>
      <w:r w:rsidR="00D545E8" w:rsidRPr="00F40C65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tbl>
      <w:tblPr>
        <w:tblW w:w="1039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FE35D4" w:rsidRPr="00F40C65" w14:paraId="5B7F2EEE" w14:textId="77777777" w:rsidTr="00E0141F">
        <w:trPr>
          <w:cantSplit/>
          <w:tblHeader/>
        </w:trPr>
        <w:tc>
          <w:tcPr>
            <w:tcW w:w="810" w:type="dxa"/>
            <w:vAlign w:val="bottom"/>
          </w:tcPr>
          <w:p w14:paraId="20B4B938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50324FD1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352CE0CA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15B87363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602F53D0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14:paraId="12AF2AE8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650DBFAD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F40C65" w14:paraId="30F66E2E" w14:textId="77777777" w:rsidTr="00E0141F">
        <w:trPr>
          <w:cantSplit/>
          <w:tblHeader/>
        </w:trPr>
        <w:tc>
          <w:tcPr>
            <w:tcW w:w="810" w:type="dxa"/>
            <w:vAlign w:val="bottom"/>
          </w:tcPr>
          <w:p w14:paraId="39384D8F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bookmarkStart w:id="23" w:name="_Hlk31789632"/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14:paraId="40042C68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7B287A3A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5AE60B37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46491878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7D3C851D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15CB9B5B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3F13A23D" w14:textId="304244A0" w:rsidR="00510524" w:rsidRPr="00F40C65" w:rsidRDefault="00BA54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31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510524" w:rsidRPr="00F40C6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10524" w:rsidRPr="00F40C65">
              <w:rPr>
                <w:rFonts w:ascii="Angsana New" w:hAnsi="Angsana New"/>
                <w:sz w:val="26"/>
                <w:szCs w:val="26"/>
              </w:rPr>
              <w:t>256</w:t>
            </w:r>
            <w:r w:rsidR="00CC2EF8" w:rsidRPr="00F40C6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F43D021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7947741" w14:textId="042F66B0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40C65">
              <w:rPr>
                <w:rFonts w:ascii="Angsana New" w:hAnsi="Angsana New"/>
                <w:sz w:val="26"/>
                <w:szCs w:val="26"/>
              </w:rPr>
              <w:t>256</w:t>
            </w:r>
            <w:r w:rsidR="00C474FA" w:rsidRPr="00F40C6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55" w:type="dxa"/>
          </w:tcPr>
          <w:p w14:paraId="35AFB66E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F40C65" w14:paraId="65CBDF2A" w14:textId="77777777" w:rsidTr="00E0141F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8EDBAD7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14:paraId="5325CC08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6C11278B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6926FB20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14:paraId="177CEFBE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14:paraId="2F05FBD4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14:paraId="139AC983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F40C65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F40C6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14:paraId="343163BB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F40C65" w14:paraId="39F1C741" w14:textId="77777777" w:rsidTr="00E0141F">
        <w:trPr>
          <w:cantSplit/>
          <w:tblHeader/>
        </w:trPr>
        <w:tc>
          <w:tcPr>
            <w:tcW w:w="810" w:type="dxa"/>
            <w:vAlign w:val="bottom"/>
          </w:tcPr>
          <w:p w14:paraId="593D2D1E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AF8B017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5188342D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714689AC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3A1C77D5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712DF307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AD14CC8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1A7B443D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5F598C1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C474FA" w:rsidRPr="00F40C65" w14:paraId="43CA80A3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0B75E9B9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236" w:type="dxa"/>
          </w:tcPr>
          <w:p w14:paraId="45942145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ECD1D58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7DEBAB88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55207631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9632452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 2562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71" w:type="dxa"/>
          </w:tcPr>
          <w:p w14:paraId="4B75348E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A6E1276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1BC721C5" w14:textId="1B113AB9" w:rsidR="00C474FA" w:rsidRPr="00F40C65" w:rsidRDefault="00E0141F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67416E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1460203" w14:textId="2C54BBBA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29.40</w:t>
            </w:r>
          </w:p>
        </w:tc>
        <w:tc>
          <w:tcPr>
            <w:tcW w:w="255" w:type="dxa"/>
            <w:vMerge w:val="restart"/>
          </w:tcPr>
          <w:p w14:paraId="65C7F9E4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74FA" w:rsidRPr="00F40C65" w14:paraId="7337193B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4AB5BAC4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14:paraId="38CACAF8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6D956CC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6AE3AD9E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B887A9D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</w:rPr>
              <w:t>256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7DD4A861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24C9F27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0827635" w14:textId="2FE73F28" w:rsidR="00C474FA" w:rsidRPr="00F40C65" w:rsidRDefault="00E0141F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1.67</w:t>
            </w:r>
          </w:p>
        </w:tc>
        <w:tc>
          <w:tcPr>
            <w:tcW w:w="270" w:type="dxa"/>
          </w:tcPr>
          <w:p w14:paraId="17FD9D55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78983B1" w14:textId="647B06C2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4.92</w:t>
            </w:r>
          </w:p>
        </w:tc>
        <w:tc>
          <w:tcPr>
            <w:tcW w:w="255" w:type="dxa"/>
            <w:vMerge/>
          </w:tcPr>
          <w:p w14:paraId="718E17E1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74FA" w:rsidRPr="00F40C65" w14:paraId="00E38810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23CFEE70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236" w:type="dxa"/>
          </w:tcPr>
          <w:p w14:paraId="7AFAF7DB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9037D1B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65E321B0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5905592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</w:rPr>
              <w:t>256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1D2FACD0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49057B2F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725388D2" w14:textId="7ACFFDAB" w:rsidR="00C474FA" w:rsidRPr="00F40C65" w:rsidRDefault="00E0141F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2.11</w:t>
            </w:r>
          </w:p>
        </w:tc>
        <w:tc>
          <w:tcPr>
            <w:tcW w:w="270" w:type="dxa"/>
          </w:tcPr>
          <w:p w14:paraId="09B4DCD3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A8839EE" w14:textId="64BA8316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5.64</w:t>
            </w:r>
          </w:p>
        </w:tc>
        <w:tc>
          <w:tcPr>
            <w:tcW w:w="255" w:type="dxa"/>
            <w:vMerge/>
          </w:tcPr>
          <w:p w14:paraId="572350E7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74FA" w:rsidRPr="00F40C65" w14:paraId="6D61BB6B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33E76EA2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14:paraId="508C05C2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6C5BEB4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0B31CBAC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105F3584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</w:rPr>
              <w:t>256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2F94CCFD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A88DD0C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F951F13" w14:textId="02DC91E7" w:rsidR="00C474FA" w:rsidRPr="00F40C65" w:rsidRDefault="00E0141F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0.6</w:t>
            </w:r>
            <w:r w:rsidR="005133E3" w:rsidRPr="00F40C6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6D616B6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E3212DF" w14:textId="5F78BD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  <w:tc>
          <w:tcPr>
            <w:tcW w:w="255" w:type="dxa"/>
            <w:vMerge/>
          </w:tcPr>
          <w:p w14:paraId="020AA4D2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74FA" w:rsidRPr="00F40C65" w14:paraId="6AC6D320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595FDB61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14:paraId="4D6FEB2F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99E46D6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F40C65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14:paraId="281054A3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F40C65">
              <w:rPr>
                <w:rFonts w:ascii="Angsana New" w:hAnsi="Angsana New"/>
                <w:sz w:val="24"/>
                <w:szCs w:val="24"/>
              </w:rPr>
              <w:t>2</w:t>
            </w:r>
            <w:r w:rsidRPr="00F40C65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F40C6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40C65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14:paraId="158BC357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2DD19714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F40C6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40C65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F40C65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F40C6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14:paraId="5C9DB620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960DDFE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4311020" w14:textId="1CDC9F70" w:rsidR="00C474FA" w:rsidRPr="00F40C65" w:rsidRDefault="00E0141F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99.50</w:t>
            </w:r>
          </w:p>
        </w:tc>
        <w:tc>
          <w:tcPr>
            <w:tcW w:w="270" w:type="dxa"/>
          </w:tcPr>
          <w:p w14:paraId="69444D9A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C61ECB3" w14:textId="240AE818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139.50</w:t>
            </w:r>
          </w:p>
        </w:tc>
        <w:tc>
          <w:tcPr>
            <w:tcW w:w="255" w:type="dxa"/>
          </w:tcPr>
          <w:p w14:paraId="53C29479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74FA" w:rsidRPr="00F40C65" w14:paraId="5A382C12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689E656A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14:paraId="1FA577D7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9F32EE6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715B0571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BECC2BA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54F72B04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93A234D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6691B90" w14:textId="67DF6647" w:rsidR="00C474FA" w:rsidRPr="00F40C65" w:rsidRDefault="00E0141F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70" w:type="dxa"/>
          </w:tcPr>
          <w:p w14:paraId="79532DF0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7164D19" w14:textId="512245AA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2.15</w:t>
            </w:r>
          </w:p>
        </w:tc>
        <w:tc>
          <w:tcPr>
            <w:tcW w:w="255" w:type="dxa"/>
          </w:tcPr>
          <w:p w14:paraId="7D9863C3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74FA" w:rsidRPr="00F40C65" w14:paraId="579EF78D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37FF8EAC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14:paraId="6211380C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99FFCD9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19B3FE88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293857E3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719066F2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4BCA36B1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7A109FB" w14:textId="748FC663" w:rsidR="00C474FA" w:rsidRPr="00F40C65" w:rsidRDefault="00E0141F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2.83</w:t>
            </w:r>
          </w:p>
        </w:tc>
        <w:tc>
          <w:tcPr>
            <w:tcW w:w="270" w:type="dxa"/>
          </w:tcPr>
          <w:p w14:paraId="6808A850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F2E05DE" w14:textId="27E708F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4.89</w:t>
            </w:r>
          </w:p>
        </w:tc>
        <w:tc>
          <w:tcPr>
            <w:tcW w:w="255" w:type="dxa"/>
          </w:tcPr>
          <w:p w14:paraId="13A3D258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EC93265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74FA" w:rsidRPr="00F40C65" w14:paraId="6C0D15C2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088BB22B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36" w:type="dxa"/>
          </w:tcPr>
          <w:p w14:paraId="723EDC35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092CD1F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4AD3FF72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41FB8285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8CAF471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ชำระคืนเงินต้นและดอกเบี้ยเป็นรายเดือนในงวดที่ 13</w:t>
            </w:r>
          </w:p>
        </w:tc>
        <w:tc>
          <w:tcPr>
            <w:tcW w:w="371" w:type="dxa"/>
          </w:tcPr>
          <w:p w14:paraId="4D1081DF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D53144B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73E3146" w14:textId="407C8065" w:rsidR="00C474FA" w:rsidRPr="00F40C65" w:rsidRDefault="00A71144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75.91</w:t>
            </w:r>
          </w:p>
        </w:tc>
        <w:tc>
          <w:tcPr>
            <w:tcW w:w="270" w:type="dxa"/>
          </w:tcPr>
          <w:p w14:paraId="37F534D4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54F88028" w14:textId="3F8F2CE5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80.00</w:t>
            </w:r>
          </w:p>
        </w:tc>
        <w:tc>
          <w:tcPr>
            <w:tcW w:w="255" w:type="dxa"/>
          </w:tcPr>
          <w:p w14:paraId="5C5961E2" w14:textId="77777777" w:rsidR="00C474FA" w:rsidRPr="00F40C65" w:rsidRDefault="00C474FA" w:rsidP="00C47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141F" w:rsidRPr="00F40C65" w14:paraId="37948A64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785AA941" w14:textId="7F654AE1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36" w:type="dxa"/>
          </w:tcPr>
          <w:p w14:paraId="491C2DE8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919EA88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524747A9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1394F996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537A524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ชำระคืนเงินต้นและดอกเบี้ยเป็นรายเดือนในงวดที่ </w:t>
            </w:r>
            <w:r w:rsidRPr="00F40C6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371" w:type="dxa"/>
          </w:tcPr>
          <w:p w14:paraId="52C73204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ED6986C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9A24053" w14:textId="492DF745" w:rsidR="00E0141F" w:rsidRPr="00F40C65" w:rsidRDefault="00A71144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60.49</w:t>
            </w:r>
          </w:p>
        </w:tc>
        <w:tc>
          <w:tcPr>
            <w:tcW w:w="270" w:type="dxa"/>
          </w:tcPr>
          <w:p w14:paraId="708A88DD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DB188E3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55" w:type="dxa"/>
          </w:tcPr>
          <w:p w14:paraId="6EDD3704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141F" w:rsidRPr="00F40C65" w14:paraId="4EA58AC8" w14:textId="77777777" w:rsidTr="00E0141F">
        <w:trPr>
          <w:gridAfter w:val="1"/>
          <w:wAfter w:w="255" w:type="dxa"/>
        </w:trPr>
        <w:tc>
          <w:tcPr>
            <w:tcW w:w="810" w:type="dxa"/>
            <w:tcBorders>
              <w:top w:val="single" w:sz="4" w:space="0" w:color="FFFFFF"/>
            </w:tcBorders>
          </w:tcPr>
          <w:p w14:paraId="122F8024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36" w:type="dxa"/>
          </w:tcPr>
          <w:p w14:paraId="4353A032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A358410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72185B36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>2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269" w:type="dxa"/>
          </w:tcPr>
          <w:p w14:paraId="2B701B22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6CDAC37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ชำระงวดแรก วันสุดท้ายของเดือนที่ </w:t>
            </w:r>
            <w:r w:rsidRPr="00F40C65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 นับแต่เดือนที่มีการเบิกรับเงินกู้งวดแรก</w:t>
            </w:r>
          </w:p>
        </w:tc>
        <w:tc>
          <w:tcPr>
            <w:tcW w:w="371" w:type="dxa"/>
          </w:tcPr>
          <w:p w14:paraId="1B546AB0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08D97F7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30B90C9" w14:textId="1E4E8E6D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148.</w:t>
            </w:r>
            <w:r w:rsidR="005133E3" w:rsidRPr="00F40C65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</w:tcPr>
          <w:p w14:paraId="0DBE2F63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542C9D90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141F" w:rsidRPr="00F40C65" w14:paraId="71523172" w14:textId="77777777" w:rsidTr="00E0141F">
        <w:trPr>
          <w:gridAfter w:val="1"/>
          <w:wAfter w:w="255" w:type="dxa"/>
        </w:trPr>
        <w:tc>
          <w:tcPr>
            <w:tcW w:w="810" w:type="dxa"/>
            <w:tcBorders>
              <w:top w:val="single" w:sz="4" w:space="0" w:color="FFFFFF"/>
            </w:tcBorders>
          </w:tcPr>
          <w:p w14:paraId="3FCA02F5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220</w:t>
            </w:r>
          </w:p>
        </w:tc>
        <w:tc>
          <w:tcPr>
            <w:tcW w:w="236" w:type="dxa"/>
          </w:tcPr>
          <w:p w14:paraId="43E044D9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DBE1C7D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5157B137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2C366199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D4B0386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ชำระคืนเงินต้นและดอกเบี้ยเป็นรายเดือนในงวดที่ 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371" w:type="dxa"/>
          </w:tcPr>
          <w:p w14:paraId="01D2F676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545CAFC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188EF48" w14:textId="34CC36EA" w:rsidR="00E0141F" w:rsidRPr="00F40C65" w:rsidRDefault="00A71144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218.97</w:t>
            </w:r>
          </w:p>
        </w:tc>
        <w:tc>
          <w:tcPr>
            <w:tcW w:w="270" w:type="dxa"/>
          </w:tcPr>
          <w:p w14:paraId="6D505D71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F1DB269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84C08" w:rsidRPr="00F40C65" w14:paraId="61DC4D6E" w14:textId="77777777" w:rsidTr="007D671A">
        <w:trPr>
          <w:gridAfter w:val="1"/>
          <w:wAfter w:w="255" w:type="dxa"/>
        </w:trPr>
        <w:tc>
          <w:tcPr>
            <w:tcW w:w="810" w:type="dxa"/>
            <w:tcBorders>
              <w:top w:val="single" w:sz="4" w:space="0" w:color="FFFFFF"/>
            </w:tcBorders>
          </w:tcPr>
          <w:p w14:paraId="4F927E09" w14:textId="77777777" w:rsidR="00884C08" w:rsidRPr="00F40C65" w:rsidRDefault="00884C08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36" w:type="dxa"/>
          </w:tcPr>
          <w:p w14:paraId="41F9FA75" w14:textId="77777777" w:rsidR="00884C08" w:rsidRPr="00F40C65" w:rsidRDefault="00884C08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E0A3684" w14:textId="77777777" w:rsidR="00884C08" w:rsidRPr="00F40C65" w:rsidRDefault="00884C08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58DA41E4" w14:textId="77777777" w:rsidR="00884C08" w:rsidRPr="00F40C65" w:rsidRDefault="00884C08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>2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269" w:type="dxa"/>
          </w:tcPr>
          <w:p w14:paraId="481E9CCC" w14:textId="77777777" w:rsidR="00884C08" w:rsidRPr="00F40C65" w:rsidRDefault="00884C08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9721733" w14:textId="77777777" w:rsidR="00884C08" w:rsidRPr="00F40C65" w:rsidRDefault="00884C08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F40C6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40C65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F40C65">
              <w:rPr>
                <w:rFonts w:ascii="Angsana New" w:hAnsi="Angsana New" w:hint="cs"/>
                <w:sz w:val="24"/>
                <w:szCs w:val="24"/>
                <w:cs/>
              </w:rPr>
              <w:t xml:space="preserve">กรกฎาคม </w:t>
            </w:r>
            <w:r w:rsidRPr="00F40C65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371" w:type="dxa"/>
          </w:tcPr>
          <w:p w14:paraId="08F0D83F" w14:textId="77777777" w:rsidR="00884C08" w:rsidRPr="00F40C65" w:rsidRDefault="00884C08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AA49EC3" w14:textId="77777777" w:rsidR="00884C08" w:rsidRPr="00F40C65" w:rsidRDefault="00884C08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86B6952" w14:textId="77777777" w:rsidR="00884C08" w:rsidRPr="00F40C65" w:rsidRDefault="00884C08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22.50</w:t>
            </w:r>
          </w:p>
        </w:tc>
        <w:tc>
          <w:tcPr>
            <w:tcW w:w="270" w:type="dxa"/>
          </w:tcPr>
          <w:p w14:paraId="0BB43766" w14:textId="77777777" w:rsidR="00884C08" w:rsidRPr="00F40C65" w:rsidRDefault="00884C08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1BBDF7E8" w14:textId="77777777" w:rsidR="00884C08" w:rsidRPr="00F40C65" w:rsidRDefault="00884C08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141F" w:rsidRPr="00F40C65" w14:paraId="232825E0" w14:textId="77777777" w:rsidTr="00E0141F">
        <w:trPr>
          <w:gridAfter w:val="1"/>
          <w:wAfter w:w="255" w:type="dxa"/>
        </w:trPr>
        <w:tc>
          <w:tcPr>
            <w:tcW w:w="810" w:type="dxa"/>
            <w:tcBorders>
              <w:top w:val="single" w:sz="4" w:space="0" w:color="FFFFFF"/>
            </w:tcBorders>
          </w:tcPr>
          <w:p w14:paraId="793FD14E" w14:textId="2063C3FE" w:rsidR="00E0141F" w:rsidRPr="00F40C65" w:rsidRDefault="00884C08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204D96F2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BA49442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53D899B8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>2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269" w:type="dxa"/>
          </w:tcPr>
          <w:p w14:paraId="378DF758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C56BA17" w14:textId="116D8AF3" w:rsidR="00E0141F" w:rsidRPr="00F40C65" w:rsidRDefault="00884C08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ชำระคืนเงินต้นและดอกเบี้ยเป็นรายเดือนในงวดที่ 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371" w:type="dxa"/>
          </w:tcPr>
          <w:p w14:paraId="062DFD5E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D5DC00A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09CFEA7" w14:textId="66B409C8" w:rsidR="00E0141F" w:rsidRPr="00F40C65" w:rsidRDefault="00884C08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270" w:type="dxa"/>
          </w:tcPr>
          <w:p w14:paraId="21E1F6EE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74CACD05" w14:textId="77777777" w:rsidR="00E0141F" w:rsidRPr="00F40C65" w:rsidRDefault="00E0141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35D4" w:rsidRPr="00F40C65" w14:paraId="3E464F06" w14:textId="77777777" w:rsidTr="00E0141F">
        <w:tc>
          <w:tcPr>
            <w:tcW w:w="810" w:type="dxa"/>
          </w:tcPr>
          <w:p w14:paraId="7455C89D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19FE37A2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8A8FA6C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14:paraId="159BE065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17FC5065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14:paraId="45A4F407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432995E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32896A" w14:textId="16D19E41" w:rsidR="00510524" w:rsidRPr="00F40C65" w:rsidRDefault="00884C0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  <w:r w:rsidR="005133E3" w:rsidRPr="00F40C65">
              <w:rPr>
                <w:rFonts w:ascii="Angsana New" w:hAnsi="Angsana New"/>
                <w:b/>
                <w:bCs/>
                <w:sz w:val="26"/>
                <w:szCs w:val="26"/>
              </w:rPr>
              <w:t>4.58</w:t>
            </w:r>
          </w:p>
        </w:tc>
        <w:tc>
          <w:tcPr>
            <w:tcW w:w="270" w:type="dxa"/>
          </w:tcPr>
          <w:p w14:paraId="21CE47F4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1AB2812" w14:textId="2DE8000B" w:rsidR="00510524" w:rsidRPr="00F40C65" w:rsidRDefault="00C474F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6"/>
                <w:szCs w:val="26"/>
              </w:rPr>
              <w:t>317.89</w:t>
            </w:r>
          </w:p>
        </w:tc>
        <w:tc>
          <w:tcPr>
            <w:tcW w:w="255" w:type="dxa"/>
          </w:tcPr>
          <w:p w14:paraId="1E2CF882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E35D4" w:rsidRPr="00F40C65" w14:paraId="588D1E94" w14:textId="77777777" w:rsidTr="00E0141F">
        <w:tc>
          <w:tcPr>
            <w:tcW w:w="7284" w:type="dxa"/>
            <w:gridSpan w:val="5"/>
          </w:tcPr>
          <w:p w14:paraId="2A5261B6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14:paraId="357B565D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57AD000E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E803DC" w14:textId="56EA6B7F" w:rsidR="00510524" w:rsidRPr="00F40C65" w:rsidRDefault="00884C0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(145,20)</w:t>
            </w:r>
          </w:p>
        </w:tc>
        <w:tc>
          <w:tcPr>
            <w:tcW w:w="270" w:type="dxa"/>
          </w:tcPr>
          <w:p w14:paraId="39E8E28B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47BD3F" w14:textId="5FB290EB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C474FA" w:rsidRPr="00F40C65">
              <w:rPr>
                <w:rFonts w:ascii="Angsana New" w:hAnsi="Angsana New"/>
                <w:sz w:val="26"/>
                <w:szCs w:val="26"/>
              </w:rPr>
              <w:t>90.00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14:paraId="7933F00D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35D4" w:rsidRPr="00F40C65" w14:paraId="51AE5020" w14:textId="77777777" w:rsidTr="00E0141F">
        <w:tc>
          <w:tcPr>
            <w:tcW w:w="7284" w:type="dxa"/>
            <w:gridSpan w:val="5"/>
            <w:tcBorders>
              <w:bottom w:val="nil"/>
            </w:tcBorders>
          </w:tcPr>
          <w:p w14:paraId="38DAF759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14:paraId="434FD42B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88B505B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96B1FD" w14:textId="1F11911D" w:rsidR="00510524" w:rsidRPr="00F40C65" w:rsidRDefault="00884C0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6"/>
                <w:szCs w:val="26"/>
              </w:rPr>
              <w:t>529</w:t>
            </w:r>
            <w:r w:rsidR="005133E3" w:rsidRPr="00F40C65">
              <w:rPr>
                <w:rFonts w:ascii="Angsana New" w:hAnsi="Angsana New"/>
                <w:b/>
                <w:bCs/>
                <w:sz w:val="26"/>
                <w:szCs w:val="26"/>
              </w:rPr>
              <w:t>.38</w:t>
            </w:r>
          </w:p>
        </w:tc>
        <w:tc>
          <w:tcPr>
            <w:tcW w:w="270" w:type="dxa"/>
            <w:tcBorders>
              <w:bottom w:val="nil"/>
            </w:tcBorders>
          </w:tcPr>
          <w:p w14:paraId="07370537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FBB56" w14:textId="5F1E664F" w:rsidR="00510524" w:rsidRPr="00F40C65" w:rsidRDefault="00C474F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0C65">
              <w:rPr>
                <w:rFonts w:ascii="Angsana New" w:hAnsi="Angsana New"/>
                <w:b/>
                <w:bCs/>
                <w:sz w:val="26"/>
                <w:szCs w:val="26"/>
              </w:rPr>
              <w:t>227.89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14:paraId="1052C077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bookmarkEnd w:id="23"/>
    </w:tbl>
    <w:p w14:paraId="343BDEA4" w14:textId="77777777" w:rsidR="008E04B9" w:rsidRPr="00F40C65" w:rsidRDefault="008E04B9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1039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30"/>
        <w:gridCol w:w="242"/>
        <w:gridCol w:w="1689"/>
        <w:gridCol w:w="276"/>
        <w:gridCol w:w="4430"/>
        <w:gridCol w:w="380"/>
        <w:gridCol w:w="242"/>
        <w:gridCol w:w="1015"/>
        <w:gridCol w:w="277"/>
        <w:gridCol w:w="1015"/>
      </w:tblGrid>
      <w:tr w:rsidR="00FE35D4" w:rsidRPr="00F40C65" w14:paraId="6AEBD6A2" w14:textId="77777777" w:rsidTr="004A2786">
        <w:trPr>
          <w:cantSplit/>
          <w:tblHeader/>
        </w:trPr>
        <w:tc>
          <w:tcPr>
            <w:tcW w:w="830" w:type="dxa"/>
            <w:vAlign w:val="bottom"/>
          </w:tcPr>
          <w:p w14:paraId="77D9143D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  <w:vAlign w:val="bottom"/>
          </w:tcPr>
          <w:p w14:paraId="5DEA601E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037657C3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  <w:vAlign w:val="bottom"/>
          </w:tcPr>
          <w:p w14:paraId="6E1186CA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vAlign w:val="bottom"/>
          </w:tcPr>
          <w:p w14:paraId="316CE101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29" w:type="dxa"/>
            <w:gridSpan w:val="5"/>
          </w:tcPr>
          <w:p w14:paraId="3900B350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35D4" w:rsidRPr="00F40C65" w14:paraId="180E3D3D" w14:textId="77777777" w:rsidTr="004A2786">
        <w:trPr>
          <w:cantSplit/>
          <w:tblHeader/>
        </w:trPr>
        <w:tc>
          <w:tcPr>
            <w:tcW w:w="830" w:type="dxa"/>
            <w:vAlign w:val="bottom"/>
          </w:tcPr>
          <w:p w14:paraId="7495E522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42" w:type="dxa"/>
            <w:vAlign w:val="bottom"/>
          </w:tcPr>
          <w:p w14:paraId="358432ED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2BA28564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  <w:vAlign w:val="bottom"/>
          </w:tcPr>
          <w:p w14:paraId="14E41842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vAlign w:val="bottom"/>
          </w:tcPr>
          <w:p w14:paraId="0D836808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80" w:type="dxa"/>
          </w:tcPr>
          <w:p w14:paraId="053ABC66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  <w:vAlign w:val="bottom"/>
          </w:tcPr>
          <w:p w14:paraId="395A3F17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vAlign w:val="bottom"/>
          </w:tcPr>
          <w:p w14:paraId="56332B5F" w14:textId="6093A78D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</w:rPr>
              <w:t>256</w:t>
            </w:r>
            <w:r w:rsidR="00CC2EF8" w:rsidRPr="00F40C6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7" w:type="dxa"/>
          </w:tcPr>
          <w:p w14:paraId="0413C96F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06236CB6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40C6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E35D4" w:rsidRPr="00F40C65" w14:paraId="13748B4E" w14:textId="77777777" w:rsidTr="004A2786">
        <w:trPr>
          <w:cantSplit/>
          <w:tblHeader/>
        </w:trPr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75500CB2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42" w:type="dxa"/>
            <w:vAlign w:val="bottom"/>
          </w:tcPr>
          <w:p w14:paraId="1B040A11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tcBorders>
              <w:bottom w:val="single" w:sz="4" w:space="0" w:color="auto"/>
            </w:tcBorders>
            <w:vAlign w:val="bottom"/>
          </w:tcPr>
          <w:p w14:paraId="0502FC54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76" w:type="dxa"/>
            <w:vAlign w:val="bottom"/>
          </w:tcPr>
          <w:p w14:paraId="5E96E74C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tcBorders>
              <w:bottom w:val="single" w:sz="4" w:space="0" w:color="auto"/>
            </w:tcBorders>
            <w:vAlign w:val="bottom"/>
          </w:tcPr>
          <w:p w14:paraId="5E344512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80" w:type="dxa"/>
          </w:tcPr>
          <w:p w14:paraId="164AA40D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49" w:type="dxa"/>
            <w:gridSpan w:val="4"/>
            <w:tcBorders>
              <w:bottom w:val="single" w:sz="4" w:space="0" w:color="auto"/>
            </w:tcBorders>
            <w:vAlign w:val="bottom"/>
          </w:tcPr>
          <w:p w14:paraId="48843866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F40C65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F40C6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FE35D4" w:rsidRPr="00F40C65" w14:paraId="74953A9B" w14:textId="77777777" w:rsidTr="004A2786">
        <w:trPr>
          <w:cantSplit/>
          <w:tblHeader/>
        </w:trPr>
        <w:tc>
          <w:tcPr>
            <w:tcW w:w="830" w:type="dxa"/>
            <w:vAlign w:val="bottom"/>
          </w:tcPr>
          <w:p w14:paraId="7910F88A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  <w:vAlign w:val="bottom"/>
          </w:tcPr>
          <w:p w14:paraId="1B1BB1BB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107E267B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  <w:vAlign w:val="bottom"/>
          </w:tcPr>
          <w:p w14:paraId="52970477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vAlign w:val="bottom"/>
          </w:tcPr>
          <w:p w14:paraId="06932386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80" w:type="dxa"/>
          </w:tcPr>
          <w:p w14:paraId="55C67A6F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  <w:vAlign w:val="bottom"/>
          </w:tcPr>
          <w:p w14:paraId="3A53DB5A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auto"/>
            </w:tcBorders>
            <w:vAlign w:val="bottom"/>
          </w:tcPr>
          <w:p w14:paraId="3E12DC2B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656780" w:rsidRPr="00F40C65" w14:paraId="26565E59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1BF6361C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  <w:tc>
          <w:tcPr>
            <w:tcW w:w="242" w:type="dxa"/>
          </w:tcPr>
          <w:p w14:paraId="4F8695EE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7932A96B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279A6589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6" w:type="dxa"/>
          </w:tcPr>
          <w:p w14:paraId="6935EF64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552DB920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 2562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80" w:type="dxa"/>
          </w:tcPr>
          <w:p w14:paraId="5623ECBF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3B3E3959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5D2ADCA1" w14:textId="3C7561D3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</w:tcPr>
          <w:p w14:paraId="505EE966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642CD0E2" w14:textId="0D4BA02E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29.40</w:t>
            </w:r>
          </w:p>
        </w:tc>
      </w:tr>
      <w:tr w:rsidR="00656780" w:rsidRPr="00F40C65" w14:paraId="4DB58943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5A6E338E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42" w:type="dxa"/>
          </w:tcPr>
          <w:p w14:paraId="50BCA367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6FD597EF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76" w:type="dxa"/>
          </w:tcPr>
          <w:p w14:paraId="70328CC7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5E4FB04B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</w:rPr>
              <w:t>256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0" w:type="dxa"/>
          </w:tcPr>
          <w:p w14:paraId="322B0CC8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38961ED6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7229CAD6" w14:textId="7E369F4F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1.67</w:t>
            </w:r>
          </w:p>
        </w:tc>
        <w:tc>
          <w:tcPr>
            <w:tcW w:w="277" w:type="dxa"/>
          </w:tcPr>
          <w:p w14:paraId="48575E71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5ACEE1B3" w14:textId="7E658510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4.92</w:t>
            </w:r>
          </w:p>
        </w:tc>
      </w:tr>
      <w:tr w:rsidR="00656780" w:rsidRPr="00F40C65" w14:paraId="69F4723E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485FA522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242" w:type="dxa"/>
          </w:tcPr>
          <w:p w14:paraId="184EE25E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254F01E6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76" w:type="dxa"/>
          </w:tcPr>
          <w:p w14:paraId="63088E8C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5A518153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</w:rPr>
              <w:t>256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0" w:type="dxa"/>
          </w:tcPr>
          <w:p w14:paraId="03DB3FA6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0D256567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6EAFC654" w14:textId="108A9ABB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2.11</w:t>
            </w:r>
          </w:p>
        </w:tc>
        <w:tc>
          <w:tcPr>
            <w:tcW w:w="277" w:type="dxa"/>
          </w:tcPr>
          <w:p w14:paraId="68588145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26641E8B" w14:textId="262E34ED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5.64</w:t>
            </w:r>
          </w:p>
        </w:tc>
      </w:tr>
      <w:tr w:rsidR="00656780" w:rsidRPr="00F40C65" w14:paraId="1110A7EF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61CF93C1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42" w:type="dxa"/>
          </w:tcPr>
          <w:p w14:paraId="73644E25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6A16C505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76" w:type="dxa"/>
          </w:tcPr>
          <w:p w14:paraId="06913A18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0C6E6611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</w:rPr>
              <w:t>256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0" w:type="dxa"/>
          </w:tcPr>
          <w:p w14:paraId="024E4843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1036DAA8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236F07DF" w14:textId="305EA352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0.64</w:t>
            </w:r>
          </w:p>
        </w:tc>
        <w:tc>
          <w:tcPr>
            <w:tcW w:w="277" w:type="dxa"/>
          </w:tcPr>
          <w:p w14:paraId="758DC043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5A15CAC4" w14:textId="0A8399A6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</w:tr>
      <w:tr w:rsidR="00656780" w:rsidRPr="00F40C65" w14:paraId="5B98143D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4707306C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42" w:type="dxa"/>
          </w:tcPr>
          <w:p w14:paraId="79D98CB4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29F7BDB1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F40C65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14:paraId="20350326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F40C65">
              <w:rPr>
                <w:rFonts w:ascii="Angsana New" w:hAnsi="Angsana New"/>
                <w:sz w:val="24"/>
                <w:szCs w:val="24"/>
              </w:rPr>
              <w:t>2</w:t>
            </w:r>
            <w:r w:rsidRPr="00F40C65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F40C6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40C65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76" w:type="dxa"/>
          </w:tcPr>
          <w:p w14:paraId="2CC68619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571336E3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F40C6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40C65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F40C65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F40C6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80" w:type="dxa"/>
          </w:tcPr>
          <w:p w14:paraId="172D7916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468AF392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5BAEF2D1" w14:textId="39AC3AC9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99.50</w:t>
            </w:r>
          </w:p>
        </w:tc>
        <w:tc>
          <w:tcPr>
            <w:tcW w:w="277" w:type="dxa"/>
            <w:shd w:val="clear" w:color="auto" w:fill="auto"/>
          </w:tcPr>
          <w:p w14:paraId="61A62067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3D35FF83" w14:textId="1E5B1644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139.50</w:t>
            </w:r>
          </w:p>
        </w:tc>
      </w:tr>
      <w:tr w:rsidR="00656780" w:rsidRPr="00F40C65" w14:paraId="12FD502D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744D4538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42" w:type="dxa"/>
          </w:tcPr>
          <w:p w14:paraId="5365661C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740B283F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76" w:type="dxa"/>
          </w:tcPr>
          <w:p w14:paraId="6B13DE30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743FC774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0" w:type="dxa"/>
          </w:tcPr>
          <w:p w14:paraId="4DD39C42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4A1E7834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0DF62FC5" w14:textId="1F57FB20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77" w:type="dxa"/>
          </w:tcPr>
          <w:p w14:paraId="389359FB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07EFBB9E" w14:textId="5AE72360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2.15</w:t>
            </w:r>
          </w:p>
        </w:tc>
      </w:tr>
      <w:tr w:rsidR="00656780" w:rsidRPr="00F40C65" w14:paraId="6E520426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1AF99588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42" w:type="dxa"/>
          </w:tcPr>
          <w:p w14:paraId="73EA4B4F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7E580BC8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76" w:type="dxa"/>
          </w:tcPr>
          <w:p w14:paraId="12C9020D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44607315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F40C65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0C6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0" w:type="dxa"/>
          </w:tcPr>
          <w:p w14:paraId="432BB59C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7EE2F85C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645EE7B1" w14:textId="0D49C6C1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2.83</w:t>
            </w:r>
          </w:p>
        </w:tc>
        <w:tc>
          <w:tcPr>
            <w:tcW w:w="277" w:type="dxa"/>
          </w:tcPr>
          <w:p w14:paraId="27EB5E53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0B8E54A5" w14:textId="23C19D10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4.89</w:t>
            </w:r>
          </w:p>
        </w:tc>
      </w:tr>
      <w:tr w:rsidR="00656780" w:rsidRPr="00F40C65" w14:paraId="5F45CF20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332F9953" w14:textId="07B75248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42" w:type="dxa"/>
          </w:tcPr>
          <w:p w14:paraId="4419C85D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042EDFE9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2C286F01" w14:textId="1550905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>2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276" w:type="dxa"/>
          </w:tcPr>
          <w:p w14:paraId="26373D53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30386954" w14:textId="11D7E992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ชำระงวดแรก วันสุดท้ายของเดือนที่ </w:t>
            </w:r>
            <w:r w:rsidRPr="00F40C65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 xml:space="preserve"> นับแต่เดือนที่มีการเบิกรับเงินกู้งวดแรก</w:t>
            </w:r>
          </w:p>
        </w:tc>
        <w:tc>
          <w:tcPr>
            <w:tcW w:w="380" w:type="dxa"/>
          </w:tcPr>
          <w:p w14:paraId="7F2D7CA0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0F130069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67038067" w14:textId="2A2E8D98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148.75</w:t>
            </w:r>
          </w:p>
        </w:tc>
        <w:tc>
          <w:tcPr>
            <w:tcW w:w="277" w:type="dxa"/>
          </w:tcPr>
          <w:p w14:paraId="0C61DB78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212D3B39" w14:textId="56FAC6CD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6780" w:rsidRPr="00F40C65" w14:paraId="14DC412C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1D118871" w14:textId="027CBF3D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42" w:type="dxa"/>
          </w:tcPr>
          <w:p w14:paraId="44AC1923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163C2419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194D3580" w14:textId="1C4191CD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F40C65">
              <w:rPr>
                <w:rFonts w:ascii="Angsana New" w:hAnsi="Angsana New"/>
                <w:sz w:val="26"/>
                <w:szCs w:val="26"/>
              </w:rPr>
              <w:t>2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F40C65">
              <w:rPr>
                <w:rFonts w:ascii="Angsana New" w:hAnsi="Angsana New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276" w:type="dxa"/>
          </w:tcPr>
          <w:p w14:paraId="420A248D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1A28FFC7" w14:textId="3367CDBD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F40C6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40C65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F40C65">
              <w:rPr>
                <w:rFonts w:ascii="Angsana New" w:hAnsi="Angsana New" w:hint="cs"/>
                <w:sz w:val="24"/>
                <w:szCs w:val="24"/>
                <w:cs/>
              </w:rPr>
              <w:t xml:space="preserve">กรกฎาคม </w:t>
            </w:r>
            <w:r w:rsidRPr="00F40C65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380" w:type="dxa"/>
          </w:tcPr>
          <w:p w14:paraId="31E944DE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5D03CEBD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shd w:val="clear" w:color="auto" w:fill="auto"/>
          </w:tcPr>
          <w:p w14:paraId="761F1D8C" w14:textId="1878CA52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22.50</w:t>
            </w:r>
          </w:p>
        </w:tc>
        <w:tc>
          <w:tcPr>
            <w:tcW w:w="277" w:type="dxa"/>
          </w:tcPr>
          <w:p w14:paraId="22BD6B7D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57D155FA" w14:textId="6CF679A3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6780" w:rsidRPr="00F40C65" w14:paraId="15ECE236" w14:textId="77777777" w:rsidTr="004A2786">
        <w:tc>
          <w:tcPr>
            <w:tcW w:w="830" w:type="dxa"/>
          </w:tcPr>
          <w:p w14:paraId="5B760736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42" w:type="dxa"/>
          </w:tcPr>
          <w:p w14:paraId="59FF818D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3A19DD62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</w:tcPr>
          <w:p w14:paraId="0D4EC64E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221A5FAD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dxa"/>
          </w:tcPr>
          <w:p w14:paraId="68D5324F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55F7DEF5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21314A2D" w14:textId="2F41A0F0" w:rsidR="00656780" w:rsidRPr="00F40C65" w:rsidRDefault="00977D89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6"/>
                <w:szCs w:val="26"/>
              </w:rPr>
              <w:t>279.21</w:t>
            </w:r>
          </w:p>
        </w:tc>
        <w:tc>
          <w:tcPr>
            <w:tcW w:w="277" w:type="dxa"/>
          </w:tcPr>
          <w:p w14:paraId="7AF76CC5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0114CC43" w14:textId="27AA4396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6"/>
                <w:szCs w:val="26"/>
              </w:rPr>
              <w:t>187.90</w:t>
            </w:r>
          </w:p>
        </w:tc>
      </w:tr>
      <w:tr w:rsidR="00656780" w:rsidRPr="00F40C65" w14:paraId="6292BBC2" w14:textId="77777777" w:rsidTr="004A2786">
        <w:tc>
          <w:tcPr>
            <w:tcW w:w="7467" w:type="dxa"/>
            <w:gridSpan w:val="5"/>
          </w:tcPr>
          <w:p w14:paraId="3BAEEA1D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80" w:type="dxa"/>
          </w:tcPr>
          <w:p w14:paraId="40583E3A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14581795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128D60CF" w14:textId="32B8915F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(87.50)</w:t>
            </w:r>
          </w:p>
        </w:tc>
        <w:tc>
          <w:tcPr>
            <w:tcW w:w="277" w:type="dxa"/>
          </w:tcPr>
          <w:p w14:paraId="54C7A915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AAE7A33" w14:textId="0DAFB06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40C65">
              <w:rPr>
                <w:rFonts w:ascii="Angsana New" w:hAnsi="Angsana New"/>
                <w:sz w:val="26"/>
                <w:szCs w:val="26"/>
              </w:rPr>
              <w:t>79.93</w:t>
            </w:r>
            <w:r w:rsidRPr="00F40C6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56780" w:rsidRPr="00F40C65" w14:paraId="5CBDD577" w14:textId="77777777" w:rsidTr="004A2786">
        <w:tc>
          <w:tcPr>
            <w:tcW w:w="7467" w:type="dxa"/>
            <w:gridSpan w:val="5"/>
            <w:tcBorders>
              <w:bottom w:val="nil"/>
            </w:tcBorders>
          </w:tcPr>
          <w:p w14:paraId="3239FB63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80" w:type="dxa"/>
          </w:tcPr>
          <w:p w14:paraId="756DCCBE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105495AE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7FEE30B" w14:textId="24541192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26"/>
                <w:szCs w:val="26"/>
              </w:rPr>
              <w:t>191.71</w:t>
            </w:r>
          </w:p>
        </w:tc>
        <w:tc>
          <w:tcPr>
            <w:tcW w:w="277" w:type="dxa"/>
            <w:tcBorders>
              <w:bottom w:val="nil"/>
            </w:tcBorders>
          </w:tcPr>
          <w:p w14:paraId="2858E4A1" w14:textId="77777777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7547C0D6" w14:textId="25C9946C" w:rsidR="00656780" w:rsidRPr="00F40C65" w:rsidRDefault="00656780" w:rsidP="00656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0C65">
              <w:rPr>
                <w:rFonts w:ascii="Angsana New" w:hAnsi="Angsana New"/>
                <w:b/>
                <w:bCs/>
                <w:sz w:val="26"/>
                <w:szCs w:val="26"/>
              </w:rPr>
              <w:t>107.97</w:t>
            </w:r>
          </w:p>
        </w:tc>
      </w:tr>
    </w:tbl>
    <w:p w14:paraId="79B31CA7" w14:textId="77777777" w:rsidR="008E04B9" w:rsidRPr="00F40C65" w:rsidRDefault="008E04B9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75F3E7B" w14:textId="77777777" w:rsidR="008E04B9" w:rsidRPr="00F40C65" w:rsidRDefault="008E04B9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BECF2CA" w14:textId="406D089A" w:rsidR="000F6A61" w:rsidRPr="00F40C65" w:rsidRDefault="00B76E62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AA4484" w:rsidRPr="00F40C65">
        <w:rPr>
          <w:rFonts w:ascii="Angsana New" w:hAnsi="Angsana New"/>
          <w:sz w:val="30"/>
          <w:szCs w:val="30"/>
        </w:rPr>
        <w:t>31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="00AA4484" w:rsidRPr="00F40C65">
        <w:rPr>
          <w:rFonts w:ascii="Angsana New" w:hAnsi="Angsana New"/>
          <w:sz w:val="30"/>
          <w:szCs w:val="30"/>
          <w:cs/>
        </w:rPr>
        <w:t>ธันวาคม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="00E0108C" w:rsidRPr="00F40C65">
        <w:rPr>
          <w:rFonts w:ascii="Angsana New" w:hAnsi="Angsana New"/>
          <w:sz w:val="30"/>
          <w:szCs w:val="30"/>
        </w:rPr>
        <w:t>2</w:t>
      </w:r>
      <w:r w:rsidR="00051987" w:rsidRPr="00F40C65">
        <w:rPr>
          <w:rFonts w:ascii="Angsana New" w:hAnsi="Angsana New"/>
          <w:sz w:val="30"/>
          <w:szCs w:val="30"/>
        </w:rPr>
        <w:t>56</w:t>
      </w:r>
      <w:r w:rsidR="00C474FA" w:rsidRPr="00F40C65">
        <w:rPr>
          <w:rFonts w:ascii="Angsana New" w:hAnsi="Angsana New"/>
          <w:sz w:val="30"/>
          <w:szCs w:val="30"/>
        </w:rPr>
        <w:t>7</w:t>
      </w:r>
      <w:r w:rsidRPr="00F40C65">
        <w:rPr>
          <w:rFonts w:ascii="Angsana New" w:hAnsi="Angsana New"/>
          <w:sz w:val="30"/>
          <w:szCs w:val="30"/>
          <w:cs/>
        </w:rPr>
        <w:t xml:space="preserve"> และ </w:t>
      </w:r>
      <w:r w:rsidR="00E0108C" w:rsidRPr="00F40C65">
        <w:rPr>
          <w:rFonts w:ascii="Angsana New" w:hAnsi="Angsana New"/>
          <w:sz w:val="30"/>
          <w:szCs w:val="30"/>
        </w:rPr>
        <w:t>25</w:t>
      </w:r>
      <w:r w:rsidR="004B3B81" w:rsidRPr="00F40C65">
        <w:rPr>
          <w:rFonts w:ascii="Angsana New" w:hAnsi="Angsana New"/>
          <w:sz w:val="30"/>
          <w:szCs w:val="30"/>
        </w:rPr>
        <w:t>6</w:t>
      </w:r>
      <w:r w:rsidR="00C474FA" w:rsidRPr="00F40C65">
        <w:rPr>
          <w:rFonts w:ascii="Angsana New" w:hAnsi="Angsana New"/>
          <w:sz w:val="30"/>
          <w:szCs w:val="30"/>
        </w:rPr>
        <w:t>6</w:t>
      </w:r>
      <w:r w:rsidR="005601EF"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170"/>
        <w:gridCol w:w="270"/>
        <w:gridCol w:w="1260"/>
      </w:tblGrid>
      <w:tr w:rsidR="00FE35D4" w:rsidRPr="00F40C65" w14:paraId="7855D52A" w14:textId="77777777" w:rsidTr="006D20E4">
        <w:tc>
          <w:tcPr>
            <w:tcW w:w="9180" w:type="dxa"/>
            <w:gridSpan w:val="4"/>
          </w:tcPr>
          <w:p w14:paraId="5C2AFDC2" w14:textId="77777777" w:rsidR="00863747" w:rsidRPr="00F40C65" w:rsidRDefault="008637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="005234C9" w:rsidRPr="00F40C6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40C65" w14:paraId="4ABB672E" w14:textId="77777777">
        <w:tc>
          <w:tcPr>
            <w:tcW w:w="6480" w:type="dxa"/>
          </w:tcPr>
          <w:p w14:paraId="0FDF965C" w14:textId="77777777" w:rsidR="00B76E62" w:rsidRPr="00F40C65" w:rsidRDefault="00B76E6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9802B2" w14:textId="590BD023" w:rsidR="00B76E62" w:rsidRPr="00F40C65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F40C65">
              <w:rPr>
                <w:rFonts w:ascii="Angsana New" w:hAnsi="Angsana New"/>
                <w:sz w:val="30"/>
                <w:szCs w:val="30"/>
              </w:rPr>
              <w:t>6</w:t>
            </w:r>
            <w:r w:rsidR="00C474FA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5AC0DC7" w14:textId="77777777" w:rsidR="00B76E62" w:rsidRPr="00F40C65" w:rsidRDefault="00B76E6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995E17" w14:textId="772032F5" w:rsidR="00B76E62" w:rsidRPr="00F40C65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F40C65">
              <w:rPr>
                <w:rFonts w:ascii="Angsana New" w:hAnsi="Angsana New"/>
                <w:sz w:val="30"/>
                <w:szCs w:val="30"/>
              </w:rPr>
              <w:t>6</w:t>
            </w:r>
            <w:r w:rsidR="00C474FA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4F7178C5" w14:textId="77777777">
        <w:tc>
          <w:tcPr>
            <w:tcW w:w="6480" w:type="dxa"/>
          </w:tcPr>
          <w:p w14:paraId="12722CDA" w14:textId="77777777" w:rsidR="00B76E62" w:rsidRPr="00F40C65" w:rsidRDefault="00B76E6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12F5234" w14:textId="77777777" w:rsidR="00B76E62" w:rsidRPr="00F40C65" w:rsidRDefault="00B76E6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F40C65" w14:paraId="5A579154" w14:textId="77777777">
        <w:tc>
          <w:tcPr>
            <w:tcW w:w="6480" w:type="dxa"/>
          </w:tcPr>
          <w:p w14:paraId="4F32FC46" w14:textId="77777777" w:rsidR="008A53DD" w:rsidRPr="00F40C65" w:rsidRDefault="008A53DD" w:rsidP="00FE35D4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7204FA0B" w14:textId="7BEC3FDF" w:rsidR="008A53DD" w:rsidRPr="00F40C65" w:rsidRDefault="001A734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616,187</w:t>
            </w:r>
          </w:p>
        </w:tc>
        <w:tc>
          <w:tcPr>
            <w:tcW w:w="270" w:type="dxa"/>
            <w:vAlign w:val="bottom"/>
          </w:tcPr>
          <w:p w14:paraId="43F9786C" w14:textId="77777777" w:rsidR="008A53DD" w:rsidRPr="00F40C65" w:rsidRDefault="008A53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DADF6" w14:textId="37D1EAB8" w:rsidR="008A53DD" w:rsidRPr="00F40C65" w:rsidRDefault="00C474F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554,338</w:t>
            </w:r>
          </w:p>
        </w:tc>
      </w:tr>
    </w:tbl>
    <w:p w14:paraId="6C6F30FC" w14:textId="77777777" w:rsidR="001F777F" w:rsidRPr="00F40C65" w:rsidRDefault="001F777F" w:rsidP="00FE35D4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00B71BDA" w14:textId="77777777" w:rsidR="00C8578C" w:rsidRPr="00F40C65" w:rsidRDefault="00C8578C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24" w:name="_Hlk506205301"/>
      <w:r w:rsidRPr="00F40C65">
        <w:rPr>
          <w:rFonts w:ascii="Angsana New" w:hAnsi="Angsana New"/>
          <w:sz w:val="30"/>
          <w:szCs w:val="30"/>
          <w:cs/>
        </w:rPr>
        <w:lastRenderedPageBreak/>
        <w:t xml:space="preserve">บริษัทได้นำที่ดิน </w:t>
      </w:r>
      <w:r w:rsidRPr="00F40C65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F40C65">
        <w:rPr>
          <w:rFonts w:ascii="Angsana New" w:hAnsi="Angsana New"/>
          <w:sz w:val="30"/>
          <w:szCs w:val="30"/>
          <w:cs/>
        </w:rPr>
        <w:t>ของบริษัท ไปจดจำนองไว้กับ</w:t>
      </w:r>
      <w:r w:rsidRPr="00F40C65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F40C65">
        <w:rPr>
          <w:rFonts w:ascii="Angsana New" w:hAnsi="Angsana New"/>
          <w:sz w:val="30"/>
          <w:szCs w:val="30"/>
          <w:cs/>
        </w:rPr>
        <w:t>เพื่อใช้เป็นหลักประกัน</w:t>
      </w:r>
      <w:r w:rsidRPr="00F40C65">
        <w:rPr>
          <w:rFonts w:ascii="Angsana New" w:hAnsi="Angsana New" w:hint="cs"/>
          <w:sz w:val="30"/>
          <w:szCs w:val="30"/>
          <w:cs/>
        </w:rPr>
        <w:t>วง</w:t>
      </w:r>
      <w:r w:rsidRPr="00F40C65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F40C65">
        <w:rPr>
          <w:rFonts w:ascii="Angsana New" w:hAnsi="Angsana New" w:hint="cs"/>
          <w:sz w:val="30"/>
          <w:szCs w:val="30"/>
          <w:cs/>
        </w:rPr>
        <w:t>ของบริษัท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</w:p>
    <w:bookmarkEnd w:id="24"/>
    <w:p w14:paraId="0BB427AE" w14:textId="77777777" w:rsidR="007E7593" w:rsidRPr="00F40C65" w:rsidRDefault="00FB2F4A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F40C65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="00D521CF" w:rsidRPr="00F40C65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2011E3" w:rsidRPr="00F40C65">
        <w:rPr>
          <w:rFonts w:ascii="Angsana New" w:hAnsi="Angsana New" w:hint="cs"/>
          <w:sz w:val="30"/>
          <w:szCs w:val="30"/>
          <w:cs/>
        </w:rPr>
        <w:t>ไม่เกิน</w:t>
      </w:r>
      <w:r w:rsidR="007E7593" w:rsidRPr="00F40C65">
        <w:rPr>
          <w:rFonts w:ascii="Angsana New" w:hAnsi="Angsana New" w:hint="cs"/>
          <w:sz w:val="30"/>
          <w:szCs w:val="30"/>
          <w:cs/>
        </w:rPr>
        <w:t>กว่า</w:t>
      </w:r>
      <w:r w:rsidR="002011E3"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="002011E3" w:rsidRPr="00F40C65">
        <w:rPr>
          <w:rFonts w:ascii="Angsana New" w:hAnsi="Angsana New"/>
          <w:sz w:val="30"/>
          <w:szCs w:val="30"/>
        </w:rPr>
        <w:t xml:space="preserve">1.5 </w:t>
      </w:r>
      <w:r w:rsidR="002011E3" w:rsidRPr="00F40C65">
        <w:rPr>
          <w:rFonts w:ascii="Angsana New" w:hAnsi="Angsana New" w:hint="cs"/>
          <w:sz w:val="30"/>
          <w:szCs w:val="30"/>
          <w:cs/>
        </w:rPr>
        <w:t>เท่า</w:t>
      </w:r>
      <w:r w:rsidR="00AA23C4" w:rsidRPr="00F40C65">
        <w:rPr>
          <w:rFonts w:ascii="Angsana New" w:hAnsi="Angsana New"/>
          <w:sz w:val="30"/>
          <w:szCs w:val="30"/>
        </w:rPr>
        <w:t xml:space="preserve">, 2 </w:t>
      </w:r>
      <w:r w:rsidR="00AA23C4" w:rsidRPr="00F40C65">
        <w:rPr>
          <w:rFonts w:ascii="Angsana New" w:hAnsi="Angsana New" w:hint="cs"/>
          <w:sz w:val="30"/>
          <w:szCs w:val="30"/>
          <w:cs/>
        </w:rPr>
        <w:t>เท่า</w:t>
      </w:r>
      <w:r w:rsidR="002011E3" w:rsidRPr="00F40C6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011E3" w:rsidRPr="00F40C65">
        <w:rPr>
          <w:rFonts w:ascii="Angsana New" w:hAnsi="Angsana New"/>
          <w:sz w:val="30"/>
          <w:szCs w:val="30"/>
        </w:rPr>
        <w:t xml:space="preserve">2.25 </w:t>
      </w:r>
      <w:r w:rsidR="002011E3" w:rsidRPr="00F40C65">
        <w:rPr>
          <w:rFonts w:ascii="Angsana New" w:hAnsi="Angsana New" w:hint="cs"/>
          <w:sz w:val="30"/>
          <w:szCs w:val="30"/>
          <w:cs/>
        </w:rPr>
        <w:t>เท่า</w:t>
      </w:r>
      <w:r w:rsidRPr="00F40C65">
        <w:rPr>
          <w:rFonts w:ascii="Angsana New" w:hAnsi="Angsana New" w:hint="cs"/>
          <w:sz w:val="30"/>
          <w:szCs w:val="30"/>
          <w:cs/>
        </w:rPr>
        <w:t>ตามลำดับ</w:t>
      </w:r>
      <w:r w:rsidR="00D521CF" w:rsidRPr="00F40C65">
        <w:rPr>
          <w:rFonts w:ascii="Angsana New" w:hAnsi="Angsana New"/>
          <w:sz w:val="30"/>
          <w:szCs w:val="30"/>
          <w:cs/>
        </w:rPr>
        <w:t xml:space="preserve"> </w:t>
      </w:r>
      <w:r w:rsidR="007E7593" w:rsidRPr="00F40C65">
        <w:rPr>
          <w:rFonts w:ascii="Angsana New" w:hAnsi="Angsana New"/>
          <w:sz w:val="30"/>
          <w:szCs w:val="30"/>
          <w:cs/>
        </w:rPr>
        <w:t>และ อัตราส่วนความสามารถในการชำระหนี้ (</w:t>
      </w:r>
      <w:r w:rsidR="007E7593" w:rsidRPr="00F40C65">
        <w:rPr>
          <w:rFonts w:ascii="Angsana New" w:hAnsi="Angsana New"/>
          <w:sz w:val="30"/>
          <w:szCs w:val="30"/>
        </w:rPr>
        <w:t xml:space="preserve">DSCR) </w:t>
      </w:r>
      <w:r w:rsidR="002011E3" w:rsidRPr="00F40C65">
        <w:rPr>
          <w:rFonts w:ascii="Angsana New" w:hAnsi="Angsana New"/>
          <w:sz w:val="30"/>
          <w:szCs w:val="30"/>
          <w:cs/>
        </w:rPr>
        <w:t>ต้องไม่</w:t>
      </w:r>
      <w:r w:rsidR="002011E3" w:rsidRPr="00F40C65">
        <w:rPr>
          <w:rFonts w:ascii="Angsana New" w:hAnsi="Angsana New" w:hint="cs"/>
          <w:sz w:val="30"/>
          <w:szCs w:val="30"/>
          <w:cs/>
        </w:rPr>
        <w:t>น้อย</w:t>
      </w:r>
      <w:r w:rsidR="007E7593" w:rsidRPr="00F40C65">
        <w:rPr>
          <w:rFonts w:ascii="Angsana New" w:hAnsi="Angsana New"/>
          <w:sz w:val="30"/>
          <w:szCs w:val="30"/>
          <w:cs/>
        </w:rPr>
        <w:t xml:space="preserve">กว่า </w:t>
      </w:r>
      <w:r w:rsidR="007E7593" w:rsidRPr="00F40C65">
        <w:rPr>
          <w:rFonts w:ascii="Angsana New" w:hAnsi="Angsana New"/>
          <w:sz w:val="30"/>
          <w:szCs w:val="30"/>
        </w:rPr>
        <w:t>1.</w:t>
      </w:r>
      <w:r w:rsidR="002011E3" w:rsidRPr="00F40C65">
        <w:rPr>
          <w:rFonts w:ascii="Angsana New" w:hAnsi="Angsana New"/>
          <w:sz w:val="30"/>
          <w:szCs w:val="30"/>
        </w:rPr>
        <w:t>5</w:t>
      </w:r>
      <w:r w:rsidR="007E7593" w:rsidRPr="00F40C65">
        <w:rPr>
          <w:rFonts w:ascii="Angsana New" w:hAnsi="Angsana New"/>
          <w:sz w:val="30"/>
          <w:szCs w:val="30"/>
          <w:cs/>
        </w:rPr>
        <w:t xml:space="preserve"> เท่า </w:t>
      </w:r>
      <w:r w:rsidR="00AA23C4" w:rsidRPr="00F40C65">
        <w:rPr>
          <w:rFonts w:ascii="Angsana New" w:hAnsi="Angsana New" w:hint="cs"/>
          <w:sz w:val="30"/>
          <w:szCs w:val="30"/>
          <w:cs/>
        </w:rPr>
        <w:t>และ 1.3 เท่า</w:t>
      </w:r>
    </w:p>
    <w:p w14:paraId="1962FB82" w14:textId="77777777" w:rsidR="00605B8E" w:rsidRPr="00F40C65" w:rsidRDefault="00605B8E" w:rsidP="00FE35D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0557592C" w14:textId="3402EBDD" w:rsidR="008C5EB0" w:rsidRPr="00F40C65" w:rsidRDefault="00C8578C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40C65">
        <w:rPr>
          <w:rFonts w:ascii="Angsana New" w:hAnsi="Angsana New"/>
          <w:sz w:val="30"/>
          <w:szCs w:val="30"/>
        </w:rPr>
        <w:t xml:space="preserve">31 </w:t>
      </w:r>
      <w:r w:rsidRPr="00F40C6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z w:val="30"/>
          <w:szCs w:val="30"/>
        </w:rPr>
        <w:t>256</w:t>
      </w:r>
      <w:r w:rsidR="00BD4927" w:rsidRPr="00F40C65">
        <w:rPr>
          <w:rFonts w:ascii="Angsana New" w:hAnsi="Angsana New"/>
          <w:sz w:val="30"/>
          <w:szCs w:val="30"/>
        </w:rPr>
        <w:t>7</w:t>
      </w:r>
      <w:r w:rsidR="008C5EB0" w:rsidRPr="00F40C65">
        <w:rPr>
          <w:rFonts w:ascii="Angsana New" w:hAnsi="Angsana New"/>
          <w:sz w:val="30"/>
          <w:szCs w:val="30"/>
        </w:rPr>
        <w:t xml:space="preserve"> </w:t>
      </w:r>
      <w:r w:rsidR="008C5EB0" w:rsidRPr="00F40C65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r w:rsidR="00276477" w:rsidRPr="00F40C65">
        <w:rPr>
          <w:rFonts w:ascii="Angsana New" w:hAnsi="Angsana New"/>
          <w:sz w:val="30"/>
          <w:szCs w:val="30"/>
        </w:rPr>
        <w:t>0.8</w:t>
      </w:r>
      <w:r w:rsidR="005A772A" w:rsidRPr="00F40C65">
        <w:rPr>
          <w:rFonts w:ascii="Angsana New" w:hAnsi="Angsana New"/>
          <w:sz w:val="30"/>
          <w:szCs w:val="30"/>
        </w:rPr>
        <w:t>0</w:t>
      </w:r>
      <w:r w:rsidR="00FB2F4A" w:rsidRPr="00F40C65">
        <w:rPr>
          <w:rFonts w:ascii="Angsana New" w:hAnsi="Angsana New"/>
          <w:sz w:val="30"/>
          <w:szCs w:val="30"/>
        </w:rPr>
        <w:t xml:space="preserve"> </w:t>
      </w:r>
      <w:r w:rsidR="00FB2F4A" w:rsidRPr="00F40C65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F40C65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F40C65">
        <w:rPr>
          <w:rFonts w:ascii="Angsana New" w:hAnsi="Angsana New"/>
          <w:sz w:val="30"/>
          <w:szCs w:val="30"/>
        </w:rPr>
        <w:t xml:space="preserve">DSCR) </w:t>
      </w:r>
      <w:r w:rsidR="00C67DCC" w:rsidRPr="00F40C65">
        <w:rPr>
          <w:rFonts w:ascii="Angsana New" w:hAnsi="Angsana New"/>
          <w:sz w:val="30"/>
          <w:szCs w:val="30"/>
        </w:rPr>
        <w:t>2</w:t>
      </w:r>
      <w:r w:rsidR="007F74D8" w:rsidRPr="00F40C65">
        <w:rPr>
          <w:rFonts w:ascii="Angsana New" w:hAnsi="Angsana New"/>
          <w:sz w:val="30"/>
          <w:szCs w:val="30"/>
        </w:rPr>
        <w:t>.</w:t>
      </w:r>
      <w:r w:rsidR="00C67DCC" w:rsidRPr="00F40C65">
        <w:rPr>
          <w:rFonts w:ascii="Angsana New" w:hAnsi="Angsana New"/>
          <w:sz w:val="30"/>
          <w:szCs w:val="30"/>
        </w:rPr>
        <w:t>44</w:t>
      </w:r>
      <w:r w:rsidR="007F74D8" w:rsidRPr="00F40C65">
        <w:rPr>
          <w:rFonts w:ascii="Angsana New" w:hAnsi="Angsana New"/>
          <w:sz w:val="30"/>
          <w:szCs w:val="30"/>
        </w:rPr>
        <w:t xml:space="preserve"> </w:t>
      </w:r>
      <w:r w:rsidR="00FB2F4A" w:rsidRPr="00F40C65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F40C65">
        <w:rPr>
          <w:rFonts w:ascii="Angsana New" w:hAnsi="Angsana New"/>
          <w:sz w:val="30"/>
          <w:szCs w:val="30"/>
        </w:rPr>
        <w:t xml:space="preserve"> </w:t>
      </w:r>
    </w:p>
    <w:p w14:paraId="0304ABE4" w14:textId="77777777" w:rsidR="00E86D04" w:rsidRPr="00F40C65" w:rsidRDefault="00E86D04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6542FCD1" w14:textId="093F7D8D" w:rsidR="006C454C" w:rsidRPr="00F40C65" w:rsidRDefault="006C454C" w:rsidP="00FE35D4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40C6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F40C65">
        <w:rPr>
          <w:rFonts w:ascii="Angsana New" w:hAnsi="Angsana New"/>
          <w:spacing w:val="-2"/>
          <w:sz w:val="30"/>
          <w:szCs w:val="30"/>
        </w:rPr>
        <w:t xml:space="preserve">31 </w:t>
      </w:r>
      <w:r w:rsidRPr="00F40C65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pacing w:val="-2"/>
          <w:sz w:val="30"/>
          <w:szCs w:val="30"/>
        </w:rPr>
        <w:t>25</w:t>
      </w:r>
      <w:r w:rsidR="00981611" w:rsidRPr="00F40C65">
        <w:rPr>
          <w:rFonts w:ascii="Angsana New" w:hAnsi="Angsana New"/>
          <w:spacing w:val="-2"/>
          <w:sz w:val="30"/>
          <w:szCs w:val="30"/>
        </w:rPr>
        <w:t>6</w:t>
      </w:r>
      <w:r w:rsidR="00BD4927" w:rsidRPr="00F40C65">
        <w:rPr>
          <w:rFonts w:ascii="Angsana New" w:hAnsi="Angsana New"/>
          <w:spacing w:val="-2"/>
          <w:sz w:val="30"/>
          <w:szCs w:val="30"/>
        </w:rPr>
        <w:t>7</w:t>
      </w:r>
      <w:r w:rsidRPr="00F40C65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F40C65">
        <w:rPr>
          <w:rFonts w:ascii="Angsana New" w:hAnsi="Angsana New"/>
          <w:spacing w:val="-2"/>
          <w:sz w:val="30"/>
          <w:szCs w:val="30"/>
        </w:rPr>
        <w:t>25</w:t>
      </w:r>
      <w:r w:rsidR="004B3B81" w:rsidRPr="00F40C65">
        <w:rPr>
          <w:rFonts w:ascii="Angsana New" w:hAnsi="Angsana New"/>
          <w:spacing w:val="-2"/>
          <w:sz w:val="30"/>
          <w:szCs w:val="30"/>
        </w:rPr>
        <w:t>6</w:t>
      </w:r>
      <w:r w:rsidR="00BD4927" w:rsidRPr="00F40C65">
        <w:rPr>
          <w:rFonts w:ascii="Angsana New" w:hAnsi="Angsana New"/>
          <w:spacing w:val="-2"/>
          <w:sz w:val="30"/>
          <w:szCs w:val="30"/>
        </w:rPr>
        <w:t>6</w:t>
      </w:r>
      <w:r w:rsidRPr="00F40C6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F40C65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F40C65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7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70"/>
        <w:gridCol w:w="1260"/>
        <w:gridCol w:w="270"/>
        <w:gridCol w:w="1260"/>
        <w:gridCol w:w="270"/>
        <w:gridCol w:w="1350"/>
      </w:tblGrid>
      <w:tr w:rsidR="00FE35D4" w:rsidRPr="00F40C65" w14:paraId="23AF287A" w14:textId="77777777" w:rsidTr="008F0BD6">
        <w:tc>
          <w:tcPr>
            <w:tcW w:w="3600" w:type="dxa"/>
          </w:tcPr>
          <w:p w14:paraId="55E9BBDA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2D86BCC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AC1D2B" w14:textId="77777777" w:rsidR="00510524" w:rsidRPr="00F40C65" w:rsidRDefault="00510524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CE7CCF8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40C65" w14:paraId="16FCE2A6" w14:textId="77777777" w:rsidTr="008F0BD6">
        <w:tc>
          <w:tcPr>
            <w:tcW w:w="3600" w:type="dxa"/>
          </w:tcPr>
          <w:p w14:paraId="11B096C2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E943A10" w14:textId="51E44F25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ธันวาคม2</w:t>
            </w:r>
            <w:r w:rsidRPr="00F40C65">
              <w:rPr>
                <w:rFonts w:ascii="Angsana New" w:hAnsi="Angsana New"/>
                <w:sz w:val="30"/>
                <w:szCs w:val="30"/>
              </w:rPr>
              <w:t>56</w:t>
            </w:r>
            <w:r w:rsidR="002A51B9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7844A62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671E3" w14:textId="791C9F85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2A51B9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EBD49A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47E831" w14:textId="33FC24FE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ธันวาคม2</w:t>
            </w:r>
            <w:r w:rsidRPr="00F40C65">
              <w:rPr>
                <w:rFonts w:ascii="Angsana New" w:hAnsi="Angsana New"/>
                <w:sz w:val="30"/>
                <w:szCs w:val="30"/>
              </w:rPr>
              <w:t>56</w:t>
            </w:r>
            <w:r w:rsidR="002A51B9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A38E3E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94D6B0" w14:textId="5C742BC1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2A51B9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55A63161" w14:textId="77777777" w:rsidTr="008F0BD6">
        <w:tc>
          <w:tcPr>
            <w:tcW w:w="3600" w:type="dxa"/>
          </w:tcPr>
          <w:p w14:paraId="7E8FC36E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6C495DF3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0524" w:rsidRPr="00F40C65" w14:paraId="10B20839" w14:textId="77777777" w:rsidTr="008F0BD6">
        <w:tc>
          <w:tcPr>
            <w:tcW w:w="3600" w:type="dxa"/>
          </w:tcPr>
          <w:p w14:paraId="63C14B0D" w14:textId="77777777" w:rsidR="00510524" w:rsidRPr="00F40C65" w:rsidRDefault="00510524" w:rsidP="00FE35D4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F40C65">
              <w:rPr>
                <w:rFonts w:ascii="Angsana New" w:hAnsi="Angsana New"/>
                <w:sz w:val="30"/>
                <w:szCs w:val="30"/>
              </w:rPr>
              <w:t>/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9691262" w14:textId="6E6C9436" w:rsidR="00510524" w:rsidRPr="00F40C65" w:rsidRDefault="002A51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1,268,021</w:t>
            </w:r>
          </w:p>
        </w:tc>
        <w:tc>
          <w:tcPr>
            <w:tcW w:w="270" w:type="dxa"/>
          </w:tcPr>
          <w:p w14:paraId="1EF2F938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F94FC" w14:textId="6BA4DAC4" w:rsidR="00510524" w:rsidRPr="00F40C65" w:rsidRDefault="00BD492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1,220,284</w:t>
            </w:r>
          </w:p>
        </w:tc>
        <w:tc>
          <w:tcPr>
            <w:tcW w:w="270" w:type="dxa"/>
          </w:tcPr>
          <w:p w14:paraId="0A1377DE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EA3DD7" w14:textId="41E0D6B7" w:rsidR="00510524" w:rsidRPr="00F40C65" w:rsidRDefault="002A51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1,068,228</w:t>
            </w:r>
          </w:p>
        </w:tc>
        <w:tc>
          <w:tcPr>
            <w:tcW w:w="270" w:type="dxa"/>
            <w:vAlign w:val="bottom"/>
          </w:tcPr>
          <w:p w14:paraId="605331CD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AA775C" w14:textId="4AE1B9D5" w:rsidR="00510524" w:rsidRPr="00F40C65" w:rsidRDefault="00BD492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985,284</w:t>
            </w:r>
          </w:p>
        </w:tc>
      </w:tr>
    </w:tbl>
    <w:p w14:paraId="18F239AB" w14:textId="77777777" w:rsidR="009E4B1F" w:rsidRPr="00F40C65" w:rsidRDefault="009E4B1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14:paraId="1F9B0920" w14:textId="77777777" w:rsidR="0020494D" w:rsidRPr="00F40C65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9B9C65A" w14:textId="77777777" w:rsidR="001064B9" w:rsidRPr="00F40C65" w:rsidRDefault="001064B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06FB273E" w14:textId="573826FB" w:rsidR="001064B9" w:rsidRPr="00F40C65" w:rsidRDefault="001064B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056B10" w:rsidRPr="00F40C65">
        <w:rPr>
          <w:rFonts w:ascii="Angsana New" w:hAnsi="Angsana New"/>
          <w:spacing w:val="2"/>
          <w:sz w:val="30"/>
          <w:szCs w:val="30"/>
        </w:rPr>
        <w:t xml:space="preserve">31 </w:t>
      </w:r>
      <w:r w:rsidR="00056B10" w:rsidRPr="00F40C65">
        <w:rPr>
          <w:rFonts w:ascii="Angsana New" w:hAnsi="Angsana New"/>
          <w:spacing w:val="2"/>
          <w:sz w:val="30"/>
          <w:szCs w:val="30"/>
          <w:cs/>
        </w:rPr>
        <w:t>ธันวาคม</w:t>
      </w:r>
      <w:r w:rsidR="00BB2C55" w:rsidRPr="00F40C6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861F6" w:rsidRPr="00F40C65">
        <w:rPr>
          <w:rFonts w:ascii="Angsana New" w:hAnsi="Angsana New"/>
          <w:spacing w:val="2"/>
          <w:sz w:val="30"/>
          <w:szCs w:val="30"/>
        </w:rPr>
        <w:t>25</w:t>
      </w:r>
      <w:r w:rsidR="00981611" w:rsidRPr="00F40C65">
        <w:rPr>
          <w:rFonts w:ascii="Angsana New" w:hAnsi="Angsana New"/>
          <w:spacing w:val="2"/>
          <w:sz w:val="30"/>
          <w:szCs w:val="30"/>
        </w:rPr>
        <w:t>6</w:t>
      </w:r>
      <w:r w:rsidR="002A51B9" w:rsidRPr="00F40C65">
        <w:rPr>
          <w:rFonts w:ascii="Angsana New" w:hAnsi="Angsana New"/>
          <w:spacing w:val="2"/>
          <w:sz w:val="30"/>
          <w:szCs w:val="30"/>
        </w:rPr>
        <w:t>7</w:t>
      </w:r>
      <w:r w:rsidR="004B3B81" w:rsidRPr="00F40C65">
        <w:rPr>
          <w:rFonts w:ascii="Angsana New" w:hAnsi="Angsana New"/>
          <w:spacing w:val="2"/>
          <w:sz w:val="30"/>
          <w:szCs w:val="30"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และ</w:t>
      </w:r>
      <w:r w:rsidR="00877E05" w:rsidRPr="00F40C65">
        <w:rPr>
          <w:rFonts w:ascii="Angsana New" w:hAnsi="Angsana New"/>
          <w:sz w:val="30"/>
          <w:szCs w:val="30"/>
        </w:rPr>
        <w:t xml:space="preserve"> 256</w:t>
      </w:r>
      <w:r w:rsidR="002A51B9" w:rsidRPr="00F40C65">
        <w:rPr>
          <w:rFonts w:ascii="Angsana New" w:hAnsi="Angsana New"/>
          <w:sz w:val="30"/>
          <w:szCs w:val="30"/>
        </w:rPr>
        <w:t>6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="001F1F88" w:rsidRPr="00F40C65">
        <w:rPr>
          <w:rFonts w:ascii="Angsana New" w:hAnsi="Angsana New"/>
          <w:sz w:val="30"/>
          <w:szCs w:val="30"/>
          <w:cs/>
        </w:rPr>
        <w:t>มีรายล</w:t>
      </w:r>
      <w:r w:rsidRPr="00F40C65">
        <w:rPr>
          <w:rFonts w:ascii="Angsana New" w:hAnsi="Angsana New"/>
          <w:sz w:val="30"/>
          <w:szCs w:val="30"/>
          <w:cs/>
        </w:rPr>
        <w:t>ะเอียดดังนี้</w:t>
      </w:r>
    </w:p>
    <w:tbl>
      <w:tblPr>
        <w:tblW w:w="97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70"/>
        <w:gridCol w:w="1260"/>
        <w:gridCol w:w="270"/>
        <w:gridCol w:w="1260"/>
        <w:gridCol w:w="270"/>
        <w:gridCol w:w="1350"/>
      </w:tblGrid>
      <w:tr w:rsidR="001A7343" w:rsidRPr="00F40C65" w14:paraId="65FEBE1D" w14:textId="77777777" w:rsidTr="007D671A">
        <w:tc>
          <w:tcPr>
            <w:tcW w:w="3600" w:type="dxa"/>
          </w:tcPr>
          <w:p w14:paraId="2ED86344" w14:textId="77777777" w:rsidR="001A7343" w:rsidRPr="00F40C65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E64F6C1" w14:textId="77777777" w:rsidR="001A7343" w:rsidRPr="00F40C65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5B15CB" w14:textId="77777777" w:rsidR="001A7343" w:rsidRPr="00F40C65" w:rsidRDefault="001A7343" w:rsidP="007D671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B5FD1C1" w14:textId="77777777" w:rsidR="001A7343" w:rsidRPr="00F40C65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343" w:rsidRPr="00F40C65" w14:paraId="0395662B" w14:textId="77777777" w:rsidTr="007D671A">
        <w:tc>
          <w:tcPr>
            <w:tcW w:w="3600" w:type="dxa"/>
          </w:tcPr>
          <w:p w14:paraId="78D0590A" w14:textId="77777777" w:rsidR="001A7343" w:rsidRPr="00F40C65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BF4D429" w14:textId="26A52A82" w:rsidR="001A7343" w:rsidRPr="00F40C65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ธันวาคม2</w:t>
            </w:r>
            <w:r w:rsidRPr="00F40C65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2A7C08BB" w14:textId="77777777" w:rsidR="001A7343" w:rsidRPr="00F40C65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67ADB2" w14:textId="5CCC3EFF" w:rsidR="001A7343" w:rsidRPr="00F40C65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br/>
              <w:t>2566</w:t>
            </w:r>
          </w:p>
        </w:tc>
        <w:tc>
          <w:tcPr>
            <w:tcW w:w="270" w:type="dxa"/>
          </w:tcPr>
          <w:p w14:paraId="6B7F759B" w14:textId="77777777" w:rsidR="001A7343" w:rsidRPr="00F40C65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CFA389" w14:textId="7D140B1D" w:rsidR="001A7343" w:rsidRPr="00F40C65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ธันวาคม2</w:t>
            </w:r>
            <w:r w:rsidRPr="00F40C65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1FC18BB9" w14:textId="77777777" w:rsidR="001A7343" w:rsidRPr="00F40C65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1A0096" w14:textId="37BB3258" w:rsidR="001A7343" w:rsidRPr="00F40C65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br/>
              <w:t>2566</w:t>
            </w:r>
          </w:p>
        </w:tc>
      </w:tr>
      <w:tr w:rsidR="001A7343" w:rsidRPr="00F40C65" w14:paraId="20FBD985" w14:textId="77777777" w:rsidTr="007D671A">
        <w:tc>
          <w:tcPr>
            <w:tcW w:w="3600" w:type="dxa"/>
          </w:tcPr>
          <w:p w14:paraId="157D33C6" w14:textId="77777777" w:rsidR="001A7343" w:rsidRPr="00F40C65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7F37F696" w14:textId="77777777" w:rsidR="001A7343" w:rsidRPr="00F40C65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7343" w:rsidRPr="00F40C65" w14:paraId="7A3BE8B9" w14:textId="77777777" w:rsidTr="007D671A">
        <w:tc>
          <w:tcPr>
            <w:tcW w:w="3600" w:type="dxa"/>
          </w:tcPr>
          <w:p w14:paraId="78D4950F" w14:textId="5B1ADA6F" w:rsidR="001A7343" w:rsidRPr="00F40C65" w:rsidRDefault="001A7343" w:rsidP="001A7343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0" w:type="dxa"/>
          </w:tcPr>
          <w:p w14:paraId="0E67672C" w14:textId="0554C871" w:rsidR="001A7343" w:rsidRPr="00F40C65" w:rsidRDefault="002A51B9" w:rsidP="002A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24,848</w:t>
            </w:r>
          </w:p>
        </w:tc>
        <w:tc>
          <w:tcPr>
            <w:tcW w:w="270" w:type="dxa"/>
          </w:tcPr>
          <w:p w14:paraId="2FEDCD3D" w14:textId="77777777" w:rsidR="001A7343" w:rsidRPr="00F40C65" w:rsidRDefault="001A7343" w:rsidP="001A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E77739" w14:textId="6333A722" w:rsidR="001A7343" w:rsidRPr="00F40C65" w:rsidRDefault="001A7343" w:rsidP="001A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36,521</w:t>
            </w:r>
          </w:p>
        </w:tc>
        <w:tc>
          <w:tcPr>
            <w:tcW w:w="270" w:type="dxa"/>
          </w:tcPr>
          <w:p w14:paraId="5AD5AC48" w14:textId="77777777" w:rsidR="001A7343" w:rsidRPr="00F40C65" w:rsidRDefault="001A7343" w:rsidP="001A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3F398C" w14:textId="7D0C8CB8" w:rsidR="001A7343" w:rsidRPr="00F40C65" w:rsidRDefault="002A51B9" w:rsidP="002A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23</w:t>
            </w:r>
            <w:r w:rsidR="005A772A" w:rsidRPr="00F40C65">
              <w:rPr>
                <w:rFonts w:ascii="Angsana New" w:hAnsi="Angsana New"/>
                <w:sz w:val="30"/>
                <w:szCs w:val="30"/>
              </w:rPr>
              <w:t>,</w:t>
            </w:r>
            <w:r w:rsidRPr="00F40C65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270" w:type="dxa"/>
            <w:vAlign w:val="bottom"/>
          </w:tcPr>
          <w:p w14:paraId="5E8F7F35" w14:textId="77777777" w:rsidR="001A7343" w:rsidRPr="00F40C65" w:rsidRDefault="001A7343" w:rsidP="001A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0FFBCE" w14:textId="6452D4EB" w:rsidR="001A7343" w:rsidRPr="00F40C65" w:rsidRDefault="001A7343" w:rsidP="001A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36,521</w:t>
            </w:r>
          </w:p>
        </w:tc>
      </w:tr>
      <w:tr w:rsidR="001A7343" w:rsidRPr="00F40C65" w14:paraId="1C66A313" w14:textId="77777777" w:rsidTr="001A7343">
        <w:tc>
          <w:tcPr>
            <w:tcW w:w="3600" w:type="dxa"/>
          </w:tcPr>
          <w:p w14:paraId="3AA565E1" w14:textId="2601CA50" w:rsidR="001A7343" w:rsidRPr="00F40C65" w:rsidRDefault="001A7343" w:rsidP="001A7343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4248CB" w14:textId="7BD192B0" w:rsidR="001A7343" w:rsidRPr="00F40C65" w:rsidRDefault="002A51B9" w:rsidP="002A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(13,852)</w:t>
            </w:r>
          </w:p>
        </w:tc>
        <w:tc>
          <w:tcPr>
            <w:tcW w:w="270" w:type="dxa"/>
          </w:tcPr>
          <w:p w14:paraId="67EF8EB4" w14:textId="77777777" w:rsidR="001A7343" w:rsidRPr="00F40C65" w:rsidRDefault="001A7343" w:rsidP="001A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426C13" w14:textId="4F9F9E50" w:rsidR="001A7343" w:rsidRPr="00F40C65" w:rsidRDefault="001A7343" w:rsidP="001A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(15,774)</w:t>
            </w:r>
          </w:p>
        </w:tc>
        <w:tc>
          <w:tcPr>
            <w:tcW w:w="270" w:type="dxa"/>
          </w:tcPr>
          <w:p w14:paraId="4B390931" w14:textId="77777777" w:rsidR="001A7343" w:rsidRPr="00F40C65" w:rsidRDefault="001A7343" w:rsidP="001A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22730B" w14:textId="2091B5D8" w:rsidR="001A7343" w:rsidRPr="00F40C65" w:rsidRDefault="002A51B9" w:rsidP="002A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(13,602)</w:t>
            </w:r>
          </w:p>
        </w:tc>
        <w:tc>
          <w:tcPr>
            <w:tcW w:w="270" w:type="dxa"/>
            <w:vAlign w:val="bottom"/>
          </w:tcPr>
          <w:p w14:paraId="52A44975" w14:textId="77777777" w:rsidR="001A7343" w:rsidRPr="00F40C65" w:rsidRDefault="001A7343" w:rsidP="001A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A2ECE4" w14:textId="374CB6E4" w:rsidR="001A7343" w:rsidRPr="00F40C65" w:rsidRDefault="001A7343" w:rsidP="001A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(15,774)</w:t>
            </w:r>
          </w:p>
        </w:tc>
      </w:tr>
      <w:tr w:rsidR="001A7343" w:rsidRPr="00F40C65" w14:paraId="2317B90D" w14:textId="77777777" w:rsidTr="001A7343">
        <w:tc>
          <w:tcPr>
            <w:tcW w:w="3600" w:type="dxa"/>
          </w:tcPr>
          <w:p w14:paraId="5D8AB34A" w14:textId="5CD38674" w:rsidR="001A7343" w:rsidRPr="00F40C65" w:rsidRDefault="001A7343" w:rsidP="001A7343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เจ้าหนี้ตามสัญญาเช่า–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0D0CB4" w14:textId="6CE2BFBF" w:rsidR="001A7343" w:rsidRPr="00F40C65" w:rsidRDefault="002A51B9" w:rsidP="002A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10,996</w:t>
            </w:r>
          </w:p>
        </w:tc>
        <w:tc>
          <w:tcPr>
            <w:tcW w:w="270" w:type="dxa"/>
          </w:tcPr>
          <w:p w14:paraId="68AD21AA" w14:textId="77777777" w:rsidR="001A7343" w:rsidRPr="00F40C65" w:rsidRDefault="001A7343" w:rsidP="001A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F17383" w14:textId="39895089" w:rsidR="001A7343" w:rsidRPr="00F40C65" w:rsidRDefault="001A7343" w:rsidP="001A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20,747</w:t>
            </w:r>
          </w:p>
        </w:tc>
        <w:tc>
          <w:tcPr>
            <w:tcW w:w="270" w:type="dxa"/>
          </w:tcPr>
          <w:p w14:paraId="4DE952FD" w14:textId="77777777" w:rsidR="001A7343" w:rsidRPr="00F40C65" w:rsidRDefault="001A7343" w:rsidP="001A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218B0E" w14:textId="3E3072EA" w:rsidR="001A7343" w:rsidRPr="00F40C65" w:rsidRDefault="002A51B9" w:rsidP="002A5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10,173</w:t>
            </w:r>
          </w:p>
        </w:tc>
        <w:tc>
          <w:tcPr>
            <w:tcW w:w="270" w:type="dxa"/>
            <w:vAlign w:val="bottom"/>
          </w:tcPr>
          <w:p w14:paraId="20E05514" w14:textId="77777777" w:rsidR="001A7343" w:rsidRPr="00F40C65" w:rsidRDefault="001A7343" w:rsidP="001A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2CB48F" w14:textId="4CB3D412" w:rsidR="001A7343" w:rsidRPr="00F40C65" w:rsidRDefault="001A7343" w:rsidP="001A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20,747</w:t>
            </w:r>
          </w:p>
        </w:tc>
      </w:tr>
    </w:tbl>
    <w:p w14:paraId="675BE7B5" w14:textId="77777777" w:rsidR="001A7343" w:rsidRPr="00F40C65" w:rsidRDefault="001A7343" w:rsidP="001A7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jc w:val="right"/>
        <w:rPr>
          <w:rFonts w:ascii="Angsana New" w:hAnsi="Angsana New"/>
          <w:b/>
          <w:bCs/>
        </w:rPr>
      </w:pPr>
    </w:p>
    <w:p w14:paraId="56BC8063" w14:textId="77777777" w:rsidR="008E04B9" w:rsidRPr="00F40C65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1896368D" w14:textId="77777777" w:rsidR="008E04B9" w:rsidRPr="00F40C65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55B777DE" w14:textId="77777777" w:rsidR="008E04B9" w:rsidRPr="00F40C65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7A7E65C6" w14:textId="77777777" w:rsidR="008E04B9" w:rsidRPr="00F40C65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5E134CDF" w14:textId="77777777" w:rsidR="008E04B9" w:rsidRPr="00F40C65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2578EF3D" w14:textId="77777777" w:rsidR="008E04B9" w:rsidRPr="00F40C65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2B7EC40A" w14:textId="1D348512" w:rsidR="008E04B9" w:rsidRPr="00F40C65" w:rsidRDefault="00BA5644" w:rsidP="00BA56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10" w:firstLine="150"/>
        <w:jc w:val="thaiDistribute"/>
        <w:rPr>
          <w:rFonts w:ascii="Angsana New" w:hAnsi="Angsana New"/>
          <w:bCs/>
          <w:sz w:val="30"/>
          <w:szCs w:val="30"/>
          <w:cs/>
        </w:rPr>
      </w:pPr>
      <w:r w:rsidRPr="00F40C65">
        <w:rPr>
          <w:rFonts w:ascii="Angsana New" w:hAnsi="Angsana New" w:hint="cs"/>
          <w:bCs/>
          <w:sz w:val="30"/>
          <w:szCs w:val="30"/>
          <w:cs/>
        </w:rPr>
        <w:lastRenderedPageBreak/>
        <w:t>งบการเงินรวม</w:t>
      </w:r>
    </w:p>
    <w:tbl>
      <w:tblPr>
        <w:tblW w:w="913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17"/>
        <w:gridCol w:w="270"/>
        <w:gridCol w:w="1431"/>
        <w:gridCol w:w="270"/>
        <w:gridCol w:w="1290"/>
        <w:gridCol w:w="270"/>
        <w:gridCol w:w="1289"/>
        <w:gridCol w:w="270"/>
        <w:gridCol w:w="1431"/>
      </w:tblGrid>
      <w:tr w:rsidR="00FE35D4" w:rsidRPr="00F40C65" w14:paraId="5CFF9686" w14:textId="77777777" w:rsidTr="00BE7691">
        <w:tc>
          <w:tcPr>
            <w:tcW w:w="2617" w:type="dxa"/>
          </w:tcPr>
          <w:p w14:paraId="3933750C" w14:textId="77777777" w:rsidR="004575BE" w:rsidRPr="00F40C65" w:rsidRDefault="004575BE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E16CB" w14:textId="77777777" w:rsidR="004575BE" w:rsidRPr="00F40C65" w:rsidRDefault="004575BE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5D1D85" w14:textId="77777777" w:rsidR="004575BE" w:rsidRPr="00F40C65" w:rsidRDefault="004575BE" w:rsidP="00FE35D4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0C65">
              <w:rPr>
                <w:rFonts w:ascii="Angsana New" w:eastAsia="Calibri" w:hAnsi="Angsana New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E4264DC" w14:textId="77777777" w:rsidR="004575BE" w:rsidRPr="00F40C65" w:rsidRDefault="004575BE" w:rsidP="00FE35D4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243B30" w14:textId="77777777" w:rsidR="004575BE" w:rsidRPr="00F40C65" w:rsidRDefault="004575BE" w:rsidP="00FE35D4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0C65">
              <w:rPr>
                <w:rFonts w:ascii="Angsana New" w:eastAsia="Calibri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FE35D4" w:rsidRPr="00F40C65" w14:paraId="1358AA6E" w14:textId="77777777" w:rsidTr="00BE7691">
        <w:tc>
          <w:tcPr>
            <w:tcW w:w="2617" w:type="dxa"/>
          </w:tcPr>
          <w:p w14:paraId="543E76B5" w14:textId="77777777" w:rsidR="004575BE" w:rsidRPr="00F40C65" w:rsidRDefault="004575BE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CEA66" w14:textId="77777777" w:rsidR="004575BE" w:rsidRPr="00F40C65" w:rsidRDefault="004575BE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99336E" w14:textId="70255DCF" w:rsidR="004575BE" w:rsidRPr="00F40C65" w:rsidRDefault="00DB6C1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0C6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F40C6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D1E2A" w:rsidRPr="00F40C65">
              <w:rPr>
                <w:rFonts w:ascii="Angsana New" w:eastAsia="Calibri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56DDDA" w14:textId="77777777" w:rsidR="004575BE" w:rsidRPr="00F40C65" w:rsidRDefault="004575BE" w:rsidP="00FE35D4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89B455" w14:textId="643E1511" w:rsidR="004575BE" w:rsidRPr="00F40C65" w:rsidRDefault="00DB6C1C" w:rsidP="00FE35D4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0C6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F40C6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D1E2A" w:rsidRPr="00F40C65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D80D4D" w14:textId="77777777" w:rsidR="004575BE" w:rsidRPr="00F40C65" w:rsidRDefault="004575BE" w:rsidP="00FE35D4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831671" w14:textId="32CB1494" w:rsidR="004575BE" w:rsidRPr="00F40C65" w:rsidRDefault="00DB6C1C" w:rsidP="00FE35D4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0C6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F40C6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D1E2A" w:rsidRPr="00F40C65">
              <w:rPr>
                <w:rFonts w:ascii="Angsana New" w:eastAsia="Calibri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00D439" w14:textId="77777777" w:rsidR="004575BE" w:rsidRPr="00F40C65" w:rsidRDefault="004575BE" w:rsidP="00FE35D4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DA937B" w14:textId="2776132E" w:rsidR="004575BE" w:rsidRPr="00F40C65" w:rsidRDefault="00DB6C1C" w:rsidP="00FE35D4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0C6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="004575BE" w:rsidRPr="00F40C6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D1E2A" w:rsidRPr="00F40C65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</w:p>
        </w:tc>
      </w:tr>
      <w:tr w:rsidR="00FE35D4" w:rsidRPr="00F40C65" w14:paraId="1B615002" w14:textId="77777777" w:rsidTr="004A2786">
        <w:tc>
          <w:tcPr>
            <w:tcW w:w="2617" w:type="dxa"/>
          </w:tcPr>
          <w:p w14:paraId="4B8F0225" w14:textId="77777777" w:rsidR="004A275B" w:rsidRPr="00F40C65" w:rsidRDefault="004A275B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22A85" w14:textId="77777777" w:rsidR="004A275B" w:rsidRPr="00F40C65" w:rsidRDefault="004A275B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1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360B6F" w14:textId="77777777" w:rsidR="004A275B" w:rsidRPr="00F40C65" w:rsidRDefault="004A275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A51B9" w:rsidRPr="00F40C65" w14:paraId="5DFF1672" w14:textId="77777777" w:rsidTr="00F97C74">
        <w:tc>
          <w:tcPr>
            <w:tcW w:w="2617" w:type="dxa"/>
            <w:hideMark/>
          </w:tcPr>
          <w:p w14:paraId="7F47166B" w14:textId="77777777" w:rsidR="002A51B9" w:rsidRPr="00F40C65" w:rsidRDefault="002A51B9" w:rsidP="002A51B9">
            <w:pPr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70" w:type="dxa"/>
          </w:tcPr>
          <w:p w14:paraId="653401D4" w14:textId="77777777" w:rsidR="002A51B9" w:rsidRPr="00F40C65" w:rsidRDefault="002A51B9" w:rsidP="002A51B9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736FEB4" w14:textId="760FB671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14,</w:t>
            </w:r>
            <w:r w:rsidR="00BA5644" w:rsidRPr="00F40C65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5A772A" w:rsidRPr="00F40C6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D60D51" w14:textId="77777777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5C9B2AB" w14:textId="6D884F19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16,570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82696" w14:textId="77777777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204D0184" w14:textId="7084A6F0" w:rsidR="002A51B9" w:rsidRPr="00F40C65" w:rsidRDefault="00BA5644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</w:rPr>
              <w:t>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3FE132" w14:textId="77777777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3EAF1681" w14:textId="47D30EC6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15,774</w:t>
            </w:r>
          </w:p>
        </w:tc>
      </w:tr>
      <w:tr w:rsidR="002A51B9" w:rsidRPr="00F40C65" w14:paraId="0FCAA6CC" w14:textId="77777777" w:rsidTr="00F97C74">
        <w:tc>
          <w:tcPr>
            <w:tcW w:w="2617" w:type="dxa"/>
            <w:hideMark/>
          </w:tcPr>
          <w:p w14:paraId="1E0D0D7A" w14:textId="77777777" w:rsidR="002A51B9" w:rsidRPr="00F40C65" w:rsidRDefault="002A51B9" w:rsidP="002A51B9">
            <w:pPr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F40C65">
              <w:rPr>
                <w:rFonts w:ascii="Angsana New" w:hAnsi="Angsana New"/>
                <w:sz w:val="30"/>
                <w:szCs w:val="30"/>
              </w:rPr>
              <w:t>5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5CAB0AC" w14:textId="77777777" w:rsidR="002A51B9" w:rsidRPr="00F40C65" w:rsidRDefault="002A51B9" w:rsidP="002A51B9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BE8AEE4" w14:textId="4E8EAA6B" w:rsidR="002A51B9" w:rsidRPr="00F40C65" w:rsidRDefault="00BA5644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11,320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8A5D23" w14:textId="77777777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F23C860" w14:textId="7FA6AED9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21,253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CB01B5" w14:textId="77777777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590D801A" w14:textId="0E61C23F" w:rsidR="002A51B9" w:rsidRPr="00F40C65" w:rsidRDefault="00BA5644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10,996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84F51" w14:textId="77777777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5207C984" w14:textId="72553B80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20,747</w:t>
            </w:r>
          </w:p>
        </w:tc>
      </w:tr>
      <w:tr w:rsidR="002A51B9" w:rsidRPr="00F40C65" w14:paraId="23AC1206" w14:textId="77777777" w:rsidTr="00F97C74">
        <w:tc>
          <w:tcPr>
            <w:tcW w:w="2617" w:type="dxa"/>
          </w:tcPr>
          <w:p w14:paraId="6C6D8B6A" w14:textId="77777777" w:rsidR="002A51B9" w:rsidRPr="00F40C65" w:rsidRDefault="002A51B9" w:rsidP="002A51B9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8A6143" w14:textId="77777777" w:rsidR="002A51B9" w:rsidRPr="00F40C65" w:rsidRDefault="002A51B9" w:rsidP="002A51B9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215A3" w14:textId="2D3BFED0" w:rsidR="002A51B9" w:rsidRPr="00F40C65" w:rsidRDefault="00BA5644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25,705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C5074C" w14:textId="77777777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5DCD5" w14:textId="587EA503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37,823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E59246" w14:textId="77777777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9586E" w14:textId="2391E5F1" w:rsidR="002A51B9" w:rsidRPr="00F40C65" w:rsidRDefault="00BA5644" w:rsidP="002A51B9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24,848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323500" w14:textId="77777777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80DF4" w14:textId="73912F46" w:rsidR="002A51B9" w:rsidRPr="00F40C65" w:rsidRDefault="002A51B9" w:rsidP="002A51B9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36,521</w:t>
            </w:r>
          </w:p>
        </w:tc>
      </w:tr>
      <w:tr w:rsidR="002A51B9" w:rsidRPr="00F40C65" w14:paraId="1EB2CF34" w14:textId="77777777" w:rsidTr="00F97C74">
        <w:tc>
          <w:tcPr>
            <w:tcW w:w="2617" w:type="dxa"/>
            <w:hideMark/>
          </w:tcPr>
          <w:p w14:paraId="1B3C357E" w14:textId="77777777" w:rsidR="002A51B9" w:rsidRPr="00F40C65" w:rsidRDefault="002A51B9" w:rsidP="002A51B9">
            <w:pPr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หัก : ดอกเบี้ยจ่ายในอนาคต</w:t>
            </w:r>
          </w:p>
          <w:p w14:paraId="6FDCD6EC" w14:textId="77777777" w:rsidR="002A51B9" w:rsidRPr="00F40C65" w:rsidRDefault="002A51B9" w:rsidP="002A51B9">
            <w:pPr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270" w:type="dxa"/>
          </w:tcPr>
          <w:p w14:paraId="062E05C3" w14:textId="77777777" w:rsidR="002A51B9" w:rsidRPr="00F40C65" w:rsidRDefault="002A51B9" w:rsidP="002A51B9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FBE37" w14:textId="04CE9C76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A5644" w:rsidRPr="00F40C65">
              <w:rPr>
                <w:rFonts w:ascii="Angsana New" w:hAnsi="Angsana New" w:cs="Angsana New"/>
                <w:sz w:val="30"/>
                <w:szCs w:val="30"/>
              </w:rPr>
              <w:t>857</w:t>
            </w:r>
            <w:r w:rsidRPr="00F40C6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511C8C" w14:textId="77777777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0F528" w14:textId="7DA4CF9B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(1,302)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89F89E" w14:textId="77777777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38D42" w14:textId="184CD66C" w:rsidR="002A51B9" w:rsidRPr="00F40C65" w:rsidRDefault="00BA5644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1ED7DE" w14:textId="77777777" w:rsidR="002A51B9" w:rsidRPr="00F40C65" w:rsidRDefault="002A51B9" w:rsidP="002A51B9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C5703" w14:textId="6D0087C4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51B9" w:rsidRPr="00F40C65" w14:paraId="154A996E" w14:textId="77777777" w:rsidTr="00F97C74">
        <w:tc>
          <w:tcPr>
            <w:tcW w:w="2617" w:type="dxa"/>
            <w:hideMark/>
          </w:tcPr>
          <w:p w14:paraId="4CC3D1CF" w14:textId="77777777" w:rsidR="002A51B9" w:rsidRPr="00F40C65" w:rsidRDefault="002A51B9" w:rsidP="002A51B9">
            <w:pPr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มูลค่าปัจจุบันของเจ้าหนี้ตามสัญญาเช่า    </w:t>
            </w:r>
          </w:p>
        </w:tc>
        <w:tc>
          <w:tcPr>
            <w:tcW w:w="270" w:type="dxa"/>
          </w:tcPr>
          <w:p w14:paraId="0F54DCD3" w14:textId="77777777" w:rsidR="002A51B9" w:rsidRPr="00F40C65" w:rsidRDefault="002A51B9" w:rsidP="002A51B9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A85056" w14:textId="76E762F3" w:rsidR="002A51B9" w:rsidRPr="00F40C65" w:rsidRDefault="00BA5644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24,848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ECA3B" w14:textId="77777777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413537" w14:textId="1A5600D4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36,521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35B85" w14:textId="77777777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FABD4E" w14:textId="746EF444" w:rsidR="002A51B9" w:rsidRPr="00F40C65" w:rsidRDefault="00BA5644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24,848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D37D2" w14:textId="77777777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934F01" w14:textId="7362A41D" w:rsidR="002A51B9" w:rsidRPr="00F40C65" w:rsidRDefault="002A51B9" w:rsidP="002A51B9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36,521</w:t>
            </w:r>
          </w:p>
        </w:tc>
      </w:tr>
    </w:tbl>
    <w:p w14:paraId="69ECD00C" w14:textId="77777777" w:rsidR="004575BE" w:rsidRPr="00F40C65" w:rsidRDefault="004575BE" w:rsidP="00FE35D4">
      <w:pPr>
        <w:ind w:left="540"/>
        <w:jc w:val="thaiDistribute"/>
        <w:rPr>
          <w:rFonts w:ascii="Angsana New" w:hAnsi="Angsana New"/>
        </w:rPr>
      </w:pPr>
    </w:p>
    <w:p w14:paraId="02327E06" w14:textId="77777777" w:rsidR="00BA5644" w:rsidRPr="00F40C65" w:rsidRDefault="00BA5644" w:rsidP="00BA56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10" w:firstLine="150"/>
        <w:jc w:val="thaiDistribute"/>
        <w:rPr>
          <w:rFonts w:ascii="Angsana New" w:hAnsi="Angsana New"/>
          <w:bCs/>
          <w:sz w:val="30"/>
          <w:szCs w:val="30"/>
        </w:rPr>
      </w:pPr>
    </w:p>
    <w:p w14:paraId="3F4DD218" w14:textId="24984F9A" w:rsidR="00BA5644" w:rsidRPr="00F40C65" w:rsidRDefault="00BA5644" w:rsidP="00BA56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10" w:firstLine="150"/>
        <w:jc w:val="thaiDistribute"/>
        <w:rPr>
          <w:rFonts w:ascii="Angsana New" w:hAnsi="Angsana New"/>
          <w:bCs/>
          <w:sz w:val="30"/>
          <w:szCs w:val="30"/>
          <w:cs/>
        </w:rPr>
      </w:pPr>
      <w:r w:rsidRPr="00F40C65">
        <w:rPr>
          <w:rFonts w:ascii="Angsana New" w:hAnsi="Angsana New" w:hint="cs"/>
          <w:bCs/>
          <w:sz w:val="30"/>
          <w:szCs w:val="30"/>
          <w:cs/>
        </w:rPr>
        <w:t>งบการเงินเฉพาะกิจการ</w:t>
      </w:r>
    </w:p>
    <w:tbl>
      <w:tblPr>
        <w:tblW w:w="913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17"/>
        <w:gridCol w:w="270"/>
        <w:gridCol w:w="1431"/>
        <w:gridCol w:w="270"/>
        <w:gridCol w:w="1290"/>
        <w:gridCol w:w="270"/>
        <w:gridCol w:w="1289"/>
        <w:gridCol w:w="270"/>
        <w:gridCol w:w="1431"/>
      </w:tblGrid>
      <w:tr w:rsidR="00BA5644" w:rsidRPr="00F40C65" w14:paraId="2DF2868B" w14:textId="77777777" w:rsidTr="007D671A">
        <w:tc>
          <w:tcPr>
            <w:tcW w:w="2617" w:type="dxa"/>
          </w:tcPr>
          <w:p w14:paraId="2781BAD6" w14:textId="77777777" w:rsidR="00BA5644" w:rsidRPr="00F40C65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E96E99" w14:textId="77777777" w:rsidR="00BA5644" w:rsidRPr="00F40C65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44A8AB" w14:textId="77777777" w:rsidR="00BA5644" w:rsidRPr="00F40C65" w:rsidRDefault="00BA5644" w:rsidP="007D671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0C65">
              <w:rPr>
                <w:rFonts w:ascii="Angsana New" w:eastAsia="Calibri" w:hAnsi="Angsana New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9076DBB" w14:textId="77777777" w:rsidR="00BA5644" w:rsidRPr="00F40C65" w:rsidRDefault="00BA5644" w:rsidP="007D671A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096EF5" w14:textId="77777777" w:rsidR="00BA5644" w:rsidRPr="00F40C65" w:rsidRDefault="00BA5644" w:rsidP="007D671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0C65">
              <w:rPr>
                <w:rFonts w:ascii="Angsana New" w:eastAsia="Calibri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BA5644" w:rsidRPr="00F40C65" w14:paraId="7D3AEA33" w14:textId="77777777" w:rsidTr="007D671A">
        <w:tc>
          <w:tcPr>
            <w:tcW w:w="2617" w:type="dxa"/>
          </w:tcPr>
          <w:p w14:paraId="4C205EA8" w14:textId="77777777" w:rsidR="00BA5644" w:rsidRPr="00F40C65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C3CE8" w14:textId="77777777" w:rsidR="00BA5644" w:rsidRPr="00F40C65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195D01" w14:textId="77777777" w:rsidR="00BA5644" w:rsidRPr="00F40C65" w:rsidRDefault="00BA5644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0C6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F40C65">
              <w:rPr>
                <w:rFonts w:ascii="Angsana New" w:eastAsia="Calibri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11EF91" w14:textId="77777777" w:rsidR="00BA5644" w:rsidRPr="00F40C65" w:rsidRDefault="00BA5644" w:rsidP="007D671A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205F6C" w14:textId="77777777" w:rsidR="00BA5644" w:rsidRPr="00F40C65" w:rsidRDefault="00BA5644" w:rsidP="007D671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0C6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F40C65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F99297" w14:textId="77777777" w:rsidR="00BA5644" w:rsidRPr="00F40C65" w:rsidRDefault="00BA5644" w:rsidP="007D671A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799B53" w14:textId="77777777" w:rsidR="00BA5644" w:rsidRPr="00F40C65" w:rsidRDefault="00BA5644" w:rsidP="007D671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0C6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F40C65">
              <w:rPr>
                <w:rFonts w:ascii="Angsana New" w:eastAsia="Calibri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488B5B" w14:textId="77777777" w:rsidR="00BA5644" w:rsidRPr="00F40C65" w:rsidRDefault="00BA5644" w:rsidP="007D671A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16F17C" w14:textId="77777777" w:rsidR="00BA5644" w:rsidRPr="00F40C65" w:rsidRDefault="00BA5644" w:rsidP="007D671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0C6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40C65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F40C6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F40C65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</w:p>
        </w:tc>
      </w:tr>
      <w:tr w:rsidR="00BA5644" w:rsidRPr="00F40C65" w14:paraId="0EFA90B9" w14:textId="77777777" w:rsidTr="007D671A">
        <w:tc>
          <w:tcPr>
            <w:tcW w:w="2617" w:type="dxa"/>
          </w:tcPr>
          <w:p w14:paraId="5837A3A8" w14:textId="77777777" w:rsidR="00BA5644" w:rsidRPr="00F40C65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E4B0E" w14:textId="77777777" w:rsidR="00BA5644" w:rsidRPr="00F40C65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1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E24EED" w14:textId="77777777" w:rsidR="00BA5644" w:rsidRPr="00F40C65" w:rsidRDefault="00BA5644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5644" w:rsidRPr="00F40C65" w14:paraId="30EA8209" w14:textId="77777777" w:rsidTr="007D671A">
        <w:tc>
          <w:tcPr>
            <w:tcW w:w="2617" w:type="dxa"/>
            <w:hideMark/>
          </w:tcPr>
          <w:p w14:paraId="3D8ECCA5" w14:textId="77777777" w:rsidR="00BA5644" w:rsidRPr="00F40C65" w:rsidRDefault="00BA5644" w:rsidP="007D671A">
            <w:pPr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70" w:type="dxa"/>
          </w:tcPr>
          <w:p w14:paraId="2A4D9BB4" w14:textId="77777777" w:rsidR="00BA5644" w:rsidRPr="00F40C65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E5AFFFC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14,092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B5E36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8F9F43E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16,570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1BB1F6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7986F01F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13.602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B6D996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29C620F1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15,774</w:t>
            </w:r>
          </w:p>
        </w:tc>
      </w:tr>
      <w:tr w:rsidR="00BA5644" w:rsidRPr="00F40C65" w14:paraId="55C5381A" w14:textId="77777777" w:rsidTr="007D671A">
        <w:tc>
          <w:tcPr>
            <w:tcW w:w="2617" w:type="dxa"/>
            <w:hideMark/>
          </w:tcPr>
          <w:p w14:paraId="2F8B6DDC" w14:textId="77777777" w:rsidR="00BA5644" w:rsidRPr="00F40C65" w:rsidRDefault="00BA5644" w:rsidP="007D671A">
            <w:pPr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F40C65">
              <w:rPr>
                <w:rFonts w:ascii="Angsana New" w:hAnsi="Angsana New"/>
                <w:sz w:val="30"/>
                <w:szCs w:val="30"/>
              </w:rPr>
              <w:t>5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13025B8E" w14:textId="77777777" w:rsidR="00BA5644" w:rsidRPr="00F40C65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5C7F06C3" w14:textId="084D79A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5A772A" w:rsidRPr="00F40C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0C65">
              <w:rPr>
                <w:rFonts w:ascii="Angsana New" w:hAnsi="Angsana New" w:cs="Angsana New"/>
                <w:sz w:val="30"/>
                <w:szCs w:val="30"/>
              </w:rPr>
              <w:t>438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335F2E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DD71040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21,253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724FD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772F186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10.173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A885EF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3F26FD03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20,747</w:t>
            </w:r>
          </w:p>
        </w:tc>
      </w:tr>
      <w:tr w:rsidR="00BA5644" w:rsidRPr="00F40C65" w14:paraId="54D868A2" w14:textId="77777777" w:rsidTr="007D671A">
        <w:tc>
          <w:tcPr>
            <w:tcW w:w="2617" w:type="dxa"/>
          </w:tcPr>
          <w:p w14:paraId="0A061963" w14:textId="77777777" w:rsidR="00BA5644" w:rsidRPr="00F40C65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089992" w14:textId="77777777" w:rsidR="00BA5644" w:rsidRPr="00F40C65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84F22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24,530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007DB4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33EA0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37,823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670F7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8A2B3" w14:textId="77777777" w:rsidR="00BA5644" w:rsidRPr="00F40C65" w:rsidRDefault="00BA5644" w:rsidP="007D671A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23.775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6873E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23AC" w14:textId="77777777" w:rsidR="00BA5644" w:rsidRPr="00F40C65" w:rsidRDefault="00BA5644" w:rsidP="007D671A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36,521</w:t>
            </w:r>
          </w:p>
        </w:tc>
      </w:tr>
      <w:tr w:rsidR="00BA5644" w:rsidRPr="00F40C65" w14:paraId="7ADFEA91" w14:textId="77777777" w:rsidTr="007D671A">
        <w:tc>
          <w:tcPr>
            <w:tcW w:w="2617" w:type="dxa"/>
            <w:hideMark/>
          </w:tcPr>
          <w:p w14:paraId="0D32DF1A" w14:textId="77777777" w:rsidR="00BA5644" w:rsidRPr="00F40C65" w:rsidRDefault="00BA5644" w:rsidP="007D671A">
            <w:pPr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หัก : ดอกเบี้ยจ่ายในอนาคต</w:t>
            </w:r>
          </w:p>
          <w:p w14:paraId="73A5B086" w14:textId="77777777" w:rsidR="00BA5644" w:rsidRPr="00F40C65" w:rsidRDefault="00BA5644" w:rsidP="007D671A">
            <w:pPr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270" w:type="dxa"/>
          </w:tcPr>
          <w:p w14:paraId="3671FAD8" w14:textId="77777777" w:rsidR="00BA5644" w:rsidRPr="00F40C65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0F52D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(755)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AAED8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252BC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(1,302)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CCDF7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64423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E0D087" w14:textId="77777777" w:rsidR="00BA5644" w:rsidRPr="00F40C65" w:rsidRDefault="00BA5644" w:rsidP="007D671A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C8E67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A5644" w:rsidRPr="00F40C65" w14:paraId="7E5C55B5" w14:textId="77777777" w:rsidTr="007D671A">
        <w:tc>
          <w:tcPr>
            <w:tcW w:w="2617" w:type="dxa"/>
            <w:hideMark/>
          </w:tcPr>
          <w:p w14:paraId="7B36C51E" w14:textId="77777777" w:rsidR="00BA5644" w:rsidRPr="00F40C65" w:rsidRDefault="00BA5644" w:rsidP="007D671A">
            <w:pPr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มูลค่าปัจจุบันของเจ้าหนี้ตามสัญญาเช่า    </w:t>
            </w:r>
          </w:p>
        </w:tc>
        <w:tc>
          <w:tcPr>
            <w:tcW w:w="270" w:type="dxa"/>
          </w:tcPr>
          <w:p w14:paraId="7F350741" w14:textId="77777777" w:rsidR="00BA5644" w:rsidRPr="00F40C65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645674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23,775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57423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552DF2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36,521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05E7A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C545B0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23,775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0F42D5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83D3AD" w14:textId="77777777" w:rsidR="00BA5644" w:rsidRPr="00F40C65" w:rsidRDefault="00BA5644" w:rsidP="007D671A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36,521</w:t>
            </w:r>
          </w:p>
        </w:tc>
      </w:tr>
    </w:tbl>
    <w:p w14:paraId="00201426" w14:textId="77777777" w:rsidR="00BA5644" w:rsidRPr="00F40C65" w:rsidRDefault="00BA5644" w:rsidP="00FE35D4">
      <w:pPr>
        <w:ind w:left="454"/>
        <w:rPr>
          <w:rFonts w:ascii="Angsana New" w:hAnsi="Angsana New"/>
          <w:sz w:val="30"/>
          <w:szCs w:val="30"/>
        </w:rPr>
      </w:pPr>
    </w:p>
    <w:p w14:paraId="5CB5A37D" w14:textId="77777777" w:rsidR="00BA5644" w:rsidRPr="00F40C65" w:rsidRDefault="00BA5644" w:rsidP="00FE35D4">
      <w:pPr>
        <w:ind w:left="454"/>
        <w:rPr>
          <w:rFonts w:ascii="Angsana New" w:hAnsi="Angsana New"/>
          <w:sz w:val="30"/>
          <w:szCs w:val="30"/>
        </w:rPr>
      </w:pPr>
    </w:p>
    <w:p w14:paraId="3CF65A50" w14:textId="69B19533" w:rsidR="004575BE" w:rsidRPr="00F40C65" w:rsidRDefault="004575BE" w:rsidP="00FE35D4">
      <w:pPr>
        <w:ind w:left="454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lastRenderedPageBreak/>
        <w:t xml:space="preserve">บริษัทได้ทำสัญญาเช่าเครื่องจักรและยานพาหนะกับบริษัทหลายแห่งในรูปแบบสัญญาเช่า มีกำหนดระยะเวลา </w:t>
      </w:r>
      <w:r w:rsidRPr="00F40C65">
        <w:rPr>
          <w:rFonts w:ascii="Angsana New" w:hAnsi="Angsana New"/>
          <w:sz w:val="30"/>
          <w:szCs w:val="30"/>
        </w:rPr>
        <w:t>4</w:t>
      </w:r>
      <w:r w:rsidRPr="00F40C65">
        <w:rPr>
          <w:rFonts w:ascii="Angsana New" w:hAnsi="Angsana New"/>
          <w:sz w:val="30"/>
          <w:szCs w:val="30"/>
          <w:cs/>
        </w:rPr>
        <w:t>-</w:t>
      </w:r>
      <w:r w:rsidRPr="00F40C65">
        <w:rPr>
          <w:rFonts w:ascii="Angsana New" w:hAnsi="Angsana New"/>
          <w:sz w:val="30"/>
          <w:szCs w:val="30"/>
        </w:rPr>
        <w:t xml:space="preserve">5 </w:t>
      </w:r>
      <w:r w:rsidRPr="00F40C65">
        <w:rPr>
          <w:rFonts w:ascii="Angsana New" w:hAnsi="Angsana New"/>
          <w:sz w:val="30"/>
          <w:szCs w:val="30"/>
          <w:cs/>
        </w:rPr>
        <w:t xml:space="preserve">ปี และมีเงื่อนไขให้บริษัทซื้อเครื่องจักรและยานพาหนะตามสัญญาเช่าการเงินเมื่อสิ้นสุดสัญญาเช่า 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1F395DD" w14:textId="77777777" w:rsidR="004575BE" w:rsidRPr="00F40C65" w:rsidRDefault="004575BE" w:rsidP="00FE35D4">
      <w:pPr>
        <w:ind w:left="454"/>
        <w:rPr>
          <w:rFonts w:ascii="Angsana New" w:hAnsi="Angsana New"/>
        </w:rPr>
      </w:pPr>
    </w:p>
    <w:p w14:paraId="08C92138" w14:textId="4B15FBC4" w:rsidR="004575BE" w:rsidRPr="00F40C65" w:rsidRDefault="004575BE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</w:rPr>
        <w:tab/>
      </w:r>
      <w:r w:rsidRPr="00F40C65">
        <w:rPr>
          <w:rFonts w:ascii="Angsana New" w:hAnsi="Angsana New" w:hint="cs"/>
          <w:b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Pr="00F40C65">
        <w:rPr>
          <w:rFonts w:ascii="Angsana New" w:hAnsi="Angsana New"/>
          <w:bCs/>
          <w:sz w:val="30"/>
          <w:szCs w:val="30"/>
        </w:rPr>
        <w:t>31</w:t>
      </w:r>
      <w:r w:rsidRPr="00F40C6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b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bCs/>
          <w:sz w:val="30"/>
          <w:szCs w:val="30"/>
        </w:rPr>
        <w:t>256</w:t>
      </w:r>
      <w:r w:rsidR="00DE5A42" w:rsidRPr="00F40C65">
        <w:rPr>
          <w:rFonts w:ascii="Angsana New" w:hAnsi="Angsana New"/>
          <w:bCs/>
          <w:sz w:val="30"/>
          <w:szCs w:val="30"/>
        </w:rPr>
        <w:t>7</w:t>
      </w:r>
      <w:r w:rsidRPr="00F40C6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F40C65">
        <w:rPr>
          <w:rFonts w:ascii="Angsana New" w:hAnsi="Angsana New"/>
          <w:bCs/>
          <w:sz w:val="30"/>
          <w:szCs w:val="30"/>
        </w:rPr>
        <w:t>256</w:t>
      </w:r>
      <w:r w:rsidR="00DE5A42" w:rsidRPr="00F40C65">
        <w:rPr>
          <w:rFonts w:ascii="Angsana New" w:hAnsi="Angsana New"/>
          <w:bCs/>
          <w:sz w:val="30"/>
          <w:szCs w:val="30"/>
        </w:rPr>
        <w:t>6</w:t>
      </w:r>
      <w:r w:rsidRPr="00F40C6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270C2455" w14:textId="77777777" w:rsidR="003C4BFF" w:rsidRPr="00F40C65" w:rsidRDefault="003C4BFF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17DA9331" w14:textId="77777777" w:rsidR="0041312D" w:rsidRPr="00F40C65" w:rsidRDefault="001034C2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1</w:t>
      </w:r>
      <w:r w:rsidR="00A50CE9" w:rsidRPr="00F40C65">
        <w:rPr>
          <w:rFonts w:ascii="Angsana New" w:hAnsi="Angsana New"/>
          <w:b/>
          <w:bCs/>
          <w:sz w:val="30"/>
          <w:szCs w:val="30"/>
        </w:rPr>
        <w:t>7</w:t>
      </w:r>
      <w:r w:rsidR="00AA1708" w:rsidRPr="00F40C65">
        <w:rPr>
          <w:rFonts w:ascii="Angsana New" w:hAnsi="Angsana New"/>
          <w:b/>
          <w:bCs/>
          <w:sz w:val="30"/>
          <w:szCs w:val="30"/>
        </w:rPr>
        <w:tab/>
      </w:r>
      <w:r w:rsidR="0041312D" w:rsidRPr="00F40C6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F40C65">
        <w:rPr>
          <w:rFonts w:ascii="Angsana New" w:hAnsi="Angsana New"/>
          <w:sz w:val="30"/>
          <w:szCs w:val="30"/>
          <w:cs/>
        </w:rPr>
        <w:t xml:space="preserve">   </w:t>
      </w:r>
    </w:p>
    <w:p w14:paraId="374D8F20" w14:textId="77777777" w:rsidR="009843F0" w:rsidRPr="00F40C65" w:rsidRDefault="009843F0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40C65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งบการเงินรวม</w:t>
      </w:r>
    </w:p>
    <w:tbl>
      <w:tblPr>
        <w:tblW w:w="92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51"/>
        <w:gridCol w:w="541"/>
        <w:gridCol w:w="449"/>
        <w:gridCol w:w="236"/>
        <w:gridCol w:w="1350"/>
        <w:gridCol w:w="270"/>
        <w:gridCol w:w="1260"/>
        <w:gridCol w:w="396"/>
        <w:gridCol w:w="171"/>
      </w:tblGrid>
      <w:tr w:rsidR="00FE35D4" w:rsidRPr="00F40C65" w14:paraId="0C30FAC3" w14:textId="77777777" w:rsidTr="008F0BD6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35788DAD" w14:textId="77777777" w:rsidR="009843F0" w:rsidRPr="00F40C65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6CDFF186" w14:textId="77777777" w:rsidR="009843F0" w:rsidRPr="00F40C65" w:rsidRDefault="009843F0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14:paraId="66418D0D" w14:textId="77777777" w:rsidR="009843F0" w:rsidRPr="00F40C65" w:rsidRDefault="009843F0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CD10CC" w14:textId="6A3C9626" w:rsidR="009843F0" w:rsidRPr="00F40C65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9D1E2A" w:rsidRPr="00F40C65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050A6397" w14:textId="77777777" w:rsidR="009843F0" w:rsidRPr="00F40C65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9B4688" w14:textId="5953DF32" w:rsidR="009843F0" w:rsidRPr="00F40C65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D1E2A"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396" w:type="dxa"/>
          </w:tcPr>
          <w:p w14:paraId="31EDD5D4" w14:textId="77777777" w:rsidR="009843F0" w:rsidRPr="00F40C65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40C65" w14:paraId="796D1865" w14:textId="77777777" w:rsidTr="008F0BD6">
        <w:tc>
          <w:tcPr>
            <w:tcW w:w="4394" w:type="dxa"/>
            <w:shd w:val="clear" w:color="auto" w:fill="auto"/>
          </w:tcPr>
          <w:p w14:paraId="4E10CF06" w14:textId="77777777" w:rsidR="009843F0" w:rsidRPr="00F40C65" w:rsidRDefault="009843F0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75E2FE41" w14:textId="77777777" w:rsidR="009843F0" w:rsidRPr="00F40C65" w:rsidRDefault="009843F0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14:paraId="20410517" w14:textId="77777777" w:rsidR="009843F0" w:rsidRPr="00F40C65" w:rsidRDefault="009843F0" w:rsidP="00FE35D4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F40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D1E2A" w:rsidRPr="00F40C65" w14:paraId="7CE00CDA" w14:textId="77777777" w:rsidTr="008F0BD6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694DE11C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6BC1EA47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9459058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CBF3ED5" w14:textId="197806C4" w:rsidR="009D1E2A" w:rsidRPr="00F40C65" w:rsidRDefault="000B5050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9,962</w:t>
            </w:r>
          </w:p>
        </w:tc>
        <w:tc>
          <w:tcPr>
            <w:tcW w:w="270" w:type="dxa"/>
            <w:shd w:val="clear" w:color="auto" w:fill="auto"/>
          </w:tcPr>
          <w:p w14:paraId="5FDA5A6D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CBFAC3" w14:textId="5882FDD4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14,292</w:t>
            </w:r>
          </w:p>
        </w:tc>
        <w:tc>
          <w:tcPr>
            <w:tcW w:w="396" w:type="dxa"/>
          </w:tcPr>
          <w:p w14:paraId="6A5FEBA5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E2A" w:rsidRPr="00F40C65" w14:paraId="1FB51629" w14:textId="77777777" w:rsidTr="008F0BD6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3A5A0753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14:paraId="2AD7C602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D3FFD0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09942D" w14:textId="4E3774CA" w:rsidR="009D1E2A" w:rsidRPr="00F40C65" w:rsidRDefault="000B5050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155,978</w:t>
            </w:r>
          </w:p>
        </w:tc>
        <w:tc>
          <w:tcPr>
            <w:tcW w:w="270" w:type="dxa"/>
          </w:tcPr>
          <w:p w14:paraId="2C862C02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532244" w14:textId="14BCFD1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253,135</w:t>
            </w:r>
          </w:p>
        </w:tc>
        <w:tc>
          <w:tcPr>
            <w:tcW w:w="396" w:type="dxa"/>
            <w:vMerge w:val="restart"/>
          </w:tcPr>
          <w:p w14:paraId="3A5666DE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E2A" w:rsidRPr="00F40C65" w14:paraId="70F76EBD" w14:textId="77777777" w:rsidTr="008F0BD6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011FEFA0" w14:textId="77777777" w:rsidR="009D1E2A" w:rsidRPr="00F40C65" w:rsidRDefault="009D1E2A" w:rsidP="009D1E2A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4138809A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AA659F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094341" w14:textId="54F1CB63" w:rsidR="009D1E2A" w:rsidRPr="00F40C65" w:rsidRDefault="000B5050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165,940</w:t>
            </w:r>
          </w:p>
        </w:tc>
        <w:tc>
          <w:tcPr>
            <w:tcW w:w="270" w:type="dxa"/>
            <w:vAlign w:val="bottom"/>
          </w:tcPr>
          <w:p w14:paraId="7965DAD1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888BB2" w14:textId="68AB07ED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267,427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14:paraId="38640A99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8223621" w14:textId="77777777" w:rsidR="008E04B9" w:rsidRPr="00F40C65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F770282" w14:textId="77777777" w:rsidR="00644188" w:rsidRPr="00F40C65" w:rsidRDefault="0064418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835FB7" w14:textId="77777777" w:rsidR="009843F0" w:rsidRPr="00F40C65" w:rsidRDefault="009843F0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40C65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งบการเงินเฉพาะกิจการ</w:t>
      </w:r>
    </w:p>
    <w:tbl>
      <w:tblPr>
        <w:tblW w:w="92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51"/>
        <w:gridCol w:w="541"/>
        <w:gridCol w:w="449"/>
        <w:gridCol w:w="236"/>
        <w:gridCol w:w="1350"/>
        <w:gridCol w:w="270"/>
        <w:gridCol w:w="1260"/>
        <w:gridCol w:w="396"/>
        <w:gridCol w:w="171"/>
      </w:tblGrid>
      <w:tr w:rsidR="00FE35D4" w:rsidRPr="00F40C65" w14:paraId="20F86DF0" w14:textId="77777777" w:rsidTr="008F0BD6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31FBAD26" w14:textId="77777777" w:rsidR="009843F0" w:rsidRPr="00F40C65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1F2E5117" w14:textId="77777777" w:rsidR="009843F0" w:rsidRPr="00F40C65" w:rsidRDefault="009843F0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14:paraId="4EE9A15E" w14:textId="77777777" w:rsidR="009843F0" w:rsidRPr="00F40C65" w:rsidRDefault="009843F0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E06DF5" w14:textId="5ECD9414" w:rsidR="009843F0" w:rsidRPr="00F40C65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9D1E2A" w:rsidRPr="00F40C65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03E755E8" w14:textId="77777777" w:rsidR="009843F0" w:rsidRPr="00F40C65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D7492C" w14:textId="1ECA099C" w:rsidR="009843F0" w:rsidRPr="00F40C65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D1E2A"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396" w:type="dxa"/>
          </w:tcPr>
          <w:p w14:paraId="4A1EF70C" w14:textId="77777777" w:rsidR="009843F0" w:rsidRPr="00F40C65" w:rsidRDefault="009843F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40C65" w14:paraId="68E912EF" w14:textId="77777777" w:rsidTr="008F0BD6">
        <w:tc>
          <w:tcPr>
            <w:tcW w:w="4394" w:type="dxa"/>
            <w:shd w:val="clear" w:color="auto" w:fill="auto"/>
          </w:tcPr>
          <w:p w14:paraId="759E5D36" w14:textId="77777777" w:rsidR="009843F0" w:rsidRPr="00F40C65" w:rsidRDefault="009843F0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576AD654" w14:textId="77777777" w:rsidR="009843F0" w:rsidRPr="00F40C65" w:rsidRDefault="009843F0" w:rsidP="00FE35D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14:paraId="38AD3C24" w14:textId="77777777" w:rsidR="009843F0" w:rsidRPr="00F40C65" w:rsidRDefault="009843F0" w:rsidP="00FE35D4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F40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D1E2A" w:rsidRPr="00F40C65" w14:paraId="7957F695" w14:textId="77777777" w:rsidTr="008F0BD6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50883D34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15A0E0B0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7D88FE3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14CA0A" w14:textId="16543D8A" w:rsidR="009D1E2A" w:rsidRPr="00F40C65" w:rsidRDefault="000B5050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48,437</w:t>
            </w:r>
          </w:p>
        </w:tc>
        <w:tc>
          <w:tcPr>
            <w:tcW w:w="270" w:type="dxa"/>
          </w:tcPr>
          <w:p w14:paraId="7A979B8D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3759B9" w14:textId="6767B75C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9,818</w:t>
            </w:r>
          </w:p>
        </w:tc>
        <w:tc>
          <w:tcPr>
            <w:tcW w:w="396" w:type="dxa"/>
          </w:tcPr>
          <w:p w14:paraId="5779DE74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E2A" w:rsidRPr="00F40C65" w14:paraId="046A960B" w14:textId="77777777" w:rsidTr="008F0BD6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3E9BA84B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14:paraId="749409F4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4EC522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ED8DFB" w14:textId="5724AB91" w:rsidR="009D1E2A" w:rsidRPr="00F40C65" w:rsidRDefault="000B5050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143,284</w:t>
            </w:r>
          </w:p>
        </w:tc>
        <w:tc>
          <w:tcPr>
            <w:tcW w:w="270" w:type="dxa"/>
          </w:tcPr>
          <w:p w14:paraId="5A6CADEC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592B7A" w14:textId="34A214F3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252,648</w:t>
            </w:r>
          </w:p>
        </w:tc>
        <w:tc>
          <w:tcPr>
            <w:tcW w:w="396" w:type="dxa"/>
            <w:vMerge w:val="restart"/>
          </w:tcPr>
          <w:p w14:paraId="75E59AA5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E2A" w:rsidRPr="00F40C65" w14:paraId="77307155" w14:textId="77777777" w:rsidTr="008F0BD6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080ADF45" w14:textId="77777777" w:rsidR="009D1E2A" w:rsidRPr="00F40C65" w:rsidRDefault="009D1E2A" w:rsidP="009D1E2A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2424012E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4E1482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758E0E" w14:textId="7AB5A234" w:rsidR="009D1E2A" w:rsidRPr="00F40C65" w:rsidRDefault="000B5050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191,721</w:t>
            </w:r>
          </w:p>
        </w:tc>
        <w:tc>
          <w:tcPr>
            <w:tcW w:w="270" w:type="dxa"/>
            <w:vAlign w:val="bottom"/>
          </w:tcPr>
          <w:p w14:paraId="42D765DC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6B7A4B" w14:textId="34E0CF64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262,466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14:paraId="223F7321" w14:textId="77777777" w:rsidR="009D1E2A" w:rsidRPr="00F40C65" w:rsidRDefault="009D1E2A" w:rsidP="009D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878BA80" w14:textId="77777777" w:rsidR="009C0413" w:rsidRPr="00F40C65" w:rsidRDefault="009C0413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977446" w14:textId="3BCB1045" w:rsidR="00563561" w:rsidRPr="00F40C65" w:rsidRDefault="00CB646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  <w:cs/>
        </w:rPr>
        <w:tab/>
      </w:r>
      <w:r w:rsidR="001034C2" w:rsidRPr="00F40C65">
        <w:rPr>
          <w:rFonts w:ascii="Angsana New" w:hAnsi="Angsana New" w:hint="cs"/>
          <w:b/>
          <w:sz w:val="30"/>
          <w:szCs w:val="30"/>
          <w:cs/>
        </w:rPr>
        <w:t xml:space="preserve">เจ้าหนี้การค้าทั้งหมดของบริษัท ณ วันที่ </w:t>
      </w:r>
      <w:r w:rsidR="001034C2" w:rsidRPr="00F40C65">
        <w:rPr>
          <w:rFonts w:ascii="Angsana New" w:hAnsi="Angsana New"/>
          <w:bCs/>
          <w:sz w:val="30"/>
          <w:szCs w:val="30"/>
        </w:rPr>
        <w:t xml:space="preserve">31 </w:t>
      </w:r>
      <w:r w:rsidR="001034C2" w:rsidRPr="00F40C65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1034C2" w:rsidRPr="00F40C65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1034C2" w:rsidRPr="00F40C65">
        <w:rPr>
          <w:rFonts w:ascii="Angsana New" w:hAnsi="Angsana New"/>
          <w:bCs/>
          <w:sz w:val="30"/>
          <w:szCs w:val="30"/>
        </w:rPr>
        <w:t>25</w:t>
      </w:r>
      <w:r w:rsidR="008546F6" w:rsidRPr="00F40C65">
        <w:rPr>
          <w:rFonts w:ascii="Angsana New" w:hAnsi="Angsana New"/>
          <w:bCs/>
          <w:sz w:val="30"/>
          <w:szCs w:val="30"/>
        </w:rPr>
        <w:t>6</w:t>
      </w:r>
      <w:r w:rsidR="00EC7E03" w:rsidRPr="00F40C65">
        <w:rPr>
          <w:rFonts w:ascii="Angsana New" w:hAnsi="Angsana New"/>
          <w:bCs/>
          <w:sz w:val="30"/>
          <w:szCs w:val="30"/>
        </w:rPr>
        <w:t>7</w:t>
      </w:r>
      <w:r w:rsidR="001034C2" w:rsidRPr="00F40C6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947FE" w:rsidRPr="00F40C65">
        <w:rPr>
          <w:rFonts w:ascii="Angsana New" w:hAnsi="Angsana New" w:hint="cs"/>
          <w:b/>
          <w:sz w:val="30"/>
          <w:szCs w:val="30"/>
          <w:cs/>
        </w:rPr>
        <w:t>และ</w:t>
      </w:r>
      <w:r w:rsidR="00C82636" w:rsidRPr="00F40C65">
        <w:rPr>
          <w:rFonts w:ascii="Angsana New" w:hAnsi="Angsana New"/>
          <w:b/>
          <w:sz w:val="30"/>
          <w:szCs w:val="30"/>
        </w:rPr>
        <w:t xml:space="preserve"> </w:t>
      </w:r>
      <w:r w:rsidR="00C82636" w:rsidRPr="00F40C65">
        <w:rPr>
          <w:rFonts w:ascii="Angsana New" w:hAnsi="Angsana New"/>
          <w:bCs/>
          <w:sz w:val="30"/>
          <w:szCs w:val="30"/>
        </w:rPr>
        <w:t>256</w:t>
      </w:r>
      <w:r w:rsidR="00EC7E03" w:rsidRPr="00F40C65">
        <w:rPr>
          <w:rFonts w:ascii="Angsana New" w:hAnsi="Angsana New"/>
          <w:bCs/>
          <w:sz w:val="30"/>
          <w:szCs w:val="30"/>
        </w:rPr>
        <w:t>6</w:t>
      </w:r>
      <w:r w:rsidR="005601EF" w:rsidRPr="00F40C65">
        <w:rPr>
          <w:rFonts w:ascii="Angsana New" w:hAnsi="Angsana New"/>
          <w:bCs/>
          <w:sz w:val="30"/>
          <w:szCs w:val="30"/>
        </w:rPr>
        <w:t xml:space="preserve"> </w:t>
      </w:r>
      <w:r w:rsidR="001034C2" w:rsidRPr="00F40C65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4F548EF9" w14:textId="77777777" w:rsidR="00A1748F" w:rsidRPr="00F40C65" w:rsidRDefault="00A1748F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57E210DC" w14:textId="77777777" w:rsidR="000B5050" w:rsidRPr="00F40C65" w:rsidRDefault="000B5050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20374F97" w14:textId="77777777" w:rsidR="000B5050" w:rsidRPr="00F40C65" w:rsidRDefault="000B5050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03117CEF" w14:textId="77777777" w:rsidR="00644188" w:rsidRPr="00F40C65" w:rsidRDefault="0064418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07260E2A" w14:textId="77777777" w:rsidR="00644188" w:rsidRPr="00F40C65" w:rsidRDefault="0064418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6A871BA1" w14:textId="77777777" w:rsidR="00644188" w:rsidRPr="00F40C65" w:rsidRDefault="0064418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00D1DD36" w14:textId="77777777" w:rsidR="00644188" w:rsidRPr="00F40C65" w:rsidRDefault="0064418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00760579" w14:textId="77777777" w:rsidR="00644188" w:rsidRPr="00F40C65" w:rsidRDefault="0064418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47D0B1EC" w14:textId="77777777" w:rsidR="000B5050" w:rsidRPr="00F40C65" w:rsidRDefault="000B5050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79FDD5B9" w14:textId="77777777" w:rsidR="000102FF" w:rsidRPr="00F40C65" w:rsidRDefault="0001248E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50CE9" w:rsidRPr="00F40C65">
        <w:rPr>
          <w:rFonts w:ascii="Angsana New" w:hAnsi="Angsana New"/>
          <w:b/>
          <w:bCs/>
          <w:sz w:val="30"/>
          <w:szCs w:val="30"/>
        </w:rPr>
        <w:t>8</w:t>
      </w:r>
      <w:r w:rsidR="000102FF" w:rsidRPr="00F40C65">
        <w:rPr>
          <w:rFonts w:ascii="Angsana New" w:hAnsi="Angsana New"/>
          <w:b/>
          <w:bCs/>
          <w:sz w:val="30"/>
          <w:szCs w:val="30"/>
        </w:rPr>
        <w:tab/>
      </w:r>
      <w:r w:rsidR="000102FF" w:rsidRPr="00F40C65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D4073" w:rsidRPr="00F40C6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F40C6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773" w:type="dxa"/>
        <w:tblInd w:w="558" w:type="dxa"/>
        <w:tblLook w:val="01E0" w:firstRow="1" w:lastRow="1" w:firstColumn="1" w:lastColumn="1" w:noHBand="0" w:noVBand="0"/>
      </w:tblPr>
      <w:tblGrid>
        <w:gridCol w:w="2565"/>
        <w:gridCol w:w="954"/>
        <w:gridCol w:w="284"/>
        <w:gridCol w:w="263"/>
        <w:gridCol w:w="446"/>
        <w:gridCol w:w="712"/>
        <w:gridCol w:w="1422"/>
        <w:gridCol w:w="263"/>
        <w:gridCol w:w="1292"/>
        <w:gridCol w:w="280"/>
        <w:gridCol w:w="1292"/>
      </w:tblGrid>
      <w:tr w:rsidR="00FE35D4" w:rsidRPr="00F40C65" w14:paraId="6104C9C0" w14:textId="77777777" w:rsidTr="006D20E4">
        <w:tc>
          <w:tcPr>
            <w:tcW w:w="2565" w:type="dxa"/>
            <w:shd w:val="clear" w:color="auto" w:fill="auto"/>
          </w:tcPr>
          <w:p w14:paraId="19FD104C" w14:textId="77777777" w:rsidR="002F1E92" w:rsidRPr="00F40C65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1C66F147" w14:textId="77777777" w:rsidR="002F1E92" w:rsidRPr="00F40C65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442F714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080D7C48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14:paraId="08658A9C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3A833BD8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579B97A6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64" w:type="dxa"/>
            <w:gridSpan w:val="3"/>
            <w:shd w:val="clear" w:color="auto" w:fill="auto"/>
            <w:vAlign w:val="center"/>
          </w:tcPr>
          <w:p w14:paraId="07158E67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35D4" w:rsidRPr="00F40C65" w14:paraId="7F4AF3FB" w14:textId="77777777" w:rsidTr="009C0413">
        <w:tc>
          <w:tcPr>
            <w:tcW w:w="2565" w:type="dxa"/>
            <w:shd w:val="clear" w:color="auto" w:fill="auto"/>
          </w:tcPr>
          <w:p w14:paraId="0FBCBDC5" w14:textId="77777777" w:rsidR="009C0413" w:rsidRPr="00F40C65" w:rsidRDefault="009C0413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25" w:name="_Hlk31804057"/>
          </w:p>
        </w:tc>
        <w:tc>
          <w:tcPr>
            <w:tcW w:w="954" w:type="dxa"/>
            <w:shd w:val="clear" w:color="auto" w:fill="auto"/>
          </w:tcPr>
          <w:p w14:paraId="56C8DB13" w14:textId="77777777" w:rsidR="009C0413" w:rsidRPr="00F40C65" w:rsidRDefault="009C0413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2893DB1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1610AEAF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14:paraId="190A1AF6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3B9095D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5CA8FEE3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473CF4" w14:textId="7EB67F33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D1E2A" w:rsidRPr="00F40C65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0" w:type="dxa"/>
          </w:tcPr>
          <w:p w14:paraId="79FA4B75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122DBA26" w14:textId="57714F12" w:rsidR="009C0413" w:rsidRPr="00F40C65" w:rsidRDefault="00C8263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9D1E2A"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FE35D4" w:rsidRPr="00F40C65" w14:paraId="3BF0D7E5" w14:textId="77777777" w:rsidTr="009C0413">
        <w:tc>
          <w:tcPr>
            <w:tcW w:w="2565" w:type="dxa"/>
            <w:shd w:val="clear" w:color="auto" w:fill="auto"/>
          </w:tcPr>
          <w:p w14:paraId="797EDC84" w14:textId="77777777" w:rsidR="009C0413" w:rsidRPr="00F40C65" w:rsidRDefault="009C0413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12DEA95E" w14:textId="77777777" w:rsidR="009C0413" w:rsidRPr="00F40C65" w:rsidRDefault="009C0413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254" w:type="dxa"/>
            <w:gridSpan w:val="9"/>
            <w:shd w:val="clear" w:color="auto" w:fill="auto"/>
          </w:tcPr>
          <w:p w14:paraId="031446E8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</w:t>
            </w:r>
            <w:r w:rsidR="00A81E54"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</w:t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(หน่วย </w:t>
            </w: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40C65" w14:paraId="6D5980B8" w14:textId="77777777" w:rsidTr="00C82636">
        <w:tc>
          <w:tcPr>
            <w:tcW w:w="2565" w:type="dxa"/>
            <w:shd w:val="clear" w:color="auto" w:fill="auto"/>
          </w:tcPr>
          <w:p w14:paraId="21974D14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14:paraId="4474BD6D" w14:textId="77777777" w:rsidR="009C0413" w:rsidRPr="00F40C65" w:rsidRDefault="009C0413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93CB2D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9E64940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5294F62A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7B481E6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2E829D3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95241" w14:textId="089C605E" w:rsidR="009C0413" w:rsidRPr="00F40C65" w:rsidRDefault="000C0E1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vMerge w:val="restart"/>
          </w:tcPr>
          <w:p w14:paraId="77F54FD7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904EF35" w14:textId="46CA2DAB" w:rsidR="009C0413" w:rsidRPr="00F40C65" w:rsidRDefault="008A3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725</w:t>
            </w:r>
          </w:p>
        </w:tc>
      </w:tr>
      <w:tr w:rsidR="00FE35D4" w:rsidRPr="00F40C65" w14:paraId="0EB14D1E" w14:textId="77777777" w:rsidTr="009C0413">
        <w:tc>
          <w:tcPr>
            <w:tcW w:w="2565" w:type="dxa"/>
            <w:shd w:val="clear" w:color="auto" w:fill="auto"/>
          </w:tcPr>
          <w:p w14:paraId="1DAC0317" w14:textId="77777777" w:rsidR="009C0413" w:rsidRPr="00F40C65" w:rsidRDefault="00805BC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14:paraId="6AFF40BA" w14:textId="77777777" w:rsidR="009C0413" w:rsidRPr="00F40C65" w:rsidRDefault="009C0413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D630253" w14:textId="77777777" w:rsidR="009C0413" w:rsidRPr="00F40C65" w:rsidRDefault="009C0413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A5D1394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1FC4DE0C" w14:textId="77777777" w:rsidR="009C0413" w:rsidRPr="00F40C65" w:rsidRDefault="009C0413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E873E8F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577E9BE" w14:textId="77777777" w:rsidR="009C0413" w:rsidRPr="00F40C65" w:rsidRDefault="009C0413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44EBFD0" w14:textId="77777777" w:rsidR="009C0413" w:rsidRPr="00F40C65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3C218BB1" w14:textId="77777777" w:rsidR="009C0413" w:rsidRPr="00F40C65" w:rsidRDefault="009C0413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vMerge/>
          </w:tcPr>
          <w:p w14:paraId="6DF8EC2D" w14:textId="77777777" w:rsidR="009C0413" w:rsidRPr="00F40C65" w:rsidRDefault="009C0413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01896340" w14:textId="77777777" w:rsidR="009C0413" w:rsidRPr="00F40C65" w:rsidRDefault="009C0413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3081" w:rsidRPr="00F40C65" w14:paraId="1F116B0D" w14:textId="77777777" w:rsidTr="00C82636">
        <w:tc>
          <w:tcPr>
            <w:tcW w:w="2565" w:type="dxa"/>
            <w:shd w:val="clear" w:color="auto" w:fill="auto"/>
          </w:tcPr>
          <w:p w14:paraId="42E83A96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14:paraId="621C64CB" w14:textId="77777777" w:rsidR="008A3081" w:rsidRPr="00F40C65" w:rsidRDefault="008A3081" w:rsidP="008A3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53AF3D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3769BCB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78436C1F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4D97D600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4F997D7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642E4C8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F4F7FAF" w14:textId="19167FF1" w:rsidR="008A3081" w:rsidRPr="00F40C65" w:rsidRDefault="006F6376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Pr="00F40C65">
              <w:rPr>
                <w:rFonts w:ascii="Angsana New" w:hAnsi="Angsana New"/>
                <w:sz w:val="30"/>
                <w:szCs w:val="30"/>
              </w:rPr>
              <w:t>,817</w:t>
            </w:r>
          </w:p>
        </w:tc>
        <w:tc>
          <w:tcPr>
            <w:tcW w:w="280" w:type="dxa"/>
          </w:tcPr>
          <w:p w14:paraId="37E22ACD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7A90C639" w14:textId="1F84F62C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14,932</w:t>
            </w:r>
          </w:p>
        </w:tc>
      </w:tr>
      <w:tr w:rsidR="008A3081" w:rsidRPr="00F40C65" w14:paraId="06A83C6E" w14:textId="77777777" w:rsidTr="009C0413">
        <w:tc>
          <w:tcPr>
            <w:tcW w:w="2565" w:type="dxa"/>
            <w:shd w:val="clear" w:color="auto" w:fill="auto"/>
          </w:tcPr>
          <w:p w14:paraId="7A448C63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14:paraId="32CABAC9" w14:textId="77777777" w:rsidR="008A3081" w:rsidRPr="00F40C65" w:rsidRDefault="008A3081" w:rsidP="008A3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66C7E92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B4080CE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649A298A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093870A6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54637CA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1D73606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38403E66" w14:textId="5678779A" w:rsidR="008A3081" w:rsidRPr="00F40C65" w:rsidRDefault="000C0E16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26,997</w:t>
            </w:r>
          </w:p>
        </w:tc>
        <w:tc>
          <w:tcPr>
            <w:tcW w:w="280" w:type="dxa"/>
            <w:vMerge w:val="restart"/>
          </w:tcPr>
          <w:p w14:paraId="13A6AE12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7C7098F0" w14:textId="4573356E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55,167</w:t>
            </w:r>
          </w:p>
        </w:tc>
      </w:tr>
      <w:tr w:rsidR="008A3081" w:rsidRPr="00F40C65" w14:paraId="7819DE34" w14:textId="77777777" w:rsidTr="00C82636">
        <w:tc>
          <w:tcPr>
            <w:tcW w:w="2565" w:type="dxa"/>
            <w:shd w:val="clear" w:color="auto" w:fill="auto"/>
          </w:tcPr>
          <w:p w14:paraId="7F230A92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7E596F3B" w14:textId="77777777" w:rsidR="008A3081" w:rsidRPr="00F40C65" w:rsidRDefault="008A3081" w:rsidP="008A3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80D35BA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DD2EDD2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5FFA758B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267C30B0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5648597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C65A76D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4FBEE" w14:textId="3916D123" w:rsidR="008A3081" w:rsidRPr="00F40C65" w:rsidRDefault="000C0E16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F6376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F6376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80" w:type="dxa"/>
            <w:vMerge/>
          </w:tcPr>
          <w:p w14:paraId="1FD1B2B4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163AE" w14:textId="5C9D953A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70,099</w:t>
            </w:r>
          </w:p>
        </w:tc>
      </w:tr>
      <w:tr w:rsidR="008A3081" w:rsidRPr="00F40C65" w14:paraId="5ABE6FE0" w14:textId="77777777" w:rsidTr="00C82636">
        <w:trPr>
          <w:trHeight w:val="235"/>
        </w:trPr>
        <w:tc>
          <w:tcPr>
            <w:tcW w:w="2565" w:type="dxa"/>
            <w:shd w:val="clear" w:color="auto" w:fill="auto"/>
            <w:vAlign w:val="bottom"/>
          </w:tcPr>
          <w:p w14:paraId="136E627C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0CC4F09D" w14:textId="77777777" w:rsidR="008A3081" w:rsidRPr="00F40C65" w:rsidRDefault="008A3081" w:rsidP="008A3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A4F6809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3571987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4F7B3E69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46163157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C6F9F5C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1417493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21F150" w14:textId="7BB2DD3D" w:rsidR="008A3081" w:rsidRPr="00F40C65" w:rsidRDefault="006F6376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EC7E03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80" w:type="dxa"/>
            <w:vMerge/>
            <w:tcBorders>
              <w:bottom w:val="nil"/>
            </w:tcBorders>
          </w:tcPr>
          <w:p w14:paraId="3C334F99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vAlign w:val="bottom"/>
          </w:tcPr>
          <w:p w14:paraId="178169A4" w14:textId="6181358D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70,824</w:t>
            </w:r>
          </w:p>
        </w:tc>
      </w:tr>
      <w:bookmarkEnd w:id="25"/>
    </w:tbl>
    <w:p w14:paraId="56D6C029" w14:textId="77777777" w:rsidR="009C0413" w:rsidRPr="00F40C65" w:rsidRDefault="009C0413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73" w:type="dxa"/>
        <w:tblInd w:w="558" w:type="dxa"/>
        <w:tblLook w:val="01E0" w:firstRow="1" w:lastRow="1" w:firstColumn="1" w:lastColumn="1" w:noHBand="0" w:noVBand="0"/>
      </w:tblPr>
      <w:tblGrid>
        <w:gridCol w:w="2565"/>
        <w:gridCol w:w="954"/>
        <w:gridCol w:w="284"/>
        <w:gridCol w:w="263"/>
        <w:gridCol w:w="446"/>
        <w:gridCol w:w="712"/>
        <w:gridCol w:w="1422"/>
        <w:gridCol w:w="263"/>
        <w:gridCol w:w="1292"/>
        <w:gridCol w:w="280"/>
        <w:gridCol w:w="1292"/>
      </w:tblGrid>
      <w:tr w:rsidR="00FE35D4" w:rsidRPr="00F40C65" w14:paraId="557A7943" w14:textId="77777777" w:rsidTr="006D20E4">
        <w:tc>
          <w:tcPr>
            <w:tcW w:w="2565" w:type="dxa"/>
            <w:shd w:val="clear" w:color="auto" w:fill="auto"/>
          </w:tcPr>
          <w:p w14:paraId="0796D24B" w14:textId="77777777" w:rsidR="002F1E92" w:rsidRPr="00F40C65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00E4237" w14:textId="77777777" w:rsidR="002F1E92" w:rsidRPr="00F40C65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E0F0FF1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22E39A32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14:paraId="109F3D91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4809AF81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69EBACF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64" w:type="dxa"/>
            <w:gridSpan w:val="3"/>
            <w:shd w:val="clear" w:color="auto" w:fill="auto"/>
            <w:vAlign w:val="center"/>
          </w:tcPr>
          <w:p w14:paraId="027173F7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40C65" w14:paraId="453C1DC3" w14:textId="77777777" w:rsidTr="006D20E4">
        <w:tc>
          <w:tcPr>
            <w:tcW w:w="2565" w:type="dxa"/>
            <w:shd w:val="clear" w:color="auto" w:fill="auto"/>
          </w:tcPr>
          <w:p w14:paraId="568AD176" w14:textId="77777777" w:rsidR="002F1E92" w:rsidRPr="00F40C65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6928FB5" w14:textId="77777777" w:rsidR="002F1E92" w:rsidRPr="00F40C65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F9FE58C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1436210D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14:paraId="7B9EA67E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10662783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A068A42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7F2CC43" w14:textId="4D145A8B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A3081" w:rsidRPr="00F40C65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0" w:type="dxa"/>
          </w:tcPr>
          <w:p w14:paraId="2892E85A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26E89F83" w14:textId="6D74F3D9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8A3081"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FE35D4" w:rsidRPr="00F40C65" w14:paraId="6E72BB9E" w14:textId="77777777" w:rsidTr="006D20E4">
        <w:tc>
          <w:tcPr>
            <w:tcW w:w="2565" w:type="dxa"/>
            <w:shd w:val="clear" w:color="auto" w:fill="auto"/>
          </w:tcPr>
          <w:p w14:paraId="2E4E8C05" w14:textId="77777777" w:rsidR="002F1E92" w:rsidRPr="00F40C65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165E6EEA" w14:textId="77777777" w:rsidR="002F1E92" w:rsidRPr="00F40C65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254" w:type="dxa"/>
            <w:gridSpan w:val="9"/>
            <w:shd w:val="clear" w:color="auto" w:fill="auto"/>
          </w:tcPr>
          <w:p w14:paraId="3FD1CB58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                                   (หน่วย </w:t>
            </w: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35D4" w:rsidRPr="00F40C65" w14:paraId="5E5697C9" w14:textId="77777777" w:rsidTr="006D20E4">
        <w:tc>
          <w:tcPr>
            <w:tcW w:w="2565" w:type="dxa"/>
            <w:shd w:val="clear" w:color="auto" w:fill="auto"/>
          </w:tcPr>
          <w:p w14:paraId="429495A2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14:paraId="593D3DCB" w14:textId="77777777" w:rsidR="002F1E92" w:rsidRPr="00F40C65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787BB3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22E4B88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35148184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B96803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9D82ABB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C3AA6" w14:textId="29E16290" w:rsidR="002F1E92" w:rsidRPr="00F40C65" w:rsidRDefault="000C0E1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80" w:type="dxa"/>
            <w:vMerge w:val="restart"/>
          </w:tcPr>
          <w:p w14:paraId="0592CFAB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C359308" w14:textId="29BF41DB" w:rsidR="002F1E92" w:rsidRPr="00F40C65" w:rsidRDefault="008A308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15,254</w:t>
            </w:r>
          </w:p>
        </w:tc>
      </w:tr>
      <w:tr w:rsidR="00FE35D4" w:rsidRPr="00F40C65" w14:paraId="21976F88" w14:textId="77777777" w:rsidTr="006D20E4">
        <w:tc>
          <w:tcPr>
            <w:tcW w:w="2565" w:type="dxa"/>
            <w:shd w:val="clear" w:color="auto" w:fill="auto"/>
          </w:tcPr>
          <w:p w14:paraId="3B09D9DA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14:paraId="03F76640" w14:textId="77777777" w:rsidR="002F1E92" w:rsidRPr="00F40C65" w:rsidRDefault="002F1E92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51A67DC" w14:textId="77777777" w:rsidR="002F1E92" w:rsidRPr="00F40C65" w:rsidRDefault="002F1E92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10F4F1F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635B16D3" w14:textId="77777777" w:rsidR="002F1E92" w:rsidRPr="00F40C65" w:rsidRDefault="002F1E92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8879031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3B38516" w14:textId="77777777" w:rsidR="002F1E92" w:rsidRPr="00F40C65" w:rsidRDefault="002F1E92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9057C4D" w14:textId="77777777" w:rsidR="002F1E92" w:rsidRPr="00F40C65" w:rsidRDefault="002F1E9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27E719C" w14:textId="77777777" w:rsidR="002F1E92" w:rsidRPr="00F40C65" w:rsidRDefault="002F1E92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vMerge/>
          </w:tcPr>
          <w:p w14:paraId="07D94D22" w14:textId="77777777" w:rsidR="002F1E92" w:rsidRPr="00F40C65" w:rsidRDefault="002F1E92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3670D490" w14:textId="77777777" w:rsidR="002F1E92" w:rsidRPr="00F40C65" w:rsidRDefault="002F1E92" w:rsidP="00FE35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3081" w:rsidRPr="00F40C65" w14:paraId="14245ED1" w14:textId="77777777" w:rsidTr="006D20E4">
        <w:tc>
          <w:tcPr>
            <w:tcW w:w="2565" w:type="dxa"/>
            <w:shd w:val="clear" w:color="auto" w:fill="auto"/>
          </w:tcPr>
          <w:p w14:paraId="499E785E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14:paraId="5F7C7E52" w14:textId="77777777" w:rsidR="008A3081" w:rsidRPr="00F40C65" w:rsidRDefault="008A3081" w:rsidP="008A3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06F744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448BFA0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45EC2162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0EC998A7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6F1EF4B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A760C06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DB84514" w14:textId="006F23CC" w:rsidR="008A3081" w:rsidRPr="00F40C65" w:rsidRDefault="000C0E16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="006F6376" w:rsidRPr="00F40C6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F40C65">
              <w:rPr>
                <w:rFonts w:ascii="Angsana New" w:hAnsi="Angsana New"/>
                <w:sz w:val="30"/>
                <w:szCs w:val="30"/>
              </w:rPr>
              <w:t>,</w:t>
            </w:r>
            <w:r w:rsidR="006F6376" w:rsidRPr="00F40C65">
              <w:rPr>
                <w:rFonts w:ascii="Angsana New" w:hAnsi="Angsana New" w:hint="cs"/>
                <w:sz w:val="30"/>
                <w:szCs w:val="30"/>
                <w:cs/>
              </w:rPr>
              <w:t>153</w:t>
            </w:r>
          </w:p>
        </w:tc>
        <w:tc>
          <w:tcPr>
            <w:tcW w:w="280" w:type="dxa"/>
          </w:tcPr>
          <w:p w14:paraId="313EF69E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5787E9E2" w14:textId="4B897148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13,501</w:t>
            </w:r>
          </w:p>
        </w:tc>
      </w:tr>
      <w:tr w:rsidR="008A3081" w:rsidRPr="00F40C65" w14:paraId="117C6B5C" w14:textId="77777777" w:rsidTr="006D20E4">
        <w:tc>
          <w:tcPr>
            <w:tcW w:w="2565" w:type="dxa"/>
            <w:shd w:val="clear" w:color="auto" w:fill="auto"/>
          </w:tcPr>
          <w:p w14:paraId="525637FD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14:paraId="50AECA5D" w14:textId="77777777" w:rsidR="008A3081" w:rsidRPr="00F40C65" w:rsidRDefault="008A3081" w:rsidP="008A3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C962960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7BE2EAE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261184C8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091FAFA5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FA20F41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73000F0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7A0C63C" w14:textId="5C1AD4C7" w:rsidR="008A3081" w:rsidRPr="00F40C65" w:rsidRDefault="000C0E16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25,919</w:t>
            </w:r>
          </w:p>
        </w:tc>
        <w:tc>
          <w:tcPr>
            <w:tcW w:w="280" w:type="dxa"/>
            <w:vMerge w:val="restart"/>
          </w:tcPr>
          <w:p w14:paraId="6DE1DDD6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0D084645" w14:textId="096F0E0A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25,287</w:t>
            </w:r>
          </w:p>
        </w:tc>
      </w:tr>
      <w:tr w:rsidR="008A3081" w:rsidRPr="00F40C65" w14:paraId="46B68F61" w14:textId="77777777" w:rsidTr="006D20E4">
        <w:tc>
          <w:tcPr>
            <w:tcW w:w="2565" w:type="dxa"/>
            <w:shd w:val="clear" w:color="auto" w:fill="auto"/>
          </w:tcPr>
          <w:p w14:paraId="6D2F54ED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4BDA0441" w14:textId="77777777" w:rsidR="008A3081" w:rsidRPr="00F40C65" w:rsidRDefault="008A3081" w:rsidP="008A3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5E20AB5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BC1741B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57900C0B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4C2AF2D6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6B2EAB6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8E32255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8E507" w14:textId="3FB1A7D6" w:rsidR="008A3081" w:rsidRPr="00F40C65" w:rsidRDefault="006F6376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45</w:t>
            </w:r>
            <w:r w:rsidR="000C0E16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072</w:t>
            </w:r>
          </w:p>
        </w:tc>
        <w:tc>
          <w:tcPr>
            <w:tcW w:w="280" w:type="dxa"/>
            <w:vMerge/>
          </w:tcPr>
          <w:p w14:paraId="766728B0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0DE8C" w14:textId="42D3CF72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38,788</w:t>
            </w:r>
          </w:p>
        </w:tc>
      </w:tr>
      <w:tr w:rsidR="008A3081" w:rsidRPr="00F40C65" w14:paraId="54C22AF1" w14:textId="77777777" w:rsidTr="006D20E4">
        <w:trPr>
          <w:trHeight w:val="235"/>
        </w:trPr>
        <w:tc>
          <w:tcPr>
            <w:tcW w:w="2565" w:type="dxa"/>
            <w:shd w:val="clear" w:color="auto" w:fill="auto"/>
            <w:vAlign w:val="bottom"/>
          </w:tcPr>
          <w:p w14:paraId="64A75314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022B141D" w14:textId="77777777" w:rsidR="008A3081" w:rsidRPr="00F40C65" w:rsidRDefault="008A3081" w:rsidP="008A3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9AF5AF3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74101E1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shd w:val="clear" w:color="auto" w:fill="auto"/>
            <w:vAlign w:val="bottom"/>
          </w:tcPr>
          <w:p w14:paraId="43F21145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shd w:val="clear" w:color="auto" w:fill="auto"/>
          </w:tcPr>
          <w:p w14:paraId="388D598F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1B1A675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74B925F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3B255E" w14:textId="4DD7CA53" w:rsidR="008A3081" w:rsidRPr="00F40C65" w:rsidRDefault="006F6376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45</w:t>
            </w:r>
            <w:r w:rsidR="000C0E16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240</w:t>
            </w:r>
          </w:p>
        </w:tc>
        <w:tc>
          <w:tcPr>
            <w:tcW w:w="280" w:type="dxa"/>
            <w:vMerge/>
            <w:tcBorders>
              <w:bottom w:val="nil"/>
            </w:tcBorders>
          </w:tcPr>
          <w:p w14:paraId="1D1585B4" w14:textId="77777777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vAlign w:val="bottom"/>
          </w:tcPr>
          <w:p w14:paraId="5DB71C36" w14:textId="28A9396F" w:rsidR="008A3081" w:rsidRPr="00F40C65" w:rsidRDefault="008A3081" w:rsidP="008A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54,042</w:t>
            </w:r>
          </w:p>
        </w:tc>
      </w:tr>
    </w:tbl>
    <w:p w14:paraId="37F64BE6" w14:textId="77777777" w:rsidR="002F1E92" w:rsidRPr="00F40C65" w:rsidRDefault="002F1E92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ECA830E" w14:textId="77777777" w:rsidR="00551FB2" w:rsidRPr="00F40C65" w:rsidRDefault="0044109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1</w:t>
      </w:r>
      <w:r w:rsidR="00A50CE9" w:rsidRPr="00F40C65">
        <w:rPr>
          <w:rFonts w:ascii="Angsana New" w:hAnsi="Angsana New"/>
          <w:b/>
          <w:bCs/>
          <w:sz w:val="30"/>
          <w:szCs w:val="30"/>
        </w:rPr>
        <w:t>9</w:t>
      </w:r>
      <w:r w:rsidR="009D732A" w:rsidRPr="00F40C65">
        <w:rPr>
          <w:rFonts w:ascii="Angsana New" w:hAnsi="Angsana New"/>
          <w:b/>
          <w:bCs/>
          <w:sz w:val="30"/>
          <w:szCs w:val="30"/>
        </w:rPr>
        <w:tab/>
      </w:r>
      <w:r w:rsidR="00DA7ED8" w:rsidRPr="00F40C65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42F32295" w14:textId="77777777" w:rsidR="0091535B" w:rsidRPr="00F40C65" w:rsidRDefault="0091535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170"/>
        <w:gridCol w:w="266"/>
        <w:gridCol w:w="1170"/>
        <w:gridCol w:w="362"/>
        <w:gridCol w:w="1170"/>
        <w:gridCol w:w="270"/>
        <w:gridCol w:w="1172"/>
      </w:tblGrid>
      <w:tr w:rsidR="0091535B" w:rsidRPr="00F40C65" w14:paraId="5BB28B91" w14:textId="77777777" w:rsidTr="006C3F2A">
        <w:tc>
          <w:tcPr>
            <w:tcW w:w="3150" w:type="dxa"/>
          </w:tcPr>
          <w:p w14:paraId="1056F6DA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348C0A4" w14:textId="77777777" w:rsidR="0091535B" w:rsidRPr="00F40C65" w:rsidRDefault="0091535B" w:rsidP="006C3F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06" w:type="dxa"/>
            <w:gridSpan w:val="3"/>
          </w:tcPr>
          <w:p w14:paraId="49133D4D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" w:type="dxa"/>
          </w:tcPr>
          <w:p w14:paraId="02239834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2A92C594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535B" w:rsidRPr="00F40C65" w14:paraId="5A961423" w14:textId="77777777" w:rsidTr="006C3F2A">
        <w:tc>
          <w:tcPr>
            <w:tcW w:w="3150" w:type="dxa"/>
          </w:tcPr>
          <w:p w14:paraId="6BA1317C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1F44CE6" w14:textId="77777777" w:rsidR="0091535B" w:rsidRPr="00F40C65" w:rsidRDefault="0091535B" w:rsidP="006C3F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436C7EE" w14:textId="77777777" w:rsidR="0091535B" w:rsidRPr="00F40C65" w:rsidRDefault="0091535B" w:rsidP="006C3F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  <w:tc>
          <w:tcPr>
            <w:tcW w:w="266" w:type="dxa"/>
          </w:tcPr>
          <w:p w14:paraId="34A0CE07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0CB0D9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62" w:type="dxa"/>
          </w:tcPr>
          <w:p w14:paraId="39E92131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AB1CA8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2773A4A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303F9E1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1535B" w:rsidRPr="00F40C65" w14:paraId="1DAD7F64" w14:textId="77777777" w:rsidTr="006C3F2A">
        <w:tc>
          <w:tcPr>
            <w:tcW w:w="3150" w:type="dxa"/>
          </w:tcPr>
          <w:p w14:paraId="4A8F7607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CAFD949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12FB132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1535B" w:rsidRPr="00F40C65" w14:paraId="0B928BCC" w14:textId="77777777" w:rsidTr="007E6B2E">
        <w:tc>
          <w:tcPr>
            <w:tcW w:w="4050" w:type="dxa"/>
            <w:gridSpan w:val="2"/>
          </w:tcPr>
          <w:p w14:paraId="38A83E0C" w14:textId="2C75AC04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170" w:type="dxa"/>
          </w:tcPr>
          <w:p w14:paraId="296132FB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0ED9676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B1E717" w14:textId="523B1AD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14FB1601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87E420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478F92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35B95E7" w14:textId="40819913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535B" w:rsidRPr="00F40C65" w14:paraId="0485AFBC" w14:textId="77777777" w:rsidTr="007E5382">
        <w:tc>
          <w:tcPr>
            <w:tcW w:w="4050" w:type="dxa"/>
            <w:gridSpan w:val="2"/>
          </w:tcPr>
          <w:p w14:paraId="1B5FB06C" w14:textId="3954D2E5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1170" w:type="dxa"/>
          </w:tcPr>
          <w:p w14:paraId="40FFEF8F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5961000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09BAD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21912739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9A7459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6E4E7A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AC5777B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D5E" w:rsidRPr="00F40C65" w14:paraId="2640F259" w14:textId="77777777" w:rsidTr="00711785">
        <w:tc>
          <w:tcPr>
            <w:tcW w:w="4050" w:type="dxa"/>
            <w:gridSpan w:val="2"/>
          </w:tcPr>
          <w:p w14:paraId="63DE281C" w14:textId="730C8A28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  <w:r w:rsidR="00835D9F" w:rsidRPr="00F40C65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="00835D9F"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หมุนเวียน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B5944F" w14:textId="727ABC51" w:rsidR="00F71D5E" w:rsidRPr="00F40C65" w:rsidRDefault="00835D9F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="00F71D5E" w:rsidRPr="00F40C65">
              <w:rPr>
                <w:rFonts w:ascii="Angsana New" w:hAnsi="Angsana New"/>
                <w:sz w:val="30"/>
                <w:szCs w:val="30"/>
              </w:rPr>
              <w:t>,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750</w:t>
            </w:r>
          </w:p>
        </w:tc>
        <w:tc>
          <w:tcPr>
            <w:tcW w:w="266" w:type="dxa"/>
          </w:tcPr>
          <w:p w14:paraId="3D07883F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02A1CA" w14:textId="3EC86EB0" w:rsidR="00F71D5E" w:rsidRPr="00F40C65" w:rsidRDefault="00835D9F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62" w:type="dxa"/>
          </w:tcPr>
          <w:p w14:paraId="3105B879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82B7A0" w14:textId="3FFA2725" w:rsidR="00F71D5E" w:rsidRPr="00F40C65" w:rsidRDefault="00835D9F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Pr="00F40C65">
              <w:rPr>
                <w:rFonts w:ascii="Angsana New" w:hAnsi="Angsana New"/>
                <w:sz w:val="30"/>
                <w:szCs w:val="30"/>
              </w:rPr>
              <w:t>,750</w:t>
            </w:r>
          </w:p>
        </w:tc>
        <w:tc>
          <w:tcPr>
            <w:tcW w:w="270" w:type="dxa"/>
            <w:vAlign w:val="bottom"/>
          </w:tcPr>
          <w:p w14:paraId="08CB3B69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7B2ED27" w14:textId="5A386B5C" w:rsidR="00F71D5E" w:rsidRPr="00F40C65" w:rsidRDefault="00835D9F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35D9F" w:rsidRPr="00F40C65" w14:paraId="4398BB20" w14:textId="77777777" w:rsidTr="00711785">
        <w:tc>
          <w:tcPr>
            <w:tcW w:w="4050" w:type="dxa"/>
            <w:gridSpan w:val="2"/>
          </w:tcPr>
          <w:p w14:paraId="42D96967" w14:textId="600D7CD7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โครงการผลประโยชน์ที่กำหนดไว้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ไม่หมุนเวียน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B2EEEF" w14:textId="77777777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9AD614C" w14:textId="4F428AF8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37,876</w:t>
            </w:r>
          </w:p>
        </w:tc>
        <w:tc>
          <w:tcPr>
            <w:tcW w:w="266" w:type="dxa"/>
          </w:tcPr>
          <w:p w14:paraId="7B7A6205" w14:textId="77777777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DD48BD" w14:textId="77777777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10F499D" w14:textId="573C5399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54,093</w:t>
            </w:r>
          </w:p>
        </w:tc>
        <w:tc>
          <w:tcPr>
            <w:tcW w:w="362" w:type="dxa"/>
          </w:tcPr>
          <w:p w14:paraId="6287BFCF" w14:textId="77777777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77B645" w14:textId="77777777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CD655BF" w14:textId="7DE0B3A1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35,644</w:t>
            </w:r>
          </w:p>
        </w:tc>
        <w:tc>
          <w:tcPr>
            <w:tcW w:w="270" w:type="dxa"/>
            <w:vAlign w:val="bottom"/>
          </w:tcPr>
          <w:p w14:paraId="15A4494B" w14:textId="77777777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6E646E4" w14:textId="77777777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A9C91F8" w14:textId="5B3A80E7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54,093</w:t>
            </w:r>
          </w:p>
        </w:tc>
      </w:tr>
      <w:tr w:rsidR="00835D9F" w:rsidRPr="00F40C65" w14:paraId="6966FCF4" w14:textId="77777777" w:rsidTr="00C54CFB">
        <w:tc>
          <w:tcPr>
            <w:tcW w:w="4050" w:type="dxa"/>
            <w:gridSpan w:val="2"/>
          </w:tcPr>
          <w:p w14:paraId="5B79940A" w14:textId="70464111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313D17" w14:textId="5E5EBA27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55,626</w:t>
            </w:r>
          </w:p>
        </w:tc>
        <w:tc>
          <w:tcPr>
            <w:tcW w:w="266" w:type="dxa"/>
          </w:tcPr>
          <w:p w14:paraId="1601860E" w14:textId="77777777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8093BD" w14:textId="45484DA7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54,093</w:t>
            </w:r>
          </w:p>
        </w:tc>
        <w:tc>
          <w:tcPr>
            <w:tcW w:w="362" w:type="dxa"/>
          </w:tcPr>
          <w:p w14:paraId="06B08C89" w14:textId="77777777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0C1333" w14:textId="529E9073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53,394</w:t>
            </w:r>
          </w:p>
        </w:tc>
        <w:tc>
          <w:tcPr>
            <w:tcW w:w="270" w:type="dxa"/>
            <w:vAlign w:val="bottom"/>
          </w:tcPr>
          <w:p w14:paraId="7049648A" w14:textId="77777777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AA2FA3E" w14:textId="5C51CAF1" w:rsidR="00835D9F" w:rsidRPr="00F40C65" w:rsidRDefault="00835D9F" w:rsidP="00835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54,093</w:t>
            </w:r>
          </w:p>
        </w:tc>
      </w:tr>
    </w:tbl>
    <w:p w14:paraId="2044F425" w14:textId="77777777" w:rsidR="0091535B" w:rsidRPr="00F40C65" w:rsidRDefault="0091535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170"/>
        <w:gridCol w:w="266"/>
        <w:gridCol w:w="1170"/>
        <w:gridCol w:w="362"/>
        <w:gridCol w:w="1170"/>
        <w:gridCol w:w="270"/>
        <w:gridCol w:w="1172"/>
      </w:tblGrid>
      <w:tr w:rsidR="0077376B" w:rsidRPr="00F40C65" w14:paraId="2837C050" w14:textId="77777777" w:rsidTr="006C3F2A">
        <w:tc>
          <w:tcPr>
            <w:tcW w:w="3150" w:type="dxa"/>
          </w:tcPr>
          <w:p w14:paraId="38E280CC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473D984" w14:textId="77777777" w:rsidR="0077376B" w:rsidRPr="00F40C65" w:rsidRDefault="0077376B" w:rsidP="006C3F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06" w:type="dxa"/>
            <w:gridSpan w:val="3"/>
          </w:tcPr>
          <w:p w14:paraId="4B6C7AC3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" w:type="dxa"/>
          </w:tcPr>
          <w:p w14:paraId="1BAE7491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0EBA9D78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376B" w:rsidRPr="00F40C65" w14:paraId="11A7A331" w14:textId="77777777" w:rsidTr="006C3F2A">
        <w:tc>
          <w:tcPr>
            <w:tcW w:w="3150" w:type="dxa"/>
          </w:tcPr>
          <w:p w14:paraId="7DD98DFB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E28DCFB" w14:textId="77777777" w:rsidR="0077376B" w:rsidRPr="00F40C65" w:rsidRDefault="0077376B" w:rsidP="006C3F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0B25A55" w14:textId="77777777" w:rsidR="0077376B" w:rsidRPr="00F40C65" w:rsidRDefault="0077376B" w:rsidP="006C3F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  <w:tc>
          <w:tcPr>
            <w:tcW w:w="266" w:type="dxa"/>
          </w:tcPr>
          <w:p w14:paraId="75403DDA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91BF45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62" w:type="dxa"/>
          </w:tcPr>
          <w:p w14:paraId="3E638346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AFD9AB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73E224E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5B6D21E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7376B" w:rsidRPr="00F40C65" w14:paraId="128F4237" w14:textId="77777777" w:rsidTr="006C3F2A">
        <w:tc>
          <w:tcPr>
            <w:tcW w:w="3150" w:type="dxa"/>
          </w:tcPr>
          <w:p w14:paraId="672C3D8E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742579D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727F282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77376B" w:rsidRPr="00F40C65" w14:paraId="3E1E97BF" w14:textId="77777777" w:rsidTr="006C3F2A">
        <w:tc>
          <w:tcPr>
            <w:tcW w:w="4050" w:type="dxa"/>
            <w:gridSpan w:val="2"/>
          </w:tcPr>
          <w:p w14:paraId="1CEBFB6B" w14:textId="63C8A854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170" w:type="dxa"/>
          </w:tcPr>
          <w:p w14:paraId="2418FDA2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DC6E772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A9F814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4D9ECDE3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4D6744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7F7878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93D421F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376B" w:rsidRPr="00F40C65" w14:paraId="36AE94D1" w14:textId="77777777" w:rsidTr="006C3F2A">
        <w:tc>
          <w:tcPr>
            <w:tcW w:w="4050" w:type="dxa"/>
            <w:gridSpan w:val="2"/>
          </w:tcPr>
          <w:p w14:paraId="36B05739" w14:textId="7BAD2133" w:rsidR="0077376B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รับรู้ในกำไรหรือขาดุทน</w:t>
            </w:r>
          </w:p>
        </w:tc>
        <w:tc>
          <w:tcPr>
            <w:tcW w:w="1170" w:type="dxa"/>
          </w:tcPr>
          <w:p w14:paraId="260F0192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8BC0C0B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6B8D8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558E0ECF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AFAF5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DA6816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D80116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D5E" w:rsidRPr="00F40C65" w14:paraId="4F92012F" w14:textId="77777777" w:rsidTr="006C3F2A">
        <w:tc>
          <w:tcPr>
            <w:tcW w:w="4050" w:type="dxa"/>
            <w:gridSpan w:val="2"/>
          </w:tcPr>
          <w:p w14:paraId="628FD803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5ECCDF" w14:textId="407CBCFC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7,</w:t>
            </w:r>
            <w:r w:rsidR="008E46A4" w:rsidRPr="00F40C65">
              <w:rPr>
                <w:rFonts w:ascii="Angsana New" w:hAnsi="Angsana New" w:hint="cs"/>
                <w:sz w:val="30"/>
                <w:szCs w:val="30"/>
                <w:cs/>
              </w:rPr>
              <w:t>765</w:t>
            </w:r>
          </w:p>
        </w:tc>
        <w:tc>
          <w:tcPr>
            <w:tcW w:w="266" w:type="dxa"/>
          </w:tcPr>
          <w:p w14:paraId="26E6626D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ABA26" w14:textId="6DE57536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6,710</w:t>
            </w:r>
          </w:p>
        </w:tc>
        <w:tc>
          <w:tcPr>
            <w:tcW w:w="362" w:type="dxa"/>
          </w:tcPr>
          <w:p w14:paraId="06A439BF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480444" w14:textId="1D665AFE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7,529</w:t>
            </w:r>
          </w:p>
        </w:tc>
        <w:tc>
          <w:tcPr>
            <w:tcW w:w="270" w:type="dxa"/>
            <w:vAlign w:val="bottom"/>
          </w:tcPr>
          <w:p w14:paraId="16D8812B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AE007A5" w14:textId="1A514B45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6,710</w:t>
            </w:r>
          </w:p>
        </w:tc>
      </w:tr>
      <w:tr w:rsidR="00F71D5E" w:rsidRPr="00F40C65" w14:paraId="67319C8B" w14:textId="77777777" w:rsidTr="006C3F2A">
        <w:tc>
          <w:tcPr>
            <w:tcW w:w="4050" w:type="dxa"/>
            <w:gridSpan w:val="2"/>
          </w:tcPr>
          <w:p w14:paraId="2F44436A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DAFD17" w14:textId="5FFFB79F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8E46A4"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765</w:t>
            </w:r>
          </w:p>
        </w:tc>
        <w:tc>
          <w:tcPr>
            <w:tcW w:w="266" w:type="dxa"/>
          </w:tcPr>
          <w:p w14:paraId="342C556A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D5993A" w14:textId="0D00768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6,710</w:t>
            </w:r>
          </w:p>
        </w:tc>
        <w:tc>
          <w:tcPr>
            <w:tcW w:w="362" w:type="dxa"/>
          </w:tcPr>
          <w:p w14:paraId="5464181E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FE0CC5" w14:textId="6EFDCA75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7,529</w:t>
            </w:r>
          </w:p>
        </w:tc>
        <w:tc>
          <w:tcPr>
            <w:tcW w:w="270" w:type="dxa"/>
            <w:vAlign w:val="bottom"/>
          </w:tcPr>
          <w:p w14:paraId="133C9B30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71A4E11" w14:textId="04346862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6,710</w:t>
            </w:r>
          </w:p>
        </w:tc>
      </w:tr>
    </w:tbl>
    <w:p w14:paraId="597D5995" w14:textId="77777777" w:rsidR="0077376B" w:rsidRPr="00F40C65" w:rsidRDefault="0077376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170"/>
        <w:gridCol w:w="266"/>
        <w:gridCol w:w="1170"/>
        <w:gridCol w:w="362"/>
        <w:gridCol w:w="1170"/>
        <w:gridCol w:w="270"/>
        <w:gridCol w:w="1172"/>
      </w:tblGrid>
      <w:tr w:rsidR="00F71D5E" w:rsidRPr="00F40C65" w14:paraId="4993982A" w14:textId="77777777" w:rsidTr="006C3F2A">
        <w:tc>
          <w:tcPr>
            <w:tcW w:w="3150" w:type="dxa"/>
          </w:tcPr>
          <w:p w14:paraId="7D723A0E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22A3362" w14:textId="77777777" w:rsidR="00F71D5E" w:rsidRPr="00F40C65" w:rsidRDefault="00F71D5E" w:rsidP="006C3F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06" w:type="dxa"/>
            <w:gridSpan w:val="3"/>
          </w:tcPr>
          <w:p w14:paraId="4801F9AA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" w:type="dxa"/>
          </w:tcPr>
          <w:p w14:paraId="0ED3B80A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6B4823D5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D5E" w:rsidRPr="00F40C65" w14:paraId="6E7C2573" w14:textId="77777777" w:rsidTr="006C3F2A">
        <w:tc>
          <w:tcPr>
            <w:tcW w:w="3150" w:type="dxa"/>
          </w:tcPr>
          <w:p w14:paraId="3E4171C7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FB6B60F" w14:textId="77777777" w:rsidR="00F71D5E" w:rsidRPr="00F40C65" w:rsidRDefault="00F71D5E" w:rsidP="006C3F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F734453" w14:textId="77777777" w:rsidR="00F71D5E" w:rsidRPr="00F40C65" w:rsidRDefault="00F71D5E" w:rsidP="006C3F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  <w:tc>
          <w:tcPr>
            <w:tcW w:w="266" w:type="dxa"/>
          </w:tcPr>
          <w:p w14:paraId="14110D21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3170D2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62" w:type="dxa"/>
          </w:tcPr>
          <w:p w14:paraId="1CC20D38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1EA98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211AD7A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B38D626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71D5E" w:rsidRPr="00F40C65" w14:paraId="415DE439" w14:textId="77777777" w:rsidTr="006C3F2A">
        <w:tc>
          <w:tcPr>
            <w:tcW w:w="3150" w:type="dxa"/>
          </w:tcPr>
          <w:p w14:paraId="2BB5AF14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40A674E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E2A21C2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71D5E" w:rsidRPr="00F40C65" w14:paraId="67F8690B" w14:textId="77777777" w:rsidTr="006C3F2A">
        <w:tc>
          <w:tcPr>
            <w:tcW w:w="4050" w:type="dxa"/>
            <w:gridSpan w:val="2"/>
          </w:tcPr>
          <w:p w14:paraId="4A0922E4" w14:textId="751301A0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กำไรขาดทุน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เบ็ดเสร็จ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5B8C69E8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4C7C465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C62BBC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4388AB5B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2296CD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002105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6FFA20C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D5E" w:rsidRPr="00F40C65" w14:paraId="021CA996" w14:textId="77777777" w:rsidTr="006C3F2A">
        <w:tc>
          <w:tcPr>
            <w:tcW w:w="4050" w:type="dxa"/>
            <w:gridSpan w:val="2"/>
          </w:tcPr>
          <w:p w14:paraId="3FE2BE29" w14:textId="2558824B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78A60BB3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51BC5F2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858863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4ECE3600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FA7763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C3058E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AB8E456" w14:textId="77777777" w:rsidR="00F71D5E" w:rsidRPr="00F40C65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D5E" w:rsidRPr="00F40C65" w14:paraId="44B4D445" w14:textId="77777777" w:rsidTr="006C3F2A">
        <w:tc>
          <w:tcPr>
            <w:tcW w:w="4050" w:type="dxa"/>
            <w:gridSpan w:val="2"/>
          </w:tcPr>
          <w:p w14:paraId="20A29A03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FB399D" w14:textId="695861FB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8DE0251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0BC5CC" w14:textId="32F1213D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(14,813)</w:t>
            </w:r>
          </w:p>
        </w:tc>
        <w:tc>
          <w:tcPr>
            <w:tcW w:w="362" w:type="dxa"/>
          </w:tcPr>
          <w:p w14:paraId="76B0245C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6FC3FF" w14:textId="1239FCC6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BF011B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A9A18C3" w14:textId="666D5A8D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(14,813)</w:t>
            </w:r>
          </w:p>
        </w:tc>
      </w:tr>
      <w:tr w:rsidR="00F71D5E" w:rsidRPr="00F40C65" w14:paraId="06222F90" w14:textId="77777777" w:rsidTr="006C3F2A">
        <w:tc>
          <w:tcPr>
            <w:tcW w:w="4050" w:type="dxa"/>
            <w:gridSpan w:val="2"/>
          </w:tcPr>
          <w:p w14:paraId="684041CA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28E3B7" w14:textId="7EB3CEB2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FB4843A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416702" w14:textId="5737BA26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(14,813)</w:t>
            </w:r>
          </w:p>
        </w:tc>
        <w:tc>
          <w:tcPr>
            <w:tcW w:w="362" w:type="dxa"/>
          </w:tcPr>
          <w:p w14:paraId="57198B92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0C43B3" w14:textId="55A30089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8DCD79" w14:textId="77777777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2104B36" w14:textId="5124B765" w:rsidR="00F71D5E" w:rsidRPr="00F40C65" w:rsidRDefault="00F71D5E" w:rsidP="00F7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(14,813)</w:t>
            </w:r>
          </w:p>
        </w:tc>
      </w:tr>
    </w:tbl>
    <w:p w14:paraId="36DAA82B" w14:textId="77777777" w:rsidR="00F71D5E" w:rsidRPr="00F40C65" w:rsidRDefault="00F71D5E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009866" w14:textId="77777777" w:rsidR="0020494D" w:rsidRPr="00F40C65" w:rsidRDefault="0020494D" w:rsidP="00FE35D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70DE2EC" w14:textId="0801C17D" w:rsidR="0020494D" w:rsidRPr="00F40C65" w:rsidRDefault="0074251A" w:rsidP="00644188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551FB2" w:rsidRPr="00F40C65">
        <w:rPr>
          <w:rFonts w:ascii="Angsana New" w:hAnsi="Angsana New"/>
          <w:sz w:val="30"/>
          <w:szCs w:val="30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="00551FB2" w:rsidRPr="00F40C65">
        <w:rPr>
          <w:rFonts w:ascii="Angsana New" w:hAnsi="Angsana New"/>
          <w:sz w:val="30"/>
          <w:szCs w:val="30"/>
        </w:rPr>
        <w:t xml:space="preserve">2541 </w:t>
      </w:r>
      <w:r w:rsidR="00551FB2" w:rsidRPr="00F40C65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1AC77072" w14:textId="77777777" w:rsidR="00551FB2" w:rsidRPr="00F40C65" w:rsidRDefault="00551FB2" w:rsidP="00FE35D4">
      <w:pPr>
        <w:spacing w:line="240" w:lineRule="auto"/>
        <w:ind w:left="540" w:hanging="86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878"/>
        <w:gridCol w:w="1192"/>
        <w:gridCol w:w="180"/>
        <w:gridCol w:w="1170"/>
      </w:tblGrid>
      <w:tr w:rsidR="00FE35D4" w:rsidRPr="00F40C65" w14:paraId="388C8B3F" w14:textId="77777777" w:rsidTr="006D20E4">
        <w:trPr>
          <w:cantSplit/>
          <w:tblHeader/>
        </w:trPr>
        <w:tc>
          <w:tcPr>
            <w:tcW w:w="9180" w:type="dxa"/>
            <w:gridSpan w:val="5"/>
          </w:tcPr>
          <w:p w14:paraId="703190CA" w14:textId="43789940" w:rsidR="00162D9A" w:rsidRPr="00F40C65" w:rsidRDefault="001B67AE" w:rsidP="001B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                                                                                          </w:t>
            </w:r>
            <w:r w:rsidR="00162D9A"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35D4" w:rsidRPr="00F40C65" w14:paraId="57AD2DEB" w14:textId="77777777" w:rsidTr="00CB56B1">
        <w:trPr>
          <w:cantSplit/>
          <w:tblHeader/>
        </w:trPr>
        <w:tc>
          <w:tcPr>
            <w:tcW w:w="5760" w:type="dxa"/>
          </w:tcPr>
          <w:p w14:paraId="02C6BF17" w14:textId="77777777" w:rsidR="00E0108C" w:rsidRPr="00F40C65" w:rsidRDefault="00E0108C" w:rsidP="00FE35D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78" w:type="dxa"/>
          </w:tcPr>
          <w:p w14:paraId="1D9D889C" w14:textId="77777777" w:rsidR="00E0108C" w:rsidRPr="00F40C65" w:rsidRDefault="00E0108C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</w:tcPr>
          <w:p w14:paraId="3F8E8571" w14:textId="1A7D6852" w:rsidR="00E0108C" w:rsidRPr="00F40C65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11012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9A21671" w14:textId="77777777" w:rsidR="00E0108C" w:rsidRPr="00F40C65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43D773" w14:textId="7C10A340" w:rsidR="00E0108C" w:rsidRPr="00F40C65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F40C65">
              <w:rPr>
                <w:rFonts w:ascii="Angsana New" w:hAnsi="Angsana New"/>
                <w:sz w:val="30"/>
                <w:szCs w:val="30"/>
              </w:rPr>
              <w:t>6</w:t>
            </w:r>
            <w:r w:rsidR="00311012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276A4868" w14:textId="77777777" w:rsidTr="00CB56B1">
        <w:trPr>
          <w:cantSplit/>
        </w:trPr>
        <w:tc>
          <w:tcPr>
            <w:tcW w:w="5760" w:type="dxa"/>
          </w:tcPr>
          <w:p w14:paraId="29C773BA" w14:textId="77777777" w:rsidR="000B1ADC" w:rsidRPr="00F40C65" w:rsidRDefault="000B1ADC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8" w:type="dxa"/>
          </w:tcPr>
          <w:p w14:paraId="63AF7ADD" w14:textId="77777777" w:rsidR="000B1ADC" w:rsidRPr="00F40C65" w:rsidRDefault="000B1ADC" w:rsidP="00FE35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42" w:type="dxa"/>
            <w:gridSpan w:val="3"/>
          </w:tcPr>
          <w:p w14:paraId="5E095763" w14:textId="77777777" w:rsidR="000B1ADC" w:rsidRPr="00F40C65" w:rsidRDefault="000B1ADC" w:rsidP="00FE35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94625" w:rsidRPr="00F40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="00D94625"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11012" w:rsidRPr="00F40C65" w14:paraId="0469B16D" w14:textId="77777777" w:rsidTr="00CB56B1">
        <w:trPr>
          <w:cantSplit/>
        </w:trPr>
        <w:tc>
          <w:tcPr>
            <w:tcW w:w="5760" w:type="dxa"/>
          </w:tcPr>
          <w:p w14:paraId="336896A6" w14:textId="77777777" w:rsidR="00311012" w:rsidRPr="00F40C65" w:rsidRDefault="00311012" w:rsidP="0031101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78" w:type="dxa"/>
          </w:tcPr>
          <w:p w14:paraId="4E68221D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BF19B23" w14:textId="33E91DFD" w:rsidR="00311012" w:rsidRPr="00F40C65" w:rsidRDefault="001B67AE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C0C10"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</w:t>
            </w:r>
            <w:r w:rsidRPr="00F40C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C0C10"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093</w:t>
            </w:r>
          </w:p>
        </w:tc>
        <w:tc>
          <w:tcPr>
            <w:tcW w:w="180" w:type="dxa"/>
          </w:tcPr>
          <w:p w14:paraId="4ED95712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2EE20B7" w14:textId="33AA9F29" w:rsidR="00311012" w:rsidRPr="00F40C65" w:rsidRDefault="00311012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63,165</w:t>
            </w:r>
          </w:p>
        </w:tc>
      </w:tr>
      <w:tr w:rsidR="005C0C10" w:rsidRPr="00F40C65" w14:paraId="75EA2D2B" w14:textId="77777777" w:rsidTr="00CB56B1">
        <w:trPr>
          <w:cantSplit/>
        </w:trPr>
        <w:tc>
          <w:tcPr>
            <w:tcW w:w="5760" w:type="dxa"/>
          </w:tcPr>
          <w:p w14:paraId="40BB6480" w14:textId="51219B4B" w:rsidR="005C0C10" w:rsidRPr="00F40C65" w:rsidRDefault="005C0C10" w:rsidP="0031101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เพิ่มขึ้นจากการลงทุนในบริษัทย่อย</w:t>
            </w:r>
          </w:p>
        </w:tc>
        <w:tc>
          <w:tcPr>
            <w:tcW w:w="878" w:type="dxa"/>
          </w:tcPr>
          <w:p w14:paraId="700B596A" w14:textId="77777777" w:rsidR="005C0C10" w:rsidRPr="00F40C65" w:rsidRDefault="005C0C10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E722C51" w14:textId="70A15458" w:rsidR="005C0C10" w:rsidRPr="00F40C65" w:rsidRDefault="005C0C10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,376</w:t>
            </w:r>
          </w:p>
        </w:tc>
        <w:tc>
          <w:tcPr>
            <w:tcW w:w="180" w:type="dxa"/>
          </w:tcPr>
          <w:p w14:paraId="7D1B2685" w14:textId="77777777" w:rsidR="005C0C10" w:rsidRPr="00F40C65" w:rsidRDefault="005C0C10" w:rsidP="0031101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5A1A957" w14:textId="1615A109" w:rsidR="005C0C10" w:rsidRPr="00F40C65" w:rsidRDefault="005C0C10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311012" w:rsidRPr="00F40C65" w14:paraId="577EC67D" w14:textId="77777777" w:rsidTr="00CB56B1">
        <w:trPr>
          <w:cantSplit/>
        </w:trPr>
        <w:tc>
          <w:tcPr>
            <w:tcW w:w="5760" w:type="dxa"/>
          </w:tcPr>
          <w:p w14:paraId="65C844C4" w14:textId="77777777" w:rsidR="00311012" w:rsidRPr="00F40C65" w:rsidRDefault="00311012" w:rsidP="0031101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78" w:type="dxa"/>
          </w:tcPr>
          <w:p w14:paraId="4F02FD71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0C1B855" w14:textId="3BC4DBB6" w:rsidR="00311012" w:rsidRPr="00F40C65" w:rsidRDefault="001B67AE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(1,925)</w:t>
            </w:r>
          </w:p>
        </w:tc>
        <w:tc>
          <w:tcPr>
            <w:tcW w:w="180" w:type="dxa"/>
          </w:tcPr>
          <w:p w14:paraId="62C97E60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21F7C" w14:textId="6B14A6DD" w:rsidR="00311012" w:rsidRPr="00F40C65" w:rsidRDefault="00311012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(969)</w:t>
            </w:r>
          </w:p>
        </w:tc>
      </w:tr>
      <w:tr w:rsidR="00311012" w:rsidRPr="00F40C65" w14:paraId="2DF441E4" w14:textId="77777777" w:rsidTr="00CB56B1">
        <w:trPr>
          <w:cantSplit/>
        </w:trPr>
        <w:tc>
          <w:tcPr>
            <w:tcW w:w="5760" w:type="dxa"/>
          </w:tcPr>
          <w:p w14:paraId="35919F93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รับรู้ในกำไร</w:t>
            </w:r>
            <w:r w:rsidRPr="00F40C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หรือ</w:t>
            </w: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878" w:type="dxa"/>
          </w:tcPr>
          <w:p w14:paraId="2EA38F0A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left" w:pos="731"/>
                <w:tab w:val="decimal" w:pos="1721"/>
              </w:tabs>
              <w:spacing w:line="240" w:lineRule="auto"/>
              <w:ind w:right="2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   </w:t>
            </w:r>
          </w:p>
        </w:tc>
        <w:tc>
          <w:tcPr>
            <w:tcW w:w="1192" w:type="dxa"/>
          </w:tcPr>
          <w:p w14:paraId="53B334CB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FD3880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96D376E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012" w:rsidRPr="00F40C65" w14:paraId="53B51D88" w14:textId="77777777" w:rsidTr="00CB56B1">
        <w:trPr>
          <w:cantSplit/>
        </w:trPr>
        <w:tc>
          <w:tcPr>
            <w:tcW w:w="5760" w:type="dxa"/>
          </w:tcPr>
          <w:p w14:paraId="0E9093E2" w14:textId="77777777" w:rsidR="00311012" w:rsidRPr="00F40C65" w:rsidRDefault="00311012" w:rsidP="00311012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 xml:space="preserve">ต้นทุนบริการปัจจุบัน </w:t>
            </w:r>
          </w:p>
        </w:tc>
        <w:tc>
          <w:tcPr>
            <w:tcW w:w="878" w:type="dxa"/>
          </w:tcPr>
          <w:p w14:paraId="5B860696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2" w:type="dxa"/>
          </w:tcPr>
          <w:p w14:paraId="3FB79F41" w14:textId="58D42279" w:rsidR="00311012" w:rsidRPr="00F40C65" w:rsidRDefault="005C0C10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6,380</w:t>
            </w:r>
          </w:p>
        </w:tc>
        <w:tc>
          <w:tcPr>
            <w:tcW w:w="180" w:type="dxa"/>
          </w:tcPr>
          <w:p w14:paraId="026556A3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B94C69" w14:textId="7E5B11B0" w:rsidR="00311012" w:rsidRPr="00F40C65" w:rsidRDefault="00311012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5,485</w:t>
            </w:r>
          </w:p>
        </w:tc>
      </w:tr>
      <w:tr w:rsidR="00311012" w:rsidRPr="00F40C65" w14:paraId="7B92B69E" w14:textId="77777777" w:rsidTr="00CB56B1">
        <w:trPr>
          <w:cantSplit/>
        </w:trPr>
        <w:tc>
          <w:tcPr>
            <w:tcW w:w="5760" w:type="dxa"/>
          </w:tcPr>
          <w:p w14:paraId="663ABC84" w14:textId="77777777" w:rsidR="00311012" w:rsidRPr="00F40C65" w:rsidRDefault="00311012" w:rsidP="00311012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878" w:type="dxa"/>
          </w:tcPr>
          <w:p w14:paraId="765F07DD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6BDA96A" w14:textId="4933569F" w:rsidR="00311012" w:rsidRPr="00F40C65" w:rsidRDefault="001B67AE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519125D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E23EDE" w14:textId="722BBE8C" w:rsidR="00311012" w:rsidRPr="00F40C65" w:rsidRDefault="00311012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11012" w:rsidRPr="00F40C65" w14:paraId="4D594DD5" w14:textId="77777777" w:rsidTr="004123F7">
        <w:trPr>
          <w:cantSplit/>
        </w:trPr>
        <w:tc>
          <w:tcPr>
            <w:tcW w:w="5760" w:type="dxa"/>
          </w:tcPr>
          <w:p w14:paraId="4674C1C9" w14:textId="77777777" w:rsidR="00311012" w:rsidRPr="00F40C65" w:rsidRDefault="00311012" w:rsidP="00311012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78" w:type="dxa"/>
          </w:tcPr>
          <w:p w14:paraId="083B1590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14:paraId="5DB6EB1C" w14:textId="226B393C" w:rsidR="00311012" w:rsidRPr="00F40C65" w:rsidRDefault="001B67AE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1,385</w:t>
            </w:r>
          </w:p>
        </w:tc>
        <w:tc>
          <w:tcPr>
            <w:tcW w:w="180" w:type="dxa"/>
          </w:tcPr>
          <w:p w14:paraId="4D667B0C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14:paraId="6F8B4815" w14:textId="318FC86C" w:rsidR="00311012" w:rsidRPr="00F40C65" w:rsidRDefault="00311012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1,225</w:t>
            </w:r>
          </w:p>
        </w:tc>
      </w:tr>
      <w:tr w:rsidR="00311012" w:rsidRPr="00F40C65" w14:paraId="4370955C" w14:textId="77777777" w:rsidTr="005C0C10">
        <w:trPr>
          <w:cantSplit/>
        </w:trPr>
        <w:tc>
          <w:tcPr>
            <w:tcW w:w="5760" w:type="dxa"/>
          </w:tcPr>
          <w:p w14:paraId="760BB61F" w14:textId="77777777" w:rsidR="00311012" w:rsidRPr="00F40C65" w:rsidRDefault="00311012" w:rsidP="0031101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878" w:type="dxa"/>
          </w:tcPr>
          <w:p w14:paraId="3A56C9FC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14:paraId="2E8F92CD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FF9C89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14:paraId="6D251A58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012" w:rsidRPr="00F40C65" w14:paraId="5F964421" w14:textId="77777777" w:rsidTr="005C0C10">
        <w:trPr>
          <w:cantSplit/>
        </w:trPr>
        <w:tc>
          <w:tcPr>
            <w:tcW w:w="5760" w:type="dxa"/>
          </w:tcPr>
          <w:p w14:paraId="511EB9C5" w14:textId="77777777" w:rsidR="00311012" w:rsidRPr="00F40C65" w:rsidRDefault="00311012" w:rsidP="0031101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กำไร) ขาดทุนจากการประมาณการตามหลักคณิตศาสตร์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878" w:type="dxa"/>
          </w:tcPr>
          <w:p w14:paraId="22C9A21F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C5D33CA" w14:textId="067F8825" w:rsidR="00311012" w:rsidRPr="00F40C65" w:rsidRDefault="001B67AE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988C86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FFFFFF"/>
              <w:bottom w:val="single" w:sz="4" w:space="0" w:color="auto"/>
            </w:tcBorders>
          </w:tcPr>
          <w:p w14:paraId="0D53B6BE" w14:textId="0B44A5AD" w:rsidR="00311012" w:rsidRPr="00F40C65" w:rsidRDefault="00311012" w:rsidP="00EC7E0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111" w:right="14" w:firstLine="28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(14,813)</w:t>
            </w:r>
          </w:p>
        </w:tc>
      </w:tr>
      <w:tr w:rsidR="00311012" w:rsidRPr="00F40C65" w14:paraId="74AA416E" w14:textId="77777777" w:rsidTr="00B651A4">
        <w:trPr>
          <w:cantSplit/>
        </w:trPr>
        <w:tc>
          <w:tcPr>
            <w:tcW w:w="5760" w:type="dxa"/>
          </w:tcPr>
          <w:p w14:paraId="22C08D2B" w14:textId="4063F0B7" w:rsidR="00311012" w:rsidRPr="00F40C65" w:rsidRDefault="00311012" w:rsidP="0031101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4FF462AB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6D7A0EDD" w14:textId="03CA3971" w:rsidR="00311012" w:rsidRPr="00F40C65" w:rsidRDefault="00EC7E03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62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,309</w:t>
            </w:r>
          </w:p>
        </w:tc>
        <w:tc>
          <w:tcPr>
            <w:tcW w:w="180" w:type="dxa"/>
          </w:tcPr>
          <w:p w14:paraId="7E991ED4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FFFFFF"/>
            </w:tcBorders>
          </w:tcPr>
          <w:p w14:paraId="5340B69B" w14:textId="09569DFD" w:rsidR="00311012" w:rsidRPr="00F40C65" w:rsidRDefault="00EC7E03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54,093</w:t>
            </w:r>
          </w:p>
        </w:tc>
      </w:tr>
      <w:tr w:rsidR="00B651A4" w:rsidRPr="00F40C65" w14:paraId="790BA44C" w14:textId="77777777" w:rsidTr="00B651A4">
        <w:trPr>
          <w:cantSplit/>
        </w:trPr>
        <w:tc>
          <w:tcPr>
            <w:tcW w:w="5760" w:type="dxa"/>
          </w:tcPr>
          <w:p w14:paraId="3A50E0D8" w14:textId="1830C2DD" w:rsidR="00B651A4" w:rsidRPr="00F40C65" w:rsidRDefault="00B651A4" w:rsidP="0031101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ผลประโยชน์พนักงานค้างจ่าย </w:t>
            </w:r>
          </w:p>
        </w:tc>
        <w:tc>
          <w:tcPr>
            <w:tcW w:w="878" w:type="dxa"/>
          </w:tcPr>
          <w:p w14:paraId="4BCE8A85" w14:textId="77777777" w:rsidR="00B651A4" w:rsidRPr="00F40C65" w:rsidRDefault="00B651A4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4DA4F82B" w14:textId="02733123" w:rsidR="00B651A4" w:rsidRPr="00F40C65" w:rsidRDefault="00B651A4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,683</w:t>
            </w:r>
          </w:p>
        </w:tc>
        <w:tc>
          <w:tcPr>
            <w:tcW w:w="180" w:type="dxa"/>
          </w:tcPr>
          <w:p w14:paraId="4CD15A05" w14:textId="77777777" w:rsidR="00B651A4" w:rsidRPr="00F40C65" w:rsidRDefault="00B651A4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FFFFFF"/>
              <w:bottom w:val="single" w:sz="4" w:space="0" w:color="auto"/>
            </w:tcBorders>
          </w:tcPr>
          <w:p w14:paraId="167747D6" w14:textId="74137794" w:rsidR="00B651A4" w:rsidRPr="00F40C65" w:rsidRDefault="00B651A4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012" w:rsidRPr="00F40C65" w14:paraId="50B99C34" w14:textId="77777777" w:rsidTr="00B651A4">
        <w:trPr>
          <w:cantSplit/>
        </w:trPr>
        <w:tc>
          <w:tcPr>
            <w:tcW w:w="5760" w:type="dxa"/>
          </w:tcPr>
          <w:p w14:paraId="429D1318" w14:textId="4D649CA2" w:rsidR="00311012" w:rsidRPr="00F40C65" w:rsidRDefault="00EC7E03" w:rsidP="0031101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="005C0C10" w:rsidRPr="00F40C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="005C0C10" w:rsidRPr="00F40C6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878" w:type="dxa"/>
          </w:tcPr>
          <w:p w14:paraId="1EF25C8F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2D58F72" w14:textId="5BCB21A8" w:rsidR="00311012" w:rsidRPr="00F40C65" w:rsidRDefault="00B651A4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EC7E03" w:rsidRPr="00F40C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40C65">
              <w:rPr>
                <w:rFonts w:ascii="Angsana New" w:hAnsi="Angsana New" w:cs="Angsana New"/>
                <w:sz w:val="30"/>
                <w:szCs w:val="30"/>
              </w:rPr>
              <w:t>750</w:t>
            </w:r>
          </w:p>
        </w:tc>
        <w:tc>
          <w:tcPr>
            <w:tcW w:w="180" w:type="dxa"/>
          </w:tcPr>
          <w:p w14:paraId="65ECFCC7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FFFFFF"/>
              <w:bottom w:val="single" w:sz="4" w:space="0" w:color="auto"/>
            </w:tcBorders>
          </w:tcPr>
          <w:p w14:paraId="4FAA3B81" w14:textId="12BC5CF1" w:rsidR="00311012" w:rsidRPr="00F40C65" w:rsidRDefault="00B651A4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11012" w:rsidRPr="00F40C65" w14:paraId="4E4C53EB" w14:textId="77777777" w:rsidTr="00B651A4">
        <w:trPr>
          <w:cantSplit/>
        </w:trPr>
        <w:tc>
          <w:tcPr>
            <w:tcW w:w="5760" w:type="dxa"/>
          </w:tcPr>
          <w:p w14:paraId="183BFE15" w14:textId="77777777" w:rsidR="00311012" w:rsidRPr="00F40C65" w:rsidRDefault="00311012" w:rsidP="00311012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8" w:type="dxa"/>
          </w:tcPr>
          <w:p w14:paraId="508F2194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1E07FC37" w14:textId="1B1E4A42" w:rsidR="00311012" w:rsidRPr="00F40C65" w:rsidRDefault="00B651A4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  <w:r w:rsidR="001B67AE" w:rsidRPr="00F40C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180" w:type="dxa"/>
            <w:tcBorders>
              <w:bottom w:val="nil"/>
            </w:tcBorders>
          </w:tcPr>
          <w:p w14:paraId="33638E77" w14:textId="77777777" w:rsidR="00311012" w:rsidRPr="00F40C65" w:rsidRDefault="00311012" w:rsidP="00311012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5D45D2" w14:textId="2B0AB022" w:rsidR="00311012" w:rsidRPr="00F40C65" w:rsidRDefault="00311012" w:rsidP="0031101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54,093</w:t>
            </w:r>
          </w:p>
        </w:tc>
      </w:tr>
    </w:tbl>
    <w:p w14:paraId="613C34E9" w14:textId="77777777" w:rsidR="00626215" w:rsidRPr="00F40C65" w:rsidRDefault="0062621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/>
          <w:b/>
          <w:bCs/>
          <w:sz w:val="30"/>
          <w:szCs w:val="30"/>
        </w:rPr>
      </w:pPr>
    </w:p>
    <w:tbl>
      <w:tblPr>
        <w:tblW w:w="9788" w:type="dxa"/>
        <w:tblInd w:w="-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8"/>
        <w:gridCol w:w="5760"/>
        <w:gridCol w:w="878"/>
        <w:gridCol w:w="1192"/>
        <w:gridCol w:w="180"/>
        <w:gridCol w:w="1170"/>
      </w:tblGrid>
      <w:tr w:rsidR="001B67AE" w:rsidRPr="00F40C65" w14:paraId="1B6440E0" w14:textId="77777777" w:rsidTr="00704F0A">
        <w:trPr>
          <w:gridBefore w:val="1"/>
          <w:wBefore w:w="608" w:type="dxa"/>
          <w:cantSplit/>
          <w:tblHeader/>
        </w:trPr>
        <w:tc>
          <w:tcPr>
            <w:tcW w:w="9180" w:type="dxa"/>
            <w:gridSpan w:val="5"/>
          </w:tcPr>
          <w:p w14:paraId="0C43AD83" w14:textId="758077AF" w:rsidR="001B67AE" w:rsidRPr="00F40C65" w:rsidRDefault="001B67A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67AE" w:rsidRPr="00F40C65" w14:paraId="6636BEAC" w14:textId="77777777" w:rsidTr="00704F0A">
        <w:trPr>
          <w:gridBefore w:val="1"/>
          <w:wBefore w:w="608" w:type="dxa"/>
          <w:cantSplit/>
          <w:tblHeader/>
        </w:trPr>
        <w:tc>
          <w:tcPr>
            <w:tcW w:w="5760" w:type="dxa"/>
          </w:tcPr>
          <w:p w14:paraId="70199362" w14:textId="77777777" w:rsidR="001B67AE" w:rsidRPr="00F40C65" w:rsidRDefault="001B67AE" w:rsidP="006C3F2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78" w:type="dxa"/>
          </w:tcPr>
          <w:p w14:paraId="203817C8" w14:textId="77777777" w:rsidR="001B67AE" w:rsidRPr="00F40C65" w:rsidRDefault="001B67AE" w:rsidP="006C3F2A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</w:tcPr>
          <w:p w14:paraId="22F50CD4" w14:textId="77777777" w:rsidR="001B67AE" w:rsidRPr="00F40C65" w:rsidRDefault="001B67A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DF9EB32" w14:textId="77777777" w:rsidR="001B67AE" w:rsidRPr="00F40C65" w:rsidRDefault="001B67A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0B042" w14:textId="77777777" w:rsidR="001B67AE" w:rsidRPr="00F40C65" w:rsidRDefault="001B67A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B67AE" w:rsidRPr="00F40C65" w14:paraId="20E4975A" w14:textId="77777777" w:rsidTr="00704F0A">
        <w:trPr>
          <w:gridBefore w:val="1"/>
          <w:wBefore w:w="608" w:type="dxa"/>
          <w:cantSplit/>
        </w:trPr>
        <w:tc>
          <w:tcPr>
            <w:tcW w:w="5760" w:type="dxa"/>
          </w:tcPr>
          <w:p w14:paraId="5D3DBF7F" w14:textId="77777777" w:rsidR="001B67AE" w:rsidRPr="00F40C65" w:rsidRDefault="001B67AE" w:rsidP="006C3F2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8" w:type="dxa"/>
          </w:tcPr>
          <w:p w14:paraId="24E8645F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42" w:type="dxa"/>
            <w:gridSpan w:val="3"/>
          </w:tcPr>
          <w:p w14:paraId="025F664F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40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B67AE" w:rsidRPr="00F40C65" w14:paraId="3575C96D" w14:textId="77777777" w:rsidTr="00704F0A">
        <w:trPr>
          <w:gridBefore w:val="1"/>
          <w:wBefore w:w="608" w:type="dxa"/>
          <w:cantSplit/>
        </w:trPr>
        <w:tc>
          <w:tcPr>
            <w:tcW w:w="5760" w:type="dxa"/>
          </w:tcPr>
          <w:p w14:paraId="7C8F2971" w14:textId="77777777" w:rsidR="001B67AE" w:rsidRPr="00F40C65" w:rsidRDefault="001B67AE" w:rsidP="006C3F2A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78" w:type="dxa"/>
          </w:tcPr>
          <w:p w14:paraId="1B35CB6A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9C9629E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54,093</w:t>
            </w:r>
          </w:p>
        </w:tc>
        <w:tc>
          <w:tcPr>
            <w:tcW w:w="180" w:type="dxa"/>
          </w:tcPr>
          <w:p w14:paraId="3DD941AF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2B99AD5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63,165</w:t>
            </w:r>
          </w:p>
        </w:tc>
      </w:tr>
      <w:tr w:rsidR="001B67AE" w:rsidRPr="00F40C65" w14:paraId="6C6ACEAE" w14:textId="77777777" w:rsidTr="00704F0A">
        <w:trPr>
          <w:gridBefore w:val="1"/>
          <w:wBefore w:w="608" w:type="dxa"/>
          <w:cantSplit/>
        </w:trPr>
        <w:tc>
          <w:tcPr>
            <w:tcW w:w="5760" w:type="dxa"/>
          </w:tcPr>
          <w:p w14:paraId="02BD3198" w14:textId="77777777" w:rsidR="001B67AE" w:rsidRPr="00F40C65" w:rsidRDefault="001B67AE" w:rsidP="006C3F2A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78" w:type="dxa"/>
          </w:tcPr>
          <w:p w14:paraId="2F244346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D35B0F9" w14:textId="0A4B1C3C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(1,5</w:t>
            </w:r>
            <w:r w:rsidR="007029DA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44)</w:t>
            </w:r>
          </w:p>
        </w:tc>
        <w:tc>
          <w:tcPr>
            <w:tcW w:w="180" w:type="dxa"/>
          </w:tcPr>
          <w:p w14:paraId="2FD2F116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77AE69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(969)</w:t>
            </w:r>
          </w:p>
        </w:tc>
      </w:tr>
      <w:tr w:rsidR="001B67AE" w:rsidRPr="00F40C65" w14:paraId="0AA33BF0" w14:textId="77777777" w:rsidTr="00704F0A">
        <w:trPr>
          <w:gridBefore w:val="1"/>
          <w:wBefore w:w="608" w:type="dxa"/>
          <w:cantSplit/>
        </w:trPr>
        <w:tc>
          <w:tcPr>
            <w:tcW w:w="5760" w:type="dxa"/>
          </w:tcPr>
          <w:p w14:paraId="5887CF90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รับรู้ในกำไร</w:t>
            </w:r>
            <w:r w:rsidRPr="00F40C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หรือ</w:t>
            </w: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878" w:type="dxa"/>
          </w:tcPr>
          <w:p w14:paraId="6D32A5F2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left" w:pos="731"/>
                <w:tab w:val="decimal" w:pos="1721"/>
              </w:tabs>
              <w:spacing w:line="240" w:lineRule="auto"/>
              <w:ind w:right="2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   </w:t>
            </w:r>
          </w:p>
        </w:tc>
        <w:tc>
          <w:tcPr>
            <w:tcW w:w="1192" w:type="dxa"/>
          </w:tcPr>
          <w:p w14:paraId="4B151E90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4258A7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04FA616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67AE" w:rsidRPr="00F40C65" w14:paraId="2B4E6AD0" w14:textId="77777777" w:rsidTr="00704F0A">
        <w:trPr>
          <w:gridBefore w:val="1"/>
          <w:wBefore w:w="608" w:type="dxa"/>
          <w:cantSplit/>
        </w:trPr>
        <w:tc>
          <w:tcPr>
            <w:tcW w:w="5760" w:type="dxa"/>
          </w:tcPr>
          <w:p w14:paraId="333F2488" w14:textId="77777777" w:rsidR="001B67AE" w:rsidRPr="00F40C65" w:rsidRDefault="001B67AE" w:rsidP="006C3F2A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ต้นทุนบริการปัจจุบัน </w:t>
            </w:r>
          </w:p>
        </w:tc>
        <w:tc>
          <w:tcPr>
            <w:tcW w:w="878" w:type="dxa"/>
          </w:tcPr>
          <w:p w14:paraId="18693C0F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831BAB2" w14:textId="437B4AF9" w:rsidR="001B67AE" w:rsidRPr="00F40C65" w:rsidRDefault="007029DA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6,145</w:t>
            </w:r>
          </w:p>
        </w:tc>
        <w:tc>
          <w:tcPr>
            <w:tcW w:w="180" w:type="dxa"/>
          </w:tcPr>
          <w:p w14:paraId="46D3F314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210F22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5,485</w:t>
            </w:r>
          </w:p>
        </w:tc>
      </w:tr>
      <w:tr w:rsidR="001B67AE" w:rsidRPr="00F40C65" w14:paraId="34826F82" w14:textId="77777777" w:rsidTr="00704F0A">
        <w:trPr>
          <w:gridBefore w:val="1"/>
          <w:wBefore w:w="608" w:type="dxa"/>
          <w:cantSplit/>
        </w:trPr>
        <w:tc>
          <w:tcPr>
            <w:tcW w:w="5760" w:type="dxa"/>
          </w:tcPr>
          <w:p w14:paraId="7A6470C5" w14:textId="77777777" w:rsidR="001B67AE" w:rsidRPr="00F40C65" w:rsidRDefault="001B67AE" w:rsidP="006C3F2A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878" w:type="dxa"/>
          </w:tcPr>
          <w:p w14:paraId="7A473325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881FCC4" w14:textId="6BF80E8B" w:rsidR="001B67AE" w:rsidRPr="00F40C65" w:rsidRDefault="007029DA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DCABB73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861938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1B67AE" w:rsidRPr="00F40C65" w14:paraId="60985520" w14:textId="77777777" w:rsidTr="00704F0A">
        <w:trPr>
          <w:gridBefore w:val="1"/>
          <w:wBefore w:w="608" w:type="dxa"/>
          <w:cantSplit/>
        </w:trPr>
        <w:tc>
          <w:tcPr>
            <w:tcW w:w="5760" w:type="dxa"/>
          </w:tcPr>
          <w:p w14:paraId="0AFC92F0" w14:textId="77777777" w:rsidR="001B67AE" w:rsidRPr="00F40C65" w:rsidRDefault="001B67AE" w:rsidP="006C3F2A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78" w:type="dxa"/>
          </w:tcPr>
          <w:p w14:paraId="169DCA52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14:paraId="3E676A0E" w14:textId="1EAAFE8F" w:rsidR="001B67AE" w:rsidRPr="00F40C65" w:rsidRDefault="007029DA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1,383</w:t>
            </w:r>
          </w:p>
        </w:tc>
        <w:tc>
          <w:tcPr>
            <w:tcW w:w="180" w:type="dxa"/>
          </w:tcPr>
          <w:p w14:paraId="205C72C1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14:paraId="15AB1D86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1,225</w:t>
            </w:r>
          </w:p>
        </w:tc>
      </w:tr>
      <w:tr w:rsidR="001B67AE" w:rsidRPr="00F40C65" w14:paraId="61B73D56" w14:textId="77777777" w:rsidTr="00704F0A">
        <w:trPr>
          <w:gridBefore w:val="1"/>
          <w:wBefore w:w="608" w:type="dxa"/>
          <w:cantSplit/>
        </w:trPr>
        <w:tc>
          <w:tcPr>
            <w:tcW w:w="5760" w:type="dxa"/>
          </w:tcPr>
          <w:p w14:paraId="4F069659" w14:textId="77777777" w:rsidR="001B67AE" w:rsidRPr="00F40C65" w:rsidRDefault="001B67AE" w:rsidP="006C3F2A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878" w:type="dxa"/>
          </w:tcPr>
          <w:p w14:paraId="4AC2B97C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14:paraId="2B52AC21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A23EEA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14:paraId="74545113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4F0A" w:rsidRPr="00F40C65" w14:paraId="3D9E8CAB" w14:textId="77777777" w:rsidTr="00704F0A">
        <w:trPr>
          <w:cantSplit/>
        </w:trPr>
        <w:tc>
          <w:tcPr>
            <w:tcW w:w="6368" w:type="dxa"/>
            <w:gridSpan w:val="2"/>
          </w:tcPr>
          <w:p w14:paraId="0B5DC5BE" w14:textId="307B3EF6" w:rsidR="00704F0A" w:rsidRPr="00F40C65" w:rsidRDefault="00704F0A" w:rsidP="00704F0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กำไร) ขาดทุนจากการประมาณการตามหลักคณิตศาสตร์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878" w:type="dxa"/>
          </w:tcPr>
          <w:p w14:paraId="2777C418" w14:textId="77777777" w:rsidR="00704F0A" w:rsidRPr="00F40C65" w:rsidRDefault="00704F0A" w:rsidP="00B9652C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38AA9DCB" w14:textId="77777777" w:rsidR="00704F0A" w:rsidRPr="00F40C65" w:rsidRDefault="00704F0A" w:rsidP="00B9652C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4743CC2" w14:textId="77777777" w:rsidR="00704F0A" w:rsidRPr="00F40C65" w:rsidRDefault="00704F0A" w:rsidP="00B9652C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FFFFFF"/>
              <w:bottom w:val="single" w:sz="4" w:space="0" w:color="auto"/>
            </w:tcBorders>
          </w:tcPr>
          <w:p w14:paraId="7A4B80F1" w14:textId="77777777" w:rsidR="00704F0A" w:rsidRPr="00F40C65" w:rsidRDefault="00704F0A" w:rsidP="00B9652C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111" w:right="14" w:firstLine="28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(14,813)</w:t>
            </w:r>
          </w:p>
        </w:tc>
      </w:tr>
      <w:tr w:rsidR="00704F0A" w:rsidRPr="00F40C65" w14:paraId="7BAD5FC8" w14:textId="77777777" w:rsidTr="00D20863">
        <w:trPr>
          <w:cantSplit/>
        </w:trPr>
        <w:tc>
          <w:tcPr>
            <w:tcW w:w="6368" w:type="dxa"/>
            <w:gridSpan w:val="2"/>
          </w:tcPr>
          <w:p w14:paraId="0687645A" w14:textId="77777777" w:rsidR="00704F0A" w:rsidRPr="00F40C65" w:rsidRDefault="00704F0A" w:rsidP="00B9652C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13217736" w14:textId="77777777" w:rsidR="00704F0A" w:rsidRPr="00F40C65" w:rsidRDefault="00704F0A" w:rsidP="00B9652C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05E71409" w14:textId="25DD778E" w:rsidR="00704F0A" w:rsidRPr="00F40C65" w:rsidRDefault="00704F0A" w:rsidP="00B9652C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,077</w:t>
            </w:r>
          </w:p>
        </w:tc>
        <w:tc>
          <w:tcPr>
            <w:tcW w:w="180" w:type="dxa"/>
          </w:tcPr>
          <w:p w14:paraId="0CF84057" w14:textId="77777777" w:rsidR="00704F0A" w:rsidRPr="00F40C65" w:rsidRDefault="00704F0A" w:rsidP="00B9652C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FFFFFF"/>
            </w:tcBorders>
          </w:tcPr>
          <w:p w14:paraId="2AC8FD62" w14:textId="77777777" w:rsidR="00704F0A" w:rsidRPr="00F40C65" w:rsidRDefault="00704F0A" w:rsidP="00B9652C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54,093</w:t>
            </w:r>
          </w:p>
        </w:tc>
      </w:tr>
      <w:tr w:rsidR="00D20863" w:rsidRPr="00F40C65" w14:paraId="0DE2943C" w14:textId="77777777" w:rsidTr="00D20863">
        <w:trPr>
          <w:cantSplit/>
        </w:trPr>
        <w:tc>
          <w:tcPr>
            <w:tcW w:w="6368" w:type="dxa"/>
            <w:gridSpan w:val="2"/>
          </w:tcPr>
          <w:p w14:paraId="01E6830A" w14:textId="3648CBDA" w:rsidR="00D20863" w:rsidRPr="00F40C65" w:rsidRDefault="00D20863" w:rsidP="00B9652C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878" w:type="dxa"/>
          </w:tcPr>
          <w:p w14:paraId="033DCF35" w14:textId="77777777" w:rsidR="00D20863" w:rsidRPr="00F40C65" w:rsidRDefault="00D20863" w:rsidP="00B9652C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7542DD0D" w14:textId="58D30DD8" w:rsidR="00D20863" w:rsidRPr="00F40C65" w:rsidRDefault="00D20863" w:rsidP="00B9652C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,683</w:t>
            </w:r>
          </w:p>
        </w:tc>
        <w:tc>
          <w:tcPr>
            <w:tcW w:w="180" w:type="dxa"/>
          </w:tcPr>
          <w:p w14:paraId="2127206C" w14:textId="77777777" w:rsidR="00D20863" w:rsidRPr="00F40C65" w:rsidRDefault="00D20863" w:rsidP="00B9652C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FFFFFF"/>
              <w:bottom w:val="single" w:sz="4" w:space="0" w:color="auto"/>
            </w:tcBorders>
          </w:tcPr>
          <w:p w14:paraId="7513A660" w14:textId="27775EDB" w:rsidR="00D20863" w:rsidRPr="00F40C65" w:rsidRDefault="00D20863" w:rsidP="00B9652C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04F0A" w:rsidRPr="00F40C65" w14:paraId="7CE5F656" w14:textId="77777777" w:rsidTr="00D20863">
        <w:trPr>
          <w:cantSplit/>
        </w:trPr>
        <w:tc>
          <w:tcPr>
            <w:tcW w:w="6368" w:type="dxa"/>
            <w:gridSpan w:val="2"/>
          </w:tcPr>
          <w:p w14:paraId="45406AED" w14:textId="44ECB9C3" w:rsidR="00704F0A" w:rsidRPr="00F40C65" w:rsidRDefault="00704F0A" w:rsidP="00B9652C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F40C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878" w:type="dxa"/>
          </w:tcPr>
          <w:p w14:paraId="5352D5E5" w14:textId="77777777" w:rsidR="00704F0A" w:rsidRPr="00F40C65" w:rsidRDefault="00704F0A" w:rsidP="00B9652C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BE49D31" w14:textId="2863FC34" w:rsidR="00704F0A" w:rsidRPr="00F40C65" w:rsidRDefault="00D20863" w:rsidP="00B9652C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</w:rPr>
              <w:t>17,750</w:t>
            </w:r>
          </w:p>
        </w:tc>
        <w:tc>
          <w:tcPr>
            <w:tcW w:w="180" w:type="dxa"/>
          </w:tcPr>
          <w:p w14:paraId="7C6F22F6" w14:textId="77777777" w:rsidR="00704F0A" w:rsidRPr="00F40C65" w:rsidRDefault="00704F0A" w:rsidP="00B9652C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FFFFFF"/>
              <w:bottom w:val="single" w:sz="4" w:space="0" w:color="auto"/>
            </w:tcBorders>
          </w:tcPr>
          <w:p w14:paraId="4E9D201E" w14:textId="002BB2CF" w:rsidR="00704F0A" w:rsidRPr="00F40C65" w:rsidRDefault="00D20863" w:rsidP="00B9652C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04F0A" w:rsidRPr="00F40C65" w14:paraId="393C8C80" w14:textId="77777777" w:rsidTr="00704F0A">
        <w:trPr>
          <w:cantSplit/>
        </w:trPr>
        <w:tc>
          <w:tcPr>
            <w:tcW w:w="6368" w:type="dxa"/>
            <w:gridSpan w:val="2"/>
          </w:tcPr>
          <w:p w14:paraId="1D284079" w14:textId="31828CB9" w:rsidR="00704F0A" w:rsidRPr="00F40C65" w:rsidRDefault="00704F0A" w:rsidP="00B9652C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8" w:type="dxa"/>
          </w:tcPr>
          <w:p w14:paraId="2C3E25EB" w14:textId="77777777" w:rsidR="00704F0A" w:rsidRPr="00F40C65" w:rsidRDefault="00704F0A" w:rsidP="00B9652C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6741788B" w14:textId="5CD4F836" w:rsidR="00704F0A" w:rsidRPr="00F40C65" w:rsidRDefault="00D20863" w:rsidP="00B9652C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 w:rsidR="00704F0A" w:rsidRPr="00F40C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180" w:type="dxa"/>
            <w:tcBorders>
              <w:bottom w:val="nil"/>
            </w:tcBorders>
          </w:tcPr>
          <w:p w14:paraId="55BA53F9" w14:textId="77777777" w:rsidR="00704F0A" w:rsidRPr="00F40C65" w:rsidRDefault="00704F0A" w:rsidP="00B9652C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344B60" w14:textId="77777777" w:rsidR="00704F0A" w:rsidRPr="00F40C65" w:rsidRDefault="00704F0A" w:rsidP="00B9652C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54,093</w:t>
            </w:r>
          </w:p>
        </w:tc>
      </w:tr>
      <w:tr w:rsidR="001B67AE" w:rsidRPr="00F40C65" w14:paraId="600684B2" w14:textId="77777777" w:rsidTr="00704F0A">
        <w:trPr>
          <w:gridBefore w:val="1"/>
          <w:wBefore w:w="608" w:type="dxa"/>
          <w:cantSplit/>
        </w:trPr>
        <w:tc>
          <w:tcPr>
            <w:tcW w:w="5760" w:type="dxa"/>
          </w:tcPr>
          <w:p w14:paraId="4DB8FAC3" w14:textId="7E054F00" w:rsidR="001B67AE" w:rsidRPr="00F40C65" w:rsidRDefault="001B67AE" w:rsidP="006C3F2A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4C78E19B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14:paraId="5473DE2F" w14:textId="32158112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1F99F8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14:paraId="6362CAAF" w14:textId="785D65C0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67AE" w:rsidRPr="00F40C65" w14:paraId="5BC20F4F" w14:textId="77777777" w:rsidTr="00704F0A">
        <w:trPr>
          <w:gridBefore w:val="1"/>
          <w:wBefore w:w="608" w:type="dxa"/>
          <w:cantSplit/>
        </w:trPr>
        <w:tc>
          <w:tcPr>
            <w:tcW w:w="5760" w:type="dxa"/>
          </w:tcPr>
          <w:p w14:paraId="751D9ACB" w14:textId="2A8D244C" w:rsidR="001B67AE" w:rsidRPr="00F40C65" w:rsidRDefault="001B67AE" w:rsidP="006C3F2A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0BC860CD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2136401D" w14:textId="2E631799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464F62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603AF1" w14:textId="0A4FB1C2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67AE" w:rsidRPr="00F40C65" w14:paraId="55C27F36" w14:textId="77777777" w:rsidTr="00704F0A">
        <w:trPr>
          <w:gridBefore w:val="1"/>
          <w:wBefore w:w="608" w:type="dxa"/>
          <w:cantSplit/>
        </w:trPr>
        <w:tc>
          <w:tcPr>
            <w:tcW w:w="5760" w:type="dxa"/>
          </w:tcPr>
          <w:p w14:paraId="3ED228C9" w14:textId="2F4B1CC8" w:rsidR="001B67AE" w:rsidRPr="00F40C65" w:rsidRDefault="001B67AE" w:rsidP="006C3F2A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1F736DC1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2A464A93" w14:textId="0082A6F1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A7AB7D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6ABC30" w14:textId="03B637AD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4F0A" w:rsidRPr="00F40C65" w14:paraId="20CE5082" w14:textId="77777777" w:rsidTr="00704F0A">
        <w:trPr>
          <w:gridBefore w:val="1"/>
          <w:wBefore w:w="608" w:type="dxa"/>
          <w:cantSplit/>
        </w:trPr>
        <w:tc>
          <w:tcPr>
            <w:tcW w:w="5760" w:type="dxa"/>
          </w:tcPr>
          <w:p w14:paraId="21972B89" w14:textId="786F24E9" w:rsidR="00704F0A" w:rsidRPr="00F40C65" w:rsidRDefault="00704F0A" w:rsidP="006C3F2A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3F6DF658" w14:textId="77777777" w:rsidR="00704F0A" w:rsidRPr="00F40C65" w:rsidRDefault="00704F0A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7890640F" w14:textId="4AB0B727" w:rsidR="00704F0A" w:rsidRPr="00F40C65" w:rsidRDefault="00704F0A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5B8856" w14:textId="77777777" w:rsidR="00704F0A" w:rsidRPr="00F40C65" w:rsidRDefault="00704F0A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8A32DF" w14:textId="6F9BE518" w:rsidR="00704F0A" w:rsidRPr="00F40C65" w:rsidRDefault="00704F0A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AC8E0C8" w14:textId="77777777" w:rsidR="00704F0A" w:rsidRPr="00F40C65" w:rsidRDefault="00704F0A" w:rsidP="00D20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b/>
          <w:bCs/>
          <w:sz w:val="30"/>
          <w:szCs w:val="30"/>
        </w:rPr>
      </w:pPr>
    </w:p>
    <w:p w14:paraId="5DC6C6FA" w14:textId="77777777" w:rsidR="00551FB2" w:rsidRPr="00F40C65" w:rsidRDefault="00551FB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F40C6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ข้อสมมติในการประมาณการตามหลักคณิตศาสตร์ประกันภัย </w:t>
      </w:r>
    </w:p>
    <w:p w14:paraId="2DCC5A16" w14:textId="77777777" w:rsidR="00551FB2" w:rsidRPr="00F40C65" w:rsidRDefault="00551FB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</w:rPr>
      </w:pPr>
    </w:p>
    <w:p w14:paraId="13A8BBBC" w14:textId="77777777" w:rsidR="00551FB2" w:rsidRPr="00F40C65" w:rsidRDefault="00551FB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tbl>
      <w:tblPr>
        <w:tblW w:w="96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2205"/>
        <w:gridCol w:w="360"/>
        <w:gridCol w:w="2113"/>
      </w:tblGrid>
      <w:tr w:rsidR="00FE35D4" w:rsidRPr="00F40C65" w14:paraId="49262F48" w14:textId="77777777" w:rsidTr="00893693">
        <w:tc>
          <w:tcPr>
            <w:tcW w:w="4937" w:type="dxa"/>
          </w:tcPr>
          <w:p w14:paraId="4B36E88C" w14:textId="77777777" w:rsidR="00551FB2" w:rsidRPr="00F40C65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05" w:type="dxa"/>
          </w:tcPr>
          <w:p w14:paraId="1484271E" w14:textId="3E96F8E1" w:rsidR="00551FB2" w:rsidRPr="00F40C65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="00090D60" w:rsidRPr="00F40C65">
              <w:rPr>
                <w:rFonts w:ascii="Angsana New" w:hAnsi="Angsana New"/>
                <w:sz w:val="30"/>
                <w:szCs w:val="30"/>
              </w:rPr>
              <w:t>6</w:t>
            </w:r>
            <w:r w:rsidR="00311012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2CDD5EB9" w14:textId="77777777" w:rsidR="00551FB2" w:rsidRPr="00F40C65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14:paraId="4387BB38" w14:textId="609DFE6A" w:rsidR="00551FB2" w:rsidRPr="00F40C65" w:rsidRDefault="00571A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311012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654E9B32" w14:textId="77777777" w:rsidTr="00893693">
        <w:tc>
          <w:tcPr>
            <w:tcW w:w="4937" w:type="dxa"/>
          </w:tcPr>
          <w:p w14:paraId="58F0B220" w14:textId="77777777" w:rsidR="00551FB2" w:rsidRPr="00F40C65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8" w:type="dxa"/>
            <w:gridSpan w:val="3"/>
          </w:tcPr>
          <w:p w14:paraId="24EE4EB7" w14:textId="77777777" w:rsidR="00551FB2" w:rsidRPr="00F40C65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029DA" w:rsidRPr="00F40C65" w14:paraId="35ACF953" w14:textId="77777777" w:rsidTr="00893693">
        <w:tc>
          <w:tcPr>
            <w:tcW w:w="4937" w:type="dxa"/>
          </w:tcPr>
          <w:p w14:paraId="13A4A967" w14:textId="77777777" w:rsidR="007029DA" w:rsidRPr="00F40C65" w:rsidRDefault="007029DA" w:rsidP="007029DA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05" w:type="dxa"/>
          </w:tcPr>
          <w:p w14:paraId="2F039EE6" w14:textId="110A9129" w:rsidR="007029DA" w:rsidRPr="00F40C65" w:rsidRDefault="007029DA" w:rsidP="0070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2.59</w:t>
            </w:r>
          </w:p>
        </w:tc>
        <w:tc>
          <w:tcPr>
            <w:tcW w:w="360" w:type="dxa"/>
          </w:tcPr>
          <w:p w14:paraId="38F3A629" w14:textId="77777777" w:rsidR="007029DA" w:rsidRPr="00F40C65" w:rsidRDefault="007029DA" w:rsidP="0070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14:paraId="763A4D1B" w14:textId="5C85CAF8" w:rsidR="007029DA" w:rsidRPr="00F40C65" w:rsidRDefault="007029DA" w:rsidP="0070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2.59</w:t>
            </w:r>
          </w:p>
        </w:tc>
      </w:tr>
      <w:tr w:rsidR="007029DA" w:rsidRPr="00F40C65" w14:paraId="3191DEBF" w14:textId="77777777" w:rsidTr="00893693">
        <w:tc>
          <w:tcPr>
            <w:tcW w:w="4937" w:type="dxa"/>
          </w:tcPr>
          <w:p w14:paraId="47E5AA03" w14:textId="77777777" w:rsidR="007029DA" w:rsidRPr="00F40C65" w:rsidRDefault="007029DA" w:rsidP="007029DA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205" w:type="dxa"/>
          </w:tcPr>
          <w:p w14:paraId="50B80C28" w14:textId="5D6F7C9A" w:rsidR="007029DA" w:rsidRPr="00F40C65" w:rsidRDefault="007029DA" w:rsidP="0070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1.47-4.00</w:t>
            </w:r>
          </w:p>
        </w:tc>
        <w:tc>
          <w:tcPr>
            <w:tcW w:w="360" w:type="dxa"/>
          </w:tcPr>
          <w:p w14:paraId="3FB736EB" w14:textId="77777777" w:rsidR="007029DA" w:rsidRPr="00F40C65" w:rsidRDefault="007029DA" w:rsidP="0070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14:paraId="72C2ADC9" w14:textId="0CA1B4FB" w:rsidR="007029DA" w:rsidRPr="00F40C65" w:rsidRDefault="007029DA" w:rsidP="0070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1.47-4.00</w:t>
            </w:r>
          </w:p>
        </w:tc>
      </w:tr>
      <w:tr w:rsidR="007029DA" w:rsidRPr="00F40C65" w14:paraId="025698F5" w14:textId="77777777" w:rsidTr="00893693">
        <w:tc>
          <w:tcPr>
            <w:tcW w:w="4937" w:type="dxa"/>
          </w:tcPr>
          <w:p w14:paraId="441B206D" w14:textId="77777777" w:rsidR="007029DA" w:rsidRPr="00F40C65" w:rsidRDefault="007029DA" w:rsidP="007029DA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2205" w:type="dxa"/>
          </w:tcPr>
          <w:p w14:paraId="5FB7C3AC" w14:textId="190C0E51" w:rsidR="007029DA" w:rsidRPr="00F40C65" w:rsidRDefault="007029DA" w:rsidP="0070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0-52</w:t>
            </w:r>
          </w:p>
        </w:tc>
        <w:tc>
          <w:tcPr>
            <w:tcW w:w="360" w:type="dxa"/>
          </w:tcPr>
          <w:p w14:paraId="27DA81AA" w14:textId="77777777" w:rsidR="007029DA" w:rsidRPr="00F40C65" w:rsidRDefault="007029DA" w:rsidP="0070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14:paraId="04AD2AFB" w14:textId="0B10E120" w:rsidR="007029DA" w:rsidRPr="00F40C65" w:rsidRDefault="007029DA" w:rsidP="0070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0-52</w:t>
            </w:r>
          </w:p>
        </w:tc>
      </w:tr>
      <w:tr w:rsidR="007029DA" w:rsidRPr="00F40C65" w14:paraId="3315A7E8" w14:textId="77777777" w:rsidTr="00893693">
        <w:tc>
          <w:tcPr>
            <w:tcW w:w="4937" w:type="dxa"/>
          </w:tcPr>
          <w:p w14:paraId="4F36A434" w14:textId="77777777" w:rsidR="007029DA" w:rsidRPr="00F40C65" w:rsidRDefault="007029DA" w:rsidP="007029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05" w:type="dxa"/>
          </w:tcPr>
          <w:p w14:paraId="7E463761" w14:textId="7E8E0241" w:rsidR="007029DA" w:rsidRPr="00F40C65" w:rsidRDefault="007029DA" w:rsidP="0070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F40C65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F40C65">
              <w:rPr>
                <w:rFonts w:ascii="Angsana New" w:hAnsi="Angsana New"/>
                <w:bCs/>
                <w:sz w:val="30"/>
                <w:szCs w:val="30"/>
              </w:rPr>
              <w:t xml:space="preserve">00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F40C65">
              <w:rPr>
                <w:rFonts w:ascii="Angsana New" w:hAnsi="Angsana New"/>
                <w:bCs/>
                <w:sz w:val="30"/>
                <w:szCs w:val="30"/>
              </w:rPr>
              <w:t xml:space="preserve"> TMO2017</w:t>
            </w:r>
          </w:p>
        </w:tc>
        <w:tc>
          <w:tcPr>
            <w:tcW w:w="360" w:type="dxa"/>
          </w:tcPr>
          <w:p w14:paraId="66C788EF" w14:textId="77777777" w:rsidR="007029DA" w:rsidRPr="00F40C65" w:rsidRDefault="007029DA" w:rsidP="0070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14:paraId="0FDD2D0B" w14:textId="0E758531" w:rsidR="007029DA" w:rsidRPr="00F40C65" w:rsidRDefault="007029DA" w:rsidP="0070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F40C65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F40C65">
              <w:rPr>
                <w:rFonts w:ascii="Angsana New" w:hAnsi="Angsana New"/>
                <w:bCs/>
                <w:sz w:val="30"/>
                <w:szCs w:val="30"/>
              </w:rPr>
              <w:t xml:space="preserve">00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F40C65">
              <w:rPr>
                <w:rFonts w:ascii="Angsana New" w:hAnsi="Angsana New"/>
                <w:bCs/>
                <w:sz w:val="30"/>
                <w:szCs w:val="30"/>
              </w:rPr>
              <w:t xml:space="preserve"> TMO2017</w:t>
            </w:r>
          </w:p>
        </w:tc>
      </w:tr>
    </w:tbl>
    <w:p w14:paraId="60D74FDD" w14:textId="77777777" w:rsidR="00E86D04" w:rsidRPr="00F40C65" w:rsidRDefault="00E86D04" w:rsidP="00FE35D4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2462F049" w14:textId="77777777" w:rsidR="00551FB2" w:rsidRPr="00F40C65" w:rsidRDefault="00551FB2" w:rsidP="00FE35D4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40C6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2A8EA2E" w14:textId="77777777" w:rsidR="00551FB2" w:rsidRPr="00F40C65" w:rsidRDefault="00551FB2" w:rsidP="00FE35D4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52C8908" w14:textId="77777777" w:rsidR="00551FB2" w:rsidRPr="00F40C65" w:rsidRDefault="00B964A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551FB2" w:rsidRPr="00F40C65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F40C65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3D4C52" w:rsidRPr="00F40C65">
        <w:rPr>
          <w:rFonts w:ascii="Angsana New" w:hAnsi="Angsana New"/>
          <w:sz w:val="30"/>
          <w:szCs w:val="30"/>
          <w:cs/>
        </w:rPr>
        <w:t>อื่น ๆ</w:t>
      </w:r>
      <w:r w:rsidR="00551FB2" w:rsidRPr="00F40C65">
        <w:rPr>
          <w:rFonts w:ascii="Angsana New" w:hAnsi="Angsana New"/>
          <w:sz w:val="30"/>
          <w:szCs w:val="30"/>
          <w:cs/>
        </w:rPr>
        <w:t xml:space="preserve">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670"/>
        <w:gridCol w:w="810"/>
        <w:gridCol w:w="1260"/>
        <w:gridCol w:w="270"/>
        <w:gridCol w:w="1170"/>
      </w:tblGrid>
      <w:tr w:rsidR="00FE35D4" w:rsidRPr="00F40C65" w14:paraId="1A57D4D2" w14:textId="77777777" w:rsidTr="00895541">
        <w:tc>
          <w:tcPr>
            <w:tcW w:w="5670" w:type="dxa"/>
          </w:tcPr>
          <w:p w14:paraId="3891B2BA" w14:textId="77777777" w:rsidR="006D63DC" w:rsidRPr="00F40C65" w:rsidRDefault="006D63DC" w:rsidP="00FE35D4">
            <w:pPr>
              <w:spacing w:line="240" w:lineRule="auto"/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48826A9A" w14:textId="77777777" w:rsidR="006D63DC" w:rsidRPr="00F40C65" w:rsidRDefault="006D63D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4E407867" w14:textId="77777777" w:rsidR="006D63DC" w:rsidRPr="00F40C65" w:rsidRDefault="006D63DC" w:rsidP="00FE35D4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212333" w:rsidRPr="00F40C65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="00212333" w:rsidRPr="00F40C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F40C6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E35D4" w:rsidRPr="00F40C65" w14:paraId="75430E0C" w14:textId="77777777">
        <w:trPr>
          <w:tblHeader/>
        </w:trPr>
        <w:tc>
          <w:tcPr>
            <w:tcW w:w="5670" w:type="dxa"/>
          </w:tcPr>
          <w:p w14:paraId="368C481E" w14:textId="78890F9D" w:rsidR="00551FB2" w:rsidRPr="00F40C65" w:rsidRDefault="00551FB2" w:rsidP="00FE35D4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53C3A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B2702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3EB779D8" w14:textId="77777777" w:rsidR="00551FB2" w:rsidRPr="00F40C65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CA303B" w14:textId="77777777" w:rsidR="00551FB2" w:rsidRPr="00F40C65" w:rsidRDefault="00551FB2" w:rsidP="00FE35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2AA91C54" w14:textId="77777777" w:rsidR="00551FB2" w:rsidRPr="00F40C65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094A3" w14:textId="77777777" w:rsidR="00551FB2" w:rsidRPr="00F40C65" w:rsidRDefault="00551FB2" w:rsidP="00FE35D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FE35D4" w:rsidRPr="00F40C65" w14:paraId="47203187" w14:textId="77777777" w:rsidTr="00A04437">
        <w:tc>
          <w:tcPr>
            <w:tcW w:w="5670" w:type="dxa"/>
          </w:tcPr>
          <w:p w14:paraId="287EE496" w14:textId="77777777" w:rsidR="00416C18" w:rsidRPr="00F40C65" w:rsidRDefault="00416C18" w:rsidP="00FE35D4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14:paraId="27141CA5" w14:textId="77777777" w:rsidR="00416C18" w:rsidRPr="00F40C65" w:rsidRDefault="00416C1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99BAABA" w14:textId="07AE887D" w:rsidR="00416C18" w:rsidRPr="00F40C65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B2702" w:rsidRPr="00F40C65">
              <w:rPr>
                <w:rFonts w:ascii="Angsana New" w:hAnsi="Angsana New"/>
                <w:sz w:val="30"/>
                <w:szCs w:val="30"/>
              </w:rPr>
              <w:t>3,148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F171AA" w14:textId="77777777" w:rsidR="00416C18" w:rsidRPr="00F40C65" w:rsidRDefault="00416C1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0A28DA2" w14:textId="62DA5E06" w:rsidR="00416C18" w:rsidRPr="00F40C65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</w:t>
            </w:r>
            <w:r w:rsidR="00E033C1" w:rsidRPr="00F40C65"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  <w:tr w:rsidR="00FE35D4" w:rsidRPr="00F40C65" w14:paraId="585E47E4" w14:textId="77777777" w:rsidTr="00C01E56">
        <w:tc>
          <w:tcPr>
            <w:tcW w:w="5670" w:type="dxa"/>
          </w:tcPr>
          <w:p w14:paraId="3918F24B" w14:textId="77777777" w:rsidR="00416C18" w:rsidRPr="00F40C65" w:rsidRDefault="00416C18" w:rsidP="00FE35D4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0D13F074" w14:textId="77777777" w:rsidR="00416C18" w:rsidRPr="00F40C65" w:rsidRDefault="00416C1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FC5760" w14:textId="578B60F7" w:rsidR="00416C18" w:rsidRPr="00F40C65" w:rsidRDefault="00E033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4,067</w:t>
            </w:r>
          </w:p>
        </w:tc>
        <w:tc>
          <w:tcPr>
            <w:tcW w:w="270" w:type="dxa"/>
            <w:shd w:val="clear" w:color="auto" w:fill="auto"/>
          </w:tcPr>
          <w:p w14:paraId="7BB0D16B" w14:textId="77777777" w:rsidR="00416C18" w:rsidRPr="00F40C65" w:rsidRDefault="00416C1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95EE404" w14:textId="11866D19" w:rsidR="00416C18" w:rsidRPr="00F40C65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033C1" w:rsidRPr="00F40C65">
              <w:rPr>
                <w:rFonts w:ascii="Angsana New" w:hAnsi="Angsana New"/>
                <w:sz w:val="30"/>
                <w:szCs w:val="30"/>
              </w:rPr>
              <w:t>3</w:t>
            </w:r>
            <w:r w:rsidRPr="00F40C65">
              <w:rPr>
                <w:rFonts w:ascii="Angsana New" w:hAnsi="Angsana New"/>
                <w:sz w:val="30"/>
                <w:szCs w:val="30"/>
              </w:rPr>
              <w:t>,</w:t>
            </w:r>
            <w:r w:rsidR="00E033C1" w:rsidRPr="00F40C65">
              <w:rPr>
                <w:rFonts w:ascii="Angsana New" w:hAnsi="Angsana New"/>
                <w:sz w:val="30"/>
                <w:szCs w:val="30"/>
              </w:rPr>
              <w:t>61</w:t>
            </w:r>
            <w:r w:rsidRPr="00F40C65">
              <w:rPr>
                <w:rFonts w:ascii="Angsana New" w:hAnsi="Angsana New"/>
                <w:sz w:val="30"/>
                <w:szCs w:val="30"/>
              </w:rPr>
              <w:t>8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3564A" w:rsidRPr="00F40C65" w14:paraId="0D91EFF5" w14:textId="77777777" w:rsidTr="00A04437">
        <w:tc>
          <w:tcPr>
            <w:tcW w:w="5670" w:type="dxa"/>
          </w:tcPr>
          <w:p w14:paraId="33F8D8E2" w14:textId="77777777" w:rsidR="0003564A" w:rsidRPr="00F40C65" w:rsidRDefault="0003564A" w:rsidP="00FE35D4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การลาออก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6CA534E2" w14:textId="77777777" w:rsidR="0003564A" w:rsidRPr="00F40C65" w:rsidRDefault="000356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EAB9B1" w14:textId="0F729FF1" w:rsidR="0003564A" w:rsidRPr="00F40C65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/>
                <w:sz w:val="30"/>
                <w:szCs w:val="30"/>
              </w:rPr>
              <w:t>3,</w:t>
            </w:r>
            <w:r w:rsidR="00E033C1" w:rsidRPr="00F40C65">
              <w:rPr>
                <w:rFonts w:ascii="Angsana New" w:hAnsi="Angsana New"/>
                <w:sz w:val="30"/>
                <w:szCs w:val="30"/>
              </w:rPr>
              <w:t>3</w:t>
            </w:r>
            <w:r w:rsidRPr="00F40C65">
              <w:rPr>
                <w:rFonts w:ascii="Angsana New" w:hAnsi="Angsana New"/>
                <w:sz w:val="30"/>
                <w:szCs w:val="30"/>
              </w:rPr>
              <w:t>6</w:t>
            </w:r>
            <w:r w:rsidR="00E033C1" w:rsidRPr="00F40C65">
              <w:rPr>
                <w:rFonts w:ascii="Angsana New" w:hAnsi="Angsana New"/>
                <w:sz w:val="30"/>
                <w:szCs w:val="30"/>
              </w:rPr>
              <w:t>0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E26AE0" w14:textId="77777777" w:rsidR="0003564A" w:rsidRPr="00F40C65" w:rsidRDefault="000356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2B20B1" w14:textId="180B23B9" w:rsidR="0003564A" w:rsidRPr="00F40C65" w:rsidRDefault="00E033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</w:tr>
    </w:tbl>
    <w:p w14:paraId="32AF52AF" w14:textId="77777777" w:rsidR="00B83E5C" w:rsidRPr="00F40C65" w:rsidRDefault="00B83E5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670"/>
        <w:gridCol w:w="810"/>
        <w:gridCol w:w="1260"/>
        <w:gridCol w:w="270"/>
        <w:gridCol w:w="1170"/>
      </w:tblGrid>
      <w:tr w:rsidR="00FE35D4" w:rsidRPr="00F40C65" w14:paraId="05BB64F9" w14:textId="77777777" w:rsidTr="00F62AA3">
        <w:trPr>
          <w:tblHeader/>
        </w:trPr>
        <w:tc>
          <w:tcPr>
            <w:tcW w:w="5670" w:type="dxa"/>
          </w:tcPr>
          <w:p w14:paraId="0B03E4C3" w14:textId="6928BB7D" w:rsidR="006D63DC" w:rsidRPr="00F40C65" w:rsidRDefault="006D63DC" w:rsidP="00FE35D4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C5E60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B2702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10" w:type="dxa"/>
          </w:tcPr>
          <w:p w14:paraId="2F6BB082" w14:textId="77777777" w:rsidR="006D63DC" w:rsidRPr="00F40C65" w:rsidRDefault="006D63D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5F3062" w14:textId="77777777" w:rsidR="006D63DC" w:rsidRPr="00F40C65" w:rsidRDefault="006D63DC" w:rsidP="00FE35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4BD0128B" w14:textId="77777777" w:rsidR="006D63DC" w:rsidRPr="00F40C65" w:rsidRDefault="006D63D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42A67" w14:textId="77777777" w:rsidR="006D63DC" w:rsidRPr="00F40C65" w:rsidRDefault="006D63DC" w:rsidP="00FE35D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B2702" w:rsidRPr="00F40C65" w14:paraId="473CFC09" w14:textId="77777777" w:rsidTr="00F62AA3">
        <w:tc>
          <w:tcPr>
            <w:tcW w:w="5670" w:type="dxa"/>
          </w:tcPr>
          <w:p w14:paraId="011D56BD" w14:textId="77777777" w:rsidR="007B2702" w:rsidRPr="00F40C65" w:rsidRDefault="007B2702" w:rsidP="007B2702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14:paraId="5D953F90" w14:textId="77777777" w:rsidR="007B2702" w:rsidRPr="00F40C65" w:rsidRDefault="007B2702" w:rsidP="007B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1B46C47" w14:textId="5401F6F0" w:rsidR="007B2702" w:rsidRPr="00F40C65" w:rsidRDefault="007B2702" w:rsidP="007B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/>
                <w:sz w:val="30"/>
                <w:szCs w:val="30"/>
              </w:rPr>
              <w:t>2,816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41AAB37D" w14:textId="77777777" w:rsidR="007B2702" w:rsidRPr="00F40C65" w:rsidRDefault="007B2702" w:rsidP="007B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CB49821" w14:textId="2C3759E2" w:rsidR="007B2702" w:rsidRPr="00F40C65" w:rsidRDefault="007B2702" w:rsidP="007B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3,230</w:t>
            </w:r>
          </w:p>
        </w:tc>
      </w:tr>
      <w:tr w:rsidR="007B2702" w:rsidRPr="00F40C65" w14:paraId="240D102F" w14:textId="77777777" w:rsidTr="00C01E56">
        <w:tc>
          <w:tcPr>
            <w:tcW w:w="5670" w:type="dxa"/>
          </w:tcPr>
          <w:p w14:paraId="099DBB24" w14:textId="77777777" w:rsidR="007B2702" w:rsidRPr="00F40C65" w:rsidRDefault="007B2702" w:rsidP="007B2702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03210DB4" w14:textId="77777777" w:rsidR="007B2702" w:rsidRPr="00F40C65" w:rsidRDefault="007B2702" w:rsidP="007B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1759A8" w14:textId="60CEA126" w:rsidR="007B2702" w:rsidRPr="00F40C65" w:rsidRDefault="007B2702" w:rsidP="007B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3,155</w:t>
            </w:r>
          </w:p>
        </w:tc>
        <w:tc>
          <w:tcPr>
            <w:tcW w:w="270" w:type="dxa"/>
          </w:tcPr>
          <w:p w14:paraId="68D73C67" w14:textId="77777777" w:rsidR="007B2702" w:rsidRPr="00F40C65" w:rsidRDefault="007B2702" w:rsidP="007B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4351901" w14:textId="641E1FC0" w:rsidR="007B2702" w:rsidRPr="00F40C65" w:rsidRDefault="007B2702" w:rsidP="007B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/>
                <w:sz w:val="30"/>
                <w:szCs w:val="30"/>
              </w:rPr>
              <w:t>2,808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B2702" w:rsidRPr="00F40C65" w14:paraId="0FEA0FFA" w14:textId="77777777" w:rsidTr="00F62AA3">
        <w:tc>
          <w:tcPr>
            <w:tcW w:w="5670" w:type="dxa"/>
          </w:tcPr>
          <w:p w14:paraId="2432A63B" w14:textId="77777777" w:rsidR="007B2702" w:rsidRPr="00F40C65" w:rsidRDefault="007B2702" w:rsidP="007B2702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การลาออก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461FE007" w14:textId="77777777" w:rsidR="007B2702" w:rsidRPr="00F40C65" w:rsidRDefault="007B2702" w:rsidP="007B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E24808" w14:textId="25A6D001" w:rsidR="007B2702" w:rsidRPr="00F40C65" w:rsidRDefault="007B2702" w:rsidP="007B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/>
                <w:sz w:val="30"/>
                <w:szCs w:val="30"/>
              </w:rPr>
              <w:t>3,006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6F22C6E" w14:textId="77777777" w:rsidR="007B2702" w:rsidRPr="00F40C65" w:rsidRDefault="007B2702" w:rsidP="007B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9F436B" w14:textId="42B8FF30" w:rsidR="007B2702" w:rsidRPr="00F40C65" w:rsidRDefault="007B2702" w:rsidP="007B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</w:tbl>
    <w:p w14:paraId="2173B4D3" w14:textId="77777777" w:rsidR="00A94692" w:rsidRPr="00F40C65" w:rsidRDefault="00A946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ECD5AC" w14:textId="77777777" w:rsidR="0045797B" w:rsidRPr="00F40C65" w:rsidRDefault="00551FB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5123C6" w:rsidRPr="00F40C65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="00AE2512" w:rsidRPr="00F40C65">
        <w:rPr>
          <w:rFonts w:ascii="Angsana New" w:hAnsi="Angsana New"/>
          <w:sz w:val="30"/>
          <w:szCs w:val="30"/>
          <w:cs/>
        </w:rPr>
        <w:t xml:space="preserve">ต่าง </w:t>
      </w:r>
      <w:r w:rsidR="00C977A8" w:rsidRPr="00F40C65">
        <w:rPr>
          <w:rFonts w:ascii="Angsana New" w:hAnsi="Angsana New"/>
          <w:sz w:val="30"/>
          <w:szCs w:val="30"/>
          <w:cs/>
        </w:rPr>
        <w:t>ๆ</w:t>
      </w:r>
    </w:p>
    <w:p w14:paraId="576BE0F6" w14:textId="77777777" w:rsidR="00644188" w:rsidRPr="00F40C65" w:rsidRDefault="0064418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569EEA" w14:textId="77777777" w:rsidR="00644188" w:rsidRPr="00F40C65" w:rsidRDefault="0064418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CE0B38" w14:textId="77777777" w:rsidR="00333ACB" w:rsidRPr="00F40C65" w:rsidRDefault="0058015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0</w:t>
      </w:r>
      <w:r w:rsidR="00EC1A46" w:rsidRPr="00F40C65">
        <w:rPr>
          <w:rFonts w:ascii="Angsana New" w:hAnsi="Angsana New"/>
          <w:b/>
          <w:bCs/>
          <w:sz w:val="30"/>
          <w:szCs w:val="30"/>
          <w:cs/>
        </w:rPr>
        <w:t xml:space="preserve">    </w:t>
      </w:r>
      <w:r w:rsidR="006B1A24" w:rsidRPr="00F40C65">
        <w:rPr>
          <w:rFonts w:ascii="Angsana New" w:hAnsi="Angsana New"/>
          <w:b/>
          <w:bCs/>
          <w:sz w:val="30"/>
          <w:szCs w:val="30"/>
          <w:cs/>
        </w:rPr>
        <w:tab/>
      </w:r>
      <w:r w:rsidR="00EC1A46" w:rsidRPr="00F40C65">
        <w:rPr>
          <w:rFonts w:ascii="Angsana New" w:hAnsi="Angsana New"/>
          <w:b/>
          <w:bCs/>
          <w:sz w:val="30"/>
          <w:szCs w:val="30"/>
          <w:cs/>
        </w:rPr>
        <w:t>หนี้สินหมุนเวียนอื่น</w:t>
      </w: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170"/>
        <w:gridCol w:w="266"/>
        <w:gridCol w:w="1170"/>
        <w:gridCol w:w="362"/>
        <w:gridCol w:w="1170"/>
        <w:gridCol w:w="270"/>
        <w:gridCol w:w="1172"/>
      </w:tblGrid>
      <w:tr w:rsidR="00FE35D4" w:rsidRPr="00F40C65" w14:paraId="123CF0A6" w14:textId="77777777" w:rsidTr="007917C6">
        <w:tc>
          <w:tcPr>
            <w:tcW w:w="3150" w:type="dxa"/>
          </w:tcPr>
          <w:p w14:paraId="11910DD5" w14:textId="77777777" w:rsidR="00305721" w:rsidRPr="00F40C65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4CC577C" w14:textId="77777777" w:rsidR="00305721" w:rsidRPr="00F40C65" w:rsidRDefault="00305721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06" w:type="dxa"/>
            <w:gridSpan w:val="3"/>
          </w:tcPr>
          <w:p w14:paraId="2E44DEE1" w14:textId="77777777" w:rsidR="00305721" w:rsidRPr="00F40C65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" w:type="dxa"/>
          </w:tcPr>
          <w:p w14:paraId="2327255F" w14:textId="77777777" w:rsidR="00305721" w:rsidRPr="00F40C65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2FD179DD" w14:textId="77777777" w:rsidR="00305721" w:rsidRPr="00F40C65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40C65" w14:paraId="1279B325" w14:textId="77777777" w:rsidTr="007917C6">
        <w:tc>
          <w:tcPr>
            <w:tcW w:w="3150" w:type="dxa"/>
          </w:tcPr>
          <w:p w14:paraId="46E8D038" w14:textId="77777777" w:rsidR="00305721" w:rsidRPr="00F40C65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C88CBDC" w14:textId="77777777" w:rsidR="00305721" w:rsidRPr="00F40C65" w:rsidRDefault="00305721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70196C1" w14:textId="30494AD7" w:rsidR="00305721" w:rsidRPr="00F40C65" w:rsidRDefault="00305721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sz w:val="30"/>
                <w:szCs w:val="30"/>
              </w:rPr>
              <w:t>256</w:t>
            </w:r>
            <w:r w:rsidR="00311012" w:rsidRPr="00F40C65">
              <w:rPr>
                <w:rFonts w:ascii="Angsana New" w:hAnsi="Angsana New" w:cs="Angsana New"/>
                <w:b w:val="0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7301503D" w14:textId="77777777" w:rsidR="00305721" w:rsidRPr="00F40C65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70241B" w14:textId="6340FF3E" w:rsidR="00305721" w:rsidRPr="00F40C65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311012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62" w:type="dxa"/>
          </w:tcPr>
          <w:p w14:paraId="2D25E1AC" w14:textId="77777777" w:rsidR="00305721" w:rsidRPr="00F40C65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4F505D" w14:textId="5DC5DC79" w:rsidR="00305721" w:rsidRPr="00F40C65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311012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ACAC132" w14:textId="77777777" w:rsidR="00305721" w:rsidRPr="00F40C65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628AF5" w14:textId="66886DE0" w:rsidR="00305721" w:rsidRPr="00F40C65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311012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4E279684" w14:textId="77777777" w:rsidTr="007917C6">
        <w:tc>
          <w:tcPr>
            <w:tcW w:w="3150" w:type="dxa"/>
          </w:tcPr>
          <w:p w14:paraId="61DA599F" w14:textId="77777777" w:rsidR="00305721" w:rsidRPr="00F40C65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0AD1809" w14:textId="77777777" w:rsidR="00305721" w:rsidRPr="00F40C65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B7FBAA1" w14:textId="77777777" w:rsidR="00305721" w:rsidRPr="00F40C65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11012" w:rsidRPr="00F40C65" w14:paraId="36CA9CCF" w14:textId="77777777" w:rsidTr="007917C6">
        <w:tc>
          <w:tcPr>
            <w:tcW w:w="3150" w:type="dxa"/>
          </w:tcPr>
          <w:p w14:paraId="5FC63299" w14:textId="77777777" w:rsidR="00311012" w:rsidRPr="00F40C65" w:rsidRDefault="00311012" w:rsidP="00311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ภาษีหัก ณ ที่จ่า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ยค้างจ่าย</w:t>
            </w:r>
          </w:p>
        </w:tc>
        <w:tc>
          <w:tcPr>
            <w:tcW w:w="900" w:type="dxa"/>
          </w:tcPr>
          <w:p w14:paraId="518FFFF5" w14:textId="77777777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5B34D2" w14:textId="79D829B4" w:rsidR="00311012" w:rsidRPr="00F40C65" w:rsidRDefault="007A2983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3,235</w:t>
            </w:r>
          </w:p>
        </w:tc>
        <w:tc>
          <w:tcPr>
            <w:tcW w:w="266" w:type="dxa"/>
          </w:tcPr>
          <w:p w14:paraId="72061575" w14:textId="77777777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721A0B" w14:textId="5B7076DD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3,681</w:t>
            </w:r>
          </w:p>
        </w:tc>
        <w:tc>
          <w:tcPr>
            <w:tcW w:w="362" w:type="dxa"/>
          </w:tcPr>
          <w:p w14:paraId="2A5E119B" w14:textId="77777777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D639A7" w14:textId="34E513D1" w:rsidR="00311012" w:rsidRPr="00F40C65" w:rsidRDefault="007A2983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3,156</w:t>
            </w:r>
          </w:p>
        </w:tc>
        <w:tc>
          <w:tcPr>
            <w:tcW w:w="270" w:type="dxa"/>
            <w:vAlign w:val="bottom"/>
          </w:tcPr>
          <w:p w14:paraId="366EAD69" w14:textId="77777777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EFF64CB" w14:textId="125BCA44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3,373</w:t>
            </w:r>
          </w:p>
        </w:tc>
      </w:tr>
      <w:tr w:rsidR="00311012" w:rsidRPr="00F40C65" w14:paraId="5FBB5B36" w14:textId="77777777" w:rsidTr="007917C6">
        <w:tc>
          <w:tcPr>
            <w:tcW w:w="3150" w:type="dxa"/>
          </w:tcPr>
          <w:p w14:paraId="15EE7B9B" w14:textId="77777777" w:rsidR="00311012" w:rsidRPr="00F40C65" w:rsidRDefault="00311012" w:rsidP="00311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900" w:type="dxa"/>
          </w:tcPr>
          <w:p w14:paraId="7908AAF1" w14:textId="77777777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92E43F" w14:textId="1274D730" w:rsidR="00311012" w:rsidRPr="00F40C65" w:rsidRDefault="007A2983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5,657</w:t>
            </w:r>
          </w:p>
        </w:tc>
        <w:tc>
          <w:tcPr>
            <w:tcW w:w="266" w:type="dxa"/>
          </w:tcPr>
          <w:p w14:paraId="0A4B391B" w14:textId="77777777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DA69B9" w14:textId="2BF94489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7,205</w:t>
            </w:r>
          </w:p>
        </w:tc>
        <w:tc>
          <w:tcPr>
            <w:tcW w:w="362" w:type="dxa"/>
          </w:tcPr>
          <w:p w14:paraId="1016986E" w14:textId="77777777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E26C9C" w14:textId="3D916488" w:rsidR="00311012" w:rsidRPr="00F40C65" w:rsidRDefault="007A2983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5,618</w:t>
            </w:r>
          </w:p>
        </w:tc>
        <w:tc>
          <w:tcPr>
            <w:tcW w:w="270" w:type="dxa"/>
            <w:vAlign w:val="bottom"/>
          </w:tcPr>
          <w:p w14:paraId="026D7371" w14:textId="77777777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BF27691" w14:textId="3E10F1A2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7,205</w:t>
            </w:r>
          </w:p>
        </w:tc>
      </w:tr>
      <w:tr w:rsidR="00311012" w:rsidRPr="00F40C65" w14:paraId="18CC8755" w14:textId="77777777" w:rsidTr="007917C6">
        <w:tc>
          <w:tcPr>
            <w:tcW w:w="3150" w:type="dxa"/>
          </w:tcPr>
          <w:p w14:paraId="31A722D9" w14:textId="77777777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3F0BED0" w14:textId="77777777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D5258C" w14:textId="231AB49C" w:rsidR="00311012" w:rsidRPr="00F40C65" w:rsidRDefault="007A2983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8,892</w:t>
            </w:r>
          </w:p>
        </w:tc>
        <w:tc>
          <w:tcPr>
            <w:tcW w:w="266" w:type="dxa"/>
          </w:tcPr>
          <w:p w14:paraId="0D0E72F5" w14:textId="77777777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5CE7A8" w14:textId="350D8DEA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10,886</w:t>
            </w:r>
          </w:p>
        </w:tc>
        <w:tc>
          <w:tcPr>
            <w:tcW w:w="362" w:type="dxa"/>
          </w:tcPr>
          <w:p w14:paraId="4D30233F" w14:textId="77777777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C5149B" w14:textId="14DF9AA1" w:rsidR="00311012" w:rsidRPr="00F40C65" w:rsidRDefault="007A2983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8,774</w:t>
            </w:r>
          </w:p>
        </w:tc>
        <w:tc>
          <w:tcPr>
            <w:tcW w:w="270" w:type="dxa"/>
            <w:vAlign w:val="bottom"/>
          </w:tcPr>
          <w:p w14:paraId="05B46DA8" w14:textId="77777777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5DF765B" w14:textId="033CF7E7" w:rsidR="00311012" w:rsidRPr="00F40C65" w:rsidRDefault="00311012" w:rsidP="00311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10,578</w:t>
            </w:r>
          </w:p>
        </w:tc>
      </w:tr>
    </w:tbl>
    <w:p w14:paraId="759C83EB" w14:textId="77777777" w:rsidR="008E46A4" w:rsidRPr="00F40C65" w:rsidRDefault="008E46A4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D5AA5D" w14:textId="6D2312FE" w:rsidR="003B19A0" w:rsidRPr="00F40C65" w:rsidRDefault="00441094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1</w:t>
      </w:r>
      <w:r w:rsidR="003B19A0" w:rsidRPr="00F40C6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B19A0" w:rsidRPr="00F40C65">
        <w:rPr>
          <w:rFonts w:ascii="Angsana New" w:hAnsi="Angsana New"/>
          <w:b/>
          <w:bCs/>
          <w:sz w:val="30"/>
          <w:szCs w:val="30"/>
          <w:cs/>
        </w:rPr>
        <w:tab/>
      </w:r>
      <w:r w:rsidR="003B19A0" w:rsidRPr="00F40C65">
        <w:rPr>
          <w:rFonts w:ascii="Angsana New" w:hAnsi="Angsana New"/>
          <w:b/>
          <w:bCs/>
          <w:sz w:val="30"/>
          <w:szCs w:val="30"/>
          <w:cs/>
        </w:rPr>
        <w:tab/>
        <w:t>ทุนเรือนหุ้น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236"/>
        <w:gridCol w:w="1140"/>
        <w:gridCol w:w="265"/>
        <w:gridCol w:w="627"/>
        <w:gridCol w:w="236"/>
        <w:gridCol w:w="1046"/>
        <w:gridCol w:w="236"/>
        <w:gridCol w:w="1077"/>
        <w:gridCol w:w="244"/>
        <w:gridCol w:w="21"/>
        <w:gridCol w:w="684"/>
        <w:gridCol w:w="251"/>
        <w:gridCol w:w="21"/>
        <w:gridCol w:w="1080"/>
        <w:gridCol w:w="42"/>
      </w:tblGrid>
      <w:tr w:rsidR="00FE35D4" w:rsidRPr="00F40C65" w14:paraId="7FA75C40" w14:textId="77777777" w:rsidTr="009E6156">
        <w:trPr>
          <w:trHeight w:val="74"/>
          <w:tblHeader/>
        </w:trPr>
        <w:tc>
          <w:tcPr>
            <w:tcW w:w="2244" w:type="dxa"/>
            <w:vAlign w:val="center"/>
          </w:tcPr>
          <w:p w14:paraId="38F5B01D" w14:textId="77777777" w:rsidR="001169DE" w:rsidRPr="00F40C65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44722BF7" w14:textId="77777777" w:rsidR="001169DE" w:rsidRPr="00F40C65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970" w:type="dxa"/>
            <w:gridSpan w:val="14"/>
          </w:tcPr>
          <w:p w14:paraId="6B0D7DFE" w14:textId="77777777" w:rsidR="001169DE" w:rsidRPr="00F40C65" w:rsidRDefault="001169DE" w:rsidP="00FE35D4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F40C65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FE35D4" w:rsidRPr="00F40C65" w14:paraId="57B04324" w14:textId="77777777" w:rsidTr="0044651A">
        <w:trPr>
          <w:trHeight w:val="74"/>
          <w:tblHeader/>
        </w:trPr>
        <w:tc>
          <w:tcPr>
            <w:tcW w:w="2244" w:type="dxa"/>
            <w:vAlign w:val="center"/>
          </w:tcPr>
          <w:p w14:paraId="528B0181" w14:textId="77777777" w:rsidR="001169DE" w:rsidRPr="00F40C65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39C58E40" w14:textId="77777777" w:rsidR="001169DE" w:rsidRPr="00F40C65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314" w:type="dxa"/>
            <w:gridSpan w:val="5"/>
          </w:tcPr>
          <w:p w14:paraId="6AEF05AA" w14:textId="702A8796" w:rsidR="001169DE" w:rsidRPr="00F40C65" w:rsidRDefault="001169DE" w:rsidP="00FE35D4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033C1" w:rsidRPr="00F40C6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6EB9317B" w14:textId="77777777" w:rsidR="001169DE" w:rsidRPr="00F40C65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420" w:type="dxa"/>
            <w:gridSpan w:val="8"/>
          </w:tcPr>
          <w:p w14:paraId="51AC3D16" w14:textId="6BB449B8" w:rsidR="001169DE" w:rsidRPr="00F40C65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033C1" w:rsidRPr="00F40C6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FE35D4" w:rsidRPr="00F40C65" w14:paraId="211E0ECB" w14:textId="77777777" w:rsidTr="0044651A">
        <w:trPr>
          <w:gridAfter w:val="1"/>
          <w:wAfter w:w="42" w:type="dxa"/>
          <w:trHeight w:val="74"/>
          <w:tblHeader/>
        </w:trPr>
        <w:tc>
          <w:tcPr>
            <w:tcW w:w="2244" w:type="dxa"/>
            <w:vAlign w:val="center"/>
          </w:tcPr>
          <w:p w14:paraId="200CA73A" w14:textId="77777777" w:rsidR="001169DE" w:rsidRPr="00F40C65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20782C2C" w14:textId="77777777" w:rsidR="001169DE" w:rsidRPr="00F40C65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3D434E21" w14:textId="77777777" w:rsidR="001169DE" w:rsidRPr="00F40C65" w:rsidRDefault="001169DE" w:rsidP="00FE35D4">
            <w:pPr>
              <w:spacing w:line="360" w:lineRule="exact"/>
              <w:ind w:left="-94" w:right="-132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F40C65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14:paraId="5A192007" w14:textId="77777777" w:rsidR="001169DE" w:rsidRPr="00F40C65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10EE96CB" w14:textId="77777777" w:rsidR="001169DE" w:rsidRPr="00F40C65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F40C65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มูลค่า</w:t>
            </w:r>
            <w:r w:rsidRPr="00F40C65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  <w:t>ต่อหุ้น</w:t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 xml:space="preserve">        (บาท)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1BB2F4" w14:textId="77777777" w:rsidR="001169DE" w:rsidRPr="00F40C65" w:rsidRDefault="001169DE" w:rsidP="00FE35D4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14:paraId="3DACFFE0" w14:textId="77777777" w:rsidR="001169DE" w:rsidRPr="00F40C65" w:rsidRDefault="001169DE" w:rsidP="00FE35D4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F40C65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236" w:type="dxa"/>
            <w:vAlign w:val="center"/>
          </w:tcPr>
          <w:p w14:paraId="30E107EC" w14:textId="77777777" w:rsidR="001169DE" w:rsidRPr="00F40C65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43F9B084" w14:textId="77777777" w:rsidR="001169DE" w:rsidRPr="00F40C65" w:rsidRDefault="001169DE" w:rsidP="00FE35D4">
            <w:pPr>
              <w:spacing w:line="360" w:lineRule="exact"/>
              <w:ind w:left="-118" w:right="-8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F40C65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  <w:vAlign w:val="center"/>
          </w:tcPr>
          <w:p w14:paraId="5CF5923E" w14:textId="77777777" w:rsidR="001169DE" w:rsidRPr="00F40C65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14:paraId="53F829A4" w14:textId="77777777" w:rsidR="001169DE" w:rsidRPr="00F40C65" w:rsidRDefault="001169DE" w:rsidP="00FE35D4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F40C65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มูลค่า</w:t>
            </w:r>
            <w:r w:rsidRPr="00F40C65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  <w:t>ต่อหุ้น</w:t>
            </w:r>
            <w:r w:rsidRPr="00F40C65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</w:r>
            <w:r w:rsidRPr="00F40C6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72625F9A" w14:textId="77777777" w:rsidR="001169DE" w:rsidRPr="00F40C65" w:rsidRDefault="001169DE" w:rsidP="00FE35D4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center"/>
          </w:tcPr>
          <w:p w14:paraId="42FA8DC8" w14:textId="77777777" w:rsidR="001169DE" w:rsidRPr="00F40C65" w:rsidRDefault="001169DE" w:rsidP="00FE35D4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F40C65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FE35D4" w:rsidRPr="00F40C65" w14:paraId="7B80CE9D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192A531F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40C6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ทุนจดทะเบียน</w:t>
            </w:r>
          </w:p>
        </w:tc>
        <w:tc>
          <w:tcPr>
            <w:tcW w:w="236" w:type="dxa"/>
            <w:vAlign w:val="center"/>
          </w:tcPr>
          <w:p w14:paraId="07C389C8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6970" w:type="dxa"/>
            <w:gridSpan w:val="14"/>
            <w:vAlign w:val="center"/>
          </w:tcPr>
          <w:p w14:paraId="73897600" w14:textId="77777777" w:rsidR="001169DE" w:rsidRPr="00F40C65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F40C6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 xml:space="preserve">(พันหุ้น </w:t>
            </w: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/</w:t>
            </w:r>
            <w:r w:rsidRPr="00F40C6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 xml:space="preserve"> พันบาท)</w:t>
            </w:r>
          </w:p>
        </w:tc>
      </w:tr>
      <w:tr w:rsidR="00FE35D4" w:rsidRPr="00F40C65" w14:paraId="25B26A47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17835D8A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</w:p>
        </w:tc>
        <w:tc>
          <w:tcPr>
            <w:tcW w:w="236" w:type="dxa"/>
            <w:vAlign w:val="center"/>
          </w:tcPr>
          <w:p w14:paraId="25A83E64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14:paraId="426E5234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1D54607F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4906A62D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F21F579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14:paraId="74D2F6B9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5C501A41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080C23FB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54CD0B08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592D0A3F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2FEEF2A5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7CDF8306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E35D4" w:rsidRPr="00F40C65" w14:paraId="4B5D898C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48A3EB40" w14:textId="77777777" w:rsidR="008559B9" w:rsidRPr="00F40C65" w:rsidRDefault="008559B9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236" w:type="dxa"/>
            <w:vAlign w:val="center"/>
          </w:tcPr>
          <w:p w14:paraId="5384DEB3" w14:textId="77777777" w:rsidR="008559B9" w:rsidRPr="00F40C65" w:rsidRDefault="008559B9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14:paraId="2B605ACF" w14:textId="77777777" w:rsidR="008559B9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14:paraId="2A88929D" w14:textId="77777777" w:rsidR="008559B9" w:rsidRPr="00F40C65" w:rsidRDefault="008559B9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546D5B96" w14:textId="77777777" w:rsidR="008559B9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25F7F6F" w14:textId="77777777" w:rsidR="008559B9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24A8750E" w14:textId="77777777" w:rsidR="008559B9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36" w:type="dxa"/>
            <w:vAlign w:val="center"/>
          </w:tcPr>
          <w:p w14:paraId="6D9F689C" w14:textId="77777777" w:rsidR="008559B9" w:rsidRPr="00F40C65" w:rsidRDefault="008559B9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177D274E" w14:textId="77777777" w:rsidR="008559B9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44" w:type="dxa"/>
            <w:vAlign w:val="center"/>
          </w:tcPr>
          <w:p w14:paraId="37598DEA" w14:textId="77777777" w:rsidR="008559B9" w:rsidRPr="00F40C65" w:rsidRDefault="008559B9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01A614CA" w14:textId="77777777" w:rsidR="008559B9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14:paraId="5B78477F" w14:textId="77777777" w:rsidR="008559B9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305BC33B" w14:textId="77777777" w:rsidR="008559B9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FE35D4" w:rsidRPr="00F40C65" w14:paraId="6FE7C492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5E7294E7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6CC741F9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333AE86A" w14:textId="77777777" w:rsidR="001169DE" w:rsidRPr="00F40C65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75F30731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0767D718" w14:textId="77777777" w:rsidR="001169DE" w:rsidRPr="00F40C65" w:rsidRDefault="001169DE" w:rsidP="00FE35D4">
            <w:pPr>
              <w:tabs>
                <w:tab w:val="decimal" w:pos="821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B36399" w14:textId="77777777" w:rsidR="001169DE" w:rsidRPr="00F40C65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14:paraId="3E00C10B" w14:textId="77777777" w:rsidR="001169DE" w:rsidRPr="00F40C65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DFAA261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33445D8" w14:textId="77777777" w:rsidR="001169DE" w:rsidRPr="00F40C65" w:rsidRDefault="001169DE" w:rsidP="00FE35D4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17684ACF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170AAACA" w14:textId="77777777" w:rsidR="001169DE" w:rsidRPr="00F40C65" w:rsidRDefault="001169DE" w:rsidP="00FE35D4">
            <w:pPr>
              <w:tabs>
                <w:tab w:val="decimal" w:pos="821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F46B4B8" w14:textId="77777777" w:rsidR="001169DE" w:rsidRPr="00F40C65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14:paraId="268FA633" w14:textId="77777777" w:rsidR="001169DE" w:rsidRPr="00F40C65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40C65" w14:paraId="4572732E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296D1146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- หุ้นสามัญ</w:t>
            </w:r>
          </w:p>
        </w:tc>
        <w:tc>
          <w:tcPr>
            <w:tcW w:w="236" w:type="dxa"/>
            <w:vAlign w:val="center"/>
          </w:tcPr>
          <w:p w14:paraId="583C6433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vAlign w:val="center"/>
          </w:tcPr>
          <w:p w14:paraId="1FDCD418" w14:textId="77777777" w:rsidR="001169DE" w:rsidRPr="00F40C65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14:paraId="75C14ED8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13FAA22B" w14:textId="77777777" w:rsidR="001169DE" w:rsidRPr="00F40C65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12BFC1A" w14:textId="77777777" w:rsidR="001169DE" w:rsidRPr="00F40C65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5F7338ED" w14:textId="77777777" w:rsidR="001169DE" w:rsidRPr="00F40C65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36" w:type="dxa"/>
            <w:vAlign w:val="center"/>
          </w:tcPr>
          <w:p w14:paraId="625BC0E0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14:paraId="750336FA" w14:textId="77777777" w:rsidR="001169DE" w:rsidRPr="00F40C65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44" w:type="dxa"/>
            <w:vAlign w:val="center"/>
          </w:tcPr>
          <w:p w14:paraId="1760FA5A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7E7106F7" w14:textId="77777777" w:rsidR="001169DE" w:rsidRPr="00F40C65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14:paraId="51251B61" w14:textId="77777777" w:rsidR="001169DE" w:rsidRPr="00F40C65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17983693" w14:textId="77777777" w:rsidR="001169DE" w:rsidRPr="00F40C65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FE35D4" w:rsidRPr="00F40C65" w14:paraId="5F5F0C62" w14:textId="77777777" w:rsidTr="0044651A">
        <w:trPr>
          <w:trHeight w:val="197"/>
        </w:trPr>
        <w:tc>
          <w:tcPr>
            <w:tcW w:w="2244" w:type="dxa"/>
            <w:vAlign w:val="center"/>
          </w:tcPr>
          <w:p w14:paraId="52B97404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2FA4A228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vAlign w:val="center"/>
          </w:tcPr>
          <w:p w14:paraId="59EDB72A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0F98AFE9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dxa"/>
          </w:tcPr>
          <w:p w14:paraId="6FA13577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8CFC6F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center"/>
          </w:tcPr>
          <w:p w14:paraId="39BCFEDF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28A94F8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3981AD69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3EE65B47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" w:type="dxa"/>
            <w:gridSpan w:val="2"/>
          </w:tcPr>
          <w:p w14:paraId="26488D3C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485EF37D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double" w:sz="4" w:space="0" w:color="auto"/>
            </w:tcBorders>
            <w:vAlign w:val="center"/>
          </w:tcPr>
          <w:p w14:paraId="7DAFE131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40C65" w14:paraId="5D3A1647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5C6B07E8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F40C6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236" w:type="dxa"/>
            <w:vAlign w:val="center"/>
          </w:tcPr>
          <w:p w14:paraId="111B363C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14:paraId="5BFC654D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7CC71C14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7D8D14B0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85F93A8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14:paraId="75B06746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0B76E111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6AA50DBC" w14:textId="77777777" w:rsidR="001169DE" w:rsidRPr="00F40C65" w:rsidRDefault="001169DE" w:rsidP="00FE35D4">
            <w:pPr>
              <w:spacing w:line="360" w:lineRule="exact"/>
              <w:ind w:right="13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590CC6DA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5A358611" w14:textId="77777777" w:rsidR="001169DE" w:rsidRPr="00F40C65" w:rsidRDefault="001169DE" w:rsidP="00FE35D4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52651118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0A4D942C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E35D4" w:rsidRPr="00F40C65" w14:paraId="53FAA56C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187587C6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</w:p>
        </w:tc>
        <w:tc>
          <w:tcPr>
            <w:tcW w:w="236" w:type="dxa"/>
            <w:vAlign w:val="center"/>
          </w:tcPr>
          <w:p w14:paraId="6FE67292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14:paraId="76C63B5B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2DDFF6B0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040795AF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2060296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14:paraId="2B9E0E2F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6992E4CF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4360BAD5" w14:textId="77777777" w:rsidR="001169DE" w:rsidRPr="00F40C65" w:rsidRDefault="001169DE" w:rsidP="00FE35D4">
            <w:pPr>
              <w:spacing w:line="360" w:lineRule="exact"/>
              <w:ind w:right="13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70EC4ADA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3400865B" w14:textId="77777777" w:rsidR="001169DE" w:rsidRPr="00F40C65" w:rsidRDefault="001169DE" w:rsidP="00FE35D4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132F1FF6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11E9DE1C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E35D4" w:rsidRPr="00F40C65" w14:paraId="57D47728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51A9047D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236" w:type="dxa"/>
            <w:vAlign w:val="center"/>
          </w:tcPr>
          <w:p w14:paraId="5C1E0A99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14:paraId="07896B99" w14:textId="77777777" w:rsidR="001169DE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14:paraId="3DF18228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751B0D7F" w14:textId="77777777" w:rsidR="001169DE" w:rsidRPr="00F40C65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9E1C097" w14:textId="77777777" w:rsidR="001169DE" w:rsidRPr="00F40C65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54A639A5" w14:textId="77777777" w:rsidR="001169DE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725,500</w:t>
            </w:r>
          </w:p>
        </w:tc>
        <w:tc>
          <w:tcPr>
            <w:tcW w:w="236" w:type="dxa"/>
            <w:vAlign w:val="center"/>
          </w:tcPr>
          <w:p w14:paraId="07FE5226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42A2422A" w14:textId="77777777" w:rsidR="001169DE" w:rsidRPr="00F40C65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725,500</w:t>
            </w:r>
          </w:p>
        </w:tc>
        <w:tc>
          <w:tcPr>
            <w:tcW w:w="244" w:type="dxa"/>
            <w:vAlign w:val="center"/>
          </w:tcPr>
          <w:p w14:paraId="65D10E3C" w14:textId="77777777" w:rsidR="001169DE" w:rsidRPr="00F40C65" w:rsidRDefault="001169DE" w:rsidP="00FE35D4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201C10DB" w14:textId="77777777" w:rsidR="001169DE" w:rsidRPr="00F40C65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14:paraId="6FBF5B1A" w14:textId="77777777" w:rsidR="001169DE" w:rsidRPr="00F40C65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1B16E178" w14:textId="77777777" w:rsidR="001169DE" w:rsidRPr="00F40C65" w:rsidRDefault="00D2332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725,500</w:t>
            </w:r>
          </w:p>
        </w:tc>
      </w:tr>
      <w:tr w:rsidR="00FE35D4" w:rsidRPr="00F40C65" w14:paraId="2E31D2A1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0CEC2D13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center"/>
          </w:tcPr>
          <w:p w14:paraId="5B89E8D3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54B5C5F6" w14:textId="77777777" w:rsidR="001169DE" w:rsidRPr="00F40C65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5C784A01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dxa"/>
          </w:tcPr>
          <w:p w14:paraId="0DBBE7D3" w14:textId="77777777" w:rsidR="001169DE" w:rsidRPr="00F40C65" w:rsidRDefault="001169DE" w:rsidP="00FE35D4">
            <w:pPr>
              <w:tabs>
                <w:tab w:val="decimal" w:pos="821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B94CDC" w14:textId="77777777" w:rsidR="001169DE" w:rsidRPr="00F40C65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14:paraId="6BC69180" w14:textId="77777777" w:rsidR="001169DE" w:rsidRPr="00F40C65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BC8C5D3" w14:textId="77777777" w:rsidR="001169DE" w:rsidRPr="00F40C65" w:rsidRDefault="001169DE" w:rsidP="00FE35D4">
            <w:pPr>
              <w:tabs>
                <w:tab w:val="left" w:pos="372"/>
                <w:tab w:val="decimal" w:pos="8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2059FFE7" w14:textId="77777777" w:rsidR="001169DE" w:rsidRPr="00F40C65" w:rsidRDefault="001169DE" w:rsidP="00FE35D4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37BB0900" w14:textId="77777777" w:rsidR="001169DE" w:rsidRPr="00F40C65" w:rsidRDefault="001169DE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" w:type="dxa"/>
            <w:gridSpan w:val="2"/>
          </w:tcPr>
          <w:p w14:paraId="1D5514CD" w14:textId="77777777" w:rsidR="001169DE" w:rsidRPr="00F40C65" w:rsidRDefault="001169DE" w:rsidP="00FE35D4">
            <w:pPr>
              <w:tabs>
                <w:tab w:val="decimal" w:pos="821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40BC11B" w14:textId="77777777" w:rsidR="001169DE" w:rsidRPr="00F40C65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14:paraId="31FC1156" w14:textId="77777777" w:rsidR="001169DE" w:rsidRPr="00F40C65" w:rsidRDefault="001169DE" w:rsidP="00FE35D4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59B9" w:rsidRPr="00F40C65" w14:paraId="1620F043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486A41C8" w14:textId="77777777" w:rsidR="008559B9" w:rsidRPr="00F40C65" w:rsidRDefault="008559B9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- หุ้นสามัญ</w:t>
            </w:r>
          </w:p>
        </w:tc>
        <w:tc>
          <w:tcPr>
            <w:tcW w:w="236" w:type="dxa"/>
            <w:vAlign w:val="center"/>
          </w:tcPr>
          <w:p w14:paraId="2F6A6096" w14:textId="77777777" w:rsidR="008559B9" w:rsidRPr="00F40C65" w:rsidRDefault="008559B9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  <w:vAlign w:val="center"/>
          </w:tcPr>
          <w:p w14:paraId="1F08268C" w14:textId="77777777" w:rsidR="008559B9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14:paraId="16BB8A59" w14:textId="77777777" w:rsidR="008559B9" w:rsidRPr="00F40C65" w:rsidRDefault="008559B9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33B748BB" w14:textId="77777777" w:rsidR="008559B9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96E03F4" w14:textId="77777777" w:rsidR="008559B9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  <w:vAlign w:val="center"/>
          </w:tcPr>
          <w:p w14:paraId="2C9A6F33" w14:textId="77777777" w:rsidR="008559B9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36" w:type="dxa"/>
            <w:vAlign w:val="center"/>
          </w:tcPr>
          <w:p w14:paraId="3BA8BCE9" w14:textId="77777777" w:rsidR="008559B9" w:rsidRPr="00F40C65" w:rsidRDefault="008559B9" w:rsidP="00FE35D4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53641820" w14:textId="77777777" w:rsidR="008559B9" w:rsidRPr="00F40C65" w:rsidRDefault="008559B9" w:rsidP="00FE35D4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44" w:type="dxa"/>
            <w:vAlign w:val="center"/>
          </w:tcPr>
          <w:p w14:paraId="41FE6987" w14:textId="77777777" w:rsidR="008559B9" w:rsidRPr="00F40C65" w:rsidRDefault="008559B9" w:rsidP="00FE35D4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58233B14" w14:textId="77777777" w:rsidR="008559B9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14:paraId="5A9E62B4" w14:textId="77777777" w:rsidR="008559B9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double" w:sz="4" w:space="0" w:color="auto"/>
            </w:tcBorders>
            <w:vAlign w:val="center"/>
          </w:tcPr>
          <w:p w14:paraId="093D7793" w14:textId="77777777" w:rsidR="008559B9" w:rsidRPr="00F40C65" w:rsidRDefault="008559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</w:tbl>
    <w:p w14:paraId="08ADF41D" w14:textId="77777777" w:rsidR="00D23325" w:rsidRPr="00F40C65" w:rsidRDefault="00D23325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7AB1BD" w14:textId="77777777" w:rsidR="00AE3F0B" w:rsidRPr="00F40C65" w:rsidRDefault="00441094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40C65">
        <w:rPr>
          <w:rFonts w:ascii="Angsana New" w:hAnsi="Angsana New"/>
          <w:b/>
          <w:bCs/>
          <w:sz w:val="30"/>
          <w:szCs w:val="30"/>
        </w:rPr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2</w:t>
      </w:r>
      <w:r w:rsidR="000A5D41" w:rsidRPr="00F40C65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0A5D41" w:rsidRPr="00F40C65">
        <w:rPr>
          <w:rFonts w:ascii="Angsana New" w:hAnsi="Angsana New"/>
          <w:b/>
          <w:bCs/>
          <w:sz w:val="30"/>
          <w:szCs w:val="30"/>
          <w:cs/>
        </w:rPr>
        <w:tab/>
      </w:r>
      <w:r w:rsidR="000A5D41" w:rsidRPr="00F40C65">
        <w:rPr>
          <w:rFonts w:ascii="Angsana New" w:hAnsi="Angsana New"/>
          <w:b/>
          <w:bCs/>
          <w:sz w:val="30"/>
          <w:szCs w:val="30"/>
          <w:cs/>
        </w:rPr>
        <w:tab/>
      </w:r>
      <w:bookmarkStart w:id="26" w:name="_Hlk128394360"/>
      <w:r w:rsidR="00DA7ED8" w:rsidRPr="00F40C65">
        <w:rPr>
          <w:rFonts w:ascii="Angsana New" w:hAnsi="Angsana New" w:hint="cs"/>
          <w:b/>
          <w:bCs/>
          <w:sz w:val="30"/>
          <w:szCs w:val="30"/>
          <w:cs/>
        </w:rPr>
        <w:t>ทุนสำรองตามกฏหมาย</w:t>
      </w:r>
      <w:bookmarkEnd w:id="26"/>
    </w:p>
    <w:p w14:paraId="420151CA" w14:textId="77777777" w:rsidR="007C78FD" w:rsidRPr="00F40C65" w:rsidRDefault="007C78F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ตามพระราชบัญญัติบริษัทมหาชนจำกัด พ.ศ. </w:t>
      </w:r>
      <w:r w:rsidRPr="00F40C65">
        <w:rPr>
          <w:rFonts w:ascii="Angsana New" w:hAnsi="Angsana New"/>
          <w:sz w:val="30"/>
          <w:szCs w:val="30"/>
        </w:rPr>
        <w:t xml:space="preserve">2535 </w:t>
      </w:r>
      <w:r w:rsidRPr="00F40C65">
        <w:rPr>
          <w:rFonts w:ascii="Angsana New" w:hAnsi="Angsana New"/>
          <w:sz w:val="30"/>
          <w:szCs w:val="30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</w:t>
      </w:r>
    </w:p>
    <w:p w14:paraId="6E4F2017" w14:textId="77777777" w:rsidR="00644188" w:rsidRPr="00F40C65" w:rsidRDefault="0064418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AB79B7" w14:textId="77777777" w:rsidR="00EA5E3B" w:rsidRPr="00F40C65" w:rsidRDefault="00EA5E3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7" w:name="_Hlk24037648"/>
      <w:r w:rsidRPr="00F40C6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3</w:t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Pr="00F40C65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14:paraId="18693853" w14:textId="77777777" w:rsidR="00EA5E3B" w:rsidRPr="00F40C65" w:rsidRDefault="00EA5E3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  <w:cs/>
        </w:rPr>
        <w:tab/>
      </w:r>
      <w:r w:rsidRPr="00F40C65">
        <w:rPr>
          <w:rFonts w:ascii="Angsana New" w:hAnsi="Angsana New" w:hint="cs"/>
          <w:sz w:val="30"/>
          <w:szCs w:val="30"/>
          <w:cs/>
        </w:rPr>
        <w:t>รายได้อื่นประกอบด้วยรายละเอียดดังนี้</w:t>
      </w: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6"/>
        <w:gridCol w:w="1170"/>
        <w:gridCol w:w="180"/>
        <w:gridCol w:w="1260"/>
        <w:gridCol w:w="180"/>
        <w:gridCol w:w="1260"/>
        <w:gridCol w:w="180"/>
        <w:gridCol w:w="1260"/>
      </w:tblGrid>
      <w:tr w:rsidR="00FE35D4" w:rsidRPr="00F40C65" w14:paraId="1F3A13E3" w14:textId="77777777" w:rsidTr="00CB562A">
        <w:trPr>
          <w:cantSplit/>
        </w:trPr>
        <w:tc>
          <w:tcPr>
            <w:tcW w:w="6476" w:type="dxa"/>
            <w:gridSpan w:val="4"/>
          </w:tcPr>
          <w:bookmarkEnd w:id="27"/>
          <w:p w14:paraId="17A28FA3" w14:textId="77777777" w:rsidR="0034419A" w:rsidRPr="00F40C65" w:rsidRDefault="0034419A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26D1EA1" w14:textId="77777777" w:rsidR="0034419A" w:rsidRPr="00F40C65" w:rsidRDefault="0034419A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F3CEC17" w14:textId="77777777" w:rsidR="0034419A" w:rsidRPr="00F40C65" w:rsidRDefault="0034419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E35D4" w:rsidRPr="00F40C65" w14:paraId="5DE89F41" w14:textId="77777777" w:rsidTr="00CB562A">
        <w:trPr>
          <w:cantSplit/>
        </w:trPr>
        <w:tc>
          <w:tcPr>
            <w:tcW w:w="3866" w:type="dxa"/>
          </w:tcPr>
          <w:p w14:paraId="1219A3AA" w14:textId="77777777" w:rsidR="0034419A" w:rsidRPr="00F40C65" w:rsidRDefault="0034419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A86D12" w14:textId="610555D7" w:rsidR="0034419A" w:rsidRPr="00F40C65" w:rsidRDefault="0034419A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578B4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646D5435" w14:textId="77777777" w:rsidR="0034419A" w:rsidRPr="00F40C65" w:rsidRDefault="0034419A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445B15" w14:textId="348DEE00" w:rsidR="0034419A" w:rsidRPr="00F40C65" w:rsidRDefault="0034419A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578B4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466708B3" w14:textId="77777777" w:rsidR="0034419A" w:rsidRPr="00F40C65" w:rsidRDefault="0034419A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C58D38" w14:textId="71A1A5E6" w:rsidR="0034419A" w:rsidRPr="00F40C65" w:rsidRDefault="0034419A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578B4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AC7A783" w14:textId="77777777" w:rsidR="0034419A" w:rsidRPr="00F40C65" w:rsidRDefault="0034419A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8722455" w14:textId="31A82265" w:rsidR="0034419A" w:rsidRPr="00F40C65" w:rsidRDefault="0034419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578B4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FE35D4" w:rsidRPr="00F40C65" w14:paraId="4E24622C" w14:textId="77777777" w:rsidTr="00CB562A">
        <w:trPr>
          <w:tblHeader/>
        </w:trPr>
        <w:tc>
          <w:tcPr>
            <w:tcW w:w="3866" w:type="dxa"/>
          </w:tcPr>
          <w:p w14:paraId="40325A4E" w14:textId="77777777" w:rsidR="0034419A" w:rsidRPr="00F40C65" w:rsidRDefault="0034419A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6BF2612" w14:textId="77777777" w:rsidR="0034419A" w:rsidRPr="00F40C65" w:rsidRDefault="0034419A" w:rsidP="00FE35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</w:t>
            </w: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40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40C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1578B4" w:rsidRPr="00F40C65" w14:paraId="40BE1F7B" w14:textId="77777777" w:rsidTr="00CB562A">
        <w:trPr>
          <w:cantSplit/>
        </w:trPr>
        <w:tc>
          <w:tcPr>
            <w:tcW w:w="3866" w:type="dxa"/>
          </w:tcPr>
          <w:p w14:paraId="64D6FF75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14:paraId="271324AA" w14:textId="4E976410" w:rsidR="001578B4" w:rsidRPr="00F40C65" w:rsidRDefault="007A2983" w:rsidP="001578B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1,337</w:t>
            </w:r>
          </w:p>
        </w:tc>
        <w:tc>
          <w:tcPr>
            <w:tcW w:w="180" w:type="dxa"/>
          </w:tcPr>
          <w:p w14:paraId="24725C96" w14:textId="77777777" w:rsidR="001578B4" w:rsidRPr="00F40C65" w:rsidRDefault="001578B4" w:rsidP="001578B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2569D44" w14:textId="6BC569EC" w:rsidR="001578B4" w:rsidRPr="00F40C65" w:rsidRDefault="001578B4" w:rsidP="001578B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773</w:t>
            </w:r>
          </w:p>
        </w:tc>
        <w:tc>
          <w:tcPr>
            <w:tcW w:w="180" w:type="dxa"/>
          </w:tcPr>
          <w:p w14:paraId="5FDC0B13" w14:textId="77777777" w:rsidR="001578B4" w:rsidRPr="00F40C65" w:rsidRDefault="001578B4" w:rsidP="001578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A1BBC9" w14:textId="20382F16" w:rsidR="001578B4" w:rsidRPr="00F40C65" w:rsidRDefault="007A2983" w:rsidP="001578B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1,452</w:t>
            </w:r>
          </w:p>
        </w:tc>
        <w:tc>
          <w:tcPr>
            <w:tcW w:w="180" w:type="dxa"/>
          </w:tcPr>
          <w:p w14:paraId="32ADC65E" w14:textId="77777777" w:rsidR="001578B4" w:rsidRPr="00F40C65" w:rsidRDefault="001578B4" w:rsidP="001578B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9FCE67" w14:textId="5CAFC27F" w:rsidR="001578B4" w:rsidRPr="00F40C65" w:rsidRDefault="001578B4" w:rsidP="001578B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773</w:t>
            </w:r>
          </w:p>
        </w:tc>
      </w:tr>
      <w:tr w:rsidR="001578B4" w:rsidRPr="00F40C65" w14:paraId="5CD2704F" w14:textId="77777777" w:rsidTr="00CB562A">
        <w:trPr>
          <w:cantSplit/>
        </w:trPr>
        <w:tc>
          <w:tcPr>
            <w:tcW w:w="3866" w:type="dxa"/>
          </w:tcPr>
          <w:p w14:paraId="58CA9842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UPC" w:hAnsi="AngsanaUPC" w:cs="AngsanaUPC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400F5D" w14:textId="74B5437A" w:rsidR="001578B4" w:rsidRPr="00F40C65" w:rsidRDefault="007A2983" w:rsidP="001578B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12,462</w:t>
            </w:r>
          </w:p>
        </w:tc>
        <w:tc>
          <w:tcPr>
            <w:tcW w:w="180" w:type="dxa"/>
          </w:tcPr>
          <w:p w14:paraId="079A5880" w14:textId="77777777" w:rsidR="001578B4" w:rsidRPr="00F40C65" w:rsidRDefault="001578B4" w:rsidP="001578B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41E7C3" w14:textId="598E6B8B" w:rsidR="001578B4" w:rsidRPr="00F40C65" w:rsidRDefault="001578B4" w:rsidP="001578B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31,357</w:t>
            </w:r>
          </w:p>
        </w:tc>
        <w:tc>
          <w:tcPr>
            <w:tcW w:w="180" w:type="dxa"/>
          </w:tcPr>
          <w:p w14:paraId="466505B2" w14:textId="77777777" w:rsidR="001578B4" w:rsidRPr="00F40C65" w:rsidRDefault="001578B4" w:rsidP="001578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98600C" w14:textId="7D8EC0CC" w:rsidR="001578B4" w:rsidRPr="00F40C65" w:rsidRDefault="007A2983" w:rsidP="001578B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033C1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033C1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180" w:type="dxa"/>
          </w:tcPr>
          <w:p w14:paraId="6CA972CA" w14:textId="77777777" w:rsidR="001578B4" w:rsidRPr="00F40C65" w:rsidRDefault="001578B4" w:rsidP="001578B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A5A5B2" w14:textId="7951E160" w:rsidR="001578B4" w:rsidRPr="00F40C65" w:rsidRDefault="001578B4" w:rsidP="001578B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31,843</w:t>
            </w:r>
          </w:p>
        </w:tc>
      </w:tr>
      <w:tr w:rsidR="001578B4" w:rsidRPr="00F40C65" w14:paraId="01B59907" w14:textId="77777777" w:rsidTr="00CB562A">
        <w:trPr>
          <w:cantSplit/>
        </w:trPr>
        <w:tc>
          <w:tcPr>
            <w:tcW w:w="3866" w:type="dxa"/>
          </w:tcPr>
          <w:p w14:paraId="102B6DF4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25E8A7" w14:textId="50329099" w:rsidR="001578B4" w:rsidRPr="00F40C65" w:rsidRDefault="007A2983" w:rsidP="001578B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13,799</w:t>
            </w:r>
          </w:p>
        </w:tc>
        <w:tc>
          <w:tcPr>
            <w:tcW w:w="180" w:type="dxa"/>
          </w:tcPr>
          <w:p w14:paraId="625B45A7" w14:textId="77777777" w:rsidR="001578B4" w:rsidRPr="00F40C65" w:rsidRDefault="001578B4" w:rsidP="001578B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8C0297" w14:textId="40685483" w:rsidR="001578B4" w:rsidRPr="00F40C65" w:rsidRDefault="001578B4" w:rsidP="001578B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32,130</w:t>
            </w:r>
          </w:p>
        </w:tc>
        <w:tc>
          <w:tcPr>
            <w:tcW w:w="180" w:type="dxa"/>
          </w:tcPr>
          <w:p w14:paraId="304C3C6A" w14:textId="77777777" w:rsidR="001578B4" w:rsidRPr="00F40C65" w:rsidRDefault="001578B4" w:rsidP="001578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B67503" w14:textId="054A2B78" w:rsidR="001578B4" w:rsidRPr="00F40C65" w:rsidRDefault="007A2983" w:rsidP="001578B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E033C1"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E033C1"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007</w:t>
            </w:r>
          </w:p>
        </w:tc>
        <w:tc>
          <w:tcPr>
            <w:tcW w:w="180" w:type="dxa"/>
          </w:tcPr>
          <w:p w14:paraId="2DB3F15F" w14:textId="77777777" w:rsidR="001578B4" w:rsidRPr="00F40C65" w:rsidRDefault="001578B4" w:rsidP="001578B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3F97F6" w14:textId="15EAEA29" w:rsidR="001578B4" w:rsidRPr="00F40C65" w:rsidRDefault="001578B4" w:rsidP="001578B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32,616</w:t>
            </w:r>
          </w:p>
        </w:tc>
      </w:tr>
    </w:tbl>
    <w:p w14:paraId="2EBC614F" w14:textId="77777777" w:rsidR="0034419A" w:rsidRPr="00F40C65" w:rsidRDefault="0034419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z w:val="30"/>
          <w:szCs w:val="30"/>
        </w:rPr>
      </w:pPr>
    </w:p>
    <w:p w14:paraId="0BEDDD49" w14:textId="77777777" w:rsidR="005D2F29" w:rsidRPr="00F40C65" w:rsidRDefault="0044109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4</w:t>
      </w:r>
      <w:r w:rsidR="00E0108C" w:rsidRPr="00F40C65">
        <w:rPr>
          <w:rFonts w:ascii="Angsana New" w:hAnsi="Angsana New"/>
          <w:b/>
          <w:bCs/>
          <w:sz w:val="30"/>
          <w:szCs w:val="30"/>
        </w:rPr>
        <w:tab/>
      </w:r>
      <w:r w:rsidR="000B3EA0" w:rsidRPr="00F40C65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3F4EEBDF" w14:textId="77777777" w:rsidR="00E1518B" w:rsidRPr="00F40C65" w:rsidRDefault="008205D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F40C65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F40C65">
        <w:rPr>
          <w:rFonts w:ascii="AngsanaUPC" w:hAnsi="AngsanaUPC" w:cs="AngsanaUPC"/>
          <w:sz w:val="30"/>
          <w:szCs w:val="30"/>
          <w:cs/>
        </w:rPr>
        <w:t>บริษัท</w:t>
      </w:r>
      <w:r w:rsidR="00E1518B" w:rsidRPr="00F40C65">
        <w:rPr>
          <w:rFonts w:ascii="AngsanaUPC" w:hAnsi="AngsanaUPC" w:cs="AngsanaUPC" w:hint="cs"/>
          <w:sz w:val="30"/>
          <w:szCs w:val="30"/>
          <w:cs/>
        </w:rPr>
        <w:t>มีสอง</w:t>
      </w:r>
      <w:r w:rsidR="00E1518B" w:rsidRPr="00F40C65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F40C65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F40C65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F40C65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F40C65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F40C65">
        <w:rPr>
          <w:rFonts w:ascii="AngsanaUPC" w:hAnsi="AngsanaUPC" w:cs="AngsanaUPC"/>
          <w:sz w:val="30"/>
          <w:szCs w:val="30"/>
          <w:cs/>
        </w:rPr>
        <w:t>บริษัทโดยสรุปมีดังนี้</w:t>
      </w:r>
    </w:p>
    <w:p w14:paraId="51BBA63F" w14:textId="77777777" w:rsidR="00FA6A53" w:rsidRPr="00F40C65" w:rsidRDefault="00FA6A5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40C65">
        <w:rPr>
          <w:rFonts w:ascii="Angsana New" w:hAnsi="Angsana New"/>
          <w:sz w:val="30"/>
          <w:szCs w:val="30"/>
        </w:rPr>
        <w:t>1</w:t>
      </w:r>
      <w:r w:rsidRPr="00F40C65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F40C65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14:paraId="26E5AFBB" w14:textId="77777777" w:rsidR="00FA6A53" w:rsidRPr="00F40C65" w:rsidRDefault="00FA6A5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40C65">
        <w:rPr>
          <w:rFonts w:ascii="Angsana New" w:hAnsi="Angsana New"/>
          <w:sz w:val="30"/>
          <w:szCs w:val="30"/>
        </w:rPr>
        <w:t xml:space="preserve">2 </w:t>
      </w:r>
      <w:r w:rsidRPr="00F40C65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14:paraId="5493618A" w14:textId="77777777" w:rsidR="007C5668" w:rsidRPr="00F40C65" w:rsidRDefault="0036246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rPr>
          <w:rFonts w:ascii="AngsanaUPC" w:hAnsi="AngsanaUPC" w:cs="AngsanaUPC"/>
          <w:sz w:val="30"/>
          <w:szCs w:val="30"/>
          <w:cs/>
        </w:rPr>
        <w:sectPr w:rsidR="007C5668" w:rsidRPr="00F40C65" w:rsidSect="007B242F">
          <w:footerReference w:type="default" r:id="rId10"/>
          <w:pgSz w:w="11909" w:h="16834" w:code="9"/>
          <w:pgMar w:top="691" w:right="710" w:bottom="576" w:left="1152" w:header="720" w:footer="720" w:gutter="0"/>
          <w:cols w:space="720"/>
          <w:docGrid w:linePitch="245"/>
        </w:sectPr>
      </w:pPr>
      <w:r w:rsidRPr="00F40C65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F40C65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F40C65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F40C65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="008205D2" w:rsidRPr="00F40C65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F40C65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F40C65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รอื่นที่ดำเนินธุรกิจในอุตสาหกรร</w:t>
      </w:r>
      <w:r w:rsidR="00AE5FCA" w:rsidRPr="00F40C65">
        <w:rPr>
          <w:rFonts w:ascii="AngsanaUPC" w:hAnsi="AngsanaUPC" w:cs="AngsanaUPC" w:hint="cs"/>
          <w:sz w:val="30"/>
          <w:szCs w:val="30"/>
          <w:cs/>
        </w:rPr>
        <w:t>ม</w:t>
      </w:r>
      <w:r w:rsidRPr="00F40C65">
        <w:rPr>
          <w:rFonts w:ascii="AngsanaUPC" w:hAnsi="AngsanaUPC" w:cs="AngsanaUPC"/>
          <w:sz w:val="30"/>
          <w:szCs w:val="30"/>
          <w:cs/>
        </w:rPr>
        <w:t>เดียวกัน</w:t>
      </w:r>
    </w:p>
    <w:p w14:paraId="3511C559" w14:textId="77777777" w:rsidR="005E73F5" w:rsidRPr="00F40C65" w:rsidRDefault="005E73F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05CCB57C" w14:textId="77777777" w:rsidR="005E73F5" w:rsidRPr="00F40C65" w:rsidRDefault="005E73F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 w:hint="cs"/>
          <w:b/>
          <w:bCs/>
          <w:sz w:val="30"/>
          <w:szCs w:val="30"/>
          <w:cs/>
        </w:rPr>
        <w:t>งบการเงินรวม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80"/>
        <w:gridCol w:w="262"/>
        <w:gridCol w:w="1268"/>
      </w:tblGrid>
      <w:tr w:rsidR="00FE35D4" w:rsidRPr="00F40C65" w14:paraId="67CB3A15" w14:textId="77777777" w:rsidTr="006D20E4">
        <w:trPr>
          <w:tblHeader/>
        </w:trPr>
        <w:tc>
          <w:tcPr>
            <w:tcW w:w="6041" w:type="dxa"/>
            <w:shd w:val="clear" w:color="auto" w:fill="auto"/>
          </w:tcPr>
          <w:p w14:paraId="195B1AD5" w14:textId="77777777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57212D7A" w14:textId="77777777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F40C65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EDA81D4" w14:textId="77777777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0FB37A0F" w14:textId="77777777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F40C65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35E5555" w14:textId="77777777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0" w:type="dxa"/>
            <w:gridSpan w:val="3"/>
            <w:shd w:val="clear" w:color="auto" w:fill="auto"/>
          </w:tcPr>
          <w:p w14:paraId="04FC8D73" w14:textId="77777777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35D4" w:rsidRPr="00F40C65" w14:paraId="2850AD1B" w14:textId="77777777" w:rsidTr="006D20E4">
        <w:trPr>
          <w:tblHeader/>
        </w:trPr>
        <w:tc>
          <w:tcPr>
            <w:tcW w:w="6041" w:type="dxa"/>
            <w:shd w:val="clear" w:color="auto" w:fill="auto"/>
          </w:tcPr>
          <w:p w14:paraId="7A803881" w14:textId="77777777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40496E4" w14:textId="4D36027E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578B4" w:rsidRPr="00F40C6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494" w:type="dxa"/>
            <w:shd w:val="clear" w:color="auto" w:fill="auto"/>
          </w:tcPr>
          <w:p w14:paraId="5F1D5D34" w14:textId="77777777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48D6C76" w14:textId="26A28CFA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578B4" w:rsidRPr="00F40C6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408692CE" w14:textId="77777777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5BABB90" w14:textId="3B2F9ECA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578B4" w:rsidRPr="00F40C6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67BA24CE" w14:textId="77777777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B22D417" w14:textId="0153740A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578B4" w:rsidRPr="00F40C6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322F6DB8" w14:textId="77777777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090ECF4" w14:textId="7E4E46F3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578B4" w:rsidRPr="00F40C6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32DF46ED" w14:textId="77777777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AB0B65C" w14:textId="4C9AD3BE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578B4" w:rsidRPr="00F40C6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FE35D4" w:rsidRPr="00F40C65" w14:paraId="2DC6135E" w14:textId="77777777" w:rsidTr="006D20E4">
        <w:trPr>
          <w:tblHeader/>
        </w:trPr>
        <w:tc>
          <w:tcPr>
            <w:tcW w:w="6041" w:type="dxa"/>
            <w:shd w:val="clear" w:color="auto" w:fill="auto"/>
          </w:tcPr>
          <w:p w14:paraId="3A0DBBCD" w14:textId="77777777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9" w:type="dxa"/>
            <w:gridSpan w:val="11"/>
            <w:shd w:val="clear" w:color="auto" w:fill="auto"/>
          </w:tcPr>
          <w:p w14:paraId="3BEA7CE4" w14:textId="77777777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0E1D1A" w:rsidRPr="00F40C65" w14:paraId="722E6B59" w14:textId="77777777" w:rsidTr="006D20E4">
        <w:tc>
          <w:tcPr>
            <w:tcW w:w="6041" w:type="dxa"/>
            <w:shd w:val="clear" w:color="auto" w:fill="auto"/>
          </w:tcPr>
          <w:p w14:paraId="22E1BD24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4921C633" w14:textId="0E6F2199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2,039,538</w:t>
            </w:r>
          </w:p>
        </w:tc>
        <w:tc>
          <w:tcPr>
            <w:tcW w:w="494" w:type="dxa"/>
            <w:shd w:val="clear" w:color="auto" w:fill="auto"/>
          </w:tcPr>
          <w:p w14:paraId="2FBD6E3E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13B0097" w14:textId="6429B22B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1,791,568</w:t>
            </w:r>
          </w:p>
        </w:tc>
        <w:tc>
          <w:tcPr>
            <w:tcW w:w="262" w:type="dxa"/>
            <w:shd w:val="clear" w:color="auto" w:fill="auto"/>
          </w:tcPr>
          <w:p w14:paraId="1F925FF3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4D779E81" w14:textId="4D0FAA8F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42,815</w:t>
            </w:r>
          </w:p>
        </w:tc>
        <w:tc>
          <w:tcPr>
            <w:tcW w:w="263" w:type="dxa"/>
            <w:shd w:val="clear" w:color="auto" w:fill="auto"/>
          </w:tcPr>
          <w:p w14:paraId="0108A1AB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32ED8B0" w14:textId="65E9D864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177,864</w:t>
            </w:r>
          </w:p>
        </w:tc>
        <w:tc>
          <w:tcPr>
            <w:tcW w:w="262" w:type="dxa"/>
            <w:shd w:val="clear" w:color="auto" w:fill="auto"/>
          </w:tcPr>
          <w:p w14:paraId="773BC149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A7301A8" w14:textId="69EE72D9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2,082,353</w:t>
            </w:r>
          </w:p>
        </w:tc>
        <w:tc>
          <w:tcPr>
            <w:tcW w:w="262" w:type="dxa"/>
            <w:shd w:val="clear" w:color="auto" w:fill="auto"/>
          </w:tcPr>
          <w:p w14:paraId="391378DA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B100F79" w14:textId="4AA8EFFE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1,969,432</w:t>
            </w:r>
          </w:p>
        </w:tc>
      </w:tr>
      <w:tr w:rsidR="000E1D1A" w:rsidRPr="00F40C65" w14:paraId="472E158D" w14:textId="77777777" w:rsidTr="006D20E4">
        <w:tc>
          <w:tcPr>
            <w:tcW w:w="6041" w:type="dxa"/>
            <w:shd w:val="clear" w:color="auto" w:fill="auto"/>
          </w:tcPr>
          <w:p w14:paraId="79D91FBA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32014" w14:textId="58689D28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2,039,538</w:t>
            </w:r>
          </w:p>
        </w:tc>
        <w:tc>
          <w:tcPr>
            <w:tcW w:w="494" w:type="dxa"/>
            <w:shd w:val="clear" w:color="auto" w:fill="auto"/>
          </w:tcPr>
          <w:p w14:paraId="22125C56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D0424" w14:textId="09F93B14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1,791,568</w:t>
            </w:r>
          </w:p>
        </w:tc>
        <w:tc>
          <w:tcPr>
            <w:tcW w:w="262" w:type="dxa"/>
            <w:shd w:val="clear" w:color="auto" w:fill="auto"/>
          </w:tcPr>
          <w:p w14:paraId="3244BC0F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F6345" w14:textId="3D9B15B2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42,815</w:t>
            </w:r>
          </w:p>
        </w:tc>
        <w:tc>
          <w:tcPr>
            <w:tcW w:w="263" w:type="dxa"/>
            <w:shd w:val="clear" w:color="auto" w:fill="auto"/>
          </w:tcPr>
          <w:p w14:paraId="27BFFD0C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B8AEE" w14:textId="6B8A254D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177,864</w:t>
            </w:r>
          </w:p>
        </w:tc>
        <w:tc>
          <w:tcPr>
            <w:tcW w:w="262" w:type="dxa"/>
            <w:shd w:val="clear" w:color="auto" w:fill="auto"/>
          </w:tcPr>
          <w:p w14:paraId="51ED9092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1D00F27" w14:textId="357B7F9C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2,082,353</w:t>
            </w:r>
          </w:p>
        </w:tc>
        <w:tc>
          <w:tcPr>
            <w:tcW w:w="262" w:type="dxa"/>
            <w:shd w:val="clear" w:color="auto" w:fill="auto"/>
          </w:tcPr>
          <w:p w14:paraId="45E2040A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AC1C84E" w14:textId="3109B23A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1,969,432</w:t>
            </w:r>
          </w:p>
        </w:tc>
      </w:tr>
      <w:tr w:rsidR="000E1D1A" w:rsidRPr="00F40C65" w14:paraId="375C2CB8" w14:textId="77777777" w:rsidTr="006D20E4">
        <w:tc>
          <w:tcPr>
            <w:tcW w:w="6041" w:type="dxa"/>
            <w:shd w:val="clear" w:color="auto" w:fill="auto"/>
          </w:tcPr>
          <w:p w14:paraId="4DFDAB6C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17A628FA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C7EB105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35A017C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EF79E68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6C84C3A3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C522579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674641B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A312EC9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3BDC99BB" w14:textId="778E8228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13,799</w:t>
            </w:r>
          </w:p>
        </w:tc>
        <w:tc>
          <w:tcPr>
            <w:tcW w:w="262" w:type="dxa"/>
            <w:shd w:val="clear" w:color="auto" w:fill="auto"/>
          </w:tcPr>
          <w:p w14:paraId="19026411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BC59E72" w14:textId="17FC290F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32,130</w:t>
            </w:r>
          </w:p>
        </w:tc>
      </w:tr>
      <w:tr w:rsidR="000E1D1A" w:rsidRPr="00F40C65" w14:paraId="46EA5C5D" w14:textId="77777777" w:rsidTr="006D20E4">
        <w:tc>
          <w:tcPr>
            <w:tcW w:w="6041" w:type="dxa"/>
            <w:shd w:val="clear" w:color="auto" w:fill="auto"/>
          </w:tcPr>
          <w:p w14:paraId="662C5640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4DF5B30F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5E3302C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7BBED23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F8539CB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5071809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C31CB57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D5299AE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4DE7037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3DD2C" w14:textId="07131B54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2,096,152</w:t>
            </w:r>
          </w:p>
        </w:tc>
        <w:tc>
          <w:tcPr>
            <w:tcW w:w="262" w:type="dxa"/>
            <w:shd w:val="clear" w:color="auto" w:fill="auto"/>
          </w:tcPr>
          <w:p w14:paraId="01C8D01B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45DAC" w14:textId="3CCB9C48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2,001,562</w:t>
            </w:r>
          </w:p>
        </w:tc>
      </w:tr>
      <w:tr w:rsidR="000E1D1A" w:rsidRPr="00F40C65" w14:paraId="7CF13165" w14:textId="77777777" w:rsidTr="006D20E4">
        <w:tc>
          <w:tcPr>
            <w:tcW w:w="6041" w:type="dxa"/>
            <w:shd w:val="clear" w:color="auto" w:fill="auto"/>
          </w:tcPr>
          <w:p w14:paraId="27E63434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56D6F41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1251EB94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BC753DF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8E97A50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00622E9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67601EF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8351DFF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8CC6FE3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55ED56C4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D268E6C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1B328A52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D1A" w:rsidRPr="00F40C65" w14:paraId="0C329D82" w14:textId="77777777" w:rsidTr="006D20E4">
        <w:tc>
          <w:tcPr>
            <w:tcW w:w="6041" w:type="dxa"/>
            <w:shd w:val="clear" w:color="auto" w:fill="auto"/>
          </w:tcPr>
          <w:p w14:paraId="4C00E614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598766CE" w14:textId="4061F8AC" w:rsidR="000E1D1A" w:rsidRPr="00F40C65" w:rsidRDefault="000E1D1A" w:rsidP="000E1D1A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425,197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3A7FC900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34EC882" w14:textId="1C53E10C" w:rsidR="000E1D1A" w:rsidRPr="00F40C65" w:rsidRDefault="000E1D1A" w:rsidP="000E1D1A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339,566</w:t>
            </w:r>
          </w:p>
        </w:tc>
        <w:tc>
          <w:tcPr>
            <w:tcW w:w="262" w:type="dxa"/>
            <w:shd w:val="clear" w:color="auto" w:fill="auto"/>
          </w:tcPr>
          <w:p w14:paraId="106F1652" w14:textId="77777777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0B7FB45" w14:textId="5F4B9D81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(3,250)</w:t>
            </w:r>
          </w:p>
        </w:tc>
        <w:tc>
          <w:tcPr>
            <w:tcW w:w="263" w:type="dxa"/>
            <w:shd w:val="clear" w:color="auto" w:fill="auto"/>
          </w:tcPr>
          <w:p w14:paraId="7D2F315F" w14:textId="77777777" w:rsidR="000E1D1A" w:rsidRPr="00F40C65" w:rsidRDefault="000E1D1A" w:rsidP="000E1D1A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16860944" w14:textId="1E224C08" w:rsidR="000E1D1A" w:rsidRPr="00F40C65" w:rsidRDefault="000E1D1A" w:rsidP="000E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18,249</w:t>
            </w:r>
          </w:p>
        </w:tc>
        <w:tc>
          <w:tcPr>
            <w:tcW w:w="262" w:type="dxa"/>
            <w:shd w:val="clear" w:color="auto" w:fill="auto"/>
          </w:tcPr>
          <w:p w14:paraId="2F1E4401" w14:textId="77777777" w:rsidR="000E1D1A" w:rsidRPr="00F40C65" w:rsidRDefault="000E1D1A" w:rsidP="000E1D1A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3723AD16" w14:textId="718EB234" w:rsidR="000E1D1A" w:rsidRPr="00F40C65" w:rsidRDefault="000E1D1A" w:rsidP="000E1D1A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216,273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EB3ECD9" w14:textId="77777777" w:rsidR="000E1D1A" w:rsidRPr="00F40C65" w:rsidRDefault="000E1D1A" w:rsidP="000E1D1A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7922218" w14:textId="646CB92E" w:rsidR="000E1D1A" w:rsidRPr="00F40C65" w:rsidRDefault="000E1D1A" w:rsidP="000E1D1A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186,234</w:t>
            </w:r>
          </w:p>
        </w:tc>
      </w:tr>
      <w:tr w:rsidR="001578B4" w:rsidRPr="00F40C65" w14:paraId="3EBB0EA2" w14:textId="77777777" w:rsidTr="006D20E4">
        <w:tc>
          <w:tcPr>
            <w:tcW w:w="6041" w:type="dxa"/>
            <w:shd w:val="clear" w:color="auto" w:fill="auto"/>
          </w:tcPr>
          <w:p w14:paraId="0CD12CD7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4FB1F8D0" w14:textId="77777777" w:rsidR="001578B4" w:rsidRPr="00F40C65" w:rsidRDefault="001578B4" w:rsidP="001578B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79A3330D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04EA84B8" w14:textId="77777777" w:rsidR="001578B4" w:rsidRPr="00F40C65" w:rsidRDefault="001578B4" w:rsidP="001578B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3F23839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E63B114" w14:textId="77777777" w:rsidR="001578B4" w:rsidRPr="00F40C65" w:rsidRDefault="001578B4" w:rsidP="001578B4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18D4C52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4B5A99A" w14:textId="77777777" w:rsidR="001578B4" w:rsidRPr="00F40C65" w:rsidRDefault="001578B4" w:rsidP="001578B4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68383B2E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34EEE" w14:textId="62E5AE0C" w:rsidR="001578B4" w:rsidRPr="00F40C65" w:rsidRDefault="000E1D1A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(53,669)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4137E251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21FCF" w14:textId="0911A4BF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(28,943)</w:t>
            </w:r>
          </w:p>
        </w:tc>
      </w:tr>
      <w:tr w:rsidR="001578B4" w:rsidRPr="00F40C65" w14:paraId="44F95F6A" w14:textId="77777777" w:rsidTr="006D20E4">
        <w:tc>
          <w:tcPr>
            <w:tcW w:w="6041" w:type="dxa"/>
            <w:shd w:val="clear" w:color="auto" w:fill="auto"/>
          </w:tcPr>
          <w:p w14:paraId="292D2CCD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451C870B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2759147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3533A4B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AF01F7E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8F51337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CEF1B24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BF11F27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C44E45F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9FC1C" w14:textId="22ACBDB6" w:rsidR="001578B4" w:rsidRPr="00F40C65" w:rsidRDefault="000E1D1A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162,604</w:t>
            </w:r>
          </w:p>
        </w:tc>
        <w:tc>
          <w:tcPr>
            <w:tcW w:w="262" w:type="dxa"/>
            <w:shd w:val="clear" w:color="auto" w:fill="auto"/>
          </w:tcPr>
          <w:p w14:paraId="664991B7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807A0" w14:textId="1B5BE8B2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157,291</w:t>
            </w:r>
          </w:p>
        </w:tc>
      </w:tr>
      <w:tr w:rsidR="001578B4" w:rsidRPr="00F40C65" w14:paraId="4E836F9C" w14:textId="77777777" w:rsidTr="008F0BD6">
        <w:trPr>
          <w:trHeight w:val="511"/>
        </w:trPr>
        <w:tc>
          <w:tcPr>
            <w:tcW w:w="6041" w:type="dxa"/>
            <w:shd w:val="clear" w:color="auto" w:fill="auto"/>
          </w:tcPr>
          <w:p w14:paraId="2DCE3AA1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BABF326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E9BEFA3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F454390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F3DD530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2285F3E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1DA87F8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79F02A5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A354DB5" w14:textId="77777777" w:rsidR="001578B4" w:rsidRPr="00F40C65" w:rsidRDefault="001578B4" w:rsidP="001578B4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09F2E376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60CDD04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7687B04D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78B4" w:rsidRPr="00F40C65" w14:paraId="548817B9" w14:textId="77777777" w:rsidTr="006D20E4">
        <w:tc>
          <w:tcPr>
            <w:tcW w:w="6041" w:type="dxa"/>
            <w:shd w:val="clear" w:color="auto" w:fill="auto"/>
          </w:tcPr>
          <w:p w14:paraId="235D9468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5813205D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0CD6DAB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3F529D1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F51F198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5AE36AD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7745840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56A5B14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C34E135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3B0B161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C91AB48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B64C937" w14:textId="77777777" w:rsidR="001578B4" w:rsidRPr="00F40C65" w:rsidRDefault="001578B4" w:rsidP="0015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772E" w:rsidRPr="00F40C65" w14:paraId="3D95A592" w14:textId="77777777" w:rsidTr="006D20E4">
        <w:tc>
          <w:tcPr>
            <w:tcW w:w="6041" w:type="dxa"/>
            <w:shd w:val="clear" w:color="auto" w:fill="auto"/>
          </w:tcPr>
          <w:p w14:paraId="0402FEC2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01F41732" w14:textId="227FB3B1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128,796</w:t>
            </w:r>
          </w:p>
        </w:tc>
        <w:tc>
          <w:tcPr>
            <w:tcW w:w="494" w:type="dxa"/>
            <w:shd w:val="clear" w:color="auto" w:fill="auto"/>
          </w:tcPr>
          <w:p w14:paraId="0C2A8DEB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7931F0D" w14:textId="2082EC92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121,612</w:t>
            </w:r>
          </w:p>
        </w:tc>
        <w:tc>
          <w:tcPr>
            <w:tcW w:w="262" w:type="dxa"/>
            <w:shd w:val="clear" w:color="auto" w:fill="auto"/>
          </w:tcPr>
          <w:p w14:paraId="421B2CC6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7918A8A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57C851C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50B46C1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CA6542B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3F7F1B5" w14:textId="4A8CB8C2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128,796</w:t>
            </w:r>
          </w:p>
        </w:tc>
        <w:tc>
          <w:tcPr>
            <w:tcW w:w="262" w:type="dxa"/>
            <w:shd w:val="clear" w:color="auto" w:fill="auto"/>
          </w:tcPr>
          <w:p w14:paraId="2A005870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A4D968E" w14:textId="3D846516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121,612</w:t>
            </w:r>
          </w:p>
        </w:tc>
      </w:tr>
      <w:tr w:rsidR="0010772E" w:rsidRPr="00F40C65" w14:paraId="29F00174" w14:textId="77777777" w:rsidTr="006D20E4">
        <w:tc>
          <w:tcPr>
            <w:tcW w:w="6041" w:type="dxa"/>
            <w:shd w:val="clear" w:color="auto" w:fill="auto"/>
          </w:tcPr>
          <w:p w14:paraId="30FD9FAB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0CE31D7E" w14:textId="27888933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2,265</w:t>
            </w:r>
          </w:p>
        </w:tc>
        <w:tc>
          <w:tcPr>
            <w:tcW w:w="494" w:type="dxa"/>
            <w:shd w:val="clear" w:color="auto" w:fill="auto"/>
          </w:tcPr>
          <w:p w14:paraId="7FEF315A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6454DF2" w14:textId="5F47803D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  <w:tc>
          <w:tcPr>
            <w:tcW w:w="262" w:type="dxa"/>
            <w:shd w:val="clear" w:color="auto" w:fill="auto"/>
          </w:tcPr>
          <w:p w14:paraId="7BCC0751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D41966D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834B1EF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89AEB99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A4D3B40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FE6EAF5" w14:textId="1398CA03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2,265</w:t>
            </w:r>
          </w:p>
        </w:tc>
        <w:tc>
          <w:tcPr>
            <w:tcW w:w="262" w:type="dxa"/>
            <w:shd w:val="clear" w:color="auto" w:fill="auto"/>
          </w:tcPr>
          <w:p w14:paraId="28D07147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F967414" w14:textId="3D7F4A5E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</w:tr>
      <w:tr w:rsidR="0010772E" w:rsidRPr="00F40C65" w14:paraId="055FACE3" w14:textId="77777777" w:rsidTr="006D20E4">
        <w:tc>
          <w:tcPr>
            <w:tcW w:w="6041" w:type="dxa"/>
            <w:shd w:val="clear" w:color="auto" w:fill="auto"/>
          </w:tcPr>
          <w:p w14:paraId="77747EFA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14:paraId="4B3833BB" w14:textId="532C046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20,418</w:t>
            </w:r>
          </w:p>
        </w:tc>
        <w:tc>
          <w:tcPr>
            <w:tcW w:w="494" w:type="dxa"/>
            <w:shd w:val="clear" w:color="auto" w:fill="auto"/>
          </w:tcPr>
          <w:p w14:paraId="462570F6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56B7A04" w14:textId="51E82F10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36,854</w:t>
            </w:r>
          </w:p>
        </w:tc>
        <w:tc>
          <w:tcPr>
            <w:tcW w:w="262" w:type="dxa"/>
            <w:shd w:val="clear" w:color="auto" w:fill="auto"/>
          </w:tcPr>
          <w:p w14:paraId="2734AD77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AEF890C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2694A88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C5D0D95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8DF0696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F0C9331" w14:textId="678A9F44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20,418</w:t>
            </w:r>
          </w:p>
        </w:tc>
        <w:tc>
          <w:tcPr>
            <w:tcW w:w="262" w:type="dxa"/>
            <w:shd w:val="clear" w:color="auto" w:fill="auto"/>
          </w:tcPr>
          <w:p w14:paraId="40778B74" w14:textId="77777777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52DB403" w14:textId="6CC93FEA" w:rsidR="0010772E" w:rsidRPr="00F40C65" w:rsidRDefault="0010772E" w:rsidP="0010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36,854</w:t>
            </w:r>
          </w:p>
        </w:tc>
      </w:tr>
    </w:tbl>
    <w:p w14:paraId="4278331E" w14:textId="77777777" w:rsidR="005E73F5" w:rsidRPr="00F40C65" w:rsidRDefault="005E73F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5E73F5" w:rsidRPr="00F40C65" w:rsidSect="007B242F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184DD7A6" w14:textId="77777777" w:rsidR="007C5668" w:rsidRPr="00F40C65" w:rsidRDefault="00A9743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="005E73F5"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7D56B54C" w14:textId="77777777" w:rsidR="007C5668" w:rsidRPr="00F40C65" w:rsidRDefault="005E73F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80"/>
        <w:gridCol w:w="262"/>
        <w:gridCol w:w="1268"/>
      </w:tblGrid>
      <w:tr w:rsidR="00FE35D4" w:rsidRPr="00F40C65" w14:paraId="4A99C2D6" w14:textId="77777777" w:rsidTr="007F51B6">
        <w:trPr>
          <w:tblHeader/>
        </w:trPr>
        <w:tc>
          <w:tcPr>
            <w:tcW w:w="6041" w:type="dxa"/>
            <w:shd w:val="clear" w:color="auto" w:fill="auto"/>
          </w:tcPr>
          <w:p w14:paraId="02761515" w14:textId="77777777" w:rsidR="00885529" w:rsidRPr="00F40C65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07136C79" w14:textId="77777777" w:rsidR="00885529" w:rsidRPr="00F40C65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F40C65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F350706" w14:textId="77777777" w:rsidR="00885529" w:rsidRPr="00F40C65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005B29F8" w14:textId="77777777" w:rsidR="00885529" w:rsidRPr="00F40C65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F40C65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4465CD8C" w14:textId="77777777" w:rsidR="00885529" w:rsidRPr="00F40C65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0" w:type="dxa"/>
            <w:gridSpan w:val="3"/>
            <w:shd w:val="clear" w:color="auto" w:fill="auto"/>
          </w:tcPr>
          <w:p w14:paraId="108B49C5" w14:textId="77777777" w:rsidR="00885529" w:rsidRPr="00F40C65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35D4" w:rsidRPr="00F40C65" w14:paraId="4D467D8C" w14:textId="77777777" w:rsidTr="007F51B6">
        <w:trPr>
          <w:tblHeader/>
        </w:trPr>
        <w:tc>
          <w:tcPr>
            <w:tcW w:w="6041" w:type="dxa"/>
            <w:shd w:val="clear" w:color="auto" w:fill="auto"/>
          </w:tcPr>
          <w:p w14:paraId="07D47565" w14:textId="77777777" w:rsidR="00922FF7" w:rsidRPr="00F40C65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CA85B82" w14:textId="43862846" w:rsidR="00922FF7" w:rsidRPr="00F40C65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53C3A" w:rsidRPr="00F40C65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27C30" w:rsidRPr="00F40C6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494" w:type="dxa"/>
            <w:shd w:val="clear" w:color="auto" w:fill="auto"/>
          </w:tcPr>
          <w:p w14:paraId="61CB96CA" w14:textId="77777777" w:rsidR="00922FF7" w:rsidRPr="00F40C65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A64BA4B" w14:textId="472C2073" w:rsidR="00922FF7" w:rsidRPr="00F40C65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CC5E60" w:rsidRPr="00F40C65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27C30" w:rsidRPr="00F40C6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654BB333" w14:textId="77777777" w:rsidR="00922FF7" w:rsidRPr="00F40C65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4269135" w14:textId="14BA3380" w:rsidR="00922FF7" w:rsidRPr="00F40C65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53C3A" w:rsidRPr="00F40C65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27C30" w:rsidRPr="00F40C6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769D6462" w14:textId="77777777" w:rsidR="00922FF7" w:rsidRPr="00F40C65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F210468" w14:textId="52A0F3FF" w:rsidR="00922FF7" w:rsidRPr="00F40C65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CC5E60" w:rsidRPr="00F40C65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27C30" w:rsidRPr="00F40C6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00B2C68D" w14:textId="77777777" w:rsidR="00922FF7" w:rsidRPr="00F40C65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577CE9C" w14:textId="7CFA657F" w:rsidR="00922FF7" w:rsidRPr="00F40C65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53C3A" w:rsidRPr="00F40C65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27C30" w:rsidRPr="00F40C6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403E2A23" w14:textId="77777777" w:rsidR="00922FF7" w:rsidRPr="00F40C65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BE3627F" w14:textId="0E4539DF" w:rsidR="00922FF7" w:rsidRPr="00F40C65" w:rsidRDefault="00922FF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CC5E60" w:rsidRPr="00F40C65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27C30" w:rsidRPr="00F40C6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FE35D4" w:rsidRPr="00F40C65" w14:paraId="15B98BBE" w14:textId="77777777" w:rsidTr="007F51B6">
        <w:trPr>
          <w:tblHeader/>
        </w:trPr>
        <w:tc>
          <w:tcPr>
            <w:tcW w:w="6041" w:type="dxa"/>
            <w:shd w:val="clear" w:color="auto" w:fill="auto"/>
          </w:tcPr>
          <w:p w14:paraId="244B54C7" w14:textId="77777777" w:rsidR="00754338" w:rsidRPr="00F40C65" w:rsidRDefault="0075433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9" w:type="dxa"/>
            <w:gridSpan w:val="11"/>
            <w:shd w:val="clear" w:color="auto" w:fill="auto"/>
          </w:tcPr>
          <w:p w14:paraId="790025DD" w14:textId="77777777" w:rsidR="00754338" w:rsidRPr="00F40C65" w:rsidRDefault="0075433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หน่วย :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7C30" w:rsidRPr="00F40C65" w14:paraId="235F75C5" w14:textId="77777777" w:rsidTr="007F51B6">
        <w:tc>
          <w:tcPr>
            <w:tcW w:w="6041" w:type="dxa"/>
            <w:shd w:val="clear" w:color="auto" w:fill="auto"/>
          </w:tcPr>
          <w:p w14:paraId="0A32C6A0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58FAB05B" w14:textId="7A3CD2B3" w:rsidR="00127C30" w:rsidRPr="00F40C65" w:rsidRDefault="000E1D1A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1,876,007</w:t>
            </w:r>
          </w:p>
        </w:tc>
        <w:tc>
          <w:tcPr>
            <w:tcW w:w="494" w:type="dxa"/>
            <w:shd w:val="clear" w:color="auto" w:fill="auto"/>
          </w:tcPr>
          <w:p w14:paraId="244C70CC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38FFE81" w14:textId="08125C08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1,845,064</w:t>
            </w:r>
          </w:p>
        </w:tc>
        <w:tc>
          <w:tcPr>
            <w:tcW w:w="262" w:type="dxa"/>
            <w:shd w:val="clear" w:color="auto" w:fill="auto"/>
          </w:tcPr>
          <w:p w14:paraId="66235DC6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75D156A2" w14:textId="3248743A" w:rsidR="00127C30" w:rsidRPr="00F40C65" w:rsidRDefault="000E1D1A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27,118</w:t>
            </w:r>
          </w:p>
        </w:tc>
        <w:tc>
          <w:tcPr>
            <w:tcW w:w="263" w:type="dxa"/>
            <w:shd w:val="clear" w:color="auto" w:fill="auto"/>
          </w:tcPr>
          <w:p w14:paraId="7AF57FA8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72F4525" w14:textId="36E63A99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134,860</w:t>
            </w:r>
          </w:p>
        </w:tc>
        <w:tc>
          <w:tcPr>
            <w:tcW w:w="262" w:type="dxa"/>
            <w:shd w:val="clear" w:color="auto" w:fill="auto"/>
          </w:tcPr>
          <w:p w14:paraId="2B7C72AF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60488009" w14:textId="41DB9465" w:rsidR="00127C30" w:rsidRPr="00F40C65" w:rsidRDefault="000E1D1A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1,903,125</w:t>
            </w:r>
          </w:p>
        </w:tc>
        <w:tc>
          <w:tcPr>
            <w:tcW w:w="262" w:type="dxa"/>
            <w:shd w:val="clear" w:color="auto" w:fill="auto"/>
          </w:tcPr>
          <w:p w14:paraId="5864B8A7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B0CC146" w14:textId="0C4AC580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1,979,924</w:t>
            </w:r>
          </w:p>
        </w:tc>
      </w:tr>
      <w:tr w:rsidR="00127C30" w:rsidRPr="00F40C65" w14:paraId="219F176C" w14:textId="77777777" w:rsidTr="007F51B6">
        <w:tc>
          <w:tcPr>
            <w:tcW w:w="6041" w:type="dxa"/>
            <w:shd w:val="clear" w:color="auto" w:fill="auto"/>
          </w:tcPr>
          <w:p w14:paraId="2035CA27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90DDD" w14:textId="6CDF97A4" w:rsidR="00127C30" w:rsidRPr="00F40C65" w:rsidRDefault="000E1D1A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1,876,007</w:t>
            </w:r>
          </w:p>
        </w:tc>
        <w:tc>
          <w:tcPr>
            <w:tcW w:w="494" w:type="dxa"/>
            <w:shd w:val="clear" w:color="auto" w:fill="auto"/>
          </w:tcPr>
          <w:p w14:paraId="6CB5AD00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AD16A" w14:textId="080406E1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1,845,064</w:t>
            </w:r>
          </w:p>
        </w:tc>
        <w:tc>
          <w:tcPr>
            <w:tcW w:w="262" w:type="dxa"/>
            <w:shd w:val="clear" w:color="auto" w:fill="auto"/>
          </w:tcPr>
          <w:p w14:paraId="6A007F16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855F2" w14:textId="378CFF6A" w:rsidR="00127C30" w:rsidRPr="00F40C65" w:rsidRDefault="000E1D1A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27,118</w:t>
            </w:r>
          </w:p>
        </w:tc>
        <w:tc>
          <w:tcPr>
            <w:tcW w:w="263" w:type="dxa"/>
            <w:shd w:val="clear" w:color="auto" w:fill="auto"/>
          </w:tcPr>
          <w:p w14:paraId="30A5EE6C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85FFA" w14:textId="20BA5038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134,860</w:t>
            </w:r>
          </w:p>
        </w:tc>
        <w:tc>
          <w:tcPr>
            <w:tcW w:w="262" w:type="dxa"/>
            <w:shd w:val="clear" w:color="auto" w:fill="auto"/>
          </w:tcPr>
          <w:p w14:paraId="0446E340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E88B12B" w14:textId="7A8DB382" w:rsidR="00127C30" w:rsidRPr="00F40C65" w:rsidRDefault="000E1D1A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1,903,125</w:t>
            </w:r>
          </w:p>
        </w:tc>
        <w:tc>
          <w:tcPr>
            <w:tcW w:w="262" w:type="dxa"/>
            <w:shd w:val="clear" w:color="auto" w:fill="auto"/>
          </w:tcPr>
          <w:p w14:paraId="4D018AD3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F379013" w14:textId="07B4429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1,979,924</w:t>
            </w:r>
          </w:p>
        </w:tc>
      </w:tr>
      <w:tr w:rsidR="00127C30" w:rsidRPr="00F40C65" w14:paraId="1CECC3A3" w14:textId="77777777" w:rsidTr="007F51B6">
        <w:tc>
          <w:tcPr>
            <w:tcW w:w="6041" w:type="dxa"/>
            <w:shd w:val="clear" w:color="auto" w:fill="auto"/>
          </w:tcPr>
          <w:p w14:paraId="6F526100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466023E0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14D3159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96B0F87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B3F92F8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30F627A2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E5B4F23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FF7D106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11AAED2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17B16763" w14:textId="03B89AE7" w:rsidR="00127C30" w:rsidRPr="00F40C65" w:rsidRDefault="000E1D1A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17,007</w:t>
            </w:r>
          </w:p>
        </w:tc>
        <w:tc>
          <w:tcPr>
            <w:tcW w:w="262" w:type="dxa"/>
            <w:shd w:val="clear" w:color="auto" w:fill="auto"/>
          </w:tcPr>
          <w:p w14:paraId="0BD8042E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79250990" w14:textId="135E536D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32,616</w:t>
            </w:r>
          </w:p>
        </w:tc>
      </w:tr>
      <w:tr w:rsidR="00127C30" w:rsidRPr="00F40C65" w14:paraId="3F2EF50C" w14:textId="77777777" w:rsidTr="007F51B6">
        <w:tc>
          <w:tcPr>
            <w:tcW w:w="6041" w:type="dxa"/>
            <w:shd w:val="clear" w:color="auto" w:fill="auto"/>
          </w:tcPr>
          <w:p w14:paraId="421A1477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7D8FE14F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13C389DD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F8CA7FE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215AAC4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44505D4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6FD940C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92557EB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8AA97C1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CA898" w14:textId="341C8C09" w:rsidR="00127C30" w:rsidRPr="00F40C65" w:rsidRDefault="000E1D1A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1,920,132</w:t>
            </w:r>
          </w:p>
        </w:tc>
        <w:tc>
          <w:tcPr>
            <w:tcW w:w="262" w:type="dxa"/>
            <w:shd w:val="clear" w:color="auto" w:fill="auto"/>
          </w:tcPr>
          <w:p w14:paraId="562CB51F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D414E" w14:textId="0B3F23F2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2,012,540</w:t>
            </w:r>
          </w:p>
        </w:tc>
      </w:tr>
      <w:tr w:rsidR="00127C30" w:rsidRPr="00F40C65" w14:paraId="71BEF38B" w14:textId="77777777" w:rsidTr="007F51B6">
        <w:tc>
          <w:tcPr>
            <w:tcW w:w="6041" w:type="dxa"/>
            <w:shd w:val="clear" w:color="auto" w:fill="auto"/>
          </w:tcPr>
          <w:p w14:paraId="077BB18B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F56CF5B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05D8FD4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0639395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7216D41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869444F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96E618B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AA0D8FA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7B0D399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05B27A30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B06429B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A35EC82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7C30" w:rsidRPr="00F40C65" w14:paraId="3858E04A" w14:textId="77777777" w:rsidTr="007F51B6">
        <w:tc>
          <w:tcPr>
            <w:tcW w:w="6041" w:type="dxa"/>
            <w:shd w:val="clear" w:color="auto" w:fill="auto"/>
          </w:tcPr>
          <w:p w14:paraId="4591FDCD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0CC2874E" w14:textId="4894F08B" w:rsidR="00127C30" w:rsidRPr="00F40C65" w:rsidRDefault="000E1D1A" w:rsidP="00127C30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404,185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DCD690B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6C439D31" w14:textId="1E590E69" w:rsidR="00127C30" w:rsidRPr="00F40C65" w:rsidRDefault="00127C30" w:rsidP="00127C30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335,789</w:t>
            </w:r>
          </w:p>
        </w:tc>
        <w:tc>
          <w:tcPr>
            <w:tcW w:w="262" w:type="dxa"/>
            <w:shd w:val="clear" w:color="auto" w:fill="auto"/>
          </w:tcPr>
          <w:p w14:paraId="78F2449A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13EC60E" w14:textId="5FF83896" w:rsidR="00127C30" w:rsidRPr="00F40C65" w:rsidRDefault="000E1D1A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2,336</w:t>
            </w:r>
          </w:p>
        </w:tc>
        <w:tc>
          <w:tcPr>
            <w:tcW w:w="263" w:type="dxa"/>
            <w:shd w:val="clear" w:color="auto" w:fill="auto"/>
          </w:tcPr>
          <w:p w14:paraId="6040AF2C" w14:textId="77777777" w:rsidR="00127C30" w:rsidRPr="00F40C65" w:rsidRDefault="00127C30" w:rsidP="00127C30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2C8D0BA5" w14:textId="0419A3A3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14,017</w:t>
            </w:r>
          </w:p>
        </w:tc>
        <w:tc>
          <w:tcPr>
            <w:tcW w:w="262" w:type="dxa"/>
            <w:shd w:val="clear" w:color="auto" w:fill="auto"/>
          </w:tcPr>
          <w:p w14:paraId="3A048405" w14:textId="77777777" w:rsidR="00127C30" w:rsidRPr="00F40C65" w:rsidRDefault="00127C30" w:rsidP="00127C30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5A498DCE" w14:textId="7F71649F" w:rsidR="00127C30" w:rsidRPr="00F40C65" w:rsidRDefault="000E1D1A" w:rsidP="00127C30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221,023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2D1F772" w14:textId="77777777" w:rsidR="00127C30" w:rsidRPr="00F40C65" w:rsidRDefault="00127C30" w:rsidP="00127C30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C0EA18F" w14:textId="500FD774" w:rsidR="00127C30" w:rsidRPr="00F40C65" w:rsidRDefault="00127C30" w:rsidP="00127C30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181,856</w:t>
            </w:r>
          </w:p>
        </w:tc>
      </w:tr>
      <w:tr w:rsidR="00127C30" w:rsidRPr="00F40C65" w14:paraId="344D8952" w14:textId="77777777" w:rsidTr="007F51B6">
        <w:tc>
          <w:tcPr>
            <w:tcW w:w="6041" w:type="dxa"/>
            <w:shd w:val="clear" w:color="auto" w:fill="auto"/>
          </w:tcPr>
          <w:p w14:paraId="44A13B98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7877FF58" w14:textId="77777777" w:rsidR="00127C30" w:rsidRPr="00F40C65" w:rsidRDefault="00127C30" w:rsidP="00127C30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2E8BDDF6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6CEFE1C" w14:textId="77777777" w:rsidR="00127C30" w:rsidRPr="00F40C65" w:rsidRDefault="00127C30" w:rsidP="00127C30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DF7468D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25A428C" w14:textId="77777777" w:rsidR="00127C30" w:rsidRPr="00F40C65" w:rsidRDefault="00127C30" w:rsidP="00127C30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BB7DEF5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7F13EA3" w14:textId="77777777" w:rsidR="00127C30" w:rsidRPr="00F40C65" w:rsidRDefault="00127C30" w:rsidP="00127C30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1CFCC0B1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91919" w14:textId="27C02343" w:rsidR="00127C30" w:rsidRPr="00F40C65" w:rsidRDefault="000E1D1A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(35,373)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BC4A2E7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A7B6A" w14:textId="6C5F2738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(28,810)</w:t>
            </w:r>
          </w:p>
        </w:tc>
      </w:tr>
      <w:tr w:rsidR="00127C30" w:rsidRPr="00F40C65" w14:paraId="5369EB09" w14:textId="77777777" w:rsidTr="007F51B6">
        <w:tc>
          <w:tcPr>
            <w:tcW w:w="6041" w:type="dxa"/>
            <w:shd w:val="clear" w:color="auto" w:fill="auto"/>
          </w:tcPr>
          <w:p w14:paraId="1D99D35A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314DDEE4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136C9757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7F69529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9C51458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8AA54A0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97D641A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A761B87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00ADAF7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F1629" w14:textId="631B3937" w:rsidR="00127C30" w:rsidRPr="00F40C65" w:rsidRDefault="000E1D1A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185,650</w:t>
            </w:r>
          </w:p>
        </w:tc>
        <w:tc>
          <w:tcPr>
            <w:tcW w:w="262" w:type="dxa"/>
            <w:shd w:val="clear" w:color="auto" w:fill="auto"/>
          </w:tcPr>
          <w:p w14:paraId="55821A54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8F708" w14:textId="0CB03183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153,046</w:t>
            </w:r>
          </w:p>
        </w:tc>
      </w:tr>
      <w:tr w:rsidR="00127C30" w:rsidRPr="00F40C65" w14:paraId="3D284850" w14:textId="77777777" w:rsidTr="008F0BD6">
        <w:trPr>
          <w:trHeight w:val="511"/>
        </w:trPr>
        <w:tc>
          <w:tcPr>
            <w:tcW w:w="6041" w:type="dxa"/>
            <w:shd w:val="clear" w:color="auto" w:fill="auto"/>
          </w:tcPr>
          <w:p w14:paraId="216A9F4C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26DF716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1FACBD9E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0F319D6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932EC80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1A7C876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CC2282A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F8BB02C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CF24473" w14:textId="77777777" w:rsidR="00127C30" w:rsidRPr="00F40C65" w:rsidRDefault="00127C30" w:rsidP="00127C30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0538E006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1F6FD66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B642D3D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7C30" w:rsidRPr="00F40C65" w14:paraId="0523239E" w14:textId="77777777" w:rsidTr="007F51B6">
        <w:tc>
          <w:tcPr>
            <w:tcW w:w="6041" w:type="dxa"/>
            <w:shd w:val="clear" w:color="auto" w:fill="auto"/>
          </w:tcPr>
          <w:p w14:paraId="4D6B0605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1DD2C94E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A8186DC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61F7161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F4D4657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29068F8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917EB7A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5B18B0E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7304280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173D4A2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3B1242B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DC54CE1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727D" w:rsidRPr="00F40C65" w14:paraId="0F1CB1FE" w14:textId="77777777" w:rsidTr="007F51B6">
        <w:tc>
          <w:tcPr>
            <w:tcW w:w="6041" w:type="dxa"/>
            <w:shd w:val="clear" w:color="auto" w:fill="auto"/>
          </w:tcPr>
          <w:p w14:paraId="301A09A4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71F0969E" w14:textId="6D4AE705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111,327</w:t>
            </w:r>
          </w:p>
        </w:tc>
        <w:tc>
          <w:tcPr>
            <w:tcW w:w="494" w:type="dxa"/>
            <w:shd w:val="clear" w:color="auto" w:fill="auto"/>
          </w:tcPr>
          <w:p w14:paraId="35CF1486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4532C86" w14:textId="47AF5CEC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121,503</w:t>
            </w:r>
          </w:p>
        </w:tc>
        <w:tc>
          <w:tcPr>
            <w:tcW w:w="262" w:type="dxa"/>
            <w:shd w:val="clear" w:color="auto" w:fill="auto"/>
          </w:tcPr>
          <w:p w14:paraId="65DFF455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BAD510C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30B0FFB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A70C2C2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2EC7D9E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59BFB07" w14:textId="3228342C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111,327</w:t>
            </w:r>
          </w:p>
        </w:tc>
        <w:tc>
          <w:tcPr>
            <w:tcW w:w="262" w:type="dxa"/>
            <w:shd w:val="clear" w:color="auto" w:fill="auto"/>
          </w:tcPr>
          <w:p w14:paraId="5BFA1335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3BFC607" w14:textId="5B79DD26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121,503</w:t>
            </w:r>
          </w:p>
        </w:tc>
      </w:tr>
      <w:tr w:rsidR="00FE727D" w:rsidRPr="00F40C65" w14:paraId="3689F726" w14:textId="77777777" w:rsidTr="007F51B6">
        <w:tc>
          <w:tcPr>
            <w:tcW w:w="6041" w:type="dxa"/>
            <w:shd w:val="clear" w:color="auto" w:fill="auto"/>
          </w:tcPr>
          <w:p w14:paraId="5AE520A2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2321CC02" w14:textId="057FB20B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494" w:type="dxa"/>
            <w:shd w:val="clear" w:color="auto" w:fill="auto"/>
          </w:tcPr>
          <w:p w14:paraId="629C2471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B2EFA57" w14:textId="05DF61ED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  <w:tc>
          <w:tcPr>
            <w:tcW w:w="262" w:type="dxa"/>
            <w:shd w:val="clear" w:color="auto" w:fill="auto"/>
          </w:tcPr>
          <w:p w14:paraId="744695AC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2E8DEEB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ABCCBE4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7E6C098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A776E18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2C7779E" w14:textId="4B66444B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262" w:type="dxa"/>
            <w:shd w:val="clear" w:color="auto" w:fill="auto"/>
          </w:tcPr>
          <w:p w14:paraId="4944CDA0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F915C2C" w14:textId="619D559E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</w:tr>
      <w:tr w:rsidR="00FE727D" w:rsidRPr="00F40C65" w14:paraId="0D453197" w14:textId="77777777" w:rsidTr="007F51B6">
        <w:tc>
          <w:tcPr>
            <w:tcW w:w="6041" w:type="dxa"/>
            <w:shd w:val="clear" w:color="auto" w:fill="auto"/>
          </w:tcPr>
          <w:p w14:paraId="65DB4DAF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  <w:shd w:val="clear" w:color="auto" w:fill="auto"/>
          </w:tcPr>
          <w:p w14:paraId="29402D75" w14:textId="634A9596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19,660</w:t>
            </w:r>
          </w:p>
        </w:tc>
        <w:tc>
          <w:tcPr>
            <w:tcW w:w="494" w:type="dxa"/>
            <w:shd w:val="clear" w:color="auto" w:fill="auto"/>
          </w:tcPr>
          <w:p w14:paraId="1E1CB726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EAAF7E2" w14:textId="08BD097E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36,854</w:t>
            </w:r>
          </w:p>
        </w:tc>
        <w:tc>
          <w:tcPr>
            <w:tcW w:w="262" w:type="dxa"/>
            <w:shd w:val="clear" w:color="auto" w:fill="auto"/>
          </w:tcPr>
          <w:p w14:paraId="0FF47318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FF018F7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8FA8CE1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EFB62B7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D06CB30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8ADDFEF" w14:textId="2D56C69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19,660</w:t>
            </w:r>
          </w:p>
        </w:tc>
        <w:tc>
          <w:tcPr>
            <w:tcW w:w="262" w:type="dxa"/>
            <w:shd w:val="clear" w:color="auto" w:fill="auto"/>
          </w:tcPr>
          <w:p w14:paraId="11749218" w14:textId="77777777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0155406" w14:textId="1CF82374" w:rsidR="00FE727D" w:rsidRPr="00F40C65" w:rsidRDefault="00FE727D" w:rsidP="00FE7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36,854</w:t>
            </w:r>
          </w:p>
        </w:tc>
      </w:tr>
    </w:tbl>
    <w:p w14:paraId="328C254E" w14:textId="77777777" w:rsidR="00EF194B" w:rsidRPr="00F40C65" w:rsidRDefault="00EF19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EF194B" w:rsidRPr="00F40C65" w:rsidSect="007B242F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457FE4B2" w14:textId="77777777" w:rsidR="007C5668" w:rsidRPr="00F40C65" w:rsidRDefault="00D7787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F40C65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567565D1" w14:textId="77777777" w:rsidR="00D77877" w:rsidRPr="00F40C65" w:rsidRDefault="008205D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40C6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F40C6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F40C6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70CFE501" w14:textId="77777777" w:rsidR="00190522" w:rsidRPr="00F40C65" w:rsidRDefault="0019052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2914EA5" w14:textId="77777777" w:rsidR="00091326" w:rsidRPr="00F40C65" w:rsidRDefault="00091326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40C6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4B8316BD" w14:textId="4C3C5C15" w:rsidR="00091326" w:rsidRPr="00F40C65" w:rsidRDefault="00091326" w:rsidP="00FE35D4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40C65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F40C65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F40C65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F40C6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ของบริษัทเป็น</w:t>
      </w:r>
      <w:r w:rsidR="00781639" w:rsidRPr="00F40C6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จำนวนเงิน</w:t>
      </w:r>
      <w:r w:rsidR="00775AE2" w:rsidRPr="00F40C6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</w:t>
      </w:r>
      <w:r w:rsidR="00FF31A1" w:rsidRPr="00F40C6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28" w:name="_Hlk31812899"/>
      <w:r w:rsidR="00986F22" w:rsidRPr="00F40C65">
        <w:rPr>
          <w:rFonts w:ascii="Angsana New" w:hAnsi="Angsana New"/>
          <w:snapToGrid w:val="0"/>
          <w:sz w:val="30"/>
          <w:szCs w:val="30"/>
          <w:lang w:eastAsia="th-TH"/>
        </w:rPr>
        <w:t>90.05</w:t>
      </w:r>
      <w:r w:rsidR="00F43233" w:rsidRPr="00F40C6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28"/>
      <w:r w:rsidRPr="00F40C6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F40C65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14872" w:rsidRPr="00F40C65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ED7F7E" w:rsidRPr="00F40C65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="00127C30" w:rsidRPr="00F40C65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="00114872" w:rsidRPr="00F40C65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r w:rsidRPr="00F40C65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127C30" w:rsidRPr="00F40C65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94.17</w:t>
      </w:r>
      <w:r w:rsidR="00595BCF" w:rsidRPr="00F40C6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F40C65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F40C6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จากรายได้รวมของบริษัท</w:t>
      </w:r>
    </w:p>
    <w:p w14:paraId="7F0C21CE" w14:textId="77777777" w:rsidR="005D2F29" w:rsidRPr="00F40C65" w:rsidRDefault="005D2F2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79D12D" w14:textId="77777777" w:rsidR="00D22109" w:rsidRPr="00F40C65" w:rsidRDefault="00740DA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5</w:t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="0060103E" w:rsidRPr="00F40C65">
        <w:rPr>
          <w:rFonts w:ascii="Angsana New" w:hAnsi="Angsana New"/>
          <w:b/>
          <w:bCs/>
          <w:sz w:val="30"/>
          <w:szCs w:val="30"/>
          <w:cs/>
        </w:rPr>
        <w:t>ต</w:t>
      </w:r>
      <w:r w:rsidR="0060103E" w:rsidRPr="00F40C65">
        <w:rPr>
          <w:rFonts w:ascii="Angsana New" w:hAnsi="Angsana New" w:hint="cs"/>
          <w:b/>
          <w:bCs/>
          <w:sz w:val="30"/>
          <w:szCs w:val="30"/>
          <w:cs/>
        </w:rPr>
        <w:t>้</w:t>
      </w:r>
      <w:r w:rsidR="0060103E" w:rsidRPr="00F40C65">
        <w:rPr>
          <w:rFonts w:ascii="Angsana New" w:hAnsi="Angsana New"/>
          <w:b/>
          <w:bCs/>
          <w:sz w:val="30"/>
          <w:szCs w:val="30"/>
          <w:cs/>
        </w:rPr>
        <w:t>นทุนในการจัดจำหน่าย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270"/>
        <w:gridCol w:w="990"/>
        <w:gridCol w:w="270"/>
        <w:gridCol w:w="1260"/>
        <w:gridCol w:w="270"/>
        <w:gridCol w:w="1260"/>
      </w:tblGrid>
      <w:tr w:rsidR="00FE35D4" w:rsidRPr="00F40C65" w14:paraId="54BF54A3" w14:textId="77777777" w:rsidTr="008F0BD6">
        <w:trPr>
          <w:tblHeader/>
        </w:trPr>
        <w:tc>
          <w:tcPr>
            <w:tcW w:w="2790" w:type="dxa"/>
          </w:tcPr>
          <w:p w14:paraId="4F5A7035" w14:textId="77777777" w:rsidR="00595BCF" w:rsidRPr="00F40C65" w:rsidRDefault="00595BC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8F7852" w14:textId="77777777" w:rsidR="00595BCF" w:rsidRPr="00F40C65" w:rsidRDefault="00595BCF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A07BE2D" w14:textId="77777777" w:rsidR="00595BCF" w:rsidRPr="00F40C65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6179CC4" w14:textId="77777777" w:rsidR="00595BCF" w:rsidRPr="00F40C65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52E5CB91" w14:textId="77777777" w:rsidR="00595BCF" w:rsidRPr="00F40C65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35D4" w:rsidRPr="00F40C65" w14:paraId="74D9CF39" w14:textId="77777777" w:rsidTr="008F0BD6">
        <w:trPr>
          <w:tblHeader/>
        </w:trPr>
        <w:tc>
          <w:tcPr>
            <w:tcW w:w="2790" w:type="dxa"/>
          </w:tcPr>
          <w:p w14:paraId="4B1EDEAF" w14:textId="77777777" w:rsidR="00595BCF" w:rsidRPr="00F40C65" w:rsidRDefault="00595BC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51C7DF" w14:textId="77777777" w:rsidR="00595BCF" w:rsidRPr="00F40C65" w:rsidRDefault="00595BCF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DB039" w14:textId="73EC3A7D" w:rsidR="00595BCF" w:rsidRPr="00F40C65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27C30" w:rsidRPr="00F40C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10E3813" w14:textId="77777777" w:rsidR="00595BCF" w:rsidRPr="00F40C65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98A01AC" w14:textId="75D8A917" w:rsidR="00595BCF" w:rsidRPr="00F40C65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27C30" w:rsidRPr="00F40C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E6F1C59" w14:textId="77777777" w:rsidR="00595BCF" w:rsidRPr="00F40C65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79F3549" w14:textId="2E4F2A85" w:rsidR="00595BCF" w:rsidRPr="00F40C65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27C30" w:rsidRPr="00F40C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1CBF8C7" w14:textId="77777777" w:rsidR="00595BCF" w:rsidRPr="00F40C65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13BA2B" w14:textId="087C76D5" w:rsidR="00595BCF" w:rsidRPr="00F40C65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27C30" w:rsidRPr="00F40C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E35D4" w:rsidRPr="00F40C65" w14:paraId="3CACBDED" w14:textId="77777777" w:rsidTr="008F0BD6">
        <w:trPr>
          <w:tblHeader/>
        </w:trPr>
        <w:tc>
          <w:tcPr>
            <w:tcW w:w="2790" w:type="dxa"/>
          </w:tcPr>
          <w:p w14:paraId="62EFA21C" w14:textId="77777777" w:rsidR="00595BCF" w:rsidRPr="00F40C65" w:rsidRDefault="00595BC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E2AF54C" w14:textId="77777777" w:rsidR="00595BCF" w:rsidRPr="00F40C65" w:rsidRDefault="00595BCF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1113860" w14:textId="77777777" w:rsidR="00595BCF" w:rsidRPr="00F40C65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(หน่วย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: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127C30" w:rsidRPr="00F40C65" w14:paraId="110EBBFE" w14:textId="77777777" w:rsidTr="00C6308B">
        <w:trPr>
          <w:cantSplit/>
        </w:trPr>
        <w:tc>
          <w:tcPr>
            <w:tcW w:w="2790" w:type="dxa"/>
          </w:tcPr>
          <w:p w14:paraId="49FEFB19" w14:textId="77777777" w:rsidR="00127C30" w:rsidRPr="00F40C65" w:rsidRDefault="00127C30" w:rsidP="00127C3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</w:tcPr>
          <w:p w14:paraId="55F3CB4B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CAD497" w14:textId="23A7B9E6" w:rsidR="00127C30" w:rsidRPr="00F40C65" w:rsidRDefault="00430ECF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21,308</w:t>
            </w:r>
          </w:p>
        </w:tc>
        <w:tc>
          <w:tcPr>
            <w:tcW w:w="270" w:type="dxa"/>
          </w:tcPr>
          <w:p w14:paraId="744A5E3F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0E9C55" w14:textId="7B369B71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16,840</w:t>
            </w:r>
          </w:p>
        </w:tc>
        <w:tc>
          <w:tcPr>
            <w:tcW w:w="270" w:type="dxa"/>
          </w:tcPr>
          <w:p w14:paraId="1F90560D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41FD25" w14:textId="6F03F093" w:rsidR="00127C30" w:rsidRPr="00F40C65" w:rsidRDefault="0010772E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18,351</w:t>
            </w:r>
          </w:p>
        </w:tc>
        <w:tc>
          <w:tcPr>
            <w:tcW w:w="270" w:type="dxa"/>
          </w:tcPr>
          <w:p w14:paraId="21997F23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AF1D96" w14:textId="73A857B6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16,544</w:t>
            </w:r>
          </w:p>
        </w:tc>
      </w:tr>
      <w:tr w:rsidR="00127C30" w:rsidRPr="00F40C65" w14:paraId="11D69E2B" w14:textId="77777777" w:rsidTr="00C6308B">
        <w:trPr>
          <w:cantSplit/>
        </w:trPr>
        <w:tc>
          <w:tcPr>
            <w:tcW w:w="2790" w:type="dxa"/>
          </w:tcPr>
          <w:p w14:paraId="7D4EB119" w14:textId="77777777" w:rsidR="00127C30" w:rsidRPr="00F40C65" w:rsidRDefault="00127C30" w:rsidP="00127C3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</w:tcPr>
          <w:p w14:paraId="4EED0444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C98C07" w14:textId="28860F19" w:rsidR="00127C30" w:rsidRPr="00F40C65" w:rsidRDefault="00430ECF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3,231</w:t>
            </w:r>
          </w:p>
        </w:tc>
        <w:tc>
          <w:tcPr>
            <w:tcW w:w="270" w:type="dxa"/>
          </w:tcPr>
          <w:p w14:paraId="500DD4E3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ACFB7B" w14:textId="1AEA07EA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3,260</w:t>
            </w:r>
          </w:p>
        </w:tc>
        <w:tc>
          <w:tcPr>
            <w:tcW w:w="270" w:type="dxa"/>
          </w:tcPr>
          <w:p w14:paraId="3038708E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42CD62" w14:textId="3A39F347" w:rsidR="00127C30" w:rsidRPr="00F40C65" w:rsidRDefault="0010772E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3,191</w:t>
            </w:r>
          </w:p>
        </w:tc>
        <w:tc>
          <w:tcPr>
            <w:tcW w:w="270" w:type="dxa"/>
          </w:tcPr>
          <w:p w14:paraId="1DCDDB41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611E5C" w14:textId="708EFAAD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3,260</w:t>
            </w:r>
          </w:p>
        </w:tc>
      </w:tr>
      <w:tr w:rsidR="00127C30" w:rsidRPr="00F40C65" w14:paraId="4D8123D4" w14:textId="77777777" w:rsidTr="00C6308B">
        <w:trPr>
          <w:cantSplit/>
        </w:trPr>
        <w:tc>
          <w:tcPr>
            <w:tcW w:w="2790" w:type="dxa"/>
          </w:tcPr>
          <w:p w14:paraId="717E9D14" w14:textId="77777777" w:rsidR="00127C30" w:rsidRPr="00F40C65" w:rsidRDefault="00127C30" w:rsidP="00127C3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215CF0B8" w14:textId="77777777" w:rsidR="00127C30" w:rsidRPr="00F40C65" w:rsidRDefault="00127C30" w:rsidP="00127C3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8B7E6A" w14:textId="6E48246F" w:rsidR="00127C30" w:rsidRPr="00F40C65" w:rsidRDefault="00430ECF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4,814</w:t>
            </w:r>
          </w:p>
        </w:tc>
        <w:tc>
          <w:tcPr>
            <w:tcW w:w="270" w:type="dxa"/>
          </w:tcPr>
          <w:p w14:paraId="537D6B7E" w14:textId="77777777" w:rsidR="00127C30" w:rsidRPr="00F40C65" w:rsidRDefault="00127C30" w:rsidP="0012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91A974" w14:textId="347C19B8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4,417</w:t>
            </w:r>
          </w:p>
        </w:tc>
        <w:tc>
          <w:tcPr>
            <w:tcW w:w="270" w:type="dxa"/>
          </w:tcPr>
          <w:p w14:paraId="281E711A" w14:textId="77777777" w:rsidR="00127C30" w:rsidRPr="00F40C65" w:rsidRDefault="00127C30" w:rsidP="0012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E5C17F" w14:textId="772E6D58" w:rsidR="00127C30" w:rsidRPr="00F40C65" w:rsidRDefault="0010772E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4,014</w:t>
            </w:r>
          </w:p>
        </w:tc>
        <w:tc>
          <w:tcPr>
            <w:tcW w:w="270" w:type="dxa"/>
          </w:tcPr>
          <w:p w14:paraId="333CF0D1" w14:textId="77777777" w:rsidR="00127C30" w:rsidRPr="00F40C65" w:rsidRDefault="00127C30" w:rsidP="0012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F46EF" w14:textId="318066B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3,919</w:t>
            </w:r>
          </w:p>
        </w:tc>
      </w:tr>
      <w:tr w:rsidR="00127C30" w:rsidRPr="00F40C65" w14:paraId="53BE7423" w14:textId="77777777" w:rsidTr="002B58F9">
        <w:trPr>
          <w:cantSplit/>
        </w:trPr>
        <w:tc>
          <w:tcPr>
            <w:tcW w:w="2790" w:type="dxa"/>
          </w:tcPr>
          <w:p w14:paraId="6E485028" w14:textId="77777777" w:rsidR="00127C30" w:rsidRPr="00F40C65" w:rsidRDefault="00127C30" w:rsidP="00127C30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7380E0F" w14:textId="77777777" w:rsidR="00127C30" w:rsidRPr="00F40C65" w:rsidRDefault="00127C30" w:rsidP="00127C30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803548" w14:textId="1884B48C" w:rsidR="00127C30" w:rsidRPr="00F40C65" w:rsidRDefault="004F62C5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29,353</w:t>
            </w:r>
          </w:p>
        </w:tc>
        <w:tc>
          <w:tcPr>
            <w:tcW w:w="270" w:type="dxa"/>
          </w:tcPr>
          <w:p w14:paraId="0D88F136" w14:textId="77777777" w:rsidR="00127C30" w:rsidRPr="00F40C65" w:rsidRDefault="00127C30" w:rsidP="00127C30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9A6761" w14:textId="73B1A905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24,517</w:t>
            </w:r>
          </w:p>
        </w:tc>
        <w:tc>
          <w:tcPr>
            <w:tcW w:w="270" w:type="dxa"/>
          </w:tcPr>
          <w:p w14:paraId="137CC803" w14:textId="77777777" w:rsidR="00127C30" w:rsidRPr="00F40C65" w:rsidRDefault="00127C30" w:rsidP="00127C30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11D16A" w14:textId="0286959C" w:rsidR="00127C30" w:rsidRPr="00F40C65" w:rsidRDefault="0010772E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25,556</w:t>
            </w:r>
          </w:p>
        </w:tc>
        <w:tc>
          <w:tcPr>
            <w:tcW w:w="270" w:type="dxa"/>
          </w:tcPr>
          <w:p w14:paraId="079B9D70" w14:textId="77777777" w:rsidR="00127C30" w:rsidRPr="00F40C65" w:rsidRDefault="00127C30" w:rsidP="00127C30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F38190" w14:textId="31DE71C5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23,723</w:t>
            </w:r>
          </w:p>
        </w:tc>
      </w:tr>
    </w:tbl>
    <w:p w14:paraId="4C7A423F" w14:textId="77777777" w:rsidR="00595BCF" w:rsidRPr="00F40C65" w:rsidRDefault="00595BCF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4C5B6F" w14:textId="77777777" w:rsidR="002F6EB0" w:rsidRPr="00F40C65" w:rsidRDefault="00984F7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6</w:t>
      </w:r>
      <w:r w:rsidR="002F6EB0" w:rsidRPr="00F40C65">
        <w:rPr>
          <w:rFonts w:ascii="Angsana New" w:hAnsi="Angsana New"/>
          <w:b/>
          <w:bCs/>
          <w:sz w:val="30"/>
          <w:szCs w:val="30"/>
        </w:rPr>
        <w:tab/>
      </w:r>
      <w:r w:rsidR="00EC4070" w:rsidRPr="00F40C65">
        <w:rPr>
          <w:rFonts w:ascii="Angsana New" w:hAnsi="Angsana New"/>
          <w:b/>
          <w:bCs/>
          <w:sz w:val="30"/>
          <w:szCs w:val="30"/>
          <w:cs/>
        </w:rPr>
        <w:t>ค่าใช้จ่ายในการ</w:t>
      </w:r>
      <w:r w:rsidR="002F6EB0" w:rsidRPr="00F40C65">
        <w:rPr>
          <w:rFonts w:ascii="Angsana New" w:hAnsi="Angsana New"/>
          <w:b/>
          <w:bCs/>
          <w:sz w:val="30"/>
          <w:szCs w:val="30"/>
          <w:cs/>
        </w:rPr>
        <w:t>บริหาร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270"/>
        <w:gridCol w:w="990"/>
        <w:gridCol w:w="270"/>
        <w:gridCol w:w="1260"/>
        <w:gridCol w:w="270"/>
        <w:gridCol w:w="1260"/>
      </w:tblGrid>
      <w:tr w:rsidR="00FE35D4" w:rsidRPr="00F40C65" w14:paraId="264E4D36" w14:textId="77777777" w:rsidTr="006D20E4">
        <w:trPr>
          <w:tblHeader/>
        </w:trPr>
        <w:tc>
          <w:tcPr>
            <w:tcW w:w="2790" w:type="dxa"/>
          </w:tcPr>
          <w:p w14:paraId="515C5E0E" w14:textId="77777777" w:rsidR="001227BE" w:rsidRPr="00F40C65" w:rsidRDefault="001227BE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9129C8" w14:textId="77777777" w:rsidR="001227BE" w:rsidRPr="00F40C65" w:rsidRDefault="001227BE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EFCD0AB" w14:textId="77777777" w:rsidR="001227BE" w:rsidRPr="00F40C65" w:rsidRDefault="001227BE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3DE295B" w14:textId="77777777" w:rsidR="001227BE" w:rsidRPr="00F40C65" w:rsidRDefault="001227BE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1CE55DDB" w14:textId="77777777" w:rsidR="001227BE" w:rsidRPr="00F40C65" w:rsidRDefault="001227BE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35D4" w:rsidRPr="00F40C65" w14:paraId="6A3D6E59" w14:textId="77777777" w:rsidTr="00D94625">
        <w:trPr>
          <w:tblHeader/>
        </w:trPr>
        <w:tc>
          <w:tcPr>
            <w:tcW w:w="2790" w:type="dxa"/>
          </w:tcPr>
          <w:p w14:paraId="24F4E25E" w14:textId="77777777" w:rsidR="0015141C" w:rsidRPr="00F40C65" w:rsidRDefault="0015141C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19CEA24" w14:textId="77777777" w:rsidR="0015141C" w:rsidRPr="00F40C65" w:rsidRDefault="0015141C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F578B" w14:textId="7D6FCE93" w:rsidR="0015141C" w:rsidRPr="00F40C65" w:rsidRDefault="001227BE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27C30" w:rsidRPr="00F40C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C5E61FD" w14:textId="77777777" w:rsidR="0015141C" w:rsidRPr="00F40C65" w:rsidRDefault="0015141C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BE1EF5F" w14:textId="6C02C6E1" w:rsidR="0015141C" w:rsidRPr="00F40C65" w:rsidRDefault="001227BE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27C30" w:rsidRPr="00F40C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5A8B56C" w14:textId="77777777" w:rsidR="0015141C" w:rsidRPr="00F40C65" w:rsidRDefault="0015141C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44ECFD" w14:textId="338C73FC" w:rsidR="0015141C" w:rsidRPr="00F40C65" w:rsidRDefault="0015141C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F73D1" w:rsidRPr="00F40C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27C30" w:rsidRPr="00F40C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3449062" w14:textId="77777777" w:rsidR="0015141C" w:rsidRPr="00F40C65" w:rsidRDefault="0015141C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863DDB6" w14:textId="779AF464" w:rsidR="0015141C" w:rsidRPr="00F40C65" w:rsidRDefault="0015141C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12204" w:rsidRPr="00F40C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27C30" w:rsidRPr="00F40C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E35D4" w:rsidRPr="00F40C65" w14:paraId="000E244A" w14:textId="77777777" w:rsidTr="006D20E4">
        <w:trPr>
          <w:tblHeader/>
        </w:trPr>
        <w:tc>
          <w:tcPr>
            <w:tcW w:w="2790" w:type="dxa"/>
          </w:tcPr>
          <w:p w14:paraId="51BF475D" w14:textId="77777777" w:rsidR="007E0940" w:rsidRPr="00F40C65" w:rsidRDefault="007E0940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2219E5E" w14:textId="77777777" w:rsidR="007E0940" w:rsidRPr="00F40C65" w:rsidRDefault="007E0940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EC53EFC" w14:textId="77777777" w:rsidR="007E0940" w:rsidRPr="00F40C65" w:rsidRDefault="007E0940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(หน่วย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: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127C30" w:rsidRPr="00F40C65" w14:paraId="495EC364" w14:textId="77777777" w:rsidTr="005175F2">
        <w:trPr>
          <w:cantSplit/>
        </w:trPr>
        <w:tc>
          <w:tcPr>
            <w:tcW w:w="2790" w:type="dxa"/>
            <w:vAlign w:val="bottom"/>
          </w:tcPr>
          <w:p w14:paraId="3992DD16" w14:textId="77777777" w:rsidR="00127C30" w:rsidRPr="00F40C65" w:rsidRDefault="00127C30" w:rsidP="00127C30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</w:tcPr>
          <w:p w14:paraId="5238634B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846149A" w14:textId="4334153C" w:rsidR="00127C30" w:rsidRPr="00F40C65" w:rsidRDefault="00430ECF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96,483</w:t>
            </w:r>
          </w:p>
        </w:tc>
        <w:tc>
          <w:tcPr>
            <w:tcW w:w="270" w:type="dxa"/>
          </w:tcPr>
          <w:p w14:paraId="1391486A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93D6A3" w14:textId="584B9D8D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97,303</w:t>
            </w:r>
          </w:p>
        </w:tc>
        <w:tc>
          <w:tcPr>
            <w:tcW w:w="270" w:type="dxa"/>
          </w:tcPr>
          <w:p w14:paraId="0D9DF3AD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99D9C2" w14:textId="086D865A" w:rsidR="00127C30" w:rsidRPr="00F40C65" w:rsidRDefault="0010772E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93,877</w:t>
            </w:r>
          </w:p>
        </w:tc>
        <w:tc>
          <w:tcPr>
            <w:tcW w:w="270" w:type="dxa"/>
          </w:tcPr>
          <w:p w14:paraId="4C43E43B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9795E8" w14:textId="7553226D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96,738</w:t>
            </w:r>
          </w:p>
        </w:tc>
      </w:tr>
      <w:tr w:rsidR="00127C30" w:rsidRPr="00F40C65" w14:paraId="45235319" w14:textId="77777777" w:rsidTr="005175F2">
        <w:trPr>
          <w:cantSplit/>
        </w:trPr>
        <w:tc>
          <w:tcPr>
            <w:tcW w:w="2790" w:type="dxa"/>
          </w:tcPr>
          <w:p w14:paraId="537AB290" w14:textId="77777777" w:rsidR="00127C30" w:rsidRPr="00F40C65" w:rsidRDefault="00127C30" w:rsidP="00127C3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252112FC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E20AC4" w14:textId="1FFC8449" w:rsidR="00127C30" w:rsidRPr="00F40C65" w:rsidRDefault="00430ECF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12,</w:t>
            </w:r>
            <w:r w:rsidR="0012752C" w:rsidRPr="00F40C65">
              <w:rPr>
                <w:rFonts w:ascii="Angsana New" w:hAnsi="Angsana New" w:hint="cs"/>
                <w:sz w:val="30"/>
                <w:szCs w:val="30"/>
                <w:cs/>
              </w:rPr>
              <w:t>757</w:t>
            </w:r>
          </w:p>
        </w:tc>
        <w:tc>
          <w:tcPr>
            <w:tcW w:w="270" w:type="dxa"/>
          </w:tcPr>
          <w:p w14:paraId="7AC3C409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448E5F" w14:textId="4D970CF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8,240</w:t>
            </w:r>
          </w:p>
        </w:tc>
        <w:tc>
          <w:tcPr>
            <w:tcW w:w="270" w:type="dxa"/>
          </w:tcPr>
          <w:p w14:paraId="3816B6B1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6B7885" w14:textId="7EB0BF9C" w:rsidR="00127C30" w:rsidRPr="00F40C65" w:rsidRDefault="0010772E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11,117</w:t>
            </w:r>
          </w:p>
        </w:tc>
        <w:tc>
          <w:tcPr>
            <w:tcW w:w="270" w:type="dxa"/>
          </w:tcPr>
          <w:p w14:paraId="67FB6673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962557" w14:textId="2A38EF96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8,180</w:t>
            </w:r>
          </w:p>
        </w:tc>
      </w:tr>
      <w:tr w:rsidR="00127C30" w:rsidRPr="00F40C65" w14:paraId="65D99610" w14:textId="77777777" w:rsidTr="00960171">
        <w:trPr>
          <w:cantSplit/>
        </w:trPr>
        <w:tc>
          <w:tcPr>
            <w:tcW w:w="2790" w:type="dxa"/>
          </w:tcPr>
          <w:p w14:paraId="7737AD69" w14:textId="77777777" w:rsidR="00127C30" w:rsidRPr="00F40C65" w:rsidRDefault="00127C30" w:rsidP="00127C3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ค่าเช่าอาคารสำนักงาน-ที่ดิน</w:t>
            </w:r>
          </w:p>
        </w:tc>
        <w:tc>
          <w:tcPr>
            <w:tcW w:w="990" w:type="dxa"/>
          </w:tcPr>
          <w:p w14:paraId="2E04925A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6F4E42" w14:textId="268474D1" w:rsidR="00127C30" w:rsidRPr="00F40C65" w:rsidRDefault="004F62C5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4919D8FF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6901E" w14:textId="446BBFC4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33F3C044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23C3CD" w14:textId="294B46D6" w:rsidR="00127C30" w:rsidRPr="00F40C65" w:rsidRDefault="0010772E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5C1B53CE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6AF8DA" w14:textId="323DBFB4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360</w:t>
            </w:r>
          </w:p>
        </w:tc>
      </w:tr>
      <w:tr w:rsidR="00127C30" w:rsidRPr="00F40C65" w14:paraId="20B7D8AA" w14:textId="77777777" w:rsidTr="00960171">
        <w:trPr>
          <w:cantSplit/>
        </w:trPr>
        <w:tc>
          <w:tcPr>
            <w:tcW w:w="2790" w:type="dxa"/>
          </w:tcPr>
          <w:p w14:paraId="675EDFF7" w14:textId="77777777" w:rsidR="00127C30" w:rsidRPr="00F40C65" w:rsidRDefault="00127C30" w:rsidP="00127C3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ค่าบริการที่ปรึกษา</w:t>
            </w:r>
          </w:p>
        </w:tc>
        <w:tc>
          <w:tcPr>
            <w:tcW w:w="990" w:type="dxa"/>
          </w:tcPr>
          <w:p w14:paraId="3DC3061C" w14:textId="77777777" w:rsidR="00127C30" w:rsidRPr="00F40C65" w:rsidRDefault="00127C30" w:rsidP="00127C3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E31EA" w14:textId="4AF4F312" w:rsidR="00127C30" w:rsidRPr="00F40C65" w:rsidRDefault="00430ECF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2,355</w:t>
            </w:r>
          </w:p>
        </w:tc>
        <w:tc>
          <w:tcPr>
            <w:tcW w:w="270" w:type="dxa"/>
          </w:tcPr>
          <w:p w14:paraId="6A5DE4BA" w14:textId="77777777" w:rsidR="00127C30" w:rsidRPr="00F40C65" w:rsidRDefault="00127C30" w:rsidP="0012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1CA430" w14:textId="034925BE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1,187</w:t>
            </w:r>
          </w:p>
        </w:tc>
        <w:tc>
          <w:tcPr>
            <w:tcW w:w="270" w:type="dxa"/>
          </w:tcPr>
          <w:p w14:paraId="78D39F80" w14:textId="77777777" w:rsidR="00127C30" w:rsidRPr="00F40C65" w:rsidRDefault="00127C30" w:rsidP="0012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AD813" w14:textId="0CB93A7B" w:rsidR="00127C30" w:rsidRPr="00F40C65" w:rsidRDefault="0010772E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1,803</w:t>
            </w:r>
          </w:p>
        </w:tc>
        <w:tc>
          <w:tcPr>
            <w:tcW w:w="270" w:type="dxa"/>
          </w:tcPr>
          <w:p w14:paraId="7460445D" w14:textId="77777777" w:rsidR="00127C30" w:rsidRPr="00F40C65" w:rsidRDefault="00127C30" w:rsidP="0012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BA078" w14:textId="6982FC71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1,187</w:t>
            </w:r>
          </w:p>
        </w:tc>
      </w:tr>
      <w:tr w:rsidR="00127C30" w:rsidRPr="00F40C65" w14:paraId="2BF1D028" w14:textId="77777777" w:rsidTr="00960171">
        <w:trPr>
          <w:cantSplit/>
        </w:trPr>
        <w:tc>
          <w:tcPr>
            <w:tcW w:w="2790" w:type="dxa"/>
          </w:tcPr>
          <w:p w14:paraId="47FFA6A8" w14:textId="77777777" w:rsidR="00127C30" w:rsidRPr="00F40C65" w:rsidRDefault="00127C30" w:rsidP="00127C3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) หนี้สูญและ</w:t>
            </w:r>
          </w:p>
        </w:tc>
        <w:tc>
          <w:tcPr>
            <w:tcW w:w="990" w:type="dxa"/>
          </w:tcPr>
          <w:p w14:paraId="35A95E03" w14:textId="77777777" w:rsidR="00127C30" w:rsidRPr="00F40C65" w:rsidRDefault="00127C30" w:rsidP="00127C3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8870E8" w14:textId="5BAEF51A" w:rsidR="00127C30" w:rsidRPr="00F40C65" w:rsidRDefault="00127C30" w:rsidP="004F6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6049A0" w14:textId="77777777" w:rsidR="00127C30" w:rsidRPr="00F40C65" w:rsidRDefault="00127C30" w:rsidP="0012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F554B2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EF4C6" w14:textId="77777777" w:rsidR="00127C30" w:rsidRPr="00F40C65" w:rsidRDefault="00127C30" w:rsidP="0012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12E0A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014DD" w14:textId="77777777" w:rsidR="00127C30" w:rsidRPr="00F40C65" w:rsidRDefault="00127C30" w:rsidP="0012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FD5D51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7C30" w:rsidRPr="00F40C65" w14:paraId="1B261AF3" w14:textId="77777777" w:rsidTr="00960171">
        <w:trPr>
          <w:cantSplit/>
        </w:trPr>
        <w:tc>
          <w:tcPr>
            <w:tcW w:w="2790" w:type="dxa"/>
          </w:tcPr>
          <w:p w14:paraId="76CB5F60" w14:textId="77777777" w:rsidR="00127C30" w:rsidRPr="00F40C65" w:rsidRDefault="00127C30" w:rsidP="00127C3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</w:tcPr>
          <w:p w14:paraId="7316E5B3" w14:textId="77777777" w:rsidR="00127C30" w:rsidRPr="00F40C65" w:rsidRDefault="00127C30" w:rsidP="00127C3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6FFBC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DA4F2" w14:textId="77777777" w:rsidR="00127C30" w:rsidRPr="00F40C65" w:rsidRDefault="00127C30" w:rsidP="0012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D7CA1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3067A" w14:textId="77777777" w:rsidR="00127C30" w:rsidRPr="00F40C65" w:rsidRDefault="00127C30" w:rsidP="0012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AC6450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143C7" w14:textId="77777777" w:rsidR="00127C30" w:rsidRPr="00F40C65" w:rsidRDefault="00127C30" w:rsidP="0012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E206A8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7C30" w:rsidRPr="00F40C65" w14:paraId="15805B2E" w14:textId="77777777" w:rsidTr="00960171">
        <w:trPr>
          <w:cantSplit/>
        </w:trPr>
        <w:tc>
          <w:tcPr>
            <w:tcW w:w="2790" w:type="dxa"/>
          </w:tcPr>
          <w:p w14:paraId="1FE48D6F" w14:textId="77777777" w:rsidR="00127C30" w:rsidRPr="00F40C65" w:rsidRDefault="00127C30" w:rsidP="00127C30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</w:tcPr>
          <w:p w14:paraId="1E1294CC" w14:textId="77777777" w:rsidR="00127C30" w:rsidRPr="00F40C65" w:rsidRDefault="00127C30" w:rsidP="00127C3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E315CC" w14:textId="052C829A" w:rsidR="00127C30" w:rsidRPr="00F40C65" w:rsidRDefault="00430ECF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30,450</w:t>
            </w:r>
          </w:p>
        </w:tc>
        <w:tc>
          <w:tcPr>
            <w:tcW w:w="270" w:type="dxa"/>
          </w:tcPr>
          <w:p w14:paraId="27C81C16" w14:textId="77777777" w:rsidR="00127C30" w:rsidRPr="00F40C65" w:rsidRDefault="00127C30" w:rsidP="0012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EA3DD3" w14:textId="43B29C51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37,463</w:t>
            </w:r>
          </w:p>
        </w:tc>
        <w:tc>
          <w:tcPr>
            <w:tcW w:w="270" w:type="dxa"/>
          </w:tcPr>
          <w:p w14:paraId="2F52AC95" w14:textId="77777777" w:rsidR="00127C30" w:rsidRPr="00F40C65" w:rsidRDefault="00127C30" w:rsidP="0012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B39D4F" w14:textId="79DE4C05" w:rsidR="00127C30" w:rsidRPr="00F40C65" w:rsidRDefault="0010772E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30,190</w:t>
            </w:r>
          </w:p>
        </w:tc>
        <w:tc>
          <w:tcPr>
            <w:tcW w:w="270" w:type="dxa"/>
          </w:tcPr>
          <w:p w14:paraId="32A6969F" w14:textId="77777777" w:rsidR="00127C30" w:rsidRPr="00F40C65" w:rsidRDefault="00127C30" w:rsidP="00127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ED3112" w14:textId="74ADB14B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37,463</w:t>
            </w:r>
          </w:p>
        </w:tc>
      </w:tr>
      <w:tr w:rsidR="00127C30" w:rsidRPr="00F40C65" w14:paraId="639722B1" w14:textId="77777777" w:rsidTr="001227BE">
        <w:trPr>
          <w:cantSplit/>
        </w:trPr>
        <w:tc>
          <w:tcPr>
            <w:tcW w:w="2790" w:type="dxa"/>
          </w:tcPr>
          <w:p w14:paraId="7836ACCE" w14:textId="77777777" w:rsidR="00127C30" w:rsidRPr="00F40C65" w:rsidRDefault="00127C30" w:rsidP="00127C30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64904468" w14:textId="77777777" w:rsidR="00127C30" w:rsidRPr="00F40C65" w:rsidRDefault="00127C30" w:rsidP="00127C3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9D4770" w14:textId="687B94F2" w:rsidR="00127C30" w:rsidRPr="00F40C65" w:rsidRDefault="00986F22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47,71</w:t>
            </w:r>
            <w:r w:rsidR="00E00C08" w:rsidRPr="00F40C6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CA5E9D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9C9F74" w14:textId="0E2D6964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34,641</w:t>
            </w:r>
          </w:p>
        </w:tc>
        <w:tc>
          <w:tcPr>
            <w:tcW w:w="270" w:type="dxa"/>
          </w:tcPr>
          <w:p w14:paraId="569DE6A0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A57EE4" w14:textId="2838AD2C" w:rsidR="00127C30" w:rsidRPr="00F40C65" w:rsidRDefault="0010772E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39,60</w:t>
            </w:r>
            <w:r w:rsidR="004F62C5" w:rsidRPr="00F40C6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201A07C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767C9B" w14:textId="71C25E36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32,915</w:t>
            </w:r>
          </w:p>
        </w:tc>
      </w:tr>
      <w:tr w:rsidR="00127C30" w:rsidRPr="00F40C65" w14:paraId="14AEDEF1" w14:textId="77777777" w:rsidTr="001227BE">
        <w:trPr>
          <w:cantSplit/>
        </w:trPr>
        <w:tc>
          <w:tcPr>
            <w:tcW w:w="2790" w:type="dxa"/>
          </w:tcPr>
          <w:p w14:paraId="381ADF15" w14:textId="77777777" w:rsidR="00127C30" w:rsidRPr="00F40C65" w:rsidRDefault="00127C30" w:rsidP="00127C30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9ECE8FD" w14:textId="77777777" w:rsidR="00127C30" w:rsidRPr="00F40C65" w:rsidRDefault="00127C30" w:rsidP="00127C3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B3333D" w14:textId="243E6192" w:rsidR="00127C30" w:rsidRPr="00F40C65" w:rsidRDefault="00430ECF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190,</w:t>
            </w:r>
            <w:r w:rsidR="00986F22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14:paraId="45C1726B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4F42BF" w14:textId="10C2449B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179,194</w:t>
            </w:r>
          </w:p>
        </w:tc>
        <w:tc>
          <w:tcPr>
            <w:tcW w:w="270" w:type="dxa"/>
            <w:tcBorders>
              <w:bottom w:val="nil"/>
            </w:tcBorders>
          </w:tcPr>
          <w:p w14:paraId="60C064FD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EF2250" w14:textId="26EDCD4E" w:rsidR="00127C30" w:rsidRPr="00F40C65" w:rsidRDefault="004F62C5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176,948</w:t>
            </w:r>
          </w:p>
        </w:tc>
        <w:tc>
          <w:tcPr>
            <w:tcW w:w="270" w:type="dxa"/>
          </w:tcPr>
          <w:p w14:paraId="24044030" w14:textId="77777777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1F4535" w14:textId="035334DE" w:rsidR="00127C30" w:rsidRPr="00F40C65" w:rsidRDefault="00127C30" w:rsidP="0012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176,843</w:t>
            </w:r>
          </w:p>
        </w:tc>
      </w:tr>
    </w:tbl>
    <w:p w14:paraId="13AB917B" w14:textId="77777777" w:rsidR="009227F6" w:rsidRPr="00F40C65" w:rsidRDefault="009227F6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7F8CB90" w14:textId="77777777" w:rsidR="00177315" w:rsidRPr="00F40C65" w:rsidRDefault="006770D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7</w:t>
      </w:r>
      <w:r w:rsidR="00F76075" w:rsidRPr="00F40C65">
        <w:rPr>
          <w:rFonts w:ascii="Angsana New" w:hAnsi="Angsana New"/>
          <w:b/>
          <w:bCs/>
          <w:sz w:val="30"/>
          <w:szCs w:val="30"/>
        </w:rPr>
        <w:tab/>
      </w:r>
      <w:r w:rsidR="00F76075" w:rsidRPr="00F40C65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  <w:r w:rsidR="00F76075" w:rsidRPr="00F40C65">
        <w:rPr>
          <w:rFonts w:ascii="Angsana New" w:hAnsi="Angsana New"/>
          <w:sz w:val="30"/>
          <w:szCs w:val="30"/>
          <w:cs/>
        </w:rPr>
        <w:t xml:space="preserve">  </w:t>
      </w:r>
    </w:p>
    <w:p w14:paraId="5EA62FC6" w14:textId="77777777" w:rsidR="008C1565" w:rsidRPr="00F40C65" w:rsidRDefault="008C1565" w:rsidP="00FE35D4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270"/>
        <w:gridCol w:w="990"/>
        <w:gridCol w:w="270"/>
        <w:gridCol w:w="1260"/>
        <w:gridCol w:w="270"/>
        <w:gridCol w:w="1260"/>
      </w:tblGrid>
      <w:tr w:rsidR="00FE35D4" w:rsidRPr="00F40C65" w14:paraId="4BD671F6" w14:textId="77777777" w:rsidTr="00222FB3">
        <w:trPr>
          <w:tblHeader/>
        </w:trPr>
        <w:tc>
          <w:tcPr>
            <w:tcW w:w="2790" w:type="dxa"/>
          </w:tcPr>
          <w:p w14:paraId="28839E51" w14:textId="77777777" w:rsidR="00970842" w:rsidRPr="00F40C65" w:rsidRDefault="0097084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5D45AB" w14:textId="77777777" w:rsidR="00970842" w:rsidRPr="00F40C65" w:rsidRDefault="00970842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1468C76" w14:textId="77777777" w:rsidR="00970842" w:rsidRPr="00F40C65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A874E75" w14:textId="77777777" w:rsidR="00970842" w:rsidRPr="00F40C65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03D98BD7" w14:textId="77777777" w:rsidR="00970842" w:rsidRPr="00F40C65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35D4" w:rsidRPr="00F40C65" w14:paraId="6BA8A2F4" w14:textId="77777777" w:rsidTr="00222FB3">
        <w:trPr>
          <w:tblHeader/>
        </w:trPr>
        <w:tc>
          <w:tcPr>
            <w:tcW w:w="2790" w:type="dxa"/>
          </w:tcPr>
          <w:p w14:paraId="7CDECB0F" w14:textId="77777777" w:rsidR="00970842" w:rsidRPr="00F40C65" w:rsidRDefault="0097084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20FB22" w14:textId="77777777" w:rsidR="00970842" w:rsidRPr="00F40C65" w:rsidRDefault="00970842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4F046B" w14:textId="1F23820B" w:rsidR="00970842" w:rsidRPr="00F40C65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1530E" w:rsidRPr="00F40C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8695823" w14:textId="77777777" w:rsidR="00970842" w:rsidRPr="00F40C65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C66F354" w14:textId="39B6AB80" w:rsidR="00970842" w:rsidRPr="00F40C65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1530E" w:rsidRPr="00F40C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491DBB2" w14:textId="77777777" w:rsidR="00970842" w:rsidRPr="00F40C65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AA61102" w14:textId="524A8B9F" w:rsidR="00970842" w:rsidRPr="00F40C65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1530E" w:rsidRPr="00F40C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FE74F4C" w14:textId="77777777" w:rsidR="00970842" w:rsidRPr="00F40C65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7D9DAB9" w14:textId="42B28879" w:rsidR="00970842" w:rsidRPr="00F40C65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1530E" w:rsidRPr="00F40C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E35D4" w:rsidRPr="00F40C65" w14:paraId="5A4CA27E" w14:textId="77777777" w:rsidTr="00222FB3">
        <w:trPr>
          <w:tblHeader/>
        </w:trPr>
        <w:tc>
          <w:tcPr>
            <w:tcW w:w="2790" w:type="dxa"/>
          </w:tcPr>
          <w:p w14:paraId="3F8049E0" w14:textId="77777777" w:rsidR="00970842" w:rsidRPr="00F40C65" w:rsidRDefault="0097084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9EEB1F" w14:textId="77777777" w:rsidR="00970842" w:rsidRPr="00F40C65" w:rsidRDefault="00970842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6AEC872" w14:textId="77777777" w:rsidR="00970842" w:rsidRPr="00F40C65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(หน่วย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: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E1530E" w:rsidRPr="00F40C65" w14:paraId="5A9A7E9F" w14:textId="77777777" w:rsidTr="00222FB3">
        <w:trPr>
          <w:cantSplit/>
        </w:trPr>
        <w:tc>
          <w:tcPr>
            <w:tcW w:w="2790" w:type="dxa"/>
            <w:vAlign w:val="bottom"/>
          </w:tcPr>
          <w:p w14:paraId="490296E3" w14:textId="77777777" w:rsidR="00E1530E" w:rsidRPr="00F40C65" w:rsidRDefault="00E1530E" w:rsidP="00E1530E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เงินเดือ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ค่าแรง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และโบนัส</w:t>
            </w:r>
          </w:p>
        </w:tc>
        <w:tc>
          <w:tcPr>
            <w:tcW w:w="990" w:type="dxa"/>
          </w:tcPr>
          <w:p w14:paraId="03635783" w14:textId="77777777" w:rsidR="00E1530E" w:rsidRPr="00F40C65" w:rsidRDefault="00E1530E" w:rsidP="00E153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520F64A" w14:textId="79AEA0EF" w:rsidR="00E1530E" w:rsidRPr="00F40C65" w:rsidRDefault="00452DFA" w:rsidP="00E1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223,043</w:t>
            </w:r>
          </w:p>
        </w:tc>
        <w:tc>
          <w:tcPr>
            <w:tcW w:w="270" w:type="dxa"/>
          </w:tcPr>
          <w:p w14:paraId="2C95231D" w14:textId="77777777" w:rsidR="00E1530E" w:rsidRPr="00F40C65" w:rsidRDefault="00E1530E" w:rsidP="00E1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70EC25" w14:textId="0E2389A1" w:rsidR="00E1530E" w:rsidRPr="00F40C65" w:rsidRDefault="00E1530E" w:rsidP="00E1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217,512</w:t>
            </w:r>
          </w:p>
        </w:tc>
        <w:tc>
          <w:tcPr>
            <w:tcW w:w="270" w:type="dxa"/>
          </w:tcPr>
          <w:p w14:paraId="372034C3" w14:textId="77777777" w:rsidR="00E1530E" w:rsidRPr="00F40C65" w:rsidRDefault="00E1530E" w:rsidP="00E1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94F747" w14:textId="7F1D7014" w:rsidR="00E1530E" w:rsidRPr="00F40C65" w:rsidRDefault="00430ECF" w:rsidP="00E1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206,564</w:t>
            </w:r>
          </w:p>
        </w:tc>
        <w:tc>
          <w:tcPr>
            <w:tcW w:w="270" w:type="dxa"/>
          </w:tcPr>
          <w:p w14:paraId="12DF41DA" w14:textId="77777777" w:rsidR="00E1530E" w:rsidRPr="00F40C65" w:rsidRDefault="00E1530E" w:rsidP="00E1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EE009E" w14:textId="0239D0A2" w:rsidR="00E1530E" w:rsidRPr="00F40C65" w:rsidRDefault="00E1530E" w:rsidP="00E1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216,283</w:t>
            </w:r>
          </w:p>
        </w:tc>
      </w:tr>
      <w:tr w:rsidR="00E1530E" w:rsidRPr="00F40C65" w14:paraId="15AA0800" w14:textId="77777777" w:rsidTr="00222FB3">
        <w:trPr>
          <w:cantSplit/>
        </w:trPr>
        <w:tc>
          <w:tcPr>
            <w:tcW w:w="2790" w:type="dxa"/>
          </w:tcPr>
          <w:p w14:paraId="73F86FB4" w14:textId="77777777" w:rsidR="00E1530E" w:rsidRPr="00F40C65" w:rsidRDefault="00E1530E" w:rsidP="00E1530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สวัสดิการพนักงาน</w:t>
            </w:r>
          </w:p>
        </w:tc>
        <w:tc>
          <w:tcPr>
            <w:tcW w:w="990" w:type="dxa"/>
          </w:tcPr>
          <w:p w14:paraId="1CE23358" w14:textId="77777777" w:rsidR="00E1530E" w:rsidRPr="00F40C65" w:rsidRDefault="00E1530E" w:rsidP="00E153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D880A0" w14:textId="27C26CE0" w:rsidR="00E1530E" w:rsidRPr="00F40C65" w:rsidRDefault="00452DFA" w:rsidP="00E1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16,015</w:t>
            </w:r>
          </w:p>
        </w:tc>
        <w:tc>
          <w:tcPr>
            <w:tcW w:w="270" w:type="dxa"/>
          </w:tcPr>
          <w:p w14:paraId="08CB42CF" w14:textId="77777777" w:rsidR="00E1530E" w:rsidRPr="00F40C65" w:rsidRDefault="00E1530E" w:rsidP="00E1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CEBA04" w14:textId="7C128BD9" w:rsidR="00E1530E" w:rsidRPr="00F40C65" w:rsidRDefault="00E1530E" w:rsidP="00E1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12,690</w:t>
            </w:r>
          </w:p>
        </w:tc>
        <w:tc>
          <w:tcPr>
            <w:tcW w:w="270" w:type="dxa"/>
          </w:tcPr>
          <w:p w14:paraId="2DC31BD9" w14:textId="77777777" w:rsidR="00E1530E" w:rsidRPr="00F40C65" w:rsidRDefault="00E1530E" w:rsidP="00E1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1018FE" w14:textId="12F793D7" w:rsidR="00E1530E" w:rsidRPr="00F40C65" w:rsidRDefault="00430ECF" w:rsidP="00E1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14,485</w:t>
            </w:r>
          </w:p>
        </w:tc>
        <w:tc>
          <w:tcPr>
            <w:tcW w:w="270" w:type="dxa"/>
          </w:tcPr>
          <w:p w14:paraId="519B94D9" w14:textId="77777777" w:rsidR="00E1530E" w:rsidRPr="00F40C65" w:rsidRDefault="00E1530E" w:rsidP="00E1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AA3B19" w14:textId="12FA45CC" w:rsidR="00E1530E" w:rsidRPr="00F40C65" w:rsidRDefault="00E1530E" w:rsidP="00E15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12,563</w:t>
            </w:r>
          </w:p>
        </w:tc>
      </w:tr>
      <w:tr w:rsidR="00FE35D4" w:rsidRPr="00F40C65" w14:paraId="2ED81F63" w14:textId="77777777" w:rsidTr="00222FB3">
        <w:trPr>
          <w:cantSplit/>
        </w:trPr>
        <w:tc>
          <w:tcPr>
            <w:tcW w:w="3780" w:type="dxa"/>
            <w:gridSpan w:val="2"/>
          </w:tcPr>
          <w:p w14:paraId="37019A47" w14:textId="77777777" w:rsidR="002B58F9" w:rsidRPr="00F40C65" w:rsidRDefault="002B58F9" w:rsidP="00FE35D4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</w:tcPr>
          <w:p w14:paraId="53886B0F" w14:textId="29F3B6AD" w:rsidR="002B58F9" w:rsidRPr="00F40C65" w:rsidRDefault="00452DF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6,278</w:t>
            </w:r>
          </w:p>
        </w:tc>
        <w:tc>
          <w:tcPr>
            <w:tcW w:w="270" w:type="dxa"/>
          </w:tcPr>
          <w:p w14:paraId="3380136A" w14:textId="77777777" w:rsidR="002B58F9" w:rsidRPr="00F40C65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7591BD" w14:textId="5A1C89B9" w:rsidR="002B58F9" w:rsidRPr="00F40C65" w:rsidRDefault="00E1530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5,485</w:t>
            </w:r>
          </w:p>
        </w:tc>
        <w:tc>
          <w:tcPr>
            <w:tcW w:w="270" w:type="dxa"/>
          </w:tcPr>
          <w:p w14:paraId="6064DD65" w14:textId="77777777" w:rsidR="002B58F9" w:rsidRPr="00F40C65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E4E73" w14:textId="7BB50A08" w:rsidR="002B58F9" w:rsidRPr="00F40C65" w:rsidRDefault="00430E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6,145</w:t>
            </w:r>
          </w:p>
        </w:tc>
        <w:tc>
          <w:tcPr>
            <w:tcW w:w="270" w:type="dxa"/>
          </w:tcPr>
          <w:p w14:paraId="266454B1" w14:textId="77777777" w:rsidR="002B58F9" w:rsidRPr="00F40C65" w:rsidRDefault="002B58F9" w:rsidP="00FE3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11C5A4" w14:textId="71160A25" w:rsidR="002B58F9" w:rsidRPr="00F40C65" w:rsidRDefault="00E1530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5,485</w:t>
            </w:r>
          </w:p>
        </w:tc>
      </w:tr>
      <w:tr w:rsidR="00FE35D4" w:rsidRPr="00F40C65" w14:paraId="2DD17533" w14:textId="77777777" w:rsidTr="00222FB3">
        <w:trPr>
          <w:cantSplit/>
        </w:trPr>
        <w:tc>
          <w:tcPr>
            <w:tcW w:w="2790" w:type="dxa"/>
          </w:tcPr>
          <w:p w14:paraId="3438E7B7" w14:textId="77777777" w:rsidR="002B58F9" w:rsidRPr="00F40C65" w:rsidRDefault="002B58F9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0" w:type="dxa"/>
          </w:tcPr>
          <w:p w14:paraId="061E2DA7" w14:textId="77777777" w:rsidR="002B58F9" w:rsidRPr="00F40C65" w:rsidRDefault="002B58F9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CA0ECC" w14:textId="0480B978" w:rsidR="002B58F9" w:rsidRPr="00F40C65" w:rsidRDefault="00452DF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5,405</w:t>
            </w:r>
          </w:p>
        </w:tc>
        <w:tc>
          <w:tcPr>
            <w:tcW w:w="270" w:type="dxa"/>
          </w:tcPr>
          <w:p w14:paraId="38A68B9D" w14:textId="77777777" w:rsidR="002B58F9" w:rsidRPr="00F40C65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46E844" w14:textId="43FF3F9D" w:rsidR="002B58F9" w:rsidRPr="00F40C65" w:rsidRDefault="00E1530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5,173</w:t>
            </w:r>
          </w:p>
        </w:tc>
        <w:tc>
          <w:tcPr>
            <w:tcW w:w="270" w:type="dxa"/>
          </w:tcPr>
          <w:p w14:paraId="03495791" w14:textId="77777777" w:rsidR="002B58F9" w:rsidRPr="00F40C65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B10781" w14:textId="0B7DCB44" w:rsidR="002B58F9" w:rsidRPr="00F40C65" w:rsidRDefault="00430E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4,831</w:t>
            </w:r>
          </w:p>
        </w:tc>
        <w:tc>
          <w:tcPr>
            <w:tcW w:w="270" w:type="dxa"/>
          </w:tcPr>
          <w:p w14:paraId="3579B1B0" w14:textId="77777777" w:rsidR="002B58F9" w:rsidRPr="00F40C65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A284E8" w14:textId="62E45E0F" w:rsidR="002B58F9" w:rsidRPr="00F40C65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5,</w:t>
            </w:r>
            <w:r w:rsidR="00E1530E" w:rsidRPr="00F40C65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2B58F9" w:rsidRPr="00F40C65" w14:paraId="41D445F6" w14:textId="77777777" w:rsidTr="00222FB3">
        <w:trPr>
          <w:cantSplit/>
        </w:trPr>
        <w:tc>
          <w:tcPr>
            <w:tcW w:w="2790" w:type="dxa"/>
          </w:tcPr>
          <w:p w14:paraId="5789F2DA" w14:textId="77777777" w:rsidR="002B58F9" w:rsidRPr="00F40C65" w:rsidRDefault="002B58F9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236806A" w14:textId="77777777" w:rsidR="002B58F9" w:rsidRPr="00F40C65" w:rsidRDefault="002B58F9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E95FF0" w14:textId="7C303B07" w:rsidR="002B58F9" w:rsidRPr="00F40C65" w:rsidRDefault="00452DF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250,741</w:t>
            </w:r>
          </w:p>
        </w:tc>
        <w:tc>
          <w:tcPr>
            <w:tcW w:w="270" w:type="dxa"/>
          </w:tcPr>
          <w:p w14:paraId="17125694" w14:textId="77777777" w:rsidR="002B58F9" w:rsidRPr="00F40C65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901DD2" w14:textId="1792A4DC" w:rsidR="002B58F9" w:rsidRPr="00F40C65" w:rsidRDefault="00E1530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240,860</w:t>
            </w:r>
          </w:p>
        </w:tc>
        <w:tc>
          <w:tcPr>
            <w:tcW w:w="270" w:type="dxa"/>
            <w:tcBorders>
              <w:bottom w:val="nil"/>
            </w:tcBorders>
          </w:tcPr>
          <w:p w14:paraId="74D4C1A6" w14:textId="77777777" w:rsidR="002B58F9" w:rsidRPr="00F40C65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15FEA2" w14:textId="459EF434" w:rsidR="002B58F9" w:rsidRPr="00F40C65" w:rsidRDefault="00430E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232,025</w:t>
            </w:r>
          </w:p>
        </w:tc>
        <w:tc>
          <w:tcPr>
            <w:tcW w:w="270" w:type="dxa"/>
          </w:tcPr>
          <w:p w14:paraId="63D6541B" w14:textId="77777777" w:rsidR="002B58F9" w:rsidRPr="00F40C65" w:rsidRDefault="002B58F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65860C" w14:textId="5E608EE7" w:rsidR="002B58F9" w:rsidRPr="00F40C65" w:rsidRDefault="00E1530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239,438</w:t>
            </w:r>
          </w:p>
        </w:tc>
      </w:tr>
    </w:tbl>
    <w:p w14:paraId="078CD2C6" w14:textId="77777777" w:rsidR="00970842" w:rsidRPr="00F40C65" w:rsidRDefault="00970842" w:rsidP="00FE35D4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07EB8B1" w14:textId="77777777" w:rsidR="001400C3" w:rsidRPr="00F40C65" w:rsidRDefault="001400C3" w:rsidP="00FE35D4">
      <w:pPr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58803212" w14:textId="77777777" w:rsidR="00FF31A1" w:rsidRPr="00F40C65" w:rsidRDefault="00FF31A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490DB93A" w14:textId="51FD53B8" w:rsidR="00190522" w:rsidRPr="00F40C65" w:rsidRDefault="0094244D" w:rsidP="00FE35D4">
      <w:pPr>
        <w:pStyle w:val="ListParagraph"/>
        <w:tabs>
          <w:tab w:val="clear" w:pos="680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บริษัทได้หักเงินเดือนพนักงานไว้เป็นเงินกองทุนสำรองเลี้ยงชีพในอัตราร้อยละ </w:t>
      </w:r>
      <w:r w:rsidR="002D6E99" w:rsidRPr="00F40C65">
        <w:rPr>
          <w:rFonts w:ascii="Angsana New" w:hAnsi="Angsana New"/>
          <w:sz w:val="30"/>
          <w:szCs w:val="30"/>
        </w:rPr>
        <w:t>2</w:t>
      </w:r>
      <w:r w:rsidRPr="00F40C65">
        <w:rPr>
          <w:rFonts w:ascii="Angsana New" w:hAnsi="Angsana New" w:hint="cs"/>
          <w:sz w:val="30"/>
          <w:szCs w:val="30"/>
          <w:cs/>
        </w:rPr>
        <w:t xml:space="preserve"> ถึงอัตราร้อยละ </w:t>
      </w:r>
      <w:r w:rsidR="002D6E99" w:rsidRPr="00F40C65">
        <w:rPr>
          <w:rFonts w:ascii="Angsana New" w:hAnsi="Angsana New"/>
          <w:sz w:val="30"/>
          <w:szCs w:val="30"/>
        </w:rPr>
        <w:t>5</w:t>
      </w:r>
      <w:r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 xml:space="preserve">และจ่ายสมทบร้อยละ </w:t>
      </w:r>
      <w:r w:rsidR="002D6E99" w:rsidRPr="00F40C65">
        <w:rPr>
          <w:rFonts w:ascii="Angsana New" w:hAnsi="Angsana New"/>
          <w:sz w:val="30"/>
          <w:szCs w:val="30"/>
        </w:rPr>
        <w:t>2</w:t>
      </w:r>
      <w:r w:rsidRPr="00F40C65">
        <w:rPr>
          <w:rFonts w:ascii="Angsana New" w:hAnsi="Angsana New" w:hint="cs"/>
          <w:sz w:val="30"/>
          <w:szCs w:val="30"/>
          <w:cs/>
        </w:rPr>
        <w:t xml:space="preserve"> ถึงอัตรา</w:t>
      </w:r>
      <w:r w:rsidRPr="00F40C65">
        <w:rPr>
          <w:rFonts w:ascii="Angsana New" w:hAnsi="Angsana New"/>
          <w:sz w:val="30"/>
          <w:szCs w:val="30"/>
          <w:cs/>
        </w:rPr>
        <w:t xml:space="preserve">ร้อยละ </w:t>
      </w:r>
      <w:r w:rsidRPr="00F40C65">
        <w:rPr>
          <w:rFonts w:ascii="Angsana New" w:hAnsi="Angsana New"/>
          <w:sz w:val="30"/>
          <w:szCs w:val="30"/>
        </w:rPr>
        <w:t>5</w:t>
      </w:r>
      <w:r w:rsidRPr="00F40C65">
        <w:rPr>
          <w:rFonts w:ascii="Angsana New" w:hAnsi="Angsana New"/>
          <w:sz w:val="30"/>
          <w:szCs w:val="30"/>
          <w:cs/>
        </w:rPr>
        <w:t xml:space="preserve"> เงินกองทุนสำรองเลี้ยงชีพ ได้มอบให้บริษัทแห่งหนึ่งเป็นผู้จัดการกองทุนไว้เพื่อเป็นประโยชน์แก่พนักงานโดยเฉพาะ ณ วันที่ </w:t>
      </w:r>
      <w:r w:rsidRPr="00F40C65">
        <w:rPr>
          <w:rFonts w:ascii="Angsana New" w:hAnsi="Angsana New"/>
          <w:sz w:val="30"/>
          <w:szCs w:val="30"/>
        </w:rPr>
        <w:t xml:space="preserve">31 </w:t>
      </w:r>
      <w:r w:rsidRPr="00F40C6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z w:val="30"/>
          <w:szCs w:val="30"/>
        </w:rPr>
        <w:t>256</w:t>
      </w:r>
      <w:r w:rsidR="00E1530E" w:rsidRPr="00F40C65">
        <w:rPr>
          <w:rFonts w:ascii="Angsana New" w:hAnsi="Angsana New"/>
          <w:sz w:val="30"/>
          <w:szCs w:val="30"/>
        </w:rPr>
        <w:t>7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40C65">
        <w:rPr>
          <w:rFonts w:ascii="Angsana New" w:hAnsi="Angsana New"/>
          <w:sz w:val="30"/>
          <w:szCs w:val="30"/>
        </w:rPr>
        <w:t>25</w:t>
      </w:r>
      <w:r w:rsidR="00ED7F7E" w:rsidRPr="00F40C65">
        <w:rPr>
          <w:rFonts w:ascii="Angsana New" w:hAnsi="Angsana New"/>
          <w:sz w:val="30"/>
          <w:szCs w:val="30"/>
        </w:rPr>
        <w:t>6</w:t>
      </w:r>
      <w:r w:rsidR="00E1530E" w:rsidRPr="00F40C65">
        <w:rPr>
          <w:rFonts w:ascii="Angsana New" w:hAnsi="Angsana New"/>
          <w:sz w:val="30"/>
          <w:szCs w:val="30"/>
        </w:rPr>
        <w:t>6</w:t>
      </w:r>
      <w:r w:rsidRPr="00F40C65">
        <w:rPr>
          <w:rFonts w:ascii="Angsana New" w:hAnsi="Angsana New"/>
          <w:sz w:val="30"/>
          <w:szCs w:val="30"/>
          <w:cs/>
        </w:rPr>
        <w:t xml:space="preserve"> บริษัทได้จ่ายเงินสมทบกองทุนจำนวน </w:t>
      </w:r>
      <w:bookmarkStart w:id="29" w:name="_Hlk31813066"/>
      <w:r w:rsidR="00E66EF4" w:rsidRPr="00F40C65">
        <w:rPr>
          <w:rFonts w:ascii="Angsana New" w:hAnsi="Angsana New"/>
          <w:sz w:val="30"/>
          <w:szCs w:val="30"/>
        </w:rPr>
        <w:t>4</w:t>
      </w:r>
      <w:r w:rsidR="00C4372E" w:rsidRPr="00F40C65">
        <w:rPr>
          <w:rFonts w:ascii="Angsana New" w:hAnsi="Angsana New"/>
          <w:sz w:val="30"/>
          <w:szCs w:val="30"/>
        </w:rPr>
        <w:t>.</w:t>
      </w:r>
      <w:r w:rsidR="00E66EF4" w:rsidRPr="00F40C65">
        <w:rPr>
          <w:rFonts w:ascii="Angsana New" w:hAnsi="Angsana New"/>
          <w:sz w:val="30"/>
          <w:szCs w:val="30"/>
        </w:rPr>
        <w:t>8</w:t>
      </w:r>
      <w:r w:rsidR="00242EB8" w:rsidRPr="00F40C65">
        <w:rPr>
          <w:rFonts w:ascii="Angsana New" w:hAnsi="Angsana New"/>
          <w:sz w:val="30"/>
          <w:szCs w:val="30"/>
        </w:rPr>
        <w:t>3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bookmarkEnd w:id="29"/>
      <w:r w:rsidRPr="00F40C65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B268D7" w:rsidRPr="00F40C65">
        <w:rPr>
          <w:rFonts w:ascii="Angsana New" w:hAnsi="Angsana New"/>
          <w:sz w:val="30"/>
          <w:szCs w:val="30"/>
        </w:rPr>
        <w:t xml:space="preserve">4.84 </w:t>
      </w:r>
      <w:r w:rsidR="00E1530E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2E87B3FF" w14:textId="77777777" w:rsidR="008732D4" w:rsidRPr="00F40C65" w:rsidRDefault="008732D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8</w:t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Pr="00F40C6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67930" w:rsidRPr="00F40C65">
        <w:rPr>
          <w:rFonts w:ascii="Angsana New" w:hAnsi="Angsana New" w:hint="cs"/>
          <w:b/>
          <w:bCs/>
          <w:sz w:val="30"/>
          <w:szCs w:val="30"/>
          <w:cs/>
        </w:rPr>
        <w:t>ภาระผูกพันธ์และหนี้สินที่อาจเกิดขึ้น</w:t>
      </w:r>
      <w:r w:rsidRPr="00F40C65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71113E2" w14:textId="77777777" w:rsidR="00C25CCE" w:rsidRPr="00F40C65" w:rsidRDefault="00C25CC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ภาระผูกพันธ์เกี่ยวกับสัญญาโครงการ</w:t>
      </w:r>
    </w:p>
    <w:p w14:paraId="55347B33" w14:textId="0FF3171B" w:rsidR="00F95D95" w:rsidRPr="00F40C65" w:rsidRDefault="00F95D95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40C65">
        <w:rPr>
          <w:rFonts w:ascii="Angsana New" w:hAnsi="Angsana New"/>
          <w:sz w:val="30"/>
          <w:szCs w:val="30"/>
        </w:rPr>
        <w:t xml:space="preserve">31 </w:t>
      </w:r>
      <w:r w:rsidRPr="00F40C6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z w:val="30"/>
          <w:szCs w:val="30"/>
        </w:rPr>
        <w:t>256</w:t>
      </w:r>
      <w:r w:rsidR="0012752C" w:rsidRPr="00F40C65">
        <w:rPr>
          <w:rFonts w:ascii="Angsana New" w:hAnsi="Angsana New" w:hint="cs"/>
          <w:sz w:val="30"/>
          <w:szCs w:val="30"/>
          <w:cs/>
        </w:rPr>
        <w:t>7</w:t>
      </w:r>
      <w:r w:rsidRPr="00F40C65">
        <w:rPr>
          <w:rFonts w:ascii="Angsana New" w:hAnsi="Angsana New" w:hint="cs"/>
          <w:sz w:val="30"/>
          <w:szCs w:val="30"/>
          <w:cs/>
        </w:rPr>
        <w:t xml:space="preserve"> 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Pr="00F40C65">
        <w:rPr>
          <w:rFonts w:ascii="Angsana New" w:hAnsi="Angsana New"/>
          <w:sz w:val="30"/>
          <w:szCs w:val="30"/>
        </w:rPr>
        <w:t xml:space="preserve">10 </w:t>
      </w:r>
      <w:r w:rsidRPr="00F40C65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F40C65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Pr="00F40C65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Pr="00F40C65">
        <w:rPr>
          <w:rFonts w:ascii="Angsana New" w:eastAsia="MS Mincho" w:hAnsi="Angsana New"/>
          <w:sz w:val="30"/>
          <w:szCs w:val="30"/>
        </w:rPr>
        <w:t xml:space="preserve"> </w:t>
      </w:r>
    </w:p>
    <w:p w14:paraId="596732E9" w14:textId="77777777" w:rsidR="00F95D95" w:rsidRPr="00F40C65" w:rsidRDefault="00F95D95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F40C65">
        <w:rPr>
          <w:rFonts w:ascii="Angsana New" w:eastAsia="MS Mincho" w:hAnsi="Angsana New"/>
          <w:sz w:val="30"/>
          <w:szCs w:val="30"/>
          <w:cs/>
        </w:rPr>
        <w:t xml:space="preserve">วันที่ 23 </w:t>
      </w:r>
      <w:r w:rsidRPr="00F40C65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Pr="00F40C65">
        <w:rPr>
          <w:rFonts w:ascii="Angsana New" w:eastAsia="MS Mincho" w:hAnsi="Angsana New"/>
          <w:sz w:val="30"/>
          <w:szCs w:val="30"/>
          <w:cs/>
        </w:rPr>
        <w:t>2564 บริษัทได้ทำหนังสือส่งมอบงานและเบิกค่าจ้าง</w:t>
      </w:r>
      <w:r w:rsidRPr="00F40C65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Pr="00F40C65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p w14:paraId="6718F740" w14:textId="77777777" w:rsidR="00640B46" w:rsidRPr="00F40C65" w:rsidRDefault="00640B46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</w:p>
    <w:p w14:paraId="43D22D96" w14:textId="77777777" w:rsidR="00876691" w:rsidRPr="00F40C65" w:rsidRDefault="00876691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</w:p>
    <w:p w14:paraId="712BBD70" w14:textId="77777777" w:rsidR="0020494D" w:rsidRPr="00F40C65" w:rsidRDefault="0020494D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</w:p>
    <w:p w14:paraId="360F6BBF" w14:textId="77777777" w:rsidR="0020494D" w:rsidRPr="00F40C65" w:rsidRDefault="0020494D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</w:p>
    <w:p w14:paraId="08A5542F" w14:textId="4716184D" w:rsidR="00884F02" w:rsidRPr="00F40C65" w:rsidRDefault="0059704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lastRenderedPageBreak/>
        <w:t>29</w:t>
      </w:r>
      <w:r w:rsidR="00884F02" w:rsidRPr="00F40C65">
        <w:rPr>
          <w:rFonts w:ascii="Angsana New" w:hAnsi="Angsana New"/>
          <w:b/>
          <w:bCs/>
          <w:sz w:val="30"/>
          <w:szCs w:val="30"/>
        </w:rPr>
        <w:tab/>
      </w:r>
      <w:r w:rsidR="00884F02" w:rsidRPr="00F40C65">
        <w:rPr>
          <w:rFonts w:ascii="Angsana New" w:hAnsi="Angsana New"/>
          <w:b/>
          <w:bCs/>
          <w:sz w:val="30"/>
          <w:szCs w:val="30"/>
          <w:cs/>
        </w:rPr>
        <w:t>ค่าใช้จ่ายตาม</w:t>
      </w:r>
      <w:r w:rsidR="0067148D" w:rsidRPr="00F40C65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  <w:r w:rsidR="00884F02" w:rsidRPr="00F40C65">
        <w:rPr>
          <w:rFonts w:ascii="Angsana New" w:hAnsi="Angsana New"/>
          <w:sz w:val="30"/>
          <w:szCs w:val="30"/>
          <w:cs/>
        </w:rPr>
        <w:t xml:space="preserve"> </w:t>
      </w:r>
    </w:p>
    <w:p w14:paraId="499B41BA" w14:textId="6DE7CC61" w:rsidR="00257C68" w:rsidRPr="00F40C65" w:rsidRDefault="00257C6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</w:t>
      </w:r>
      <w:r w:rsidR="009B54D2" w:rsidRPr="00F40C65">
        <w:rPr>
          <w:rFonts w:ascii="Angsana New" w:hAnsi="Angsana New" w:hint="cs"/>
          <w:sz w:val="30"/>
          <w:szCs w:val="30"/>
          <w:cs/>
        </w:rPr>
        <w:t>ธรรมชาติ</w:t>
      </w:r>
      <w:r w:rsidRPr="00F40C65">
        <w:rPr>
          <w:rFonts w:ascii="Angsana New" w:hAnsi="Angsana New" w:hint="cs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 ๆ ดังนี้</w:t>
      </w:r>
    </w:p>
    <w:tbl>
      <w:tblPr>
        <w:tblW w:w="93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995"/>
      </w:tblGrid>
      <w:tr w:rsidR="00FE35D4" w:rsidRPr="00F40C65" w14:paraId="15B24036" w14:textId="77777777" w:rsidTr="006D20E4">
        <w:trPr>
          <w:tblHeader/>
        </w:trPr>
        <w:tc>
          <w:tcPr>
            <w:tcW w:w="3060" w:type="dxa"/>
          </w:tcPr>
          <w:p w14:paraId="64354E51" w14:textId="77777777" w:rsidR="0078020F" w:rsidRPr="00F40C65" w:rsidRDefault="0078020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C0A59C8" w14:textId="77777777" w:rsidR="0078020F" w:rsidRPr="00F40C65" w:rsidRDefault="0078020F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4233E1F" w14:textId="77777777" w:rsidR="0078020F" w:rsidRPr="00F40C65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7131DD4" w14:textId="77777777" w:rsidR="0078020F" w:rsidRPr="00F40C65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5" w:type="dxa"/>
            <w:gridSpan w:val="3"/>
          </w:tcPr>
          <w:p w14:paraId="736C1D70" w14:textId="77777777" w:rsidR="0078020F" w:rsidRPr="00F40C65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35D4" w:rsidRPr="00F40C65" w14:paraId="5A819710" w14:textId="77777777" w:rsidTr="00B23A16">
        <w:trPr>
          <w:tblHeader/>
        </w:trPr>
        <w:tc>
          <w:tcPr>
            <w:tcW w:w="3060" w:type="dxa"/>
          </w:tcPr>
          <w:p w14:paraId="72560818" w14:textId="77777777" w:rsidR="0078020F" w:rsidRPr="00F40C65" w:rsidRDefault="0078020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816E90" w14:textId="77777777" w:rsidR="0078020F" w:rsidRPr="00F40C65" w:rsidRDefault="0078020F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7B6F3E" w14:textId="7C678FB6" w:rsidR="0078020F" w:rsidRPr="00F40C65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1530E" w:rsidRPr="00F40C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B676AB4" w14:textId="77777777" w:rsidR="0078020F" w:rsidRPr="00F40C65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9753251" w14:textId="4AE285AD" w:rsidR="0078020F" w:rsidRPr="00F40C65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1530E" w:rsidRPr="00F40C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018065F" w14:textId="77777777" w:rsidR="0078020F" w:rsidRPr="00F40C65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4B94625" w14:textId="43886CFD" w:rsidR="0078020F" w:rsidRPr="00F40C65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1530E" w:rsidRPr="00F40C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65" w:type="dxa"/>
            <w:gridSpan w:val="2"/>
          </w:tcPr>
          <w:p w14:paraId="02C4FF44" w14:textId="5642E77C" w:rsidR="0078020F" w:rsidRPr="00F40C65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1530E" w:rsidRPr="00F40C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E35D4" w:rsidRPr="00F40C65" w14:paraId="29DA83EA" w14:textId="77777777" w:rsidTr="006D20E4">
        <w:trPr>
          <w:tblHeader/>
        </w:trPr>
        <w:tc>
          <w:tcPr>
            <w:tcW w:w="3060" w:type="dxa"/>
          </w:tcPr>
          <w:p w14:paraId="388D25F8" w14:textId="77777777" w:rsidR="0078020F" w:rsidRPr="00F40C65" w:rsidRDefault="0078020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F66DD1" w14:textId="77777777" w:rsidR="0078020F" w:rsidRPr="00F40C65" w:rsidRDefault="0078020F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5" w:type="dxa"/>
            <w:gridSpan w:val="7"/>
          </w:tcPr>
          <w:p w14:paraId="1DDFB2C9" w14:textId="77777777" w:rsidR="0078020F" w:rsidRPr="00F40C65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: 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FE35D4" w:rsidRPr="00F40C65" w14:paraId="1E9EE004" w14:textId="77777777" w:rsidTr="00B23A16">
        <w:trPr>
          <w:cantSplit/>
        </w:trPr>
        <w:tc>
          <w:tcPr>
            <w:tcW w:w="3060" w:type="dxa"/>
          </w:tcPr>
          <w:p w14:paraId="3F037901" w14:textId="77777777" w:rsidR="00582916" w:rsidRPr="00F40C65" w:rsidRDefault="00582916" w:rsidP="00FE35D4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990" w:type="dxa"/>
          </w:tcPr>
          <w:p w14:paraId="034602C5" w14:textId="77777777" w:rsidR="00582916" w:rsidRPr="00F40C65" w:rsidRDefault="00582916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E4E628" w14:textId="77777777" w:rsidR="00582916" w:rsidRPr="00F40C65" w:rsidRDefault="0058291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E54E9" w14:textId="77777777" w:rsidR="00582916" w:rsidRPr="00F40C65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EC7151" w14:textId="77777777" w:rsidR="00582916" w:rsidRPr="00F40C65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4283C" w14:textId="77777777" w:rsidR="00582916" w:rsidRPr="00F40C65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4870B9" w14:textId="77777777" w:rsidR="00582916" w:rsidRPr="00F40C65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92467" w14:textId="77777777" w:rsidR="00582916" w:rsidRPr="00F40C65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69649EE" w14:textId="77777777" w:rsidR="00582916" w:rsidRPr="00F40C65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68CE" w:rsidRPr="00F40C65" w14:paraId="12E5A01D" w14:textId="77777777" w:rsidTr="00B23A16">
        <w:trPr>
          <w:cantSplit/>
        </w:trPr>
        <w:tc>
          <w:tcPr>
            <w:tcW w:w="3060" w:type="dxa"/>
          </w:tcPr>
          <w:p w14:paraId="5004C7E7" w14:textId="77777777" w:rsidR="00C468CE" w:rsidRPr="00F40C65" w:rsidRDefault="00C468CE" w:rsidP="00C468CE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90" w:type="dxa"/>
          </w:tcPr>
          <w:p w14:paraId="6275C993" w14:textId="77777777" w:rsidR="00C468CE" w:rsidRPr="00F40C65" w:rsidRDefault="00C468CE" w:rsidP="00C468C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2F261" w14:textId="43007CA2" w:rsidR="00C468CE" w:rsidRPr="00F40C65" w:rsidRDefault="00CE39D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(79,666)</w:t>
            </w:r>
          </w:p>
        </w:tc>
        <w:tc>
          <w:tcPr>
            <w:tcW w:w="270" w:type="dxa"/>
          </w:tcPr>
          <w:p w14:paraId="60D9553E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81BD8" w14:textId="108626A6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22,554</w:t>
            </w:r>
          </w:p>
        </w:tc>
        <w:tc>
          <w:tcPr>
            <w:tcW w:w="270" w:type="dxa"/>
          </w:tcPr>
          <w:p w14:paraId="2840EBA9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9D8317" w14:textId="181EEE58" w:rsidR="00C468CE" w:rsidRPr="00F40C65" w:rsidRDefault="00CE39D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118,127</w:t>
            </w:r>
          </w:p>
        </w:tc>
        <w:tc>
          <w:tcPr>
            <w:tcW w:w="270" w:type="dxa"/>
          </w:tcPr>
          <w:p w14:paraId="7EBAFB3E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6457D52" w14:textId="6DCCC733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85,512</w:t>
            </w:r>
          </w:p>
        </w:tc>
      </w:tr>
      <w:tr w:rsidR="00C468CE" w:rsidRPr="00F40C65" w14:paraId="6B5181AB" w14:textId="77777777" w:rsidTr="00B23A16">
        <w:trPr>
          <w:cantSplit/>
        </w:trPr>
        <w:tc>
          <w:tcPr>
            <w:tcW w:w="3060" w:type="dxa"/>
          </w:tcPr>
          <w:p w14:paraId="0E3C2C8A" w14:textId="77777777" w:rsidR="00C468CE" w:rsidRPr="00F40C65" w:rsidRDefault="00C468CE" w:rsidP="00C468CE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</w:tcPr>
          <w:p w14:paraId="35855FDB" w14:textId="77777777" w:rsidR="00C468CE" w:rsidRPr="00F40C65" w:rsidRDefault="00C468CE" w:rsidP="00C468C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B3776" w14:textId="116750D7" w:rsidR="00C468CE" w:rsidRPr="00F40C65" w:rsidRDefault="00CE39D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1,119,073</w:t>
            </w:r>
          </w:p>
        </w:tc>
        <w:tc>
          <w:tcPr>
            <w:tcW w:w="270" w:type="dxa"/>
          </w:tcPr>
          <w:p w14:paraId="214BA115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6F55BA" w14:textId="7710D9FA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919,727</w:t>
            </w:r>
          </w:p>
        </w:tc>
        <w:tc>
          <w:tcPr>
            <w:tcW w:w="270" w:type="dxa"/>
          </w:tcPr>
          <w:p w14:paraId="6338BC20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9605B3" w14:textId="2047A63A" w:rsidR="00C468CE" w:rsidRPr="00F40C65" w:rsidRDefault="00CE39D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820,958</w:t>
            </w:r>
          </w:p>
        </w:tc>
        <w:tc>
          <w:tcPr>
            <w:tcW w:w="270" w:type="dxa"/>
          </w:tcPr>
          <w:p w14:paraId="206550FD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9E0ACC9" w14:textId="5D0D4933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915,517</w:t>
            </w:r>
          </w:p>
        </w:tc>
      </w:tr>
      <w:tr w:rsidR="00C468CE" w:rsidRPr="00F40C65" w14:paraId="579C4651" w14:textId="77777777" w:rsidTr="00B23A16">
        <w:trPr>
          <w:cantSplit/>
        </w:trPr>
        <w:tc>
          <w:tcPr>
            <w:tcW w:w="4050" w:type="dxa"/>
            <w:gridSpan w:val="2"/>
          </w:tcPr>
          <w:p w14:paraId="30E8777B" w14:textId="77777777" w:rsidR="00C468CE" w:rsidRPr="00F40C65" w:rsidRDefault="00C468CE" w:rsidP="00C468CE">
            <w:pPr>
              <w:tabs>
                <w:tab w:val="clear" w:pos="227"/>
                <w:tab w:val="clear" w:pos="454"/>
              </w:tabs>
              <w:ind w:left="151" w:hanging="14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</w:tcPr>
          <w:p w14:paraId="613C74FC" w14:textId="4D6DDDB2" w:rsidR="00C468CE" w:rsidRPr="00F40C65" w:rsidRDefault="00CE39D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159,912</w:t>
            </w:r>
          </w:p>
        </w:tc>
        <w:tc>
          <w:tcPr>
            <w:tcW w:w="270" w:type="dxa"/>
          </w:tcPr>
          <w:p w14:paraId="6760D670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F804D" w14:textId="2A41FB85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151,031</w:t>
            </w:r>
          </w:p>
        </w:tc>
        <w:tc>
          <w:tcPr>
            <w:tcW w:w="270" w:type="dxa"/>
          </w:tcPr>
          <w:p w14:paraId="32B9B5E2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836384" w14:textId="37D2C042" w:rsidR="00C468CE" w:rsidRPr="00F40C65" w:rsidRDefault="00CE39D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146,774</w:t>
            </w:r>
          </w:p>
        </w:tc>
        <w:tc>
          <w:tcPr>
            <w:tcW w:w="270" w:type="dxa"/>
          </w:tcPr>
          <w:p w14:paraId="608D6C35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C7D225E" w14:textId="63D95C93" w:rsidR="00C468CE" w:rsidRPr="00F40C65" w:rsidRDefault="00E1530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150,469</w:t>
            </w:r>
          </w:p>
        </w:tc>
      </w:tr>
      <w:tr w:rsidR="00C468CE" w:rsidRPr="00F40C65" w14:paraId="6E5CC14D" w14:textId="77777777" w:rsidTr="00B23A16">
        <w:trPr>
          <w:cantSplit/>
        </w:trPr>
        <w:tc>
          <w:tcPr>
            <w:tcW w:w="3060" w:type="dxa"/>
          </w:tcPr>
          <w:p w14:paraId="214266EC" w14:textId="77777777" w:rsidR="00C468CE" w:rsidRPr="00F40C65" w:rsidRDefault="00C468CE" w:rsidP="00C468CE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ค่าจ้างตอก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และค่าแรงผู้รับเหมา</w:t>
            </w:r>
          </w:p>
        </w:tc>
        <w:tc>
          <w:tcPr>
            <w:tcW w:w="990" w:type="dxa"/>
          </w:tcPr>
          <w:p w14:paraId="0B7328E1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F3FB9B" w14:textId="625DBF93" w:rsidR="00C468CE" w:rsidRPr="00F40C65" w:rsidRDefault="00CE39D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156,796</w:t>
            </w:r>
          </w:p>
        </w:tc>
        <w:tc>
          <w:tcPr>
            <w:tcW w:w="270" w:type="dxa"/>
          </w:tcPr>
          <w:p w14:paraId="3A08482B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C571CF" w14:textId="4A7F2148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114,952</w:t>
            </w:r>
          </w:p>
        </w:tc>
        <w:tc>
          <w:tcPr>
            <w:tcW w:w="270" w:type="dxa"/>
          </w:tcPr>
          <w:p w14:paraId="33AC0A63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1738ED" w14:textId="528D67AE" w:rsidR="00C468CE" w:rsidRPr="00F40C65" w:rsidRDefault="00CE39D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155,145</w:t>
            </w:r>
          </w:p>
        </w:tc>
        <w:tc>
          <w:tcPr>
            <w:tcW w:w="270" w:type="dxa"/>
          </w:tcPr>
          <w:p w14:paraId="17EFC872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4E989EA" w14:textId="54937C4A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114,952</w:t>
            </w:r>
          </w:p>
        </w:tc>
      </w:tr>
      <w:tr w:rsidR="00C468CE" w:rsidRPr="00F40C65" w14:paraId="3492FAFE" w14:textId="77777777" w:rsidTr="00B23A16">
        <w:trPr>
          <w:cantSplit/>
        </w:trPr>
        <w:tc>
          <w:tcPr>
            <w:tcW w:w="3060" w:type="dxa"/>
          </w:tcPr>
          <w:p w14:paraId="7770AB5E" w14:textId="77777777" w:rsidR="00C468CE" w:rsidRPr="00F40C65" w:rsidRDefault="00C468CE" w:rsidP="00C468CE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990" w:type="dxa"/>
          </w:tcPr>
          <w:p w14:paraId="386B33DA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11208" w14:textId="59336AF4" w:rsidR="00C468CE" w:rsidRPr="00F40C65" w:rsidRDefault="00CE39D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116,062</w:t>
            </w:r>
          </w:p>
        </w:tc>
        <w:tc>
          <w:tcPr>
            <w:tcW w:w="270" w:type="dxa"/>
          </w:tcPr>
          <w:p w14:paraId="3B0D7C99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71BC32" w14:textId="3C6D6B50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112,384</w:t>
            </w:r>
          </w:p>
        </w:tc>
        <w:tc>
          <w:tcPr>
            <w:tcW w:w="270" w:type="dxa"/>
          </w:tcPr>
          <w:p w14:paraId="194D9000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9A0E91" w14:textId="50D2CAE9" w:rsidR="00C468CE" w:rsidRPr="00F40C65" w:rsidRDefault="00CE39D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99,496</w:t>
            </w:r>
          </w:p>
        </w:tc>
        <w:tc>
          <w:tcPr>
            <w:tcW w:w="270" w:type="dxa"/>
          </w:tcPr>
          <w:p w14:paraId="642D9DDA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50D917B" w14:textId="50966293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112,335</w:t>
            </w:r>
          </w:p>
        </w:tc>
      </w:tr>
      <w:tr w:rsidR="00C468CE" w:rsidRPr="00F40C65" w14:paraId="699D8EAD" w14:textId="77777777" w:rsidTr="00B23A16">
        <w:trPr>
          <w:cantSplit/>
        </w:trPr>
        <w:tc>
          <w:tcPr>
            <w:tcW w:w="3060" w:type="dxa"/>
          </w:tcPr>
          <w:p w14:paraId="05B3BDEA" w14:textId="77777777" w:rsidR="00C468CE" w:rsidRPr="00F40C65" w:rsidRDefault="00C468CE" w:rsidP="00C468CE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90" w:type="dxa"/>
          </w:tcPr>
          <w:p w14:paraId="5B89731A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119605" w14:textId="04971C22" w:rsidR="00C468CE" w:rsidRPr="00F40C65" w:rsidRDefault="00CE39D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80,431</w:t>
            </w:r>
          </w:p>
        </w:tc>
        <w:tc>
          <w:tcPr>
            <w:tcW w:w="270" w:type="dxa"/>
          </w:tcPr>
          <w:p w14:paraId="14B51509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F4BE3C" w14:textId="00DA7AA1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74,717</w:t>
            </w:r>
          </w:p>
        </w:tc>
        <w:tc>
          <w:tcPr>
            <w:tcW w:w="270" w:type="dxa"/>
          </w:tcPr>
          <w:p w14:paraId="2532AD9C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3AFACA" w14:textId="3A3559E3" w:rsidR="00C468CE" w:rsidRPr="00F40C65" w:rsidRDefault="00CE39D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75,022</w:t>
            </w:r>
          </w:p>
        </w:tc>
        <w:tc>
          <w:tcPr>
            <w:tcW w:w="270" w:type="dxa"/>
          </w:tcPr>
          <w:p w14:paraId="05B3DBF2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0098E1B" w14:textId="0F49E30D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74,717</w:t>
            </w:r>
          </w:p>
        </w:tc>
      </w:tr>
      <w:tr w:rsidR="00C468CE" w:rsidRPr="00F40C65" w14:paraId="1A4563CB" w14:textId="77777777" w:rsidTr="003B32F5">
        <w:trPr>
          <w:cantSplit/>
        </w:trPr>
        <w:tc>
          <w:tcPr>
            <w:tcW w:w="3060" w:type="dxa"/>
          </w:tcPr>
          <w:p w14:paraId="5C778020" w14:textId="77777777" w:rsidR="00C468CE" w:rsidRPr="00F40C65" w:rsidRDefault="00C468CE" w:rsidP="00C468CE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6F7B4070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63E958" w14:textId="0AC9C2C6" w:rsidR="00C468CE" w:rsidRPr="00F40C65" w:rsidRDefault="00CE39D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61,733</w:t>
            </w:r>
          </w:p>
        </w:tc>
        <w:tc>
          <w:tcPr>
            <w:tcW w:w="270" w:type="dxa"/>
          </w:tcPr>
          <w:p w14:paraId="21FBBB19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4577A9" w14:textId="52641E23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56,636</w:t>
            </w:r>
          </w:p>
        </w:tc>
        <w:tc>
          <w:tcPr>
            <w:tcW w:w="270" w:type="dxa"/>
          </w:tcPr>
          <w:p w14:paraId="710C7678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29BEE7" w14:textId="13F7A5C5" w:rsidR="00C468CE" w:rsidRPr="00F40C65" w:rsidRDefault="00CE39D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56,301</w:t>
            </w:r>
          </w:p>
        </w:tc>
        <w:tc>
          <w:tcPr>
            <w:tcW w:w="270" w:type="dxa"/>
          </w:tcPr>
          <w:p w14:paraId="0A8D4736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68F1AB4C" w14:textId="07E9D09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55,772</w:t>
            </w:r>
          </w:p>
        </w:tc>
      </w:tr>
      <w:tr w:rsidR="00C468CE" w:rsidRPr="00F40C65" w14:paraId="5FD71E87" w14:textId="77777777" w:rsidTr="00E578F2">
        <w:trPr>
          <w:cantSplit/>
        </w:trPr>
        <w:tc>
          <w:tcPr>
            <w:tcW w:w="3060" w:type="dxa"/>
          </w:tcPr>
          <w:p w14:paraId="73122CC6" w14:textId="77777777" w:rsidR="00C468CE" w:rsidRPr="00F40C65" w:rsidRDefault="00C468CE" w:rsidP="00C468CE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B4C9374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C195CA" w14:textId="75E61BE3" w:rsidR="00C468CE" w:rsidRPr="00F40C65" w:rsidRDefault="00CE39D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1,614,341</w:t>
            </w:r>
          </w:p>
        </w:tc>
        <w:tc>
          <w:tcPr>
            <w:tcW w:w="270" w:type="dxa"/>
          </w:tcPr>
          <w:p w14:paraId="149C5F9F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0D0631" w14:textId="55365EB2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1,452,001</w:t>
            </w:r>
          </w:p>
        </w:tc>
        <w:tc>
          <w:tcPr>
            <w:tcW w:w="270" w:type="dxa"/>
          </w:tcPr>
          <w:p w14:paraId="64B35ED0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4949AC" w14:textId="64C7404B" w:rsidR="00C468CE" w:rsidRPr="00F40C65" w:rsidRDefault="00CE39D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1,471,823</w:t>
            </w:r>
          </w:p>
        </w:tc>
        <w:tc>
          <w:tcPr>
            <w:tcW w:w="270" w:type="dxa"/>
          </w:tcPr>
          <w:p w14:paraId="269C2BD8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04AC792" w14:textId="39AE0C82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1,509,274</w:t>
            </w:r>
          </w:p>
        </w:tc>
      </w:tr>
    </w:tbl>
    <w:p w14:paraId="5ABB0FDC" w14:textId="77777777" w:rsidR="00086BA3" w:rsidRPr="00F40C65" w:rsidRDefault="00086BA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3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995"/>
      </w:tblGrid>
      <w:tr w:rsidR="00FE35D4" w:rsidRPr="00F40C65" w14:paraId="02095391" w14:textId="77777777" w:rsidTr="006D20E4">
        <w:trPr>
          <w:tblHeader/>
        </w:trPr>
        <w:tc>
          <w:tcPr>
            <w:tcW w:w="3060" w:type="dxa"/>
          </w:tcPr>
          <w:p w14:paraId="555C5D90" w14:textId="77777777" w:rsidR="00D7465A" w:rsidRPr="00F40C65" w:rsidRDefault="00D7465A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37E33B4" w14:textId="77777777" w:rsidR="00D7465A" w:rsidRPr="00F40C65" w:rsidRDefault="00D7465A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10" w:type="dxa"/>
            <w:gridSpan w:val="3"/>
          </w:tcPr>
          <w:p w14:paraId="2B926ACA" w14:textId="77777777" w:rsidR="00D7465A" w:rsidRPr="00F40C65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B179E87" w14:textId="77777777" w:rsidR="00D7465A" w:rsidRPr="00F40C65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5" w:type="dxa"/>
            <w:gridSpan w:val="3"/>
          </w:tcPr>
          <w:p w14:paraId="44295E09" w14:textId="77777777" w:rsidR="00D7465A" w:rsidRPr="00F40C65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35D4" w:rsidRPr="00F40C65" w14:paraId="2D783611" w14:textId="77777777" w:rsidTr="006D20E4">
        <w:trPr>
          <w:tblHeader/>
        </w:trPr>
        <w:tc>
          <w:tcPr>
            <w:tcW w:w="3060" w:type="dxa"/>
          </w:tcPr>
          <w:p w14:paraId="3AD7A26A" w14:textId="77777777" w:rsidR="00D7465A" w:rsidRPr="00F40C65" w:rsidRDefault="00D7465A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D7E93F3" w14:textId="77777777" w:rsidR="00D7465A" w:rsidRPr="00F40C65" w:rsidRDefault="00D7465A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FEC124" w14:textId="59FF1980" w:rsidR="00D7465A" w:rsidRPr="00F40C65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468CE" w:rsidRPr="00F40C65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</w:tcPr>
          <w:p w14:paraId="7744899F" w14:textId="77777777" w:rsidR="00D7465A" w:rsidRPr="00F40C65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B60893B" w14:textId="6ECD4E6D" w:rsidR="00D7465A" w:rsidRPr="00F40C65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468CE" w:rsidRPr="00F40C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17D68A2" w14:textId="77777777" w:rsidR="00D7465A" w:rsidRPr="00F40C65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32404A4" w14:textId="1AF0181F" w:rsidR="00D7465A" w:rsidRPr="00F40C65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468CE" w:rsidRPr="00F40C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65" w:type="dxa"/>
            <w:gridSpan w:val="2"/>
          </w:tcPr>
          <w:p w14:paraId="37D2CFBC" w14:textId="2F02DB96" w:rsidR="00D7465A" w:rsidRPr="00F40C65" w:rsidRDefault="00D7465A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468CE" w:rsidRPr="00F40C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E35D4" w:rsidRPr="00F40C65" w14:paraId="46D27218" w14:textId="77777777" w:rsidTr="006D20E4">
        <w:trPr>
          <w:cantSplit/>
        </w:trPr>
        <w:tc>
          <w:tcPr>
            <w:tcW w:w="3060" w:type="dxa"/>
          </w:tcPr>
          <w:p w14:paraId="77BEEAB0" w14:textId="77777777" w:rsidR="00E578F2" w:rsidRPr="00F40C65" w:rsidRDefault="00E578F2" w:rsidP="00FE35D4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="00B12008" w:rsidRPr="00F40C6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723E4AD6" w14:textId="77777777" w:rsidR="00E578F2" w:rsidRPr="00F40C65" w:rsidRDefault="00E578F2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</w:t>
            </w:r>
            <w:r w:rsidR="00DB1F0F" w:rsidRPr="00F40C65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5AC9D8F8" w14:textId="77777777" w:rsidR="00E578F2" w:rsidRPr="00F40C65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58B39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0AB71D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FB039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848A2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74518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7B2862E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40C65" w14:paraId="77EF9297" w14:textId="77777777" w:rsidTr="00DB1F0F">
        <w:trPr>
          <w:cantSplit/>
        </w:trPr>
        <w:tc>
          <w:tcPr>
            <w:tcW w:w="4050" w:type="dxa"/>
            <w:gridSpan w:val="2"/>
          </w:tcPr>
          <w:p w14:paraId="126FE554" w14:textId="77777777" w:rsidR="00E578F2" w:rsidRPr="00F40C65" w:rsidRDefault="00E578F2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9BD7C7D" w14:textId="28C1C28F" w:rsidR="00E578F2" w:rsidRPr="00F40C65" w:rsidRDefault="00CC79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21,308</w:t>
            </w:r>
          </w:p>
        </w:tc>
        <w:tc>
          <w:tcPr>
            <w:tcW w:w="270" w:type="dxa"/>
          </w:tcPr>
          <w:p w14:paraId="255DB15C" w14:textId="77777777" w:rsidR="00E578F2" w:rsidRPr="00F40C65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69EA1F" w14:textId="5313CF27" w:rsidR="00E578F2" w:rsidRPr="00F40C65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16,</w:t>
            </w:r>
            <w:r w:rsidR="00C468CE" w:rsidRPr="00F40C65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270" w:type="dxa"/>
          </w:tcPr>
          <w:p w14:paraId="7847569D" w14:textId="77777777" w:rsidR="00E578F2" w:rsidRPr="00F40C65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D2BD71" w14:textId="5DC0623F" w:rsidR="00E578F2" w:rsidRPr="00F40C65" w:rsidRDefault="00CC79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18,351</w:t>
            </w:r>
          </w:p>
        </w:tc>
        <w:tc>
          <w:tcPr>
            <w:tcW w:w="270" w:type="dxa"/>
          </w:tcPr>
          <w:p w14:paraId="26BA945C" w14:textId="77777777" w:rsidR="00E578F2" w:rsidRPr="00F40C65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EDA4E02" w14:textId="26397CD8" w:rsidR="00E578F2" w:rsidRPr="00F40C65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16,</w:t>
            </w:r>
            <w:r w:rsidR="00C468CE" w:rsidRPr="00F40C65"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FE35D4" w:rsidRPr="00F40C65" w14:paraId="032B3D1E" w14:textId="77777777" w:rsidTr="00DB1F0F">
        <w:trPr>
          <w:cantSplit/>
        </w:trPr>
        <w:tc>
          <w:tcPr>
            <w:tcW w:w="3060" w:type="dxa"/>
          </w:tcPr>
          <w:p w14:paraId="3CD7B254" w14:textId="77777777" w:rsidR="00BC562F" w:rsidRPr="00F40C65" w:rsidRDefault="00BC562F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  <w:vAlign w:val="bottom"/>
          </w:tcPr>
          <w:p w14:paraId="39E10394" w14:textId="77777777" w:rsidR="00BC562F" w:rsidRPr="00F40C65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530E0D" w14:textId="56306AD5" w:rsidR="00BC562F" w:rsidRPr="00F40C65" w:rsidRDefault="00CC79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3,231</w:t>
            </w:r>
          </w:p>
        </w:tc>
        <w:tc>
          <w:tcPr>
            <w:tcW w:w="270" w:type="dxa"/>
          </w:tcPr>
          <w:p w14:paraId="754EAE8F" w14:textId="77777777" w:rsidR="00BC562F" w:rsidRPr="00F40C65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8B99BC" w14:textId="6AFB5823" w:rsidR="00BC562F" w:rsidRPr="00F40C65" w:rsidRDefault="00C468C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3,260</w:t>
            </w:r>
          </w:p>
        </w:tc>
        <w:tc>
          <w:tcPr>
            <w:tcW w:w="270" w:type="dxa"/>
          </w:tcPr>
          <w:p w14:paraId="1495AFD2" w14:textId="77777777" w:rsidR="00BC562F" w:rsidRPr="00F40C65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86BBB1" w14:textId="6CEC3F81" w:rsidR="00BC562F" w:rsidRPr="00F40C65" w:rsidRDefault="00CC79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3,191</w:t>
            </w:r>
          </w:p>
        </w:tc>
        <w:tc>
          <w:tcPr>
            <w:tcW w:w="270" w:type="dxa"/>
          </w:tcPr>
          <w:p w14:paraId="44DB5C2D" w14:textId="77777777" w:rsidR="00BC562F" w:rsidRPr="00F40C65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2E6C1340" w14:textId="2F186ACF" w:rsidR="00BC562F" w:rsidRPr="00F40C65" w:rsidRDefault="00C468C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3,260</w:t>
            </w:r>
          </w:p>
        </w:tc>
      </w:tr>
      <w:tr w:rsidR="00FE35D4" w:rsidRPr="00F40C65" w14:paraId="6B5C36C1" w14:textId="77777777" w:rsidTr="00DB1F0F">
        <w:trPr>
          <w:cantSplit/>
        </w:trPr>
        <w:tc>
          <w:tcPr>
            <w:tcW w:w="3060" w:type="dxa"/>
          </w:tcPr>
          <w:p w14:paraId="2CD46A96" w14:textId="77777777" w:rsidR="00BC562F" w:rsidRPr="00F40C65" w:rsidRDefault="00BC562F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  <w:vAlign w:val="bottom"/>
          </w:tcPr>
          <w:p w14:paraId="6C09C94B" w14:textId="77777777" w:rsidR="00BC562F" w:rsidRPr="00F40C65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7C3A0E" w14:textId="6FAE1B0B" w:rsidR="00BC562F" w:rsidRPr="00F40C65" w:rsidRDefault="00CC79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4,814</w:t>
            </w:r>
          </w:p>
        </w:tc>
        <w:tc>
          <w:tcPr>
            <w:tcW w:w="270" w:type="dxa"/>
          </w:tcPr>
          <w:p w14:paraId="0ECC1603" w14:textId="77777777" w:rsidR="00BC562F" w:rsidRPr="00F40C65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52C48" w14:textId="58A7F069" w:rsidR="00BC562F" w:rsidRPr="00F40C65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4,</w:t>
            </w:r>
            <w:r w:rsidR="00C468CE" w:rsidRPr="00F40C65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70" w:type="dxa"/>
          </w:tcPr>
          <w:p w14:paraId="1830B308" w14:textId="77777777" w:rsidR="00BC562F" w:rsidRPr="00F40C65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50EA76" w14:textId="12C6912E" w:rsidR="00BC562F" w:rsidRPr="00F40C65" w:rsidRDefault="00CC79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4,014</w:t>
            </w:r>
          </w:p>
        </w:tc>
        <w:tc>
          <w:tcPr>
            <w:tcW w:w="270" w:type="dxa"/>
          </w:tcPr>
          <w:p w14:paraId="7E3F7F50" w14:textId="77777777" w:rsidR="00BC562F" w:rsidRPr="00F40C65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5042715" w14:textId="72C7E9AC" w:rsidR="00BC562F" w:rsidRPr="00F40C65" w:rsidRDefault="00C468C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3,919</w:t>
            </w:r>
          </w:p>
        </w:tc>
      </w:tr>
      <w:tr w:rsidR="00FE35D4" w:rsidRPr="00F40C65" w14:paraId="2E9F6EA9" w14:textId="77777777" w:rsidTr="00DB1F0F">
        <w:trPr>
          <w:cantSplit/>
        </w:trPr>
        <w:tc>
          <w:tcPr>
            <w:tcW w:w="3060" w:type="dxa"/>
          </w:tcPr>
          <w:p w14:paraId="4BAD7A0E" w14:textId="77777777" w:rsidR="00BC562F" w:rsidRPr="00F40C65" w:rsidRDefault="00BC562F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930534F" w14:textId="77777777" w:rsidR="00BC562F" w:rsidRPr="00F40C65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F8F0F1" w14:textId="2400B14C" w:rsidR="00BC562F" w:rsidRPr="00F40C65" w:rsidRDefault="00CC79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29,353</w:t>
            </w:r>
          </w:p>
        </w:tc>
        <w:tc>
          <w:tcPr>
            <w:tcW w:w="270" w:type="dxa"/>
          </w:tcPr>
          <w:p w14:paraId="42400EF7" w14:textId="77777777" w:rsidR="00BC562F" w:rsidRPr="00F40C65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AE329" w14:textId="489C82C5" w:rsidR="00BC562F" w:rsidRPr="00F40C65" w:rsidRDefault="00C468C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24,517</w:t>
            </w:r>
          </w:p>
        </w:tc>
        <w:tc>
          <w:tcPr>
            <w:tcW w:w="270" w:type="dxa"/>
          </w:tcPr>
          <w:p w14:paraId="21397609" w14:textId="77777777" w:rsidR="00BC562F" w:rsidRPr="00F40C65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71FE74" w14:textId="068E7026" w:rsidR="00BC562F" w:rsidRPr="00F40C65" w:rsidRDefault="00CC79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25,556</w:t>
            </w:r>
          </w:p>
        </w:tc>
        <w:tc>
          <w:tcPr>
            <w:tcW w:w="270" w:type="dxa"/>
          </w:tcPr>
          <w:p w14:paraId="143B710D" w14:textId="77777777" w:rsidR="00BC562F" w:rsidRPr="00F40C65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476CA915" w14:textId="726FA465" w:rsidR="00BC562F" w:rsidRPr="00F40C65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23,5</w:t>
            </w:r>
            <w:r w:rsidR="00C468CE"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723</w:t>
            </w:r>
          </w:p>
        </w:tc>
      </w:tr>
      <w:tr w:rsidR="00FE35D4" w:rsidRPr="00F40C65" w14:paraId="4F1C7D26" w14:textId="77777777" w:rsidTr="006D20E4">
        <w:trPr>
          <w:cantSplit/>
        </w:trPr>
        <w:tc>
          <w:tcPr>
            <w:tcW w:w="3060" w:type="dxa"/>
          </w:tcPr>
          <w:p w14:paraId="35650FAE" w14:textId="77777777" w:rsidR="00E578F2" w:rsidRPr="00F40C65" w:rsidRDefault="00E578F2" w:rsidP="00FE35D4">
            <w:pPr>
              <w:ind w:left="342" w:hanging="27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117483A" w14:textId="77777777" w:rsidR="00E578F2" w:rsidRPr="00F40C65" w:rsidRDefault="00E578F2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3A8D84" w14:textId="77777777" w:rsidR="00E578F2" w:rsidRPr="00F40C65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406D9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97AEFD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0F8EC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FA6DD7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54D7E7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8EB8A12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40C65" w14:paraId="4EBD7696" w14:textId="77777777" w:rsidTr="006D20E4">
        <w:trPr>
          <w:cantSplit/>
        </w:trPr>
        <w:tc>
          <w:tcPr>
            <w:tcW w:w="3060" w:type="dxa"/>
          </w:tcPr>
          <w:p w14:paraId="12FA05E1" w14:textId="77777777" w:rsidR="00E578F2" w:rsidRPr="00F40C65" w:rsidRDefault="00E578F2" w:rsidP="00FE35D4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990" w:type="dxa"/>
          </w:tcPr>
          <w:p w14:paraId="1CC051DF" w14:textId="77777777" w:rsidR="00E578F2" w:rsidRPr="00F40C65" w:rsidRDefault="00E578F2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</w:t>
            </w:r>
            <w:r w:rsidR="00DB1F0F" w:rsidRPr="00F40C65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19119648" w14:textId="77777777" w:rsidR="00E578F2" w:rsidRPr="00F40C65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EF975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74EB47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2BA3E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5F9FE2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58641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F7C4DB2" w14:textId="77777777" w:rsidR="00E578F2" w:rsidRPr="00F40C65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68CE" w:rsidRPr="00F40C65" w14:paraId="15DF6500" w14:textId="77777777" w:rsidTr="006D20E4">
        <w:trPr>
          <w:cantSplit/>
        </w:trPr>
        <w:tc>
          <w:tcPr>
            <w:tcW w:w="4050" w:type="dxa"/>
            <w:gridSpan w:val="2"/>
          </w:tcPr>
          <w:p w14:paraId="557B38ED" w14:textId="77777777" w:rsidR="00C468CE" w:rsidRPr="00F40C65" w:rsidRDefault="00C468CE" w:rsidP="00C468CE">
            <w:pPr>
              <w:tabs>
                <w:tab w:val="clear" w:pos="454"/>
                <w:tab w:val="clear" w:pos="680"/>
                <w:tab w:val="left" w:pos="432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343AD2B" w14:textId="12F38DA1" w:rsidR="00C468CE" w:rsidRPr="00F40C65" w:rsidRDefault="00CC79A8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96,483</w:t>
            </w:r>
          </w:p>
        </w:tc>
        <w:tc>
          <w:tcPr>
            <w:tcW w:w="270" w:type="dxa"/>
          </w:tcPr>
          <w:p w14:paraId="065738FF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32312D" w14:textId="754A198E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97,303</w:t>
            </w:r>
          </w:p>
        </w:tc>
        <w:tc>
          <w:tcPr>
            <w:tcW w:w="270" w:type="dxa"/>
          </w:tcPr>
          <w:p w14:paraId="2F958170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93635B" w14:textId="4DBF25CE" w:rsidR="00C468CE" w:rsidRPr="00F40C65" w:rsidRDefault="00CC79A8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93,877</w:t>
            </w:r>
          </w:p>
        </w:tc>
        <w:tc>
          <w:tcPr>
            <w:tcW w:w="270" w:type="dxa"/>
          </w:tcPr>
          <w:p w14:paraId="52576057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D17D1FA" w14:textId="0EF86DC4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96,738</w:t>
            </w:r>
          </w:p>
        </w:tc>
      </w:tr>
      <w:tr w:rsidR="00C468CE" w:rsidRPr="00F40C65" w14:paraId="78811DC8" w14:textId="77777777" w:rsidTr="006D20E4">
        <w:trPr>
          <w:cantSplit/>
        </w:trPr>
        <w:tc>
          <w:tcPr>
            <w:tcW w:w="4050" w:type="dxa"/>
            <w:gridSpan w:val="2"/>
          </w:tcPr>
          <w:p w14:paraId="36326A2C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) หนี้สูญและหน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ี้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170" w:type="dxa"/>
            <w:vAlign w:val="bottom"/>
          </w:tcPr>
          <w:p w14:paraId="471FE42A" w14:textId="77EA1AD7" w:rsidR="00C468CE" w:rsidRPr="00F40C65" w:rsidRDefault="00CC79A8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30,450</w:t>
            </w:r>
          </w:p>
        </w:tc>
        <w:tc>
          <w:tcPr>
            <w:tcW w:w="270" w:type="dxa"/>
          </w:tcPr>
          <w:p w14:paraId="2D80F25B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DE5165" w14:textId="422FA9A2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37,463</w:t>
            </w:r>
          </w:p>
        </w:tc>
        <w:tc>
          <w:tcPr>
            <w:tcW w:w="270" w:type="dxa"/>
          </w:tcPr>
          <w:p w14:paraId="59E55C57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146ED7" w14:textId="51393210" w:rsidR="00C468CE" w:rsidRPr="00F40C65" w:rsidRDefault="00CC79A8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30,190</w:t>
            </w:r>
          </w:p>
        </w:tc>
        <w:tc>
          <w:tcPr>
            <w:tcW w:w="270" w:type="dxa"/>
          </w:tcPr>
          <w:p w14:paraId="5DED03E6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68BB6791" w14:textId="01FC62B4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37,463</w:t>
            </w:r>
          </w:p>
        </w:tc>
      </w:tr>
      <w:tr w:rsidR="00C468CE" w:rsidRPr="00F40C65" w14:paraId="1AC86946" w14:textId="77777777" w:rsidTr="006D20E4">
        <w:trPr>
          <w:cantSplit/>
        </w:trPr>
        <w:tc>
          <w:tcPr>
            <w:tcW w:w="3060" w:type="dxa"/>
          </w:tcPr>
          <w:p w14:paraId="0C608861" w14:textId="77777777" w:rsidR="00C468CE" w:rsidRPr="00F40C65" w:rsidRDefault="00C468CE" w:rsidP="00C468CE">
            <w:pPr>
              <w:tabs>
                <w:tab w:val="clear" w:pos="454"/>
                <w:tab w:val="clear" w:pos="680"/>
                <w:tab w:val="left" w:pos="432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6E5CBB7D" w14:textId="77777777" w:rsidR="00C468CE" w:rsidRPr="00F40C65" w:rsidRDefault="00C468CE" w:rsidP="00C468C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91AAD6" w14:textId="77BEF7C2" w:rsidR="00C468CE" w:rsidRPr="00F40C65" w:rsidRDefault="00CC79A8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12,756</w:t>
            </w:r>
          </w:p>
        </w:tc>
        <w:tc>
          <w:tcPr>
            <w:tcW w:w="270" w:type="dxa"/>
          </w:tcPr>
          <w:p w14:paraId="4D53BA78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2568A2" w14:textId="5D243D0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8,240</w:t>
            </w:r>
          </w:p>
        </w:tc>
        <w:tc>
          <w:tcPr>
            <w:tcW w:w="270" w:type="dxa"/>
          </w:tcPr>
          <w:p w14:paraId="562BDCED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C75446" w14:textId="0D0E9553" w:rsidR="00C468CE" w:rsidRPr="00F40C65" w:rsidRDefault="00CC79A8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11,117</w:t>
            </w:r>
          </w:p>
        </w:tc>
        <w:tc>
          <w:tcPr>
            <w:tcW w:w="270" w:type="dxa"/>
          </w:tcPr>
          <w:p w14:paraId="58F8FC03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62E8DF39" w14:textId="067EFC78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8,180</w:t>
            </w:r>
          </w:p>
        </w:tc>
      </w:tr>
      <w:tr w:rsidR="00C468CE" w:rsidRPr="00F40C65" w14:paraId="27DCA667" w14:textId="77777777" w:rsidTr="008F0BD6">
        <w:trPr>
          <w:cantSplit/>
        </w:trPr>
        <w:tc>
          <w:tcPr>
            <w:tcW w:w="3060" w:type="dxa"/>
          </w:tcPr>
          <w:p w14:paraId="157B548F" w14:textId="77777777" w:rsidR="00C468CE" w:rsidRPr="00F40C65" w:rsidRDefault="00C468CE" w:rsidP="00C468CE">
            <w:pPr>
              <w:tabs>
                <w:tab w:val="clear" w:pos="680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3767B948" w14:textId="77777777" w:rsidR="00C468CE" w:rsidRPr="00F40C65" w:rsidRDefault="00C468CE" w:rsidP="00C468C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3BD600" w14:textId="585630D7" w:rsidR="00C468CE" w:rsidRPr="00F40C65" w:rsidRDefault="00CC79A8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50,430</w:t>
            </w:r>
          </w:p>
        </w:tc>
        <w:tc>
          <w:tcPr>
            <w:tcW w:w="270" w:type="dxa"/>
          </w:tcPr>
          <w:p w14:paraId="0F8D857C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46A476" w14:textId="34C7EF38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36,188</w:t>
            </w:r>
          </w:p>
        </w:tc>
        <w:tc>
          <w:tcPr>
            <w:tcW w:w="270" w:type="dxa"/>
          </w:tcPr>
          <w:p w14:paraId="08202879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BD691F" w14:textId="014EF82C" w:rsidR="00C468CE" w:rsidRPr="00F40C65" w:rsidRDefault="00CC79A8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41,764</w:t>
            </w:r>
          </w:p>
        </w:tc>
        <w:tc>
          <w:tcPr>
            <w:tcW w:w="270" w:type="dxa"/>
          </w:tcPr>
          <w:p w14:paraId="0176A8D3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03762F8" w14:textId="309FB0FB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34,462</w:t>
            </w:r>
          </w:p>
        </w:tc>
      </w:tr>
      <w:tr w:rsidR="00C468CE" w:rsidRPr="00F40C65" w14:paraId="57864113" w14:textId="77777777" w:rsidTr="008F0BD6">
        <w:trPr>
          <w:cantSplit/>
        </w:trPr>
        <w:tc>
          <w:tcPr>
            <w:tcW w:w="3060" w:type="dxa"/>
          </w:tcPr>
          <w:p w14:paraId="56E88858" w14:textId="77777777" w:rsidR="00C468CE" w:rsidRPr="00F40C65" w:rsidRDefault="00C468CE" w:rsidP="00C468CE">
            <w:pPr>
              <w:tabs>
                <w:tab w:val="clear" w:pos="680"/>
              </w:tabs>
              <w:ind w:left="61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1C38A63" w14:textId="77777777" w:rsidR="00C468CE" w:rsidRPr="00F40C65" w:rsidRDefault="00C468CE" w:rsidP="00C468C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A0B974" w14:textId="7037BE21" w:rsidR="00C468CE" w:rsidRPr="00F40C65" w:rsidRDefault="00CC79A8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190,119</w:t>
            </w:r>
          </w:p>
        </w:tc>
        <w:tc>
          <w:tcPr>
            <w:tcW w:w="270" w:type="dxa"/>
          </w:tcPr>
          <w:p w14:paraId="71F76789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4BEF27" w14:textId="23636731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179,194</w:t>
            </w:r>
          </w:p>
        </w:tc>
        <w:tc>
          <w:tcPr>
            <w:tcW w:w="270" w:type="dxa"/>
          </w:tcPr>
          <w:p w14:paraId="6B2272B9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980EF5" w14:textId="3F486552" w:rsidR="00C468CE" w:rsidRPr="00F40C65" w:rsidRDefault="00CC79A8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176,948</w:t>
            </w:r>
          </w:p>
        </w:tc>
        <w:tc>
          <w:tcPr>
            <w:tcW w:w="270" w:type="dxa"/>
          </w:tcPr>
          <w:p w14:paraId="1B828846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9B2B2E7" w14:textId="39AF3015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176,843</w:t>
            </w:r>
          </w:p>
        </w:tc>
      </w:tr>
    </w:tbl>
    <w:p w14:paraId="547B6B2A" w14:textId="77777777" w:rsidR="00E578F2" w:rsidRPr="00F40C65" w:rsidRDefault="00E578F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1DCB0E5D" w14:textId="77777777" w:rsidR="0020494D" w:rsidRPr="00F40C65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1F2D30A" w14:textId="77777777" w:rsidR="00385235" w:rsidRPr="00F40C65" w:rsidRDefault="00ED742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0</w:t>
      </w:r>
      <w:r w:rsidR="006F4FE1" w:rsidRPr="00F40C65">
        <w:rPr>
          <w:rFonts w:ascii="Angsana New" w:hAnsi="Angsana New"/>
          <w:b/>
          <w:bCs/>
          <w:sz w:val="30"/>
          <w:szCs w:val="30"/>
        </w:rPr>
        <w:tab/>
      </w:r>
      <w:r w:rsidR="006F4FE1" w:rsidRPr="00F40C65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180378" w:rsidRPr="00F40C65">
        <w:rPr>
          <w:rFonts w:ascii="Angsana New" w:hAnsi="Angsana New" w:hint="cs"/>
          <w:b/>
          <w:bCs/>
          <w:sz w:val="30"/>
          <w:szCs w:val="30"/>
          <w:cs/>
        </w:rPr>
        <w:t xml:space="preserve">          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995"/>
        <w:gridCol w:w="85"/>
      </w:tblGrid>
      <w:tr w:rsidR="00FE35D4" w:rsidRPr="00F40C65" w14:paraId="2ABEC4EC" w14:textId="77777777" w:rsidTr="00385235">
        <w:trPr>
          <w:gridAfter w:val="1"/>
          <w:wAfter w:w="85" w:type="dxa"/>
          <w:tblHeader/>
        </w:trPr>
        <w:tc>
          <w:tcPr>
            <w:tcW w:w="3060" w:type="dxa"/>
          </w:tcPr>
          <w:p w14:paraId="2B96E486" w14:textId="77777777" w:rsidR="00385235" w:rsidRPr="00F40C65" w:rsidRDefault="00385235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C9C3DE" w14:textId="77777777" w:rsidR="00385235" w:rsidRPr="00F40C65" w:rsidRDefault="00385235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56BF7AA" w14:textId="77777777" w:rsidR="00385235" w:rsidRPr="00F40C65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6A08EA54" w14:textId="77777777" w:rsidR="00385235" w:rsidRPr="00F40C65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5" w:type="dxa"/>
            <w:gridSpan w:val="3"/>
          </w:tcPr>
          <w:p w14:paraId="731293D8" w14:textId="77777777" w:rsidR="00385235" w:rsidRPr="00F40C65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35D4" w:rsidRPr="00F40C65" w14:paraId="090A09A4" w14:textId="77777777" w:rsidTr="00385235">
        <w:trPr>
          <w:gridAfter w:val="1"/>
          <w:wAfter w:w="85" w:type="dxa"/>
          <w:tblHeader/>
        </w:trPr>
        <w:tc>
          <w:tcPr>
            <w:tcW w:w="3060" w:type="dxa"/>
          </w:tcPr>
          <w:p w14:paraId="73956A86" w14:textId="77777777" w:rsidR="00385235" w:rsidRPr="00F40C65" w:rsidRDefault="00385235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2479E2" w14:textId="77777777" w:rsidR="00385235" w:rsidRPr="00F40C65" w:rsidRDefault="00385235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64BFD4" w14:textId="28973FA9" w:rsidR="00385235" w:rsidRPr="00F40C65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468CE" w:rsidRPr="00F40C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41FCAA2" w14:textId="77777777" w:rsidR="00385235" w:rsidRPr="00F40C65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2AD7F8C" w14:textId="4B173FFD" w:rsidR="00385235" w:rsidRPr="00F40C65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468CE" w:rsidRPr="00F40C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502E5CB" w14:textId="77777777" w:rsidR="00385235" w:rsidRPr="00F40C65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365E9C" w14:textId="29B7F88F" w:rsidR="00385235" w:rsidRPr="00F40C65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468CE" w:rsidRPr="00F40C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65" w:type="dxa"/>
            <w:gridSpan w:val="2"/>
          </w:tcPr>
          <w:p w14:paraId="5FD8538C" w14:textId="27B5A570" w:rsidR="00385235" w:rsidRPr="00F40C65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468CE" w:rsidRPr="00F40C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E35D4" w:rsidRPr="00F40C65" w14:paraId="6E7C4B77" w14:textId="77777777" w:rsidTr="00385235">
        <w:trPr>
          <w:cantSplit/>
        </w:trPr>
        <w:tc>
          <w:tcPr>
            <w:tcW w:w="3060" w:type="dxa"/>
          </w:tcPr>
          <w:p w14:paraId="61207BA5" w14:textId="77777777" w:rsidR="006326EF" w:rsidRPr="00F40C65" w:rsidRDefault="006326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36344315" w14:textId="77777777" w:rsidR="006326EF" w:rsidRPr="00F40C65" w:rsidRDefault="006326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8"/>
          </w:tcPr>
          <w:p w14:paraId="0DFE43D0" w14:textId="77777777" w:rsidR="006326EF" w:rsidRPr="00F40C65" w:rsidRDefault="0075005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="006326EF"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6326EF"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1C71E0" w:rsidRPr="00F40C65" w14:paraId="40D11EAA" w14:textId="77777777" w:rsidTr="00385235">
        <w:trPr>
          <w:cantSplit/>
        </w:trPr>
        <w:tc>
          <w:tcPr>
            <w:tcW w:w="3060" w:type="dxa"/>
          </w:tcPr>
          <w:p w14:paraId="572451FD" w14:textId="7B7BF496" w:rsidR="001C71E0" w:rsidRPr="00F40C65" w:rsidRDefault="001C71E0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บุคลหรือกิจการที่เกี่ยวข้อง</w:t>
            </w:r>
          </w:p>
        </w:tc>
        <w:tc>
          <w:tcPr>
            <w:tcW w:w="990" w:type="dxa"/>
          </w:tcPr>
          <w:p w14:paraId="276A3027" w14:textId="77777777" w:rsidR="001C71E0" w:rsidRPr="00F40C65" w:rsidRDefault="001C71E0" w:rsidP="00C468C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60875" w14:textId="767ADA40" w:rsidR="001C71E0" w:rsidRPr="00F40C65" w:rsidRDefault="001C71E0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5B3F447F" w14:textId="77777777" w:rsidR="001C71E0" w:rsidRPr="00F40C65" w:rsidRDefault="001C71E0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33ADBB" w14:textId="5D6329B5" w:rsidR="001C71E0" w:rsidRPr="00F40C65" w:rsidRDefault="001C71E0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9CA07F" w14:textId="77777777" w:rsidR="001C71E0" w:rsidRPr="00F40C65" w:rsidRDefault="001C71E0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5FF80" w14:textId="73CE47AA" w:rsidR="001C71E0" w:rsidRPr="00F40C65" w:rsidRDefault="001C71E0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269</w:t>
            </w:r>
          </w:p>
        </w:tc>
        <w:tc>
          <w:tcPr>
            <w:tcW w:w="270" w:type="dxa"/>
          </w:tcPr>
          <w:p w14:paraId="47E7C9C2" w14:textId="77777777" w:rsidR="001C71E0" w:rsidRPr="00F40C65" w:rsidRDefault="001C71E0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23405D9" w14:textId="4043F17A" w:rsidR="001C71E0" w:rsidRPr="00F40C65" w:rsidRDefault="001C71E0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468CE" w:rsidRPr="00F40C65" w14:paraId="37443D49" w14:textId="77777777" w:rsidTr="00385235">
        <w:trPr>
          <w:cantSplit/>
        </w:trPr>
        <w:tc>
          <w:tcPr>
            <w:tcW w:w="3060" w:type="dxa"/>
          </w:tcPr>
          <w:p w14:paraId="31680A52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14:paraId="7F60A974" w14:textId="77777777" w:rsidR="00C468CE" w:rsidRPr="00F40C65" w:rsidRDefault="00C468CE" w:rsidP="00C468C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A51B3CA" w14:textId="77777777" w:rsidR="00C468CE" w:rsidRPr="00F40C65" w:rsidRDefault="00C468CE" w:rsidP="00C468C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CD361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519D340" w14:textId="37C38E5A" w:rsidR="001C71E0" w:rsidRPr="00F40C65" w:rsidRDefault="001C71E0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49,422</w:t>
            </w:r>
          </w:p>
        </w:tc>
        <w:tc>
          <w:tcPr>
            <w:tcW w:w="270" w:type="dxa"/>
          </w:tcPr>
          <w:p w14:paraId="4AC9EF54" w14:textId="77777777" w:rsidR="00C468CE" w:rsidRPr="00F40C65" w:rsidRDefault="00C468CE" w:rsidP="00C468C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50A6C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8D26D69" w14:textId="093DD004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24,634</w:t>
            </w:r>
          </w:p>
        </w:tc>
        <w:tc>
          <w:tcPr>
            <w:tcW w:w="270" w:type="dxa"/>
          </w:tcPr>
          <w:p w14:paraId="1BBC3DBF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EF3936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178F931" w14:textId="7755A53C" w:rsidR="001C71E0" w:rsidRPr="00F40C65" w:rsidRDefault="001C71E0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31.630</w:t>
            </w:r>
          </w:p>
        </w:tc>
        <w:tc>
          <w:tcPr>
            <w:tcW w:w="270" w:type="dxa"/>
          </w:tcPr>
          <w:p w14:paraId="78FCBE77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38981AB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F0E00DE" w14:textId="7D4083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24,634</w:t>
            </w:r>
          </w:p>
        </w:tc>
      </w:tr>
      <w:tr w:rsidR="00C468CE" w:rsidRPr="00F40C65" w14:paraId="143F4856" w14:textId="77777777" w:rsidTr="00385235">
        <w:trPr>
          <w:cantSplit/>
        </w:trPr>
        <w:tc>
          <w:tcPr>
            <w:tcW w:w="3060" w:type="dxa"/>
          </w:tcPr>
          <w:p w14:paraId="4FEFDDEE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14:paraId="4021C715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DF3F60" w14:textId="5E600D99" w:rsidR="00C468CE" w:rsidRPr="00F40C65" w:rsidRDefault="001C71E0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70" w:type="dxa"/>
          </w:tcPr>
          <w:p w14:paraId="118F4269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F3656D" w14:textId="7E53D1E3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1,442</w:t>
            </w:r>
          </w:p>
        </w:tc>
        <w:tc>
          <w:tcPr>
            <w:tcW w:w="270" w:type="dxa"/>
          </w:tcPr>
          <w:p w14:paraId="7786D1AC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26B3D7" w14:textId="5AD701BB" w:rsidR="00C468CE" w:rsidRPr="00F40C65" w:rsidRDefault="001C71E0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09CDF86E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DC045B7" w14:textId="3C7B0506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1,442</w:t>
            </w:r>
          </w:p>
        </w:tc>
      </w:tr>
      <w:tr w:rsidR="00C468CE" w:rsidRPr="00F40C65" w14:paraId="6979AB25" w14:textId="77777777" w:rsidTr="00385235">
        <w:trPr>
          <w:cantSplit/>
        </w:trPr>
        <w:tc>
          <w:tcPr>
            <w:tcW w:w="3060" w:type="dxa"/>
          </w:tcPr>
          <w:p w14:paraId="5AC6D053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1832EC20" w14:textId="77777777" w:rsidR="00C468CE" w:rsidRPr="00F40C65" w:rsidRDefault="00C468CE" w:rsidP="00C468C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9957A5" w14:textId="07AD4109" w:rsidR="00C468CE" w:rsidRPr="00F40C65" w:rsidRDefault="001C71E0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50,390</w:t>
            </w:r>
          </w:p>
        </w:tc>
        <w:tc>
          <w:tcPr>
            <w:tcW w:w="270" w:type="dxa"/>
          </w:tcPr>
          <w:p w14:paraId="39C454D8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F7BEB5" w14:textId="73205F32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26,076</w:t>
            </w:r>
          </w:p>
        </w:tc>
        <w:tc>
          <w:tcPr>
            <w:tcW w:w="270" w:type="dxa"/>
          </w:tcPr>
          <w:p w14:paraId="2A5BF03C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1BF668" w14:textId="20617879" w:rsidR="00C468CE" w:rsidRPr="00F40C65" w:rsidRDefault="001C71E0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32,711</w:t>
            </w:r>
          </w:p>
        </w:tc>
        <w:tc>
          <w:tcPr>
            <w:tcW w:w="270" w:type="dxa"/>
          </w:tcPr>
          <w:p w14:paraId="5FC8A7A1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FD3C001" w14:textId="015EBAD1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26,076</w:t>
            </w:r>
          </w:p>
        </w:tc>
      </w:tr>
      <w:tr w:rsidR="00C468CE" w:rsidRPr="00F40C65" w14:paraId="7B28A0CE" w14:textId="77777777" w:rsidTr="00385235">
        <w:trPr>
          <w:cantSplit/>
        </w:trPr>
        <w:tc>
          <w:tcPr>
            <w:tcW w:w="3060" w:type="dxa"/>
          </w:tcPr>
          <w:p w14:paraId="7BA7A0E6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68D49E6C" w14:textId="77777777" w:rsidR="00C468CE" w:rsidRPr="00F40C65" w:rsidRDefault="00C468CE" w:rsidP="00C468C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CE93A4" w14:textId="047B2D1C" w:rsidR="00C468CE" w:rsidRPr="00F40C65" w:rsidRDefault="001C71E0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3,279</w:t>
            </w:r>
          </w:p>
        </w:tc>
        <w:tc>
          <w:tcPr>
            <w:tcW w:w="270" w:type="dxa"/>
          </w:tcPr>
          <w:p w14:paraId="7302BE76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51A46F" w14:textId="27F68316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2,867</w:t>
            </w:r>
          </w:p>
        </w:tc>
        <w:tc>
          <w:tcPr>
            <w:tcW w:w="270" w:type="dxa"/>
          </w:tcPr>
          <w:p w14:paraId="161E2200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0B0E27" w14:textId="56D97173" w:rsidR="00C468CE" w:rsidRPr="00F40C65" w:rsidRDefault="001C71E0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2,662</w:t>
            </w:r>
          </w:p>
        </w:tc>
        <w:tc>
          <w:tcPr>
            <w:tcW w:w="270" w:type="dxa"/>
          </w:tcPr>
          <w:p w14:paraId="4C2AB1D4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CF4ECAE" w14:textId="48BE5C4B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2,734</w:t>
            </w:r>
          </w:p>
        </w:tc>
      </w:tr>
      <w:tr w:rsidR="00C468CE" w:rsidRPr="00F40C65" w14:paraId="4B6FB97E" w14:textId="77777777" w:rsidTr="00385235">
        <w:trPr>
          <w:cantSplit/>
        </w:trPr>
        <w:tc>
          <w:tcPr>
            <w:tcW w:w="3060" w:type="dxa"/>
          </w:tcPr>
          <w:p w14:paraId="60ADF79E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D01611D" w14:textId="77777777" w:rsidR="00C468CE" w:rsidRPr="00F40C65" w:rsidRDefault="00C468CE" w:rsidP="00C468C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F73A8E" w14:textId="2E04BE76" w:rsidR="00C468CE" w:rsidRPr="00F40C65" w:rsidRDefault="00E033C1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</w:t>
            </w:r>
            <w:r w:rsidR="001C71E0" w:rsidRPr="00F40C65">
              <w:rPr>
                <w:rFonts w:ascii="Angsana New" w:hAnsi="Angsana New"/>
                <w:sz w:val="30"/>
                <w:szCs w:val="30"/>
              </w:rPr>
              <w:t>3,669</w:t>
            </w:r>
          </w:p>
        </w:tc>
        <w:tc>
          <w:tcPr>
            <w:tcW w:w="270" w:type="dxa"/>
          </w:tcPr>
          <w:p w14:paraId="0F8E02BA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0B4255" w14:textId="6FE07F2A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28,943</w:t>
            </w:r>
          </w:p>
        </w:tc>
        <w:tc>
          <w:tcPr>
            <w:tcW w:w="270" w:type="dxa"/>
          </w:tcPr>
          <w:p w14:paraId="08FC8987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34C0EE" w14:textId="107EC674" w:rsidR="00C468CE" w:rsidRPr="00F40C65" w:rsidRDefault="001C71E0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35,373</w:t>
            </w:r>
          </w:p>
        </w:tc>
        <w:tc>
          <w:tcPr>
            <w:tcW w:w="270" w:type="dxa"/>
          </w:tcPr>
          <w:p w14:paraId="11DA4FD8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35BBBA" w14:textId="51D1E23C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28,810</w:t>
            </w:r>
          </w:p>
        </w:tc>
      </w:tr>
    </w:tbl>
    <w:p w14:paraId="182BF868" w14:textId="77777777" w:rsidR="00C659E1" w:rsidRPr="00F40C65" w:rsidRDefault="00C659E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69E57B41" w14:textId="77777777" w:rsidR="00FF278D" w:rsidRPr="00F40C65" w:rsidRDefault="00FF278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3B665C6" w14:textId="77777777" w:rsidR="00A555C2" w:rsidRPr="00F40C65" w:rsidRDefault="00ED742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3</w:t>
      </w:r>
      <w:r w:rsidR="004C4004" w:rsidRPr="00F40C65">
        <w:rPr>
          <w:rFonts w:ascii="Angsana New" w:hAnsi="Angsana New"/>
          <w:b/>
          <w:bCs/>
          <w:sz w:val="30"/>
          <w:szCs w:val="30"/>
        </w:rPr>
        <w:t>1</w:t>
      </w:r>
      <w:r w:rsidR="00507A0C" w:rsidRPr="00F40C65">
        <w:rPr>
          <w:rFonts w:ascii="Angsana New" w:hAnsi="Angsana New"/>
          <w:b/>
          <w:bCs/>
          <w:sz w:val="30"/>
          <w:szCs w:val="30"/>
        </w:rPr>
        <w:tab/>
      </w:r>
      <w:r w:rsidR="00507A0C" w:rsidRPr="00F40C6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276B2BC2" w14:textId="77777777" w:rsidR="00F654F1" w:rsidRPr="00F40C65" w:rsidRDefault="002D158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ab/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="00F654F1" w:rsidRPr="00F40C65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="00F654F1" w:rsidRPr="00F40C65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="00F654F1" w:rsidRPr="00F40C65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990"/>
        <w:gridCol w:w="1222"/>
        <w:gridCol w:w="236"/>
        <w:gridCol w:w="1152"/>
      </w:tblGrid>
      <w:tr w:rsidR="00FE35D4" w:rsidRPr="00F40C65" w14:paraId="599C27A4" w14:textId="77777777" w:rsidTr="009E6156">
        <w:trPr>
          <w:cantSplit/>
          <w:tblHeader/>
        </w:trPr>
        <w:tc>
          <w:tcPr>
            <w:tcW w:w="5850" w:type="dxa"/>
          </w:tcPr>
          <w:p w14:paraId="557A6840" w14:textId="77777777" w:rsidR="00C521C0" w:rsidRPr="00F40C65" w:rsidRDefault="00C521C0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53FE309F" w14:textId="77777777" w:rsidR="00C521C0" w:rsidRPr="00F40C65" w:rsidRDefault="00C521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35D4" w:rsidRPr="00F40C65" w14:paraId="49FDA0FC" w14:textId="77777777" w:rsidTr="00C123E5">
        <w:trPr>
          <w:cantSplit/>
          <w:tblHeader/>
        </w:trPr>
        <w:tc>
          <w:tcPr>
            <w:tcW w:w="5850" w:type="dxa"/>
          </w:tcPr>
          <w:p w14:paraId="56A99D49" w14:textId="77777777" w:rsidR="00C521C0" w:rsidRPr="00F40C65" w:rsidRDefault="00C521C0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403EA23" w14:textId="77777777" w:rsidR="00C521C0" w:rsidRPr="00F40C65" w:rsidRDefault="00C521C0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653A1AC7" w14:textId="5BA0273E" w:rsidR="00C521C0" w:rsidRPr="00F40C65" w:rsidRDefault="00C521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468CE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1222AE0" w14:textId="77777777" w:rsidR="00C521C0" w:rsidRPr="00F40C65" w:rsidRDefault="00C521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6D37A0A" w14:textId="75DC5580" w:rsidR="00C521C0" w:rsidRPr="00F40C65" w:rsidRDefault="00C521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468CE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7F341600" w14:textId="77777777" w:rsidTr="00C123E5">
        <w:trPr>
          <w:cantSplit/>
          <w:tblHeader/>
        </w:trPr>
        <w:tc>
          <w:tcPr>
            <w:tcW w:w="5850" w:type="dxa"/>
          </w:tcPr>
          <w:p w14:paraId="2215B03D" w14:textId="77777777" w:rsidR="00C521C0" w:rsidRPr="00F40C65" w:rsidRDefault="00C521C0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16D74C" w14:textId="77777777" w:rsidR="00C521C0" w:rsidRPr="00F40C65" w:rsidRDefault="00C521C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10" w:type="dxa"/>
            <w:gridSpan w:val="3"/>
            <w:vAlign w:val="bottom"/>
          </w:tcPr>
          <w:p w14:paraId="484E4EDB" w14:textId="77777777" w:rsidR="00C521C0" w:rsidRPr="00F40C65" w:rsidRDefault="00C521C0" w:rsidP="00FE35D4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35D4" w:rsidRPr="00F40C65" w14:paraId="18F62CED" w14:textId="77777777" w:rsidTr="00C123E5">
        <w:trPr>
          <w:cantSplit/>
        </w:trPr>
        <w:tc>
          <w:tcPr>
            <w:tcW w:w="5850" w:type="dxa"/>
            <w:vAlign w:val="bottom"/>
          </w:tcPr>
          <w:p w14:paraId="0C3CF42A" w14:textId="77777777" w:rsidR="00C521C0" w:rsidRPr="00F40C65" w:rsidRDefault="00C521C0" w:rsidP="00FE35D4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ของปี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14:paraId="196FB3F8" w14:textId="77777777" w:rsidR="00C521C0" w:rsidRPr="00F40C65" w:rsidRDefault="00C521C0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6D57FA39" w14:textId="77777777" w:rsidR="00C521C0" w:rsidRPr="00F40C65" w:rsidRDefault="00C521C0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274155" w14:textId="77777777" w:rsidR="00C521C0" w:rsidRPr="00F40C65" w:rsidRDefault="00C521C0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40257FB" w14:textId="77777777" w:rsidR="00C521C0" w:rsidRPr="00F40C65" w:rsidRDefault="00C521C0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68CE" w:rsidRPr="00F40C65" w14:paraId="5A83A818" w14:textId="77777777" w:rsidTr="00C123E5">
        <w:trPr>
          <w:cantSplit/>
        </w:trPr>
        <w:tc>
          <w:tcPr>
            <w:tcW w:w="5850" w:type="dxa"/>
          </w:tcPr>
          <w:p w14:paraId="37263393" w14:textId="77777777" w:rsidR="00C468CE" w:rsidRPr="00F40C65" w:rsidRDefault="00C468CE" w:rsidP="00C468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สำหรับปีปัจจุบัน</w:t>
            </w:r>
          </w:p>
        </w:tc>
        <w:tc>
          <w:tcPr>
            <w:tcW w:w="990" w:type="dxa"/>
          </w:tcPr>
          <w:p w14:paraId="4F956013" w14:textId="77777777" w:rsidR="00C468CE" w:rsidRPr="00F40C65" w:rsidRDefault="00C468CE" w:rsidP="00C468C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3093924B" w14:textId="66CF02E3" w:rsidR="00C468CE" w:rsidRPr="00F40C65" w:rsidRDefault="009D1258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42,868</w:t>
            </w:r>
          </w:p>
        </w:tc>
        <w:tc>
          <w:tcPr>
            <w:tcW w:w="236" w:type="dxa"/>
          </w:tcPr>
          <w:p w14:paraId="28601579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9248EB7" w14:textId="4DA27DFF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37,964</w:t>
            </w:r>
          </w:p>
        </w:tc>
      </w:tr>
      <w:tr w:rsidR="00C468CE" w:rsidRPr="00F40C65" w14:paraId="47176AA3" w14:textId="77777777" w:rsidTr="0072357F">
        <w:trPr>
          <w:cantSplit/>
          <w:trHeight w:val="119"/>
        </w:trPr>
        <w:tc>
          <w:tcPr>
            <w:tcW w:w="5850" w:type="dxa"/>
          </w:tcPr>
          <w:p w14:paraId="07D4819B" w14:textId="77777777" w:rsidR="00C468CE" w:rsidRPr="00F40C65" w:rsidRDefault="00C468CE" w:rsidP="00C468CE">
            <w:pPr>
              <w:ind w:left="162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7E7CC576" w14:textId="77777777" w:rsidR="00C468CE" w:rsidRPr="00F40C65" w:rsidRDefault="00C468CE" w:rsidP="00C468C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13B03BE0" w14:textId="77777777" w:rsidR="00C468CE" w:rsidRPr="00F40C65" w:rsidRDefault="00C468CE" w:rsidP="00C4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F5CB87" w14:textId="77777777" w:rsidR="00C468CE" w:rsidRPr="00F40C65" w:rsidRDefault="00C468CE" w:rsidP="00C4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8DDAFF" w14:textId="77777777" w:rsidR="00C468CE" w:rsidRPr="00F40C65" w:rsidRDefault="00C468CE" w:rsidP="00C4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68CE" w:rsidRPr="00F40C65" w14:paraId="40563BDB" w14:textId="77777777" w:rsidTr="00C123E5">
        <w:trPr>
          <w:cantSplit/>
        </w:trPr>
        <w:tc>
          <w:tcPr>
            <w:tcW w:w="5850" w:type="dxa"/>
          </w:tcPr>
          <w:p w14:paraId="6862CEBF" w14:textId="77777777" w:rsidR="00C468CE" w:rsidRPr="00F40C65" w:rsidRDefault="00C468CE" w:rsidP="00C468CE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31A265EE" w14:textId="77777777" w:rsidR="00C468CE" w:rsidRPr="00F40C65" w:rsidRDefault="00C468CE" w:rsidP="00C468C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3E2D2E8F" w14:textId="77777777" w:rsidR="00C468CE" w:rsidRPr="00F40C65" w:rsidRDefault="00C468CE" w:rsidP="00C4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5FE848" w14:textId="77777777" w:rsidR="00C468CE" w:rsidRPr="00F40C65" w:rsidRDefault="00C468CE" w:rsidP="00C4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5F052D" w14:textId="77777777" w:rsidR="00C468CE" w:rsidRPr="00F40C65" w:rsidRDefault="00C468CE" w:rsidP="00C46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68CE" w:rsidRPr="00F40C65" w14:paraId="1DE69A88" w14:textId="77777777" w:rsidTr="00C123E5">
        <w:trPr>
          <w:cantSplit/>
        </w:trPr>
        <w:tc>
          <w:tcPr>
            <w:tcW w:w="5850" w:type="dxa"/>
          </w:tcPr>
          <w:p w14:paraId="4743165A" w14:textId="77777777" w:rsidR="00C468CE" w:rsidRPr="00F40C65" w:rsidRDefault="00C468CE" w:rsidP="00C468CE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73BD53B5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1413EDD" w14:textId="7A329860" w:rsidR="00C468CE" w:rsidRPr="00F40C65" w:rsidRDefault="009D1258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2,</w:t>
            </w:r>
            <w:r w:rsidR="005D3EC5" w:rsidRPr="00F40C65">
              <w:rPr>
                <w:rFonts w:ascii="Angsana New" w:hAnsi="Angsana New" w:hint="cs"/>
                <w:sz w:val="30"/>
                <w:szCs w:val="30"/>
                <w:cs/>
              </w:rPr>
              <w:t>617</w:t>
            </w:r>
          </w:p>
        </w:tc>
        <w:tc>
          <w:tcPr>
            <w:tcW w:w="236" w:type="dxa"/>
          </w:tcPr>
          <w:p w14:paraId="7F1584B7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9157EA" w14:textId="3FF462F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(8,251)</w:t>
            </w:r>
          </w:p>
        </w:tc>
      </w:tr>
      <w:tr w:rsidR="00C468CE" w:rsidRPr="00F40C65" w14:paraId="42E221CF" w14:textId="77777777" w:rsidTr="00C123E5">
        <w:trPr>
          <w:cantSplit/>
        </w:trPr>
        <w:tc>
          <w:tcPr>
            <w:tcW w:w="5850" w:type="dxa"/>
          </w:tcPr>
          <w:p w14:paraId="32C303E3" w14:textId="77777777" w:rsidR="00C468CE" w:rsidRPr="00F40C65" w:rsidRDefault="00C468CE" w:rsidP="00C468C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7E78E2F1" w14:textId="77777777" w:rsidR="00C468CE" w:rsidRPr="00F40C65" w:rsidRDefault="00C468CE" w:rsidP="00C468C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7EA742B0" w14:textId="36F133AC" w:rsidR="00C468CE" w:rsidRPr="00F40C65" w:rsidRDefault="009D1258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45,29</w:t>
            </w:r>
            <w:r w:rsidR="005D3EC5"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14:paraId="71B665FA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D731463" w14:textId="2448EDB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29,713</w:t>
            </w:r>
          </w:p>
        </w:tc>
      </w:tr>
    </w:tbl>
    <w:p w14:paraId="7837E82C" w14:textId="77777777" w:rsidR="00C24BEF" w:rsidRPr="00F40C65" w:rsidRDefault="00C24BE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40C65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Pr="00F40C65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Pr="00F40C65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  <w:r w:rsidRPr="00F40C6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เบ็ดเสร็จอื่น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990"/>
        <w:gridCol w:w="1222"/>
        <w:gridCol w:w="236"/>
        <w:gridCol w:w="1152"/>
      </w:tblGrid>
      <w:tr w:rsidR="00FE35D4" w:rsidRPr="00F40C65" w14:paraId="78633E3E" w14:textId="77777777" w:rsidTr="00F776F0">
        <w:trPr>
          <w:cantSplit/>
          <w:tblHeader/>
        </w:trPr>
        <w:tc>
          <w:tcPr>
            <w:tcW w:w="5850" w:type="dxa"/>
          </w:tcPr>
          <w:p w14:paraId="13D2E85B" w14:textId="77777777" w:rsidR="00C24BEF" w:rsidRPr="00F40C65" w:rsidRDefault="00C24BE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D28B504" w14:textId="77777777" w:rsidR="00C24BEF" w:rsidRPr="00F40C65" w:rsidRDefault="00C24BEF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3DB518A5" w14:textId="2D0A3108" w:rsidR="00C24BEF" w:rsidRPr="00F40C65" w:rsidRDefault="00C24B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468CE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77F42A3" w14:textId="77777777" w:rsidR="00C24BEF" w:rsidRPr="00F40C65" w:rsidRDefault="00C24B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2C591C" w14:textId="52A28258" w:rsidR="00C24BEF" w:rsidRPr="00F40C65" w:rsidRDefault="00C24B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468CE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28652FB7" w14:textId="77777777" w:rsidTr="00F776F0">
        <w:trPr>
          <w:cantSplit/>
          <w:tblHeader/>
        </w:trPr>
        <w:tc>
          <w:tcPr>
            <w:tcW w:w="5850" w:type="dxa"/>
          </w:tcPr>
          <w:p w14:paraId="1257BDC6" w14:textId="77777777" w:rsidR="00C24BEF" w:rsidRPr="00F40C65" w:rsidRDefault="00C24BE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18021C" w14:textId="77777777" w:rsidR="00C24BEF" w:rsidRPr="00F40C65" w:rsidRDefault="00C24B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315DA50" w14:textId="77777777" w:rsidR="00C24BEF" w:rsidRPr="00F40C65" w:rsidRDefault="00C24BEF" w:rsidP="00FE35D4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C24BEF" w:rsidRPr="00F40C65" w14:paraId="526CBC6F" w14:textId="77777777" w:rsidTr="00F776F0">
        <w:trPr>
          <w:cantSplit/>
          <w:trHeight w:val="255"/>
        </w:trPr>
        <w:tc>
          <w:tcPr>
            <w:tcW w:w="5850" w:type="dxa"/>
            <w:vAlign w:val="bottom"/>
          </w:tcPr>
          <w:p w14:paraId="4CE454AC" w14:textId="77777777" w:rsidR="00C24BEF" w:rsidRPr="00F40C65" w:rsidRDefault="00C24BEF" w:rsidP="00FE35D4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ภาษีเงินได้ที่เกี่ยวข้องกับผลขาดทุนจากการประมาณการตามหลักคณิตศาสตร์ประกันภัย ที่บันทึกโดยตรงไปยังกำไรขาดทุนเบ็ดเสร็จอื่น</w:t>
            </w:r>
          </w:p>
        </w:tc>
        <w:tc>
          <w:tcPr>
            <w:tcW w:w="990" w:type="dxa"/>
          </w:tcPr>
          <w:p w14:paraId="6E91387A" w14:textId="77777777" w:rsidR="00C24BEF" w:rsidRPr="00F40C65" w:rsidRDefault="00C24BEF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54309309" w14:textId="77777777" w:rsidR="00C24BEF" w:rsidRPr="00F40C65" w:rsidRDefault="00C24B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14:paraId="66859DB4" w14:textId="77777777" w:rsidR="00C24BEF" w:rsidRPr="00F40C65" w:rsidRDefault="00C24B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EFFEFA3" w14:textId="420D64DF" w:rsidR="00C24BEF" w:rsidRPr="00F40C65" w:rsidRDefault="001C71E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99139D" w14:textId="77777777" w:rsidR="00C24BEF" w:rsidRPr="00F40C65" w:rsidRDefault="00C24BE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A9227E2" w14:textId="77777777" w:rsidR="00C24BEF" w:rsidRPr="00F40C65" w:rsidRDefault="00C24BEF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10C545" w14:textId="79245161" w:rsidR="00C24BEF" w:rsidRPr="00F40C65" w:rsidRDefault="00C468C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(2,962)</w:t>
            </w:r>
          </w:p>
        </w:tc>
      </w:tr>
    </w:tbl>
    <w:p w14:paraId="3085DC65" w14:textId="77777777" w:rsidR="005B0BB0" w:rsidRPr="00F40C65" w:rsidRDefault="005B0BB0" w:rsidP="00FE35D4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A64E204" w14:textId="77777777" w:rsidR="0020494D" w:rsidRPr="00F40C65" w:rsidRDefault="0020494D" w:rsidP="00FE35D4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B3F6655" w14:textId="77777777" w:rsidR="00FA0C9B" w:rsidRPr="00F40C65" w:rsidRDefault="00FA0C9B" w:rsidP="00FE35D4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A458B2B" w14:textId="77777777" w:rsidR="0020494D" w:rsidRPr="00F40C65" w:rsidRDefault="0020494D" w:rsidP="00FE35D4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990"/>
        <w:gridCol w:w="1222"/>
        <w:gridCol w:w="236"/>
        <w:gridCol w:w="1152"/>
      </w:tblGrid>
      <w:tr w:rsidR="00FE35D4" w:rsidRPr="00F40C65" w14:paraId="613A5E0D" w14:textId="77777777" w:rsidTr="00222FB3">
        <w:trPr>
          <w:cantSplit/>
          <w:tblHeader/>
        </w:trPr>
        <w:tc>
          <w:tcPr>
            <w:tcW w:w="5850" w:type="dxa"/>
          </w:tcPr>
          <w:p w14:paraId="18F8C49E" w14:textId="77777777" w:rsidR="00E74174" w:rsidRPr="00F40C65" w:rsidRDefault="00E74174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A9BACA1" w14:textId="77777777" w:rsidR="00E74174" w:rsidRPr="00F40C65" w:rsidRDefault="00E7417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40C65" w14:paraId="4E0DA48E" w14:textId="77777777" w:rsidTr="00222FB3">
        <w:trPr>
          <w:cantSplit/>
          <w:tblHeader/>
        </w:trPr>
        <w:tc>
          <w:tcPr>
            <w:tcW w:w="5850" w:type="dxa"/>
          </w:tcPr>
          <w:p w14:paraId="1736F018" w14:textId="77777777" w:rsidR="00E74174" w:rsidRPr="00F40C65" w:rsidRDefault="00E74174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1A57441" w14:textId="77777777" w:rsidR="00E74174" w:rsidRPr="00F40C65" w:rsidRDefault="00E74174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3369A98C" w14:textId="712373D0" w:rsidR="00E74174" w:rsidRPr="00F40C65" w:rsidRDefault="00E7417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C468CE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79A21B8" w14:textId="77777777" w:rsidR="00E74174" w:rsidRPr="00F40C65" w:rsidRDefault="00E7417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0C8315" w14:textId="602AA8D4" w:rsidR="00E74174" w:rsidRPr="00F40C65" w:rsidRDefault="00E7417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468CE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7D66A7FA" w14:textId="77777777" w:rsidTr="00222FB3">
        <w:trPr>
          <w:cantSplit/>
          <w:tblHeader/>
        </w:trPr>
        <w:tc>
          <w:tcPr>
            <w:tcW w:w="5850" w:type="dxa"/>
          </w:tcPr>
          <w:p w14:paraId="7C6EB306" w14:textId="77777777" w:rsidR="00E74174" w:rsidRPr="00F40C65" w:rsidRDefault="00E74174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DD6EC69" w14:textId="77777777" w:rsidR="00E74174" w:rsidRPr="00F40C65" w:rsidRDefault="00E7417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10" w:type="dxa"/>
            <w:gridSpan w:val="3"/>
            <w:vAlign w:val="bottom"/>
          </w:tcPr>
          <w:p w14:paraId="79383C1A" w14:textId="77777777" w:rsidR="00E74174" w:rsidRPr="00F40C65" w:rsidRDefault="00E74174" w:rsidP="00FE35D4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35D4" w:rsidRPr="00F40C65" w14:paraId="006AAA97" w14:textId="77777777" w:rsidTr="00222FB3">
        <w:trPr>
          <w:cantSplit/>
        </w:trPr>
        <w:tc>
          <w:tcPr>
            <w:tcW w:w="5850" w:type="dxa"/>
            <w:vAlign w:val="bottom"/>
          </w:tcPr>
          <w:p w14:paraId="66472FCF" w14:textId="77777777" w:rsidR="00E74174" w:rsidRPr="00F40C65" w:rsidRDefault="00E74174" w:rsidP="00FE35D4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ของปี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14:paraId="5401FA21" w14:textId="77777777" w:rsidR="00E74174" w:rsidRPr="00F40C65" w:rsidRDefault="00E74174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6AE5AD56" w14:textId="77777777" w:rsidR="00E74174" w:rsidRPr="00F40C65" w:rsidRDefault="00E74174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37A4EC" w14:textId="77777777" w:rsidR="00E74174" w:rsidRPr="00F40C65" w:rsidRDefault="00E74174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BE9BC5" w14:textId="77777777" w:rsidR="00E74174" w:rsidRPr="00F40C65" w:rsidRDefault="00E74174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1E0" w:rsidRPr="00F40C65" w14:paraId="151A5FB1" w14:textId="77777777" w:rsidTr="00222FB3">
        <w:trPr>
          <w:cantSplit/>
        </w:trPr>
        <w:tc>
          <w:tcPr>
            <w:tcW w:w="5850" w:type="dxa"/>
          </w:tcPr>
          <w:p w14:paraId="171F040D" w14:textId="77777777" w:rsidR="001C71E0" w:rsidRPr="00F40C65" w:rsidRDefault="001C71E0" w:rsidP="001C71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สำหรับปีปัจจุบัน</w:t>
            </w:r>
          </w:p>
        </w:tc>
        <w:tc>
          <w:tcPr>
            <w:tcW w:w="990" w:type="dxa"/>
          </w:tcPr>
          <w:p w14:paraId="1BEB2C1C" w14:textId="77777777" w:rsidR="001C71E0" w:rsidRPr="00F40C65" w:rsidRDefault="001C71E0" w:rsidP="001C71E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14:paraId="2807F4CB" w14:textId="4098778B" w:rsidR="001C71E0" w:rsidRPr="00F40C65" w:rsidRDefault="001C71E0" w:rsidP="001C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41,917</w:t>
            </w:r>
          </w:p>
        </w:tc>
        <w:tc>
          <w:tcPr>
            <w:tcW w:w="236" w:type="dxa"/>
          </w:tcPr>
          <w:p w14:paraId="5446DDEF" w14:textId="77777777" w:rsidR="001C71E0" w:rsidRPr="00F40C65" w:rsidRDefault="001C71E0" w:rsidP="001C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DBCF546" w14:textId="0A3BE592" w:rsidR="001C71E0" w:rsidRPr="00F40C65" w:rsidRDefault="001C71E0" w:rsidP="001C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36,652</w:t>
            </w:r>
          </w:p>
        </w:tc>
      </w:tr>
      <w:tr w:rsidR="001C71E0" w:rsidRPr="00F40C65" w14:paraId="13FD0647" w14:textId="77777777" w:rsidTr="00222FB3">
        <w:trPr>
          <w:cantSplit/>
          <w:trHeight w:val="119"/>
        </w:trPr>
        <w:tc>
          <w:tcPr>
            <w:tcW w:w="5850" w:type="dxa"/>
          </w:tcPr>
          <w:p w14:paraId="2FD5B3F0" w14:textId="77777777" w:rsidR="001C71E0" w:rsidRPr="00F40C65" w:rsidRDefault="001C71E0" w:rsidP="001C71E0">
            <w:pPr>
              <w:ind w:left="162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464BF3A" w14:textId="77777777" w:rsidR="001C71E0" w:rsidRPr="00F40C65" w:rsidRDefault="001C71E0" w:rsidP="001C71E0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1808E106" w14:textId="77777777" w:rsidR="001C71E0" w:rsidRPr="00F40C65" w:rsidRDefault="001C71E0" w:rsidP="001C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AD6B90" w14:textId="77777777" w:rsidR="001C71E0" w:rsidRPr="00F40C65" w:rsidRDefault="001C71E0" w:rsidP="001C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04389F" w14:textId="77777777" w:rsidR="001C71E0" w:rsidRPr="00F40C65" w:rsidRDefault="001C71E0" w:rsidP="001C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1E0" w:rsidRPr="00F40C65" w14:paraId="2F6B1628" w14:textId="77777777" w:rsidTr="00222FB3">
        <w:trPr>
          <w:cantSplit/>
        </w:trPr>
        <w:tc>
          <w:tcPr>
            <w:tcW w:w="5850" w:type="dxa"/>
          </w:tcPr>
          <w:p w14:paraId="6CE69573" w14:textId="77777777" w:rsidR="001C71E0" w:rsidRPr="00F40C65" w:rsidRDefault="001C71E0" w:rsidP="001C71E0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65005DCD" w14:textId="77777777" w:rsidR="001C71E0" w:rsidRPr="00F40C65" w:rsidRDefault="001C71E0" w:rsidP="001C71E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5A1B7995" w14:textId="77777777" w:rsidR="001C71E0" w:rsidRPr="00F40C65" w:rsidRDefault="001C71E0" w:rsidP="001C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14297C" w14:textId="77777777" w:rsidR="001C71E0" w:rsidRPr="00F40C65" w:rsidRDefault="001C71E0" w:rsidP="001C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F886A83" w14:textId="77777777" w:rsidR="001C71E0" w:rsidRPr="00F40C65" w:rsidRDefault="001C71E0" w:rsidP="001C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1E0" w:rsidRPr="00F40C65" w14:paraId="6CC187C1" w14:textId="77777777" w:rsidTr="00222FB3">
        <w:trPr>
          <w:cantSplit/>
        </w:trPr>
        <w:tc>
          <w:tcPr>
            <w:tcW w:w="5850" w:type="dxa"/>
          </w:tcPr>
          <w:p w14:paraId="3A3DCC08" w14:textId="77777777" w:rsidR="001C71E0" w:rsidRPr="00F40C65" w:rsidRDefault="001C71E0" w:rsidP="001C71E0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6FC91E07" w14:textId="77777777" w:rsidR="001C71E0" w:rsidRPr="00F40C65" w:rsidRDefault="001C71E0" w:rsidP="001C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1191EB8E" w14:textId="685693A4" w:rsidR="001C71E0" w:rsidRPr="00F40C65" w:rsidRDefault="001C71E0" w:rsidP="001C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2,61</w:t>
            </w:r>
            <w:r w:rsidR="005D3EC5" w:rsidRPr="00F40C6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14:paraId="2606678D" w14:textId="77777777" w:rsidR="001C71E0" w:rsidRPr="00F40C65" w:rsidRDefault="001C71E0" w:rsidP="001C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BF5234" w14:textId="377D8B12" w:rsidR="001C71E0" w:rsidRPr="00F40C65" w:rsidRDefault="001C71E0" w:rsidP="001C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(8,251)</w:t>
            </w:r>
          </w:p>
        </w:tc>
      </w:tr>
      <w:tr w:rsidR="001C71E0" w:rsidRPr="00F40C65" w14:paraId="14E87C19" w14:textId="77777777" w:rsidTr="00222FB3">
        <w:trPr>
          <w:cantSplit/>
        </w:trPr>
        <w:tc>
          <w:tcPr>
            <w:tcW w:w="5850" w:type="dxa"/>
          </w:tcPr>
          <w:p w14:paraId="5781E269" w14:textId="77777777" w:rsidR="001C71E0" w:rsidRPr="00F40C65" w:rsidRDefault="001C71E0" w:rsidP="001C71E0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2CD7B42E" w14:textId="77777777" w:rsidR="001C71E0" w:rsidRPr="00F40C65" w:rsidRDefault="001C71E0" w:rsidP="001C71E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6A2820F9" w14:textId="0B88E5D8" w:rsidR="001C71E0" w:rsidRPr="00F40C65" w:rsidRDefault="001C71E0" w:rsidP="001C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44,53</w:t>
            </w:r>
            <w:r w:rsidR="005D3EC5"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14:paraId="2085EF9D" w14:textId="77777777" w:rsidR="001C71E0" w:rsidRPr="00F40C65" w:rsidRDefault="001C71E0" w:rsidP="001C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D4616E0" w14:textId="3372A8A8" w:rsidR="001C71E0" w:rsidRPr="00F40C65" w:rsidRDefault="001C71E0" w:rsidP="001C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28,401</w:t>
            </w:r>
          </w:p>
        </w:tc>
      </w:tr>
    </w:tbl>
    <w:p w14:paraId="35ED9410" w14:textId="77777777" w:rsidR="00AB3F4D" w:rsidRPr="00F40C65" w:rsidRDefault="0048206B" w:rsidP="00FE35D4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ab/>
      </w:r>
      <w:r w:rsidR="00C123E5" w:rsidRPr="00F40C65">
        <w:rPr>
          <w:rFonts w:ascii="Angsana New" w:hAnsi="Angsana New"/>
          <w:b/>
          <w:bCs/>
          <w:sz w:val="30"/>
          <w:szCs w:val="30"/>
        </w:rPr>
        <w:tab/>
      </w:r>
      <w:r w:rsidR="00C123E5" w:rsidRPr="00F40C65">
        <w:rPr>
          <w:rFonts w:ascii="Angsana New" w:hAnsi="Angsana New"/>
          <w:b/>
          <w:bCs/>
          <w:sz w:val="30"/>
          <w:szCs w:val="30"/>
        </w:rPr>
        <w:tab/>
      </w:r>
    </w:p>
    <w:p w14:paraId="76560080" w14:textId="77777777" w:rsidR="00AB3F4D" w:rsidRPr="00F40C65" w:rsidRDefault="00AB3F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40C65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Pr="00F40C65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Pr="00F40C65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  <w:r w:rsidRPr="00F40C6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เบ็ดเสร็จอื่น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990"/>
        <w:gridCol w:w="1222"/>
        <w:gridCol w:w="236"/>
        <w:gridCol w:w="1152"/>
      </w:tblGrid>
      <w:tr w:rsidR="00FE35D4" w:rsidRPr="00F40C65" w14:paraId="658C8D11" w14:textId="77777777" w:rsidTr="00F776F0">
        <w:trPr>
          <w:cantSplit/>
          <w:tblHeader/>
        </w:trPr>
        <w:tc>
          <w:tcPr>
            <w:tcW w:w="5850" w:type="dxa"/>
          </w:tcPr>
          <w:p w14:paraId="5C5E34C5" w14:textId="77777777" w:rsidR="00AB3F4D" w:rsidRPr="00F40C65" w:rsidRDefault="00AB3F4D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1B5697" w14:textId="77777777" w:rsidR="00AB3F4D" w:rsidRPr="00F40C65" w:rsidRDefault="00AB3F4D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24D59D59" w14:textId="25C9DC08" w:rsidR="00AB3F4D" w:rsidRPr="00F40C65" w:rsidRDefault="00AB3F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9E61B3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202258B" w14:textId="77777777" w:rsidR="00AB3F4D" w:rsidRPr="00F40C65" w:rsidRDefault="00AB3F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767008B" w14:textId="5AE75537" w:rsidR="00AB3F4D" w:rsidRPr="00F40C65" w:rsidRDefault="00AB3F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E61B3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291DB514" w14:textId="77777777" w:rsidTr="00F776F0">
        <w:trPr>
          <w:cantSplit/>
          <w:tblHeader/>
        </w:trPr>
        <w:tc>
          <w:tcPr>
            <w:tcW w:w="5850" w:type="dxa"/>
          </w:tcPr>
          <w:p w14:paraId="5C0CA455" w14:textId="77777777" w:rsidR="00AB3F4D" w:rsidRPr="00F40C65" w:rsidRDefault="00AB3F4D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C0944F1" w14:textId="77777777" w:rsidR="00AB3F4D" w:rsidRPr="00F40C65" w:rsidRDefault="00AB3F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AA6B941" w14:textId="77777777" w:rsidR="00AB3F4D" w:rsidRPr="00F40C65" w:rsidRDefault="00AB3F4D" w:rsidP="00FE35D4">
            <w:pPr>
              <w:ind w:left="-108" w:right="-108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AB3F4D" w:rsidRPr="00F40C65" w14:paraId="0ACC68ED" w14:textId="77777777" w:rsidTr="00F776F0">
        <w:trPr>
          <w:cantSplit/>
          <w:trHeight w:val="255"/>
        </w:trPr>
        <w:tc>
          <w:tcPr>
            <w:tcW w:w="5850" w:type="dxa"/>
            <w:vAlign w:val="bottom"/>
          </w:tcPr>
          <w:p w14:paraId="73B87829" w14:textId="77777777" w:rsidR="00AB3F4D" w:rsidRPr="00F40C65" w:rsidRDefault="00AB3F4D" w:rsidP="00FE35D4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ภาษีเงินได้ที่เกี่ยวข้องกับผลขาดทุนจากการประมาณการตามหลักคณิตศาสตร์ประกันภัย ที่บันทึกโดยตรงไปยังกำไรขาดทุนเบ็ดเสร็จอื่น</w:t>
            </w:r>
          </w:p>
        </w:tc>
        <w:tc>
          <w:tcPr>
            <w:tcW w:w="990" w:type="dxa"/>
          </w:tcPr>
          <w:p w14:paraId="06E6AA12" w14:textId="77777777" w:rsidR="00AB3F4D" w:rsidRPr="00F40C65" w:rsidRDefault="00AB3F4D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5A171AAD" w14:textId="77777777" w:rsidR="00AB3F4D" w:rsidRPr="00F40C65" w:rsidRDefault="00AB3F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14:paraId="43674A25" w14:textId="77777777" w:rsidR="00AB3F4D" w:rsidRPr="00F40C65" w:rsidRDefault="00AB3F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C944B79" w14:textId="7A1E0EEC" w:rsidR="00AB3F4D" w:rsidRPr="00F40C65" w:rsidRDefault="009D125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205F97" w14:textId="77777777" w:rsidR="00AB3F4D" w:rsidRPr="00F40C65" w:rsidRDefault="00AB3F4D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4FFD66F" w14:textId="77777777" w:rsidR="00AB3F4D" w:rsidRPr="00F40C65" w:rsidRDefault="00AB3F4D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D22B1B" w14:textId="3F907405" w:rsidR="00AB3F4D" w:rsidRPr="00F40C65" w:rsidRDefault="00C468C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(2,962)</w:t>
            </w:r>
          </w:p>
        </w:tc>
      </w:tr>
    </w:tbl>
    <w:p w14:paraId="5EE215D3" w14:textId="77777777" w:rsidR="00AB3F4D" w:rsidRPr="00F40C65" w:rsidRDefault="00AB3F4D" w:rsidP="00FE35D4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26C35AB" w14:textId="77777777" w:rsidR="00EB6577" w:rsidRPr="00F40C65" w:rsidRDefault="00EB6577" w:rsidP="00FE35D4">
      <w:pPr>
        <w:tabs>
          <w:tab w:val="left" w:pos="540"/>
        </w:tabs>
        <w:ind w:right="65"/>
        <w:outlineLvl w:val="0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การกร</w:t>
      </w:r>
      <w:r w:rsidR="004E20C5" w:rsidRPr="00F40C65">
        <w:rPr>
          <w:rFonts w:ascii="Angsana New" w:hAnsi="Angsana New"/>
          <w:i/>
          <w:iCs/>
          <w:sz w:val="30"/>
          <w:szCs w:val="30"/>
          <w:cs/>
        </w:rPr>
        <w:t>ะทบยอดเพื่อหาอัตราภาษีที่แท้จริ</w:t>
      </w:r>
      <w:r w:rsidR="004E20C5" w:rsidRPr="00F40C65">
        <w:rPr>
          <w:rFonts w:ascii="Angsana New" w:hAnsi="Angsana New" w:hint="cs"/>
          <w:i/>
          <w:iCs/>
          <w:sz w:val="30"/>
          <w:szCs w:val="30"/>
          <w:cs/>
        </w:rPr>
        <w:t>ง</w:t>
      </w:r>
    </w:p>
    <w:tbl>
      <w:tblPr>
        <w:tblW w:w="1005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120"/>
        <w:gridCol w:w="1276"/>
        <w:gridCol w:w="270"/>
        <w:gridCol w:w="1147"/>
        <w:gridCol w:w="420"/>
        <w:gridCol w:w="998"/>
        <w:gridCol w:w="270"/>
        <w:gridCol w:w="1546"/>
        <w:gridCol w:w="8"/>
      </w:tblGrid>
      <w:tr w:rsidR="00FE35D4" w:rsidRPr="00F40C65" w14:paraId="3923F74D" w14:textId="77777777" w:rsidTr="003C3AA5">
        <w:trPr>
          <w:gridAfter w:val="1"/>
          <w:wAfter w:w="8" w:type="dxa"/>
          <w:cantSplit/>
          <w:trHeight w:val="420"/>
        </w:trPr>
        <w:tc>
          <w:tcPr>
            <w:tcW w:w="4120" w:type="dxa"/>
          </w:tcPr>
          <w:p w14:paraId="2C5397D2" w14:textId="77777777" w:rsidR="00AD5DD5" w:rsidRPr="00F40C65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7" w:type="dxa"/>
            <w:gridSpan w:val="7"/>
          </w:tcPr>
          <w:p w14:paraId="1DF41DB2" w14:textId="77777777" w:rsidR="00AD5DD5" w:rsidRPr="00F40C65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35D4" w:rsidRPr="00F40C65" w14:paraId="30C8A0A7" w14:textId="77777777" w:rsidTr="003C3AA5">
        <w:trPr>
          <w:cantSplit/>
          <w:trHeight w:val="420"/>
        </w:trPr>
        <w:tc>
          <w:tcPr>
            <w:tcW w:w="4120" w:type="dxa"/>
          </w:tcPr>
          <w:p w14:paraId="33D3234F" w14:textId="77777777" w:rsidR="00AD5DD5" w:rsidRPr="00F40C65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3"/>
          </w:tcPr>
          <w:p w14:paraId="45FE5B7A" w14:textId="0419C471" w:rsidR="00AD5DD5" w:rsidRPr="00F40C65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468CE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420" w:type="dxa"/>
          </w:tcPr>
          <w:p w14:paraId="4A081FA0" w14:textId="77777777" w:rsidR="00AD5DD5" w:rsidRPr="00F40C65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2" w:type="dxa"/>
            <w:gridSpan w:val="4"/>
          </w:tcPr>
          <w:p w14:paraId="34B221D4" w14:textId="2EDD9EF0" w:rsidR="00AD5DD5" w:rsidRPr="00F40C65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468CE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5B7EFEED" w14:textId="77777777" w:rsidTr="003C3AA5">
        <w:trPr>
          <w:cantSplit/>
          <w:trHeight w:val="420"/>
        </w:trPr>
        <w:tc>
          <w:tcPr>
            <w:tcW w:w="4120" w:type="dxa"/>
          </w:tcPr>
          <w:p w14:paraId="1BC7E9F5" w14:textId="77777777" w:rsidR="00AD5DD5" w:rsidRPr="00F40C65" w:rsidRDefault="00AD5DD5" w:rsidP="00FE35D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5F6713D3" w14:textId="77777777" w:rsidR="00AD5DD5" w:rsidRPr="00F40C65" w:rsidRDefault="00AD5DD5" w:rsidP="00FE35D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14:paraId="10706BDC" w14:textId="77777777" w:rsidR="00AD5DD5" w:rsidRPr="00F40C65" w:rsidRDefault="00AD5DD5" w:rsidP="00FE35D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43E6811B" w14:textId="77777777" w:rsidR="00AD5DD5" w:rsidRPr="00F40C65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dxa"/>
          </w:tcPr>
          <w:p w14:paraId="7CF3CCC2" w14:textId="77777777" w:rsidR="00AD5DD5" w:rsidRPr="00F40C65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0033A85" w14:textId="77777777" w:rsidR="00AD5DD5" w:rsidRPr="00F40C65" w:rsidRDefault="00AD5DD5" w:rsidP="003C3AA5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14:paraId="06E8C687" w14:textId="77777777" w:rsidR="00AD5DD5" w:rsidRPr="00F40C65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gridSpan w:val="2"/>
          </w:tcPr>
          <w:p w14:paraId="2B14E417" w14:textId="77777777" w:rsidR="00AD5DD5" w:rsidRPr="00F40C65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40C65" w14:paraId="3D0763C6" w14:textId="77777777" w:rsidTr="003C3AA5">
        <w:trPr>
          <w:cantSplit/>
          <w:trHeight w:val="420"/>
        </w:trPr>
        <w:tc>
          <w:tcPr>
            <w:tcW w:w="4120" w:type="dxa"/>
          </w:tcPr>
          <w:p w14:paraId="3206A942" w14:textId="77777777" w:rsidR="00AD5DD5" w:rsidRPr="00F40C65" w:rsidRDefault="00AD5DD5" w:rsidP="00FE35D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449816AD" w14:textId="77777777" w:rsidR="00AD5DD5" w:rsidRPr="00F40C65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9AAD28D" w14:textId="77777777" w:rsidR="00AD5DD5" w:rsidRPr="00F40C65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495C2DAF" w14:textId="77777777" w:rsidR="00AD5DD5" w:rsidRPr="00F40C65" w:rsidRDefault="00AD5DD5" w:rsidP="00FE35D4">
            <w:pPr>
              <w:tabs>
                <w:tab w:val="decimal" w:pos="774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420" w:type="dxa"/>
          </w:tcPr>
          <w:p w14:paraId="705170D5" w14:textId="77777777" w:rsidR="00AD5DD5" w:rsidRPr="00F40C65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8" w:type="dxa"/>
          </w:tcPr>
          <w:p w14:paraId="7F62888C" w14:textId="77777777" w:rsidR="00AD5DD5" w:rsidRPr="00F40C65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021D55BB" w14:textId="77777777" w:rsidR="00AD5DD5" w:rsidRPr="00F40C65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4" w:type="dxa"/>
            <w:gridSpan w:val="2"/>
          </w:tcPr>
          <w:p w14:paraId="3A6E8594" w14:textId="77777777" w:rsidR="00AD5DD5" w:rsidRPr="00F40C65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พันบาท)</w:t>
            </w:r>
          </w:p>
        </w:tc>
      </w:tr>
      <w:tr w:rsidR="00C468CE" w:rsidRPr="00F40C65" w14:paraId="26717D6A" w14:textId="77777777" w:rsidTr="003C3AA5">
        <w:trPr>
          <w:cantSplit/>
          <w:trHeight w:val="420"/>
        </w:trPr>
        <w:tc>
          <w:tcPr>
            <w:tcW w:w="4120" w:type="dxa"/>
          </w:tcPr>
          <w:p w14:paraId="5F8B67B6" w14:textId="77777777" w:rsidR="00C468CE" w:rsidRPr="00F40C65" w:rsidRDefault="00C468CE" w:rsidP="003C3AA5">
            <w:pPr>
              <w:ind w:left="-10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F40C6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ก่อนภาษีเงินได้</w:t>
            </w:r>
          </w:p>
        </w:tc>
        <w:tc>
          <w:tcPr>
            <w:tcW w:w="1276" w:type="dxa"/>
          </w:tcPr>
          <w:p w14:paraId="0216A795" w14:textId="77777777" w:rsidR="00C468CE" w:rsidRPr="00F40C65" w:rsidRDefault="00C468CE" w:rsidP="00C468C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7B946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20FB8A7A" w14:textId="6AC6C35E" w:rsidR="00C468CE" w:rsidRPr="00F40C65" w:rsidRDefault="001F1F78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162,604</w:t>
            </w:r>
          </w:p>
        </w:tc>
        <w:tc>
          <w:tcPr>
            <w:tcW w:w="420" w:type="dxa"/>
          </w:tcPr>
          <w:p w14:paraId="6CFC1ED8" w14:textId="77777777" w:rsidR="00C468CE" w:rsidRPr="00F40C65" w:rsidRDefault="00C468CE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1F382AF9" w14:textId="77777777" w:rsidR="00C468CE" w:rsidRPr="00F40C65" w:rsidRDefault="00C468CE" w:rsidP="00C468C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D55884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</w:tcPr>
          <w:p w14:paraId="3BB1936D" w14:textId="6B0BA7E7" w:rsidR="00C468CE" w:rsidRPr="00F40C65" w:rsidRDefault="00C468CE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157,291</w:t>
            </w:r>
          </w:p>
        </w:tc>
      </w:tr>
      <w:tr w:rsidR="00C468CE" w:rsidRPr="00F40C65" w14:paraId="1A6D85A4" w14:textId="77777777" w:rsidTr="003C3AA5">
        <w:trPr>
          <w:cantSplit/>
          <w:trHeight w:val="404"/>
        </w:trPr>
        <w:tc>
          <w:tcPr>
            <w:tcW w:w="4120" w:type="dxa"/>
          </w:tcPr>
          <w:p w14:paraId="6AE5038D" w14:textId="77777777" w:rsidR="00C468CE" w:rsidRPr="00F40C65" w:rsidRDefault="00C468CE" w:rsidP="003C3AA5">
            <w:pPr>
              <w:ind w:hanging="105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276" w:type="dxa"/>
          </w:tcPr>
          <w:p w14:paraId="6EC63354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4AC0823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16C112D7" w14:textId="77E25A8D" w:rsidR="00C468CE" w:rsidRPr="00F40C65" w:rsidRDefault="001F1F78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51FC5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51FC5"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420" w:type="dxa"/>
          </w:tcPr>
          <w:p w14:paraId="07FC79B5" w14:textId="77777777" w:rsidR="00C468CE" w:rsidRPr="00F40C65" w:rsidRDefault="00C468CE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8" w:type="dxa"/>
          </w:tcPr>
          <w:p w14:paraId="7BD5BFAF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2279FD9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</w:tcPr>
          <w:p w14:paraId="552C2AA9" w14:textId="4AADAE51" w:rsidR="00C468CE" w:rsidRPr="00F40C65" w:rsidRDefault="00C468CE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31,458</w:t>
            </w:r>
          </w:p>
        </w:tc>
      </w:tr>
      <w:tr w:rsidR="00C468CE" w:rsidRPr="00F40C65" w14:paraId="01E51720" w14:textId="77777777" w:rsidTr="003C3AA5">
        <w:trPr>
          <w:cantSplit/>
          <w:trHeight w:val="420"/>
        </w:trPr>
        <w:tc>
          <w:tcPr>
            <w:tcW w:w="4120" w:type="dxa"/>
          </w:tcPr>
          <w:p w14:paraId="76AC9BCC" w14:textId="7BA919F4" w:rsidR="00C468CE" w:rsidRPr="00F40C65" w:rsidRDefault="003C3AA5" w:rsidP="003C3AA5">
            <w:pPr>
              <w:ind w:hanging="105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ผลกระทบทางภาษีสำหรับ</w:t>
            </w:r>
            <w:r w:rsidRPr="00F40C6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6" w:type="dxa"/>
          </w:tcPr>
          <w:p w14:paraId="56E1DC4A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CCF466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EC8CE04" w14:textId="1126402D" w:rsidR="00C468CE" w:rsidRPr="00F40C65" w:rsidRDefault="00C468CE" w:rsidP="00C468CE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420" w:type="dxa"/>
          </w:tcPr>
          <w:p w14:paraId="18942494" w14:textId="77777777" w:rsidR="00C468CE" w:rsidRPr="00F40C65" w:rsidRDefault="00C468CE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14:paraId="064C134B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CC956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gridSpan w:val="2"/>
          </w:tcPr>
          <w:p w14:paraId="4714BEB6" w14:textId="790FDFDE" w:rsidR="00C468CE" w:rsidRPr="00F40C65" w:rsidRDefault="00C468CE" w:rsidP="00C468CE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C468CE" w:rsidRPr="00F40C65" w14:paraId="0BD5CAE0" w14:textId="77777777" w:rsidTr="003C3AA5">
        <w:trPr>
          <w:cantSplit/>
          <w:trHeight w:val="420"/>
        </w:trPr>
        <w:tc>
          <w:tcPr>
            <w:tcW w:w="4120" w:type="dxa"/>
          </w:tcPr>
          <w:p w14:paraId="4CB4D348" w14:textId="354A6377" w:rsidR="00C468CE" w:rsidRPr="00F40C65" w:rsidRDefault="003C3AA5" w:rsidP="003C3AA5">
            <w:pPr>
              <w:tabs>
                <w:tab w:val="clear" w:pos="3742"/>
                <w:tab w:val="left" w:pos="3612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276" w:type="dxa"/>
          </w:tcPr>
          <w:p w14:paraId="501A54E3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7703E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2D9C3F3" w14:textId="681C7242" w:rsidR="00C468CE" w:rsidRPr="00F40C65" w:rsidRDefault="007B63C2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32139E"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321</w:t>
            </w:r>
          </w:p>
        </w:tc>
        <w:tc>
          <w:tcPr>
            <w:tcW w:w="420" w:type="dxa"/>
          </w:tcPr>
          <w:p w14:paraId="273F41C8" w14:textId="77777777" w:rsidR="00C468CE" w:rsidRPr="00F40C65" w:rsidRDefault="00C468CE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14:paraId="40CB5CEA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84CE1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vMerge w:val="restart"/>
          </w:tcPr>
          <w:p w14:paraId="1728F67E" w14:textId="77777777" w:rsidR="00C468CE" w:rsidRPr="00F40C65" w:rsidRDefault="003C3AA5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(6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,359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  <w:p w14:paraId="3100EECC" w14:textId="442D906F" w:rsidR="003C3AA5" w:rsidRPr="00F40C65" w:rsidRDefault="003C3AA5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12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405</w:t>
            </w:r>
          </w:p>
        </w:tc>
      </w:tr>
      <w:tr w:rsidR="00C468CE" w:rsidRPr="00F40C65" w14:paraId="15F4EDE8" w14:textId="77777777" w:rsidTr="003C3AA5">
        <w:trPr>
          <w:cantSplit/>
          <w:trHeight w:val="420"/>
        </w:trPr>
        <w:tc>
          <w:tcPr>
            <w:tcW w:w="4120" w:type="dxa"/>
          </w:tcPr>
          <w:p w14:paraId="23D4A0C9" w14:textId="222C7808" w:rsidR="00C468CE" w:rsidRPr="00F40C65" w:rsidRDefault="003C3AA5" w:rsidP="00C468CE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รายจ่ายที่ไม่ถือเป็นค่าใช้จ่ายทางภาษี </w:t>
            </w:r>
          </w:p>
        </w:tc>
        <w:tc>
          <w:tcPr>
            <w:tcW w:w="1276" w:type="dxa"/>
          </w:tcPr>
          <w:p w14:paraId="2F28F558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8FEE5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E376D6F" w14:textId="04A0552A" w:rsidR="00C468CE" w:rsidRPr="00F40C65" w:rsidRDefault="00C51FC5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4,782</w:t>
            </w:r>
          </w:p>
        </w:tc>
        <w:tc>
          <w:tcPr>
            <w:tcW w:w="420" w:type="dxa"/>
          </w:tcPr>
          <w:p w14:paraId="0F6E17CA" w14:textId="77777777" w:rsidR="00C468CE" w:rsidRPr="00F40C65" w:rsidRDefault="00C468CE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14:paraId="0D935968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9A705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vMerge/>
          </w:tcPr>
          <w:p w14:paraId="00E96C85" w14:textId="77777777" w:rsidR="00C468CE" w:rsidRPr="00F40C65" w:rsidRDefault="00C468CE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C3AA5" w:rsidRPr="00F40C65" w14:paraId="6B5D9F6D" w14:textId="77777777" w:rsidTr="003C3AA5">
        <w:trPr>
          <w:cantSplit/>
          <w:trHeight w:val="420"/>
        </w:trPr>
        <w:tc>
          <w:tcPr>
            <w:tcW w:w="4120" w:type="dxa"/>
          </w:tcPr>
          <w:p w14:paraId="36021D50" w14:textId="26B83D1F" w:rsidR="003C3AA5" w:rsidRPr="00F40C65" w:rsidRDefault="003C3AA5" w:rsidP="003C3AA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ผลขาดทุนที่ไม่ได้บันทึกสินทรัพย์ภาษีเงินได้</w:t>
            </w:r>
          </w:p>
        </w:tc>
        <w:tc>
          <w:tcPr>
            <w:tcW w:w="1276" w:type="dxa"/>
          </w:tcPr>
          <w:p w14:paraId="0A2B5710" w14:textId="77777777" w:rsidR="003C3AA5" w:rsidRPr="00F40C65" w:rsidRDefault="003C3AA5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7C1DA" w14:textId="77777777" w:rsidR="003C3AA5" w:rsidRPr="00F40C65" w:rsidRDefault="003C3AA5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3949526" w14:textId="6CC11FF8" w:rsidR="003C3AA5" w:rsidRPr="00F40C65" w:rsidRDefault="0032139E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,668</w:t>
            </w:r>
          </w:p>
        </w:tc>
        <w:tc>
          <w:tcPr>
            <w:tcW w:w="420" w:type="dxa"/>
          </w:tcPr>
          <w:p w14:paraId="462A9B2F" w14:textId="77777777" w:rsidR="003C3AA5" w:rsidRPr="00F40C65" w:rsidRDefault="003C3AA5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14:paraId="6B9045BE" w14:textId="77777777" w:rsidR="003C3AA5" w:rsidRPr="00F40C65" w:rsidRDefault="003C3AA5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18D08AE7" w14:textId="77777777" w:rsidR="003C3AA5" w:rsidRPr="00F40C65" w:rsidRDefault="003C3AA5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tcBorders>
              <w:bottom w:val="single" w:sz="4" w:space="0" w:color="auto"/>
            </w:tcBorders>
          </w:tcPr>
          <w:p w14:paraId="136D8395" w14:textId="2A391380" w:rsidR="003C3AA5" w:rsidRPr="00F40C65" w:rsidRDefault="003C3AA5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(7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,791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468CE" w:rsidRPr="00F40C65" w14:paraId="7A6172C8" w14:textId="77777777" w:rsidTr="003C3AA5">
        <w:trPr>
          <w:cantSplit/>
          <w:trHeight w:val="420"/>
        </w:trPr>
        <w:tc>
          <w:tcPr>
            <w:tcW w:w="4120" w:type="dxa"/>
          </w:tcPr>
          <w:p w14:paraId="70578A9D" w14:textId="77777777" w:rsidR="00C468CE" w:rsidRPr="00F40C65" w:rsidRDefault="00C468CE" w:rsidP="00C468C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696D8A41" w14:textId="7B8288D5" w:rsidR="00C468CE" w:rsidRPr="00F40C65" w:rsidRDefault="00B42962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27.85</w:t>
            </w:r>
          </w:p>
        </w:tc>
        <w:tc>
          <w:tcPr>
            <w:tcW w:w="270" w:type="dxa"/>
          </w:tcPr>
          <w:p w14:paraId="2A5DC059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8DCEA" w14:textId="6599138C" w:rsidR="00C468CE" w:rsidRPr="00F40C65" w:rsidRDefault="00B42962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45,292</w:t>
            </w:r>
          </w:p>
        </w:tc>
        <w:tc>
          <w:tcPr>
            <w:tcW w:w="420" w:type="dxa"/>
          </w:tcPr>
          <w:p w14:paraId="0E2FDAE5" w14:textId="77777777" w:rsidR="00C468CE" w:rsidRPr="00F40C65" w:rsidRDefault="00C468CE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5CED4D85" w14:textId="01042D94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18.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16C3C85A" w14:textId="77777777" w:rsidR="00C468CE" w:rsidRPr="00F40C65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E9E0C9" w14:textId="2BBE48A3" w:rsidR="00C468CE" w:rsidRPr="00F40C65" w:rsidRDefault="00C468CE" w:rsidP="00C468C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29,713</w:t>
            </w:r>
          </w:p>
        </w:tc>
      </w:tr>
      <w:tr w:rsidR="00FE35D4" w:rsidRPr="00F40C65" w14:paraId="095C4750" w14:textId="77777777" w:rsidTr="003C3AA5">
        <w:trPr>
          <w:cantSplit/>
          <w:trHeight w:val="420"/>
        </w:trPr>
        <w:tc>
          <w:tcPr>
            <w:tcW w:w="4120" w:type="dxa"/>
          </w:tcPr>
          <w:p w14:paraId="077D54ED" w14:textId="77777777" w:rsidR="0020494D" w:rsidRPr="00F40C65" w:rsidRDefault="0020494D" w:rsidP="00FE35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E2FBBB9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187D1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5042E13" w14:textId="77777777" w:rsidR="0020494D" w:rsidRPr="00F40C65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20" w:type="dxa"/>
          </w:tcPr>
          <w:p w14:paraId="4C685DE0" w14:textId="77777777" w:rsidR="0020494D" w:rsidRPr="00F40C65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5AE64572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0315E8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</w:tcBorders>
          </w:tcPr>
          <w:p w14:paraId="446C49E9" w14:textId="77777777" w:rsidR="0020494D" w:rsidRPr="00F40C65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35D4" w:rsidRPr="00F40C65" w14:paraId="5D3DAC6F" w14:textId="77777777" w:rsidTr="003C3AA5">
        <w:trPr>
          <w:cantSplit/>
          <w:trHeight w:val="420"/>
        </w:trPr>
        <w:tc>
          <w:tcPr>
            <w:tcW w:w="4120" w:type="dxa"/>
          </w:tcPr>
          <w:p w14:paraId="34288F78" w14:textId="77777777" w:rsidR="0020494D" w:rsidRPr="00F40C65" w:rsidRDefault="0020494D" w:rsidP="00FE35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314CC68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F27525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14:paraId="3384CB3B" w14:textId="77777777" w:rsidR="0020494D" w:rsidRPr="00F40C65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20" w:type="dxa"/>
          </w:tcPr>
          <w:p w14:paraId="08757885" w14:textId="77777777" w:rsidR="0020494D" w:rsidRPr="00F40C65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1D9D30E1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68E1CF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vMerge/>
          </w:tcPr>
          <w:p w14:paraId="7CAB9345" w14:textId="77777777" w:rsidR="0020494D" w:rsidRPr="00F40C65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35D4" w:rsidRPr="00F40C65" w14:paraId="20AB4CDF" w14:textId="77777777" w:rsidTr="003C3AA5">
        <w:trPr>
          <w:cantSplit/>
          <w:trHeight w:val="420"/>
        </w:trPr>
        <w:tc>
          <w:tcPr>
            <w:tcW w:w="4120" w:type="dxa"/>
          </w:tcPr>
          <w:p w14:paraId="5146FA47" w14:textId="77777777" w:rsidR="0020494D" w:rsidRPr="00F40C65" w:rsidRDefault="0020494D" w:rsidP="00FE35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AFC479E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54395D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14:paraId="59296AC4" w14:textId="77777777" w:rsidR="0020494D" w:rsidRPr="00F40C65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20" w:type="dxa"/>
          </w:tcPr>
          <w:p w14:paraId="24F1D412" w14:textId="77777777" w:rsidR="0020494D" w:rsidRPr="00F40C65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6C617B79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CAAEFD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vMerge/>
          </w:tcPr>
          <w:p w14:paraId="64A81E9D" w14:textId="77777777" w:rsidR="0020494D" w:rsidRPr="00F40C65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35D4" w:rsidRPr="00F40C65" w14:paraId="3B5DAE32" w14:textId="77777777" w:rsidTr="003C3AA5">
        <w:trPr>
          <w:gridAfter w:val="1"/>
          <w:wAfter w:w="8" w:type="dxa"/>
          <w:cantSplit/>
          <w:trHeight w:val="420"/>
        </w:trPr>
        <w:tc>
          <w:tcPr>
            <w:tcW w:w="4120" w:type="dxa"/>
          </w:tcPr>
          <w:p w14:paraId="66B0C6B3" w14:textId="77777777" w:rsidR="00AD5DD5" w:rsidRPr="00F40C65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7" w:type="dxa"/>
            <w:gridSpan w:val="7"/>
          </w:tcPr>
          <w:p w14:paraId="26C3AA01" w14:textId="77777777" w:rsidR="00AD5DD5" w:rsidRPr="00F40C65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F40C65" w14:paraId="5E772720" w14:textId="77777777" w:rsidTr="003C3AA5">
        <w:trPr>
          <w:cantSplit/>
          <w:trHeight w:val="420"/>
        </w:trPr>
        <w:tc>
          <w:tcPr>
            <w:tcW w:w="4120" w:type="dxa"/>
          </w:tcPr>
          <w:p w14:paraId="13F09918" w14:textId="77777777" w:rsidR="00AD5DD5" w:rsidRPr="00F40C65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3"/>
          </w:tcPr>
          <w:p w14:paraId="102DFAE6" w14:textId="5BF84B29" w:rsidR="00AD5DD5" w:rsidRPr="00F40C65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468CE" w:rsidRPr="00F40C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420" w:type="dxa"/>
          </w:tcPr>
          <w:p w14:paraId="4EFF007A" w14:textId="77777777" w:rsidR="00AD5DD5" w:rsidRPr="00F40C65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2" w:type="dxa"/>
            <w:gridSpan w:val="4"/>
          </w:tcPr>
          <w:p w14:paraId="27C227A2" w14:textId="67566A9B" w:rsidR="00AD5DD5" w:rsidRPr="00F40C65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25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468CE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751D9688" w14:textId="77777777" w:rsidTr="003C3AA5">
        <w:trPr>
          <w:cantSplit/>
          <w:trHeight w:val="420"/>
        </w:trPr>
        <w:tc>
          <w:tcPr>
            <w:tcW w:w="4120" w:type="dxa"/>
          </w:tcPr>
          <w:p w14:paraId="1C24D616" w14:textId="77777777" w:rsidR="00AD5DD5" w:rsidRPr="00F40C65" w:rsidRDefault="00AD5DD5" w:rsidP="00FE35D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4C35CD34" w14:textId="77777777" w:rsidR="00AD5DD5" w:rsidRPr="00F40C65" w:rsidRDefault="00AD5DD5" w:rsidP="00FE35D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14:paraId="470E1B1B" w14:textId="77777777" w:rsidR="00AD5DD5" w:rsidRPr="00F40C65" w:rsidRDefault="00AD5DD5" w:rsidP="00FE35D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0332C523" w14:textId="77777777" w:rsidR="00AD5DD5" w:rsidRPr="00F40C65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dxa"/>
          </w:tcPr>
          <w:p w14:paraId="4DC17986" w14:textId="77777777" w:rsidR="00AD5DD5" w:rsidRPr="00F40C65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125FF129" w14:textId="77777777" w:rsidR="00AD5DD5" w:rsidRPr="00F40C65" w:rsidRDefault="00AD5DD5" w:rsidP="00FE35D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14:paraId="05B37675" w14:textId="77777777" w:rsidR="00AD5DD5" w:rsidRPr="00F40C65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gridSpan w:val="2"/>
          </w:tcPr>
          <w:p w14:paraId="50D421B2" w14:textId="77777777" w:rsidR="00AD5DD5" w:rsidRPr="00F40C65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40C65" w14:paraId="66426D75" w14:textId="77777777" w:rsidTr="003C3AA5">
        <w:trPr>
          <w:cantSplit/>
          <w:trHeight w:val="420"/>
        </w:trPr>
        <w:tc>
          <w:tcPr>
            <w:tcW w:w="4120" w:type="dxa"/>
          </w:tcPr>
          <w:p w14:paraId="0B24DCB1" w14:textId="77777777" w:rsidR="00AD5DD5" w:rsidRPr="00F40C65" w:rsidRDefault="00AD5DD5" w:rsidP="00FE35D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20331A64" w14:textId="77777777" w:rsidR="00AD5DD5" w:rsidRPr="00F40C65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6388289F" w14:textId="77777777" w:rsidR="00AD5DD5" w:rsidRPr="00F40C65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798B41BC" w14:textId="77777777" w:rsidR="00AD5DD5" w:rsidRPr="00F40C65" w:rsidRDefault="00AD5DD5" w:rsidP="00FE35D4">
            <w:pPr>
              <w:tabs>
                <w:tab w:val="decimal" w:pos="774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420" w:type="dxa"/>
          </w:tcPr>
          <w:p w14:paraId="6E65D1AA" w14:textId="77777777" w:rsidR="00AD5DD5" w:rsidRPr="00F40C65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8" w:type="dxa"/>
          </w:tcPr>
          <w:p w14:paraId="53295713" w14:textId="77777777" w:rsidR="00AD5DD5" w:rsidRPr="00F40C65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3FE5887" w14:textId="77777777" w:rsidR="00AD5DD5" w:rsidRPr="00F40C65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4" w:type="dxa"/>
            <w:gridSpan w:val="2"/>
          </w:tcPr>
          <w:p w14:paraId="7F973112" w14:textId="77777777" w:rsidR="00AD5DD5" w:rsidRPr="00F40C65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พันบาท)</w:t>
            </w:r>
          </w:p>
        </w:tc>
      </w:tr>
      <w:tr w:rsidR="001F1F78" w:rsidRPr="00F40C65" w14:paraId="798739F8" w14:textId="77777777" w:rsidTr="003C3AA5">
        <w:trPr>
          <w:cantSplit/>
          <w:trHeight w:val="420"/>
        </w:trPr>
        <w:tc>
          <w:tcPr>
            <w:tcW w:w="4120" w:type="dxa"/>
          </w:tcPr>
          <w:p w14:paraId="1D6E0D54" w14:textId="77777777" w:rsidR="001F1F78" w:rsidRPr="00F40C65" w:rsidRDefault="001F1F78" w:rsidP="001F1F78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F40C6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ก่อนภาษีเงินได้</w:t>
            </w:r>
          </w:p>
        </w:tc>
        <w:tc>
          <w:tcPr>
            <w:tcW w:w="1276" w:type="dxa"/>
          </w:tcPr>
          <w:p w14:paraId="2202119B" w14:textId="77777777" w:rsidR="001F1F78" w:rsidRPr="00F40C65" w:rsidRDefault="001F1F78" w:rsidP="001F1F7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A22BA" w14:textId="77777777" w:rsidR="001F1F78" w:rsidRPr="00F40C65" w:rsidRDefault="001F1F78" w:rsidP="001F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36C314FC" w14:textId="137C7B47" w:rsidR="001F1F78" w:rsidRPr="00F40C65" w:rsidRDefault="001F1F78" w:rsidP="001F1F7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185,650</w:t>
            </w:r>
          </w:p>
        </w:tc>
        <w:tc>
          <w:tcPr>
            <w:tcW w:w="420" w:type="dxa"/>
          </w:tcPr>
          <w:p w14:paraId="7508D219" w14:textId="77777777" w:rsidR="001F1F78" w:rsidRPr="00F40C65" w:rsidRDefault="001F1F78" w:rsidP="001F1F7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E70FF04" w14:textId="77777777" w:rsidR="001F1F78" w:rsidRPr="00F40C65" w:rsidRDefault="001F1F78" w:rsidP="001F1F7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4390E" w14:textId="77777777" w:rsidR="001F1F78" w:rsidRPr="00F40C65" w:rsidRDefault="001F1F78" w:rsidP="001F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</w:tcPr>
          <w:p w14:paraId="573DD0FC" w14:textId="6039C31A" w:rsidR="001F1F78" w:rsidRPr="00F40C65" w:rsidRDefault="001F1F78" w:rsidP="001F1F7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153,046</w:t>
            </w:r>
          </w:p>
        </w:tc>
      </w:tr>
      <w:tr w:rsidR="001F1F78" w:rsidRPr="00F40C65" w14:paraId="6EF0CFBA" w14:textId="77777777" w:rsidTr="003C3AA5">
        <w:trPr>
          <w:cantSplit/>
          <w:trHeight w:val="404"/>
        </w:trPr>
        <w:tc>
          <w:tcPr>
            <w:tcW w:w="4120" w:type="dxa"/>
          </w:tcPr>
          <w:p w14:paraId="53C7EAE9" w14:textId="77777777" w:rsidR="001F1F78" w:rsidRPr="00F40C65" w:rsidRDefault="001F1F78" w:rsidP="001F1F7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276" w:type="dxa"/>
          </w:tcPr>
          <w:p w14:paraId="378BC463" w14:textId="77777777" w:rsidR="001F1F78" w:rsidRPr="00F40C65" w:rsidRDefault="001F1F78" w:rsidP="001F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7F9D858" w14:textId="77777777" w:rsidR="001F1F78" w:rsidRPr="00F40C65" w:rsidRDefault="001F1F78" w:rsidP="001F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</w:tcPr>
          <w:p w14:paraId="16ED5B4C" w14:textId="29922152" w:rsidR="001F1F78" w:rsidRPr="00F40C65" w:rsidRDefault="001F1F78" w:rsidP="001F1F7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37,130</w:t>
            </w:r>
          </w:p>
        </w:tc>
        <w:tc>
          <w:tcPr>
            <w:tcW w:w="420" w:type="dxa"/>
          </w:tcPr>
          <w:p w14:paraId="2AD43659" w14:textId="77777777" w:rsidR="001F1F78" w:rsidRPr="00F40C65" w:rsidRDefault="001F1F78" w:rsidP="001F1F7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8" w:type="dxa"/>
          </w:tcPr>
          <w:p w14:paraId="2A35AF9A" w14:textId="77777777" w:rsidR="001F1F78" w:rsidRPr="00F40C65" w:rsidRDefault="001F1F78" w:rsidP="001F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89E746B" w14:textId="77777777" w:rsidR="001F1F78" w:rsidRPr="00F40C65" w:rsidRDefault="001F1F78" w:rsidP="001F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</w:tcPr>
          <w:p w14:paraId="21E52608" w14:textId="1D762D92" w:rsidR="001F1F78" w:rsidRPr="00F40C65" w:rsidRDefault="001F1F78" w:rsidP="001F1F7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30,609</w:t>
            </w:r>
          </w:p>
        </w:tc>
      </w:tr>
      <w:tr w:rsidR="001F1F78" w:rsidRPr="00F40C65" w14:paraId="0BE8CF0E" w14:textId="77777777" w:rsidTr="003C3AA5">
        <w:trPr>
          <w:cantSplit/>
          <w:trHeight w:val="420"/>
        </w:trPr>
        <w:tc>
          <w:tcPr>
            <w:tcW w:w="4120" w:type="dxa"/>
          </w:tcPr>
          <w:p w14:paraId="275E1612" w14:textId="77144AA5" w:rsidR="001F1F78" w:rsidRPr="00F40C65" w:rsidRDefault="00752F57" w:rsidP="001F1F78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ผลกระทบทางภาษีสำหรับ</w:t>
            </w:r>
            <w:r w:rsidRPr="00F40C65">
              <w:rPr>
                <w:rFonts w:ascii="Angsana New" w:hAnsi="Angsana New"/>
                <w:sz w:val="30"/>
                <w:szCs w:val="30"/>
              </w:rPr>
              <w:t>: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</w:tcPr>
          <w:p w14:paraId="5F8181FC" w14:textId="77777777" w:rsidR="001F1F78" w:rsidRPr="00F40C65" w:rsidRDefault="001F1F78" w:rsidP="001F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48B66" w14:textId="77777777" w:rsidR="001F1F78" w:rsidRPr="00F40C65" w:rsidRDefault="001F1F78" w:rsidP="001F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A447C47" w14:textId="3E524092" w:rsidR="001F1F78" w:rsidRPr="00F40C65" w:rsidRDefault="001F1F78" w:rsidP="00752F57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420" w:type="dxa"/>
          </w:tcPr>
          <w:p w14:paraId="1060A0CA" w14:textId="77777777" w:rsidR="001F1F78" w:rsidRPr="00F40C65" w:rsidRDefault="001F1F78" w:rsidP="001F1F7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14:paraId="6605158F" w14:textId="77777777" w:rsidR="001F1F78" w:rsidRPr="00F40C65" w:rsidRDefault="001F1F78" w:rsidP="001F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90748" w14:textId="77777777" w:rsidR="001F1F78" w:rsidRPr="00F40C65" w:rsidRDefault="001F1F78" w:rsidP="001F1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gridSpan w:val="2"/>
          </w:tcPr>
          <w:p w14:paraId="17394A6C" w14:textId="63EBBA05" w:rsidR="001F1F78" w:rsidRPr="00F40C65" w:rsidRDefault="001F1F78" w:rsidP="001F1F78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752F57" w:rsidRPr="00F40C65" w14:paraId="05756B4F" w14:textId="77777777" w:rsidTr="00752F57">
        <w:trPr>
          <w:cantSplit/>
          <w:trHeight w:val="420"/>
        </w:trPr>
        <w:tc>
          <w:tcPr>
            <w:tcW w:w="4120" w:type="dxa"/>
          </w:tcPr>
          <w:p w14:paraId="7D5BF9F0" w14:textId="46D653C6" w:rsidR="00752F57" w:rsidRPr="00F40C65" w:rsidRDefault="00752F57" w:rsidP="00752F5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รายจ่ายอื่นที่เกณฑ์บัญชีต่างจากเกณฑ์ภาษี</w:t>
            </w:r>
          </w:p>
        </w:tc>
        <w:tc>
          <w:tcPr>
            <w:tcW w:w="1276" w:type="dxa"/>
          </w:tcPr>
          <w:p w14:paraId="4C9072AF" w14:textId="77777777" w:rsidR="00752F57" w:rsidRPr="00F40C65" w:rsidRDefault="00752F57" w:rsidP="0075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C7F36" w14:textId="77777777" w:rsidR="00752F57" w:rsidRPr="00F40C65" w:rsidRDefault="00752F57" w:rsidP="0075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4F91A14" w14:textId="70024B84" w:rsidR="00752F57" w:rsidRPr="00F40C65" w:rsidRDefault="005011E6" w:rsidP="00752F5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2,614</w:t>
            </w:r>
          </w:p>
        </w:tc>
        <w:tc>
          <w:tcPr>
            <w:tcW w:w="420" w:type="dxa"/>
          </w:tcPr>
          <w:p w14:paraId="336A347A" w14:textId="77777777" w:rsidR="00752F57" w:rsidRPr="00F40C65" w:rsidRDefault="00752F57" w:rsidP="00752F5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14:paraId="0C6C038A" w14:textId="77777777" w:rsidR="00752F57" w:rsidRPr="00F40C65" w:rsidRDefault="00752F57" w:rsidP="0075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D08918" w14:textId="77777777" w:rsidR="00752F57" w:rsidRPr="00F40C65" w:rsidRDefault="00752F57" w:rsidP="0075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gridSpan w:val="2"/>
          </w:tcPr>
          <w:p w14:paraId="29282DE5" w14:textId="6741D741" w:rsidR="00752F57" w:rsidRPr="00F40C65" w:rsidRDefault="00752F57" w:rsidP="00752F5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/>
              </w:rPr>
              <w:t>(6,284)</w:t>
            </w:r>
          </w:p>
        </w:tc>
      </w:tr>
      <w:tr w:rsidR="00752F57" w:rsidRPr="00F40C65" w14:paraId="5FECB770" w14:textId="77777777" w:rsidTr="00752F57">
        <w:trPr>
          <w:cantSplit/>
          <w:trHeight w:val="420"/>
        </w:trPr>
        <w:tc>
          <w:tcPr>
            <w:tcW w:w="4120" w:type="dxa"/>
          </w:tcPr>
          <w:p w14:paraId="04A26342" w14:textId="58886114" w:rsidR="00752F57" w:rsidRPr="00F40C65" w:rsidRDefault="00752F57" w:rsidP="00752F5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รายจ่ายที่ไม่ถือเป็นค่าใช้จ่ายทางภาษี </w:t>
            </w:r>
          </w:p>
        </w:tc>
        <w:tc>
          <w:tcPr>
            <w:tcW w:w="1276" w:type="dxa"/>
          </w:tcPr>
          <w:p w14:paraId="64C69F3C" w14:textId="77777777" w:rsidR="00752F57" w:rsidRPr="00F40C65" w:rsidRDefault="00752F57" w:rsidP="0075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7ACD8" w14:textId="77777777" w:rsidR="00752F57" w:rsidRPr="00F40C65" w:rsidRDefault="00752F57" w:rsidP="0075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70EB177" w14:textId="1DC85015" w:rsidR="00752F57" w:rsidRPr="00F40C65" w:rsidRDefault="005011E6" w:rsidP="00752F5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40C6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787</w:t>
            </w:r>
          </w:p>
        </w:tc>
        <w:tc>
          <w:tcPr>
            <w:tcW w:w="420" w:type="dxa"/>
          </w:tcPr>
          <w:p w14:paraId="29BAD14A" w14:textId="77777777" w:rsidR="00752F57" w:rsidRPr="00F40C65" w:rsidRDefault="00752F57" w:rsidP="00752F5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14:paraId="7EFBBA0D" w14:textId="77777777" w:rsidR="00752F57" w:rsidRPr="00F40C65" w:rsidRDefault="00752F57" w:rsidP="0075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D9171" w14:textId="77777777" w:rsidR="00752F57" w:rsidRPr="00F40C65" w:rsidRDefault="00752F57" w:rsidP="0075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gridSpan w:val="2"/>
          </w:tcPr>
          <w:p w14:paraId="7B615452" w14:textId="27E6A051" w:rsidR="00752F57" w:rsidRPr="00F40C65" w:rsidRDefault="00752F57" w:rsidP="00752F5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lang w:val="en-US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12,327</w:t>
            </w:r>
          </w:p>
        </w:tc>
      </w:tr>
      <w:tr w:rsidR="00752F57" w:rsidRPr="00F40C65" w14:paraId="2AA911E5" w14:textId="77777777" w:rsidTr="00752F57">
        <w:trPr>
          <w:cantSplit/>
          <w:trHeight w:val="420"/>
        </w:trPr>
        <w:tc>
          <w:tcPr>
            <w:tcW w:w="4120" w:type="dxa"/>
          </w:tcPr>
          <w:p w14:paraId="724609B6" w14:textId="4D1230AF" w:rsidR="00752F57" w:rsidRPr="00F40C65" w:rsidRDefault="00752F57" w:rsidP="00752F5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  ผลขาดทุนที่ไม่ได้บันทึกสินทรัพย์ภาษีเงินได้</w:t>
            </w:r>
          </w:p>
        </w:tc>
        <w:tc>
          <w:tcPr>
            <w:tcW w:w="1276" w:type="dxa"/>
          </w:tcPr>
          <w:p w14:paraId="03EF754B" w14:textId="77777777" w:rsidR="00752F57" w:rsidRPr="00F40C65" w:rsidRDefault="00752F57" w:rsidP="0075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38090" w14:textId="77777777" w:rsidR="00752F57" w:rsidRPr="00F40C65" w:rsidRDefault="00752F57" w:rsidP="0075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2E17BE46" w14:textId="6446DA04" w:rsidR="00752F57" w:rsidRPr="00F40C65" w:rsidRDefault="0050341B" w:rsidP="00752F5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20" w:type="dxa"/>
          </w:tcPr>
          <w:p w14:paraId="5FEB527A" w14:textId="77777777" w:rsidR="00752F57" w:rsidRPr="00F40C65" w:rsidRDefault="00752F57" w:rsidP="00752F5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14:paraId="61C8045C" w14:textId="77777777" w:rsidR="00752F57" w:rsidRPr="00F40C65" w:rsidRDefault="00752F57" w:rsidP="0075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C28CB" w14:textId="77777777" w:rsidR="00752F57" w:rsidRPr="00F40C65" w:rsidRDefault="00752F57" w:rsidP="0075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tcBorders>
              <w:bottom w:val="single" w:sz="4" w:space="0" w:color="auto"/>
            </w:tcBorders>
          </w:tcPr>
          <w:p w14:paraId="5795D8C0" w14:textId="184314B2" w:rsidR="00752F57" w:rsidRPr="00F40C65" w:rsidRDefault="00752F57" w:rsidP="00752F5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(8,251)</w:t>
            </w:r>
          </w:p>
        </w:tc>
      </w:tr>
      <w:tr w:rsidR="00752F57" w:rsidRPr="00F40C65" w14:paraId="0AFB2CCC" w14:textId="77777777" w:rsidTr="003C3AA5">
        <w:trPr>
          <w:cantSplit/>
          <w:trHeight w:val="420"/>
        </w:trPr>
        <w:tc>
          <w:tcPr>
            <w:tcW w:w="4120" w:type="dxa"/>
          </w:tcPr>
          <w:p w14:paraId="17462206" w14:textId="77777777" w:rsidR="00752F57" w:rsidRPr="00F40C65" w:rsidRDefault="00752F57" w:rsidP="00752F5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78940DF4" w14:textId="273D52B5" w:rsidR="00752F57" w:rsidRPr="00F40C65" w:rsidRDefault="00752F57" w:rsidP="0075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23.99</w:t>
            </w:r>
          </w:p>
        </w:tc>
        <w:tc>
          <w:tcPr>
            <w:tcW w:w="270" w:type="dxa"/>
          </w:tcPr>
          <w:p w14:paraId="62E8384F" w14:textId="77777777" w:rsidR="00752F57" w:rsidRPr="00F40C65" w:rsidRDefault="00752F57" w:rsidP="0075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5137B" w14:textId="3ACBAB35" w:rsidR="00752F57" w:rsidRPr="00F40C65" w:rsidRDefault="00752F57" w:rsidP="00752F5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44,53</w:t>
            </w:r>
            <w:r w:rsidR="0050341B"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420" w:type="dxa"/>
          </w:tcPr>
          <w:p w14:paraId="008914ED" w14:textId="77777777" w:rsidR="00752F57" w:rsidRPr="00F40C65" w:rsidRDefault="00752F57" w:rsidP="00752F5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25F48744" w14:textId="05217D9D" w:rsidR="00752F57" w:rsidRPr="00F40C65" w:rsidRDefault="00752F57" w:rsidP="0075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18.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30F60AE6" w14:textId="77777777" w:rsidR="00752F57" w:rsidRPr="00F40C65" w:rsidRDefault="00752F57" w:rsidP="0075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0CE006" w14:textId="062F12C9" w:rsidR="00752F57" w:rsidRPr="00F40C65" w:rsidRDefault="00752F57" w:rsidP="00752F5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28,401</w:t>
            </w:r>
          </w:p>
        </w:tc>
      </w:tr>
    </w:tbl>
    <w:p w14:paraId="60F24B66" w14:textId="77777777" w:rsidR="005028DE" w:rsidRPr="00F40C65" w:rsidRDefault="005028DE" w:rsidP="00FE35D4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14:paraId="4A437839" w14:textId="77777777" w:rsidR="008E37E1" w:rsidRPr="00F40C65" w:rsidRDefault="008E37E1" w:rsidP="00FE35D4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14:paraId="1967F954" w14:textId="77777777" w:rsidR="001E4C4D" w:rsidRPr="00F40C65" w:rsidRDefault="001E4C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3</w:t>
      </w:r>
      <w:r w:rsidR="004C4004" w:rsidRPr="00F40C65">
        <w:rPr>
          <w:rFonts w:ascii="Angsana New" w:hAnsi="Angsana New"/>
          <w:b/>
          <w:bCs/>
          <w:sz w:val="30"/>
          <w:szCs w:val="30"/>
        </w:rPr>
        <w:t>2</w:t>
      </w:r>
      <w:r w:rsidR="005028DE" w:rsidRPr="00F40C65">
        <w:rPr>
          <w:rFonts w:ascii="Angsana New" w:hAnsi="Angsana New"/>
          <w:b/>
          <w:bCs/>
          <w:sz w:val="30"/>
          <w:szCs w:val="30"/>
        </w:rPr>
        <w:tab/>
      </w:r>
      <w:r w:rsidRPr="00F40C65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44D4BE18" w14:textId="77777777" w:rsidR="001E4C4D" w:rsidRPr="00F40C65" w:rsidRDefault="001E4C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14:paraId="308D6980" w14:textId="77777777" w:rsidR="001E4C4D" w:rsidRPr="00F40C65" w:rsidRDefault="001E4C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F40C65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14:paraId="3C15119E" w14:textId="77777777" w:rsidR="001E4C4D" w:rsidRPr="00F40C65" w:rsidRDefault="001E4C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14:paraId="0F51A422" w14:textId="2862EDF5" w:rsidR="00373B24" w:rsidRPr="00F40C65" w:rsidRDefault="001E4C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F40C65">
        <w:rPr>
          <w:rFonts w:ascii="Angsana New" w:hAnsi="Angsana New" w:hint="cs"/>
          <w:sz w:val="30"/>
          <w:szCs w:val="30"/>
          <w:cs/>
        </w:rPr>
        <w:t xml:space="preserve">สำหรับแต่ละปีสิ้นสุดวันที่ </w:t>
      </w:r>
      <w:r w:rsidRPr="00F40C65">
        <w:rPr>
          <w:rFonts w:ascii="Angsana New" w:hAnsi="Angsana New"/>
          <w:sz w:val="30"/>
          <w:szCs w:val="30"/>
        </w:rPr>
        <w:t xml:space="preserve">31 </w:t>
      </w:r>
      <w:r w:rsidRPr="00F40C65">
        <w:rPr>
          <w:rFonts w:ascii="Angsana New" w:hAnsi="Angsana New" w:hint="cs"/>
          <w:sz w:val="30"/>
          <w:szCs w:val="30"/>
          <w:cs/>
        </w:rPr>
        <w:t>ธันวาคม</w:t>
      </w:r>
      <w:r w:rsidRPr="00F40C65">
        <w:rPr>
          <w:rFonts w:ascii="Angsana New" w:hAnsi="Angsana New"/>
          <w:sz w:val="30"/>
          <w:szCs w:val="30"/>
        </w:rPr>
        <w:t xml:space="preserve"> 25</w:t>
      </w:r>
      <w:r w:rsidR="00886CA8" w:rsidRPr="00F40C65">
        <w:rPr>
          <w:rFonts w:ascii="Angsana New" w:hAnsi="Angsana New"/>
          <w:sz w:val="30"/>
          <w:szCs w:val="30"/>
        </w:rPr>
        <w:t>6</w:t>
      </w:r>
      <w:r w:rsidR="00C468CE" w:rsidRPr="00F40C65">
        <w:rPr>
          <w:rFonts w:ascii="Angsana New" w:hAnsi="Angsana New"/>
          <w:sz w:val="30"/>
          <w:szCs w:val="30"/>
        </w:rPr>
        <w:t>7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>และ</w:t>
      </w:r>
      <w:r w:rsidRPr="00F40C65">
        <w:rPr>
          <w:rFonts w:ascii="Angsana New" w:hAnsi="Angsana New"/>
          <w:sz w:val="30"/>
          <w:szCs w:val="30"/>
        </w:rPr>
        <w:t xml:space="preserve"> 25</w:t>
      </w:r>
      <w:r w:rsidR="00286060" w:rsidRPr="00F40C65">
        <w:rPr>
          <w:rFonts w:ascii="Angsana New" w:hAnsi="Angsana New"/>
          <w:sz w:val="30"/>
          <w:szCs w:val="30"/>
        </w:rPr>
        <w:t>6</w:t>
      </w:r>
      <w:r w:rsidR="00C468CE" w:rsidRPr="00F40C65">
        <w:rPr>
          <w:rFonts w:ascii="Angsana New" w:hAnsi="Angsana New"/>
          <w:sz w:val="30"/>
          <w:szCs w:val="30"/>
        </w:rPr>
        <w:t>6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คำนวณจากกำไร</w:t>
      </w:r>
      <w:r w:rsidRPr="00F40C65">
        <w:rPr>
          <w:rFonts w:ascii="Angsana New" w:hAnsi="Angsana New" w:hint="cs"/>
          <w:sz w:val="30"/>
          <w:szCs w:val="30"/>
          <w:cs/>
        </w:rPr>
        <w:t>สำหรับปีที่เป็นส่วน</w:t>
      </w:r>
      <w:r w:rsidRPr="00F40C65">
        <w:rPr>
          <w:rFonts w:ascii="Angsana New" w:hAnsi="Angsana New"/>
          <w:sz w:val="30"/>
          <w:szCs w:val="30"/>
          <w:cs/>
        </w:rPr>
        <w:t>ของผู้ถือหุ้น</w:t>
      </w:r>
      <w:r w:rsidRPr="00F40C65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F40C65">
        <w:rPr>
          <w:rFonts w:ascii="Angsana New" w:hAnsi="Angsana New"/>
          <w:sz w:val="30"/>
          <w:szCs w:val="30"/>
          <w:cs/>
        </w:rPr>
        <w:t>และ</w:t>
      </w:r>
      <w:r w:rsidRPr="00F40C65">
        <w:rPr>
          <w:rFonts w:ascii="Angsana New" w:hAnsi="Angsana New" w:hint="cs"/>
          <w:sz w:val="30"/>
          <w:szCs w:val="30"/>
          <w:cs/>
        </w:rPr>
        <w:t>จำนวน</w:t>
      </w:r>
      <w:r w:rsidRPr="00F40C65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F40C65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p w14:paraId="4A1255A3" w14:textId="77777777" w:rsidR="00CD2DF3" w:rsidRPr="00F40C65" w:rsidRDefault="00CD2DF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FE35D4" w:rsidRPr="00F40C65" w14:paraId="6E82D0FE" w14:textId="77777777" w:rsidTr="006D20E4">
        <w:trPr>
          <w:tblHeader/>
        </w:trPr>
        <w:tc>
          <w:tcPr>
            <w:tcW w:w="3690" w:type="dxa"/>
          </w:tcPr>
          <w:p w14:paraId="3C6C2B47" w14:textId="77777777" w:rsidR="00336782" w:rsidRPr="00F40C65" w:rsidRDefault="0033678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CC50D33" w14:textId="77777777" w:rsidR="00336782" w:rsidRPr="00F40C65" w:rsidRDefault="00D870A8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E981F2A" w14:textId="77777777" w:rsidR="00336782" w:rsidRPr="00F40C65" w:rsidRDefault="0033678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3CF06C98" w14:textId="77777777" w:rsidR="00336782" w:rsidRPr="00F40C65" w:rsidRDefault="00D870A8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35D4" w:rsidRPr="00F40C65" w14:paraId="36FE4162" w14:textId="77777777" w:rsidTr="00104538">
        <w:trPr>
          <w:tblHeader/>
        </w:trPr>
        <w:tc>
          <w:tcPr>
            <w:tcW w:w="3690" w:type="dxa"/>
          </w:tcPr>
          <w:p w14:paraId="2B988EF2" w14:textId="77777777" w:rsidR="001E4C4D" w:rsidRPr="00F40C65" w:rsidRDefault="001E4C4D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B09855" w14:textId="7C3351C6" w:rsidR="001E4C4D" w:rsidRPr="00F40C65" w:rsidRDefault="00D870A8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B7074" w:rsidRPr="00F40C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2B2960" w:rsidRPr="00F40C6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0FD0B41F" w14:textId="77777777" w:rsidR="001E4C4D" w:rsidRPr="00F40C65" w:rsidRDefault="002B2960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549AC86D" w14:textId="07289C4B" w:rsidR="001E4C4D" w:rsidRPr="00F40C65" w:rsidRDefault="00D870A8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B7074" w:rsidRPr="00F40C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107DC28" w14:textId="77777777" w:rsidR="001E4C4D" w:rsidRPr="00F40C65" w:rsidRDefault="001E4C4D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595CD36" w14:textId="3918B79F" w:rsidR="001E4C4D" w:rsidRPr="00F40C65" w:rsidRDefault="00D870A8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B7074" w:rsidRPr="00F40C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EEE72EC" w14:textId="77777777" w:rsidR="001E4C4D" w:rsidRPr="00F40C65" w:rsidRDefault="001E4C4D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BBAD90" w14:textId="1B68FAC2" w:rsidR="001E4C4D" w:rsidRPr="00F40C65" w:rsidRDefault="00D870A8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B7074" w:rsidRPr="00F40C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E35D4" w:rsidRPr="00F40C65" w14:paraId="0BEBF7C1" w14:textId="77777777" w:rsidTr="00104538">
        <w:trPr>
          <w:cantSplit/>
        </w:trPr>
        <w:tc>
          <w:tcPr>
            <w:tcW w:w="3690" w:type="dxa"/>
          </w:tcPr>
          <w:p w14:paraId="531F1ECC" w14:textId="77777777" w:rsidR="00C73741" w:rsidRPr="00F40C65" w:rsidRDefault="00C73741" w:rsidP="00FE35D4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6BED5BE9" w14:textId="77777777" w:rsidR="00C73741" w:rsidRPr="00F40C65" w:rsidRDefault="00B427A0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B7074" w:rsidRPr="00F40C65" w14:paraId="21DFEA26" w14:textId="77777777" w:rsidTr="00336782">
        <w:trPr>
          <w:cantSplit/>
        </w:trPr>
        <w:tc>
          <w:tcPr>
            <w:tcW w:w="3690" w:type="dxa"/>
          </w:tcPr>
          <w:p w14:paraId="768C4F32" w14:textId="77777777" w:rsidR="009B7074" w:rsidRPr="00F40C65" w:rsidRDefault="009B7074" w:rsidP="009B7074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7FC7382E" w14:textId="77777777" w:rsidR="009B7074" w:rsidRPr="00F40C65" w:rsidRDefault="009B7074" w:rsidP="009B7074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8C34934" w14:textId="64470F7D" w:rsidR="009B7074" w:rsidRPr="00F40C65" w:rsidRDefault="00B42962" w:rsidP="009B707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117,312</w:t>
            </w:r>
          </w:p>
        </w:tc>
        <w:tc>
          <w:tcPr>
            <w:tcW w:w="270" w:type="dxa"/>
          </w:tcPr>
          <w:p w14:paraId="16DC198C" w14:textId="77777777" w:rsidR="009B7074" w:rsidRPr="00F40C65" w:rsidRDefault="009B7074" w:rsidP="009B7074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4CCD88B" w14:textId="11BEDB59" w:rsidR="009B7074" w:rsidRPr="00F40C65" w:rsidRDefault="009B7074" w:rsidP="009B707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127,361</w:t>
            </w:r>
          </w:p>
        </w:tc>
        <w:tc>
          <w:tcPr>
            <w:tcW w:w="270" w:type="dxa"/>
          </w:tcPr>
          <w:p w14:paraId="119C0751" w14:textId="77777777" w:rsidR="009B7074" w:rsidRPr="00F40C65" w:rsidRDefault="009B7074" w:rsidP="009B707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D17875" w14:textId="63717D87" w:rsidR="009B7074" w:rsidRPr="00F40C65" w:rsidRDefault="00B42962" w:rsidP="009B707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141,120</w:t>
            </w:r>
          </w:p>
        </w:tc>
        <w:tc>
          <w:tcPr>
            <w:tcW w:w="270" w:type="dxa"/>
          </w:tcPr>
          <w:p w14:paraId="6406E5A9" w14:textId="77777777" w:rsidR="009B7074" w:rsidRPr="00F40C65" w:rsidRDefault="009B7074" w:rsidP="009B707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7A57755" w14:textId="6701423F" w:rsidR="009B7074" w:rsidRPr="00F40C65" w:rsidRDefault="009B7074" w:rsidP="009B707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124,646</w:t>
            </w:r>
          </w:p>
        </w:tc>
      </w:tr>
      <w:tr w:rsidR="009B7074" w:rsidRPr="00F40C65" w14:paraId="315CD2FC" w14:textId="77777777" w:rsidTr="00E93250">
        <w:trPr>
          <w:cantSplit/>
          <w:trHeight w:val="287"/>
        </w:trPr>
        <w:tc>
          <w:tcPr>
            <w:tcW w:w="3690" w:type="dxa"/>
            <w:vAlign w:val="bottom"/>
          </w:tcPr>
          <w:p w14:paraId="2626676F" w14:textId="77777777" w:rsidR="009B7074" w:rsidRPr="00F40C65" w:rsidRDefault="009B7074" w:rsidP="009B7074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5AC692" w14:textId="77777777" w:rsidR="009B7074" w:rsidRPr="00F40C65" w:rsidRDefault="009B7074" w:rsidP="009B707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7780A02F" w14:textId="77777777" w:rsidR="009B7074" w:rsidRPr="00F40C65" w:rsidRDefault="009B7074" w:rsidP="009B7074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8E206A" w14:textId="0E127CC5" w:rsidR="009B7074" w:rsidRPr="00F40C65" w:rsidRDefault="009B7074" w:rsidP="009B707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137E475F" w14:textId="77777777" w:rsidR="009B7074" w:rsidRPr="00F40C65" w:rsidRDefault="009B7074" w:rsidP="009B707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84B836" w14:textId="77777777" w:rsidR="009B7074" w:rsidRPr="00F40C65" w:rsidRDefault="009B7074" w:rsidP="009B707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749BF25D" w14:textId="77777777" w:rsidR="009B7074" w:rsidRPr="00F40C65" w:rsidRDefault="009B7074" w:rsidP="009B7074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ADD8A4" w14:textId="77777777" w:rsidR="009B7074" w:rsidRPr="00F40C65" w:rsidRDefault="009B7074" w:rsidP="009B707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9B7074" w:rsidRPr="00F40C65" w14:paraId="4B20EAC9" w14:textId="77777777" w:rsidTr="009F4425">
        <w:trPr>
          <w:cantSplit/>
        </w:trPr>
        <w:tc>
          <w:tcPr>
            <w:tcW w:w="3690" w:type="dxa"/>
            <w:vAlign w:val="bottom"/>
          </w:tcPr>
          <w:p w14:paraId="5116EB5B" w14:textId="77777777" w:rsidR="009B7074" w:rsidRPr="00F40C65" w:rsidRDefault="009B7074" w:rsidP="009B7074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74FEBC8" w14:textId="3E93814B" w:rsidR="009B7074" w:rsidRPr="00F40C65" w:rsidRDefault="00B42962" w:rsidP="009B707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50153CCF" w14:textId="77777777" w:rsidR="009B7074" w:rsidRPr="00F40C65" w:rsidRDefault="009B7074" w:rsidP="009B707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9CAB36E" w14:textId="739FCC07" w:rsidR="009B7074" w:rsidRPr="00F40C65" w:rsidRDefault="009B7074" w:rsidP="009B707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14:paraId="505261D2" w14:textId="77777777" w:rsidR="009B7074" w:rsidRPr="00F40C65" w:rsidRDefault="009B7074" w:rsidP="009B707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37F8D7C" w14:textId="28DB8B90" w:rsidR="009B7074" w:rsidRPr="00F40C65" w:rsidRDefault="00B42962" w:rsidP="009B707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270" w:type="dxa"/>
          </w:tcPr>
          <w:p w14:paraId="4F637981" w14:textId="77777777" w:rsidR="009B7074" w:rsidRPr="00F40C65" w:rsidRDefault="009B7074" w:rsidP="009B707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6393131" w14:textId="3DB05242" w:rsidR="009B7074" w:rsidRPr="00F40C65" w:rsidRDefault="009B7074" w:rsidP="009B707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</w:tr>
    </w:tbl>
    <w:p w14:paraId="48DBED85" w14:textId="77777777" w:rsidR="00C659E1" w:rsidRPr="00F40C65" w:rsidRDefault="00C659E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833F29D" w14:textId="77777777" w:rsidR="0020494D" w:rsidRPr="00F40C65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BEF4F12" w14:textId="77777777" w:rsidR="0020494D" w:rsidRPr="00F40C65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4FFAC3D" w14:textId="77777777" w:rsidR="007041D0" w:rsidRPr="00F40C65" w:rsidRDefault="00E1348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4C4004" w:rsidRPr="00F40C65">
        <w:rPr>
          <w:rFonts w:ascii="Angsana New" w:hAnsi="Angsana New"/>
          <w:b/>
          <w:bCs/>
          <w:sz w:val="30"/>
          <w:szCs w:val="30"/>
        </w:rPr>
        <w:t>3</w:t>
      </w:r>
      <w:r w:rsidR="00C51A65" w:rsidRPr="00F40C65">
        <w:rPr>
          <w:rFonts w:ascii="Angsana New" w:hAnsi="Angsana New"/>
          <w:b/>
          <w:bCs/>
          <w:sz w:val="30"/>
          <w:szCs w:val="30"/>
        </w:rPr>
        <w:tab/>
      </w:r>
      <w:r w:rsidR="007041D0" w:rsidRPr="00F40C65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F7F6924" w14:textId="77777777" w:rsidR="000502F1" w:rsidRPr="00F40C65" w:rsidRDefault="000502F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 w:rsidRPr="00F40C65">
        <w:rPr>
          <w:rFonts w:ascii="Angsana New" w:hAnsi="Angsana New"/>
          <w:sz w:val="30"/>
          <w:szCs w:val="30"/>
        </w:rPr>
        <w:t>2566</w:t>
      </w:r>
      <w:r w:rsidRPr="00F40C65">
        <w:rPr>
          <w:rFonts w:ascii="Angsana New" w:hAnsi="Angsana New"/>
          <w:sz w:val="30"/>
          <w:szCs w:val="30"/>
          <w:cs/>
        </w:rPr>
        <w:t xml:space="preserve"> ประชุมเมื่อวันที่ </w:t>
      </w:r>
      <w:r w:rsidRPr="00F40C65">
        <w:rPr>
          <w:rFonts w:ascii="Angsana New" w:hAnsi="Angsana New"/>
          <w:sz w:val="30"/>
          <w:szCs w:val="30"/>
        </w:rPr>
        <w:t xml:space="preserve"> 28</w:t>
      </w:r>
      <w:r w:rsidRPr="00F40C65">
        <w:rPr>
          <w:rFonts w:ascii="Angsana New" w:hAnsi="Angsana New"/>
          <w:sz w:val="30"/>
          <w:szCs w:val="30"/>
          <w:cs/>
        </w:rPr>
        <w:t xml:space="preserve"> เมษายน </w:t>
      </w:r>
      <w:r w:rsidRPr="00F40C65">
        <w:rPr>
          <w:rFonts w:ascii="Angsana New" w:hAnsi="Angsana New"/>
          <w:sz w:val="30"/>
          <w:szCs w:val="30"/>
        </w:rPr>
        <w:t>2566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</w:t>
      </w:r>
      <w:r w:rsidRPr="00F40C65">
        <w:rPr>
          <w:rFonts w:ascii="Angsana New" w:hAnsi="Angsana New"/>
          <w:sz w:val="30"/>
          <w:szCs w:val="30"/>
        </w:rPr>
        <w:t>2565</w:t>
      </w:r>
      <w:r w:rsidRPr="00F40C65">
        <w:rPr>
          <w:rFonts w:ascii="Angsana New" w:hAnsi="Angsana New"/>
          <w:sz w:val="30"/>
          <w:szCs w:val="30"/>
          <w:cs/>
        </w:rPr>
        <w:t xml:space="preserve"> ให้แก่ผู้ถือหุ้นในอัตราหุ้นละ </w:t>
      </w:r>
      <w:r w:rsidRPr="00F40C65">
        <w:rPr>
          <w:rFonts w:ascii="Angsana New" w:hAnsi="Angsana New"/>
          <w:sz w:val="30"/>
          <w:szCs w:val="30"/>
        </w:rPr>
        <w:t>0.026</w:t>
      </w:r>
      <w:r w:rsidRPr="00F40C65">
        <w:rPr>
          <w:rFonts w:ascii="Angsana New" w:hAnsi="Angsana New"/>
          <w:sz w:val="30"/>
          <w:szCs w:val="30"/>
          <w:cs/>
        </w:rPr>
        <w:t xml:space="preserve"> บาท  รวมเป็นเงินทั้งสิ้น  </w:t>
      </w:r>
      <w:r w:rsidRPr="00F40C65">
        <w:rPr>
          <w:rFonts w:asciiTheme="majorBidi" w:hAnsiTheme="majorBidi" w:cstheme="majorBidi"/>
          <w:sz w:val="30"/>
          <w:szCs w:val="30"/>
        </w:rPr>
        <w:t>18.85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>ล้าน</w:t>
      </w:r>
      <w:r w:rsidRPr="00F40C65">
        <w:rPr>
          <w:rFonts w:ascii="Angsana New" w:hAnsi="Angsana New"/>
          <w:sz w:val="30"/>
          <w:szCs w:val="30"/>
          <w:cs/>
        </w:rPr>
        <w:t xml:space="preserve">บาท หรือคิดเป็นร้อยละ </w:t>
      </w:r>
      <w:r w:rsidRPr="00F40C65">
        <w:rPr>
          <w:rFonts w:ascii="Angsana New" w:hAnsi="Angsana New"/>
          <w:sz w:val="30"/>
          <w:szCs w:val="30"/>
        </w:rPr>
        <w:t>20.42</w:t>
      </w:r>
      <w:r w:rsidRPr="00F40C65">
        <w:rPr>
          <w:rFonts w:ascii="Angsana New" w:hAnsi="Angsana New"/>
          <w:sz w:val="30"/>
          <w:szCs w:val="30"/>
          <w:cs/>
        </w:rPr>
        <w:t xml:space="preserve"> ของกำไรสุทธิ โดยกำหนดจ่ายเงินปันผลในวันที่ </w:t>
      </w:r>
      <w:r w:rsidRPr="00F40C65">
        <w:rPr>
          <w:rFonts w:ascii="Angsana New" w:hAnsi="Angsana New"/>
          <w:sz w:val="30"/>
          <w:szCs w:val="30"/>
        </w:rPr>
        <w:t>19</w:t>
      </w:r>
      <w:r w:rsidRPr="00F40C65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40C65">
        <w:rPr>
          <w:rFonts w:ascii="Angsana New" w:hAnsi="Angsana New"/>
          <w:sz w:val="30"/>
          <w:szCs w:val="30"/>
        </w:rPr>
        <w:t>2566</w:t>
      </w:r>
      <w:r w:rsidRPr="00F40C65">
        <w:rPr>
          <w:rFonts w:ascii="Angsana New" w:hAnsi="Angsana New"/>
          <w:sz w:val="30"/>
          <w:szCs w:val="30"/>
          <w:cs/>
        </w:rPr>
        <w:t xml:space="preserve"> ให้แก่ผู้ถือหุ้นที่มีรายชื่อปรากฏในสมุดทะเบียนผู้ถือหุ้นของบริษัท ตามวันกำหนดรายชื่อผู้ถือหุ้น (</w:t>
      </w:r>
      <w:r w:rsidRPr="00F40C65">
        <w:rPr>
          <w:rFonts w:ascii="Angsana New" w:hAnsi="Angsana New"/>
          <w:sz w:val="30"/>
          <w:szCs w:val="30"/>
        </w:rPr>
        <w:t>Record Date</w:t>
      </w:r>
      <w:r w:rsidRPr="00F40C65">
        <w:rPr>
          <w:rFonts w:ascii="Angsana New" w:hAnsi="Angsana New"/>
          <w:sz w:val="30"/>
          <w:szCs w:val="30"/>
          <w:cs/>
        </w:rPr>
        <w:t xml:space="preserve">) วันที่ </w:t>
      </w:r>
      <w:r w:rsidRPr="00F40C65">
        <w:rPr>
          <w:rFonts w:ascii="Angsana New" w:hAnsi="Angsana New"/>
          <w:sz w:val="30"/>
          <w:szCs w:val="30"/>
        </w:rPr>
        <w:t>15</w:t>
      </w:r>
      <w:r w:rsidRPr="00F40C65">
        <w:rPr>
          <w:rFonts w:ascii="Angsana New" w:hAnsi="Angsana New"/>
          <w:sz w:val="30"/>
          <w:szCs w:val="30"/>
          <w:cs/>
        </w:rPr>
        <w:t xml:space="preserve"> มีนาคม </w:t>
      </w:r>
      <w:r w:rsidRPr="00F40C65">
        <w:rPr>
          <w:rFonts w:ascii="Angsana New" w:hAnsi="Angsana New"/>
          <w:sz w:val="30"/>
          <w:szCs w:val="30"/>
        </w:rPr>
        <w:t>2566</w:t>
      </w:r>
      <w:r w:rsidRPr="00F40C65">
        <w:rPr>
          <w:rFonts w:ascii="Angsana New" w:hAnsi="Angsana New"/>
          <w:sz w:val="30"/>
          <w:szCs w:val="30"/>
          <w:cs/>
        </w:rPr>
        <w:t xml:space="preserve">  </w:t>
      </w:r>
    </w:p>
    <w:p w14:paraId="31C057E8" w14:textId="402D0B6B" w:rsidR="009B1B7C" w:rsidRPr="00F40C65" w:rsidRDefault="009B1B7C" w:rsidP="009B1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0C65">
        <w:rPr>
          <w:rFonts w:ascii="Angsana New" w:hAnsi="Angsana New"/>
          <w:b/>
          <w:bCs/>
          <w:sz w:val="30"/>
          <w:szCs w:val="30"/>
        </w:rPr>
        <w:t xml:space="preserve">34     </w:t>
      </w:r>
      <w:r w:rsidRPr="00F40C65">
        <w:rPr>
          <w:rFonts w:ascii="Angsana New" w:hAnsi="Angsana New"/>
          <w:sz w:val="32"/>
          <w:szCs w:val="32"/>
          <w:cs/>
        </w:rPr>
        <w:t>สิทธิและหน้าที่ในการได้รับการส่งเสริมการลงทุน</w:t>
      </w:r>
    </w:p>
    <w:p w14:paraId="1964FB8B" w14:textId="518B9184" w:rsidR="0093583E" w:rsidRPr="00F40C65" w:rsidRDefault="0093583E" w:rsidP="00935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9B1B7C" w:rsidRPr="00F40C65">
        <w:rPr>
          <w:rFonts w:ascii="Angsana New" w:eastAsia="SimSun" w:hAnsi="Angsana New"/>
          <w:sz w:val="30"/>
          <w:szCs w:val="30"/>
          <w:cs/>
          <w:lang w:val="en-GB"/>
        </w:rPr>
        <w:t>คณะกรรมการส่งเสริมการลงทุนอนุมัติให้บริษัท</w:t>
      </w: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ย่อยแห่งหนึ่ง</w:t>
      </w:r>
      <w:r w:rsidR="009B1B7C" w:rsidRPr="00F40C65">
        <w:rPr>
          <w:rFonts w:ascii="Angsana New" w:eastAsia="SimSun" w:hAnsi="Angsana New"/>
          <w:sz w:val="30"/>
          <w:szCs w:val="30"/>
          <w:cs/>
          <w:lang w:val="en-GB"/>
        </w:rPr>
        <w:t>ได้รับสิทธิประโยชน์หลายประการในฐานะผู้ได้รับกา</w:t>
      </w: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ร</w:t>
      </w:r>
      <w:r w:rsidR="009B1B7C" w:rsidRPr="00F40C65">
        <w:rPr>
          <w:rFonts w:ascii="Angsana New" w:eastAsia="SimSun" w:hAnsi="Angsana New"/>
          <w:sz w:val="30"/>
          <w:szCs w:val="30"/>
          <w:cs/>
          <w:lang w:val="en-GB"/>
        </w:rPr>
        <w:t xml:space="preserve">ส่งเสริมการลงทุนตามพระราชบัญญัติส่งเสริมการลงทุน  พ.ศ. </w:t>
      </w:r>
      <w:r w:rsidR="009B1B7C" w:rsidRPr="00F40C65">
        <w:rPr>
          <w:rFonts w:ascii="Angsana New" w:eastAsia="SimSun" w:hAnsi="Angsana New"/>
          <w:sz w:val="30"/>
          <w:szCs w:val="30"/>
          <w:lang w:val="en-GB"/>
        </w:rPr>
        <w:t>2520</w:t>
      </w:r>
      <w:r w:rsidR="009B1B7C" w:rsidRPr="00F40C65">
        <w:rPr>
          <w:rFonts w:ascii="Angsana New" w:eastAsia="SimSun" w:hAnsi="Angsana New"/>
          <w:sz w:val="30"/>
          <w:szCs w:val="30"/>
          <w:cs/>
          <w:lang w:val="en-GB"/>
        </w:rPr>
        <w:t xml:space="preserve">  </w:t>
      </w:r>
      <w:r w:rsidR="009B1B7C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เพื่อ</w:t>
      </w: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แสดงว่าเป็นผู้ได้รับการส่งเสริมการลงทุนในกิจการ ผลิตลวดเหล็กกล้าสำหรับคอนกรีตอัดแรง และลวดเหล็กกล้าตีเกลียวคอนกรีตอัดแรง </w:t>
      </w:r>
      <w:r w:rsidR="009B1B7C" w:rsidRPr="00F40C65">
        <w:rPr>
          <w:rFonts w:ascii="Angsana New" w:eastAsia="SimSun" w:hAnsi="Angsana New"/>
          <w:sz w:val="30"/>
          <w:szCs w:val="30"/>
          <w:cs/>
          <w:lang w:val="en-GB"/>
        </w:rPr>
        <w:t>ซึ่งพอสรุปสาระสำคัญได้ดังนี้</w:t>
      </w:r>
    </w:p>
    <w:p w14:paraId="125919C8" w14:textId="77777777" w:rsidR="009B1B7C" w:rsidRPr="00F40C65" w:rsidRDefault="009B1B7C" w:rsidP="009B1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lang w:val="en-GB"/>
        </w:rPr>
        <w:tab/>
        <w:t xml:space="preserve">-  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ได้รับการยกเว้นอากรขาเข้าสำหรับเครื่องจักรตามที่คณะกรรมการพิจารณาอนุมัติ</w:t>
      </w:r>
    </w:p>
    <w:p w14:paraId="0957482B" w14:textId="13F0D0E4" w:rsidR="0093583E" w:rsidRPr="00F40C65" w:rsidRDefault="0093583E" w:rsidP="009B1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          </w:t>
      </w:r>
      <w:r w:rsidRPr="00F40C65">
        <w:rPr>
          <w:rFonts w:ascii="Angsana New" w:eastAsia="SimSun" w:hAnsi="Angsana New"/>
          <w:sz w:val="30"/>
          <w:szCs w:val="30"/>
          <w:lang w:val="en-GB"/>
        </w:rPr>
        <w:t>-</w:t>
      </w: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ได้รับการยกเว้น</w:t>
      </w: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ภาษีเงินได้นิติบุคคลสำหรับกำไรสุทธิ ที่ได้จากการประกอบกิจการที่ได้รับการส่งเสริมรวมกันไม่เกิน  ร้อยละ  100 ของเงินลงทุน โดยไม่รวมค่าที่ดินและทุนหมุนเวียนมีกำหนดเวลา 8 ปี นับแต่วันที่เริ่มมีรายได้จากการประกอบกิจการนั้น </w:t>
      </w:r>
    </w:p>
    <w:p w14:paraId="7F3EBC42" w14:textId="77777777" w:rsidR="009B1B7C" w:rsidRPr="00F40C65" w:rsidRDefault="009B1B7C" w:rsidP="009B1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lang w:val="en-GB"/>
        </w:rPr>
        <w:tab/>
        <w:t xml:space="preserve">-  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ได้รับการยกเว้นอากรขาเข้าสำหรับวัตถุดิบและวัสดุที่จำเป็นต้องนำเข้ามาจากต่างประเทศเพื่อใช้ในการผลิต</w:t>
      </w:r>
    </w:p>
    <w:p w14:paraId="24C92F6E" w14:textId="2B8250D2" w:rsidR="009B1B7C" w:rsidRPr="00F40C65" w:rsidRDefault="0093583E" w:rsidP="009B1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              </w:t>
      </w:r>
      <w:r w:rsidR="009B1B7C" w:rsidRPr="00F40C65">
        <w:rPr>
          <w:rFonts w:ascii="Angsana New" w:eastAsia="SimSun" w:hAnsi="Angsana New"/>
          <w:sz w:val="30"/>
          <w:szCs w:val="30"/>
          <w:cs/>
          <w:lang w:val="en-GB"/>
        </w:rPr>
        <w:t>เพื่อการส่งออกเป็นระยะเวลาหนึ่งปีนับแต่วันที่นำเข้าครั้งแรก</w:t>
      </w:r>
      <w:r w:rsidR="009B1B7C" w:rsidRPr="00F40C65">
        <w:rPr>
          <w:rFonts w:ascii="Angsana New" w:eastAsia="SimSun" w:hAnsi="Angsana New"/>
          <w:sz w:val="30"/>
          <w:szCs w:val="30"/>
          <w:cs/>
          <w:lang w:val="en-GB"/>
        </w:rPr>
        <w:tab/>
      </w:r>
    </w:p>
    <w:p w14:paraId="552D67C0" w14:textId="77777777" w:rsidR="009B1B7C" w:rsidRPr="00F40C65" w:rsidRDefault="009B1B7C" w:rsidP="009B1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lang w:val="en-GB"/>
        </w:rPr>
        <w:tab/>
        <w:t xml:space="preserve">-  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หนึ่งปี</w:t>
      </w:r>
    </w:p>
    <w:p w14:paraId="49F213F4" w14:textId="05A691B9" w:rsidR="009B1B7C" w:rsidRPr="00F40C65" w:rsidRDefault="0093583E" w:rsidP="009B1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              </w:t>
      </w:r>
      <w:r w:rsidR="009B1B7C" w:rsidRPr="00F40C65">
        <w:rPr>
          <w:rFonts w:ascii="Angsana New" w:eastAsia="SimSun" w:hAnsi="Angsana New"/>
          <w:sz w:val="30"/>
          <w:szCs w:val="30"/>
          <w:cs/>
          <w:lang w:val="en-GB"/>
        </w:rPr>
        <w:t>นับแต่วันที่นำเข้าครั้งแรก</w:t>
      </w:r>
      <w:r w:rsidR="009B1B7C" w:rsidRPr="00F40C65">
        <w:rPr>
          <w:rFonts w:ascii="Angsana New" w:eastAsia="SimSun" w:hAnsi="Angsana New"/>
          <w:sz w:val="30"/>
          <w:szCs w:val="30"/>
          <w:cs/>
          <w:lang w:val="en-GB"/>
        </w:rPr>
        <w:tab/>
      </w:r>
    </w:p>
    <w:p w14:paraId="03428C45" w14:textId="498C675A" w:rsidR="009B1B7C" w:rsidRPr="00F40C65" w:rsidRDefault="009B1B7C" w:rsidP="00CD6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lang w:val="en-GB"/>
        </w:rPr>
        <w:tab/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บริษัทฯ จึงต้องปฏิบัติตามเงื่อนไขต่างๆ ที่กำหนดไว้ในบัตรส่งเสริมการลงทุน</w:t>
      </w:r>
    </w:p>
    <w:p w14:paraId="4FFB7E13" w14:textId="77777777" w:rsidR="00CD651E" w:rsidRPr="00F40C65" w:rsidRDefault="00CD651E" w:rsidP="00CD6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eastAsia="SimSun" w:hAnsi="Angsana New"/>
          <w:sz w:val="30"/>
          <w:szCs w:val="30"/>
          <w:lang w:val="en-GB"/>
        </w:rPr>
      </w:pPr>
    </w:p>
    <w:p w14:paraId="581A4579" w14:textId="41292726" w:rsidR="00C51A65" w:rsidRPr="00F40C65" w:rsidRDefault="007041D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3</w:t>
      </w:r>
      <w:r w:rsidR="00CD651E" w:rsidRPr="00F40C65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Pr="00F40C65">
        <w:rPr>
          <w:rFonts w:ascii="Angsana New" w:hAnsi="Angsana New"/>
          <w:b/>
          <w:bCs/>
          <w:sz w:val="30"/>
          <w:szCs w:val="30"/>
        </w:rPr>
        <w:t xml:space="preserve">        </w:t>
      </w:r>
      <w:r w:rsidR="00C51A65" w:rsidRPr="00F40C6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2E81FFB" w14:textId="563FA25F" w:rsidR="00730FA9" w:rsidRPr="00F40C65" w:rsidRDefault="00730FA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 xml:space="preserve"> </w:t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="002A39CB" w:rsidRPr="00F40C65">
        <w:rPr>
          <w:rFonts w:ascii="Angsana New" w:hAnsi="Angsana New"/>
          <w:b/>
          <w:bCs/>
          <w:sz w:val="30"/>
          <w:szCs w:val="30"/>
        </w:rPr>
        <w:t>3</w:t>
      </w:r>
      <w:r w:rsidR="00CD651E" w:rsidRPr="00F40C65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Pr="00F40C65">
        <w:rPr>
          <w:rFonts w:ascii="Angsana New" w:hAnsi="Angsana New"/>
          <w:b/>
          <w:bCs/>
          <w:sz w:val="30"/>
          <w:szCs w:val="30"/>
        </w:rPr>
        <w:t xml:space="preserve">.1 </w:t>
      </w:r>
      <w:r w:rsidRPr="00F40C65">
        <w:rPr>
          <w:rFonts w:ascii="Angsana New" w:hAnsi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1E1F9EAD" w14:textId="77777777" w:rsidR="00730FA9" w:rsidRPr="00F40C65" w:rsidRDefault="00730FA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hAnsi="Angsana New"/>
          <w:b/>
          <w:bCs/>
          <w:sz w:val="30"/>
          <w:szCs w:val="30"/>
          <w:cs/>
        </w:rPr>
        <w:tab/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เครื่องมือทางการเงินที่สำคัญของ</w:t>
      </w:r>
      <w:r w:rsidR="008205D2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 xml:space="preserve">บริษัทประกอบด้วย เงินสดและรายการเทียบเท่าเงินสด ลูกหนี้การค้าและลูกหนี้อื่น สินทรัพย์ทางการเงินอื่น เจ้าหนี้การค้าและเจ้าหนี้อื่น เงินกู้ยืมระยะยาว และหนี้สินตามสัญญาเช่า </w:t>
      </w:r>
      <w:r w:rsidR="008205D2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E17190F" w14:textId="77777777" w:rsidR="00730FA9" w:rsidRPr="00F40C65" w:rsidRDefault="00730FA9" w:rsidP="00FE35D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  <w:cs/>
        </w:rPr>
        <w:t>ความเสี่ยงด้านเครดิต</w:t>
      </w:r>
    </w:p>
    <w:p w14:paraId="17292680" w14:textId="77777777" w:rsidR="00730FA9" w:rsidRPr="00F40C65" w:rsidRDefault="008205D2" w:rsidP="00FE35D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z w:val="30"/>
          <w:szCs w:val="30"/>
          <w:cs/>
        </w:rPr>
        <w:t>บริษัทมีความเสี่ยงด้านเครดิตที่เกี่ยวเนื่องกับลูกหนี้การค้าและลูกหนี้อื่น เงินฝากกับธนาคาร และเครื่องมือทางการเงินอื่น ๆ โดย</w:t>
      </w:r>
      <w:r w:rsidR="001E13D0" w:rsidRPr="00F40C65">
        <w:rPr>
          <w:rFonts w:ascii="Angsana New" w:hAnsi="Angsana New"/>
          <w:sz w:val="30"/>
          <w:szCs w:val="30"/>
          <w:cs/>
        </w:rPr>
        <w:t>จำนวนเงินสูงสุดที่</w:t>
      </w: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z w:val="30"/>
          <w:szCs w:val="30"/>
          <w:cs/>
        </w:rPr>
        <w:t>บริษัทอาจต้องสูญเสียจากการให้สินเชื่อคือมูลค่า ตามบัญชีที่แสดงอยู่ในงบแสดงฐานะการเงิน ยกเว้นตราสารอนุพันธ์</w:t>
      </w:r>
    </w:p>
    <w:p w14:paraId="20B6AC02" w14:textId="77777777" w:rsidR="00730FA9" w:rsidRPr="00F40C65" w:rsidRDefault="00730FA9" w:rsidP="00FE35D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1AF18259" w14:textId="77777777" w:rsidR="00730FA9" w:rsidRPr="00F40C65" w:rsidRDefault="008205D2" w:rsidP="00FE35D4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z w:val="30"/>
          <w:szCs w:val="30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</w:t>
      </w:r>
      <w:r w:rsidR="00154FA7" w:rsidRPr="00F40C65">
        <w:rPr>
          <w:rFonts w:ascii="Angsana New" w:hAnsi="Angsana New"/>
          <w:sz w:val="30"/>
          <w:szCs w:val="30"/>
          <w:cs/>
        </w:rPr>
        <w:t>ินที่มีสาระสำคัญ นอกจากนี้</w:t>
      </w: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z w:val="30"/>
          <w:szCs w:val="30"/>
          <w:cs/>
        </w:rPr>
        <w:t>บริษัทมีการติดตามยอดคงค้างของลูกหนี้การค้าอย่างสม่ำเสมอ และจัดส่งสินค้าให้กับลูกค้ารายใหญ่จะมีการประกันสินเชื่อจากธนาคาร อีกทั้ง การให้สินเชื่อของ</w:t>
      </w: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z w:val="30"/>
          <w:szCs w:val="30"/>
          <w:cs/>
        </w:rPr>
        <w:t>บริษัทไม่มีการกระจุกตัวเนื่องจาก</w:t>
      </w: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z w:val="30"/>
          <w:szCs w:val="30"/>
          <w:cs/>
        </w:rPr>
        <w:t>บริษัทมีฐานลูกค้าที่หลากหลายและมีจำนวนมากราย</w:t>
      </w:r>
    </w:p>
    <w:p w14:paraId="3E225DF5" w14:textId="77777777" w:rsidR="00730FA9" w:rsidRPr="00F40C65" w:rsidRDefault="008205D2" w:rsidP="00FE35D4">
      <w:pPr>
        <w:ind w:left="540"/>
        <w:jc w:val="thaiDistribute"/>
        <w:rPr>
          <w:rFonts w:ascii="Angsana New" w:eastAsia="Arial" w:hAnsi="Angsana New"/>
          <w:spacing w:val="2"/>
          <w:sz w:val="30"/>
          <w:szCs w:val="30"/>
        </w:rPr>
      </w:pPr>
      <w:r w:rsidRPr="00F40C65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pacing w:val="2"/>
          <w:sz w:val="30"/>
          <w:szCs w:val="30"/>
          <w:cs/>
        </w:rPr>
        <w:t xml:space="preserve">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ๆ </w:t>
      </w:r>
      <w:r w:rsidR="00730FA9" w:rsidRPr="00F40C65">
        <w:rPr>
          <w:rFonts w:ascii="Angsana New" w:eastAsia="Arial" w:hAnsi="Angsana New"/>
          <w:spacing w:val="2"/>
          <w:sz w:val="30"/>
          <w:szCs w:val="30"/>
          <w:cs/>
        </w:rPr>
        <w:t>การคำนวณผลขาดทุนจาก</w:t>
      </w:r>
      <w:r w:rsidR="00730FA9" w:rsidRPr="00F40C65">
        <w:rPr>
          <w:rFonts w:ascii="Angsana New" w:hAnsi="Angsana New"/>
          <w:spacing w:val="2"/>
          <w:sz w:val="30"/>
          <w:szCs w:val="30"/>
          <w:cs/>
        </w:rPr>
        <w:t>การด้อยค่าด้านเครดิตที่คาดว่าจะเกิดขึ้น</w:t>
      </w:r>
      <w:r w:rsidR="00730FA9" w:rsidRPr="00F40C65">
        <w:rPr>
          <w:rFonts w:ascii="Angsana New" w:eastAsia="Arial" w:hAnsi="Angsana New"/>
          <w:spacing w:val="2"/>
          <w:sz w:val="30"/>
          <w:szCs w:val="30"/>
          <w:cs/>
        </w:rPr>
        <w:t>คำนึงถึง</w:t>
      </w:r>
      <w:r w:rsidR="00730FA9" w:rsidRPr="00F40C65">
        <w:rPr>
          <w:rFonts w:ascii="Angsana New" w:hAnsi="Angsana New"/>
          <w:spacing w:val="2"/>
          <w:sz w:val="30"/>
          <w:szCs w:val="30"/>
          <w:cs/>
        </w:rPr>
        <w:t xml:space="preserve"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 w:rsidRPr="00F40C65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pacing w:val="2"/>
          <w:sz w:val="30"/>
          <w:szCs w:val="30"/>
          <w:cs/>
        </w:rPr>
        <w:t>บริษัทจะตัดจำหน่ายลูกหนี้การค้าและลูกหนี้อื่นออกจากบัญชีตา</w:t>
      </w:r>
      <w:r w:rsidR="001E13D0" w:rsidRPr="00F40C65">
        <w:rPr>
          <w:rFonts w:ascii="Angsana New" w:hAnsi="Angsana New"/>
          <w:spacing w:val="2"/>
          <w:sz w:val="30"/>
          <w:szCs w:val="30"/>
          <w:cs/>
        </w:rPr>
        <w:t>มนโยบายของ</w:t>
      </w:r>
      <w:r w:rsidRPr="00F40C65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pacing w:val="2"/>
          <w:sz w:val="30"/>
          <w:szCs w:val="30"/>
          <w:cs/>
        </w:rPr>
        <w:t>บริษัทโดยพิจารณาตามความเหมาะสม</w:t>
      </w:r>
    </w:p>
    <w:p w14:paraId="477B60BC" w14:textId="77777777" w:rsidR="008E37E1" w:rsidRPr="00F40C65" w:rsidRDefault="008E37E1" w:rsidP="00FE35D4">
      <w:pPr>
        <w:ind w:left="540"/>
        <w:jc w:val="thaiDistribute"/>
        <w:rPr>
          <w:rFonts w:ascii="Angsana New" w:eastAsia="Arial" w:hAnsi="Angsana New"/>
          <w:spacing w:val="2"/>
          <w:sz w:val="10"/>
          <w:szCs w:val="10"/>
        </w:rPr>
      </w:pPr>
    </w:p>
    <w:p w14:paraId="45E87046" w14:textId="77777777" w:rsidR="00644188" w:rsidRPr="00F40C65" w:rsidRDefault="00644188" w:rsidP="00F10F68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33AF93E" w14:textId="3E2FAC0E" w:rsidR="000B7B6F" w:rsidRPr="00F40C65" w:rsidRDefault="000B7B6F" w:rsidP="00FE35D4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  <w:cs/>
        </w:rPr>
        <w:t>ความเสี่ยงด้านตลาด</w:t>
      </w:r>
    </w:p>
    <w:p w14:paraId="68789D68" w14:textId="77777777" w:rsidR="000B7B6F" w:rsidRPr="00F40C65" w:rsidRDefault="000B7B6F" w:rsidP="00FE35D4">
      <w:pPr>
        <w:tabs>
          <w:tab w:val="left" w:pos="1440"/>
          <w:tab w:val="left" w:pos="2880"/>
          <w:tab w:val="left" w:pos="9781"/>
        </w:tabs>
        <w:ind w:left="567"/>
        <w:jc w:val="thaiDistribute"/>
        <w:rPr>
          <w:rFonts w:ascii="Angsana New" w:eastAsia="SimSun" w:hAnsi="Angsana New"/>
          <w:b/>
          <w:bCs/>
          <w:i/>
          <w:iCs/>
          <w:sz w:val="30"/>
          <w:szCs w:val="30"/>
          <w:lang w:val="en-GB"/>
        </w:rPr>
      </w:pPr>
      <w:r w:rsidRPr="00F40C65">
        <w:rPr>
          <w:rFonts w:ascii="Angsana New" w:eastAsia="SimSun" w:hAnsi="Angsana New"/>
          <w:b/>
          <w:bCs/>
          <w:i/>
          <w:iCs/>
          <w:sz w:val="30"/>
          <w:szCs w:val="30"/>
          <w:cs/>
          <w:lang w:val="en-GB"/>
        </w:rPr>
        <w:t>ความเสี่ยงจากอัตราดอกเบี้ย</w:t>
      </w:r>
    </w:p>
    <w:p w14:paraId="763B8F78" w14:textId="77777777" w:rsidR="000B7B6F" w:rsidRPr="00F40C65" w:rsidRDefault="000B7B6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lang w:val="en-GB"/>
        </w:rPr>
        <w:tab/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8205D2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บริษัทมีความเสี่ยงเกี่ยวกับอัตราดอกเบี้ยอันเกี่ยวเนื่องกับเงินฝากธนาคาร สินทรัพย์ทางการเงินอื่น เงินกู้ยืมระยะยาว และหนี้สินตามสัญญาเช่า สินทรัพย์ทางการเงินและหนี้สินทางการเงินของ</w:t>
      </w:r>
      <w:r w:rsidR="008205D2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บริษัทส่วนใหญ่มี</w:t>
      </w:r>
      <w:r w:rsidRPr="00F40C65">
        <w:rPr>
          <w:rFonts w:ascii="Angsana New" w:hAnsi="Angsana New"/>
          <w:sz w:val="30"/>
          <w:szCs w:val="30"/>
          <w:cs/>
        </w:rPr>
        <w:t>อัตราดอกเบี้ยที่ปรับขึ้นลงตามอัตราตลาด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หรืออัตราดอกเบี้ยคงที่ที่ใกล้เคียงกับอัตราตลาด</w:t>
      </w:r>
    </w:p>
    <w:p w14:paraId="65FBF5FD" w14:textId="77777777" w:rsidR="00007B87" w:rsidRPr="00F40C65" w:rsidRDefault="00007B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sz w:val="10"/>
          <w:szCs w:val="10"/>
          <w:lang w:val="en-GB"/>
        </w:rPr>
      </w:pPr>
    </w:p>
    <w:p w14:paraId="0E18CD72" w14:textId="1DC1B8C1" w:rsidR="000B7B6F" w:rsidRPr="00F40C65" w:rsidRDefault="000B7B6F" w:rsidP="00FE35D4">
      <w:pPr>
        <w:spacing w:before="120" w:after="12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40C65">
        <w:rPr>
          <w:rFonts w:ascii="Angsana New" w:hAnsi="Angsana New"/>
          <w:sz w:val="30"/>
          <w:szCs w:val="30"/>
        </w:rPr>
        <w:t>31</w:t>
      </w:r>
      <w:r w:rsidRPr="00F40C6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40C65">
        <w:rPr>
          <w:rFonts w:ascii="Angsana New" w:hAnsi="Angsana New"/>
          <w:sz w:val="30"/>
          <w:szCs w:val="30"/>
        </w:rPr>
        <w:t>256</w:t>
      </w:r>
      <w:r w:rsidR="00BE3B9F" w:rsidRPr="00F40C65">
        <w:rPr>
          <w:rFonts w:ascii="Angsana New" w:hAnsi="Angsana New"/>
          <w:sz w:val="30"/>
          <w:szCs w:val="30"/>
        </w:rPr>
        <w:t>7</w:t>
      </w:r>
      <w:r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สินทรัพย์ทางการเงินและหนี้สินทางการเงินที่สำคัญ 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9699ED6" w14:textId="77777777" w:rsidR="007C1044" w:rsidRPr="00F40C65" w:rsidRDefault="007C1044" w:rsidP="00FE35D4">
      <w:pPr>
        <w:spacing w:before="120" w:after="12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10435" w:type="dxa"/>
        <w:tblLayout w:type="fixed"/>
        <w:tblLook w:val="04A0" w:firstRow="1" w:lastRow="0" w:firstColumn="1" w:lastColumn="0" w:noHBand="0" w:noVBand="1"/>
      </w:tblPr>
      <w:tblGrid>
        <w:gridCol w:w="2943"/>
        <w:gridCol w:w="900"/>
        <w:gridCol w:w="360"/>
        <w:gridCol w:w="810"/>
        <w:gridCol w:w="236"/>
        <w:gridCol w:w="124"/>
        <w:gridCol w:w="1046"/>
        <w:gridCol w:w="236"/>
        <w:gridCol w:w="1260"/>
        <w:gridCol w:w="1170"/>
        <w:gridCol w:w="1350"/>
      </w:tblGrid>
      <w:tr w:rsidR="00FE35D4" w:rsidRPr="00F40C65" w14:paraId="639D6BE6" w14:textId="77777777" w:rsidTr="00DD366C">
        <w:tc>
          <w:tcPr>
            <w:tcW w:w="2943" w:type="dxa"/>
          </w:tcPr>
          <w:p w14:paraId="688E3C6B" w14:textId="77777777" w:rsidR="00DD366C" w:rsidRPr="00F40C65" w:rsidRDefault="00DD366C" w:rsidP="00FE35D4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3B0C2F1" w14:textId="77777777" w:rsidR="00DD366C" w:rsidRPr="00F40C65" w:rsidRDefault="00DD366C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1F336AE0" w14:textId="77777777" w:rsidR="00DD366C" w:rsidRPr="00F40C65" w:rsidRDefault="00DD366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5"/>
          </w:tcPr>
          <w:p w14:paraId="1297C641" w14:textId="77777777" w:rsidR="00DD366C" w:rsidRPr="00F40C65" w:rsidRDefault="00DD366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35D4" w:rsidRPr="00F40C65" w14:paraId="7CD2924C" w14:textId="77777777" w:rsidTr="00DD366C">
        <w:tc>
          <w:tcPr>
            <w:tcW w:w="2943" w:type="dxa"/>
          </w:tcPr>
          <w:p w14:paraId="294150EA" w14:textId="77777777" w:rsidR="00DD366C" w:rsidRPr="00F40C65" w:rsidRDefault="00DD366C" w:rsidP="00FE35D4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9C9EC3C" w14:textId="77777777" w:rsidR="00DD366C" w:rsidRPr="00F40C65" w:rsidRDefault="00DD366C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6278A1B8" w14:textId="77777777" w:rsidR="00DD366C" w:rsidRPr="00F40C65" w:rsidRDefault="00DD366C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2" w:type="dxa"/>
            <w:gridSpan w:val="5"/>
            <w:hideMark/>
          </w:tcPr>
          <w:p w14:paraId="48E10D93" w14:textId="77777777" w:rsidR="00DD366C" w:rsidRPr="00F40C65" w:rsidRDefault="00DD366C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0C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0C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35D4" w:rsidRPr="00F40C65" w14:paraId="2F6C5423" w14:textId="77777777" w:rsidTr="00DD366C">
        <w:tc>
          <w:tcPr>
            <w:tcW w:w="2943" w:type="dxa"/>
          </w:tcPr>
          <w:p w14:paraId="35435BE8" w14:textId="77777777" w:rsidR="00DD366C" w:rsidRPr="00F40C65" w:rsidRDefault="00DD366C" w:rsidP="00FE35D4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4299524" w14:textId="77777777" w:rsidR="00DD366C" w:rsidRPr="00F40C65" w:rsidRDefault="00DD366C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3"/>
          </w:tcPr>
          <w:p w14:paraId="7A4B7951" w14:textId="77777777" w:rsidR="00DD366C" w:rsidRPr="00F40C65" w:rsidRDefault="00DD366C" w:rsidP="00FE35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5"/>
            <w:hideMark/>
          </w:tcPr>
          <w:p w14:paraId="3C7A005A" w14:textId="77777777" w:rsidR="00DD366C" w:rsidRPr="00F40C65" w:rsidRDefault="00DD366C" w:rsidP="00FE35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28"/>
                <w:szCs w:val="28"/>
              </w:rPr>
              <w:t>256</w:t>
            </w:r>
            <w:r w:rsidR="000502F1" w:rsidRPr="00F40C6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E35D4" w:rsidRPr="00F40C65" w14:paraId="2BF946F3" w14:textId="77777777" w:rsidTr="00DD366C">
        <w:trPr>
          <w:trHeight w:val="181"/>
        </w:trPr>
        <w:tc>
          <w:tcPr>
            <w:tcW w:w="2943" w:type="dxa"/>
            <w:hideMark/>
          </w:tcPr>
          <w:p w14:paraId="69E49B94" w14:textId="77777777" w:rsidR="00DD366C" w:rsidRPr="00F40C65" w:rsidRDefault="00DD366C" w:rsidP="00FE35D4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14:paraId="023166F1" w14:textId="77777777" w:rsidR="00DD366C" w:rsidRPr="00F40C65" w:rsidRDefault="00DD366C" w:rsidP="00FE35D4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C46EDCA" w14:textId="77777777" w:rsidR="00DD366C" w:rsidRPr="00F40C65" w:rsidRDefault="00DD366C" w:rsidP="00FE35D4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14:paraId="081D27BE" w14:textId="77777777" w:rsidR="00DD366C" w:rsidRPr="00F40C65" w:rsidRDefault="00DD366C" w:rsidP="00FE35D4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  <w:p w14:paraId="618A67D5" w14:textId="77777777" w:rsidR="00DD366C" w:rsidRPr="00F40C65" w:rsidRDefault="00DD366C" w:rsidP="00FE35D4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15BE3EFB" w14:textId="77777777" w:rsidR="00DD366C" w:rsidRPr="00F40C65" w:rsidRDefault="00DD366C" w:rsidP="00FE35D4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</w:t>
            </w:r>
            <w:r w:rsidRPr="00F40C65">
              <w:rPr>
                <w:rFonts w:ascii="Angsana New" w:hAnsi="Angsana New" w:hint="cs"/>
                <w:sz w:val="28"/>
                <w:szCs w:val="28"/>
                <w:cs/>
              </w:rPr>
              <w:br/>
              <w:t>ตามราคาตลาด</w:t>
            </w:r>
          </w:p>
        </w:tc>
        <w:tc>
          <w:tcPr>
            <w:tcW w:w="236" w:type="dxa"/>
          </w:tcPr>
          <w:p w14:paraId="3E82EC8A" w14:textId="77777777" w:rsidR="00DD366C" w:rsidRPr="00F40C65" w:rsidRDefault="00DD366C" w:rsidP="00FE35D4">
            <w:pPr>
              <w:spacing w:line="340" w:lineRule="exact"/>
              <w:ind w:left="-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hideMark/>
          </w:tcPr>
          <w:p w14:paraId="3FB93D4E" w14:textId="77777777" w:rsidR="00DD366C" w:rsidRPr="00F40C65" w:rsidRDefault="00DD366C" w:rsidP="00FE35D4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14:paraId="4071A4A4" w14:textId="77777777" w:rsidR="00DD366C" w:rsidRPr="00F40C65" w:rsidRDefault="00DD366C" w:rsidP="00FE35D4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62C5F01B" w14:textId="77777777" w:rsidR="00DD366C" w:rsidRPr="00F40C65" w:rsidRDefault="00DD366C" w:rsidP="00FE35D4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14:paraId="5E99356A" w14:textId="77777777" w:rsidR="00DD366C" w:rsidRPr="00F40C65" w:rsidRDefault="00DD366C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  <w:p w14:paraId="36A31C25" w14:textId="77777777" w:rsidR="00DD366C" w:rsidRPr="00F40C65" w:rsidRDefault="00DD366C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7B7BDA" w14:textId="77777777" w:rsidR="00DD366C" w:rsidRPr="00F40C65" w:rsidRDefault="00DD366C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E4B2DD0" w14:textId="77777777" w:rsidR="00DD366C" w:rsidRPr="00F40C65" w:rsidRDefault="00DD366C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052979AE" w14:textId="77777777" w:rsidR="00DD366C" w:rsidRPr="00F40C65" w:rsidRDefault="00DD366C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32DB804" w14:textId="77777777" w:rsidR="00DD366C" w:rsidRPr="00F40C65" w:rsidRDefault="00DD366C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40C65" w14:paraId="7B8D8371" w14:textId="77777777" w:rsidTr="00DD366C">
        <w:tc>
          <w:tcPr>
            <w:tcW w:w="2943" w:type="dxa"/>
            <w:hideMark/>
          </w:tcPr>
          <w:p w14:paraId="1523956C" w14:textId="77777777" w:rsidR="00DD366C" w:rsidRPr="00F40C65" w:rsidRDefault="00DD366C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1280C1B" w14:textId="77777777" w:rsidR="00DD366C" w:rsidRPr="00F40C65" w:rsidRDefault="00DD366C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865204E" w14:textId="77777777" w:rsidR="00DD366C" w:rsidRPr="00F40C65" w:rsidRDefault="00DD366C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952886" w14:textId="77777777" w:rsidR="00DD366C" w:rsidRPr="00F40C65" w:rsidRDefault="00DD366C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74094DD" w14:textId="77777777" w:rsidR="00DD366C" w:rsidRPr="00F40C65" w:rsidRDefault="00DD366C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9BC99E" w14:textId="77777777" w:rsidR="00DD366C" w:rsidRPr="00F40C65" w:rsidRDefault="00DD366C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925219" w14:textId="77777777" w:rsidR="00DD366C" w:rsidRPr="00F40C65" w:rsidRDefault="00DD366C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643631" w14:textId="77777777" w:rsidR="00DD366C" w:rsidRPr="00F40C65" w:rsidRDefault="00DD366C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7FB69D" w14:textId="77777777" w:rsidR="00DD366C" w:rsidRPr="00F40C65" w:rsidRDefault="00DD366C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40C65" w14:paraId="770A26B2" w14:textId="77777777" w:rsidTr="00812557">
        <w:trPr>
          <w:trHeight w:val="68"/>
        </w:trPr>
        <w:tc>
          <w:tcPr>
            <w:tcW w:w="2943" w:type="dxa"/>
            <w:hideMark/>
          </w:tcPr>
          <w:p w14:paraId="7EF88128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hideMark/>
          </w:tcPr>
          <w:p w14:paraId="1E7FC628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shd w:val="clear" w:color="auto" w:fill="auto"/>
            <w:hideMark/>
          </w:tcPr>
          <w:p w14:paraId="26E1B24B" w14:textId="2B348F66" w:rsidR="007A5619" w:rsidRPr="00F40C65" w:rsidRDefault="00D43116" w:rsidP="00FE35D4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36,843</w:t>
            </w:r>
          </w:p>
        </w:tc>
        <w:tc>
          <w:tcPr>
            <w:tcW w:w="236" w:type="dxa"/>
            <w:shd w:val="clear" w:color="auto" w:fill="auto"/>
          </w:tcPr>
          <w:p w14:paraId="3B819ED8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hideMark/>
          </w:tcPr>
          <w:p w14:paraId="76B795C3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F95D1C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2876045E" w14:textId="2A05F66A" w:rsidR="007A5619" w:rsidRPr="00F40C65" w:rsidRDefault="00D4311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37,621</w:t>
            </w:r>
          </w:p>
        </w:tc>
        <w:tc>
          <w:tcPr>
            <w:tcW w:w="1170" w:type="dxa"/>
            <w:shd w:val="clear" w:color="auto" w:fill="auto"/>
            <w:hideMark/>
          </w:tcPr>
          <w:p w14:paraId="5292541A" w14:textId="349E0C24" w:rsidR="007A5619" w:rsidRPr="00F40C65" w:rsidRDefault="00D4311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74,464</w:t>
            </w:r>
          </w:p>
        </w:tc>
        <w:tc>
          <w:tcPr>
            <w:tcW w:w="1350" w:type="dxa"/>
          </w:tcPr>
          <w:p w14:paraId="52B14E00" w14:textId="4798DFD8" w:rsidR="007A5619" w:rsidRPr="00F40C65" w:rsidRDefault="00812557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0.25% - 0.</w:t>
            </w:r>
            <w:r w:rsidR="004E109A" w:rsidRPr="00F40C65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 w:rsidR="007A5619" w:rsidRPr="00F40C65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FE35D4" w:rsidRPr="00F40C65" w14:paraId="45699445" w14:textId="77777777" w:rsidTr="00DD366C">
        <w:tc>
          <w:tcPr>
            <w:tcW w:w="2943" w:type="dxa"/>
            <w:hideMark/>
          </w:tcPr>
          <w:p w14:paraId="5B7B6C8E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  <w:hideMark/>
          </w:tcPr>
          <w:p w14:paraId="29006106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2"/>
            <w:hideMark/>
          </w:tcPr>
          <w:p w14:paraId="0E96EA11" w14:textId="77777777" w:rsidR="007A5619" w:rsidRPr="00F40C65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9E3B35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27524077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7FD167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7910A6C" w14:textId="4E51EE72" w:rsidR="007A5619" w:rsidRPr="00F40C65" w:rsidRDefault="00D4311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391,811</w:t>
            </w:r>
          </w:p>
        </w:tc>
        <w:tc>
          <w:tcPr>
            <w:tcW w:w="1170" w:type="dxa"/>
            <w:hideMark/>
          </w:tcPr>
          <w:p w14:paraId="7249BF4D" w14:textId="792E9A46" w:rsidR="007A5619" w:rsidRPr="00F40C65" w:rsidRDefault="00D4311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391,811</w:t>
            </w:r>
          </w:p>
        </w:tc>
        <w:tc>
          <w:tcPr>
            <w:tcW w:w="1350" w:type="dxa"/>
          </w:tcPr>
          <w:p w14:paraId="123CE6A9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40C65" w14:paraId="5A673603" w14:textId="77777777" w:rsidTr="00DD366C">
        <w:tc>
          <w:tcPr>
            <w:tcW w:w="2943" w:type="dxa"/>
            <w:hideMark/>
          </w:tcPr>
          <w:p w14:paraId="7E6A01B7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  <w:hideMark/>
          </w:tcPr>
          <w:p w14:paraId="43D0C3D7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14:paraId="3AF5DA69" w14:textId="77777777" w:rsidR="007A5619" w:rsidRPr="00F40C65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C8B6AE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2314DE18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9910FD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752DA4AE" w14:textId="5223F844" w:rsidR="007A5619" w:rsidRPr="00F40C65" w:rsidRDefault="00D4311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9,013</w:t>
            </w:r>
          </w:p>
        </w:tc>
        <w:tc>
          <w:tcPr>
            <w:tcW w:w="1170" w:type="dxa"/>
            <w:hideMark/>
          </w:tcPr>
          <w:p w14:paraId="7313A144" w14:textId="67D3C050" w:rsidR="007A5619" w:rsidRPr="00F40C65" w:rsidRDefault="00D4311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9,013</w:t>
            </w:r>
          </w:p>
        </w:tc>
        <w:tc>
          <w:tcPr>
            <w:tcW w:w="1350" w:type="dxa"/>
          </w:tcPr>
          <w:p w14:paraId="531EA9DC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40C65" w14:paraId="4ABA5FC1" w14:textId="77777777" w:rsidTr="00DD366C">
        <w:tc>
          <w:tcPr>
            <w:tcW w:w="2943" w:type="dxa"/>
            <w:hideMark/>
          </w:tcPr>
          <w:p w14:paraId="448FE9CE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lastRenderedPageBreak/>
              <w:t>สินทรัพย์ที่เกิดจากสัญญาก่อสร้าง</w:t>
            </w:r>
          </w:p>
        </w:tc>
        <w:tc>
          <w:tcPr>
            <w:tcW w:w="900" w:type="dxa"/>
            <w:hideMark/>
          </w:tcPr>
          <w:p w14:paraId="60096012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  <w:hideMark/>
          </w:tcPr>
          <w:p w14:paraId="62B78361" w14:textId="77777777" w:rsidR="007A5619" w:rsidRPr="00F40C65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380F35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42AC3E78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E54FBE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C31172C" w14:textId="55DBC8F6" w:rsidR="007A5619" w:rsidRPr="00F40C65" w:rsidRDefault="00D4311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9,381</w:t>
            </w:r>
          </w:p>
        </w:tc>
        <w:tc>
          <w:tcPr>
            <w:tcW w:w="1170" w:type="dxa"/>
            <w:hideMark/>
          </w:tcPr>
          <w:p w14:paraId="1252C316" w14:textId="1CFFF665" w:rsidR="007A5619" w:rsidRPr="00F40C65" w:rsidRDefault="00D4311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9,381</w:t>
            </w:r>
          </w:p>
        </w:tc>
        <w:tc>
          <w:tcPr>
            <w:tcW w:w="1350" w:type="dxa"/>
          </w:tcPr>
          <w:p w14:paraId="0C12DD24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40C65" w14:paraId="00D718BA" w14:textId="77777777" w:rsidTr="00DD366C">
        <w:tc>
          <w:tcPr>
            <w:tcW w:w="2943" w:type="dxa"/>
            <w:hideMark/>
          </w:tcPr>
          <w:p w14:paraId="6AF8595C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4890DFD" w14:textId="77777777" w:rsidR="007A5619" w:rsidRPr="00F40C65" w:rsidRDefault="007A5619" w:rsidP="00FE35D4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28EA8E95" w14:textId="77777777" w:rsidR="007A5619" w:rsidRPr="00F40C65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96CC4A4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6CC0B199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76A3B9C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7DA16C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A6663A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ACAF8A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40C65" w14:paraId="7D33305F" w14:textId="77777777" w:rsidTr="00DD366C">
        <w:tc>
          <w:tcPr>
            <w:tcW w:w="2943" w:type="dxa"/>
            <w:hideMark/>
          </w:tcPr>
          <w:p w14:paraId="56DC5802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5E2926A8" w14:textId="77777777" w:rsidR="007A5619" w:rsidRPr="00F40C65" w:rsidRDefault="007A5619" w:rsidP="00FE35D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  <w:p w14:paraId="6BBCEFD8" w14:textId="77777777" w:rsidR="00812557" w:rsidRPr="00F40C65" w:rsidRDefault="00812557" w:rsidP="00FE35D4">
            <w:pPr>
              <w:tabs>
                <w:tab w:val="center" w:pos="342"/>
                <w:tab w:val="decimal" w:pos="1062"/>
              </w:tabs>
              <w:spacing w:line="340" w:lineRule="exac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</w:p>
        </w:tc>
        <w:tc>
          <w:tcPr>
            <w:tcW w:w="1170" w:type="dxa"/>
            <w:gridSpan w:val="2"/>
          </w:tcPr>
          <w:p w14:paraId="4A4A1220" w14:textId="0020377A" w:rsidR="007A5619" w:rsidRPr="00F40C65" w:rsidRDefault="00D43116" w:rsidP="00FE35D4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586,078</w:t>
            </w:r>
          </w:p>
        </w:tc>
        <w:tc>
          <w:tcPr>
            <w:tcW w:w="236" w:type="dxa"/>
          </w:tcPr>
          <w:p w14:paraId="16A63BC1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24F24B2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3F8261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79822E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C83FF5F" w14:textId="0B415354" w:rsidR="007A5619" w:rsidRPr="00F40C65" w:rsidRDefault="00D4311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586,078</w:t>
            </w:r>
          </w:p>
        </w:tc>
        <w:tc>
          <w:tcPr>
            <w:tcW w:w="1350" w:type="dxa"/>
          </w:tcPr>
          <w:p w14:paraId="3EE89F47" w14:textId="4472A929" w:rsidR="007A5619" w:rsidRPr="00F40C65" w:rsidRDefault="004E109A" w:rsidP="004E109A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F40C65">
              <w:rPr>
                <w:rFonts w:ascii="Angsana New" w:hAnsi="Angsana New"/>
                <w:sz w:val="24"/>
                <w:szCs w:val="24"/>
              </w:rPr>
              <w:t>MOR-0.65-MOR</w:t>
            </w:r>
          </w:p>
        </w:tc>
      </w:tr>
      <w:tr w:rsidR="00FE35D4" w:rsidRPr="00F40C65" w14:paraId="690906BF" w14:textId="77777777" w:rsidTr="00DD366C">
        <w:tc>
          <w:tcPr>
            <w:tcW w:w="2943" w:type="dxa"/>
            <w:hideMark/>
          </w:tcPr>
          <w:p w14:paraId="2FD39497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900" w:type="dxa"/>
            <w:hideMark/>
          </w:tcPr>
          <w:p w14:paraId="62F823DE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1</w:t>
            </w: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14:paraId="6484F2A2" w14:textId="77777777" w:rsidR="007A5619" w:rsidRPr="00F40C65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5D1BC6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1DFF5C7D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8BEDEA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B332749" w14:textId="62DF63D6" w:rsidR="007A5619" w:rsidRPr="00F40C65" w:rsidRDefault="00D4311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165,940</w:t>
            </w:r>
          </w:p>
        </w:tc>
        <w:tc>
          <w:tcPr>
            <w:tcW w:w="1170" w:type="dxa"/>
            <w:hideMark/>
          </w:tcPr>
          <w:p w14:paraId="54771055" w14:textId="7CBB8EE3" w:rsidR="007A5619" w:rsidRPr="00F40C65" w:rsidRDefault="00D4311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165,940</w:t>
            </w:r>
          </w:p>
        </w:tc>
        <w:tc>
          <w:tcPr>
            <w:tcW w:w="1350" w:type="dxa"/>
          </w:tcPr>
          <w:p w14:paraId="76BA6D89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40C65" w14:paraId="441B86DE" w14:textId="77777777" w:rsidTr="00DD366C">
        <w:tc>
          <w:tcPr>
            <w:tcW w:w="2943" w:type="dxa"/>
            <w:hideMark/>
          </w:tcPr>
          <w:p w14:paraId="1A54AF78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00" w:type="dxa"/>
            <w:hideMark/>
          </w:tcPr>
          <w:p w14:paraId="3DDC5F84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170" w:type="dxa"/>
            <w:gridSpan w:val="2"/>
            <w:hideMark/>
          </w:tcPr>
          <w:p w14:paraId="4A492B63" w14:textId="77777777" w:rsidR="007A5619" w:rsidRPr="00F40C65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124609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7C15B5A3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E61D7B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205EDDA" w14:textId="566423CE" w:rsidR="007A5619" w:rsidRPr="00F40C65" w:rsidRDefault="00D4311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43,132</w:t>
            </w:r>
          </w:p>
        </w:tc>
        <w:tc>
          <w:tcPr>
            <w:tcW w:w="1170" w:type="dxa"/>
            <w:hideMark/>
          </w:tcPr>
          <w:p w14:paraId="38826278" w14:textId="07D03143" w:rsidR="007A5619" w:rsidRPr="00F40C65" w:rsidRDefault="00D4311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43,132</w:t>
            </w:r>
          </w:p>
        </w:tc>
        <w:tc>
          <w:tcPr>
            <w:tcW w:w="1350" w:type="dxa"/>
          </w:tcPr>
          <w:p w14:paraId="7D0857C1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40C65" w14:paraId="29C1818D" w14:textId="77777777" w:rsidTr="00DD366C">
        <w:tc>
          <w:tcPr>
            <w:tcW w:w="2943" w:type="dxa"/>
            <w:hideMark/>
          </w:tcPr>
          <w:p w14:paraId="6F11C0F2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hideMark/>
          </w:tcPr>
          <w:p w14:paraId="1723FD00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  <w:hideMark/>
          </w:tcPr>
          <w:p w14:paraId="5AADB0DB" w14:textId="548FAB83" w:rsidR="007A5619" w:rsidRPr="00F40C65" w:rsidRDefault="00D43116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666,114</w:t>
            </w:r>
          </w:p>
        </w:tc>
        <w:tc>
          <w:tcPr>
            <w:tcW w:w="236" w:type="dxa"/>
          </w:tcPr>
          <w:p w14:paraId="5466A2D1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0080FCED" w14:textId="250D364B" w:rsidR="007A5619" w:rsidRPr="00F40C65" w:rsidRDefault="00D43116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8,468</w:t>
            </w:r>
          </w:p>
        </w:tc>
        <w:tc>
          <w:tcPr>
            <w:tcW w:w="236" w:type="dxa"/>
          </w:tcPr>
          <w:p w14:paraId="6F73D122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92AF8AB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10928C1E" w14:textId="0237A33F" w:rsidR="007A5619" w:rsidRPr="00F40C65" w:rsidRDefault="00D4311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674,582</w:t>
            </w:r>
          </w:p>
        </w:tc>
        <w:tc>
          <w:tcPr>
            <w:tcW w:w="1350" w:type="dxa"/>
          </w:tcPr>
          <w:p w14:paraId="61162620" w14:textId="6E80D981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2.80%-</w:t>
            </w:r>
            <w:r w:rsidR="004E109A" w:rsidRPr="00F40C65">
              <w:rPr>
                <w:rFonts w:ascii="Angsana New" w:hAnsi="Angsana New" w:hint="cs"/>
                <w:sz w:val="28"/>
                <w:szCs w:val="28"/>
                <w:cs/>
              </w:rPr>
              <w:t>4.65</w:t>
            </w:r>
            <w:r w:rsidRPr="00F40C65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7A5619" w:rsidRPr="00F40C65" w14:paraId="5202A5B9" w14:textId="77777777" w:rsidTr="00DD366C">
        <w:tc>
          <w:tcPr>
            <w:tcW w:w="2943" w:type="dxa"/>
            <w:hideMark/>
          </w:tcPr>
          <w:p w14:paraId="7F93D596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14:paraId="6575D3C0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  <w:hideMark/>
          </w:tcPr>
          <w:p w14:paraId="74495B1E" w14:textId="6B8D83EE" w:rsidR="007A5619" w:rsidRPr="00F40C65" w:rsidRDefault="00D43116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24,848</w:t>
            </w:r>
          </w:p>
        </w:tc>
        <w:tc>
          <w:tcPr>
            <w:tcW w:w="236" w:type="dxa"/>
          </w:tcPr>
          <w:p w14:paraId="3D397D18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6180CA79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E46C1C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A143414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241ECF2A" w14:textId="784AD74C" w:rsidR="007A5619" w:rsidRPr="00F40C65" w:rsidRDefault="00D4311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24,848</w:t>
            </w:r>
          </w:p>
        </w:tc>
        <w:tc>
          <w:tcPr>
            <w:tcW w:w="1350" w:type="dxa"/>
          </w:tcPr>
          <w:p w14:paraId="4CFE4750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</w:tr>
    </w:tbl>
    <w:p w14:paraId="3C4FEB87" w14:textId="77777777" w:rsidR="00FA0C9B" w:rsidRPr="00F40C65" w:rsidRDefault="00FA0C9B" w:rsidP="00FE35D4"/>
    <w:p w14:paraId="610B6E09" w14:textId="77777777" w:rsidR="00FA0C9B" w:rsidRPr="00F40C65" w:rsidRDefault="00FA0C9B" w:rsidP="00FE35D4"/>
    <w:p w14:paraId="0E8940DD" w14:textId="77777777" w:rsidR="00FA0C9B" w:rsidRPr="00F40C65" w:rsidRDefault="00FA0C9B" w:rsidP="00FE35D4"/>
    <w:tbl>
      <w:tblPr>
        <w:tblW w:w="10435" w:type="dxa"/>
        <w:tblLayout w:type="fixed"/>
        <w:tblLook w:val="04A0" w:firstRow="1" w:lastRow="0" w:firstColumn="1" w:lastColumn="0" w:noHBand="0" w:noVBand="1"/>
      </w:tblPr>
      <w:tblGrid>
        <w:gridCol w:w="2943"/>
        <w:gridCol w:w="900"/>
        <w:gridCol w:w="360"/>
        <w:gridCol w:w="810"/>
        <w:gridCol w:w="236"/>
        <w:gridCol w:w="124"/>
        <w:gridCol w:w="1046"/>
        <w:gridCol w:w="236"/>
        <w:gridCol w:w="1260"/>
        <w:gridCol w:w="1170"/>
        <w:gridCol w:w="1350"/>
      </w:tblGrid>
      <w:tr w:rsidR="00FE35D4" w:rsidRPr="00F40C65" w14:paraId="5B495153" w14:textId="77777777" w:rsidTr="00021508">
        <w:tc>
          <w:tcPr>
            <w:tcW w:w="2943" w:type="dxa"/>
          </w:tcPr>
          <w:p w14:paraId="428A1FD9" w14:textId="77777777" w:rsidR="00021508" w:rsidRPr="00F40C65" w:rsidRDefault="00021508" w:rsidP="0066363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7F49F33" w14:textId="77777777" w:rsidR="00021508" w:rsidRPr="00F40C65" w:rsidRDefault="00021508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0E8C396D" w14:textId="77777777" w:rsidR="00021508" w:rsidRPr="00F40C65" w:rsidRDefault="0002150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5"/>
          </w:tcPr>
          <w:p w14:paraId="40306D45" w14:textId="77777777" w:rsidR="00812557" w:rsidRPr="00F40C65" w:rsidRDefault="0081255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CDCBCF2" w14:textId="77777777" w:rsidR="00021508" w:rsidRPr="00F40C65" w:rsidRDefault="0002150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35D4" w:rsidRPr="00F40C65" w14:paraId="79F724FE" w14:textId="77777777" w:rsidTr="00021508">
        <w:tc>
          <w:tcPr>
            <w:tcW w:w="2943" w:type="dxa"/>
          </w:tcPr>
          <w:p w14:paraId="26C1CCF2" w14:textId="77777777" w:rsidR="00021508" w:rsidRPr="00F40C65" w:rsidRDefault="00021508" w:rsidP="00FE35D4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3E03A0D" w14:textId="77777777" w:rsidR="00021508" w:rsidRPr="00F40C65" w:rsidRDefault="00021508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7C1FF244" w14:textId="77777777" w:rsidR="00021508" w:rsidRPr="00F40C65" w:rsidRDefault="00021508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2" w:type="dxa"/>
            <w:gridSpan w:val="5"/>
            <w:hideMark/>
          </w:tcPr>
          <w:p w14:paraId="709E0A1E" w14:textId="77777777" w:rsidR="00021508" w:rsidRPr="00F40C65" w:rsidRDefault="00021508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(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0C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0C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35D4" w:rsidRPr="00F40C65" w14:paraId="1BD370C9" w14:textId="77777777" w:rsidTr="00021508">
        <w:tc>
          <w:tcPr>
            <w:tcW w:w="2943" w:type="dxa"/>
          </w:tcPr>
          <w:p w14:paraId="19532D78" w14:textId="77777777" w:rsidR="00021508" w:rsidRPr="00F40C65" w:rsidRDefault="00021508" w:rsidP="00FE35D4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7041E8D" w14:textId="77777777" w:rsidR="00021508" w:rsidRPr="00F40C65" w:rsidRDefault="00021508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3"/>
          </w:tcPr>
          <w:p w14:paraId="6414C569" w14:textId="77777777" w:rsidR="00021508" w:rsidRPr="00F40C65" w:rsidRDefault="00021508" w:rsidP="00FE35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5"/>
            <w:hideMark/>
          </w:tcPr>
          <w:p w14:paraId="0BE64436" w14:textId="522C1006" w:rsidR="00021508" w:rsidRPr="00F40C65" w:rsidRDefault="00021508" w:rsidP="00FE35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sz w:val="28"/>
                <w:szCs w:val="28"/>
              </w:rPr>
              <w:t>256</w:t>
            </w:r>
            <w:r w:rsidR="009C7D03" w:rsidRPr="00F40C6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E35D4" w:rsidRPr="00F40C65" w14:paraId="6F7F41DB" w14:textId="77777777" w:rsidTr="00021508">
        <w:trPr>
          <w:trHeight w:val="181"/>
        </w:trPr>
        <w:tc>
          <w:tcPr>
            <w:tcW w:w="2943" w:type="dxa"/>
            <w:hideMark/>
          </w:tcPr>
          <w:p w14:paraId="199A8618" w14:textId="77777777" w:rsidR="00021508" w:rsidRPr="00F40C65" w:rsidRDefault="00021508" w:rsidP="00FE35D4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14:paraId="58170D9A" w14:textId="77777777" w:rsidR="00021508" w:rsidRPr="00F40C65" w:rsidRDefault="00021508" w:rsidP="00FE35D4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71A058" w14:textId="77777777" w:rsidR="00021508" w:rsidRPr="00F40C65" w:rsidRDefault="00021508" w:rsidP="00FE35D4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14:paraId="2D2109D1" w14:textId="77777777" w:rsidR="00021508" w:rsidRPr="00F40C65" w:rsidRDefault="00021508" w:rsidP="00FE35D4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  <w:p w14:paraId="67825317" w14:textId="77777777" w:rsidR="00021508" w:rsidRPr="00F40C65" w:rsidRDefault="00021508" w:rsidP="00FE35D4">
            <w:pPr>
              <w:pBdr>
                <w:bottom w:val="single" w:sz="6" w:space="1" w:color="auto"/>
              </w:pBd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0DBA9417" w14:textId="77777777" w:rsidR="00021508" w:rsidRPr="00F40C65" w:rsidRDefault="00021508" w:rsidP="00FE35D4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</w:t>
            </w:r>
            <w:r w:rsidRPr="00F40C65">
              <w:rPr>
                <w:rFonts w:ascii="Angsana New" w:hAnsi="Angsana New" w:hint="cs"/>
                <w:sz w:val="28"/>
                <w:szCs w:val="28"/>
                <w:cs/>
              </w:rPr>
              <w:br/>
              <w:t>ตามราคาตลาด</w:t>
            </w:r>
          </w:p>
        </w:tc>
        <w:tc>
          <w:tcPr>
            <w:tcW w:w="236" w:type="dxa"/>
          </w:tcPr>
          <w:p w14:paraId="49CFFE10" w14:textId="77777777" w:rsidR="00021508" w:rsidRPr="00F40C65" w:rsidRDefault="00021508" w:rsidP="00FE35D4">
            <w:pPr>
              <w:spacing w:line="340" w:lineRule="exact"/>
              <w:ind w:left="-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hideMark/>
          </w:tcPr>
          <w:p w14:paraId="4B527F22" w14:textId="77777777" w:rsidR="00021508" w:rsidRPr="00F40C65" w:rsidRDefault="00021508" w:rsidP="00FE35D4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14:paraId="36E41498" w14:textId="77777777" w:rsidR="00021508" w:rsidRPr="00F40C65" w:rsidRDefault="00021508" w:rsidP="00FE35D4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66F6CB81" w14:textId="77777777" w:rsidR="00021508" w:rsidRPr="00F40C65" w:rsidRDefault="00021508" w:rsidP="00FE35D4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  <w:r w:rsidRPr="00F40C65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14:paraId="24EA0E39" w14:textId="77777777" w:rsidR="00021508" w:rsidRPr="00F40C65" w:rsidRDefault="00021508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  <w:p w14:paraId="42306BEF" w14:textId="77777777" w:rsidR="00021508" w:rsidRPr="00F40C65" w:rsidRDefault="00021508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6A997C0" w14:textId="77777777" w:rsidR="00021508" w:rsidRPr="00F40C65" w:rsidRDefault="00021508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432F781E" w14:textId="77777777" w:rsidR="00021508" w:rsidRPr="00F40C65" w:rsidRDefault="00021508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0F1FE8CC" w14:textId="77777777" w:rsidR="00021508" w:rsidRPr="00F40C65" w:rsidRDefault="00021508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632A20A" w14:textId="77777777" w:rsidR="00021508" w:rsidRPr="00F40C65" w:rsidRDefault="00021508" w:rsidP="00FE35D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40C65" w14:paraId="44E6B9B9" w14:textId="77777777" w:rsidTr="00021508">
        <w:tc>
          <w:tcPr>
            <w:tcW w:w="2943" w:type="dxa"/>
            <w:hideMark/>
          </w:tcPr>
          <w:p w14:paraId="000E61CD" w14:textId="77777777" w:rsidR="00021508" w:rsidRPr="00F40C65" w:rsidRDefault="00021508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2CAB709" w14:textId="77777777" w:rsidR="00021508" w:rsidRPr="00F40C65" w:rsidRDefault="00021508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5DCABA2" w14:textId="77777777" w:rsidR="00021508" w:rsidRPr="00F40C65" w:rsidRDefault="00021508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B16BC0" w14:textId="77777777" w:rsidR="00021508" w:rsidRPr="00F40C65" w:rsidRDefault="00021508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0A7F6F02" w14:textId="77777777" w:rsidR="00021508" w:rsidRPr="00F40C65" w:rsidRDefault="00021508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D2536D" w14:textId="77777777" w:rsidR="00021508" w:rsidRPr="00F40C65" w:rsidRDefault="00021508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D7632E" w14:textId="77777777" w:rsidR="00021508" w:rsidRPr="00F40C65" w:rsidRDefault="00021508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04825F" w14:textId="77777777" w:rsidR="00021508" w:rsidRPr="00F40C65" w:rsidRDefault="00021508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0A6C39" w14:textId="77777777" w:rsidR="00021508" w:rsidRPr="00F40C65" w:rsidRDefault="00021508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40C65" w14:paraId="6424DA52" w14:textId="77777777" w:rsidTr="00812557">
        <w:tc>
          <w:tcPr>
            <w:tcW w:w="2943" w:type="dxa"/>
            <w:hideMark/>
          </w:tcPr>
          <w:p w14:paraId="626FC113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hideMark/>
          </w:tcPr>
          <w:p w14:paraId="744EF20E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shd w:val="clear" w:color="auto" w:fill="auto"/>
            <w:hideMark/>
          </w:tcPr>
          <w:p w14:paraId="13A90278" w14:textId="79895CF1" w:rsidR="007A5619" w:rsidRPr="00F40C65" w:rsidRDefault="00242F2F" w:rsidP="00FE35D4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</w:t>
            </w:r>
            <w:r w:rsidR="004C62C9" w:rsidRPr="00F40C65">
              <w:rPr>
                <w:rFonts w:ascii="Angsana New" w:hAnsi="Angsana New"/>
                <w:sz w:val="28"/>
                <w:szCs w:val="28"/>
              </w:rPr>
              <w:t>2</w:t>
            </w:r>
            <w:r w:rsidRPr="00F40C65">
              <w:rPr>
                <w:rFonts w:ascii="Angsana New" w:hAnsi="Angsana New"/>
                <w:sz w:val="28"/>
                <w:szCs w:val="28"/>
              </w:rPr>
              <w:t>,</w:t>
            </w:r>
            <w:r w:rsidR="004C62C9" w:rsidRPr="00F40C65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236" w:type="dxa"/>
            <w:shd w:val="clear" w:color="auto" w:fill="auto"/>
          </w:tcPr>
          <w:p w14:paraId="55D060FA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hideMark/>
          </w:tcPr>
          <w:p w14:paraId="3625372E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C2A9D1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62F9830D" w14:textId="4EEBF630" w:rsidR="007A5619" w:rsidRPr="00F40C65" w:rsidRDefault="00242F2F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</w:t>
            </w:r>
            <w:r w:rsidR="004C62C9" w:rsidRPr="00F40C65">
              <w:rPr>
                <w:rFonts w:ascii="Angsana New" w:hAnsi="Angsana New"/>
                <w:sz w:val="28"/>
                <w:szCs w:val="28"/>
              </w:rPr>
              <w:t>9</w:t>
            </w:r>
            <w:r w:rsidRPr="00F40C65">
              <w:rPr>
                <w:rFonts w:ascii="Angsana New" w:hAnsi="Angsana New"/>
                <w:sz w:val="28"/>
                <w:szCs w:val="28"/>
              </w:rPr>
              <w:t>,</w:t>
            </w:r>
            <w:r w:rsidR="004C62C9" w:rsidRPr="00F40C65">
              <w:rPr>
                <w:rFonts w:ascii="Angsana New" w:hAnsi="Angsana New"/>
                <w:sz w:val="28"/>
                <w:szCs w:val="28"/>
              </w:rPr>
              <w:t>083</w:t>
            </w:r>
          </w:p>
        </w:tc>
        <w:tc>
          <w:tcPr>
            <w:tcW w:w="1170" w:type="dxa"/>
            <w:hideMark/>
          </w:tcPr>
          <w:p w14:paraId="1925788B" w14:textId="020717BF" w:rsidR="007A5619" w:rsidRPr="00F40C65" w:rsidRDefault="00242F2F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51,999</w:t>
            </w:r>
          </w:p>
        </w:tc>
        <w:tc>
          <w:tcPr>
            <w:tcW w:w="1350" w:type="dxa"/>
          </w:tcPr>
          <w:p w14:paraId="4D8E38C6" w14:textId="6C249C8C" w:rsidR="007A5619" w:rsidRPr="00F40C65" w:rsidRDefault="00812557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0.25% - 0.</w:t>
            </w:r>
            <w:r w:rsidR="004E109A" w:rsidRPr="00F40C65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 w:rsidR="007A5619" w:rsidRPr="00F40C65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FE35D4" w:rsidRPr="00F40C65" w14:paraId="2FC9BA7E" w14:textId="77777777" w:rsidTr="00021508">
        <w:tc>
          <w:tcPr>
            <w:tcW w:w="2943" w:type="dxa"/>
            <w:hideMark/>
          </w:tcPr>
          <w:p w14:paraId="74D8662F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  <w:hideMark/>
          </w:tcPr>
          <w:p w14:paraId="2CD51695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2"/>
            <w:hideMark/>
          </w:tcPr>
          <w:p w14:paraId="05D00F33" w14:textId="77777777" w:rsidR="007A5619" w:rsidRPr="00F40C65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E3CC6E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53265494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878996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AB5EE78" w14:textId="05A32488" w:rsidR="007A5619" w:rsidRPr="00F40C65" w:rsidRDefault="00242F2F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337,089</w:t>
            </w:r>
          </w:p>
        </w:tc>
        <w:tc>
          <w:tcPr>
            <w:tcW w:w="1170" w:type="dxa"/>
            <w:hideMark/>
          </w:tcPr>
          <w:p w14:paraId="608A6D86" w14:textId="79577634" w:rsidR="007A5619" w:rsidRPr="00F40C65" w:rsidRDefault="00242F2F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337,089</w:t>
            </w:r>
          </w:p>
        </w:tc>
        <w:tc>
          <w:tcPr>
            <w:tcW w:w="1350" w:type="dxa"/>
          </w:tcPr>
          <w:p w14:paraId="3998A39E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40C65" w14:paraId="5D26D68C" w14:textId="77777777" w:rsidTr="00021508">
        <w:tc>
          <w:tcPr>
            <w:tcW w:w="2943" w:type="dxa"/>
            <w:hideMark/>
          </w:tcPr>
          <w:p w14:paraId="6904424C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  <w:hideMark/>
          </w:tcPr>
          <w:p w14:paraId="6370453C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14:paraId="651CF0A7" w14:textId="77777777" w:rsidR="007A5619" w:rsidRPr="00F40C65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49190D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6952CE27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BBA47B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1A1D541" w14:textId="1114CA99" w:rsidR="007A5619" w:rsidRPr="00F40C65" w:rsidRDefault="00242F2F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10,302</w:t>
            </w:r>
          </w:p>
        </w:tc>
        <w:tc>
          <w:tcPr>
            <w:tcW w:w="1170" w:type="dxa"/>
            <w:hideMark/>
          </w:tcPr>
          <w:p w14:paraId="787EFEE5" w14:textId="32B95CF6" w:rsidR="007A5619" w:rsidRPr="00F40C65" w:rsidRDefault="00242F2F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10,302</w:t>
            </w:r>
          </w:p>
        </w:tc>
        <w:tc>
          <w:tcPr>
            <w:tcW w:w="1350" w:type="dxa"/>
          </w:tcPr>
          <w:p w14:paraId="3B0580B1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40C65" w14:paraId="2EDF4DA6" w14:textId="77777777" w:rsidTr="00021508">
        <w:tc>
          <w:tcPr>
            <w:tcW w:w="2943" w:type="dxa"/>
            <w:hideMark/>
          </w:tcPr>
          <w:p w14:paraId="3601A74E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900" w:type="dxa"/>
            <w:hideMark/>
          </w:tcPr>
          <w:p w14:paraId="787C2B22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  <w:hideMark/>
          </w:tcPr>
          <w:p w14:paraId="4E8FA259" w14:textId="77777777" w:rsidR="007A5619" w:rsidRPr="00F40C65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5418DB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704A724E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101823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B7AF605" w14:textId="2C9E471E" w:rsidR="007A5619" w:rsidRPr="00F40C65" w:rsidRDefault="00242F2F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473CE8AB" w14:textId="5EE65EF4" w:rsidR="007A5619" w:rsidRPr="00F40C65" w:rsidRDefault="00242F2F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6B6D392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40C65" w14:paraId="1F1728A8" w14:textId="77777777" w:rsidTr="00021508">
        <w:tc>
          <w:tcPr>
            <w:tcW w:w="2943" w:type="dxa"/>
            <w:hideMark/>
          </w:tcPr>
          <w:p w14:paraId="47B2A954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C16D50E" w14:textId="77777777" w:rsidR="007A5619" w:rsidRPr="00F40C65" w:rsidRDefault="007A5619" w:rsidP="00FE35D4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02F85640" w14:textId="77777777" w:rsidR="007A5619" w:rsidRPr="00F40C65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C1198C4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1A1E3D92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2CD483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E15EF2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0458B3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CB80C0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F40C65" w14:paraId="451D7DAC" w14:textId="77777777" w:rsidTr="00021508">
        <w:tc>
          <w:tcPr>
            <w:tcW w:w="2943" w:type="dxa"/>
            <w:hideMark/>
          </w:tcPr>
          <w:p w14:paraId="567F85E1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753FE233" w14:textId="77777777" w:rsidR="007A5619" w:rsidRPr="00F40C65" w:rsidRDefault="007A5619" w:rsidP="00FE35D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</w:tcPr>
          <w:p w14:paraId="2ED5BA16" w14:textId="4FCCD5AC" w:rsidR="007A5619" w:rsidRPr="00F40C65" w:rsidRDefault="00242F2F" w:rsidP="00FE35D4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500,691</w:t>
            </w:r>
          </w:p>
        </w:tc>
        <w:tc>
          <w:tcPr>
            <w:tcW w:w="236" w:type="dxa"/>
          </w:tcPr>
          <w:p w14:paraId="5850A5B3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8F19759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480A92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CA69B2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D457F4B" w14:textId="4AD258D7" w:rsidR="007A5619" w:rsidRPr="00F40C65" w:rsidRDefault="00242F2F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500,691</w:t>
            </w:r>
          </w:p>
        </w:tc>
        <w:tc>
          <w:tcPr>
            <w:tcW w:w="1350" w:type="dxa"/>
          </w:tcPr>
          <w:p w14:paraId="7E3151D6" w14:textId="0C77A922" w:rsidR="007A5619" w:rsidRPr="00F40C65" w:rsidRDefault="004E109A" w:rsidP="004E109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C65">
              <w:rPr>
                <w:rFonts w:ascii="Angsana New" w:hAnsi="Angsana New"/>
                <w:sz w:val="24"/>
                <w:szCs w:val="24"/>
              </w:rPr>
              <w:t>MOR-0.65-MOR</w:t>
            </w:r>
          </w:p>
        </w:tc>
      </w:tr>
      <w:tr w:rsidR="00FE35D4" w:rsidRPr="00F40C65" w14:paraId="40539E83" w14:textId="77777777" w:rsidTr="000A04F5">
        <w:tc>
          <w:tcPr>
            <w:tcW w:w="2943" w:type="dxa"/>
            <w:hideMark/>
          </w:tcPr>
          <w:p w14:paraId="176AFDF0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900" w:type="dxa"/>
            <w:hideMark/>
          </w:tcPr>
          <w:p w14:paraId="7E9C9A7A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1</w:t>
            </w: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shd w:val="clear" w:color="auto" w:fill="auto"/>
            <w:hideMark/>
          </w:tcPr>
          <w:p w14:paraId="58DF46A9" w14:textId="77777777" w:rsidR="007A5619" w:rsidRPr="00F40C65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A6A37B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hideMark/>
          </w:tcPr>
          <w:p w14:paraId="7BDA503D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53AF6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57F39A26" w14:textId="317441BF" w:rsidR="007A5619" w:rsidRPr="00F40C65" w:rsidRDefault="00242F2F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191,721</w:t>
            </w:r>
          </w:p>
        </w:tc>
        <w:tc>
          <w:tcPr>
            <w:tcW w:w="1170" w:type="dxa"/>
            <w:shd w:val="clear" w:color="auto" w:fill="auto"/>
            <w:hideMark/>
          </w:tcPr>
          <w:p w14:paraId="376D9925" w14:textId="7AE38800" w:rsidR="007A5619" w:rsidRPr="00F40C65" w:rsidRDefault="00242F2F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191,721</w:t>
            </w:r>
          </w:p>
        </w:tc>
        <w:tc>
          <w:tcPr>
            <w:tcW w:w="1350" w:type="dxa"/>
            <w:shd w:val="clear" w:color="auto" w:fill="auto"/>
          </w:tcPr>
          <w:p w14:paraId="0298F09E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40C65" w14:paraId="4C5731C3" w14:textId="77777777" w:rsidTr="00021508">
        <w:tc>
          <w:tcPr>
            <w:tcW w:w="2943" w:type="dxa"/>
            <w:hideMark/>
          </w:tcPr>
          <w:p w14:paraId="62F4DB83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00" w:type="dxa"/>
            <w:hideMark/>
          </w:tcPr>
          <w:p w14:paraId="66960BDA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170" w:type="dxa"/>
            <w:gridSpan w:val="2"/>
            <w:hideMark/>
          </w:tcPr>
          <w:p w14:paraId="25518D2D" w14:textId="77777777" w:rsidR="007A5619" w:rsidRPr="00F40C65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A1CF2A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0E95539B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B51084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A475C10" w14:textId="3B54B4F0" w:rsidR="007A5619" w:rsidRPr="00F40C65" w:rsidRDefault="00242F2F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38,558</w:t>
            </w:r>
          </w:p>
        </w:tc>
        <w:tc>
          <w:tcPr>
            <w:tcW w:w="1170" w:type="dxa"/>
            <w:hideMark/>
          </w:tcPr>
          <w:p w14:paraId="4EA3AFEC" w14:textId="74F30A5D" w:rsidR="007A5619" w:rsidRPr="00F40C65" w:rsidRDefault="00242F2F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38,558</w:t>
            </w:r>
          </w:p>
        </w:tc>
        <w:tc>
          <w:tcPr>
            <w:tcW w:w="1350" w:type="dxa"/>
          </w:tcPr>
          <w:p w14:paraId="78A0CFF7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40C65" w14:paraId="235656E5" w14:textId="77777777" w:rsidTr="00021508">
        <w:tc>
          <w:tcPr>
            <w:tcW w:w="2943" w:type="dxa"/>
            <w:hideMark/>
          </w:tcPr>
          <w:p w14:paraId="481CE992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hideMark/>
          </w:tcPr>
          <w:p w14:paraId="183956D1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  <w:hideMark/>
          </w:tcPr>
          <w:p w14:paraId="6AC43C0E" w14:textId="77CF043E" w:rsidR="007A5619" w:rsidRPr="00F40C65" w:rsidRDefault="001A1FAE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270,750</w:t>
            </w:r>
          </w:p>
        </w:tc>
        <w:tc>
          <w:tcPr>
            <w:tcW w:w="236" w:type="dxa"/>
          </w:tcPr>
          <w:p w14:paraId="0540E4C5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2594FA76" w14:textId="3EAFFDAA" w:rsidR="007A5619" w:rsidRPr="00F40C65" w:rsidRDefault="00D43116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8,468</w:t>
            </w:r>
          </w:p>
        </w:tc>
        <w:tc>
          <w:tcPr>
            <w:tcW w:w="236" w:type="dxa"/>
          </w:tcPr>
          <w:p w14:paraId="5F5950BD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07B54A1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166A6288" w14:textId="3C3F6653" w:rsidR="007A5619" w:rsidRPr="00F40C65" w:rsidRDefault="00D4311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279,218</w:t>
            </w:r>
          </w:p>
        </w:tc>
        <w:tc>
          <w:tcPr>
            <w:tcW w:w="1350" w:type="dxa"/>
          </w:tcPr>
          <w:p w14:paraId="0A52BE2C" w14:textId="63DA7096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2.80%-</w:t>
            </w:r>
            <w:r w:rsidR="004E109A" w:rsidRPr="00F40C65">
              <w:rPr>
                <w:rFonts w:ascii="Angsana New" w:hAnsi="Angsana New" w:hint="cs"/>
                <w:sz w:val="28"/>
                <w:szCs w:val="28"/>
                <w:cs/>
              </w:rPr>
              <w:t>4.65</w:t>
            </w:r>
            <w:r w:rsidRPr="00F40C65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7A5619" w:rsidRPr="00F40C65" w14:paraId="36F0ABB9" w14:textId="77777777" w:rsidTr="00021508">
        <w:tc>
          <w:tcPr>
            <w:tcW w:w="2943" w:type="dxa"/>
            <w:hideMark/>
          </w:tcPr>
          <w:p w14:paraId="4250542A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14:paraId="1EB99D99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40C65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  <w:hideMark/>
          </w:tcPr>
          <w:p w14:paraId="51DFB991" w14:textId="06070894" w:rsidR="007A5619" w:rsidRPr="00F40C65" w:rsidRDefault="00242F2F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23,775</w:t>
            </w:r>
          </w:p>
        </w:tc>
        <w:tc>
          <w:tcPr>
            <w:tcW w:w="236" w:type="dxa"/>
          </w:tcPr>
          <w:p w14:paraId="0EDED85B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161EC505" w14:textId="77777777" w:rsidR="007A5619" w:rsidRPr="00F40C65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791FDE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2C85354" w14:textId="77777777" w:rsidR="007A5619" w:rsidRPr="00F40C65" w:rsidRDefault="007A5619" w:rsidP="00FE35D4">
            <w:pPr>
              <w:tabs>
                <w:tab w:val="decimal" w:pos="79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5A318286" w14:textId="0927BA9A" w:rsidR="007A5619" w:rsidRPr="00F40C65" w:rsidRDefault="00242F2F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23,775</w:t>
            </w:r>
          </w:p>
        </w:tc>
        <w:tc>
          <w:tcPr>
            <w:tcW w:w="1350" w:type="dxa"/>
          </w:tcPr>
          <w:p w14:paraId="386933B0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</w:tr>
    </w:tbl>
    <w:p w14:paraId="49F8A84E" w14:textId="77777777" w:rsidR="0020494D" w:rsidRPr="00F40C65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35D98D7" w14:textId="77777777" w:rsidR="00690581" w:rsidRPr="00F40C65" w:rsidRDefault="0069058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2"/>
        <w:jc w:val="thaiDistribute"/>
        <w:rPr>
          <w:rFonts w:ascii="Times New Roman" w:hAnsi="Times New Roman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F40C6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14:paraId="18BD6E83" w14:textId="77777777" w:rsidR="00007B87" w:rsidRPr="00F40C65" w:rsidRDefault="00690581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shd w:val="clear" w:color="auto" w:fill="FFFFFF"/>
          <w:cs/>
        </w:rPr>
        <w:t>กลุ่มบริษัท</w:t>
      </w:r>
      <w:r w:rsidRPr="00F40C65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Pr="00F40C65">
        <w:rPr>
          <w:rFonts w:ascii="Angsana New" w:hAnsi="Angsana New" w:hint="cs"/>
          <w:sz w:val="30"/>
          <w:szCs w:val="30"/>
          <w:cs/>
        </w:rPr>
        <w:t>ด้าน</w:t>
      </w:r>
      <w:r w:rsidRPr="00F40C65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F40C65">
        <w:rPr>
          <w:rFonts w:ascii="Angsana New" w:hAnsi="Angsana New" w:hint="cs"/>
          <w:sz w:val="30"/>
          <w:szCs w:val="30"/>
          <w:shd w:val="clear" w:color="auto" w:fill="FFFFFF"/>
          <w:cs/>
        </w:rPr>
        <w:t>กลุ่มบริษัท</w:t>
      </w:r>
      <w:r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36455B7A" w14:textId="77777777" w:rsidR="0020494D" w:rsidRPr="00F40C65" w:rsidRDefault="0020494D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14:paraId="749D51BA" w14:textId="77777777" w:rsidR="00690581" w:rsidRPr="00F40C65" w:rsidRDefault="00690581" w:rsidP="00FE35D4">
      <w:pPr>
        <w:tabs>
          <w:tab w:val="clear" w:pos="454"/>
          <w:tab w:val="clear" w:pos="907"/>
        </w:tabs>
        <w:spacing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lastRenderedPageBreak/>
        <w:t xml:space="preserve">อัตราผลตอบแทนที่แท้จริงของเงินให้กู้ยืมและหนี้สินทางการเงินที่มีภาระดอกเบี้ย ณ วันที่ </w:t>
      </w:r>
      <w:r w:rsidRPr="00F40C65">
        <w:rPr>
          <w:rFonts w:ascii="Angsana New" w:hAnsi="Angsana New"/>
          <w:sz w:val="30"/>
          <w:szCs w:val="30"/>
        </w:rPr>
        <w:t>31</w:t>
      </w:r>
      <w:r w:rsidRPr="00F40C6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>และระยะเวลาที่ครบกำหนดชำระ</w:t>
      </w:r>
      <w:r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622" w:type="dxa"/>
        <w:tblInd w:w="11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2"/>
        <w:gridCol w:w="1350"/>
        <w:gridCol w:w="1170"/>
        <w:gridCol w:w="180"/>
        <w:gridCol w:w="1080"/>
        <w:gridCol w:w="185"/>
        <w:gridCol w:w="1165"/>
      </w:tblGrid>
      <w:tr w:rsidR="00FE35D4" w:rsidRPr="00F40C65" w14:paraId="592932F0" w14:textId="77777777" w:rsidTr="006D20E4">
        <w:trPr>
          <w:cantSplit/>
        </w:trPr>
        <w:tc>
          <w:tcPr>
            <w:tcW w:w="3492" w:type="dxa"/>
          </w:tcPr>
          <w:p w14:paraId="5255504B" w14:textId="77777777" w:rsidR="00336782" w:rsidRPr="00F40C65" w:rsidRDefault="00336782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2DF633AD" w14:textId="77777777" w:rsidR="00336782" w:rsidRPr="00F40C65" w:rsidRDefault="00336782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35D4" w:rsidRPr="00F40C65" w14:paraId="39D581A8" w14:textId="77777777" w:rsidTr="00694C76">
        <w:trPr>
          <w:cantSplit/>
        </w:trPr>
        <w:tc>
          <w:tcPr>
            <w:tcW w:w="3492" w:type="dxa"/>
          </w:tcPr>
          <w:p w14:paraId="1C93F8C8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3BBD117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14:paraId="075167A7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90234BA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44ADB337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56C1112E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47BD0780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E35D4" w:rsidRPr="00F40C65" w14:paraId="4E48FDDA" w14:textId="77777777" w:rsidTr="00694C76">
        <w:trPr>
          <w:cantSplit/>
        </w:trPr>
        <w:tc>
          <w:tcPr>
            <w:tcW w:w="3492" w:type="dxa"/>
          </w:tcPr>
          <w:p w14:paraId="4EDBE0CC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644BD8FC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14:paraId="4CD02472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8130EA4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3E2592A1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F40C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4276F74A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68F9B2B0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E35D4" w:rsidRPr="00F40C65" w14:paraId="11894E39" w14:textId="77777777" w:rsidTr="00694C76">
        <w:trPr>
          <w:cantSplit/>
        </w:trPr>
        <w:tc>
          <w:tcPr>
            <w:tcW w:w="3492" w:type="dxa"/>
          </w:tcPr>
          <w:p w14:paraId="613F6DF5" w14:textId="77777777" w:rsidR="00690581" w:rsidRPr="00F40C65" w:rsidRDefault="00690581" w:rsidP="00FE35D4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596A4112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14:paraId="5C4F2D0C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F40C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14:paraId="64801992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2161EBAE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F40C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449B2C6E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100456F9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35D4" w:rsidRPr="00F40C65" w14:paraId="07544457" w14:textId="77777777" w:rsidTr="00694C76">
        <w:trPr>
          <w:cantSplit/>
        </w:trPr>
        <w:tc>
          <w:tcPr>
            <w:tcW w:w="3492" w:type="dxa"/>
          </w:tcPr>
          <w:p w14:paraId="5B8AAA49" w14:textId="23331D58" w:rsidR="00690581" w:rsidRPr="00F40C65" w:rsidRDefault="00690581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B7074"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71B39A98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14:paraId="123E9E86" w14:textId="77777777" w:rsidR="00690581" w:rsidRPr="00F40C65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E35D4" w:rsidRPr="00F40C65" w14:paraId="238B9005" w14:textId="77777777" w:rsidTr="00694C76">
        <w:trPr>
          <w:cantSplit/>
        </w:trPr>
        <w:tc>
          <w:tcPr>
            <w:tcW w:w="3492" w:type="dxa"/>
          </w:tcPr>
          <w:p w14:paraId="46CE5FEC" w14:textId="77777777" w:rsidR="00690581" w:rsidRPr="00F40C65" w:rsidRDefault="00690581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350" w:type="dxa"/>
            <w:vAlign w:val="bottom"/>
          </w:tcPr>
          <w:p w14:paraId="7642C1EA" w14:textId="77777777" w:rsidR="00690581" w:rsidRPr="00F40C65" w:rsidRDefault="00690581" w:rsidP="00FE35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A161E66" w14:textId="77777777" w:rsidR="00690581" w:rsidRPr="00F40C65" w:rsidRDefault="00690581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991A94" w14:textId="77777777" w:rsidR="00690581" w:rsidRPr="00F40C65" w:rsidRDefault="00690581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D6C6B" w14:textId="77777777" w:rsidR="00690581" w:rsidRPr="00F40C65" w:rsidRDefault="00690581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14:paraId="735517BD" w14:textId="77777777" w:rsidR="00690581" w:rsidRPr="00F40C65" w:rsidRDefault="00690581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27CA9D2" w14:textId="77777777" w:rsidR="00690581" w:rsidRPr="00F40C65" w:rsidRDefault="00690581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FE35D4" w:rsidRPr="00F40C65" w14:paraId="2AC585EA" w14:textId="77777777" w:rsidTr="00694C76">
        <w:trPr>
          <w:cantSplit/>
        </w:trPr>
        <w:tc>
          <w:tcPr>
            <w:tcW w:w="3492" w:type="dxa"/>
          </w:tcPr>
          <w:p w14:paraId="3C20C22B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4FC5C7DB" w14:textId="176C35AB" w:rsidR="007A5619" w:rsidRPr="00F40C65" w:rsidRDefault="004E109A" w:rsidP="004E109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C65">
              <w:rPr>
                <w:rFonts w:ascii="Angsana New" w:hAnsi="Angsana New"/>
                <w:sz w:val="24"/>
                <w:szCs w:val="24"/>
              </w:rPr>
              <w:t>MOR-0.65-MOR</w:t>
            </w:r>
          </w:p>
        </w:tc>
        <w:tc>
          <w:tcPr>
            <w:tcW w:w="1170" w:type="dxa"/>
          </w:tcPr>
          <w:p w14:paraId="71910D66" w14:textId="60941CC3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586,078</w:t>
            </w:r>
          </w:p>
        </w:tc>
        <w:tc>
          <w:tcPr>
            <w:tcW w:w="180" w:type="dxa"/>
          </w:tcPr>
          <w:p w14:paraId="64BBF106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A4D79" w14:textId="77777777" w:rsidR="007A5619" w:rsidRPr="00F40C65" w:rsidRDefault="007A5619" w:rsidP="00FE35D4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211AC9B7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BB93225" w14:textId="3436B13A" w:rsidR="007A5619" w:rsidRPr="00F40C65" w:rsidRDefault="00972808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586,078</w:t>
            </w:r>
          </w:p>
        </w:tc>
      </w:tr>
      <w:tr w:rsidR="00FE35D4" w:rsidRPr="00F40C65" w14:paraId="27DA6BFB" w14:textId="77777777" w:rsidTr="00694C76">
        <w:trPr>
          <w:cantSplit/>
        </w:trPr>
        <w:tc>
          <w:tcPr>
            <w:tcW w:w="3492" w:type="dxa"/>
          </w:tcPr>
          <w:p w14:paraId="76AF3EFE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350" w:type="dxa"/>
          </w:tcPr>
          <w:p w14:paraId="3C108013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00E1EA9" w14:textId="3A3D06D2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165,940</w:t>
            </w:r>
          </w:p>
        </w:tc>
        <w:tc>
          <w:tcPr>
            <w:tcW w:w="180" w:type="dxa"/>
          </w:tcPr>
          <w:p w14:paraId="18BB175B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7BCF5B" w14:textId="77777777" w:rsidR="007A5619" w:rsidRPr="00F40C65" w:rsidRDefault="007A5619" w:rsidP="00FE35D4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14CEB2F9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8B4B6EC" w14:textId="6E736F1D" w:rsidR="007A5619" w:rsidRPr="00F40C65" w:rsidRDefault="00972808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165,940</w:t>
            </w:r>
          </w:p>
        </w:tc>
      </w:tr>
      <w:tr w:rsidR="00FE35D4" w:rsidRPr="00F40C65" w14:paraId="31970B16" w14:textId="77777777" w:rsidTr="00694C76">
        <w:trPr>
          <w:cantSplit/>
        </w:trPr>
        <w:tc>
          <w:tcPr>
            <w:tcW w:w="3492" w:type="dxa"/>
          </w:tcPr>
          <w:p w14:paraId="016D3369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350" w:type="dxa"/>
          </w:tcPr>
          <w:p w14:paraId="5559F199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6966C19" w14:textId="04F26D2F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43,132</w:t>
            </w:r>
          </w:p>
        </w:tc>
        <w:tc>
          <w:tcPr>
            <w:tcW w:w="180" w:type="dxa"/>
          </w:tcPr>
          <w:p w14:paraId="03BDE782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671369" w14:textId="77777777" w:rsidR="007A5619" w:rsidRPr="00F40C65" w:rsidRDefault="007A5619" w:rsidP="00FE35D4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38606AED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5F2E062" w14:textId="6A2F815A" w:rsidR="007A5619" w:rsidRPr="00F40C65" w:rsidRDefault="00972808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43,132</w:t>
            </w:r>
          </w:p>
        </w:tc>
      </w:tr>
      <w:tr w:rsidR="00FE35D4" w:rsidRPr="00F40C65" w14:paraId="0BC6AEF5" w14:textId="77777777" w:rsidTr="00694C76">
        <w:trPr>
          <w:cantSplit/>
        </w:trPr>
        <w:tc>
          <w:tcPr>
            <w:tcW w:w="3492" w:type="dxa"/>
          </w:tcPr>
          <w:p w14:paraId="0A910BA9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7978FC80" w14:textId="3517B487" w:rsidR="007A5619" w:rsidRPr="00F40C65" w:rsidRDefault="004E109A" w:rsidP="004E109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2.80%-4.65%</w:t>
            </w:r>
          </w:p>
        </w:tc>
        <w:tc>
          <w:tcPr>
            <w:tcW w:w="1170" w:type="dxa"/>
          </w:tcPr>
          <w:p w14:paraId="317BBDDA" w14:textId="12E76A5B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145,203</w:t>
            </w:r>
          </w:p>
        </w:tc>
        <w:tc>
          <w:tcPr>
            <w:tcW w:w="180" w:type="dxa"/>
          </w:tcPr>
          <w:p w14:paraId="732F17B4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AD477A" w14:textId="2B834E5B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529,379</w:t>
            </w:r>
          </w:p>
        </w:tc>
        <w:tc>
          <w:tcPr>
            <w:tcW w:w="185" w:type="dxa"/>
          </w:tcPr>
          <w:p w14:paraId="429C1386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8A5CD6C" w14:textId="33F6961F" w:rsidR="007A5619" w:rsidRPr="00F40C65" w:rsidRDefault="00972808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674,582</w:t>
            </w:r>
          </w:p>
        </w:tc>
      </w:tr>
      <w:tr w:rsidR="00FE35D4" w:rsidRPr="00F40C65" w14:paraId="70BAA51E" w14:textId="77777777" w:rsidTr="00E540DC">
        <w:trPr>
          <w:cantSplit/>
        </w:trPr>
        <w:tc>
          <w:tcPr>
            <w:tcW w:w="3492" w:type="dxa"/>
          </w:tcPr>
          <w:p w14:paraId="6032B742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4AD390B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721B35" w14:textId="0CB4226B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13,852</w:t>
            </w:r>
          </w:p>
        </w:tc>
        <w:tc>
          <w:tcPr>
            <w:tcW w:w="180" w:type="dxa"/>
          </w:tcPr>
          <w:p w14:paraId="388AB3A5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1A904B" w14:textId="7FA0FD39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10,996</w:t>
            </w:r>
          </w:p>
        </w:tc>
        <w:tc>
          <w:tcPr>
            <w:tcW w:w="185" w:type="dxa"/>
          </w:tcPr>
          <w:p w14:paraId="621E4E6F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FB3D336" w14:textId="751780E9" w:rsidR="007A5619" w:rsidRPr="00F40C65" w:rsidRDefault="00972808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24,848</w:t>
            </w:r>
          </w:p>
        </w:tc>
      </w:tr>
      <w:tr w:rsidR="00FE35D4" w:rsidRPr="00F40C65" w14:paraId="0D5E80BC" w14:textId="77777777" w:rsidTr="00E540DC">
        <w:trPr>
          <w:cantSplit/>
        </w:trPr>
        <w:tc>
          <w:tcPr>
            <w:tcW w:w="3492" w:type="dxa"/>
          </w:tcPr>
          <w:p w14:paraId="435D5C52" w14:textId="77777777" w:rsidR="007A5619" w:rsidRPr="00F40C65" w:rsidRDefault="007A5619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FAB8955" w14:textId="77777777" w:rsidR="007A5619" w:rsidRPr="00F40C65" w:rsidRDefault="007A5619" w:rsidP="00FE35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C07007" w14:textId="263640FA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954,205</w:t>
            </w:r>
          </w:p>
        </w:tc>
        <w:tc>
          <w:tcPr>
            <w:tcW w:w="180" w:type="dxa"/>
          </w:tcPr>
          <w:p w14:paraId="4B96709E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6B4074" w14:textId="358D82F8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540,375</w:t>
            </w:r>
          </w:p>
        </w:tc>
        <w:tc>
          <w:tcPr>
            <w:tcW w:w="185" w:type="dxa"/>
          </w:tcPr>
          <w:p w14:paraId="5E9480EC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0222D553" w14:textId="4F2084B4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</w:t>
            </w:r>
            <w:r w:rsidR="00972808" w:rsidRPr="00F40C65">
              <w:rPr>
                <w:rFonts w:ascii="Angsana New" w:hAnsi="Angsana New"/>
                <w:sz w:val="30"/>
                <w:szCs w:val="30"/>
              </w:rPr>
              <w:t>494,580</w:t>
            </w:r>
          </w:p>
        </w:tc>
      </w:tr>
      <w:tr w:rsidR="00FE35D4" w:rsidRPr="00F40C65" w14:paraId="6D6F912B" w14:textId="77777777" w:rsidTr="006D20E4">
        <w:trPr>
          <w:cantSplit/>
        </w:trPr>
        <w:tc>
          <w:tcPr>
            <w:tcW w:w="3492" w:type="dxa"/>
          </w:tcPr>
          <w:p w14:paraId="7D7D6CE2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4FC720F9" w14:textId="77777777" w:rsidR="00007B87" w:rsidRPr="00F40C65" w:rsidRDefault="00007B87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2548C880" w14:textId="77777777" w:rsidR="00E86D04" w:rsidRPr="00F40C65" w:rsidRDefault="00E86D04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74409A62" w14:textId="77777777" w:rsidR="00BC6ACC" w:rsidRPr="00F40C65" w:rsidRDefault="009427FD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BC6ACC"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35D4" w:rsidRPr="00F40C65" w14:paraId="125EBFD9" w14:textId="77777777" w:rsidTr="006D20E4">
        <w:trPr>
          <w:cantSplit/>
        </w:trPr>
        <w:tc>
          <w:tcPr>
            <w:tcW w:w="3492" w:type="dxa"/>
          </w:tcPr>
          <w:p w14:paraId="6C210A4A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4A94B9D6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14:paraId="46AA1172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56C1FEE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201194F3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5D8BFD8D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5E8AEACE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E35D4" w:rsidRPr="00F40C65" w14:paraId="534F1359" w14:textId="77777777" w:rsidTr="006D20E4">
        <w:trPr>
          <w:cantSplit/>
        </w:trPr>
        <w:tc>
          <w:tcPr>
            <w:tcW w:w="3492" w:type="dxa"/>
          </w:tcPr>
          <w:p w14:paraId="57F2A798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1314622A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14:paraId="1006A6F9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A405D65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424BDBB6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F40C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73389DCB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5E0A7C4A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E35D4" w:rsidRPr="00F40C65" w14:paraId="78DBE3B7" w14:textId="77777777" w:rsidTr="006D20E4">
        <w:trPr>
          <w:cantSplit/>
        </w:trPr>
        <w:tc>
          <w:tcPr>
            <w:tcW w:w="3492" w:type="dxa"/>
          </w:tcPr>
          <w:p w14:paraId="1BA62FD3" w14:textId="77777777" w:rsidR="00BC6ACC" w:rsidRPr="00F40C65" w:rsidRDefault="00BC6ACC" w:rsidP="00FE35D4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51857A1B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14:paraId="08AA5074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F40C6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14:paraId="08DD222C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2674B605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F40C6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6677B4F5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1965FE5D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35D4" w:rsidRPr="00F40C65" w14:paraId="6E197217" w14:textId="77777777" w:rsidTr="006D20E4">
        <w:trPr>
          <w:cantSplit/>
        </w:trPr>
        <w:tc>
          <w:tcPr>
            <w:tcW w:w="3492" w:type="dxa"/>
          </w:tcPr>
          <w:p w14:paraId="26BBCA95" w14:textId="5065A4B2" w:rsidR="00BC6ACC" w:rsidRPr="00F40C65" w:rsidRDefault="00BC6ACC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7A5619"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 w:rsidR="009B7074"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0D578D93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14:paraId="72DEF2E7" w14:textId="77777777" w:rsidR="00BC6ACC" w:rsidRPr="00F40C65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E35D4" w:rsidRPr="00F40C65" w14:paraId="162F0C70" w14:textId="77777777" w:rsidTr="006D20E4">
        <w:trPr>
          <w:cantSplit/>
        </w:trPr>
        <w:tc>
          <w:tcPr>
            <w:tcW w:w="3492" w:type="dxa"/>
          </w:tcPr>
          <w:p w14:paraId="613AC507" w14:textId="77777777" w:rsidR="00BC6ACC" w:rsidRPr="00F40C65" w:rsidRDefault="00BC6ACC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350" w:type="dxa"/>
            <w:vAlign w:val="bottom"/>
          </w:tcPr>
          <w:p w14:paraId="26A5944E" w14:textId="77777777" w:rsidR="00BC6ACC" w:rsidRPr="00F40C65" w:rsidRDefault="00BC6ACC" w:rsidP="00FE35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9374A5B" w14:textId="77777777" w:rsidR="00BC6ACC" w:rsidRPr="00F40C65" w:rsidRDefault="00BC6ACC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2C4C9E" w14:textId="77777777" w:rsidR="00BC6ACC" w:rsidRPr="00F40C65" w:rsidRDefault="00BC6ACC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40EC8" w14:textId="77777777" w:rsidR="00BC6ACC" w:rsidRPr="00F40C65" w:rsidRDefault="00BC6ACC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14:paraId="0C37F024" w14:textId="77777777" w:rsidR="00BC6ACC" w:rsidRPr="00F40C65" w:rsidRDefault="00BC6ACC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904549E" w14:textId="77777777" w:rsidR="00BC6ACC" w:rsidRPr="00F40C65" w:rsidRDefault="00BC6ACC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FE35D4" w:rsidRPr="00F40C65" w14:paraId="641FAA8D" w14:textId="77777777" w:rsidTr="006D20E4">
        <w:trPr>
          <w:cantSplit/>
        </w:trPr>
        <w:tc>
          <w:tcPr>
            <w:tcW w:w="3492" w:type="dxa"/>
          </w:tcPr>
          <w:p w14:paraId="25FCF2C4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73FA0704" w14:textId="0646CB23" w:rsidR="007A5619" w:rsidRPr="00F40C65" w:rsidRDefault="004E109A" w:rsidP="004E109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40C65">
              <w:rPr>
                <w:rFonts w:ascii="Angsana New" w:hAnsi="Angsana New"/>
                <w:sz w:val="24"/>
                <w:szCs w:val="24"/>
              </w:rPr>
              <w:t>MOR-0.65-MOR</w:t>
            </w:r>
          </w:p>
        </w:tc>
        <w:tc>
          <w:tcPr>
            <w:tcW w:w="1170" w:type="dxa"/>
          </w:tcPr>
          <w:p w14:paraId="59EC1F09" w14:textId="1360F9EA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500,691</w:t>
            </w:r>
          </w:p>
        </w:tc>
        <w:tc>
          <w:tcPr>
            <w:tcW w:w="180" w:type="dxa"/>
          </w:tcPr>
          <w:p w14:paraId="526F7C67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0456FC" w14:textId="77777777" w:rsidR="007A5619" w:rsidRPr="00F40C65" w:rsidRDefault="007A5619" w:rsidP="00FE35D4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3389B3AD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4BEBB2E" w14:textId="6262EF58" w:rsidR="007A5619" w:rsidRPr="00F40C65" w:rsidRDefault="00972808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500,691</w:t>
            </w:r>
          </w:p>
        </w:tc>
      </w:tr>
      <w:tr w:rsidR="00FE35D4" w:rsidRPr="00F40C65" w14:paraId="3AE6FA30" w14:textId="77777777" w:rsidTr="006D20E4">
        <w:trPr>
          <w:cantSplit/>
        </w:trPr>
        <w:tc>
          <w:tcPr>
            <w:tcW w:w="3492" w:type="dxa"/>
          </w:tcPr>
          <w:p w14:paraId="2DDED112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350" w:type="dxa"/>
          </w:tcPr>
          <w:p w14:paraId="58075DF4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DAC3F3F" w14:textId="1244F188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191,721</w:t>
            </w:r>
          </w:p>
        </w:tc>
        <w:tc>
          <w:tcPr>
            <w:tcW w:w="180" w:type="dxa"/>
          </w:tcPr>
          <w:p w14:paraId="4403130D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FEB848" w14:textId="77777777" w:rsidR="007A5619" w:rsidRPr="00F40C65" w:rsidRDefault="007A5619" w:rsidP="00FE35D4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7AF084D5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824E80C" w14:textId="10EE453C" w:rsidR="007A5619" w:rsidRPr="00F40C65" w:rsidRDefault="00972808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191,721</w:t>
            </w:r>
          </w:p>
        </w:tc>
      </w:tr>
      <w:tr w:rsidR="00FE35D4" w:rsidRPr="00F40C65" w14:paraId="426250F7" w14:textId="77777777" w:rsidTr="006D20E4">
        <w:trPr>
          <w:cantSplit/>
        </w:trPr>
        <w:tc>
          <w:tcPr>
            <w:tcW w:w="3492" w:type="dxa"/>
          </w:tcPr>
          <w:p w14:paraId="4A18D795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F40C65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350" w:type="dxa"/>
          </w:tcPr>
          <w:p w14:paraId="3613484B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CC944EF" w14:textId="6F7287B1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38,558</w:t>
            </w:r>
          </w:p>
        </w:tc>
        <w:tc>
          <w:tcPr>
            <w:tcW w:w="180" w:type="dxa"/>
          </w:tcPr>
          <w:p w14:paraId="70663693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48969F" w14:textId="77777777" w:rsidR="007A5619" w:rsidRPr="00F40C65" w:rsidRDefault="007A5619" w:rsidP="00FE35D4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27C716EC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BC72850" w14:textId="2894C3E9" w:rsidR="007A5619" w:rsidRPr="00F40C65" w:rsidRDefault="00972808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38,558</w:t>
            </w:r>
          </w:p>
        </w:tc>
      </w:tr>
      <w:tr w:rsidR="00FE35D4" w:rsidRPr="00F40C65" w14:paraId="71CB654E" w14:textId="77777777" w:rsidTr="006D20E4">
        <w:trPr>
          <w:cantSplit/>
        </w:trPr>
        <w:tc>
          <w:tcPr>
            <w:tcW w:w="3492" w:type="dxa"/>
          </w:tcPr>
          <w:p w14:paraId="50C8EDA5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4751AB95" w14:textId="59A8309D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2.80%-3.</w:t>
            </w:r>
            <w:r w:rsidR="00063FA1" w:rsidRPr="00F40C65">
              <w:rPr>
                <w:rFonts w:ascii="Angsana New" w:hAnsi="Angsana New" w:hint="cs"/>
                <w:sz w:val="28"/>
                <w:szCs w:val="28"/>
                <w:cs/>
              </w:rPr>
              <w:t>65</w:t>
            </w:r>
            <w:r w:rsidRPr="00F40C65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170" w:type="dxa"/>
          </w:tcPr>
          <w:p w14:paraId="23304866" w14:textId="61DDDDC2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87,504</w:t>
            </w:r>
          </w:p>
        </w:tc>
        <w:tc>
          <w:tcPr>
            <w:tcW w:w="180" w:type="dxa"/>
          </w:tcPr>
          <w:p w14:paraId="0E563FA8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4D844" w14:textId="2A94ECAE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191,714</w:t>
            </w:r>
          </w:p>
        </w:tc>
        <w:tc>
          <w:tcPr>
            <w:tcW w:w="185" w:type="dxa"/>
          </w:tcPr>
          <w:p w14:paraId="09796014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679BA9" w14:textId="1C3F5D76" w:rsidR="007A5619" w:rsidRPr="00F40C65" w:rsidRDefault="004C62C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27</w:t>
            </w:r>
            <w:r w:rsidR="00972808" w:rsidRPr="00F40C65">
              <w:rPr>
                <w:rFonts w:ascii="Angsana New" w:hAnsi="Angsana New"/>
                <w:sz w:val="28"/>
                <w:szCs w:val="28"/>
              </w:rPr>
              <w:t>9,218</w:t>
            </w:r>
          </w:p>
        </w:tc>
      </w:tr>
      <w:tr w:rsidR="00FE35D4" w:rsidRPr="00F40C65" w14:paraId="12E986C4" w14:textId="77777777" w:rsidTr="006D20E4">
        <w:trPr>
          <w:cantSplit/>
        </w:trPr>
        <w:tc>
          <w:tcPr>
            <w:tcW w:w="3492" w:type="dxa"/>
          </w:tcPr>
          <w:p w14:paraId="22FA430B" w14:textId="77777777" w:rsidR="007A5619" w:rsidRPr="00F40C65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40C65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75EAD170" w14:textId="77777777" w:rsidR="007A5619" w:rsidRPr="00F40C65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71AABA" w14:textId="77E4544F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13,602</w:t>
            </w:r>
          </w:p>
        </w:tc>
        <w:tc>
          <w:tcPr>
            <w:tcW w:w="180" w:type="dxa"/>
          </w:tcPr>
          <w:p w14:paraId="3FAF70EB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8BCEEC" w14:textId="17F6E4E9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10,173</w:t>
            </w:r>
          </w:p>
        </w:tc>
        <w:tc>
          <w:tcPr>
            <w:tcW w:w="185" w:type="dxa"/>
          </w:tcPr>
          <w:p w14:paraId="368E0EA0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2D3D045" w14:textId="7433C672" w:rsidR="007A5619" w:rsidRPr="00F40C65" w:rsidRDefault="00972808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C65">
              <w:rPr>
                <w:rFonts w:ascii="Angsana New" w:hAnsi="Angsana New"/>
                <w:sz w:val="28"/>
                <w:szCs w:val="28"/>
              </w:rPr>
              <w:t>23,775</w:t>
            </w:r>
          </w:p>
        </w:tc>
      </w:tr>
      <w:tr w:rsidR="007A5619" w:rsidRPr="00F40C65" w14:paraId="7D638A00" w14:textId="77777777" w:rsidTr="006D20E4">
        <w:trPr>
          <w:cantSplit/>
        </w:trPr>
        <w:tc>
          <w:tcPr>
            <w:tcW w:w="3492" w:type="dxa"/>
          </w:tcPr>
          <w:p w14:paraId="23E3BA50" w14:textId="77777777" w:rsidR="007A5619" w:rsidRPr="00F40C65" w:rsidRDefault="007A5619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26F66E0" w14:textId="77777777" w:rsidR="007A5619" w:rsidRPr="00F40C65" w:rsidRDefault="007A5619" w:rsidP="00FE35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CA9B15" w14:textId="526DF8F1" w:rsidR="007A5619" w:rsidRPr="00F40C65" w:rsidRDefault="00972808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832,076</w:t>
            </w:r>
          </w:p>
        </w:tc>
        <w:tc>
          <w:tcPr>
            <w:tcW w:w="180" w:type="dxa"/>
          </w:tcPr>
          <w:p w14:paraId="15AC4A46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AA2A83" w14:textId="77F88567" w:rsidR="007A5619" w:rsidRPr="00F40C65" w:rsidRDefault="00242F2F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201,887</w:t>
            </w:r>
          </w:p>
        </w:tc>
        <w:tc>
          <w:tcPr>
            <w:tcW w:w="185" w:type="dxa"/>
          </w:tcPr>
          <w:p w14:paraId="542D9737" w14:textId="77777777" w:rsidR="007A5619" w:rsidRPr="00F40C65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40EF896" w14:textId="4BCEE346" w:rsidR="007A5619" w:rsidRPr="00F40C65" w:rsidRDefault="00242F2F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1,033,963</w:t>
            </w:r>
          </w:p>
        </w:tc>
      </w:tr>
    </w:tbl>
    <w:p w14:paraId="41390943" w14:textId="77777777" w:rsidR="0020494D" w:rsidRPr="00F40C65" w:rsidRDefault="0020494D" w:rsidP="00FE35D4">
      <w:pPr>
        <w:tabs>
          <w:tab w:val="clear" w:pos="907"/>
          <w:tab w:val="left" w:pos="900"/>
          <w:tab w:val="left" w:pos="2160"/>
          <w:tab w:val="left" w:pos="2880"/>
        </w:tabs>
        <w:spacing w:before="240" w:after="120"/>
        <w:ind w:left="547" w:right="-43" w:firstLine="20"/>
        <w:jc w:val="thaiDistribute"/>
        <w:rPr>
          <w:rFonts w:ascii="Angsana New" w:eastAsia="SimSun" w:hAnsi="Angsana New"/>
          <w:i/>
          <w:iCs/>
          <w:sz w:val="30"/>
          <w:szCs w:val="30"/>
          <w:lang w:val="en-GB"/>
        </w:rPr>
      </w:pPr>
    </w:p>
    <w:p w14:paraId="59E4E9B2" w14:textId="77777777" w:rsidR="004653E9" w:rsidRPr="00F40C65" w:rsidRDefault="004653E9" w:rsidP="00FE35D4">
      <w:pPr>
        <w:tabs>
          <w:tab w:val="clear" w:pos="907"/>
          <w:tab w:val="left" w:pos="900"/>
          <w:tab w:val="left" w:pos="2160"/>
          <w:tab w:val="left" w:pos="2880"/>
        </w:tabs>
        <w:spacing w:before="240" w:after="120"/>
        <w:ind w:left="547" w:right="-43" w:firstLine="20"/>
        <w:jc w:val="thaiDistribute"/>
        <w:rPr>
          <w:rFonts w:ascii="Angsana New" w:eastAsia="SimSun" w:hAnsi="Angsana New"/>
          <w:i/>
          <w:iCs/>
          <w:sz w:val="30"/>
          <w:szCs w:val="30"/>
          <w:lang w:val="en-GB"/>
        </w:rPr>
      </w:pPr>
    </w:p>
    <w:p w14:paraId="44251B64" w14:textId="77777777" w:rsidR="008062CA" w:rsidRPr="00F40C65" w:rsidRDefault="008062CA" w:rsidP="00FE35D4">
      <w:pPr>
        <w:tabs>
          <w:tab w:val="clear" w:pos="907"/>
          <w:tab w:val="left" w:pos="900"/>
          <w:tab w:val="left" w:pos="2160"/>
          <w:tab w:val="left" w:pos="2880"/>
        </w:tabs>
        <w:spacing w:before="240" w:after="120"/>
        <w:ind w:left="547" w:right="-43" w:firstLine="20"/>
        <w:jc w:val="thaiDistribute"/>
        <w:rPr>
          <w:rFonts w:ascii="Angsana New" w:eastAsia="SimSun" w:hAnsi="Angsana New"/>
          <w:i/>
          <w:iCs/>
          <w:sz w:val="30"/>
          <w:szCs w:val="30"/>
          <w:lang w:val="en-GB"/>
        </w:rPr>
      </w:pPr>
      <w:r w:rsidRPr="00F40C65">
        <w:rPr>
          <w:rFonts w:ascii="Angsana New" w:eastAsia="SimSun" w:hAnsi="Angsana New"/>
          <w:i/>
          <w:iCs/>
          <w:sz w:val="30"/>
          <w:szCs w:val="30"/>
          <w:cs/>
          <w:lang w:val="en-GB"/>
        </w:rPr>
        <w:lastRenderedPageBreak/>
        <w:t>การบริหารจัดการ</w:t>
      </w:r>
      <w:r w:rsidRPr="00F40C65">
        <w:rPr>
          <w:rFonts w:ascii="Angsana New" w:eastAsia="SimSun" w:hAnsi="Angsana New" w:hint="cs"/>
          <w:i/>
          <w:iCs/>
          <w:sz w:val="30"/>
          <w:szCs w:val="30"/>
          <w:cs/>
          <w:lang w:val="en-GB"/>
        </w:rPr>
        <w:t>ส่วน</w:t>
      </w:r>
      <w:r w:rsidRPr="00F40C65">
        <w:rPr>
          <w:rFonts w:ascii="Angsana New" w:eastAsia="SimSun" w:hAnsi="Angsana New"/>
          <w:i/>
          <w:iCs/>
          <w:sz w:val="30"/>
          <w:szCs w:val="30"/>
          <w:cs/>
          <w:lang w:val="en-GB"/>
        </w:rPr>
        <w:t>ทุน</w:t>
      </w:r>
    </w:p>
    <w:p w14:paraId="5E98B32D" w14:textId="77777777" w:rsidR="008062CA" w:rsidRPr="00F40C65" w:rsidRDefault="008062C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F40C65">
        <w:rPr>
          <w:rFonts w:ascii="Angsana New" w:hAnsi="Angsana New"/>
          <w:spacing w:val="2"/>
          <w:sz w:val="30"/>
          <w:szCs w:val="30"/>
          <w:cs/>
        </w:rPr>
        <w:t>ผู้บริหารของกลุ่มบริษัทมีนโยบายการบริหารจัดการส่วนทุน</w:t>
      </w:r>
      <w:r w:rsidRPr="00F40C65">
        <w:rPr>
          <w:rFonts w:ascii="Angsana New" w:hAnsi="Angsana New"/>
          <w:spacing w:val="2"/>
          <w:sz w:val="30"/>
          <w:szCs w:val="30"/>
        </w:rPr>
        <w:t xml:space="preserve"> </w:t>
      </w:r>
      <w:r w:rsidRPr="00F40C65">
        <w:rPr>
          <w:rFonts w:ascii="Angsana New" w:hAnsi="Angsana New"/>
          <w:spacing w:val="2"/>
          <w:sz w:val="30"/>
          <w:szCs w:val="30"/>
          <w:cs/>
        </w:rPr>
        <w:t>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</w:t>
      </w:r>
      <w:r w:rsidRPr="00F40C65">
        <w:rPr>
          <w:rFonts w:ascii="Angsana New" w:hAnsi="Angsana New"/>
          <w:spacing w:val="4"/>
          <w:sz w:val="30"/>
          <w:szCs w:val="30"/>
          <w:cs/>
        </w:rPr>
        <w:t>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</w:t>
      </w:r>
      <w:r w:rsidRPr="00F40C65">
        <w:rPr>
          <w:rFonts w:ascii="Angsana New" w:hAnsi="Angsana New"/>
          <w:spacing w:val="8"/>
          <w:sz w:val="30"/>
          <w:szCs w:val="30"/>
          <w:cs/>
        </w:rPr>
        <w:t>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</w:t>
      </w:r>
      <w:r w:rsidRPr="00F40C65">
        <w:rPr>
          <w:rFonts w:ascii="Angsana New" w:hAnsi="Angsana New"/>
          <w:spacing w:val="6"/>
          <w:sz w:val="30"/>
          <w:szCs w:val="30"/>
          <w:cs/>
        </w:rPr>
        <w:t>ได้</w:t>
      </w:r>
      <w:r w:rsidRPr="00F40C65">
        <w:rPr>
          <w:rFonts w:ascii="Angsana New" w:hAnsi="Angsana New"/>
          <w:spacing w:val="2"/>
          <w:sz w:val="30"/>
          <w:szCs w:val="30"/>
          <w:cs/>
        </w:rPr>
        <w:t>เสียอื่นๆ</w:t>
      </w:r>
    </w:p>
    <w:p w14:paraId="231EBC1C" w14:textId="77777777" w:rsidR="00D77359" w:rsidRPr="00F40C65" w:rsidRDefault="00D7735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D235430" w14:textId="52A80EDC" w:rsidR="00507A0C" w:rsidRPr="00F40C65" w:rsidRDefault="003334FC" w:rsidP="00FE35D4">
      <w:pPr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 w:hint="cs"/>
          <w:b/>
          <w:bCs/>
          <w:sz w:val="30"/>
          <w:szCs w:val="30"/>
        </w:rPr>
        <w:t>3</w:t>
      </w:r>
      <w:r w:rsidR="00B85346" w:rsidRPr="00F40C65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CF4C39" w:rsidRPr="00F40C65">
        <w:rPr>
          <w:rFonts w:ascii="Angsana New" w:hAnsi="Angsana New"/>
          <w:b/>
          <w:bCs/>
          <w:sz w:val="30"/>
          <w:szCs w:val="30"/>
        </w:rPr>
        <w:tab/>
      </w:r>
      <w:r w:rsidR="000C2942" w:rsidRPr="00F40C65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F40C65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540"/>
        <w:gridCol w:w="1440"/>
        <w:gridCol w:w="270"/>
        <w:gridCol w:w="1440"/>
      </w:tblGrid>
      <w:tr w:rsidR="00FE35D4" w:rsidRPr="00F40C65" w14:paraId="58B6C017" w14:textId="77777777" w:rsidTr="008F0BD6">
        <w:trPr>
          <w:tblHeader/>
        </w:trPr>
        <w:tc>
          <w:tcPr>
            <w:tcW w:w="5490" w:type="dxa"/>
          </w:tcPr>
          <w:p w14:paraId="7F61A35B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FC4C5E1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AE83144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35D4" w:rsidRPr="00F40C65" w14:paraId="27A7147A" w14:textId="77777777" w:rsidTr="008F0BD6">
        <w:trPr>
          <w:tblHeader/>
        </w:trPr>
        <w:tc>
          <w:tcPr>
            <w:tcW w:w="5490" w:type="dxa"/>
          </w:tcPr>
          <w:p w14:paraId="75F409A5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E22F03C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66F9DA" w14:textId="713C00CE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064802" w:rsidRPr="00F40C65">
              <w:rPr>
                <w:rFonts w:ascii="Angsana New" w:hAnsi="Angsana New"/>
                <w:sz w:val="30"/>
                <w:szCs w:val="30"/>
              </w:rPr>
              <w:t>7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28BE1AF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5DC6FA" w14:textId="30D85885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064802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37FAD100" w14:textId="77777777" w:rsidTr="008F0BD6">
        <w:trPr>
          <w:tblHeader/>
        </w:trPr>
        <w:tc>
          <w:tcPr>
            <w:tcW w:w="5490" w:type="dxa"/>
          </w:tcPr>
          <w:p w14:paraId="4FC953E0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9A3A41E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5DC1ABF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35D4" w:rsidRPr="00F40C65" w14:paraId="29366ADA" w14:textId="77777777" w:rsidTr="008F0BD6">
        <w:tc>
          <w:tcPr>
            <w:tcW w:w="5490" w:type="dxa"/>
          </w:tcPr>
          <w:p w14:paraId="2C30CF02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14:paraId="678249AE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517CC5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2C3BE7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02D873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40C65" w14:paraId="6AB0F501" w14:textId="77777777" w:rsidTr="008F0BD6">
        <w:tc>
          <w:tcPr>
            <w:tcW w:w="5490" w:type="dxa"/>
          </w:tcPr>
          <w:p w14:paraId="27ADF414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14:paraId="577976A9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CA119A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12237B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E7D3B1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802" w:rsidRPr="00F40C65" w14:paraId="79005561" w14:textId="77777777" w:rsidTr="008F0BD6">
        <w:tc>
          <w:tcPr>
            <w:tcW w:w="5490" w:type="dxa"/>
            <w:tcBorders>
              <w:bottom w:val="nil"/>
            </w:tcBorders>
          </w:tcPr>
          <w:p w14:paraId="21B4210D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1664A29A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DBEAE3C" w14:textId="4C0BEBB0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11,391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2F07CC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24AC1FA" w14:textId="298414FA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4,038</w:t>
            </w:r>
          </w:p>
        </w:tc>
      </w:tr>
      <w:tr w:rsidR="00064802" w:rsidRPr="00F40C65" w14:paraId="41C28A72" w14:textId="77777777" w:rsidTr="008F0BD6">
        <w:tc>
          <w:tcPr>
            <w:tcW w:w="5490" w:type="dxa"/>
            <w:tcBorders>
              <w:top w:val="nil"/>
            </w:tcBorders>
          </w:tcPr>
          <w:p w14:paraId="1CD867F8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35196724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A96A5F3" w14:textId="005D8F0A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06914E5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0A53892F" w14:textId="7913081A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17,464</w:t>
            </w:r>
          </w:p>
        </w:tc>
      </w:tr>
      <w:tr w:rsidR="00064802" w:rsidRPr="00F40C65" w14:paraId="126A7F3A" w14:textId="77777777" w:rsidTr="008F0BD6">
        <w:tc>
          <w:tcPr>
            <w:tcW w:w="5490" w:type="dxa"/>
            <w:tcBorders>
              <w:bottom w:val="nil"/>
            </w:tcBorders>
          </w:tcPr>
          <w:p w14:paraId="5F45FDFF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1B2DFD86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3C802" w14:textId="45843DE5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12,444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4FCD5C2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A155EE" w14:textId="05CCFA51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6,373</w:t>
            </w:r>
          </w:p>
        </w:tc>
      </w:tr>
      <w:tr w:rsidR="00064802" w:rsidRPr="00F40C65" w14:paraId="1E1F0624" w14:textId="77777777" w:rsidTr="008F0BD6">
        <w:tc>
          <w:tcPr>
            <w:tcW w:w="5490" w:type="dxa"/>
            <w:tcBorders>
              <w:bottom w:val="nil"/>
            </w:tcBorders>
          </w:tcPr>
          <w:p w14:paraId="1A9F9FE6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8C60D7F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100C442" w14:textId="5E5EA78B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23,835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5761361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DD276A9" w14:textId="0A9861CF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27,875</w:t>
            </w:r>
          </w:p>
        </w:tc>
      </w:tr>
      <w:tr w:rsidR="00FE35D4" w:rsidRPr="00F40C65" w14:paraId="17F86998" w14:textId="77777777" w:rsidTr="008F0BD6">
        <w:tc>
          <w:tcPr>
            <w:tcW w:w="5490" w:type="dxa"/>
            <w:tcBorders>
              <w:bottom w:val="nil"/>
            </w:tcBorders>
          </w:tcPr>
          <w:p w14:paraId="273B5744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2A8F8A6B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nil"/>
            </w:tcBorders>
            <w:vAlign w:val="bottom"/>
          </w:tcPr>
          <w:p w14:paraId="5FBE05FB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64802" w:rsidRPr="00F40C65" w14:paraId="55053607" w14:textId="77777777" w:rsidTr="008F0BD6">
        <w:tc>
          <w:tcPr>
            <w:tcW w:w="5490" w:type="dxa"/>
            <w:tcBorders>
              <w:bottom w:val="nil"/>
            </w:tcBorders>
          </w:tcPr>
          <w:p w14:paraId="2FF7A5EA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4AA4D69A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0C9AE8F" w14:textId="5E1058A0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57,978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3A6AE8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02420A6" w14:textId="7B3EDC18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85,676</w:t>
            </w:r>
          </w:p>
        </w:tc>
      </w:tr>
      <w:tr w:rsidR="00064802" w:rsidRPr="00F40C65" w14:paraId="66BE26E8" w14:textId="77777777" w:rsidTr="008F0BD6">
        <w:tc>
          <w:tcPr>
            <w:tcW w:w="5490" w:type="dxa"/>
            <w:tcBorders>
              <w:bottom w:val="nil"/>
            </w:tcBorders>
          </w:tcPr>
          <w:p w14:paraId="43F68D73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649D45A0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084E498" w14:textId="4DC1BCB2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28,736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5424A0E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B1F9C5B" w14:textId="3699CE8D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62,294</w:t>
            </w:r>
          </w:p>
        </w:tc>
      </w:tr>
      <w:tr w:rsidR="00064802" w:rsidRPr="00F40C65" w14:paraId="5AF37F4B" w14:textId="77777777" w:rsidTr="008F0BD6">
        <w:tc>
          <w:tcPr>
            <w:tcW w:w="5490" w:type="dxa"/>
            <w:tcBorders>
              <w:top w:val="nil"/>
            </w:tcBorders>
          </w:tcPr>
          <w:p w14:paraId="27E776B0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75C100B2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844A6CD" w14:textId="2A9D7D72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117,305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CBFBCF2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2C06BC6" w14:textId="1C8866C2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195,643</w:t>
            </w:r>
          </w:p>
        </w:tc>
      </w:tr>
      <w:tr w:rsidR="00064802" w:rsidRPr="00F40C65" w14:paraId="0F2F531D" w14:textId="77777777" w:rsidTr="008F0BD6">
        <w:tc>
          <w:tcPr>
            <w:tcW w:w="5490" w:type="dxa"/>
            <w:tcBorders>
              <w:bottom w:val="nil"/>
            </w:tcBorders>
          </w:tcPr>
          <w:p w14:paraId="4A673D88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5B069B6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D46D1F" w14:textId="0CA41409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4,606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6AF76E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A32780" w14:textId="639FCB2D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</w:tr>
      <w:tr w:rsidR="00064802" w:rsidRPr="00F40C65" w14:paraId="241D4024" w14:textId="77777777" w:rsidTr="0020494D">
        <w:tc>
          <w:tcPr>
            <w:tcW w:w="5490" w:type="dxa"/>
          </w:tcPr>
          <w:p w14:paraId="25942B85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vAlign w:val="bottom"/>
          </w:tcPr>
          <w:p w14:paraId="405658B2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95742A" w14:textId="42231968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208,625</w:t>
            </w:r>
          </w:p>
        </w:tc>
        <w:tc>
          <w:tcPr>
            <w:tcW w:w="270" w:type="dxa"/>
            <w:vAlign w:val="bottom"/>
          </w:tcPr>
          <w:p w14:paraId="3F963E62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1E40840" w14:textId="059AFE9D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345,573</w:t>
            </w:r>
          </w:p>
        </w:tc>
      </w:tr>
      <w:tr w:rsidR="00FE35D4" w:rsidRPr="00F40C65" w14:paraId="33885CDA" w14:textId="77777777" w:rsidTr="0077480F">
        <w:tc>
          <w:tcPr>
            <w:tcW w:w="5490" w:type="dxa"/>
          </w:tcPr>
          <w:p w14:paraId="11326419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5536D458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tcBorders>
              <w:top w:val="double" w:sz="4" w:space="0" w:color="auto"/>
            </w:tcBorders>
          </w:tcPr>
          <w:p w14:paraId="337D15D4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BB2208" w14:textId="77777777" w:rsidR="00321CBF" w:rsidRPr="00F40C65" w:rsidRDefault="00321CB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61579B5" w14:textId="77777777" w:rsidR="00321CBF" w:rsidRPr="00F40C65" w:rsidRDefault="00321CB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0EABE58" w14:textId="77777777" w:rsidR="00321CBF" w:rsidRPr="00F40C65" w:rsidRDefault="00321CB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894E22D" w14:textId="77777777" w:rsidR="00321CBF" w:rsidRPr="00F40C65" w:rsidRDefault="00321CB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B5B8A3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tcBorders>
              <w:top w:val="double" w:sz="4" w:space="0" w:color="auto"/>
            </w:tcBorders>
          </w:tcPr>
          <w:p w14:paraId="6078ED73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A3A4360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837713F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20060A5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40C65" w14:paraId="5760F399" w14:textId="77777777" w:rsidTr="0077480F">
        <w:tc>
          <w:tcPr>
            <w:tcW w:w="5490" w:type="dxa"/>
          </w:tcPr>
          <w:p w14:paraId="115EF8E8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EEBE076" w14:textId="77777777" w:rsidR="00FA0C9B" w:rsidRPr="00F40C65" w:rsidRDefault="00FA0C9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A0EDE11" w14:textId="77777777" w:rsidR="00FA0C9B" w:rsidRPr="00F40C65" w:rsidRDefault="00FA0C9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376A0BCA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Merge/>
          </w:tcPr>
          <w:p w14:paraId="7A532782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1FB257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Merge/>
          </w:tcPr>
          <w:p w14:paraId="5209A738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494D" w:rsidRPr="00F40C65" w14:paraId="5F75130B" w14:textId="77777777" w:rsidTr="0077480F">
        <w:tc>
          <w:tcPr>
            <w:tcW w:w="5490" w:type="dxa"/>
            <w:tcBorders>
              <w:bottom w:val="nil"/>
            </w:tcBorders>
          </w:tcPr>
          <w:p w14:paraId="3D6E0FC5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425FD494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Merge/>
            <w:tcBorders>
              <w:bottom w:val="nil"/>
            </w:tcBorders>
          </w:tcPr>
          <w:p w14:paraId="716B0DB3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2F9875C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Merge/>
            <w:tcBorders>
              <w:bottom w:val="nil"/>
            </w:tcBorders>
          </w:tcPr>
          <w:p w14:paraId="29CAADAA" w14:textId="77777777" w:rsidR="0020494D" w:rsidRPr="00F40C65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968875B" w14:textId="77777777" w:rsidR="00D46132" w:rsidRPr="00F40C65" w:rsidRDefault="00D4613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540"/>
        <w:gridCol w:w="1440"/>
        <w:gridCol w:w="270"/>
        <w:gridCol w:w="1440"/>
      </w:tblGrid>
      <w:tr w:rsidR="00FE35D4" w:rsidRPr="00F40C65" w14:paraId="025D7B8F" w14:textId="77777777" w:rsidTr="008F0BD6">
        <w:trPr>
          <w:tblHeader/>
        </w:trPr>
        <w:tc>
          <w:tcPr>
            <w:tcW w:w="5490" w:type="dxa"/>
          </w:tcPr>
          <w:p w14:paraId="2A1D794A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7C2CD72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75065C9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A11966"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E35D4" w:rsidRPr="00F40C65" w14:paraId="64B3AD86" w14:textId="77777777" w:rsidTr="008F0BD6">
        <w:trPr>
          <w:tblHeader/>
        </w:trPr>
        <w:tc>
          <w:tcPr>
            <w:tcW w:w="5490" w:type="dxa"/>
          </w:tcPr>
          <w:p w14:paraId="5759BE84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8EEB62F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CFE697" w14:textId="1CD3525A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064802" w:rsidRPr="00F40C65">
              <w:rPr>
                <w:rFonts w:ascii="Angsana New" w:hAnsi="Angsana New"/>
                <w:sz w:val="30"/>
                <w:szCs w:val="30"/>
              </w:rPr>
              <w:t>7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ACE0D92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EB3DEF" w14:textId="2E11AEC8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31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40C65">
              <w:rPr>
                <w:rFonts w:ascii="Angsana New" w:hAnsi="Angsana New"/>
                <w:sz w:val="30"/>
                <w:szCs w:val="30"/>
              </w:rPr>
              <w:t>256</w:t>
            </w:r>
            <w:r w:rsidR="00064802" w:rsidRPr="00F40C6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5D4" w:rsidRPr="00F40C65" w14:paraId="3DC14BAB" w14:textId="77777777" w:rsidTr="008F0BD6">
        <w:trPr>
          <w:tblHeader/>
        </w:trPr>
        <w:tc>
          <w:tcPr>
            <w:tcW w:w="5490" w:type="dxa"/>
          </w:tcPr>
          <w:p w14:paraId="5C14D441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61FB501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96FB6B7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40C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35D4" w:rsidRPr="00F40C65" w14:paraId="1E2D412E" w14:textId="77777777" w:rsidTr="008F0BD6">
        <w:tc>
          <w:tcPr>
            <w:tcW w:w="5490" w:type="dxa"/>
          </w:tcPr>
          <w:p w14:paraId="3B80BA02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14:paraId="546CC53A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D72E7D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1F6B3F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6210DA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40C65" w14:paraId="52D306F4" w14:textId="77777777" w:rsidTr="008F0BD6">
        <w:tc>
          <w:tcPr>
            <w:tcW w:w="5490" w:type="dxa"/>
          </w:tcPr>
          <w:p w14:paraId="492A4E36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14:paraId="770758E9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EAE70A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AE6957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0BE813" w14:textId="77777777" w:rsidR="00D46132" w:rsidRPr="00F40C65" w:rsidRDefault="00D4613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802" w:rsidRPr="00F40C65" w14:paraId="3919FDB8" w14:textId="77777777" w:rsidTr="008F0BD6">
        <w:tc>
          <w:tcPr>
            <w:tcW w:w="5490" w:type="dxa"/>
            <w:tcBorders>
              <w:bottom w:val="nil"/>
            </w:tcBorders>
          </w:tcPr>
          <w:p w14:paraId="04BEA79E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21311E3C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461A25C" w14:textId="76E23E1A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09E96F6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F1238CE" w14:textId="2513E165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064802" w:rsidRPr="00F40C65" w14:paraId="4F4A5210" w14:textId="77777777" w:rsidTr="008F0BD6">
        <w:tc>
          <w:tcPr>
            <w:tcW w:w="5490" w:type="dxa"/>
            <w:tcBorders>
              <w:top w:val="nil"/>
            </w:tcBorders>
          </w:tcPr>
          <w:p w14:paraId="35274F3D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4017B75E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8E273AD" w14:textId="6075546B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7CAE94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44251D7" w14:textId="42F3D905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4802" w:rsidRPr="00F40C65" w14:paraId="47BADDFA" w14:textId="77777777" w:rsidTr="008F0BD6">
        <w:tc>
          <w:tcPr>
            <w:tcW w:w="5490" w:type="dxa"/>
            <w:tcBorders>
              <w:bottom w:val="nil"/>
            </w:tcBorders>
          </w:tcPr>
          <w:p w14:paraId="713B090D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0D71E61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B51D05" w14:textId="10BE580F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1,053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2721FB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4F8555" w14:textId="73D010B1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</w:tr>
      <w:tr w:rsidR="00064802" w:rsidRPr="00F40C65" w14:paraId="0B679523" w14:textId="77777777" w:rsidTr="008F0BD6">
        <w:tc>
          <w:tcPr>
            <w:tcW w:w="5490" w:type="dxa"/>
            <w:tcBorders>
              <w:bottom w:val="nil"/>
            </w:tcBorders>
          </w:tcPr>
          <w:p w14:paraId="66E2A053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1F2D8E8F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1C2C7D6" w14:textId="28DCBFBC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1,053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7925F3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AB1A082" w14:textId="4E955B2B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1,568</w:t>
            </w:r>
          </w:p>
        </w:tc>
      </w:tr>
      <w:tr w:rsidR="00064802" w:rsidRPr="00F40C65" w14:paraId="44F7CBEB" w14:textId="77777777" w:rsidTr="008F0BD6">
        <w:tc>
          <w:tcPr>
            <w:tcW w:w="5490" w:type="dxa"/>
            <w:tcBorders>
              <w:top w:val="nil"/>
            </w:tcBorders>
          </w:tcPr>
          <w:p w14:paraId="1FD12793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F40C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35E7ED4C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D874D9C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AB91AB5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A428511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802" w:rsidRPr="00F40C65" w14:paraId="156892BC" w14:textId="77777777" w:rsidTr="008F0BD6">
        <w:tc>
          <w:tcPr>
            <w:tcW w:w="5490" w:type="dxa"/>
            <w:tcBorders>
              <w:bottom w:val="nil"/>
            </w:tcBorders>
          </w:tcPr>
          <w:p w14:paraId="7156E20A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2D2A9A83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6765740" w14:textId="46065C9D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50,726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FE0CEB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1423E9A" w14:textId="297CE0A3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65,861</w:t>
            </w:r>
          </w:p>
        </w:tc>
      </w:tr>
      <w:tr w:rsidR="00064802" w:rsidRPr="00F40C65" w14:paraId="7347108E" w14:textId="77777777" w:rsidTr="008F0BD6">
        <w:tc>
          <w:tcPr>
            <w:tcW w:w="5490" w:type="dxa"/>
            <w:tcBorders>
              <w:bottom w:val="nil"/>
            </w:tcBorders>
          </w:tcPr>
          <w:p w14:paraId="67D1E247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9E2AF88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874EA46" w14:textId="5BF615B9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22,149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4C2845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CB19251" w14:textId="62D209CD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54,789</w:t>
            </w:r>
          </w:p>
        </w:tc>
      </w:tr>
      <w:tr w:rsidR="00064802" w:rsidRPr="00F40C65" w14:paraId="639EFF18" w14:textId="77777777" w:rsidTr="008F0BD6">
        <w:tc>
          <w:tcPr>
            <w:tcW w:w="5490" w:type="dxa"/>
            <w:tcBorders>
              <w:top w:val="nil"/>
            </w:tcBorders>
          </w:tcPr>
          <w:p w14:paraId="0852FD6B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72D09FA6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889A2D5" w14:textId="40359C1B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98,154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338A536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F26EEAC" w14:textId="53D2DF72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195,472</w:t>
            </w:r>
          </w:p>
        </w:tc>
      </w:tr>
      <w:tr w:rsidR="00064802" w:rsidRPr="00F40C65" w14:paraId="5A7DF678" w14:textId="77777777" w:rsidTr="008F0BD6">
        <w:tc>
          <w:tcPr>
            <w:tcW w:w="5490" w:type="dxa"/>
            <w:tcBorders>
              <w:bottom w:val="nil"/>
            </w:tcBorders>
          </w:tcPr>
          <w:p w14:paraId="65AD27EA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EE120F0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B9645D" w14:textId="3F8EAF77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4C2113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9D8ED8" w14:textId="45D86278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</w:tr>
      <w:tr w:rsidR="00064802" w:rsidRPr="00F40C65" w14:paraId="589FF3A8" w14:textId="77777777" w:rsidTr="008F0BD6">
        <w:tc>
          <w:tcPr>
            <w:tcW w:w="5490" w:type="dxa"/>
            <w:tcBorders>
              <w:bottom w:val="nil"/>
            </w:tcBorders>
          </w:tcPr>
          <w:p w14:paraId="2D653921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1F4D712B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FB51B7" w14:textId="6E186F13" w:rsidR="00064802" w:rsidRPr="00F40C65" w:rsidRDefault="00446E29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172,535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7AC42D" w14:textId="77777777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C4E55C" w14:textId="3BF78079" w:rsidR="00064802" w:rsidRPr="00F40C65" w:rsidRDefault="00064802" w:rsidP="0006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>318,082</w:t>
            </w:r>
          </w:p>
        </w:tc>
      </w:tr>
    </w:tbl>
    <w:p w14:paraId="0B5349FA" w14:textId="77777777" w:rsidR="00D46132" w:rsidRPr="00F40C65" w:rsidRDefault="00D46132" w:rsidP="00FE35D4">
      <w:pPr>
        <w:rPr>
          <w:rFonts w:ascii="Angsana New" w:hAnsi="Angsana New"/>
          <w:b/>
          <w:bCs/>
          <w:sz w:val="30"/>
          <w:szCs w:val="30"/>
        </w:rPr>
      </w:pPr>
    </w:p>
    <w:p w14:paraId="1549BC69" w14:textId="3E709E0F" w:rsidR="00A04ED7" w:rsidRPr="00F40C65" w:rsidRDefault="00A04ED7" w:rsidP="00FE35D4">
      <w:pPr>
        <w:rPr>
          <w:rFonts w:ascii="Angsana New" w:hAnsi="Angsana New"/>
          <w:b/>
          <w:bCs/>
          <w:sz w:val="30"/>
          <w:szCs w:val="30"/>
        </w:rPr>
      </w:pPr>
      <w:bookmarkStart w:id="30" w:name="_Hlk128477489"/>
      <w:r w:rsidRPr="00F40C65">
        <w:rPr>
          <w:rFonts w:ascii="Angsana New" w:hAnsi="Angsana New" w:hint="cs"/>
          <w:b/>
          <w:bCs/>
          <w:sz w:val="30"/>
          <w:szCs w:val="30"/>
        </w:rPr>
        <w:t>3</w:t>
      </w:r>
      <w:r w:rsidR="00B85346" w:rsidRPr="00F40C65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Pr="00F40C65">
        <w:rPr>
          <w:rFonts w:ascii="Angsana New" w:hAnsi="Angsana New"/>
          <w:b/>
          <w:bCs/>
          <w:sz w:val="30"/>
          <w:szCs w:val="30"/>
          <w:cs/>
        </w:rPr>
        <w:tab/>
      </w:r>
      <w:r w:rsidRPr="00F40C65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  <w:bookmarkEnd w:id="30"/>
    </w:p>
    <w:p w14:paraId="13D01CBA" w14:textId="5E2264DE" w:rsidR="00A90104" w:rsidRPr="00A04ED7" w:rsidRDefault="00A90104" w:rsidP="00A90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40C65">
        <w:rPr>
          <w:rFonts w:ascii="Angsana New" w:hAnsi="Angsana New"/>
          <w:sz w:val="30"/>
          <w:szCs w:val="30"/>
        </w:rPr>
        <w:t>26</w:t>
      </w:r>
      <w:r w:rsidRPr="00F40C65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F40C65">
        <w:rPr>
          <w:rFonts w:ascii="Angsana New" w:hAnsi="Angsana New"/>
          <w:sz w:val="30"/>
          <w:szCs w:val="30"/>
        </w:rPr>
        <w:t>256</w:t>
      </w:r>
      <w:r w:rsidR="00C06466" w:rsidRPr="00F40C65">
        <w:rPr>
          <w:rFonts w:ascii="Angsana New" w:hAnsi="Angsana New"/>
          <w:sz w:val="30"/>
          <w:szCs w:val="30"/>
        </w:rPr>
        <w:t>8</w:t>
      </w:r>
      <w:r w:rsidRPr="00F40C65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ได้มีมติเห็นชอบให้เสนอที่ประชุมสามัญผู้ถือหุ้นเพื่ออนุมัติจ่ายเงินปันผลสำหรับปี </w:t>
      </w:r>
      <w:r w:rsidRPr="00F40C65">
        <w:rPr>
          <w:rFonts w:ascii="Angsana New" w:hAnsi="Angsana New"/>
          <w:sz w:val="30"/>
          <w:szCs w:val="30"/>
        </w:rPr>
        <w:t>25</w:t>
      </w:r>
      <w:r w:rsidRPr="00F40C65">
        <w:rPr>
          <w:rFonts w:ascii="Angsana New" w:hAnsi="Angsana New"/>
          <w:sz w:val="30"/>
          <w:szCs w:val="30"/>
          <w:cs/>
        </w:rPr>
        <w:t>6</w:t>
      </w:r>
      <w:r w:rsidR="00C06466" w:rsidRPr="00F40C65">
        <w:rPr>
          <w:rFonts w:ascii="Angsana New" w:hAnsi="Angsana New"/>
          <w:sz w:val="30"/>
          <w:szCs w:val="30"/>
        </w:rPr>
        <w:t>7</w:t>
      </w:r>
      <w:r w:rsidRPr="00F40C65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F40C65">
        <w:rPr>
          <w:rFonts w:ascii="Angsana New" w:hAnsi="Angsana New"/>
          <w:sz w:val="30"/>
          <w:szCs w:val="30"/>
        </w:rPr>
        <w:t>0.0</w:t>
      </w:r>
      <w:r w:rsidR="00C06466" w:rsidRPr="00F40C65">
        <w:rPr>
          <w:rFonts w:ascii="Angsana New" w:hAnsi="Angsana New"/>
          <w:sz w:val="30"/>
          <w:szCs w:val="30"/>
        </w:rPr>
        <w:t>34</w:t>
      </w:r>
      <w:r w:rsidRPr="00F40C65">
        <w:rPr>
          <w:rFonts w:ascii="Angsana New" w:hAnsi="Angsana New"/>
          <w:sz w:val="30"/>
          <w:szCs w:val="30"/>
          <w:cs/>
        </w:rPr>
        <w:t xml:space="preserve"> บาทให้แก่ผู้ถือหุ้นเฉพาะผู้ที่มีสิทธิรับเงินปันผลเป็นจำนวน </w:t>
      </w:r>
      <w:r w:rsidR="00C06466" w:rsidRPr="00F40C65">
        <w:rPr>
          <w:rFonts w:ascii="Angsana New" w:hAnsi="Angsana New"/>
          <w:sz w:val="30"/>
          <w:szCs w:val="30"/>
        </w:rPr>
        <w:t>24.65</w:t>
      </w:r>
      <w:r w:rsidRPr="00F40C65">
        <w:rPr>
          <w:rFonts w:ascii="Angsana New" w:hAnsi="Angsana New"/>
          <w:sz w:val="30"/>
          <w:szCs w:val="30"/>
          <w:cs/>
        </w:rPr>
        <w:t xml:space="preserve"> ล้านบาท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C06466" w:rsidRPr="00F40C65">
        <w:rPr>
          <w:rFonts w:ascii="Angsana New" w:hAnsi="Angsana New"/>
          <w:sz w:val="30"/>
          <w:szCs w:val="30"/>
        </w:rPr>
        <w:t>25</w:t>
      </w:r>
      <w:r w:rsidRPr="00F40C65">
        <w:rPr>
          <w:rFonts w:ascii="Angsana New" w:hAnsi="Angsana New"/>
          <w:sz w:val="30"/>
          <w:szCs w:val="30"/>
          <w:cs/>
        </w:rPr>
        <w:t xml:space="preserve"> เมษายน </w:t>
      </w:r>
      <w:r w:rsidRPr="00F40C65">
        <w:rPr>
          <w:rFonts w:ascii="Angsana New" w:hAnsi="Angsana New"/>
          <w:sz w:val="30"/>
          <w:szCs w:val="30"/>
        </w:rPr>
        <w:t>256</w:t>
      </w:r>
      <w:r w:rsidR="00C06466" w:rsidRPr="00F40C65">
        <w:rPr>
          <w:rFonts w:ascii="Angsana New" w:hAnsi="Angsana New"/>
          <w:sz w:val="30"/>
          <w:szCs w:val="30"/>
        </w:rPr>
        <w:t>8</w:t>
      </w:r>
    </w:p>
    <w:p w14:paraId="48CDD1A6" w14:textId="143A18A5" w:rsidR="00441B74" w:rsidRPr="00FE35D4" w:rsidRDefault="00441B74" w:rsidP="00A90104">
      <w:pPr>
        <w:ind w:left="450"/>
        <w:jc w:val="thaiDistribute"/>
        <w:rPr>
          <w:rFonts w:ascii="Angsana New" w:hAnsi="Angsana New"/>
          <w:sz w:val="30"/>
          <w:szCs w:val="30"/>
        </w:rPr>
      </w:pPr>
    </w:p>
    <w:sectPr w:rsidR="00441B74" w:rsidRPr="00FE35D4" w:rsidSect="007B242F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56F8A" w14:textId="77777777" w:rsidR="002201BD" w:rsidRDefault="002201BD">
      <w:r>
        <w:separator/>
      </w:r>
    </w:p>
  </w:endnote>
  <w:endnote w:type="continuationSeparator" w:id="0">
    <w:p w14:paraId="333427D9" w14:textId="77777777" w:rsidR="002201BD" w:rsidRDefault="0022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60FB9" w14:textId="77777777" w:rsidR="004A2786" w:rsidRPr="00FB5D89" w:rsidRDefault="00E14199" w:rsidP="005C5777">
    <w:pPr>
      <w:pStyle w:val="Footer"/>
      <w:jc w:val="center"/>
      <w:rPr>
        <w:rStyle w:val="PageNumber"/>
        <w:rFonts w:ascii="Angsana New" w:hAnsi="Angsana New"/>
        <w:sz w:val="30"/>
        <w:szCs w:val="30"/>
        <w:cs/>
      </w:rPr>
    </w:pPr>
    <w:r w:rsidRPr="00FB5D89">
      <w:rPr>
        <w:rStyle w:val="PageNumber"/>
        <w:rFonts w:ascii="Angsana New" w:hAnsi="Angsana New"/>
        <w:sz w:val="30"/>
        <w:szCs w:val="30"/>
      </w:rPr>
      <w:fldChar w:fldCharType="begin"/>
    </w:r>
    <w:r w:rsidR="004A2786" w:rsidRPr="00FB5D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/>
        <w:sz w:val="30"/>
        <w:szCs w:val="30"/>
      </w:rPr>
      <w:fldChar w:fldCharType="separate"/>
    </w:r>
    <w:r w:rsidR="003B58B5">
      <w:rPr>
        <w:rStyle w:val="PageNumber"/>
        <w:rFonts w:ascii="Angsana New" w:hAnsi="Angsana New"/>
        <w:noProof/>
        <w:sz w:val="30"/>
        <w:szCs w:val="30"/>
      </w:rPr>
      <w:t>54</w:t>
    </w:r>
    <w:r w:rsidRPr="00FB5D89">
      <w:rPr>
        <w:rStyle w:val="PageNumber"/>
        <w:rFonts w:ascii="Angsana New" w:hAnsi="Angsana New"/>
        <w:sz w:val="30"/>
        <w:szCs w:val="30"/>
      </w:rPr>
      <w:fldChar w:fldCharType="end"/>
    </w:r>
  </w:p>
  <w:p w14:paraId="11560F0A" w14:textId="77777777" w:rsidR="004A2786" w:rsidRDefault="004A27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BCB2C" w14:textId="77777777" w:rsidR="004A2786" w:rsidRPr="00CA461E" w:rsidRDefault="00E14199" w:rsidP="00CD7D32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A461E">
      <w:rPr>
        <w:rStyle w:val="PageNumber"/>
        <w:rFonts w:ascii="Angsana New" w:hAnsi="Angsana New"/>
        <w:sz w:val="30"/>
        <w:szCs w:val="30"/>
        <w:cs/>
      </w:rPr>
      <w:fldChar w:fldCharType="begin"/>
    </w:r>
    <w:r w:rsidR="004A2786" w:rsidRPr="00CA461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B58B5">
      <w:rPr>
        <w:rStyle w:val="PageNumber"/>
        <w:rFonts w:ascii="Angsana New" w:hAnsi="Angsana New"/>
        <w:noProof/>
        <w:sz w:val="30"/>
        <w:szCs w:val="30"/>
        <w:cs/>
      </w:rPr>
      <w:t>86</w: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3E522A" w14:textId="77777777" w:rsidR="004A2786" w:rsidRPr="006F2C06" w:rsidRDefault="004A2786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377AF" w14:textId="77777777" w:rsidR="002201BD" w:rsidRDefault="002201BD">
      <w:r>
        <w:separator/>
      </w:r>
    </w:p>
  </w:footnote>
  <w:footnote w:type="continuationSeparator" w:id="0">
    <w:p w14:paraId="505E14E6" w14:textId="77777777" w:rsidR="002201BD" w:rsidRDefault="00220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A37A3" w14:textId="77777777" w:rsidR="004A2786" w:rsidRDefault="004A2786" w:rsidP="004B0791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 (มหาชน) และบริษัทย่อย</w:t>
    </w:r>
  </w:p>
  <w:p w14:paraId="6A055203" w14:textId="77777777" w:rsidR="004A2786" w:rsidRDefault="004A2786" w:rsidP="00BD6A7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 w:cs="Angsana New"/>
        <w:sz w:val="32"/>
        <w:szCs w:val="32"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</w:p>
  <w:p w14:paraId="69282936" w14:textId="330C7D14" w:rsidR="004A2786" w:rsidRPr="000B6EC9" w:rsidRDefault="004A2786" w:rsidP="00BD6A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B6EC9">
      <w:rPr>
        <w:rFonts w:ascii="Angsana New" w:hAnsi="Angsana New"/>
        <w:b/>
        <w:bCs/>
        <w:sz w:val="32"/>
        <w:szCs w:val="32"/>
      </w:rPr>
      <w:t>31</w:t>
    </w:r>
    <w:r w:rsidRPr="000B6EC9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</w:t>
    </w:r>
    <w:r w:rsidR="00BD4927">
      <w:rPr>
        <w:rFonts w:ascii="Angsana New" w:hAnsi="Angsana New"/>
        <w:b/>
        <w:bCs/>
        <w:sz w:val="32"/>
        <w:szCs w:val="32"/>
      </w:rPr>
      <w:t>67</w:t>
    </w:r>
  </w:p>
  <w:p w14:paraId="44C1DA94" w14:textId="77777777" w:rsidR="004A2786" w:rsidRDefault="004A27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A6760CF"/>
    <w:multiLevelType w:val="hybridMultilevel"/>
    <w:tmpl w:val="3F9C94D2"/>
    <w:lvl w:ilvl="0" w:tplc="2DEE53E6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ED61A84" w:tentative="1">
      <w:start w:val="1"/>
      <w:numFmt w:val="lowerLetter"/>
      <w:lvlText w:val="%2."/>
      <w:lvlJc w:val="left"/>
      <w:pPr>
        <w:ind w:left="1440" w:hanging="360"/>
      </w:pPr>
    </w:lvl>
    <w:lvl w:ilvl="2" w:tplc="B6FC640A" w:tentative="1">
      <w:start w:val="1"/>
      <w:numFmt w:val="lowerRoman"/>
      <w:lvlText w:val="%3."/>
      <w:lvlJc w:val="right"/>
      <w:pPr>
        <w:ind w:left="2160" w:hanging="180"/>
      </w:pPr>
    </w:lvl>
    <w:lvl w:ilvl="3" w:tplc="6FFC921C" w:tentative="1">
      <w:start w:val="1"/>
      <w:numFmt w:val="decimal"/>
      <w:lvlText w:val="%4."/>
      <w:lvlJc w:val="left"/>
      <w:pPr>
        <w:ind w:left="2880" w:hanging="360"/>
      </w:pPr>
    </w:lvl>
    <w:lvl w:ilvl="4" w:tplc="A9C8C6C0" w:tentative="1">
      <w:start w:val="1"/>
      <w:numFmt w:val="lowerLetter"/>
      <w:lvlText w:val="%5."/>
      <w:lvlJc w:val="left"/>
      <w:pPr>
        <w:ind w:left="3600" w:hanging="360"/>
      </w:pPr>
    </w:lvl>
    <w:lvl w:ilvl="5" w:tplc="5E602256" w:tentative="1">
      <w:start w:val="1"/>
      <w:numFmt w:val="lowerRoman"/>
      <w:lvlText w:val="%6."/>
      <w:lvlJc w:val="right"/>
      <w:pPr>
        <w:ind w:left="4320" w:hanging="180"/>
      </w:pPr>
    </w:lvl>
    <w:lvl w:ilvl="6" w:tplc="7F6E0F2C" w:tentative="1">
      <w:start w:val="1"/>
      <w:numFmt w:val="decimal"/>
      <w:lvlText w:val="%7."/>
      <w:lvlJc w:val="left"/>
      <w:pPr>
        <w:ind w:left="5040" w:hanging="360"/>
      </w:pPr>
    </w:lvl>
    <w:lvl w:ilvl="7" w:tplc="89424B54" w:tentative="1">
      <w:start w:val="1"/>
      <w:numFmt w:val="lowerLetter"/>
      <w:lvlText w:val="%8."/>
      <w:lvlJc w:val="left"/>
      <w:pPr>
        <w:ind w:left="5760" w:hanging="360"/>
      </w:pPr>
    </w:lvl>
    <w:lvl w:ilvl="8" w:tplc="5330C7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 w15:restartNumberingAfterBreak="0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39801518">
    <w:abstractNumId w:val="6"/>
  </w:num>
  <w:num w:numId="2" w16cid:durableId="203060574">
    <w:abstractNumId w:val="5"/>
  </w:num>
  <w:num w:numId="3" w16cid:durableId="861824923">
    <w:abstractNumId w:val="9"/>
  </w:num>
  <w:num w:numId="4" w16cid:durableId="410544534">
    <w:abstractNumId w:val="7"/>
  </w:num>
  <w:num w:numId="5" w16cid:durableId="554894986">
    <w:abstractNumId w:val="8"/>
  </w:num>
  <w:num w:numId="6" w16cid:durableId="948469203">
    <w:abstractNumId w:val="3"/>
  </w:num>
  <w:num w:numId="7" w16cid:durableId="1870947008">
    <w:abstractNumId w:val="2"/>
  </w:num>
  <w:num w:numId="8" w16cid:durableId="1929264354">
    <w:abstractNumId w:val="0"/>
  </w:num>
  <w:num w:numId="9" w16cid:durableId="919482998">
    <w:abstractNumId w:val="1"/>
  </w:num>
  <w:num w:numId="10" w16cid:durableId="1882983754">
    <w:abstractNumId w:val="4"/>
  </w:num>
  <w:num w:numId="11" w16cid:durableId="1269585012">
    <w:abstractNumId w:val="22"/>
  </w:num>
  <w:num w:numId="12" w16cid:durableId="835026160">
    <w:abstractNumId w:val="17"/>
  </w:num>
  <w:num w:numId="13" w16cid:durableId="1023439116">
    <w:abstractNumId w:val="28"/>
  </w:num>
  <w:num w:numId="14" w16cid:durableId="163710550">
    <w:abstractNumId w:val="20"/>
  </w:num>
  <w:num w:numId="15" w16cid:durableId="1097020389">
    <w:abstractNumId w:val="24"/>
  </w:num>
  <w:num w:numId="16" w16cid:durableId="292103851">
    <w:abstractNumId w:val="10"/>
  </w:num>
  <w:num w:numId="17" w16cid:durableId="1441532917">
    <w:abstractNumId w:val="21"/>
  </w:num>
  <w:num w:numId="18" w16cid:durableId="1033000874">
    <w:abstractNumId w:val="27"/>
  </w:num>
  <w:num w:numId="19" w16cid:durableId="21246159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6468024">
    <w:abstractNumId w:val="14"/>
  </w:num>
  <w:num w:numId="21" w16cid:durableId="781414425">
    <w:abstractNumId w:val="23"/>
  </w:num>
  <w:num w:numId="22" w16cid:durableId="578640626">
    <w:abstractNumId w:val="32"/>
  </w:num>
  <w:num w:numId="23" w16cid:durableId="361135033">
    <w:abstractNumId w:val="19"/>
  </w:num>
  <w:num w:numId="24" w16cid:durableId="1109928059">
    <w:abstractNumId w:val="29"/>
  </w:num>
  <w:num w:numId="25" w16cid:durableId="707995530">
    <w:abstractNumId w:val="31"/>
  </w:num>
  <w:num w:numId="26" w16cid:durableId="1576357432">
    <w:abstractNumId w:val="18"/>
  </w:num>
  <w:num w:numId="27" w16cid:durableId="496001060">
    <w:abstractNumId w:val="13"/>
  </w:num>
  <w:num w:numId="28" w16cid:durableId="1988701479">
    <w:abstractNumId w:val="30"/>
  </w:num>
  <w:num w:numId="29" w16cid:durableId="15690010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67631613">
    <w:abstractNumId w:val="11"/>
  </w:num>
  <w:num w:numId="31" w16cid:durableId="909265725">
    <w:abstractNumId w:val="15"/>
  </w:num>
  <w:num w:numId="32" w16cid:durableId="1213008081">
    <w:abstractNumId w:val="25"/>
  </w:num>
  <w:num w:numId="33" w16cid:durableId="1150753078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AE9"/>
    <w:rsid w:val="00000CAA"/>
    <w:rsid w:val="00000FAC"/>
    <w:rsid w:val="00001049"/>
    <w:rsid w:val="0000143A"/>
    <w:rsid w:val="00001890"/>
    <w:rsid w:val="00001A16"/>
    <w:rsid w:val="0000243C"/>
    <w:rsid w:val="00002740"/>
    <w:rsid w:val="00002F55"/>
    <w:rsid w:val="00003241"/>
    <w:rsid w:val="0000350B"/>
    <w:rsid w:val="000036D4"/>
    <w:rsid w:val="0000379F"/>
    <w:rsid w:val="00003835"/>
    <w:rsid w:val="00003FDD"/>
    <w:rsid w:val="0000421C"/>
    <w:rsid w:val="00004372"/>
    <w:rsid w:val="000044BF"/>
    <w:rsid w:val="0000460A"/>
    <w:rsid w:val="0000460D"/>
    <w:rsid w:val="00004F85"/>
    <w:rsid w:val="0000507E"/>
    <w:rsid w:val="00005143"/>
    <w:rsid w:val="00005395"/>
    <w:rsid w:val="000053F8"/>
    <w:rsid w:val="0000555A"/>
    <w:rsid w:val="0000582F"/>
    <w:rsid w:val="00005A78"/>
    <w:rsid w:val="00005DF6"/>
    <w:rsid w:val="00005FFF"/>
    <w:rsid w:val="00006B41"/>
    <w:rsid w:val="00006C5C"/>
    <w:rsid w:val="00006D2F"/>
    <w:rsid w:val="00006E02"/>
    <w:rsid w:val="00006ED9"/>
    <w:rsid w:val="000073C6"/>
    <w:rsid w:val="000076BA"/>
    <w:rsid w:val="000076E9"/>
    <w:rsid w:val="0000772B"/>
    <w:rsid w:val="000078AF"/>
    <w:rsid w:val="00007B87"/>
    <w:rsid w:val="00010072"/>
    <w:rsid w:val="000102FF"/>
    <w:rsid w:val="00010A4A"/>
    <w:rsid w:val="00011648"/>
    <w:rsid w:val="00011870"/>
    <w:rsid w:val="00011D0D"/>
    <w:rsid w:val="000123D4"/>
    <w:rsid w:val="0001248E"/>
    <w:rsid w:val="000128F8"/>
    <w:rsid w:val="00012D51"/>
    <w:rsid w:val="00012FD8"/>
    <w:rsid w:val="0001474D"/>
    <w:rsid w:val="00014CF3"/>
    <w:rsid w:val="000158D3"/>
    <w:rsid w:val="00015BDB"/>
    <w:rsid w:val="00016397"/>
    <w:rsid w:val="00016532"/>
    <w:rsid w:val="00016669"/>
    <w:rsid w:val="000166B1"/>
    <w:rsid w:val="00016741"/>
    <w:rsid w:val="00016759"/>
    <w:rsid w:val="000167C3"/>
    <w:rsid w:val="00016DB4"/>
    <w:rsid w:val="00016E1A"/>
    <w:rsid w:val="00017071"/>
    <w:rsid w:val="00017132"/>
    <w:rsid w:val="00017383"/>
    <w:rsid w:val="00017842"/>
    <w:rsid w:val="000178C7"/>
    <w:rsid w:val="00017B5E"/>
    <w:rsid w:val="00017DE0"/>
    <w:rsid w:val="00020261"/>
    <w:rsid w:val="000206B1"/>
    <w:rsid w:val="00020A06"/>
    <w:rsid w:val="00020DA6"/>
    <w:rsid w:val="0002145F"/>
    <w:rsid w:val="00021508"/>
    <w:rsid w:val="00021804"/>
    <w:rsid w:val="000222F7"/>
    <w:rsid w:val="00022395"/>
    <w:rsid w:val="000228BC"/>
    <w:rsid w:val="000229B4"/>
    <w:rsid w:val="00022B65"/>
    <w:rsid w:val="00022CDC"/>
    <w:rsid w:val="00022D03"/>
    <w:rsid w:val="00022D15"/>
    <w:rsid w:val="00022D53"/>
    <w:rsid w:val="00022E0B"/>
    <w:rsid w:val="0002349F"/>
    <w:rsid w:val="000239AC"/>
    <w:rsid w:val="000242C7"/>
    <w:rsid w:val="00024EB3"/>
    <w:rsid w:val="00024EB7"/>
    <w:rsid w:val="000254AC"/>
    <w:rsid w:val="00025C88"/>
    <w:rsid w:val="00025EB7"/>
    <w:rsid w:val="0002633C"/>
    <w:rsid w:val="000264B7"/>
    <w:rsid w:val="000268B4"/>
    <w:rsid w:val="0002692C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778"/>
    <w:rsid w:val="000338A6"/>
    <w:rsid w:val="000342C6"/>
    <w:rsid w:val="000344B6"/>
    <w:rsid w:val="00034E44"/>
    <w:rsid w:val="00035331"/>
    <w:rsid w:val="00035580"/>
    <w:rsid w:val="0003564A"/>
    <w:rsid w:val="0003590E"/>
    <w:rsid w:val="00035EBE"/>
    <w:rsid w:val="000361CA"/>
    <w:rsid w:val="00036477"/>
    <w:rsid w:val="000364D9"/>
    <w:rsid w:val="000365AD"/>
    <w:rsid w:val="0003706C"/>
    <w:rsid w:val="0003752C"/>
    <w:rsid w:val="000379D8"/>
    <w:rsid w:val="000379E3"/>
    <w:rsid w:val="00037D83"/>
    <w:rsid w:val="0004030F"/>
    <w:rsid w:val="000404A4"/>
    <w:rsid w:val="00040813"/>
    <w:rsid w:val="00041012"/>
    <w:rsid w:val="0004145C"/>
    <w:rsid w:val="00041850"/>
    <w:rsid w:val="00041869"/>
    <w:rsid w:val="000419C2"/>
    <w:rsid w:val="00041F41"/>
    <w:rsid w:val="000421E4"/>
    <w:rsid w:val="000425BD"/>
    <w:rsid w:val="00042748"/>
    <w:rsid w:val="00042AB2"/>
    <w:rsid w:val="00042BB0"/>
    <w:rsid w:val="00042DA0"/>
    <w:rsid w:val="00042FBA"/>
    <w:rsid w:val="000432C1"/>
    <w:rsid w:val="0004344D"/>
    <w:rsid w:val="00043474"/>
    <w:rsid w:val="00043932"/>
    <w:rsid w:val="00043A83"/>
    <w:rsid w:val="0004432B"/>
    <w:rsid w:val="00044345"/>
    <w:rsid w:val="00044689"/>
    <w:rsid w:val="00044F28"/>
    <w:rsid w:val="00044FFC"/>
    <w:rsid w:val="000453BA"/>
    <w:rsid w:val="0004559F"/>
    <w:rsid w:val="000461EB"/>
    <w:rsid w:val="00046600"/>
    <w:rsid w:val="00046944"/>
    <w:rsid w:val="00046BBA"/>
    <w:rsid w:val="00047080"/>
    <w:rsid w:val="000477BC"/>
    <w:rsid w:val="0005019F"/>
    <w:rsid w:val="000502F1"/>
    <w:rsid w:val="0005078A"/>
    <w:rsid w:val="000508A6"/>
    <w:rsid w:val="000509C1"/>
    <w:rsid w:val="00050FA8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91C"/>
    <w:rsid w:val="00052B5C"/>
    <w:rsid w:val="00052C7E"/>
    <w:rsid w:val="00052CD6"/>
    <w:rsid w:val="00052D6A"/>
    <w:rsid w:val="00052E69"/>
    <w:rsid w:val="00053005"/>
    <w:rsid w:val="0005324C"/>
    <w:rsid w:val="00053734"/>
    <w:rsid w:val="000538F0"/>
    <w:rsid w:val="00053AA9"/>
    <w:rsid w:val="00053AE6"/>
    <w:rsid w:val="00053D60"/>
    <w:rsid w:val="00054452"/>
    <w:rsid w:val="00054639"/>
    <w:rsid w:val="0005471E"/>
    <w:rsid w:val="00054941"/>
    <w:rsid w:val="000555D5"/>
    <w:rsid w:val="000567E3"/>
    <w:rsid w:val="00056B10"/>
    <w:rsid w:val="00056C16"/>
    <w:rsid w:val="00056C35"/>
    <w:rsid w:val="00056DFC"/>
    <w:rsid w:val="00056E98"/>
    <w:rsid w:val="000572A9"/>
    <w:rsid w:val="000575DE"/>
    <w:rsid w:val="00057762"/>
    <w:rsid w:val="00057D71"/>
    <w:rsid w:val="00057E73"/>
    <w:rsid w:val="00060021"/>
    <w:rsid w:val="00061668"/>
    <w:rsid w:val="00061916"/>
    <w:rsid w:val="00061EC9"/>
    <w:rsid w:val="00061F35"/>
    <w:rsid w:val="00063009"/>
    <w:rsid w:val="000630CC"/>
    <w:rsid w:val="000632C7"/>
    <w:rsid w:val="00063F64"/>
    <w:rsid w:val="00063FA1"/>
    <w:rsid w:val="00064100"/>
    <w:rsid w:val="00064167"/>
    <w:rsid w:val="00064366"/>
    <w:rsid w:val="000646F4"/>
    <w:rsid w:val="00064802"/>
    <w:rsid w:val="00064817"/>
    <w:rsid w:val="0006496F"/>
    <w:rsid w:val="00064A4F"/>
    <w:rsid w:val="0006532F"/>
    <w:rsid w:val="0006563C"/>
    <w:rsid w:val="0006572C"/>
    <w:rsid w:val="00065D82"/>
    <w:rsid w:val="00065DA9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703C2"/>
    <w:rsid w:val="00070488"/>
    <w:rsid w:val="000706CC"/>
    <w:rsid w:val="00070F9B"/>
    <w:rsid w:val="00071D39"/>
    <w:rsid w:val="00071F6D"/>
    <w:rsid w:val="0007247C"/>
    <w:rsid w:val="000724A9"/>
    <w:rsid w:val="00072536"/>
    <w:rsid w:val="00073784"/>
    <w:rsid w:val="000738A4"/>
    <w:rsid w:val="00073B0D"/>
    <w:rsid w:val="00073C3C"/>
    <w:rsid w:val="00073E3C"/>
    <w:rsid w:val="00073F1D"/>
    <w:rsid w:val="00073F5A"/>
    <w:rsid w:val="00074587"/>
    <w:rsid w:val="00074F1D"/>
    <w:rsid w:val="00074F74"/>
    <w:rsid w:val="00074FBE"/>
    <w:rsid w:val="0007572D"/>
    <w:rsid w:val="000764FC"/>
    <w:rsid w:val="00077778"/>
    <w:rsid w:val="00077804"/>
    <w:rsid w:val="00077840"/>
    <w:rsid w:val="00080331"/>
    <w:rsid w:val="0008033E"/>
    <w:rsid w:val="00080453"/>
    <w:rsid w:val="000812C5"/>
    <w:rsid w:val="000814D1"/>
    <w:rsid w:val="000816D9"/>
    <w:rsid w:val="000819B7"/>
    <w:rsid w:val="00081A73"/>
    <w:rsid w:val="00081A94"/>
    <w:rsid w:val="00081CD9"/>
    <w:rsid w:val="00081F3D"/>
    <w:rsid w:val="000821BC"/>
    <w:rsid w:val="00082290"/>
    <w:rsid w:val="000822AE"/>
    <w:rsid w:val="00082348"/>
    <w:rsid w:val="000826B2"/>
    <w:rsid w:val="000832AC"/>
    <w:rsid w:val="00083EA1"/>
    <w:rsid w:val="0008423E"/>
    <w:rsid w:val="0008437A"/>
    <w:rsid w:val="00084963"/>
    <w:rsid w:val="00084A27"/>
    <w:rsid w:val="00085D29"/>
    <w:rsid w:val="00086374"/>
    <w:rsid w:val="000864BB"/>
    <w:rsid w:val="00086BA3"/>
    <w:rsid w:val="00086CC2"/>
    <w:rsid w:val="000870B0"/>
    <w:rsid w:val="000877EA"/>
    <w:rsid w:val="00087D77"/>
    <w:rsid w:val="00087EC3"/>
    <w:rsid w:val="000902E5"/>
    <w:rsid w:val="0009070D"/>
    <w:rsid w:val="000907B9"/>
    <w:rsid w:val="000909D1"/>
    <w:rsid w:val="00090C41"/>
    <w:rsid w:val="00090D60"/>
    <w:rsid w:val="00090EAD"/>
    <w:rsid w:val="00091158"/>
    <w:rsid w:val="00091326"/>
    <w:rsid w:val="0009168F"/>
    <w:rsid w:val="0009197D"/>
    <w:rsid w:val="00091A7F"/>
    <w:rsid w:val="0009201B"/>
    <w:rsid w:val="00092250"/>
    <w:rsid w:val="000923A4"/>
    <w:rsid w:val="00092811"/>
    <w:rsid w:val="000928E4"/>
    <w:rsid w:val="00092920"/>
    <w:rsid w:val="00092CB4"/>
    <w:rsid w:val="00093062"/>
    <w:rsid w:val="000932BE"/>
    <w:rsid w:val="00093950"/>
    <w:rsid w:val="00094091"/>
    <w:rsid w:val="0009485D"/>
    <w:rsid w:val="00094BC4"/>
    <w:rsid w:val="00095471"/>
    <w:rsid w:val="000955AD"/>
    <w:rsid w:val="00095647"/>
    <w:rsid w:val="000956EA"/>
    <w:rsid w:val="0009574C"/>
    <w:rsid w:val="00095BCB"/>
    <w:rsid w:val="00095D71"/>
    <w:rsid w:val="00096075"/>
    <w:rsid w:val="000962E4"/>
    <w:rsid w:val="00096417"/>
    <w:rsid w:val="0009649E"/>
    <w:rsid w:val="00096560"/>
    <w:rsid w:val="00096F4B"/>
    <w:rsid w:val="00097084"/>
    <w:rsid w:val="00097766"/>
    <w:rsid w:val="00097873"/>
    <w:rsid w:val="000A0093"/>
    <w:rsid w:val="000A021E"/>
    <w:rsid w:val="000A025D"/>
    <w:rsid w:val="000A0412"/>
    <w:rsid w:val="000A043A"/>
    <w:rsid w:val="000A046C"/>
    <w:rsid w:val="000A04F5"/>
    <w:rsid w:val="000A0A3C"/>
    <w:rsid w:val="000A0AC9"/>
    <w:rsid w:val="000A0B6F"/>
    <w:rsid w:val="000A12D1"/>
    <w:rsid w:val="000A14C9"/>
    <w:rsid w:val="000A1C7F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4CE2"/>
    <w:rsid w:val="000A522E"/>
    <w:rsid w:val="000A528A"/>
    <w:rsid w:val="000A5790"/>
    <w:rsid w:val="000A5A12"/>
    <w:rsid w:val="000A5B27"/>
    <w:rsid w:val="000A5B82"/>
    <w:rsid w:val="000A5D41"/>
    <w:rsid w:val="000A5DCC"/>
    <w:rsid w:val="000A683C"/>
    <w:rsid w:val="000A6CB5"/>
    <w:rsid w:val="000A70CC"/>
    <w:rsid w:val="000A73B0"/>
    <w:rsid w:val="000A7485"/>
    <w:rsid w:val="000A7492"/>
    <w:rsid w:val="000A767C"/>
    <w:rsid w:val="000A7739"/>
    <w:rsid w:val="000B0150"/>
    <w:rsid w:val="000B03D2"/>
    <w:rsid w:val="000B04C0"/>
    <w:rsid w:val="000B0BD2"/>
    <w:rsid w:val="000B0FBD"/>
    <w:rsid w:val="000B1029"/>
    <w:rsid w:val="000B1492"/>
    <w:rsid w:val="000B14FD"/>
    <w:rsid w:val="000B18C4"/>
    <w:rsid w:val="000B18FE"/>
    <w:rsid w:val="000B1ADC"/>
    <w:rsid w:val="000B1E95"/>
    <w:rsid w:val="000B23B4"/>
    <w:rsid w:val="000B2A55"/>
    <w:rsid w:val="000B2D72"/>
    <w:rsid w:val="000B3091"/>
    <w:rsid w:val="000B3495"/>
    <w:rsid w:val="000B35D5"/>
    <w:rsid w:val="000B3B45"/>
    <w:rsid w:val="000B3D12"/>
    <w:rsid w:val="000B3EA0"/>
    <w:rsid w:val="000B3ECD"/>
    <w:rsid w:val="000B443A"/>
    <w:rsid w:val="000B46A4"/>
    <w:rsid w:val="000B4BCE"/>
    <w:rsid w:val="000B5050"/>
    <w:rsid w:val="000B537B"/>
    <w:rsid w:val="000B55C7"/>
    <w:rsid w:val="000B5C3A"/>
    <w:rsid w:val="000B5D75"/>
    <w:rsid w:val="000B5ED1"/>
    <w:rsid w:val="000B5FA7"/>
    <w:rsid w:val="000B60D2"/>
    <w:rsid w:val="000B60EC"/>
    <w:rsid w:val="000B6642"/>
    <w:rsid w:val="000B69E6"/>
    <w:rsid w:val="000B6D7A"/>
    <w:rsid w:val="000B6E01"/>
    <w:rsid w:val="000B6EC9"/>
    <w:rsid w:val="000B72B9"/>
    <w:rsid w:val="000B7439"/>
    <w:rsid w:val="000B7B6F"/>
    <w:rsid w:val="000B7BA9"/>
    <w:rsid w:val="000B7DF8"/>
    <w:rsid w:val="000B7FF0"/>
    <w:rsid w:val="000C0728"/>
    <w:rsid w:val="000C0E16"/>
    <w:rsid w:val="000C0FDC"/>
    <w:rsid w:val="000C1301"/>
    <w:rsid w:val="000C1A1A"/>
    <w:rsid w:val="000C1AE4"/>
    <w:rsid w:val="000C1D27"/>
    <w:rsid w:val="000C1E28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72E"/>
    <w:rsid w:val="000C6A1C"/>
    <w:rsid w:val="000C6B09"/>
    <w:rsid w:val="000C6D25"/>
    <w:rsid w:val="000C6EE6"/>
    <w:rsid w:val="000C7083"/>
    <w:rsid w:val="000C70D3"/>
    <w:rsid w:val="000C7C6C"/>
    <w:rsid w:val="000C7EA0"/>
    <w:rsid w:val="000D03B7"/>
    <w:rsid w:val="000D0661"/>
    <w:rsid w:val="000D0909"/>
    <w:rsid w:val="000D1005"/>
    <w:rsid w:val="000D1553"/>
    <w:rsid w:val="000D1565"/>
    <w:rsid w:val="000D15CC"/>
    <w:rsid w:val="000D165E"/>
    <w:rsid w:val="000D1D29"/>
    <w:rsid w:val="000D1F18"/>
    <w:rsid w:val="000D220D"/>
    <w:rsid w:val="000D2795"/>
    <w:rsid w:val="000D27BF"/>
    <w:rsid w:val="000D339B"/>
    <w:rsid w:val="000D3403"/>
    <w:rsid w:val="000D37FD"/>
    <w:rsid w:val="000D3C78"/>
    <w:rsid w:val="000D4073"/>
    <w:rsid w:val="000D43EC"/>
    <w:rsid w:val="000D45F7"/>
    <w:rsid w:val="000D470E"/>
    <w:rsid w:val="000D5370"/>
    <w:rsid w:val="000D5708"/>
    <w:rsid w:val="000D5758"/>
    <w:rsid w:val="000D5E6D"/>
    <w:rsid w:val="000D65FC"/>
    <w:rsid w:val="000D6A28"/>
    <w:rsid w:val="000D6CAC"/>
    <w:rsid w:val="000D6F8E"/>
    <w:rsid w:val="000D70EC"/>
    <w:rsid w:val="000D7813"/>
    <w:rsid w:val="000D7D32"/>
    <w:rsid w:val="000D7DD9"/>
    <w:rsid w:val="000D7FC3"/>
    <w:rsid w:val="000D7FC7"/>
    <w:rsid w:val="000E01C0"/>
    <w:rsid w:val="000E028B"/>
    <w:rsid w:val="000E064F"/>
    <w:rsid w:val="000E0842"/>
    <w:rsid w:val="000E0C31"/>
    <w:rsid w:val="000E0F97"/>
    <w:rsid w:val="000E112F"/>
    <w:rsid w:val="000E14CA"/>
    <w:rsid w:val="000E1547"/>
    <w:rsid w:val="000E1598"/>
    <w:rsid w:val="000E174F"/>
    <w:rsid w:val="000E1BF3"/>
    <w:rsid w:val="000E1CB7"/>
    <w:rsid w:val="000E1D1A"/>
    <w:rsid w:val="000E1E2E"/>
    <w:rsid w:val="000E1F86"/>
    <w:rsid w:val="000E2162"/>
    <w:rsid w:val="000E22EF"/>
    <w:rsid w:val="000E2BB6"/>
    <w:rsid w:val="000E2C5F"/>
    <w:rsid w:val="000E3100"/>
    <w:rsid w:val="000E3504"/>
    <w:rsid w:val="000E36BD"/>
    <w:rsid w:val="000E3B0F"/>
    <w:rsid w:val="000E3F2E"/>
    <w:rsid w:val="000E3FD0"/>
    <w:rsid w:val="000E3FDD"/>
    <w:rsid w:val="000E3FFA"/>
    <w:rsid w:val="000E4242"/>
    <w:rsid w:val="000E4C03"/>
    <w:rsid w:val="000E4D1D"/>
    <w:rsid w:val="000E4DA9"/>
    <w:rsid w:val="000E4E72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B87"/>
    <w:rsid w:val="000E6D79"/>
    <w:rsid w:val="000E6D99"/>
    <w:rsid w:val="000E6FCE"/>
    <w:rsid w:val="000F0457"/>
    <w:rsid w:val="000F069B"/>
    <w:rsid w:val="000F0898"/>
    <w:rsid w:val="000F09B5"/>
    <w:rsid w:val="000F09EE"/>
    <w:rsid w:val="000F0D52"/>
    <w:rsid w:val="000F107E"/>
    <w:rsid w:val="000F12D2"/>
    <w:rsid w:val="000F14DE"/>
    <w:rsid w:val="000F1530"/>
    <w:rsid w:val="000F19D4"/>
    <w:rsid w:val="000F1B73"/>
    <w:rsid w:val="000F265D"/>
    <w:rsid w:val="000F2A81"/>
    <w:rsid w:val="000F2E3B"/>
    <w:rsid w:val="000F2EAB"/>
    <w:rsid w:val="000F3237"/>
    <w:rsid w:val="000F328F"/>
    <w:rsid w:val="000F32F0"/>
    <w:rsid w:val="000F3349"/>
    <w:rsid w:val="000F39D8"/>
    <w:rsid w:val="000F3F8A"/>
    <w:rsid w:val="000F4006"/>
    <w:rsid w:val="000F443D"/>
    <w:rsid w:val="000F4852"/>
    <w:rsid w:val="000F4E72"/>
    <w:rsid w:val="000F5515"/>
    <w:rsid w:val="000F577B"/>
    <w:rsid w:val="000F5BC6"/>
    <w:rsid w:val="000F5DC4"/>
    <w:rsid w:val="000F5FB0"/>
    <w:rsid w:val="000F5FB8"/>
    <w:rsid w:val="000F636C"/>
    <w:rsid w:val="000F6521"/>
    <w:rsid w:val="000F68B1"/>
    <w:rsid w:val="000F6A61"/>
    <w:rsid w:val="000F75C2"/>
    <w:rsid w:val="000F77D2"/>
    <w:rsid w:val="000F7BBD"/>
    <w:rsid w:val="000F7DAA"/>
    <w:rsid w:val="000F7FE0"/>
    <w:rsid w:val="001000D1"/>
    <w:rsid w:val="00100588"/>
    <w:rsid w:val="00100703"/>
    <w:rsid w:val="00100C2F"/>
    <w:rsid w:val="00100FFC"/>
    <w:rsid w:val="001010F8"/>
    <w:rsid w:val="0010115F"/>
    <w:rsid w:val="00101208"/>
    <w:rsid w:val="00101619"/>
    <w:rsid w:val="00101702"/>
    <w:rsid w:val="001019DB"/>
    <w:rsid w:val="00101DAC"/>
    <w:rsid w:val="00102082"/>
    <w:rsid w:val="001023CA"/>
    <w:rsid w:val="0010255D"/>
    <w:rsid w:val="001027E3"/>
    <w:rsid w:val="00103049"/>
    <w:rsid w:val="0010343E"/>
    <w:rsid w:val="001034C2"/>
    <w:rsid w:val="001034CF"/>
    <w:rsid w:val="00103F47"/>
    <w:rsid w:val="00104129"/>
    <w:rsid w:val="00104538"/>
    <w:rsid w:val="00104632"/>
    <w:rsid w:val="00104AB0"/>
    <w:rsid w:val="00104AB2"/>
    <w:rsid w:val="00104DAC"/>
    <w:rsid w:val="00105050"/>
    <w:rsid w:val="0010529B"/>
    <w:rsid w:val="001054A2"/>
    <w:rsid w:val="00105A0F"/>
    <w:rsid w:val="00105A93"/>
    <w:rsid w:val="00105B56"/>
    <w:rsid w:val="00105C7C"/>
    <w:rsid w:val="00105D92"/>
    <w:rsid w:val="00105EAF"/>
    <w:rsid w:val="001061C9"/>
    <w:rsid w:val="0010621C"/>
    <w:rsid w:val="001064B9"/>
    <w:rsid w:val="001066C9"/>
    <w:rsid w:val="00106998"/>
    <w:rsid w:val="00106A8A"/>
    <w:rsid w:val="00106FE6"/>
    <w:rsid w:val="0010772E"/>
    <w:rsid w:val="00110043"/>
    <w:rsid w:val="001102CF"/>
    <w:rsid w:val="0011034A"/>
    <w:rsid w:val="0011048B"/>
    <w:rsid w:val="00110C45"/>
    <w:rsid w:val="00110EA1"/>
    <w:rsid w:val="001110EE"/>
    <w:rsid w:val="0011142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5FB0"/>
    <w:rsid w:val="001160D1"/>
    <w:rsid w:val="001164FF"/>
    <w:rsid w:val="001166D4"/>
    <w:rsid w:val="0011694B"/>
    <w:rsid w:val="001169DE"/>
    <w:rsid w:val="00117174"/>
    <w:rsid w:val="00117303"/>
    <w:rsid w:val="0011734C"/>
    <w:rsid w:val="00120213"/>
    <w:rsid w:val="00120B31"/>
    <w:rsid w:val="00120BAB"/>
    <w:rsid w:val="00120CF0"/>
    <w:rsid w:val="00120E1A"/>
    <w:rsid w:val="00120F38"/>
    <w:rsid w:val="001213F8"/>
    <w:rsid w:val="0012162C"/>
    <w:rsid w:val="00121D99"/>
    <w:rsid w:val="00121E0B"/>
    <w:rsid w:val="001227BE"/>
    <w:rsid w:val="001228C7"/>
    <w:rsid w:val="00122C4F"/>
    <w:rsid w:val="00123078"/>
    <w:rsid w:val="00123199"/>
    <w:rsid w:val="001234BB"/>
    <w:rsid w:val="00123999"/>
    <w:rsid w:val="00124AA2"/>
    <w:rsid w:val="0012570D"/>
    <w:rsid w:val="0012588D"/>
    <w:rsid w:val="00125961"/>
    <w:rsid w:val="00125A8F"/>
    <w:rsid w:val="00125C08"/>
    <w:rsid w:val="0012675F"/>
    <w:rsid w:val="001267EB"/>
    <w:rsid w:val="00127057"/>
    <w:rsid w:val="001273B5"/>
    <w:rsid w:val="00127477"/>
    <w:rsid w:val="00127507"/>
    <w:rsid w:val="0012752C"/>
    <w:rsid w:val="001276E5"/>
    <w:rsid w:val="0012775B"/>
    <w:rsid w:val="001277FE"/>
    <w:rsid w:val="0012797E"/>
    <w:rsid w:val="00127A2D"/>
    <w:rsid w:val="00127C30"/>
    <w:rsid w:val="00127E5E"/>
    <w:rsid w:val="001301F4"/>
    <w:rsid w:val="00130485"/>
    <w:rsid w:val="001306AD"/>
    <w:rsid w:val="00130701"/>
    <w:rsid w:val="00130A85"/>
    <w:rsid w:val="00130A8B"/>
    <w:rsid w:val="00130BC1"/>
    <w:rsid w:val="00131003"/>
    <w:rsid w:val="00131047"/>
    <w:rsid w:val="00131202"/>
    <w:rsid w:val="00131206"/>
    <w:rsid w:val="00131341"/>
    <w:rsid w:val="0013148A"/>
    <w:rsid w:val="00131FD4"/>
    <w:rsid w:val="00132002"/>
    <w:rsid w:val="00132334"/>
    <w:rsid w:val="001327F8"/>
    <w:rsid w:val="00132DDC"/>
    <w:rsid w:val="001336EC"/>
    <w:rsid w:val="00133997"/>
    <w:rsid w:val="00133BFC"/>
    <w:rsid w:val="00133CE4"/>
    <w:rsid w:val="00133DC8"/>
    <w:rsid w:val="00133F77"/>
    <w:rsid w:val="00134A5C"/>
    <w:rsid w:val="0013515C"/>
    <w:rsid w:val="00135276"/>
    <w:rsid w:val="00135460"/>
    <w:rsid w:val="001355B1"/>
    <w:rsid w:val="001357ED"/>
    <w:rsid w:val="00135A8A"/>
    <w:rsid w:val="00135AAD"/>
    <w:rsid w:val="00135D69"/>
    <w:rsid w:val="0013647A"/>
    <w:rsid w:val="001365FB"/>
    <w:rsid w:val="0013667D"/>
    <w:rsid w:val="00136793"/>
    <w:rsid w:val="0013742F"/>
    <w:rsid w:val="00137438"/>
    <w:rsid w:val="00137D23"/>
    <w:rsid w:val="00137E24"/>
    <w:rsid w:val="001400C3"/>
    <w:rsid w:val="0014012B"/>
    <w:rsid w:val="0014015C"/>
    <w:rsid w:val="00140167"/>
    <w:rsid w:val="00140253"/>
    <w:rsid w:val="00140910"/>
    <w:rsid w:val="00140A57"/>
    <w:rsid w:val="00140C90"/>
    <w:rsid w:val="00140D82"/>
    <w:rsid w:val="00141801"/>
    <w:rsid w:val="00141D70"/>
    <w:rsid w:val="00141E1F"/>
    <w:rsid w:val="00141E22"/>
    <w:rsid w:val="00142608"/>
    <w:rsid w:val="0014265B"/>
    <w:rsid w:val="0014270E"/>
    <w:rsid w:val="00142721"/>
    <w:rsid w:val="001427D6"/>
    <w:rsid w:val="00142821"/>
    <w:rsid w:val="00142AD9"/>
    <w:rsid w:val="00142C0B"/>
    <w:rsid w:val="00142D8A"/>
    <w:rsid w:val="00142F13"/>
    <w:rsid w:val="00142FD7"/>
    <w:rsid w:val="0014308C"/>
    <w:rsid w:val="001438E5"/>
    <w:rsid w:val="00144577"/>
    <w:rsid w:val="00145637"/>
    <w:rsid w:val="0014569E"/>
    <w:rsid w:val="001457F3"/>
    <w:rsid w:val="00145C3B"/>
    <w:rsid w:val="00145EC3"/>
    <w:rsid w:val="001465EA"/>
    <w:rsid w:val="00146725"/>
    <w:rsid w:val="00146B38"/>
    <w:rsid w:val="00146CF0"/>
    <w:rsid w:val="00147048"/>
    <w:rsid w:val="00147934"/>
    <w:rsid w:val="00147E40"/>
    <w:rsid w:val="00147F07"/>
    <w:rsid w:val="001502A2"/>
    <w:rsid w:val="0015065C"/>
    <w:rsid w:val="00150AFA"/>
    <w:rsid w:val="00150FBA"/>
    <w:rsid w:val="0015141C"/>
    <w:rsid w:val="00151E83"/>
    <w:rsid w:val="00152022"/>
    <w:rsid w:val="001525B9"/>
    <w:rsid w:val="00152FB5"/>
    <w:rsid w:val="00153472"/>
    <w:rsid w:val="001534D7"/>
    <w:rsid w:val="00153968"/>
    <w:rsid w:val="00153B7F"/>
    <w:rsid w:val="0015412C"/>
    <w:rsid w:val="001545C0"/>
    <w:rsid w:val="00154852"/>
    <w:rsid w:val="00154FA7"/>
    <w:rsid w:val="00155473"/>
    <w:rsid w:val="00155720"/>
    <w:rsid w:val="00155A53"/>
    <w:rsid w:val="00155C2C"/>
    <w:rsid w:val="00155C9C"/>
    <w:rsid w:val="00155DA2"/>
    <w:rsid w:val="00156082"/>
    <w:rsid w:val="001564F5"/>
    <w:rsid w:val="0015667F"/>
    <w:rsid w:val="00156964"/>
    <w:rsid w:val="00156A46"/>
    <w:rsid w:val="00156DB8"/>
    <w:rsid w:val="00157006"/>
    <w:rsid w:val="0015716B"/>
    <w:rsid w:val="0015748E"/>
    <w:rsid w:val="0015770A"/>
    <w:rsid w:val="001577B5"/>
    <w:rsid w:val="001578B4"/>
    <w:rsid w:val="00157936"/>
    <w:rsid w:val="00157F07"/>
    <w:rsid w:val="001600F5"/>
    <w:rsid w:val="0016051F"/>
    <w:rsid w:val="001608A3"/>
    <w:rsid w:val="00160E84"/>
    <w:rsid w:val="00161488"/>
    <w:rsid w:val="00161A41"/>
    <w:rsid w:val="00162125"/>
    <w:rsid w:val="00162541"/>
    <w:rsid w:val="00162617"/>
    <w:rsid w:val="001628CB"/>
    <w:rsid w:val="00162C13"/>
    <w:rsid w:val="00162D9A"/>
    <w:rsid w:val="001634E5"/>
    <w:rsid w:val="00163617"/>
    <w:rsid w:val="001637F8"/>
    <w:rsid w:val="001638C3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EB2"/>
    <w:rsid w:val="0016711B"/>
    <w:rsid w:val="0016783B"/>
    <w:rsid w:val="00167B23"/>
    <w:rsid w:val="00167F14"/>
    <w:rsid w:val="00170264"/>
    <w:rsid w:val="001703B8"/>
    <w:rsid w:val="001703C4"/>
    <w:rsid w:val="0017043F"/>
    <w:rsid w:val="00170E25"/>
    <w:rsid w:val="00170EEF"/>
    <w:rsid w:val="0017102D"/>
    <w:rsid w:val="001711FA"/>
    <w:rsid w:val="001712C3"/>
    <w:rsid w:val="00171360"/>
    <w:rsid w:val="00171658"/>
    <w:rsid w:val="00171898"/>
    <w:rsid w:val="0017219B"/>
    <w:rsid w:val="0017337B"/>
    <w:rsid w:val="001734BB"/>
    <w:rsid w:val="00173DB7"/>
    <w:rsid w:val="001741DE"/>
    <w:rsid w:val="001746E6"/>
    <w:rsid w:val="00174CD2"/>
    <w:rsid w:val="00174D4E"/>
    <w:rsid w:val="00174EB6"/>
    <w:rsid w:val="0017572C"/>
    <w:rsid w:val="00175876"/>
    <w:rsid w:val="00176828"/>
    <w:rsid w:val="00176A43"/>
    <w:rsid w:val="00176E07"/>
    <w:rsid w:val="00177315"/>
    <w:rsid w:val="0017779F"/>
    <w:rsid w:val="00177AE5"/>
    <w:rsid w:val="00177EB3"/>
    <w:rsid w:val="00180132"/>
    <w:rsid w:val="00180378"/>
    <w:rsid w:val="00180432"/>
    <w:rsid w:val="001804F8"/>
    <w:rsid w:val="00180709"/>
    <w:rsid w:val="00180A40"/>
    <w:rsid w:val="001810ED"/>
    <w:rsid w:val="001816B4"/>
    <w:rsid w:val="00181801"/>
    <w:rsid w:val="00181B12"/>
    <w:rsid w:val="001822AD"/>
    <w:rsid w:val="00182393"/>
    <w:rsid w:val="00182899"/>
    <w:rsid w:val="00182E4C"/>
    <w:rsid w:val="00182E79"/>
    <w:rsid w:val="00182E8F"/>
    <w:rsid w:val="00184117"/>
    <w:rsid w:val="001844CA"/>
    <w:rsid w:val="00184581"/>
    <w:rsid w:val="00184599"/>
    <w:rsid w:val="001846C2"/>
    <w:rsid w:val="001848EE"/>
    <w:rsid w:val="00184D3A"/>
    <w:rsid w:val="0018501E"/>
    <w:rsid w:val="0018532A"/>
    <w:rsid w:val="001856E5"/>
    <w:rsid w:val="00185A60"/>
    <w:rsid w:val="00185CDB"/>
    <w:rsid w:val="00186107"/>
    <w:rsid w:val="00186135"/>
    <w:rsid w:val="001863E2"/>
    <w:rsid w:val="001870CD"/>
    <w:rsid w:val="00187279"/>
    <w:rsid w:val="001872DC"/>
    <w:rsid w:val="00187699"/>
    <w:rsid w:val="00187755"/>
    <w:rsid w:val="00187B70"/>
    <w:rsid w:val="00190522"/>
    <w:rsid w:val="00190EBA"/>
    <w:rsid w:val="00191768"/>
    <w:rsid w:val="00191AA0"/>
    <w:rsid w:val="00191AFF"/>
    <w:rsid w:val="00191FB9"/>
    <w:rsid w:val="0019255C"/>
    <w:rsid w:val="001925CD"/>
    <w:rsid w:val="00192784"/>
    <w:rsid w:val="001928BB"/>
    <w:rsid w:val="00192D9E"/>
    <w:rsid w:val="00193221"/>
    <w:rsid w:val="00193337"/>
    <w:rsid w:val="00193B4E"/>
    <w:rsid w:val="00193DF3"/>
    <w:rsid w:val="00193F7A"/>
    <w:rsid w:val="00194004"/>
    <w:rsid w:val="00194812"/>
    <w:rsid w:val="00194C62"/>
    <w:rsid w:val="00195038"/>
    <w:rsid w:val="00195275"/>
    <w:rsid w:val="001952ED"/>
    <w:rsid w:val="0019554C"/>
    <w:rsid w:val="001957EC"/>
    <w:rsid w:val="0019588A"/>
    <w:rsid w:val="00195A14"/>
    <w:rsid w:val="00195AF5"/>
    <w:rsid w:val="00195E2D"/>
    <w:rsid w:val="00196506"/>
    <w:rsid w:val="001965C8"/>
    <w:rsid w:val="00196688"/>
    <w:rsid w:val="001966E5"/>
    <w:rsid w:val="0019671E"/>
    <w:rsid w:val="0019681C"/>
    <w:rsid w:val="00196D2C"/>
    <w:rsid w:val="00197227"/>
    <w:rsid w:val="001A015B"/>
    <w:rsid w:val="001A02A9"/>
    <w:rsid w:val="001A0591"/>
    <w:rsid w:val="001A0956"/>
    <w:rsid w:val="001A0A36"/>
    <w:rsid w:val="001A0C38"/>
    <w:rsid w:val="001A0CC0"/>
    <w:rsid w:val="001A173A"/>
    <w:rsid w:val="001A18B6"/>
    <w:rsid w:val="001A19EF"/>
    <w:rsid w:val="001A1C0D"/>
    <w:rsid w:val="001A1EDD"/>
    <w:rsid w:val="001A1FAE"/>
    <w:rsid w:val="001A1FEC"/>
    <w:rsid w:val="001A23E0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5F0"/>
    <w:rsid w:val="001A3620"/>
    <w:rsid w:val="001A36CE"/>
    <w:rsid w:val="001A391C"/>
    <w:rsid w:val="001A39BA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74B"/>
    <w:rsid w:val="001A590D"/>
    <w:rsid w:val="001A5979"/>
    <w:rsid w:val="001A5EE5"/>
    <w:rsid w:val="001A5EE8"/>
    <w:rsid w:val="001A60F9"/>
    <w:rsid w:val="001A62C2"/>
    <w:rsid w:val="001A6B75"/>
    <w:rsid w:val="001A7332"/>
    <w:rsid w:val="001A7343"/>
    <w:rsid w:val="001A73A4"/>
    <w:rsid w:val="001A74B0"/>
    <w:rsid w:val="001A769C"/>
    <w:rsid w:val="001A785C"/>
    <w:rsid w:val="001A7B43"/>
    <w:rsid w:val="001A7E85"/>
    <w:rsid w:val="001B0234"/>
    <w:rsid w:val="001B0661"/>
    <w:rsid w:val="001B0C01"/>
    <w:rsid w:val="001B0CAE"/>
    <w:rsid w:val="001B0FED"/>
    <w:rsid w:val="001B1177"/>
    <w:rsid w:val="001B1220"/>
    <w:rsid w:val="001B1313"/>
    <w:rsid w:val="001B140A"/>
    <w:rsid w:val="001B18FB"/>
    <w:rsid w:val="001B1F0A"/>
    <w:rsid w:val="001B1FF3"/>
    <w:rsid w:val="001B2371"/>
    <w:rsid w:val="001B2805"/>
    <w:rsid w:val="001B2B32"/>
    <w:rsid w:val="001B2D3A"/>
    <w:rsid w:val="001B2E40"/>
    <w:rsid w:val="001B33F6"/>
    <w:rsid w:val="001B3449"/>
    <w:rsid w:val="001B4177"/>
    <w:rsid w:val="001B44D4"/>
    <w:rsid w:val="001B4A94"/>
    <w:rsid w:val="001B4AA5"/>
    <w:rsid w:val="001B50A0"/>
    <w:rsid w:val="001B5182"/>
    <w:rsid w:val="001B55D8"/>
    <w:rsid w:val="001B55F4"/>
    <w:rsid w:val="001B5BF0"/>
    <w:rsid w:val="001B64FB"/>
    <w:rsid w:val="001B6534"/>
    <w:rsid w:val="001B67AE"/>
    <w:rsid w:val="001B6B62"/>
    <w:rsid w:val="001B6DF5"/>
    <w:rsid w:val="001B7047"/>
    <w:rsid w:val="001B7806"/>
    <w:rsid w:val="001B7AC7"/>
    <w:rsid w:val="001C0953"/>
    <w:rsid w:val="001C0BAF"/>
    <w:rsid w:val="001C1031"/>
    <w:rsid w:val="001C1589"/>
    <w:rsid w:val="001C15C7"/>
    <w:rsid w:val="001C179B"/>
    <w:rsid w:val="001C1B8D"/>
    <w:rsid w:val="001C1D42"/>
    <w:rsid w:val="001C21DF"/>
    <w:rsid w:val="001C3865"/>
    <w:rsid w:val="001C3A99"/>
    <w:rsid w:val="001C3E30"/>
    <w:rsid w:val="001C4084"/>
    <w:rsid w:val="001C4987"/>
    <w:rsid w:val="001C5275"/>
    <w:rsid w:val="001C57E0"/>
    <w:rsid w:val="001C5A9D"/>
    <w:rsid w:val="001C5D66"/>
    <w:rsid w:val="001C61BB"/>
    <w:rsid w:val="001C65C5"/>
    <w:rsid w:val="001C6BC4"/>
    <w:rsid w:val="001C7090"/>
    <w:rsid w:val="001C71E0"/>
    <w:rsid w:val="001C7493"/>
    <w:rsid w:val="001C75EE"/>
    <w:rsid w:val="001D00DD"/>
    <w:rsid w:val="001D027E"/>
    <w:rsid w:val="001D079A"/>
    <w:rsid w:val="001D0EBC"/>
    <w:rsid w:val="001D0FA5"/>
    <w:rsid w:val="001D1005"/>
    <w:rsid w:val="001D1037"/>
    <w:rsid w:val="001D164C"/>
    <w:rsid w:val="001D17A8"/>
    <w:rsid w:val="001D1A12"/>
    <w:rsid w:val="001D20B0"/>
    <w:rsid w:val="001D220E"/>
    <w:rsid w:val="001D23E6"/>
    <w:rsid w:val="001D24AA"/>
    <w:rsid w:val="001D271F"/>
    <w:rsid w:val="001D27CD"/>
    <w:rsid w:val="001D2A28"/>
    <w:rsid w:val="001D2C11"/>
    <w:rsid w:val="001D2DC8"/>
    <w:rsid w:val="001D2E26"/>
    <w:rsid w:val="001D30DF"/>
    <w:rsid w:val="001D3141"/>
    <w:rsid w:val="001D32EE"/>
    <w:rsid w:val="001D3503"/>
    <w:rsid w:val="001D3773"/>
    <w:rsid w:val="001D3ED3"/>
    <w:rsid w:val="001D3F1A"/>
    <w:rsid w:val="001D4144"/>
    <w:rsid w:val="001D465B"/>
    <w:rsid w:val="001D46EE"/>
    <w:rsid w:val="001D4C60"/>
    <w:rsid w:val="001D4DBF"/>
    <w:rsid w:val="001D4F5A"/>
    <w:rsid w:val="001D526E"/>
    <w:rsid w:val="001D52F5"/>
    <w:rsid w:val="001D5747"/>
    <w:rsid w:val="001D5798"/>
    <w:rsid w:val="001D5A6A"/>
    <w:rsid w:val="001D5C59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DA0"/>
    <w:rsid w:val="001E01E4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3D0"/>
    <w:rsid w:val="001E1779"/>
    <w:rsid w:val="001E1D37"/>
    <w:rsid w:val="001E1EC6"/>
    <w:rsid w:val="001E1EF0"/>
    <w:rsid w:val="001E27CF"/>
    <w:rsid w:val="001E2AD8"/>
    <w:rsid w:val="001E2F6A"/>
    <w:rsid w:val="001E388C"/>
    <w:rsid w:val="001E445B"/>
    <w:rsid w:val="001E4AAA"/>
    <w:rsid w:val="001E4B10"/>
    <w:rsid w:val="001E4B3C"/>
    <w:rsid w:val="001E4C4D"/>
    <w:rsid w:val="001E5120"/>
    <w:rsid w:val="001E51C2"/>
    <w:rsid w:val="001E5452"/>
    <w:rsid w:val="001E564E"/>
    <w:rsid w:val="001E56AA"/>
    <w:rsid w:val="001E58E2"/>
    <w:rsid w:val="001E6064"/>
    <w:rsid w:val="001E606F"/>
    <w:rsid w:val="001E6192"/>
    <w:rsid w:val="001E623A"/>
    <w:rsid w:val="001E692D"/>
    <w:rsid w:val="001E698A"/>
    <w:rsid w:val="001E7008"/>
    <w:rsid w:val="001E72EC"/>
    <w:rsid w:val="001E73F4"/>
    <w:rsid w:val="001E74FF"/>
    <w:rsid w:val="001E7619"/>
    <w:rsid w:val="001E7720"/>
    <w:rsid w:val="001F0601"/>
    <w:rsid w:val="001F0A87"/>
    <w:rsid w:val="001F11F4"/>
    <w:rsid w:val="001F17F9"/>
    <w:rsid w:val="001F1BD9"/>
    <w:rsid w:val="001F1DD9"/>
    <w:rsid w:val="001F1F78"/>
    <w:rsid w:val="001F1F88"/>
    <w:rsid w:val="001F20D4"/>
    <w:rsid w:val="001F2A43"/>
    <w:rsid w:val="001F2EA2"/>
    <w:rsid w:val="001F2EB0"/>
    <w:rsid w:val="001F35BE"/>
    <w:rsid w:val="001F35D1"/>
    <w:rsid w:val="001F389C"/>
    <w:rsid w:val="001F43E5"/>
    <w:rsid w:val="001F46E9"/>
    <w:rsid w:val="001F4831"/>
    <w:rsid w:val="001F4CDE"/>
    <w:rsid w:val="001F4E4F"/>
    <w:rsid w:val="001F5491"/>
    <w:rsid w:val="001F6070"/>
    <w:rsid w:val="001F63CD"/>
    <w:rsid w:val="001F64B9"/>
    <w:rsid w:val="001F674A"/>
    <w:rsid w:val="001F6C0C"/>
    <w:rsid w:val="001F6CC5"/>
    <w:rsid w:val="001F753F"/>
    <w:rsid w:val="001F763B"/>
    <w:rsid w:val="001F76E5"/>
    <w:rsid w:val="001F776C"/>
    <w:rsid w:val="001F777F"/>
    <w:rsid w:val="001F7BA8"/>
    <w:rsid w:val="0020059B"/>
    <w:rsid w:val="00200970"/>
    <w:rsid w:val="00200E44"/>
    <w:rsid w:val="00200E99"/>
    <w:rsid w:val="002011E3"/>
    <w:rsid w:val="00201320"/>
    <w:rsid w:val="002013F2"/>
    <w:rsid w:val="00201BAD"/>
    <w:rsid w:val="002020FB"/>
    <w:rsid w:val="0020233E"/>
    <w:rsid w:val="0020244A"/>
    <w:rsid w:val="00202B29"/>
    <w:rsid w:val="002032EC"/>
    <w:rsid w:val="002037A0"/>
    <w:rsid w:val="00203B4A"/>
    <w:rsid w:val="00204189"/>
    <w:rsid w:val="002041CA"/>
    <w:rsid w:val="0020449E"/>
    <w:rsid w:val="00204781"/>
    <w:rsid w:val="002048C9"/>
    <w:rsid w:val="0020494D"/>
    <w:rsid w:val="00204A77"/>
    <w:rsid w:val="00204C30"/>
    <w:rsid w:val="00204F6E"/>
    <w:rsid w:val="00205307"/>
    <w:rsid w:val="0020541B"/>
    <w:rsid w:val="002056B0"/>
    <w:rsid w:val="002059A5"/>
    <w:rsid w:val="00205DB5"/>
    <w:rsid w:val="00206738"/>
    <w:rsid w:val="0020676E"/>
    <w:rsid w:val="00206A0E"/>
    <w:rsid w:val="00206D1F"/>
    <w:rsid w:val="00206D5C"/>
    <w:rsid w:val="002070BA"/>
    <w:rsid w:val="00207B91"/>
    <w:rsid w:val="00207F55"/>
    <w:rsid w:val="0021005B"/>
    <w:rsid w:val="00210116"/>
    <w:rsid w:val="002101EB"/>
    <w:rsid w:val="00210573"/>
    <w:rsid w:val="00210792"/>
    <w:rsid w:val="00210B79"/>
    <w:rsid w:val="00210E72"/>
    <w:rsid w:val="002110DC"/>
    <w:rsid w:val="00211855"/>
    <w:rsid w:val="00211AAB"/>
    <w:rsid w:val="00211E8D"/>
    <w:rsid w:val="00211F7A"/>
    <w:rsid w:val="00212047"/>
    <w:rsid w:val="00212333"/>
    <w:rsid w:val="00212605"/>
    <w:rsid w:val="002126B0"/>
    <w:rsid w:val="0021279C"/>
    <w:rsid w:val="00212C0E"/>
    <w:rsid w:val="00212DDA"/>
    <w:rsid w:val="00212F5B"/>
    <w:rsid w:val="002132F2"/>
    <w:rsid w:val="00214038"/>
    <w:rsid w:val="0021412D"/>
    <w:rsid w:val="002149BE"/>
    <w:rsid w:val="00215044"/>
    <w:rsid w:val="0021526A"/>
    <w:rsid w:val="00215322"/>
    <w:rsid w:val="00215447"/>
    <w:rsid w:val="00215517"/>
    <w:rsid w:val="00215BA6"/>
    <w:rsid w:val="0021624D"/>
    <w:rsid w:val="00216574"/>
    <w:rsid w:val="002165DE"/>
    <w:rsid w:val="00216B85"/>
    <w:rsid w:val="00216BF0"/>
    <w:rsid w:val="00216C0E"/>
    <w:rsid w:val="00216C2F"/>
    <w:rsid w:val="00216C44"/>
    <w:rsid w:val="00216C48"/>
    <w:rsid w:val="00216C7E"/>
    <w:rsid w:val="00216FF9"/>
    <w:rsid w:val="002201BD"/>
    <w:rsid w:val="002201D6"/>
    <w:rsid w:val="00220232"/>
    <w:rsid w:val="0022092E"/>
    <w:rsid w:val="002209B8"/>
    <w:rsid w:val="00220ABA"/>
    <w:rsid w:val="00220BE1"/>
    <w:rsid w:val="00220F01"/>
    <w:rsid w:val="00221D2A"/>
    <w:rsid w:val="00222CAB"/>
    <w:rsid w:val="00222E40"/>
    <w:rsid w:val="00222FB3"/>
    <w:rsid w:val="002235E2"/>
    <w:rsid w:val="002237C6"/>
    <w:rsid w:val="002238B5"/>
    <w:rsid w:val="00223FC2"/>
    <w:rsid w:val="00223FE7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CE6"/>
    <w:rsid w:val="002260B7"/>
    <w:rsid w:val="0022620B"/>
    <w:rsid w:val="002262F3"/>
    <w:rsid w:val="0022638D"/>
    <w:rsid w:val="002266CF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72F"/>
    <w:rsid w:val="00230923"/>
    <w:rsid w:val="00230AF4"/>
    <w:rsid w:val="00230B2B"/>
    <w:rsid w:val="00230C91"/>
    <w:rsid w:val="00230E54"/>
    <w:rsid w:val="00231487"/>
    <w:rsid w:val="00231F4A"/>
    <w:rsid w:val="002326C4"/>
    <w:rsid w:val="002329C0"/>
    <w:rsid w:val="00232CED"/>
    <w:rsid w:val="00232E23"/>
    <w:rsid w:val="00232EBE"/>
    <w:rsid w:val="00233008"/>
    <w:rsid w:val="002334E5"/>
    <w:rsid w:val="002334FD"/>
    <w:rsid w:val="00233536"/>
    <w:rsid w:val="002339E5"/>
    <w:rsid w:val="0023408F"/>
    <w:rsid w:val="00234255"/>
    <w:rsid w:val="00234256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C99"/>
    <w:rsid w:val="00235D9E"/>
    <w:rsid w:val="0023636F"/>
    <w:rsid w:val="0023640A"/>
    <w:rsid w:val="002365DB"/>
    <w:rsid w:val="00236639"/>
    <w:rsid w:val="002367C4"/>
    <w:rsid w:val="00236A73"/>
    <w:rsid w:val="00237222"/>
    <w:rsid w:val="002373D5"/>
    <w:rsid w:val="00237482"/>
    <w:rsid w:val="0023758A"/>
    <w:rsid w:val="002379C9"/>
    <w:rsid w:val="00237C03"/>
    <w:rsid w:val="0024008D"/>
    <w:rsid w:val="002402B1"/>
    <w:rsid w:val="002402CA"/>
    <w:rsid w:val="00240725"/>
    <w:rsid w:val="002408AE"/>
    <w:rsid w:val="00240EBC"/>
    <w:rsid w:val="00240F49"/>
    <w:rsid w:val="0024109C"/>
    <w:rsid w:val="00241481"/>
    <w:rsid w:val="0024151A"/>
    <w:rsid w:val="0024168B"/>
    <w:rsid w:val="00241EE7"/>
    <w:rsid w:val="00241F7B"/>
    <w:rsid w:val="002420C4"/>
    <w:rsid w:val="0024215E"/>
    <w:rsid w:val="002429BF"/>
    <w:rsid w:val="00242EB8"/>
    <w:rsid w:val="00242F2F"/>
    <w:rsid w:val="00243257"/>
    <w:rsid w:val="00243777"/>
    <w:rsid w:val="002448D0"/>
    <w:rsid w:val="00244E1D"/>
    <w:rsid w:val="00245119"/>
    <w:rsid w:val="00245920"/>
    <w:rsid w:val="00245A72"/>
    <w:rsid w:val="0024614D"/>
    <w:rsid w:val="002463A3"/>
    <w:rsid w:val="002466E0"/>
    <w:rsid w:val="00246A26"/>
    <w:rsid w:val="00246B4A"/>
    <w:rsid w:val="00246CF2"/>
    <w:rsid w:val="00246FF1"/>
    <w:rsid w:val="002474CC"/>
    <w:rsid w:val="00247825"/>
    <w:rsid w:val="002478E3"/>
    <w:rsid w:val="0024794F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2C59"/>
    <w:rsid w:val="0025324A"/>
    <w:rsid w:val="0025330A"/>
    <w:rsid w:val="00253A10"/>
    <w:rsid w:val="00253E21"/>
    <w:rsid w:val="00253FBB"/>
    <w:rsid w:val="0025446F"/>
    <w:rsid w:val="002544F7"/>
    <w:rsid w:val="0025460F"/>
    <w:rsid w:val="0025480F"/>
    <w:rsid w:val="00254A20"/>
    <w:rsid w:val="00254D6A"/>
    <w:rsid w:val="00254DAB"/>
    <w:rsid w:val="00254E5C"/>
    <w:rsid w:val="00255F4A"/>
    <w:rsid w:val="00256C82"/>
    <w:rsid w:val="00256DEE"/>
    <w:rsid w:val="00256F7D"/>
    <w:rsid w:val="00256FFC"/>
    <w:rsid w:val="002571A0"/>
    <w:rsid w:val="002579F5"/>
    <w:rsid w:val="00257AC1"/>
    <w:rsid w:val="00257C68"/>
    <w:rsid w:val="002602E4"/>
    <w:rsid w:val="00260BAC"/>
    <w:rsid w:val="002628F4"/>
    <w:rsid w:val="002633D8"/>
    <w:rsid w:val="00263B40"/>
    <w:rsid w:val="00263D92"/>
    <w:rsid w:val="00263F3E"/>
    <w:rsid w:val="002653A2"/>
    <w:rsid w:val="00265C44"/>
    <w:rsid w:val="00265D87"/>
    <w:rsid w:val="00265DEF"/>
    <w:rsid w:val="00266439"/>
    <w:rsid w:val="00266521"/>
    <w:rsid w:val="0026686F"/>
    <w:rsid w:val="002668E0"/>
    <w:rsid w:val="00266980"/>
    <w:rsid w:val="00267875"/>
    <w:rsid w:val="00267DB7"/>
    <w:rsid w:val="00267E04"/>
    <w:rsid w:val="002704C9"/>
    <w:rsid w:val="002705A2"/>
    <w:rsid w:val="00270B6B"/>
    <w:rsid w:val="00270DBD"/>
    <w:rsid w:val="00271045"/>
    <w:rsid w:val="002717D1"/>
    <w:rsid w:val="002719C1"/>
    <w:rsid w:val="00271EC7"/>
    <w:rsid w:val="002720F0"/>
    <w:rsid w:val="002723B5"/>
    <w:rsid w:val="00272EC2"/>
    <w:rsid w:val="002730C9"/>
    <w:rsid w:val="00273157"/>
    <w:rsid w:val="0027331B"/>
    <w:rsid w:val="002734C9"/>
    <w:rsid w:val="00273730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4EF"/>
    <w:rsid w:val="002756FC"/>
    <w:rsid w:val="00275AA5"/>
    <w:rsid w:val="00275BF7"/>
    <w:rsid w:val="00275FF0"/>
    <w:rsid w:val="002760F7"/>
    <w:rsid w:val="00276293"/>
    <w:rsid w:val="00276428"/>
    <w:rsid w:val="00276477"/>
    <w:rsid w:val="0027689E"/>
    <w:rsid w:val="00276905"/>
    <w:rsid w:val="00276D3D"/>
    <w:rsid w:val="00276E0D"/>
    <w:rsid w:val="00277062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B55"/>
    <w:rsid w:val="00281E4B"/>
    <w:rsid w:val="00282080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B8D"/>
    <w:rsid w:val="00283D34"/>
    <w:rsid w:val="00283E5E"/>
    <w:rsid w:val="00283F0F"/>
    <w:rsid w:val="00283F17"/>
    <w:rsid w:val="002844D4"/>
    <w:rsid w:val="002849CD"/>
    <w:rsid w:val="00284EF2"/>
    <w:rsid w:val="002851DB"/>
    <w:rsid w:val="00285693"/>
    <w:rsid w:val="00285860"/>
    <w:rsid w:val="00285E3A"/>
    <w:rsid w:val="00286060"/>
    <w:rsid w:val="002861F6"/>
    <w:rsid w:val="002864E9"/>
    <w:rsid w:val="002868B1"/>
    <w:rsid w:val="0028691A"/>
    <w:rsid w:val="00286A7C"/>
    <w:rsid w:val="00286CE9"/>
    <w:rsid w:val="00286F86"/>
    <w:rsid w:val="00287430"/>
    <w:rsid w:val="002876B0"/>
    <w:rsid w:val="00287EC4"/>
    <w:rsid w:val="00287EC6"/>
    <w:rsid w:val="00287EC9"/>
    <w:rsid w:val="00290F29"/>
    <w:rsid w:val="0029116E"/>
    <w:rsid w:val="002911AE"/>
    <w:rsid w:val="002912B7"/>
    <w:rsid w:val="0029251B"/>
    <w:rsid w:val="00292839"/>
    <w:rsid w:val="0029292A"/>
    <w:rsid w:val="0029293D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416A"/>
    <w:rsid w:val="002944F9"/>
    <w:rsid w:val="0029476B"/>
    <w:rsid w:val="00294917"/>
    <w:rsid w:val="002949D3"/>
    <w:rsid w:val="00294CB4"/>
    <w:rsid w:val="002950AB"/>
    <w:rsid w:val="00295596"/>
    <w:rsid w:val="0029567F"/>
    <w:rsid w:val="00295700"/>
    <w:rsid w:val="002958D0"/>
    <w:rsid w:val="00295C96"/>
    <w:rsid w:val="00296500"/>
    <w:rsid w:val="002965E1"/>
    <w:rsid w:val="00296D1F"/>
    <w:rsid w:val="00297051"/>
    <w:rsid w:val="00297182"/>
    <w:rsid w:val="00297380"/>
    <w:rsid w:val="00297F22"/>
    <w:rsid w:val="00297FCB"/>
    <w:rsid w:val="002A01D9"/>
    <w:rsid w:val="002A0208"/>
    <w:rsid w:val="002A0281"/>
    <w:rsid w:val="002A02F1"/>
    <w:rsid w:val="002A0962"/>
    <w:rsid w:val="002A09EF"/>
    <w:rsid w:val="002A0A1B"/>
    <w:rsid w:val="002A0BC2"/>
    <w:rsid w:val="002A0C82"/>
    <w:rsid w:val="002A0F83"/>
    <w:rsid w:val="002A1248"/>
    <w:rsid w:val="002A185C"/>
    <w:rsid w:val="002A1A93"/>
    <w:rsid w:val="002A1B31"/>
    <w:rsid w:val="002A1CB4"/>
    <w:rsid w:val="002A29C9"/>
    <w:rsid w:val="002A2DD8"/>
    <w:rsid w:val="002A3200"/>
    <w:rsid w:val="002A3448"/>
    <w:rsid w:val="002A39CB"/>
    <w:rsid w:val="002A3A50"/>
    <w:rsid w:val="002A3BEE"/>
    <w:rsid w:val="002A4071"/>
    <w:rsid w:val="002A43F8"/>
    <w:rsid w:val="002A473D"/>
    <w:rsid w:val="002A493C"/>
    <w:rsid w:val="002A4D00"/>
    <w:rsid w:val="002A51B9"/>
    <w:rsid w:val="002A528B"/>
    <w:rsid w:val="002A58F7"/>
    <w:rsid w:val="002A62E7"/>
    <w:rsid w:val="002A6C3D"/>
    <w:rsid w:val="002A6D6D"/>
    <w:rsid w:val="002A6E23"/>
    <w:rsid w:val="002A7025"/>
    <w:rsid w:val="002A7065"/>
    <w:rsid w:val="002A7206"/>
    <w:rsid w:val="002A778E"/>
    <w:rsid w:val="002A7C19"/>
    <w:rsid w:val="002A7FB9"/>
    <w:rsid w:val="002B03B3"/>
    <w:rsid w:val="002B04D8"/>
    <w:rsid w:val="002B0577"/>
    <w:rsid w:val="002B05AA"/>
    <w:rsid w:val="002B0751"/>
    <w:rsid w:val="002B0D87"/>
    <w:rsid w:val="002B19D6"/>
    <w:rsid w:val="002B1E69"/>
    <w:rsid w:val="002B1F91"/>
    <w:rsid w:val="002B219E"/>
    <w:rsid w:val="002B2561"/>
    <w:rsid w:val="002B2786"/>
    <w:rsid w:val="002B2960"/>
    <w:rsid w:val="002B29D0"/>
    <w:rsid w:val="002B2C8B"/>
    <w:rsid w:val="002B3FAB"/>
    <w:rsid w:val="002B4546"/>
    <w:rsid w:val="002B45E8"/>
    <w:rsid w:val="002B45F0"/>
    <w:rsid w:val="002B4861"/>
    <w:rsid w:val="002B4903"/>
    <w:rsid w:val="002B49C4"/>
    <w:rsid w:val="002B4A42"/>
    <w:rsid w:val="002B4DE0"/>
    <w:rsid w:val="002B5268"/>
    <w:rsid w:val="002B5602"/>
    <w:rsid w:val="002B5856"/>
    <w:rsid w:val="002B58F9"/>
    <w:rsid w:val="002B5E96"/>
    <w:rsid w:val="002B62E5"/>
    <w:rsid w:val="002B683A"/>
    <w:rsid w:val="002B68DB"/>
    <w:rsid w:val="002B6AF8"/>
    <w:rsid w:val="002B6FE0"/>
    <w:rsid w:val="002B70A1"/>
    <w:rsid w:val="002B71B8"/>
    <w:rsid w:val="002B723A"/>
    <w:rsid w:val="002B7650"/>
    <w:rsid w:val="002B7C13"/>
    <w:rsid w:val="002B7C28"/>
    <w:rsid w:val="002B7C57"/>
    <w:rsid w:val="002B7FD7"/>
    <w:rsid w:val="002C0AC6"/>
    <w:rsid w:val="002C0C9B"/>
    <w:rsid w:val="002C0F5B"/>
    <w:rsid w:val="002C10BC"/>
    <w:rsid w:val="002C11AD"/>
    <w:rsid w:val="002C1350"/>
    <w:rsid w:val="002C135C"/>
    <w:rsid w:val="002C16C4"/>
    <w:rsid w:val="002C179F"/>
    <w:rsid w:val="002C1AC0"/>
    <w:rsid w:val="002C1AC8"/>
    <w:rsid w:val="002C1E04"/>
    <w:rsid w:val="002C258A"/>
    <w:rsid w:val="002C267B"/>
    <w:rsid w:val="002C28F9"/>
    <w:rsid w:val="002C2EB6"/>
    <w:rsid w:val="002C38EC"/>
    <w:rsid w:val="002C3976"/>
    <w:rsid w:val="002C3BB0"/>
    <w:rsid w:val="002C471D"/>
    <w:rsid w:val="002C4B8B"/>
    <w:rsid w:val="002C4F80"/>
    <w:rsid w:val="002C5172"/>
    <w:rsid w:val="002C5467"/>
    <w:rsid w:val="002C562D"/>
    <w:rsid w:val="002C5677"/>
    <w:rsid w:val="002C5FF5"/>
    <w:rsid w:val="002C61B4"/>
    <w:rsid w:val="002C6267"/>
    <w:rsid w:val="002C7627"/>
    <w:rsid w:val="002C7850"/>
    <w:rsid w:val="002C7A36"/>
    <w:rsid w:val="002C7AEF"/>
    <w:rsid w:val="002C7F47"/>
    <w:rsid w:val="002D03E3"/>
    <w:rsid w:val="002D0878"/>
    <w:rsid w:val="002D0A00"/>
    <w:rsid w:val="002D0CBA"/>
    <w:rsid w:val="002D158A"/>
    <w:rsid w:val="002D15DE"/>
    <w:rsid w:val="002D2056"/>
    <w:rsid w:val="002D23F5"/>
    <w:rsid w:val="002D26B8"/>
    <w:rsid w:val="002D2797"/>
    <w:rsid w:val="002D2799"/>
    <w:rsid w:val="002D28E4"/>
    <w:rsid w:val="002D29FB"/>
    <w:rsid w:val="002D2BB7"/>
    <w:rsid w:val="002D2F88"/>
    <w:rsid w:val="002D348A"/>
    <w:rsid w:val="002D3716"/>
    <w:rsid w:val="002D376A"/>
    <w:rsid w:val="002D3C09"/>
    <w:rsid w:val="002D3C2F"/>
    <w:rsid w:val="002D3EAE"/>
    <w:rsid w:val="002D3F50"/>
    <w:rsid w:val="002D4D12"/>
    <w:rsid w:val="002D4F25"/>
    <w:rsid w:val="002D5067"/>
    <w:rsid w:val="002D52B7"/>
    <w:rsid w:val="002D54EC"/>
    <w:rsid w:val="002D5DFB"/>
    <w:rsid w:val="002D6098"/>
    <w:rsid w:val="002D642B"/>
    <w:rsid w:val="002D6B24"/>
    <w:rsid w:val="002D6B89"/>
    <w:rsid w:val="002D6E99"/>
    <w:rsid w:val="002D6F62"/>
    <w:rsid w:val="002D746E"/>
    <w:rsid w:val="002D7575"/>
    <w:rsid w:val="002D76B3"/>
    <w:rsid w:val="002D783E"/>
    <w:rsid w:val="002D7E42"/>
    <w:rsid w:val="002E0745"/>
    <w:rsid w:val="002E0A61"/>
    <w:rsid w:val="002E0CAC"/>
    <w:rsid w:val="002E0CF8"/>
    <w:rsid w:val="002E0E17"/>
    <w:rsid w:val="002E0EEE"/>
    <w:rsid w:val="002E1009"/>
    <w:rsid w:val="002E1859"/>
    <w:rsid w:val="002E187A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1EB"/>
    <w:rsid w:val="002E4248"/>
    <w:rsid w:val="002E48E8"/>
    <w:rsid w:val="002E4DDD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C9"/>
    <w:rsid w:val="002F1632"/>
    <w:rsid w:val="002F1CCF"/>
    <w:rsid w:val="002F1E92"/>
    <w:rsid w:val="002F1E97"/>
    <w:rsid w:val="002F22C0"/>
    <w:rsid w:val="002F240A"/>
    <w:rsid w:val="002F28A0"/>
    <w:rsid w:val="002F2D30"/>
    <w:rsid w:val="002F31F3"/>
    <w:rsid w:val="002F322A"/>
    <w:rsid w:val="002F348E"/>
    <w:rsid w:val="002F3664"/>
    <w:rsid w:val="002F3A07"/>
    <w:rsid w:val="002F3A4C"/>
    <w:rsid w:val="002F4093"/>
    <w:rsid w:val="002F42F6"/>
    <w:rsid w:val="002F4A7B"/>
    <w:rsid w:val="002F4CE3"/>
    <w:rsid w:val="002F4F0B"/>
    <w:rsid w:val="002F5527"/>
    <w:rsid w:val="002F5DB8"/>
    <w:rsid w:val="002F6001"/>
    <w:rsid w:val="002F658A"/>
    <w:rsid w:val="002F6DC5"/>
    <w:rsid w:val="002F6EB0"/>
    <w:rsid w:val="002F72CB"/>
    <w:rsid w:val="002F74D2"/>
    <w:rsid w:val="002F7639"/>
    <w:rsid w:val="002F76E0"/>
    <w:rsid w:val="002F7947"/>
    <w:rsid w:val="002F7951"/>
    <w:rsid w:val="002F7D88"/>
    <w:rsid w:val="0030007B"/>
    <w:rsid w:val="00300DDA"/>
    <w:rsid w:val="00301040"/>
    <w:rsid w:val="00301041"/>
    <w:rsid w:val="0030169A"/>
    <w:rsid w:val="00301D03"/>
    <w:rsid w:val="00301D21"/>
    <w:rsid w:val="00302AA5"/>
    <w:rsid w:val="00302ACF"/>
    <w:rsid w:val="00302BD2"/>
    <w:rsid w:val="00302CB8"/>
    <w:rsid w:val="00303319"/>
    <w:rsid w:val="00303AE9"/>
    <w:rsid w:val="00304B1D"/>
    <w:rsid w:val="00304FB3"/>
    <w:rsid w:val="0030501D"/>
    <w:rsid w:val="00305687"/>
    <w:rsid w:val="00305721"/>
    <w:rsid w:val="00305B6F"/>
    <w:rsid w:val="00305F21"/>
    <w:rsid w:val="00306A40"/>
    <w:rsid w:val="00307014"/>
    <w:rsid w:val="0030734A"/>
    <w:rsid w:val="0030737C"/>
    <w:rsid w:val="00307792"/>
    <w:rsid w:val="0031012D"/>
    <w:rsid w:val="00310758"/>
    <w:rsid w:val="00311012"/>
    <w:rsid w:val="003117E6"/>
    <w:rsid w:val="003120EB"/>
    <w:rsid w:val="003121B6"/>
    <w:rsid w:val="0031221C"/>
    <w:rsid w:val="0031294F"/>
    <w:rsid w:val="00312B02"/>
    <w:rsid w:val="003132AA"/>
    <w:rsid w:val="003132C8"/>
    <w:rsid w:val="00313811"/>
    <w:rsid w:val="003139B4"/>
    <w:rsid w:val="00313A19"/>
    <w:rsid w:val="00313E05"/>
    <w:rsid w:val="00314258"/>
    <w:rsid w:val="00314635"/>
    <w:rsid w:val="00314C5A"/>
    <w:rsid w:val="0031512C"/>
    <w:rsid w:val="00315545"/>
    <w:rsid w:val="00315A1C"/>
    <w:rsid w:val="00315A3F"/>
    <w:rsid w:val="00315FDF"/>
    <w:rsid w:val="003162B6"/>
    <w:rsid w:val="003162F8"/>
    <w:rsid w:val="00316367"/>
    <w:rsid w:val="00316B37"/>
    <w:rsid w:val="003170C1"/>
    <w:rsid w:val="003177BE"/>
    <w:rsid w:val="00317AE3"/>
    <w:rsid w:val="003200EF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39E"/>
    <w:rsid w:val="0032168A"/>
    <w:rsid w:val="003216FD"/>
    <w:rsid w:val="003217C5"/>
    <w:rsid w:val="00321CBF"/>
    <w:rsid w:val="00321D6F"/>
    <w:rsid w:val="00321E4D"/>
    <w:rsid w:val="003220DE"/>
    <w:rsid w:val="00322291"/>
    <w:rsid w:val="00322F67"/>
    <w:rsid w:val="00322F73"/>
    <w:rsid w:val="00323567"/>
    <w:rsid w:val="00323810"/>
    <w:rsid w:val="00323E3E"/>
    <w:rsid w:val="00323FF5"/>
    <w:rsid w:val="00324112"/>
    <w:rsid w:val="00324760"/>
    <w:rsid w:val="0032478C"/>
    <w:rsid w:val="00324A5B"/>
    <w:rsid w:val="00325866"/>
    <w:rsid w:val="00325EA8"/>
    <w:rsid w:val="00325FC9"/>
    <w:rsid w:val="00325FED"/>
    <w:rsid w:val="00326175"/>
    <w:rsid w:val="003269C1"/>
    <w:rsid w:val="003269D1"/>
    <w:rsid w:val="003274D7"/>
    <w:rsid w:val="00327A00"/>
    <w:rsid w:val="00327CA0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BAD"/>
    <w:rsid w:val="0033102B"/>
    <w:rsid w:val="00331094"/>
    <w:rsid w:val="00331DBA"/>
    <w:rsid w:val="00331DFA"/>
    <w:rsid w:val="00332508"/>
    <w:rsid w:val="003325EE"/>
    <w:rsid w:val="00332605"/>
    <w:rsid w:val="00332675"/>
    <w:rsid w:val="003328B6"/>
    <w:rsid w:val="003329DB"/>
    <w:rsid w:val="00332CA3"/>
    <w:rsid w:val="00333458"/>
    <w:rsid w:val="003334FC"/>
    <w:rsid w:val="003335B8"/>
    <w:rsid w:val="00333ACB"/>
    <w:rsid w:val="00333AFE"/>
    <w:rsid w:val="00333DA2"/>
    <w:rsid w:val="00334593"/>
    <w:rsid w:val="00334A28"/>
    <w:rsid w:val="00334DFA"/>
    <w:rsid w:val="00335FFC"/>
    <w:rsid w:val="00336315"/>
    <w:rsid w:val="00336767"/>
    <w:rsid w:val="00336782"/>
    <w:rsid w:val="00336959"/>
    <w:rsid w:val="00336A4C"/>
    <w:rsid w:val="00336A98"/>
    <w:rsid w:val="00336BFF"/>
    <w:rsid w:val="00336E70"/>
    <w:rsid w:val="00337115"/>
    <w:rsid w:val="003371A6"/>
    <w:rsid w:val="00337287"/>
    <w:rsid w:val="003372E3"/>
    <w:rsid w:val="00337582"/>
    <w:rsid w:val="00337A4E"/>
    <w:rsid w:val="00340CC1"/>
    <w:rsid w:val="00340F09"/>
    <w:rsid w:val="00341380"/>
    <w:rsid w:val="00341EAE"/>
    <w:rsid w:val="00342D57"/>
    <w:rsid w:val="003430AD"/>
    <w:rsid w:val="0034318B"/>
    <w:rsid w:val="00343333"/>
    <w:rsid w:val="00343A09"/>
    <w:rsid w:val="00343FD5"/>
    <w:rsid w:val="0034419A"/>
    <w:rsid w:val="003441CA"/>
    <w:rsid w:val="00344504"/>
    <w:rsid w:val="00344610"/>
    <w:rsid w:val="00344671"/>
    <w:rsid w:val="00344A27"/>
    <w:rsid w:val="00344EC0"/>
    <w:rsid w:val="0034528B"/>
    <w:rsid w:val="003456F6"/>
    <w:rsid w:val="003458A0"/>
    <w:rsid w:val="003458C2"/>
    <w:rsid w:val="003459CB"/>
    <w:rsid w:val="00345A4C"/>
    <w:rsid w:val="00345BA9"/>
    <w:rsid w:val="00345E0B"/>
    <w:rsid w:val="00345E50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363"/>
    <w:rsid w:val="00347694"/>
    <w:rsid w:val="003478E3"/>
    <w:rsid w:val="00347928"/>
    <w:rsid w:val="00347AED"/>
    <w:rsid w:val="00347E22"/>
    <w:rsid w:val="0035061B"/>
    <w:rsid w:val="003507D5"/>
    <w:rsid w:val="003507D7"/>
    <w:rsid w:val="00350A33"/>
    <w:rsid w:val="00350C51"/>
    <w:rsid w:val="003511A8"/>
    <w:rsid w:val="00351384"/>
    <w:rsid w:val="00351824"/>
    <w:rsid w:val="00351B1A"/>
    <w:rsid w:val="00351C89"/>
    <w:rsid w:val="00351CEA"/>
    <w:rsid w:val="00351D05"/>
    <w:rsid w:val="00351E08"/>
    <w:rsid w:val="00351EA9"/>
    <w:rsid w:val="00351F85"/>
    <w:rsid w:val="003521FF"/>
    <w:rsid w:val="003530C0"/>
    <w:rsid w:val="003535F7"/>
    <w:rsid w:val="00353DAC"/>
    <w:rsid w:val="00353EA4"/>
    <w:rsid w:val="0035429B"/>
    <w:rsid w:val="0035436D"/>
    <w:rsid w:val="00354380"/>
    <w:rsid w:val="0035443E"/>
    <w:rsid w:val="00354AEB"/>
    <w:rsid w:val="00354FEE"/>
    <w:rsid w:val="0035500B"/>
    <w:rsid w:val="00355374"/>
    <w:rsid w:val="0035549F"/>
    <w:rsid w:val="00355566"/>
    <w:rsid w:val="003556AF"/>
    <w:rsid w:val="003556B9"/>
    <w:rsid w:val="00355D43"/>
    <w:rsid w:val="00356033"/>
    <w:rsid w:val="003564C0"/>
    <w:rsid w:val="00356A76"/>
    <w:rsid w:val="00356AA0"/>
    <w:rsid w:val="00356CF3"/>
    <w:rsid w:val="00356CFD"/>
    <w:rsid w:val="00356D80"/>
    <w:rsid w:val="00356E5D"/>
    <w:rsid w:val="003571B5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E7C"/>
    <w:rsid w:val="00363255"/>
    <w:rsid w:val="0036369F"/>
    <w:rsid w:val="00363CBC"/>
    <w:rsid w:val="00363E9D"/>
    <w:rsid w:val="00363FBA"/>
    <w:rsid w:val="0036498A"/>
    <w:rsid w:val="00364E37"/>
    <w:rsid w:val="00364E3B"/>
    <w:rsid w:val="0036520E"/>
    <w:rsid w:val="00365239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366"/>
    <w:rsid w:val="00367465"/>
    <w:rsid w:val="00367513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A98"/>
    <w:rsid w:val="00373B12"/>
    <w:rsid w:val="00373B24"/>
    <w:rsid w:val="00373C83"/>
    <w:rsid w:val="00374435"/>
    <w:rsid w:val="00374A68"/>
    <w:rsid w:val="00374B66"/>
    <w:rsid w:val="00375172"/>
    <w:rsid w:val="003755A2"/>
    <w:rsid w:val="00375617"/>
    <w:rsid w:val="0037577C"/>
    <w:rsid w:val="0037593D"/>
    <w:rsid w:val="00375E1B"/>
    <w:rsid w:val="00375F45"/>
    <w:rsid w:val="0037608A"/>
    <w:rsid w:val="003760B9"/>
    <w:rsid w:val="003762AF"/>
    <w:rsid w:val="00376447"/>
    <w:rsid w:val="00376BB1"/>
    <w:rsid w:val="00376CF9"/>
    <w:rsid w:val="00376EDF"/>
    <w:rsid w:val="00376F4E"/>
    <w:rsid w:val="00377065"/>
    <w:rsid w:val="003776EF"/>
    <w:rsid w:val="003801D6"/>
    <w:rsid w:val="00380C4B"/>
    <w:rsid w:val="00380CB2"/>
    <w:rsid w:val="00380DAE"/>
    <w:rsid w:val="00381486"/>
    <w:rsid w:val="00381881"/>
    <w:rsid w:val="00382019"/>
    <w:rsid w:val="003822A5"/>
    <w:rsid w:val="00382786"/>
    <w:rsid w:val="0038280A"/>
    <w:rsid w:val="00382F63"/>
    <w:rsid w:val="00383001"/>
    <w:rsid w:val="003831B3"/>
    <w:rsid w:val="003837C5"/>
    <w:rsid w:val="00383CE0"/>
    <w:rsid w:val="00384389"/>
    <w:rsid w:val="003844A8"/>
    <w:rsid w:val="003846D0"/>
    <w:rsid w:val="00384975"/>
    <w:rsid w:val="00384F24"/>
    <w:rsid w:val="00385235"/>
    <w:rsid w:val="003852D6"/>
    <w:rsid w:val="0038546C"/>
    <w:rsid w:val="00385990"/>
    <w:rsid w:val="00385B4D"/>
    <w:rsid w:val="003862D2"/>
    <w:rsid w:val="00386418"/>
    <w:rsid w:val="00386657"/>
    <w:rsid w:val="003867A6"/>
    <w:rsid w:val="00386826"/>
    <w:rsid w:val="00386D89"/>
    <w:rsid w:val="00386E35"/>
    <w:rsid w:val="00387060"/>
    <w:rsid w:val="00387264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DE9"/>
    <w:rsid w:val="00390F75"/>
    <w:rsid w:val="0039122D"/>
    <w:rsid w:val="00391517"/>
    <w:rsid w:val="003919D0"/>
    <w:rsid w:val="00391E7F"/>
    <w:rsid w:val="003923AA"/>
    <w:rsid w:val="003925B8"/>
    <w:rsid w:val="0039287F"/>
    <w:rsid w:val="00392B83"/>
    <w:rsid w:val="00393496"/>
    <w:rsid w:val="003935DA"/>
    <w:rsid w:val="003936C6"/>
    <w:rsid w:val="0039375C"/>
    <w:rsid w:val="003938BC"/>
    <w:rsid w:val="00393D16"/>
    <w:rsid w:val="00393EE6"/>
    <w:rsid w:val="003940C8"/>
    <w:rsid w:val="003942FF"/>
    <w:rsid w:val="003944F6"/>
    <w:rsid w:val="003946F6"/>
    <w:rsid w:val="00394A2D"/>
    <w:rsid w:val="00394DC5"/>
    <w:rsid w:val="00394F73"/>
    <w:rsid w:val="0039522F"/>
    <w:rsid w:val="003957DE"/>
    <w:rsid w:val="00395F6B"/>
    <w:rsid w:val="00396239"/>
    <w:rsid w:val="0039645C"/>
    <w:rsid w:val="00396C63"/>
    <w:rsid w:val="0039725D"/>
    <w:rsid w:val="003972B5"/>
    <w:rsid w:val="003974EF"/>
    <w:rsid w:val="003975FA"/>
    <w:rsid w:val="003977F7"/>
    <w:rsid w:val="00397938"/>
    <w:rsid w:val="003A024B"/>
    <w:rsid w:val="003A03E3"/>
    <w:rsid w:val="003A0458"/>
    <w:rsid w:val="003A098B"/>
    <w:rsid w:val="003A0F98"/>
    <w:rsid w:val="003A121C"/>
    <w:rsid w:val="003A13F7"/>
    <w:rsid w:val="003A1772"/>
    <w:rsid w:val="003A1954"/>
    <w:rsid w:val="003A1B0F"/>
    <w:rsid w:val="003A1BA0"/>
    <w:rsid w:val="003A1E5D"/>
    <w:rsid w:val="003A1E86"/>
    <w:rsid w:val="003A1E9F"/>
    <w:rsid w:val="003A20F0"/>
    <w:rsid w:val="003A2252"/>
    <w:rsid w:val="003A2D9C"/>
    <w:rsid w:val="003A3027"/>
    <w:rsid w:val="003A3063"/>
    <w:rsid w:val="003A30DB"/>
    <w:rsid w:val="003A3229"/>
    <w:rsid w:val="003A32D6"/>
    <w:rsid w:val="003A333E"/>
    <w:rsid w:val="003A344E"/>
    <w:rsid w:val="003A34E3"/>
    <w:rsid w:val="003A3573"/>
    <w:rsid w:val="003A3939"/>
    <w:rsid w:val="003A3ABB"/>
    <w:rsid w:val="003A3B08"/>
    <w:rsid w:val="003A3F5A"/>
    <w:rsid w:val="003A44A6"/>
    <w:rsid w:val="003A4558"/>
    <w:rsid w:val="003A4748"/>
    <w:rsid w:val="003A478F"/>
    <w:rsid w:val="003A4F22"/>
    <w:rsid w:val="003A50F6"/>
    <w:rsid w:val="003A5499"/>
    <w:rsid w:val="003A58EC"/>
    <w:rsid w:val="003A5932"/>
    <w:rsid w:val="003A5D51"/>
    <w:rsid w:val="003A5F88"/>
    <w:rsid w:val="003A5F93"/>
    <w:rsid w:val="003A60D7"/>
    <w:rsid w:val="003A6911"/>
    <w:rsid w:val="003A6995"/>
    <w:rsid w:val="003A6E96"/>
    <w:rsid w:val="003A6EDD"/>
    <w:rsid w:val="003A6F72"/>
    <w:rsid w:val="003A701A"/>
    <w:rsid w:val="003A7069"/>
    <w:rsid w:val="003A74C1"/>
    <w:rsid w:val="003A797F"/>
    <w:rsid w:val="003A7B3C"/>
    <w:rsid w:val="003B016C"/>
    <w:rsid w:val="003B023D"/>
    <w:rsid w:val="003B0351"/>
    <w:rsid w:val="003B0491"/>
    <w:rsid w:val="003B04E2"/>
    <w:rsid w:val="003B0815"/>
    <w:rsid w:val="003B0945"/>
    <w:rsid w:val="003B0ACC"/>
    <w:rsid w:val="003B0D0D"/>
    <w:rsid w:val="003B0E0D"/>
    <w:rsid w:val="003B0FAB"/>
    <w:rsid w:val="003B10A0"/>
    <w:rsid w:val="003B120B"/>
    <w:rsid w:val="003B1672"/>
    <w:rsid w:val="003B1727"/>
    <w:rsid w:val="003B18BF"/>
    <w:rsid w:val="003B19A0"/>
    <w:rsid w:val="003B238E"/>
    <w:rsid w:val="003B23FE"/>
    <w:rsid w:val="003B29FA"/>
    <w:rsid w:val="003B2C1F"/>
    <w:rsid w:val="003B2EE4"/>
    <w:rsid w:val="003B32F5"/>
    <w:rsid w:val="003B3ACB"/>
    <w:rsid w:val="003B3D3C"/>
    <w:rsid w:val="003B429D"/>
    <w:rsid w:val="003B4515"/>
    <w:rsid w:val="003B49DE"/>
    <w:rsid w:val="003B49E7"/>
    <w:rsid w:val="003B4B9F"/>
    <w:rsid w:val="003B4C10"/>
    <w:rsid w:val="003B5815"/>
    <w:rsid w:val="003B58B5"/>
    <w:rsid w:val="003B599B"/>
    <w:rsid w:val="003B5FB4"/>
    <w:rsid w:val="003B5FEA"/>
    <w:rsid w:val="003B66B8"/>
    <w:rsid w:val="003B6928"/>
    <w:rsid w:val="003B6944"/>
    <w:rsid w:val="003B7243"/>
    <w:rsid w:val="003B7658"/>
    <w:rsid w:val="003B768F"/>
    <w:rsid w:val="003B78B1"/>
    <w:rsid w:val="003B7B1F"/>
    <w:rsid w:val="003B7E39"/>
    <w:rsid w:val="003C02F8"/>
    <w:rsid w:val="003C087C"/>
    <w:rsid w:val="003C0DBC"/>
    <w:rsid w:val="003C15E8"/>
    <w:rsid w:val="003C1868"/>
    <w:rsid w:val="003C1BD4"/>
    <w:rsid w:val="003C2B4A"/>
    <w:rsid w:val="003C3000"/>
    <w:rsid w:val="003C3147"/>
    <w:rsid w:val="003C316E"/>
    <w:rsid w:val="003C3669"/>
    <w:rsid w:val="003C3AA5"/>
    <w:rsid w:val="003C3B39"/>
    <w:rsid w:val="003C403F"/>
    <w:rsid w:val="003C4078"/>
    <w:rsid w:val="003C41BE"/>
    <w:rsid w:val="003C42CC"/>
    <w:rsid w:val="003C446B"/>
    <w:rsid w:val="003C4747"/>
    <w:rsid w:val="003C48F6"/>
    <w:rsid w:val="003C4AE6"/>
    <w:rsid w:val="003C4BFF"/>
    <w:rsid w:val="003C4D98"/>
    <w:rsid w:val="003C50D3"/>
    <w:rsid w:val="003C528F"/>
    <w:rsid w:val="003C5420"/>
    <w:rsid w:val="003C54EB"/>
    <w:rsid w:val="003C557D"/>
    <w:rsid w:val="003C56CC"/>
    <w:rsid w:val="003C5A03"/>
    <w:rsid w:val="003C5B4B"/>
    <w:rsid w:val="003C6390"/>
    <w:rsid w:val="003C6985"/>
    <w:rsid w:val="003C6EFA"/>
    <w:rsid w:val="003C6F10"/>
    <w:rsid w:val="003C7315"/>
    <w:rsid w:val="003C76EE"/>
    <w:rsid w:val="003C7985"/>
    <w:rsid w:val="003D00A0"/>
    <w:rsid w:val="003D055B"/>
    <w:rsid w:val="003D06C0"/>
    <w:rsid w:val="003D08EA"/>
    <w:rsid w:val="003D0CE7"/>
    <w:rsid w:val="003D0E04"/>
    <w:rsid w:val="003D1086"/>
    <w:rsid w:val="003D11D7"/>
    <w:rsid w:val="003D1252"/>
    <w:rsid w:val="003D16E1"/>
    <w:rsid w:val="003D178B"/>
    <w:rsid w:val="003D1882"/>
    <w:rsid w:val="003D18F0"/>
    <w:rsid w:val="003D1A3A"/>
    <w:rsid w:val="003D1B3A"/>
    <w:rsid w:val="003D1D2C"/>
    <w:rsid w:val="003D2683"/>
    <w:rsid w:val="003D26AD"/>
    <w:rsid w:val="003D2779"/>
    <w:rsid w:val="003D2C80"/>
    <w:rsid w:val="003D2CE5"/>
    <w:rsid w:val="003D2F1A"/>
    <w:rsid w:val="003D2F76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84F"/>
    <w:rsid w:val="003D5969"/>
    <w:rsid w:val="003D5AB2"/>
    <w:rsid w:val="003D5B65"/>
    <w:rsid w:val="003D5BBC"/>
    <w:rsid w:val="003D5C0E"/>
    <w:rsid w:val="003D6333"/>
    <w:rsid w:val="003D6F60"/>
    <w:rsid w:val="003D709A"/>
    <w:rsid w:val="003D77ED"/>
    <w:rsid w:val="003E044D"/>
    <w:rsid w:val="003E0763"/>
    <w:rsid w:val="003E0768"/>
    <w:rsid w:val="003E0793"/>
    <w:rsid w:val="003E0809"/>
    <w:rsid w:val="003E0A4B"/>
    <w:rsid w:val="003E0B15"/>
    <w:rsid w:val="003E0E91"/>
    <w:rsid w:val="003E109B"/>
    <w:rsid w:val="003E1190"/>
    <w:rsid w:val="003E11BC"/>
    <w:rsid w:val="003E1327"/>
    <w:rsid w:val="003E21F3"/>
    <w:rsid w:val="003E2275"/>
    <w:rsid w:val="003E2844"/>
    <w:rsid w:val="003E2862"/>
    <w:rsid w:val="003E2CD5"/>
    <w:rsid w:val="003E2DB5"/>
    <w:rsid w:val="003E2DD5"/>
    <w:rsid w:val="003E2DF9"/>
    <w:rsid w:val="003E2EEB"/>
    <w:rsid w:val="003E32EB"/>
    <w:rsid w:val="003E35E9"/>
    <w:rsid w:val="003E393C"/>
    <w:rsid w:val="003E3946"/>
    <w:rsid w:val="003E3AB3"/>
    <w:rsid w:val="003E409B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B5"/>
    <w:rsid w:val="003E66E9"/>
    <w:rsid w:val="003E6B3C"/>
    <w:rsid w:val="003E7365"/>
    <w:rsid w:val="003E75AC"/>
    <w:rsid w:val="003E7966"/>
    <w:rsid w:val="003E7A77"/>
    <w:rsid w:val="003E7D76"/>
    <w:rsid w:val="003E7F88"/>
    <w:rsid w:val="003F008E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C0A"/>
    <w:rsid w:val="003F2C86"/>
    <w:rsid w:val="003F3341"/>
    <w:rsid w:val="003F371B"/>
    <w:rsid w:val="003F388D"/>
    <w:rsid w:val="003F3DD4"/>
    <w:rsid w:val="003F4787"/>
    <w:rsid w:val="003F4E00"/>
    <w:rsid w:val="003F528C"/>
    <w:rsid w:val="003F54BD"/>
    <w:rsid w:val="003F5799"/>
    <w:rsid w:val="003F604E"/>
    <w:rsid w:val="003F6110"/>
    <w:rsid w:val="003F648D"/>
    <w:rsid w:val="003F6550"/>
    <w:rsid w:val="003F7143"/>
    <w:rsid w:val="003F763B"/>
    <w:rsid w:val="003F7DEF"/>
    <w:rsid w:val="00400ECF"/>
    <w:rsid w:val="0040111E"/>
    <w:rsid w:val="00401657"/>
    <w:rsid w:val="0040168B"/>
    <w:rsid w:val="00402577"/>
    <w:rsid w:val="004026ED"/>
    <w:rsid w:val="00402B96"/>
    <w:rsid w:val="00402C80"/>
    <w:rsid w:val="00402D02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799"/>
    <w:rsid w:val="004048C0"/>
    <w:rsid w:val="00405377"/>
    <w:rsid w:val="0040579B"/>
    <w:rsid w:val="00405FB2"/>
    <w:rsid w:val="00406331"/>
    <w:rsid w:val="00406556"/>
    <w:rsid w:val="00406D71"/>
    <w:rsid w:val="00406DF7"/>
    <w:rsid w:val="00406EB0"/>
    <w:rsid w:val="00406F4E"/>
    <w:rsid w:val="00406F71"/>
    <w:rsid w:val="004074EB"/>
    <w:rsid w:val="00407BF4"/>
    <w:rsid w:val="00407FAF"/>
    <w:rsid w:val="0041014F"/>
    <w:rsid w:val="00410F35"/>
    <w:rsid w:val="0041106B"/>
    <w:rsid w:val="00411654"/>
    <w:rsid w:val="00412116"/>
    <w:rsid w:val="00412371"/>
    <w:rsid w:val="004123F7"/>
    <w:rsid w:val="004125A1"/>
    <w:rsid w:val="004126CB"/>
    <w:rsid w:val="00412776"/>
    <w:rsid w:val="00412829"/>
    <w:rsid w:val="00412E5B"/>
    <w:rsid w:val="0041312D"/>
    <w:rsid w:val="00413A48"/>
    <w:rsid w:val="00413A61"/>
    <w:rsid w:val="00414185"/>
    <w:rsid w:val="00414423"/>
    <w:rsid w:val="00414495"/>
    <w:rsid w:val="004151C4"/>
    <w:rsid w:val="004154BD"/>
    <w:rsid w:val="00415580"/>
    <w:rsid w:val="00415677"/>
    <w:rsid w:val="00415B21"/>
    <w:rsid w:val="0041622F"/>
    <w:rsid w:val="0041673A"/>
    <w:rsid w:val="00416961"/>
    <w:rsid w:val="00416C18"/>
    <w:rsid w:val="00416C19"/>
    <w:rsid w:val="004172FA"/>
    <w:rsid w:val="00417A86"/>
    <w:rsid w:val="00417B5A"/>
    <w:rsid w:val="004209F9"/>
    <w:rsid w:val="00420A25"/>
    <w:rsid w:val="00420B62"/>
    <w:rsid w:val="00420C08"/>
    <w:rsid w:val="00420D28"/>
    <w:rsid w:val="00420E73"/>
    <w:rsid w:val="00421015"/>
    <w:rsid w:val="004210C9"/>
    <w:rsid w:val="00421AAB"/>
    <w:rsid w:val="004221A4"/>
    <w:rsid w:val="0042224D"/>
    <w:rsid w:val="00422371"/>
    <w:rsid w:val="004223CE"/>
    <w:rsid w:val="00422DF5"/>
    <w:rsid w:val="004231F8"/>
    <w:rsid w:val="00423447"/>
    <w:rsid w:val="00423A73"/>
    <w:rsid w:val="004240DB"/>
    <w:rsid w:val="00424704"/>
    <w:rsid w:val="00424727"/>
    <w:rsid w:val="004247B7"/>
    <w:rsid w:val="00424B2B"/>
    <w:rsid w:val="00424E82"/>
    <w:rsid w:val="00424EBD"/>
    <w:rsid w:val="00424F9E"/>
    <w:rsid w:val="00424FB1"/>
    <w:rsid w:val="00424FCE"/>
    <w:rsid w:val="004254E7"/>
    <w:rsid w:val="00425AA1"/>
    <w:rsid w:val="00426680"/>
    <w:rsid w:val="00426CC3"/>
    <w:rsid w:val="00426D3A"/>
    <w:rsid w:val="00427D2E"/>
    <w:rsid w:val="00427D4C"/>
    <w:rsid w:val="00427FD8"/>
    <w:rsid w:val="00427FF1"/>
    <w:rsid w:val="00430742"/>
    <w:rsid w:val="004307EF"/>
    <w:rsid w:val="00430862"/>
    <w:rsid w:val="00430ECF"/>
    <w:rsid w:val="00431196"/>
    <w:rsid w:val="0043163F"/>
    <w:rsid w:val="00431D75"/>
    <w:rsid w:val="0043238A"/>
    <w:rsid w:val="00432575"/>
    <w:rsid w:val="004327BC"/>
    <w:rsid w:val="00432FE4"/>
    <w:rsid w:val="004334C1"/>
    <w:rsid w:val="00433803"/>
    <w:rsid w:val="00433992"/>
    <w:rsid w:val="004339BC"/>
    <w:rsid w:val="004339C5"/>
    <w:rsid w:val="00433A09"/>
    <w:rsid w:val="00433A1A"/>
    <w:rsid w:val="004344C3"/>
    <w:rsid w:val="004346B1"/>
    <w:rsid w:val="004349F5"/>
    <w:rsid w:val="00434BB4"/>
    <w:rsid w:val="004356F3"/>
    <w:rsid w:val="00435955"/>
    <w:rsid w:val="00435BF3"/>
    <w:rsid w:val="004361EA"/>
    <w:rsid w:val="00436320"/>
    <w:rsid w:val="00436464"/>
    <w:rsid w:val="0043655E"/>
    <w:rsid w:val="004402E1"/>
    <w:rsid w:val="00440CCF"/>
    <w:rsid w:val="00440F57"/>
    <w:rsid w:val="00440F86"/>
    <w:rsid w:val="00441094"/>
    <w:rsid w:val="00441263"/>
    <w:rsid w:val="00441264"/>
    <w:rsid w:val="00441A28"/>
    <w:rsid w:val="00441B74"/>
    <w:rsid w:val="004427FD"/>
    <w:rsid w:val="00442B7D"/>
    <w:rsid w:val="00442FCE"/>
    <w:rsid w:val="004437A6"/>
    <w:rsid w:val="0044444F"/>
    <w:rsid w:val="00444810"/>
    <w:rsid w:val="00444D15"/>
    <w:rsid w:val="00444F29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E29"/>
    <w:rsid w:val="00446FC6"/>
    <w:rsid w:val="00447680"/>
    <w:rsid w:val="004477FB"/>
    <w:rsid w:val="00447A11"/>
    <w:rsid w:val="00447B5D"/>
    <w:rsid w:val="00447BAF"/>
    <w:rsid w:val="00447D20"/>
    <w:rsid w:val="0045015F"/>
    <w:rsid w:val="0045049F"/>
    <w:rsid w:val="00450696"/>
    <w:rsid w:val="004507A0"/>
    <w:rsid w:val="004508CF"/>
    <w:rsid w:val="00450A5D"/>
    <w:rsid w:val="00450B39"/>
    <w:rsid w:val="00450D2D"/>
    <w:rsid w:val="00450F29"/>
    <w:rsid w:val="00451AFD"/>
    <w:rsid w:val="00451BB4"/>
    <w:rsid w:val="00451C7D"/>
    <w:rsid w:val="00451CE8"/>
    <w:rsid w:val="00451FEA"/>
    <w:rsid w:val="004522F3"/>
    <w:rsid w:val="0045292B"/>
    <w:rsid w:val="00452A21"/>
    <w:rsid w:val="00452D76"/>
    <w:rsid w:val="00452DFA"/>
    <w:rsid w:val="00452F90"/>
    <w:rsid w:val="00452FDE"/>
    <w:rsid w:val="0045317E"/>
    <w:rsid w:val="00453308"/>
    <w:rsid w:val="00453700"/>
    <w:rsid w:val="00453CD2"/>
    <w:rsid w:val="00454943"/>
    <w:rsid w:val="00454C64"/>
    <w:rsid w:val="00454D49"/>
    <w:rsid w:val="004550C4"/>
    <w:rsid w:val="004551A1"/>
    <w:rsid w:val="00455676"/>
    <w:rsid w:val="00455751"/>
    <w:rsid w:val="00455859"/>
    <w:rsid w:val="00455C1B"/>
    <w:rsid w:val="00455C34"/>
    <w:rsid w:val="00455D84"/>
    <w:rsid w:val="00455F1C"/>
    <w:rsid w:val="0045611B"/>
    <w:rsid w:val="004562B5"/>
    <w:rsid w:val="0045681E"/>
    <w:rsid w:val="00456F4F"/>
    <w:rsid w:val="00457507"/>
    <w:rsid w:val="004575BE"/>
    <w:rsid w:val="0045775B"/>
    <w:rsid w:val="0045797B"/>
    <w:rsid w:val="00457B48"/>
    <w:rsid w:val="00457CC9"/>
    <w:rsid w:val="00457FCB"/>
    <w:rsid w:val="004601B4"/>
    <w:rsid w:val="00460251"/>
    <w:rsid w:val="004602A0"/>
    <w:rsid w:val="00460596"/>
    <w:rsid w:val="00460DC7"/>
    <w:rsid w:val="00461038"/>
    <w:rsid w:val="004613F4"/>
    <w:rsid w:val="00461489"/>
    <w:rsid w:val="00461B24"/>
    <w:rsid w:val="00461E61"/>
    <w:rsid w:val="004626AA"/>
    <w:rsid w:val="00462743"/>
    <w:rsid w:val="004627A1"/>
    <w:rsid w:val="0046282C"/>
    <w:rsid w:val="00462B4F"/>
    <w:rsid w:val="00462BA7"/>
    <w:rsid w:val="004630EB"/>
    <w:rsid w:val="0046317E"/>
    <w:rsid w:val="004632B3"/>
    <w:rsid w:val="004634DA"/>
    <w:rsid w:val="004638A0"/>
    <w:rsid w:val="00463CA4"/>
    <w:rsid w:val="00463FA8"/>
    <w:rsid w:val="004642DB"/>
    <w:rsid w:val="00464CCE"/>
    <w:rsid w:val="00464D68"/>
    <w:rsid w:val="00464DBA"/>
    <w:rsid w:val="00465070"/>
    <w:rsid w:val="004653E9"/>
    <w:rsid w:val="004658D3"/>
    <w:rsid w:val="00465D5C"/>
    <w:rsid w:val="0046604C"/>
    <w:rsid w:val="004660F6"/>
    <w:rsid w:val="004662DE"/>
    <w:rsid w:val="004664F9"/>
    <w:rsid w:val="00466816"/>
    <w:rsid w:val="00466F39"/>
    <w:rsid w:val="004679F3"/>
    <w:rsid w:val="00467AB4"/>
    <w:rsid w:val="00470091"/>
    <w:rsid w:val="0047052F"/>
    <w:rsid w:val="004707A7"/>
    <w:rsid w:val="00470D8C"/>
    <w:rsid w:val="004710D1"/>
    <w:rsid w:val="00471DB2"/>
    <w:rsid w:val="0047220E"/>
    <w:rsid w:val="00472662"/>
    <w:rsid w:val="00472EE0"/>
    <w:rsid w:val="00473214"/>
    <w:rsid w:val="004732CB"/>
    <w:rsid w:val="00473703"/>
    <w:rsid w:val="00473ABB"/>
    <w:rsid w:val="00474977"/>
    <w:rsid w:val="0047500B"/>
    <w:rsid w:val="00475124"/>
    <w:rsid w:val="00475143"/>
    <w:rsid w:val="00475D86"/>
    <w:rsid w:val="00475E69"/>
    <w:rsid w:val="004763C2"/>
    <w:rsid w:val="004764A4"/>
    <w:rsid w:val="0047656A"/>
    <w:rsid w:val="00476622"/>
    <w:rsid w:val="00476B91"/>
    <w:rsid w:val="00476D84"/>
    <w:rsid w:val="00476DB2"/>
    <w:rsid w:val="00476E50"/>
    <w:rsid w:val="004776E7"/>
    <w:rsid w:val="00477A23"/>
    <w:rsid w:val="00477B97"/>
    <w:rsid w:val="00477BC7"/>
    <w:rsid w:val="00480672"/>
    <w:rsid w:val="00480944"/>
    <w:rsid w:val="004809B7"/>
    <w:rsid w:val="0048106D"/>
    <w:rsid w:val="004819F4"/>
    <w:rsid w:val="00481BDF"/>
    <w:rsid w:val="00481CDB"/>
    <w:rsid w:val="0048206B"/>
    <w:rsid w:val="0048218D"/>
    <w:rsid w:val="00482792"/>
    <w:rsid w:val="0048291C"/>
    <w:rsid w:val="00482C3F"/>
    <w:rsid w:val="00482C6F"/>
    <w:rsid w:val="004831A9"/>
    <w:rsid w:val="0048347A"/>
    <w:rsid w:val="0048373A"/>
    <w:rsid w:val="00483BC9"/>
    <w:rsid w:val="00483C03"/>
    <w:rsid w:val="00483C3A"/>
    <w:rsid w:val="00483CD6"/>
    <w:rsid w:val="00483E8E"/>
    <w:rsid w:val="00484065"/>
    <w:rsid w:val="0048444A"/>
    <w:rsid w:val="00484712"/>
    <w:rsid w:val="00484E46"/>
    <w:rsid w:val="0048526D"/>
    <w:rsid w:val="004859FA"/>
    <w:rsid w:val="0048669C"/>
    <w:rsid w:val="00486F45"/>
    <w:rsid w:val="00486F6E"/>
    <w:rsid w:val="004875FF"/>
    <w:rsid w:val="00487608"/>
    <w:rsid w:val="0048766E"/>
    <w:rsid w:val="00487993"/>
    <w:rsid w:val="00487A90"/>
    <w:rsid w:val="00487EEC"/>
    <w:rsid w:val="0049023F"/>
    <w:rsid w:val="00490850"/>
    <w:rsid w:val="004913BC"/>
    <w:rsid w:val="004918AA"/>
    <w:rsid w:val="004919B3"/>
    <w:rsid w:val="0049218A"/>
    <w:rsid w:val="00492196"/>
    <w:rsid w:val="0049262A"/>
    <w:rsid w:val="0049285F"/>
    <w:rsid w:val="00492F8F"/>
    <w:rsid w:val="00492FED"/>
    <w:rsid w:val="00493690"/>
    <w:rsid w:val="00493A24"/>
    <w:rsid w:val="00493AAE"/>
    <w:rsid w:val="00493C67"/>
    <w:rsid w:val="00493D51"/>
    <w:rsid w:val="00493DE9"/>
    <w:rsid w:val="004945A3"/>
    <w:rsid w:val="00494961"/>
    <w:rsid w:val="00494D56"/>
    <w:rsid w:val="00494F75"/>
    <w:rsid w:val="00495000"/>
    <w:rsid w:val="00495C29"/>
    <w:rsid w:val="00495C33"/>
    <w:rsid w:val="00495D3A"/>
    <w:rsid w:val="00495DEF"/>
    <w:rsid w:val="00495DFF"/>
    <w:rsid w:val="00495E71"/>
    <w:rsid w:val="0049601C"/>
    <w:rsid w:val="004960C4"/>
    <w:rsid w:val="00496366"/>
    <w:rsid w:val="00496AD4"/>
    <w:rsid w:val="004979C3"/>
    <w:rsid w:val="00497DB2"/>
    <w:rsid w:val="004A0EE1"/>
    <w:rsid w:val="004A10AD"/>
    <w:rsid w:val="004A19F1"/>
    <w:rsid w:val="004A1ACA"/>
    <w:rsid w:val="004A2478"/>
    <w:rsid w:val="004A275B"/>
    <w:rsid w:val="004A2786"/>
    <w:rsid w:val="004A3087"/>
    <w:rsid w:val="004A34A6"/>
    <w:rsid w:val="004A3534"/>
    <w:rsid w:val="004A3E5D"/>
    <w:rsid w:val="004A42C7"/>
    <w:rsid w:val="004A468C"/>
    <w:rsid w:val="004A4833"/>
    <w:rsid w:val="004A4913"/>
    <w:rsid w:val="004A4DD0"/>
    <w:rsid w:val="004A4EA5"/>
    <w:rsid w:val="004A5655"/>
    <w:rsid w:val="004A5FF4"/>
    <w:rsid w:val="004A625D"/>
    <w:rsid w:val="004A62A5"/>
    <w:rsid w:val="004A6731"/>
    <w:rsid w:val="004A680E"/>
    <w:rsid w:val="004A7229"/>
    <w:rsid w:val="004A73DE"/>
    <w:rsid w:val="004A76D5"/>
    <w:rsid w:val="004A76ED"/>
    <w:rsid w:val="004A7984"/>
    <w:rsid w:val="004B0478"/>
    <w:rsid w:val="004B0718"/>
    <w:rsid w:val="004B0791"/>
    <w:rsid w:val="004B0A72"/>
    <w:rsid w:val="004B1056"/>
    <w:rsid w:val="004B12E0"/>
    <w:rsid w:val="004B16FA"/>
    <w:rsid w:val="004B1927"/>
    <w:rsid w:val="004B19CD"/>
    <w:rsid w:val="004B1AB9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3E00"/>
    <w:rsid w:val="004B4833"/>
    <w:rsid w:val="004B4B4D"/>
    <w:rsid w:val="004B4D3B"/>
    <w:rsid w:val="004B4F06"/>
    <w:rsid w:val="004B58C8"/>
    <w:rsid w:val="004B5CB8"/>
    <w:rsid w:val="004B5FA3"/>
    <w:rsid w:val="004B6382"/>
    <w:rsid w:val="004B6E86"/>
    <w:rsid w:val="004B6FB2"/>
    <w:rsid w:val="004B719D"/>
    <w:rsid w:val="004B75C0"/>
    <w:rsid w:val="004B7653"/>
    <w:rsid w:val="004B77AE"/>
    <w:rsid w:val="004B7BAF"/>
    <w:rsid w:val="004B7DF1"/>
    <w:rsid w:val="004C0610"/>
    <w:rsid w:val="004C0945"/>
    <w:rsid w:val="004C0B56"/>
    <w:rsid w:val="004C136D"/>
    <w:rsid w:val="004C14C2"/>
    <w:rsid w:val="004C15F0"/>
    <w:rsid w:val="004C1666"/>
    <w:rsid w:val="004C1C51"/>
    <w:rsid w:val="004C1D43"/>
    <w:rsid w:val="004C2517"/>
    <w:rsid w:val="004C26FD"/>
    <w:rsid w:val="004C2C63"/>
    <w:rsid w:val="004C2C73"/>
    <w:rsid w:val="004C2DE3"/>
    <w:rsid w:val="004C2E50"/>
    <w:rsid w:val="004C2E55"/>
    <w:rsid w:val="004C2EFD"/>
    <w:rsid w:val="004C3794"/>
    <w:rsid w:val="004C37CE"/>
    <w:rsid w:val="004C383C"/>
    <w:rsid w:val="004C3EC5"/>
    <w:rsid w:val="004C3FD9"/>
    <w:rsid w:val="004C4004"/>
    <w:rsid w:val="004C403D"/>
    <w:rsid w:val="004C4086"/>
    <w:rsid w:val="004C4466"/>
    <w:rsid w:val="004C53E3"/>
    <w:rsid w:val="004C5585"/>
    <w:rsid w:val="004C5E61"/>
    <w:rsid w:val="004C5F42"/>
    <w:rsid w:val="004C604D"/>
    <w:rsid w:val="004C62C9"/>
    <w:rsid w:val="004C64F2"/>
    <w:rsid w:val="004C6DC6"/>
    <w:rsid w:val="004C706C"/>
    <w:rsid w:val="004C74F5"/>
    <w:rsid w:val="004C76C7"/>
    <w:rsid w:val="004C7A03"/>
    <w:rsid w:val="004C7F15"/>
    <w:rsid w:val="004D00D5"/>
    <w:rsid w:val="004D01D2"/>
    <w:rsid w:val="004D09B0"/>
    <w:rsid w:val="004D0AA7"/>
    <w:rsid w:val="004D0D00"/>
    <w:rsid w:val="004D1000"/>
    <w:rsid w:val="004D100F"/>
    <w:rsid w:val="004D10CE"/>
    <w:rsid w:val="004D12EA"/>
    <w:rsid w:val="004D136F"/>
    <w:rsid w:val="004D2001"/>
    <w:rsid w:val="004D2255"/>
    <w:rsid w:val="004D2592"/>
    <w:rsid w:val="004D2BDD"/>
    <w:rsid w:val="004D30E4"/>
    <w:rsid w:val="004D3EC7"/>
    <w:rsid w:val="004D4005"/>
    <w:rsid w:val="004D4150"/>
    <w:rsid w:val="004D437F"/>
    <w:rsid w:val="004D44AA"/>
    <w:rsid w:val="004D4687"/>
    <w:rsid w:val="004D4FEE"/>
    <w:rsid w:val="004D548F"/>
    <w:rsid w:val="004D54CE"/>
    <w:rsid w:val="004D556F"/>
    <w:rsid w:val="004D5653"/>
    <w:rsid w:val="004D5763"/>
    <w:rsid w:val="004D5898"/>
    <w:rsid w:val="004D5B4D"/>
    <w:rsid w:val="004D5BC2"/>
    <w:rsid w:val="004D5D8B"/>
    <w:rsid w:val="004D61B8"/>
    <w:rsid w:val="004D6234"/>
    <w:rsid w:val="004D62EB"/>
    <w:rsid w:val="004D6532"/>
    <w:rsid w:val="004D66E9"/>
    <w:rsid w:val="004D6E62"/>
    <w:rsid w:val="004D6F83"/>
    <w:rsid w:val="004D70A9"/>
    <w:rsid w:val="004D7A3D"/>
    <w:rsid w:val="004D7E04"/>
    <w:rsid w:val="004E02DF"/>
    <w:rsid w:val="004E0704"/>
    <w:rsid w:val="004E0C11"/>
    <w:rsid w:val="004E0D2F"/>
    <w:rsid w:val="004E0DB8"/>
    <w:rsid w:val="004E109A"/>
    <w:rsid w:val="004E10DC"/>
    <w:rsid w:val="004E11CC"/>
    <w:rsid w:val="004E132B"/>
    <w:rsid w:val="004E14D9"/>
    <w:rsid w:val="004E1562"/>
    <w:rsid w:val="004E16EA"/>
    <w:rsid w:val="004E1E32"/>
    <w:rsid w:val="004E20C5"/>
    <w:rsid w:val="004E2D5E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534B"/>
    <w:rsid w:val="004E5749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1CD"/>
    <w:rsid w:val="004E7F69"/>
    <w:rsid w:val="004F025D"/>
    <w:rsid w:val="004F0511"/>
    <w:rsid w:val="004F0812"/>
    <w:rsid w:val="004F09FB"/>
    <w:rsid w:val="004F0A1D"/>
    <w:rsid w:val="004F0D0B"/>
    <w:rsid w:val="004F11FD"/>
    <w:rsid w:val="004F15EC"/>
    <w:rsid w:val="004F16AA"/>
    <w:rsid w:val="004F1F9C"/>
    <w:rsid w:val="004F2D98"/>
    <w:rsid w:val="004F2E97"/>
    <w:rsid w:val="004F320D"/>
    <w:rsid w:val="004F33AA"/>
    <w:rsid w:val="004F3B21"/>
    <w:rsid w:val="004F3C91"/>
    <w:rsid w:val="004F3CD6"/>
    <w:rsid w:val="004F3E57"/>
    <w:rsid w:val="004F4361"/>
    <w:rsid w:val="004F47ED"/>
    <w:rsid w:val="004F4976"/>
    <w:rsid w:val="004F4C64"/>
    <w:rsid w:val="004F4C6E"/>
    <w:rsid w:val="004F5D6A"/>
    <w:rsid w:val="004F5E10"/>
    <w:rsid w:val="004F5EB4"/>
    <w:rsid w:val="004F5EC3"/>
    <w:rsid w:val="004F5FEC"/>
    <w:rsid w:val="004F62C5"/>
    <w:rsid w:val="004F64BE"/>
    <w:rsid w:val="004F695C"/>
    <w:rsid w:val="004F6A1A"/>
    <w:rsid w:val="004F6A36"/>
    <w:rsid w:val="004F71A4"/>
    <w:rsid w:val="004F71F2"/>
    <w:rsid w:val="004F73BA"/>
    <w:rsid w:val="004F757A"/>
    <w:rsid w:val="004F7D79"/>
    <w:rsid w:val="004F7F8B"/>
    <w:rsid w:val="00500109"/>
    <w:rsid w:val="0050058E"/>
    <w:rsid w:val="0050091B"/>
    <w:rsid w:val="00500BBE"/>
    <w:rsid w:val="005011AC"/>
    <w:rsid w:val="005011E6"/>
    <w:rsid w:val="0050131A"/>
    <w:rsid w:val="00501422"/>
    <w:rsid w:val="00501BA2"/>
    <w:rsid w:val="00501D6A"/>
    <w:rsid w:val="00502092"/>
    <w:rsid w:val="00502631"/>
    <w:rsid w:val="00502635"/>
    <w:rsid w:val="005028DE"/>
    <w:rsid w:val="005029BD"/>
    <w:rsid w:val="00502E97"/>
    <w:rsid w:val="0050306A"/>
    <w:rsid w:val="00503395"/>
    <w:rsid w:val="0050341B"/>
    <w:rsid w:val="005036E1"/>
    <w:rsid w:val="005038C0"/>
    <w:rsid w:val="00503A2D"/>
    <w:rsid w:val="00503F3B"/>
    <w:rsid w:val="005041D5"/>
    <w:rsid w:val="00504769"/>
    <w:rsid w:val="0050516E"/>
    <w:rsid w:val="00505763"/>
    <w:rsid w:val="0050588D"/>
    <w:rsid w:val="005058AE"/>
    <w:rsid w:val="00506267"/>
    <w:rsid w:val="005063DD"/>
    <w:rsid w:val="0050664F"/>
    <w:rsid w:val="005068CB"/>
    <w:rsid w:val="005069A2"/>
    <w:rsid w:val="00506A3D"/>
    <w:rsid w:val="00506EB6"/>
    <w:rsid w:val="00506F17"/>
    <w:rsid w:val="005070B1"/>
    <w:rsid w:val="005070B6"/>
    <w:rsid w:val="0050735C"/>
    <w:rsid w:val="005073FC"/>
    <w:rsid w:val="00507424"/>
    <w:rsid w:val="00507A0C"/>
    <w:rsid w:val="00507C10"/>
    <w:rsid w:val="00507C6B"/>
    <w:rsid w:val="0051050B"/>
    <w:rsid w:val="00510524"/>
    <w:rsid w:val="00510710"/>
    <w:rsid w:val="00510E59"/>
    <w:rsid w:val="00510F50"/>
    <w:rsid w:val="00511CE7"/>
    <w:rsid w:val="00512142"/>
    <w:rsid w:val="005122FB"/>
    <w:rsid w:val="005123C6"/>
    <w:rsid w:val="00512531"/>
    <w:rsid w:val="00512C99"/>
    <w:rsid w:val="00513036"/>
    <w:rsid w:val="00513165"/>
    <w:rsid w:val="00513243"/>
    <w:rsid w:val="005133E3"/>
    <w:rsid w:val="00513549"/>
    <w:rsid w:val="005137D4"/>
    <w:rsid w:val="00513E02"/>
    <w:rsid w:val="00513E61"/>
    <w:rsid w:val="00513ED5"/>
    <w:rsid w:val="00514093"/>
    <w:rsid w:val="00514198"/>
    <w:rsid w:val="00514271"/>
    <w:rsid w:val="00514C2F"/>
    <w:rsid w:val="005151A8"/>
    <w:rsid w:val="00515700"/>
    <w:rsid w:val="00515794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D00"/>
    <w:rsid w:val="00520F37"/>
    <w:rsid w:val="00520F6F"/>
    <w:rsid w:val="0052101A"/>
    <w:rsid w:val="005213FC"/>
    <w:rsid w:val="005215EB"/>
    <w:rsid w:val="00521668"/>
    <w:rsid w:val="005216E0"/>
    <w:rsid w:val="00521ADA"/>
    <w:rsid w:val="00521CB1"/>
    <w:rsid w:val="005225AD"/>
    <w:rsid w:val="005226A6"/>
    <w:rsid w:val="00522F37"/>
    <w:rsid w:val="005230AE"/>
    <w:rsid w:val="00523144"/>
    <w:rsid w:val="00523475"/>
    <w:rsid w:val="005234C9"/>
    <w:rsid w:val="00523C74"/>
    <w:rsid w:val="00523CFB"/>
    <w:rsid w:val="005249F7"/>
    <w:rsid w:val="0052582C"/>
    <w:rsid w:val="00525854"/>
    <w:rsid w:val="00525C4E"/>
    <w:rsid w:val="00525F42"/>
    <w:rsid w:val="0052696B"/>
    <w:rsid w:val="00526EF8"/>
    <w:rsid w:val="00527876"/>
    <w:rsid w:val="00527CCD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3E7"/>
    <w:rsid w:val="005325AC"/>
    <w:rsid w:val="0053271C"/>
    <w:rsid w:val="00532C96"/>
    <w:rsid w:val="00533325"/>
    <w:rsid w:val="00533A44"/>
    <w:rsid w:val="005341F3"/>
    <w:rsid w:val="0053451D"/>
    <w:rsid w:val="005345D4"/>
    <w:rsid w:val="0053488A"/>
    <w:rsid w:val="00534997"/>
    <w:rsid w:val="0053509A"/>
    <w:rsid w:val="00535238"/>
    <w:rsid w:val="00535341"/>
    <w:rsid w:val="00535371"/>
    <w:rsid w:val="0053544A"/>
    <w:rsid w:val="005357A8"/>
    <w:rsid w:val="00535AFC"/>
    <w:rsid w:val="00535BA9"/>
    <w:rsid w:val="00535CE0"/>
    <w:rsid w:val="0053675B"/>
    <w:rsid w:val="00536F07"/>
    <w:rsid w:val="005371D5"/>
    <w:rsid w:val="00537255"/>
    <w:rsid w:val="005377ED"/>
    <w:rsid w:val="00537A30"/>
    <w:rsid w:val="00540102"/>
    <w:rsid w:val="005405B6"/>
    <w:rsid w:val="005405CA"/>
    <w:rsid w:val="00540630"/>
    <w:rsid w:val="0054065C"/>
    <w:rsid w:val="00540CE3"/>
    <w:rsid w:val="00540DBC"/>
    <w:rsid w:val="00540FA1"/>
    <w:rsid w:val="005412A3"/>
    <w:rsid w:val="005412AB"/>
    <w:rsid w:val="0054130E"/>
    <w:rsid w:val="00541311"/>
    <w:rsid w:val="00541744"/>
    <w:rsid w:val="00541826"/>
    <w:rsid w:val="005423E6"/>
    <w:rsid w:val="0054248F"/>
    <w:rsid w:val="005424D5"/>
    <w:rsid w:val="00542CF5"/>
    <w:rsid w:val="00542F0C"/>
    <w:rsid w:val="0054307F"/>
    <w:rsid w:val="005431C4"/>
    <w:rsid w:val="005432CE"/>
    <w:rsid w:val="005432E1"/>
    <w:rsid w:val="005435E0"/>
    <w:rsid w:val="00543706"/>
    <w:rsid w:val="005438C4"/>
    <w:rsid w:val="005439E0"/>
    <w:rsid w:val="00543C6E"/>
    <w:rsid w:val="00543EDF"/>
    <w:rsid w:val="00543F7B"/>
    <w:rsid w:val="00543FDD"/>
    <w:rsid w:val="00544166"/>
    <w:rsid w:val="0054465B"/>
    <w:rsid w:val="00544AA5"/>
    <w:rsid w:val="00544D12"/>
    <w:rsid w:val="00544D29"/>
    <w:rsid w:val="00545048"/>
    <w:rsid w:val="00545160"/>
    <w:rsid w:val="0054526B"/>
    <w:rsid w:val="00545DFB"/>
    <w:rsid w:val="00546367"/>
    <w:rsid w:val="00546388"/>
    <w:rsid w:val="0054657E"/>
    <w:rsid w:val="0054697B"/>
    <w:rsid w:val="0054725B"/>
    <w:rsid w:val="005474AF"/>
    <w:rsid w:val="005476C0"/>
    <w:rsid w:val="0054782C"/>
    <w:rsid w:val="005479C0"/>
    <w:rsid w:val="00547CDA"/>
    <w:rsid w:val="00547CDE"/>
    <w:rsid w:val="00547E08"/>
    <w:rsid w:val="00550004"/>
    <w:rsid w:val="0055018E"/>
    <w:rsid w:val="005504DD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B13"/>
    <w:rsid w:val="005531C0"/>
    <w:rsid w:val="0055392E"/>
    <w:rsid w:val="00553A1A"/>
    <w:rsid w:val="0055421A"/>
    <w:rsid w:val="00554745"/>
    <w:rsid w:val="005547D7"/>
    <w:rsid w:val="00554892"/>
    <w:rsid w:val="00554A5E"/>
    <w:rsid w:val="00554D2E"/>
    <w:rsid w:val="00554FDA"/>
    <w:rsid w:val="005552B4"/>
    <w:rsid w:val="00555B8E"/>
    <w:rsid w:val="00555BC8"/>
    <w:rsid w:val="00555EB4"/>
    <w:rsid w:val="00555F95"/>
    <w:rsid w:val="0055643D"/>
    <w:rsid w:val="00556D08"/>
    <w:rsid w:val="00556DE6"/>
    <w:rsid w:val="00557AEE"/>
    <w:rsid w:val="00557B6E"/>
    <w:rsid w:val="005601EF"/>
    <w:rsid w:val="0056022E"/>
    <w:rsid w:val="005604BD"/>
    <w:rsid w:val="00560915"/>
    <w:rsid w:val="00560E43"/>
    <w:rsid w:val="00561550"/>
    <w:rsid w:val="0056174D"/>
    <w:rsid w:val="00561CCE"/>
    <w:rsid w:val="00561D13"/>
    <w:rsid w:val="005620EC"/>
    <w:rsid w:val="0056214B"/>
    <w:rsid w:val="00562238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3ABC"/>
    <w:rsid w:val="00563CC4"/>
    <w:rsid w:val="00564A79"/>
    <w:rsid w:val="00564C07"/>
    <w:rsid w:val="00564C51"/>
    <w:rsid w:val="00565256"/>
    <w:rsid w:val="005654AE"/>
    <w:rsid w:val="00565C1A"/>
    <w:rsid w:val="00565EEB"/>
    <w:rsid w:val="00565F97"/>
    <w:rsid w:val="005661CA"/>
    <w:rsid w:val="0056631E"/>
    <w:rsid w:val="00566384"/>
    <w:rsid w:val="00566A9A"/>
    <w:rsid w:val="00566FB9"/>
    <w:rsid w:val="0056712E"/>
    <w:rsid w:val="005673F7"/>
    <w:rsid w:val="005674F3"/>
    <w:rsid w:val="005676D1"/>
    <w:rsid w:val="00567AAD"/>
    <w:rsid w:val="00567CA0"/>
    <w:rsid w:val="00567DA7"/>
    <w:rsid w:val="00570087"/>
    <w:rsid w:val="005702A9"/>
    <w:rsid w:val="00570498"/>
    <w:rsid w:val="00570DE3"/>
    <w:rsid w:val="00571043"/>
    <w:rsid w:val="0057129F"/>
    <w:rsid w:val="00571460"/>
    <w:rsid w:val="0057150E"/>
    <w:rsid w:val="00571570"/>
    <w:rsid w:val="00571A42"/>
    <w:rsid w:val="00571E72"/>
    <w:rsid w:val="00571EFB"/>
    <w:rsid w:val="005723F7"/>
    <w:rsid w:val="00572A15"/>
    <w:rsid w:val="00572C28"/>
    <w:rsid w:val="005734C9"/>
    <w:rsid w:val="0057370B"/>
    <w:rsid w:val="0057374B"/>
    <w:rsid w:val="0057388D"/>
    <w:rsid w:val="005738A4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400"/>
    <w:rsid w:val="00575440"/>
    <w:rsid w:val="00575516"/>
    <w:rsid w:val="005756C5"/>
    <w:rsid w:val="00575785"/>
    <w:rsid w:val="005757C4"/>
    <w:rsid w:val="0057597B"/>
    <w:rsid w:val="005759E6"/>
    <w:rsid w:val="00575D86"/>
    <w:rsid w:val="00576181"/>
    <w:rsid w:val="00576450"/>
    <w:rsid w:val="0057655A"/>
    <w:rsid w:val="00576BD8"/>
    <w:rsid w:val="00576E22"/>
    <w:rsid w:val="00577366"/>
    <w:rsid w:val="005774DE"/>
    <w:rsid w:val="0057750D"/>
    <w:rsid w:val="00577D12"/>
    <w:rsid w:val="00577F24"/>
    <w:rsid w:val="00577F82"/>
    <w:rsid w:val="00580154"/>
    <w:rsid w:val="00580501"/>
    <w:rsid w:val="0058067D"/>
    <w:rsid w:val="00580837"/>
    <w:rsid w:val="0058086F"/>
    <w:rsid w:val="00580B48"/>
    <w:rsid w:val="00580CD6"/>
    <w:rsid w:val="00580D02"/>
    <w:rsid w:val="005812DA"/>
    <w:rsid w:val="00582202"/>
    <w:rsid w:val="00582505"/>
    <w:rsid w:val="005825BD"/>
    <w:rsid w:val="005826A6"/>
    <w:rsid w:val="005826F5"/>
    <w:rsid w:val="00582916"/>
    <w:rsid w:val="00582CDB"/>
    <w:rsid w:val="00582D43"/>
    <w:rsid w:val="005839F1"/>
    <w:rsid w:val="00583BFE"/>
    <w:rsid w:val="0058400C"/>
    <w:rsid w:val="005844F2"/>
    <w:rsid w:val="00584724"/>
    <w:rsid w:val="00584929"/>
    <w:rsid w:val="00584A8C"/>
    <w:rsid w:val="00584EA2"/>
    <w:rsid w:val="0058509D"/>
    <w:rsid w:val="005853A7"/>
    <w:rsid w:val="00585A1B"/>
    <w:rsid w:val="005865E2"/>
    <w:rsid w:val="005869ED"/>
    <w:rsid w:val="00587494"/>
    <w:rsid w:val="00587664"/>
    <w:rsid w:val="00587F37"/>
    <w:rsid w:val="00590282"/>
    <w:rsid w:val="00590630"/>
    <w:rsid w:val="00590C25"/>
    <w:rsid w:val="00590EA8"/>
    <w:rsid w:val="00591061"/>
    <w:rsid w:val="0059110C"/>
    <w:rsid w:val="005916A0"/>
    <w:rsid w:val="00591ABF"/>
    <w:rsid w:val="00591B48"/>
    <w:rsid w:val="00591BBC"/>
    <w:rsid w:val="00591C1B"/>
    <w:rsid w:val="0059243A"/>
    <w:rsid w:val="0059260C"/>
    <w:rsid w:val="00592BAD"/>
    <w:rsid w:val="00592BF2"/>
    <w:rsid w:val="00593084"/>
    <w:rsid w:val="005931CE"/>
    <w:rsid w:val="00593458"/>
    <w:rsid w:val="0059376A"/>
    <w:rsid w:val="00593BC6"/>
    <w:rsid w:val="005940A9"/>
    <w:rsid w:val="005948EE"/>
    <w:rsid w:val="00594A03"/>
    <w:rsid w:val="00594BEB"/>
    <w:rsid w:val="00594E14"/>
    <w:rsid w:val="0059518F"/>
    <w:rsid w:val="005953A2"/>
    <w:rsid w:val="005959E5"/>
    <w:rsid w:val="00595A44"/>
    <w:rsid w:val="00595BCF"/>
    <w:rsid w:val="005960D5"/>
    <w:rsid w:val="005961B2"/>
    <w:rsid w:val="005961ED"/>
    <w:rsid w:val="0059637F"/>
    <w:rsid w:val="005964C1"/>
    <w:rsid w:val="0059687F"/>
    <w:rsid w:val="00596F25"/>
    <w:rsid w:val="00597040"/>
    <w:rsid w:val="005973E8"/>
    <w:rsid w:val="00597734"/>
    <w:rsid w:val="005978DC"/>
    <w:rsid w:val="005979B4"/>
    <w:rsid w:val="00597BA5"/>
    <w:rsid w:val="00597F18"/>
    <w:rsid w:val="005A0503"/>
    <w:rsid w:val="005A08F4"/>
    <w:rsid w:val="005A10BF"/>
    <w:rsid w:val="005A113E"/>
    <w:rsid w:val="005A1822"/>
    <w:rsid w:val="005A1972"/>
    <w:rsid w:val="005A1A08"/>
    <w:rsid w:val="005A24C8"/>
    <w:rsid w:val="005A2A67"/>
    <w:rsid w:val="005A2ACC"/>
    <w:rsid w:val="005A2B74"/>
    <w:rsid w:val="005A2BFB"/>
    <w:rsid w:val="005A2C12"/>
    <w:rsid w:val="005A2CA3"/>
    <w:rsid w:val="005A3144"/>
    <w:rsid w:val="005A35AA"/>
    <w:rsid w:val="005A36BB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97F"/>
    <w:rsid w:val="005A6410"/>
    <w:rsid w:val="005A6E43"/>
    <w:rsid w:val="005A6E83"/>
    <w:rsid w:val="005A73EE"/>
    <w:rsid w:val="005A7652"/>
    <w:rsid w:val="005A7715"/>
    <w:rsid w:val="005A772A"/>
    <w:rsid w:val="005A7AE5"/>
    <w:rsid w:val="005A7C83"/>
    <w:rsid w:val="005A7CD1"/>
    <w:rsid w:val="005B06F0"/>
    <w:rsid w:val="005B0BB0"/>
    <w:rsid w:val="005B1042"/>
    <w:rsid w:val="005B10EC"/>
    <w:rsid w:val="005B1147"/>
    <w:rsid w:val="005B114C"/>
    <w:rsid w:val="005B1271"/>
    <w:rsid w:val="005B1306"/>
    <w:rsid w:val="005B1339"/>
    <w:rsid w:val="005B1A67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240"/>
    <w:rsid w:val="005B58F7"/>
    <w:rsid w:val="005B591E"/>
    <w:rsid w:val="005B5EDC"/>
    <w:rsid w:val="005B6B66"/>
    <w:rsid w:val="005B6C67"/>
    <w:rsid w:val="005B6E2B"/>
    <w:rsid w:val="005B6E3B"/>
    <w:rsid w:val="005B724D"/>
    <w:rsid w:val="005B778D"/>
    <w:rsid w:val="005B7BFF"/>
    <w:rsid w:val="005C0229"/>
    <w:rsid w:val="005C0512"/>
    <w:rsid w:val="005C075F"/>
    <w:rsid w:val="005C08AE"/>
    <w:rsid w:val="005C0C10"/>
    <w:rsid w:val="005C0FC3"/>
    <w:rsid w:val="005C1375"/>
    <w:rsid w:val="005C14CA"/>
    <w:rsid w:val="005C1591"/>
    <w:rsid w:val="005C15D3"/>
    <w:rsid w:val="005C1E08"/>
    <w:rsid w:val="005C227D"/>
    <w:rsid w:val="005C2892"/>
    <w:rsid w:val="005C2A82"/>
    <w:rsid w:val="005C3784"/>
    <w:rsid w:val="005C38A1"/>
    <w:rsid w:val="005C390C"/>
    <w:rsid w:val="005C3969"/>
    <w:rsid w:val="005C3B19"/>
    <w:rsid w:val="005C3E8C"/>
    <w:rsid w:val="005C3EB9"/>
    <w:rsid w:val="005C403F"/>
    <w:rsid w:val="005C41FD"/>
    <w:rsid w:val="005C4350"/>
    <w:rsid w:val="005C45FA"/>
    <w:rsid w:val="005C5207"/>
    <w:rsid w:val="005C53CF"/>
    <w:rsid w:val="005C5520"/>
    <w:rsid w:val="005C5777"/>
    <w:rsid w:val="005C58A6"/>
    <w:rsid w:val="005C5933"/>
    <w:rsid w:val="005C5BD5"/>
    <w:rsid w:val="005C5D36"/>
    <w:rsid w:val="005C5D8A"/>
    <w:rsid w:val="005C5FC9"/>
    <w:rsid w:val="005C5FFC"/>
    <w:rsid w:val="005C611F"/>
    <w:rsid w:val="005C61FC"/>
    <w:rsid w:val="005C68C8"/>
    <w:rsid w:val="005C68D1"/>
    <w:rsid w:val="005C6AF0"/>
    <w:rsid w:val="005C6AFB"/>
    <w:rsid w:val="005C6F5E"/>
    <w:rsid w:val="005C6FB1"/>
    <w:rsid w:val="005C7350"/>
    <w:rsid w:val="005C738E"/>
    <w:rsid w:val="005C7588"/>
    <w:rsid w:val="005C77F1"/>
    <w:rsid w:val="005C7EFB"/>
    <w:rsid w:val="005D0078"/>
    <w:rsid w:val="005D02E2"/>
    <w:rsid w:val="005D0679"/>
    <w:rsid w:val="005D0781"/>
    <w:rsid w:val="005D08B7"/>
    <w:rsid w:val="005D0913"/>
    <w:rsid w:val="005D092C"/>
    <w:rsid w:val="005D0B29"/>
    <w:rsid w:val="005D0FB9"/>
    <w:rsid w:val="005D10BF"/>
    <w:rsid w:val="005D1855"/>
    <w:rsid w:val="005D1B6B"/>
    <w:rsid w:val="005D1BEB"/>
    <w:rsid w:val="005D1D75"/>
    <w:rsid w:val="005D200B"/>
    <w:rsid w:val="005D22D2"/>
    <w:rsid w:val="005D2342"/>
    <w:rsid w:val="005D23CF"/>
    <w:rsid w:val="005D2F29"/>
    <w:rsid w:val="005D3093"/>
    <w:rsid w:val="005D3462"/>
    <w:rsid w:val="005D3EC5"/>
    <w:rsid w:val="005D443C"/>
    <w:rsid w:val="005D4653"/>
    <w:rsid w:val="005D55A6"/>
    <w:rsid w:val="005D55E9"/>
    <w:rsid w:val="005D6563"/>
    <w:rsid w:val="005D680B"/>
    <w:rsid w:val="005D699D"/>
    <w:rsid w:val="005D6A62"/>
    <w:rsid w:val="005D6BD9"/>
    <w:rsid w:val="005D6DAD"/>
    <w:rsid w:val="005D7413"/>
    <w:rsid w:val="005D763F"/>
    <w:rsid w:val="005D7953"/>
    <w:rsid w:val="005D7BCB"/>
    <w:rsid w:val="005D7D79"/>
    <w:rsid w:val="005E01BA"/>
    <w:rsid w:val="005E01BE"/>
    <w:rsid w:val="005E06F6"/>
    <w:rsid w:val="005E0847"/>
    <w:rsid w:val="005E0AE8"/>
    <w:rsid w:val="005E0EF7"/>
    <w:rsid w:val="005E13DA"/>
    <w:rsid w:val="005E143C"/>
    <w:rsid w:val="005E18E8"/>
    <w:rsid w:val="005E191C"/>
    <w:rsid w:val="005E30BB"/>
    <w:rsid w:val="005E3112"/>
    <w:rsid w:val="005E3DA8"/>
    <w:rsid w:val="005E4093"/>
    <w:rsid w:val="005E420A"/>
    <w:rsid w:val="005E43FA"/>
    <w:rsid w:val="005E4A19"/>
    <w:rsid w:val="005E4C0C"/>
    <w:rsid w:val="005E4E81"/>
    <w:rsid w:val="005E55E9"/>
    <w:rsid w:val="005E5D00"/>
    <w:rsid w:val="005E5F28"/>
    <w:rsid w:val="005E6926"/>
    <w:rsid w:val="005E6A15"/>
    <w:rsid w:val="005E6D5E"/>
    <w:rsid w:val="005E721B"/>
    <w:rsid w:val="005E73F5"/>
    <w:rsid w:val="005E747E"/>
    <w:rsid w:val="005E7551"/>
    <w:rsid w:val="005E7DB8"/>
    <w:rsid w:val="005E7E78"/>
    <w:rsid w:val="005E7EE7"/>
    <w:rsid w:val="005E7FB6"/>
    <w:rsid w:val="005F0A42"/>
    <w:rsid w:val="005F10BD"/>
    <w:rsid w:val="005F116E"/>
    <w:rsid w:val="005F13F6"/>
    <w:rsid w:val="005F15D4"/>
    <w:rsid w:val="005F15E4"/>
    <w:rsid w:val="005F162F"/>
    <w:rsid w:val="005F1972"/>
    <w:rsid w:val="005F1B8D"/>
    <w:rsid w:val="005F2094"/>
    <w:rsid w:val="005F23F6"/>
    <w:rsid w:val="005F2625"/>
    <w:rsid w:val="005F2C48"/>
    <w:rsid w:val="005F3023"/>
    <w:rsid w:val="005F37C8"/>
    <w:rsid w:val="005F38AA"/>
    <w:rsid w:val="005F3B26"/>
    <w:rsid w:val="005F403B"/>
    <w:rsid w:val="005F4249"/>
    <w:rsid w:val="005F4E5B"/>
    <w:rsid w:val="005F504D"/>
    <w:rsid w:val="005F5395"/>
    <w:rsid w:val="005F5C3F"/>
    <w:rsid w:val="005F5E35"/>
    <w:rsid w:val="005F5EC3"/>
    <w:rsid w:val="005F5F70"/>
    <w:rsid w:val="005F6459"/>
    <w:rsid w:val="005F665A"/>
    <w:rsid w:val="005F66D1"/>
    <w:rsid w:val="005F6D8D"/>
    <w:rsid w:val="005F7028"/>
    <w:rsid w:val="005F78B9"/>
    <w:rsid w:val="005F78E8"/>
    <w:rsid w:val="005F7C08"/>
    <w:rsid w:val="005F7CD3"/>
    <w:rsid w:val="0060004F"/>
    <w:rsid w:val="00600426"/>
    <w:rsid w:val="006006B1"/>
    <w:rsid w:val="00600B02"/>
    <w:rsid w:val="00600CF3"/>
    <w:rsid w:val="00600E75"/>
    <w:rsid w:val="00600F71"/>
    <w:rsid w:val="00600FC7"/>
    <w:rsid w:val="00600FE7"/>
    <w:rsid w:val="0060103E"/>
    <w:rsid w:val="006011A6"/>
    <w:rsid w:val="006017AB"/>
    <w:rsid w:val="00601B1E"/>
    <w:rsid w:val="00602132"/>
    <w:rsid w:val="00602768"/>
    <w:rsid w:val="00602781"/>
    <w:rsid w:val="00602805"/>
    <w:rsid w:val="00602D43"/>
    <w:rsid w:val="00602D75"/>
    <w:rsid w:val="00603332"/>
    <w:rsid w:val="00603468"/>
    <w:rsid w:val="006036B1"/>
    <w:rsid w:val="00603911"/>
    <w:rsid w:val="00603CBC"/>
    <w:rsid w:val="00603D01"/>
    <w:rsid w:val="00603D07"/>
    <w:rsid w:val="00603E64"/>
    <w:rsid w:val="006040CD"/>
    <w:rsid w:val="00604249"/>
    <w:rsid w:val="00604567"/>
    <w:rsid w:val="00604891"/>
    <w:rsid w:val="00604B28"/>
    <w:rsid w:val="00605028"/>
    <w:rsid w:val="006051DD"/>
    <w:rsid w:val="00605612"/>
    <w:rsid w:val="0060585A"/>
    <w:rsid w:val="00605B8E"/>
    <w:rsid w:val="00605C04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7AE"/>
    <w:rsid w:val="00607F12"/>
    <w:rsid w:val="0061004A"/>
    <w:rsid w:val="00610309"/>
    <w:rsid w:val="00610335"/>
    <w:rsid w:val="00610742"/>
    <w:rsid w:val="0061089F"/>
    <w:rsid w:val="00610A5F"/>
    <w:rsid w:val="00610ADC"/>
    <w:rsid w:val="00610BE4"/>
    <w:rsid w:val="00611311"/>
    <w:rsid w:val="00611E17"/>
    <w:rsid w:val="006125A2"/>
    <w:rsid w:val="00612AB3"/>
    <w:rsid w:val="00612D97"/>
    <w:rsid w:val="0061354F"/>
    <w:rsid w:val="00613596"/>
    <w:rsid w:val="006145C3"/>
    <w:rsid w:val="006146E3"/>
    <w:rsid w:val="00614B10"/>
    <w:rsid w:val="00614E0C"/>
    <w:rsid w:val="006151B6"/>
    <w:rsid w:val="0061525B"/>
    <w:rsid w:val="0061556E"/>
    <w:rsid w:val="00615636"/>
    <w:rsid w:val="00615742"/>
    <w:rsid w:val="0061579C"/>
    <w:rsid w:val="00615B07"/>
    <w:rsid w:val="00615C5D"/>
    <w:rsid w:val="0061620C"/>
    <w:rsid w:val="00616B90"/>
    <w:rsid w:val="00616CC8"/>
    <w:rsid w:val="00616D8F"/>
    <w:rsid w:val="00616F35"/>
    <w:rsid w:val="0061728D"/>
    <w:rsid w:val="0061748E"/>
    <w:rsid w:val="006174B3"/>
    <w:rsid w:val="006205D1"/>
    <w:rsid w:val="006206B3"/>
    <w:rsid w:val="006208B6"/>
    <w:rsid w:val="0062113D"/>
    <w:rsid w:val="00621614"/>
    <w:rsid w:val="00621655"/>
    <w:rsid w:val="006217BE"/>
    <w:rsid w:val="00621912"/>
    <w:rsid w:val="006220FD"/>
    <w:rsid w:val="00622196"/>
    <w:rsid w:val="00622388"/>
    <w:rsid w:val="0062241B"/>
    <w:rsid w:val="00622C5D"/>
    <w:rsid w:val="006230C4"/>
    <w:rsid w:val="00623477"/>
    <w:rsid w:val="0062361C"/>
    <w:rsid w:val="00623D2F"/>
    <w:rsid w:val="00623DF6"/>
    <w:rsid w:val="00624F6C"/>
    <w:rsid w:val="00625C0C"/>
    <w:rsid w:val="00625DDB"/>
    <w:rsid w:val="00625F72"/>
    <w:rsid w:val="00626109"/>
    <w:rsid w:val="00626215"/>
    <w:rsid w:val="006267A3"/>
    <w:rsid w:val="00627006"/>
    <w:rsid w:val="00627432"/>
    <w:rsid w:val="00627801"/>
    <w:rsid w:val="00627BA4"/>
    <w:rsid w:val="00627EBD"/>
    <w:rsid w:val="0063092D"/>
    <w:rsid w:val="00630A14"/>
    <w:rsid w:val="00630A46"/>
    <w:rsid w:val="00630AFA"/>
    <w:rsid w:val="00630C44"/>
    <w:rsid w:val="006311AF"/>
    <w:rsid w:val="0063127D"/>
    <w:rsid w:val="006313C7"/>
    <w:rsid w:val="0063171C"/>
    <w:rsid w:val="00631C4D"/>
    <w:rsid w:val="00631F00"/>
    <w:rsid w:val="006326DC"/>
    <w:rsid w:val="006326EF"/>
    <w:rsid w:val="00632C0B"/>
    <w:rsid w:val="00632FCF"/>
    <w:rsid w:val="00633277"/>
    <w:rsid w:val="006340E0"/>
    <w:rsid w:val="00634235"/>
    <w:rsid w:val="0063465E"/>
    <w:rsid w:val="00634719"/>
    <w:rsid w:val="00634870"/>
    <w:rsid w:val="006349B3"/>
    <w:rsid w:val="00634C69"/>
    <w:rsid w:val="006350CE"/>
    <w:rsid w:val="00635BDB"/>
    <w:rsid w:val="0063646E"/>
    <w:rsid w:val="0063719E"/>
    <w:rsid w:val="00637450"/>
    <w:rsid w:val="00637532"/>
    <w:rsid w:val="00640549"/>
    <w:rsid w:val="00640897"/>
    <w:rsid w:val="00640B46"/>
    <w:rsid w:val="00640FC7"/>
    <w:rsid w:val="00641492"/>
    <w:rsid w:val="0064160F"/>
    <w:rsid w:val="00641679"/>
    <w:rsid w:val="00641905"/>
    <w:rsid w:val="00641B73"/>
    <w:rsid w:val="00641EB9"/>
    <w:rsid w:val="00642522"/>
    <w:rsid w:val="00642694"/>
    <w:rsid w:val="00642DB4"/>
    <w:rsid w:val="00642E5D"/>
    <w:rsid w:val="00643030"/>
    <w:rsid w:val="00643454"/>
    <w:rsid w:val="006434AF"/>
    <w:rsid w:val="00643571"/>
    <w:rsid w:val="00643620"/>
    <w:rsid w:val="00643994"/>
    <w:rsid w:val="00644188"/>
    <w:rsid w:val="006442CA"/>
    <w:rsid w:val="0064464F"/>
    <w:rsid w:val="00644D66"/>
    <w:rsid w:val="00644FE9"/>
    <w:rsid w:val="00645155"/>
    <w:rsid w:val="006452F4"/>
    <w:rsid w:val="00645667"/>
    <w:rsid w:val="006456C0"/>
    <w:rsid w:val="006462DF"/>
    <w:rsid w:val="0064645F"/>
    <w:rsid w:val="00646779"/>
    <w:rsid w:val="00646C04"/>
    <w:rsid w:val="00647453"/>
    <w:rsid w:val="00647583"/>
    <w:rsid w:val="006476C2"/>
    <w:rsid w:val="0064782E"/>
    <w:rsid w:val="006479CE"/>
    <w:rsid w:val="00647C65"/>
    <w:rsid w:val="00650012"/>
    <w:rsid w:val="006503AF"/>
    <w:rsid w:val="00650659"/>
    <w:rsid w:val="0065080E"/>
    <w:rsid w:val="00650865"/>
    <w:rsid w:val="006509F7"/>
    <w:rsid w:val="00650A6F"/>
    <w:rsid w:val="00650FA0"/>
    <w:rsid w:val="00651144"/>
    <w:rsid w:val="00652019"/>
    <w:rsid w:val="00652157"/>
    <w:rsid w:val="0065247C"/>
    <w:rsid w:val="006526DD"/>
    <w:rsid w:val="00652855"/>
    <w:rsid w:val="00653077"/>
    <w:rsid w:val="006538C5"/>
    <w:rsid w:val="00653929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4FCB"/>
    <w:rsid w:val="006550AC"/>
    <w:rsid w:val="00655403"/>
    <w:rsid w:val="00655A32"/>
    <w:rsid w:val="0065633F"/>
    <w:rsid w:val="00656780"/>
    <w:rsid w:val="00656FF4"/>
    <w:rsid w:val="00657012"/>
    <w:rsid w:val="0065703E"/>
    <w:rsid w:val="00657461"/>
    <w:rsid w:val="00657576"/>
    <w:rsid w:val="0065792E"/>
    <w:rsid w:val="00657C47"/>
    <w:rsid w:val="00657C4B"/>
    <w:rsid w:val="006601AF"/>
    <w:rsid w:val="0066070A"/>
    <w:rsid w:val="0066079B"/>
    <w:rsid w:val="00660B2B"/>
    <w:rsid w:val="00660BE6"/>
    <w:rsid w:val="006612B3"/>
    <w:rsid w:val="00661478"/>
    <w:rsid w:val="0066247E"/>
    <w:rsid w:val="0066271D"/>
    <w:rsid w:val="00662BC1"/>
    <w:rsid w:val="00662EBC"/>
    <w:rsid w:val="006631F5"/>
    <w:rsid w:val="0066332B"/>
    <w:rsid w:val="006634C6"/>
    <w:rsid w:val="00663577"/>
    <w:rsid w:val="006635F8"/>
    <w:rsid w:val="00663633"/>
    <w:rsid w:val="00663762"/>
    <w:rsid w:val="006638C1"/>
    <w:rsid w:val="006639EE"/>
    <w:rsid w:val="00663A44"/>
    <w:rsid w:val="00663AA6"/>
    <w:rsid w:val="00663C6A"/>
    <w:rsid w:val="00663DBB"/>
    <w:rsid w:val="00663F04"/>
    <w:rsid w:val="0066403B"/>
    <w:rsid w:val="00664163"/>
    <w:rsid w:val="00664AD9"/>
    <w:rsid w:val="00664D59"/>
    <w:rsid w:val="006654DE"/>
    <w:rsid w:val="006659B7"/>
    <w:rsid w:val="00665B4B"/>
    <w:rsid w:val="00665ED5"/>
    <w:rsid w:val="00666714"/>
    <w:rsid w:val="00666AA9"/>
    <w:rsid w:val="00666B37"/>
    <w:rsid w:val="00666BCA"/>
    <w:rsid w:val="00670088"/>
    <w:rsid w:val="0067043C"/>
    <w:rsid w:val="00670737"/>
    <w:rsid w:val="006707D6"/>
    <w:rsid w:val="00670D6D"/>
    <w:rsid w:val="00671060"/>
    <w:rsid w:val="006713AF"/>
    <w:rsid w:val="0067148D"/>
    <w:rsid w:val="006714D9"/>
    <w:rsid w:val="0067160F"/>
    <w:rsid w:val="00672AB1"/>
    <w:rsid w:val="00672E1B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420A"/>
    <w:rsid w:val="00674690"/>
    <w:rsid w:val="00674859"/>
    <w:rsid w:val="006758EE"/>
    <w:rsid w:val="00675BEF"/>
    <w:rsid w:val="00676060"/>
    <w:rsid w:val="00676265"/>
    <w:rsid w:val="0067653D"/>
    <w:rsid w:val="00676DCE"/>
    <w:rsid w:val="00676E40"/>
    <w:rsid w:val="006770D1"/>
    <w:rsid w:val="00677275"/>
    <w:rsid w:val="00677AD5"/>
    <w:rsid w:val="00677B55"/>
    <w:rsid w:val="00677BB4"/>
    <w:rsid w:val="00677C47"/>
    <w:rsid w:val="00677C49"/>
    <w:rsid w:val="00677D3A"/>
    <w:rsid w:val="0068015C"/>
    <w:rsid w:val="0068069C"/>
    <w:rsid w:val="006809B7"/>
    <w:rsid w:val="00681244"/>
    <w:rsid w:val="00681365"/>
    <w:rsid w:val="006813B9"/>
    <w:rsid w:val="006814DE"/>
    <w:rsid w:val="00681643"/>
    <w:rsid w:val="00682AB6"/>
    <w:rsid w:val="00683090"/>
    <w:rsid w:val="00683460"/>
    <w:rsid w:val="0068347F"/>
    <w:rsid w:val="006837DD"/>
    <w:rsid w:val="00683B42"/>
    <w:rsid w:val="00683D66"/>
    <w:rsid w:val="006842F2"/>
    <w:rsid w:val="006844B2"/>
    <w:rsid w:val="006846D6"/>
    <w:rsid w:val="006849AC"/>
    <w:rsid w:val="006853A6"/>
    <w:rsid w:val="00685542"/>
    <w:rsid w:val="006855CC"/>
    <w:rsid w:val="00685724"/>
    <w:rsid w:val="00685BAF"/>
    <w:rsid w:val="00685C79"/>
    <w:rsid w:val="006861B8"/>
    <w:rsid w:val="00686475"/>
    <w:rsid w:val="006865D5"/>
    <w:rsid w:val="00686A84"/>
    <w:rsid w:val="00686B78"/>
    <w:rsid w:val="00686CB5"/>
    <w:rsid w:val="00687358"/>
    <w:rsid w:val="00687EE3"/>
    <w:rsid w:val="0069019D"/>
    <w:rsid w:val="0069044D"/>
    <w:rsid w:val="00690581"/>
    <w:rsid w:val="006906FB"/>
    <w:rsid w:val="00690A46"/>
    <w:rsid w:val="00690E9F"/>
    <w:rsid w:val="00691154"/>
    <w:rsid w:val="0069122A"/>
    <w:rsid w:val="006916A0"/>
    <w:rsid w:val="0069196C"/>
    <w:rsid w:val="00691C14"/>
    <w:rsid w:val="006923F1"/>
    <w:rsid w:val="006923F2"/>
    <w:rsid w:val="00692630"/>
    <w:rsid w:val="00692A6F"/>
    <w:rsid w:val="00692B4B"/>
    <w:rsid w:val="006933FD"/>
    <w:rsid w:val="0069359D"/>
    <w:rsid w:val="0069363E"/>
    <w:rsid w:val="00693D95"/>
    <w:rsid w:val="00693F7C"/>
    <w:rsid w:val="0069405F"/>
    <w:rsid w:val="006942E3"/>
    <w:rsid w:val="0069452F"/>
    <w:rsid w:val="006948C0"/>
    <w:rsid w:val="00694C76"/>
    <w:rsid w:val="00694D23"/>
    <w:rsid w:val="00694DA4"/>
    <w:rsid w:val="00694F4E"/>
    <w:rsid w:val="0069517C"/>
    <w:rsid w:val="006952D8"/>
    <w:rsid w:val="0069591A"/>
    <w:rsid w:val="00695AA3"/>
    <w:rsid w:val="00695C76"/>
    <w:rsid w:val="00695E15"/>
    <w:rsid w:val="00696082"/>
    <w:rsid w:val="006963F5"/>
    <w:rsid w:val="006964B6"/>
    <w:rsid w:val="00696A0B"/>
    <w:rsid w:val="00696DEB"/>
    <w:rsid w:val="0069714C"/>
    <w:rsid w:val="00697151"/>
    <w:rsid w:val="006971CF"/>
    <w:rsid w:val="006974D3"/>
    <w:rsid w:val="00697586"/>
    <w:rsid w:val="0069777D"/>
    <w:rsid w:val="00697C5F"/>
    <w:rsid w:val="00697D98"/>
    <w:rsid w:val="00697E43"/>
    <w:rsid w:val="00697F51"/>
    <w:rsid w:val="006A02C4"/>
    <w:rsid w:val="006A0349"/>
    <w:rsid w:val="006A07D5"/>
    <w:rsid w:val="006A07DC"/>
    <w:rsid w:val="006A15F3"/>
    <w:rsid w:val="006A1604"/>
    <w:rsid w:val="006A26B2"/>
    <w:rsid w:val="006A2F46"/>
    <w:rsid w:val="006A3607"/>
    <w:rsid w:val="006A373B"/>
    <w:rsid w:val="006A3AA3"/>
    <w:rsid w:val="006A3F66"/>
    <w:rsid w:val="006A4339"/>
    <w:rsid w:val="006A4AA0"/>
    <w:rsid w:val="006A4EF9"/>
    <w:rsid w:val="006A50E1"/>
    <w:rsid w:val="006A54A8"/>
    <w:rsid w:val="006A55DA"/>
    <w:rsid w:val="006A5AC5"/>
    <w:rsid w:val="006A5E22"/>
    <w:rsid w:val="006A60C3"/>
    <w:rsid w:val="006A6590"/>
    <w:rsid w:val="006A6D03"/>
    <w:rsid w:val="006A7086"/>
    <w:rsid w:val="006A708B"/>
    <w:rsid w:val="006A7715"/>
    <w:rsid w:val="006B01DA"/>
    <w:rsid w:val="006B036B"/>
    <w:rsid w:val="006B0C56"/>
    <w:rsid w:val="006B0F01"/>
    <w:rsid w:val="006B1366"/>
    <w:rsid w:val="006B137C"/>
    <w:rsid w:val="006B14A0"/>
    <w:rsid w:val="006B14AC"/>
    <w:rsid w:val="006B157C"/>
    <w:rsid w:val="006B1A1F"/>
    <w:rsid w:val="006B1A24"/>
    <w:rsid w:val="006B1A71"/>
    <w:rsid w:val="006B1DE5"/>
    <w:rsid w:val="006B251E"/>
    <w:rsid w:val="006B2959"/>
    <w:rsid w:val="006B2A98"/>
    <w:rsid w:val="006B2AC9"/>
    <w:rsid w:val="006B3240"/>
    <w:rsid w:val="006B33EC"/>
    <w:rsid w:val="006B389A"/>
    <w:rsid w:val="006B391E"/>
    <w:rsid w:val="006B3CF3"/>
    <w:rsid w:val="006B3D14"/>
    <w:rsid w:val="006B3D32"/>
    <w:rsid w:val="006B3E98"/>
    <w:rsid w:val="006B4178"/>
    <w:rsid w:val="006B4330"/>
    <w:rsid w:val="006B44B1"/>
    <w:rsid w:val="006B4972"/>
    <w:rsid w:val="006B5220"/>
    <w:rsid w:val="006B5222"/>
    <w:rsid w:val="006B5DF3"/>
    <w:rsid w:val="006B5F39"/>
    <w:rsid w:val="006B5FB7"/>
    <w:rsid w:val="006B6566"/>
    <w:rsid w:val="006B6722"/>
    <w:rsid w:val="006B69F6"/>
    <w:rsid w:val="006B6B37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645"/>
    <w:rsid w:val="006C0FBA"/>
    <w:rsid w:val="006C10E1"/>
    <w:rsid w:val="006C1367"/>
    <w:rsid w:val="006C18D1"/>
    <w:rsid w:val="006C1DC0"/>
    <w:rsid w:val="006C2485"/>
    <w:rsid w:val="006C2769"/>
    <w:rsid w:val="006C2815"/>
    <w:rsid w:val="006C32A8"/>
    <w:rsid w:val="006C3361"/>
    <w:rsid w:val="006C3C0D"/>
    <w:rsid w:val="006C3CE1"/>
    <w:rsid w:val="006C454C"/>
    <w:rsid w:val="006C4719"/>
    <w:rsid w:val="006C4858"/>
    <w:rsid w:val="006C4E1D"/>
    <w:rsid w:val="006C4F92"/>
    <w:rsid w:val="006C5294"/>
    <w:rsid w:val="006C5371"/>
    <w:rsid w:val="006C5446"/>
    <w:rsid w:val="006C545B"/>
    <w:rsid w:val="006C59D5"/>
    <w:rsid w:val="006C610F"/>
    <w:rsid w:val="006C6544"/>
    <w:rsid w:val="006C6811"/>
    <w:rsid w:val="006C68A7"/>
    <w:rsid w:val="006C6D3F"/>
    <w:rsid w:val="006C6D4C"/>
    <w:rsid w:val="006C717D"/>
    <w:rsid w:val="006C732E"/>
    <w:rsid w:val="006C7769"/>
    <w:rsid w:val="006C7CA6"/>
    <w:rsid w:val="006C7DFE"/>
    <w:rsid w:val="006D04D5"/>
    <w:rsid w:val="006D052E"/>
    <w:rsid w:val="006D05A2"/>
    <w:rsid w:val="006D0628"/>
    <w:rsid w:val="006D0BC0"/>
    <w:rsid w:val="006D0D2D"/>
    <w:rsid w:val="006D0ECB"/>
    <w:rsid w:val="006D118E"/>
    <w:rsid w:val="006D1FA3"/>
    <w:rsid w:val="006D20E4"/>
    <w:rsid w:val="006D2154"/>
    <w:rsid w:val="006D2247"/>
    <w:rsid w:val="006D2342"/>
    <w:rsid w:val="006D250E"/>
    <w:rsid w:val="006D25AF"/>
    <w:rsid w:val="006D27E7"/>
    <w:rsid w:val="006D28C8"/>
    <w:rsid w:val="006D2E66"/>
    <w:rsid w:val="006D3470"/>
    <w:rsid w:val="006D3DE8"/>
    <w:rsid w:val="006D48BB"/>
    <w:rsid w:val="006D4A93"/>
    <w:rsid w:val="006D4B2B"/>
    <w:rsid w:val="006D4D16"/>
    <w:rsid w:val="006D4F2D"/>
    <w:rsid w:val="006D5842"/>
    <w:rsid w:val="006D5905"/>
    <w:rsid w:val="006D5B91"/>
    <w:rsid w:val="006D5DAB"/>
    <w:rsid w:val="006D5E24"/>
    <w:rsid w:val="006D5FBD"/>
    <w:rsid w:val="006D6336"/>
    <w:rsid w:val="006D63DC"/>
    <w:rsid w:val="006D66ED"/>
    <w:rsid w:val="006D6A83"/>
    <w:rsid w:val="006D6BDC"/>
    <w:rsid w:val="006D73C8"/>
    <w:rsid w:val="006D76EC"/>
    <w:rsid w:val="006D7BF8"/>
    <w:rsid w:val="006D7ED7"/>
    <w:rsid w:val="006E0025"/>
    <w:rsid w:val="006E03F6"/>
    <w:rsid w:val="006E0613"/>
    <w:rsid w:val="006E0905"/>
    <w:rsid w:val="006E0C3E"/>
    <w:rsid w:val="006E0D7D"/>
    <w:rsid w:val="006E0FAF"/>
    <w:rsid w:val="006E1242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4A"/>
    <w:rsid w:val="006E2ABE"/>
    <w:rsid w:val="006E2C0F"/>
    <w:rsid w:val="006E3160"/>
    <w:rsid w:val="006E3481"/>
    <w:rsid w:val="006E35A7"/>
    <w:rsid w:val="006E3893"/>
    <w:rsid w:val="006E38A8"/>
    <w:rsid w:val="006E3E4F"/>
    <w:rsid w:val="006E3F5D"/>
    <w:rsid w:val="006E409B"/>
    <w:rsid w:val="006E477A"/>
    <w:rsid w:val="006E49D5"/>
    <w:rsid w:val="006E4B17"/>
    <w:rsid w:val="006E50E7"/>
    <w:rsid w:val="006E5EED"/>
    <w:rsid w:val="006E618E"/>
    <w:rsid w:val="006E6E6F"/>
    <w:rsid w:val="006E73C9"/>
    <w:rsid w:val="006E7870"/>
    <w:rsid w:val="006F07A3"/>
    <w:rsid w:val="006F0DE7"/>
    <w:rsid w:val="006F0ED1"/>
    <w:rsid w:val="006F14E1"/>
    <w:rsid w:val="006F178B"/>
    <w:rsid w:val="006F2462"/>
    <w:rsid w:val="006F2505"/>
    <w:rsid w:val="006F2C06"/>
    <w:rsid w:val="006F3A32"/>
    <w:rsid w:val="006F3B63"/>
    <w:rsid w:val="006F4565"/>
    <w:rsid w:val="006F49CE"/>
    <w:rsid w:val="006F4A3F"/>
    <w:rsid w:val="006F4D5D"/>
    <w:rsid w:val="006F4E94"/>
    <w:rsid w:val="006F4FE1"/>
    <w:rsid w:val="006F5864"/>
    <w:rsid w:val="006F5881"/>
    <w:rsid w:val="006F62BE"/>
    <w:rsid w:val="006F634F"/>
    <w:rsid w:val="006F6376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6FA"/>
    <w:rsid w:val="006F77B0"/>
    <w:rsid w:val="006F7921"/>
    <w:rsid w:val="00700252"/>
    <w:rsid w:val="007004F2"/>
    <w:rsid w:val="00700759"/>
    <w:rsid w:val="00700C6F"/>
    <w:rsid w:val="007011DC"/>
    <w:rsid w:val="007019AD"/>
    <w:rsid w:val="00701BE2"/>
    <w:rsid w:val="007029DA"/>
    <w:rsid w:val="00702B14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8C9"/>
    <w:rsid w:val="00704E2D"/>
    <w:rsid w:val="00704F0A"/>
    <w:rsid w:val="0070533A"/>
    <w:rsid w:val="00705583"/>
    <w:rsid w:val="00705C9A"/>
    <w:rsid w:val="00705CB5"/>
    <w:rsid w:val="00705EAD"/>
    <w:rsid w:val="00706012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C74"/>
    <w:rsid w:val="00710C4D"/>
    <w:rsid w:val="0071125A"/>
    <w:rsid w:val="00711296"/>
    <w:rsid w:val="007114F0"/>
    <w:rsid w:val="007116B4"/>
    <w:rsid w:val="0071216B"/>
    <w:rsid w:val="00712204"/>
    <w:rsid w:val="00712799"/>
    <w:rsid w:val="00712A25"/>
    <w:rsid w:val="00713274"/>
    <w:rsid w:val="007136A3"/>
    <w:rsid w:val="007136A9"/>
    <w:rsid w:val="00713B71"/>
    <w:rsid w:val="00713CD7"/>
    <w:rsid w:val="0071406C"/>
    <w:rsid w:val="007143CC"/>
    <w:rsid w:val="0071447B"/>
    <w:rsid w:val="0071488E"/>
    <w:rsid w:val="00714A68"/>
    <w:rsid w:val="00714E23"/>
    <w:rsid w:val="00714F96"/>
    <w:rsid w:val="00715240"/>
    <w:rsid w:val="0071535A"/>
    <w:rsid w:val="007153EC"/>
    <w:rsid w:val="00715714"/>
    <w:rsid w:val="0071574B"/>
    <w:rsid w:val="00715804"/>
    <w:rsid w:val="007158DD"/>
    <w:rsid w:val="00715C22"/>
    <w:rsid w:val="00715C65"/>
    <w:rsid w:val="00715D54"/>
    <w:rsid w:val="00715DAF"/>
    <w:rsid w:val="007160D3"/>
    <w:rsid w:val="007161D0"/>
    <w:rsid w:val="007163BE"/>
    <w:rsid w:val="007164D1"/>
    <w:rsid w:val="0071665A"/>
    <w:rsid w:val="00716C74"/>
    <w:rsid w:val="0071754A"/>
    <w:rsid w:val="007176EE"/>
    <w:rsid w:val="007179F4"/>
    <w:rsid w:val="00717A06"/>
    <w:rsid w:val="00717C89"/>
    <w:rsid w:val="00717D38"/>
    <w:rsid w:val="00717D49"/>
    <w:rsid w:val="007202C1"/>
    <w:rsid w:val="007203C9"/>
    <w:rsid w:val="00720C53"/>
    <w:rsid w:val="007217CF"/>
    <w:rsid w:val="00721860"/>
    <w:rsid w:val="00721DD2"/>
    <w:rsid w:val="00721E77"/>
    <w:rsid w:val="007221AC"/>
    <w:rsid w:val="007222C6"/>
    <w:rsid w:val="007223AB"/>
    <w:rsid w:val="0072263E"/>
    <w:rsid w:val="007227BA"/>
    <w:rsid w:val="00723072"/>
    <w:rsid w:val="0072357F"/>
    <w:rsid w:val="00723A52"/>
    <w:rsid w:val="00723EA7"/>
    <w:rsid w:val="007241D9"/>
    <w:rsid w:val="007245C0"/>
    <w:rsid w:val="007246AF"/>
    <w:rsid w:val="007246B8"/>
    <w:rsid w:val="00724A24"/>
    <w:rsid w:val="00724EB9"/>
    <w:rsid w:val="00724F8B"/>
    <w:rsid w:val="007254D0"/>
    <w:rsid w:val="007257B9"/>
    <w:rsid w:val="007257C0"/>
    <w:rsid w:val="007258FD"/>
    <w:rsid w:val="00725A14"/>
    <w:rsid w:val="00725DF9"/>
    <w:rsid w:val="00725E74"/>
    <w:rsid w:val="0072617B"/>
    <w:rsid w:val="007264AC"/>
    <w:rsid w:val="00726890"/>
    <w:rsid w:val="007269DD"/>
    <w:rsid w:val="00726BA5"/>
    <w:rsid w:val="00726C35"/>
    <w:rsid w:val="0072703E"/>
    <w:rsid w:val="007275BF"/>
    <w:rsid w:val="0072788A"/>
    <w:rsid w:val="007279F3"/>
    <w:rsid w:val="00730384"/>
    <w:rsid w:val="00730583"/>
    <w:rsid w:val="007308B6"/>
    <w:rsid w:val="00730AA7"/>
    <w:rsid w:val="00730B01"/>
    <w:rsid w:val="00730CBD"/>
    <w:rsid w:val="00730E29"/>
    <w:rsid w:val="00730E2F"/>
    <w:rsid w:val="00730E76"/>
    <w:rsid w:val="00730F16"/>
    <w:rsid w:val="00730FA9"/>
    <w:rsid w:val="007312C3"/>
    <w:rsid w:val="00731360"/>
    <w:rsid w:val="0073150D"/>
    <w:rsid w:val="00731913"/>
    <w:rsid w:val="00731D5E"/>
    <w:rsid w:val="0073200E"/>
    <w:rsid w:val="007332B4"/>
    <w:rsid w:val="007337D7"/>
    <w:rsid w:val="00733802"/>
    <w:rsid w:val="00733B4D"/>
    <w:rsid w:val="00733C9D"/>
    <w:rsid w:val="00733DA9"/>
    <w:rsid w:val="00733E2B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D8F"/>
    <w:rsid w:val="00736EAF"/>
    <w:rsid w:val="007374FB"/>
    <w:rsid w:val="00737994"/>
    <w:rsid w:val="00740553"/>
    <w:rsid w:val="007406BB"/>
    <w:rsid w:val="00740AA1"/>
    <w:rsid w:val="00740C03"/>
    <w:rsid w:val="00740DA1"/>
    <w:rsid w:val="00741078"/>
    <w:rsid w:val="00741A89"/>
    <w:rsid w:val="00741B2C"/>
    <w:rsid w:val="00742015"/>
    <w:rsid w:val="0074251A"/>
    <w:rsid w:val="007429F0"/>
    <w:rsid w:val="00742BFA"/>
    <w:rsid w:val="007433FF"/>
    <w:rsid w:val="00743903"/>
    <w:rsid w:val="00743A58"/>
    <w:rsid w:val="00744A57"/>
    <w:rsid w:val="00744AD8"/>
    <w:rsid w:val="00744F05"/>
    <w:rsid w:val="00744FE4"/>
    <w:rsid w:val="007455A0"/>
    <w:rsid w:val="00745BED"/>
    <w:rsid w:val="00745FC4"/>
    <w:rsid w:val="007466EC"/>
    <w:rsid w:val="007467A5"/>
    <w:rsid w:val="00746F5E"/>
    <w:rsid w:val="00747188"/>
    <w:rsid w:val="007472FC"/>
    <w:rsid w:val="00747651"/>
    <w:rsid w:val="007477E9"/>
    <w:rsid w:val="0074789F"/>
    <w:rsid w:val="00747BA4"/>
    <w:rsid w:val="00747E9F"/>
    <w:rsid w:val="00750056"/>
    <w:rsid w:val="00750763"/>
    <w:rsid w:val="007515B8"/>
    <w:rsid w:val="00751AAD"/>
    <w:rsid w:val="00751BB9"/>
    <w:rsid w:val="00751DA5"/>
    <w:rsid w:val="007526D4"/>
    <w:rsid w:val="007527F9"/>
    <w:rsid w:val="00752BC4"/>
    <w:rsid w:val="00752F57"/>
    <w:rsid w:val="0075316D"/>
    <w:rsid w:val="00753174"/>
    <w:rsid w:val="00753728"/>
    <w:rsid w:val="007537A0"/>
    <w:rsid w:val="00753AE0"/>
    <w:rsid w:val="00753C3A"/>
    <w:rsid w:val="007540BB"/>
    <w:rsid w:val="0075414B"/>
    <w:rsid w:val="00754338"/>
    <w:rsid w:val="0075434B"/>
    <w:rsid w:val="007545AE"/>
    <w:rsid w:val="0075481A"/>
    <w:rsid w:val="00754B76"/>
    <w:rsid w:val="007551CD"/>
    <w:rsid w:val="0075568B"/>
    <w:rsid w:val="00755734"/>
    <w:rsid w:val="007557F9"/>
    <w:rsid w:val="00755B56"/>
    <w:rsid w:val="007560C2"/>
    <w:rsid w:val="007565F4"/>
    <w:rsid w:val="00756FFC"/>
    <w:rsid w:val="00757508"/>
    <w:rsid w:val="00757790"/>
    <w:rsid w:val="0076006C"/>
    <w:rsid w:val="0076031C"/>
    <w:rsid w:val="007603FE"/>
    <w:rsid w:val="0076063C"/>
    <w:rsid w:val="00760C08"/>
    <w:rsid w:val="00760D31"/>
    <w:rsid w:val="00761567"/>
    <w:rsid w:val="007620DA"/>
    <w:rsid w:val="00762747"/>
    <w:rsid w:val="007627EC"/>
    <w:rsid w:val="007630E8"/>
    <w:rsid w:val="0076317D"/>
    <w:rsid w:val="007631DD"/>
    <w:rsid w:val="007635A5"/>
    <w:rsid w:val="00763646"/>
    <w:rsid w:val="00763670"/>
    <w:rsid w:val="0076373B"/>
    <w:rsid w:val="00763AEC"/>
    <w:rsid w:val="00763BA1"/>
    <w:rsid w:val="00764A68"/>
    <w:rsid w:val="00764E20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9EA"/>
    <w:rsid w:val="00766A19"/>
    <w:rsid w:val="00766CEB"/>
    <w:rsid w:val="00767124"/>
    <w:rsid w:val="007678E4"/>
    <w:rsid w:val="00767BCA"/>
    <w:rsid w:val="00767D30"/>
    <w:rsid w:val="00767F7B"/>
    <w:rsid w:val="0077078F"/>
    <w:rsid w:val="007707BC"/>
    <w:rsid w:val="007708D9"/>
    <w:rsid w:val="00770945"/>
    <w:rsid w:val="00770B3D"/>
    <w:rsid w:val="00770D99"/>
    <w:rsid w:val="0077111C"/>
    <w:rsid w:val="00771264"/>
    <w:rsid w:val="00771676"/>
    <w:rsid w:val="00771C1A"/>
    <w:rsid w:val="00771C97"/>
    <w:rsid w:val="00772086"/>
    <w:rsid w:val="007720CF"/>
    <w:rsid w:val="00772385"/>
    <w:rsid w:val="0077265C"/>
    <w:rsid w:val="007727CD"/>
    <w:rsid w:val="0077295A"/>
    <w:rsid w:val="00772F09"/>
    <w:rsid w:val="00772FC5"/>
    <w:rsid w:val="007731CB"/>
    <w:rsid w:val="0077376B"/>
    <w:rsid w:val="00773AAD"/>
    <w:rsid w:val="007740B0"/>
    <w:rsid w:val="00774291"/>
    <w:rsid w:val="00774717"/>
    <w:rsid w:val="0077480F"/>
    <w:rsid w:val="0077490A"/>
    <w:rsid w:val="00775AE2"/>
    <w:rsid w:val="00775BB2"/>
    <w:rsid w:val="00775C56"/>
    <w:rsid w:val="00775C90"/>
    <w:rsid w:val="00775CE4"/>
    <w:rsid w:val="00775D21"/>
    <w:rsid w:val="00775EDD"/>
    <w:rsid w:val="007763B5"/>
    <w:rsid w:val="007764AF"/>
    <w:rsid w:val="0077653B"/>
    <w:rsid w:val="007767C9"/>
    <w:rsid w:val="0077684A"/>
    <w:rsid w:val="00776A59"/>
    <w:rsid w:val="00776C0A"/>
    <w:rsid w:val="00777151"/>
    <w:rsid w:val="007773C1"/>
    <w:rsid w:val="00777916"/>
    <w:rsid w:val="00777BD9"/>
    <w:rsid w:val="00777C0D"/>
    <w:rsid w:val="00777DCA"/>
    <w:rsid w:val="00777F9D"/>
    <w:rsid w:val="0078020F"/>
    <w:rsid w:val="00780632"/>
    <w:rsid w:val="007807E7"/>
    <w:rsid w:val="00780FA9"/>
    <w:rsid w:val="0078101E"/>
    <w:rsid w:val="0078103C"/>
    <w:rsid w:val="0078106E"/>
    <w:rsid w:val="007813F5"/>
    <w:rsid w:val="00781639"/>
    <w:rsid w:val="0078192B"/>
    <w:rsid w:val="00782BDA"/>
    <w:rsid w:val="00782EC6"/>
    <w:rsid w:val="00782ED4"/>
    <w:rsid w:val="00782FDB"/>
    <w:rsid w:val="00782FE2"/>
    <w:rsid w:val="007834E5"/>
    <w:rsid w:val="00783E43"/>
    <w:rsid w:val="00784FF6"/>
    <w:rsid w:val="0078521D"/>
    <w:rsid w:val="00785856"/>
    <w:rsid w:val="007862E9"/>
    <w:rsid w:val="007869E0"/>
    <w:rsid w:val="00786AF7"/>
    <w:rsid w:val="00786B94"/>
    <w:rsid w:val="007870A1"/>
    <w:rsid w:val="007870FB"/>
    <w:rsid w:val="00787842"/>
    <w:rsid w:val="00787A00"/>
    <w:rsid w:val="00787B14"/>
    <w:rsid w:val="00787CAB"/>
    <w:rsid w:val="00787FF2"/>
    <w:rsid w:val="007900C7"/>
    <w:rsid w:val="00790579"/>
    <w:rsid w:val="00790E5B"/>
    <w:rsid w:val="00790FAE"/>
    <w:rsid w:val="00791086"/>
    <w:rsid w:val="007910A3"/>
    <w:rsid w:val="00791475"/>
    <w:rsid w:val="007914B4"/>
    <w:rsid w:val="007917C6"/>
    <w:rsid w:val="0079191F"/>
    <w:rsid w:val="00791B16"/>
    <w:rsid w:val="00792219"/>
    <w:rsid w:val="0079221F"/>
    <w:rsid w:val="0079234F"/>
    <w:rsid w:val="00792485"/>
    <w:rsid w:val="007928B5"/>
    <w:rsid w:val="00792CA6"/>
    <w:rsid w:val="00793DCB"/>
    <w:rsid w:val="00794A07"/>
    <w:rsid w:val="00794CF3"/>
    <w:rsid w:val="00794D3A"/>
    <w:rsid w:val="0079505D"/>
    <w:rsid w:val="007950A4"/>
    <w:rsid w:val="007950A6"/>
    <w:rsid w:val="007956A5"/>
    <w:rsid w:val="00795915"/>
    <w:rsid w:val="007959B9"/>
    <w:rsid w:val="00795B20"/>
    <w:rsid w:val="00795CF4"/>
    <w:rsid w:val="00795E20"/>
    <w:rsid w:val="007960C0"/>
    <w:rsid w:val="00796C6A"/>
    <w:rsid w:val="00796D9E"/>
    <w:rsid w:val="007971C9"/>
    <w:rsid w:val="00797380"/>
    <w:rsid w:val="00797558"/>
    <w:rsid w:val="00797773"/>
    <w:rsid w:val="00797AED"/>
    <w:rsid w:val="007A0577"/>
    <w:rsid w:val="007A0879"/>
    <w:rsid w:val="007A0DA6"/>
    <w:rsid w:val="007A19F4"/>
    <w:rsid w:val="007A238D"/>
    <w:rsid w:val="007A24B4"/>
    <w:rsid w:val="007A2983"/>
    <w:rsid w:val="007A346C"/>
    <w:rsid w:val="007A3690"/>
    <w:rsid w:val="007A397A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619"/>
    <w:rsid w:val="007A5B5D"/>
    <w:rsid w:val="007A5B6E"/>
    <w:rsid w:val="007A66DF"/>
    <w:rsid w:val="007A67E9"/>
    <w:rsid w:val="007A6992"/>
    <w:rsid w:val="007A71DC"/>
    <w:rsid w:val="007A77AE"/>
    <w:rsid w:val="007A7878"/>
    <w:rsid w:val="007A7DCD"/>
    <w:rsid w:val="007B0A75"/>
    <w:rsid w:val="007B0D28"/>
    <w:rsid w:val="007B0F37"/>
    <w:rsid w:val="007B195A"/>
    <w:rsid w:val="007B1E5C"/>
    <w:rsid w:val="007B203C"/>
    <w:rsid w:val="007B2129"/>
    <w:rsid w:val="007B2310"/>
    <w:rsid w:val="007B2377"/>
    <w:rsid w:val="007B242F"/>
    <w:rsid w:val="007B2702"/>
    <w:rsid w:val="007B2EA4"/>
    <w:rsid w:val="007B415B"/>
    <w:rsid w:val="007B4D1C"/>
    <w:rsid w:val="007B4E4A"/>
    <w:rsid w:val="007B5364"/>
    <w:rsid w:val="007B548C"/>
    <w:rsid w:val="007B5F1A"/>
    <w:rsid w:val="007B63C2"/>
    <w:rsid w:val="007B6A51"/>
    <w:rsid w:val="007B6C08"/>
    <w:rsid w:val="007B6E3E"/>
    <w:rsid w:val="007B6FB6"/>
    <w:rsid w:val="007B7061"/>
    <w:rsid w:val="007B7134"/>
    <w:rsid w:val="007B724A"/>
    <w:rsid w:val="007B76B1"/>
    <w:rsid w:val="007B79BB"/>
    <w:rsid w:val="007B7B9F"/>
    <w:rsid w:val="007B7C7E"/>
    <w:rsid w:val="007B7F80"/>
    <w:rsid w:val="007C03B3"/>
    <w:rsid w:val="007C049C"/>
    <w:rsid w:val="007C07EF"/>
    <w:rsid w:val="007C0857"/>
    <w:rsid w:val="007C0917"/>
    <w:rsid w:val="007C094E"/>
    <w:rsid w:val="007C0DEC"/>
    <w:rsid w:val="007C0EBE"/>
    <w:rsid w:val="007C1033"/>
    <w:rsid w:val="007C1044"/>
    <w:rsid w:val="007C151C"/>
    <w:rsid w:val="007C16F0"/>
    <w:rsid w:val="007C1FBB"/>
    <w:rsid w:val="007C223F"/>
    <w:rsid w:val="007C2715"/>
    <w:rsid w:val="007C2912"/>
    <w:rsid w:val="007C2BEF"/>
    <w:rsid w:val="007C329D"/>
    <w:rsid w:val="007C340C"/>
    <w:rsid w:val="007C37F7"/>
    <w:rsid w:val="007C3BAC"/>
    <w:rsid w:val="007C3D8B"/>
    <w:rsid w:val="007C3F70"/>
    <w:rsid w:val="007C40B5"/>
    <w:rsid w:val="007C410C"/>
    <w:rsid w:val="007C46A5"/>
    <w:rsid w:val="007C4A0E"/>
    <w:rsid w:val="007C4A3D"/>
    <w:rsid w:val="007C4BB7"/>
    <w:rsid w:val="007C4F0D"/>
    <w:rsid w:val="007C55B1"/>
    <w:rsid w:val="007C5668"/>
    <w:rsid w:val="007C57C5"/>
    <w:rsid w:val="007C58AC"/>
    <w:rsid w:val="007C5B69"/>
    <w:rsid w:val="007C5F46"/>
    <w:rsid w:val="007C6849"/>
    <w:rsid w:val="007C69C1"/>
    <w:rsid w:val="007C709D"/>
    <w:rsid w:val="007C747A"/>
    <w:rsid w:val="007C7604"/>
    <w:rsid w:val="007C78FD"/>
    <w:rsid w:val="007C79E1"/>
    <w:rsid w:val="007C7C4C"/>
    <w:rsid w:val="007C7CC3"/>
    <w:rsid w:val="007C7D5E"/>
    <w:rsid w:val="007D00CE"/>
    <w:rsid w:val="007D0EAF"/>
    <w:rsid w:val="007D0F7C"/>
    <w:rsid w:val="007D14D5"/>
    <w:rsid w:val="007D179F"/>
    <w:rsid w:val="007D1AAE"/>
    <w:rsid w:val="007D1ABD"/>
    <w:rsid w:val="007D1DDE"/>
    <w:rsid w:val="007D2197"/>
    <w:rsid w:val="007D2330"/>
    <w:rsid w:val="007D2504"/>
    <w:rsid w:val="007D26BE"/>
    <w:rsid w:val="007D2BE5"/>
    <w:rsid w:val="007D2F3F"/>
    <w:rsid w:val="007D3542"/>
    <w:rsid w:val="007D362B"/>
    <w:rsid w:val="007D434F"/>
    <w:rsid w:val="007D451A"/>
    <w:rsid w:val="007D4704"/>
    <w:rsid w:val="007D4E5B"/>
    <w:rsid w:val="007D55E3"/>
    <w:rsid w:val="007D56BB"/>
    <w:rsid w:val="007D59BE"/>
    <w:rsid w:val="007D5A37"/>
    <w:rsid w:val="007D5EA1"/>
    <w:rsid w:val="007D5F30"/>
    <w:rsid w:val="007D60F9"/>
    <w:rsid w:val="007D6370"/>
    <w:rsid w:val="007D676B"/>
    <w:rsid w:val="007D6A5E"/>
    <w:rsid w:val="007D6BA0"/>
    <w:rsid w:val="007D6E82"/>
    <w:rsid w:val="007D73A8"/>
    <w:rsid w:val="007D7519"/>
    <w:rsid w:val="007D7A77"/>
    <w:rsid w:val="007D7CA5"/>
    <w:rsid w:val="007D7E33"/>
    <w:rsid w:val="007D7F1A"/>
    <w:rsid w:val="007E07D3"/>
    <w:rsid w:val="007E0940"/>
    <w:rsid w:val="007E0ABB"/>
    <w:rsid w:val="007E0B93"/>
    <w:rsid w:val="007E0C66"/>
    <w:rsid w:val="007E0CC1"/>
    <w:rsid w:val="007E199C"/>
    <w:rsid w:val="007E1A43"/>
    <w:rsid w:val="007E1E8B"/>
    <w:rsid w:val="007E2797"/>
    <w:rsid w:val="007E2841"/>
    <w:rsid w:val="007E29EA"/>
    <w:rsid w:val="007E2FC3"/>
    <w:rsid w:val="007E34CA"/>
    <w:rsid w:val="007E3544"/>
    <w:rsid w:val="007E375A"/>
    <w:rsid w:val="007E3BED"/>
    <w:rsid w:val="007E3DFD"/>
    <w:rsid w:val="007E3EF0"/>
    <w:rsid w:val="007E425A"/>
    <w:rsid w:val="007E46BD"/>
    <w:rsid w:val="007E46E0"/>
    <w:rsid w:val="007E4E4A"/>
    <w:rsid w:val="007E51FD"/>
    <w:rsid w:val="007E5250"/>
    <w:rsid w:val="007E5672"/>
    <w:rsid w:val="007E567F"/>
    <w:rsid w:val="007E5D3F"/>
    <w:rsid w:val="007E6426"/>
    <w:rsid w:val="007E6D41"/>
    <w:rsid w:val="007E6DAB"/>
    <w:rsid w:val="007E6E3C"/>
    <w:rsid w:val="007E6FCE"/>
    <w:rsid w:val="007E7392"/>
    <w:rsid w:val="007E7593"/>
    <w:rsid w:val="007E796B"/>
    <w:rsid w:val="007E7C2F"/>
    <w:rsid w:val="007E7CD8"/>
    <w:rsid w:val="007E7ECE"/>
    <w:rsid w:val="007E7F34"/>
    <w:rsid w:val="007F0BC8"/>
    <w:rsid w:val="007F11C5"/>
    <w:rsid w:val="007F129E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4E"/>
    <w:rsid w:val="007F39EC"/>
    <w:rsid w:val="007F3A60"/>
    <w:rsid w:val="007F3C2D"/>
    <w:rsid w:val="007F441F"/>
    <w:rsid w:val="007F46D6"/>
    <w:rsid w:val="007F490E"/>
    <w:rsid w:val="007F4E6E"/>
    <w:rsid w:val="007F51B6"/>
    <w:rsid w:val="007F561E"/>
    <w:rsid w:val="007F596E"/>
    <w:rsid w:val="007F5FDD"/>
    <w:rsid w:val="007F60E4"/>
    <w:rsid w:val="007F6321"/>
    <w:rsid w:val="007F674D"/>
    <w:rsid w:val="007F6C33"/>
    <w:rsid w:val="007F709D"/>
    <w:rsid w:val="007F74D3"/>
    <w:rsid w:val="007F74D8"/>
    <w:rsid w:val="007F7974"/>
    <w:rsid w:val="007F7E33"/>
    <w:rsid w:val="008000C5"/>
    <w:rsid w:val="00800665"/>
    <w:rsid w:val="00800829"/>
    <w:rsid w:val="0080147F"/>
    <w:rsid w:val="00801B49"/>
    <w:rsid w:val="008020D8"/>
    <w:rsid w:val="008021BF"/>
    <w:rsid w:val="00802555"/>
    <w:rsid w:val="0080262A"/>
    <w:rsid w:val="008028BE"/>
    <w:rsid w:val="00803076"/>
    <w:rsid w:val="008035BC"/>
    <w:rsid w:val="008036FD"/>
    <w:rsid w:val="008039B3"/>
    <w:rsid w:val="00803A62"/>
    <w:rsid w:val="00803D0D"/>
    <w:rsid w:val="008040E3"/>
    <w:rsid w:val="008042E0"/>
    <w:rsid w:val="00804BF1"/>
    <w:rsid w:val="008055F3"/>
    <w:rsid w:val="0080566B"/>
    <w:rsid w:val="00805BCE"/>
    <w:rsid w:val="00805F8A"/>
    <w:rsid w:val="008062CA"/>
    <w:rsid w:val="008063E0"/>
    <w:rsid w:val="0080661C"/>
    <w:rsid w:val="00806740"/>
    <w:rsid w:val="0080709B"/>
    <w:rsid w:val="0080712D"/>
    <w:rsid w:val="00807409"/>
    <w:rsid w:val="0080744E"/>
    <w:rsid w:val="0080753D"/>
    <w:rsid w:val="0081008A"/>
    <w:rsid w:val="008106CE"/>
    <w:rsid w:val="00810FB1"/>
    <w:rsid w:val="00811180"/>
    <w:rsid w:val="008115E8"/>
    <w:rsid w:val="008118E4"/>
    <w:rsid w:val="00811921"/>
    <w:rsid w:val="00811F5A"/>
    <w:rsid w:val="00811F88"/>
    <w:rsid w:val="00811F9E"/>
    <w:rsid w:val="00812071"/>
    <w:rsid w:val="00812557"/>
    <w:rsid w:val="00812A02"/>
    <w:rsid w:val="00812B38"/>
    <w:rsid w:val="00812EA9"/>
    <w:rsid w:val="00812F3B"/>
    <w:rsid w:val="0081369D"/>
    <w:rsid w:val="00813700"/>
    <w:rsid w:val="00813766"/>
    <w:rsid w:val="00813A37"/>
    <w:rsid w:val="00813D76"/>
    <w:rsid w:val="0081413A"/>
    <w:rsid w:val="00814525"/>
    <w:rsid w:val="0081488E"/>
    <w:rsid w:val="00814E63"/>
    <w:rsid w:val="008150A2"/>
    <w:rsid w:val="008153F0"/>
    <w:rsid w:val="00815887"/>
    <w:rsid w:val="00815ADC"/>
    <w:rsid w:val="008174D3"/>
    <w:rsid w:val="00817600"/>
    <w:rsid w:val="00817756"/>
    <w:rsid w:val="008179FE"/>
    <w:rsid w:val="00817E56"/>
    <w:rsid w:val="00817E9A"/>
    <w:rsid w:val="008205D2"/>
    <w:rsid w:val="00820778"/>
    <w:rsid w:val="00820E0E"/>
    <w:rsid w:val="00820E5D"/>
    <w:rsid w:val="0082155C"/>
    <w:rsid w:val="008218B6"/>
    <w:rsid w:val="008219AB"/>
    <w:rsid w:val="00821D4D"/>
    <w:rsid w:val="00822C66"/>
    <w:rsid w:val="00822D36"/>
    <w:rsid w:val="00822E83"/>
    <w:rsid w:val="008230AC"/>
    <w:rsid w:val="008233C8"/>
    <w:rsid w:val="008234B3"/>
    <w:rsid w:val="008236F8"/>
    <w:rsid w:val="00823853"/>
    <w:rsid w:val="008239CC"/>
    <w:rsid w:val="00823C2C"/>
    <w:rsid w:val="00824624"/>
    <w:rsid w:val="00824796"/>
    <w:rsid w:val="00824816"/>
    <w:rsid w:val="008248CE"/>
    <w:rsid w:val="00824EED"/>
    <w:rsid w:val="00825306"/>
    <w:rsid w:val="008255CB"/>
    <w:rsid w:val="0082564D"/>
    <w:rsid w:val="00825A29"/>
    <w:rsid w:val="00825E72"/>
    <w:rsid w:val="00825EA4"/>
    <w:rsid w:val="0082664B"/>
    <w:rsid w:val="00826728"/>
    <w:rsid w:val="00826D8A"/>
    <w:rsid w:val="00826DD1"/>
    <w:rsid w:val="0082724B"/>
    <w:rsid w:val="00827D5C"/>
    <w:rsid w:val="00830329"/>
    <w:rsid w:val="008305EC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E74"/>
    <w:rsid w:val="00832E82"/>
    <w:rsid w:val="00833252"/>
    <w:rsid w:val="008332E8"/>
    <w:rsid w:val="008337D1"/>
    <w:rsid w:val="00833913"/>
    <w:rsid w:val="00833B9D"/>
    <w:rsid w:val="00833D3C"/>
    <w:rsid w:val="00834670"/>
    <w:rsid w:val="00834B26"/>
    <w:rsid w:val="00834B4F"/>
    <w:rsid w:val="00834E3B"/>
    <w:rsid w:val="00835335"/>
    <w:rsid w:val="00835BC7"/>
    <w:rsid w:val="00835D9F"/>
    <w:rsid w:val="00836106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3BA"/>
    <w:rsid w:val="00840500"/>
    <w:rsid w:val="008407C3"/>
    <w:rsid w:val="008410C2"/>
    <w:rsid w:val="00842198"/>
    <w:rsid w:val="00842429"/>
    <w:rsid w:val="0084273A"/>
    <w:rsid w:val="008428D1"/>
    <w:rsid w:val="00843317"/>
    <w:rsid w:val="0084359A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08F"/>
    <w:rsid w:val="008451A8"/>
    <w:rsid w:val="0084597B"/>
    <w:rsid w:val="00845EDC"/>
    <w:rsid w:val="00845F09"/>
    <w:rsid w:val="00846023"/>
    <w:rsid w:val="008461B1"/>
    <w:rsid w:val="00846352"/>
    <w:rsid w:val="00846530"/>
    <w:rsid w:val="00846545"/>
    <w:rsid w:val="00846B7A"/>
    <w:rsid w:val="00846D49"/>
    <w:rsid w:val="00846D7C"/>
    <w:rsid w:val="00846E1B"/>
    <w:rsid w:val="0084752A"/>
    <w:rsid w:val="0084781B"/>
    <w:rsid w:val="00847922"/>
    <w:rsid w:val="00850208"/>
    <w:rsid w:val="0085056D"/>
    <w:rsid w:val="0085097D"/>
    <w:rsid w:val="00850A04"/>
    <w:rsid w:val="00850C69"/>
    <w:rsid w:val="00850D93"/>
    <w:rsid w:val="008511C9"/>
    <w:rsid w:val="00851438"/>
    <w:rsid w:val="008515B7"/>
    <w:rsid w:val="008517C5"/>
    <w:rsid w:val="00851AB7"/>
    <w:rsid w:val="00851E86"/>
    <w:rsid w:val="00851E9E"/>
    <w:rsid w:val="0085217B"/>
    <w:rsid w:val="008528CE"/>
    <w:rsid w:val="00852968"/>
    <w:rsid w:val="00852CD5"/>
    <w:rsid w:val="00853011"/>
    <w:rsid w:val="00853085"/>
    <w:rsid w:val="00853185"/>
    <w:rsid w:val="0085357D"/>
    <w:rsid w:val="008535FA"/>
    <w:rsid w:val="00853727"/>
    <w:rsid w:val="00853791"/>
    <w:rsid w:val="008538B8"/>
    <w:rsid w:val="00853D58"/>
    <w:rsid w:val="00854098"/>
    <w:rsid w:val="00854165"/>
    <w:rsid w:val="0085463F"/>
    <w:rsid w:val="008546F6"/>
    <w:rsid w:val="00854CC5"/>
    <w:rsid w:val="008553AE"/>
    <w:rsid w:val="008559B9"/>
    <w:rsid w:val="00855C32"/>
    <w:rsid w:val="00855D79"/>
    <w:rsid w:val="00855DC7"/>
    <w:rsid w:val="00855F83"/>
    <w:rsid w:val="0085618E"/>
    <w:rsid w:val="00856569"/>
    <w:rsid w:val="008567A0"/>
    <w:rsid w:val="008567B7"/>
    <w:rsid w:val="0085692C"/>
    <w:rsid w:val="00856A24"/>
    <w:rsid w:val="00856A49"/>
    <w:rsid w:val="00856B77"/>
    <w:rsid w:val="0085730B"/>
    <w:rsid w:val="008574E9"/>
    <w:rsid w:val="008578CC"/>
    <w:rsid w:val="00857BE3"/>
    <w:rsid w:val="008600C4"/>
    <w:rsid w:val="008600F5"/>
    <w:rsid w:val="008609D2"/>
    <w:rsid w:val="00861457"/>
    <w:rsid w:val="00861577"/>
    <w:rsid w:val="0086171A"/>
    <w:rsid w:val="0086187B"/>
    <w:rsid w:val="00861ED8"/>
    <w:rsid w:val="0086215A"/>
    <w:rsid w:val="008622C1"/>
    <w:rsid w:val="00862F49"/>
    <w:rsid w:val="0086317A"/>
    <w:rsid w:val="008632DC"/>
    <w:rsid w:val="0086357B"/>
    <w:rsid w:val="00863747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40"/>
    <w:rsid w:val="00864D88"/>
    <w:rsid w:val="0086500D"/>
    <w:rsid w:val="00865134"/>
    <w:rsid w:val="0086523C"/>
    <w:rsid w:val="0086565D"/>
    <w:rsid w:val="0086580C"/>
    <w:rsid w:val="00865DBB"/>
    <w:rsid w:val="00866332"/>
    <w:rsid w:val="0086694E"/>
    <w:rsid w:val="00866BA7"/>
    <w:rsid w:val="00867038"/>
    <w:rsid w:val="008679F6"/>
    <w:rsid w:val="00867B14"/>
    <w:rsid w:val="00867CF5"/>
    <w:rsid w:val="00867E1D"/>
    <w:rsid w:val="00867E93"/>
    <w:rsid w:val="00867EA2"/>
    <w:rsid w:val="00867EE8"/>
    <w:rsid w:val="00867F1B"/>
    <w:rsid w:val="00867F38"/>
    <w:rsid w:val="0087044B"/>
    <w:rsid w:val="00870563"/>
    <w:rsid w:val="00870F10"/>
    <w:rsid w:val="00871086"/>
    <w:rsid w:val="00871166"/>
    <w:rsid w:val="0087149C"/>
    <w:rsid w:val="00871905"/>
    <w:rsid w:val="00871A70"/>
    <w:rsid w:val="00871BFB"/>
    <w:rsid w:val="00871C3D"/>
    <w:rsid w:val="00872133"/>
    <w:rsid w:val="008725BC"/>
    <w:rsid w:val="00872AD7"/>
    <w:rsid w:val="008732D4"/>
    <w:rsid w:val="008732FF"/>
    <w:rsid w:val="008736C3"/>
    <w:rsid w:val="0087409F"/>
    <w:rsid w:val="00874D8D"/>
    <w:rsid w:val="00874DBC"/>
    <w:rsid w:val="00874E0A"/>
    <w:rsid w:val="00875086"/>
    <w:rsid w:val="00875179"/>
    <w:rsid w:val="0087521A"/>
    <w:rsid w:val="00875911"/>
    <w:rsid w:val="0087635E"/>
    <w:rsid w:val="00876405"/>
    <w:rsid w:val="008765FA"/>
    <w:rsid w:val="00876691"/>
    <w:rsid w:val="008766B9"/>
    <w:rsid w:val="00877C4B"/>
    <w:rsid w:val="00877CE4"/>
    <w:rsid w:val="00877E05"/>
    <w:rsid w:val="00877EDB"/>
    <w:rsid w:val="008805AE"/>
    <w:rsid w:val="008805EF"/>
    <w:rsid w:val="0088098E"/>
    <w:rsid w:val="00880A11"/>
    <w:rsid w:val="00880D0E"/>
    <w:rsid w:val="00880D1C"/>
    <w:rsid w:val="00881197"/>
    <w:rsid w:val="008811BA"/>
    <w:rsid w:val="008811E7"/>
    <w:rsid w:val="00881951"/>
    <w:rsid w:val="00881BAD"/>
    <w:rsid w:val="00882265"/>
    <w:rsid w:val="008827B9"/>
    <w:rsid w:val="008828A9"/>
    <w:rsid w:val="00882D35"/>
    <w:rsid w:val="00882E9F"/>
    <w:rsid w:val="008833DD"/>
    <w:rsid w:val="008837C5"/>
    <w:rsid w:val="00883B45"/>
    <w:rsid w:val="00883F18"/>
    <w:rsid w:val="0088479C"/>
    <w:rsid w:val="00884853"/>
    <w:rsid w:val="00884C08"/>
    <w:rsid w:val="00884D4B"/>
    <w:rsid w:val="00884F02"/>
    <w:rsid w:val="00885529"/>
    <w:rsid w:val="00885A47"/>
    <w:rsid w:val="00886064"/>
    <w:rsid w:val="00886073"/>
    <w:rsid w:val="00886203"/>
    <w:rsid w:val="0088620B"/>
    <w:rsid w:val="008865DC"/>
    <w:rsid w:val="0088680D"/>
    <w:rsid w:val="008869BC"/>
    <w:rsid w:val="00886CA8"/>
    <w:rsid w:val="00887816"/>
    <w:rsid w:val="00887983"/>
    <w:rsid w:val="00887BE3"/>
    <w:rsid w:val="00887E1F"/>
    <w:rsid w:val="00887F13"/>
    <w:rsid w:val="0089036A"/>
    <w:rsid w:val="008910B9"/>
    <w:rsid w:val="0089163E"/>
    <w:rsid w:val="00891D49"/>
    <w:rsid w:val="00893033"/>
    <w:rsid w:val="0089309B"/>
    <w:rsid w:val="00893106"/>
    <w:rsid w:val="0089353D"/>
    <w:rsid w:val="00893693"/>
    <w:rsid w:val="00893BD0"/>
    <w:rsid w:val="00893FB6"/>
    <w:rsid w:val="0089433B"/>
    <w:rsid w:val="0089435D"/>
    <w:rsid w:val="0089437E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4A3"/>
    <w:rsid w:val="00896D9F"/>
    <w:rsid w:val="00897120"/>
    <w:rsid w:val="00897775"/>
    <w:rsid w:val="008A007E"/>
    <w:rsid w:val="008A153B"/>
    <w:rsid w:val="008A168A"/>
    <w:rsid w:val="008A232B"/>
    <w:rsid w:val="008A2512"/>
    <w:rsid w:val="008A2778"/>
    <w:rsid w:val="008A2D9E"/>
    <w:rsid w:val="008A2DF2"/>
    <w:rsid w:val="008A3081"/>
    <w:rsid w:val="008A30EF"/>
    <w:rsid w:val="008A3543"/>
    <w:rsid w:val="008A3842"/>
    <w:rsid w:val="008A39D3"/>
    <w:rsid w:val="008A4521"/>
    <w:rsid w:val="008A467A"/>
    <w:rsid w:val="008A4B3B"/>
    <w:rsid w:val="008A53A2"/>
    <w:rsid w:val="008A53DD"/>
    <w:rsid w:val="008A5625"/>
    <w:rsid w:val="008A5B9A"/>
    <w:rsid w:val="008A5F51"/>
    <w:rsid w:val="008A605A"/>
    <w:rsid w:val="008A6271"/>
    <w:rsid w:val="008A63E9"/>
    <w:rsid w:val="008A6777"/>
    <w:rsid w:val="008A6792"/>
    <w:rsid w:val="008A684C"/>
    <w:rsid w:val="008A6A31"/>
    <w:rsid w:val="008A7023"/>
    <w:rsid w:val="008A722D"/>
    <w:rsid w:val="008A73CE"/>
    <w:rsid w:val="008A793B"/>
    <w:rsid w:val="008A7A23"/>
    <w:rsid w:val="008A7CE4"/>
    <w:rsid w:val="008B0304"/>
    <w:rsid w:val="008B0598"/>
    <w:rsid w:val="008B0661"/>
    <w:rsid w:val="008B1644"/>
    <w:rsid w:val="008B1C5E"/>
    <w:rsid w:val="008B1EFA"/>
    <w:rsid w:val="008B202B"/>
    <w:rsid w:val="008B2145"/>
    <w:rsid w:val="008B2345"/>
    <w:rsid w:val="008B2567"/>
    <w:rsid w:val="008B2B0A"/>
    <w:rsid w:val="008B2B75"/>
    <w:rsid w:val="008B2C97"/>
    <w:rsid w:val="008B2CD8"/>
    <w:rsid w:val="008B2E75"/>
    <w:rsid w:val="008B3884"/>
    <w:rsid w:val="008B420D"/>
    <w:rsid w:val="008B4888"/>
    <w:rsid w:val="008B49A7"/>
    <w:rsid w:val="008B4FCB"/>
    <w:rsid w:val="008B524D"/>
    <w:rsid w:val="008B56CA"/>
    <w:rsid w:val="008B59B4"/>
    <w:rsid w:val="008B5AF2"/>
    <w:rsid w:val="008B6077"/>
    <w:rsid w:val="008B60C8"/>
    <w:rsid w:val="008B6C70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565"/>
    <w:rsid w:val="008C1BA3"/>
    <w:rsid w:val="008C20B2"/>
    <w:rsid w:val="008C22BF"/>
    <w:rsid w:val="008C25A3"/>
    <w:rsid w:val="008C267B"/>
    <w:rsid w:val="008C287D"/>
    <w:rsid w:val="008C2B32"/>
    <w:rsid w:val="008C30CE"/>
    <w:rsid w:val="008C344B"/>
    <w:rsid w:val="008C3982"/>
    <w:rsid w:val="008C3A53"/>
    <w:rsid w:val="008C3EFC"/>
    <w:rsid w:val="008C43EA"/>
    <w:rsid w:val="008C5028"/>
    <w:rsid w:val="008C5D95"/>
    <w:rsid w:val="008C5EB0"/>
    <w:rsid w:val="008C6094"/>
    <w:rsid w:val="008C70DF"/>
    <w:rsid w:val="008C7125"/>
    <w:rsid w:val="008C763C"/>
    <w:rsid w:val="008C771F"/>
    <w:rsid w:val="008C7735"/>
    <w:rsid w:val="008C78E7"/>
    <w:rsid w:val="008C7BED"/>
    <w:rsid w:val="008C7EFD"/>
    <w:rsid w:val="008C7FBE"/>
    <w:rsid w:val="008D0400"/>
    <w:rsid w:val="008D08E8"/>
    <w:rsid w:val="008D09AD"/>
    <w:rsid w:val="008D0C17"/>
    <w:rsid w:val="008D10A5"/>
    <w:rsid w:val="008D116E"/>
    <w:rsid w:val="008D14E8"/>
    <w:rsid w:val="008D1521"/>
    <w:rsid w:val="008D1A4F"/>
    <w:rsid w:val="008D1E4D"/>
    <w:rsid w:val="008D2419"/>
    <w:rsid w:val="008D2608"/>
    <w:rsid w:val="008D274E"/>
    <w:rsid w:val="008D2A72"/>
    <w:rsid w:val="008D2BC1"/>
    <w:rsid w:val="008D3302"/>
    <w:rsid w:val="008D3574"/>
    <w:rsid w:val="008D36F1"/>
    <w:rsid w:val="008D385D"/>
    <w:rsid w:val="008D38A5"/>
    <w:rsid w:val="008D39C8"/>
    <w:rsid w:val="008D3A38"/>
    <w:rsid w:val="008D3DBC"/>
    <w:rsid w:val="008D3F56"/>
    <w:rsid w:val="008D4181"/>
    <w:rsid w:val="008D4578"/>
    <w:rsid w:val="008D4B49"/>
    <w:rsid w:val="008D4EC3"/>
    <w:rsid w:val="008D5275"/>
    <w:rsid w:val="008D5596"/>
    <w:rsid w:val="008D55AB"/>
    <w:rsid w:val="008D56F4"/>
    <w:rsid w:val="008D578A"/>
    <w:rsid w:val="008D5B49"/>
    <w:rsid w:val="008D5D17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EE1"/>
    <w:rsid w:val="008E0017"/>
    <w:rsid w:val="008E04B9"/>
    <w:rsid w:val="008E0ADE"/>
    <w:rsid w:val="008E0AF7"/>
    <w:rsid w:val="008E0E7C"/>
    <w:rsid w:val="008E139F"/>
    <w:rsid w:val="008E20BE"/>
    <w:rsid w:val="008E2444"/>
    <w:rsid w:val="008E2A0D"/>
    <w:rsid w:val="008E2AF4"/>
    <w:rsid w:val="008E2BD4"/>
    <w:rsid w:val="008E2D55"/>
    <w:rsid w:val="008E3097"/>
    <w:rsid w:val="008E3290"/>
    <w:rsid w:val="008E3411"/>
    <w:rsid w:val="008E35B5"/>
    <w:rsid w:val="008E37E1"/>
    <w:rsid w:val="008E38B4"/>
    <w:rsid w:val="008E399A"/>
    <w:rsid w:val="008E3CEC"/>
    <w:rsid w:val="008E3EC0"/>
    <w:rsid w:val="008E40AF"/>
    <w:rsid w:val="008E4107"/>
    <w:rsid w:val="008E410D"/>
    <w:rsid w:val="008E41E2"/>
    <w:rsid w:val="008E42CB"/>
    <w:rsid w:val="008E441C"/>
    <w:rsid w:val="008E45C8"/>
    <w:rsid w:val="008E46A4"/>
    <w:rsid w:val="008E4CE7"/>
    <w:rsid w:val="008E50D8"/>
    <w:rsid w:val="008E564E"/>
    <w:rsid w:val="008E5A8F"/>
    <w:rsid w:val="008E5AEA"/>
    <w:rsid w:val="008E5B18"/>
    <w:rsid w:val="008E5C2E"/>
    <w:rsid w:val="008E5FE0"/>
    <w:rsid w:val="008E658C"/>
    <w:rsid w:val="008E67E1"/>
    <w:rsid w:val="008E6AB2"/>
    <w:rsid w:val="008E6E3C"/>
    <w:rsid w:val="008E72FC"/>
    <w:rsid w:val="008E756D"/>
    <w:rsid w:val="008E760A"/>
    <w:rsid w:val="008E7A23"/>
    <w:rsid w:val="008E7CD7"/>
    <w:rsid w:val="008F0040"/>
    <w:rsid w:val="008F05A0"/>
    <w:rsid w:val="008F0834"/>
    <w:rsid w:val="008F083E"/>
    <w:rsid w:val="008F09AB"/>
    <w:rsid w:val="008F0BD2"/>
    <w:rsid w:val="008F0BD6"/>
    <w:rsid w:val="008F0EA9"/>
    <w:rsid w:val="008F0F68"/>
    <w:rsid w:val="008F12B9"/>
    <w:rsid w:val="008F1C28"/>
    <w:rsid w:val="008F1D24"/>
    <w:rsid w:val="008F1E5B"/>
    <w:rsid w:val="008F26AE"/>
    <w:rsid w:val="008F271E"/>
    <w:rsid w:val="008F2AEB"/>
    <w:rsid w:val="008F2F0E"/>
    <w:rsid w:val="008F300B"/>
    <w:rsid w:val="008F31E9"/>
    <w:rsid w:val="008F3D90"/>
    <w:rsid w:val="008F4390"/>
    <w:rsid w:val="008F5092"/>
    <w:rsid w:val="008F51A8"/>
    <w:rsid w:val="008F54E2"/>
    <w:rsid w:val="008F559D"/>
    <w:rsid w:val="008F5D60"/>
    <w:rsid w:val="008F6547"/>
    <w:rsid w:val="008F6689"/>
    <w:rsid w:val="008F6A26"/>
    <w:rsid w:val="008F6A3D"/>
    <w:rsid w:val="008F6A95"/>
    <w:rsid w:val="008F6F4C"/>
    <w:rsid w:val="008F70AD"/>
    <w:rsid w:val="008F7318"/>
    <w:rsid w:val="008F7684"/>
    <w:rsid w:val="008F79F9"/>
    <w:rsid w:val="008F7BE8"/>
    <w:rsid w:val="008F7C21"/>
    <w:rsid w:val="008F7C64"/>
    <w:rsid w:val="00900160"/>
    <w:rsid w:val="0090035B"/>
    <w:rsid w:val="009004D7"/>
    <w:rsid w:val="009005D0"/>
    <w:rsid w:val="00900BB9"/>
    <w:rsid w:val="00901343"/>
    <w:rsid w:val="00901906"/>
    <w:rsid w:val="00901AF5"/>
    <w:rsid w:val="00901D70"/>
    <w:rsid w:val="00901E92"/>
    <w:rsid w:val="00902D29"/>
    <w:rsid w:val="00902F96"/>
    <w:rsid w:val="00903152"/>
    <w:rsid w:val="00903226"/>
    <w:rsid w:val="00903749"/>
    <w:rsid w:val="009039BD"/>
    <w:rsid w:val="009042DF"/>
    <w:rsid w:val="009047AD"/>
    <w:rsid w:val="00904AD7"/>
    <w:rsid w:val="00904DBD"/>
    <w:rsid w:val="00904E67"/>
    <w:rsid w:val="009050A7"/>
    <w:rsid w:val="00905101"/>
    <w:rsid w:val="0090530E"/>
    <w:rsid w:val="0090542E"/>
    <w:rsid w:val="00905441"/>
    <w:rsid w:val="0090561B"/>
    <w:rsid w:val="009056A9"/>
    <w:rsid w:val="009057A1"/>
    <w:rsid w:val="00905D86"/>
    <w:rsid w:val="00906168"/>
    <w:rsid w:val="009061A0"/>
    <w:rsid w:val="009062ED"/>
    <w:rsid w:val="00906676"/>
    <w:rsid w:val="009066D4"/>
    <w:rsid w:val="00906835"/>
    <w:rsid w:val="00906B50"/>
    <w:rsid w:val="00907036"/>
    <w:rsid w:val="009071C1"/>
    <w:rsid w:val="00907331"/>
    <w:rsid w:val="00907D51"/>
    <w:rsid w:val="00907F74"/>
    <w:rsid w:val="00910603"/>
    <w:rsid w:val="00910A90"/>
    <w:rsid w:val="00910B26"/>
    <w:rsid w:val="00910BA5"/>
    <w:rsid w:val="0091100B"/>
    <w:rsid w:val="00911DBE"/>
    <w:rsid w:val="00912037"/>
    <w:rsid w:val="009123B2"/>
    <w:rsid w:val="0091251F"/>
    <w:rsid w:val="009126A5"/>
    <w:rsid w:val="0091286A"/>
    <w:rsid w:val="00912C7E"/>
    <w:rsid w:val="00912CAC"/>
    <w:rsid w:val="00913056"/>
    <w:rsid w:val="009131F5"/>
    <w:rsid w:val="00913858"/>
    <w:rsid w:val="009138F5"/>
    <w:rsid w:val="00913A73"/>
    <w:rsid w:val="00913CC1"/>
    <w:rsid w:val="00913D48"/>
    <w:rsid w:val="00913E87"/>
    <w:rsid w:val="0091415A"/>
    <w:rsid w:val="009144AA"/>
    <w:rsid w:val="00914851"/>
    <w:rsid w:val="009149C0"/>
    <w:rsid w:val="00914C4A"/>
    <w:rsid w:val="00914D57"/>
    <w:rsid w:val="00914F48"/>
    <w:rsid w:val="00914FEF"/>
    <w:rsid w:val="0091535B"/>
    <w:rsid w:val="009153FC"/>
    <w:rsid w:val="00915B4B"/>
    <w:rsid w:val="009160FA"/>
    <w:rsid w:val="009169FC"/>
    <w:rsid w:val="00916B74"/>
    <w:rsid w:val="00917078"/>
    <w:rsid w:val="009172E8"/>
    <w:rsid w:val="009173DA"/>
    <w:rsid w:val="0091763B"/>
    <w:rsid w:val="00917688"/>
    <w:rsid w:val="00917B48"/>
    <w:rsid w:val="009206EA"/>
    <w:rsid w:val="009206F4"/>
    <w:rsid w:val="00920702"/>
    <w:rsid w:val="00920ABB"/>
    <w:rsid w:val="00920B9D"/>
    <w:rsid w:val="00920BAF"/>
    <w:rsid w:val="00920D1F"/>
    <w:rsid w:val="0092120A"/>
    <w:rsid w:val="00921232"/>
    <w:rsid w:val="00921243"/>
    <w:rsid w:val="0092147B"/>
    <w:rsid w:val="009215E3"/>
    <w:rsid w:val="00921993"/>
    <w:rsid w:val="00921D84"/>
    <w:rsid w:val="00922282"/>
    <w:rsid w:val="00922452"/>
    <w:rsid w:val="009225F4"/>
    <w:rsid w:val="009227F6"/>
    <w:rsid w:val="00922B8A"/>
    <w:rsid w:val="00922F40"/>
    <w:rsid w:val="00922FF7"/>
    <w:rsid w:val="00923259"/>
    <w:rsid w:val="0092374B"/>
    <w:rsid w:val="0092454A"/>
    <w:rsid w:val="009245C4"/>
    <w:rsid w:val="00924682"/>
    <w:rsid w:val="009249D7"/>
    <w:rsid w:val="00924AFA"/>
    <w:rsid w:val="00924DD3"/>
    <w:rsid w:val="00925513"/>
    <w:rsid w:val="00925C04"/>
    <w:rsid w:val="00925C5F"/>
    <w:rsid w:val="00925E6A"/>
    <w:rsid w:val="00926087"/>
    <w:rsid w:val="0092645E"/>
    <w:rsid w:val="009272ED"/>
    <w:rsid w:val="00927A03"/>
    <w:rsid w:val="00927E65"/>
    <w:rsid w:val="00927FD5"/>
    <w:rsid w:val="0093062A"/>
    <w:rsid w:val="00930EFC"/>
    <w:rsid w:val="00930F91"/>
    <w:rsid w:val="0093103B"/>
    <w:rsid w:val="00931325"/>
    <w:rsid w:val="00931979"/>
    <w:rsid w:val="00931B2B"/>
    <w:rsid w:val="00931F4C"/>
    <w:rsid w:val="00932007"/>
    <w:rsid w:val="00932052"/>
    <w:rsid w:val="0093215D"/>
    <w:rsid w:val="009322DF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83E"/>
    <w:rsid w:val="00935989"/>
    <w:rsid w:val="00935C5E"/>
    <w:rsid w:val="00935D02"/>
    <w:rsid w:val="0093657B"/>
    <w:rsid w:val="009368F5"/>
    <w:rsid w:val="00936DEA"/>
    <w:rsid w:val="009372B0"/>
    <w:rsid w:val="00937652"/>
    <w:rsid w:val="009379A1"/>
    <w:rsid w:val="009379E0"/>
    <w:rsid w:val="00937BB8"/>
    <w:rsid w:val="009404EB"/>
    <w:rsid w:val="0094075F"/>
    <w:rsid w:val="00940B7D"/>
    <w:rsid w:val="00940E17"/>
    <w:rsid w:val="00940FCC"/>
    <w:rsid w:val="00941122"/>
    <w:rsid w:val="0094121A"/>
    <w:rsid w:val="00941525"/>
    <w:rsid w:val="00941570"/>
    <w:rsid w:val="009416FA"/>
    <w:rsid w:val="00941A84"/>
    <w:rsid w:val="00941C64"/>
    <w:rsid w:val="00941E5E"/>
    <w:rsid w:val="00942051"/>
    <w:rsid w:val="0094244D"/>
    <w:rsid w:val="009427FD"/>
    <w:rsid w:val="00942C11"/>
    <w:rsid w:val="00942C9A"/>
    <w:rsid w:val="00942CB9"/>
    <w:rsid w:val="00942EE7"/>
    <w:rsid w:val="00942FE2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87B"/>
    <w:rsid w:val="00944D30"/>
    <w:rsid w:val="0094504C"/>
    <w:rsid w:val="00945309"/>
    <w:rsid w:val="009454BD"/>
    <w:rsid w:val="009458EA"/>
    <w:rsid w:val="00945CDE"/>
    <w:rsid w:val="00945DEA"/>
    <w:rsid w:val="00945E4C"/>
    <w:rsid w:val="00945F7A"/>
    <w:rsid w:val="00946553"/>
    <w:rsid w:val="009465BC"/>
    <w:rsid w:val="00946654"/>
    <w:rsid w:val="00946A31"/>
    <w:rsid w:val="00946F06"/>
    <w:rsid w:val="00946F32"/>
    <w:rsid w:val="009471DE"/>
    <w:rsid w:val="0094723B"/>
    <w:rsid w:val="00947852"/>
    <w:rsid w:val="00947D80"/>
    <w:rsid w:val="0095001B"/>
    <w:rsid w:val="0095003F"/>
    <w:rsid w:val="009504C1"/>
    <w:rsid w:val="009505BB"/>
    <w:rsid w:val="00950659"/>
    <w:rsid w:val="00951252"/>
    <w:rsid w:val="00951407"/>
    <w:rsid w:val="00951BC5"/>
    <w:rsid w:val="00951CCE"/>
    <w:rsid w:val="00951E31"/>
    <w:rsid w:val="00951EF6"/>
    <w:rsid w:val="0095216C"/>
    <w:rsid w:val="009521FD"/>
    <w:rsid w:val="0095270E"/>
    <w:rsid w:val="009529CF"/>
    <w:rsid w:val="00952C82"/>
    <w:rsid w:val="00952E98"/>
    <w:rsid w:val="00953166"/>
    <w:rsid w:val="009534DD"/>
    <w:rsid w:val="00953D93"/>
    <w:rsid w:val="00954267"/>
    <w:rsid w:val="00954570"/>
    <w:rsid w:val="009546EB"/>
    <w:rsid w:val="009547E8"/>
    <w:rsid w:val="00954A7A"/>
    <w:rsid w:val="009553C1"/>
    <w:rsid w:val="00955C30"/>
    <w:rsid w:val="00955ED9"/>
    <w:rsid w:val="00955FEB"/>
    <w:rsid w:val="00956212"/>
    <w:rsid w:val="00956504"/>
    <w:rsid w:val="0095661D"/>
    <w:rsid w:val="0095680E"/>
    <w:rsid w:val="00957001"/>
    <w:rsid w:val="0095743C"/>
    <w:rsid w:val="009576D3"/>
    <w:rsid w:val="00957AF3"/>
    <w:rsid w:val="00957ED5"/>
    <w:rsid w:val="00957EDF"/>
    <w:rsid w:val="00960171"/>
    <w:rsid w:val="00960227"/>
    <w:rsid w:val="009604E2"/>
    <w:rsid w:val="00960BC5"/>
    <w:rsid w:val="00961283"/>
    <w:rsid w:val="00961387"/>
    <w:rsid w:val="00961570"/>
    <w:rsid w:val="0096180C"/>
    <w:rsid w:val="009619FA"/>
    <w:rsid w:val="00961C70"/>
    <w:rsid w:val="00961E85"/>
    <w:rsid w:val="009625B2"/>
    <w:rsid w:val="0096262C"/>
    <w:rsid w:val="00962A26"/>
    <w:rsid w:val="00962EE0"/>
    <w:rsid w:val="00963CDB"/>
    <w:rsid w:val="0096409D"/>
    <w:rsid w:val="009640ED"/>
    <w:rsid w:val="00965388"/>
    <w:rsid w:val="009653F8"/>
    <w:rsid w:val="00965A1B"/>
    <w:rsid w:val="00965ADB"/>
    <w:rsid w:val="00965BBB"/>
    <w:rsid w:val="00965C45"/>
    <w:rsid w:val="009664E5"/>
    <w:rsid w:val="00966DB3"/>
    <w:rsid w:val="00967076"/>
    <w:rsid w:val="00967088"/>
    <w:rsid w:val="009670AF"/>
    <w:rsid w:val="00967930"/>
    <w:rsid w:val="00967966"/>
    <w:rsid w:val="00967B35"/>
    <w:rsid w:val="00967C67"/>
    <w:rsid w:val="00970842"/>
    <w:rsid w:val="009709A8"/>
    <w:rsid w:val="00970A49"/>
    <w:rsid w:val="00970BE0"/>
    <w:rsid w:val="00970D47"/>
    <w:rsid w:val="009719D9"/>
    <w:rsid w:val="00971C55"/>
    <w:rsid w:val="00972132"/>
    <w:rsid w:val="00972808"/>
    <w:rsid w:val="009729A7"/>
    <w:rsid w:val="00972B09"/>
    <w:rsid w:val="00972CC0"/>
    <w:rsid w:val="00972DF5"/>
    <w:rsid w:val="00973533"/>
    <w:rsid w:val="00973B51"/>
    <w:rsid w:val="00973C2F"/>
    <w:rsid w:val="00974403"/>
    <w:rsid w:val="0097536A"/>
    <w:rsid w:val="00975422"/>
    <w:rsid w:val="00975569"/>
    <w:rsid w:val="00975A88"/>
    <w:rsid w:val="00975BA1"/>
    <w:rsid w:val="00976160"/>
    <w:rsid w:val="009762E8"/>
    <w:rsid w:val="00976408"/>
    <w:rsid w:val="0097645A"/>
    <w:rsid w:val="009766A1"/>
    <w:rsid w:val="0097682E"/>
    <w:rsid w:val="00976B80"/>
    <w:rsid w:val="00976C76"/>
    <w:rsid w:val="00977356"/>
    <w:rsid w:val="0097737F"/>
    <w:rsid w:val="00977942"/>
    <w:rsid w:val="00977D59"/>
    <w:rsid w:val="00977D89"/>
    <w:rsid w:val="00977DA9"/>
    <w:rsid w:val="00980413"/>
    <w:rsid w:val="00980C31"/>
    <w:rsid w:val="009810B9"/>
    <w:rsid w:val="00981432"/>
    <w:rsid w:val="009815A1"/>
    <w:rsid w:val="009815B2"/>
    <w:rsid w:val="00981611"/>
    <w:rsid w:val="009820F5"/>
    <w:rsid w:val="00982320"/>
    <w:rsid w:val="009826BC"/>
    <w:rsid w:val="00982911"/>
    <w:rsid w:val="00982BF5"/>
    <w:rsid w:val="00982C21"/>
    <w:rsid w:val="009830E4"/>
    <w:rsid w:val="009830F4"/>
    <w:rsid w:val="0098389F"/>
    <w:rsid w:val="00983D83"/>
    <w:rsid w:val="00983FF4"/>
    <w:rsid w:val="009843F0"/>
    <w:rsid w:val="009845A9"/>
    <w:rsid w:val="0098493D"/>
    <w:rsid w:val="00984D25"/>
    <w:rsid w:val="00984F77"/>
    <w:rsid w:val="009851CC"/>
    <w:rsid w:val="009854EA"/>
    <w:rsid w:val="00985826"/>
    <w:rsid w:val="00985C5D"/>
    <w:rsid w:val="009861B0"/>
    <w:rsid w:val="00986561"/>
    <w:rsid w:val="00986620"/>
    <w:rsid w:val="009868A8"/>
    <w:rsid w:val="00986B7E"/>
    <w:rsid w:val="00986F22"/>
    <w:rsid w:val="0098731F"/>
    <w:rsid w:val="009877A3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0F1A"/>
    <w:rsid w:val="009916B8"/>
    <w:rsid w:val="00991832"/>
    <w:rsid w:val="00992490"/>
    <w:rsid w:val="009924E8"/>
    <w:rsid w:val="009926C2"/>
    <w:rsid w:val="00992A9A"/>
    <w:rsid w:val="00992CE7"/>
    <w:rsid w:val="00992D88"/>
    <w:rsid w:val="00992EA7"/>
    <w:rsid w:val="00993E14"/>
    <w:rsid w:val="00993E42"/>
    <w:rsid w:val="00994099"/>
    <w:rsid w:val="00994134"/>
    <w:rsid w:val="00994365"/>
    <w:rsid w:val="009945BD"/>
    <w:rsid w:val="009947C3"/>
    <w:rsid w:val="00994809"/>
    <w:rsid w:val="00994AD9"/>
    <w:rsid w:val="00994BB4"/>
    <w:rsid w:val="00994F8C"/>
    <w:rsid w:val="009959B8"/>
    <w:rsid w:val="00995AE8"/>
    <w:rsid w:val="009964CF"/>
    <w:rsid w:val="0099664B"/>
    <w:rsid w:val="00996717"/>
    <w:rsid w:val="00996A81"/>
    <w:rsid w:val="00996DC2"/>
    <w:rsid w:val="00996F36"/>
    <w:rsid w:val="00997019"/>
    <w:rsid w:val="009971CF"/>
    <w:rsid w:val="009A0499"/>
    <w:rsid w:val="009A051C"/>
    <w:rsid w:val="009A0594"/>
    <w:rsid w:val="009A06E9"/>
    <w:rsid w:val="009A0CA9"/>
    <w:rsid w:val="009A0D39"/>
    <w:rsid w:val="009A10CF"/>
    <w:rsid w:val="009A135E"/>
    <w:rsid w:val="009A14E2"/>
    <w:rsid w:val="009A1640"/>
    <w:rsid w:val="009A17CB"/>
    <w:rsid w:val="009A18B3"/>
    <w:rsid w:val="009A1D0C"/>
    <w:rsid w:val="009A1E04"/>
    <w:rsid w:val="009A2081"/>
    <w:rsid w:val="009A215E"/>
    <w:rsid w:val="009A2730"/>
    <w:rsid w:val="009A289D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216"/>
    <w:rsid w:val="009A425C"/>
    <w:rsid w:val="009A4379"/>
    <w:rsid w:val="009A4571"/>
    <w:rsid w:val="009A49FE"/>
    <w:rsid w:val="009A4B50"/>
    <w:rsid w:val="009A5117"/>
    <w:rsid w:val="009A55BC"/>
    <w:rsid w:val="009A5A25"/>
    <w:rsid w:val="009A5F7F"/>
    <w:rsid w:val="009A6495"/>
    <w:rsid w:val="009A6EEC"/>
    <w:rsid w:val="009A72DA"/>
    <w:rsid w:val="009A73E2"/>
    <w:rsid w:val="009A7DC8"/>
    <w:rsid w:val="009A7EAF"/>
    <w:rsid w:val="009B006F"/>
    <w:rsid w:val="009B0783"/>
    <w:rsid w:val="009B0992"/>
    <w:rsid w:val="009B0ABE"/>
    <w:rsid w:val="009B0B4C"/>
    <w:rsid w:val="009B0F8E"/>
    <w:rsid w:val="009B1165"/>
    <w:rsid w:val="009B14B8"/>
    <w:rsid w:val="009B1945"/>
    <w:rsid w:val="009B19A4"/>
    <w:rsid w:val="009B1B7C"/>
    <w:rsid w:val="009B1D75"/>
    <w:rsid w:val="009B1E40"/>
    <w:rsid w:val="009B1F6C"/>
    <w:rsid w:val="009B2308"/>
    <w:rsid w:val="009B2383"/>
    <w:rsid w:val="009B25B0"/>
    <w:rsid w:val="009B28B1"/>
    <w:rsid w:val="009B2DB7"/>
    <w:rsid w:val="009B30FE"/>
    <w:rsid w:val="009B41D3"/>
    <w:rsid w:val="009B4373"/>
    <w:rsid w:val="009B456D"/>
    <w:rsid w:val="009B47D1"/>
    <w:rsid w:val="009B50DD"/>
    <w:rsid w:val="009B54D2"/>
    <w:rsid w:val="009B5759"/>
    <w:rsid w:val="009B58F9"/>
    <w:rsid w:val="009B5C64"/>
    <w:rsid w:val="009B5DD3"/>
    <w:rsid w:val="009B5F4A"/>
    <w:rsid w:val="009B6114"/>
    <w:rsid w:val="009B617B"/>
    <w:rsid w:val="009B62A9"/>
    <w:rsid w:val="009B62EF"/>
    <w:rsid w:val="009B6642"/>
    <w:rsid w:val="009B6769"/>
    <w:rsid w:val="009B6A25"/>
    <w:rsid w:val="009B6A36"/>
    <w:rsid w:val="009B6A93"/>
    <w:rsid w:val="009B7074"/>
    <w:rsid w:val="009B7411"/>
    <w:rsid w:val="009B752F"/>
    <w:rsid w:val="009B75F5"/>
    <w:rsid w:val="009B79C9"/>
    <w:rsid w:val="009C0413"/>
    <w:rsid w:val="009C0577"/>
    <w:rsid w:val="009C0C8F"/>
    <w:rsid w:val="009C0F77"/>
    <w:rsid w:val="009C12BF"/>
    <w:rsid w:val="009C199C"/>
    <w:rsid w:val="009C1F9F"/>
    <w:rsid w:val="009C21B8"/>
    <w:rsid w:val="009C3427"/>
    <w:rsid w:val="009C363C"/>
    <w:rsid w:val="009C3D58"/>
    <w:rsid w:val="009C3EE5"/>
    <w:rsid w:val="009C45BC"/>
    <w:rsid w:val="009C502F"/>
    <w:rsid w:val="009C514B"/>
    <w:rsid w:val="009C51B7"/>
    <w:rsid w:val="009C53B4"/>
    <w:rsid w:val="009C5B82"/>
    <w:rsid w:val="009C5D22"/>
    <w:rsid w:val="009C5F36"/>
    <w:rsid w:val="009C5FD1"/>
    <w:rsid w:val="009C6583"/>
    <w:rsid w:val="009C6BF1"/>
    <w:rsid w:val="009C6E0A"/>
    <w:rsid w:val="009C6F33"/>
    <w:rsid w:val="009C6F67"/>
    <w:rsid w:val="009C7129"/>
    <w:rsid w:val="009C746E"/>
    <w:rsid w:val="009C7BA8"/>
    <w:rsid w:val="009C7BAC"/>
    <w:rsid w:val="009C7D03"/>
    <w:rsid w:val="009C7DFC"/>
    <w:rsid w:val="009D0062"/>
    <w:rsid w:val="009D024E"/>
    <w:rsid w:val="009D027F"/>
    <w:rsid w:val="009D03C6"/>
    <w:rsid w:val="009D050B"/>
    <w:rsid w:val="009D0B14"/>
    <w:rsid w:val="009D0B62"/>
    <w:rsid w:val="009D0C12"/>
    <w:rsid w:val="009D0D9E"/>
    <w:rsid w:val="009D0E63"/>
    <w:rsid w:val="009D1086"/>
    <w:rsid w:val="009D1258"/>
    <w:rsid w:val="009D12F4"/>
    <w:rsid w:val="009D176A"/>
    <w:rsid w:val="009D1871"/>
    <w:rsid w:val="009D19B7"/>
    <w:rsid w:val="009D19B8"/>
    <w:rsid w:val="009D1B1E"/>
    <w:rsid w:val="009D1E2A"/>
    <w:rsid w:val="009D1F70"/>
    <w:rsid w:val="009D29B2"/>
    <w:rsid w:val="009D2DBB"/>
    <w:rsid w:val="009D32FC"/>
    <w:rsid w:val="009D3452"/>
    <w:rsid w:val="009D3700"/>
    <w:rsid w:val="009D371D"/>
    <w:rsid w:val="009D3C91"/>
    <w:rsid w:val="009D417B"/>
    <w:rsid w:val="009D41DF"/>
    <w:rsid w:val="009D42A8"/>
    <w:rsid w:val="009D42B0"/>
    <w:rsid w:val="009D42E2"/>
    <w:rsid w:val="009D4756"/>
    <w:rsid w:val="009D48CC"/>
    <w:rsid w:val="009D4B2D"/>
    <w:rsid w:val="009D52D2"/>
    <w:rsid w:val="009D5420"/>
    <w:rsid w:val="009D54F1"/>
    <w:rsid w:val="009D5B86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3E6"/>
    <w:rsid w:val="009E06A0"/>
    <w:rsid w:val="009E0B84"/>
    <w:rsid w:val="009E14AF"/>
    <w:rsid w:val="009E15F0"/>
    <w:rsid w:val="009E1648"/>
    <w:rsid w:val="009E165D"/>
    <w:rsid w:val="009E18B1"/>
    <w:rsid w:val="009E1C62"/>
    <w:rsid w:val="009E23FA"/>
    <w:rsid w:val="009E2703"/>
    <w:rsid w:val="009E2E2C"/>
    <w:rsid w:val="009E36E7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87C"/>
    <w:rsid w:val="009E5950"/>
    <w:rsid w:val="009E5976"/>
    <w:rsid w:val="009E6156"/>
    <w:rsid w:val="009E61B3"/>
    <w:rsid w:val="009E664B"/>
    <w:rsid w:val="009E66A6"/>
    <w:rsid w:val="009E6965"/>
    <w:rsid w:val="009E6ADC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1FD"/>
    <w:rsid w:val="009F13BC"/>
    <w:rsid w:val="009F143B"/>
    <w:rsid w:val="009F14A6"/>
    <w:rsid w:val="009F2A7D"/>
    <w:rsid w:val="009F2C40"/>
    <w:rsid w:val="009F2E0B"/>
    <w:rsid w:val="009F2F94"/>
    <w:rsid w:val="009F3343"/>
    <w:rsid w:val="009F39BB"/>
    <w:rsid w:val="009F3A39"/>
    <w:rsid w:val="009F4166"/>
    <w:rsid w:val="009F43C8"/>
    <w:rsid w:val="009F4425"/>
    <w:rsid w:val="009F4432"/>
    <w:rsid w:val="009F443E"/>
    <w:rsid w:val="009F4571"/>
    <w:rsid w:val="009F465A"/>
    <w:rsid w:val="009F46D1"/>
    <w:rsid w:val="009F478A"/>
    <w:rsid w:val="009F4931"/>
    <w:rsid w:val="009F5435"/>
    <w:rsid w:val="009F5627"/>
    <w:rsid w:val="009F575D"/>
    <w:rsid w:val="009F5815"/>
    <w:rsid w:val="009F6319"/>
    <w:rsid w:val="009F644F"/>
    <w:rsid w:val="009F69CF"/>
    <w:rsid w:val="009F6F74"/>
    <w:rsid w:val="009F75EA"/>
    <w:rsid w:val="009F7A14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E21"/>
    <w:rsid w:val="00A0332A"/>
    <w:rsid w:val="00A03361"/>
    <w:rsid w:val="00A0355D"/>
    <w:rsid w:val="00A038DD"/>
    <w:rsid w:val="00A03979"/>
    <w:rsid w:val="00A03C1A"/>
    <w:rsid w:val="00A041F7"/>
    <w:rsid w:val="00A04259"/>
    <w:rsid w:val="00A04437"/>
    <w:rsid w:val="00A045B5"/>
    <w:rsid w:val="00A047B5"/>
    <w:rsid w:val="00A04AB6"/>
    <w:rsid w:val="00A04D3F"/>
    <w:rsid w:val="00A04ED7"/>
    <w:rsid w:val="00A053B0"/>
    <w:rsid w:val="00A053B6"/>
    <w:rsid w:val="00A05919"/>
    <w:rsid w:val="00A059AF"/>
    <w:rsid w:val="00A05AD0"/>
    <w:rsid w:val="00A05B14"/>
    <w:rsid w:val="00A05B16"/>
    <w:rsid w:val="00A05C70"/>
    <w:rsid w:val="00A06448"/>
    <w:rsid w:val="00A06862"/>
    <w:rsid w:val="00A06B57"/>
    <w:rsid w:val="00A072D1"/>
    <w:rsid w:val="00A07694"/>
    <w:rsid w:val="00A07883"/>
    <w:rsid w:val="00A078FB"/>
    <w:rsid w:val="00A07D8E"/>
    <w:rsid w:val="00A100ED"/>
    <w:rsid w:val="00A10B85"/>
    <w:rsid w:val="00A10BBA"/>
    <w:rsid w:val="00A10C91"/>
    <w:rsid w:val="00A10F4D"/>
    <w:rsid w:val="00A1147F"/>
    <w:rsid w:val="00A115F1"/>
    <w:rsid w:val="00A11966"/>
    <w:rsid w:val="00A11D7B"/>
    <w:rsid w:val="00A12243"/>
    <w:rsid w:val="00A12285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E5C"/>
    <w:rsid w:val="00A16669"/>
    <w:rsid w:val="00A1671B"/>
    <w:rsid w:val="00A168F6"/>
    <w:rsid w:val="00A16980"/>
    <w:rsid w:val="00A16C3C"/>
    <w:rsid w:val="00A16D78"/>
    <w:rsid w:val="00A16F48"/>
    <w:rsid w:val="00A1704C"/>
    <w:rsid w:val="00A1716E"/>
    <w:rsid w:val="00A1718C"/>
    <w:rsid w:val="00A171D5"/>
    <w:rsid w:val="00A1748F"/>
    <w:rsid w:val="00A17B17"/>
    <w:rsid w:val="00A17B3E"/>
    <w:rsid w:val="00A17DB4"/>
    <w:rsid w:val="00A20BEE"/>
    <w:rsid w:val="00A20C36"/>
    <w:rsid w:val="00A21155"/>
    <w:rsid w:val="00A21320"/>
    <w:rsid w:val="00A21CCE"/>
    <w:rsid w:val="00A21D34"/>
    <w:rsid w:val="00A21D70"/>
    <w:rsid w:val="00A21E0E"/>
    <w:rsid w:val="00A21E32"/>
    <w:rsid w:val="00A22419"/>
    <w:rsid w:val="00A228D6"/>
    <w:rsid w:val="00A22CFA"/>
    <w:rsid w:val="00A22EF2"/>
    <w:rsid w:val="00A22FC9"/>
    <w:rsid w:val="00A23052"/>
    <w:rsid w:val="00A23122"/>
    <w:rsid w:val="00A2316F"/>
    <w:rsid w:val="00A23208"/>
    <w:rsid w:val="00A23302"/>
    <w:rsid w:val="00A2342A"/>
    <w:rsid w:val="00A23564"/>
    <w:rsid w:val="00A2377C"/>
    <w:rsid w:val="00A23E41"/>
    <w:rsid w:val="00A23F92"/>
    <w:rsid w:val="00A242EF"/>
    <w:rsid w:val="00A2467A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2C3"/>
    <w:rsid w:val="00A27441"/>
    <w:rsid w:val="00A275EB"/>
    <w:rsid w:val="00A27705"/>
    <w:rsid w:val="00A30176"/>
    <w:rsid w:val="00A304D8"/>
    <w:rsid w:val="00A305CA"/>
    <w:rsid w:val="00A30DEF"/>
    <w:rsid w:val="00A30E91"/>
    <w:rsid w:val="00A31399"/>
    <w:rsid w:val="00A31436"/>
    <w:rsid w:val="00A315EC"/>
    <w:rsid w:val="00A31F2C"/>
    <w:rsid w:val="00A321DB"/>
    <w:rsid w:val="00A32328"/>
    <w:rsid w:val="00A32F55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5044"/>
    <w:rsid w:val="00A353C0"/>
    <w:rsid w:val="00A358DB"/>
    <w:rsid w:val="00A36B46"/>
    <w:rsid w:val="00A36E34"/>
    <w:rsid w:val="00A3787B"/>
    <w:rsid w:val="00A3792C"/>
    <w:rsid w:val="00A37D4C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32E8"/>
    <w:rsid w:val="00A4360A"/>
    <w:rsid w:val="00A43A7D"/>
    <w:rsid w:val="00A43D81"/>
    <w:rsid w:val="00A43E13"/>
    <w:rsid w:val="00A44540"/>
    <w:rsid w:val="00A44723"/>
    <w:rsid w:val="00A447E9"/>
    <w:rsid w:val="00A44B5F"/>
    <w:rsid w:val="00A4526A"/>
    <w:rsid w:val="00A4530A"/>
    <w:rsid w:val="00A455E9"/>
    <w:rsid w:val="00A456E8"/>
    <w:rsid w:val="00A45A26"/>
    <w:rsid w:val="00A45B49"/>
    <w:rsid w:val="00A4623E"/>
    <w:rsid w:val="00A4648D"/>
    <w:rsid w:val="00A468B6"/>
    <w:rsid w:val="00A468CD"/>
    <w:rsid w:val="00A46908"/>
    <w:rsid w:val="00A46A0D"/>
    <w:rsid w:val="00A46FB0"/>
    <w:rsid w:val="00A470CB"/>
    <w:rsid w:val="00A47330"/>
    <w:rsid w:val="00A4760D"/>
    <w:rsid w:val="00A47616"/>
    <w:rsid w:val="00A47716"/>
    <w:rsid w:val="00A4783F"/>
    <w:rsid w:val="00A47B81"/>
    <w:rsid w:val="00A47BA1"/>
    <w:rsid w:val="00A47D0D"/>
    <w:rsid w:val="00A47F25"/>
    <w:rsid w:val="00A50035"/>
    <w:rsid w:val="00A5019C"/>
    <w:rsid w:val="00A504BD"/>
    <w:rsid w:val="00A50690"/>
    <w:rsid w:val="00A50753"/>
    <w:rsid w:val="00A509B2"/>
    <w:rsid w:val="00A50CE9"/>
    <w:rsid w:val="00A50E5D"/>
    <w:rsid w:val="00A511CA"/>
    <w:rsid w:val="00A51333"/>
    <w:rsid w:val="00A5136A"/>
    <w:rsid w:val="00A51490"/>
    <w:rsid w:val="00A514DF"/>
    <w:rsid w:val="00A51632"/>
    <w:rsid w:val="00A517C2"/>
    <w:rsid w:val="00A519C3"/>
    <w:rsid w:val="00A51F2D"/>
    <w:rsid w:val="00A51F48"/>
    <w:rsid w:val="00A52058"/>
    <w:rsid w:val="00A523CE"/>
    <w:rsid w:val="00A52552"/>
    <w:rsid w:val="00A52625"/>
    <w:rsid w:val="00A52751"/>
    <w:rsid w:val="00A52A20"/>
    <w:rsid w:val="00A52B19"/>
    <w:rsid w:val="00A52DA1"/>
    <w:rsid w:val="00A53195"/>
    <w:rsid w:val="00A53440"/>
    <w:rsid w:val="00A534E5"/>
    <w:rsid w:val="00A537B7"/>
    <w:rsid w:val="00A53973"/>
    <w:rsid w:val="00A53FFD"/>
    <w:rsid w:val="00A5420F"/>
    <w:rsid w:val="00A545C4"/>
    <w:rsid w:val="00A5461F"/>
    <w:rsid w:val="00A54A62"/>
    <w:rsid w:val="00A55214"/>
    <w:rsid w:val="00A552BC"/>
    <w:rsid w:val="00A555C2"/>
    <w:rsid w:val="00A55628"/>
    <w:rsid w:val="00A55889"/>
    <w:rsid w:val="00A55B51"/>
    <w:rsid w:val="00A55C91"/>
    <w:rsid w:val="00A5691B"/>
    <w:rsid w:val="00A56BB9"/>
    <w:rsid w:val="00A56CD2"/>
    <w:rsid w:val="00A56E4A"/>
    <w:rsid w:val="00A5706C"/>
    <w:rsid w:val="00A5739F"/>
    <w:rsid w:val="00A57A51"/>
    <w:rsid w:val="00A57CA5"/>
    <w:rsid w:val="00A60366"/>
    <w:rsid w:val="00A6055D"/>
    <w:rsid w:val="00A60F30"/>
    <w:rsid w:val="00A61073"/>
    <w:rsid w:val="00A611AF"/>
    <w:rsid w:val="00A61464"/>
    <w:rsid w:val="00A61885"/>
    <w:rsid w:val="00A61BFC"/>
    <w:rsid w:val="00A628B1"/>
    <w:rsid w:val="00A6299B"/>
    <w:rsid w:val="00A62AC9"/>
    <w:rsid w:val="00A62F20"/>
    <w:rsid w:val="00A638D2"/>
    <w:rsid w:val="00A63AC0"/>
    <w:rsid w:val="00A64249"/>
    <w:rsid w:val="00A644F5"/>
    <w:rsid w:val="00A64B47"/>
    <w:rsid w:val="00A64C8E"/>
    <w:rsid w:val="00A64CCB"/>
    <w:rsid w:val="00A64E56"/>
    <w:rsid w:val="00A65171"/>
    <w:rsid w:val="00A652D3"/>
    <w:rsid w:val="00A656DA"/>
    <w:rsid w:val="00A65BC4"/>
    <w:rsid w:val="00A65C59"/>
    <w:rsid w:val="00A65CF8"/>
    <w:rsid w:val="00A66877"/>
    <w:rsid w:val="00A66970"/>
    <w:rsid w:val="00A66A03"/>
    <w:rsid w:val="00A66C7D"/>
    <w:rsid w:val="00A67115"/>
    <w:rsid w:val="00A675F5"/>
    <w:rsid w:val="00A7012F"/>
    <w:rsid w:val="00A70378"/>
    <w:rsid w:val="00A7066B"/>
    <w:rsid w:val="00A70799"/>
    <w:rsid w:val="00A70C17"/>
    <w:rsid w:val="00A71144"/>
    <w:rsid w:val="00A71212"/>
    <w:rsid w:val="00A71245"/>
    <w:rsid w:val="00A716D2"/>
    <w:rsid w:val="00A718EB"/>
    <w:rsid w:val="00A71C1A"/>
    <w:rsid w:val="00A71C57"/>
    <w:rsid w:val="00A71D59"/>
    <w:rsid w:val="00A71FEA"/>
    <w:rsid w:val="00A722F9"/>
    <w:rsid w:val="00A72505"/>
    <w:rsid w:val="00A7251D"/>
    <w:rsid w:val="00A7252D"/>
    <w:rsid w:val="00A728C8"/>
    <w:rsid w:val="00A72989"/>
    <w:rsid w:val="00A73386"/>
    <w:rsid w:val="00A738D8"/>
    <w:rsid w:val="00A738ED"/>
    <w:rsid w:val="00A73934"/>
    <w:rsid w:val="00A73D59"/>
    <w:rsid w:val="00A73FE8"/>
    <w:rsid w:val="00A7411E"/>
    <w:rsid w:val="00A760CB"/>
    <w:rsid w:val="00A76360"/>
    <w:rsid w:val="00A764EB"/>
    <w:rsid w:val="00A7666E"/>
    <w:rsid w:val="00A76C55"/>
    <w:rsid w:val="00A777A4"/>
    <w:rsid w:val="00A77A3C"/>
    <w:rsid w:val="00A80EC7"/>
    <w:rsid w:val="00A81052"/>
    <w:rsid w:val="00A816D0"/>
    <w:rsid w:val="00A81E54"/>
    <w:rsid w:val="00A82117"/>
    <w:rsid w:val="00A8225A"/>
    <w:rsid w:val="00A82503"/>
    <w:rsid w:val="00A8271A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20D"/>
    <w:rsid w:val="00A844CE"/>
    <w:rsid w:val="00A84711"/>
    <w:rsid w:val="00A847DA"/>
    <w:rsid w:val="00A84993"/>
    <w:rsid w:val="00A849AC"/>
    <w:rsid w:val="00A84E18"/>
    <w:rsid w:val="00A84EC8"/>
    <w:rsid w:val="00A8562C"/>
    <w:rsid w:val="00A85A27"/>
    <w:rsid w:val="00A85AF1"/>
    <w:rsid w:val="00A85E82"/>
    <w:rsid w:val="00A85EA1"/>
    <w:rsid w:val="00A860E8"/>
    <w:rsid w:val="00A86430"/>
    <w:rsid w:val="00A86779"/>
    <w:rsid w:val="00A868EC"/>
    <w:rsid w:val="00A86946"/>
    <w:rsid w:val="00A86B65"/>
    <w:rsid w:val="00A874DE"/>
    <w:rsid w:val="00A8778D"/>
    <w:rsid w:val="00A878E2"/>
    <w:rsid w:val="00A87B24"/>
    <w:rsid w:val="00A87B34"/>
    <w:rsid w:val="00A90104"/>
    <w:rsid w:val="00A901CD"/>
    <w:rsid w:val="00A90404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5C6"/>
    <w:rsid w:val="00A92656"/>
    <w:rsid w:val="00A9291B"/>
    <w:rsid w:val="00A92959"/>
    <w:rsid w:val="00A92D2E"/>
    <w:rsid w:val="00A93439"/>
    <w:rsid w:val="00A934D1"/>
    <w:rsid w:val="00A935E9"/>
    <w:rsid w:val="00A9362D"/>
    <w:rsid w:val="00A9389A"/>
    <w:rsid w:val="00A9399D"/>
    <w:rsid w:val="00A93ABB"/>
    <w:rsid w:val="00A93CD1"/>
    <w:rsid w:val="00A93D49"/>
    <w:rsid w:val="00A94145"/>
    <w:rsid w:val="00A941C3"/>
    <w:rsid w:val="00A94692"/>
    <w:rsid w:val="00A946C6"/>
    <w:rsid w:val="00A94885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59C7"/>
    <w:rsid w:val="00A96584"/>
    <w:rsid w:val="00A96C5C"/>
    <w:rsid w:val="00A96DA2"/>
    <w:rsid w:val="00A9743B"/>
    <w:rsid w:val="00A97467"/>
    <w:rsid w:val="00A9786D"/>
    <w:rsid w:val="00A97A34"/>
    <w:rsid w:val="00A97BD6"/>
    <w:rsid w:val="00A97CB7"/>
    <w:rsid w:val="00A97DCC"/>
    <w:rsid w:val="00AA0153"/>
    <w:rsid w:val="00AA0350"/>
    <w:rsid w:val="00AA044B"/>
    <w:rsid w:val="00AA04E7"/>
    <w:rsid w:val="00AA0547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3C4"/>
    <w:rsid w:val="00AA24AD"/>
    <w:rsid w:val="00AA32F2"/>
    <w:rsid w:val="00AA3370"/>
    <w:rsid w:val="00AA34D6"/>
    <w:rsid w:val="00AA3525"/>
    <w:rsid w:val="00AA3A4A"/>
    <w:rsid w:val="00AA3BEE"/>
    <w:rsid w:val="00AA3CFB"/>
    <w:rsid w:val="00AA4484"/>
    <w:rsid w:val="00AA45B6"/>
    <w:rsid w:val="00AA45DA"/>
    <w:rsid w:val="00AA48BF"/>
    <w:rsid w:val="00AA4E26"/>
    <w:rsid w:val="00AA50A9"/>
    <w:rsid w:val="00AA579A"/>
    <w:rsid w:val="00AA57D2"/>
    <w:rsid w:val="00AA5C9E"/>
    <w:rsid w:val="00AA60AF"/>
    <w:rsid w:val="00AA63D8"/>
    <w:rsid w:val="00AA66F2"/>
    <w:rsid w:val="00AA66FE"/>
    <w:rsid w:val="00AA670B"/>
    <w:rsid w:val="00AA6864"/>
    <w:rsid w:val="00AA6889"/>
    <w:rsid w:val="00AA6A5A"/>
    <w:rsid w:val="00AA6FAD"/>
    <w:rsid w:val="00AA7105"/>
    <w:rsid w:val="00AA714D"/>
    <w:rsid w:val="00AA7586"/>
    <w:rsid w:val="00AA7C24"/>
    <w:rsid w:val="00AA7D1E"/>
    <w:rsid w:val="00AA7F4A"/>
    <w:rsid w:val="00AB0CEC"/>
    <w:rsid w:val="00AB0D31"/>
    <w:rsid w:val="00AB11BE"/>
    <w:rsid w:val="00AB16C0"/>
    <w:rsid w:val="00AB1746"/>
    <w:rsid w:val="00AB186E"/>
    <w:rsid w:val="00AB19A9"/>
    <w:rsid w:val="00AB1C52"/>
    <w:rsid w:val="00AB29F4"/>
    <w:rsid w:val="00AB2F11"/>
    <w:rsid w:val="00AB3F4D"/>
    <w:rsid w:val="00AB4223"/>
    <w:rsid w:val="00AB47F0"/>
    <w:rsid w:val="00AB4E8A"/>
    <w:rsid w:val="00AB52EB"/>
    <w:rsid w:val="00AB577E"/>
    <w:rsid w:val="00AB59DD"/>
    <w:rsid w:val="00AB6198"/>
    <w:rsid w:val="00AB6245"/>
    <w:rsid w:val="00AB6255"/>
    <w:rsid w:val="00AB62B6"/>
    <w:rsid w:val="00AB6555"/>
    <w:rsid w:val="00AB6A54"/>
    <w:rsid w:val="00AB6B00"/>
    <w:rsid w:val="00AB6B59"/>
    <w:rsid w:val="00AB6C8B"/>
    <w:rsid w:val="00AB6DDA"/>
    <w:rsid w:val="00AB70E3"/>
    <w:rsid w:val="00AB7375"/>
    <w:rsid w:val="00AB7745"/>
    <w:rsid w:val="00AB790A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582"/>
    <w:rsid w:val="00AC376D"/>
    <w:rsid w:val="00AC39E5"/>
    <w:rsid w:val="00AC3B1C"/>
    <w:rsid w:val="00AC3ECA"/>
    <w:rsid w:val="00AC469C"/>
    <w:rsid w:val="00AC48F3"/>
    <w:rsid w:val="00AC4A52"/>
    <w:rsid w:val="00AC4ACB"/>
    <w:rsid w:val="00AC4C2B"/>
    <w:rsid w:val="00AC4DCA"/>
    <w:rsid w:val="00AC4E20"/>
    <w:rsid w:val="00AC513B"/>
    <w:rsid w:val="00AC55E2"/>
    <w:rsid w:val="00AC5855"/>
    <w:rsid w:val="00AC5A20"/>
    <w:rsid w:val="00AC5C83"/>
    <w:rsid w:val="00AC5E20"/>
    <w:rsid w:val="00AC600B"/>
    <w:rsid w:val="00AC63C1"/>
    <w:rsid w:val="00AC6D7E"/>
    <w:rsid w:val="00AC70D4"/>
    <w:rsid w:val="00AC71A0"/>
    <w:rsid w:val="00AC7867"/>
    <w:rsid w:val="00AC7AC7"/>
    <w:rsid w:val="00AD0084"/>
    <w:rsid w:val="00AD012D"/>
    <w:rsid w:val="00AD048C"/>
    <w:rsid w:val="00AD06D7"/>
    <w:rsid w:val="00AD084A"/>
    <w:rsid w:val="00AD0AFF"/>
    <w:rsid w:val="00AD0B3F"/>
    <w:rsid w:val="00AD0F84"/>
    <w:rsid w:val="00AD1147"/>
    <w:rsid w:val="00AD1359"/>
    <w:rsid w:val="00AD1888"/>
    <w:rsid w:val="00AD1992"/>
    <w:rsid w:val="00AD1AD8"/>
    <w:rsid w:val="00AD24D9"/>
    <w:rsid w:val="00AD2990"/>
    <w:rsid w:val="00AD2C4A"/>
    <w:rsid w:val="00AD2FEA"/>
    <w:rsid w:val="00AD3209"/>
    <w:rsid w:val="00AD32A2"/>
    <w:rsid w:val="00AD32C1"/>
    <w:rsid w:val="00AD36E9"/>
    <w:rsid w:val="00AD384A"/>
    <w:rsid w:val="00AD38E8"/>
    <w:rsid w:val="00AD3A46"/>
    <w:rsid w:val="00AD3E73"/>
    <w:rsid w:val="00AD45B8"/>
    <w:rsid w:val="00AD48BD"/>
    <w:rsid w:val="00AD4AAF"/>
    <w:rsid w:val="00AD4BE5"/>
    <w:rsid w:val="00AD4E40"/>
    <w:rsid w:val="00AD4F07"/>
    <w:rsid w:val="00AD5812"/>
    <w:rsid w:val="00AD5835"/>
    <w:rsid w:val="00AD5B24"/>
    <w:rsid w:val="00AD5CE6"/>
    <w:rsid w:val="00AD5DD5"/>
    <w:rsid w:val="00AD6371"/>
    <w:rsid w:val="00AD6D89"/>
    <w:rsid w:val="00AD6DAC"/>
    <w:rsid w:val="00AD6E95"/>
    <w:rsid w:val="00AD7353"/>
    <w:rsid w:val="00AD7CA0"/>
    <w:rsid w:val="00AE0893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DCD"/>
    <w:rsid w:val="00AE3E13"/>
    <w:rsid w:val="00AE3F0B"/>
    <w:rsid w:val="00AE3F1C"/>
    <w:rsid w:val="00AE3FE7"/>
    <w:rsid w:val="00AE47F2"/>
    <w:rsid w:val="00AE48AD"/>
    <w:rsid w:val="00AE4B21"/>
    <w:rsid w:val="00AE4B22"/>
    <w:rsid w:val="00AE4C9B"/>
    <w:rsid w:val="00AE4FEC"/>
    <w:rsid w:val="00AE5243"/>
    <w:rsid w:val="00AE545B"/>
    <w:rsid w:val="00AE5909"/>
    <w:rsid w:val="00AE5F06"/>
    <w:rsid w:val="00AE5FCA"/>
    <w:rsid w:val="00AE6248"/>
    <w:rsid w:val="00AE65F7"/>
    <w:rsid w:val="00AE66C5"/>
    <w:rsid w:val="00AE6BB3"/>
    <w:rsid w:val="00AE6C57"/>
    <w:rsid w:val="00AE6CB2"/>
    <w:rsid w:val="00AE6D3B"/>
    <w:rsid w:val="00AE7335"/>
    <w:rsid w:val="00AE733C"/>
    <w:rsid w:val="00AE7562"/>
    <w:rsid w:val="00AE78CB"/>
    <w:rsid w:val="00AE795B"/>
    <w:rsid w:val="00AF0795"/>
    <w:rsid w:val="00AF09A5"/>
    <w:rsid w:val="00AF0E82"/>
    <w:rsid w:val="00AF0E91"/>
    <w:rsid w:val="00AF0F34"/>
    <w:rsid w:val="00AF10CE"/>
    <w:rsid w:val="00AF1485"/>
    <w:rsid w:val="00AF18A6"/>
    <w:rsid w:val="00AF20F3"/>
    <w:rsid w:val="00AF2184"/>
    <w:rsid w:val="00AF2378"/>
    <w:rsid w:val="00AF26E0"/>
    <w:rsid w:val="00AF28F3"/>
    <w:rsid w:val="00AF2A14"/>
    <w:rsid w:val="00AF2C05"/>
    <w:rsid w:val="00AF2C2F"/>
    <w:rsid w:val="00AF2C85"/>
    <w:rsid w:val="00AF2E00"/>
    <w:rsid w:val="00AF37AB"/>
    <w:rsid w:val="00AF3887"/>
    <w:rsid w:val="00AF3EE0"/>
    <w:rsid w:val="00AF401E"/>
    <w:rsid w:val="00AF4BC9"/>
    <w:rsid w:val="00AF4BF5"/>
    <w:rsid w:val="00AF51C2"/>
    <w:rsid w:val="00AF51E9"/>
    <w:rsid w:val="00AF5427"/>
    <w:rsid w:val="00AF5844"/>
    <w:rsid w:val="00AF5847"/>
    <w:rsid w:val="00AF5A7A"/>
    <w:rsid w:val="00AF5C52"/>
    <w:rsid w:val="00AF5DE5"/>
    <w:rsid w:val="00AF61D4"/>
    <w:rsid w:val="00AF62AA"/>
    <w:rsid w:val="00AF6482"/>
    <w:rsid w:val="00AF69E1"/>
    <w:rsid w:val="00AF6A46"/>
    <w:rsid w:val="00AF6B68"/>
    <w:rsid w:val="00AF6C18"/>
    <w:rsid w:val="00AF6C2C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0C1"/>
    <w:rsid w:val="00B01478"/>
    <w:rsid w:val="00B018EC"/>
    <w:rsid w:val="00B01DAA"/>
    <w:rsid w:val="00B01E03"/>
    <w:rsid w:val="00B01E15"/>
    <w:rsid w:val="00B01F51"/>
    <w:rsid w:val="00B023AF"/>
    <w:rsid w:val="00B025F6"/>
    <w:rsid w:val="00B026A4"/>
    <w:rsid w:val="00B02701"/>
    <w:rsid w:val="00B0280B"/>
    <w:rsid w:val="00B029D8"/>
    <w:rsid w:val="00B02CA8"/>
    <w:rsid w:val="00B030CE"/>
    <w:rsid w:val="00B03C68"/>
    <w:rsid w:val="00B04077"/>
    <w:rsid w:val="00B043A4"/>
    <w:rsid w:val="00B04630"/>
    <w:rsid w:val="00B04839"/>
    <w:rsid w:val="00B04881"/>
    <w:rsid w:val="00B04BD8"/>
    <w:rsid w:val="00B05068"/>
    <w:rsid w:val="00B05782"/>
    <w:rsid w:val="00B05C11"/>
    <w:rsid w:val="00B05E2D"/>
    <w:rsid w:val="00B05EF3"/>
    <w:rsid w:val="00B063EE"/>
    <w:rsid w:val="00B068F2"/>
    <w:rsid w:val="00B06B9D"/>
    <w:rsid w:val="00B06EAC"/>
    <w:rsid w:val="00B071AB"/>
    <w:rsid w:val="00B071DA"/>
    <w:rsid w:val="00B07EA0"/>
    <w:rsid w:val="00B101B3"/>
    <w:rsid w:val="00B101FF"/>
    <w:rsid w:val="00B1020D"/>
    <w:rsid w:val="00B10229"/>
    <w:rsid w:val="00B10734"/>
    <w:rsid w:val="00B10B19"/>
    <w:rsid w:val="00B10EC1"/>
    <w:rsid w:val="00B119C0"/>
    <w:rsid w:val="00B11AB3"/>
    <w:rsid w:val="00B11DF5"/>
    <w:rsid w:val="00B11ED3"/>
    <w:rsid w:val="00B11FCB"/>
    <w:rsid w:val="00B12008"/>
    <w:rsid w:val="00B1200A"/>
    <w:rsid w:val="00B125E7"/>
    <w:rsid w:val="00B12877"/>
    <w:rsid w:val="00B12A81"/>
    <w:rsid w:val="00B13367"/>
    <w:rsid w:val="00B13481"/>
    <w:rsid w:val="00B134A2"/>
    <w:rsid w:val="00B13B73"/>
    <w:rsid w:val="00B13DB3"/>
    <w:rsid w:val="00B13DC1"/>
    <w:rsid w:val="00B1422B"/>
    <w:rsid w:val="00B14943"/>
    <w:rsid w:val="00B149AE"/>
    <w:rsid w:val="00B14BAA"/>
    <w:rsid w:val="00B14BD1"/>
    <w:rsid w:val="00B15995"/>
    <w:rsid w:val="00B161A8"/>
    <w:rsid w:val="00B16982"/>
    <w:rsid w:val="00B16DB3"/>
    <w:rsid w:val="00B16FA0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0F3F"/>
    <w:rsid w:val="00B216BA"/>
    <w:rsid w:val="00B21717"/>
    <w:rsid w:val="00B21768"/>
    <w:rsid w:val="00B21A7A"/>
    <w:rsid w:val="00B21E22"/>
    <w:rsid w:val="00B2209E"/>
    <w:rsid w:val="00B221C5"/>
    <w:rsid w:val="00B222AF"/>
    <w:rsid w:val="00B22671"/>
    <w:rsid w:val="00B22727"/>
    <w:rsid w:val="00B22839"/>
    <w:rsid w:val="00B230DC"/>
    <w:rsid w:val="00B231DC"/>
    <w:rsid w:val="00B232D5"/>
    <w:rsid w:val="00B2394D"/>
    <w:rsid w:val="00B23A16"/>
    <w:rsid w:val="00B23D3E"/>
    <w:rsid w:val="00B23D5E"/>
    <w:rsid w:val="00B23D82"/>
    <w:rsid w:val="00B2417F"/>
    <w:rsid w:val="00B2468D"/>
    <w:rsid w:val="00B2490E"/>
    <w:rsid w:val="00B24D50"/>
    <w:rsid w:val="00B24F21"/>
    <w:rsid w:val="00B25793"/>
    <w:rsid w:val="00B25C55"/>
    <w:rsid w:val="00B268D7"/>
    <w:rsid w:val="00B26C3F"/>
    <w:rsid w:val="00B271CC"/>
    <w:rsid w:val="00B2724B"/>
    <w:rsid w:val="00B275A0"/>
    <w:rsid w:val="00B27C0A"/>
    <w:rsid w:val="00B27CE0"/>
    <w:rsid w:val="00B30017"/>
    <w:rsid w:val="00B306E1"/>
    <w:rsid w:val="00B310A4"/>
    <w:rsid w:val="00B31A36"/>
    <w:rsid w:val="00B31C75"/>
    <w:rsid w:val="00B31D93"/>
    <w:rsid w:val="00B31F82"/>
    <w:rsid w:val="00B3213F"/>
    <w:rsid w:val="00B32344"/>
    <w:rsid w:val="00B32735"/>
    <w:rsid w:val="00B32EB5"/>
    <w:rsid w:val="00B32F5C"/>
    <w:rsid w:val="00B32FD3"/>
    <w:rsid w:val="00B332F1"/>
    <w:rsid w:val="00B33641"/>
    <w:rsid w:val="00B3371C"/>
    <w:rsid w:val="00B33A1D"/>
    <w:rsid w:val="00B33BEF"/>
    <w:rsid w:val="00B33D5C"/>
    <w:rsid w:val="00B33E0A"/>
    <w:rsid w:val="00B345DE"/>
    <w:rsid w:val="00B3472F"/>
    <w:rsid w:val="00B34AC9"/>
    <w:rsid w:val="00B34B42"/>
    <w:rsid w:val="00B359FE"/>
    <w:rsid w:val="00B36475"/>
    <w:rsid w:val="00B36776"/>
    <w:rsid w:val="00B36BA1"/>
    <w:rsid w:val="00B36BE9"/>
    <w:rsid w:val="00B36EEF"/>
    <w:rsid w:val="00B37028"/>
    <w:rsid w:val="00B3710B"/>
    <w:rsid w:val="00B372D1"/>
    <w:rsid w:val="00B3734C"/>
    <w:rsid w:val="00B3749A"/>
    <w:rsid w:val="00B37C92"/>
    <w:rsid w:val="00B400EC"/>
    <w:rsid w:val="00B40212"/>
    <w:rsid w:val="00B40C49"/>
    <w:rsid w:val="00B41598"/>
    <w:rsid w:val="00B4221F"/>
    <w:rsid w:val="00B425D9"/>
    <w:rsid w:val="00B427A0"/>
    <w:rsid w:val="00B42962"/>
    <w:rsid w:val="00B42A67"/>
    <w:rsid w:val="00B42EDB"/>
    <w:rsid w:val="00B4300E"/>
    <w:rsid w:val="00B4310A"/>
    <w:rsid w:val="00B43286"/>
    <w:rsid w:val="00B435B9"/>
    <w:rsid w:val="00B436CE"/>
    <w:rsid w:val="00B43FB1"/>
    <w:rsid w:val="00B44191"/>
    <w:rsid w:val="00B441EE"/>
    <w:rsid w:val="00B44630"/>
    <w:rsid w:val="00B4482C"/>
    <w:rsid w:val="00B44A99"/>
    <w:rsid w:val="00B44D66"/>
    <w:rsid w:val="00B45081"/>
    <w:rsid w:val="00B4553A"/>
    <w:rsid w:val="00B45604"/>
    <w:rsid w:val="00B4591A"/>
    <w:rsid w:val="00B45EAB"/>
    <w:rsid w:val="00B4666B"/>
    <w:rsid w:val="00B46750"/>
    <w:rsid w:val="00B46960"/>
    <w:rsid w:val="00B46A75"/>
    <w:rsid w:val="00B46CC5"/>
    <w:rsid w:val="00B47809"/>
    <w:rsid w:val="00B47A8A"/>
    <w:rsid w:val="00B47FA5"/>
    <w:rsid w:val="00B50062"/>
    <w:rsid w:val="00B50473"/>
    <w:rsid w:val="00B5068E"/>
    <w:rsid w:val="00B506DB"/>
    <w:rsid w:val="00B5091B"/>
    <w:rsid w:val="00B50CCB"/>
    <w:rsid w:val="00B51569"/>
    <w:rsid w:val="00B51A4A"/>
    <w:rsid w:val="00B51B1D"/>
    <w:rsid w:val="00B51C21"/>
    <w:rsid w:val="00B51DEE"/>
    <w:rsid w:val="00B5230D"/>
    <w:rsid w:val="00B52512"/>
    <w:rsid w:val="00B52686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D2"/>
    <w:rsid w:val="00B5535A"/>
    <w:rsid w:val="00B55696"/>
    <w:rsid w:val="00B558B2"/>
    <w:rsid w:val="00B55925"/>
    <w:rsid w:val="00B55FD3"/>
    <w:rsid w:val="00B56F88"/>
    <w:rsid w:val="00B570B2"/>
    <w:rsid w:val="00B573C1"/>
    <w:rsid w:val="00B57631"/>
    <w:rsid w:val="00B577E2"/>
    <w:rsid w:val="00B60150"/>
    <w:rsid w:val="00B60923"/>
    <w:rsid w:val="00B60DCB"/>
    <w:rsid w:val="00B61239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2B0"/>
    <w:rsid w:val="00B62463"/>
    <w:rsid w:val="00B627FA"/>
    <w:rsid w:val="00B63260"/>
    <w:rsid w:val="00B632F0"/>
    <w:rsid w:val="00B63B07"/>
    <w:rsid w:val="00B651A4"/>
    <w:rsid w:val="00B65331"/>
    <w:rsid w:val="00B654C2"/>
    <w:rsid w:val="00B65719"/>
    <w:rsid w:val="00B65AC1"/>
    <w:rsid w:val="00B65AF9"/>
    <w:rsid w:val="00B65B82"/>
    <w:rsid w:val="00B66128"/>
    <w:rsid w:val="00B6650C"/>
    <w:rsid w:val="00B665AA"/>
    <w:rsid w:val="00B665B4"/>
    <w:rsid w:val="00B66AF6"/>
    <w:rsid w:val="00B66C85"/>
    <w:rsid w:val="00B67108"/>
    <w:rsid w:val="00B67385"/>
    <w:rsid w:val="00B67846"/>
    <w:rsid w:val="00B67898"/>
    <w:rsid w:val="00B700C2"/>
    <w:rsid w:val="00B702B5"/>
    <w:rsid w:val="00B70576"/>
    <w:rsid w:val="00B705D8"/>
    <w:rsid w:val="00B70853"/>
    <w:rsid w:val="00B70B49"/>
    <w:rsid w:val="00B70F2B"/>
    <w:rsid w:val="00B70FA2"/>
    <w:rsid w:val="00B71394"/>
    <w:rsid w:val="00B717E1"/>
    <w:rsid w:val="00B71BC5"/>
    <w:rsid w:val="00B71DC5"/>
    <w:rsid w:val="00B71EF7"/>
    <w:rsid w:val="00B72393"/>
    <w:rsid w:val="00B72992"/>
    <w:rsid w:val="00B72CB0"/>
    <w:rsid w:val="00B73328"/>
    <w:rsid w:val="00B739B1"/>
    <w:rsid w:val="00B73A76"/>
    <w:rsid w:val="00B74074"/>
    <w:rsid w:val="00B7407C"/>
    <w:rsid w:val="00B742F1"/>
    <w:rsid w:val="00B748CF"/>
    <w:rsid w:val="00B74B81"/>
    <w:rsid w:val="00B74CB5"/>
    <w:rsid w:val="00B74E49"/>
    <w:rsid w:val="00B7511D"/>
    <w:rsid w:val="00B75B71"/>
    <w:rsid w:val="00B75BDB"/>
    <w:rsid w:val="00B75F32"/>
    <w:rsid w:val="00B76058"/>
    <w:rsid w:val="00B7639F"/>
    <w:rsid w:val="00B76A7C"/>
    <w:rsid w:val="00B76BB7"/>
    <w:rsid w:val="00B76E62"/>
    <w:rsid w:val="00B77797"/>
    <w:rsid w:val="00B77958"/>
    <w:rsid w:val="00B77A6D"/>
    <w:rsid w:val="00B8047A"/>
    <w:rsid w:val="00B812C7"/>
    <w:rsid w:val="00B81449"/>
    <w:rsid w:val="00B8150C"/>
    <w:rsid w:val="00B819EB"/>
    <w:rsid w:val="00B81D4F"/>
    <w:rsid w:val="00B82EFE"/>
    <w:rsid w:val="00B82FCE"/>
    <w:rsid w:val="00B832EF"/>
    <w:rsid w:val="00B8368B"/>
    <w:rsid w:val="00B83758"/>
    <w:rsid w:val="00B83A26"/>
    <w:rsid w:val="00B83A3D"/>
    <w:rsid w:val="00B83CCE"/>
    <w:rsid w:val="00B83DF0"/>
    <w:rsid w:val="00B83E5C"/>
    <w:rsid w:val="00B84368"/>
    <w:rsid w:val="00B84A30"/>
    <w:rsid w:val="00B84B52"/>
    <w:rsid w:val="00B852B0"/>
    <w:rsid w:val="00B85346"/>
    <w:rsid w:val="00B85458"/>
    <w:rsid w:val="00B85465"/>
    <w:rsid w:val="00B8549E"/>
    <w:rsid w:val="00B860C6"/>
    <w:rsid w:val="00B864DB"/>
    <w:rsid w:val="00B86B06"/>
    <w:rsid w:val="00B86B39"/>
    <w:rsid w:val="00B874B5"/>
    <w:rsid w:val="00B8762E"/>
    <w:rsid w:val="00B876D5"/>
    <w:rsid w:val="00B87C93"/>
    <w:rsid w:val="00B87C94"/>
    <w:rsid w:val="00B87EC8"/>
    <w:rsid w:val="00B901CE"/>
    <w:rsid w:val="00B90216"/>
    <w:rsid w:val="00B9067F"/>
    <w:rsid w:val="00B90ACA"/>
    <w:rsid w:val="00B91604"/>
    <w:rsid w:val="00B9190F"/>
    <w:rsid w:val="00B91A2D"/>
    <w:rsid w:val="00B91E57"/>
    <w:rsid w:val="00B9270A"/>
    <w:rsid w:val="00B92720"/>
    <w:rsid w:val="00B928CC"/>
    <w:rsid w:val="00B928DC"/>
    <w:rsid w:val="00B92C94"/>
    <w:rsid w:val="00B92F6F"/>
    <w:rsid w:val="00B9327C"/>
    <w:rsid w:val="00B93307"/>
    <w:rsid w:val="00B9340A"/>
    <w:rsid w:val="00B9388B"/>
    <w:rsid w:val="00B938FC"/>
    <w:rsid w:val="00B93AEF"/>
    <w:rsid w:val="00B93B98"/>
    <w:rsid w:val="00B940C0"/>
    <w:rsid w:val="00B941CD"/>
    <w:rsid w:val="00B94998"/>
    <w:rsid w:val="00B949BE"/>
    <w:rsid w:val="00B952AE"/>
    <w:rsid w:val="00B953B3"/>
    <w:rsid w:val="00B953C2"/>
    <w:rsid w:val="00B955B1"/>
    <w:rsid w:val="00B959CB"/>
    <w:rsid w:val="00B95A7A"/>
    <w:rsid w:val="00B95D2D"/>
    <w:rsid w:val="00B9638C"/>
    <w:rsid w:val="00B964A9"/>
    <w:rsid w:val="00B96667"/>
    <w:rsid w:val="00B9667D"/>
    <w:rsid w:val="00B966BB"/>
    <w:rsid w:val="00B967D6"/>
    <w:rsid w:val="00B967F8"/>
    <w:rsid w:val="00B96CD1"/>
    <w:rsid w:val="00B96E82"/>
    <w:rsid w:val="00B97185"/>
    <w:rsid w:val="00B97306"/>
    <w:rsid w:val="00B973FA"/>
    <w:rsid w:val="00B974F7"/>
    <w:rsid w:val="00B976C5"/>
    <w:rsid w:val="00BA023C"/>
    <w:rsid w:val="00BA0366"/>
    <w:rsid w:val="00BA0435"/>
    <w:rsid w:val="00BA06CA"/>
    <w:rsid w:val="00BA0BDE"/>
    <w:rsid w:val="00BA0F58"/>
    <w:rsid w:val="00BA121A"/>
    <w:rsid w:val="00BA138A"/>
    <w:rsid w:val="00BA1CE3"/>
    <w:rsid w:val="00BA1F94"/>
    <w:rsid w:val="00BA210B"/>
    <w:rsid w:val="00BA23E9"/>
    <w:rsid w:val="00BA2456"/>
    <w:rsid w:val="00BA25C3"/>
    <w:rsid w:val="00BA2BB1"/>
    <w:rsid w:val="00BA2D20"/>
    <w:rsid w:val="00BA2D3F"/>
    <w:rsid w:val="00BA32C7"/>
    <w:rsid w:val="00BA33B4"/>
    <w:rsid w:val="00BA3626"/>
    <w:rsid w:val="00BA3662"/>
    <w:rsid w:val="00BA3D0F"/>
    <w:rsid w:val="00BA4014"/>
    <w:rsid w:val="00BA42F5"/>
    <w:rsid w:val="00BA46B2"/>
    <w:rsid w:val="00BA497A"/>
    <w:rsid w:val="00BA4A94"/>
    <w:rsid w:val="00BA4AB9"/>
    <w:rsid w:val="00BA4B06"/>
    <w:rsid w:val="00BA4CA8"/>
    <w:rsid w:val="00BA5447"/>
    <w:rsid w:val="00BA544A"/>
    <w:rsid w:val="00BA5644"/>
    <w:rsid w:val="00BA5B1D"/>
    <w:rsid w:val="00BA5C66"/>
    <w:rsid w:val="00BA5E44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9EC"/>
    <w:rsid w:val="00BA7BFD"/>
    <w:rsid w:val="00BA7F11"/>
    <w:rsid w:val="00BB0007"/>
    <w:rsid w:val="00BB090F"/>
    <w:rsid w:val="00BB0D0B"/>
    <w:rsid w:val="00BB118F"/>
    <w:rsid w:val="00BB120A"/>
    <w:rsid w:val="00BB1387"/>
    <w:rsid w:val="00BB1AA3"/>
    <w:rsid w:val="00BB1B41"/>
    <w:rsid w:val="00BB2C55"/>
    <w:rsid w:val="00BB327F"/>
    <w:rsid w:val="00BB3562"/>
    <w:rsid w:val="00BB42DB"/>
    <w:rsid w:val="00BB43D0"/>
    <w:rsid w:val="00BB45A8"/>
    <w:rsid w:val="00BB4A99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298"/>
    <w:rsid w:val="00BB6437"/>
    <w:rsid w:val="00BB6663"/>
    <w:rsid w:val="00BB69C6"/>
    <w:rsid w:val="00BB73CF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19D4"/>
    <w:rsid w:val="00BC1B02"/>
    <w:rsid w:val="00BC207B"/>
    <w:rsid w:val="00BC251C"/>
    <w:rsid w:val="00BC2604"/>
    <w:rsid w:val="00BC2A75"/>
    <w:rsid w:val="00BC37AF"/>
    <w:rsid w:val="00BC3938"/>
    <w:rsid w:val="00BC3A4F"/>
    <w:rsid w:val="00BC4ADD"/>
    <w:rsid w:val="00BC5105"/>
    <w:rsid w:val="00BC520C"/>
    <w:rsid w:val="00BC562F"/>
    <w:rsid w:val="00BC56C8"/>
    <w:rsid w:val="00BC62FE"/>
    <w:rsid w:val="00BC6A91"/>
    <w:rsid w:val="00BC6ACC"/>
    <w:rsid w:val="00BC75E2"/>
    <w:rsid w:val="00BC7680"/>
    <w:rsid w:val="00BC7C00"/>
    <w:rsid w:val="00BC7E61"/>
    <w:rsid w:val="00BC7EA6"/>
    <w:rsid w:val="00BD00DA"/>
    <w:rsid w:val="00BD0120"/>
    <w:rsid w:val="00BD047F"/>
    <w:rsid w:val="00BD056E"/>
    <w:rsid w:val="00BD09CF"/>
    <w:rsid w:val="00BD10C7"/>
    <w:rsid w:val="00BD139F"/>
    <w:rsid w:val="00BD1BA4"/>
    <w:rsid w:val="00BD1DBB"/>
    <w:rsid w:val="00BD1EC0"/>
    <w:rsid w:val="00BD265C"/>
    <w:rsid w:val="00BD268B"/>
    <w:rsid w:val="00BD2709"/>
    <w:rsid w:val="00BD2B25"/>
    <w:rsid w:val="00BD2CD1"/>
    <w:rsid w:val="00BD3395"/>
    <w:rsid w:val="00BD3562"/>
    <w:rsid w:val="00BD3823"/>
    <w:rsid w:val="00BD399C"/>
    <w:rsid w:val="00BD411C"/>
    <w:rsid w:val="00BD432F"/>
    <w:rsid w:val="00BD4742"/>
    <w:rsid w:val="00BD4927"/>
    <w:rsid w:val="00BD493F"/>
    <w:rsid w:val="00BD4967"/>
    <w:rsid w:val="00BD4A00"/>
    <w:rsid w:val="00BD4D87"/>
    <w:rsid w:val="00BD4DA8"/>
    <w:rsid w:val="00BD51E7"/>
    <w:rsid w:val="00BD5471"/>
    <w:rsid w:val="00BD55BA"/>
    <w:rsid w:val="00BD5983"/>
    <w:rsid w:val="00BD5A4F"/>
    <w:rsid w:val="00BD5A7E"/>
    <w:rsid w:val="00BD62F1"/>
    <w:rsid w:val="00BD6525"/>
    <w:rsid w:val="00BD66EA"/>
    <w:rsid w:val="00BD6895"/>
    <w:rsid w:val="00BD6A20"/>
    <w:rsid w:val="00BD6A77"/>
    <w:rsid w:val="00BD6D0E"/>
    <w:rsid w:val="00BD71D5"/>
    <w:rsid w:val="00BD7C7B"/>
    <w:rsid w:val="00BE01CB"/>
    <w:rsid w:val="00BE02E1"/>
    <w:rsid w:val="00BE0500"/>
    <w:rsid w:val="00BE05AE"/>
    <w:rsid w:val="00BE0737"/>
    <w:rsid w:val="00BE0DEE"/>
    <w:rsid w:val="00BE0E8C"/>
    <w:rsid w:val="00BE1097"/>
    <w:rsid w:val="00BE14CB"/>
    <w:rsid w:val="00BE1569"/>
    <w:rsid w:val="00BE1F2B"/>
    <w:rsid w:val="00BE1F4A"/>
    <w:rsid w:val="00BE2258"/>
    <w:rsid w:val="00BE22AD"/>
    <w:rsid w:val="00BE2492"/>
    <w:rsid w:val="00BE26BB"/>
    <w:rsid w:val="00BE2813"/>
    <w:rsid w:val="00BE29F9"/>
    <w:rsid w:val="00BE2B2B"/>
    <w:rsid w:val="00BE30D8"/>
    <w:rsid w:val="00BE31D7"/>
    <w:rsid w:val="00BE330D"/>
    <w:rsid w:val="00BE33D0"/>
    <w:rsid w:val="00BE3411"/>
    <w:rsid w:val="00BE3B9F"/>
    <w:rsid w:val="00BE3BBD"/>
    <w:rsid w:val="00BE3E62"/>
    <w:rsid w:val="00BE4108"/>
    <w:rsid w:val="00BE4308"/>
    <w:rsid w:val="00BE4862"/>
    <w:rsid w:val="00BE4A73"/>
    <w:rsid w:val="00BE4D35"/>
    <w:rsid w:val="00BE578E"/>
    <w:rsid w:val="00BE59D9"/>
    <w:rsid w:val="00BE5EAE"/>
    <w:rsid w:val="00BE636F"/>
    <w:rsid w:val="00BE66C1"/>
    <w:rsid w:val="00BE6C4B"/>
    <w:rsid w:val="00BE71F0"/>
    <w:rsid w:val="00BE725B"/>
    <w:rsid w:val="00BE757F"/>
    <w:rsid w:val="00BE75E2"/>
    <w:rsid w:val="00BE7643"/>
    <w:rsid w:val="00BE7691"/>
    <w:rsid w:val="00BE7788"/>
    <w:rsid w:val="00BE7888"/>
    <w:rsid w:val="00BE78FE"/>
    <w:rsid w:val="00BE7CDA"/>
    <w:rsid w:val="00BE7DC4"/>
    <w:rsid w:val="00BF0096"/>
    <w:rsid w:val="00BF01B6"/>
    <w:rsid w:val="00BF028D"/>
    <w:rsid w:val="00BF04CF"/>
    <w:rsid w:val="00BF05AD"/>
    <w:rsid w:val="00BF07C1"/>
    <w:rsid w:val="00BF2740"/>
    <w:rsid w:val="00BF2797"/>
    <w:rsid w:val="00BF2871"/>
    <w:rsid w:val="00BF2C89"/>
    <w:rsid w:val="00BF2DB8"/>
    <w:rsid w:val="00BF2EC2"/>
    <w:rsid w:val="00BF3106"/>
    <w:rsid w:val="00BF3580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57A7"/>
    <w:rsid w:val="00BF5C88"/>
    <w:rsid w:val="00BF5D25"/>
    <w:rsid w:val="00BF60BB"/>
    <w:rsid w:val="00BF6700"/>
    <w:rsid w:val="00BF6CAA"/>
    <w:rsid w:val="00BF70D7"/>
    <w:rsid w:val="00BF753A"/>
    <w:rsid w:val="00BF770B"/>
    <w:rsid w:val="00BF779E"/>
    <w:rsid w:val="00BF77C7"/>
    <w:rsid w:val="00BF7985"/>
    <w:rsid w:val="00BF7DFC"/>
    <w:rsid w:val="00C005C5"/>
    <w:rsid w:val="00C0097E"/>
    <w:rsid w:val="00C01189"/>
    <w:rsid w:val="00C011BD"/>
    <w:rsid w:val="00C014CE"/>
    <w:rsid w:val="00C014F5"/>
    <w:rsid w:val="00C01E56"/>
    <w:rsid w:val="00C02648"/>
    <w:rsid w:val="00C02738"/>
    <w:rsid w:val="00C02D56"/>
    <w:rsid w:val="00C02FA2"/>
    <w:rsid w:val="00C03411"/>
    <w:rsid w:val="00C035FD"/>
    <w:rsid w:val="00C03867"/>
    <w:rsid w:val="00C03EB6"/>
    <w:rsid w:val="00C03EF3"/>
    <w:rsid w:val="00C04121"/>
    <w:rsid w:val="00C04552"/>
    <w:rsid w:val="00C047BC"/>
    <w:rsid w:val="00C04C73"/>
    <w:rsid w:val="00C058C3"/>
    <w:rsid w:val="00C05AD1"/>
    <w:rsid w:val="00C0611A"/>
    <w:rsid w:val="00C06161"/>
    <w:rsid w:val="00C06466"/>
    <w:rsid w:val="00C0647F"/>
    <w:rsid w:val="00C064C3"/>
    <w:rsid w:val="00C0653A"/>
    <w:rsid w:val="00C06B76"/>
    <w:rsid w:val="00C0729B"/>
    <w:rsid w:val="00C07C94"/>
    <w:rsid w:val="00C101AC"/>
    <w:rsid w:val="00C102AA"/>
    <w:rsid w:val="00C10573"/>
    <w:rsid w:val="00C10983"/>
    <w:rsid w:val="00C109E6"/>
    <w:rsid w:val="00C10AEE"/>
    <w:rsid w:val="00C110B1"/>
    <w:rsid w:val="00C11386"/>
    <w:rsid w:val="00C115F7"/>
    <w:rsid w:val="00C117BB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3506"/>
    <w:rsid w:val="00C13659"/>
    <w:rsid w:val="00C1368E"/>
    <w:rsid w:val="00C13837"/>
    <w:rsid w:val="00C13973"/>
    <w:rsid w:val="00C14201"/>
    <w:rsid w:val="00C14471"/>
    <w:rsid w:val="00C14C15"/>
    <w:rsid w:val="00C14C41"/>
    <w:rsid w:val="00C14CA3"/>
    <w:rsid w:val="00C1523B"/>
    <w:rsid w:val="00C15271"/>
    <w:rsid w:val="00C15345"/>
    <w:rsid w:val="00C15521"/>
    <w:rsid w:val="00C1552A"/>
    <w:rsid w:val="00C1552B"/>
    <w:rsid w:val="00C1567A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200A0"/>
    <w:rsid w:val="00C2066F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4555"/>
    <w:rsid w:val="00C247A7"/>
    <w:rsid w:val="00C24AE2"/>
    <w:rsid w:val="00C24BEF"/>
    <w:rsid w:val="00C24C44"/>
    <w:rsid w:val="00C24CBD"/>
    <w:rsid w:val="00C2518E"/>
    <w:rsid w:val="00C256DA"/>
    <w:rsid w:val="00C2579E"/>
    <w:rsid w:val="00C25CCE"/>
    <w:rsid w:val="00C25EAD"/>
    <w:rsid w:val="00C25F59"/>
    <w:rsid w:val="00C260DF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73D"/>
    <w:rsid w:val="00C27949"/>
    <w:rsid w:val="00C30212"/>
    <w:rsid w:val="00C30946"/>
    <w:rsid w:val="00C30D69"/>
    <w:rsid w:val="00C310F9"/>
    <w:rsid w:val="00C31408"/>
    <w:rsid w:val="00C3164D"/>
    <w:rsid w:val="00C31775"/>
    <w:rsid w:val="00C31A9E"/>
    <w:rsid w:val="00C326B4"/>
    <w:rsid w:val="00C328CC"/>
    <w:rsid w:val="00C32CD9"/>
    <w:rsid w:val="00C330D8"/>
    <w:rsid w:val="00C3401B"/>
    <w:rsid w:val="00C34386"/>
    <w:rsid w:val="00C34438"/>
    <w:rsid w:val="00C34A8A"/>
    <w:rsid w:val="00C354F8"/>
    <w:rsid w:val="00C35551"/>
    <w:rsid w:val="00C3575E"/>
    <w:rsid w:val="00C358A3"/>
    <w:rsid w:val="00C35CF7"/>
    <w:rsid w:val="00C35D6F"/>
    <w:rsid w:val="00C35D89"/>
    <w:rsid w:val="00C35E6A"/>
    <w:rsid w:val="00C363DF"/>
    <w:rsid w:val="00C36FE1"/>
    <w:rsid w:val="00C371E0"/>
    <w:rsid w:val="00C373CF"/>
    <w:rsid w:val="00C3776E"/>
    <w:rsid w:val="00C3798D"/>
    <w:rsid w:val="00C37AD5"/>
    <w:rsid w:val="00C37B3A"/>
    <w:rsid w:val="00C37CB3"/>
    <w:rsid w:val="00C400CA"/>
    <w:rsid w:val="00C40A85"/>
    <w:rsid w:val="00C41754"/>
    <w:rsid w:val="00C41BD3"/>
    <w:rsid w:val="00C42115"/>
    <w:rsid w:val="00C423A9"/>
    <w:rsid w:val="00C42ACC"/>
    <w:rsid w:val="00C42B46"/>
    <w:rsid w:val="00C42EF4"/>
    <w:rsid w:val="00C430BF"/>
    <w:rsid w:val="00C430DE"/>
    <w:rsid w:val="00C43311"/>
    <w:rsid w:val="00C43356"/>
    <w:rsid w:val="00C434DB"/>
    <w:rsid w:val="00C434E6"/>
    <w:rsid w:val="00C43555"/>
    <w:rsid w:val="00C436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BA4"/>
    <w:rsid w:val="00C45BC3"/>
    <w:rsid w:val="00C45C6E"/>
    <w:rsid w:val="00C45DA5"/>
    <w:rsid w:val="00C45F16"/>
    <w:rsid w:val="00C46344"/>
    <w:rsid w:val="00C4657B"/>
    <w:rsid w:val="00C468CE"/>
    <w:rsid w:val="00C46934"/>
    <w:rsid w:val="00C46D64"/>
    <w:rsid w:val="00C46E1C"/>
    <w:rsid w:val="00C474FA"/>
    <w:rsid w:val="00C47D02"/>
    <w:rsid w:val="00C506DE"/>
    <w:rsid w:val="00C50D40"/>
    <w:rsid w:val="00C50FC0"/>
    <w:rsid w:val="00C514A5"/>
    <w:rsid w:val="00C514B4"/>
    <w:rsid w:val="00C51A65"/>
    <w:rsid w:val="00C51FC5"/>
    <w:rsid w:val="00C5213A"/>
    <w:rsid w:val="00C521C0"/>
    <w:rsid w:val="00C522D5"/>
    <w:rsid w:val="00C522F3"/>
    <w:rsid w:val="00C524DC"/>
    <w:rsid w:val="00C52D73"/>
    <w:rsid w:val="00C5367E"/>
    <w:rsid w:val="00C53AB0"/>
    <w:rsid w:val="00C53AE2"/>
    <w:rsid w:val="00C54222"/>
    <w:rsid w:val="00C54595"/>
    <w:rsid w:val="00C54915"/>
    <w:rsid w:val="00C54A19"/>
    <w:rsid w:val="00C54C88"/>
    <w:rsid w:val="00C54F5A"/>
    <w:rsid w:val="00C54FB1"/>
    <w:rsid w:val="00C55A00"/>
    <w:rsid w:val="00C55B5C"/>
    <w:rsid w:val="00C55D48"/>
    <w:rsid w:val="00C55E64"/>
    <w:rsid w:val="00C55F5B"/>
    <w:rsid w:val="00C565B5"/>
    <w:rsid w:val="00C56B7A"/>
    <w:rsid w:val="00C56D42"/>
    <w:rsid w:val="00C56FA2"/>
    <w:rsid w:val="00C5739C"/>
    <w:rsid w:val="00C6004F"/>
    <w:rsid w:val="00C601AF"/>
    <w:rsid w:val="00C60E82"/>
    <w:rsid w:val="00C60F97"/>
    <w:rsid w:val="00C6108D"/>
    <w:rsid w:val="00C61203"/>
    <w:rsid w:val="00C614BE"/>
    <w:rsid w:val="00C61649"/>
    <w:rsid w:val="00C618EE"/>
    <w:rsid w:val="00C6195E"/>
    <w:rsid w:val="00C6196A"/>
    <w:rsid w:val="00C619A2"/>
    <w:rsid w:val="00C61EB0"/>
    <w:rsid w:val="00C61F8C"/>
    <w:rsid w:val="00C62362"/>
    <w:rsid w:val="00C6240A"/>
    <w:rsid w:val="00C63135"/>
    <w:rsid w:val="00C632FB"/>
    <w:rsid w:val="00C64203"/>
    <w:rsid w:val="00C64496"/>
    <w:rsid w:val="00C646A5"/>
    <w:rsid w:val="00C64AEC"/>
    <w:rsid w:val="00C64B1F"/>
    <w:rsid w:val="00C64CF1"/>
    <w:rsid w:val="00C64EFD"/>
    <w:rsid w:val="00C653DB"/>
    <w:rsid w:val="00C65511"/>
    <w:rsid w:val="00C659E1"/>
    <w:rsid w:val="00C65D52"/>
    <w:rsid w:val="00C65FE6"/>
    <w:rsid w:val="00C66420"/>
    <w:rsid w:val="00C6656E"/>
    <w:rsid w:val="00C66BA8"/>
    <w:rsid w:val="00C66D97"/>
    <w:rsid w:val="00C66F55"/>
    <w:rsid w:val="00C67339"/>
    <w:rsid w:val="00C6772B"/>
    <w:rsid w:val="00C67B95"/>
    <w:rsid w:val="00C67CFC"/>
    <w:rsid w:val="00C67DCC"/>
    <w:rsid w:val="00C70480"/>
    <w:rsid w:val="00C7077F"/>
    <w:rsid w:val="00C707D0"/>
    <w:rsid w:val="00C7084B"/>
    <w:rsid w:val="00C70AFC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349"/>
    <w:rsid w:val="00C74793"/>
    <w:rsid w:val="00C74AC3"/>
    <w:rsid w:val="00C74B41"/>
    <w:rsid w:val="00C7537C"/>
    <w:rsid w:val="00C753B4"/>
    <w:rsid w:val="00C75524"/>
    <w:rsid w:val="00C761D4"/>
    <w:rsid w:val="00C76211"/>
    <w:rsid w:val="00C76392"/>
    <w:rsid w:val="00C7654D"/>
    <w:rsid w:val="00C765BB"/>
    <w:rsid w:val="00C7705E"/>
    <w:rsid w:val="00C770C7"/>
    <w:rsid w:val="00C7768E"/>
    <w:rsid w:val="00C778D1"/>
    <w:rsid w:val="00C77C39"/>
    <w:rsid w:val="00C77E06"/>
    <w:rsid w:val="00C77FD5"/>
    <w:rsid w:val="00C8022F"/>
    <w:rsid w:val="00C802F9"/>
    <w:rsid w:val="00C80F6B"/>
    <w:rsid w:val="00C80FA6"/>
    <w:rsid w:val="00C813B1"/>
    <w:rsid w:val="00C813C0"/>
    <w:rsid w:val="00C814A2"/>
    <w:rsid w:val="00C819A7"/>
    <w:rsid w:val="00C823E0"/>
    <w:rsid w:val="00C82636"/>
    <w:rsid w:val="00C82BF7"/>
    <w:rsid w:val="00C837A6"/>
    <w:rsid w:val="00C83BAC"/>
    <w:rsid w:val="00C83BCA"/>
    <w:rsid w:val="00C83C73"/>
    <w:rsid w:val="00C83D0B"/>
    <w:rsid w:val="00C84512"/>
    <w:rsid w:val="00C84522"/>
    <w:rsid w:val="00C84768"/>
    <w:rsid w:val="00C84897"/>
    <w:rsid w:val="00C85211"/>
    <w:rsid w:val="00C854BB"/>
    <w:rsid w:val="00C856CF"/>
    <w:rsid w:val="00C8578C"/>
    <w:rsid w:val="00C858C5"/>
    <w:rsid w:val="00C85A76"/>
    <w:rsid w:val="00C85D65"/>
    <w:rsid w:val="00C8623A"/>
    <w:rsid w:val="00C8629F"/>
    <w:rsid w:val="00C864F9"/>
    <w:rsid w:val="00C8658B"/>
    <w:rsid w:val="00C8663D"/>
    <w:rsid w:val="00C86A73"/>
    <w:rsid w:val="00C86F9C"/>
    <w:rsid w:val="00C8718F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AE3"/>
    <w:rsid w:val="00C91BBE"/>
    <w:rsid w:val="00C91DF7"/>
    <w:rsid w:val="00C9268D"/>
    <w:rsid w:val="00C92A21"/>
    <w:rsid w:val="00C92B6C"/>
    <w:rsid w:val="00C92CE8"/>
    <w:rsid w:val="00C9329B"/>
    <w:rsid w:val="00C937F8"/>
    <w:rsid w:val="00C93958"/>
    <w:rsid w:val="00C939EB"/>
    <w:rsid w:val="00C9407C"/>
    <w:rsid w:val="00C9442E"/>
    <w:rsid w:val="00C94713"/>
    <w:rsid w:val="00C94832"/>
    <w:rsid w:val="00C94CE8"/>
    <w:rsid w:val="00C94D81"/>
    <w:rsid w:val="00C94EBD"/>
    <w:rsid w:val="00C95531"/>
    <w:rsid w:val="00C9564E"/>
    <w:rsid w:val="00C959DC"/>
    <w:rsid w:val="00C95D61"/>
    <w:rsid w:val="00C95E3D"/>
    <w:rsid w:val="00C960A2"/>
    <w:rsid w:val="00C960AF"/>
    <w:rsid w:val="00C96624"/>
    <w:rsid w:val="00C96875"/>
    <w:rsid w:val="00C96C53"/>
    <w:rsid w:val="00C96E48"/>
    <w:rsid w:val="00C97283"/>
    <w:rsid w:val="00C973EF"/>
    <w:rsid w:val="00C977A8"/>
    <w:rsid w:val="00C97E8D"/>
    <w:rsid w:val="00CA0176"/>
    <w:rsid w:val="00CA0ADF"/>
    <w:rsid w:val="00CA0E78"/>
    <w:rsid w:val="00CA0FB6"/>
    <w:rsid w:val="00CA1017"/>
    <w:rsid w:val="00CA11B9"/>
    <w:rsid w:val="00CA1790"/>
    <w:rsid w:val="00CA19BC"/>
    <w:rsid w:val="00CA1DFB"/>
    <w:rsid w:val="00CA20A5"/>
    <w:rsid w:val="00CA2B75"/>
    <w:rsid w:val="00CA2BB8"/>
    <w:rsid w:val="00CA3356"/>
    <w:rsid w:val="00CA354C"/>
    <w:rsid w:val="00CA3AEE"/>
    <w:rsid w:val="00CA3D07"/>
    <w:rsid w:val="00CA44C6"/>
    <w:rsid w:val="00CA461E"/>
    <w:rsid w:val="00CA494E"/>
    <w:rsid w:val="00CA4962"/>
    <w:rsid w:val="00CA50BE"/>
    <w:rsid w:val="00CA50E1"/>
    <w:rsid w:val="00CA568C"/>
    <w:rsid w:val="00CA5891"/>
    <w:rsid w:val="00CA5AAD"/>
    <w:rsid w:val="00CA5D81"/>
    <w:rsid w:val="00CA6474"/>
    <w:rsid w:val="00CA68E7"/>
    <w:rsid w:val="00CA6F9D"/>
    <w:rsid w:val="00CA71A6"/>
    <w:rsid w:val="00CA7A7B"/>
    <w:rsid w:val="00CA7F6C"/>
    <w:rsid w:val="00CA7FFE"/>
    <w:rsid w:val="00CB0F43"/>
    <w:rsid w:val="00CB24D7"/>
    <w:rsid w:val="00CB24F1"/>
    <w:rsid w:val="00CB2527"/>
    <w:rsid w:val="00CB2597"/>
    <w:rsid w:val="00CB28EC"/>
    <w:rsid w:val="00CB2A2A"/>
    <w:rsid w:val="00CB2DB3"/>
    <w:rsid w:val="00CB2DBF"/>
    <w:rsid w:val="00CB2DED"/>
    <w:rsid w:val="00CB38A2"/>
    <w:rsid w:val="00CB38AA"/>
    <w:rsid w:val="00CB3F77"/>
    <w:rsid w:val="00CB4540"/>
    <w:rsid w:val="00CB4687"/>
    <w:rsid w:val="00CB46D4"/>
    <w:rsid w:val="00CB47FB"/>
    <w:rsid w:val="00CB4A8B"/>
    <w:rsid w:val="00CB4B6C"/>
    <w:rsid w:val="00CB4D1C"/>
    <w:rsid w:val="00CB5194"/>
    <w:rsid w:val="00CB562A"/>
    <w:rsid w:val="00CB56B1"/>
    <w:rsid w:val="00CB5F20"/>
    <w:rsid w:val="00CB646C"/>
    <w:rsid w:val="00CB6A2A"/>
    <w:rsid w:val="00CB6B60"/>
    <w:rsid w:val="00CB6B89"/>
    <w:rsid w:val="00CB6E00"/>
    <w:rsid w:val="00CB7652"/>
    <w:rsid w:val="00CB7673"/>
    <w:rsid w:val="00CB76F0"/>
    <w:rsid w:val="00CB7AE8"/>
    <w:rsid w:val="00CC0102"/>
    <w:rsid w:val="00CC01BD"/>
    <w:rsid w:val="00CC0418"/>
    <w:rsid w:val="00CC0742"/>
    <w:rsid w:val="00CC091F"/>
    <w:rsid w:val="00CC12BC"/>
    <w:rsid w:val="00CC136C"/>
    <w:rsid w:val="00CC19C9"/>
    <w:rsid w:val="00CC1C16"/>
    <w:rsid w:val="00CC1CEC"/>
    <w:rsid w:val="00CC1D69"/>
    <w:rsid w:val="00CC2127"/>
    <w:rsid w:val="00CC23CD"/>
    <w:rsid w:val="00CC2455"/>
    <w:rsid w:val="00CC260D"/>
    <w:rsid w:val="00CC27B0"/>
    <w:rsid w:val="00CC2872"/>
    <w:rsid w:val="00CC29F3"/>
    <w:rsid w:val="00CC2EEC"/>
    <w:rsid w:val="00CC2EF8"/>
    <w:rsid w:val="00CC382B"/>
    <w:rsid w:val="00CC3967"/>
    <w:rsid w:val="00CC3BF1"/>
    <w:rsid w:val="00CC4A17"/>
    <w:rsid w:val="00CC4FDB"/>
    <w:rsid w:val="00CC5254"/>
    <w:rsid w:val="00CC527D"/>
    <w:rsid w:val="00CC5512"/>
    <w:rsid w:val="00CC5E60"/>
    <w:rsid w:val="00CC69F1"/>
    <w:rsid w:val="00CC6BA1"/>
    <w:rsid w:val="00CC6C09"/>
    <w:rsid w:val="00CC6FDB"/>
    <w:rsid w:val="00CC78A0"/>
    <w:rsid w:val="00CC790E"/>
    <w:rsid w:val="00CC79A8"/>
    <w:rsid w:val="00CC7AAB"/>
    <w:rsid w:val="00CD00B0"/>
    <w:rsid w:val="00CD0821"/>
    <w:rsid w:val="00CD0DF1"/>
    <w:rsid w:val="00CD0EBD"/>
    <w:rsid w:val="00CD0F52"/>
    <w:rsid w:val="00CD0F8E"/>
    <w:rsid w:val="00CD10E9"/>
    <w:rsid w:val="00CD1254"/>
    <w:rsid w:val="00CD138A"/>
    <w:rsid w:val="00CD16FC"/>
    <w:rsid w:val="00CD1A0A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90B"/>
    <w:rsid w:val="00CD4942"/>
    <w:rsid w:val="00CD50C3"/>
    <w:rsid w:val="00CD5196"/>
    <w:rsid w:val="00CD51B6"/>
    <w:rsid w:val="00CD57BF"/>
    <w:rsid w:val="00CD59C5"/>
    <w:rsid w:val="00CD5A7E"/>
    <w:rsid w:val="00CD5D10"/>
    <w:rsid w:val="00CD5F9E"/>
    <w:rsid w:val="00CD5FA5"/>
    <w:rsid w:val="00CD6214"/>
    <w:rsid w:val="00CD651E"/>
    <w:rsid w:val="00CD6885"/>
    <w:rsid w:val="00CD6E64"/>
    <w:rsid w:val="00CD7260"/>
    <w:rsid w:val="00CD799B"/>
    <w:rsid w:val="00CD7B2C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1CF6"/>
    <w:rsid w:val="00CE2462"/>
    <w:rsid w:val="00CE2559"/>
    <w:rsid w:val="00CE2572"/>
    <w:rsid w:val="00CE34CE"/>
    <w:rsid w:val="00CE3575"/>
    <w:rsid w:val="00CE39D2"/>
    <w:rsid w:val="00CE3D38"/>
    <w:rsid w:val="00CE3D9E"/>
    <w:rsid w:val="00CE3E0B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4CF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707"/>
    <w:rsid w:val="00CE7769"/>
    <w:rsid w:val="00CE77B7"/>
    <w:rsid w:val="00CE792E"/>
    <w:rsid w:val="00CE7F12"/>
    <w:rsid w:val="00CE7F5B"/>
    <w:rsid w:val="00CF085F"/>
    <w:rsid w:val="00CF0A31"/>
    <w:rsid w:val="00CF0B4D"/>
    <w:rsid w:val="00CF0F72"/>
    <w:rsid w:val="00CF1076"/>
    <w:rsid w:val="00CF11DA"/>
    <w:rsid w:val="00CF19C6"/>
    <w:rsid w:val="00CF1B17"/>
    <w:rsid w:val="00CF1EE5"/>
    <w:rsid w:val="00CF22D6"/>
    <w:rsid w:val="00CF2371"/>
    <w:rsid w:val="00CF277E"/>
    <w:rsid w:val="00CF2DF4"/>
    <w:rsid w:val="00CF2E5A"/>
    <w:rsid w:val="00CF3CD4"/>
    <w:rsid w:val="00CF4A89"/>
    <w:rsid w:val="00CF4B39"/>
    <w:rsid w:val="00CF4B66"/>
    <w:rsid w:val="00CF4C39"/>
    <w:rsid w:val="00CF4CA7"/>
    <w:rsid w:val="00CF5239"/>
    <w:rsid w:val="00CF58D3"/>
    <w:rsid w:val="00CF622D"/>
    <w:rsid w:val="00CF6419"/>
    <w:rsid w:val="00CF646A"/>
    <w:rsid w:val="00CF6525"/>
    <w:rsid w:val="00CF6920"/>
    <w:rsid w:val="00CF6B3B"/>
    <w:rsid w:val="00CF6C56"/>
    <w:rsid w:val="00CF6CCD"/>
    <w:rsid w:val="00CF6FFD"/>
    <w:rsid w:val="00CF70F0"/>
    <w:rsid w:val="00CF75BA"/>
    <w:rsid w:val="00D00297"/>
    <w:rsid w:val="00D00B57"/>
    <w:rsid w:val="00D016BE"/>
    <w:rsid w:val="00D01849"/>
    <w:rsid w:val="00D018B1"/>
    <w:rsid w:val="00D01FA7"/>
    <w:rsid w:val="00D021FE"/>
    <w:rsid w:val="00D024FD"/>
    <w:rsid w:val="00D027FD"/>
    <w:rsid w:val="00D02992"/>
    <w:rsid w:val="00D02B2B"/>
    <w:rsid w:val="00D02CC7"/>
    <w:rsid w:val="00D03130"/>
    <w:rsid w:val="00D033ED"/>
    <w:rsid w:val="00D0346E"/>
    <w:rsid w:val="00D0357A"/>
    <w:rsid w:val="00D044A1"/>
    <w:rsid w:val="00D04574"/>
    <w:rsid w:val="00D04873"/>
    <w:rsid w:val="00D04FB3"/>
    <w:rsid w:val="00D0530C"/>
    <w:rsid w:val="00D057B4"/>
    <w:rsid w:val="00D058CD"/>
    <w:rsid w:val="00D05C7E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1B44"/>
    <w:rsid w:val="00D11E2E"/>
    <w:rsid w:val="00D120F0"/>
    <w:rsid w:val="00D122A4"/>
    <w:rsid w:val="00D1261E"/>
    <w:rsid w:val="00D1264D"/>
    <w:rsid w:val="00D12880"/>
    <w:rsid w:val="00D12B63"/>
    <w:rsid w:val="00D12D24"/>
    <w:rsid w:val="00D1306D"/>
    <w:rsid w:val="00D13240"/>
    <w:rsid w:val="00D13B50"/>
    <w:rsid w:val="00D13E82"/>
    <w:rsid w:val="00D14A78"/>
    <w:rsid w:val="00D14C46"/>
    <w:rsid w:val="00D14E14"/>
    <w:rsid w:val="00D14EFE"/>
    <w:rsid w:val="00D15144"/>
    <w:rsid w:val="00D154E0"/>
    <w:rsid w:val="00D155EC"/>
    <w:rsid w:val="00D15872"/>
    <w:rsid w:val="00D158B9"/>
    <w:rsid w:val="00D15B02"/>
    <w:rsid w:val="00D15C67"/>
    <w:rsid w:val="00D164A8"/>
    <w:rsid w:val="00D164FB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863"/>
    <w:rsid w:val="00D20A9A"/>
    <w:rsid w:val="00D20CD0"/>
    <w:rsid w:val="00D20EA3"/>
    <w:rsid w:val="00D21F0A"/>
    <w:rsid w:val="00D220DF"/>
    <w:rsid w:val="00D22109"/>
    <w:rsid w:val="00D22190"/>
    <w:rsid w:val="00D2277F"/>
    <w:rsid w:val="00D227C3"/>
    <w:rsid w:val="00D2320A"/>
    <w:rsid w:val="00D23325"/>
    <w:rsid w:val="00D2351D"/>
    <w:rsid w:val="00D235DE"/>
    <w:rsid w:val="00D23FD7"/>
    <w:rsid w:val="00D240A0"/>
    <w:rsid w:val="00D2419D"/>
    <w:rsid w:val="00D24B8A"/>
    <w:rsid w:val="00D24C1B"/>
    <w:rsid w:val="00D24EF4"/>
    <w:rsid w:val="00D25371"/>
    <w:rsid w:val="00D25677"/>
    <w:rsid w:val="00D25A19"/>
    <w:rsid w:val="00D25D60"/>
    <w:rsid w:val="00D2611C"/>
    <w:rsid w:val="00D2626B"/>
    <w:rsid w:val="00D26A40"/>
    <w:rsid w:val="00D26B2A"/>
    <w:rsid w:val="00D27AAB"/>
    <w:rsid w:val="00D27C97"/>
    <w:rsid w:val="00D27DA1"/>
    <w:rsid w:val="00D30185"/>
    <w:rsid w:val="00D3055C"/>
    <w:rsid w:val="00D30A48"/>
    <w:rsid w:val="00D30CB8"/>
    <w:rsid w:val="00D30D9D"/>
    <w:rsid w:val="00D311E5"/>
    <w:rsid w:val="00D31930"/>
    <w:rsid w:val="00D3199E"/>
    <w:rsid w:val="00D31A61"/>
    <w:rsid w:val="00D31F88"/>
    <w:rsid w:val="00D323F7"/>
    <w:rsid w:val="00D32527"/>
    <w:rsid w:val="00D328E8"/>
    <w:rsid w:val="00D32BEA"/>
    <w:rsid w:val="00D32F9B"/>
    <w:rsid w:val="00D33005"/>
    <w:rsid w:val="00D3311D"/>
    <w:rsid w:val="00D332AE"/>
    <w:rsid w:val="00D334C8"/>
    <w:rsid w:val="00D33539"/>
    <w:rsid w:val="00D3357F"/>
    <w:rsid w:val="00D3382B"/>
    <w:rsid w:val="00D33DC3"/>
    <w:rsid w:val="00D33DEB"/>
    <w:rsid w:val="00D34008"/>
    <w:rsid w:val="00D34215"/>
    <w:rsid w:val="00D34306"/>
    <w:rsid w:val="00D3449E"/>
    <w:rsid w:val="00D3465D"/>
    <w:rsid w:val="00D34B12"/>
    <w:rsid w:val="00D34BD6"/>
    <w:rsid w:val="00D34C19"/>
    <w:rsid w:val="00D34F02"/>
    <w:rsid w:val="00D34FF0"/>
    <w:rsid w:val="00D351BD"/>
    <w:rsid w:val="00D36050"/>
    <w:rsid w:val="00D3614D"/>
    <w:rsid w:val="00D361C3"/>
    <w:rsid w:val="00D364F4"/>
    <w:rsid w:val="00D36543"/>
    <w:rsid w:val="00D366A4"/>
    <w:rsid w:val="00D374E0"/>
    <w:rsid w:val="00D3770B"/>
    <w:rsid w:val="00D37AF9"/>
    <w:rsid w:val="00D37B01"/>
    <w:rsid w:val="00D37C8C"/>
    <w:rsid w:val="00D37D28"/>
    <w:rsid w:val="00D37DCF"/>
    <w:rsid w:val="00D40258"/>
    <w:rsid w:val="00D40330"/>
    <w:rsid w:val="00D41052"/>
    <w:rsid w:val="00D4125C"/>
    <w:rsid w:val="00D412D7"/>
    <w:rsid w:val="00D414A5"/>
    <w:rsid w:val="00D41501"/>
    <w:rsid w:val="00D41767"/>
    <w:rsid w:val="00D417EA"/>
    <w:rsid w:val="00D41990"/>
    <w:rsid w:val="00D41D28"/>
    <w:rsid w:val="00D42167"/>
    <w:rsid w:val="00D426E1"/>
    <w:rsid w:val="00D4276A"/>
    <w:rsid w:val="00D427D0"/>
    <w:rsid w:val="00D42A98"/>
    <w:rsid w:val="00D42B7C"/>
    <w:rsid w:val="00D43072"/>
    <w:rsid w:val="00D43116"/>
    <w:rsid w:val="00D43241"/>
    <w:rsid w:val="00D432B4"/>
    <w:rsid w:val="00D4346F"/>
    <w:rsid w:val="00D43F02"/>
    <w:rsid w:val="00D43F75"/>
    <w:rsid w:val="00D442C9"/>
    <w:rsid w:val="00D445E6"/>
    <w:rsid w:val="00D4476A"/>
    <w:rsid w:val="00D45136"/>
    <w:rsid w:val="00D454A2"/>
    <w:rsid w:val="00D45D69"/>
    <w:rsid w:val="00D46018"/>
    <w:rsid w:val="00D460B6"/>
    <w:rsid w:val="00D46102"/>
    <w:rsid w:val="00D46132"/>
    <w:rsid w:val="00D46150"/>
    <w:rsid w:val="00D46363"/>
    <w:rsid w:val="00D468AC"/>
    <w:rsid w:val="00D4693A"/>
    <w:rsid w:val="00D46A65"/>
    <w:rsid w:val="00D46D83"/>
    <w:rsid w:val="00D471B3"/>
    <w:rsid w:val="00D474DC"/>
    <w:rsid w:val="00D4799A"/>
    <w:rsid w:val="00D47AF4"/>
    <w:rsid w:val="00D47B4A"/>
    <w:rsid w:val="00D47D5E"/>
    <w:rsid w:val="00D50047"/>
    <w:rsid w:val="00D501BE"/>
    <w:rsid w:val="00D50786"/>
    <w:rsid w:val="00D508CA"/>
    <w:rsid w:val="00D50BFE"/>
    <w:rsid w:val="00D50CB6"/>
    <w:rsid w:val="00D50E77"/>
    <w:rsid w:val="00D50EA3"/>
    <w:rsid w:val="00D50EFC"/>
    <w:rsid w:val="00D51020"/>
    <w:rsid w:val="00D51306"/>
    <w:rsid w:val="00D51366"/>
    <w:rsid w:val="00D51D9A"/>
    <w:rsid w:val="00D521CF"/>
    <w:rsid w:val="00D52287"/>
    <w:rsid w:val="00D52664"/>
    <w:rsid w:val="00D528F1"/>
    <w:rsid w:val="00D52B7A"/>
    <w:rsid w:val="00D52F12"/>
    <w:rsid w:val="00D53F19"/>
    <w:rsid w:val="00D542BB"/>
    <w:rsid w:val="00D545E8"/>
    <w:rsid w:val="00D54696"/>
    <w:rsid w:val="00D54B8F"/>
    <w:rsid w:val="00D54BE4"/>
    <w:rsid w:val="00D54E0B"/>
    <w:rsid w:val="00D555D4"/>
    <w:rsid w:val="00D558C5"/>
    <w:rsid w:val="00D55B9F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70B8"/>
    <w:rsid w:val="00D573CE"/>
    <w:rsid w:val="00D574BA"/>
    <w:rsid w:val="00D57C61"/>
    <w:rsid w:val="00D57CCD"/>
    <w:rsid w:val="00D60024"/>
    <w:rsid w:val="00D6032E"/>
    <w:rsid w:val="00D604B3"/>
    <w:rsid w:val="00D605A9"/>
    <w:rsid w:val="00D607FE"/>
    <w:rsid w:val="00D60C66"/>
    <w:rsid w:val="00D60DDA"/>
    <w:rsid w:val="00D60E96"/>
    <w:rsid w:val="00D61783"/>
    <w:rsid w:val="00D61B14"/>
    <w:rsid w:val="00D62089"/>
    <w:rsid w:val="00D62291"/>
    <w:rsid w:val="00D62C17"/>
    <w:rsid w:val="00D62F2C"/>
    <w:rsid w:val="00D62FCC"/>
    <w:rsid w:val="00D631A8"/>
    <w:rsid w:val="00D63D9C"/>
    <w:rsid w:val="00D63FD5"/>
    <w:rsid w:val="00D641ED"/>
    <w:rsid w:val="00D64315"/>
    <w:rsid w:val="00D647D8"/>
    <w:rsid w:val="00D64A23"/>
    <w:rsid w:val="00D65531"/>
    <w:rsid w:val="00D6592D"/>
    <w:rsid w:val="00D65A8F"/>
    <w:rsid w:val="00D65DC9"/>
    <w:rsid w:val="00D66175"/>
    <w:rsid w:val="00D664F8"/>
    <w:rsid w:val="00D666C3"/>
    <w:rsid w:val="00D6689B"/>
    <w:rsid w:val="00D66FD5"/>
    <w:rsid w:val="00D674F8"/>
    <w:rsid w:val="00D6751D"/>
    <w:rsid w:val="00D678FE"/>
    <w:rsid w:val="00D67ED6"/>
    <w:rsid w:val="00D7003E"/>
    <w:rsid w:val="00D7061E"/>
    <w:rsid w:val="00D7095C"/>
    <w:rsid w:val="00D70A7E"/>
    <w:rsid w:val="00D70B4E"/>
    <w:rsid w:val="00D70ECD"/>
    <w:rsid w:val="00D711E5"/>
    <w:rsid w:val="00D71532"/>
    <w:rsid w:val="00D7180F"/>
    <w:rsid w:val="00D71917"/>
    <w:rsid w:val="00D71987"/>
    <w:rsid w:val="00D71B47"/>
    <w:rsid w:val="00D71BDB"/>
    <w:rsid w:val="00D71CCA"/>
    <w:rsid w:val="00D7210B"/>
    <w:rsid w:val="00D723DF"/>
    <w:rsid w:val="00D725E7"/>
    <w:rsid w:val="00D728F8"/>
    <w:rsid w:val="00D72D87"/>
    <w:rsid w:val="00D73718"/>
    <w:rsid w:val="00D73910"/>
    <w:rsid w:val="00D73B8F"/>
    <w:rsid w:val="00D742B2"/>
    <w:rsid w:val="00D743B5"/>
    <w:rsid w:val="00D7456A"/>
    <w:rsid w:val="00D7465A"/>
    <w:rsid w:val="00D75090"/>
    <w:rsid w:val="00D75520"/>
    <w:rsid w:val="00D7591B"/>
    <w:rsid w:val="00D75EFF"/>
    <w:rsid w:val="00D7610A"/>
    <w:rsid w:val="00D76367"/>
    <w:rsid w:val="00D76379"/>
    <w:rsid w:val="00D764A5"/>
    <w:rsid w:val="00D765D9"/>
    <w:rsid w:val="00D76B3D"/>
    <w:rsid w:val="00D76C0A"/>
    <w:rsid w:val="00D772A3"/>
    <w:rsid w:val="00D77359"/>
    <w:rsid w:val="00D774D1"/>
    <w:rsid w:val="00D77624"/>
    <w:rsid w:val="00D777B1"/>
    <w:rsid w:val="00D77877"/>
    <w:rsid w:val="00D77C53"/>
    <w:rsid w:val="00D77D49"/>
    <w:rsid w:val="00D77EB1"/>
    <w:rsid w:val="00D77EC7"/>
    <w:rsid w:val="00D802C6"/>
    <w:rsid w:val="00D80B01"/>
    <w:rsid w:val="00D80B33"/>
    <w:rsid w:val="00D81310"/>
    <w:rsid w:val="00D81759"/>
    <w:rsid w:val="00D821E1"/>
    <w:rsid w:val="00D8224F"/>
    <w:rsid w:val="00D8231D"/>
    <w:rsid w:val="00D8233F"/>
    <w:rsid w:val="00D82B0F"/>
    <w:rsid w:val="00D82BD2"/>
    <w:rsid w:val="00D83132"/>
    <w:rsid w:val="00D83510"/>
    <w:rsid w:val="00D83845"/>
    <w:rsid w:val="00D84200"/>
    <w:rsid w:val="00D85183"/>
    <w:rsid w:val="00D851FD"/>
    <w:rsid w:val="00D8526A"/>
    <w:rsid w:val="00D85542"/>
    <w:rsid w:val="00D85871"/>
    <w:rsid w:val="00D8621C"/>
    <w:rsid w:val="00D8630C"/>
    <w:rsid w:val="00D863C1"/>
    <w:rsid w:val="00D86891"/>
    <w:rsid w:val="00D86E69"/>
    <w:rsid w:val="00D86EE0"/>
    <w:rsid w:val="00D870A8"/>
    <w:rsid w:val="00D87A19"/>
    <w:rsid w:val="00D902EF"/>
    <w:rsid w:val="00D90F25"/>
    <w:rsid w:val="00D90FF6"/>
    <w:rsid w:val="00D91401"/>
    <w:rsid w:val="00D9267D"/>
    <w:rsid w:val="00D928C7"/>
    <w:rsid w:val="00D93122"/>
    <w:rsid w:val="00D934A1"/>
    <w:rsid w:val="00D939C1"/>
    <w:rsid w:val="00D93C72"/>
    <w:rsid w:val="00D94162"/>
    <w:rsid w:val="00D94391"/>
    <w:rsid w:val="00D94625"/>
    <w:rsid w:val="00D94841"/>
    <w:rsid w:val="00D94D1D"/>
    <w:rsid w:val="00D94DA9"/>
    <w:rsid w:val="00D94F98"/>
    <w:rsid w:val="00D95049"/>
    <w:rsid w:val="00D9527C"/>
    <w:rsid w:val="00D957B6"/>
    <w:rsid w:val="00D95BCB"/>
    <w:rsid w:val="00D95BFF"/>
    <w:rsid w:val="00D95C9C"/>
    <w:rsid w:val="00D95DE7"/>
    <w:rsid w:val="00D96035"/>
    <w:rsid w:val="00D963E7"/>
    <w:rsid w:val="00D96959"/>
    <w:rsid w:val="00D96FCA"/>
    <w:rsid w:val="00D97367"/>
    <w:rsid w:val="00D974D3"/>
    <w:rsid w:val="00D9766B"/>
    <w:rsid w:val="00D97CA1"/>
    <w:rsid w:val="00DA0023"/>
    <w:rsid w:val="00DA0761"/>
    <w:rsid w:val="00DA0D02"/>
    <w:rsid w:val="00DA1EE1"/>
    <w:rsid w:val="00DA21B0"/>
    <w:rsid w:val="00DA24EC"/>
    <w:rsid w:val="00DA260D"/>
    <w:rsid w:val="00DA2634"/>
    <w:rsid w:val="00DA265C"/>
    <w:rsid w:val="00DA2918"/>
    <w:rsid w:val="00DA2A7E"/>
    <w:rsid w:val="00DA31EF"/>
    <w:rsid w:val="00DA3352"/>
    <w:rsid w:val="00DA3A92"/>
    <w:rsid w:val="00DA41F4"/>
    <w:rsid w:val="00DA43E7"/>
    <w:rsid w:val="00DA4523"/>
    <w:rsid w:val="00DA460C"/>
    <w:rsid w:val="00DA4D57"/>
    <w:rsid w:val="00DA503A"/>
    <w:rsid w:val="00DA5AB8"/>
    <w:rsid w:val="00DA5D4B"/>
    <w:rsid w:val="00DA603C"/>
    <w:rsid w:val="00DA612B"/>
    <w:rsid w:val="00DA64C5"/>
    <w:rsid w:val="00DA6674"/>
    <w:rsid w:val="00DA67F0"/>
    <w:rsid w:val="00DA6A8A"/>
    <w:rsid w:val="00DA6AE0"/>
    <w:rsid w:val="00DA7ED8"/>
    <w:rsid w:val="00DB0186"/>
    <w:rsid w:val="00DB05A4"/>
    <w:rsid w:val="00DB06D5"/>
    <w:rsid w:val="00DB0C17"/>
    <w:rsid w:val="00DB0D3E"/>
    <w:rsid w:val="00DB0DD9"/>
    <w:rsid w:val="00DB0E5A"/>
    <w:rsid w:val="00DB1066"/>
    <w:rsid w:val="00DB10C3"/>
    <w:rsid w:val="00DB166B"/>
    <w:rsid w:val="00DB1F0F"/>
    <w:rsid w:val="00DB2427"/>
    <w:rsid w:val="00DB270F"/>
    <w:rsid w:val="00DB323E"/>
    <w:rsid w:val="00DB32D5"/>
    <w:rsid w:val="00DB341B"/>
    <w:rsid w:val="00DB3C8B"/>
    <w:rsid w:val="00DB3D89"/>
    <w:rsid w:val="00DB3E82"/>
    <w:rsid w:val="00DB4301"/>
    <w:rsid w:val="00DB44B9"/>
    <w:rsid w:val="00DB494B"/>
    <w:rsid w:val="00DB49A8"/>
    <w:rsid w:val="00DB4B89"/>
    <w:rsid w:val="00DB4D55"/>
    <w:rsid w:val="00DB4E2A"/>
    <w:rsid w:val="00DB52FE"/>
    <w:rsid w:val="00DB53EB"/>
    <w:rsid w:val="00DB5716"/>
    <w:rsid w:val="00DB5873"/>
    <w:rsid w:val="00DB58FA"/>
    <w:rsid w:val="00DB5F1D"/>
    <w:rsid w:val="00DB5FDA"/>
    <w:rsid w:val="00DB60AB"/>
    <w:rsid w:val="00DB6761"/>
    <w:rsid w:val="00DB6797"/>
    <w:rsid w:val="00DB6B66"/>
    <w:rsid w:val="00DB6C1C"/>
    <w:rsid w:val="00DB7127"/>
    <w:rsid w:val="00DB7228"/>
    <w:rsid w:val="00DB72BA"/>
    <w:rsid w:val="00DB72FD"/>
    <w:rsid w:val="00DB7359"/>
    <w:rsid w:val="00DB744A"/>
    <w:rsid w:val="00DB7517"/>
    <w:rsid w:val="00DB7647"/>
    <w:rsid w:val="00DB7B40"/>
    <w:rsid w:val="00DB7B81"/>
    <w:rsid w:val="00DC007B"/>
    <w:rsid w:val="00DC0645"/>
    <w:rsid w:val="00DC06FF"/>
    <w:rsid w:val="00DC08C4"/>
    <w:rsid w:val="00DC0B98"/>
    <w:rsid w:val="00DC0F48"/>
    <w:rsid w:val="00DC10B6"/>
    <w:rsid w:val="00DC113E"/>
    <w:rsid w:val="00DC115D"/>
    <w:rsid w:val="00DC1278"/>
    <w:rsid w:val="00DC184C"/>
    <w:rsid w:val="00DC1B7E"/>
    <w:rsid w:val="00DC24F1"/>
    <w:rsid w:val="00DC2544"/>
    <w:rsid w:val="00DC28FF"/>
    <w:rsid w:val="00DC2A64"/>
    <w:rsid w:val="00DC2FC6"/>
    <w:rsid w:val="00DC3049"/>
    <w:rsid w:val="00DC3229"/>
    <w:rsid w:val="00DC3668"/>
    <w:rsid w:val="00DC3708"/>
    <w:rsid w:val="00DC3772"/>
    <w:rsid w:val="00DC4061"/>
    <w:rsid w:val="00DC435F"/>
    <w:rsid w:val="00DC4750"/>
    <w:rsid w:val="00DC4F6A"/>
    <w:rsid w:val="00DC4FB0"/>
    <w:rsid w:val="00DC5014"/>
    <w:rsid w:val="00DC5048"/>
    <w:rsid w:val="00DC5462"/>
    <w:rsid w:val="00DC59F1"/>
    <w:rsid w:val="00DC5E57"/>
    <w:rsid w:val="00DC5EF4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15D5"/>
    <w:rsid w:val="00DD19B8"/>
    <w:rsid w:val="00DD1ACF"/>
    <w:rsid w:val="00DD1B72"/>
    <w:rsid w:val="00DD1B94"/>
    <w:rsid w:val="00DD1CF7"/>
    <w:rsid w:val="00DD1D79"/>
    <w:rsid w:val="00DD1E1E"/>
    <w:rsid w:val="00DD223F"/>
    <w:rsid w:val="00DD251F"/>
    <w:rsid w:val="00DD273C"/>
    <w:rsid w:val="00DD2947"/>
    <w:rsid w:val="00DD2EE8"/>
    <w:rsid w:val="00DD359A"/>
    <w:rsid w:val="00DD366C"/>
    <w:rsid w:val="00DD3687"/>
    <w:rsid w:val="00DD38A0"/>
    <w:rsid w:val="00DD3D3B"/>
    <w:rsid w:val="00DD3E9D"/>
    <w:rsid w:val="00DD3EC2"/>
    <w:rsid w:val="00DD3ED1"/>
    <w:rsid w:val="00DD4029"/>
    <w:rsid w:val="00DD41A0"/>
    <w:rsid w:val="00DD41F5"/>
    <w:rsid w:val="00DD4720"/>
    <w:rsid w:val="00DD4AC9"/>
    <w:rsid w:val="00DD4C23"/>
    <w:rsid w:val="00DD4C9F"/>
    <w:rsid w:val="00DD4CC3"/>
    <w:rsid w:val="00DD524F"/>
    <w:rsid w:val="00DD5AAF"/>
    <w:rsid w:val="00DD5AB8"/>
    <w:rsid w:val="00DD5D15"/>
    <w:rsid w:val="00DD6339"/>
    <w:rsid w:val="00DD642D"/>
    <w:rsid w:val="00DD6EDA"/>
    <w:rsid w:val="00DD736D"/>
    <w:rsid w:val="00DD73FA"/>
    <w:rsid w:val="00DD7417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A93"/>
    <w:rsid w:val="00DE0E45"/>
    <w:rsid w:val="00DE0F08"/>
    <w:rsid w:val="00DE1105"/>
    <w:rsid w:val="00DE19FE"/>
    <w:rsid w:val="00DE1A12"/>
    <w:rsid w:val="00DE1C65"/>
    <w:rsid w:val="00DE21BA"/>
    <w:rsid w:val="00DE28DC"/>
    <w:rsid w:val="00DE3057"/>
    <w:rsid w:val="00DE30C3"/>
    <w:rsid w:val="00DE398C"/>
    <w:rsid w:val="00DE3C67"/>
    <w:rsid w:val="00DE3D57"/>
    <w:rsid w:val="00DE40DC"/>
    <w:rsid w:val="00DE414B"/>
    <w:rsid w:val="00DE4783"/>
    <w:rsid w:val="00DE4C05"/>
    <w:rsid w:val="00DE4C4F"/>
    <w:rsid w:val="00DE4CA2"/>
    <w:rsid w:val="00DE55DC"/>
    <w:rsid w:val="00DE583A"/>
    <w:rsid w:val="00DE5A42"/>
    <w:rsid w:val="00DE5D3C"/>
    <w:rsid w:val="00DE5F5B"/>
    <w:rsid w:val="00DE61E2"/>
    <w:rsid w:val="00DE63EE"/>
    <w:rsid w:val="00DE66A0"/>
    <w:rsid w:val="00DE7566"/>
    <w:rsid w:val="00DE772D"/>
    <w:rsid w:val="00DE79BC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D76"/>
    <w:rsid w:val="00DF3E56"/>
    <w:rsid w:val="00DF3F19"/>
    <w:rsid w:val="00DF4791"/>
    <w:rsid w:val="00DF4CFD"/>
    <w:rsid w:val="00DF4D97"/>
    <w:rsid w:val="00DF521D"/>
    <w:rsid w:val="00DF5562"/>
    <w:rsid w:val="00DF556B"/>
    <w:rsid w:val="00DF56B4"/>
    <w:rsid w:val="00DF576F"/>
    <w:rsid w:val="00DF590C"/>
    <w:rsid w:val="00DF5B58"/>
    <w:rsid w:val="00DF65C5"/>
    <w:rsid w:val="00DF6B45"/>
    <w:rsid w:val="00DF6F98"/>
    <w:rsid w:val="00DF70D4"/>
    <w:rsid w:val="00DF73D1"/>
    <w:rsid w:val="00DF74BE"/>
    <w:rsid w:val="00DF7B18"/>
    <w:rsid w:val="00DF7D37"/>
    <w:rsid w:val="00E000A8"/>
    <w:rsid w:val="00E003EB"/>
    <w:rsid w:val="00E00521"/>
    <w:rsid w:val="00E00589"/>
    <w:rsid w:val="00E008A8"/>
    <w:rsid w:val="00E00C08"/>
    <w:rsid w:val="00E00DE0"/>
    <w:rsid w:val="00E0108C"/>
    <w:rsid w:val="00E0141F"/>
    <w:rsid w:val="00E0197F"/>
    <w:rsid w:val="00E02010"/>
    <w:rsid w:val="00E02335"/>
    <w:rsid w:val="00E02389"/>
    <w:rsid w:val="00E023A5"/>
    <w:rsid w:val="00E02834"/>
    <w:rsid w:val="00E0286D"/>
    <w:rsid w:val="00E02B15"/>
    <w:rsid w:val="00E02D41"/>
    <w:rsid w:val="00E033C1"/>
    <w:rsid w:val="00E03436"/>
    <w:rsid w:val="00E0375F"/>
    <w:rsid w:val="00E03A5D"/>
    <w:rsid w:val="00E03D08"/>
    <w:rsid w:val="00E040F4"/>
    <w:rsid w:val="00E043A6"/>
    <w:rsid w:val="00E049E0"/>
    <w:rsid w:val="00E04B71"/>
    <w:rsid w:val="00E04D16"/>
    <w:rsid w:val="00E04D76"/>
    <w:rsid w:val="00E04EC5"/>
    <w:rsid w:val="00E04ED5"/>
    <w:rsid w:val="00E04F69"/>
    <w:rsid w:val="00E066A1"/>
    <w:rsid w:val="00E066CC"/>
    <w:rsid w:val="00E06EDB"/>
    <w:rsid w:val="00E06EFB"/>
    <w:rsid w:val="00E06F80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F1"/>
    <w:rsid w:val="00E1133F"/>
    <w:rsid w:val="00E11577"/>
    <w:rsid w:val="00E1175D"/>
    <w:rsid w:val="00E11FAD"/>
    <w:rsid w:val="00E1232E"/>
    <w:rsid w:val="00E12777"/>
    <w:rsid w:val="00E12DF7"/>
    <w:rsid w:val="00E12E48"/>
    <w:rsid w:val="00E13264"/>
    <w:rsid w:val="00E13484"/>
    <w:rsid w:val="00E13603"/>
    <w:rsid w:val="00E1373F"/>
    <w:rsid w:val="00E1376C"/>
    <w:rsid w:val="00E13839"/>
    <w:rsid w:val="00E13AC1"/>
    <w:rsid w:val="00E14199"/>
    <w:rsid w:val="00E143E0"/>
    <w:rsid w:val="00E1477F"/>
    <w:rsid w:val="00E147BF"/>
    <w:rsid w:val="00E147E4"/>
    <w:rsid w:val="00E14DE0"/>
    <w:rsid w:val="00E1518B"/>
    <w:rsid w:val="00E1530E"/>
    <w:rsid w:val="00E15379"/>
    <w:rsid w:val="00E15AA6"/>
    <w:rsid w:val="00E15B8C"/>
    <w:rsid w:val="00E15BAC"/>
    <w:rsid w:val="00E15D5E"/>
    <w:rsid w:val="00E15D8B"/>
    <w:rsid w:val="00E16053"/>
    <w:rsid w:val="00E16287"/>
    <w:rsid w:val="00E16838"/>
    <w:rsid w:val="00E16CFD"/>
    <w:rsid w:val="00E173EB"/>
    <w:rsid w:val="00E17683"/>
    <w:rsid w:val="00E178F8"/>
    <w:rsid w:val="00E178FC"/>
    <w:rsid w:val="00E17BE2"/>
    <w:rsid w:val="00E17CD5"/>
    <w:rsid w:val="00E17F6E"/>
    <w:rsid w:val="00E20259"/>
    <w:rsid w:val="00E2045B"/>
    <w:rsid w:val="00E20718"/>
    <w:rsid w:val="00E20A50"/>
    <w:rsid w:val="00E20B78"/>
    <w:rsid w:val="00E214E4"/>
    <w:rsid w:val="00E21D87"/>
    <w:rsid w:val="00E220BA"/>
    <w:rsid w:val="00E22225"/>
    <w:rsid w:val="00E224AD"/>
    <w:rsid w:val="00E224BD"/>
    <w:rsid w:val="00E227FF"/>
    <w:rsid w:val="00E228FD"/>
    <w:rsid w:val="00E229F7"/>
    <w:rsid w:val="00E22B38"/>
    <w:rsid w:val="00E22BA4"/>
    <w:rsid w:val="00E22BD9"/>
    <w:rsid w:val="00E22BE9"/>
    <w:rsid w:val="00E22BEA"/>
    <w:rsid w:val="00E22D06"/>
    <w:rsid w:val="00E22E08"/>
    <w:rsid w:val="00E23897"/>
    <w:rsid w:val="00E24484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B4D"/>
    <w:rsid w:val="00E26C93"/>
    <w:rsid w:val="00E26E46"/>
    <w:rsid w:val="00E26FA8"/>
    <w:rsid w:val="00E272A9"/>
    <w:rsid w:val="00E27BAF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3AA3"/>
    <w:rsid w:val="00E33B56"/>
    <w:rsid w:val="00E34447"/>
    <w:rsid w:val="00E347E7"/>
    <w:rsid w:val="00E34885"/>
    <w:rsid w:val="00E349CC"/>
    <w:rsid w:val="00E34D17"/>
    <w:rsid w:val="00E354A0"/>
    <w:rsid w:val="00E35583"/>
    <w:rsid w:val="00E357D7"/>
    <w:rsid w:val="00E35F02"/>
    <w:rsid w:val="00E36022"/>
    <w:rsid w:val="00E36098"/>
    <w:rsid w:val="00E36313"/>
    <w:rsid w:val="00E36621"/>
    <w:rsid w:val="00E366D0"/>
    <w:rsid w:val="00E36890"/>
    <w:rsid w:val="00E36EA7"/>
    <w:rsid w:val="00E37A90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451"/>
    <w:rsid w:val="00E43642"/>
    <w:rsid w:val="00E43E05"/>
    <w:rsid w:val="00E440F6"/>
    <w:rsid w:val="00E44258"/>
    <w:rsid w:val="00E44D5B"/>
    <w:rsid w:val="00E45463"/>
    <w:rsid w:val="00E459A6"/>
    <w:rsid w:val="00E46208"/>
    <w:rsid w:val="00E46364"/>
    <w:rsid w:val="00E46632"/>
    <w:rsid w:val="00E4673D"/>
    <w:rsid w:val="00E469DF"/>
    <w:rsid w:val="00E46BC5"/>
    <w:rsid w:val="00E47450"/>
    <w:rsid w:val="00E47B62"/>
    <w:rsid w:val="00E47E5F"/>
    <w:rsid w:val="00E500C8"/>
    <w:rsid w:val="00E50486"/>
    <w:rsid w:val="00E504B7"/>
    <w:rsid w:val="00E50584"/>
    <w:rsid w:val="00E50787"/>
    <w:rsid w:val="00E50DC9"/>
    <w:rsid w:val="00E50DE9"/>
    <w:rsid w:val="00E50E03"/>
    <w:rsid w:val="00E51072"/>
    <w:rsid w:val="00E5149D"/>
    <w:rsid w:val="00E518C1"/>
    <w:rsid w:val="00E51B08"/>
    <w:rsid w:val="00E528D6"/>
    <w:rsid w:val="00E52E55"/>
    <w:rsid w:val="00E5364D"/>
    <w:rsid w:val="00E53A88"/>
    <w:rsid w:val="00E53C93"/>
    <w:rsid w:val="00E540C9"/>
    <w:rsid w:val="00E540DC"/>
    <w:rsid w:val="00E54653"/>
    <w:rsid w:val="00E54B38"/>
    <w:rsid w:val="00E54C4B"/>
    <w:rsid w:val="00E554E3"/>
    <w:rsid w:val="00E56260"/>
    <w:rsid w:val="00E5655B"/>
    <w:rsid w:val="00E566C5"/>
    <w:rsid w:val="00E566FF"/>
    <w:rsid w:val="00E56932"/>
    <w:rsid w:val="00E569D3"/>
    <w:rsid w:val="00E57017"/>
    <w:rsid w:val="00E570D1"/>
    <w:rsid w:val="00E5727D"/>
    <w:rsid w:val="00E578F2"/>
    <w:rsid w:val="00E6039A"/>
    <w:rsid w:val="00E6050C"/>
    <w:rsid w:val="00E609DE"/>
    <w:rsid w:val="00E61620"/>
    <w:rsid w:val="00E61834"/>
    <w:rsid w:val="00E6184A"/>
    <w:rsid w:val="00E61C2F"/>
    <w:rsid w:val="00E620CF"/>
    <w:rsid w:val="00E62389"/>
    <w:rsid w:val="00E625CF"/>
    <w:rsid w:val="00E6274D"/>
    <w:rsid w:val="00E632E6"/>
    <w:rsid w:val="00E63507"/>
    <w:rsid w:val="00E636AA"/>
    <w:rsid w:val="00E639C8"/>
    <w:rsid w:val="00E63FF1"/>
    <w:rsid w:val="00E64346"/>
    <w:rsid w:val="00E645E8"/>
    <w:rsid w:val="00E64982"/>
    <w:rsid w:val="00E64AAB"/>
    <w:rsid w:val="00E652B4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68CA"/>
    <w:rsid w:val="00E66BC7"/>
    <w:rsid w:val="00E66EF4"/>
    <w:rsid w:val="00E67212"/>
    <w:rsid w:val="00E673E8"/>
    <w:rsid w:val="00E67851"/>
    <w:rsid w:val="00E67D8D"/>
    <w:rsid w:val="00E7007E"/>
    <w:rsid w:val="00E70662"/>
    <w:rsid w:val="00E707CD"/>
    <w:rsid w:val="00E7089C"/>
    <w:rsid w:val="00E7089F"/>
    <w:rsid w:val="00E70C69"/>
    <w:rsid w:val="00E70CE5"/>
    <w:rsid w:val="00E711F3"/>
    <w:rsid w:val="00E714B8"/>
    <w:rsid w:val="00E715D2"/>
    <w:rsid w:val="00E72777"/>
    <w:rsid w:val="00E72D8E"/>
    <w:rsid w:val="00E72DE2"/>
    <w:rsid w:val="00E72FE5"/>
    <w:rsid w:val="00E73033"/>
    <w:rsid w:val="00E73545"/>
    <w:rsid w:val="00E7392B"/>
    <w:rsid w:val="00E73D42"/>
    <w:rsid w:val="00E73D48"/>
    <w:rsid w:val="00E74022"/>
    <w:rsid w:val="00E74174"/>
    <w:rsid w:val="00E7441E"/>
    <w:rsid w:val="00E747FF"/>
    <w:rsid w:val="00E748AD"/>
    <w:rsid w:val="00E74ED7"/>
    <w:rsid w:val="00E751BA"/>
    <w:rsid w:val="00E7532B"/>
    <w:rsid w:val="00E753A4"/>
    <w:rsid w:val="00E757B8"/>
    <w:rsid w:val="00E75DDE"/>
    <w:rsid w:val="00E75F41"/>
    <w:rsid w:val="00E7600B"/>
    <w:rsid w:val="00E7627A"/>
    <w:rsid w:val="00E76457"/>
    <w:rsid w:val="00E76997"/>
    <w:rsid w:val="00E76AEB"/>
    <w:rsid w:val="00E77399"/>
    <w:rsid w:val="00E773A7"/>
    <w:rsid w:val="00E773F9"/>
    <w:rsid w:val="00E775A8"/>
    <w:rsid w:val="00E77EE5"/>
    <w:rsid w:val="00E80075"/>
    <w:rsid w:val="00E809C9"/>
    <w:rsid w:val="00E80E0D"/>
    <w:rsid w:val="00E8111E"/>
    <w:rsid w:val="00E81329"/>
    <w:rsid w:val="00E8132F"/>
    <w:rsid w:val="00E8140E"/>
    <w:rsid w:val="00E8143E"/>
    <w:rsid w:val="00E81545"/>
    <w:rsid w:val="00E81A39"/>
    <w:rsid w:val="00E81B8D"/>
    <w:rsid w:val="00E821F7"/>
    <w:rsid w:val="00E82622"/>
    <w:rsid w:val="00E828F9"/>
    <w:rsid w:val="00E82A41"/>
    <w:rsid w:val="00E82DCE"/>
    <w:rsid w:val="00E82EFF"/>
    <w:rsid w:val="00E82F61"/>
    <w:rsid w:val="00E833B8"/>
    <w:rsid w:val="00E8359B"/>
    <w:rsid w:val="00E83634"/>
    <w:rsid w:val="00E83896"/>
    <w:rsid w:val="00E83B20"/>
    <w:rsid w:val="00E8400A"/>
    <w:rsid w:val="00E84211"/>
    <w:rsid w:val="00E8455F"/>
    <w:rsid w:val="00E8476E"/>
    <w:rsid w:val="00E84987"/>
    <w:rsid w:val="00E854C7"/>
    <w:rsid w:val="00E856D0"/>
    <w:rsid w:val="00E85B5E"/>
    <w:rsid w:val="00E8661F"/>
    <w:rsid w:val="00E8687C"/>
    <w:rsid w:val="00E86D04"/>
    <w:rsid w:val="00E86E36"/>
    <w:rsid w:val="00E87BA9"/>
    <w:rsid w:val="00E90165"/>
    <w:rsid w:val="00E9040D"/>
    <w:rsid w:val="00E90D2D"/>
    <w:rsid w:val="00E9121F"/>
    <w:rsid w:val="00E913F7"/>
    <w:rsid w:val="00E915A1"/>
    <w:rsid w:val="00E91C0B"/>
    <w:rsid w:val="00E91D93"/>
    <w:rsid w:val="00E91E4B"/>
    <w:rsid w:val="00E91F9F"/>
    <w:rsid w:val="00E9272D"/>
    <w:rsid w:val="00E92D22"/>
    <w:rsid w:val="00E92DE3"/>
    <w:rsid w:val="00E93250"/>
    <w:rsid w:val="00E9382C"/>
    <w:rsid w:val="00E93930"/>
    <w:rsid w:val="00E940CA"/>
    <w:rsid w:val="00E940EB"/>
    <w:rsid w:val="00E94799"/>
    <w:rsid w:val="00E947FE"/>
    <w:rsid w:val="00E952A9"/>
    <w:rsid w:val="00E95810"/>
    <w:rsid w:val="00E95A9C"/>
    <w:rsid w:val="00E95BB4"/>
    <w:rsid w:val="00E95E68"/>
    <w:rsid w:val="00E965DF"/>
    <w:rsid w:val="00E96720"/>
    <w:rsid w:val="00E969B0"/>
    <w:rsid w:val="00E96B01"/>
    <w:rsid w:val="00E96EB1"/>
    <w:rsid w:val="00E97181"/>
    <w:rsid w:val="00E97293"/>
    <w:rsid w:val="00EA082A"/>
    <w:rsid w:val="00EA0CEE"/>
    <w:rsid w:val="00EA0F5C"/>
    <w:rsid w:val="00EA12EC"/>
    <w:rsid w:val="00EA1732"/>
    <w:rsid w:val="00EA17CD"/>
    <w:rsid w:val="00EA1923"/>
    <w:rsid w:val="00EA1CF1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4EA2"/>
    <w:rsid w:val="00EA54FA"/>
    <w:rsid w:val="00EA58E7"/>
    <w:rsid w:val="00EA5958"/>
    <w:rsid w:val="00EA5DDE"/>
    <w:rsid w:val="00EA5E3B"/>
    <w:rsid w:val="00EA602F"/>
    <w:rsid w:val="00EA6096"/>
    <w:rsid w:val="00EA60E6"/>
    <w:rsid w:val="00EA6537"/>
    <w:rsid w:val="00EA6F59"/>
    <w:rsid w:val="00EA78BC"/>
    <w:rsid w:val="00EA7B24"/>
    <w:rsid w:val="00EA7B79"/>
    <w:rsid w:val="00EA7BB5"/>
    <w:rsid w:val="00EA7E58"/>
    <w:rsid w:val="00EB03FE"/>
    <w:rsid w:val="00EB0584"/>
    <w:rsid w:val="00EB085A"/>
    <w:rsid w:val="00EB0D72"/>
    <w:rsid w:val="00EB0DBB"/>
    <w:rsid w:val="00EB13D3"/>
    <w:rsid w:val="00EB140C"/>
    <w:rsid w:val="00EB17E2"/>
    <w:rsid w:val="00EB1B6D"/>
    <w:rsid w:val="00EB1C78"/>
    <w:rsid w:val="00EB252D"/>
    <w:rsid w:val="00EB2BA7"/>
    <w:rsid w:val="00EB2F8C"/>
    <w:rsid w:val="00EB2FE8"/>
    <w:rsid w:val="00EB33BC"/>
    <w:rsid w:val="00EB3D13"/>
    <w:rsid w:val="00EB3FD4"/>
    <w:rsid w:val="00EB438E"/>
    <w:rsid w:val="00EB4470"/>
    <w:rsid w:val="00EB4669"/>
    <w:rsid w:val="00EB46DC"/>
    <w:rsid w:val="00EB4B79"/>
    <w:rsid w:val="00EB5074"/>
    <w:rsid w:val="00EB5366"/>
    <w:rsid w:val="00EB5783"/>
    <w:rsid w:val="00EB5C5A"/>
    <w:rsid w:val="00EB5CD4"/>
    <w:rsid w:val="00EB6179"/>
    <w:rsid w:val="00EB6404"/>
    <w:rsid w:val="00EB6558"/>
    <w:rsid w:val="00EB6577"/>
    <w:rsid w:val="00EB6681"/>
    <w:rsid w:val="00EB6881"/>
    <w:rsid w:val="00EB69E2"/>
    <w:rsid w:val="00EB6ED8"/>
    <w:rsid w:val="00EB7111"/>
    <w:rsid w:val="00EB715F"/>
    <w:rsid w:val="00EB7182"/>
    <w:rsid w:val="00EB766E"/>
    <w:rsid w:val="00EB7956"/>
    <w:rsid w:val="00EB7E34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469"/>
    <w:rsid w:val="00EC2C48"/>
    <w:rsid w:val="00EC2FB4"/>
    <w:rsid w:val="00EC3048"/>
    <w:rsid w:val="00EC387B"/>
    <w:rsid w:val="00EC3F17"/>
    <w:rsid w:val="00EC3F67"/>
    <w:rsid w:val="00EC4070"/>
    <w:rsid w:val="00EC41FF"/>
    <w:rsid w:val="00EC435F"/>
    <w:rsid w:val="00EC43A7"/>
    <w:rsid w:val="00EC440B"/>
    <w:rsid w:val="00EC46CD"/>
    <w:rsid w:val="00EC4912"/>
    <w:rsid w:val="00EC4BCF"/>
    <w:rsid w:val="00EC635D"/>
    <w:rsid w:val="00EC6BC0"/>
    <w:rsid w:val="00EC6BEE"/>
    <w:rsid w:val="00EC6C8C"/>
    <w:rsid w:val="00EC6E83"/>
    <w:rsid w:val="00EC7048"/>
    <w:rsid w:val="00EC759E"/>
    <w:rsid w:val="00EC7B94"/>
    <w:rsid w:val="00EC7C96"/>
    <w:rsid w:val="00EC7D3B"/>
    <w:rsid w:val="00EC7E03"/>
    <w:rsid w:val="00ED0091"/>
    <w:rsid w:val="00ED059A"/>
    <w:rsid w:val="00ED05C9"/>
    <w:rsid w:val="00ED1336"/>
    <w:rsid w:val="00ED1600"/>
    <w:rsid w:val="00ED17E1"/>
    <w:rsid w:val="00ED17F6"/>
    <w:rsid w:val="00ED18A6"/>
    <w:rsid w:val="00ED1975"/>
    <w:rsid w:val="00ED1A16"/>
    <w:rsid w:val="00ED215A"/>
    <w:rsid w:val="00ED2421"/>
    <w:rsid w:val="00ED259A"/>
    <w:rsid w:val="00ED2783"/>
    <w:rsid w:val="00ED2B83"/>
    <w:rsid w:val="00ED2F20"/>
    <w:rsid w:val="00ED315C"/>
    <w:rsid w:val="00ED32B7"/>
    <w:rsid w:val="00ED38A8"/>
    <w:rsid w:val="00ED3B6F"/>
    <w:rsid w:val="00ED407C"/>
    <w:rsid w:val="00ED45D7"/>
    <w:rsid w:val="00ED45F5"/>
    <w:rsid w:val="00ED4FDB"/>
    <w:rsid w:val="00ED5492"/>
    <w:rsid w:val="00ED5AAF"/>
    <w:rsid w:val="00ED5F2C"/>
    <w:rsid w:val="00ED61E6"/>
    <w:rsid w:val="00ED62AA"/>
    <w:rsid w:val="00ED668C"/>
    <w:rsid w:val="00ED6F23"/>
    <w:rsid w:val="00ED7073"/>
    <w:rsid w:val="00ED7233"/>
    <w:rsid w:val="00ED729E"/>
    <w:rsid w:val="00ED742D"/>
    <w:rsid w:val="00ED759C"/>
    <w:rsid w:val="00ED75FE"/>
    <w:rsid w:val="00ED7864"/>
    <w:rsid w:val="00ED78CA"/>
    <w:rsid w:val="00ED7DE3"/>
    <w:rsid w:val="00ED7F7E"/>
    <w:rsid w:val="00EE011D"/>
    <w:rsid w:val="00EE01CB"/>
    <w:rsid w:val="00EE0369"/>
    <w:rsid w:val="00EE06A9"/>
    <w:rsid w:val="00EE0778"/>
    <w:rsid w:val="00EE0C17"/>
    <w:rsid w:val="00EE0F6A"/>
    <w:rsid w:val="00EE1327"/>
    <w:rsid w:val="00EE16FD"/>
    <w:rsid w:val="00EE1B12"/>
    <w:rsid w:val="00EE1EF4"/>
    <w:rsid w:val="00EE228A"/>
    <w:rsid w:val="00EE22DB"/>
    <w:rsid w:val="00EE2474"/>
    <w:rsid w:val="00EE29D9"/>
    <w:rsid w:val="00EE2AF1"/>
    <w:rsid w:val="00EE3053"/>
    <w:rsid w:val="00EE3155"/>
    <w:rsid w:val="00EE4225"/>
    <w:rsid w:val="00EE42E8"/>
    <w:rsid w:val="00EE45B0"/>
    <w:rsid w:val="00EE49D1"/>
    <w:rsid w:val="00EE4A28"/>
    <w:rsid w:val="00EE4BDD"/>
    <w:rsid w:val="00EE4C5A"/>
    <w:rsid w:val="00EE5031"/>
    <w:rsid w:val="00EE5163"/>
    <w:rsid w:val="00EE5AB6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238"/>
    <w:rsid w:val="00EE73A3"/>
    <w:rsid w:val="00EE7D32"/>
    <w:rsid w:val="00EF003F"/>
    <w:rsid w:val="00EF0141"/>
    <w:rsid w:val="00EF11B7"/>
    <w:rsid w:val="00EF1410"/>
    <w:rsid w:val="00EF1458"/>
    <w:rsid w:val="00EF15F6"/>
    <w:rsid w:val="00EF1787"/>
    <w:rsid w:val="00EF191F"/>
    <w:rsid w:val="00EF1930"/>
    <w:rsid w:val="00EF194B"/>
    <w:rsid w:val="00EF1D8E"/>
    <w:rsid w:val="00EF25BC"/>
    <w:rsid w:val="00EF2B85"/>
    <w:rsid w:val="00EF2C73"/>
    <w:rsid w:val="00EF2FE4"/>
    <w:rsid w:val="00EF3159"/>
    <w:rsid w:val="00EF3E66"/>
    <w:rsid w:val="00EF41B6"/>
    <w:rsid w:val="00EF43EF"/>
    <w:rsid w:val="00EF5636"/>
    <w:rsid w:val="00EF56E0"/>
    <w:rsid w:val="00EF5C2F"/>
    <w:rsid w:val="00EF5FC7"/>
    <w:rsid w:val="00EF608B"/>
    <w:rsid w:val="00EF614A"/>
    <w:rsid w:val="00EF677E"/>
    <w:rsid w:val="00EF6853"/>
    <w:rsid w:val="00EF6A35"/>
    <w:rsid w:val="00EF6A93"/>
    <w:rsid w:val="00EF6BA1"/>
    <w:rsid w:val="00EF6C9A"/>
    <w:rsid w:val="00EF766D"/>
    <w:rsid w:val="00EF76D9"/>
    <w:rsid w:val="00EF7A99"/>
    <w:rsid w:val="00EF7B7F"/>
    <w:rsid w:val="00EF7D90"/>
    <w:rsid w:val="00EF7EC9"/>
    <w:rsid w:val="00F007D4"/>
    <w:rsid w:val="00F010FD"/>
    <w:rsid w:val="00F013B7"/>
    <w:rsid w:val="00F01692"/>
    <w:rsid w:val="00F016BA"/>
    <w:rsid w:val="00F01A47"/>
    <w:rsid w:val="00F020EB"/>
    <w:rsid w:val="00F024BD"/>
    <w:rsid w:val="00F026B4"/>
    <w:rsid w:val="00F0278F"/>
    <w:rsid w:val="00F02AA7"/>
    <w:rsid w:val="00F03414"/>
    <w:rsid w:val="00F039A6"/>
    <w:rsid w:val="00F03F0E"/>
    <w:rsid w:val="00F04484"/>
    <w:rsid w:val="00F054D3"/>
    <w:rsid w:val="00F055C6"/>
    <w:rsid w:val="00F055F4"/>
    <w:rsid w:val="00F05821"/>
    <w:rsid w:val="00F05B97"/>
    <w:rsid w:val="00F0607E"/>
    <w:rsid w:val="00F06101"/>
    <w:rsid w:val="00F0628A"/>
    <w:rsid w:val="00F06412"/>
    <w:rsid w:val="00F065C8"/>
    <w:rsid w:val="00F06C49"/>
    <w:rsid w:val="00F073A0"/>
    <w:rsid w:val="00F0743B"/>
    <w:rsid w:val="00F074B8"/>
    <w:rsid w:val="00F0766C"/>
    <w:rsid w:val="00F07784"/>
    <w:rsid w:val="00F0799F"/>
    <w:rsid w:val="00F07A09"/>
    <w:rsid w:val="00F07AF8"/>
    <w:rsid w:val="00F07FAE"/>
    <w:rsid w:val="00F10ACD"/>
    <w:rsid w:val="00F10BBD"/>
    <w:rsid w:val="00F10C32"/>
    <w:rsid w:val="00F10E30"/>
    <w:rsid w:val="00F10F68"/>
    <w:rsid w:val="00F11C46"/>
    <w:rsid w:val="00F12682"/>
    <w:rsid w:val="00F126BD"/>
    <w:rsid w:val="00F12B6A"/>
    <w:rsid w:val="00F12CAB"/>
    <w:rsid w:val="00F130E4"/>
    <w:rsid w:val="00F131FA"/>
    <w:rsid w:val="00F13416"/>
    <w:rsid w:val="00F13945"/>
    <w:rsid w:val="00F13AB1"/>
    <w:rsid w:val="00F13D38"/>
    <w:rsid w:val="00F13ECC"/>
    <w:rsid w:val="00F13ED5"/>
    <w:rsid w:val="00F1404D"/>
    <w:rsid w:val="00F144A1"/>
    <w:rsid w:val="00F1478B"/>
    <w:rsid w:val="00F14AA2"/>
    <w:rsid w:val="00F15023"/>
    <w:rsid w:val="00F152F0"/>
    <w:rsid w:val="00F153B5"/>
    <w:rsid w:val="00F155A3"/>
    <w:rsid w:val="00F1563D"/>
    <w:rsid w:val="00F15BE3"/>
    <w:rsid w:val="00F160D5"/>
    <w:rsid w:val="00F16811"/>
    <w:rsid w:val="00F16FF8"/>
    <w:rsid w:val="00F17027"/>
    <w:rsid w:val="00F17208"/>
    <w:rsid w:val="00F17278"/>
    <w:rsid w:val="00F17656"/>
    <w:rsid w:val="00F17B20"/>
    <w:rsid w:val="00F17D11"/>
    <w:rsid w:val="00F17DED"/>
    <w:rsid w:val="00F2014E"/>
    <w:rsid w:val="00F2025E"/>
    <w:rsid w:val="00F20B7B"/>
    <w:rsid w:val="00F20FDA"/>
    <w:rsid w:val="00F2139B"/>
    <w:rsid w:val="00F218DA"/>
    <w:rsid w:val="00F21950"/>
    <w:rsid w:val="00F21DF1"/>
    <w:rsid w:val="00F222E3"/>
    <w:rsid w:val="00F22A96"/>
    <w:rsid w:val="00F22D3D"/>
    <w:rsid w:val="00F22F10"/>
    <w:rsid w:val="00F23983"/>
    <w:rsid w:val="00F23A81"/>
    <w:rsid w:val="00F23BAD"/>
    <w:rsid w:val="00F23E21"/>
    <w:rsid w:val="00F23EDE"/>
    <w:rsid w:val="00F23F04"/>
    <w:rsid w:val="00F24219"/>
    <w:rsid w:val="00F2426D"/>
    <w:rsid w:val="00F2434A"/>
    <w:rsid w:val="00F24816"/>
    <w:rsid w:val="00F24F4B"/>
    <w:rsid w:val="00F2514A"/>
    <w:rsid w:val="00F25311"/>
    <w:rsid w:val="00F2572B"/>
    <w:rsid w:val="00F25C3B"/>
    <w:rsid w:val="00F25DAA"/>
    <w:rsid w:val="00F260C0"/>
    <w:rsid w:val="00F26136"/>
    <w:rsid w:val="00F26BD2"/>
    <w:rsid w:val="00F274E2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818"/>
    <w:rsid w:val="00F30B63"/>
    <w:rsid w:val="00F30C01"/>
    <w:rsid w:val="00F30DBF"/>
    <w:rsid w:val="00F3118B"/>
    <w:rsid w:val="00F3122F"/>
    <w:rsid w:val="00F31425"/>
    <w:rsid w:val="00F31688"/>
    <w:rsid w:val="00F31DCA"/>
    <w:rsid w:val="00F31E63"/>
    <w:rsid w:val="00F32158"/>
    <w:rsid w:val="00F32671"/>
    <w:rsid w:val="00F32839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4A"/>
    <w:rsid w:val="00F353CB"/>
    <w:rsid w:val="00F354F9"/>
    <w:rsid w:val="00F356D9"/>
    <w:rsid w:val="00F35769"/>
    <w:rsid w:val="00F35969"/>
    <w:rsid w:val="00F36498"/>
    <w:rsid w:val="00F365B7"/>
    <w:rsid w:val="00F36683"/>
    <w:rsid w:val="00F3684F"/>
    <w:rsid w:val="00F36A1F"/>
    <w:rsid w:val="00F36CBC"/>
    <w:rsid w:val="00F36D58"/>
    <w:rsid w:val="00F37492"/>
    <w:rsid w:val="00F3784C"/>
    <w:rsid w:val="00F3793B"/>
    <w:rsid w:val="00F4029D"/>
    <w:rsid w:val="00F402CB"/>
    <w:rsid w:val="00F4053C"/>
    <w:rsid w:val="00F405C0"/>
    <w:rsid w:val="00F40AD1"/>
    <w:rsid w:val="00F40C65"/>
    <w:rsid w:val="00F40E4D"/>
    <w:rsid w:val="00F41372"/>
    <w:rsid w:val="00F413BB"/>
    <w:rsid w:val="00F41784"/>
    <w:rsid w:val="00F41994"/>
    <w:rsid w:val="00F41C7A"/>
    <w:rsid w:val="00F42274"/>
    <w:rsid w:val="00F42442"/>
    <w:rsid w:val="00F42547"/>
    <w:rsid w:val="00F425A6"/>
    <w:rsid w:val="00F42ACB"/>
    <w:rsid w:val="00F42D05"/>
    <w:rsid w:val="00F42DE0"/>
    <w:rsid w:val="00F42EC5"/>
    <w:rsid w:val="00F42FD4"/>
    <w:rsid w:val="00F43233"/>
    <w:rsid w:val="00F432B0"/>
    <w:rsid w:val="00F433E5"/>
    <w:rsid w:val="00F43786"/>
    <w:rsid w:val="00F43B4F"/>
    <w:rsid w:val="00F43EB0"/>
    <w:rsid w:val="00F445E3"/>
    <w:rsid w:val="00F445F4"/>
    <w:rsid w:val="00F448DF"/>
    <w:rsid w:val="00F44BE6"/>
    <w:rsid w:val="00F44C84"/>
    <w:rsid w:val="00F44D1B"/>
    <w:rsid w:val="00F44E33"/>
    <w:rsid w:val="00F4517A"/>
    <w:rsid w:val="00F454F5"/>
    <w:rsid w:val="00F455C6"/>
    <w:rsid w:val="00F4574E"/>
    <w:rsid w:val="00F457CE"/>
    <w:rsid w:val="00F4582D"/>
    <w:rsid w:val="00F4611B"/>
    <w:rsid w:val="00F4661F"/>
    <w:rsid w:val="00F46987"/>
    <w:rsid w:val="00F46A81"/>
    <w:rsid w:val="00F46B68"/>
    <w:rsid w:val="00F47051"/>
    <w:rsid w:val="00F47871"/>
    <w:rsid w:val="00F503A9"/>
    <w:rsid w:val="00F504C5"/>
    <w:rsid w:val="00F50944"/>
    <w:rsid w:val="00F50BE5"/>
    <w:rsid w:val="00F512F3"/>
    <w:rsid w:val="00F51876"/>
    <w:rsid w:val="00F51906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9C3"/>
    <w:rsid w:val="00F55B6E"/>
    <w:rsid w:val="00F56431"/>
    <w:rsid w:val="00F56908"/>
    <w:rsid w:val="00F56D59"/>
    <w:rsid w:val="00F57C5C"/>
    <w:rsid w:val="00F6015A"/>
    <w:rsid w:val="00F60A12"/>
    <w:rsid w:val="00F60E90"/>
    <w:rsid w:val="00F60F18"/>
    <w:rsid w:val="00F61183"/>
    <w:rsid w:val="00F612A4"/>
    <w:rsid w:val="00F6174E"/>
    <w:rsid w:val="00F62458"/>
    <w:rsid w:val="00F62483"/>
    <w:rsid w:val="00F6256D"/>
    <w:rsid w:val="00F62AA3"/>
    <w:rsid w:val="00F62BF0"/>
    <w:rsid w:val="00F62EED"/>
    <w:rsid w:val="00F62EFD"/>
    <w:rsid w:val="00F6317C"/>
    <w:rsid w:val="00F63278"/>
    <w:rsid w:val="00F632CF"/>
    <w:rsid w:val="00F63389"/>
    <w:rsid w:val="00F63922"/>
    <w:rsid w:val="00F63A73"/>
    <w:rsid w:val="00F63CA4"/>
    <w:rsid w:val="00F63EC6"/>
    <w:rsid w:val="00F63F54"/>
    <w:rsid w:val="00F64B03"/>
    <w:rsid w:val="00F64B94"/>
    <w:rsid w:val="00F64BAB"/>
    <w:rsid w:val="00F64C95"/>
    <w:rsid w:val="00F654F1"/>
    <w:rsid w:val="00F6569E"/>
    <w:rsid w:val="00F65910"/>
    <w:rsid w:val="00F65BA5"/>
    <w:rsid w:val="00F66056"/>
    <w:rsid w:val="00F6664D"/>
    <w:rsid w:val="00F669E2"/>
    <w:rsid w:val="00F66B54"/>
    <w:rsid w:val="00F67C83"/>
    <w:rsid w:val="00F701E2"/>
    <w:rsid w:val="00F70564"/>
    <w:rsid w:val="00F70F5A"/>
    <w:rsid w:val="00F71097"/>
    <w:rsid w:val="00F71B4D"/>
    <w:rsid w:val="00F71D5E"/>
    <w:rsid w:val="00F71D91"/>
    <w:rsid w:val="00F71FB9"/>
    <w:rsid w:val="00F720E3"/>
    <w:rsid w:val="00F720E4"/>
    <w:rsid w:val="00F72DFB"/>
    <w:rsid w:val="00F73526"/>
    <w:rsid w:val="00F735F8"/>
    <w:rsid w:val="00F7434D"/>
    <w:rsid w:val="00F7492E"/>
    <w:rsid w:val="00F749BB"/>
    <w:rsid w:val="00F74B91"/>
    <w:rsid w:val="00F74BBF"/>
    <w:rsid w:val="00F752CD"/>
    <w:rsid w:val="00F754D0"/>
    <w:rsid w:val="00F75578"/>
    <w:rsid w:val="00F75936"/>
    <w:rsid w:val="00F75B70"/>
    <w:rsid w:val="00F75D7D"/>
    <w:rsid w:val="00F75F9D"/>
    <w:rsid w:val="00F76075"/>
    <w:rsid w:val="00F76243"/>
    <w:rsid w:val="00F76319"/>
    <w:rsid w:val="00F76DC7"/>
    <w:rsid w:val="00F772C3"/>
    <w:rsid w:val="00F772FB"/>
    <w:rsid w:val="00F774A2"/>
    <w:rsid w:val="00F776F0"/>
    <w:rsid w:val="00F77BF9"/>
    <w:rsid w:val="00F77C89"/>
    <w:rsid w:val="00F77D36"/>
    <w:rsid w:val="00F77F5A"/>
    <w:rsid w:val="00F803CF"/>
    <w:rsid w:val="00F80AFC"/>
    <w:rsid w:val="00F80B17"/>
    <w:rsid w:val="00F811E6"/>
    <w:rsid w:val="00F81806"/>
    <w:rsid w:val="00F81A3F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94B"/>
    <w:rsid w:val="00F83984"/>
    <w:rsid w:val="00F83D4D"/>
    <w:rsid w:val="00F83F50"/>
    <w:rsid w:val="00F84021"/>
    <w:rsid w:val="00F843E3"/>
    <w:rsid w:val="00F848F7"/>
    <w:rsid w:val="00F84A28"/>
    <w:rsid w:val="00F84EF6"/>
    <w:rsid w:val="00F851EF"/>
    <w:rsid w:val="00F852F4"/>
    <w:rsid w:val="00F8541B"/>
    <w:rsid w:val="00F85ED3"/>
    <w:rsid w:val="00F86173"/>
    <w:rsid w:val="00F86253"/>
    <w:rsid w:val="00F86666"/>
    <w:rsid w:val="00F86A68"/>
    <w:rsid w:val="00F86AC0"/>
    <w:rsid w:val="00F86BAA"/>
    <w:rsid w:val="00F87023"/>
    <w:rsid w:val="00F8706F"/>
    <w:rsid w:val="00F873D7"/>
    <w:rsid w:val="00F87C85"/>
    <w:rsid w:val="00F87DD7"/>
    <w:rsid w:val="00F9001A"/>
    <w:rsid w:val="00F90546"/>
    <w:rsid w:val="00F90673"/>
    <w:rsid w:val="00F906E4"/>
    <w:rsid w:val="00F909D2"/>
    <w:rsid w:val="00F909E3"/>
    <w:rsid w:val="00F90A14"/>
    <w:rsid w:val="00F90AD6"/>
    <w:rsid w:val="00F9177A"/>
    <w:rsid w:val="00F917E9"/>
    <w:rsid w:val="00F918E7"/>
    <w:rsid w:val="00F91DE8"/>
    <w:rsid w:val="00F91FCA"/>
    <w:rsid w:val="00F923E8"/>
    <w:rsid w:val="00F9279E"/>
    <w:rsid w:val="00F92882"/>
    <w:rsid w:val="00F936F3"/>
    <w:rsid w:val="00F93C9B"/>
    <w:rsid w:val="00F93CEE"/>
    <w:rsid w:val="00F93F92"/>
    <w:rsid w:val="00F944B9"/>
    <w:rsid w:val="00F94730"/>
    <w:rsid w:val="00F949BE"/>
    <w:rsid w:val="00F94B1A"/>
    <w:rsid w:val="00F94C2C"/>
    <w:rsid w:val="00F94D39"/>
    <w:rsid w:val="00F94EAF"/>
    <w:rsid w:val="00F952DE"/>
    <w:rsid w:val="00F95814"/>
    <w:rsid w:val="00F95B94"/>
    <w:rsid w:val="00F95C94"/>
    <w:rsid w:val="00F95D49"/>
    <w:rsid w:val="00F95D95"/>
    <w:rsid w:val="00F96030"/>
    <w:rsid w:val="00F96058"/>
    <w:rsid w:val="00F9633C"/>
    <w:rsid w:val="00F96539"/>
    <w:rsid w:val="00F96D30"/>
    <w:rsid w:val="00F96F18"/>
    <w:rsid w:val="00F96FEB"/>
    <w:rsid w:val="00F97098"/>
    <w:rsid w:val="00F970E7"/>
    <w:rsid w:val="00F9755E"/>
    <w:rsid w:val="00F976D7"/>
    <w:rsid w:val="00F979B5"/>
    <w:rsid w:val="00F97C74"/>
    <w:rsid w:val="00FA031B"/>
    <w:rsid w:val="00FA06A9"/>
    <w:rsid w:val="00FA08A8"/>
    <w:rsid w:val="00FA0C53"/>
    <w:rsid w:val="00FA0C9B"/>
    <w:rsid w:val="00FA0E74"/>
    <w:rsid w:val="00FA157D"/>
    <w:rsid w:val="00FA172B"/>
    <w:rsid w:val="00FA190C"/>
    <w:rsid w:val="00FA1A40"/>
    <w:rsid w:val="00FA23EA"/>
    <w:rsid w:val="00FA247A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619D"/>
    <w:rsid w:val="00FA61F1"/>
    <w:rsid w:val="00FA640A"/>
    <w:rsid w:val="00FA64F1"/>
    <w:rsid w:val="00FA6662"/>
    <w:rsid w:val="00FA6A5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B32"/>
    <w:rsid w:val="00FB1E59"/>
    <w:rsid w:val="00FB1F77"/>
    <w:rsid w:val="00FB215B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234"/>
    <w:rsid w:val="00FB5298"/>
    <w:rsid w:val="00FB5374"/>
    <w:rsid w:val="00FB53F9"/>
    <w:rsid w:val="00FB5463"/>
    <w:rsid w:val="00FB56A8"/>
    <w:rsid w:val="00FB57B0"/>
    <w:rsid w:val="00FB5E3E"/>
    <w:rsid w:val="00FB634C"/>
    <w:rsid w:val="00FB63E1"/>
    <w:rsid w:val="00FB64BD"/>
    <w:rsid w:val="00FB6810"/>
    <w:rsid w:val="00FB6884"/>
    <w:rsid w:val="00FB69AD"/>
    <w:rsid w:val="00FB6A0A"/>
    <w:rsid w:val="00FB6C27"/>
    <w:rsid w:val="00FB6CB3"/>
    <w:rsid w:val="00FB713F"/>
    <w:rsid w:val="00FB7280"/>
    <w:rsid w:val="00FB74B0"/>
    <w:rsid w:val="00FB7521"/>
    <w:rsid w:val="00FB7740"/>
    <w:rsid w:val="00FB792D"/>
    <w:rsid w:val="00FC05E8"/>
    <w:rsid w:val="00FC078B"/>
    <w:rsid w:val="00FC0896"/>
    <w:rsid w:val="00FC0A40"/>
    <w:rsid w:val="00FC177A"/>
    <w:rsid w:val="00FC1FA6"/>
    <w:rsid w:val="00FC2130"/>
    <w:rsid w:val="00FC2268"/>
    <w:rsid w:val="00FC2349"/>
    <w:rsid w:val="00FC237E"/>
    <w:rsid w:val="00FC2A9A"/>
    <w:rsid w:val="00FC2B51"/>
    <w:rsid w:val="00FC2CE4"/>
    <w:rsid w:val="00FC3A62"/>
    <w:rsid w:val="00FC3CAB"/>
    <w:rsid w:val="00FC3F8D"/>
    <w:rsid w:val="00FC4616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5F82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60B"/>
    <w:rsid w:val="00FC7835"/>
    <w:rsid w:val="00FC7B36"/>
    <w:rsid w:val="00FC7B96"/>
    <w:rsid w:val="00FC7ED8"/>
    <w:rsid w:val="00FD00CB"/>
    <w:rsid w:val="00FD08E4"/>
    <w:rsid w:val="00FD0FF2"/>
    <w:rsid w:val="00FD1198"/>
    <w:rsid w:val="00FD1748"/>
    <w:rsid w:val="00FD1801"/>
    <w:rsid w:val="00FD1A7E"/>
    <w:rsid w:val="00FD1BCD"/>
    <w:rsid w:val="00FD1BFE"/>
    <w:rsid w:val="00FD1C5F"/>
    <w:rsid w:val="00FD1D8D"/>
    <w:rsid w:val="00FD1DE6"/>
    <w:rsid w:val="00FD2ADE"/>
    <w:rsid w:val="00FD2C94"/>
    <w:rsid w:val="00FD3580"/>
    <w:rsid w:val="00FD364F"/>
    <w:rsid w:val="00FD41FA"/>
    <w:rsid w:val="00FD44CE"/>
    <w:rsid w:val="00FD4FD8"/>
    <w:rsid w:val="00FD52E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C8C"/>
    <w:rsid w:val="00FD6CC7"/>
    <w:rsid w:val="00FD6D0C"/>
    <w:rsid w:val="00FD6F6B"/>
    <w:rsid w:val="00FD70A1"/>
    <w:rsid w:val="00FD74D1"/>
    <w:rsid w:val="00FD77F6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5A4"/>
    <w:rsid w:val="00FE275C"/>
    <w:rsid w:val="00FE291F"/>
    <w:rsid w:val="00FE29B2"/>
    <w:rsid w:val="00FE2BA7"/>
    <w:rsid w:val="00FE2BAD"/>
    <w:rsid w:val="00FE2E68"/>
    <w:rsid w:val="00FE3530"/>
    <w:rsid w:val="00FE356F"/>
    <w:rsid w:val="00FE35D4"/>
    <w:rsid w:val="00FE4AE8"/>
    <w:rsid w:val="00FE4DE5"/>
    <w:rsid w:val="00FE50F3"/>
    <w:rsid w:val="00FE5275"/>
    <w:rsid w:val="00FE5A7A"/>
    <w:rsid w:val="00FE6344"/>
    <w:rsid w:val="00FE6432"/>
    <w:rsid w:val="00FE69F2"/>
    <w:rsid w:val="00FE6C6A"/>
    <w:rsid w:val="00FE700D"/>
    <w:rsid w:val="00FE727D"/>
    <w:rsid w:val="00FE737C"/>
    <w:rsid w:val="00FE75B4"/>
    <w:rsid w:val="00FE77D0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78D"/>
    <w:rsid w:val="00FF2B1E"/>
    <w:rsid w:val="00FF2B3A"/>
    <w:rsid w:val="00FF2C0C"/>
    <w:rsid w:val="00FF2F26"/>
    <w:rsid w:val="00FF2FC4"/>
    <w:rsid w:val="00FF3170"/>
    <w:rsid w:val="00FF31A1"/>
    <w:rsid w:val="00FF336F"/>
    <w:rsid w:val="00FF3426"/>
    <w:rsid w:val="00FF3AD4"/>
    <w:rsid w:val="00FF40C6"/>
    <w:rsid w:val="00FF4134"/>
    <w:rsid w:val="00FF4242"/>
    <w:rsid w:val="00FF43AB"/>
    <w:rsid w:val="00FF482A"/>
    <w:rsid w:val="00FF49A5"/>
    <w:rsid w:val="00FF4A47"/>
    <w:rsid w:val="00FF4A9D"/>
    <w:rsid w:val="00FF4E87"/>
    <w:rsid w:val="00FF4FED"/>
    <w:rsid w:val="00FF51B4"/>
    <w:rsid w:val="00FF56A1"/>
    <w:rsid w:val="00FF59C2"/>
    <w:rsid w:val="00FF5DDD"/>
    <w:rsid w:val="00FF5FB8"/>
    <w:rsid w:val="00FF692A"/>
    <w:rsid w:val="00FF6C46"/>
    <w:rsid w:val="00FF6F5E"/>
    <w:rsid w:val="00FF707A"/>
    <w:rsid w:val="00FF753E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  <w14:docId w14:val="617BD90D"/>
  <w15:docId w15:val="{61CC7F48-869E-4D53-A43A-EB3408A1D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62458"/>
    <w:rPr>
      <w:rFonts w:ascii="Arial" w:hAnsi="Arial"/>
      <w:sz w:val="18"/>
      <w:szCs w:val="22"/>
    </w:rPr>
  </w:style>
  <w:style w:type="table" w:customStyle="1" w:styleId="TableGrid5">
    <w:name w:val="Table Grid5"/>
    <w:basedOn w:val="TableNormal"/>
    <w:next w:val="TableGrid"/>
    <w:uiPriority w:val="59"/>
    <w:rsid w:val="00600E7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columnheading">
    <w:name w:val="acct column heading"/>
    <w:aliases w:val="ac"/>
    <w:basedOn w:val="Normal"/>
    <w:rsid w:val="006905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9F229-BCD0-47DC-B4DD-41F4CE3D6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</TotalTime>
  <Pages>76</Pages>
  <Words>14759</Words>
  <Characters>84131</Characters>
  <Application>Microsoft Office Word</Application>
  <DocSecurity>0</DocSecurity>
  <Lines>701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98693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3650024</cp:lastModifiedBy>
  <cp:revision>4</cp:revision>
  <cp:lastPrinted>2025-02-25T03:20:00Z</cp:lastPrinted>
  <dcterms:created xsi:type="dcterms:W3CDTF">2025-02-26T17:48:00Z</dcterms:created>
  <dcterms:modified xsi:type="dcterms:W3CDTF">2025-02-27T01:39:00Z</dcterms:modified>
</cp:coreProperties>
</file>