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7BB54" w14:textId="77777777" w:rsidR="000F29F1" w:rsidRPr="00AA7E07" w:rsidRDefault="000F29F1" w:rsidP="000F29F1">
      <w:pPr>
        <w:jc w:val="center"/>
        <w:rPr>
          <w:rFonts w:ascii="Times New Roman" w:hAnsi="Times New Roman" w:cs="Times New Roman"/>
          <w:b/>
          <w:bCs/>
          <w:sz w:val="40"/>
          <w:szCs w:val="40"/>
        </w:rPr>
      </w:pPr>
      <w:bookmarkStart w:id="0" w:name="Title"/>
      <w:bookmarkStart w:id="1" w:name="_GoBack"/>
      <w:bookmarkEnd w:id="1"/>
      <w:r w:rsidRPr="00AA7E07">
        <w:rPr>
          <w:rFonts w:ascii="Times New Roman" w:hAnsi="Times New Roman" w:cs="Times New Roman"/>
          <w:b/>
          <w:bCs/>
          <w:sz w:val="40"/>
          <w:szCs w:val="40"/>
        </w:rPr>
        <w:t xml:space="preserve">SCG Packaging Public Company Limited </w:t>
      </w:r>
    </w:p>
    <w:p w14:paraId="571A56BD" w14:textId="77777777" w:rsidR="00E26D02" w:rsidRPr="00AA7E07" w:rsidRDefault="00E26D02" w:rsidP="00C8440E">
      <w:pPr>
        <w:jc w:val="center"/>
        <w:rPr>
          <w:rFonts w:ascii="Times New Roman" w:hAnsi="Times New Roman" w:cs="Times New Roman"/>
          <w:b/>
          <w:bCs/>
          <w:sz w:val="40"/>
          <w:szCs w:val="40"/>
          <w:cs/>
        </w:rPr>
      </w:pPr>
    </w:p>
    <w:p w14:paraId="287E669B" w14:textId="15C39E5D" w:rsidR="0027467A" w:rsidRPr="00AA7E07" w:rsidRDefault="0027467A" w:rsidP="0027467A">
      <w:pPr>
        <w:jc w:val="center"/>
        <w:rPr>
          <w:rFonts w:ascii="Times New Roman" w:hAnsi="Times New Roman" w:cs="Times New Roman"/>
          <w:sz w:val="36"/>
          <w:szCs w:val="36"/>
        </w:rPr>
      </w:pPr>
      <w:bookmarkStart w:id="2" w:name="SubTitle"/>
      <w:bookmarkEnd w:id="0"/>
      <w:r w:rsidRPr="00AA7E07">
        <w:rPr>
          <w:rFonts w:ascii="Times New Roman" w:hAnsi="Times New Roman" w:cs="Times New Roman"/>
          <w:sz w:val="36"/>
          <w:szCs w:val="36"/>
        </w:rPr>
        <w:t>F</w:t>
      </w:r>
      <w:r w:rsidR="00FE18CB" w:rsidRPr="00AA7E07">
        <w:rPr>
          <w:rFonts w:ascii="Times New Roman" w:hAnsi="Times New Roman" w:cs="Times New Roman"/>
          <w:sz w:val="36"/>
          <w:szCs w:val="36"/>
        </w:rPr>
        <w:t xml:space="preserve">inancial </w:t>
      </w:r>
      <w:r w:rsidR="00E26D02" w:rsidRPr="00AA7E07">
        <w:rPr>
          <w:rFonts w:ascii="Times New Roman" w:hAnsi="Times New Roman" w:cs="Times New Roman"/>
          <w:sz w:val="36"/>
          <w:szCs w:val="36"/>
        </w:rPr>
        <w:t>s</w:t>
      </w:r>
      <w:r w:rsidR="00FE18CB" w:rsidRPr="00AA7E07">
        <w:rPr>
          <w:rFonts w:ascii="Times New Roman" w:hAnsi="Times New Roman" w:cs="Times New Roman"/>
          <w:sz w:val="36"/>
          <w:szCs w:val="36"/>
        </w:rPr>
        <w:t>tatements</w:t>
      </w:r>
      <w:r w:rsidRPr="00AA7E07">
        <w:rPr>
          <w:rFonts w:ascii="Times New Roman" w:hAnsi="Times New Roman"/>
          <w:sz w:val="36"/>
          <w:szCs w:val="36"/>
          <w:cs/>
        </w:rPr>
        <w:t xml:space="preserve"> </w:t>
      </w:r>
      <w:r w:rsidR="00B26D80" w:rsidRPr="00AA7E07">
        <w:rPr>
          <w:rFonts w:ascii="Times New Roman" w:hAnsi="Times New Roman" w:cs="Times New Roman"/>
          <w:sz w:val="36"/>
          <w:szCs w:val="36"/>
        </w:rPr>
        <w:t xml:space="preserve">for the </w:t>
      </w:r>
      <w:r w:rsidR="0081426A" w:rsidRPr="00AA7E07">
        <w:rPr>
          <w:rFonts w:ascii="Times New Roman" w:hAnsi="Times New Roman" w:cs="Times New Roman"/>
          <w:sz w:val="36"/>
          <w:szCs w:val="36"/>
        </w:rPr>
        <w:t>year</w:t>
      </w:r>
      <w:r w:rsidR="00B26D80" w:rsidRPr="00AA7E07">
        <w:rPr>
          <w:rFonts w:ascii="Times New Roman" w:hAnsi="Times New Roman" w:cs="Times New Roman"/>
          <w:sz w:val="36"/>
          <w:szCs w:val="36"/>
        </w:rPr>
        <w:t xml:space="preserve"> ended</w:t>
      </w:r>
    </w:p>
    <w:p w14:paraId="143308E6" w14:textId="785241B5" w:rsidR="006F7532" w:rsidRPr="00AA7E07" w:rsidRDefault="002B269E" w:rsidP="0027467A">
      <w:pPr>
        <w:jc w:val="center"/>
        <w:rPr>
          <w:rFonts w:ascii="Times New Roman" w:hAnsi="Times New Roman" w:cs="Times New Roman"/>
          <w:sz w:val="36"/>
          <w:szCs w:val="36"/>
        </w:rPr>
      </w:pPr>
      <w:r w:rsidRPr="00AA7E07">
        <w:rPr>
          <w:rFonts w:ascii="Times New Roman" w:hAnsi="Times New Roman" w:cs="Times New Roman"/>
          <w:sz w:val="36"/>
          <w:szCs w:val="36"/>
        </w:rPr>
        <w:t xml:space="preserve">31 December </w:t>
      </w:r>
      <w:r w:rsidR="00E20056" w:rsidRPr="00AA7E07">
        <w:rPr>
          <w:rFonts w:ascii="Times New Roman" w:hAnsi="Times New Roman" w:cs="Times New Roman"/>
          <w:sz w:val="36"/>
          <w:szCs w:val="36"/>
        </w:rPr>
        <w:t>20</w:t>
      </w:r>
      <w:r w:rsidR="00E20056" w:rsidRPr="00AA7E07">
        <w:rPr>
          <w:rFonts w:ascii="Times New Roman" w:hAnsi="Times New Roman"/>
          <w:sz w:val="36"/>
          <w:szCs w:val="36"/>
        </w:rPr>
        <w:t>2</w:t>
      </w:r>
      <w:r w:rsidR="004103CA">
        <w:rPr>
          <w:rFonts w:ascii="Times New Roman" w:hAnsi="Times New Roman"/>
          <w:sz w:val="36"/>
          <w:szCs w:val="36"/>
        </w:rPr>
        <w:t>4</w:t>
      </w:r>
    </w:p>
    <w:p w14:paraId="04E92910" w14:textId="77777777" w:rsidR="00E26D02" w:rsidRPr="00AA7E07" w:rsidRDefault="00E26D02" w:rsidP="00C8440E">
      <w:pPr>
        <w:jc w:val="center"/>
        <w:rPr>
          <w:rFonts w:ascii="Times New Roman" w:hAnsi="Times New Roman" w:cs="Times New Roman"/>
          <w:sz w:val="36"/>
          <w:szCs w:val="36"/>
        </w:rPr>
      </w:pPr>
      <w:r w:rsidRPr="00AA7E07">
        <w:rPr>
          <w:rFonts w:ascii="Times New Roman" w:hAnsi="Times New Roman" w:cs="Times New Roman"/>
          <w:sz w:val="36"/>
          <w:szCs w:val="36"/>
        </w:rPr>
        <w:t>and</w:t>
      </w:r>
    </w:p>
    <w:p w14:paraId="7FD9058D" w14:textId="513E29F8" w:rsidR="006F7532" w:rsidRPr="00AA7E07" w:rsidRDefault="006F7532" w:rsidP="006F7532">
      <w:pPr>
        <w:jc w:val="center"/>
        <w:rPr>
          <w:rFonts w:ascii="Times New Roman" w:hAnsi="Times New Roman" w:cs="Times New Roman"/>
          <w:spacing w:val="-3"/>
          <w:sz w:val="36"/>
          <w:szCs w:val="36"/>
          <w:lang w:val="en-GB" w:bidi="ar-SA"/>
        </w:rPr>
      </w:pPr>
      <w:r w:rsidRPr="00AA7E07">
        <w:rPr>
          <w:rFonts w:ascii="Times New Roman" w:hAnsi="Times New Roman" w:cs="Times New Roman"/>
          <w:spacing w:val="-3"/>
          <w:sz w:val="36"/>
          <w:szCs w:val="36"/>
          <w:lang w:val="en-GB" w:bidi="ar-SA"/>
        </w:rPr>
        <w:t xml:space="preserve">Independent </w:t>
      </w:r>
      <w:r w:rsidR="00305856" w:rsidRPr="00AA7E07">
        <w:rPr>
          <w:rFonts w:ascii="Times New Roman" w:hAnsi="Times New Roman" w:cs="Times New Roman"/>
          <w:spacing w:val="-3"/>
          <w:sz w:val="36"/>
          <w:szCs w:val="36"/>
          <w:lang w:val="en-GB" w:bidi="ar-SA"/>
        </w:rPr>
        <w:t>auditor</w:t>
      </w:r>
      <w:r w:rsidR="00C708E2" w:rsidRPr="00AA7E07">
        <w:rPr>
          <w:rFonts w:ascii="Times New Roman" w:hAnsi="Times New Roman"/>
          <w:spacing w:val="-3"/>
          <w:sz w:val="36"/>
          <w:szCs w:val="36"/>
          <w:cs/>
          <w:lang w:val="en-GB"/>
        </w:rPr>
        <w:t>’</w:t>
      </w:r>
      <w:r w:rsidRPr="00AA7E07">
        <w:rPr>
          <w:rFonts w:ascii="Times New Roman" w:hAnsi="Times New Roman" w:cs="Times New Roman"/>
          <w:spacing w:val="-3"/>
          <w:sz w:val="36"/>
          <w:szCs w:val="36"/>
          <w:lang w:val="en-GB" w:bidi="ar-SA"/>
        </w:rPr>
        <w:t xml:space="preserve">s </w:t>
      </w:r>
      <w:r w:rsidR="00D97E55" w:rsidRPr="00AA7E07">
        <w:rPr>
          <w:rFonts w:ascii="Times New Roman" w:hAnsi="Times New Roman" w:cs="Times New Roman"/>
          <w:spacing w:val="-3"/>
          <w:sz w:val="36"/>
          <w:szCs w:val="36"/>
          <w:lang w:val="en-GB" w:bidi="ar-SA"/>
        </w:rPr>
        <w:t>r</w:t>
      </w:r>
      <w:r w:rsidRPr="00AA7E07">
        <w:rPr>
          <w:rFonts w:ascii="Times New Roman" w:hAnsi="Times New Roman" w:cs="Times New Roman"/>
          <w:spacing w:val="-3"/>
          <w:sz w:val="36"/>
          <w:szCs w:val="36"/>
          <w:lang w:val="en-GB" w:bidi="ar-SA"/>
        </w:rPr>
        <w:t>eport</w:t>
      </w:r>
    </w:p>
    <w:p w14:paraId="43B70203" w14:textId="77777777" w:rsidR="00E26D02" w:rsidRPr="00AA7E07" w:rsidRDefault="00E26D02" w:rsidP="00C8440E">
      <w:pPr>
        <w:jc w:val="center"/>
        <w:rPr>
          <w:rFonts w:ascii="Times New Roman" w:hAnsi="Times New Roman" w:cs="Times New Roman"/>
          <w:sz w:val="36"/>
          <w:szCs w:val="36"/>
        </w:rPr>
      </w:pPr>
    </w:p>
    <w:p w14:paraId="5ED4F671" w14:textId="77777777" w:rsidR="002E04CD" w:rsidRPr="00AA7E07" w:rsidRDefault="002E04CD" w:rsidP="00C8440E">
      <w:pPr>
        <w:jc w:val="center"/>
        <w:rPr>
          <w:rFonts w:ascii="Times New Roman" w:hAnsi="Times New Roman" w:cs="Times New Roman"/>
          <w:sz w:val="32"/>
          <w:szCs w:val="32"/>
        </w:rPr>
      </w:pPr>
    </w:p>
    <w:bookmarkEnd w:id="2"/>
    <w:p w14:paraId="2AFF4696" w14:textId="77777777" w:rsidR="000F29F1" w:rsidRPr="00AA7E07" w:rsidRDefault="000F29F1" w:rsidP="00C8440E">
      <w:pPr>
        <w:jc w:val="both"/>
        <w:rPr>
          <w:rFonts w:ascii="Times New Roman" w:hAnsi="Times New Roman" w:cs="Times New Roman"/>
          <w:b/>
          <w:bCs/>
          <w:sz w:val="28"/>
          <w:szCs w:val="28"/>
        </w:rPr>
      </w:pPr>
    </w:p>
    <w:p w14:paraId="1E43B3CC" w14:textId="77777777" w:rsidR="000F29F1" w:rsidRPr="00AA7E07" w:rsidRDefault="000F29F1" w:rsidP="000F29F1">
      <w:pPr>
        <w:rPr>
          <w:rFonts w:ascii="Times New Roman" w:hAnsi="Times New Roman" w:cs="Times New Roman"/>
          <w:sz w:val="28"/>
          <w:szCs w:val="28"/>
        </w:rPr>
      </w:pPr>
    </w:p>
    <w:p w14:paraId="265561A4" w14:textId="77777777" w:rsidR="000F29F1" w:rsidRPr="00AA7E07" w:rsidRDefault="000F29F1" w:rsidP="000F29F1">
      <w:pPr>
        <w:rPr>
          <w:rFonts w:ascii="Times New Roman" w:hAnsi="Times New Roman" w:cs="Times New Roman"/>
          <w:sz w:val="28"/>
          <w:szCs w:val="28"/>
        </w:rPr>
      </w:pPr>
    </w:p>
    <w:p w14:paraId="348FA3D3" w14:textId="77777777" w:rsidR="000F29F1" w:rsidRPr="00AA7E07" w:rsidRDefault="000F29F1" w:rsidP="000F29F1">
      <w:pPr>
        <w:rPr>
          <w:rFonts w:ascii="Times New Roman" w:hAnsi="Times New Roman" w:cs="Times New Roman"/>
          <w:sz w:val="28"/>
          <w:szCs w:val="28"/>
        </w:rPr>
      </w:pPr>
    </w:p>
    <w:p w14:paraId="058CA7ED" w14:textId="77777777" w:rsidR="000F29F1" w:rsidRPr="00AA7E07" w:rsidRDefault="000F29F1" w:rsidP="000F29F1">
      <w:pPr>
        <w:rPr>
          <w:rFonts w:ascii="Times New Roman" w:hAnsi="Times New Roman" w:cs="Times New Roman"/>
          <w:sz w:val="28"/>
          <w:szCs w:val="28"/>
        </w:rPr>
      </w:pPr>
    </w:p>
    <w:p w14:paraId="0012F383" w14:textId="77777777" w:rsidR="000F29F1" w:rsidRPr="00AA7E07" w:rsidRDefault="000F29F1" w:rsidP="000F29F1">
      <w:pPr>
        <w:rPr>
          <w:rFonts w:ascii="Times New Roman" w:hAnsi="Times New Roman" w:cs="Times New Roman"/>
          <w:sz w:val="28"/>
          <w:szCs w:val="28"/>
        </w:rPr>
      </w:pPr>
    </w:p>
    <w:p w14:paraId="721495D8" w14:textId="77777777" w:rsidR="000F29F1" w:rsidRPr="00AA7E07" w:rsidRDefault="000F29F1" w:rsidP="000F29F1">
      <w:pPr>
        <w:rPr>
          <w:rFonts w:ascii="Times New Roman" w:hAnsi="Times New Roman" w:cs="Times New Roman"/>
          <w:sz w:val="28"/>
          <w:szCs w:val="28"/>
        </w:rPr>
      </w:pPr>
    </w:p>
    <w:p w14:paraId="1AC57496" w14:textId="77777777" w:rsidR="000F29F1" w:rsidRPr="00AA7E07" w:rsidRDefault="000F29F1" w:rsidP="000F29F1">
      <w:pPr>
        <w:jc w:val="center"/>
        <w:rPr>
          <w:rFonts w:ascii="Times New Roman" w:hAnsi="Times New Roman" w:cs="Times New Roman"/>
          <w:sz w:val="28"/>
          <w:szCs w:val="28"/>
        </w:rPr>
      </w:pPr>
    </w:p>
    <w:p w14:paraId="24165C03" w14:textId="77777777" w:rsidR="000F29F1" w:rsidRPr="00AA7E07" w:rsidRDefault="000F29F1" w:rsidP="000F29F1">
      <w:pPr>
        <w:rPr>
          <w:rFonts w:ascii="Times New Roman" w:hAnsi="Times New Roman" w:cs="Times New Roman"/>
          <w:sz w:val="28"/>
          <w:szCs w:val="28"/>
        </w:rPr>
      </w:pPr>
    </w:p>
    <w:p w14:paraId="05DB6720" w14:textId="77777777" w:rsidR="00F66E0C" w:rsidRDefault="00F66E0C" w:rsidP="000F29F1">
      <w:pPr>
        <w:rPr>
          <w:rFonts w:ascii="Times New Roman" w:hAnsi="Times New Roman"/>
          <w:sz w:val="28"/>
          <w:szCs w:val="28"/>
        </w:rPr>
      </w:pPr>
    </w:p>
    <w:p w14:paraId="5EC26DF1" w14:textId="3E455BB1" w:rsidR="00F66E0C" w:rsidRPr="00F66E0C" w:rsidRDefault="00F66E0C" w:rsidP="000F29F1">
      <w:pPr>
        <w:rPr>
          <w:rFonts w:ascii="Times New Roman" w:hAnsi="Times New Roman"/>
          <w:sz w:val="28"/>
          <w:szCs w:val="28"/>
          <w:cs/>
        </w:rPr>
        <w:sectPr w:rsidR="00F66E0C" w:rsidRPr="00F66E0C" w:rsidSect="003736D7">
          <w:headerReference w:type="even" r:id="rId11"/>
          <w:headerReference w:type="default" r:id="rId12"/>
          <w:footerReference w:type="even" r:id="rId13"/>
          <w:footerReference w:type="default" r:id="rId14"/>
          <w:headerReference w:type="first" r:id="rId15"/>
          <w:footerReference w:type="first" r:id="rId16"/>
          <w:pgSz w:w="11909" w:h="16834" w:code="9"/>
          <w:pgMar w:top="1021" w:right="1134" w:bottom="1361" w:left="1134" w:header="1304" w:footer="1418" w:gutter="0"/>
          <w:pgNumType w:start="1"/>
          <w:cols w:space="720"/>
          <w:titlePg/>
          <w:docGrid w:linePitch="245"/>
        </w:sectPr>
      </w:pPr>
    </w:p>
    <w:p w14:paraId="3144F272" w14:textId="77777777" w:rsidR="0066114F" w:rsidRPr="00AA7E07" w:rsidRDefault="0066114F" w:rsidP="0066114F">
      <w:pPr>
        <w:pStyle w:val="acctmainheading"/>
        <w:tabs>
          <w:tab w:val="left" w:pos="7810"/>
        </w:tabs>
        <w:spacing w:after="0"/>
        <w:jc w:val="both"/>
        <w:outlineLvl w:val="0"/>
        <w:rPr>
          <w:rFonts w:cs="Times New Roman"/>
          <w:b w:val="0"/>
          <w:bCs/>
          <w:szCs w:val="28"/>
        </w:rPr>
      </w:pPr>
    </w:p>
    <w:p w14:paraId="3D15DA74" w14:textId="77777777" w:rsidR="0066114F" w:rsidRPr="00AA7E07" w:rsidRDefault="0066114F" w:rsidP="0066114F">
      <w:pPr>
        <w:pStyle w:val="acctmainheading"/>
        <w:tabs>
          <w:tab w:val="left" w:pos="7810"/>
        </w:tabs>
        <w:jc w:val="both"/>
        <w:outlineLvl w:val="0"/>
        <w:rPr>
          <w:rFonts w:cs="Times New Roman"/>
        </w:rPr>
      </w:pPr>
    </w:p>
    <w:p w14:paraId="0A6A6238" w14:textId="77777777" w:rsidR="0066114F" w:rsidRPr="00AA7E07" w:rsidRDefault="0066114F" w:rsidP="0066114F">
      <w:pPr>
        <w:pStyle w:val="acctmainheading"/>
        <w:tabs>
          <w:tab w:val="left" w:pos="7810"/>
        </w:tabs>
        <w:jc w:val="both"/>
        <w:outlineLvl w:val="0"/>
        <w:rPr>
          <w:rFonts w:cs="Times New Roman"/>
        </w:rPr>
      </w:pPr>
    </w:p>
    <w:p w14:paraId="2E46BC29" w14:textId="77777777" w:rsidR="0066114F" w:rsidRPr="00AA7E07" w:rsidRDefault="0066114F" w:rsidP="0066114F">
      <w:pPr>
        <w:pStyle w:val="acctmainheading"/>
        <w:tabs>
          <w:tab w:val="left" w:pos="7810"/>
        </w:tabs>
        <w:jc w:val="both"/>
        <w:outlineLvl w:val="0"/>
        <w:rPr>
          <w:rFonts w:cs="Times New Roman"/>
          <w:lang w:val="en-US"/>
        </w:rPr>
      </w:pPr>
    </w:p>
    <w:p w14:paraId="6AAD451D" w14:textId="77777777" w:rsidR="0066114F" w:rsidRPr="00AA7E07" w:rsidRDefault="0066114F" w:rsidP="0066114F">
      <w:pPr>
        <w:pStyle w:val="acctmainheading"/>
        <w:tabs>
          <w:tab w:val="left" w:pos="7810"/>
        </w:tabs>
        <w:jc w:val="both"/>
        <w:outlineLvl w:val="0"/>
        <w:rPr>
          <w:rFonts w:cs="Times New Roman"/>
        </w:rPr>
      </w:pPr>
    </w:p>
    <w:p w14:paraId="144149AC" w14:textId="77777777" w:rsidR="0066114F" w:rsidRPr="00AA7E07" w:rsidRDefault="0066114F" w:rsidP="0066114F">
      <w:pPr>
        <w:pStyle w:val="acctmainheading"/>
        <w:tabs>
          <w:tab w:val="left" w:pos="7810"/>
        </w:tabs>
        <w:jc w:val="both"/>
        <w:outlineLvl w:val="0"/>
        <w:rPr>
          <w:rFonts w:cs="Times New Roman"/>
        </w:rPr>
      </w:pPr>
    </w:p>
    <w:p w14:paraId="27B400AF" w14:textId="77777777" w:rsidR="0066114F" w:rsidRPr="00AA7E07" w:rsidRDefault="00060FA5" w:rsidP="0066114F">
      <w:pPr>
        <w:pStyle w:val="acctmainheading"/>
        <w:tabs>
          <w:tab w:val="left" w:pos="7810"/>
        </w:tabs>
        <w:jc w:val="both"/>
        <w:outlineLvl w:val="0"/>
        <w:rPr>
          <w:rFonts w:cs="Times New Roman"/>
        </w:rPr>
      </w:pPr>
      <w:r w:rsidRPr="00AA7E07">
        <w:rPr>
          <w:rFonts w:cs="Times New Roman"/>
        </w:rPr>
        <w:t>Independent a</w:t>
      </w:r>
      <w:r w:rsidR="0066114F" w:rsidRPr="00AA7E07">
        <w:rPr>
          <w:rFonts w:cs="Times New Roman"/>
        </w:rPr>
        <w:t>uditor</w:t>
      </w:r>
      <w:r w:rsidR="0066114F" w:rsidRPr="00113ED1">
        <w:rPr>
          <w:rFonts w:cs="Times New Roman"/>
          <w:bCs/>
          <w:szCs w:val="28"/>
          <w:cs/>
          <w:lang w:bidi="th-TH"/>
        </w:rPr>
        <w:t>’</w:t>
      </w:r>
      <w:r w:rsidR="0066114F" w:rsidRPr="00AA7E07">
        <w:rPr>
          <w:rFonts w:cs="Times New Roman"/>
        </w:rPr>
        <w:t xml:space="preserve">s </w:t>
      </w:r>
      <w:r w:rsidR="00D97E55" w:rsidRPr="00AA7E07">
        <w:rPr>
          <w:rFonts w:cs="Times New Roman"/>
        </w:rPr>
        <w:t>r</w:t>
      </w:r>
      <w:r w:rsidR="0066114F" w:rsidRPr="00AA7E07">
        <w:rPr>
          <w:rFonts w:cs="Times New Roman"/>
        </w:rPr>
        <w:t>eport</w:t>
      </w:r>
    </w:p>
    <w:p w14:paraId="3F8B1211" w14:textId="77777777" w:rsidR="0066114F" w:rsidRPr="00AA7E07" w:rsidRDefault="0066114F" w:rsidP="0066114F">
      <w:pPr>
        <w:spacing w:line="0" w:lineRule="atLeast"/>
        <w:jc w:val="both"/>
        <w:rPr>
          <w:rFonts w:ascii="Times New Roman" w:hAnsi="Times New Roman" w:cs="Times New Roman"/>
          <w:sz w:val="22"/>
          <w:szCs w:val="22"/>
        </w:rPr>
      </w:pPr>
    </w:p>
    <w:p w14:paraId="5540DD82" w14:textId="77777777" w:rsidR="0066114F" w:rsidRPr="00AA7E07" w:rsidRDefault="0066114F" w:rsidP="0066114F">
      <w:pPr>
        <w:ind w:right="47"/>
        <w:jc w:val="both"/>
        <w:rPr>
          <w:rFonts w:ascii="Times New Roman" w:hAnsi="Times New Roman" w:cs="Times New Roman"/>
          <w:b/>
          <w:bCs/>
          <w:sz w:val="24"/>
          <w:szCs w:val="24"/>
        </w:rPr>
      </w:pPr>
      <w:r w:rsidRPr="00AA7E07">
        <w:rPr>
          <w:rFonts w:ascii="Times New Roman" w:hAnsi="Times New Roman" w:cs="Times New Roman"/>
          <w:b/>
          <w:bCs/>
          <w:sz w:val="24"/>
          <w:szCs w:val="24"/>
        </w:rPr>
        <w:t>To the Shareholders of</w:t>
      </w:r>
      <w:r w:rsidRPr="00113ED1">
        <w:rPr>
          <w:rFonts w:ascii="Times New Roman" w:hAnsi="Times New Roman" w:cs="Times New Roman"/>
          <w:sz w:val="24"/>
          <w:szCs w:val="24"/>
          <w:cs/>
        </w:rPr>
        <w:t xml:space="preserve"> </w:t>
      </w:r>
      <w:r w:rsidRPr="00AA7E07">
        <w:rPr>
          <w:rFonts w:ascii="Times New Roman" w:hAnsi="Times New Roman" w:cs="Times New Roman"/>
          <w:b/>
          <w:bCs/>
          <w:sz w:val="24"/>
          <w:szCs w:val="24"/>
        </w:rPr>
        <w:t>SCG Packaging Public Company Limited</w:t>
      </w:r>
    </w:p>
    <w:p w14:paraId="347E9B12" w14:textId="77777777" w:rsidR="0066114F" w:rsidRPr="00AA7E07" w:rsidRDefault="0066114F" w:rsidP="0066114F">
      <w:pPr>
        <w:jc w:val="both"/>
        <w:rPr>
          <w:rFonts w:ascii="Times New Roman" w:hAnsi="Times New Roman" w:cs="Times New Roman"/>
          <w:sz w:val="22"/>
          <w:szCs w:val="22"/>
        </w:rPr>
      </w:pPr>
    </w:p>
    <w:p w14:paraId="780FC904" w14:textId="77777777" w:rsidR="00E816F5" w:rsidRPr="00AA7E07" w:rsidRDefault="00E816F5" w:rsidP="0066114F">
      <w:pPr>
        <w:jc w:val="both"/>
        <w:rPr>
          <w:rFonts w:ascii="Times New Roman" w:hAnsi="Times New Roman" w:cs="Times New Roman"/>
          <w:sz w:val="22"/>
          <w:szCs w:val="22"/>
        </w:rPr>
      </w:pPr>
    </w:p>
    <w:p w14:paraId="109FA999"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Opinion</w:t>
      </w:r>
    </w:p>
    <w:p w14:paraId="583A11E5" w14:textId="77777777" w:rsidR="0066114F" w:rsidRPr="00AA7E07" w:rsidRDefault="0066114F" w:rsidP="0066114F">
      <w:pPr>
        <w:jc w:val="both"/>
        <w:rPr>
          <w:rFonts w:ascii="Times New Roman" w:hAnsi="Times New Roman" w:cs="Times New Roman"/>
          <w:sz w:val="22"/>
          <w:szCs w:val="22"/>
        </w:rPr>
      </w:pPr>
    </w:p>
    <w:p w14:paraId="46CD6AB0" w14:textId="77777777" w:rsidR="00E816F5" w:rsidRPr="00AA7E07" w:rsidRDefault="00E816F5" w:rsidP="0066114F">
      <w:pPr>
        <w:jc w:val="both"/>
        <w:rPr>
          <w:rFonts w:ascii="Times New Roman" w:hAnsi="Times New Roman" w:cs="Times New Roman"/>
          <w:sz w:val="22"/>
          <w:szCs w:val="22"/>
        </w:rPr>
      </w:pPr>
    </w:p>
    <w:p w14:paraId="5182BC60" w14:textId="5BE0E1B4"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 have audited the financial statements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of SCG Packaging Public Company Limited </w:t>
      </w:r>
      <w:r w:rsidRPr="00113ED1">
        <w:rPr>
          <w:rFonts w:ascii="Times New Roman" w:hAnsi="Times New Roman" w:cs="Times New Roman"/>
          <w:sz w:val="22"/>
          <w:szCs w:val="22"/>
          <w:cs/>
        </w:rPr>
        <w:t>(</w:t>
      </w:r>
      <w:r w:rsidRPr="00AA7E07">
        <w:rPr>
          <w:rFonts w:ascii="Times New Roman" w:hAnsi="Times New Roman" w:cs="Times New Roman"/>
          <w:sz w:val="22"/>
          <w:szCs w:val="22"/>
        </w:rPr>
        <w:t xml:space="preserve">the </w:t>
      </w:r>
      <w:r w:rsidRPr="00113ED1">
        <w:rPr>
          <w:rFonts w:ascii="Times New Roman" w:hAnsi="Times New Roman" w:cs="Times New Roman"/>
          <w:sz w:val="22"/>
          <w:szCs w:val="22"/>
          <w:cs/>
        </w:rPr>
        <w:t>“</w:t>
      </w:r>
      <w:r w:rsidRPr="00AA7E07">
        <w:rPr>
          <w:rFonts w:ascii="Times New Roman" w:hAnsi="Times New Roman" w:cs="Times New Roman"/>
          <w:sz w:val="22"/>
          <w:szCs w:val="22"/>
        </w:rPr>
        <w:t>Company</w:t>
      </w:r>
      <w:r w:rsidRPr="00113ED1">
        <w:rPr>
          <w:rFonts w:ascii="Times New Roman" w:hAnsi="Times New Roman" w:cs="Times New Roman"/>
          <w:sz w:val="22"/>
          <w:szCs w:val="22"/>
          <w:cs/>
        </w:rPr>
        <w:t>”)</w:t>
      </w:r>
      <w:r w:rsidRPr="00AA7E07">
        <w:rPr>
          <w:rFonts w:ascii="Times New Roman" w:hAnsi="Times New Roman" w:cs="Times New Roman"/>
          <w:sz w:val="22"/>
          <w:szCs w:val="22"/>
        </w:rPr>
        <w:t>, which comprise the statement of financial position as at 31 December 20</w:t>
      </w:r>
      <w:r w:rsidR="004E14C7" w:rsidRPr="00AA7E07">
        <w:rPr>
          <w:rFonts w:ascii="Times New Roman" w:hAnsi="Times New Roman" w:cs="Times New Roman"/>
          <w:sz w:val="22"/>
          <w:szCs w:val="22"/>
        </w:rPr>
        <w:t>2</w:t>
      </w:r>
      <w:r w:rsidR="004103CA">
        <w:rPr>
          <w:rFonts w:ascii="Times New Roman" w:hAnsi="Times New Roman" w:cs="Times New Roman"/>
          <w:sz w:val="22"/>
          <w:szCs w:val="22"/>
        </w:rPr>
        <w:t>4</w:t>
      </w:r>
      <w:r w:rsidRPr="00AA7E07">
        <w:rPr>
          <w:rFonts w:ascii="Times New Roman" w:hAnsi="Times New Roman" w:cs="Times New Roman"/>
          <w:sz w:val="22"/>
          <w:szCs w:val="22"/>
        </w:rPr>
        <w:t>, the income statement and statements of comprehensive income, changes in shareholders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equity and</w:t>
      </w:r>
      <w:r w:rsidRPr="00113ED1">
        <w:rPr>
          <w:rFonts w:ascii="Times New Roman" w:hAnsi="Times New Roman" w:cs="Times New Roman"/>
          <w:szCs w:val="22"/>
          <w:cs/>
        </w:rPr>
        <w:t xml:space="preserve"> </w:t>
      </w:r>
      <w:r w:rsidRPr="00AA7E07">
        <w:rPr>
          <w:rFonts w:ascii="Times New Roman" w:hAnsi="Times New Roman" w:cs="Times New Roman"/>
          <w:sz w:val="22"/>
          <w:szCs w:val="22"/>
        </w:rPr>
        <w:t xml:space="preserve">cash flows for the year then ended, and notes, comprising a summary of </w:t>
      </w:r>
      <w:r w:rsidR="00AB25D8" w:rsidRPr="003736D7">
        <w:rPr>
          <w:rFonts w:ascii="Times New Roman" w:hAnsi="Times New Roman" w:cs="Times New Roman"/>
          <w:sz w:val="22"/>
          <w:szCs w:val="22"/>
        </w:rPr>
        <w:t>material</w:t>
      </w:r>
      <w:r w:rsidRPr="00DB5455">
        <w:rPr>
          <w:rFonts w:ascii="Times New Roman" w:hAnsi="Times New Roman" w:cs="Times New Roman"/>
          <w:sz w:val="22"/>
          <w:szCs w:val="22"/>
        </w:rPr>
        <w:t xml:space="preserve"> accounting</w:t>
      </w:r>
      <w:r w:rsidRPr="00AA7E07">
        <w:rPr>
          <w:rFonts w:ascii="Times New Roman" w:hAnsi="Times New Roman" w:cs="Times New Roman"/>
          <w:sz w:val="22"/>
          <w:szCs w:val="22"/>
        </w:rPr>
        <w:t xml:space="preserve"> policies and other explanatory information</w:t>
      </w:r>
      <w:r w:rsidRPr="00113ED1">
        <w:rPr>
          <w:rFonts w:ascii="Times New Roman" w:hAnsi="Times New Roman" w:cs="Times New Roman"/>
          <w:sz w:val="22"/>
          <w:szCs w:val="22"/>
          <w:cs/>
        </w:rPr>
        <w:t>.</w:t>
      </w:r>
    </w:p>
    <w:p w14:paraId="1F8191EF" w14:textId="77777777" w:rsidR="0066114F" w:rsidRPr="00AA7E07" w:rsidRDefault="0066114F" w:rsidP="0066114F">
      <w:pPr>
        <w:jc w:val="both"/>
        <w:rPr>
          <w:rFonts w:ascii="Times New Roman" w:hAnsi="Times New Roman" w:cs="Times New Roman"/>
          <w:sz w:val="22"/>
          <w:szCs w:val="22"/>
        </w:rPr>
      </w:pPr>
    </w:p>
    <w:p w14:paraId="48C8363F" w14:textId="135F5CC2"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In my opinion, the accompanying financial statements present fairly, in all material respects, the financial position of the Company as at 31 December 20</w:t>
      </w:r>
      <w:r w:rsidR="004E14C7" w:rsidRPr="00AA7E07">
        <w:rPr>
          <w:rFonts w:ascii="Times New Roman" w:hAnsi="Times New Roman" w:cs="Times New Roman"/>
          <w:sz w:val="22"/>
          <w:szCs w:val="22"/>
        </w:rPr>
        <w:t>2</w:t>
      </w:r>
      <w:r w:rsidR="004103CA">
        <w:rPr>
          <w:rFonts w:ascii="Times New Roman" w:hAnsi="Times New Roman" w:cs="Times New Roman"/>
          <w:sz w:val="22"/>
          <w:szCs w:val="22"/>
        </w:rPr>
        <w:t>4</w:t>
      </w:r>
      <w:r w:rsidRPr="00AA7E07">
        <w:rPr>
          <w:rFonts w:ascii="Times New Roman" w:hAnsi="Times New Roman" w:cs="Times New Roman"/>
          <w:sz w:val="22"/>
          <w:szCs w:val="22"/>
        </w:rPr>
        <w:t>, its financial performance and cash flows for the year then ended in accordance with Thai Financial Reporting Standards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TFRSs</w:t>
      </w:r>
      <w:r w:rsidRPr="00113ED1">
        <w:rPr>
          <w:rFonts w:ascii="Times New Roman" w:hAnsi="Times New Roman" w:cs="Times New Roman"/>
          <w:sz w:val="22"/>
          <w:szCs w:val="22"/>
          <w:cs/>
        </w:rPr>
        <w:t xml:space="preserve">). </w:t>
      </w:r>
    </w:p>
    <w:p w14:paraId="43D5E01C" w14:textId="77777777" w:rsidR="0066114F" w:rsidRPr="00AA7E07" w:rsidRDefault="0066114F" w:rsidP="0066114F">
      <w:pPr>
        <w:jc w:val="both"/>
        <w:rPr>
          <w:rFonts w:ascii="Times New Roman" w:hAnsi="Times New Roman" w:cs="Times New Roman"/>
          <w:sz w:val="22"/>
          <w:szCs w:val="22"/>
        </w:rPr>
      </w:pPr>
    </w:p>
    <w:p w14:paraId="7F03681C"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 xml:space="preserve">Basis for Opinion </w:t>
      </w:r>
    </w:p>
    <w:p w14:paraId="40BE077D" w14:textId="77777777" w:rsidR="0066114F" w:rsidRPr="00AA7E07" w:rsidRDefault="0066114F" w:rsidP="0066114F">
      <w:pPr>
        <w:jc w:val="both"/>
        <w:rPr>
          <w:rFonts w:ascii="Times New Roman" w:hAnsi="Times New Roman" w:cs="Times New Roman"/>
          <w:sz w:val="22"/>
          <w:szCs w:val="22"/>
        </w:rPr>
      </w:pPr>
    </w:p>
    <w:p w14:paraId="55321010" w14:textId="35FC8CBF" w:rsidR="0066114F" w:rsidRPr="00AA7E07" w:rsidRDefault="0066114F" w:rsidP="00380EDC">
      <w:pPr>
        <w:jc w:val="thaiDistribute"/>
        <w:rPr>
          <w:rFonts w:ascii="Times New Roman" w:hAnsi="Times New Roman" w:cs="Times New Roman"/>
          <w:sz w:val="22"/>
          <w:szCs w:val="22"/>
        </w:rPr>
      </w:pPr>
      <w:r w:rsidRPr="00AA7E07">
        <w:rPr>
          <w:rFonts w:ascii="Times New Roman" w:hAnsi="Times New Roman" w:cs="Times New Roman"/>
          <w:sz w:val="22"/>
          <w:szCs w:val="22"/>
        </w:rPr>
        <w:t xml:space="preserve">I conducted my audit in accordance with Thai Standards on Auditing </w:t>
      </w:r>
      <w:r w:rsidRPr="00113ED1">
        <w:rPr>
          <w:rFonts w:ascii="Times New Roman" w:hAnsi="Times New Roman" w:cs="Times New Roman"/>
          <w:sz w:val="22"/>
          <w:szCs w:val="22"/>
          <w:cs/>
        </w:rPr>
        <w:t>(</w:t>
      </w:r>
      <w:r w:rsidRPr="00AA7E07">
        <w:rPr>
          <w:rFonts w:ascii="Times New Roman" w:hAnsi="Times New Roman" w:cs="Times New Roman"/>
          <w:sz w:val="22"/>
          <w:szCs w:val="22"/>
        </w:rPr>
        <w:t>TSAs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My responsibilities under </w:t>
      </w:r>
      <w:r w:rsidR="00D97E55" w:rsidRPr="00AA7E07">
        <w:rPr>
          <w:rFonts w:ascii="Times New Roman" w:hAnsi="Times New Roman" w:cs="Times New Roman"/>
          <w:sz w:val="22"/>
          <w:szCs w:val="22"/>
        </w:rPr>
        <w:br/>
      </w:r>
      <w:r w:rsidRPr="00AA7E07">
        <w:rPr>
          <w:rFonts w:ascii="Times New Roman" w:hAnsi="Times New Roman" w:cs="Times New Roman"/>
          <w:sz w:val="22"/>
          <w:szCs w:val="22"/>
        </w:rPr>
        <w:t xml:space="preserve">those standards are further described in the </w:t>
      </w:r>
      <w:r w:rsidRPr="00AA7E07">
        <w:rPr>
          <w:rFonts w:ascii="Times New Roman" w:hAnsi="Times New Roman" w:cs="Times New Roman"/>
          <w:i/>
          <w:iCs/>
          <w:sz w:val="22"/>
          <w:szCs w:val="22"/>
        </w:rPr>
        <w:t>Auditor</w:t>
      </w:r>
      <w:r w:rsidRPr="00113ED1">
        <w:rPr>
          <w:rFonts w:ascii="Times New Roman" w:hAnsi="Times New Roman" w:cs="Times New Roman"/>
          <w:i/>
          <w:iCs/>
          <w:sz w:val="22"/>
          <w:szCs w:val="22"/>
          <w:cs/>
        </w:rPr>
        <w:t>’</w:t>
      </w:r>
      <w:r w:rsidRPr="00AA7E07">
        <w:rPr>
          <w:rFonts w:ascii="Times New Roman" w:hAnsi="Times New Roman" w:cs="Times New Roman"/>
          <w:i/>
          <w:iCs/>
          <w:sz w:val="22"/>
          <w:szCs w:val="22"/>
        </w:rPr>
        <w:t>s Responsibilities for the Audit of the Financial Statements</w:t>
      </w:r>
      <w:r w:rsidRPr="00AA7E07">
        <w:rPr>
          <w:rFonts w:ascii="Times New Roman" w:hAnsi="Times New Roman" w:cs="Times New Roman"/>
          <w:sz w:val="22"/>
          <w:szCs w:val="22"/>
        </w:rPr>
        <w:t xml:space="preserve"> section of my report</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I am independent of the Company in accordance </w:t>
      </w:r>
      <w:r w:rsidRPr="00EF56EA">
        <w:rPr>
          <w:rFonts w:ascii="Times New Roman" w:hAnsi="Times New Roman" w:cs="Times New Roman"/>
          <w:sz w:val="22"/>
          <w:szCs w:val="22"/>
        </w:rPr>
        <w:t xml:space="preserve">with the </w:t>
      </w:r>
      <w:r w:rsidRPr="00EF56EA">
        <w:rPr>
          <w:rFonts w:ascii="Times New Roman" w:hAnsi="Times New Roman" w:cs="Times New Roman"/>
          <w:i/>
          <w:iCs/>
          <w:sz w:val="22"/>
          <w:szCs w:val="22"/>
        </w:rPr>
        <w:t xml:space="preserve">Code of Ethics for Professional Accountants </w:t>
      </w:r>
      <w:r w:rsidR="0065160C" w:rsidRPr="00EF56EA">
        <w:rPr>
          <w:rFonts w:ascii="Times New Roman" w:hAnsi="Times New Roman" w:cs="Times New Roman"/>
          <w:i/>
          <w:iCs/>
          <w:sz w:val="22"/>
          <w:szCs w:val="22"/>
        </w:rPr>
        <w:t>including Independence Standards</w:t>
      </w:r>
      <w:r w:rsidR="0065160C" w:rsidRPr="00EF56EA">
        <w:rPr>
          <w:rFonts w:ascii="Times New Roman" w:hAnsi="Times New Roman" w:cs="Times New Roman"/>
          <w:sz w:val="22"/>
          <w:szCs w:val="22"/>
        </w:rPr>
        <w:t xml:space="preserve"> </w:t>
      </w:r>
      <w:r w:rsidRPr="00EF56EA">
        <w:rPr>
          <w:rFonts w:ascii="Times New Roman" w:hAnsi="Times New Roman" w:cs="Times New Roman"/>
          <w:sz w:val="22"/>
          <w:szCs w:val="22"/>
        </w:rPr>
        <w:t>issued by the Federation of Accounting Professions</w:t>
      </w:r>
      <w:r w:rsidR="0065160C" w:rsidRPr="00EF56EA">
        <w:rPr>
          <w:rFonts w:ascii="Times New Roman" w:hAnsi="Times New Roman" w:cs="Times New Roman"/>
          <w:sz w:val="22"/>
          <w:szCs w:val="22"/>
        </w:rPr>
        <w:t xml:space="preserve"> (Code of Ethics for Professional Accountants)</w:t>
      </w:r>
      <w:r w:rsidRPr="00EF56EA">
        <w:rPr>
          <w:rFonts w:ascii="Times New Roman" w:hAnsi="Times New Roman" w:cs="Times New Roman"/>
          <w:sz w:val="22"/>
          <w:szCs w:val="22"/>
          <w:cs/>
        </w:rPr>
        <w:t xml:space="preserve"> </w:t>
      </w:r>
      <w:r w:rsidRPr="00EF56EA">
        <w:rPr>
          <w:rFonts w:ascii="Times New Roman" w:hAnsi="Times New Roman" w:cs="Times New Roman"/>
          <w:sz w:val="22"/>
          <w:szCs w:val="22"/>
        </w:rPr>
        <w:t>that is relevant to my audit of the financial statements, and I have fulfilled my other ethical responsibi</w:t>
      </w:r>
      <w:r w:rsidR="00380EDC" w:rsidRPr="00EF56EA">
        <w:rPr>
          <w:rFonts w:ascii="Times New Roman" w:hAnsi="Times New Roman" w:cs="Times New Roman"/>
          <w:sz w:val="22"/>
          <w:szCs w:val="22"/>
        </w:rPr>
        <w:t xml:space="preserve">lities in accordance with </w:t>
      </w:r>
      <w:r w:rsidR="0065160C" w:rsidRPr="00EF56EA">
        <w:rPr>
          <w:rFonts w:ascii="Times New Roman" w:hAnsi="Times New Roman" w:cs="Times New Roman"/>
          <w:sz w:val="22"/>
          <w:szCs w:val="22"/>
        </w:rPr>
        <w:t>the Code of Ethics for Professional Accountants</w:t>
      </w:r>
      <w:r w:rsidRPr="00EF56EA">
        <w:rPr>
          <w:rFonts w:ascii="Times New Roman" w:hAnsi="Times New Roman" w:cs="Times New Roman"/>
          <w:sz w:val="22"/>
          <w:szCs w:val="22"/>
          <w:cs/>
        </w:rPr>
        <w:t>.</w:t>
      </w:r>
      <w:r w:rsidR="00FC14EE" w:rsidRPr="00EF56EA">
        <w:rPr>
          <w:rFonts w:ascii="Times New Roman" w:hAnsi="Times New Roman" w:cs="Times New Roman"/>
          <w:sz w:val="22"/>
          <w:szCs w:val="22"/>
        </w:rPr>
        <w:t xml:space="preserve"> </w:t>
      </w:r>
      <w:r w:rsidRPr="00EF56EA">
        <w:rPr>
          <w:rFonts w:ascii="Times New Roman" w:hAnsi="Times New Roman" w:cs="Times New Roman"/>
          <w:sz w:val="22"/>
          <w:szCs w:val="22"/>
        </w:rPr>
        <w:t>I believe that the audit evidence I have obtained is sufficient and appropriate to</w:t>
      </w:r>
      <w:r w:rsidRPr="00AA7E07">
        <w:rPr>
          <w:rFonts w:ascii="Times New Roman" w:hAnsi="Times New Roman" w:cs="Times New Roman"/>
          <w:sz w:val="22"/>
          <w:szCs w:val="22"/>
        </w:rPr>
        <w:t xml:space="preserve"> provide a basis for my opinion</w:t>
      </w:r>
      <w:r w:rsidRPr="00113ED1">
        <w:rPr>
          <w:rFonts w:ascii="Times New Roman" w:hAnsi="Times New Roman" w:cs="Times New Roman"/>
          <w:sz w:val="22"/>
          <w:szCs w:val="22"/>
          <w:cs/>
        </w:rPr>
        <w:t>.</w:t>
      </w:r>
    </w:p>
    <w:p w14:paraId="7C9F24DA" w14:textId="77777777" w:rsidR="00FF36F4" w:rsidRPr="00AA7E07" w:rsidRDefault="00FF36F4" w:rsidP="0066114F">
      <w:pPr>
        <w:jc w:val="both"/>
        <w:rPr>
          <w:rFonts w:ascii="Times New Roman" w:hAnsi="Times New Roman" w:cs="Times New Roman"/>
          <w:sz w:val="22"/>
          <w:szCs w:val="22"/>
        </w:rPr>
      </w:pPr>
    </w:p>
    <w:p w14:paraId="0055C6BF" w14:textId="77777777" w:rsidR="00FF36F4" w:rsidRPr="00AA7E07" w:rsidRDefault="00FF36F4" w:rsidP="00FF36F4">
      <w:pPr>
        <w:spacing w:line="260" w:lineRule="atLeast"/>
        <w:jc w:val="both"/>
        <w:rPr>
          <w:rFonts w:ascii="Times New Roman" w:hAnsi="Times New Roman" w:cs="Times New Roman"/>
          <w:i/>
          <w:iCs/>
          <w:sz w:val="22"/>
          <w:szCs w:val="22"/>
          <w:lang w:val="en-GB" w:bidi="ar-SA"/>
        </w:rPr>
      </w:pPr>
      <w:r w:rsidRPr="00AA7E07">
        <w:rPr>
          <w:rFonts w:ascii="Times New Roman" w:hAnsi="Times New Roman" w:cs="Times New Roman"/>
          <w:i/>
          <w:iCs/>
          <w:sz w:val="22"/>
          <w:szCs w:val="22"/>
          <w:lang w:val="en-GB" w:bidi="ar-SA"/>
        </w:rPr>
        <w:t>Key Audit Matters</w:t>
      </w:r>
    </w:p>
    <w:p w14:paraId="75B63120" w14:textId="77777777" w:rsidR="00FF36F4" w:rsidRPr="00AA7E07" w:rsidRDefault="00FF36F4" w:rsidP="00FF36F4">
      <w:pPr>
        <w:spacing w:line="260" w:lineRule="atLeast"/>
        <w:jc w:val="both"/>
        <w:rPr>
          <w:rFonts w:ascii="Times New Roman" w:hAnsi="Times New Roman" w:cs="Times New Roman"/>
          <w:sz w:val="22"/>
          <w:szCs w:val="22"/>
          <w:lang w:val="en-GB" w:bidi="ar-SA"/>
        </w:rPr>
      </w:pPr>
    </w:p>
    <w:p w14:paraId="69878B1D" w14:textId="77777777" w:rsidR="00FF36F4" w:rsidRPr="00AA7E07" w:rsidRDefault="00FF36F4" w:rsidP="00FF36F4">
      <w:pPr>
        <w:spacing w:line="260" w:lineRule="atLeast"/>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Key audit matters are those matters that, in my professional judgment, were of most significance in my audit of the financial statements of the current period</w:t>
      </w:r>
      <w:r w:rsidRPr="00113ED1">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These matters were addressed in the context of my audit of the financial statements as a whole, and in forming my opinion thereon, and I do not provide a separate opinion on these matters</w:t>
      </w:r>
      <w:r w:rsidRPr="00113ED1">
        <w:rPr>
          <w:rFonts w:ascii="Times New Roman" w:hAnsi="Times New Roman" w:cs="Times New Roman"/>
          <w:sz w:val="22"/>
          <w:szCs w:val="22"/>
          <w:cs/>
          <w:lang w:val="en-GB"/>
        </w:rPr>
        <w:t>.</w:t>
      </w:r>
    </w:p>
    <w:p w14:paraId="0FF0D4BE" w14:textId="77777777" w:rsidR="00FF36F4" w:rsidRPr="00AA7E07" w:rsidRDefault="00FF36F4" w:rsidP="0066114F">
      <w:pPr>
        <w:jc w:val="both"/>
        <w:rPr>
          <w:rFonts w:ascii="Times New Roman" w:hAnsi="Times New Roman" w:cs="Times New Roman"/>
          <w:sz w:val="22"/>
          <w:szCs w:val="22"/>
          <w:lang w:val="en-GB"/>
        </w:rPr>
      </w:pPr>
    </w:p>
    <w:p w14:paraId="251E4482" w14:textId="77777777" w:rsidR="00523AE5" w:rsidRPr="00AA7E07" w:rsidRDefault="00523AE5" w:rsidP="0066114F">
      <w:pPr>
        <w:jc w:val="both"/>
        <w:rPr>
          <w:rFonts w:ascii="Times New Roman" w:hAnsi="Times New Roman"/>
          <w:sz w:val="22"/>
          <w:szCs w:val="22"/>
          <w:cs/>
          <w:lang w:val="en-GB"/>
        </w:rPr>
        <w:sectPr w:rsidR="00523AE5" w:rsidRPr="00AA7E07" w:rsidSect="0063040D">
          <w:footerReference w:type="default" r:id="rId17"/>
          <w:footerReference w:type="first" r:id="rId18"/>
          <w:pgSz w:w="11909" w:h="16834" w:code="9"/>
          <w:pgMar w:top="1701" w:right="1134" w:bottom="1418" w:left="1134" w:header="1304" w:footer="1418" w:gutter="0"/>
          <w:cols w:space="720"/>
          <w:docGrid w:linePitch="245"/>
        </w:sectPr>
      </w:pPr>
    </w:p>
    <w:tbl>
      <w:tblPr>
        <w:tblW w:w="974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9"/>
        <w:gridCol w:w="4961"/>
      </w:tblGrid>
      <w:tr w:rsidR="001E75A2" w:rsidRPr="00AA7E07" w14:paraId="4F2F419D" w14:textId="77777777" w:rsidTr="005C0385">
        <w:trPr>
          <w:trHeight w:val="247"/>
        </w:trPr>
        <w:tc>
          <w:tcPr>
            <w:tcW w:w="9740" w:type="dxa"/>
            <w:gridSpan w:val="2"/>
            <w:tcBorders>
              <w:top w:val="single" w:sz="4" w:space="0" w:color="auto"/>
              <w:left w:val="single" w:sz="4" w:space="0" w:color="auto"/>
              <w:bottom w:val="single" w:sz="4" w:space="0" w:color="auto"/>
              <w:right w:val="single" w:sz="4" w:space="0" w:color="auto"/>
            </w:tcBorders>
            <w:hideMark/>
          </w:tcPr>
          <w:p w14:paraId="3BEB5BD8" w14:textId="0E53C9F3" w:rsidR="001E75A2" w:rsidRPr="00AA7E07" w:rsidRDefault="001E75A2" w:rsidP="001E75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78"/>
              </w:tabs>
              <w:spacing w:after="0"/>
              <w:rPr>
                <w:rFonts w:ascii="Times New Roman" w:hAnsi="Times New Roman" w:cs="Times New Roman"/>
                <w:sz w:val="22"/>
                <w:szCs w:val="22"/>
              </w:rPr>
            </w:pPr>
            <w:r w:rsidRPr="00AA7E07">
              <w:rPr>
                <w:rFonts w:ascii="Times New Roman" w:hAnsi="Times New Roman" w:cs="Times New Roman"/>
                <w:sz w:val="22"/>
                <w:szCs w:val="22"/>
              </w:rPr>
              <w:lastRenderedPageBreak/>
              <w:t>Impairment testing of investments in associates and subsidiaries</w:t>
            </w:r>
          </w:p>
        </w:tc>
      </w:tr>
      <w:tr w:rsidR="001E75A2" w:rsidRPr="00AA7E07" w14:paraId="6BA26D35" w14:textId="77777777" w:rsidTr="005C0385">
        <w:trPr>
          <w:trHeight w:val="247"/>
        </w:trPr>
        <w:tc>
          <w:tcPr>
            <w:tcW w:w="9740" w:type="dxa"/>
            <w:gridSpan w:val="2"/>
            <w:tcBorders>
              <w:top w:val="single" w:sz="4" w:space="0" w:color="auto"/>
              <w:left w:val="single" w:sz="4" w:space="0" w:color="auto"/>
              <w:bottom w:val="single" w:sz="4" w:space="0" w:color="auto"/>
              <w:right w:val="single" w:sz="4" w:space="0" w:color="auto"/>
            </w:tcBorders>
            <w:hideMark/>
          </w:tcPr>
          <w:p w14:paraId="62F4FD33" w14:textId="04FC969E" w:rsidR="001E75A2" w:rsidRPr="00AA7E07" w:rsidRDefault="00C96F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sz w:val="22"/>
                <w:szCs w:val="22"/>
              </w:rPr>
            </w:pPr>
            <w:r w:rsidRPr="00AA7E07">
              <w:rPr>
                <w:rFonts w:ascii="Times New Roman" w:hAnsi="Times New Roman" w:cs="Times New Roman"/>
                <w:sz w:val="22"/>
                <w:szCs w:val="22"/>
              </w:rPr>
              <w:t xml:space="preserve">Refer to Notes </w:t>
            </w:r>
            <w:r w:rsidR="001C1AC5" w:rsidRPr="00113ED1">
              <w:rPr>
                <w:rFonts w:ascii="Times New Roman" w:hAnsi="Times New Roman" w:cs="Times New Roman"/>
                <w:sz w:val="22"/>
                <w:szCs w:val="22"/>
              </w:rPr>
              <w:t>3</w:t>
            </w:r>
            <w:r w:rsidR="001E75A2" w:rsidRPr="00113ED1">
              <w:rPr>
                <w:rFonts w:ascii="Times New Roman" w:hAnsi="Times New Roman" w:cs="Times New Roman"/>
                <w:sz w:val="22"/>
                <w:szCs w:val="22"/>
                <w:cs/>
              </w:rPr>
              <w:t>(</w:t>
            </w:r>
            <w:r w:rsidR="00DC5AA8">
              <w:rPr>
                <w:rFonts w:ascii="Times New Roman" w:hAnsi="Times New Roman" w:cs="Times New Roman"/>
                <w:sz w:val="22"/>
                <w:szCs w:val="22"/>
              </w:rPr>
              <w:t>f</w:t>
            </w:r>
            <w:r w:rsidR="001E75A2" w:rsidRPr="00113ED1">
              <w:rPr>
                <w:rFonts w:ascii="Times New Roman" w:hAnsi="Times New Roman" w:cs="Times New Roman"/>
                <w:sz w:val="22"/>
                <w:szCs w:val="22"/>
                <w:cs/>
              </w:rPr>
              <w:t>)</w:t>
            </w:r>
            <w:r w:rsidR="001E75A2" w:rsidRPr="00AA7E07">
              <w:rPr>
                <w:rFonts w:ascii="Times New Roman" w:hAnsi="Times New Roman" w:cs="Times New Roman"/>
                <w:sz w:val="22"/>
                <w:szCs w:val="22"/>
              </w:rPr>
              <w:t xml:space="preserve">, </w:t>
            </w:r>
            <w:r w:rsidR="001C1AC5" w:rsidRPr="00AA7E07">
              <w:rPr>
                <w:rFonts w:ascii="Times New Roman" w:hAnsi="Times New Roman" w:cs="Times New Roman"/>
                <w:sz w:val="22"/>
                <w:szCs w:val="22"/>
              </w:rPr>
              <w:t>6</w:t>
            </w:r>
            <w:r w:rsidR="001E75A2" w:rsidRPr="00AA7E07">
              <w:rPr>
                <w:rFonts w:ascii="Times New Roman" w:hAnsi="Times New Roman" w:cs="Times New Roman"/>
                <w:sz w:val="22"/>
                <w:szCs w:val="22"/>
              </w:rPr>
              <w:t xml:space="preserve"> and </w:t>
            </w:r>
            <w:r w:rsidR="001C1AC5" w:rsidRPr="00AA7E07">
              <w:rPr>
                <w:rFonts w:ascii="Times New Roman" w:hAnsi="Times New Roman" w:cs="Times New Roman"/>
                <w:sz w:val="22"/>
                <w:szCs w:val="22"/>
              </w:rPr>
              <w:t>7</w:t>
            </w:r>
            <w:r w:rsidR="001E75A2" w:rsidRPr="00AA7E07">
              <w:rPr>
                <w:rFonts w:ascii="Times New Roman" w:hAnsi="Times New Roman" w:cs="Times New Roman"/>
                <w:sz w:val="22"/>
                <w:szCs w:val="22"/>
              </w:rPr>
              <w:t xml:space="preserve"> to the financial statements</w:t>
            </w:r>
            <w:r w:rsidR="001E75A2" w:rsidRPr="00113ED1">
              <w:rPr>
                <w:rFonts w:ascii="Times New Roman" w:hAnsi="Times New Roman" w:cs="Times New Roman"/>
                <w:sz w:val="22"/>
                <w:szCs w:val="22"/>
                <w:cs/>
              </w:rPr>
              <w:t>.</w:t>
            </w:r>
          </w:p>
        </w:tc>
      </w:tr>
      <w:tr w:rsidR="001E75A2" w:rsidRPr="00AA7E07" w14:paraId="6CD52040" w14:textId="77777777" w:rsidTr="005C0385">
        <w:trPr>
          <w:trHeight w:val="247"/>
        </w:trPr>
        <w:tc>
          <w:tcPr>
            <w:tcW w:w="4779" w:type="dxa"/>
            <w:tcBorders>
              <w:top w:val="single" w:sz="4" w:space="0" w:color="auto"/>
              <w:left w:val="single" w:sz="4" w:space="0" w:color="auto"/>
              <w:bottom w:val="single" w:sz="4" w:space="0" w:color="auto"/>
              <w:right w:val="single" w:sz="4" w:space="0" w:color="auto"/>
            </w:tcBorders>
            <w:hideMark/>
          </w:tcPr>
          <w:p w14:paraId="514488BB"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b/>
                <w:bCs/>
                <w:sz w:val="22"/>
                <w:szCs w:val="22"/>
              </w:rPr>
            </w:pPr>
            <w:r w:rsidRPr="00AA7E07">
              <w:rPr>
                <w:rFonts w:ascii="Times New Roman" w:hAnsi="Times New Roman" w:cs="Times New Roman"/>
                <w:b/>
                <w:bCs/>
                <w:sz w:val="22"/>
                <w:szCs w:val="22"/>
              </w:rPr>
              <w:t>The key audit matter</w:t>
            </w:r>
          </w:p>
        </w:tc>
        <w:tc>
          <w:tcPr>
            <w:tcW w:w="4956" w:type="dxa"/>
            <w:tcBorders>
              <w:top w:val="single" w:sz="4" w:space="0" w:color="auto"/>
              <w:left w:val="single" w:sz="4" w:space="0" w:color="auto"/>
              <w:bottom w:val="single" w:sz="4" w:space="0" w:color="auto"/>
              <w:right w:val="single" w:sz="4" w:space="0" w:color="auto"/>
            </w:tcBorders>
            <w:hideMark/>
          </w:tcPr>
          <w:p w14:paraId="4D3E5F26"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b/>
                <w:bCs/>
                <w:sz w:val="22"/>
                <w:szCs w:val="22"/>
              </w:rPr>
            </w:pPr>
            <w:r w:rsidRPr="00AA7E07">
              <w:rPr>
                <w:rFonts w:ascii="Times New Roman" w:hAnsi="Times New Roman" w:cs="Times New Roman"/>
                <w:b/>
                <w:bCs/>
                <w:sz w:val="22"/>
                <w:szCs w:val="22"/>
              </w:rPr>
              <w:t>How the matter was addressed in the audit</w:t>
            </w:r>
          </w:p>
        </w:tc>
      </w:tr>
      <w:tr w:rsidR="001E75A2" w:rsidRPr="00AA7E07" w14:paraId="47DD0EAA" w14:textId="77777777" w:rsidTr="005C0385">
        <w:trPr>
          <w:trHeight w:val="6204"/>
        </w:trPr>
        <w:tc>
          <w:tcPr>
            <w:tcW w:w="4779" w:type="dxa"/>
            <w:tcBorders>
              <w:top w:val="single" w:sz="4" w:space="0" w:color="auto"/>
              <w:left w:val="single" w:sz="4" w:space="0" w:color="auto"/>
              <w:bottom w:val="single" w:sz="4" w:space="0" w:color="auto"/>
              <w:right w:val="single" w:sz="4" w:space="0" w:color="auto"/>
            </w:tcBorders>
          </w:tcPr>
          <w:p w14:paraId="3ED6EC58" w14:textId="6605D184" w:rsidR="001E75A2" w:rsidRPr="002D5CB4" w:rsidRDefault="004244F3" w:rsidP="002D5C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eastAsia="Arial" w:hAnsi="Times New Roman" w:cs="Times New Roman"/>
                <w:sz w:val="22"/>
                <w:szCs w:val="22"/>
              </w:rPr>
            </w:pPr>
            <w:r w:rsidRPr="002D5CB4">
              <w:rPr>
                <w:rFonts w:ascii="Times New Roman" w:eastAsia="Arial" w:hAnsi="Times New Roman" w:cs="Times New Roman"/>
                <w:spacing w:val="-4"/>
                <w:sz w:val="22"/>
                <w:szCs w:val="22"/>
              </w:rPr>
              <w:t>The management assessed the impairment indicators</w:t>
            </w:r>
            <w:r w:rsidRPr="004244F3">
              <w:rPr>
                <w:rFonts w:ascii="Times New Roman" w:eastAsia="Arial" w:hAnsi="Times New Roman" w:cs="Times New Roman"/>
                <w:sz w:val="22"/>
                <w:szCs w:val="22"/>
              </w:rPr>
              <w:t xml:space="preserve"> </w:t>
            </w:r>
            <w:r w:rsidRPr="002D5CB4">
              <w:rPr>
                <w:rFonts w:ascii="Times New Roman" w:eastAsia="Arial" w:hAnsi="Times New Roman" w:cs="Times New Roman"/>
                <w:spacing w:val="-6"/>
                <w:sz w:val="22"/>
                <w:szCs w:val="22"/>
              </w:rPr>
              <w:t>of investments in associates and subsidiaries given rise</w:t>
            </w:r>
            <w:r w:rsidRPr="004244F3">
              <w:rPr>
                <w:rFonts w:ascii="Times New Roman" w:eastAsia="Arial" w:hAnsi="Times New Roman" w:cs="Times New Roman"/>
                <w:sz w:val="22"/>
                <w:szCs w:val="22"/>
              </w:rPr>
              <w:t xml:space="preserve"> to impairment testing by focusing on the business that its performance was below expectations. </w:t>
            </w:r>
            <w:r>
              <w:rPr>
                <w:rFonts w:ascii="Times New Roman" w:eastAsia="Arial" w:hAnsi="Times New Roman" w:cs="Times New Roman"/>
                <w:sz w:val="22"/>
                <w:szCs w:val="22"/>
              </w:rPr>
              <w:br/>
            </w:r>
            <w:r w:rsidRPr="002D5CB4">
              <w:rPr>
                <w:rFonts w:ascii="Times New Roman" w:eastAsia="Arial" w:hAnsi="Times New Roman" w:cs="Times New Roman"/>
                <w:spacing w:val="-4"/>
                <w:sz w:val="22"/>
                <w:szCs w:val="22"/>
              </w:rPr>
              <w:t>The impairment testing of investments in associates</w:t>
            </w:r>
            <w:r w:rsidRPr="004244F3">
              <w:rPr>
                <w:rFonts w:ascii="Times New Roman" w:eastAsia="Arial" w:hAnsi="Times New Roman" w:cs="Times New Roman"/>
                <w:sz w:val="22"/>
                <w:szCs w:val="22"/>
              </w:rPr>
              <w:t xml:space="preserve"> and subsidiaries involves management judgments </w:t>
            </w:r>
            <w:r w:rsidRPr="002D5CB4">
              <w:rPr>
                <w:rFonts w:ascii="Times New Roman" w:eastAsia="Arial" w:hAnsi="Times New Roman" w:cs="Times New Roman"/>
                <w:spacing w:val="-4"/>
                <w:sz w:val="22"/>
                <w:szCs w:val="22"/>
              </w:rPr>
              <w:t>in identifying whether there are impairment indicators</w:t>
            </w:r>
            <w:r w:rsidRPr="004244F3">
              <w:rPr>
                <w:rFonts w:ascii="Times New Roman" w:eastAsia="Arial" w:hAnsi="Times New Roman" w:cs="Times New Roman"/>
                <w:sz w:val="22"/>
                <w:szCs w:val="22"/>
              </w:rPr>
              <w:t xml:space="preserve"> on the investment, including estimating </w:t>
            </w:r>
            <w:r w:rsidRPr="002D5CB4">
              <w:rPr>
                <w:rFonts w:ascii="Times New Roman" w:eastAsia="Arial" w:hAnsi="Times New Roman" w:cs="Times New Roman"/>
                <w:spacing w:val="-6"/>
                <w:sz w:val="22"/>
                <w:szCs w:val="22"/>
              </w:rPr>
              <w:t>the recoverable amount, in particular</w:t>
            </w:r>
            <w:r w:rsidRPr="004244F3">
              <w:rPr>
                <w:rFonts w:ascii="Times New Roman" w:eastAsia="Arial" w:hAnsi="Times New Roman" w:cs="Times New Roman"/>
                <w:sz w:val="22"/>
                <w:szCs w:val="22"/>
              </w:rPr>
              <w:t xml:space="preserve"> the forecasting of future cash flows derived from financial budget of the associates and subsidiaries, expected growth rates and discount rates. Therefore, this is an area of focus in my audit.</w:t>
            </w:r>
          </w:p>
          <w:p w14:paraId="5635C402"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sz w:val="22"/>
                <w:szCs w:val="22"/>
              </w:rPr>
            </w:pPr>
          </w:p>
        </w:tc>
        <w:tc>
          <w:tcPr>
            <w:tcW w:w="4956" w:type="dxa"/>
            <w:tcBorders>
              <w:top w:val="single" w:sz="4" w:space="0" w:color="auto"/>
              <w:left w:val="single" w:sz="4" w:space="0" w:color="auto"/>
              <w:bottom w:val="single" w:sz="4" w:space="0" w:color="auto"/>
              <w:right w:val="single" w:sz="4" w:space="0" w:color="auto"/>
            </w:tcBorders>
          </w:tcPr>
          <w:p w14:paraId="5547E64B" w14:textId="77777777"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thaiDistribute"/>
              <w:rPr>
                <w:rFonts w:ascii="Times New Roman" w:hAnsi="Times New Roman" w:cs="Times New Roman"/>
                <w:sz w:val="22"/>
                <w:szCs w:val="22"/>
              </w:rPr>
            </w:pPr>
            <w:r w:rsidRPr="00711309">
              <w:rPr>
                <w:rFonts w:ascii="Times New Roman" w:hAnsi="Times New Roman" w:cs="Times New Roman"/>
                <w:sz w:val="22"/>
                <w:szCs w:val="22"/>
              </w:rPr>
              <w:t>My audit procedures included, among others:</w:t>
            </w:r>
          </w:p>
          <w:p w14:paraId="2AA16CFC" w14:textId="77777777"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t>obtaining understanding of the identification of impairment indicators and impairment testing procedures of the management;</w:t>
            </w:r>
          </w:p>
          <w:p w14:paraId="36EDB7AB" w14:textId="7E8574BD" w:rsidR="00711309" w:rsidRPr="00711309" w:rsidRDefault="00711309" w:rsidP="005C038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t xml:space="preserve">assessing reasonableness of the identification of impairment indicators and the key assumptions which underpinned the recoverable amount of investment in associates and subsidiaries and testing the appropriateness of significant assumptions which supported discounted cash flows projection such as cash flow forecasts, </w:t>
            </w:r>
            <w:r w:rsidRPr="002D5CB4">
              <w:rPr>
                <w:rFonts w:ascii="Times New Roman" w:hAnsi="Times New Roman" w:cs="Times New Roman"/>
                <w:spacing w:val="-2"/>
                <w:sz w:val="22"/>
                <w:szCs w:val="22"/>
              </w:rPr>
              <w:t>long-term growth rates and discount rates used by</w:t>
            </w:r>
            <w:r w:rsidRPr="00711309">
              <w:rPr>
                <w:rFonts w:ascii="Times New Roman" w:hAnsi="Times New Roman" w:cs="Times New Roman"/>
                <w:sz w:val="22"/>
                <w:szCs w:val="22"/>
              </w:rPr>
              <w:t xml:space="preserve"> </w:t>
            </w:r>
            <w:r w:rsidRPr="002D5CB4">
              <w:rPr>
                <w:rFonts w:ascii="Times New Roman" w:hAnsi="Times New Roman" w:cs="Times New Roman"/>
                <w:spacing w:val="-6"/>
                <w:sz w:val="22"/>
                <w:szCs w:val="22"/>
              </w:rPr>
              <w:t>management with reference to recent performance</w:t>
            </w:r>
            <w:r w:rsidRPr="00711309">
              <w:rPr>
                <w:rFonts w:ascii="Times New Roman" w:hAnsi="Times New Roman" w:cs="Times New Roman"/>
                <w:sz w:val="22"/>
                <w:szCs w:val="22"/>
              </w:rPr>
              <w:t xml:space="preserve"> and trend analysis, and comparing with market situations and operating environment, industry </w:t>
            </w:r>
            <w:r w:rsidRPr="002D5CB4">
              <w:rPr>
                <w:rFonts w:ascii="Times New Roman" w:hAnsi="Times New Roman" w:cs="Times New Roman"/>
                <w:spacing w:val="-4"/>
                <w:sz w:val="22"/>
                <w:szCs w:val="22"/>
              </w:rPr>
              <w:t>knowledge and other information obtained during</w:t>
            </w:r>
            <w:r w:rsidRPr="00711309">
              <w:rPr>
                <w:rFonts w:ascii="Times New Roman" w:hAnsi="Times New Roman" w:cs="Times New Roman"/>
                <w:sz w:val="22"/>
                <w:szCs w:val="22"/>
              </w:rPr>
              <w:t xml:space="preserve"> </w:t>
            </w:r>
            <w:r w:rsidRPr="002D5CB4">
              <w:rPr>
                <w:rFonts w:ascii="Times New Roman" w:hAnsi="Times New Roman" w:cs="Times New Roman"/>
                <w:spacing w:val="-4"/>
                <w:sz w:val="22"/>
                <w:szCs w:val="22"/>
              </w:rPr>
              <w:t xml:space="preserve">the audit; </w:t>
            </w:r>
            <w:r w:rsidR="0084666B" w:rsidRPr="002D5CB4">
              <w:rPr>
                <w:rFonts w:ascii="Times New Roman" w:hAnsi="Times New Roman" w:cs="Times New Roman"/>
                <w:spacing w:val="-4"/>
                <w:sz w:val="22"/>
                <w:szCs w:val="22"/>
              </w:rPr>
              <w:t>including evaluating the reasonableness</w:t>
            </w:r>
            <w:r w:rsidR="0084666B" w:rsidRPr="0084666B">
              <w:rPr>
                <w:rFonts w:ascii="Times New Roman" w:hAnsi="Times New Roman" w:cs="Times New Roman"/>
                <w:sz w:val="22"/>
                <w:szCs w:val="22"/>
              </w:rPr>
              <w:t xml:space="preserve"> of the forecasting of financial performances by comparing historical estimation to the actual operating results;</w:t>
            </w:r>
          </w:p>
          <w:p w14:paraId="54A85828" w14:textId="77777777"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t>evaluating the appropriateness of the valuation methodology used by management and testing the mathematical accuracy of the recoverable amount and impairment calculations; and</w:t>
            </w:r>
          </w:p>
          <w:p w14:paraId="678B355A" w14:textId="22891170" w:rsid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r>
            <w:r w:rsidR="00366189">
              <w:rPr>
                <w:rFonts w:ascii="Times New Roman" w:hAnsi="Times New Roman" w:cs="Times New Roman"/>
                <w:sz w:val="22"/>
                <w:szCs w:val="22"/>
              </w:rPr>
              <w:t>considering the adequacy of the</w:t>
            </w:r>
            <w:r w:rsidRPr="00711309">
              <w:rPr>
                <w:rFonts w:ascii="Times New Roman" w:hAnsi="Times New Roman" w:cs="Times New Roman"/>
                <w:sz w:val="22"/>
                <w:szCs w:val="22"/>
              </w:rPr>
              <w:t xml:space="preserve"> disclosures in accordance with the financial reporting standard.</w:t>
            </w:r>
          </w:p>
          <w:p w14:paraId="79D6FE0C" w14:textId="177E1CC9" w:rsidR="001E75A2" w:rsidRPr="00AA7E07" w:rsidRDefault="001E75A2"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93" w:right="-18" w:hanging="193"/>
              <w:jc w:val="thaiDistribute"/>
              <w:rPr>
                <w:rFonts w:ascii="Times New Roman" w:hAnsi="Times New Roman" w:cs="Times New Roman"/>
                <w:sz w:val="22"/>
                <w:szCs w:val="22"/>
              </w:rPr>
            </w:pPr>
          </w:p>
        </w:tc>
      </w:tr>
    </w:tbl>
    <w:p w14:paraId="5B47D1C5" w14:textId="77777777" w:rsidR="00FF36F4" w:rsidRPr="00AA7E07" w:rsidRDefault="00FF36F4" w:rsidP="0066114F">
      <w:pPr>
        <w:jc w:val="both"/>
        <w:rPr>
          <w:rFonts w:ascii="Times New Roman" w:hAnsi="Times New Roman" w:cs="Times New Roman"/>
          <w:sz w:val="22"/>
          <w:szCs w:val="22"/>
        </w:rPr>
      </w:pPr>
    </w:p>
    <w:p w14:paraId="6D475EAF" w14:textId="77777777" w:rsidR="0066114F" w:rsidRPr="00AA7E07" w:rsidRDefault="0066114F" w:rsidP="0066114F">
      <w:pPr>
        <w:pStyle w:val="Default"/>
        <w:rPr>
          <w:rFonts w:ascii="Times New Roman" w:hAnsi="Times New Roman" w:cs="Times New Roman"/>
          <w:i/>
          <w:iCs/>
          <w:sz w:val="22"/>
          <w:szCs w:val="22"/>
        </w:rPr>
      </w:pPr>
      <w:r w:rsidRPr="00AA7E07">
        <w:rPr>
          <w:rFonts w:ascii="Times New Roman" w:hAnsi="Times New Roman" w:cs="Times New Roman"/>
          <w:i/>
          <w:iCs/>
          <w:sz w:val="22"/>
          <w:szCs w:val="22"/>
        </w:rPr>
        <w:t>Other Information</w:t>
      </w:r>
    </w:p>
    <w:p w14:paraId="660863E5" w14:textId="77777777" w:rsidR="0066114F" w:rsidRPr="00AA7E07" w:rsidRDefault="0066114F" w:rsidP="0066114F">
      <w:pPr>
        <w:pStyle w:val="Default"/>
        <w:rPr>
          <w:rFonts w:ascii="Times New Roman" w:hAnsi="Times New Roman" w:cs="Times New Roman"/>
          <w:i/>
          <w:iCs/>
          <w:sz w:val="22"/>
          <w:szCs w:val="22"/>
        </w:rPr>
      </w:pPr>
    </w:p>
    <w:p w14:paraId="6AED4000"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Management is responsible for the other information</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The other information comprises the information included in the annual report, but does not include the financial statements and my auditor</w:t>
      </w:r>
      <w:r w:rsidRPr="00113ED1">
        <w:rPr>
          <w:rFonts w:ascii="Times New Roman" w:hAnsi="Times New Roman" w:cs="Times New Roman"/>
          <w:sz w:val="22"/>
          <w:szCs w:val="22"/>
          <w:cs/>
        </w:rPr>
        <w:t>’</w:t>
      </w:r>
      <w:r w:rsidRPr="00AA7E07">
        <w:rPr>
          <w:rFonts w:ascii="Times New Roman" w:hAnsi="Times New Roman" w:cs="Times New Roman"/>
          <w:sz w:val="22"/>
          <w:szCs w:val="22"/>
        </w:rPr>
        <w:t>s report thereon</w:t>
      </w:r>
      <w:r w:rsidRPr="00113ED1">
        <w:rPr>
          <w:rFonts w:ascii="Times New Roman" w:hAnsi="Times New Roman" w:cs="Times New Roman"/>
          <w:sz w:val="22"/>
          <w:szCs w:val="22"/>
          <w:cs/>
        </w:rPr>
        <w:t>.</w:t>
      </w:r>
    </w:p>
    <w:p w14:paraId="2ABD2AD9" w14:textId="77777777" w:rsidR="0066114F" w:rsidRPr="00AA7E07" w:rsidRDefault="0066114F" w:rsidP="0066114F">
      <w:pPr>
        <w:jc w:val="both"/>
        <w:rPr>
          <w:rFonts w:ascii="Times New Roman" w:hAnsi="Times New Roman" w:cs="Times New Roman"/>
          <w:sz w:val="22"/>
          <w:szCs w:val="22"/>
        </w:rPr>
      </w:pPr>
    </w:p>
    <w:p w14:paraId="3621A192"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 xml:space="preserve">My opinion on the financial statements does not cover the other information and I do not express any form </w:t>
      </w:r>
      <w:r w:rsidR="00D97E55" w:rsidRPr="00AA7E07">
        <w:rPr>
          <w:rFonts w:ascii="Times New Roman" w:hAnsi="Times New Roman" w:cs="Times New Roman"/>
          <w:sz w:val="22"/>
          <w:szCs w:val="22"/>
        </w:rPr>
        <w:br/>
      </w:r>
      <w:r w:rsidRPr="00AA7E07">
        <w:rPr>
          <w:rFonts w:ascii="Times New Roman" w:hAnsi="Times New Roman" w:cs="Times New Roman"/>
          <w:sz w:val="22"/>
          <w:szCs w:val="22"/>
        </w:rPr>
        <w:t>of assurance conclusion thereon</w:t>
      </w:r>
      <w:r w:rsidRPr="00113ED1">
        <w:rPr>
          <w:rFonts w:ascii="Times New Roman" w:hAnsi="Times New Roman" w:cs="Times New Roman"/>
          <w:sz w:val="22"/>
          <w:szCs w:val="22"/>
          <w:cs/>
        </w:rPr>
        <w:t xml:space="preserve">. </w:t>
      </w:r>
    </w:p>
    <w:p w14:paraId="4340369B" w14:textId="77777777" w:rsidR="0066114F" w:rsidRPr="00AA7E07" w:rsidRDefault="0066114F" w:rsidP="0066114F">
      <w:pPr>
        <w:jc w:val="both"/>
        <w:rPr>
          <w:rFonts w:ascii="Times New Roman" w:hAnsi="Times New Roman" w:cs="Times New Roman"/>
          <w:sz w:val="22"/>
          <w:szCs w:val="22"/>
        </w:rPr>
      </w:pPr>
    </w:p>
    <w:p w14:paraId="4FB38164" w14:textId="549BC470" w:rsidR="0066114F" w:rsidRPr="00113ED1" w:rsidRDefault="0066114F" w:rsidP="0066114F">
      <w:pPr>
        <w:jc w:val="thaiDistribute"/>
        <w:rPr>
          <w:rFonts w:ascii="Times New Roman" w:hAnsi="Times New Roman"/>
          <w:sz w:val="22"/>
          <w:szCs w:val="22"/>
          <w:cs/>
        </w:rPr>
        <w:sectPr w:rsidR="0066114F" w:rsidRPr="00113ED1" w:rsidSect="0063040D">
          <w:headerReference w:type="first" r:id="rId19"/>
          <w:pgSz w:w="11909" w:h="16834" w:code="9"/>
          <w:pgMar w:top="1304" w:right="1134" w:bottom="1418" w:left="1134" w:header="1304" w:footer="1418" w:gutter="0"/>
          <w:pgNumType w:start="2"/>
          <w:cols w:space="720"/>
          <w:titlePg/>
          <w:docGrid w:linePitch="245"/>
        </w:sectPr>
      </w:pPr>
      <w:r w:rsidRPr="00AA7E07">
        <w:rPr>
          <w:rFonts w:ascii="Times New Roman" w:hAnsi="Times New Roman" w:cs="Times New Roman"/>
          <w:spacing w:val="-2"/>
          <w:sz w:val="22"/>
          <w:szCs w:val="22"/>
        </w:rPr>
        <w:t>In connection with my audit of the financial statements, my responsibility is to read and, in doing so, consider whether the other information is materially inconsistent with the financial statements or my knowledge obtained in the audit, or otherwise appears to be materially misstated</w:t>
      </w:r>
      <w:r w:rsidRPr="00113ED1">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rPr>
        <w:t>If, based on the work I have performed, I conclude that there is a material misstatement of this other information, I am required to report that fact</w:t>
      </w:r>
      <w:r w:rsidRPr="00113ED1">
        <w:rPr>
          <w:rFonts w:ascii="Times New Roman" w:hAnsi="Times New Roman" w:cs="Times New Roman"/>
          <w:spacing w:val="-2"/>
          <w:sz w:val="22"/>
          <w:szCs w:val="22"/>
          <w:cs/>
        </w:rPr>
        <w:t xml:space="preserve">. </w:t>
      </w:r>
      <w:r w:rsidR="007904F5" w:rsidRPr="00113ED1">
        <w:rPr>
          <w:rFonts w:ascii="Times New Roman" w:hAnsi="Times New Roman" w:cs="Times New Roman"/>
          <w:spacing w:val="-2"/>
          <w:sz w:val="22"/>
          <w:szCs w:val="22"/>
        </w:rPr>
        <w:br/>
      </w:r>
      <w:r w:rsidRPr="00AA7E07">
        <w:rPr>
          <w:rFonts w:ascii="Times New Roman" w:hAnsi="Times New Roman" w:cs="Times New Roman"/>
          <w:spacing w:val="-2"/>
          <w:sz w:val="22"/>
          <w:szCs w:val="22"/>
        </w:rPr>
        <w:t>I have nothing to report in this regard</w:t>
      </w:r>
      <w:r w:rsidRPr="00113ED1">
        <w:rPr>
          <w:rFonts w:ascii="Times New Roman" w:hAnsi="Times New Roman" w:cs="Times New Roman"/>
          <w:spacing w:val="-2"/>
          <w:sz w:val="22"/>
          <w:szCs w:val="22"/>
          <w:cs/>
        </w:rPr>
        <w:t>.</w:t>
      </w:r>
      <w:r w:rsidRPr="00113ED1">
        <w:rPr>
          <w:rFonts w:ascii="Times New Roman" w:hAnsi="Times New Roman" w:cs="Times New Roman"/>
          <w:sz w:val="22"/>
          <w:szCs w:val="22"/>
          <w:cs/>
        </w:rPr>
        <w:t xml:space="preserve">                    </w:t>
      </w:r>
    </w:p>
    <w:p w14:paraId="722F271D"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lastRenderedPageBreak/>
        <w:t>Resp</w:t>
      </w:r>
      <w:r w:rsidR="009602E4" w:rsidRPr="00AA7E07">
        <w:rPr>
          <w:rFonts w:ascii="Times New Roman" w:hAnsi="Times New Roman" w:cs="Times New Roman"/>
          <w:i/>
          <w:iCs/>
          <w:sz w:val="22"/>
          <w:szCs w:val="22"/>
        </w:rPr>
        <w:t>onsibilities of Management</w:t>
      </w:r>
      <w:r w:rsidR="00750DED" w:rsidRPr="00113ED1">
        <w:rPr>
          <w:rFonts w:ascii="Times New Roman" w:hAnsi="Times New Roman" w:cs="Times New Roman"/>
          <w:cs/>
        </w:rPr>
        <w:t xml:space="preserve"> </w:t>
      </w:r>
      <w:r w:rsidR="00750DED" w:rsidRPr="00AA7E07">
        <w:rPr>
          <w:rFonts w:ascii="Times New Roman" w:hAnsi="Times New Roman" w:cs="Times New Roman"/>
          <w:i/>
          <w:iCs/>
          <w:sz w:val="22"/>
          <w:szCs w:val="22"/>
        </w:rPr>
        <w:t>and Those Charged with Governance</w:t>
      </w:r>
      <w:r w:rsidR="009602E4" w:rsidRPr="00113ED1">
        <w:rPr>
          <w:rFonts w:ascii="Times New Roman" w:hAnsi="Times New Roman" w:cs="Times New Roman"/>
          <w:i/>
          <w:iCs/>
          <w:sz w:val="22"/>
          <w:szCs w:val="22"/>
          <w:cs/>
        </w:rPr>
        <w:t xml:space="preserve"> </w:t>
      </w:r>
      <w:r w:rsidRPr="00AA7E07">
        <w:rPr>
          <w:rFonts w:ascii="Times New Roman" w:hAnsi="Times New Roman" w:cs="Times New Roman"/>
          <w:i/>
          <w:iCs/>
          <w:sz w:val="22"/>
          <w:szCs w:val="22"/>
        </w:rPr>
        <w:t>for the Financial Statements</w:t>
      </w:r>
    </w:p>
    <w:p w14:paraId="15FC7AE6" w14:textId="77777777" w:rsidR="0066114F" w:rsidRPr="00AA7E07" w:rsidRDefault="0066114F" w:rsidP="0066114F">
      <w:pPr>
        <w:jc w:val="both"/>
        <w:rPr>
          <w:rFonts w:ascii="Times New Roman" w:hAnsi="Times New Roman" w:cs="Times New Roman"/>
          <w:sz w:val="22"/>
          <w:szCs w:val="22"/>
        </w:rPr>
      </w:pPr>
    </w:p>
    <w:p w14:paraId="12038AAC"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113ED1">
        <w:rPr>
          <w:rFonts w:ascii="Times New Roman" w:hAnsi="Times New Roman" w:cs="Times New Roman"/>
          <w:sz w:val="22"/>
          <w:szCs w:val="22"/>
          <w:cs/>
        </w:rPr>
        <w:t>.</w:t>
      </w:r>
    </w:p>
    <w:p w14:paraId="2CEB960B" w14:textId="77777777" w:rsidR="0066114F" w:rsidRPr="00AA7E07" w:rsidRDefault="0066114F" w:rsidP="0066114F">
      <w:pPr>
        <w:jc w:val="both"/>
        <w:rPr>
          <w:rFonts w:ascii="Times New Roman" w:hAnsi="Times New Roman" w:cs="Times New Roman"/>
          <w:sz w:val="22"/>
          <w:szCs w:val="22"/>
        </w:rPr>
      </w:pPr>
    </w:p>
    <w:p w14:paraId="64E7E841"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In preparing the financial statements, management is responsible for assessing the Company</w:t>
      </w:r>
      <w:r w:rsidRPr="00113ED1">
        <w:rPr>
          <w:rFonts w:ascii="Times New Roman" w:hAnsi="Times New Roman" w:cs="Times New Roman"/>
          <w:sz w:val="22"/>
          <w:szCs w:val="22"/>
          <w:cs/>
        </w:rPr>
        <w:t>’</w:t>
      </w:r>
      <w:r w:rsidRPr="00AA7E07">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113ED1">
        <w:rPr>
          <w:rFonts w:ascii="Times New Roman" w:hAnsi="Times New Roman" w:cs="Times New Roman"/>
          <w:sz w:val="22"/>
          <w:szCs w:val="22"/>
          <w:cs/>
        </w:rPr>
        <w:t xml:space="preserve">. </w:t>
      </w:r>
    </w:p>
    <w:p w14:paraId="2FC5F1A9" w14:textId="77777777" w:rsidR="0066114F" w:rsidRPr="00AA7E07" w:rsidRDefault="0066114F" w:rsidP="0066114F">
      <w:pPr>
        <w:jc w:val="both"/>
        <w:rPr>
          <w:rFonts w:ascii="Times New Roman" w:hAnsi="Times New Roman" w:cs="Times New Roman"/>
          <w:sz w:val="22"/>
          <w:szCs w:val="22"/>
        </w:rPr>
      </w:pPr>
    </w:p>
    <w:p w14:paraId="57D4B763" w14:textId="77777777" w:rsidR="00750DED" w:rsidRPr="00AA7E07" w:rsidRDefault="00750DED" w:rsidP="0066114F">
      <w:pPr>
        <w:jc w:val="both"/>
        <w:rPr>
          <w:rFonts w:ascii="Times New Roman" w:hAnsi="Times New Roman" w:cs="Times New Roman"/>
          <w:sz w:val="22"/>
          <w:szCs w:val="22"/>
        </w:rPr>
      </w:pPr>
      <w:r w:rsidRPr="00AA7E07">
        <w:rPr>
          <w:rFonts w:ascii="Times New Roman" w:hAnsi="Times New Roman" w:cs="Times New Roman"/>
          <w:sz w:val="22"/>
          <w:szCs w:val="22"/>
        </w:rPr>
        <w:t>Those charged with governance are responsible for overseeing the Company</w:t>
      </w:r>
      <w:r w:rsidRPr="00113ED1">
        <w:rPr>
          <w:rFonts w:ascii="Times New Roman" w:hAnsi="Times New Roman" w:cs="Times New Roman"/>
          <w:sz w:val="22"/>
          <w:szCs w:val="22"/>
          <w:cs/>
        </w:rPr>
        <w:t>’</w:t>
      </w:r>
      <w:r w:rsidRPr="00AA7E07">
        <w:rPr>
          <w:rFonts w:ascii="Times New Roman" w:hAnsi="Times New Roman" w:cs="Times New Roman"/>
          <w:sz w:val="22"/>
          <w:szCs w:val="22"/>
        </w:rPr>
        <w:t>s financial reporting process</w:t>
      </w:r>
      <w:r w:rsidRPr="00113ED1">
        <w:rPr>
          <w:rFonts w:ascii="Times New Roman" w:hAnsi="Times New Roman" w:cs="Times New Roman"/>
          <w:sz w:val="22"/>
          <w:szCs w:val="22"/>
          <w:cs/>
        </w:rPr>
        <w:t>.</w:t>
      </w:r>
    </w:p>
    <w:p w14:paraId="168C2663" w14:textId="77777777" w:rsidR="00750DED" w:rsidRPr="00AA7E07" w:rsidRDefault="00750DED" w:rsidP="0066114F">
      <w:pPr>
        <w:jc w:val="both"/>
        <w:rPr>
          <w:rFonts w:ascii="Times New Roman" w:hAnsi="Times New Roman" w:cs="Times New Roman"/>
          <w:sz w:val="22"/>
          <w:szCs w:val="22"/>
        </w:rPr>
      </w:pPr>
    </w:p>
    <w:p w14:paraId="19A95A24"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Auditor</w:t>
      </w:r>
      <w:r w:rsidRPr="00113ED1">
        <w:rPr>
          <w:rFonts w:ascii="Times New Roman" w:hAnsi="Times New Roman" w:cs="Times New Roman"/>
          <w:i/>
          <w:iCs/>
          <w:sz w:val="22"/>
          <w:szCs w:val="22"/>
          <w:cs/>
        </w:rPr>
        <w:t>’</w:t>
      </w:r>
      <w:r w:rsidRPr="00AA7E07">
        <w:rPr>
          <w:rFonts w:ascii="Times New Roman" w:hAnsi="Times New Roman" w:cs="Times New Roman"/>
          <w:i/>
          <w:iCs/>
          <w:sz w:val="22"/>
          <w:szCs w:val="22"/>
        </w:rPr>
        <w:t>s Responsibilities for the Audit of the Financial Statements</w:t>
      </w:r>
      <w:r w:rsidRPr="00113ED1">
        <w:rPr>
          <w:rFonts w:ascii="Times New Roman" w:hAnsi="Times New Roman" w:cs="Times New Roman"/>
          <w:i/>
          <w:iCs/>
          <w:sz w:val="22"/>
          <w:szCs w:val="22"/>
          <w:cs/>
        </w:rPr>
        <w:t xml:space="preserve"> </w:t>
      </w:r>
    </w:p>
    <w:p w14:paraId="10F3D712" w14:textId="77777777" w:rsidR="0066114F" w:rsidRPr="00AA7E07" w:rsidRDefault="0066114F" w:rsidP="0066114F">
      <w:pPr>
        <w:jc w:val="both"/>
        <w:rPr>
          <w:rFonts w:ascii="Times New Roman" w:hAnsi="Times New Roman" w:cs="Times New Roman"/>
          <w:sz w:val="22"/>
          <w:szCs w:val="22"/>
        </w:rPr>
      </w:pPr>
    </w:p>
    <w:p w14:paraId="758E85A8"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My objectives are to obtain reasonable assurance about whether the financial statements as a whole are free from material misstatement, whether due to fraud or error, and to issue an auditor</w:t>
      </w:r>
      <w:r w:rsidRPr="00113ED1">
        <w:rPr>
          <w:rFonts w:ascii="Times New Roman" w:hAnsi="Times New Roman" w:cs="Times New Roman"/>
          <w:sz w:val="22"/>
          <w:szCs w:val="22"/>
          <w:cs/>
        </w:rPr>
        <w:t>’</w:t>
      </w:r>
      <w:r w:rsidRPr="00AA7E07">
        <w:rPr>
          <w:rFonts w:ascii="Times New Roman" w:hAnsi="Times New Roman" w:cs="Times New Roman"/>
          <w:sz w:val="22"/>
          <w:szCs w:val="22"/>
        </w:rPr>
        <w:t>s report that includes my opinion</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Reasonable assurance is a high level of assurance, but is not a guarantee that an audit conducted in accordance with TSAs will always detect a material misstatement when it exists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Misstatements can arise from fraud or error and are considered material if, individually or in the aggregate, they could reasonably be expected to influence the economic decisions of users taken on the basis of these financial statements</w:t>
      </w:r>
      <w:r w:rsidRPr="00113ED1">
        <w:rPr>
          <w:rFonts w:ascii="Times New Roman" w:hAnsi="Times New Roman" w:cs="Times New Roman"/>
          <w:sz w:val="22"/>
          <w:szCs w:val="22"/>
          <w:cs/>
        </w:rPr>
        <w:t xml:space="preserve">. </w:t>
      </w:r>
    </w:p>
    <w:p w14:paraId="77AA801B" w14:textId="77777777" w:rsidR="0066114F" w:rsidRPr="00AA7E07" w:rsidRDefault="0066114F" w:rsidP="0066114F">
      <w:pPr>
        <w:autoSpaceDE w:val="0"/>
        <w:autoSpaceDN w:val="0"/>
        <w:adjustRightInd w:val="0"/>
        <w:jc w:val="both"/>
        <w:rPr>
          <w:rFonts w:ascii="Times New Roman" w:hAnsi="Times New Roman" w:cs="Times New Roman"/>
          <w:sz w:val="22"/>
          <w:szCs w:val="22"/>
        </w:rPr>
      </w:pPr>
    </w:p>
    <w:p w14:paraId="6301723C" w14:textId="77777777" w:rsidR="0066114F" w:rsidRPr="00AA7E07" w:rsidRDefault="0066114F" w:rsidP="0066114F">
      <w:pPr>
        <w:spacing w:after="120"/>
        <w:jc w:val="both"/>
        <w:rPr>
          <w:rFonts w:ascii="Times New Roman" w:hAnsi="Times New Roman" w:cs="Times New Roman"/>
          <w:sz w:val="22"/>
          <w:szCs w:val="22"/>
        </w:rPr>
      </w:pPr>
      <w:r w:rsidRPr="00AA7E07">
        <w:rPr>
          <w:rFonts w:ascii="Times New Roman" w:hAnsi="Times New Roman" w:cs="Times New Roman"/>
          <w:sz w:val="22"/>
          <w:szCs w:val="22"/>
        </w:rPr>
        <w:t>As part of an audit in accordance with TSAs, I exercise professional judgment and maintain professional skepticism throughout the audit</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I also</w:t>
      </w:r>
      <w:r w:rsidRPr="00113ED1">
        <w:rPr>
          <w:rFonts w:ascii="Times New Roman" w:hAnsi="Times New Roman" w:cs="Times New Roman"/>
          <w:sz w:val="22"/>
          <w:szCs w:val="22"/>
          <w:cs/>
        </w:rPr>
        <w:t xml:space="preserve">: </w:t>
      </w:r>
    </w:p>
    <w:p w14:paraId="49884D53"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13ED1">
        <w:rPr>
          <w:rFonts w:ascii="Times New Roman" w:hAnsi="Times New Roman" w:cs="Times New Roman"/>
          <w:sz w:val="22"/>
          <w:cs/>
        </w:rPr>
        <w:t xml:space="preserve">. </w:t>
      </w:r>
      <w:r w:rsidRPr="00AA7E07">
        <w:rPr>
          <w:rFonts w:ascii="Times New Roman" w:hAnsi="Times New Roman" w:cs="Times New Roman"/>
          <w:sz w:val="22"/>
        </w:rPr>
        <w:t>The risk of not detecting a material misstatement resulting from fraud is higher than for one resulting from error, as fraud may involve collusion, forgery, intentional omissions, misrepresentations, or the override of internal control</w:t>
      </w:r>
      <w:r w:rsidRPr="00113ED1">
        <w:rPr>
          <w:rFonts w:ascii="Times New Roman" w:hAnsi="Times New Roman" w:cs="Times New Roman"/>
          <w:sz w:val="22"/>
          <w:cs/>
        </w:rPr>
        <w:t xml:space="preserve">. </w:t>
      </w:r>
    </w:p>
    <w:p w14:paraId="0D0B47B7"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Company</w:t>
      </w:r>
      <w:r w:rsidRPr="00113ED1">
        <w:rPr>
          <w:rFonts w:ascii="Times New Roman" w:hAnsi="Times New Roman" w:cs="Times New Roman"/>
          <w:sz w:val="22"/>
          <w:cs/>
        </w:rPr>
        <w:t>’</w:t>
      </w:r>
      <w:r w:rsidRPr="00AA7E07">
        <w:rPr>
          <w:rFonts w:ascii="Times New Roman" w:hAnsi="Times New Roman" w:cs="Times New Roman"/>
          <w:sz w:val="22"/>
        </w:rPr>
        <w:t>s internal control</w:t>
      </w:r>
      <w:r w:rsidRPr="00113ED1">
        <w:rPr>
          <w:rFonts w:ascii="Times New Roman" w:hAnsi="Times New Roman" w:cs="Times New Roman"/>
          <w:sz w:val="22"/>
          <w:cs/>
        </w:rPr>
        <w:t>.</w:t>
      </w:r>
    </w:p>
    <w:p w14:paraId="04CAF3CD"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Evaluate the appropriateness of accounting policies used and the reasonableness of accounting estimates and related disclosures made by management</w:t>
      </w:r>
      <w:r w:rsidRPr="00113ED1">
        <w:rPr>
          <w:rFonts w:ascii="Times New Roman" w:hAnsi="Times New Roman" w:cs="Times New Roman"/>
          <w:sz w:val="22"/>
          <w:cs/>
        </w:rPr>
        <w:t xml:space="preserve">. </w:t>
      </w:r>
    </w:p>
    <w:p w14:paraId="78F7BB6A"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Conclude on the appropriateness of management</w:t>
      </w:r>
      <w:r w:rsidRPr="00113ED1">
        <w:rPr>
          <w:rFonts w:ascii="Times New Roman" w:hAnsi="Times New Roman" w:cs="Times New Roman"/>
          <w:sz w:val="22"/>
          <w:cs/>
        </w:rPr>
        <w:t>’</w:t>
      </w:r>
      <w:r w:rsidRPr="00AA7E07">
        <w:rPr>
          <w:rFonts w:ascii="Times New Roman" w:hAnsi="Times New Roman" w:cs="Times New Roman"/>
          <w:sz w:val="22"/>
        </w:rPr>
        <w:t>s use of the going concern basis of accounting and, based on the audit evidence obtained, whether a material uncertainty exists related to events or conditions that may cast significant doubt on the Company</w:t>
      </w:r>
      <w:r w:rsidRPr="00113ED1">
        <w:rPr>
          <w:rFonts w:ascii="Times New Roman" w:hAnsi="Times New Roman" w:cs="Times New Roman"/>
          <w:sz w:val="22"/>
          <w:cs/>
        </w:rPr>
        <w:t>’</w:t>
      </w:r>
      <w:r w:rsidRPr="00AA7E07">
        <w:rPr>
          <w:rFonts w:ascii="Times New Roman" w:hAnsi="Times New Roman" w:cs="Times New Roman"/>
          <w:sz w:val="22"/>
        </w:rPr>
        <w:t>s ability to continue as a going concern</w:t>
      </w:r>
      <w:r w:rsidRPr="00113ED1">
        <w:rPr>
          <w:rFonts w:ascii="Times New Roman" w:hAnsi="Times New Roman" w:cs="Times New Roman"/>
          <w:sz w:val="22"/>
          <w:cs/>
        </w:rPr>
        <w:t xml:space="preserve">. </w:t>
      </w:r>
      <w:r w:rsidRPr="00AA7E07">
        <w:rPr>
          <w:rFonts w:ascii="Times New Roman" w:hAnsi="Times New Roman" w:cs="Times New Roman"/>
          <w:sz w:val="22"/>
        </w:rPr>
        <w:t>If I conclude that a material uncertainty exists, I am required to draw attention in my auditor</w:t>
      </w:r>
      <w:r w:rsidRPr="00113ED1">
        <w:rPr>
          <w:rFonts w:ascii="Times New Roman" w:hAnsi="Times New Roman" w:cs="Times New Roman"/>
          <w:sz w:val="22"/>
          <w:cs/>
        </w:rPr>
        <w:t>’</w:t>
      </w:r>
      <w:r w:rsidRPr="00AA7E07">
        <w:rPr>
          <w:rFonts w:ascii="Times New Roman" w:hAnsi="Times New Roman" w:cs="Times New Roman"/>
          <w:sz w:val="22"/>
        </w:rPr>
        <w:t>s report to the related disclosures in the financial statements or, if such disclosures are inadequate, to modify my opinion</w:t>
      </w:r>
      <w:r w:rsidRPr="00113ED1">
        <w:rPr>
          <w:rFonts w:ascii="Times New Roman" w:hAnsi="Times New Roman" w:cs="Times New Roman"/>
          <w:sz w:val="22"/>
          <w:cs/>
        </w:rPr>
        <w:t xml:space="preserve">. </w:t>
      </w:r>
      <w:r w:rsidRPr="00AA7E07">
        <w:rPr>
          <w:rFonts w:ascii="Times New Roman" w:hAnsi="Times New Roman" w:cs="Times New Roman"/>
          <w:sz w:val="22"/>
        </w:rPr>
        <w:t>My conclusions are based on the audit evidence obtained up to the date of my auditor</w:t>
      </w:r>
      <w:r w:rsidRPr="00113ED1">
        <w:rPr>
          <w:rFonts w:ascii="Times New Roman" w:hAnsi="Times New Roman" w:cs="Times New Roman"/>
          <w:sz w:val="22"/>
          <w:cs/>
        </w:rPr>
        <w:t>’</w:t>
      </w:r>
      <w:r w:rsidRPr="00AA7E07">
        <w:rPr>
          <w:rFonts w:ascii="Times New Roman" w:hAnsi="Times New Roman" w:cs="Times New Roman"/>
          <w:sz w:val="22"/>
        </w:rPr>
        <w:t>s report</w:t>
      </w:r>
      <w:r w:rsidRPr="00113ED1">
        <w:rPr>
          <w:rFonts w:ascii="Times New Roman" w:hAnsi="Times New Roman" w:cs="Times New Roman"/>
          <w:sz w:val="22"/>
          <w:cs/>
        </w:rPr>
        <w:t xml:space="preserve">. </w:t>
      </w:r>
      <w:r w:rsidRPr="00AA7E07">
        <w:rPr>
          <w:rFonts w:ascii="Times New Roman" w:hAnsi="Times New Roman" w:cs="Times New Roman"/>
          <w:sz w:val="22"/>
        </w:rPr>
        <w:t>However, future events or conditions may cause the Company to cease to continue as a going concern</w:t>
      </w:r>
      <w:r w:rsidRPr="00113ED1">
        <w:rPr>
          <w:rFonts w:ascii="Times New Roman" w:hAnsi="Times New Roman" w:cs="Times New Roman"/>
          <w:sz w:val="22"/>
          <w:cs/>
        </w:rPr>
        <w:t xml:space="preserve">. </w:t>
      </w:r>
    </w:p>
    <w:p w14:paraId="52DDB756" w14:textId="77777777" w:rsidR="0066114F" w:rsidRPr="00AA7E07" w:rsidRDefault="0066114F" w:rsidP="009529CB">
      <w:pPr>
        <w:pStyle w:val="ListParagraph"/>
        <w:numPr>
          <w:ilvl w:val="0"/>
          <w:numId w:val="19"/>
        </w:numPr>
        <w:autoSpaceDE w:val="0"/>
        <w:autoSpaceDN w:val="0"/>
        <w:adjustRightInd w:val="0"/>
        <w:contextualSpacing/>
        <w:jc w:val="both"/>
        <w:rPr>
          <w:rFonts w:ascii="Times New Roman" w:hAnsi="Times New Roman" w:cs="Times New Roman"/>
          <w:sz w:val="22"/>
        </w:rPr>
      </w:pPr>
      <w:r w:rsidRPr="00AA7E07">
        <w:rPr>
          <w:rFonts w:ascii="Times New Roman" w:hAnsi="Times New Roman" w:cs="Times New Roman"/>
          <w:sz w:val="22"/>
        </w:rPr>
        <w:t>Evaluate the overall presentation, structure and content of the financial statements, including the disclosures, and whether the financial statements represent the underlying transactions and events in a manner that achieves fair presentation</w:t>
      </w:r>
      <w:r w:rsidRPr="00113ED1">
        <w:rPr>
          <w:rFonts w:ascii="Times New Roman" w:hAnsi="Times New Roman" w:cs="Times New Roman"/>
          <w:sz w:val="22"/>
          <w:cs/>
        </w:rPr>
        <w:t xml:space="preserve">. </w:t>
      </w:r>
    </w:p>
    <w:p w14:paraId="0DCCD922" w14:textId="391D2027" w:rsidR="00E816F5" w:rsidRPr="00AA7E07" w:rsidRDefault="00E816F5" w:rsidP="00E816F5">
      <w:pPr>
        <w:jc w:val="both"/>
        <w:rPr>
          <w:rFonts w:ascii="Times New Roman" w:hAnsi="Times New Roman" w:cs="Times New Roman"/>
          <w:sz w:val="28"/>
          <w:szCs w:val="28"/>
        </w:rPr>
      </w:pPr>
    </w:p>
    <w:p w14:paraId="0EB0EC9A" w14:textId="77777777" w:rsidR="0066114F" w:rsidRPr="00AA7E07" w:rsidRDefault="0066114F" w:rsidP="00E816F5">
      <w:pPr>
        <w:jc w:val="both"/>
        <w:rPr>
          <w:rFonts w:ascii="Times New Roman" w:hAnsi="Times New Roman" w:cs="Times New Roman"/>
          <w:sz w:val="22"/>
          <w:szCs w:val="22"/>
        </w:rPr>
      </w:pPr>
      <w:r w:rsidRPr="00AA7E07">
        <w:rPr>
          <w:rFonts w:ascii="Times New Roman" w:hAnsi="Times New Roman" w:cs="Times New Roman"/>
          <w:sz w:val="22"/>
          <w:szCs w:val="22"/>
        </w:rPr>
        <w:lastRenderedPageBreak/>
        <w:t xml:space="preserve">I communicate with </w:t>
      </w:r>
      <w:r w:rsidR="001B4F78" w:rsidRPr="00AA7E07">
        <w:rPr>
          <w:rFonts w:ascii="Times New Roman" w:hAnsi="Times New Roman" w:cs="Times New Roman"/>
          <w:sz w:val="22"/>
          <w:szCs w:val="22"/>
        </w:rPr>
        <w:t>those charged with governance</w:t>
      </w:r>
      <w:r w:rsidRPr="00AA7E07">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my audit</w:t>
      </w:r>
      <w:r w:rsidRPr="00113ED1">
        <w:rPr>
          <w:rFonts w:ascii="Times New Roman" w:hAnsi="Times New Roman" w:cs="Times New Roman"/>
          <w:sz w:val="22"/>
          <w:szCs w:val="22"/>
          <w:cs/>
        </w:rPr>
        <w:t xml:space="preserve">. </w:t>
      </w:r>
    </w:p>
    <w:p w14:paraId="34719ACD" w14:textId="77777777" w:rsidR="0066114F" w:rsidRPr="00AA7E07" w:rsidRDefault="0066114F" w:rsidP="00E816F5">
      <w:pPr>
        <w:pStyle w:val="RNormal"/>
        <w:spacing w:line="240" w:lineRule="atLeast"/>
        <w:rPr>
          <w:i/>
          <w:iCs/>
          <w:szCs w:val="22"/>
        </w:rPr>
      </w:pPr>
    </w:p>
    <w:p w14:paraId="054C6F8F" w14:textId="60D17BE5" w:rsidR="001B4F78" w:rsidRPr="00AA7E07" w:rsidRDefault="001B4F78" w:rsidP="001B4F78">
      <w:pPr>
        <w:pStyle w:val="RNormal"/>
        <w:spacing w:line="240" w:lineRule="atLeast"/>
        <w:rPr>
          <w:szCs w:val="22"/>
        </w:rPr>
      </w:pPr>
      <w:r w:rsidRPr="00AA7E07">
        <w:rPr>
          <w:szCs w:val="22"/>
        </w:rPr>
        <w:t xml:space="preserve">I also provide those charged with governance with a statement that I have complied with relevant ethical requirements regarding independence, and to communicate with them all </w:t>
      </w:r>
      <w:r w:rsidRPr="001C4838">
        <w:rPr>
          <w:szCs w:val="22"/>
        </w:rPr>
        <w:t>relationships and other matters that may reasonably be thought to bear on my independence, and where applicable</w:t>
      </w:r>
      <w:r w:rsidR="00650D3D" w:rsidRPr="001C4838">
        <w:rPr>
          <w:szCs w:val="22"/>
        </w:rPr>
        <w:t>, actions taken to eliminate threats or safeguards applied.</w:t>
      </w:r>
      <w:r w:rsidR="00650D3D" w:rsidRPr="00650D3D">
        <w:rPr>
          <w:szCs w:val="22"/>
        </w:rPr>
        <w:t xml:space="preserve"> </w:t>
      </w:r>
      <w:r w:rsidRPr="00113ED1">
        <w:rPr>
          <w:szCs w:val="22"/>
          <w:cs/>
          <w:lang w:bidi="th-TH"/>
        </w:rPr>
        <w:t xml:space="preserve"> </w:t>
      </w:r>
    </w:p>
    <w:p w14:paraId="6060868E" w14:textId="77777777" w:rsidR="001B4F78" w:rsidRPr="00AA7E07" w:rsidRDefault="001B4F78" w:rsidP="001B4F78">
      <w:pPr>
        <w:pStyle w:val="RNormal"/>
        <w:spacing w:line="240" w:lineRule="atLeast"/>
        <w:rPr>
          <w:szCs w:val="22"/>
        </w:rPr>
      </w:pPr>
    </w:p>
    <w:p w14:paraId="7216EBF8" w14:textId="77777777" w:rsidR="008C6288" w:rsidRPr="00AA7E07" w:rsidRDefault="008C6288" w:rsidP="008C6288">
      <w:pPr>
        <w:autoSpaceDE w:val="0"/>
        <w:autoSpaceDN w:val="0"/>
        <w:adjustRightInd w:val="0"/>
        <w:spacing w:line="260" w:lineRule="atLeast"/>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From the matters communicated with those charged with governance, I determine those matters that were of </w:t>
      </w:r>
      <w:r w:rsidRPr="00AA7E07">
        <w:rPr>
          <w:rFonts w:ascii="Times New Roman" w:hAnsi="Times New Roman" w:cs="Times New Roman"/>
          <w:spacing w:val="-6"/>
          <w:sz w:val="22"/>
          <w:szCs w:val="22"/>
          <w:lang w:val="en-GB" w:bidi="ar-SA"/>
        </w:rPr>
        <w:t>most significance in the audit of the financial statements of the current period and are therefore the key audit matters</w:t>
      </w:r>
      <w:r w:rsidRPr="00113ED1">
        <w:rPr>
          <w:rFonts w:ascii="Times New Roman" w:hAnsi="Times New Roman" w:cs="Times New Roman"/>
          <w:spacing w:val="-6"/>
          <w:sz w:val="22"/>
          <w:szCs w:val="22"/>
          <w:cs/>
          <w:lang w:val="en-GB"/>
        </w:rPr>
        <w:t>.</w:t>
      </w:r>
      <w:r w:rsidRPr="00113ED1">
        <w:rPr>
          <w:rFonts w:ascii="Times New Roman" w:hAnsi="Times New Roman" w:cs="Times New Roman"/>
          <w:sz w:val="22"/>
          <w:szCs w:val="22"/>
          <w:cs/>
          <w:lang w:val="en-GB"/>
        </w:rPr>
        <w:t xml:space="preserve"> </w:t>
      </w:r>
      <w:r w:rsidRPr="00AA7E07">
        <w:rPr>
          <w:rFonts w:ascii="Times New Roman" w:hAnsi="Times New Roman" w:cs="Times New Roman"/>
          <w:spacing w:val="2"/>
          <w:sz w:val="22"/>
          <w:szCs w:val="22"/>
          <w:lang w:val="en-GB" w:bidi="ar-SA"/>
        </w:rPr>
        <w:t>I describe these matters in my auditor</w:t>
      </w:r>
      <w:r w:rsidRPr="00113ED1">
        <w:rPr>
          <w:rFonts w:ascii="Times New Roman" w:hAnsi="Times New Roman" w:cs="Times New Roman"/>
          <w:spacing w:val="2"/>
          <w:sz w:val="22"/>
          <w:szCs w:val="22"/>
          <w:cs/>
          <w:lang w:val="en-GB"/>
        </w:rPr>
        <w:t>’</w:t>
      </w:r>
      <w:r w:rsidRPr="00AA7E07">
        <w:rPr>
          <w:rFonts w:ascii="Times New Roman" w:hAnsi="Times New Roman" w:cs="Times New Roman"/>
          <w:spacing w:val="2"/>
          <w:sz w:val="22"/>
          <w:szCs w:val="22"/>
          <w:lang w:val="en-GB" w:bidi="ar-SA"/>
        </w:rPr>
        <w:t xml:space="preserve">s report unless law or regulation precludes public disclosure about </w:t>
      </w:r>
      <w:r w:rsidRPr="00AA7E07">
        <w:rPr>
          <w:rFonts w:ascii="Times New Roman" w:hAnsi="Times New Roman" w:cs="Times New Roman"/>
          <w:sz w:val="22"/>
          <w:szCs w:val="22"/>
          <w:lang w:val="en-GB" w:bidi="ar-SA"/>
        </w:rPr>
        <w:t xml:space="preserve">the matter or when, in extremely rare circumstances, I determine that a matter should not be communicated </w:t>
      </w:r>
      <w:r w:rsidRPr="00AA7E07">
        <w:rPr>
          <w:rFonts w:ascii="Times New Roman" w:hAnsi="Times New Roman" w:cs="Times New Roman"/>
          <w:spacing w:val="4"/>
          <w:sz w:val="22"/>
          <w:szCs w:val="22"/>
          <w:lang w:val="en-GB" w:bidi="ar-SA"/>
        </w:rPr>
        <w:t>in my report because the adverse consequences of doing so would reasonably be expected to outweigh</w:t>
      </w:r>
      <w:r w:rsidRPr="00AA7E07">
        <w:rPr>
          <w:rFonts w:ascii="Times New Roman" w:hAnsi="Times New Roman" w:cs="Times New Roman"/>
          <w:sz w:val="22"/>
          <w:szCs w:val="22"/>
          <w:lang w:val="en-GB" w:bidi="ar-SA"/>
        </w:rPr>
        <w:t xml:space="preserve"> the public interest benefits of such communication</w:t>
      </w:r>
      <w:r w:rsidRPr="00113ED1">
        <w:rPr>
          <w:rFonts w:ascii="Times New Roman" w:hAnsi="Times New Roman" w:cs="Times New Roman"/>
          <w:sz w:val="22"/>
          <w:szCs w:val="22"/>
          <w:cs/>
          <w:lang w:val="en-GB"/>
        </w:rPr>
        <w:t>.</w:t>
      </w:r>
    </w:p>
    <w:p w14:paraId="746788FE" w14:textId="77777777" w:rsidR="0066114F" w:rsidRPr="00AA7E07" w:rsidRDefault="0066114F" w:rsidP="00E816F5">
      <w:pPr>
        <w:jc w:val="both"/>
        <w:rPr>
          <w:rFonts w:ascii="Times New Roman" w:hAnsi="Times New Roman" w:cs="Times New Roman"/>
          <w:sz w:val="22"/>
          <w:szCs w:val="22"/>
          <w:lang w:val="en-GB"/>
        </w:rPr>
      </w:pPr>
    </w:p>
    <w:p w14:paraId="42FF7AE0" w14:textId="77777777" w:rsidR="0066114F" w:rsidRPr="00AA7E07" w:rsidRDefault="0066114F" w:rsidP="00E816F5">
      <w:pPr>
        <w:jc w:val="both"/>
        <w:rPr>
          <w:rFonts w:ascii="Times New Roman" w:hAnsi="Times New Roman" w:cs="Times New Roman"/>
          <w:sz w:val="22"/>
          <w:szCs w:val="22"/>
        </w:rPr>
      </w:pPr>
    </w:p>
    <w:p w14:paraId="5E19ADED" w14:textId="77777777" w:rsidR="00E816F5" w:rsidRPr="00AA7E07" w:rsidRDefault="00E816F5" w:rsidP="00E816F5">
      <w:pPr>
        <w:jc w:val="both"/>
        <w:rPr>
          <w:rFonts w:ascii="Times New Roman" w:hAnsi="Times New Roman" w:cs="Times New Roman"/>
          <w:sz w:val="22"/>
          <w:szCs w:val="22"/>
        </w:rPr>
      </w:pPr>
    </w:p>
    <w:p w14:paraId="1A32530A" w14:textId="77777777" w:rsidR="001B4F78" w:rsidRPr="00AA7E07" w:rsidRDefault="001B4F78" w:rsidP="00E816F5">
      <w:pPr>
        <w:jc w:val="both"/>
        <w:rPr>
          <w:rFonts w:ascii="Times New Roman" w:hAnsi="Times New Roman" w:cs="Times New Roman"/>
          <w:sz w:val="22"/>
          <w:szCs w:val="22"/>
        </w:rPr>
      </w:pPr>
    </w:p>
    <w:p w14:paraId="17A8565D" w14:textId="77777777" w:rsidR="0066114F" w:rsidRPr="00AA7E07" w:rsidRDefault="0066114F" w:rsidP="0066114F">
      <w:pPr>
        <w:jc w:val="both"/>
        <w:rPr>
          <w:rFonts w:ascii="Times New Roman" w:hAnsi="Times New Roman" w:cs="Times New Roman"/>
          <w:sz w:val="22"/>
          <w:szCs w:val="22"/>
        </w:rPr>
      </w:pPr>
    </w:p>
    <w:p w14:paraId="3005FC50" w14:textId="77777777" w:rsidR="0066114F" w:rsidRPr="00AA7E07" w:rsidRDefault="0066114F" w:rsidP="0066114F">
      <w:pPr>
        <w:jc w:val="both"/>
        <w:rPr>
          <w:rFonts w:ascii="Times New Roman" w:hAnsi="Times New Roman" w:cs="Times New Roman"/>
          <w:sz w:val="22"/>
          <w:szCs w:val="22"/>
        </w:rPr>
      </w:pPr>
    </w:p>
    <w:p w14:paraId="70AD4A53" w14:textId="77777777" w:rsidR="0066114F" w:rsidRPr="00AA7E07" w:rsidRDefault="0066114F" w:rsidP="0066114F">
      <w:pPr>
        <w:jc w:val="both"/>
        <w:rPr>
          <w:rFonts w:ascii="Times New Roman" w:hAnsi="Times New Roman" w:cs="Times New Roman"/>
          <w:sz w:val="22"/>
          <w:szCs w:val="22"/>
        </w:rPr>
      </w:pPr>
    </w:p>
    <w:p w14:paraId="43093402" w14:textId="7B31DE02" w:rsidR="0066114F" w:rsidRPr="001C4838" w:rsidRDefault="0066114F" w:rsidP="0066114F">
      <w:pPr>
        <w:pStyle w:val="E"/>
        <w:spacing w:line="240" w:lineRule="atLeast"/>
        <w:ind w:left="0" w:right="0"/>
        <w:jc w:val="both"/>
        <w:rPr>
          <w:rFonts w:ascii="Times New Roman" w:hAnsi="Times New Roman" w:cs="Times New Roman"/>
          <w:lang w:val="en-US"/>
        </w:rPr>
      </w:pPr>
      <w:r w:rsidRPr="001C4838">
        <w:rPr>
          <w:rFonts w:ascii="Times New Roman" w:hAnsi="Times New Roman" w:cs="Times New Roman"/>
          <w:cs/>
          <w:lang w:val="en-US"/>
        </w:rPr>
        <w:t>(</w:t>
      </w:r>
      <w:r w:rsidR="0065160C" w:rsidRPr="001C4838">
        <w:rPr>
          <w:rFonts w:ascii="Times New Roman" w:hAnsi="Times New Roman" w:cs="Times New Roman"/>
          <w:lang w:val="en-US"/>
        </w:rPr>
        <w:t>Pornthip Rimdusit</w:t>
      </w:r>
      <w:r w:rsidRPr="001C4838">
        <w:rPr>
          <w:rFonts w:ascii="Times New Roman" w:hAnsi="Times New Roman" w:cs="Times New Roman"/>
          <w:cs/>
          <w:lang w:val="en-US"/>
        </w:rPr>
        <w:t>)</w:t>
      </w:r>
    </w:p>
    <w:p w14:paraId="531D1342" w14:textId="77777777" w:rsidR="0066114F" w:rsidRPr="001C4838" w:rsidRDefault="0066114F" w:rsidP="0066114F">
      <w:pPr>
        <w:pStyle w:val="BodyText2"/>
        <w:ind w:right="0"/>
        <w:rPr>
          <w:rFonts w:ascii="Times New Roman" w:hAnsi="Times New Roman" w:cs="Times New Roman"/>
          <w:sz w:val="22"/>
          <w:szCs w:val="22"/>
        </w:rPr>
      </w:pPr>
      <w:r w:rsidRPr="001C4838">
        <w:rPr>
          <w:rFonts w:ascii="Times New Roman" w:hAnsi="Times New Roman" w:cs="Times New Roman"/>
          <w:sz w:val="22"/>
          <w:szCs w:val="22"/>
        </w:rPr>
        <w:t>Certified Public Accountant</w:t>
      </w:r>
    </w:p>
    <w:p w14:paraId="1D789F59" w14:textId="18E2D51F" w:rsidR="0066114F" w:rsidRPr="00AA7E07" w:rsidRDefault="0066114F" w:rsidP="0066114F">
      <w:pPr>
        <w:jc w:val="both"/>
        <w:rPr>
          <w:rFonts w:ascii="Times New Roman" w:hAnsi="Times New Roman" w:cs="Times New Roman"/>
          <w:b/>
          <w:bCs/>
          <w:sz w:val="22"/>
          <w:szCs w:val="22"/>
        </w:rPr>
      </w:pPr>
      <w:r w:rsidRPr="001C4838">
        <w:rPr>
          <w:rFonts w:ascii="Times New Roman" w:hAnsi="Times New Roman" w:cs="Times New Roman"/>
          <w:sz w:val="22"/>
          <w:szCs w:val="22"/>
        </w:rPr>
        <w:t>Registration No</w:t>
      </w:r>
      <w:r w:rsidRPr="001C4838">
        <w:rPr>
          <w:rFonts w:ascii="Times New Roman" w:hAnsi="Times New Roman" w:cs="Times New Roman"/>
          <w:sz w:val="22"/>
          <w:szCs w:val="22"/>
          <w:cs/>
        </w:rPr>
        <w:t xml:space="preserve">. </w:t>
      </w:r>
      <w:r w:rsidR="0065160C" w:rsidRPr="001C4838">
        <w:rPr>
          <w:rFonts w:ascii="Times New Roman" w:hAnsi="Times New Roman" w:cs="Times New Roman"/>
          <w:sz w:val="22"/>
          <w:szCs w:val="22"/>
        </w:rPr>
        <w:t>5565</w:t>
      </w:r>
    </w:p>
    <w:p w14:paraId="3785E10A" w14:textId="77777777" w:rsidR="0066114F" w:rsidRPr="00AA7E07" w:rsidRDefault="0066114F" w:rsidP="0066114F">
      <w:pPr>
        <w:jc w:val="both"/>
        <w:rPr>
          <w:rFonts w:ascii="Times New Roman" w:hAnsi="Times New Roman" w:cs="Times New Roman"/>
          <w:sz w:val="22"/>
          <w:szCs w:val="22"/>
        </w:rPr>
      </w:pPr>
    </w:p>
    <w:p w14:paraId="26170FF4"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KPMG Phoomchai Audit Ltd</w:t>
      </w:r>
      <w:r w:rsidRPr="00113ED1">
        <w:rPr>
          <w:rFonts w:ascii="Times New Roman" w:hAnsi="Times New Roman" w:cs="Times New Roman"/>
          <w:sz w:val="22"/>
          <w:szCs w:val="22"/>
          <w:cs/>
        </w:rPr>
        <w:t>.</w:t>
      </w:r>
    </w:p>
    <w:p w14:paraId="5DCBDCE1"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Bangkok</w:t>
      </w:r>
    </w:p>
    <w:p w14:paraId="30FAF253" w14:textId="2EFC8ECC" w:rsidR="00046D78" w:rsidRPr="00AA7E07" w:rsidRDefault="00DB5455" w:rsidP="00C8440E">
      <w:pPr>
        <w:rPr>
          <w:rFonts w:ascii="Times New Roman" w:hAnsi="Times New Roman" w:cs="Times New Roman"/>
          <w:b/>
          <w:bCs/>
          <w:sz w:val="22"/>
          <w:szCs w:val="22"/>
        </w:rPr>
      </w:pPr>
      <w:r>
        <w:rPr>
          <w:rFonts w:ascii="Times New Roman" w:hAnsi="Times New Roman" w:cstheme="minorBidi"/>
          <w:sz w:val="22"/>
          <w:szCs w:val="22"/>
        </w:rPr>
        <w:t xml:space="preserve">14 </w:t>
      </w:r>
      <w:r w:rsidR="00565F37">
        <w:rPr>
          <w:rFonts w:ascii="Times New Roman" w:hAnsi="Times New Roman" w:cstheme="minorBidi"/>
          <w:sz w:val="22"/>
          <w:szCs w:val="22"/>
        </w:rPr>
        <w:t xml:space="preserve">February </w:t>
      </w:r>
      <w:r w:rsidR="00DD54F9">
        <w:rPr>
          <w:rFonts w:ascii="Times New Roman" w:hAnsi="Times New Roman" w:cs="Times New Roman"/>
          <w:sz w:val="22"/>
          <w:szCs w:val="22"/>
        </w:rPr>
        <w:t>202</w:t>
      </w:r>
      <w:r w:rsidR="004103CA">
        <w:rPr>
          <w:rFonts w:ascii="Times New Roman" w:hAnsi="Times New Roman" w:cs="Times New Roman"/>
          <w:sz w:val="22"/>
          <w:szCs w:val="22"/>
        </w:rPr>
        <w:t>5</w:t>
      </w:r>
    </w:p>
    <w:sectPr w:rsidR="00046D78" w:rsidRPr="00AA7E07" w:rsidSect="0063040D">
      <w:headerReference w:type="default" r:id="rId20"/>
      <w:footerReference w:type="default" r:id="rId21"/>
      <w:pgSz w:w="11909" w:h="16834" w:code="9"/>
      <w:pgMar w:top="1304" w:right="1134" w:bottom="1418" w:left="1134" w:header="1304" w:footer="1418" w:gutter="0"/>
      <w:pgNumType w:start="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FC7B1" w14:textId="77777777" w:rsidR="003E4F4C" w:rsidRDefault="003E4F4C" w:rsidP="00FE18CB">
      <w:r>
        <w:separator/>
      </w:r>
    </w:p>
  </w:endnote>
  <w:endnote w:type="continuationSeparator" w:id="0">
    <w:p w14:paraId="5C24F57D" w14:textId="77777777" w:rsidR="003E4F4C" w:rsidRDefault="003E4F4C"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A8E55" w14:textId="77777777" w:rsidR="00994BA9" w:rsidRDefault="00994BA9" w:rsidP="00A65E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0E8352C9" w14:textId="77777777" w:rsidR="00994BA9" w:rsidRDefault="00994BA9" w:rsidP="00A461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B81AB" w14:textId="77777777" w:rsidR="00994BA9" w:rsidRPr="00E87DCF" w:rsidRDefault="00994BA9">
    <w:pPr>
      <w:pStyle w:val="Footer"/>
      <w:jc w:val="center"/>
      <w:rPr>
        <w:rFonts w:ascii="Times New Roman" w:hAnsi="Times New Roman" w:cs="Times New Roman"/>
        <w:sz w:val="22"/>
        <w:szCs w:val="22"/>
      </w:rPr>
    </w:pPr>
  </w:p>
  <w:p w14:paraId="0F0A6C18" w14:textId="77777777" w:rsidR="00994BA9" w:rsidRPr="0054663F" w:rsidRDefault="00994BA9" w:rsidP="0054663F">
    <w:pPr>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11730" w14:textId="77777777" w:rsidR="00994BA9" w:rsidRPr="006F3275" w:rsidRDefault="00994BA9">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85BE" w14:textId="77777777" w:rsidR="00994BA9" w:rsidRPr="00523AE5" w:rsidRDefault="00994BA9" w:rsidP="00523AE5">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3E59C" w14:textId="540AB288" w:rsidR="00994BA9" w:rsidRPr="001319C3" w:rsidRDefault="00994BA9"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3736D7">
      <w:rPr>
        <w:rFonts w:ascii="Times New Roman" w:hAnsi="Times New Roman" w:cs="Times New Roman"/>
        <w:noProof/>
        <w:sz w:val="22"/>
        <w:szCs w:val="22"/>
      </w:rPr>
      <w:t>2</w:t>
    </w:r>
    <w:r w:rsidRPr="001319C3">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7C90" w14:textId="5ED56837" w:rsidR="00994BA9" w:rsidRPr="00A65EA4" w:rsidRDefault="00994BA9"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3736D7">
      <w:rPr>
        <w:rStyle w:val="PageNumber"/>
        <w:rFonts w:ascii="Times New Roman" w:hAnsi="Times New Roman"/>
        <w:noProof/>
        <w:sz w:val="22"/>
        <w:szCs w:val="22"/>
      </w:rPr>
      <w:t>4</w:t>
    </w:r>
    <w:r w:rsidRPr="00A65EA4">
      <w:rPr>
        <w:rStyle w:val="PageNumber"/>
        <w:rFonts w:ascii="Times New Roman" w:hAnsi="Times New Roman"/>
        <w:sz w:val="22"/>
        <w:szCs w:val="22"/>
      </w:rPr>
      <w:fldChar w:fldCharType="end"/>
    </w:r>
  </w:p>
  <w:p w14:paraId="4F8F823E" w14:textId="77777777" w:rsidR="00994BA9" w:rsidRPr="00A65EA4" w:rsidRDefault="00994BA9"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2AF00" w14:textId="77777777" w:rsidR="003E4F4C" w:rsidRDefault="003E4F4C" w:rsidP="00FE18CB">
      <w:r>
        <w:separator/>
      </w:r>
    </w:p>
  </w:footnote>
  <w:footnote w:type="continuationSeparator" w:id="0">
    <w:p w14:paraId="19F90EE4" w14:textId="77777777" w:rsidR="003E4F4C" w:rsidRDefault="003E4F4C" w:rsidP="00FE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C8D3A" w14:textId="77777777" w:rsidR="00DB5455" w:rsidRDefault="00DB5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66B1E" w14:textId="77777777" w:rsidR="00994BA9" w:rsidRPr="002F5879" w:rsidRDefault="00994BA9" w:rsidP="008B5B87">
    <w:pPr>
      <w:spacing w:line="260" w:lineRule="atLeast"/>
      <w:ind w:right="29"/>
      <w:rPr>
        <w:rFonts w:ascii="Times New Roman" w:hAnsi="Times New Roman" w:cs="Times New Roman"/>
        <w:sz w:val="26"/>
        <w:szCs w:val="26"/>
      </w:rPr>
    </w:pPr>
    <w:bookmarkStart w:id="3" w:name="Title2nd"/>
  </w:p>
  <w:bookmarkEnd w:id="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4CFF7" w14:textId="112B29D3" w:rsidR="001B4DC4" w:rsidRPr="001B4DC4" w:rsidRDefault="001B4DC4" w:rsidP="00B467A6">
    <w:pPr>
      <w:pStyle w:val="Header"/>
      <w:spacing w:line="240" w:lineRule="atLeast"/>
      <w:rPr>
        <w:rFonts w:ascii="Times New Roman" w:hAnsi="Times New Roman" w:cs="Times New Roman"/>
        <w:sz w:val="28"/>
        <w:szCs w:val="28"/>
      </w:rPr>
    </w:pPr>
  </w:p>
  <w:p w14:paraId="3FF03721" w14:textId="37644F93" w:rsidR="001B4DC4" w:rsidRPr="001B4DC4" w:rsidRDefault="001B4DC4" w:rsidP="00B467A6">
    <w:pPr>
      <w:pStyle w:val="Header"/>
      <w:spacing w:line="240" w:lineRule="atLeast"/>
      <w:rPr>
        <w:rFonts w:ascii="Times New Roman" w:hAnsi="Times New Roman" w:cs="Times New Roman"/>
        <w:sz w:val="28"/>
        <w:szCs w:val="28"/>
      </w:rPr>
    </w:pPr>
  </w:p>
  <w:p w14:paraId="1E4D88A1" w14:textId="77777777" w:rsidR="001B4DC4" w:rsidRPr="001B4DC4" w:rsidRDefault="001B4DC4" w:rsidP="00B467A6">
    <w:pPr>
      <w:pStyle w:val="Header"/>
      <w:spacing w:line="240" w:lineRule="atLeast"/>
      <w:rPr>
        <w:rFonts w:ascii="Times New Roman" w:hAnsi="Times New Roman" w:cs="Times New Roman"/>
        <w:sz w:val="28"/>
        <w:szCs w:val="28"/>
      </w:rPr>
    </w:pPr>
  </w:p>
  <w:p w14:paraId="28C232C9" w14:textId="3D231752" w:rsidR="001B4DC4" w:rsidRPr="001B4DC4" w:rsidRDefault="001B4DC4" w:rsidP="00B467A6">
    <w:pPr>
      <w:pStyle w:val="Header"/>
      <w:spacing w:line="240" w:lineRule="atLeast"/>
      <w:rPr>
        <w:rFonts w:ascii="Times New Roman" w:hAnsi="Times New Roman" w:cs="Times New Roman"/>
        <w:sz w:val="28"/>
        <w:szCs w:val="28"/>
      </w:rPr>
    </w:pPr>
  </w:p>
  <w:p w14:paraId="6EE13EFD" w14:textId="03EF5F6D" w:rsidR="001B4DC4" w:rsidRDefault="001B4DC4" w:rsidP="00B467A6">
    <w:pPr>
      <w:pStyle w:val="Header"/>
      <w:spacing w:line="240" w:lineRule="atLeast"/>
      <w:rPr>
        <w:rFonts w:ascii="Times New Roman" w:hAnsi="Times New Roman" w:cs="Times New Roman"/>
        <w:sz w:val="28"/>
        <w:szCs w:val="28"/>
      </w:rPr>
    </w:pPr>
  </w:p>
  <w:p w14:paraId="112C9D16" w14:textId="77930937" w:rsidR="00210F0C" w:rsidRDefault="00210F0C" w:rsidP="00B467A6">
    <w:pPr>
      <w:pStyle w:val="Header"/>
      <w:spacing w:line="240" w:lineRule="atLeast"/>
      <w:rPr>
        <w:rFonts w:ascii="Times New Roman" w:hAnsi="Times New Roman" w:cs="Times New Roman"/>
        <w:sz w:val="28"/>
        <w:szCs w:val="28"/>
      </w:rPr>
    </w:pPr>
  </w:p>
  <w:p w14:paraId="5ED573F9" w14:textId="3DCEEE00" w:rsidR="00210F0C" w:rsidRDefault="00210F0C" w:rsidP="00B467A6">
    <w:pPr>
      <w:pStyle w:val="Header"/>
      <w:spacing w:line="240" w:lineRule="atLeast"/>
      <w:rPr>
        <w:rFonts w:ascii="Times New Roman" w:hAnsi="Times New Roman" w:cs="Times New Roman"/>
        <w:sz w:val="28"/>
        <w:szCs w:val="28"/>
      </w:rPr>
    </w:pPr>
  </w:p>
  <w:p w14:paraId="468D47F9" w14:textId="350EEA5C" w:rsidR="00210F0C" w:rsidRDefault="00210F0C" w:rsidP="00B467A6">
    <w:pPr>
      <w:pStyle w:val="Header"/>
      <w:spacing w:line="240" w:lineRule="atLeast"/>
      <w:rPr>
        <w:rFonts w:ascii="Times New Roman" w:hAnsi="Times New Roman" w:cs="Times New Roman"/>
        <w:sz w:val="28"/>
        <w:szCs w:val="28"/>
      </w:rPr>
    </w:pPr>
  </w:p>
  <w:p w14:paraId="1841892A" w14:textId="2537DD83" w:rsidR="00210F0C" w:rsidRDefault="00210F0C" w:rsidP="00B467A6">
    <w:pPr>
      <w:pStyle w:val="Header"/>
      <w:spacing w:line="240" w:lineRule="atLeast"/>
      <w:rPr>
        <w:rFonts w:ascii="Times New Roman" w:hAnsi="Times New Roman" w:cs="Times New Roman"/>
        <w:sz w:val="28"/>
        <w:szCs w:val="28"/>
      </w:rPr>
    </w:pPr>
  </w:p>
  <w:p w14:paraId="6B39A87A" w14:textId="1E0151E0" w:rsidR="00210F0C" w:rsidRDefault="00210F0C" w:rsidP="00B467A6">
    <w:pPr>
      <w:pStyle w:val="Header"/>
      <w:spacing w:line="240" w:lineRule="atLeast"/>
      <w:rPr>
        <w:rFonts w:ascii="Times New Roman" w:hAnsi="Times New Roman" w:cs="Times New Roman"/>
        <w:sz w:val="28"/>
        <w:szCs w:val="28"/>
      </w:rPr>
    </w:pPr>
  </w:p>
  <w:p w14:paraId="33AEB41A" w14:textId="504005FD" w:rsidR="00210F0C" w:rsidRDefault="00210F0C" w:rsidP="00B467A6">
    <w:pPr>
      <w:pStyle w:val="Header"/>
      <w:spacing w:line="240" w:lineRule="atLeast"/>
      <w:rPr>
        <w:rFonts w:ascii="Times New Roman" w:hAnsi="Times New Roman" w:cs="Times New Roman"/>
        <w:sz w:val="28"/>
        <w:szCs w:val="28"/>
      </w:rPr>
    </w:pPr>
  </w:p>
  <w:p w14:paraId="43328BC2" w14:textId="05286AF2" w:rsidR="00210F0C" w:rsidRDefault="00210F0C" w:rsidP="00B467A6">
    <w:pPr>
      <w:pStyle w:val="Header"/>
      <w:spacing w:line="240" w:lineRule="atLeast"/>
      <w:rPr>
        <w:rFonts w:ascii="Times New Roman" w:hAnsi="Times New Roman" w:cs="Times New Roman"/>
        <w:sz w:val="28"/>
        <w:szCs w:val="28"/>
      </w:rPr>
    </w:pPr>
  </w:p>
  <w:p w14:paraId="7A9B74BE" w14:textId="38DA8B05" w:rsidR="00210F0C" w:rsidRDefault="00210F0C" w:rsidP="00B467A6">
    <w:pPr>
      <w:pStyle w:val="Header"/>
      <w:spacing w:line="240" w:lineRule="atLeast"/>
      <w:rPr>
        <w:rFonts w:ascii="Times New Roman" w:hAnsi="Times New Roman" w:cs="Times New Roman"/>
        <w:sz w:val="28"/>
        <w:szCs w:val="28"/>
      </w:rPr>
    </w:pPr>
  </w:p>
  <w:p w14:paraId="33140B2B" w14:textId="77777777" w:rsidR="00210F0C" w:rsidRPr="001B4DC4" w:rsidRDefault="00210F0C" w:rsidP="00B467A6">
    <w:pPr>
      <w:pStyle w:val="Header"/>
      <w:spacing w:line="240" w:lineRule="atLeast"/>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CC4CB" w14:textId="77777777" w:rsidR="00210F0C" w:rsidRPr="001B4DC4" w:rsidRDefault="00210F0C" w:rsidP="00B467A6">
    <w:pPr>
      <w:pStyle w:val="Header"/>
      <w:spacing w:line="240" w:lineRule="atLeast"/>
      <w:rPr>
        <w:rFonts w:ascii="Times New Roman" w:hAnsi="Times New Roman" w:cs="Times New Roman"/>
        <w:sz w:val="28"/>
        <w:szCs w:val="28"/>
      </w:rPr>
    </w:pPr>
  </w:p>
  <w:p w14:paraId="2D0646DC" w14:textId="77777777" w:rsidR="00210F0C" w:rsidRPr="001B4DC4" w:rsidRDefault="00210F0C" w:rsidP="00B467A6">
    <w:pPr>
      <w:pStyle w:val="Header"/>
      <w:spacing w:line="240" w:lineRule="atLeast"/>
      <w:rPr>
        <w:rFonts w:ascii="Times New Roman" w:hAnsi="Times New Roman" w:cs="Times New Roman"/>
        <w:sz w:val="28"/>
        <w:szCs w:val="28"/>
      </w:rPr>
    </w:pPr>
  </w:p>
  <w:p w14:paraId="64D938B7" w14:textId="77777777" w:rsidR="00210F0C" w:rsidRPr="001B4DC4" w:rsidRDefault="00210F0C" w:rsidP="00B467A6">
    <w:pPr>
      <w:pStyle w:val="Header"/>
      <w:spacing w:line="240" w:lineRule="atLeast"/>
      <w:rPr>
        <w:rFonts w:ascii="Times New Roman" w:hAnsi="Times New Roman" w:cs="Times New Roman"/>
        <w:sz w:val="28"/>
        <w:szCs w:val="28"/>
      </w:rPr>
    </w:pPr>
  </w:p>
  <w:p w14:paraId="7C61B9AA" w14:textId="77777777" w:rsidR="00210F0C" w:rsidRPr="001B4DC4" w:rsidRDefault="00210F0C" w:rsidP="00B467A6">
    <w:pPr>
      <w:pStyle w:val="Header"/>
      <w:spacing w:line="240" w:lineRule="atLeast"/>
      <w:rPr>
        <w:rFonts w:ascii="Times New Roman" w:hAnsi="Times New Roman" w:cs="Times New Roman"/>
        <w:sz w:val="28"/>
        <w:szCs w:val="28"/>
      </w:rPr>
    </w:pPr>
  </w:p>
  <w:p w14:paraId="4C1CB242" w14:textId="77777777" w:rsidR="00210F0C" w:rsidRPr="001B4DC4" w:rsidRDefault="00210F0C" w:rsidP="00B467A6">
    <w:pPr>
      <w:pStyle w:val="Header"/>
      <w:spacing w:line="240" w:lineRule="atLeast"/>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B62C5" w14:textId="05342592" w:rsidR="00994BA9" w:rsidRPr="006B2823" w:rsidRDefault="00994BA9" w:rsidP="006B2823">
    <w:pPr>
      <w:spacing w:line="240" w:lineRule="atLeast"/>
      <w:ind w:right="29"/>
      <w:rPr>
        <w:rFonts w:ascii="Times New Roman" w:hAnsi="Times New Roman" w:cs="Times New Roman"/>
        <w:sz w:val="28"/>
        <w:szCs w:val="28"/>
      </w:rPr>
    </w:pPr>
  </w:p>
  <w:p w14:paraId="3C920152" w14:textId="484971DE" w:rsidR="006B2823" w:rsidRPr="006B2823" w:rsidRDefault="006B2823" w:rsidP="006B2823">
    <w:pPr>
      <w:spacing w:line="240" w:lineRule="atLeast"/>
      <w:ind w:right="29"/>
      <w:rPr>
        <w:rFonts w:ascii="Times New Roman" w:hAnsi="Times New Roman" w:cs="Times New Roman"/>
        <w:sz w:val="28"/>
        <w:szCs w:val="28"/>
      </w:rPr>
    </w:pPr>
  </w:p>
  <w:p w14:paraId="44A22BA3" w14:textId="1C70EBD3" w:rsidR="006B2823" w:rsidRPr="006B2823" w:rsidRDefault="006B2823" w:rsidP="006B2823">
    <w:pPr>
      <w:spacing w:line="240" w:lineRule="atLeast"/>
      <w:ind w:right="29"/>
      <w:rPr>
        <w:rFonts w:ascii="Times New Roman" w:hAnsi="Times New Roman" w:cs="Times New Roman"/>
        <w:sz w:val="28"/>
        <w:szCs w:val="28"/>
      </w:rPr>
    </w:pPr>
  </w:p>
  <w:p w14:paraId="3313CECD" w14:textId="77777777" w:rsidR="006B2823" w:rsidRPr="006B2823" w:rsidRDefault="006B2823" w:rsidP="006B2823">
    <w:pPr>
      <w:spacing w:line="240" w:lineRule="atLeast"/>
      <w:ind w:right="29"/>
      <w:rPr>
        <w:rFonts w:ascii="Times New Roman" w:hAnsi="Times New Roman" w:cs="Times New Roman"/>
        <w:sz w:val="28"/>
        <w:szCs w:val="28"/>
      </w:rPr>
    </w:pPr>
  </w:p>
  <w:p w14:paraId="1FD8DEA9" w14:textId="77777777" w:rsidR="00994BA9" w:rsidRPr="006B2823" w:rsidRDefault="00994BA9" w:rsidP="006B2823">
    <w:pPr>
      <w:spacing w:line="240" w:lineRule="atLeast"/>
      <w:ind w:right="29"/>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6016D0"/>
    <w:multiLevelType w:val="hybridMultilevel"/>
    <w:tmpl w:val="3A4AADEC"/>
    <w:lvl w:ilvl="0" w:tplc="8AB0F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A06364"/>
    <w:multiLevelType w:val="hybridMultilevel"/>
    <w:tmpl w:val="77F6A248"/>
    <w:lvl w:ilvl="0" w:tplc="1D2ED13C">
      <w:start w:val="1"/>
      <w:numFmt w:val="lowerLetter"/>
      <w:lvlText w:val="(%1)"/>
      <w:lvlJc w:val="left"/>
      <w:pPr>
        <w:ind w:left="987" w:hanging="420"/>
      </w:pPr>
      <w:rPr>
        <w:rFonts w:hint="default"/>
        <w:b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822F6D"/>
    <w:multiLevelType w:val="hybridMultilevel"/>
    <w:tmpl w:val="2B32956E"/>
    <w:lvl w:ilvl="0" w:tplc="58261D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46B4D20"/>
    <w:multiLevelType w:val="hybridMultilevel"/>
    <w:tmpl w:val="FF6ED8EA"/>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BA4532F"/>
    <w:multiLevelType w:val="hybridMultilevel"/>
    <w:tmpl w:val="40660D9E"/>
    <w:lvl w:ilvl="0" w:tplc="BA527CFC">
      <w:start w:val="738"/>
      <w:numFmt w:val="bullet"/>
      <w:lvlText w:val="-"/>
      <w:lvlJc w:val="left"/>
      <w:pPr>
        <w:ind w:left="720" w:hanging="360"/>
      </w:pPr>
      <w:rPr>
        <w:rFonts w:asciiTheme="minorBidi" w:eastAsia="Times New Roman" w:hAnsiTheme="minorBidi" w:cstheme="minorBidi"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7FC4EB3"/>
    <w:multiLevelType w:val="hybridMultilevel"/>
    <w:tmpl w:val="1AC20408"/>
    <w:lvl w:ilvl="0" w:tplc="2562A762">
      <w:start w:val="1"/>
      <w:numFmt w:val="lowerLetter"/>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10365"/>
    <w:multiLevelType w:val="hybridMultilevel"/>
    <w:tmpl w:val="32BCC61E"/>
    <w:lvl w:ilvl="0" w:tplc="E026D7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C2C76A4"/>
    <w:multiLevelType w:val="hybridMultilevel"/>
    <w:tmpl w:val="4B149736"/>
    <w:lvl w:ilvl="0" w:tplc="0930E61C">
      <w:start w:val="2"/>
      <w:numFmt w:val="bullet"/>
      <w:lvlText w:val="-"/>
      <w:lvlJc w:val="left"/>
      <w:pPr>
        <w:ind w:left="1080" w:hanging="360"/>
      </w:pPr>
      <w:rPr>
        <w:rFonts w:ascii="Times New Roman" w:eastAsia="Calibri" w:hAnsi="Times New Roman" w:cs="Times New Roman"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3D720FD"/>
    <w:multiLevelType w:val="hybridMultilevel"/>
    <w:tmpl w:val="8946B06C"/>
    <w:lvl w:ilvl="0" w:tplc="BAF4AA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920E36"/>
    <w:multiLevelType w:val="singleLevel"/>
    <w:tmpl w:val="E3664E10"/>
    <w:lvl w:ilvl="0">
      <w:start w:val="1"/>
      <w:numFmt w:val="lowerLetter"/>
      <w:lvlText w:val="%1."/>
      <w:lvlJc w:val="left"/>
      <w:pPr>
        <w:tabs>
          <w:tab w:val="num" w:pos="540"/>
        </w:tabs>
        <w:ind w:left="540" w:hanging="540"/>
      </w:pPr>
      <w:rPr>
        <w:rFonts w:hint="default"/>
        <w:b/>
        <w:bCs/>
        <w:cs w:val="0"/>
        <w:lang w:bidi="th-TH"/>
      </w:rPr>
    </w:lvl>
  </w:abstractNum>
  <w:abstractNum w:abstractNumId="35" w15:restartNumberingAfterBreak="0">
    <w:nsid w:val="6289745A"/>
    <w:multiLevelType w:val="hybridMultilevel"/>
    <w:tmpl w:val="C89A4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9"/>
  </w:num>
  <w:num w:numId="13">
    <w:abstractNumId w:val="36"/>
  </w:num>
  <w:num w:numId="14">
    <w:abstractNumId w:val="20"/>
  </w:num>
  <w:num w:numId="15">
    <w:abstractNumId w:val="24"/>
  </w:num>
  <w:num w:numId="16">
    <w:abstractNumId w:val="11"/>
  </w:num>
  <w:num w:numId="17">
    <w:abstractNumId w:val="12"/>
  </w:num>
  <w:num w:numId="18">
    <w:abstractNumId w:val="25"/>
  </w:num>
  <w:num w:numId="19">
    <w:abstractNumId w:val="32"/>
  </w:num>
  <w:num w:numId="20">
    <w:abstractNumId w:val="14"/>
  </w:num>
  <w:num w:numId="21">
    <w:abstractNumId w:val="37"/>
  </w:num>
  <w:num w:numId="22">
    <w:abstractNumId w:val="23"/>
  </w:num>
  <w:num w:numId="23">
    <w:abstractNumId w:val="17"/>
  </w:num>
  <w:num w:numId="24">
    <w:abstractNumId w:val="26"/>
  </w:num>
  <w:num w:numId="25">
    <w:abstractNumId w:val="40"/>
  </w:num>
  <w:num w:numId="26">
    <w:abstractNumId w:val="31"/>
  </w:num>
  <w:num w:numId="27">
    <w:abstractNumId w:val="38"/>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30"/>
  </w:num>
  <w:num w:numId="29">
    <w:abstractNumId w:val="10"/>
  </w:num>
  <w:num w:numId="30">
    <w:abstractNumId w:val="39"/>
  </w:num>
  <w:num w:numId="31">
    <w:abstractNumId w:val="34"/>
  </w:num>
  <w:num w:numId="32">
    <w:abstractNumId w:val="16"/>
  </w:num>
  <w:num w:numId="33">
    <w:abstractNumId w:val="21"/>
  </w:num>
  <w:num w:numId="34">
    <w:abstractNumId w:val="28"/>
  </w:num>
  <w:num w:numId="35">
    <w:abstractNumId w:val="18"/>
  </w:num>
  <w:num w:numId="36">
    <w:abstractNumId w:val="33"/>
  </w:num>
  <w:num w:numId="37">
    <w:abstractNumId w:val="13"/>
  </w:num>
  <w:num w:numId="38">
    <w:abstractNumId w:val="27"/>
  </w:num>
  <w:num w:numId="39">
    <w:abstractNumId w:val="15"/>
  </w:num>
  <w:num w:numId="40">
    <w:abstractNumId w:val="35"/>
  </w:num>
  <w:num w:numId="41">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60"/>
    <w:rsid w:val="000001F2"/>
    <w:rsid w:val="00000A41"/>
    <w:rsid w:val="00001849"/>
    <w:rsid w:val="000018EC"/>
    <w:rsid w:val="00001F5D"/>
    <w:rsid w:val="00002011"/>
    <w:rsid w:val="0000324E"/>
    <w:rsid w:val="0000331E"/>
    <w:rsid w:val="00003B25"/>
    <w:rsid w:val="00006662"/>
    <w:rsid w:val="00006A93"/>
    <w:rsid w:val="000071F1"/>
    <w:rsid w:val="0000795B"/>
    <w:rsid w:val="0001025D"/>
    <w:rsid w:val="00010BF5"/>
    <w:rsid w:val="0001143C"/>
    <w:rsid w:val="000115DB"/>
    <w:rsid w:val="00012F80"/>
    <w:rsid w:val="00012F92"/>
    <w:rsid w:val="0001307D"/>
    <w:rsid w:val="000130B1"/>
    <w:rsid w:val="00013A4E"/>
    <w:rsid w:val="00013EDD"/>
    <w:rsid w:val="000147A0"/>
    <w:rsid w:val="00014EC7"/>
    <w:rsid w:val="00014FB3"/>
    <w:rsid w:val="000155BB"/>
    <w:rsid w:val="000156AC"/>
    <w:rsid w:val="00016173"/>
    <w:rsid w:val="000165D2"/>
    <w:rsid w:val="00016A40"/>
    <w:rsid w:val="00016D33"/>
    <w:rsid w:val="000170F0"/>
    <w:rsid w:val="000204B7"/>
    <w:rsid w:val="00021B87"/>
    <w:rsid w:val="00022A20"/>
    <w:rsid w:val="00022AF0"/>
    <w:rsid w:val="00023075"/>
    <w:rsid w:val="00023989"/>
    <w:rsid w:val="000245D0"/>
    <w:rsid w:val="00024AD8"/>
    <w:rsid w:val="00025DB2"/>
    <w:rsid w:val="00026719"/>
    <w:rsid w:val="00027945"/>
    <w:rsid w:val="00030928"/>
    <w:rsid w:val="000336F4"/>
    <w:rsid w:val="0003390A"/>
    <w:rsid w:val="00033D8F"/>
    <w:rsid w:val="00035D28"/>
    <w:rsid w:val="00035E46"/>
    <w:rsid w:val="00036195"/>
    <w:rsid w:val="000367DB"/>
    <w:rsid w:val="000368DF"/>
    <w:rsid w:val="00036C7A"/>
    <w:rsid w:val="000374D8"/>
    <w:rsid w:val="0004083F"/>
    <w:rsid w:val="0004092F"/>
    <w:rsid w:val="0004097C"/>
    <w:rsid w:val="00041355"/>
    <w:rsid w:val="00041A68"/>
    <w:rsid w:val="000427B4"/>
    <w:rsid w:val="00042D0D"/>
    <w:rsid w:val="00043151"/>
    <w:rsid w:val="00043979"/>
    <w:rsid w:val="00043D85"/>
    <w:rsid w:val="00044174"/>
    <w:rsid w:val="000449F9"/>
    <w:rsid w:val="00046CE4"/>
    <w:rsid w:val="00046D78"/>
    <w:rsid w:val="00046F72"/>
    <w:rsid w:val="00047154"/>
    <w:rsid w:val="00047B58"/>
    <w:rsid w:val="00047EF1"/>
    <w:rsid w:val="000500AE"/>
    <w:rsid w:val="0005067A"/>
    <w:rsid w:val="00050E86"/>
    <w:rsid w:val="00050EED"/>
    <w:rsid w:val="00050FB4"/>
    <w:rsid w:val="00051464"/>
    <w:rsid w:val="000515B2"/>
    <w:rsid w:val="00052BC7"/>
    <w:rsid w:val="000535A5"/>
    <w:rsid w:val="00053BBC"/>
    <w:rsid w:val="00053C4B"/>
    <w:rsid w:val="00053EC7"/>
    <w:rsid w:val="00054146"/>
    <w:rsid w:val="00054900"/>
    <w:rsid w:val="00054E3C"/>
    <w:rsid w:val="00055448"/>
    <w:rsid w:val="000568DA"/>
    <w:rsid w:val="00057211"/>
    <w:rsid w:val="00057860"/>
    <w:rsid w:val="00060FA5"/>
    <w:rsid w:val="0006101E"/>
    <w:rsid w:val="00061A49"/>
    <w:rsid w:val="00061FC3"/>
    <w:rsid w:val="00062C99"/>
    <w:rsid w:val="00062FD7"/>
    <w:rsid w:val="0006391C"/>
    <w:rsid w:val="00064B10"/>
    <w:rsid w:val="00065A34"/>
    <w:rsid w:val="00065BBA"/>
    <w:rsid w:val="00065F4B"/>
    <w:rsid w:val="00066719"/>
    <w:rsid w:val="00066A23"/>
    <w:rsid w:val="0006741E"/>
    <w:rsid w:val="000700DF"/>
    <w:rsid w:val="00070501"/>
    <w:rsid w:val="00070941"/>
    <w:rsid w:val="0007128B"/>
    <w:rsid w:val="000712E2"/>
    <w:rsid w:val="00071D1E"/>
    <w:rsid w:val="00072340"/>
    <w:rsid w:val="000731FB"/>
    <w:rsid w:val="00073B7A"/>
    <w:rsid w:val="00073D4A"/>
    <w:rsid w:val="0007529F"/>
    <w:rsid w:val="00075499"/>
    <w:rsid w:val="0007762A"/>
    <w:rsid w:val="000776BB"/>
    <w:rsid w:val="0008000D"/>
    <w:rsid w:val="00080B8B"/>
    <w:rsid w:val="00083991"/>
    <w:rsid w:val="00083D90"/>
    <w:rsid w:val="00083F3B"/>
    <w:rsid w:val="0008432D"/>
    <w:rsid w:val="00084C89"/>
    <w:rsid w:val="00084D50"/>
    <w:rsid w:val="0008525A"/>
    <w:rsid w:val="00085D97"/>
    <w:rsid w:val="00086495"/>
    <w:rsid w:val="000867C9"/>
    <w:rsid w:val="0009037A"/>
    <w:rsid w:val="0009038C"/>
    <w:rsid w:val="00091631"/>
    <w:rsid w:val="00091F24"/>
    <w:rsid w:val="000929C4"/>
    <w:rsid w:val="00092E0D"/>
    <w:rsid w:val="00092E93"/>
    <w:rsid w:val="000947D1"/>
    <w:rsid w:val="0009482E"/>
    <w:rsid w:val="000951AB"/>
    <w:rsid w:val="000956C4"/>
    <w:rsid w:val="000959D0"/>
    <w:rsid w:val="00096FF9"/>
    <w:rsid w:val="000970E2"/>
    <w:rsid w:val="000970EC"/>
    <w:rsid w:val="000A0213"/>
    <w:rsid w:val="000A0B48"/>
    <w:rsid w:val="000A16E5"/>
    <w:rsid w:val="000A1C89"/>
    <w:rsid w:val="000A21DC"/>
    <w:rsid w:val="000A3FD0"/>
    <w:rsid w:val="000A45D1"/>
    <w:rsid w:val="000A45D4"/>
    <w:rsid w:val="000A4726"/>
    <w:rsid w:val="000A48AF"/>
    <w:rsid w:val="000A51F6"/>
    <w:rsid w:val="000A6F39"/>
    <w:rsid w:val="000A7583"/>
    <w:rsid w:val="000A7DA0"/>
    <w:rsid w:val="000B0899"/>
    <w:rsid w:val="000B1704"/>
    <w:rsid w:val="000B2329"/>
    <w:rsid w:val="000B24C4"/>
    <w:rsid w:val="000B2AE9"/>
    <w:rsid w:val="000B2DCA"/>
    <w:rsid w:val="000B34A4"/>
    <w:rsid w:val="000B3CC1"/>
    <w:rsid w:val="000B3DF7"/>
    <w:rsid w:val="000B489A"/>
    <w:rsid w:val="000B51CB"/>
    <w:rsid w:val="000B5675"/>
    <w:rsid w:val="000B572C"/>
    <w:rsid w:val="000B634F"/>
    <w:rsid w:val="000B6426"/>
    <w:rsid w:val="000B6691"/>
    <w:rsid w:val="000B6AC4"/>
    <w:rsid w:val="000B784C"/>
    <w:rsid w:val="000C0A79"/>
    <w:rsid w:val="000C0B5F"/>
    <w:rsid w:val="000C3217"/>
    <w:rsid w:val="000C3822"/>
    <w:rsid w:val="000C3BED"/>
    <w:rsid w:val="000C3E1A"/>
    <w:rsid w:val="000C41D5"/>
    <w:rsid w:val="000C4E2B"/>
    <w:rsid w:val="000C501B"/>
    <w:rsid w:val="000C6F79"/>
    <w:rsid w:val="000C7F75"/>
    <w:rsid w:val="000D0D81"/>
    <w:rsid w:val="000D1172"/>
    <w:rsid w:val="000D1631"/>
    <w:rsid w:val="000D2251"/>
    <w:rsid w:val="000D29DD"/>
    <w:rsid w:val="000D3321"/>
    <w:rsid w:val="000D459F"/>
    <w:rsid w:val="000D50F7"/>
    <w:rsid w:val="000D5A71"/>
    <w:rsid w:val="000D63B1"/>
    <w:rsid w:val="000D72B4"/>
    <w:rsid w:val="000D7357"/>
    <w:rsid w:val="000D74A5"/>
    <w:rsid w:val="000D7770"/>
    <w:rsid w:val="000E1848"/>
    <w:rsid w:val="000E22E6"/>
    <w:rsid w:val="000E2549"/>
    <w:rsid w:val="000E485C"/>
    <w:rsid w:val="000E5B14"/>
    <w:rsid w:val="000E757D"/>
    <w:rsid w:val="000E78CE"/>
    <w:rsid w:val="000E79DA"/>
    <w:rsid w:val="000F0396"/>
    <w:rsid w:val="000F125D"/>
    <w:rsid w:val="000F285C"/>
    <w:rsid w:val="000F29F1"/>
    <w:rsid w:val="000F3663"/>
    <w:rsid w:val="000F3D02"/>
    <w:rsid w:val="000F4699"/>
    <w:rsid w:val="000F49CE"/>
    <w:rsid w:val="000F4BAD"/>
    <w:rsid w:val="000F5E2B"/>
    <w:rsid w:val="000F66D1"/>
    <w:rsid w:val="000F6AE3"/>
    <w:rsid w:val="000F6B29"/>
    <w:rsid w:val="00100217"/>
    <w:rsid w:val="001007A5"/>
    <w:rsid w:val="001019BC"/>
    <w:rsid w:val="001019CF"/>
    <w:rsid w:val="001031EB"/>
    <w:rsid w:val="001038AC"/>
    <w:rsid w:val="00104044"/>
    <w:rsid w:val="00104572"/>
    <w:rsid w:val="00104A8A"/>
    <w:rsid w:val="00104C35"/>
    <w:rsid w:val="00104EF8"/>
    <w:rsid w:val="00104F61"/>
    <w:rsid w:val="00105559"/>
    <w:rsid w:val="00105C7D"/>
    <w:rsid w:val="00105CB1"/>
    <w:rsid w:val="0010683E"/>
    <w:rsid w:val="0010708A"/>
    <w:rsid w:val="00107684"/>
    <w:rsid w:val="001101FE"/>
    <w:rsid w:val="0011035A"/>
    <w:rsid w:val="00111357"/>
    <w:rsid w:val="00112A31"/>
    <w:rsid w:val="00113364"/>
    <w:rsid w:val="00113ED1"/>
    <w:rsid w:val="0011555E"/>
    <w:rsid w:val="00115D2A"/>
    <w:rsid w:val="00115FA0"/>
    <w:rsid w:val="00116089"/>
    <w:rsid w:val="00116517"/>
    <w:rsid w:val="00117429"/>
    <w:rsid w:val="001179FA"/>
    <w:rsid w:val="00117BC3"/>
    <w:rsid w:val="00120191"/>
    <w:rsid w:val="001202DD"/>
    <w:rsid w:val="00120621"/>
    <w:rsid w:val="001208B2"/>
    <w:rsid w:val="00120DD0"/>
    <w:rsid w:val="00121301"/>
    <w:rsid w:val="00121514"/>
    <w:rsid w:val="00122098"/>
    <w:rsid w:val="00122141"/>
    <w:rsid w:val="001225AB"/>
    <w:rsid w:val="00122A5C"/>
    <w:rsid w:val="00124DE0"/>
    <w:rsid w:val="00124E20"/>
    <w:rsid w:val="001259E0"/>
    <w:rsid w:val="00126401"/>
    <w:rsid w:val="0012689B"/>
    <w:rsid w:val="001268C6"/>
    <w:rsid w:val="00127B5C"/>
    <w:rsid w:val="00127B65"/>
    <w:rsid w:val="0013067D"/>
    <w:rsid w:val="001313C1"/>
    <w:rsid w:val="001319C3"/>
    <w:rsid w:val="00131EAC"/>
    <w:rsid w:val="00131F67"/>
    <w:rsid w:val="00132126"/>
    <w:rsid w:val="001325A0"/>
    <w:rsid w:val="001331CC"/>
    <w:rsid w:val="001341D2"/>
    <w:rsid w:val="00134993"/>
    <w:rsid w:val="00135045"/>
    <w:rsid w:val="001353D5"/>
    <w:rsid w:val="00135585"/>
    <w:rsid w:val="00136143"/>
    <w:rsid w:val="001361D3"/>
    <w:rsid w:val="00136253"/>
    <w:rsid w:val="00136626"/>
    <w:rsid w:val="00136E2C"/>
    <w:rsid w:val="00137A1E"/>
    <w:rsid w:val="0014083F"/>
    <w:rsid w:val="001411D9"/>
    <w:rsid w:val="00141BA7"/>
    <w:rsid w:val="001429DB"/>
    <w:rsid w:val="00142B81"/>
    <w:rsid w:val="0014321D"/>
    <w:rsid w:val="001436D1"/>
    <w:rsid w:val="00143BFF"/>
    <w:rsid w:val="00143FB3"/>
    <w:rsid w:val="001446D1"/>
    <w:rsid w:val="001447F0"/>
    <w:rsid w:val="00146243"/>
    <w:rsid w:val="00146506"/>
    <w:rsid w:val="001466DE"/>
    <w:rsid w:val="001467AB"/>
    <w:rsid w:val="00146DA0"/>
    <w:rsid w:val="00146ED7"/>
    <w:rsid w:val="00147811"/>
    <w:rsid w:val="001507D8"/>
    <w:rsid w:val="001513A5"/>
    <w:rsid w:val="001514DD"/>
    <w:rsid w:val="001516CF"/>
    <w:rsid w:val="00151D8C"/>
    <w:rsid w:val="00151EA1"/>
    <w:rsid w:val="001522D7"/>
    <w:rsid w:val="00152E77"/>
    <w:rsid w:val="00152EC7"/>
    <w:rsid w:val="001531C6"/>
    <w:rsid w:val="001533E4"/>
    <w:rsid w:val="0015442A"/>
    <w:rsid w:val="001545A2"/>
    <w:rsid w:val="00154B54"/>
    <w:rsid w:val="001563CB"/>
    <w:rsid w:val="001569B0"/>
    <w:rsid w:val="00156D60"/>
    <w:rsid w:val="001603C8"/>
    <w:rsid w:val="0016079C"/>
    <w:rsid w:val="00161CDC"/>
    <w:rsid w:val="00161DC0"/>
    <w:rsid w:val="00162115"/>
    <w:rsid w:val="0016359F"/>
    <w:rsid w:val="00163812"/>
    <w:rsid w:val="00163A3B"/>
    <w:rsid w:val="00163D6A"/>
    <w:rsid w:val="00163E22"/>
    <w:rsid w:val="001644CE"/>
    <w:rsid w:val="0016576F"/>
    <w:rsid w:val="00167276"/>
    <w:rsid w:val="00170818"/>
    <w:rsid w:val="00171212"/>
    <w:rsid w:val="00171DAD"/>
    <w:rsid w:val="001720BD"/>
    <w:rsid w:val="001724EE"/>
    <w:rsid w:val="00173620"/>
    <w:rsid w:val="00174934"/>
    <w:rsid w:val="0017510D"/>
    <w:rsid w:val="00175739"/>
    <w:rsid w:val="00176872"/>
    <w:rsid w:val="00176A86"/>
    <w:rsid w:val="0018016C"/>
    <w:rsid w:val="0018026B"/>
    <w:rsid w:val="001805D3"/>
    <w:rsid w:val="00180832"/>
    <w:rsid w:val="00181221"/>
    <w:rsid w:val="00181629"/>
    <w:rsid w:val="00181A96"/>
    <w:rsid w:val="00181E74"/>
    <w:rsid w:val="00181E81"/>
    <w:rsid w:val="00181F0B"/>
    <w:rsid w:val="00182624"/>
    <w:rsid w:val="00182922"/>
    <w:rsid w:val="00182B52"/>
    <w:rsid w:val="00183CF0"/>
    <w:rsid w:val="00185E05"/>
    <w:rsid w:val="00185F27"/>
    <w:rsid w:val="0018622D"/>
    <w:rsid w:val="00187217"/>
    <w:rsid w:val="00187D9B"/>
    <w:rsid w:val="0019124E"/>
    <w:rsid w:val="0019134B"/>
    <w:rsid w:val="00191508"/>
    <w:rsid w:val="0019210A"/>
    <w:rsid w:val="0019277F"/>
    <w:rsid w:val="0019308F"/>
    <w:rsid w:val="001943AD"/>
    <w:rsid w:val="001945A9"/>
    <w:rsid w:val="0019489D"/>
    <w:rsid w:val="00194B03"/>
    <w:rsid w:val="00194D00"/>
    <w:rsid w:val="00195051"/>
    <w:rsid w:val="00195E72"/>
    <w:rsid w:val="00195EC6"/>
    <w:rsid w:val="001969E6"/>
    <w:rsid w:val="00197C30"/>
    <w:rsid w:val="001A084C"/>
    <w:rsid w:val="001A0CB2"/>
    <w:rsid w:val="001A0E75"/>
    <w:rsid w:val="001A2180"/>
    <w:rsid w:val="001A28F3"/>
    <w:rsid w:val="001A28F9"/>
    <w:rsid w:val="001A3064"/>
    <w:rsid w:val="001A416C"/>
    <w:rsid w:val="001A4BAA"/>
    <w:rsid w:val="001A5648"/>
    <w:rsid w:val="001A58D7"/>
    <w:rsid w:val="001B09FD"/>
    <w:rsid w:val="001B22AE"/>
    <w:rsid w:val="001B44FE"/>
    <w:rsid w:val="001B467B"/>
    <w:rsid w:val="001B4DC4"/>
    <w:rsid w:val="001B4F78"/>
    <w:rsid w:val="001B4FBD"/>
    <w:rsid w:val="001B51E9"/>
    <w:rsid w:val="001B695F"/>
    <w:rsid w:val="001B70B4"/>
    <w:rsid w:val="001B7586"/>
    <w:rsid w:val="001B75CD"/>
    <w:rsid w:val="001B7621"/>
    <w:rsid w:val="001B77C5"/>
    <w:rsid w:val="001B7927"/>
    <w:rsid w:val="001B7A9A"/>
    <w:rsid w:val="001B7EA6"/>
    <w:rsid w:val="001C006D"/>
    <w:rsid w:val="001C065C"/>
    <w:rsid w:val="001C06CF"/>
    <w:rsid w:val="001C129F"/>
    <w:rsid w:val="001C1AC5"/>
    <w:rsid w:val="001C1E7C"/>
    <w:rsid w:val="001C230D"/>
    <w:rsid w:val="001C38CB"/>
    <w:rsid w:val="001C3D66"/>
    <w:rsid w:val="001C4838"/>
    <w:rsid w:val="001C4BA9"/>
    <w:rsid w:val="001C4C72"/>
    <w:rsid w:val="001C559A"/>
    <w:rsid w:val="001C59B8"/>
    <w:rsid w:val="001C5ABE"/>
    <w:rsid w:val="001C636C"/>
    <w:rsid w:val="001C647E"/>
    <w:rsid w:val="001C657D"/>
    <w:rsid w:val="001C71A8"/>
    <w:rsid w:val="001C7493"/>
    <w:rsid w:val="001C764E"/>
    <w:rsid w:val="001C7ECB"/>
    <w:rsid w:val="001D04B8"/>
    <w:rsid w:val="001D05DF"/>
    <w:rsid w:val="001D1307"/>
    <w:rsid w:val="001D1A7B"/>
    <w:rsid w:val="001D27CC"/>
    <w:rsid w:val="001D2ACB"/>
    <w:rsid w:val="001D2BDB"/>
    <w:rsid w:val="001D320E"/>
    <w:rsid w:val="001D414D"/>
    <w:rsid w:val="001D443C"/>
    <w:rsid w:val="001D4887"/>
    <w:rsid w:val="001D509A"/>
    <w:rsid w:val="001D569F"/>
    <w:rsid w:val="001D5747"/>
    <w:rsid w:val="001D5CBC"/>
    <w:rsid w:val="001D69AF"/>
    <w:rsid w:val="001E1AD4"/>
    <w:rsid w:val="001E3AF6"/>
    <w:rsid w:val="001E3D0F"/>
    <w:rsid w:val="001E40A8"/>
    <w:rsid w:val="001E500A"/>
    <w:rsid w:val="001E6F10"/>
    <w:rsid w:val="001E75A2"/>
    <w:rsid w:val="001E78B3"/>
    <w:rsid w:val="001E79DF"/>
    <w:rsid w:val="001F0D98"/>
    <w:rsid w:val="001F18CE"/>
    <w:rsid w:val="001F2093"/>
    <w:rsid w:val="001F3AED"/>
    <w:rsid w:val="001F3D95"/>
    <w:rsid w:val="001F40D3"/>
    <w:rsid w:val="001F61BA"/>
    <w:rsid w:val="001F61D3"/>
    <w:rsid w:val="001F6559"/>
    <w:rsid w:val="001F6878"/>
    <w:rsid w:val="002037B6"/>
    <w:rsid w:val="002037E5"/>
    <w:rsid w:val="00203B37"/>
    <w:rsid w:val="00206468"/>
    <w:rsid w:val="002064AC"/>
    <w:rsid w:val="00206F71"/>
    <w:rsid w:val="002071E8"/>
    <w:rsid w:val="00207AF6"/>
    <w:rsid w:val="00210F0C"/>
    <w:rsid w:val="00210F44"/>
    <w:rsid w:val="002110DD"/>
    <w:rsid w:val="00211269"/>
    <w:rsid w:val="00211C7B"/>
    <w:rsid w:val="00211FC5"/>
    <w:rsid w:val="002128B9"/>
    <w:rsid w:val="002128E1"/>
    <w:rsid w:val="00212D49"/>
    <w:rsid w:val="00213511"/>
    <w:rsid w:val="00213DEF"/>
    <w:rsid w:val="002140A6"/>
    <w:rsid w:val="002142DA"/>
    <w:rsid w:val="00214C09"/>
    <w:rsid w:val="00214FD5"/>
    <w:rsid w:val="002150D2"/>
    <w:rsid w:val="002151D9"/>
    <w:rsid w:val="002153BD"/>
    <w:rsid w:val="00216133"/>
    <w:rsid w:val="00220576"/>
    <w:rsid w:val="00220984"/>
    <w:rsid w:val="002213A3"/>
    <w:rsid w:val="00221EE0"/>
    <w:rsid w:val="0022241E"/>
    <w:rsid w:val="00223304"/>
    <w:rsid w:val="00223C0B"/>
    <w:rsid w:val="00223DBA"/>
    <w:rsid w:val="00224518"/>
    <w:rsid w:val="00225322"/>
    <w:rsid w:val="00225514"/>
    <w:rsid w:val="0022593C"/>
    <w:rsid w:val="00225FC4"/>
    <w:rsid w:val="002261A8"/>
    <w:rsid w:val="00226406"/>
    <w:rsid w:val="00227B3A"/>
    <w:rsid w:val="00227C68"/>
    <w:rsid w:val="0023036D"/>
    <w:rsid w:val="002306CE"/>
    <w:rsid w:val="00230D22"/>
    <w:rsid w:val="00230DCE"/>
    <w:rsid w:val="00231D16"/>
    <w:rsid w:val="0023214F"/>
    <w:rsid w:val="002335FB"/>
    <w:rsid w:val="002346D5"/>
    <w:rsid w:val="00235DAF"/>
    <w:rsid w:val="002362D9"/>
    <w:rsid w:val="0024080F"/>
    <w:rsid w:val="00241ED4"/>
    <w:rsid w:val="0024603F"/>
    <w:rsid w:val="00246763"/>
    <w:rsid w:val="00247DAB"/>
    <w:rsid w:val="00251A20"/>
    <w:rsid w:val="00251B52"/>
    <w:rsid w:val="00252081"/>
    <w:rsid w:val="0025294A"/>
    <w:rsid w:val="0025388A"/>
    <w:rsid w:val="00253A52"/>
    <w:rsid w:val="00253BCF"/>
    <w:rsid w:val="0025445F"/>
    <w:rsid w:val="00254833"/>
    <w:rsid w:val="0025534E"/>
    <w:rsid w:val="00255954"/>
    <w:rsid w:val="002603CC"/>
    <w:rsid w:val="00260F99"/>
    <w:rsid w:val="00261831"/>
    <w:rsid w:val="002623CC"/>
    <w:rsid w:val="00262AE5"/>
    <w:rsid w:val="002630DB"/>
    <w:rsid w:val="00264B58"/>
    <w:rsid w:val="00265F90"/>
    <w:rsid w:val="0026679A"/>
    <w:rsid w:val="00266D75"/>
    <w:rsid w:val="00267548"/>
    <w:rsid w:val="0026790B"/>
    <w:rsid w:val="00270248"/>
    <w:rsid w:val="00270980"/>
    <w:rsid w:val="002709A7"/>
    <w:rsid w:val="00270CC4"/>
    <w:rsid w:val="00270E13"/>
    <w:rsid w:val="00271421"/>
    <w:rsid w:val="00271E8D"/>
    <w:rsid w:val="002721E8"/>
    <w:rsid w:val="00272283"/>
    <w:rsid w:val="0027419E"/>
    <w:rsid w:val="0027467A"/>
    <w:rsid w:val="002747A9"/>
    <w:rsid w:val="00274E04"/>
    <w:rsid w:val="00274F68"/>
    <w:rsid w:val="00275540"/>
    <w:rsid w:val="00275889"/>
    <w:rsid w:val="00275C9E"/>
    <w:rsid w:val="0027697E"/>
    <w:rsid w:val="00277D29"/>
    <w:rsid w:val="002805D6"/>
    <w:rsid w:val="00280664"/>
    <w:rsid w:val="00280A3C"/>
    <w:rsid w:val="00281228"/>
    <w:rsid w:val="002812C9"/>
    <w:rsid w:val="002817BE"/>
    <w:rsid w:val="00282C24"/>
    <w:rsid w:val="002831F3"/>
    <w:rsid w:val="00283505"/>
    <w:rsid w:val="00283AC5"/>
    <w:rsid w:val="00283E81"/>
    <w:rsid w:val="0028451C"/>
    <w:rsid w:val="00286326"/>
    <w:rsid w:val="0028672B"/>
    <w:rsid w:val="002867B9"/>
    <w:rsid w:val="002869D1"/>
    <w:rsid w:val="0028796E"/>
    <w:rsid w:val="0029034D"/>
    <w:rsid w:val="0029257C"/>
    <w:rsid w:val="00292B54"/>
    <w:rsid w:val="0029305F"/>
    <w:rsid w:val="00293EB6"/>
    <w:rsid w:val="00293FD1"/>
    <w:rsid w:val="0029442C"/>
    <w:rsid w:val="00294496"/>
    <w:rsid w:val="00295D30"/>
    <w:rsid w:val="002968C9"/>
    <w:rsid w:val="00296FA5"/>
    <w:rsid w:val="002976DD"/>
    <w:rsid w:val="00297BEA"/>
    <w:rsid w:val="00297EE5"/>
    <w:rsid w:val="002A0050"/>
    <w:rsid w:val="002A1169"/>
    <w:rsid w:val="002A3740"/>
    <w:rsid w:val="002A3C5E"/>
    <w:rsid w:val="002A435E"/>
    <w:rsid w:val="002A7160"/>
    <w:rsid w:val="002A750D"/>
    <w:rsid w:val="002B04B8"/>
    <w:rsid w:val="002B088B"/>
    <w:rsid w:val="002B0A73"/>
    <w:rsid w:val="002B0DD7"/>
    <w:rsid w:val="002B0FDC"/>
    <w:rsid w:val="002B1069"/>
    <w:rsid w:val="002B1287"/>
    <w:rsid w:val="002B16CA"/>
    <w:rsid w:val="002B1BF4"/>
    <w:rsid w:val="002B269E"/>
    <w:rsid w:val="002B2780"/>
    <w:rsid w:val="002B2AC7"/>
    <w:rsid w:val="002B470C"/>
    <w:rsid w:val="002B4C67"/>
    <w:rsid w:val="002B4D19"/>
    <w:rsid w:val="002B5486"/>
    <w:rsid w:val="002B65FA"/>
    <w:rsid w:val="002B6A23"/>
    <w:rsid w:val="002B6E20"/>
    <w:rsid w:val="002B7DD5"/>
    <w:rsid w:val="002B7F42"/>
    <w:rsid w:val="002C0315"/>
    <w:rsid w:val="002C04E6"/>
    <w:rsid w:val="002C133B"/>
    <w:rsid w:val="002C2335"/>
    <w:rsid w:val="002C280B"/>
    <w:rsid w:val="002C31DC"/>
    <w:rsid w:val="002C38AE"/>
    <w:rsid w:val="002C41F2"/>
    <w:rsid w:val="002C6001"/>
    <w:rsid w:val="002C643D"/>
    <w:rsid w:val="002C6B81"/>
    <w:rsid w:val="002C6D53"/>
    <w:rsid w:val="002C7386"/>
    <w:rsid w:val="002C7A95"/>
    <w:rsid w:val="002C7FEB"/>
    <w:rsid w:val="002D1100"/>
    <w:rsid w:val="002D2909"/>
    <w:rsid w:val="002D2D12"/>
    <w:rsid w:val="002D3380"/>
    <w:rsid w:val="002D3904"/>
    <w:rsid w:val="002D48CC"/>
    <w:rsid w:val="002D495A"/>
    <w:rsid w:val="002D4AB4"/>
    <w:rsid w:val="002D5CB4"/>
    <w:rsid w:val="002D68A4"/>
    <w:rsid w:val="002D6E8A"/>
    <w:rsid w:val="002D7948"/>
    <w:rsid w:val="002E04CD"/>
    <w:rsid w:val="002E04EC"/>
    <w:rsid w:val="002E2215"/>
    <w:rsid w:val="002E285B"/>
    <w:rsid w:val="002E2DFE"/>
    <w:rsid w:val="002E4062"/>
    <w:rsid w:val="002E51D0"/>
    <w:rsid w:val="002E522D"/>
    <w:rsid w:val="002E58DD"/>
    <w:rsid w:val="002E5935"/>
    <w:rsid w:val="002E5FFC"/>
    <w:rsid w:val="002E6413"/>
    <w:rsid w:val="002E6AD4"/>
    <w:rsid w:val="002F0297"/>
    <w:rsid w:val="002F0821"/>
    <w:rsid w:val="002F0ABF"/>
    <w:rsid w:val="002F0B44"/>
    <w:rsid w:val="002F131C"/>
    <w:rsid w:val="002F1375"/>
    <w:rsid w:val="002F2A70"/>
    <w:rsid w:val="002F2E98"/>
    <w:rsid w:val="002F303B"/>
    <w:rsid w:val="002F36BF"/>
    <w:rsid w:val="002F4951"/>
    <w:rsid w:val="002F4AB9"/>
    <w:rsid w:val="002F5879"/>
    <w:rsid w:val="00300878"/>
    <w:rsid w:val="003016EB"/>
    <w:rsid w:val="00302413"/>
    <w:rsid w:val="0030306A"/>
    <w:rsid w:val="00303445"/>
    <w:rsid w:val="003035CF"/>
    <w:rsid w:val="0030384C"/>
    <w:rsid w:val="00304526"/>
    <w:rsid w:val="0030492C"/>
    <w:rsid w:val="003050BF"/>
    <w:rsid w:val="00305856"/>
    <w:rsid w:val="00306920"/>
    <w:rsid w:val="00307742"/>
    <w:rsid w:val="00310067"/>
    <w:rsid w:val="00310904"/>
    <w:rsid w:val="00310C7F"/>
    <w:rsid w:val="00310D27"/>
    <w:rsid w:val="003112F3"/>
    <w:rsid w:val="003127B8"/>
    <w:rsid w:val="0031300F"/>
    <w:rsid w:val="00313156"/>
    <w:rsid w:val="00314556"/>
    <w:rsid w:val="003146B2"/>
    <w:rsid w:val="003147F6"/>
    <w:rsid w:val="00315A82"/>
    <w:rsid w:val="00315F06"/>
    <w:rsid w:val="003166A4"/>
    <w:rsid w:val="0031671A"/>
    <w:rsid w:val="00316A9F"/>
    <w:rsid w:val="00316DC6"/>
    <w:rsid w:val="00316F25"/>
    <w:rsid w:val="0031725B"/>
    <w:rsid w:val="0031778C"/>
    <w:rsid w:val="00317B82"/>
    <w:rsid w:val="003202A6"/>
    <w:rsid w:val="003205E9"/>
    <w:rsid w:val="0032122E"/>
    <w:rsid w:val="00323641"/>
    <w:rsid w:val="0032446A"/>
    <w:rsid w:val="0032494C"/>
    <w:rsid w:val="00324CB8"/>
    <w:rsid w:val="003265C3"/>
    <w:rsid w:val="00326F23"/>
    <w:rsid w:val="00327651"/>
    <w:rsid w:val="003301F0"/>
    <w:rsid w:val="0033041D"/>
    <w:rsid w:val="003315DD"/>
    <w:rsid w:val="003316F6"/>
    <w:rsid w:val="00331A39"/>
    <w:rsid w:val="00333054"/>
    <w:rsid w:val="003332D9"/>
    <w:rsid w:val="003333F3"/>
    <w:rsid w:val="00333642"/>
    <w:rsid w:val="003344A6"/>
    <w:rsid w:val="00334B2B"/>
    <w:rsid w:val="00335255"/>
    <w:rsid w:val="003366F4"/>
    <w:rsid w:val="00336B5E"/>
    <w:rsid w:val="00337D64"/>
    <w:rsid w:val="00337ECF"/>
    <w:rsid w:val="0034012D"/>
    <w:rsid w:val="0034116C"/>
    <w:rsid w:val="00341D9F"/>
    <w:rsid w:val="00342E01"/>
    <w:rsid w:val="003438EE"/>
    <w:rsid w:val="00343956"/>
    <w:rsid w:val="00344146"/>
    <w:rsid w:val="00344F0B"/>
    <w:rsid w:val="00345A34"/>
    <w:rsid w:val="00346C3F"/>
    <w:rsid w:val="003470A5"/>
    <w:rsid w:val="00347548"/>
    <w:rsid w:val="00347563"/>
    <w:rsid w:val="003478A1"/>
    <w:rsid w:val="00347969"/>
    <w:rsid w:val="00347A71"/>
    <w:rsid w:val="0035056D"/>
    <w:rsid w:val="003516A9"/>
    <w:rsid w:val="00352131"/>
    <w:rsid w:val="003523B2"/>
    <w:rsid w:val="003529C4"/>
    <w:rsid w:val="00352A58"/>
    <w:rsid w:val="00354420"/>
    <w:rsid w:val="0035648F"/>
    <w:rsid w:val="00357502"/>
    <w:rsid w:val="003606CF"/>
    <w:rsid w:val="00360E2F"/>
    <w:rsid w:val="00363184"/>
    <w:rsid w:val="00363D80"/>
    <w:rsid w:val="00363FE1"/>
    <w:rsid w:val="00364675"/>
    <w:rsid w:val="00364F87"/>
    <w:rsid w:val="00364F91"/>
    <w:rsid w:val="0036612B"/>
    <w:rsid w:val="00366189"/>
    <w:rsid w:val="00366BA9"/>
    <w:rsid w:val="003670BB"/>
    <w:rsid w:val="0036776C"/>
    <w:rsid w:val="003701B7"/>
    <w:rsid w:val="00370477"/>
    <w:rsid w:val="003705D6"/>
    <w:rsid w:val="003712EE"/>
    <w:rsid w:val="00371B25"/>
    <w:rsid w:val="003723FE"/>
    <w:rsid w:val="00372410"/>
    <w:rsid w:val="00372447"/>
    <w:rsid w:val="00372685"/>
    <w:rsid w:val="00373240"/>
    <w:rsid w:val="00373468"/>
    <w:rsid w:val="003736D7"/>
    <w:rsid w:val="003737E9"/>
    <w:rsid w:val="00373A7E"/>
    <w:rsid w:val="00373AB2"/>
    <w:rsid w:val="00373CD0"/>
    <w:rsid w:val="00373CD2"/>
    <w:rsid w:val="00373ECF"/>
    <w:rsid w:val="00374156"/>
    <w:rsid w:val="0037549A"/>
    <w:rsid w:val="0037586E"/>
    <w:rsid w:val="003758C8"/>
    <w:rsid w:val="00375A6E"/>
    <w:rsid w:val="00375C31"/>
    <w:rsid w:val="00375DE2"/>
    <w:rsid w:val="003773B3"/>
    <w:rsid w:val="003774D4"/>
    <w:rsid w:val="00377BF7"/>
    <w:rsid w:val="00380241"/>
    <w:rsid w:val="00380EDC"/>
    <w:rsid w:val="0038109E"/>
    <w:rsid w:val="00381A17"/>
    <w:rsid w:val="00381B90"/>
    <w:rsid w:val="00381E10"/>
    <w:rsid w:val="00381E33"/>
    <w:rsid w:val="00381EB0"/>
    <w:rsid w:val="00381F27"/>
    <w:rsid w:val="00382FC5"/>
    <w:rsid w:val="003839F3"/>
    <w:rsid w:val="003847F8"/>
    <w:rsid w:val="003857BC"/>
    <w:rsid w:val="0039182A"/>
    <w:rsid w:val="00391968"/>
    <w:rsid w:val="00392672"/>
    <w:rsid w:val="00393324"/>
    <w:rsid w:val="0039379D"/>
    <w:rsid w:val="003938A9"/>
    <w:rsid w:val="0039541D"/>
    <w:rsid w:val="003954C0"/>
    <w:rsid w:val="00395666"/>
    <w:rsid w:val="00395708"/>
    <w:rsid w:val="003961C1"/>
    <w:rsid w:val="0039686D"/>
    <w:rsid w:val="003A0129"/>
    <w:rsid w:val="003A060D"/>
    <w:rsid w:val="003A195C"/>
    <w:rsid w:val="003A2378"/>
    <w:rsid w:val="003A2A23"/>
    <w:rsid w:val="003A2BFA"/>
    <w:rsid w:val="003A2F82"/>
    <w:rsid w:val="003A2FC7"/>
    <w:rsid w:val="003A3F34"/>
    <w:rsid w:val="003A40B9"/>
    <w:rsid w:val="003A5128"/>
    <w:rsid w:val="003A5BAE"/>
    <w:rsid w:val="003A68CA"/>
    <w:rsid w:val="003A71C1"/>
    <w:rsid w:val="003A765D"/>
    <w:rsid w:val="003A7A0C"/>
    <w:rsid w:val="003A7AF9"/>
    <w:rsid w:val="003A7C01"/>
    <w:rsid w:val="003B072B"/>
    <w:rsid w:val="003B08A1"/>
    <w:rsid w:val="003B0918"/>
    <w:rsid w:val="003B0DD7"/>
    <w:rsid w:val="003B0E08"/>
    <w:rsid w:val="003B14B4"/>
    <w:rsid w:val="003B3EBF"/>
    <w:rsid w:val="003B4208"/>
    <w:rsid w:val="003B430D"/>
    <w:rsid w:val="003B4FCD"/>
    <w:rsid w:val="003B5157"/>
    <w:rsid w:val="003B54B7"/>
    <w:rsid w:val="003B7251"/>
    <w:rsid w:val="003B7A51"/>
    <w:rsid w:val="003C069D"/>
    <w:rsid w:val="003C0AC1"/>
    <w:rsid w:val="003C0DCF"/>
    <w:rsid w:val="003C0F60"/>
    <w:rsid w:val="003C0FAD"/>
    <w:rsid w:val="003C1CC9"/>
    <w:rsid w:val="003C2057"/>
    <w:rsid w:val="003C303D"/>
    <w:rsid w:val="003C5A58"/>
    <w:rsid w:val="003C649B"/>
    <w:rsid w:val="003C73FC"/>
    <w:rsid w:val="003D0588"/>
    <w:rsid w:val="003D0A43"/>
    <w:rsid w:val="003D1383"/>
    <w:rsid w:val="003D21E0"/>
    <w:rsid w:val="003D37B3"/>
    <w:rsid w:val="003D435B"/>
    <w:rsid w:val="003D49F4"/>
    <w:rsid w:val="003D4DC0"/>
    <w:rsid w:val="003D5386"/>
    <w:rsid w:val="003D5955"/>
    <w:rsid w:val="003D78CF"/>
    <w:rsid w:val="003D7DAB"/>
    <w:rsid w:val="003E035F"/>
    <w:rsid w:val="003E0EFE"/>
    <w:rsid w:val="003E1166"/>
    <w:rsid w:val="003E133B"/>
    <w:rsid w:val="003E1B31"/>
    <w:rsid w:val="003E2D68"/>
    <w:rsid w:val="003E302F"/>
    <w:rsid w:val="003E335D"/>
    <w:rsid w:val="003E3BEF"/>
    <w:rsid w:val="003E467E"/>
    <w:rsid w:val="003E4F4C"/>
    <w:rsid w:val="003E5A83"/>
    <w:rsid w:val="003E6353"/>
    <w:rsid w:val="003E6962"/>
    <w:rsid w:val="003E750C"/>
    <w:rsid w:val="003E765C"/>
    <w:rsid w:val="003F05BE"/>
    <w:rsid w:val="003F0CFF"/>
    <w:rsid w:val="003F1617"/>
    <w:rsid w:val="003F3CED"/>
    <w:rsid w:val="003F4388"/>
    <w:rsid w:val="003F499C"/>
    <w:rsid w:val="003F4DA5"/>
    <w:rsid w:val="003F5F11"/>
    <w:rsid w:val="003F6A40"/>
    <w:rsid w:val="003F72B3"/>
    <w:rsid w:val="00400431"/>
    <w:rsid w:val="00403255"/>
    <w:rsid w:val="004033E8"/>
    <w:rsid w:val="004036B7"/>
    <w:rsid w:val="004037F1"/>
    <w:rsid w:val="00403CF6"/>
    <w:rsid w:val="0040400D"/>
    <w:rsid w:val="0040546E"/>
    <w:rsid w:val="00405765"/>
    <w:rsid w:val="00405CCE"/>
    <w:rsid w:val="004060D5"/>
    <w:rsid w:val="004066C2"/>
    <w:rsid w:val="004067DD"/>
    <w:rsid w:val="00407D5B"/>
    <w:rsid w:val="0041015E"/>
    <w:rsid w:val="004103CA"/>
    <w:rsid w:val="004115D6"/>
    <w:rsid w:val="0041172D"/>
    <w:rsid w:val="004126EB"/>
    <w:rsid w:val="00412B21"/>
    <w:rsid w:val="00414AE9"/>
    <w:rsid w:val="00415F86"/>
    <w:rsid w:val="00416FA6"/>
    <w:rsid w:val="004170AC"/>
    <w:rsid w:val="00417E78"/>
    <w:rsid w:val="004204BB"/>
    <w:rsid w:val="00422149"/>
    <w:rsid w:val="0042328E"/>
    <w:rsid w:val="004232C6"/>
    <w:rsid w:val="004244F3"/>
    <w:rsid w:val="00424C91"/>
    <w:rsid w:val="004256A1"/>
    <w:rsid w:val="00425B5B"/>
    <w:rsid w:val="00426091"/>
    <w:rsid w:val="00427D8C"/>
    <w:rsid w:val="00427E14"/>
    <w:rsid w:val="0043068A"/>
    <w:rsid w:val="00430D18"/>
    <w:rsid w:val="00430E8C"/>
    <w:rsid w:val="0043278B"/>
    <w:rsid w:val="004344FC"/>
    <w:rsid w:val="00434A0C"/>
    <w:rsid w:val="00435029"/>
    <w:rsid w:val="00435084"/>
    <w:rsid w:val="00435DD1"/>
    <w:rsid w:val="00436190"/>
    <w:rsid w:val="0043716D"/>
    <w:rsid w:val="00437429"/>
    <w:rsid w:val="00437B31"/>
    <w:rsid w:val="00437B45"/>
    <w:rsid w:val="00437FC6"/>
    <w:rsid w:val="00441193"/>
    <w:rsid w:val="00442859"/>
    <w:rsid w:val="00442FC5"/>
    <w:rsid w:val="004432AC"/>
    <w:rsid w:val="00443517"/>
    <w:rsid w:val="004438DF"/>
    <w:rsid w:val="00443C24"/>
    <w:rsid w:val="00444928"/>
    <w:rsid w:val="0044599B"/>
    <w:rsid w:val="00446050"/>
    <w:rsid w:val="00446628"/>
    <w:rsid w:val="00446952"/>
    <w:rsid w:val="0044780C"/>
    <w:rsid w:val="004505AC"/>
    <w:rsid w:val="00451D3D"/>
    <w:rsid w:val="00452420"/>
    <w:rsid w:val="004526C1"/>
    <w:rsid w:val="00453909"/>
    <w:rsid w:val="00453CEB"/>
    <w:rsid w:val="004542D3"/>
    <w:rsid w:val="00454BFA"/>
    <w:rsid w:val="00454E74"/>
    <w:rsid w:val="0045521A"/>
    <w:rsid w:val="00455B00"/>
    <w:rsid w:val="00456426"/>
    <w:rsid w:val="00457466"/>
    <w:rsid w:val="00457517"/>
    <w:rsid w:val="0046138D"/>
    <w:rsid w:val="00461616"/>
    <w:rsid w:val="00461EB0"/>
    <w:rsid w:val="004626E4"/>
    <w:rsid w:val="00462AD0"/>
    <w:rsid w:val="004638E5"/>
    <w:rsid w:val="00463EB5"/>
    <w:rsid w:val="00464803"/>
    <w:rsid w:val="004655DC"/>
    <w:rsid w:val="00465D66"/>
    <w:rsid w:val="00466C85"/>
    <w:rsid w:val="00467777"/>
    <w:rsid w:val="00467DFF"/>
    <w:rsid w:val="004716A1"/>
    <w:rsid w:val="00471AE7"/>
    <w:rsid w:val="00472198"/>
    <w:rsid w:val="00472AA3"/>
    <w:rsid w:val="00472E62"/>
    <w:rsid w:val="00473F29"/>
    <w:rsid w:val="004744DE"/>
    <w:rsid w:val="00474787"/>
    <w:rsid w:val="00474D24"/>
    <w:rsid w:val="00475983"/>
    <w:rsid w:val="004763F4"/>
    <w:rsid w:val="00476DEE"/>
    <w:rsid w:val="004772D6"/>
    <w:rsid w:val="004773FE"/>
    <w:rsid w:val="0047794D"/>
    <w:rsid w:val="00480902"/>
    <w:rsid w:val="004818F0"/>
    <w:rsid w:val="004826DB"/>
    <w:rsid w:val="004833D1"/>
    <w:rsid w:val="00483C32"/>
    <w:rsid w:val="00484254"/>
    <w:rsid w:val="004857B3"/>
    <w:rsid w:val="0048585A"/>
    <w:rsid w:val="00486767"/>
    <w:rsid w:val="004868DD"/>
    <w:rsid w:val="00490233"/>
    <w:rsid w:val="004902F9"/>
    <w:rsid w:val="00490B0D"/>
    <w:rsid w:val="00490D74"/>
    <w:rsid w:val="00491300"/>
    <w:rsid w:val="004913E2"/>
    <w:rsid w:val="00491BEF"/>
    <w:rsid w:val="00492479"/>
    <w:rsid w:val="00493AEA"/>
    <w:rsid w:val="0049413C"/>
    <w:rsid w:val="0049452F"/>
    <w:rsid w:val="00495683"/>
    <w:rsid w:val="004957FC"/>
    <w:rsid w:val="00496AE1"/>
    <w:rsid w:val="00497625"/>
    <w:rsid w:val="004A03B9"/>
    <w:rsid w:val="004A1646"/>
    <w:rsid w:val="004A1EB6"/>
    <w:rsid w:val="004A2180"/>
    <w:rsid w:val="004A2E26"/>
    <w:rsid w:val="004A4A40"/>
    <w:rsid w:val="004A4C64"/>
    <w:rsid w:val="004A4E25"/>
    <w:rsid w:val="004A5011"/>
    <w:rsid w:val="004A64EF"/>
    <w:rsid w:val="004A6502"/>
    <w:rsid w:val="004A665B"/>
    <w:rsid w:val="004A690C"/>
    <w:rsid w:val="004A69C7"/>
    <w:rsid w:val="004A69E3"/>
    <w:rsid w:val="004A782B"/>
    <w:rsid w:val="004B0645"/>
    <w:rsid w:val="004B0E3F"/>
    <w:rsid w:val="004B13D1"/>
    <w:rsid w:val="004B1A12"/>
    <w:rsid w:val="004B2542"/>
    <w:rsid w:val="004B26E7"/>
    <w:rsid w:val="004B27AE"/>
    <w:rsid w:val="004B2F8A"/>
    <w:rsid w:val="004B3D5F"/>
    <w:rsid w:val="004B432A"/>
    <w:rsid w:val="004B5545"/>
    <w:rsid w:val="004B58FF"/>
    <w:rsid w:val="004B5F1B"/>
    <w:rsid w:val="004B624B"/>
    <w:rsid w:val="004B69F1"/>
    <w:rsid w:val="004B6AA6"/>
    <w:rsid w:val="004B761A"/>
    <w:rsid w:val="004C0274"/>
    <w:rsid w:val="004C09EF"/>
    <w:rsid w:val="004C0D53"/>
    <w:rsid w:val="004C18F3"/>
    <w:rsid w:val="004C1925"/>
    <w:rsid w:val="004C1A9F"/>
    <w:rsid w:val="004C2CD8"/>
    <w:rsid w:val="004C3515"/>
    <w:rsid w:val="004C387E"/>
    <w:rsid w:val="004C3B1B"/>
    <w:rsid w:val="004C3C10"/>
    <w:rsid w:val="004C4368"/>
    <w:rsid w:val="004C465A"/>
    <w:rsid w:val="004C47AB"/>
    <w:rsid w:val="004C5370"/>
    <w:rsid w:val="004C5463"/>
    <w:rsid w:val="004C5EBE"/>
    <w:rsid w:val="004C6239"/>
    <w:rsid w:val="004C77DE"/>
    <w:rsid w:val="004D116D"/>
    <w:rsid w:val="004D136B"/>
    <w:rsid w:val="004D2287"/>
    <w:rsid w:val="004D2FC5"/>
    <w:rsid w:val="004D383E"/>
    <w:rsid w:val="004D4FE8"/>
    <w:rsid w:val="004D5A2D"/>
    <w:rsid w:val="004D6D1F"/>
    <w:rsid w:val="004D7853"/>
    <w:rsid w:val="004E14C7"/>
    <w:rsid w:val="004E29ED"/>
    <w:rsid w:val="004E3B4A"/>
    <w:rsid w:val="004E3ED3"/>
    <w:rsid w:val="004E483F"/>
    <w:rsid w:val="004E48C0"/>
    <w:rsid w:val="004E525A"/>
    <w:rsid w:val="004E5BEF"/>
    <w:rsid w:val="004E70EB"/>
    <w:rsid w:val="004E79F2"/>
    <w:rsid w:val="004F04CF"/>
    <w:rsid w:val="004F070E"/>
    <w:rsid w:val="004F0D29"/>
    <w:rsid w:val="004F0F6A"/>
    <w:rsid w:val="004F209F"/>
    <w:rsid w:val="004F2189"/>
    <w:rsid w:val="004F2C03"/>
    <w:rsid w:val="004F4681"/>
    <w:rsid w:val="004F5BC8"/>
    <w:rsid w:val="004F67BA"/>
    <w:rsid w:val="004F7395"/>
    <w:rsid w:val="004F760F"/>
    <w:rsid w:val="004F7ED1"/>
    <w:rsid w:val="00500029"/>
    <w:rsid w:val="005006E0"/>
    <w:rsid w:val="0050091C"/>
    <w:rsid w:val="00500E78"/>
    <w:rsid w:val="00501017"/>
    <w:rsid w:val="00501139"/>
    <w:rsid w:val="005014C4"/>
    <w:rsid w:val="0050162E"/>
    <w:rsid w:val="00502C37"/>
    <w:rsid w:val="00503DA4"/>
    <w:rsid w:val="0050404D"/>
    <w:rsid w:val="00504A5A"/>
    <w:rsid w:val="00504B80"/>
    <w:rsid w:val="00504CA2"/>
    <w:rsid w:val="00504D43"/>
    <w:rsid w:val="00505098"/>
    <w:rsid w:val="00505D61"/>
    <w:rsid w:val="00506120"/>
    <w:rsid w:val="005075D4"/>
    <w:rsid w:val="0051037F"/>
    <w:rsid w:val="0051080D"/>
    <w:rsid w:val="00510F5B"/>
    <w:rsid w:val="00511C48"/>
    <w:rsid w:val="00511E6B"/>
    <w:rsid w:val="00512116"/>
    <w:rsid w:val="005123D3"/>
    <w:rsid w:val="0051336F"/>
    <w:rsid w:val="00514C3C"/>
    <w:rsid w:val="00515B76"/>
    <w:rsid w:val="00515C19"/>
    <w:rsid w:val="005162FF"/>
    <w:rsid w:val="00516584"/>
    <w:rsid w:val="0052027D"/>
    <w:rsid w:val="00520FE6"/>
    <w:rsid w:val="00521061"/>
    <w:rsid w:val="00521B62"/>
    <w:rsid w:val="00521D29"/>
    <w:rsid w:val="00522621"/>
    <w:rsid w:val="00522721"/>
    <w:rsid w:val="00523AE5"/>
    <w:rsid w:val="00523B33"/>
    <w:rsid w:val="00524158"/>
    <w:rsid w:val="00524C11"/>
    <w:rsid w:val="00525312"/>
    <w:rsid w:val="00525324"/>
    <w:rsid w:val="00526080"/>
    <w:rsid w:val="005273CC"/>
    <w:rsid w:val="005278AF"/>
    <w:rsid w:val="0053012C"/>
    <w:rsid w:val="00530765"/>
    <w:rsid w:val="00531A4A"/>
    <w:rsid w:val="00531AFF"/>
    <w:rsid w:val="00531C16"/>
    <w:rsid w:val="005328B7"/>
    <w:rsid w:val="00532938"/>
    <w:rsid w:val="005338E4"/>
    <w:rsid w:val="005349CF"/>
    <w:rsid w:val="00534AFC"/>
    <w:rsid w:val="0053513E"/>
    <w:rsid w:val="005363AD"/>
    <w:rsid w:val="00536ABE"/>
    <w:rsid w:val="00536B0E"/>
    <w:rsid w:val="00537819"/>
    <w:rsid w:val="00537B16"/>
    <w:rsid w:val="00537E68"/>
    <w:rsid w:val="0054072D"/>
    <w:rsid w:val="00541B69"/>
    <w:rsid w:val="0054246D"/>
    <w:rsid w:val="00542F5A"/>
    <w:rsid w:val="00543302"/>
    <w:rsid w:val="005435B3"/>
    <w:rsid w:val="00545E88"/>
    <w:rsid w:val="00545F9A"/>
    <w:rsid w:val="00545FF4"/>
    <w:rsid w:val="0054638D"/>
    <w:rsid w:val="0054663F"/>
    <w:rsid w:val="00546813"/>
    <w:rsid w:val="00546F6E"/>
    <w:rsid w:val="005475E2"/>
    <w:rsid w:val="00547B98"/>
    <w:rsid w:val="0055027C"/>
    <w:rsid w:val="00550D83"/>
    <w:rsid w:val="005520A8"/>
    <w:rsid w:val="00552416"/>
    <w:rsid w:val="00552BED"/>
    <w:rsid w:val="00552C9E"/>
    <w:rsid w:val="00554A5E"/>
    <w:rsid w:val="0055580E"/>
    <w:rsid w:val="00555D03"/>
    <w:rsid w:val="0055671D"/>
    <w:rsid w:val="00556F20"/>
    <w:rsid w:val="00557559"/>
    <w:rsid w:val="005577E8"/>
    <w:rsid w:val="00560B7D"/>
    <w:rsid w:val="005630E8"/>
    <w:rsid w:val="0056327A"/>
    <w:rsid w:val="0056390C"/>
    <w:rsid w:val="00563B31"/>
    <w:rsid w:val="00563F0A"/>
    <w:rsid w:val="005647FA"/>
    <w:rsid w:val="0056525E"/>
    <w:rsid w:val="0056569B"/>
    <w:rsid w:val="00565C58"/>
    <w:rsid w:val="00565F37"/>
    <w:rsid w:val="005661E1"/>
    <w:rsid w:val="005663A6"/>
    <w:rsid w:val="0056797D"/>
    <w:rsid w:val="00570B27"/>
    <w:rsid w:val="00570E7E"/>
    <w:rsid w:val="00571B2D"/>
    <w:rsid w:val="005721E7"/>
    <w:rsid w:val="00572430"/>
    <w:rsid w:val="005725ED"/>
    <w:rsid w:val="00573E49"/>
    <w:rsid w:val="00573E4E"/>
    <w:rsid w:val="00573EC0"/>
    <w:rsid w:val="005740C3"/>
    <w:rsid w:val="00574678"/>
    <w:rsid w:val="0057475A"/>
    <w:rsid w:val="005752B1"/>
    <w:rsid w:val="00575A8D"/>
    <w:rsid w:val="00575B71"/>
    <w:rsid w:val="00575E7B"/>
    <w:rsid w:val="005761EC"/>
    <w:rsid w:val="00577122"/>
    <w:rsid w:val="00577642"/>
    <w:rsid w:val="005777CC"/>
    <w:rsid w:val="005812A0"/>
    <w:rsid w:val="00581AA9"/>
    <w:rsid w:val="005829A5"/>
    <w:rsid w:val="00583424"/>
    <w:rsid w:val="005836D8"/>
    <w:rsid w:val="005856D5"/>
    <w:rsid w:val="005859CD"/>
    <w:rsid w:val="00585B7B"/>
    <w:rsid w:val="00585E9C"/>
    <w:rsid w:val="005872B6"/>
    <w:rsid w:val="0058779F"/>
    <w:rsid w:val="00587AD5"/>
    <w:rsid w:val="0059014F"/>
    <w:rsid w:val="0059028E"/>
    <w:rsid w:val="00590980"/>
    <w:rsid w:val="00590C18"/>
    <w:rsid w:val="00590DC6"/>
    <w:rsid w:val="005911A9"/>
    <w:rsid w:val="0059127A"/>
    <w:rsid w:val="00591CB1"/>
    <w:rsid w:val="005924AE"/>
    <w:rsid w:val="00592C5F"/>
    <w:rsid w:val="00592D9C"/>
    <w:rsid w:val="005930FC"/>
    <w:rsid w:val="005953B1"/>
    <w:rsid w:val="0059557A"/>
    <w:rsid w:val="00596048"/>
    <w:rsid w:val="0059692A"/>
    <w:rsid w:val="00597091"/>
    <w:rsid w:val="005A02EF"/>
    <w:rsid w:val="005A1314"/>
    <w:rsid w:val="005A1539"/>
    <w:rsid w:val="005A219C"/>
    <w:rsid w:val="005A2E02"/>
    <w:rsid w:val="005A3957"/>
    <w:rsid w:val="005A4546"/>
    <w:rsid w:val="005A45E1"/>
    <w:rsid w:val="005A4FF3"/>
    <w:rsid w:val="005A5403"/>
    <w:rsid w:val="005A5857"/>
    <w:rsid w:val="005A67F6"/>
    <w:rsid w:val="005A6BB8"/>
    <w:rsid w:val="005A6CB4"/>
    <w:rsid w:val="005A770F"/>
    <w:rsid w:val="005A77C0"/>
    <w:rsid w:val="005B05E8"/>
    <w:rsid w:val="005B1C27"/>
    <w:rsid w:val="005B26C1"/>
    <w:rsid w:val="005B35ED"/>
    <w:rsid w:val="005B3BD7"/>
    <w:rsid w:val="005B3FFA"/>
    <w:rsid w:val="005B4348"/>
    <w:rsid w:val="005B5783"/>
    <w:rsid w:val="005B67AC"/>
    <w:rsid w:val="005B6949"/>
    <w:rsid w:val="005B6995"/>
    <w:rsid w:val="005B6EB1"/>
    <w:rsid w:val="005B7168"/>
    <w:rsid w:val="005B746E"/>
    <w:rsid w:val="005B7A97"/>
    <w:rsid w:val="005C0385"/>
    <w:rsid w:val="005C06B7"/>
    <w:rsid w:val="005C0C51"/>
    <w:rsid w:val="005C182B"/>
    <w:rsid w:val="005C1D79"/>
    <w:rsid w:val="005C2295"/>
    <w:rsid w:val="005C28CA"/>
    <w:rsid w:val="005C2CE7"/>
    <w:rsid w:val="005C2E56"/>
    <w:rsid w:val="005C3CD4"/>
    <w:rsid w:val="005C3E7E"/>
    <w:rsid w:val="005C3E94"/>
    <w:rsid w:val="005C3F20"/>
    <w:rsid w:val="005C50BC"/>
    <w:rsid w:val="005C51D6"/>
    <w:rsid w:val="005C5A2C"/>
    <w:rsid w:val="005C5B26"/>
    <w:rsid w:val="005C5FB2"/>
    <w:rsid w:val="005D0837"/>
    <w:rsid w:val="005D0DC1"/>
    <w:rsid w:val="005D12E5"/>
    <w:rsid w:val="005D14FE"/>
    <w:rsid w:val="005D1709"/>
    <w:rsid w:val="005D215E"/>
    <w:rsid w:val="005D2A09"/>
    <w:rsid w:val="005D3626"/>
    <w:rsid w:val="005D3FBB"/>
    <w:rsid w:val="005D5638"/>
    <w:rsid w:val="005D5691"/>
    <w:rsid w:val="005D575A"/>
    <w:rsid w:val="005D583F"/>
    <w:rsid w:val="005D5A09"/>
    <w:rsid w:val="005D715B"/>
    <w:rsid w:val="005D7390"/>
    <w:rsid w:val="005D788C"/>
    <w:rsid w:val="005D7AF8"/>
    <w:rsid w:val="005D7D51"/>
    <w:rsid w:val="005E0345"/>
    <w:rsid w:val="005E0EE4"/>
    <w:rsid w:val="005E1325"/>
    <w:rsid w:val="005E17A4"/>
    <w:rsid w:val="005E1B6E"/>
    <w:rsid w:val="005E2689"/>
    <w:rsid w:val="005E2A53"/>
    <w:rsid w:val="005E327E"/>
    <w:rsid w:val="005E3572"/>
    <w:rsid w:val="005E3B64"/>
    <w:rsid w:val="005E3CFE"/>
    <w:rsid w:val="005E41B7"/>
    <w:rsid w:val="005E4F9D"/>
    <w:rsid w:val="005E56C3"/>
    <w:rsid w:val="005E741E"/>
    <w:rsid w:val="005E7856"/>
    <w:rsid w:val="005F044D"/>
    <w:rsid w:val="005F0A00"/>
    <w:rsid w:val="005F0B73"/>
    <w:rsid w:val="005F1701"/>
    <w:rsid w:val="005F1D9D"/>
    <w:rsid w:val="005F2BBC"/>
    <w:rsid w:val="005F2CB6"/>
    <w:rsid w:val="005F2D42"/>
    <w:rsid w:val="005F338F"/>
    <w:rsid w:val="005F3C00"/>
    <w:rsid w:val="005F3CD8"/>
    <w:rsid w:val="005F43A9"/>
    <w:rsid w:val="005F550C"/>
    <w:rsid w:val="005F6645"/>
    <w:rsid w:val="005F6767"/>
    <w:rsid w:val="005F6FC2"/>
    <w:rsid w:val="005F7F9E"/>
    <w:rsid w:val="00601053"/>
    <w:rsid w:val="006038F6"/>
    <w:rsid w:val="00605329"/>
    <w:rsid w:val="00605B1E"/>
    <w:rsid w:val="00606EF6"/>
    <w:rsid w:val="00607039"/>
    <w:rsid w:val="006070DF"/>
    <w:rsid w:val="0061054B"/>
    <w:rsid w:val="00610575"/>
    <w:rsid w:val="00610C46"/>
    <w:rsid w:val="00612143"/>
    <w:rsid w:val="00613440"/>
    <w:rsid w:val="00613E8D"/>
    <w:rsid w:val="00614B7E"/>
    <w:rsid w:val="00614EA2"/>
    <w:rsid w:val="0061617C"/>
    <w:rsid w:val="0061653E"/>
    <w:rsid w:val="0061664A"/>
    <w:rsid w:val="0061670E"/>
    <w:rsid w:val="00616836"/>
    <w:rsid w:val="00616E07"/>
    <w:rsid w:val="00617048"/>
    <w:rsid w:val="00617BAA"/>
    <w:rsid w:val="00617BBD"/>
    <w:rsid w:val="00617C9B"/>
    <w:rsid w:val="006220F8"/>
    <w:rsid w:val="0062253C"/>
    <w:rsid w:val="00622752"/>
    <w:rsid w:val="00623510"/>
    <w:rsid w:val="006241B4"/>
    <w:rsid w:val="006247E4"/>
    <w:rsid w:val="00624D4C"/>
    <w:rsid w:val="00626489"/>
    <w:rsid w:val="006275D8"/>
    <w:rsid w:val="00630110"/>
    <w:rsid w:val="006303F1"/>
    <w:rsid w:val="0063040D"/>
    <w:rsid w:val="00630A3C"/>
    <w:rsid w:val="006310D0"/>
    <w:rsid w:val="0063111A"/>
    <w:rsid w:val="00631E60"/>
    <w:rsid w:val="00633060"/>
    <w:rsid w:val="00633179"/>
    <w:rsid w:val="0063381E"/>
    <w:rsid w:val="00633FE0"/>
    <w:rsid w:val="0063590A"/>
    <w:rsid w:val="00636680"/>
    <w:rsid w:val="006369D3"/>
    <w:rsid w:val="00637C10"/>
    <w:rsid w:val="00640C50"/>
    <w:rsid w:val="00641A3E"/>
    <w:rsid w:val="00643282"/>
    <w:rsid w:val="006439DF"/>
    <w:rsid w:val="00643BE9"/>
    <w:rsid w:val="00643D00"/>
    <w:rsid w:val="00643DEB"/>
    <w:rsid w:val="00644904"/>
    <w:rsid w:val="0064658D"/>
    <w:rsid w:val="00646EA4"/>
    <w:rsid w:val="00647D1A"/>
    <w:rsid w:val="006501C7"/>
    <w:rsid w:val="006503D3"/>
    <w:rsid w:val="0065069A"/>
    <w:rsid w:val="00650879"/>
    <w:rsid w:val="006508EF"/>
    <w:rsid w:val="00650D3D"/>
    <w:rsid w:val="006511B2"/>
    <w:rsid w:val="00651241"/>
    <w:rsid w:val="00651400"/>
    <w:rsid w:val="0065160C"/>
    <w:rsid w:val="00651D52"/>
    <w:rsid w:val="006525CF"/>
    <w:rsid w:val="006528FD"/>
    <w:rsid w:val="00652A4B"/>
    <w:rsid w:val="00652C94"/>
    <w:rsid w:val="00653264"/>
    <w:rsid w:val="006534B9"/>
    <w:rsid w:val="0065361B"/>
    <w:rsid w:val="0065363C"/>
    <w:rsid w:val="006540AF"/>
    <w:rsid w:val="006542A5"/>
    <w:rsid w:val="0065487C"/>
    <w:rsid w:val="00655E67"/>
    <w:rsid w:val="00656C06"/>
    <w:rsid w:val="00656D74"/>
    <w:rsid w:val="00657D9F"/>
    <w:rsid w:val="0066039E"/>
    <w:rsid w:val="00660453"/>
    <w:rsid w:val="00660830"/>
    <w:rsid w:val="00660B94"/>
    <w:rsid w:val="00660BC1"/>
    <w:rsid w:val="0066114F"/>
    <w:rsid w:val="00661F1C"/>
    <w:rsid w:val="0066209B"/>
    <w:rsid w:val="0066220B"/>
    <w:rsid w:val="00662EDF"/>
    <w:rsid w:val="00662FEA"/>
    <w:rsid w:val="00663DC8"/>
    <w:rsid w:val="00664375"/>
    <w:rsid w:val="00664830"/>
    <w:rsid w:val="0066486C"/>
    <w:rsid w:val="00664901"/>
    <w:rsid w:val="00664BE7"/>
    <w:rsid w:val="00665865"/>
    <w:rsid w:val="00665C31"/>
    <w:rsid w:val="00665FA9"/>
    <w:rsid w:val="006660E3"/>
    <w:rsid w:val="00667365"/>
    <w:rsid w:val="006674C7"/>
    <w:rsid w:val="00667980"/>
    <w:rsid w:val="0067079A"/>
    <w:rsid w:val="00670EFB"/>
    <w:rsid w:val="00672408"/>
    <w:rsid w:val="006724F8"/>
    <w:rsid w:val="006724FD"/>
    <w:rsid w:val="006725CC"/>
    <w:rsid w:val="006730EC"/>
    <w:rsid w:val="006735E8"/>
    <w:rsid w:val="00673673"/>
    <w:rsid w:val="006742C8"/>
    <w:rsid w:val="006757B1"/>
    <w:rsid w:val="0067586F"/>
    <w:rsid w:val="006758C4"/>
    <w:rsid w:val="00675DC3"/>
    <w:rsid w:val="00676044"/>
    <w:rsid w:val="00677998"/>
    <w:rsid w:val="00680226"/>
    <w:rsid w:val="006806B6"/>
    <w:rsid w:val="00680912"/>
    <w:rsid w:val="00680BD8"/>
    <w:rsid w:val="00682000"/>
    <w:rsid w:val="0068231D"/>
    <w:rsid w:val="0068241A"/>
    <w:rsid w:val="00683BAD"/>
    <w:rsid w:val="00683EE0"/>
    <w:rsid w:val="00684A82"/>
    <w:rsid w:val="00684D47"/>
    <w:rsid w:val="00684F75"/>
    <w:rsid w:val="00685348"/>
    <w:rsid w:val="0068561A"/>
    <w:rsid w:val="00685709"/>
    <w:rsid w:val="00686B51"/>
    <w:rsid w:val="00687F04"/>
    <w:rsid w:val="0069098A"/>
    <w:rsid w:val="00690C4C"/>
    <w:rsid w:val="00691D8B"/>
    <w:rsid w:val="00691DDA"/>
    <w:rsid w:val="0069286B"/>
    <w:rsid w:val="006928BE"/>
    <w:rsid w:val="00693EFE"/>
    <w:rsid w:val="00693F72"/>
    <w:rsid w:val="0069407A"/>
    <w:rsid w:val="00694DE2"/>
    <w:rsid w:val="00695E18"/>
    <w:rsid w:val="0069697F"/>
    <w:rsid w:val="00697499"/>
    <w:rsid w:val="0069783F"/>
    <w:rsid w:val="006979FA"/>
    <w:rsid w:val="006A0061"/>
    <w:rsid w:val="006A062E"/>
    <w:rsid w:val="006A1C8B"/>
    <w:rsid w:val="006A20C7"/>
    <w:rsid w:val="006A2621"/>
    <w:rsid w:val="006A370C"/>
    <w:rsid w:val="006A4CC2"/>
    <w:rsid w:val="006A4E7C"/>
    <w:rsid w:val="006A5409"/>
    <w:rsid w:val="006A5D00"/>
    <w:rsid w:val="006A6464"/>
    <w:rsid w:val="006A6528"/>
    <w:rsid w:val="006A76E2"/>
    <w:rsid w:val="006A7CF6"/>
    <w:rsid w:val="006A7E4B"/>
    <w:rsid w:val="006B0931"/>
    <w:rsid w:val="006B266E"/>
    <w:rsid w:val="006B2823"/>
    <w:rsid w:val="006B29AB"/>
    <w:rsid w:val="006B342F"/>
    <w:rsid w:val="006B3546"/>
    <w:rsid w:val="006B4809"/>
    <w:rsid w:val="006B50C9"/>
    <w:rsid w:val="006B51CD"/>
    <w:rsid w:val="006B522F"/>
    <w:rsid w:val="006B6B14"/>
    <w:rsid w:val="006B6E35"/>
    <w:rsid w:val="006B7B2A"/>
    <w:rsid w:val="006C0C6B"/>
    <w:rsid w:val="006C1305"/>
    <w:rsid w:val="006C15EF"/>
    <w:rsid w:val="006C164C"/>
    <w:rsid w:val="006C185F"/>
    <w:rsid w:val="006C1DE8"/>
    <w:rsid w:val="006C29E9"/>
    <w:rsid w:val="006C359B"/>
    <w:rsid w:val="006C5051"/>
    <w:rsid w:val="006C5BEF"/>
    <w:rsid w:val="006C7068"/>
    <w:rsid w:val="006D121B"/>
    <w:rsid w:val="006D1390"/>
    <w:rsid w:val="006D1E37"/>
    <w:rsid w:val="006D1ECD"/>
    <w:rsid w:val="006D30AD"/>
    <w:rsid w:val="006D4428"/>
    <w:rsid w:val="006D4BAA"/>
    <w:rsid w:val="006D6C36"/>
    <w:rsid w:val="006D7C25"/>
    <w:rsid w:val="006D7F90"/>
    <w:rsid w:val="006E2EE1"/>
    <w:rsid w:val="006E3865"/>
    <w:rsid w:val="006E43F2"/>
    <w:rsid w:val="006E5BFF"/>
    <w:rsid w:val="006E5F06"/>
    <w:rsid w:val="006E5FA9"/>
    <w:rsid w:val="006E6210"/>
    <w:rsid w:val="006E6291"/>
    <w:rsid w:val="006E68EC"/>
    <w:rsid w:val="006E690C"/>
    <w:rsid w:val="006E726F"/>
    <w:rsid w:val="006F02AD"/>
    <w:rsid w:val="006F052C"/>
    <w:rsid w:val="006F0636"/>
    <w:rsid w:val="006F0A30"/>
    <w:rsid w:val="006F0A70"/>
    <w:rsid w:val="006F17A3"/>
    <w:rsid w:val="006F21D4"/>
    <w:rsid w:val="006F30A0"/>
    <w:rsid w:val="006F3275"/>
    <w:rsid w:val="006F37B8"/>
    <w:rsid w:val="006F3A7C"/>
    <w:rsid w:val="006F41DB"/>
    <w:rsid w:val="006F4E2E"/>
    <w:rsid w:val="006F50A3"/>
    <w:rsid w:val="006F52D5"/>
    <w:rsid w:val="006F5C08"/>
    <w:rsid w:val="006F63BE"/>
    <w:rsid w:val="006F6F2E"/>
    <w:rsid w:val="006F7047"/>
    <w:rsid w:val="006F7532"/>
    <w:rsid w:val="00701569"/>
    <w:rsid w:val="007020E6"/>
    <w:rsid w:val="007035C6"/>
    <w:rsid w:val="00703A53"/>
    <w:rsid w:val="00703A8C"/>
    <w:rsid w:val="00704CFF"/>
    <w:rsid w:val="00704E84"/>
    <w:rsid w:val="00710442"/>
    <w:rsid w:val="00711309"/>
    <w:rsid w:val="00712088"/>
    <w:rsid w:val="0071209E"/>
    <w:rsid w:val="00712405"/>
    <w:rsid w:val="00712EE5"/>
    <w:rsid w:val="00713495"/>
    <w:rsid w:val="00715142"/>
    <w:rsid w:val="0071524E"/>
    <w:rsid w:val="00715362"/>
    <w:rsid w:val="00715F62"/>
    <w:rsid w:val="00716BFA"/>
    <w:rsid w:val="0071756A"/>
    <w:rsid w:val="0072029D"/>
    <w:rsid w:val="007210DA"/>
    <w:rsid w:val="007214E0"/>
    <w:rsid w:val="00722034"/>
    <w:rsid w:val="00722270"/>
    <w:rsid w:val="007222C7"/>
    <w:rsid w:val="00723A34"/>
    <w:rsid w:val="007241E5"/>
    <w:rsid w:val="00724DDA"/>
    <w:rsid w:val="00724EF1"/>
    <w:rsid w:val="00724FF6"/>
    <w:rsid w:val="007262AB"/>
    <w:rsid w:val="00726528"/>
    <w:rsid w:val="0072750B"/>
    <w:rsid w:val="00727A0C"/>
    <w:rsid w:val="00727EAB"/>
    <w:rsid w:val="0073091D"/>
    <w:rsid w:val="00730F80"/>
    <w:rsid w:val="00731DBF"/>
    <w:rsid w:val="007329F7"/>
    <w:rsid w:val="00732BEA"/>
    <w:rsid w:val="00732C61"/>
    <w:rsid w:val="007337F9"/>
    <w:rsid w:val="00733E3A"/>
    <w:rsid w:val="0073402D"/>
    <w:rsid w:val="00734113"/>
    <w:rsid w:val="0073425B"/>
    <w:rsid w:val="007346AB"/>
    <w:rsid w:val="007358DB"/>
    <w:rsid w:val="00735A89"/>
    <w:rsid w:val="00735F91"/>
    <w:rsid w:val="007369A1"/>
    <w:rsid w:val="00736C8B"/>
    <w:rsid w:val="007372F6"/>
    <w:rsid w:val="00737459"/>
    <w:rsid w:val="0074082A"/>
    <w:rsid w:val="0074179D"/>
    <w:rsid w:val="00741A3D"/>
    <w:rsid w:val="00743898"/>
    <w:rsid w:val="00743D21"/>
    <w:rsid w:val="007455DB"/>
    <w:rsid w:val="00745A63"/>
    <w:rsid w:val="00745E6D"/>
    <w:rsid w:val="00746051"/>
    <w:rsid w:val="0074678D"/>
    <w:rsid w:val="007467F5"/>
    <w:rsid w:val="007473AF"/>
    <w:rsid w:val="0075010D"/>
    <w:rsid w:val="007508A8"/>
    <w:rsid w:val="00750DED"/>
    <w:rsid w:val="007549C9"/>
    <w:rsid w:val="00754D94"/>
    <w:rsid w:val="007559C2"/>
    <w:rsid w:val="00756155"/>
    <w:rsid w:val="00756398"/>
    <w:rsid w:val="007568F1"/>
    <w:rsid w:val="00756DF8"/>
    <w:rsid w:val="00756EA9"/>
    <w:rsid w:val="00757249"/>
    <w:rsid w:val="00761712"/>
    <w:rsid w:val="00761A58"/>
    <w:rsid w:val="00763D4E"/>
    <w:rsid w:val="00763F8A"/>
    <w:rsid w:val="00764757"/>
    <w:rsid w:val="007648C6"/>
    <w:rsid w:val="00764E6F"/>
    <w:rsid w:val="00765727"/>
    <w:rsid w:val="007659B2"/>
    <w:rsid w:val="00765CB0"/>
    <w:rsid w:val="00765EA3"/>
    <w:rsid w:val="00766B15"/>
    <w:rsid w:val="00767FCA"/>
    <w:rsid w:val="00770560"/>
    <w:rsid w:val="00770A1D"/>
    <w:rsid w:val="0077156E"/>
    <w:rsid w:val="00771D50"/>
    <w:rsid w:val="007725FD"/>
    <w:rsid w:val="00772F8C"/>
    <w:rsid w:val="00774175"/>
    <w:rsid w:val="00774718"/>
    <w:rsid w:val="00774BFD"/>
    <w:rsid w:val="007752C3"/>
    <w:rsid w:val="00775626"/>
    <w:rsid w:val="0077622E"/>
    <w:rsid w:val="007765D1"/>
    <w:rsid w:val="00776E9A"/>
    <w:rsid w:val="00781E30"/>
    <w:rsid w:val="00782CCA"/>
    <w:rsid w:val="00784B96"/>
    <w:rsid w:val="00785483"/>
    <w:rsid w:val="00786632"/>
    <w:rsid w:val="00786B74"/>
    <w:rsid w:val="007872E4"/>
    <w:rsid w:val="00787948"/>
    <w:rsid w:val="00787A9F"/>
    <w:rsid w:val="00787F12"/>
    <w:rsid w:val="007903D3"/>
    <w:rsid w:val="007904F5"/>
    <w:rsid w:val="00791662"/>
    <w:rsid w:val="00791ABE"/>
    <w:rsid w:val="0079264C"/>
    <w:rsid w:val="00793483"/>
    <w:rsid w:val="007936F3"/>
    <w:rsid w:val="00793F7F"/>
    <w:rsid w:val="00794234"/>
    <w:rsid w:val="007942BC"/>
    <w:rsid w:val="00795525"/>
    <w:rsid w:val="00795D8B"/>
    <w:rsid w:val="007960BB"/>
    <w:rsid w:val="007960C6"/>
    <w:rsid w:val="0079639F"/>
    <w:rsid w:val="00796899"/>
    <w:rsid w:val="007968C6"/>
    <w:rsid w:val="007971E1"/>
    <w:rsid w:val="007A071D"/>
    <w:rsid w:val="007A0A0F"/>
    <w:rsid w:val="007A2103"/>
    <w:rsid w:val="007A40CC"/>
    <w:rsid w:val="007A4A42"/>
    <w:rsid w:val="007A4D8F"/>
    <w:rsid w:val="007A4EAA"/>
    <w:rsid w:val="007A54C9"/>
    <w:rsid w:val="007A5830"/>
    <w:rsid w:val="007A6030"/>
    <w:rsid w:val="007A6057"/>
    <w:rsid w:val="007A6187"/>
    <w:rsid w:val="007A6191"/>
    <w:rsid w:val="007A64A6"/>
    <w:rsid w:val="007A6C3B"/>
    <w:rsid w:val="007A7548"/>
    <w:rsid w:val="007A75DB"/>
    <w:rsid w:val="007A77F5"/>
    <w:rsid w:val="007A7D21"/>
    <w:rsid w:val="007B0B3C"/>
    <w:rsid w:val="007B0D0F"/>
    <w:rsid w:val="007B1A65"/>
    <w:rsid w:val="007B1BA1"/>
    <w:rsid w:val="007B1CFE"/>
    <w:rsid w:val="007B3EE6"/>
    <w:rsid w:val="007B476A"/>
    <w:rsid w:val="007B4ADA"/>
    <w:rsid w:val="007B5F9F"/>
    <w:rsid w:val="007B6335"/>
    <w:rsid w:val="007B6EDF"/>
    <w:rsid w:val="007B71E0"/>
    <w:rsid w:val="007B74CC"/>
    <w:rsid w:val="007C043B"/>
    <w:rsid w:val="007C0BAA"/>
    <w:rsid w:val="007C1CB1"/>
    <w:rsid w:val="007C3EFB"/>
    <w:rsid w:val="007C42AD"/>
    <w:rsid w:val="007C44D3"/>
    <w:rsid w:val="007C48DC"/>
    <w:rsid w:val="007C5345"/>
    <w:rsid w:val="007C6010"/>
    <w:rsid w:val="007C6DD1"/>
    <w:rsid w:val="007D0D91"/>
    <w:rsid w:val="007D1BC9"/>
    <w:rsid w:val="007D2559"/>
    <w:rsid w:val="007D25B2"/>
    <w:rsid w:val="007D2B34"/>
    <w:rsid w:val="007D38C8"/>
    <w:rsid w:val="007D3DE4"/>
    <w:rsid w:val="007D487B"/>
    <w:rsid w:val="007D58EB"/>
    <w:rsid w:val="007D63DA"/>
    <w:rsid w:val="007D7282"/>
    <w:rsid w:val="007D77CE"/>
    <w:rsid w:val="007E0434"/>
    <w:rsid w:val="007E0798"/>
    <w:rsid w:val="007E086A"/>
    <w:rsid w:val="007E10DC"/>
    <w:rsid w:val="007E1435"/>
    <w:rsid w:val="007E16DA"/>
    <w:rsid w:val="007E17CD"/>
    <w:rsid w:val="007E18CF"/>
    <w:rsid w:val="007E1A0F"/>
    <w:rsid w:val="007E33A6"/>
    <w:rsid w:val="007E3688"/>
    <w:rsid w:val="007E3A07"/>
    <w:rsid w:val="007E3DB2"/>
    <w:rsid w:val="007E46F6"/>
    <w:rsid w:val="007E52CB"/>
    <w:rsid w:val="007E5494"/>
    <w:rsid w:val="007E5CF3"/>
    <w:rsid w:val="007E6288"/>
    <w:rsid w:val="007E69A0"/>
    <w:rsid w:val="007E7036"/>
    <w:rsid w:val="007E748E"/>
    <w:rsid w:val="007F0759"/>
    <w:rsid w:val="007F1381"/>
    <w:rsid w:val="007F1401"/>
    <w:rsid w:val="007F14BD"/>
    <w:rsid w:val="007F16ED"/>
    <w:rsid w:val="007F2593"/>
    <w:rsid w:val="007F262F"/>
    <w:rsid w:val="007F57DB"/>
    <w:rsid w:val="007F628C"/>
    <w:rsid w:val="007F6367"/>
    <w:rsid w:val="007F783D"/>
    <w:rsid w:val="008003D7"/>
    <w:rsid w:val="00800439"/>
    <w:rsid w:val="00800D71"/>
    <w:rsid w:val="00801273"/>
    <w:rsid w:val="00802476"/>
    <w:rsid w:val="008024B7"/>
    <w:rsid w:val="00802B9F"/>
    <w:rsid w:val="00802EB0"/>
    <w:rsid w:val="0080316E"/>
    <w:rsid w:val="00803209"/>
    <w:rsid w:val="00803888"/>
    <w:rsid w:val="00803B71"/>
    <w:rsid w:val="00803F35"/>
    <w:rsid w:val="00804ABB"/>
    <w:rsid w:val="00805909"/>
    <w:rsid w:val="008061FD"/>
    <w:rsid w:val="00806385"/>
    <w:rsid w:val="008063CB"/>
    <w:rsid w:val="00807804"/>
    <w:rsid w:val="0081169C"/>
    <w:rsid w:val="00812946"/>
    <w:rsid w:val="008137DA"/>
    <w:rsid w:val="0081426A"/>
    <w:rsid w:val="00814A0A"/>
    <w:rsid w:val="00815E4A"/>
    <w:rsid w:val="00815E66"/>
    <w:rsid w:val="0081608D"/>
    <w:rsid w:val="00816803"/>
    <w:rsid w:val="0081714B"/>
    <w:rsid w:val="00817421"/>
    <w:rsid w:val="008178BD"/>
    <w:rsid w:val="00817F7B"/>
    <w:rsid w:val="0082048F"/>
    <w:rsid w:val="00820701"/>
    <w:rsid w:val="00820744"/>
    <w:rsid w:val="00821008"/>
    <w:rsid w:val="00821313"/>
    <w:rsid w:val="008213AD"/>
    <w:rsid w:val="00821F85"/>
    <w:rsid w:val="00822059"/>
    <w:rsid w:val="008225A8"/>
    <w:rsid w:val="00822798"/>
    <w:rsid w:val="0082282A"/>
    <w:rsid w:val="00822E87"/>
    <w:rsid w:val="00822F6A"/>
    <w:rsid w:val="00824E24"/>
    <w:rsid w:val="00825433"/>
    <w:rsid w:val="008257E1"/>
    <w:rsid w:val="00825B49"/>
    <w:rsid w:val="0082629F"/>
    <w:rsid w:val="00826EB5"/>
    <w:rsid w:val="00827693"/>
    <w:rsid w:val="00830783"/>
    <w:rsid w:val="0083173E"/>
    <w:rsid w:val="00831772"/>
    <w:rsid w:val="00831BC3"/>
    <w:rsid w:val="008323A0"/>
    <w:rsid w:val="008348D7"/>
    <w:rsid w:val="00834E3A"/>
    <w:rsid w:val="008356C1"/>
    <w:rsid w:val="00836AE9"/>
    <w:rsid w:val="00836B9B"/>
    <w:rsid w:val="00836F84"/>
    <w:rsid w:val="00837B12"/>
    <w:rsid w:val="0084112E"/>
    <w:rsid w:val="0084222F"/>
    <w:rsid w:val="00842E81"/>
    <w:rsid w:val="00842EEF"/>
    <w:rsid w:val="00844756"/>
    <w:rsid w:val="00844CB4"/>
    <w:rsid w:val="008462E1"/>
    <w:rsid w:val="00846317"/>
    <w:rsid w:val="00846458"/>
    <w:rsid w:val="0084666B"/>
    <w:rsid w:val="00846CDD"/>
    <w:rsid w:val="0085096C"/>
    <w:rsid w:val="00852687"/>
    <w:rsid w:val="00853467"/>
    <w:rsid w:val="0085442E"/>
    <w:rsid w:val="00854D78"/>
    <w:rsid w:val="008555E4"/>
    <w:rsid w:val="00855A94"/>
    <w:rsid w:val="00855F01"/>
    <w:rsid w:val="00856253"/>
    <w:rsid w:val="0085635E"/>
    <w:rsid w:val="008569FB"/>
    <w:rsid w:val="00856AA2"/>
    <w:rsid w:val="00856F68"/>
    <w:rsid w:val="0085735A"/>
    <w:rsid w:val="00857A10"/>
    <w:rsid w:val="00857D0D"/>
    <w:rsid w:val="008608C2"/>
    <w:rsid w:val="00860ADE"/>
    <w:rsid w:val="00860CED"/>
    <w:rsid w:val="00861B25"/>
    <w:rsid w:val="0086272F"/>
    <w:rsid w:val="00862C69"/>
    <w:rsid w:val="00863B28"/>
    <w:rsid w:val="008642A8"/>
    <w:rsid w:val="00864CDB"/>
    <w:rsid w:val="00865463"/>
    <w:rsid w:val="00865DE2"/>
    <w:rsid w:val="0086691B"/>
    <w:rsid w:val="00870485"/>
    <w:rsid w:val="008724EE"/>
    <w:rsid w:val="00872D78"/>
    <w:rsid w:val="00872F0F"/>
    <w:rsid w:val="00873696"/>
    <w:rsid w:val="008746FF"/>
    <w:rsid w:val="0087516B"/>
    <w:rsid w:val="008751D5"/>
    <w:rsid w:val="00875D89"/>
    <w:rsid w:val="00875FEB"/>
    <w:rsid w:val="00880E7E"/>
    <w:rsid w:val="00881538"/>
    <w:rsid w:val="00883F5C"/>
    <w:rsid w:val="00886D5C"/>
    <w:rsid w:val="008870A9"/>
    <w:rsid w:val="00891516"/>
    <w:rsid w:val="00891FF0"/>
    <w:rsid w:val="008920FA"/>
    <w:rsid w:val="00892146"/>
    <w:rsid w:val="008931C0"/>
    <w:rsid w:val="0089453E"/>
    <w:rsid w:val="0089614B"/>
    <w:rsid w:val="00896FED"/>
    <w:rsid w:val="00897064"/>
    <w:rsid w:val="008A0690"/>
    <w:rsid w:val="008A0893"/>
    <w:rsid w:val="008A1396"/>
    <w:rsid w:val="008A6F11"/>
    <w:rsid w:val="008A7563"/>
    <w:rsid w:val="008A772D"/>
    <w:rsid w:val="008A7B18"/>
    <w:rsid w:val="008A7F7E"/>
    <w:rsid w:val="008B056D"/>
    <w:rsid w:val="008B0D24"/>
    <w:rsid w:val="008B1564"/>
    <w:rsid w:val="008B2DF0"/>
    <w:rsid w:val="008B2E2F"/>
    <w:rsid w:val="008B35F9"/>
    <w:rsid w:val="008B381A"/>
    <w:rsid w:val="008B393C"/>
    <w:rsid w:val="008B39A9"/>
    <w:rsid w:val="008B3A8B"/>
    <w:rsid w:val="008B3B35"/>
    <w:rsid w:val="008B44D7"/>
    <w:rsid w:val="008B4609"/>
    <w:rsid w:val="008B5B87"/>
    <w:rsid w:val="008B5DA7"/>
    <w:rsid w:val="008B692B"/>
    <w:rsid w:val="008B69FD"/>
    <w:rsid w:val="008B78C0"/>
    <w:rsid w:val="008C1D60"/>
    <w:rsid w:val="008C2181"/>
    <w:rsid w:val="008C3AF5"/>
    <w:rsid w:val="008C537D"/>
    <w:rsid w:val="008C55F8"/>
    <w:rsid w:val="008C6288"/>
    <w:rsid w:val="008C62ED"/>
    <w:rsid w:val="008C66F0"/>
    <w:rsid w:val="008C6E18"/>
    <w:rsid w:val="008C7747"/>
    <w:rsid w:val="008C790D"/>
    <w:rsid w:val="008C7E25"/>
    <w:rsid w:val="008D0542"/>
    <w:rsid w:val="008D0E2E"/>
    <w:rsid w:val="008D0F74"/>
    <w:rsid w:val="008D17FB"/>
    <w:rsid w:val="008D2411"/>
    <w:rsid w:val="008D31C4"/>
    <w:rsid w:val="008D323E"/>
    <w:rsid w:val="008D3B91"/>
    <w:rsid w:val="008D4BB6"/>
    <w:rsid w:val="008D4F64"/>
    <w:rsid w:val="008D503E"/>
    <w:rsid w:val="008D7846"/>
    <w:rsid w:val="008D7A93"/>
    <w:rsid w:val="008E16BC"/>
    <w:rsid w:val="008E20D1"/>
    <w:rsid w:val="008E265E"/>
    <w:rsid w:val="008E2EDB"/>
    <w:rsid w:val="008E3A3D"/>
    <w:rsid w:val="008E3B8F"/>
    <w:rsid w:val="008E426F"/>
    <w:rsid w:val="008E4456"/>
    <w:rsid w:val="008E4612"/>
    <w:rsid w:val="008E5255"/>
    <w:rsid w:val="008E5ACD"/>
    <w:rsid w:val="008E62EB"/>
    <w:rsid w:val="008E683D"/>
    <w:rsid w:val="008E6FA6"/>
    <w:rsid w:val="008E70B1"/>
    <w:rsid w:val="008F099B"/>
    <w:rsid w:val="008F0AA2"/>
    <w:rsid w:val="008F1024"/>
    <w:rsid w:val="008F1036"/>
    <w:rsid w:val="008F215B"/>
    <w:rsid w:val="008F266D"/>
    <w:rsid w:val="008F2AB5"/>
    <w:rsid w:val="008F2C81"/>
    <w:rsid w:val="008F3A13"/>
    <w:rsid w:val="008F49A0"/>
    <w:rsid w:val="008F4B07"/>
    <w:rsid w:val="008F516A"/>
    <w:rsid w:val="008F6320"/>
    <w:rsid w:val="008F6482"/>
    <w:rsid w:val="008F664D"/>
    <w:rsid w:val="008F67C2"/>
    <w:rsid w:val="008F7626"/>
    <w:rsid w:val="008F76AD"/>
    <w:rsid w:val="009000AC"/>
    <w:rsid w:val="0090050C"/>
    <w:rsid w:val="009019D8"/>
    <w:rsid w:val="009020FE"/>
    <w:rsid w:val="00902893"/>
    <w:rsid w:val="00902A6E"/>
    <w:rsid w:val="00902C03"/>
    <w:rsid w:val="0090303C"/>
    <w:rsid w:val="00903596"/>
    <w:rsid w:val="0090398A"/>
    <w:rsid w:val="00903B43"/>
    <w:rsid w:val="009046C0"/>
    <w:rsid w:val="00904EC1"/>
    <w:rsid w:val="00905026"/>
    <w:rsid w:val="00905D9C"/>
    <w:rsid w:val="009060B3"/>
    <w:rsid w:val="00906432"/>
    <w:rsid w:val="00906E00"/>
    <w:rsid w:val="009079B0"/>
    <w:rsid w:val="009100BE"/>
    <w:rsid w:val="00912A30"/>
    <w:rsid w:val="00915DDF"/>
    <w:rsid w:val="009160C3"/>
    <w:rsid w:val="00917633"/>
    <w:rsid w:val="00917ED2"/>
    <w:rsid w:val="009206A3"/>
    <w:rsid w:val="009215D2"/>
    <w:rsid w:val="009218AA"/>
    <w:rsid w:val="00921A30"/>
    <w:rsid w:val="00921AEE"/>
    <w:rsid w:val="00921BA6"/>
    <w:rsid w:val="00922A3B"/>
    <w:rsid w:val="00923BE0"/>
    <w:rsid w:val="00923E50"/>
    <w:rsid w:val="00923EE4"/>
    <w:rsid w:val="009243DD"/>
    <w:rsid w:val="00924D6F"/>
    <w:rsid w:val="00926AC4"/>
    <w:rsid w:val="00927261"/>
    <w:rsid w:val="00930867"/>
    <w:rsid w:val="00930EB4"/>
    <w:rsid w:val="0093134B"/>
    <w:rsid w:val="0093144F"/>
    <w:rsid w:val="00931888"/>
    <w:rsid w:val="00932123"/>
    <w:rsid w:val="009327A0"/>
    <w:rsid w:val="0093289A"/>
    <w:rsid w:val="009343A4"/>
    <w:rsid w:val="00934621"/>
    <w:rsid w:val="009352F1"/>
    <w:rsid w:val="00935BCD"/>
    <w:rsid w:val="00935FF2"/>
    <w:rsid w:val="0093622F"/>
    <w:rsid w:val="009365A8"/>
    <w:rsid w:val="00937A89"/>
    <w:rsid w:val="0094026F"/>
    <w:rsid w:val="00941DBB"/>
    <w:rsid w:val="00941EF3"/>
    <w:rsid w:val="00942615"/>
    <w:rsid w:val="009427E5"/>
    <w:rsid w:val="00942987"/>
    <w:rsid w:val="00942CEB"/>
    <w:rsid w:val="009433D0"/>
    <w:rsid w:val="00943473"/>
    <w:rsid w:val="009435EF"/>
    <w:rsid w:val="00945CF9"/>
    <w:rsid w:val="009461F7"/>
    <w:rsid w:val="00946438"/>
    <w:rsid w:val="009467E2"/>
    <w:rsid w:val="00947404"/>
    <w:rsid w:val="00947F09"/>
    <w:rsid w:val="0095032A"/>
    <w:rsid w:val="009507B4"/>
    <w:rsid w:val="00950EA8"/>
    <w:rsid w:val="00951CB4"/>
    <w:rsid w:val="00952962"/>
    <w:rsid w:val="009529CB"/>
    <w:rsid w:val="00952AD5"/>
    <w:rsid w:val="00952B23"/>
    <w:rsid w:val="00954793"/>
    <w:rsid w:val="00954E69"/>
    <w:rsid w:val="00954EFE"/>
    <w:rsid w:val="00954FBC"/>
    <w:rsid w:val="00956B68"/>
    <w:rsid w:val="009570C2"/>
    <w:rsid w:val="009572D8"/>
    <w:rsid w:val="009602E4"/>
    <w:rsid w:val="0096133F"/>
    <w:rsid w:val="00961C69"/>
    <w:rsid w:val="00961F9E"/>
    <w:rsid w:val="009624CD"/>
    <w:rsid w:val="00962DB2"/>
    <w:rsid w:val="00963540"/>
    <w:rsid w:val="009638AA"/>
    <w:rsid w:val="009645E3"/>
    <w:rsid w:val="0096465F"/>
    <w:rsid w:val="00964DDA"/>
    <w:rsid w:val="00965722"/>
    <w:rsid w:val="009659E9"/>
    <w:rsid w:val="00965B8A"/>
    <w:rsid w:val="00966F81"/>
    <w:rsid w:val="009670A6"/>
    <w:rsid w:val="00967711"/>
    <w:rsid w:val="00967C31"/>
    <w:rsid w:val="00967EE3"/>
    <w:rsid w:val="00970DAF"/>
    <w:rsid w:val="0097189C"/>
    <w:rsid w:val="0097268E"/>
    <w:rsid w:val="00972A8D"/>
    <w:rsid w:val="009732CC"/>
    <w:rsid w:val="00974CC5"/>
    <w:rsid w:val="00974E6D"/>
    <w:rsid w:val="00974ECD"/>
    <w:rsid w:val="00976971"/>
    <w:rsid w:val="009769CA"/>
    <w:rsid w:val="009775AD"/>
    <w:rsid w:val="009810D4"/>
    <w:rsid w:val="0098128C"/>
    <w:rsid w:val="0098210E"/>
    <w:rsid w:val="0098250D"/>
    <w:rsid w:val="00982688"/>
    <w:rsid w:val="0098367A"/>
    <w:rsid w:val="00983BB3"/>
    <w:rsid w:val="00983F45"/>
    <w:rsid w:val="00985FFB"/>
    <w:rsid w:val="00987270"/>
    <w:rsid w:val="009873F9"/>
    <w:rsid w:val="009901C4"/>
    <w:rsid w:val="009909CF"/>
    <w:rsid w:val="009911E3"/>
    <w:rsid w:val="0099162B"/>
    <w:rsid w:val="009916C2"/>
    <w:rsid w:val="00991943"/>
    <w:rsid w:val="00991BEC"/>
    <w:rsid w:val="00993B8A"/>
    <w:rsid w:val="00994BA9"/>
    <w:rsid w:val="00995C6A"/>
    <w:rsid w:val="00995ECD"/>
    <w:rsid w:val="00996C97"/>
    <w:rsid w:val="00997431"/>
    <w:rsid w:val="009A2CB0"/>
    <w:rsid w:val="009A30BE"/>
    <w:rsid w:val="009A3696"/>
    <w:rsid w:val="009A3AD7"/>
    <w:rsid w:val="009A3D96"/>
    <w:rsid w:val="009A4348"/>
    <w:rsid w:val="009A4502"/>
    <w:rsid w:val="009A4675"/>
    <w:rsid w:val="009A542C"/>
    <w:rsid w:val="009A622F"/>
    <w:rsid w:val="009B0E4E"/>
    <w:rsid w:val="009B10D2"/>
    <w:rsid w:val="009B13FA"/>
    <w:rsid w:val="009B18D4"/>
    <w:rsid w:val="009B1CFF"/>
    <w:rsid w:val="009B1ED3"/>
    <w:rsid w:val="009B21D6"/>
    <w:rsid w:val="009B2377"/>
    <w:rsid w:val="009B3328"/>
    <w:rsid w:val="009B46E5"/>
    <w:rsid w:val="009B4DE5"/>
    <w:rsid w:val="009B500E"/>
    <w:rsid w:val="009B506C"/>
    <w:rsid w:val="009B546C"/>
    <w:rsid w:val="009B7404"/>
    <w:rsid w:val="009C02CB"/>
    <w:rsid w:val="009C097E"/>
    <w:rsid w:val="009C0ADE"/>
    <w:rsid w:val="009C12DB"/>
    <w:rsid w:val="009C1F85"/>
    <w:rsid w:val="009C3107"/>
    <w:rsid w:val="009C3751"/>
    <w:rsid w:val="009C4A87"/>
    <w:rsid w:val="009C4EC5"/>
    <w:rsid w:val="009C57C5"/>
    <w:rsid w:val="009C5B3E"/>
    <w:rsid w:val="009C5EFF"/>
    <w:rsid w:val="009C61F2"/>
    <w:rsid w:val="009C62D9"/>
    <w:rsid w:val="009C647A"/>
    <w:rsid w:val="009C6A1C"/>
    <w:rsid w:val="009C6CB1"/>
    <w:rsid w:val="009C7CFA"/>
    <w:rsid w:val="009C7DFD"/>
    <w:rsid w:val="009D020B"/>
    <w:rsid w:val="009D0400"/>
    <w:rsid w:val="009D1022"/>
    <w:rsid w:val="009D1FF3"/>
    <w:rsid w:val="009D2238"/>
    <w:rsid w:val="009D3629"/>
    <w:rsid w:val="009D3A39"/>
    <w:rsid w:val="009D3C6F"/>
    <w:rsid w:val="009D4F9F"/>
    <w:rsid w:val="009D55CD"/>
    <w:rsid w:val="009D5816"/>
    <w:rsid w:val="009D581C"/>
    <w:rsid w:val="009D75A4"/>
    <w:rsid w:val="009D7FF5"/>
    <w:rsid w:val="009E090C"/>
    <w:rsid w:val="009E0EE2"/>
    <w:rsid w:val="009E0FA3"/>
    <w:rsid w:val="009E1DF6"/>
    <w:rsid w:val="009E2CED"/>
    <w:rsid w:val="009E3042"/>
    <w:rsid w:val="009E3F6E"/>
    <w:rsid w:val="009E5991"/>
    <w:rsid w:val="009E6CAF"/>
    <w:rsid w:val="009E71B1"/>
    <w:rsid w:val="009E79F2"/>
    <w:rsid w:val="009F0630"/>
    <w:rsid w:val="009F09B0"/>
    <w:rsid w:val="009F15E3"/>
    <w:rsid w:val="009F2F8E"/>
    <w:rsid w:val="009F3FE3"/>
    <w:rsid w:val="009F43BC"/>
    <w:rsid w:val="009F4A8F"/>
    <w:rsid w:val="009F4DC0"/>
    <w:rsid w:val="009F6268"/>
    <w:rsid w:val="009F6481"/>
    <w:rsid w:val="009F6DD5"/>
    <w:rsid w:val="00A00047"/>
    <w:rsid w:val="00A00958"/>
    <w:rsid w:val="00A00A66"/>
    <w:rsid w:val="00A00B20"/>
    <w:rsid w:val="00A00F23"/>
    <w:rsid w:val="00A01138"/>
    <w:rsid w:val="00A011CF"/>
    <w:rsid w:val="00A01D70"/>
    <w:rsid w:val="00A02E73"/>
    <w:rsid w:val="00A033C7"/>
    <w:rsid w:val="00A035ED"/>
    <w:rsid w:val="00A03624"/>
    <w:rsid w:val="00A03967"/>
    <w:rsid w:val="00A03E3D"/>
    <w:rsid w:val="00A058C5"/>
    <w:rsid w:val="00A05914"/>
    <w:rsid w:val="00A06D20"/>
    <w:rsid w:val="00A06D60"/>
    <w:rsid w:val="00A07EF0"/>
    <w:rsid w:val="00A07F94"/>
    <w:rsid w:val="00A11EB9"/>
    <w:rsid w:val="00A1236F"/>
    <w:rsid w:val="00A128BF"/>
    <w:rsid w:val="00A13D04"/>
    <w:rsid w:val="00A13D7D"/>
    <w:rsid w:val="00A154F9"/>
    <w:rsid w:val="00A1557A"/>
    <w:rsid w:val="00A156C0"/>
    <w:rsid w:val="00A16078"/>
    <w:rsid w:val="00A1686E"/>
    <w:rsid w:val="00A20564"/>
    <w:rsid w:val="00A2056A"/>
    <w:rsid w:val="00A20BCB"/>
    <w:rsid w:val="00A20E31"/>
    <w:rsid w:val="00A223C3"/>
    <w:rsid w:val="00A22775"/>
    <w:rsid w:val="00A23478"/>
    <w:rsid w:val="00A23C02"/>
    <w:rsid w:val="00A23FB0"/>
    <w:rsid w:val="00A25D5D"/>
    <w:rsid w:val="00A25E6F"/>
    <w:rsid w:val="00A269DA"/>
    <w:rsid w:val="00A274A1"/>
    <w:rsid w:val="00A27510"/>
    <w:rsid w:val="00A27839"/>
    <w:rsid w:val="00A27B42"/>
    <w:rsid w:val="00A315DA"/>
    <w:rsid w:val="00A316C3"/>
    <w:rsid w:val="00A3239D"/>
    <w:rsid w:val="00A32B6B"/>
    <w:rsid w:val="00A33C12"/>
    <w:rsid w:val="00A33F86"/>
    <w:rsid w:val="00A33F90"/>
    <w:rsid w:val="00A34178"/>
    <w:rsid w:val="00A347E3"/>
    <w:rsid w:val="00A37761"/>
    <w:rsid w:val="00A40BAB"/>
    <w:rsid w:val="00A4163E"/>
    <w:rsid w:val="00A420B1"/>
    <w:rsid w:val="00A42398"/>
    <w:rsid w:val="00A43278"/>
    <w:rsid w:val="00A435FC"/>
    <w:rsid w:val="00A4360F"/>
    <w:rsid w:val="00A4381D"/>
    <w:rsid w:val="00A448E5"/>
    <w:rsid w:val="00A45135"/>
    <w:rsid w:val="00A46153"/>
    <w:rsid w:val="00A47481"/>
    <w:rsid w:val="00A508FB"/>
    <w:rsid w:val="00A50988"/>
    <w:rsid w:val="00A5108F"/>
    <w:rsid w:val="00A512DA"/>
    <w:rsid w:val="00A51698"/>
    <w:rsid w:val="00A51981"/>
    <w:rsid w:val="00A5206E"/>
    <w:rsid w:val="00A52506"/>
    <w:rsid w:val="00A5255C"/>
    <w:rsid w:val="00A52591"/>
    <w:rsid w:val="00A53031"/>
    <w:rsid w:val="00A533FC"/>
    <w:rsid w:val="00A5408D"/>
    <w:rsid w:val="00A5413E"/>
    <w:rsid w:val="00A55707"/>
    <w:rsid w:val="00A55AB1"/>
    <w:rsid w:val="00A56795"/>
    <w:rsid w:val="00A5797D"/>
    <w:rsid w:val="00A57D54"/>
    <w:rsid w:val="00A57E83"/>
    <w:rsid w:val="00A61BB8"/>
    <w:rsid w:val="00A61C84"/>
    <w:rsid w:val="00A6324A"/>
    <w:rsid w:val="00A63559"/>
    <w:rsid w:val="00A63A4D"/>
    <w:rsid w:val="00A63F9B"/>
    <w:rsid w:val="00A64797"/>
    <w:rsid w:val="00A6492D"/>
    <w:rsid w:val="00A64E3B"/>
    <w:rsid w:val="00A65124"/>
    <w:rsid w:val="00A6557E"/>
    <w:rsid w:val="00A65EA4"/>
    <w:rsid w:val="00A6601A"/>
    <w:rsid w:val="00A663EC"/>
    <w:rsid w:val="00A66A26"/>
    <w:rsid w:val="00A67D59"/>
    <w:rsid w:val="00A70E6E"/>
    <w:rsid w:val="00A711B3"/>
    <w:rsid w:val="00A71504"/>
    <w:rsid w:val="00A71C26"/>
    <w:rsid w:val="00A71E27"/>
    <w:rsid w:val="00A72FB1"/>
    <w:rsid w:val="00A737DC"/>
    <w:rsid w:val="00A73C8C"/>
    <w:rsid w:val="00A74147"/>
    <w:rsid w:val="00A74385"/>
    <w:rsid w:val="00A74D78"/>
    <w:rsid w:val="00A75B4D"/>
    <w:rsid w:val="00A75EDD"/>
    <w:rsid w:val="00A76D6A"/>
    <w:rsid w:val="00A76EFF"/>
    <w:rsid w:val="00A80ACF"/>
    <w:rsid w:val="00A80AE9"/>
    <w:rsid w:val="00A812D4"/>
    <w:rsid w:val="00A81589"/>
    <w:rsid w:val="00A819D7"/>
    <w:rsid w:val="00A81C61"/>
    <w:rsid w:val="00A8270C"/>
    <w:rsid w:val="00A82A26"/>
    <w:rsid w:val="00A83168"/>
    <w:rsid w:val="00A833F1"/>
    <w:rsid w:val="00A83BCE"/>
    <w:rsid w:val="00A84393"/>
    <w:rsid w:val="00A84610"/>
    <w:rsid w:val="00A8467C"/>
    <w:rsid w:val="00A84828"/>
    <w:rsid w:val="00A8498F"/>
    <w:rsid w:val="00A84C87"/>
    <w:rsid w:val="00A858F2"/>
    <w:rsid w:val="00A85955"/>
    <w:rsid w:val="00A8675C"/>
    <w:rsid w:val="00A868D0"/>
    <w:rsid w:val="00A86A07"/>
    <w:rsid w:val="00A876E4"/>
    <w:rsid w:val="00A90582"/>
    <w:rsid w:val="00A917C4"/>
    <w:rsid w:val="00A91F95"/>
    <w:rsid w:val="00A9261A"/>
    <w:rsid w:val="00A927DF"/>
    <w:rsid w:val="00A92A70"/>
    <w:rsid w:val="00A93405"/>
    <w:rsid w:val="00A93B59"/>
    <w:rsid w:val="00A94021"/>
    <w:rsid w:val="00A94375"/>
    <w:rsid w:val="00A94B94"/>
    <w:rsid w:val="00A94D8A"/>
    <w:rsid w:val="00A9512E"/>
    <w:rsid w:val="00A96996"/>
    <w:rsid w:val="00A97540"/>
    <w:rsid w:val="00AA161E"/>
    <w:rsid w:val="00AA1699"/>
    <w:rsid w:val="00AA1A08"/>
    <w:rsid w:val="00AA29DA"/>
    <w:rsid w:val="00AA4488"/>
    <w:rsid w:val="00AA450D"/>
    <w:rsid w:val="00AA498A"/>
    <w:rsid w:val="00AA4A19"/>
    <w:rsid w:val="00AA4C9E"/>
    <w:rsid w:val="00AA50AD"/>
    <w:rsid w:val="00AA51E8"/>
    <w:rsid w:val="00AA532B"/>
    <w:rsid w:val="00AA5417"/>
    <w:rsid w:val="00AA54EC"/>
    <w:rsid w:val="00AA58D7"/>
    <w:rsid w:val="00AA73B5"/>
    <w:rsid w:val="00AA743B"/>
    <w:rsid w:val="00AA75DC"/>
    <w:rsid w:val="00AA7869"/>
    <w:rsid w:val="00AA78B3"/>
    <w:rsid w:val="00AA7D9B"/>
    <w:rsid w:val="00AA7E07"/>
    <w:rsid w:val="00AB1F45"/>
    <w:rsid w:val="00AB1FE6"/>
    <w:rsid w:val="00AB25D8"/>
    <w:rsid w:val="00AB29E6"/>
    <w:rsid w:val="00AB2B52"/>
    <w:rsid w:val="00AB2E25"/>
    <w:rsid w:val="00AB3AF0"/>
    <w:rsid w:val="00AB3CA4"/>
    <w:rsid w:val="00AB460F"/>
    <w:rsid w:val="00AB4694"/>
    <w:rsid w:val="00AB493D"/>
    <w:rsid w:val="00AB4B71"/>
    <w:rsid w:val="00AB57E0"/>
    <w:rsid w:val="00AB65A3"/>
    <w:rsid w:val="00AB6AC8"/>
    <w:rsid w:val="00AB76CD"/>
    <w:rsid w:val="00AB7827"/>
    <w:rsid w:val="00AB7917"/>
    <w:rsid w:val="00AC0161"/>
    <w:rsid w:val="00AC0C39"/>
    <w:rsid w:val="00AC306A"/>
    <w:rsid w:val="00AC5821"/>
    <w:rsid w:val="00AC6B80"/>
    <w:rsid w:val="00AC7017"/>
    <w:rsid w:val="00AC742F"/>
    <w:rsid w:val="00AC7DDA"/>
    <w:rsid w:val="00AD0424"/>
    <w:rsid w:val="00AD17BC"/>
    <w:rsid w:val="00AD214F"/>
    <w:rsid w:val="00AD327D"/>
    <w:rsid w:val="00AD3484"/>
    <w:rsid w:val="00AD42A6"/>
    <w:rsid w:val="00AD4786"/>
    <w:rsid w:val="00AD4E1F"/>
    <w:rsid w:val="00AD5957"/>
    <w:rsid w:val="00AD6736"/>
    <w:rsid w:val="00AD67BF"/>
    <w:rsid w:val="00AD7110"/>
    <w:rsid w:val="00AD7A76"/>
    <w:rsid w:val="00AE003E"/>
    <w:rsid w:val="00AE0862"/>
    <w:rsid w:val="00AE140D"/>
    <w:rsid w:val="00AE1733"/>
    <w:rsid w:val="00AE19D7"/>
    <w:rsid w:val="00AE1DFF"/>
    <w:rsid w:val="00AE20A4"/>
    <w:rsid w:val="00AE2560"/>
    <w:rsid w:val="00AE2D9E"/>
    <w:rsid w:val="00AE3DBA"/>
    <w:rsid w:val="00AE5744"/>
    <w:rsid w:val="00AE5B50"/>
    <w:rsid w:val="00AE6159"/>
    <w:rsid w:val="00AE7142"/>
    <w:rsid w:val="00AE7238"/>
    <w:rsid w:val="00AF065E"/>
    <w:rsid w:val="00AF143E"/>
    <w:rsid w:val="00AF1F2D"/>
    <w:rsid w:val="00AF2041"/>
    <w:rsid w:val="00AF2A4C"/>
    <w:rsid w:val="00AF343D"/>
    <w:rsid w:val="00AF3442"/>
    <w:rsid w:val="00AF360A"/>
    <w:rsid w:val="00AF442C"/>
    <w:rsid w:val="00AF456A"/>
    <w:rsid w:val="00AF47F0"/>
    <w:rsid w:val="00AF4E01"/>
    <w:rsid w:val="00AF4F5D"/>
    <w:rsid w:val="00AF5E5B"/>
    <w:rsid w:val="00AF67F4"/>
    <w:rsid w:val="00AF741E"/>
    <w:rsid w:val="00AF7724"/>
    <w:rsid w:val="00AF792B"/>
    <w:rsid w:val="00AF7E7F"/>
    <w:rsid w:val="00B008A1"/>
    <w:rsid w:val="00B01071"/>
    <w:rsid w:val="00B015B1"/>
    <w:rsid w:val="00B01A88"/>
    <w:rsid w:val="00B01B66"/>
    <w:rsid w:val="00B02318"/>
    <w:rsid w:val="00B02A11"/>
    <w:rsid w:val="00B03085"/>
    <w:rsid w:val="00B03450"/>
    <w:rsid w:val="00B03A2B"/>
    <w:rsid w:val="00B03E31"/>
    <w:rsid w:val="00B04559"/>
    <w:rsid w:val="00B04A8C"/>
    <w:rsid w:val="00B054DE"/>
    <w:rsid w:val="00B05AD1"/>
    <w:rsid w:val="00B060F3"/>
    <w:rsid w:val="00B064D4"/>
    <w:rsid w:val="00B0663A"/>
    <w:rsid w:val="00B07824"/>
    <w:rsid w:val="00B10032"/>
    <w:rsid w:val="00B100AA"/>
    <w:rsid w:val="00B10723"/>
    <w:rsid w:val="00B121D2"/>
    <w:rsid w:val="00B13113"/>
    <w:rsid w:val="00B13248"/>
    <w:rsid w:val="00B140F3"/>
    <w:rsid w:val="00B14899"/>
    <w:rsid w:val="00B15077"/>
    <w:rsid w:val="00B15B73"/>
    <w:rsid w:val="00B15EE3"/>
    <w:rsid w:val="00B1627D"/>
    <w:rsid w:val="00B1631B"/>
    <w:rsid w:val="00B16619"/>
    <w:rsid w:val="00B16843"/>
    <w:rsid w:val="00B17025"/>
    <w:rsid w:val="00B2050B"/>
    <w:rsid w:val="00B206C2"/>
    <w:rsid w:val="00B20B04"/>
    <w:rsid w:val="00B20E0A"/>
    <w:rsid w:val="00B21048"/>
    <w:rsid w:val="00B21308"/>
    <w:rsid w:val="00B214D1"/>
    <w:rsid w:val="00B231E1"/>
    <w:rsid w:val="00B23392"/>
    <w:rsid w:val="00B245A1"/>
    <w:rsid w:val="00B24CA1"/>
    <w:rsid w:val="00B2523A"/>
    <w:rsid w:val="00B26CEF"/>
    <w:rsid w:val="00B26D80"/>
    <w:rsid w:val="00B2791C"/>
    <w:rsid w:val="00B27ED8"/>
    <w:rsid w:val="00B30710"/>
    <w:rsid w:val="00B30AAD"/>
    <w:rsid w:val="00B3124F"/>
    <w:rsid w:val="00B316BC"/>
    <w:rsid w:val="00B317AC"/>
    <w:rsid w:val="00B32200"/>
    <w:rsid w:val="00B32454"/>
    <w:rsid w:val="00B34184"/>
    <w:rsid w:val="00B342F1"/>
    <w:rsid w:val="00B350E5"/>
    <w:rsid w:val="00B352E9"/>
    <w:rsid w:val="00B35468"/>
    <w:rsid w:val="00B35995"/>
    <w:rsid w:val="00B3631F"/>
    <w:rsid w:val="00B367A1"/>
    <w:rsid w:val="00B37302"/>
    <w:rsid w:val="00B37750"/>
    <w:rsid w:val="00B40F49"/>
    <w:rsid w:val="00B422BD"/>
    <w:rsid w:val="00B424E4"/>
    <w:rsid w:val="00B42A8E"/>
    <w:rsid w:val="00B42E18"/>
    <w:rsid w:val="00B43971"/>
    <w:rsid w:val="00B43A31"/>
    <w:rsid w:val="00B43AF6"/>
    <w:rsid w:val="00B43C74"/>
    <w:rsid w:val="00B43E74"/>
    <w:rsid w:val="00B43ED1"/>
    <w:rsid w:val="00B467A6"/>
    <w:rsid w:val="00B46A91"/>
    <w:rsid w:val="00B503DF"/>
    <w:rsid w:val="00B50C62"/>
    <w:rsid w:val="00B50D41"/>
    <w:rsid w:val="00B5124E"/>
    <w:rsid w:val="00B51810"/>
    <w:rsid w:val="00B53BE8"/>
    <w:rsid w:val="00B554A0"/>
    <w:rsid w:val="00B55B33"/>
    <w:rsid w:val="00B55E93"/>
    <w:rsid w:val="00B5642F"/>
    <w:rsid w:val="00B565EC"/>
    <w:rsid w:val="00B5680B"/>
    <w:rsid w:val="00B602C5"/>
    <w:rsid w:val="00B607D6"/>
    <w:rsid w:val="00B60DD2"/>
    <w:rsid w:val="00B61EA2"/>
    <w:rsid w:val="00B629CD"/>
    <w:rsid w:val="00B649AA"/>
    <w:rsid w:val="00B6590A"/>
    <w:rsid w:val="00B65E07"/>
    <w:rsid w:val="00B65E49"/>
    <w:rsid w:val="00B65F54"/>
    <w:rsid w:val="00B665A4"/>
    <w:rsid w:val="00B66CA5"/>
    <w:rsid w:val="00B70AA8"/>
    <w:rsid w:val="00B71512"/>
    <w:rsid w:val="00B718FD"/>
    <w:rsid w:val="00B719EB"/>
    <w:rsid w:val="00B7245B"/>
    <w:rsid w:val="00B73462"/>
    <w:rsid w:val="00B739EC"/>
    <w:rsid w:val="00B74DE4"/>
    <w:rsid w:val="00B750B5"/>
    <w:rsid w:val="00B7531E"/>
    <w:rsid w:val="00B762E2"/>
    <w:rsid w:val="00B774F2"/>
    <w:rsid w:val="00B801B3"/>
    <w:rsid w:val="00B8046D"/>
    <w:rsid w:val="00B805D7"/>
    <w:rsid w:val="00B80C32"/>
    <w:rsid w:val="00B80C56"/>
    <w:rsid w:val="00B80E3E"/>
    <w:rsid w:val="00B81073"/>
    <w:rsid w:val="00B810A8"/>
    <w:rsid w:val="00B82071"/>
    <w:rsid w:val="00B82272"/>
    <w:rsid w:val="00B82F11"/>
    <w:rsid w:val="00B83995"/>
    <w:rsid w:val="00B83DE2"/>
    <w:rsid w:val="00B83E40"/>
    <w:rsid w:val="00B83EAD"/>
    <w:rsid w:val="00B853A0"/>
    <w:rsid w:val="00B855C1"/>
    <w:rsid w:val="00B85BC7"/>
    <w:rsid w:val="00B85DBA"/>
    <w:rsid w:val="00B86D39"/>
    <w:rsid w:val="00B90239"/>
    <w:rsid w:val="00B90407"/>
    <w:rsid w:val="00B90F66"/>
    <w:rsid w:val="00B92450"/>
    <w:rsid w:val="00B92ACF"/>
    <w:rsid w:val="00B9429C"/>
    <w:rsid w:val="00B94468"/>
    <w:rsid w:val="00B94639"/>
    <w:rsid w:val="00B94CBD"/>
    <w:rsid w:val="00B951E2"/>
    <w:rsid w:val="00B95A59"/>
    <w:rsid w:val="00B97314"/>
    <w:rsid w:val="00B979B7"/>
    <w:rsid w:val="00B97B33"/>
    <w:rsid w:val="00BA027C"/>
    <w:rsid w:val="00BA02D7"/>
    <w:rsid w:val="00BA087E"/>
    <w:rsid w:val="00BA0A8C"/>
    <w:rsid w:val="00BA162C"/>
    <w:rsid w:val="00BA284F"/>
    <w:rsid w:val="00BA2ADE"/>
    <w:rsid w:val="00BA2BB6"/>
    <w:rsid w:val="00BA410F"/>
    <w:rsid w:val="00BA6D98"/>
    <w:rsid w:val="00BA764F"/>
    <w:rsid w:val="00BA76B6"/>
    <w:rsid w:val="00BA7DAA"/>
    <w:rsid w:val="00BA7DFE"/>
    <w:rsid w:val="00BB0215"/>
    <w:rsid w:val="00BB025B"/>
    <w:rsid w:val="00BB04E6"/>
    <w:rsid w:val="00BB0BDB"/>
    <w:rsid w:val="00BB0C25"/>
    <w:rsid w:val="00BB20BA"/>
    <w:rsid w:val="00BB2398"/>
    <w:rsid w:val="00BB23BC"/>
    <w:rsid w:val="00BB3B7B"/>
    <w:rsid w:val="00BB4371"/>
    <w:rsid w:val="00BB519B"/>
    <w:rsid w:val="00BB5313"/>
    <w:rsid w:val="00BB5AE8"/>
    <w:rsid w:val="00BB6906"/>
    <w:rsid w:val="00BB72D2"/>
    <w:rsid w:val="00BB7392"/>
    <w:rsid w:val="00BB7783"/>
    <w:rsid w:val="00BB79DD"/>
    <w:rsid w:val="00BC0273"/>
    <w:rsid w:val="00BC1A54"/>
    <w:rsid w:val="00BC2346"/>
    <w:rsid w:val="00BC26B2"/>
    <w:rsid w:val="00BC2C42"/>
    <w:rsid w:val="00BC3700"/>
    <w:rsid w:val="00BC400C"/>
    <w:rsid w:val="00BC4269"/>
    <w:rsid w:val="00BC443E"/>
    <w:rsid w:val="00BC4DC7"/>
    <w:rsid w:val="00BC5072"/>
    <w:rsid w:val="00BC52D7"/>
    <w:rsid w:val="00BC5F09"/>
    <w:rsid w:val="00BC67F1"/>
    <w:rsid w:val="00BC691C"/>
    <w:rsid w:val="00BC770E"/>
    <w:rsid w:val="00BD0C25"/>
    <w:rsid w:val="00BD0DAB"/>
    <w:rsid w:val="00BD23F9"/>
    <w:rsid w:val="00BD2EDB"/>
    <w:rsid w:val="00BD32BA"/>
    <w:rsid w:val="00BD46F1"/>
    <w:rsid w:val="00BD56C1"/>
    <w:rsid w:val="00BD5CDF"/>
    <w:rsid w:val="00BD7415"/>
    <w:rsid w:val="00BD755A"/>
    <w:rsid w:val="00BD7789"/>
    <w:rsid w:val="00BD7A16"/>
    <w:rsid w:val="00BE00AC"/>
    <w:rsid w:val="00BE022D"/>
    <w:rsid w:val="00BE03EA"/>
    <w:rsid w:val="00BE0E2C"/>
    <w:rsid w:val="00BE1F4E"/>
    <w:rsid w:val="00BE27D5"/>
    <w:rsid w:val="00BE28D5"/>
    <w:rsid w:val="00BE2E2D"/>
    <w:rsid w:val="00BE2E9C"/>
    <w:rsid w:val="00BE3394"/>
    <w:rsid w:val="00BE39E7"/>
    <w:rsid w:val="00BE3DCF"/>
    <w:rsid w:val="00BE4555"/>
    <w:rsid w:val="00BE4C76"/>
    <w:rsid w:val="00BE54F9"/>
    <w:rsid w:val="00BE5D4B"/>
    <w:rsid w:val="00BE6FE8"/>
    <w:rsid w:val="00BF0301"/>
    <w:rsid w:val="00BF065D"/>
    <w:rsid w:val="00BF0FFB"/>
    <w:rsid w:val="00BF10BD"/>
    <w:rsid w:val="00BF13F2"/>
    <w:rsid w:val="00BF1414"/>
    <w:rsid w:val="00BF1A27"/>
    <w:rsid w:val="00BF2544"/>
    <w:rsid w:val="00BF341E"/>
    <w:rsid w:val="00BF37EF"/>
    <w:rsid w:val="00BF4297"/>
    <w:rsid w:val="00BF48B6"/>
    <w:rsid w:val="00BF5320"/>
    <w:rsid w:val="00BF5AE6"/>
    <w:rsid w:val="00BF6D85"/>
    <w:rsid w:val="00BF6FDD"/>
    <w:rsid w:val="00BF7377"/>
    <w:rsid w:val="00C02CFB"/>
    <w:rsid w:val="00C033C2"/>
    <w:rsid w:val="00C03E9B"/>
    <w:rsid w:val="00C047B6"/>
    <w:rsid w:val="00C04E3F"/>
    <w:rsid w:val="00C064CB"/>
    <w:rsid w:val="00C06FF5"/>
    <w:rsid w:val="00C0733D"/>
    <w:rsid w:val="00C0759F"/>
    <w:rsid w:val="00C07AA1"/>
    <w:rsid w:val="00C07F45"/>
    <w:rsid w:val="00C10A71"/>
    <w:rsid w:val="00C12402"/>
    <w:rsid w:val="00C126A8"/>
    <w:rsid w:val="00C12B44"/>
    <w:rsid w:val="00C1399D"/>
    <w:rsid w:val="00C13C06"/>
    <w:rsid w:val="00C147CA"/>
    <w:rsid w:val="00C1502A"/>
    <w:rsid w:val="00C15802"/>
    <w:rsid w:val="00C158F8"/>
    <w:rsid w:val="00C15F29"/>
    <w:rsid w:val="00C15F76"/>
    <w:rsid w:val="00C1680A"/>
    <w:rsid w:val="00C170AC"/>
    <w:rsid w:val="00C17294"/>
    <w:rsid w:val="00C17FA3"/>
    <w:rsid w:val="00C20287"/>
    <w:rsid w:val="00C204D3"/>
    <w:rsid w:val="00C216EE"/>
    <w:rsid w:val="00C23194"/>
    <w:rsid w:val="00C241B1"/>
    <w:rsid w:val="00C26755"/>
    <w:rsid w:val="00C271A9"/>
    <w:rsid w:val="00C27319"/>
    <w:rsid w:val="00C2758E"/>
    <w:rsid w:val="00C30B96"/>
    <w:rsid w:val="00C30BB3"/>
    <w:rsid w:val="00C314C9"/>
    <w:rsid w:val="00C31D8B"/>
    <w:rsid w:val="00C325AF"/>
    <w:rsid w:val="00C32751"/>
    <w:rsid w:val="00C33A05"/>
    <w:rsid w:val="00C33E37"/>
    <w:rsid w:val="00C348B7"/>
    <w:rsid w:val="00C3534C"/>
    <w:rsid w:val="00C353F5"/>
    <w:rsid w:val="00C35713"/>
    <w:rsid w:val="00C358D4"/>
    <w:rsid w:val="00C36FE8"/>
    <w:rsid w:val="00C3717E"/>
    <w:rsid w:val="00C42F14"/>
    <w:rsid w:val="00C4433C"/>
    <w:rsid w:val="00C446A5"/>
    <w:rsid w:val="00C44D0C"/>
    <w:rsid w:val="00C45EED"/>
    <w:rsid w:val="00C47F10"/>
    <w:rsid w:val="00C500E4"/>
    <w:rsid w:val="00C50441"/>
    <w:rsid w:val="00C5049B"/>
    <w:rsid w:val="00C506F8"/>
    <w:rsid w:val="00C5107A"/>
    <w:rsid w:val="00C51270"/>
    <w:rsid w:val="00C51739"/>
    <w:rsid w:val="00C51BD2"/>
    <w:rsid w:val="00C51C88"/>
    <w:rsid w:val="00C52B48"/>
    <w:rsid w:val="00C534F1"/>
    <w:rsid w:val="00C539BF"/>
    <w:rsid w:val="00C5421F"/>
    <w:rsid w:val="00C54E2D"/>
    <w:rsid w:val="00C554B1"/>
    <w:rsid w:val="00C5597C"/>
    <w:rsid w:val="00C55EA0"/>
    <w:rsid w:val="00C56B1B"/>
    <w:rsid w:val="00C57C19"/>
    <w:rsid w:val="00C57D27"/>
    <w:rsid w:val="00C60410"/>
    <w:rsid w:val="00C60B41"/>
    <w:rsid w:val="00C61184"/>
    <w:rsid w:val="00C61214"/>
    <w:rsid w:val="00C614E1"/>
    <w:rsid w:val="00C617D5"/>
    <w:rsid w:val="00C619BF"/>
    <w:rsid w:val="00C628A4"/>
    <w:rsid w:val="00C631F1"/>
    <w:rsid w:val="00C64155"/>
    <w:rsid w:val="00C65792"/>
    <w:rsid w:val="00C65EAF"/>
    <w:rsid w:val="00C66215"/>
    <w:rsid w:val="00C6687E"/>
    <w:rsid w:val="00C672DF"/>
    <w:rsid w:val="00C67FA6"/>
    <w:rsid w:val="00C7020B"/>
    <w:rsid w:val="00C708E2"/>
    <w:rsid w:val="00C71C53"/>
    <w:rsid w:val="00C72ED8"/>
    <w:rsid w:val="00C7366D"/>
    <w:rsid w:val="00C73DA7"/>
    <w:rsid w:val="00C74B3E"/>
    <w:rsid w:val="00C753CF"/>
    <w:rsid w:val="00C755AC"/>
    <w:rsid w:val="00C762B5"/>
    <w:rsid w:val="00C778C1"/>
    <w:rsid w:val="00C77C55"/>
    <w:rsid w:val="00C77E05"/>
    <w:rsid w:val="00C80008"/>
    <w:rsid w:val="00C802B4"/>
    <w:rsid w:val="00C80D3D"/>
    <w:rsid w:val="00C80DF5"/>
    <w:rsid w:val="00C818F5"/>
    <w:rsid w:val="00C83D7A"/>
    <w:rsid w:val="00C8440E"/>
    <w:rsid w:val="00C85759"/>
    <w:rsid w:val="00C85CB2"/>
    <w:rsid w:val="00C875A6"/>
    <w:rsid w:val="00C87721"/>
    <w:rsid w:val="00C90B5F"/>
    <w:rsid w:val="00C91852"/>
    <w:rsid w:val="00C921AD"/>
    <w:rsid w:val="00C92E21"/>
    <w:rsid w:val="00C92F76"/>
    <w:rsid w:val="00C93B24"/>
    <w:rsid w:val="00C94A73"/>
    <w:rsid w:val="00C95433"/>
    <w:rsid w:val="00C9552F"/>
    <w:rsid w:val="00C96140"/>
    <w:rsid w:val="00C961DD"/>
    <w:rsid w:val="00C9657D"/>
    <w:rsid w:val="00C96F3F"/>
    <w:rsid w:val="00C9709B"/>
    <w:rsid w:val="00C972B2"/>
    <w:rsid w:val="00CA0F7E"/>
    <w:rsid w:val="00CA1068"/>
    <w:rsid w:val="00CA1662"/>
    <w:rsid w:val="00CA1C17"/>
    <w:rsid w:val="00CA1F11"/>
    <w:rsid w:val="00CA248E"/>
    <w:rsid w:val="00CA2585"/>
    <w:rsid w:val="00CA2A9D"/>
    <w:rsid w:val="00CA3468"/>
    <w:rsid w:val="00CA4A6A"/>
    <w:rsid w:val="00CA4C6A"/>
    <w:rsid w:val="00CA517A"/>
    <w:rsid w:val="00CA546B"/>
    <w:rsid w:val="00CA5786"/>
    <w:rsid w:val="00CA5A63"/>
    <w:rsid w:val="00CA5C54"/>
    <w:rsid w:val="00CA6D07"/>
    <w:rsid w:val="00CB0F53"/>
    <w:rsid w:val="00CB0F8D"/>
    <w:rsid w:val="00CB14F2"/>
    <w:rsid w:val="00CB155F"/>
    <w:rsid w:val="00CB1B16"/>
    <w:rsid w:val="00CB2ADC"/>
    <w:rsid w:val="00CB43A6"/>
    <w:rsid w:val="00CB556D"/>
    <w:rsid w:val="00CB56C7"/>
    <w:rsid w:val="00CB65EB"/>
    <w:rsid w:val="00CB6AAC"/>
    <w:rsid w:val="00CB7291"/>
    <w:rsid w:val="00CB79D5"/>
    <w:rsid w:val="00CB7B7B"/>
    <w:rsid w:val="00CC0088"/>
    <w:rsid w:val="00CC04B2"/>
    <w:rsid w:val="00CC1069"/>
    <w:rsid w:val="00CC12F4"/>
    <w:rsid w:val="00CC1512"/>
    <w:rsid w:val="00CC1C52"/>
    <w:rsid w:val="00CC2E50"/>
    <w:rsid w:val="00CC3B8F"/>
    <w:rsid w:val="00CC3F05"/>
    <w:rsid w:val="00CC421E"/>
    <w:rsid w:val="00CC4B47"/>
    <w:rsid w:val="00CC562B"/>
    <w:rsid w:val="00CC5BB1"/>
    <w:rsid w:val="00CC6FFF"/>
    <w:rsid w:val="00CC7F34"/>
    <w:rsid w:val="00CD0007"/>
    <w:rsid w:val="00CD0A00"/>
    <w:rsid w:val="00CD0DFF"/>
    <w:rsid w:val="00CD1241"/>
    <w:rsid w:val="00CD1696"/>
    <w:rsid w:val="00CD2528"/>
    <w:rsid w:val="00CD2846"/>
    <w:rsid w:val="00CD29D4"/>
    <w:rsid w:val="00CD2E61"/>
    <w:rsid w:val="00CD311C"/>
    <w:rsid w:val="00CD4189"/>
    <w:rsid w:val="00CD4BE8"/>
    <w:rsid w:val="00CD4E80"/>
    <w:rsid w:val="00CD5448"/>
    <w:rsid w:val="00CD5513"/>
    <w:rsid w:val="00CD56DF"/>
    <w:rsid w:val="00CD6BC4"/>
    <w:rsid w:val="00CD72B0"/>
    <w:rsid w:val="00CD75CE"/>
    <w:rsid w:val="00CD7B67"/>
    <w:rsid w:val="00CD7E12"/>
    <w:rsid w:val="00CE25A5"/>
    <w:rsid w:val="00CE2B82"/>
    <w:rsid w:val="00CE3081"/>
    <w:rsid w:val="00CE34D8"/>
    <w:rsid w:val="00CE38C3"/>
    <w:rsid w:val="00CE3CC9"/>
    <w:rsid w:val="00CE3E47"/>
    <w:rsid w:val="00CE449F"/>
    <w:rsid w:val="00CE456C"/>
    <w:rsid w:val="00CE4A5A"/>
    <w:rsid w:val="00CE4CBF"/>
    <w:rsid w:val="00CE5762"/>
    <w:rsid w:val="00CE617C"/>
    <w:rsid w:val="00CE62E9"/>
    <w:rsid w:val="00CE678D"/>
    <w:rsid w:val="00CE686E"/>
    <w:rsid w:val="00CE6F84"/>
    <w:rsid w:val="00CE7545"/>
    <w:rsid w:val="00CE7557"/>
    <w:rsid w:val="00CE7595"/>
    <w:rsid w:val="00CE760E"/>
    <w:rsid w:val="00CE7A23"/>
    <w:rsid w:val="00CF05DB"/>
    <w:rsid w:val="00CF05EC"/>
    <w:rsid w:val="00CF0E5D"/>
    <w:rsid w:val="00CF20C2"/>
    <w:rsid w:val="00CF22A4"/>
    <w:rsid w:val="00CF2687"/>
    <w:rsid w:val="00CF2FA6"/>
    <w:rsid w:val="00CF31DE"/>
    <w:rsid w:val="00CF3F8E"/>
    <w:rsid w:val="00CF3FE3"/>
    <w:rsid w:val="00CF42FA"/>
    <w:rsid w:val="00CF4CCC"/>
    <w:rsid w:val="00CF4D78"/>
    <w:rsid w:val="00CF51DC"/>
    <w:rsid w:val="00CF5666"/>
    <w:rsid w:val="00CF5A29"/>
    <w:rsid w:val="00CF5D11"/>
    <w:rsid w:val="00CF5D71"/>
    <w:rsid w:val="00CF6C4E"/>
    <w:rsid w:val="00D00252"/>
    <w:rsid w:val="00D00359"/>
    <w:rsid w:val="00D011E1"/>
    <w:rsid w:val="00D01410"/>
    <w:rsid w:val="00D01FA2"/>
    <w:rsid w:val="00D033E7"/>
    <w:rsid w:val="00D04552"/>
    <w:rsid w:val="00D04899"/>
    <w:rsid w:val="00D049F1"/>
    <w:rsid w:val="00D04C66"/>
    <w:rsid w:val="00D0530A"/>
    <w:rsid w:val="00D057CC"/>
    <w:rsid w:val="00D05AE5"/>
    <w:rsid w:val="00D05DCC"/>
    <w:rsid w:val="00D06144"/>
    <w:rsid w:val="00D07B18"/>
    <w:rsid w:val="00D07C83"/>
    <w:rsid w:val="00D10534"/>
    <w:rsid w:val="00D10B99"/>
    <w:rsid w:val="00D115CA"/>
    <w:rsid w:val="00D12EB9"/>
    <w:rsid w:val="00D12FA1"/>
    <w:rsid w:val="00D12FC3"/>
    <w:rsid w:val="00D13CCE"/>
    <w:rsid w:val="00D145BA"/>
    <w:rsid w:val="00D146BE"/>
    <w:rsid w:val="00D1485C"/>
    <w:rsid w:val="00D15042"/>
    <w:rsid w:val="00D1585C"/>
    <w:rsid w:val="00D15F6A"/>
    <w:rsid w:val="00D16F94"/>
    <w:rsid w:val="00D17047"/>
    <w:rsid w:val="00D1714E"/>
    <w:rsid w:val="00D20955"/>
    <w:rsid w:val="00D20D51"/>
    <w:rsid w:val="00D21506"/>
    <w:rsid w:val="00D21EBB"/>
    <w:rsid w:val="00D23843"/>
    <w:rsid w:val="00D23963"/>
    <w:rsid w:val="00D23F91"/>
    <w:rsid w:val="00D2440E"/>
    <w:rsid w:val="00D244CA"/>
    <w:rsid w:val="00D24631"/>
    <w:rsid w:val="00D24842"/>
    <w:rsid w:val="00D25093"/>
    <w:rsid w:val="00D25656"/>
    <w:rsid w:val="00D267C1"/>
    <w:rsid w:val="00D2720E"/>
    <w:rsid w:val="00D3038F"/>
    <w:rsid w:val="00D303C0"/>
    <w:rsid w:val="00D307C1"/>
    <w:rsid w:val="00D32015"/>
    <w:rsid w:val="00D321D1"/>
    <w:rsid w:val="00D32F58"/>
    <w:rsid w:val="00D33224"/>
    <w:rsid w:val="00D33233"/>
    <w:rsid w:val="00D346B2"/>
    <w:rsid w:val="00D34EAD"/>
    <w:rsid w:val="00D35197"/>
    <w:rsid w:val="00D35209"/>
    <w:rsid w:val="00D35C32"/>
    <w:rsid w:val="00D365B0"/>
    <w:rsid w:val="00D3774E"/>
    <w:rsid w:val="00D3774F"/>
    <w:rsid w:val="00D410C9"/>
    <w:rsid w:val="00D416A1"/>
    <w:rsid w:val="00D41D8F"/>
    <w:rsid w:val="00D424A7"/>
    <w:rsid w:val="00D42582"/>
    <w:rsid w:val="00D425B3"/>
    <w:rsid w:val="00D426C2"/>
    <w:rsid w:val="00D42839"/>
    <w:rsid w:val="00D42AAA"/>
    <w:rsid w:val="00D43889"/>
    <w:rsid w:val="00D43B4D"/>
    <w:rsid w:val="00D441F0"/>
    <w:rsid w:val="00D443BB"/>
    <w:rsid w:val="00D44571"/>
    <w:rsid w:val="00D45D10"/>
    <w:rsid w:val="00D46714"/>
    <w:rsid w:val="00D4679A"/>
    <w:rsid w:val="00D47B66"/>
    <w:rsid w:val="00D5048F"/>
    <w:rsid w:val="00D50F76"/>
    <w:rsid w:val="00D525C7"/>
    <w:rsid w:val="00D52FFF"/>
    <w:rsid w:val="00D53CE1"/>
    <w:rsid w:val="00D5473B"/>
    <w:rsid w:val="00D56048"/>
    <w:rsid w:val="00D56A4D"/>
    <w:rsid w:val="00D56A6D"/>
    <w:rsid w:val="00D57A59"/>
    <w:rsid w:val="00D6209B"/>
    <w:rsid w:val="00D628D2"/>
    <w:rsid w:val="00D63F4D"/>
    <w:rsid w:val="00D63F9B"/>
    <w:rsid w:val="00D646CB"/>
    <w:rsid w:val="00D64A48"/>
    <w:rsid w:val="00D654E9"/>
    <w:rsid w:val="00D6589B"/>
    <w:rsid w:val="00D65D49"/>
    <w:rsid w:val="00D66841"/>
    <w:rsid w:val="00D67CA5"/>
    <w:rsid w:val="00D707CA"/>
    <w:rsid w:val="00D70D18"/>
    <w:rsid w:val="00D7163F"/>
    <w:rsid w:val="00D7181C"/>
    <w:rsid w:val="00D72590"/>
    <w:rsid w:val="00D72B6F"/>
    <w:rsid w:val="00D73CCC"/>
    <w:rsid w:val="00D74AE3"/>
    <w:rsid w:val="00D74F01"/>
    <w:rsid w:val="00D759F4"/>
    <w:rsid w:val="00D75E87"/>
    <w:rsid w:val="00D761E2"/>
    <w:rsid w:val="00D761E7"/>
    <w:rsid w:val="00D763D6"/>
    <w:rsid w:val="00D764B4"/>
    <w:rsid w:val="00D76BE7"/>
    <w:rsid w:val="00D773E0"/>
    <w:rsid w:val="00D8047E"/>
    <w:rsid w:val="00D81578"/>
    <w:rsid w:val="00D815B6"/>
    <w:rsid w:val="00D81677"/>
    <w:rsid w:val="00D818A4"/>
    <w:rsid w:val="00D81B6E"/>
    <w:rsid w:val="00D81D2C"/>
    <w:rsid w:val="00D823E5"/>
    <w:rsid w:val="00D829DC"/>
    <w:rsid w:val="00D82F04"/>
    <w:rsid w:val="00D83231"/>
    <w:rsid w:val="00D83FB2"/>
    <w:rsid w:val="00D8460D"/>
    <w:rsid w:val="00D84A5B"/>
    <w:rsid w:val="00D84DC8"/>
    <w:rsid w:val="00D84F7C"/>
    <w:rsid w:val="00D853A5"/>
    <w:rsid w:val="00D85BC0"/>
    <w:rsid w:val="00D85CC0"/>
    <w:rsid w:val="00D85F8E"/>
    <w:rsid w:val="00D868EE"/>
    <w:rsid w:val="00D86CAC"/>
    <w:rsid w:val="00D8727A"/>
    <w:rsid w:val="00D90B33"/>
    <w:rsid w:val="00D90ED8"/>
    <w:rsid w:val="00D921A5"/>
    <w:rsid w:val="00D9263C"/>
    <w:rsid w:val="00D9298F"/>
    <w:rsid w:val="00D92FB9"/>
    <w:rsid w:val="00D9349B"/>
    <w:rsid w:val="00D94443"/>
    <w:rsid w:val="00D944CE"/>
    <w:rsid w:val="00D947D8"/>
    <w:rsid w:val="00D971C1"/>
    <w:rsid w:val="00D97266"/>
    <w:rsid w:val="00D97338"/>
    <w:rsid w:val="00D97DD4"/>
    <w:rsid w:val="00D97DF2"/>
    <w:rsid w:val="00D97E55"/>
    <w:rsid w:val="00DA009B"/>
    <w:rsid w:val="00DA0A63"/>
    <w:rsid w:val="00DA15DC"/>
    <w:rsid w:val="00DA1CC4"/>
    <w:rsid w:val="00DA27B0"/>
    <w:rsid w:val="00DA28A6"/>
    <w:rsid w:val="00DA2B2B"/>
    <w:rsid w:val="00DA33DE"/>
    <w:rsid w:val="00DA3BB8"/>
    <w:rsid w:val="00DA3D60"/>
    <w:rsid w:val="00DA4824"/>
    <w:rsid w:val="00DA4849"/>
    <w:rsid w:val="00DA5065"/>
    <w:rsid w:val="00DA598E"/>
    <w:rsid w:val="00DA61C7"/>
    <w:rsid w:val="00DA6683"/>
    <w:rsid w:val="00DA67E6"/>
    <w:rsid w:val="00DA71E8"/>
    <w:rsid w:val="00DA7E35"/>
    <w:rsid w:val="00DB0358"/>
    <w:rsid w:val="00DB0B5A"/>
    <w:rsid w:val="00DB0E72"/>
    <w:rsid w:val="00DB0EBB"/>
    <w:rsid w:val="00DB18F7"/>
    <w:rsid w:val="00DB258F"/>
    <w:rsid w:val="00DB3101"/>
    <w:rsid w:val="00DB33E2"/>
    <w:rsid w:val="00DB36A2"/>
    <w:rsid w:val="00DB430D"/>
    <w:rsid w:val="00DB4865"/>
    <w:rsid w:val="00DB4A06"/>
    <w:rsid w:val="00DB516F"/>
    <w:rsid w:val="00DB5296"/>
    <w:rsid w:val="00DB5455"/>
    <w:rsid w:val="00DB5644"/>
    <w:rsid w:val="00DB5736"/>
    <w:rsid w:val="00DB5F06"/>
    <w:rsid w:val="00DB6E53"/>
    <w:rsid w:val="00DB7293"/>
    <w:rsid w:val="00DB76DE"/>
    <w:rsid w:val="00DC0B9D"/>
    <w:rsid w:val="00DC1210"/>
    <w:rsid w:val="00DC12B3"/>
    <w:rsid w:val="00DC19E2"/>
    <w:rsid w:val="00DC1E4A"/>
    <w:rsid w:val="00DC2D61"/>
    <w:rsid w:val="00DC31DE"/>
    <w:rsid w:val="00DC37F5"/>
    <w:rsid w:val="00DC3C55"/>
    <w:rsid w:val="00DC3D73"/>
    <w:rsid w:val="00DC3F8F"/>
    <w:rsid w:val="00DC41A7"/>
    <w:rsid w:val="00DC454B"/>
    <w:rsid w:val="00DC4BDF"/>
    <w:rsid w:val="00DC5AA8"/>
    <w:rsid w:val="00DC5BAA"/>
    <w:rsid w:val="00DC6403"/>
    <w:rsid w:val="00DC740A"/>
    <w:rsid w:val="00DC74BD"/>
    <w:rsid w:val="00DC7A9A"/>
    <w:rsid w:val="00DD0112"/>
    <w:rsid w:val="00DD04C6"/>
    <w:rsid w:val="00DD0B36"/>
    <w:rsid w:val="00DD0FD8"/>
    <w:rsid w:val="00DD20B5"/>
    <w:rsid w:val="00DD2333"/>
    <w:rsid w:val="00DD3265"/>
    <w:rsid w:val="00DD37E7"/>
    <w:rsid w:val="00DD3D17"/>
    <w:rsid w:val="00DD41A7"/>
    <w:rsid w:val="00DD54F9"/>
    <w:rsid w:val="00DD55BA"/>
    <w:rsid w:val="00DD5FEC"/>
    <w:rsid w:val="00DD6251"/>
    <w:rsid w:val="00DD7F46"/>
    <w:rsid w:val="00DE01C3"/>
    <w:rsid w:val="00DE0694"/>
    <w:rsid w:val="00DE14FF"/>
    <w:rsid w:val="00DE215F"/>
    <w:rsid w:val="00DE258E"/>
    <w:rsid w:val="00DE27E6"/>
    <w:rsid w:val="00DE3A7A"/>
    <w:rsid w:val="00DE41CE"/>
    <w:rsid w:val="00DE4339"/>
    <w:rsid w:val="00DE4629"/>
    <w:rsid w:val="00DE4BBC"/>
    <w:rsid w:val="00DE539D"/>
    <w:rsid w:val="00DE6BA1"/>
    <w:rsid w:val="00DE7454"/>
    <w:rsid w:val="00DE7665"/>
    <w:rsid w:val="00DF0A6F"/>
    <w:rsid w:val="00DF0AEC"/>
    <w:rsid w:val="00DF0C55"/>
    <w:rsid w:val="00DF15F3"/>
    <w:rsid w:val="00DF21FA"/>
    <w:rsid w:val="00DF419B"/>
    <w:rsid w:val="00DF4689"/>
    <w:rsid w:val="00DF5456"/>
    <w:rsid w:val="00DF57BC"/>
    <w:rsid w:val="00DF58AA"/>
    <w:rsid w:val="00DF61C5"/>
    <w:rsid w:val="00DF6354"/>
    <w:rsid w:val="00DF659A"/>
    <w:rsid w:val="00DF6BB5"/>
    <w:rsid w:val="00DF7535"/>
    <w:rsid w:val="00DF7B3D"/>
    <w:rsid w:val="00E0016C"/>
    <w:rsid w:val="00E00AF3"/>
    <w:rsid w:val="00E00E5F"/>
    <w:rsid w:val="00E021B9"/>
    <w:rsid w:val="00E02AE8"/>
    <w:rsid w:val="00E0323C"/>
    <w:rsid w:val="00E03548"/>
    <w:rsid w:val="00E0386D"/>
    <w:rsid w:val="00E05A56"/>
    <w:rsid w:val="00E05B3B"/>
    <w:rsid w:val="00E06FA8"/>
    <w:rsid w:val="00E070DF"/>
    <w:rsid w:val="00E07842"/>
    <w:rsid w:val="00E10752"/>
    <w:rsid w:val="00E10C46"/>
    <w:rsid w:val="00E11032"/>
    <w:rsid w:val="00E12CAB"/>
    <w:rsid w:val="00E135A3"/>
    <w:rsid w:val="00E139D2"/>
    <w:rsid w:val="00E139EA"/>
    <w:rsid w:val="00E13E49"/>
    <w:rsid w:val="00E1491C"/>
    <w:rsid w:val="00E15105"/>
    <w:rsid w:val="00E15ACD"/>
    <w:rsid w:val="00E1603E"/>
    <w:rsid w:val="00E161A0"/>
    <w:rsid w:val="00E16DA8"/>
    <w:rsid w:val="00E175C9"/>
    <w:rsid w:val="00E178D3"/>
    <w:rsid w:val="00E20056"/>
    <w:rsid w:val="00E20498"/>
    <w:rsid w:val="00E20F19"/>
    <w:rsid w:val="00E20FBF"/>
    <w:rsid w:val="00E210B2"/>
    <w:rsid w:val="00E22D40"/>
    <w:rsid w:val="00E23AE8"/>
    <w:rsid w:val="00E23B63"/>
    <w:rsid w:val="00E2479C"/>
    <w:rsid w:val="00E269CD"/>
    <w:rsid w:val="00E26AFC"/>
    <w:rsid w:val="00E26D02"/>
    <w:rsid w:val="00E27264"/>
    <w:rsid w:val="00E3118F"/>
    <w:rsid w:val="00E321C6"/>
    <w:rsid w:val="00E32AD7"/>
    <w:rsid w:val="00E32F10"/>
    <w:rsid w:val="00E3327E"/>
    <w:rsid w:val="00E3491C"/>
    <w:rsid w:val="00E35238"/>
    <w:rsid w:val="00E35D22"/>
    <w:rsid w:val="00E36786"/>
    <w:rsid w:val="00E36B43"/>
    <w:rsid w:val="00E36C1E"/>
    <w:rsid w:val="00E36F6D"/>
    <w:rsid w:val="00E377DC"/>
    <w:rsid w:val="00E37E66"/>
    <w:rsid w:val="00E37FF5"/>
    <w:rsid w:val="00E400F8"/>
    <w:rsid w:val="00E4035C"/>
    <w:rsid w:val="00E4038E"/>
    <w:rsid w:val="00E418CA"/>
    <w:rsid w:val="00E419D8"/>
    <w:rsid w:val="00E41B5D"/>
    <w:rsid w:val="00E41D04"/>
    <w:rsid w:val="00E42962"/>
    <w:rsid w:val="00E43295"/>
    <w:rsid w:val="00E43BF0"/>
    <w:rsid w:val="00E44CD9"/>
    <w:rsid w:val="00E47386"/>
    <w:rsid w:val="00E477BF"/>
    <w:rsid w:val="00E5072A"/>
    <w:rsid w:val="00E50BD0"/>
    <w:rsid w:val="00E51318"/>
    <w:rsid w:val="00E518CF"/>
    <w:rsid w:val="00E51FED"/>
    <w:rsid w:val="00E53618"/>
    <w:rsid w:val="00E5366B"/>
    <w:rsid w:val="00E54E43"/>
    <w:rsid w:val="00E556DD"/>
    <w:rsid w:val="00E558A0"/>
    <w:rsid w:val="00E56431"/>
    <w:rsid w:val="00E56A59"/>
    <w:rsid w:val="00E57377"/>
    <w:rsid w:val="00E5768C"/>
    <w:rsid w:val="00E603F5"/>
    <w:rsid w:val="00E604B8"/>
    <w:rsid w:val="00E60E8B"/>
    <w:rsid w:val="00E6202B"/>
    <w:rsid w:val="00E62AD5"/>
    <w:rsid w:val="00E63349"/>
    <w:rsid w:val="00E633C9"/>
    <w:rsid w:val="00E63A3C"/>
    <w:rsid w:val="00E63F78"/>
    <w:rsid w:val="00E64096"/>
    <w:rsid w:val="00E645D4"/>
    <w:rsid w:val="00E6487B"/>
    <w:rsid w:val="00E64CF2"/>
    <w:rsid w:val="00E6509D"/>
    <w:rsid w:val="00E659F9"/>
    <w:rsid w:val="00E66D0B"/>
    <w:rsid w:val="00E67A9C"/>
    <w:rsid w:val="00E67E04"/>
    <w:rsid w:val="00E715AF"/>
    <w:rsid w:val="00E715D5"/>
    <w:rsid w:val="00E715DE"/>
    <w:rsid w:val="00E7294B"/>
    <w:rsid w:val="00E73F75"/>
    <w:rsid w:val="00E7456A"/>
    <w:rsid w:val="00E75EBC"/>
    <w:rsid w:val="00E76F72"/>
    <w:rsid w:val="00E7744C"/>
    <w:rsid w:val="00E7746C"/>
    <w:rsid w:val="00E800CB"/>
    <w:rsid w:val="00E80CBC"/>
    <w:rsid w:val="00E816F5"/>
    <w:rsid w:val="00E8177B"/>
    <w:rsid w:val="00E82335"/>
    <w:rsid w:val="00E82878"/>
    <w:rsid w:val="00E83E32"/>
    <w:rsid w:val="00E83F05"/>
    <w:rsid w:val="00E85216"/>
    <w:rsid w:val="00E85679"/>
    <w:rsid w:val="00E856BD"/>
    <w:rsid w:val="00E87C13"/>
    <w:rsid w:val="00E87DCF"/>
    <w:rsid w:val="00E9013D"/>
    <w:rsid w:val="00E90340"/>
    <w:rsid w:val="00E917E6"/>
    <w:rsid w:val="00E91897"/>
    <w:rsid w:val="00E9289B"/>
    <w:rsid w:val="00E92EA9"/>
    <w:rsid w:val="00E92EDB"/>
    <w:rsid w:val="00E93435"/>
    <w:rsid w:val="00E93C3E"/>
    <w:rsid w:val="00E94C83"/>
    <w:rsid w:val="00E96E90"/>
    <w:rsid w:val="00E96F7B"/>
    <w:rsid w:val="00E978B9"/>
    <w:rsid w:val="00E978CF"/>
    <w:rsid w:val="00EA0613"/>
    <w:rsid w:val="00EA0B5B"/>
    <w:rsid w:val="00EA10D4"/>
    <w:rsid w:val="00EA1DAD"/>
    <w:rsid w:val="00EA239E"/>
    <w:rsid w:val="00EA23B1"/>
    <w:rsid w:val="00EA2C00"/>
    <w:rsid w:val="00EA3465"/>
    <w:rsid w:val="00EA3681"/>
    <w:rsid w:val="00EA39D5"/>
    <w:rsid w:val="00EA3B71"/>
    <w:rsid w:val="00EA44F3"/>
    <w:rsid w:val="00EA49EA"/>
    <w:rsid w:val="00EA4FA3"/>
    <w:rsid w:val="00EA6005"/>
    <w:rsid w:val="00EA6577"/>
    <w:rsid w:val="00EA66B8"/>
    <w:rsid w:val="00EA6D14"/>
    <w:rsid w:val="00EA72FD"/>
    <w:rsid w:val="00EA774D"/>
    <w:rsid w:val="00EB011B"/>
    <w:rsid w:val="00EB0EDA"/>
    <w:rsid w:val="00EB1263"/>
    <w:rsid w:val="00EB1424"/>
    <w:rsid w:val="00EB1533"/>
    <w:rsid w:val="00EB2DCA"/>
    <w:rsid w:val="00EB2E97"/>
    <w:rsid w:val="00EB3F0D"/>
    <w:rsid w:val="00EB401D"/>
    <w:rsid w:val="00EB41CC"/>
    <w:rsid w:val="00EB5127"/>
    <w:rsid w:val="00EB533A"/>
    <w:rsid w:val="00EB547F"/>
    <w:rsid w:val="00EB55FB"/>
    <w:rsid w:val="00EB5D0E"/>
    <w:rsid w:val="00EB7776"/>
    <w:rsid w:val="00EC0EE1"/>
    <w:rsid w:val="00EC22A5"/>
    <w:rsid w:val="00EC2F53"/>
    <w:rsid w:val="00EC33C0"/>
    <w:rsid w:val="00EC3717"/>
    <w:rsid w:val="00EC389F"/>
    <w:rsid w:val="00EC3D3D"/>
    <w:rsid w:val="00EC4257"/>
    <w:rsid w:val="00EC4B68"/>
    <w:rsid w:val="00EC4E3A"/>
    <w:rsid w:val="00EC53D1"/>
    <w:rsid w:val="00EC5430"/>
    <w:rsid w:val="00EC59EE"/>
    <w:rsid w:val="00EC5F73"/>
    <w:rsid w:val="00EC60A9"/>
    <w:rsid w:val="00EC6371"/>
    <w:rsid w:val="00EC7013"/>
    <w:rsid w:val="00EC72E9"/>
    <w:rsid w:val="00EC74B5"/>
    <w:rsid w:val="00EC7525"/>
    <w:rsid w:val="00EC7F9A"/>
    <w:rsid w:val="00EC7FAD"/>
    <w:rsid w:val="00ED1357"/>
    <w:rsid w:val="00ED1A6B"/>
    <w:rsid w:val="00ED1E5F"/>
    <w:rsid w:val="00ED1FC1"/>
    <w:rsid w:val="00ED2915"/>
    <w:rsid w:val="00ED30CE"/>
    <w:rsid w:val="00ED3C70"/>
    <w:rsid w:val="00ED4B19"/>
    <w:rsid w:val="00ED5510"/>
    <w:rsid w:val="00ED5715"/>
    <w:rsid w:val="00ED5B7C"/>
    <w:rsid w:val="00ED6B8E"/>
    <w:rsid w:val="00ED7681"/>
    <w:rsid w:val="00EE0536"/>
    <w:rsid w:val="00EE0704"/>
    <w:rsid w:val="00EE1A90"/>
    <w:rsid w:val="00EE1DC2"/>
    <w:rsid w:val="00EE21B7"/>
    <w:rsid w:val="00EE318F"/>
    <w:rsid w:val="00EE3CC4"/>
    <w:rsid w:val="00EE3D3C"/>
    <w:rsid w:val="00EE41F7"/>
    <w:rsid w:val="00EE4960"/>
    <w:rsid w:val="00EE4E32"/>
    <w:rsid w:val="00EE4EFD"/>
    <w:rsid w:val="00EE5231"/>
    <w:rsid w:val="00EE5DE1"/>
    <w:rsid w:val="00EE6378"/>
    <w:rsid w:val="00EE6791"/>
    <w:rsid w:val="00EE73F6"/>
    <w:rsid w:val="00EE7CC9"/>
    <w:rsid w:val="00EE7F18"/>
    <w:rsid w:val="00EE7F7F"/>
    <w:rsid w:val="00EF0231"/>
    <w:rsid w:val="00EF0BA3"/>
    <w:rsid w:val="00EF1826"/>
    <w:rsid w:val="00EF1F5C"/>
    <w:rsid w:val="00EF260A"/>
    <w:rsid w:val="00EF263A"/>
    <w:rsid w:val="00EF2C03"/>
    <w:rsid w:val="00EF2D41"/>
    <w:rsid w:val="00EF3DEB"/>
    <w:rsid w:val="00EF3F4D"/>
    <w:rsid w:val="00EF45B8"/>
    <w:rsid w:val="00EF56EA"/>
    <w:rsid w:val="00EF5720"/>
    <w:rsid w:val="00EF577D"/>
    <w:rsid w:val="00EF5FC2"/>
    <w:rsid w:val="00EF66D6"/>
    <w:rsid w:val="00EF6953"/>
    <w:rsid w:val="00EF7A51"/>
    <w:rsid w:val="00EF7E02"/>
    <w:rsid w:val="00F0033C"/>
    <w:rsid w:val="00F00A2C"/>
    <w:rsid w:val="00F01541"/>
    <w:rsid w:val="00F01665"/>
    <w:rsid w:val="00F01CF4"/>
    <w:rsid w:val="00F023BD"/>
    <w:rsid w:val="00F0258A"/>
    <w:rsid w:val="00F027E4"/>
    <w:rsid w:val="00F02A72"/>
    <w:rsid w:val="00F03544"/>
    <w:rsid w:val="00F04555"/>
    <w:rsid w:val="00F06265"/>
    <w:rsid w:val="00F06A03"/>
    <w:rsid w:val="00F07ADD"/>
    <w:rsid w:val="00F07DEE"/>
    <w:rsid w:val="00F109CF"/>
    <w:rsid w:val="00F1168C"/>
    <w:rsid w:val="00F117DB"/>
    <w:rsid w:val="00F1181F"/>
    <w:rsid w:val="00F11A31"/>
    <w:rsid w:val="00F138EA"/>
    <w:rsid w:val="00F13B98"/>
    <w:rsid w:val="00F13C68"/>
    <w:rsid w:val="00F13D59"/>
    <w:rsid w:val="00F147B9"/>
    <w:rsid w:val="00F151FA"/>
    <w:rsid w:val="00F16922"/>
    <w:rsid w:val="00F16F39"/>
    <w:rsid w:val="00F17F3C"/>
    <w:rsid w:val="00F206B3"/>
    <w:rsid w:val="00F212B0"/>
    <w:rsid w:val="00F21943"/>
    <w:rsid w:val="00F222B9"/>
    <w:rsid w:val="00F22E2E"/>
    <w:rsid w:val="00F23C55"/>
    <w:rsid w:val="00F23DA2"/>
    <w:rsid w:val="00F23E53"/>
    <w:rsid w:val="00F24C21"/>
    <w:rsid w:val="00F25CF4"/>
    <w:rsid w:val="00F25D9B"/>
    <w:rsid w:val="00F27227"/>
    <w:rsid w:val="00F27AF4"/>
    <w:rsid w:val="00F309A4"/>
    <w:rsid w:val="00F31053"/>
    <w:rsid w:val="00F312A0"/>
    <w:rsid w:val="00F317F9"/>
    <w:rsid w:val="00F31A08"/>
    <w:rsid w:val="00F31AD4"/>
    <w:rsid w:val="00F31C20"/>
    <w:rsid w:val="00F320C9"/>
    <w:rsid w:val="00F32B22"/>
    <w:rsid w:val="00F33CA2"/>
    <w:rsid w:val="00F343EE"/>
    <w:rsid w:val="00F347AA"/>
    <w:rsid w:val="00F34960"/>
    <w:rsid w:val="00F35DF3"/>
    <w:rsid w:val="00F36154"/>
    <w:rsid w:val="00F3621C"/>
    <w:rsid w:val="00F37129"/>
    <w:rsid w:val="00F42677"/>
    <w:rsid w:val="00F42CB1"/>
    <w:rsid w:val="00F42E39"/>
    <w:rsid w:val="00F44FC6"/>
    <w:rsid w:val="00F453B9"/>
    <w:rsid w:val="00F455EE"/>
    <w:rsid w:val="00F45C44"/>
    <w:rsid w:val="00F46A55"/>
    <w:rsid w:val="00F4788D"/>
    <w:rsid w:val="00F50952"/>
    <w:rsid w:val="00F51671"/>
    <w:rsid w:val="00F5178B"/>
    <w:rsid w:val="00F51EEB"/>
    <w:rsid w:val="00F523A6"/>
    <w:rsid w:val="00F5261F"/>
    <w:rsid w:val="00F53521"/>
    <w:rsid w:val="00F53EF6"/>
    <w:rsid w:val="00F55B57"/>
    <w:rsid w:val="00F55E37"/>
    <w:rsid w:val="00F56B7B"/>
    <w:rsid w:val="00F56F80"/>
    <w:rsid w:val="00F57190"/>
    <w:rsid w:val="00F575B8"/>
    <w:rsid w:val="00F608F5"/>
    <w:rsid w:val="00F61166"/>
    <w:rsid w:val="00F61983"/>
    <w:rsid w:val="00F61D11"/>
    <w:rsid w:val="00F624B1"/>
    <w:rsid w:val="00F62C0E"/>
    <w:rsid w:val="00F62E4A"/>
    <w:rsid w:val="00F63A68"/>
    <w:rsid w:val="00F6432B"/>
    <w:rsid w:val="00F65FA6"/>
    <w:rsid w:val="00F66165"/>
    <w:rsid w:val="00F669D9"/>
    <w:rsid w:val="00F66E0C"/>
    <w:rsid w:val="00F70249"/>
    <w:rsid w:val="00F708F0"/>
    <w:rsid w:val="00F70979"/>
    <w:rsid w:val="00F70B68"/>
    <w:rsid w:val="00F71F0F"/>
    <w:rsid w:val="00F724EC"/>
    <w:rsid w:val="00F72528"/>
    <w:rsid w:val="00F73314"/>
    <w:rsid w:val="00F73EA9"/>
    <w:rsid w:val="00F73EDA"/>
    <w:rsid w:val="00F7527E"/>
    <w:rsid w:val="00F7683D"/>
    <w:rsid w:val="00F76AED"/>
    <w:rsid w:val="00F801B1"/>
    <w:rsid w:val="00F8094E"/>
    <w:rsid w:val="00F81DF4"/>
    <w:rsid w:val="00F82A62"/>
    <w:rsid w:val="00F82E11"/>
    <w:rsid w:val="00F83F65"/>
    <w:rsid w:val="00F8423A"/>
    <w:rsid w:val="00F86835"/>
    <w:rsid w:val="00F86B7F"/>
    <w:rsid w:val="00F86C29"/>
    <w:rsid w:val="00F86D4B"/>
    <w:rsid w:val="00F87383"/>
    <w:rsid w:val="00F87A7A"/>
    <w:rsid w:val="00F87FAD"/>
    <w:rsid w:val="00F90154"/>
    <w:rsid w:val="00F90C2C"/>
    <w:rsid w:val="00F90F30"/>
    <w:rsid w:val="00F9139E"/>
    <w:rsid w:val="00F91F39"/>
    <w:rsid w:val="00F92167"/>
    <w:rsid w:val="00F92235"/>
    <w:rsid w:val="00F92D3E"/>
    <w:rsid w:val="00F92FA3"/>
    <w:rsid w:val="00F930FC"/>
    <w:rsid w:val="00F93252"/>
    <w:rsid w:val="00F93A2A"/>
    <w:rsid w:val="00F945B2"/>
    <w:rsid w:val="00F952A4"/>
    <w:rsid w:val="00F95BB7"/>
    <w:rsid w:val="00F9650A"/>
    <w:rsid w:val="00FA0E1B"/>
    <w:rsid w:val="00FA1018"/>
    <w:rsid w:val="00FA1343"/>
    <w:rsid w:val="00FA234B"/>
    <w:rsid w:val="00FA2A3B"/>
    <w:rsid w:val="00FA2F0E"/>
    <w:rsid w:val="00FA3257"/>
    <w:rsid w:val="00FA345A"/>
    <w:rsid w:val="00FA3DBC"/>
    <w:rsid w:val="00FA4140"/>
    <w:rsid w:val="00FA687F"/>
    <w:rsid w:val="00FA6987"/>
    <w:rsid w:val="00FA6B4E"/>
    <w:rsid w:val="00FA6E77"/>
    <w:rsid w:val="00FA7A50"/>
    <w:rsid w:val="00FA7CDD"/>
    <w:rsid w:val="00FB0A88"/>
    <w:rsid w:val="00FB1846"/>
    <w:rsid w:val="00FB18CE"/>
    <w:rsid w:val="00FB19C0"/>
    <w:rsid w:val="00FB1AA0"/>
    <w:rsid w:val="00FB21E2"/>
    <w:rsid w:val="00FB3C33"/>
    <w:rsid w:val="00FB4446"/>
    <w:rsid w:val="00FB4A8B"/>
    <w:rsid w:val="00FB558E"/>
    <w:rsid w:val="00FB564A"/>
    <w:rsid w:val="00FB5BDE"/>
    <w:rsid w:val="00FB60D7"/>
    <w:rsid w:val="00FB790A"/>
    <w:rsid w:val="00FC14EE"/>
    <w:rsid w:val="00FC214A"/>
    <w:rsid w:val="00FC29A7"/>
    <w:rsid w:val="00FC3273"/>
    <w:rsid w:val="00FC3828"/>
    <w:rsid w:val="00FC3883"/>
    <w:rsid w:val="00FC3BB2"/>
    <w:rsid w:val="00FC3C6C"/>
    <w:rsid w:val="00FC4C94"/>
    <w:rsid w:val="00FC50DF"/>
    <w:rsid w:val="00FC5752"/>
    <w:rsid w:val="00FC5861"/>
    <w:rsid w:val="00FC5C9B"/>
    <w:rsid w:val="00FC5E77"/>
    <w:rsid w:val="00FC61A6"/>
    <w:rsid w:val="00FC6F75"/>
    <w:rsid w:val="00FC7313"/>
    <w:rsid w:val="00FC76EB"/>
    <w:rsid w:val="00FC7C45"/>
    <w:rsid w:val="00FC7F44"/>
    <w:rsid w:val="00FD0082"/>
    <w:rsid w:val="00FD0A29"/>
    <w:rsid w:val="00FD0CF8"/>
    <w:rsid w:val="00FD126F"/>
    <w:rsid w:val="00FD1357"/>
    <w:rsid w:val="00FD160C"/>
    <w:rsid w:val="00FD2C6C"/>
    <w:rsid w:val="00FD2F8A"/>
    <w:rsid w:val="00FD34C2"/>
    <w:rsid w:val="00FD38B9"/>
    <w:rsid w:val="00FD39AE"/>
    <w:rsid w:val="00FD3AFC"/>
    <w:rsid w:val="00FD3FDA"/>
    <w:rsid w:val="00FD425C"/>
    <w:rsid w:val="00FD543C"/>
    <w:rsid w:val="00FD5861"/>
    <w:rsid w:val="00FD592D"/>
    <w:rsid w:val="00FD595B"/>
    <w:rsid w:val="00FD6E8F"/>
    <w:rsid w:val="00FE04AE"/>
    <w:rsid w:val="00FE076A"/>
    <w:rsid w:val="00FE0BFF"/>
    <w:rsid w:val="00FE0DFA"/>
    <w:rsid w:val="00FE113D"/>
    <w:rsid w:val="00FE18CB"/>
    <w:rsid w:val="00FE367B"/>
    <w:rsid w:val="00FE3922"/>
    <w:rsid w:val="00FE4017"/>
    <w:rsid w:val="00FE47B1"/>
    <w:rsid w:val="00FE4AB9"/>
    <w:rsid w:val="00FE54B7"/>
    <w:rsid w:val="00FE5E78"/>
    <w:rsid w:val="00FE702F"/>
    <w:rsid w:val="00FF02C9"/>
    <w:rsid w:val="00FF0339"/>
    <w:rsid w:val="00FF07A6"/>
    <w:rsid w:val="00FF12B8"/>
    <w:rsid w:val="00FF1F72"/>
    <w:rsid w:val="00FF3101"/>
    <w:rsid w:val="00FF33DD"/>
    <w:rsid w:val="00FF36F4"/>
    <w:rsid w:val="00FF3EA0"/>
    <w:rsid w:val="00FF437E"/>
    <w:rsid w:val="00FF5A1B"/>
    <w:rsid w:val="00FF5AF2"/>
    <w:rsid w:val="00FF5C90"/>
    <w:rsid w:val="00FF60F5"/>
    <w:rsid w:val="00FF75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silver"/>
    </o:shapedefaults>
    <o:shapelayout v:ext="edit">
      <o:idmap v:ext="edit" data="1"/>
    </o:shapelayout>
  </w:shapeDefaults>
  <w:decimalSymbol w:val="."/>
  <w:listSeparator w:val=","/>
  <w14:docId w14:val="1AD79564"/>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D61"/>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link w:val="ListParagraphChar"/>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 w:type="paragraph" w:customStyle="1" w:styleId="E9PCentreitalic">
    <w:name w:val="+E9 P Centre italic"/>
    <w:basedOn w:val="Normal"/>
    <w:qFormat/>
    <w:rsid w:val="00601053"/>
    <w:pPr>
      <w:jc w:val="center"/>
    </w:pPr>
    <w:rPr>
      <w:rFonts w:ascii="Times New Roman" w:hAnsi="Times New Roman" w:cs="Times New Roman"/>
      <w:i/>
      <w:iCs/>
      <w:sz w:val="22"/>
      <w:szCs w:val="22"/>
    </w:rPr>
  </w:style>
  <w:style w:type="character" w:customStyle="1" w:styleId="ListParagraphChar">
    <w:name w:val="List Paragraph Char"/>
    <w:link w:val="ListParagraph"/>
    <w:uiPriority w:val="34"/>
    <w:locked/>
    <w:rsid w:val="007D2B34"/>
    <w:rPr>
      <w:rFonts w:ascii="Arial" w:hAnsi="Arial"/>
      <w:sz w:val="18"/>
      <w:szCs w:val="22"/>
    </w:rPr>
  </w:style>
  <w:style w:type="character" w:customStyle="1" w:styleId="blockChar">
    <w:name w:val="block Char"/>
    <w:aliases w:val="b Char"/>
    <w:link w:val="block"/>
    <w:locked/>
    <w:rsid w:val="00163E22"/>
    <w:rPr>
      <w:rFonts w:cs="Times New Roman"/>
      <w:sz w:val="22"/>
      <w:lang w:val="en-GB" w:bidi="ar-SA"/>
    </w:rPr>
  </w:style>
  <w:style w:type="paragraph" w:styleId="NoSpacing">
    <w:name w:val="No Spacing"/>
    <w:uiPriority w:val="1"/>
    <w:qFormat/>
    <w:rsid w:val="00DB5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Revision">
    <w:name w:val="Revision"/>
    <w:hidden/>
    <w:uiPriority w:val="99"/>
    <w:semiHidden/>
    <w:rsid w:val="002D5CB4"/>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 w:id="20761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0D206-ABA3-4964-91B0-6866D7F29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E1F0D4-D72E-4C35-9F22-17AB092AA4E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AD63B34-F792-44C8-A876-9C894D98D4BE}">
  <ds:schemaRefs>
    <ds:schemaRef ds:uri="http://schemas.microsoft.com/sharepoint/v3/contenttype/forms"/>
  </ds:schemaRefs>
</ds:datastoreItem>
</file>

<file path=customXml/itemProps4.xml><?xml version="1.0" encoding="utf-8"?>
<ds:datastoreItem xmlns:ds="http://schemas.openxmlformats.org/officeDocument/2006/customXml" ds:itemID="{86CCCF99-E05C-4940-89FF-96DD9268B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TotalTime>
  <Pages>5</Pages>
  <Words>1477</Words>
  <Characters>8424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tadsong_h22</dc:creator>
  <cp:keywords/>
  <dc:description/>
  <cp:lastModifiedBy>Pichamon Maklamthong</cp:lastModifiedBy>
  <cp:revision>9</cp:revision>
  <cp:lastPrinted>2022-02-11T05:00:00Z</cp:lastPrinted>
  <dcterms:created xsi:type="dcterms:W3CDTF">2025-01-13T02:26:00Z</dcterms:created>
  <dcterms:modified xsi:type="dcterms:W3CDTF">2025-02-13T07:18:00Z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0x01010059860B19051034469AB8F9E7C274A6FA</vt:lpwstr>
  </property>
  <property fmtid="{D5CDD505-2E9C-101B-9397-08002B2CF9AE}" pid="3" name="MediaServiceImageTags">
    <vt:lpwstr/>
  </property>
  <property fmtid="{D5CDD505-2E9C-101B-9397-08002B2CF9AE}" pid="4" name="GrammarlyDocumentId">
    <vt:lpwstr>ae1e41f6bb71d19474e5c617012205f27ec41af089132431ce7c4af148f74c4a</vt:lpwstr>
  </property>
</Properties>
</file>