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575C" w14:textId="768F4320" w:rsidR="00DB308D" w:rsidRDefault="00D43717" w:rsidP="004C2111">
      <w:pPr>
        <w:pStyle w:val="Reference"/>
      </w:pPr>
      <w:r>
        <w:tab/>
      </w:r>
    </w:p>
    <w:p w14:paraId="3C212862" w14:textId="7580083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2DA54FB4" w14:textId="1BFF7718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328895F5" w14:textId="7BEE00C7" w:rsidR="00AB5752" w:rsidRDefault="00AB5752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4A0C262" w14:textId="77777777" w:rsidR="008229D0" w:rsidRDefault="008229D0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D52BD26" w14:textId="77777777" w:rsidR="00EC28AD" w:rsidRDefault="00EC28AD" w:rsidP="00EC28AD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774DFF15" w14:textId="699B9BF4" w:rsidR="00945BB9" w:rsidRDefault="00AD3B26" w:rsidP="00CD18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0634C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ผู้ถือหุ้นของ</w:t>
      </w:r>
      <w:r w:rsidR="00945BB9"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945BB9"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เอสเอมดี</w:t>
      </w:r>
      <w:r w:rsidR="00945BB9"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ไรส์</w:t>
      </w:r>
      <w:r w:rsidR="00945BB9"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945BB9"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945BB9"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945BB9"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0BDC8B7D" w14:textId="063FB7E7" w:rsidR="008716BA" w:rsidRPr="000634C5" w:rsidRDefault="00945BB9" w:rsidP="00945BB9">
      <w:pPr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เดิมชื่อ</w:t>
      </w:r>
      <w:r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"</w:t>
      </w:r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เซนต์</w:t>
      </w:r>
      <w:proofErr w:type="spellEnd"/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เมด</w:t>
      </w:r>
      <w:r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45BB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45B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)")</w:t>
      </w:r>
      <w:r w:rsidR="00D35071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0098770E" w14:textId="0E35EA06" w:rsidR="00084F8B" w:rsidRPr="000634C5" w:rsidRDefault="00734D83" w:rsidP="00835A7A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634C5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0634C5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Pr="000634C5" w:rsidRDefault="003F16DE" w:rsidP="003F6B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CE66238" w14:textId="15FD196E" w:rsidR="009C1568" w:rsidRPr="000634C5" w:rsidRDefault="00EB5E95" w:rsidP="00AD721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ข้าพเจ้าได้ตรวจสอบ</w:t>
      </w:r>
      <w:r w:rsidR="00EF700C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</w:t>
      </w:r>
      <w:r w:rsidR="0056284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67424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เอสเอมดี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ไรส์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945BB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022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02022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020226">
        <w:rPr>
          <w:rFonts w:ascii="Browallia New" w:hAnsi="Browallia New" w:cs="Browallia New"/>
          <w:sz w:val="28"/>
          <w:szCs w:val="28"/>
          <w:lang w:bidi="th-TH"/>
        </w:rPr>
        <w:t>)</w:t>
      </w:r>
      <w:r w:rsidR="00945BB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5D6E"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BF26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5D6E" w:rsidRPr="000634C5">
        <w:rPr>
          <w:rFonts w:ascii="Browallia New" w:hAnsi="Browallia New" w:cs="Browallia New"/>
          <w:sz w:val="28"/>
          <w:szCs w:val="28"/>
          <w:lang w:bidi="th-TH"/>
        </w:rPr>
        <w:t>(</w:t>
      </w:r>
      <w:r w:rsidR="00D65D6E" w:rsidRPr="000634C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D65D6E" w:rsidRPr="000634C5">
        <w:rPr>
          <w:rFonts w:ascii="Browallia New" w:hAnsi="Browallia New" w:cs="Browallia New"/>
          <w:sz w:val="28"/>
          <w:szCs w:val="28"/>
          <w:lang w:bidi="th-TH"/>
        </w:rPr>
        <w:t>)</w:t>
      </w:r>
      <w:r w:rsidR="00BF6B5F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</w:t>
      </w:r>
      <w:r w:rsidR="001D0A5D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</w:t>
      </w:r>
      <w:r w:rsidR="00317487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="00A93478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0634C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835A7A">
        <w:rPr>
          <w:rFonts w:ascii="Browallia New" w:hAnsi="Browallia New" w:cs="Browallia New"/>
          <w:sz w:val="28"/>
          <w:szCs w:val="28"/>
          <w:lang w:bidi="th-TH"/>
        </w:rPr>
        <w:t>7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30B9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6831" w:rsidRPr="000634C5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C5011D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916831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และงบกระแสเงินสดรวมและเฉพาะบริษัท</w:t>
      </w:r>
      <w:r w:rsidR="0079017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รวมถึงสรุป</w:t>
      </w:r>
      <w:r w:rsidR="0079017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>นโยบายการบัญชีที่</w:t>
      </w:r>
      <w:r w:rsidR="00790178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</w:t>
      </w:r>
      <w:r w:rsidR="009C1568" w:rsidRPr="000634C5">
        <w:rPr>
          <w:rFonts w:ascii="Browallia New" w:hAnsi="Browallia New" w:cs="Browallia New"/>
          <w:sz w:val="28"/>
          <w:szCs w:val="28"/>
          <w:cs/>
          <w:lang w:bidi="th-TH"/>
        </w:rPr>
        <w:t>สำคัญ</w:t>
      </w:r>
      <w:r w:rsidR="009C1568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2ABD4893" w14:textId="6D52D2C9" w:rsidR="00280186" w:rsidRPr="00E1390E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383585" w14:textId="71FA4322" w:rsidR="009C1568" w:rsidRPr="000634C5" w:rsidRDefault="009C1568" w:rsidP="009C15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665A96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665A96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2C39DF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</w:t>
      </w:r>
      <w:r w:rsidR="00665A96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665A96" w:rsidRPr="000634C5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1279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ของ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เอสเอมดี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ไรส์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45BB9" w:rsidRPr="00945BB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45BB9" w:rsidRPr="00945BB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945BB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1F8A" w:rsidRPr="000634C5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451F8A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0634C5">
        <w:rPr>
          <w:rFonts w:ascii="Browallia New" w:hAnsi="Browallia New" w:cs="Browallia New"/>
          <w:sz w:val="28"/>
          <w:szCs w:val="28"/>
        </w:rPr>
        <w:t xml:space="preserve">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0634C5">
        <w:rPr>
          <w:rFonts w:ascii="Browallia New" w:hAnsi="Browallia New" w:cs="Browallia New"/>
          <w:sz w:val="28"/>
          <w:szCs w:val="28"/>
        </w:rPr>
        <w:t xml:space="preserve"> 31 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45BB9">
        <w:rPr>
          <w:rFonts w:ascii="Browallia New" w:hAnsi="Browallia New" w:cs="Browallia New"/>
          <w:sz w:val="28"/>
          <w:szCs w:val="28"/>
        </w:rPr>
        <w:t>256</w:t>
      </w:r>
      <w:r w:rsidR="00835A7A" w:rsidRPr="00945BB9">
        <w:rPr>
          <w:rFonts w:ascii="Browallia New" w:hAnsi="Browallia New" w:cs="Browallia New"/>
          <w:sz w:val="28"/>
          <w:szCs w:val="28"/>
        </w:rPr>
        <w:t>7</w:t>
      </w:r>
      <w:r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4A96" w:rsidRPr="00945BB9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ผลการดำเนินงานรวมและ</w:t>
      </w:r>
      <w:r w:rsidR="00820EBA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EC4A96" w:rsidRPr="00945BB9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 และกระแสเงินสดรวมและเฉพาะบริษัท</w:t>
      </w:r>
      <w:r w:rsidRPr="00945BB9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945BB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945BB9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3DFDB65" w14:textId="77777777" w:rsidR="00CD4D4E" w:rsidRPr="000634C5" w:rsidRDefault="00CD4D4E" w:rsidP="00186047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0634C5" w:rsidRDefault="003F16DE" w:rsidP="003F6B4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0634C5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38C8A3" w14:textId="20AB997C" w:rsidR="00ED27F8" w:rsidRDefault="00ED27F8" w:rsidP="00ED27F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C39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ส่วนความรับผิดชอบของผู้สอบบัญชีต่อการตรวจสอบงบการเงินรวมและเฉพาะ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D4B924" w14:textId="77777777" w:rsidR="00EF1820" w:rsidRDefault="00EF1820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4635C18" w14:textId="77777777" w:rsidR="00052ADF" w:rsidRDefault="00052ADF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CE0D7A" w14:textId="77777777" w:rsidR="00052ADF" w:rsidRDefault="00052ADF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8A88AB" w14:textId="77777777" w:rsidR="00052ADF" w:rsidRPr="000634C5" w:rsidRDefault="00052ADF" w:rsidP="009C15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A785D4" w14:textId="66C5190A" w:rsidR="00165B8B" w:rsidRPr="000634C5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634C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B2F4B2F" w14:textId="77777777" w:rsidR="009C1568" w:rsidRPr="000634C5" w:rsidRDefault="009C1568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EBAFB9C" w14:textId="48574B56" w:rsidR="0044230E" w:rsidRDefault="0044230E" w:rsidP="00442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บริษัทสำหรับงวดปัจจุบัน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บริษัทโดยรวมและในการแสดงความเห็นของข้าพเจ้า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A4376C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0634C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196D2158" w14:textId="77777777" w:rsidR="00F57CDB" w:rsidRPr="000634C5" w:rsidRDefault="00F57CDB" w:rsidP="00442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65B8B" w:rsidRPr="000634C5" w14:paraId="117490C5" w14:textId="77777777" w:rsidTr="05C5D561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63506639" w14:textId="77777777" w:rsidR="00165B8B" w:rsidRPr="000634C5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0634C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E6E886D" w14:textId="77777777" w:rsidR="00165B8B" w:rsidRPr="000634C5" w:rsidRDefault="00165B8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0634C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B8B" w:rsidRPr="000634C5" w14:paraId="67C3A10B" w14:textId="77777777" w:rsidTr="00F4678C">
        <w:trPr>
          <w:trHeight w:val="9782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442538A" w14:textId="77777777" w:rsidR="00165B8B" w:rsidRPr="00786366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A2E45D" w14:textId="1108D0C3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การรับรู้รายไ</w:t>
            </w:r>
            <w:r w:rsidR="00006173" w:rsidRPr="000634C5"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cs/>
                <w:lang w:bidi="th-TH"/>
              </w:rPr>
              <w:t>ด้</w:t>
            </w:r>
          </w:p>
          <w:p w14:paraId="741FFF48" w14:textId="77777777" w:rsidR="009847FA" w:rsidRPr="00786366" w:rsidRDefault="009847FA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2"/>
                <w:szCs w:val="22"/>
                <w:lang w:val="en-US" w:bidi="th-TH"/>
              </w:rPr>
            </w:pPr>
          </w:p>
          <w:p w14:paraId="571FB66D" w14:textId="24333E6F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A16DBD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และบริการ</w:t>
            </w:r>
            <w:r w:rsidR="008D472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20F9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เป็น</w:t>
            </w:r>
            <w:r w:rsidR="0044648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รายการ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</w:t>
            </w:r>
            <w:r w:rsidR="0044648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สาระสำคัญต่องบการเงิน</w:t>
            </w:r>
            <w:r w:rsidR="00833036" w:rsidRPr="000634C5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="0002517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เป็นรายการที่</w:t>
            </w:r>
            <w:r w:rsidR="00BB07D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มีความ</w:t>
            </w:r>
            <w:r w:rsidR="0002517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สำคัญ</w:t>
            </w:r>
            <w:r w:rsidR="000540DC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สำหรับผู้ใช้งบการเงิน</w:t>
            </w:r>
            <w:r w:rsidR="007F73B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ต่อการปร</w:t>
            </w:r>
            <w:r w:rsidR="00550D1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ะ</w:t>
            </w:r>
            <w:r w:rsidR="007F73B6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เมิน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ผลการดำเนินงาน</w:t>
            </w:r>
            <w:r w:rsidR="00BA7F6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ของ</w:t>
            </w:r>
            <w:r w:rsidR="00191D0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8C6A7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</w:p>
          <w:p w14:paraId="76A64A23" w14:textId="77777777" w:rsidR="00DF5DFE" w:rsidRPr="0078636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2"/>
                <w:szCs w:val="22"/>
                <w:lang w:bidi="th-TH"/>
              </w:rPr>
            </w:pPr>
          </w:p>
          <w:p w14:paraId="1624359C" w14:textId="4F804A02" w:rsidR="00DF5DFE" w:rsidRPr="000634C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ข้าพเจ้าให้ความสำคัญสำหรับเรื่องนี้</w:t>
            </w:r>
            <w:r w:rsidR="002260F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เนื่องจาก</w:t>
            </w:r>
            <w:r w:rsidR="000B22E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612E2A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บริษัทมีราย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ได้จาก</w:t>
            </w:r>
            <w:r w:rsidR="00B02CF3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 ซึ่งมีการ</w:t>
            </w:r>
            <w:r w:rsidR="00B165F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รวมการ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ขาย</w:t>
            </w:r>
            <w:r w:rsidR="001803F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เครื่องมือแพทย์</w:t>
            </w:r>
            <w:r w:rsidR="00B165F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และการ</w:t>
            </w:r>
            <w:r w:rsidR="000C4FA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ให้บริกา</w:t>
            </w:r>
            <w:r w:rsidR="001803F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</w:t>
            </w:r>
            <w:r w:rsidR="00AB10AB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</w:t>
            </w:r>
            <w:r w:rsidR="0033421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ี่</w:t>
            </w:r>
            <w:r w:rsidR="00AB10AB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เกี่ยวเนื่อง</w:t>
            </w:r>
            <w:r w:rsidR="001C15C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เข้าด้วยกัน</w:t>
            </w:r>
            <w:r w:rsidR="00042B2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D6E8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นอกจากน</w:t>
            </w:r>
            <w:r w:rsidR="005701D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ั้น</w:t>
            </w:r>
            <w:r w:rsidR="007D6E85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5100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</w:t>
            </w:r>
            <w:r w:rsidR="00C757D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มีความหลากหลาย</w:t>
            </w:r>
            <w:r w:rsidR="00093F9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="00D86070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</w:t>
            </w:r>
            <w:r w:rsidR="00383437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64E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แตกต่างกันไปตามแต่ละลูกค้า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ผู้บริหาร</w:t>
            </w:r>
            <w:r w:rsidR="00093F9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ของ</w:t>
            </w:r>
            <w:r w:rsidR="00F7593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093F9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ต้องใช้ดุลยพินิจในการประเมินเงื่อนไขและรายละเอียดของ</w:t>
            </w:r>
            <w:r w:rsidR="00F628A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484BB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เพื่อพิจารณาว่าการขายสินค้าหรือบริการแต่ละรายการถือเป็นภาระที่</w:t>
            </w:r>
            <w:r w:rsidR="0058156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ต้องปฏิบัติ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แยกจากกันหรือไม่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รวมถึง</w:t>
            </w:r>
            <w:r w:rsidR="00FF612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="00425E34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FF612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กำหนดราคาของรายการ และการปันส่วนราคาของรายการให้กับแต่ละภาระที่ต้องปฏิบัติ</w:t>
            </w:r>
            <w:r w:rsidR="00F24389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</w:t>
            </w:r>
            <w:r w:rsidR="00321CD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ะ</w:t>
            </w:r>
            <w:r w:rsidR="007B340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จังหวะเวลา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ในการรับรู้รายได้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แต่ละ</w:t>
            </w:r>
            <w:r w:rsidR="00D1343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ภาระ</w:t>
            </w:r>
            <w:r w:rsidR="0018126A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ที่ต้อง</w:t>
            </w:r>
            <w:r w:rsidR="00B94412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ปฏิบัติเมื่อเสร็จสิ้น</w:t>
            </w:r>
            <w:r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62966AF" w14:textId="77777777" w:rsidR="00DF5DFE" w:rsidRPr="0078636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2"/>
                <w:szCs w:val="22"/>
                <w:lang w:bidi="th-TH"/>
              </w:rPr>
            </w:pPr>
          </w:p>
          <w:p w14:paraId="7D550636" w14:textId="67CA1B25" w:rsidR="00DF5DFE" w:rsidRPr="000634C5" w:rsidRDefault="00F75939" w:rsidP="00F03C73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บริษัทได้เปิดเผยนโยบายการบัญชีเกี่ยวกับการรับ</w:t>
            </w:r>
            <w:r w:rsidR="006B5E3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รู้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="00C80AAF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และรายได้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07307"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4.</w:t>
            </w:r>
            <w:r w:rsidR="00DF5DFE" w:rsidRPr="000634C5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1</w:t>
            </w:r>
            <w:r w:rsidR="001B3831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D365F8" w:rsidRPr="000634C5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="00D365F8" w:rsidRPr="000634C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</w:t>
            </w:r>
            <w:r w:rsidR="00D94D8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4</w:t>
            </w:r>
          </w:p>
          <w:p w14:paraId="41DC4020" w14:textId="77777777" w:rsidR="00DF5DFE" w:rsidRPr="000634C5" w:rsidRDefault="00DF5DFE" w:rsidP="00DF5DF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8BCEBE" w14:textId="77777777" w:rsidR="00165B8B" w:rsidRPr="000634C5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032E39" w14:textId="77777777" w:rsidR="00165B8B" w:rsidRPr="000634C5" w:rsidRDefault="00165B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8520A02" w14:textId="281C31A8" w:rsidR="006D12B6" w:rsidRPr="00F57CDB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803972C" w14:textId="11A6C426" w:rsidR="00E631D5" w:rsidRPr="000634C5" w:rsidRDefault="00E631D5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BFAC63" w14:textId="77777777" w:rsidR="00D66BBD" w:rsidRPr="000634C5" w:rsidRDefault="00D66BBD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5409F4" w14:textId="4CF2C1DA" w:rsidR="00E631D5" w:rsidRPr="000634C5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634C5"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88B81BD" w14:textId="168CB988" w:rsidR="006D12B6" w:rsidRPr="009C1356" w:rsidRDefault="006D12B6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และ</w:t>
            </w:r>
            <w:r w:rsidR="00CC31B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</w:t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ดสอบการปฏิบัติตามการควบคุมภายในที่</w:t>
            </w:r>
            <w:r w:rsidR="00F75939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บริษัทออกแบบไว้</w:t>
            </w:r>
          </w:p>
          <w:p w14:paraId="5D7E5111" w14:textId="7938451C" w:rsidR="00823A91" w:rsidRPr="009C1356" w:rsidRDefault="004623F3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สุ่มตรวจสอบ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เงื่อนไขและรายละเอียดของสัญญาที่ทำกับลูกค้า</w:t>
            </w:r>
            <w:r w:rsidR="008425FC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เพื่อ</w:t>
            </w:r>
            <w:r w:rsidR="00AE75A9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ประเมิน</w:t>
            </w:r>
            <w:r w:rsidR="00AD60A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ความเหมาะสมของ</w:t>
            </w:r>
            <w:r w:rsidR="009C5B93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การพิจารณา</w:t>
            </w:r>
            <w:r w:rsidR="0040294A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จาก</w:t>
            </w:r>
            <w:r w:rsidR="0033304C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ผู้บริหาร</w:t>
            </w:r>
            <w:r w:rsidR="0040294A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4376C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br/>
            </w:r>
            <w:r w:rsidR="0033304C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การระบุภาระที่ต้องปฏิบัติ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การกำหนดราคาของรายการ</w:t>
            </w:r>
            <w:r w:rsidR="00AE72D4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="00E92E3C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ปันส่วนราคา</w:t>
            </w:r>
            <w:r w:rsidR="00297359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ของรายการให้แต่ละภาระที่ต้องปฏิบัติ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รวมถึงช่วงเวลาใน</w:t>
            </w:r>
          </w:p>
          <w:p w14:paraId="34CA6E8F" w14:textId="08FFEEF1" w:rsidR="006D12B6" w:rsidRPr="009C1356" w:rsidRDefault="006D12B6" w:rsidP="00906BB8">
            <w:pPr>
              <w:pStyle w:val="ListParagraph"/>
              <w:spacing w:after="0" w:line="240" w:lineRule="auto"/>
              <w:ind w:left="312" w:right="16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การรับรู้รายได้แต่ละ</w:t>
            </w:r>
            <w:r w:rsidR="00F31FC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ภาระที่ต้องปฏิบัติ</w:t>
            </w:r>
          </w:p>
          <w:p w14:paraId="0BAD2DF6" w14:textId="57F1FB08" w:rsidR="00313504" w:rsidRPr="009C1356" w:rsidRDefault="006D12B6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วิเคราะห์เปรียบเทียบบัญชีรายได้แบบ</w:t>
            </w:r>
            <w:r w:rsidR="00A4376C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br/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แยกย่อย</w:t>
            </w:r>
            <w:r w:rsidR="00383A21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เพื่อ</w:t>
            </w:r>
            <w:r w:rsidR="00953402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วิเคราะห์แนวโน้มของ</w:t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ความผิดปกติที่อาจเกิดขึ้นของการรับรู้รายได้</w:t>
            </w: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1A62A38" w14:textId="49A57E8E" w:rsidR="006D12B6" w:rsidRPr="009C1356" w:rsidRDefault="00CB3F73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ทดสอบรายการขายและบริการที่บันทึก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รายการบัญชีผ่านใบสำคัญทั่วไป</w:t>
            </w:r>
          </w:p>
          <w:p w14:paraId="3BD0CFC9" w14:textId="65229934" w:rsidR="006D12B6" w:rsidRPr="009C1356" w:rsidRDefault="00244506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สุ่มตรวจ</w:t>
            </w:r>
            <w:r w:rsidR="00F03C73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สอบ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เอกสารประกอบรายกา</w:t>
            </w:r>
            <w:r w:rsidR="00DE64A4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รายได้ที่เกิดขึ้น</w:t>
            </w:r>
            <w:r w:rsidR="009024CF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กับการบันทึกรายการ</w:t>
            </w:r>
            <w:r w:rsidR="00391266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ทางบัญชี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ในระหว่าง</w:t>
            </w:r>
            <w:r w:rsidR="00391266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ปีรวมถึงรายการที่เกิดขึ้น</w:t>
            </w:r>
            <w:r w:rsidR="00086E45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ใกล้วันสิ้น</w:t>
            </w:r>
            <w:r w:rsidR="006D12B6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รอบระยะเวลาบัญชี</w:t>
            </w:r>
          </w:p>
          <w:p w14:paraId="02112BA2" w14:textId="60914CA0" w:rsidR="00165B8B" w:rsidRPr="009C1356" w:rsidRDefault="004C0361" w:rsidP="00974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12" w:right="16" w:hanging="28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ประ</w:t>
            </w:r>
            <w:r w:rsidR="009E1A3F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เมินความเพียงพอของการเปิดเผยข้อมูลของ</w:t>
            </w:r>
            <w:r w:rsidR="00B17A76" w:rsidRPr="009C135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9E1A3F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บริษัท เกี่ยวกับราย</w:t>
            </w:r>
            <w:r w:rsidR="00862437" w:rsidRPr="009C1356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ได้จากการขายและบริการ</w:t>
            </w:r>
          </w:p>
        </w:tc>
      </w:tr>
    </w:tbl>
    <w:p w14:paraId="067E9990" w14:textId="77777777" w:rsidR="00293BF5" w:rsidRDefault="00293BF5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417EB42" w14:textId="77777777" w:rsidR="00F4678C" w:rsidRDefault="00F4678C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A90069C" w14:textId="77777777" w:rsidR="00052ADF" w:rsidRDefault="00052ADF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1821A19" w14:textId="77777777" w:rsidR="00052ADF" w:rsidRDefault="00052ADF" w:rsidP="00525D8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9E5D004" w14:textId="77777777" w:rsidR="00086662" w:rsidRPr="00AC48F3" w:rsidRDefault="00086662" w:rsidP="0008666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4069F714" w14:textId="7777777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C389B00" w14:textId="7A648D55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ผู้บริหารของบริษัทจะจัดทำ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จัดเตรียม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629F1595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0BD304" w14:textId="79017D70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CAB0AC8" w14:textId="77777777" w:rsidR="00086662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49AF165" w14:textId="041332A2" w:rsidR="00086662" w:rsidRDefault="00B9034B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903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B903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903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B903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903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B903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903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85B603A" w14:textId="77777777" w:rsidR="00B9034B" w:rsidRPr="00AC48F3" w:rsidRDefault="00B9034B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72B7D18" w14:textId="373E0587" w:rsidR="00086662" w:rsidRPr="00AC48F3" w:rsidRDefault="00086662" w:rsidP="000866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583EB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</w:t>
      </w:r>
      <w:r w:rsidR="00B03F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1A6ACD8C" w14:textId="77777777" w:rsidR="00086662" w:rsidRPr="00AC48F3" w:rsidRDefault="00086662" w:rsidP="0008666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E5C46CF" w14:textId="12E0654E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</w:t>
      </w:r>
      <w:r w:rsidR="00F865C0" w:rsidRPr="00F865C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FA168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</w:t>
      </w:r>
      <w:r w:rsidR="00711E9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</w:t>
      </w:r>
      <w:r w:rsidR="00FA168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0515299A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E9A77B" w14:textId="7EC02FE4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</w:t>
      </w:r>
      <w:r w:rsidR="00A4376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79CAC570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D99CB20" w14:textId="20FD13D7" w:rsidR="00254098" w:rsidRPr="001B27B6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</w:t>
      </w:r>
      <w:r w:rsidR="00254098"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254098"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254098"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254098"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254098"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</w:t>
      </w:r>
      <w:r w:rsidR="00254098"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เกณฑ์การบัญชีสำหรับการดำเนินงานต่อเนื่อง</w:t>
      </w:r>
      <w:r w:rsidR="00254098" w:rsidRPr="001B27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54098"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</w:t>
      </w:r>
      <w:r w:rsidR="00254098" w:rsidRPr="001B27B6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r w:rsidR="00B47AE9" w:rsidRPr="001B27B6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มีความตั้งใจที่จะเลิกกลุ่มบริษัทและบริษัท</w:t>
      </w:r>
      <w:r w:rsidR="00B47AE9" w:rsidRPr="001B27B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47AE9" w:rsidRPr="001B27B6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B47AE9" w:rsidRPr="001B27B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47AE9" w:rsidRPr="001B27B6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="00B47AE9" w:rsidRPr="001B27B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FC94C67" w14:textId="77777777" w:rsidR="00086662" w:rsidRPr="001B27B6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1E0FD6" w14:textId="6E3985B8" w:rsidR="00086662" w:rsidRPr="00086662" w:rsidRDefault="009F79DB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79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086662"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</w:t>
      </w:r>
      <w:r w:rsidR="00540D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ช่วยผู้บริหาร</w:t>
      </w:r>
      <w:r w:rsidR="00086662"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086662"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086662"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086662" w:rsidRPr="001B27B6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FE11B0"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316B75F1" w14:textId="77777777" w:rsidR="00086662" w:rsidRDefault="0008666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lang w:bidi="th-TH"/>
        </w:rPr>
        <w:br w:type="page"/>
      </w:r>
    </w:p>
    <w:p w14:paraId="3C795202" w14:textId="2FBF04A6" w:rsidR="00086662" w:rsidRPr="00AC48F3" w:rsidRDefault="00086662" w:rsidP="0008666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FA168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</w:t>
      </w:r>
      <w:r w:rsidR="00711E9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</w:t>
      </w:r>
      <w:r w:rsidR="00FA168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154BF61D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9917A1" w14:textId="2F48EF75" w:rsidR="00086662" w:rsidRDefault="00BF02A8" w:rsidP="00BF02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1534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153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539D6454" w14:textId="77777777" w:rsidR="00BF02A8" w:rsidRDefault="00BF02A8" w:rsidP="00BF02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3C4D61" w14:textId="582DE340" w:rsidR="00086662" w:rsidRPr="00894F3D" w:rsidRDefault="00FC1DCB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ข้าพเจ้าได้ใช้ดุลยพินิจเยี่ยงผู้ประกอบวิชาชีพและการสังเกต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4050CF64" w14:textId="77777777" w:rsidR="00FC1DCB" w:rsidRPr="00894F3D" w:rsidRDefault="00FC1DCB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5AE8FE" w14:textId="77777777" w:rsidR="00A03DA5" w:rsidRPr="00894F3D" w:rsidRDefault="00A03DA5" w:rsidP="00A03DA5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6E8F7DA2" w14:textId="77777777" w:rsidR="000F3AB7" w:rsidRPr="00894F3D" w:rsidRDefault="000F3AB7" w:rsidP="000F3AB7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894F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94F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C6FA49C" w14:textId="2DFA2D3F" w:rsidR="00086662" w:rsidRPr="00AC48F3" w:rsidRDefault="00086662" w:rsidP="00D7296D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4376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20AD4A8" w14:textId="10DA5A50" w:rsidR="00086662" w:rsidRDefault="00086662" w:rsidP="00D7296D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FCDF905" w14:textId="77777777" w:rsidR="00A4376C" w:rsidRDefault="00A4376C" w:rsidP="00A4376C">
      <w:pPr>
        <w:pStyle w:val="ListParagraph"/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393F6FFC" w14:textId="77777777" w:rsidR="00052ADF" w:rsidRDefault="00052ADF" w:rsidP="00A4376C">
      <w:pPr>
        <w:pStyle w:val="ListParagraph"/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17714471" w14:textId="77777777" w:rsidR="00052ADF" w:rsidRDefault="00052ADF" w:rsidP="00A4376C">
      <w:pPr>
        <w:pStyle w:val="ListParagraph"/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21A84176" w14:textId="77777777" w:rsidR="00052ADF" w:rsidRDefault="00052ADF" w:rsidP="00A4376C">
      <w:pPr>
        <w:pStyle w:val="ListParagraph"/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148CFEA9" w14:textId="5DF32422" w:rsidR="00086662" w:rsidRPr="001B27B6" w:rsidRDefault="00086662" w:rsidP="00D7296D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 รวมถึงการเปิดเผยข้อมูลว่างบการเงินรวมและ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>ฉพาะบริษัทแสดงรายการและเหตุการณ์ในรูปแบบที่ทำให้มีการนำเสนอข้อมูลโดยถูกต้องตามที่ควร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7F714F5" w14:textId="2B575C8D" w:rsidR="00A35652" w:rsidRPr="001B27B6" w:rsidRDefault="00A35652" w:rsidP="00A35652">
      <w:pPr>
        <w:pStyle w:val="ListParagraph"/>
        <w:numPr>
          <w:ilvl w:val="0"/>
          <w:numId w:val="45"/>
        </w:numPr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1B27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27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A244CC9" w14:textId="77777777" w:rsidR="00086662" w:rsidRPr="001B27B6" w:rsidRDefault="00086662" w:rsidP="000866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1D0D440" w14:textId="1F947A13" w:rsidR="00086662" w:rsidRDefault="00086662" w:rsidP="00F876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1B27B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F8763F" w:rsidRPr="001B27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356658D" w14:textId="77777777" w:rsidR="00F8763F" w:rsidRDefault="00F8763F" w:rsidP="00F876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6B582A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82236F3" w14:textId="77777777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3A2CD23" w14:textId="07CB4F93" w:rsidR="00086662" w:rsidRPr="00AC48F3" w:rsidRDefault="00086662" w:rsidP="0008666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</w:t>
      </w:r>
      <w:r w:rsidR="00A4376C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43FF62" w14:textId="3396A926" w:rsidR="00525D87" w:rsidRPr="000634C5" w:rsidRDefault="00525D87" w:rsidP="00343851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66505F8" w14:textId="3C50307A" w:rsidR="00115217" w:rsidRPr="000634C5" w:rsidRDefault="0011521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00595C" w14:textId="77777777" w:rsidR="00114D07" w:rsidRDefault="00114D0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70073A53" w:rsidR="004C77BF" w:rsidRPr="000634C5" w:rsidRDefault="002408E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ศรัณ</w:t>
      </w:r>
      <w:proofErr w:type="spellStart"/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0634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2AAF7B8" w14:textId="77777777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75B5E8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="002D5904" w:rsidRPr="000634C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408E0" w:rsidRPr="000634C5"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2EB52171" w14:textId="57FA39D9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58A1120" w14:textId="05C32387" w:rsidR="00A27366" w:rsidRPr="000634C5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5D0C0CB" w14:textId="5D456DBC" w:rsidR="004C77BF" w:rsidRPr="000634C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481164B" w14:textId="3F679227" w:rsidR="00D15EA5" w:rsidRPr="000634C5" w:rsidRDefault="001708CF" w:rsidP="001F69FA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708CF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4E43BB" w:rsidRPr="001708C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F5C95" w:rsidRPr="001708CF">
        <w:rPr>
          <w:rFonts w:ascii="Browallia New" w:hAnsi="Browallia New" w:cs="Browallia New"/>
          <w:sz w:val="28"/>
          <w:szCs w:val="28"/>
          <w:cs/>
          <w:lang w:val="en-US" w:bidi="th-TH"/>
        </w:rPr>
        <w:t>กุมภาพันธ์</w:t>
      </w:r>
      <w:r w:rsidR="004E43BB" w:rsidRPr="001708CF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D7296D" w:rsidRPr="001708CF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0634C5" w:rsidSect="00834676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722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6801" w14:textId="77777777" w:rsidR="004F6602" w:rsidRDefault="004F6602">
      <w:r>
        <w:separator/>
      </w:r>
    </w:p>
  </w:endnote>
  <w:endnote w:type="continuationSeparator" w:id="0">
    <w:p w14:paraId="0ADB0432" w14:textId="77777777" w:rsidR="004F6602" w:rsidRDefault="004F6602">
      <w:r>
        <w:continuationSeparator/>
      </w:r>
    </w:p>
  </w:endnote>
  <w:endnote w:type="continuationNotice" w:id="1">
    <w:p w14:paraId="23BFA0DB" w14:textId="77777777" w:rsidR="004F6602" w:rsidRDefault="004F6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48E8D" w14:textId="77777777" w:rsidR="004F6602" w:rsidRDefault="004F6602">
      <w:bookmarkStart w:id="0" w:name="_Hlk482348182"/>
      <w:bookmarkEnd w:id="0"/>
      <w:r>
        <w:separator/>
      </w:r>
    </w:p>
  </w:footnote>
  <w:footnote w:type="continuationSeparator" w:id="0">
    <w:p w14:paraId="1CCA8717" w14:textId="77777777" w:rsidR="004F6602" w:rsidRDefault="004F6602">
      <w:r>
        <w:continuationSeparator/>
      </w:r>
    </w:p>
  </w:footnote>
  <w:footnote w:type="continuationNotice" w:id="1">
    <w:p w14:paraId="3100387D" w14:textId="77777777" w:rsidR="004F6602" w:rsidRDefault="004F66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EEB4" w14:textId="35C59F99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791C" w14:textId="77777777" w:rsidR="00D15EA5" w:rsidRDefault="00D15EA5" w:rsidP="005520C9">
    <w:pPr>
      <w:pStyle w:val="Header"/>
      <w:tabs>
        <w:tab w:val="clear" w:pos="8562"/>
        <w:tab w:val="left" w:pos="5328"/>
      </w:tabs>
      <w:spacing w:after="1200"/>
    </w:pPr>
  </w:p>
  <w:p w14:paraId="40EFD1CE" w14:textId="4E890476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1" w:name="Footer3_tbl"/>
    <w:bookmarkEnd w:id="1"/>
  </w:p>
  <w:p w14:paraId="71F8F81C" w14:textId="68FE2B2D" w:rsidR="00D460E7" w:rsidRPr="001470C8" w:rsidRDefault="00D460E7" w:rsidP="00D96128">
    <w:pPr>
      <w:pStyle w:val="Header"/>
      <w:jc w:val="right"/>
      <w:rPr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UXYpoOsBBMCIv" int2:id="7He31NwJ">
      <int2:state int2:value="Rejected" int2:type="LegacyProofing"/>
    </int2:textHash>
    <int2:textHash int2:hashCode="Wk6XvYGbE7mIIj" int2:id="FQpoO1p6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D26F8A"/>
    <w:multiLevelType w:val="hybridMultilevel"/>
    <w:tmpl w:val="89BC59D4"/>
    <w:lvl w:ilvl="0" w:tplc="A88ECE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9160AC28"/>
    <w:lvl w:ilvl="0" w:tplc="FC062E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A0717AD"/>
    <w:multiLevelType w:val="hybridMultilevel"/>
    <w:tmpl w:val="200843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8053ACB"/>
    <w:multiLevelType w:val="hybridMultilevel"/>
    <w:tmpl w:val="3B2C7142"/>
    <w:lvl w:ilvl="0" w:tplc="9C1C83E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CDA53BF"/>
    <w:multiLevelType w:val="hybridMultilevel"/>
    <w:tmpl w:val="2F0C4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B5E6E"/>
    <w:multiLevelType w:val="multilevel"/>
    <w:tmpl w:val="FAE6F968"/>
    <w:numStyleLink w:val="GTListBullet"/>
  </w:abstractNum>
  <w:abstractNum w:abstractNumId="23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623B368C"/>
    <w:multiLevelType w:val="hybridMultilevel"/>
    <w:tmpl w:val="9C8C0F88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379F4"/>
    <w:multiLevelType w:val="hybridMultilevel"/>
    <w:tmpl w:val="05F49B16"/>
    <w:lvl w:ilvl="0" w:tplc="1DC0B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1905143959">
    <w:abstractNumId w:val="3"/>
  </w:num>
  <w:num w:numId="2" w16cid:durableId="464741232">
    <w:abstractNumId w:val="2"/>
  </w:num>
  <w:num w:numId="3" w16cid:durableId="1460146354">
    <w:abstractNumId w:val="1"/>
  </w:num>
  <w:num w:numId="4" w16cid:durableId="1300921750">
    <w:abstractNumId w:val="0"/>
  </w:num>
  <w:num w:numId="5" w16cid:durableId="824709682">
    <w:abstractNumId w:val="9"/>
  </w:num>
  <w:num w:numId="6" w16cid:durableId="1946376499">
    <w:abstractNumId w:val="6"/>
  </w:num>
  <w:num w:numId="7" w16cid:durableId="1889611234">
    <w:abstractNumId w:val="14"/>
  </w:num>
  <w:num w:numId="8" w16cid:durableId="129830548">
    <w:abstractNumId w:val="29"/>
  </w:num>
  <w:num w:numId="9" w16cid:durableId="1698117433">
    <w:abstractNumId w:val="6"/>
  </w:num>
  <w:num w:numId="10" w16cid:durableId="310788380">
    <w:abstractNumId w:val="23"/>
  </w:num>
  <w:num w:numId="11" w16cid:durableId="1215894198">
    <w:abstractNumId w:val="20"/>
  </w:num>
  <w:num w:numId="12" w16cid:durableId="449713277">
    <w:abstractNumId w:val="4"/>
  </w:num>
  <w:num w:numId="13" w16cid:durableId="597832120">
    <w:abstractNumId w:val="11"/>
  </w:num>
  <w:num w:numId="14" w16cid:durableId="1913927866">
    <w:abstractNumId w:val="10"/>
  </w:num>
  <w:num w:numId="15" w16cid:durableId="707872963">
    <w:abstractNumId w:val="11"/>
  </w:num>
  <w:num w:numId="16" w16cid:durableId="822163853">
    <w:abstractNumId w:val="12"/>
  </w:num>
  <w:num w:numId="17" w16cid:durableId="1451315367">
    <w:abstractNumId w:val="15"/>
  </w:num>
  <w:num w:numId="18" w16cid:durableId="1173565401">
    <w:abstractNumId w:val="23"/>
  </w:num>
  <w:num w:numId="19" w16cid:durableId="117534894">
    <w:abstractNumId w:val="20"/>
  </w:num>
  <w:num w:numId="20" w16cid:durableId="2134130876">
    <w:abstractNumId w:val="4"/>
  </w:num>
  <w:num w:numId="21" w16cid:durableId="491533705">
    <w:abstractNumId w:val="11"/>
  </w:num>
  <w:num w:numId="22" w16cid:durableId="1351764562">
    <w:abstractNumId w:val="10"/>
  </w:num>
  <w:num w:numId="23" w16cid:durableId="1161849808">
    <w:abstractNumId w:val="10"/>
  </w:num>
  <w:num w:numId="24" w16cid:durableId="765927629">
    <w:abstractNumId w:val="10"/>
  </w:num>
  <w:num w:numId="25" w16cid:durableId="642807826">
    <w:abstractNumId w:val="11"/>
  </w:num>
  <w:num w:numId="26" w16cid:durableId="1808812666">
    <w:abstractNumId w:val="11"/>
  </w:num>
  <w:num w:numId="27" w16cid:durableId="1218321887">
    <w:abstractNumId w:val="11"/>
  </w:num>
  <w:num w:numId="28" w16cid:durableId="1286504343">
    <w:abstractNumId w:val="22"/>
  </w:num>
  <w:num w:numId="29" w16cid:durableId="495342222">
    <w:abstractNumId w:val="22"/>
  </w:num>
  <w:num w:numId="30" w16cid:durableId="1551191947">
    <w:abstractNumId w:val="22"/>
  </w:num>
  <w:num w:numId="31" w16cid:durableId="492457730">
    <w:abstractNumId w:val="16"/>
  </w:num>
  <w:num w:numId="32" w16cid:durableId="1431781225">
    <w:abstractNumId w:val="16"/>
  </w:num>
  <w:num w:numId="33" w16cid:durableId="1623270617">
    <w:abstractNumId w:val="16"/>
  </w:num>
  <w:num w:numId="34" w16cid:durableId="10018125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5817820">
    <w:abstractNumId w:val="27"/>
  </w:num>
  <w:num w:numId="36" w16cid:durableId="1808662810">
    <w:abstractNumId w:val="8"/>
  </w:num>
  <w:num w:numId="37" w16cid:durableId="1549537340">
    <w:abstractNumId w:val="7"/>
  </w:num>
  <w:num w:numId="38" w16cid:durableId="632978396">
    <w:abstractNumId w:val="25"/>
  </w:num>
  <w:num w:numId="39" w16cid:durableId="1710757214">
    <w:abstractNumId w:val="17"/>
  </w:num>
  <w:num w:numId="40" w16cid:durableId="1989820523">
    <w:abstractNumId w:val="13"/>
  </w:num>
  <w:num w:numId="41" w16cid:durableId="1079597541">
    <w:abstractNumId w:val="5"/>
  </w:num>
  <w:num w:numId="42" w16cid:durableId="1995797401">
    <w:abstractNumId w:val="18"/>
  </w:num>
  <w:num w:numId="43" w16cid:durableId="784422162">
    <w:abstractNumId w:val="19"/>
  </w:num>
  <w:num w:numId="44" w16cid:durableId="778178396">
    <w:abstractNumId w:val="21"/>
  </w:num>
  <w:num w:numId="45" w16cid:durableId="646280826">
    <w:abstractNumId w:val="28"/>
  </w:num>
  <w:num w:numId="46" w16cid:durableId="1144199131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3DC"/>
    <w:rsid w:val="00004B8D"/>
    <w:rsid w:val="00006173"/>
    <w:rsid w:val="00010921"/>
    <w:rsid w:val="00013DB4"/>
    <w:rsid w:val="000162B0"/>
    <w:rsid w:val="00020226"/>
    <w:rsid w:val="00025179"/>
    <w:rsid w:val="0003023B"/>
    <w:rsid w:val="00031D17"/>
    <w:rsid w:val="00033A29"/>
    <w:rsid w:val="00033D97"/>
    <w:rsid w:val="00034890"/>
    <w:rsid w:val="000369F8"/>
    <w:rsid w:val="0004096F"/>
    <w:rsid w:val="00040C1C"/>
    <w:rsid w:val="00041C6E"/>
    <w:rsid w:val="00042B20"/>
    <w:rsid w:val="0004476B"/>
    <w:rsid w:val="00044ACE"/>
    <w:rsid w:val="0004550E"/>
    <w:rsid w:val="00050B90"/>
    <w:rsid w:val="00052614"/>
    <w:rsid w:val="00052ADF"/>
    <w:rsid w:val="000540DC"/>
    <w:rsid w:val="00060569"/>
    <w:rsid w:val="00060A0F"/>
    <w:rsid w:val="00060ADB"/>
    <w:rsid w:val="000611BB"/>
    <w:rsid w:val="000628F4"/>
    <w:rsid w:val="000634C5"/>
    <w:rsid w:val="000671F6"/>
    <w:rsid w:val="000723F7"/>
    <w:rsid w:val="00073435"/>
    <w:rsid w:val="00073D7C"/>
    <w:rsid w:val="00074485"/>
    <w:rsid w:val="00075FAE"/>
    <w:rsid w:val="00082719"/>
    <w:rsid w:val="000828F1"/>
    <w:rsid w:val="00082F35"/>
    <w:rsid w:val="00082F59"/>
    <w:rsid w:val="00084855"/>
    <w:rsid w:val="00084F8B"/>
    <w:rsid w:val="000851B7"/>
    <w:rsid w:val="00085991"/>
    <w:rsid w:val="00086662"/>
    <w:rsid w:val="00086E45"/>
    <w:rsid w:val="000905D1"/>
    <w:rsid w:val="00093688"/>
    <w:rsid w:val="00093F99"/>
    <w:rsid w:val="00094333"/>
    <w:rsid w:val="000959DB"/>
    <w:rsid w:val="00097FAB"/>
    <w:rsid w:val="000A1957"/>
    <w:rsid w:val="000A1C9A"/>
    <w:rsid w:val="000A1EBF"/>
    <w:rsid w:val="000A38D9"/>
    <w:rsid w:val="000A6EC6"/>
    <w:rsid w:val="000B0DAE"/>
    <w:rsid w:val="000B22E0"/>
    <w:rsid w:val="000B65E3"/>
    <w:rsid w:val="000B7090"/>
    <w:rsid w:val="000C0829"/>
    <w:rsid w:val="000C2A8B"/>
    <w:rsid w:val="000C4DF0"/>
    <w:rsid w:val="000C4FA2"/>
    <w:rsid w:val="000C61F7"/>
    <w:rsid w:val="000C64E4"/>
    <w:rsid w:val="000D07F8"/>
    <w:rsid w:val="000D2F09"/>
    <w:rsid w:val="000D3508"/>
    <w:rsid w:val="000D5E3E"/>
    <w:rsid w:val="000D7B58"/>
    <w:rsid w:val="000E10AC"/>
    <w:rsid w:val="000E4593"/>
    <w:rsid w:val="000E52CE"/>
    <w:rsid w:val="000E5FCE"/>
    <w:rsid w:val="000E79C6"/>
    <w:rsid w:val="000F1C7B"/>
    <w:rsid w:val="000F3AAB"/>
    <w:rsid w:val="000F3AB7"/>
    <w:rsid w:val="000F6E25"/>
    <w:rsid w:val="001011DF"/>
    <w:rsid w:val="0010250A"/>
    <w:rsid w:val="00102F22"/>
    <w:rsid w:val="00107307"/>
    <w:rsid w:val="00112B69"/>
    <w:rsid w:val="00114D07"/>
    <w:rsid w:val="00115217"/>
    <w:rsid w:val="00122154"/>
    <w:rsid w:val="0012528E"/>
    <w:rsid w:val="0012679B"/>
    <w:rsid w:val="00127975"/>
    <w:rsid w:val="0013129D"/>
    <w:rsid w:val="00131399"/>
    <w:rsid w:val="001316D3"/>
    <w:rsid w:val="00134B1D"/>
    <w:rsid w:val="0013690E"/>
    <w:rsid w:val="00140E27"/>
    <w:rsid w:val="00141AAA"/>
    <w:rsid w:val="00146077"/>
    <w:rsid w:val="001470C8"/>
    <w:rsid w:val="001512B6"/>
    <w:rsid w:val="00154758"/>
    <w:rsid w:val="001554CD"/>
    <w:rsid w:val="00155A91"/>
    <w:rsid w:val="001613E2"/>
    <w:rsid w:val="00161520"/>
    <w:rsid w:val="00163EC4"/>
    <w:rsid w:val="00163F48"/>
    <w:rsid w:val="0016459D"/>
    <w:rsid w:val="00165155"/>
    <w:rsid w:val="00165B8B"/>
    <w:rsid w:val="00165FD1"/>
    <w:rsid w:val="00167017"/>
    <w:rsid w:val="0017034F"/>
    <w:rsid w:val="001705A0"/>
    <w:rsid w:val="001708CF"/>
    <w:rsid w:val="001716F2"/>
    <w:rsid w:val="00171A7F"/>
    <w:rsid w:val="001758AB"/>
    <w:rsid w:val="00176338"/>
    <w:rsid w:val="001803FF"/>
    <w:rsid w:val="0018126A"/>
    <w:rsid w:val="001847B2"/>
    <w:rsid w:val="00186047"/>
    <w:rsid w:val="0018765D"/>
    <w:rsid w:val="00187A95"/>
    <w:rsid w:val="00191D07"/>
    <w:rsid w:val="0019210D"/>
    <w:rsid w:val="001935A0"/>
    <w:rsid w:val="001937FC"/>
    <w:rsid w:val="001967B0"/>
    <w:rsid w:val="001A26D9"/>
    <w:rsid w:val="001A3909"/>
    <w:rsid w:val="001A3BFB"/>
    <w:rsid w:val="001A3C20"/>
    <w:rsid w:val="001A4CA5"/>
    <w:rsid w:val="001A50FD"/>
    <w:rsid w:val="001A6F3D"/>
    <w:rsid w:val="001B198C"/>
    <w:rsid w:val="001B27B6"/>
    <w:rsid w:val="001B3831"/>
    <w:rsid w:val="001B7388"/>
    <w:rsid w:val="001C0C02"/>
    <w:rsid w:val="001C15C5"/>
    <w:rsid w:val="001C388E"/>
    <w:rsid w:val="001C3E42"/>
    <w:rsid w:val="001D05A3"/>
    <w:rsid w:val="001D0A5D"/>
    <w:rsid w:val="001D0F13"/>
    <w:rsid w:val="001D20F8"/>
    <w:rsid w:val="001D2302"/>
    <w:rsid w:val="001D7BB3"/>
    <w:rsid w:val="001E046D"/>
    <w:rsid w:val="001E12A6"/>
    <w:rsid w:val="001E437A"/>
    <w:rsid w:val="001E498F"/>
    <w:rsid w:val="001F39CB"/>
    <w:rsid w:val="001F3B76"/>
    <w:rsid w:val="001F69FA"/>
    <w:rsid w:val="001F70E8"/>
    <w:rsid w:val="001F7BC7"/>
    <w:rsid w:val="00205B33"/>
    <w:rsid w:val="00210716"/>
    <w:rsid w:val="002213FA"/>
    <w:rsid w:val="00221584"/>
    <w:rsid w:val="00221877"/>
    <w:rsid w:val="00223D83"/>
    <w:rsid w:val="0022518C"/>
    <w:rsid w:val="002260F1"/>
    <w:rsid w:val="00230997"/>
    <w:rsid w:val="00230CB4"/>
    <w:rsid w:val="00236949"/>
    <w:rsid w:val="00237A7E"/>
    <w:rsid w:val="002408E0"/>
    <w:rsid w:val="00241F16"/>
    <w:rsid w:val="0024436B"/>
    <w:rsid w:val="00244506"/>
    <w:rsid w:val="0024476E"/>
    <w:rsid w:val="002456B3"/>
    <w:rsid w:val="00246D5F"/>
    <w:rsid w:val="00247969"/>
    <w:rsid w:val="00251AAE"/>
    <w:rsid w:val="0025226A"/>
    <w:rsid w:val="00252B5E"/>
    <w:rsid w:val="00254098"/>
    <w:rsid w:val="00254EA1"/>
    <w:rsid w:val="0025533A"/>
    <w:rsid w:val="00255F15"/>
    <w:rsid w:val="00256729"/>
    <w:rsid w:val="0026182A"/>
    <w:rsid w:val="002674F4"/>
    <w:rsid w:val="00274C3B"/>
    <w:rsid w:val="00277EBE"/>
    <w:rsid w:val="00280186"/>
    <w:rsid w:val="00281491"/>
    <w:rsid w:val="00281FDE"/>
    <w:rsid w:val="00282914"/>
    <w:rsid w:val="00282F05"/>
    <w:rsid w:val="002838FB"/>
    <w:rsid w:val="00285249"/>
    <w:rsid w:val="00285C39"/>
    <w:rsid w:val="00290807"/>
    <w:rsid w:val="00290D98"/>
    <w:rsid w:val="00293BF5"/>
    <w:rsid w:val="00297359"/>
    <w:rsid w:val="002A252E"/>
    <w:rsid w:val="002B26BF"/>
    <w:rsid w:val="002B4691"/>
    <w:rsid w:val="002B5A4A"/>
    <w:rsid w:val="002B6204"/>
    <w:rsid w:val="002C0E38"/>
    <w:rsid w:val="002C39DF"/>
    <w:rsid w:val="002C3F79"/>
    <w:rsid w:val="002C623D"/>
    <w:rsid w:val="002D1A8E"/>
    <w:rsid w:val="002D20D2"/>
    <w:rsid w:val="002D5904"/>
    <w:rsid w:val="002D5A0F"/>
    <w:rsid w:val="002D6E25"/>
    <w:rsid w:val="002E02F4"/>
    <w:rsid w:val="002E0E05"/>
    <w:rsid w:val="002E334F"/>
    <w:rsid w:val="002E3BED"/>
    <w:rsid w:val="002E4A6B"/>
    <w:rsid w:val="002E50C3"/>
    <w:rsid w:val="002E7F1E"/>
    <w:rsid w:val="002F04EA"/>
    <w:rsid w:val="002F2849"/>
    <w:rsid w:val="002F2DEB"/>
    <w:rsid w:val="002F3903"/>
    <w:rsid w:val="002F4975"/>
    <w:rsid w:val="002F4A52"/>
    <w:rsid w:val="002F7D90"/>
    <w:rsid w:val="0030026A"/>
    <w:rsid w:val="003012EF"/>
    <w:rsid w:val="003013FE"/>
    <w:rsid w:val="00301CCD"/>
    <w:rsid w:val="00302F7E"/>
    <w:rsid w:val="00303A32"/>
    <w:rsid w:val="00305173"/>
    <w:rsid w:val="00313504"/>
    <w:rsid w:val="00317487"/>
    <w:rsid w:val="00317B94"/>
    <w:rsid w:val="00321A76"/>
    <w:rsid w:val="00321CDE"/>
    <w:rsid w:val="003221D9"/>
    <w:rsid w:val="003227BC"/>
    <w:rsid w:val="00322A50"/>
    <w:rsid w:val="003241CA"/>
    <w:rsid w:val="0032479A"/>
    <w:rsid w:val="003271BD"/>
    <w:rsid w:val="00330AA1"/>
    <w:rsid w:val="00332E88"/>
    <w:rsid w:val="0033304C"/>
    <w:rsid w:val="00333406"/>
    <w:rsid w:val="00334217"/>
    <w:rsid w:val="00335E5B"/>
    <w:rsid w:val="003376AC"/>
    <w:rsid w:val="0034107F"/>
    <w:rsid w:val="0034202A"/>
    <w:rsid w:val="0034359B"/>
    <w:rsid w:val="00343851"/>
    <w:rsid w:val="00343D96"/>
    <w:rsid w:val="00345DA5"/>
    <w:rsid w:val="00350D99"/>
    <w:rsid w:val="003513C1"/>
    <w:rsid w:val="0035487E"/>
    <w:rsid w:val="00354F5D"/>
    <w:rsid w:val="003559FB"/>
    <w:rsid w:val="003575A9"/>
    <w:rsid w:val="00360842"/>
    <w:rsid w:val="00360D03"/>
    <w:rsid w:val="00364362"/>
    <w:rsid w:val="00365233"/>
    <w:rsid w:val="00365ECE"/>
    <w:rsid w:val="00365F89"/>
    <w:rsid w:val="00367792"/>
    <w:rsid w:val="003744DA"/>
    <w:rsid w:val="003806E2"/>
    <w:rsid w:val="00383437"/>
    <w:rsid w:val="00383A21"/>
    <w:rsid w:val="00383CC3"/>
    <w:rsid w:val="00384904"/>
    <w:rsid w:val="003879FC"/>
    <w:rsid w:val="00387F08"/>
    <w:rsid w:val="00391266"/>
    <w:rsid w:val="003B052D"/>
    <w:rsid w:val="003B1A8B"/>
    <w:rsid w:val="003B3FC2"/>
    <w:rsid w:val="003B43A3"/>
    <w:rsid w:val="003B4868"/>
    <w:rsid w:val="003B4CCD"/>
    <w:rsid w:val="003B4DED"/>
    <w:rsid w:val="003B750C"/>
    <w:rsid w:val="003C07D2"/>
    <w:rsid w:val="003C109C"/>
    <w:rsid w:val="003C12C5"/>
    <w:rsid w:val="003C27EF"/>
    <w:rsid w:val="003C32E9"/>
    <w:rsid w:val="003C3898"/>
    <w:rsid w:val="003C421A"/>
    <w:rsid w:val="003D2605"/>
    <w:rsid w:val="003D28D6"/>
    <w:rsid w:val="003D3971"/>
    <w:rsid w:val="003D3A88"/>
    <w:rsid w:val="003D64D6"/>
    <w:rsid w:val="003E02C0"/>
    <w:rsid w:val="003E034A"/>
    <w:rsid w:val="003E374F"/>
    <w:rsid w:val="003E3E21"/>
    <w:rsid w:val="003F16DE"/>
    <w:rsid w:val="003F1AE7"/>
    <w:rsid w:val="003F5C13"/>
    <w:rsid w:val="003F5C95"/>
    <w:rsid w:val="003F6B4D"/>
    <w:rsid w:val="003F7046"/>
    <w:rsid w:val="00401B3F"/>
    <w:rsid w:val="0040294A"/>
    <w:rsid w:val="004078C6"/>
    <w:rsid w:val="00413D12"/>
    <w:rsid w:val="00414E11"/>
    <w:rsid w:val="00416281"/>
    <w:rsid w:val="004163C1"/>
    <w:rsid w:val="00422353"/>
    <w:rsid w:val="004227AB"/>
    <w:rsid w:val="00423378"/>
    <w:rsid w:val="00425E34"/>
    <w:rsid w:val="00426915"/>
    <w:rsid w:val="0042738C"/>
    <w:rsid w:val="00431844"/>
    <w:rsid w:val="00433F63"/>
    <w:rsid w:val="00435788"/>
    <w:rsid w:val="004359E6"/>
    <w:rsid w:val="00437E70"/>
    <w:rsid w:val="0044230E"/>
    <w:rsid w:val="00443CE3"/>
    <w:rsid w:val="00444C09"/>
    <w:rsid w:val="00446481"/>
    <w:rsid w:val="00450913"/>
    <w:rsid w:val="00451004"/>
    <w:rsid w:val="00451BA8"/>
    <w:rsid w:val="00451F8A"/>
    <w:rsid w:val="00452E7B"/>
    <w:rsid w:val="0045302D"/>
    <w:rsid w:val="004546FA"/>
    <w:rsid w:val="00455E8B"/>
    <w:rsid w:val="004570F1"/>
    <w:rsid w:val="004623F3"/>
    <w:rsid w:val="00466C3E"/>
    <w:rsid w:val="00467F86"/>
    <w:rsid w:val="004712E6"/>
    <w:rsid w:val="00475234"/>
    <w:rsid w:val="00477F14"/>
    <w:rsid w:val="00481FE7"/>
    <w:rsid w:val="00482E71"/>
    <w:rsid w:val="00484BB9"/>
    <w:rsid w:val="00484FA4"/>
    <w:rsid w:val="0048532C"/>
    <w:rsid w:val="0049103F"/>
    <w:rsid w:val="0049600D"/>
    <w:rsid w:val="00496CD9"/>
    <w:rsid w:val="004A0DFE"/>
    <w:rsid w:val="004A31FE"/>
    <w:rsid w:val="004A34B9"/>
    <w:rsid w:val="004A3C62"/>
    <w:rsid w:val="004A5773"/>
    <w:rsid w:val="004C0361"/>
    <w:rsid w:val="004C0971"/>
    <w:rsid w:val="004C0C25"/>
    <w:rsid w:val="004C2111"/>
    <w:rsid w:val="004C470E"/>
    <w:rsid w:val="004C732E"/>
    <w:rsid w:val="004C77BF"/>
    <w:rsid w:val="004D0182"/>
    <w:rsid w:val="004D06C0"/>
    <w:rsid w:val="004D0F91"/>
    <w:rsid w:val="004D1376"/>
    <w:rsid w:val="004D1612"/>
    <w:rsid w:val="004D1A38"/>
    <w:rsid w:val="004D20AE"/>
    <w:rsid w:val="004D3578"/>
    <w:rsid w:val="004D6665"/>
    <w:rsid w:val="004D6DBA"/>
    <w:rsid w:val="004D7B24"/>
    <w:rsid w:val="004E20CD"/>
    <w:rsid w:val="004E33A3"/>
    <w:rsid w:val="004E4342"/>
    <w:rsid w:val="004E43BB"/>
    <w:rsid w:val="004E4A4A"/>
    <w:rsid w:val="004E6FEE"/>
    <w:rsid w:val="004F0D28"/>
    <w:rsid w:val="004F1A16"/>
    <w:rsid w:val="004F207F"/>
    <w:rsid w:val="004F20CA"/>
    <w:rsid w:val="004F3CA5"/>
    <w:rsid w:val="004F4EB2"/>
    <w:rsid w:val="004F5D91"/>
    <w:rsid w:val="004F6602"/>
    <w:rsid w:val="004F68A5"/>
    <w:rsid w:val="00501A9D"/>
    <w:rsid w:val="0050212F"/>
    <w:rsid w:val="00504329"/>
    <w:rsid w:val="0050603E"/>
    <w:rsid w:val="005070FA"/>
    <w:rsid w:val="005165EA"/>
    <w:rsid w:val="0052186A"/>
    <w:rsid w:val="00521E4B"/>
    <w:rsid w:val="00525D87"/>
    <w:rsid w:val="005269DA"/>
    <w:rsid w:val="005321DA"/>
    <w:rsid w:val="005323D9"/>
    <w:rsid w:val="00532F2F"/>
    <w:rsid w:val="00534B11"/>
    <w:rsid w:val="00540DD3"/>
    <w:rsid w:val="00542CA8"/>
    <w:rsid w:val="00544D0C"/>
    <w:rsid w:val="00547541"/>
    <w:rsid w:val="00550D16"/>
    <w:rsid w:val="00551365"/>
    <w:rsid w:val="005520C9"/>
    <w:rsid w:val="0055304A"/>
    <w:rsid w:val="00557DD4"/>
    <w:rsid w:val="005627FF"/>
    <w:rsid w:val="00562843"/>
    <w:rsid w:val="00563235"/>
    <w:rsid w:val="005701DE"/>
    <w:rsid w:val="0057132E"/>
    <w:rsid w:val="00571E83"/>
    <w:rsid w:val="00577D61"/>
    <w:rsid w:val="00580EBB"/>
    <w:rsid w:val="00581569"/>
    <w:rsid w:val="005822AC"/>
    <w:rsid w:val="00583EBA"/>
    <w:rsid w:val="005847B3"/>
    <w:rsid w:val="00585C52"/>
    <w:rsid w:val="00594ADA"/>
    <w:rsid w:val="005968E3"/>
    <w:rsid w:val="00596C40"/>
    <w:rsid w:val="005A3624"/>
    <w:rsid w:val="005B2169"/>
    <w:rsid w:val="005B23D9"/>
    <w:rsid w:val="005B405A"/>
    <w:rsid w:val="005B72B4"/>
    <w:rsid w:val="005C2C8F"/>
    <w:rsid w:val="005C2CCB"/>
    <w:rsid w:val="005C6479"/>
    <w:rsid w:val="005C655F"/>
    <w:rsid w:val="005C69FD"/>
    <w:rsid w:val="005D1953"/>
    <w:rsid w:val="005D5BEF"/>
    <w:rsid w:val="005D7025"/>
    <w:rsid w:val="005D7F4F"/>
    <w:rsid w:val="005E24EB"/>
    <w:rsid w:val="005E258F"/>
    <w:rsid w:val="005E2D67"/>
    <w:rsid w:val="005E5578"/>
    <w:rsid w:val="005E5900"/>
    <w:rsid w:val="005E60C6"/>
    <w:rsid w:val="005F0B6C"/>
    <w:rsid w:val="005F0CB9"/>
    <w:rsid w:val="005F0F89"/>
    <w:rsid w:val="005F2D3B"/>
    <w:rsid w:val="005F4D62"/>
    <w:rsid w:val="006003DA"/>
    <w:rsid w:val="006016AB"/>
    <w:rsid w:val="00602FF0"/>
    <w:rsid w:val="00610ED7"/>
    <w:rsid w:val="00612D86"/>
    <w:rsid w:val="00612E2A"/>
    <w:rsid w:val="00613045"/>
    <w:rsid w:val="006144F3"/>
    <w:rsid w:val="00614B89"/>
    <w:rsid w:val="00616F17"/>
    <w:rsid w:val="00620314"/>
    <w:rsid w:val="00620CE3"/>
    <w:rsid w:val="00621086"/>
    <w:rsid w:val="00623A41"/>
    <w:rsid w:val="00626F05"/>
    <w:rsid w:val="00631010"/>
    <w:rsid w:val="006332AA"/>
    <w:rsid w:val="006365A1"/>
    <w:rsid w:val="00636AA2"/>
    <w:rsid w:val="0064057A"/>
    <w:rsid w:val="006408A3"/>
    <w:rsid w:val="00645E49"/>
    <w:rsid w:val="006475FA"/>
    <w:rsid w:val="00650020"/>
    <w:rsid w:val="006560B1"/>
    <w:rsid w:val="00656766"/>
    <w:rsid w:val="0066378E"/>
    <w:rsid w:val="00665A96"/>
    <w:rsid w:val="00666764"/>
    <w:rsid w:val="0066694B"/>
    <w:rsid w:val="006669BA"/>
    <w:rsid w:val="0066751C"/>
    <w:rsid w:val="00667DB6"/>
    <w:rsid w:val="00671C5C"/>
    <w:rsid w:val="0067280D"/>
    <w:rsid w:val="00673323"/>
    <w:rsid w:val="0067424E"/>
    <w:rsid w:val="00676B24"/>
    <w:rsid w:val="006771E8"/>
    <w:rsid w:val="00677C01"/>
    <w:rsid w:val="0068032D"/>
    <w:rsid w:val="006836AA"/>
    <w:rsid w:val="00683CC7"/>
    <w:rsid w:val="00691907"/>
    <w:rsid w:val="00692CA5"/>
    <w:rsid w:val="006932D7"/>
    <w:rsid w:val="006974A3"/>
    <w:rsid w:val="006975D0"/>
    <w:rsid w:val="006A0DBE"/>
    <w:rsid w:val="006A6F92"/>
    <w:rsid w:val="006B00BA"/>
    <w:rsid w:val="006B06A2"/>
    <w:rsid w:val="006B228B"/>
    <w:rsid w:val="006B36C1"/>
    <w:rsid w:val="006B4792"/>
    <w:rsid w:val="006B574F"/>
    <w:rsid w:val="006B5E33"/>
    <w:rsid w:val="006B5F38"/>
    <w:rsid w:val="006C25B8"/>
    <w:rsid w:val="006C3D37"/>
    <w:rsid w:val="006C521C"/>
    <w:rsid w:val="006C55F1"/>
    <w:rsid w:val="006C6376"/>
    <w:rsid w:val="006D12B6"/>
    <w:rsid w:val="006D6FF5"/>
    <w:rsid w:val="006E3CDC"/>
    <w:rsid w:val="006E7022"/>
    <w:rsid w:val="006F0135"/>
    <w:rsid w:val="006F0449"/>
    <w:rsid w:val="006F08C6"/>
    <w:rsid w:val="006F0B52"/>
    <w:rsid w:val="006F1B19"/>
    <w:rsid w:val="006F29ED"/>
    <w:rsid w:val="006F4F77"/>
    <w:rsid w:val="006F6B47"/>
    <w:rsid w:val="0070147C"/>
    <w:rsid w:val="00701DC9"/>
    <w:rsid w:val="007051D0"/>
    <w:rsid w:val="00711E90"/>
    <w:rsid w:val="007121E5"/>
    <w:rsid w:val="007121FF"/>
    <w:rsid w:val="0071442F"/>
    <w:rsid w:val="00714FD6"/>
    <w:rsid w:val="00721BB2"/>
    <w:rsid w:val="007222B2"/>
    <w:rsid w:val="00722A1F"/>
    <w:rsid w:val="007265F7"/>
    <w:rsid w:val="0073049D"/>
    <w:rsid w:val="00731894"/>
    <w:rsid w:val="00732285"/>
    <w:rsid w:val="00734D83"/>
    <w:rsid w:val="00736664"/>
    <w:rsid w:val="00742B6E"/>
    <w:rsid w:val="00746796"/>
    <w:rsid w:val="00746D91"/>
    <w:rsid w:val="007541E2"/>
    <w:rsid w:val="0075492D"/>
    <w:rsid w:val="0075598A"/>
    <w:rsid w:val="00761813"/>
    <w:rsid w:val="0076483A"/>
    <w:rsid w:val="00770EB7"/>
    <w:rsid w:val="00771B85"/>
    <w:rsid w:val="00775DA6"/>
    <w:rsid w:val="00776678"/>
    <w:rsid w:val="00777085"/>
    <w:rsid w:val="00777271"/>
    <w:rsid w:val="0077787B"/>
    <w:rsid w:val="00781395"/>
    <w:rsid w:val="0078170A"/>
    <w:rsid w:val="00783CD6"/>
    <w:rsid w:val="00786366"/>
    <w:rsid w:val="00790178"/>
    <w:rsid w:val="00790956"/>
    <w:rsid w:val="00794908"/>
    <w:rsid w:val="0079502D"/>
    <w:rsid w:val="00796403"/>
    <w:rsid w:val="007A02ED"/>
    <w:rsid w:val="007A0755"/>
    <w:rsid w:val="007A1827"/>
    <w:rsid w:val="007A190E"/>
    <w:rsid w:val="007A197B"/>
    <w:rsid w:val="007A31D9"/>
    <w:rsid w:val="007A45CE"/>
    <w:rsid w:val="007A74F9"/>
    <w:rsid w:val="007A7BAA"/>
    <w:rsid w:val="007B1AE4"/>
    <w:rsid w:val="007B340F"/>
    <w:rsid w:val="007B3D95"/>
    <w:rsid w:val="007B5CE6"/>
    <w:rsid w:val="007B7CEE"/>
    <w:rsid w:val="007C0912"/>
    <w:rsid w:val="007C0F49"/>
    <w:rsid w:val="007C5DFF"/>
    <w:rsid w:val="007D30B9"/>
    <w:rsid w:val="007D41A1"/>
    <w:rsid w:val="007D6E85"/>
    <w:rsid w:val="007E0A31"/>
    <w:rsid w:val="007E29B1"/>
    <w:rsid w:val="007E3E5E"/>
    <w:rsid w:val="007F5352"/>
    <w:rsid w:val="007F5EF9"/>
    <w:rsid w:val="007F73B6"/>
    <w:rsid w:val="008003D6"/>
    <w:rsid w:val="00800F11"/>
    <w:rsid w:val="008033D0"/>
    <w:rsid w:val="00803A93"/>
    <w:rsid w:val="00803FB6"/>
    <w:rsid w:val="008059EF"/>
    <w:rsid w:val="00805B5F"/>
    <w:rsid w:val="008128F7"/>
    <w:rsid w:val="00812938"/>
    <w:rsid w:val="008138AA"/>
    <w:rsid w:val="00813E75"/>
    <w:rsid w:val="00816021"/>
    <w:rsid w:val="00820EBA"/>
    <w:rsid w:val="00821496"/>
    <w:rsid w:val="008229D0"/>
    <w:rsid w:val="00823A91"/>
    <w:rsid w:val="0082420C"/>
    <w:rsid w:val="00824DDF"/>
    <w:rsid w:val="00827B71"/>
    <w:rsid w:val="00830DAC"/>
    <w:rsid w:val="0083134C"/>
    <w:rsid w:val="00832F51"/>
    <w:rsid w:val="00833036"/>
    <w:rsid w:val="0083432E"/>
    <w:rsid w:val="00834676"/>
    <w:rsid w:val="00835A7A"/>
    <w:rsid w:val="0084037E"/>
    <w:rsid w:val="008413C0"/>
    <w:rsid w:val="008425FC"/>
    <w:rsid w:val="00843100"/>
    <w:rsid w:val="0084371E"/>
    <w:rsid w:val="00844EE8"/>
    <w:rsid w:val="00845E6B"/>
    <w:rsid w:val="00847054"/>
    <w:rsid w:val="00850F25"/>
    <w:rsid w:val="008534AA"/>
    <w:rsid w:val="00856527"/>
    <w:rsid w:val="00856F4F"/>
    <w:rsid w:val="00862437"/>
    <w:rsid w:val="0086575E"/>
    <w:rsid w:val="008660EB"/>
    <w:rsid w:val="008716BA"/>
    <w:rsid w:val="008719C2"/>
    <w:rsid w:val="008738A2"/>
    <w:rsid w:val="008833CC"/>
    <w:rsid w:val="00884FF7"/>
    <w:rsid w:val="00891059"/>
    <w:rsid w:val="0089279E"/>
    <w:rsid w:val="008929FE"/>
    <w:rsid w:val="00894ACE"/>
    <w:rsid w:val="00894F3D"/>
    <w:rsid w:val="00896B86"/>
    <w:rsid w:val="008A3FE0"/>
    <w:rsid w:val="008A4967"/>
    <w:rsid w:val="008A4C1F"/>
    <w:rsid w:val="008A6ACA"/>
    <w:rsid w:val="008A6C1A"/>
    <w:rsid w:val="008A7DB1"/>
    <w:rsid w:val="008B19D9"/>
    <w:rsid w:val="008B1FD3"/>
    <w:rsid w:val="008B204B"/>
    <w:rsid w:val="008B7473"/>
    <w:rsid w:val="008C105E"/>
    <w:rsid w:val="008C1146"/>
    <w:rsid w:val="008C1645"/>
    <w:rsid w:val="008C1902"/>
    <w:rsid w:val="008C49AE"/>
    <w:rsid w:val="008C59F7"/>
    <w:rsid w:val="008C6A71"/>
    <w:rsid w:val="008D091F"/>
    <w:rsid w:val="008D19B6"/>
    <w:rsid w:val="008D2069"/>
    <w:rsid w:val="008D438A"/>
    <w:rsid w:val="008D4726"/>
    <w:rsid w:val="008D4A50"/>
    <w:rsid w:val="008D5608"/>
    <w:rsid w:val="008D6B91"/>
    <w:rsid w:val="008E000E"/>
    <w:rsid w:val="008E1B96"/>
    <w:rsid w:val="008E52CF"/>
    <w:rsid w:val="008E6DD5"/>
    <w:rsid w:val="008E74A7"/>
    <w:rsid w:val="008E7687"/>
    <w:rsid w:val="008F0150"/>
    <w:rsid w:val="008F0DD2"/>
    <w:rsid w:val="008F0E3C"/>
    <w:rsid w:val="008F11FA"/>
    <w:rsid w:val="008F33AE"/>
    <w:rsid w:val="008F36BA"/>
    <w:rsid w:val="008F4ACA"/>
    <w:rsid w:val="008F697C"/>
    <w:rsid w:val="009024CF"/>
    <w:rsid w:val="00906BB8"/>
    <w:rsid w:val="00907143"/>
    <w:rsid w:val="00907F0D"/>
    <w:rsid w:val="00910892"/>
    <w:rsid w:val="00912F98"/>
    <w:rsid w:val="00916831"/>
    <w:rsid w:val="00917FBB"/>
    <w:rsid w:val="00920474"/>
    <w:rsid w:val="009219CA"/>
    <w:rsid w:val="009223D3"/>
    <w:rsid w:val="009275CE"/>
    <w:rsid w:val="00931BDB"/>
    <w:rsid w:val="00931D7A"/>
    <w:rsid w:val="00932CC4"/>
    <w:rsid w:val="00933AD9"/>
    <w:rsid w:val="00935D8D"/>
    <w:rsid w:val="0093677D"/>
    <w:rsid w:val="00937E37"/>
    <w:rsid w:val="00940452"/>
    <w:rsid w:val="00942E03"/>
    <w:rsid w:val="00942FE8"/>
    <w:rsid w:val="00945BB9"/>
    <w:rsid w:val="00946B9D"/>
    <w:rsid w:val="00950D38"/>
    <w:rsid w:val="0095157A"/>
    <w:rsid w:val="009529B2"/>
    <w:rsid w:val="00953402"/>
    <w:rsid w:val="00953A63"/>
    <w:rsid w:val="00956F14"/>
    <w:rsid w:val="00957E70"/>
    <w:rsid w:val="00957EC8"/>
    <w:rsid w:val="009600FF"/>
    <w:rsid w:val="00962634"/>
    <w:rsid w:val="00963600"/>
    <w:rsid w:val="00964156"/>
    <w:rsid w:val="009646B1"/>
    <w:rsid w:val="009705B2"/>
    <w:rsid w:val="00970DAB"/>
    <w:rsid w:val="0097321D"/>
    <w:rsid w:val="00974667"/>
    <w:rsid w:val="00974DCC"/>
    <w:rsid w:val="00976C39"/>
    <w:rsid w:val="00983430"/>
    <w:rsid w:val="009847FA"/>
    <w:rsid w:val="0098530D"/>
    <w:rsid w:val="009854F5"/>
    <w:rsid w:val="00986BF3"/>
    <w:rsid w:val="00992531"/>
    <w:rsid w:val="00995CD5"/>
    <w:rsid w:val="00995DD6"/>
    <w:rsid w:val="00997AF6"/>
    <w:rsid w:val="009A1787"/>
    <w:rsid w:val="009A4F5A"/>
    <w:rsid w:val="009A5261"/>
    <w:rsid w:val="009A5C5B"/>
    <w:rsid w:val="009A6528"/>
    <w:rsid w:val="009A7590"/>
    <w:rsid w:val="009B1F44"/>
    <w:rsid w:val="009B255E"/>
    <w:rsid w:val="009B4548"/>
    <w:rsid w:val="009B4573"/>
    <w:rsid w:val="009B4D5B"/>
    <w:rsid w:val="009C002A"/>
    <w:rsid w:val="009C0569"/>
    <w:rsid w:val="009C1356"/>
    <w:rsid w:val="009C1568"/>
    <w:rsid w:val="009C1D87"/>
    <w:rsid w:val="009C5B93"/>
    <w:rsid w:val="009D065D"/>
    <w:rsid w:val="009D097D"/>
    <w:rsid w:val="009D0DE2"/>
    <w:rsid w:val="009D3462"/>
    <w:rsid w:val="009D3623"/>
    <w:rsid w:val="009D3952"/>
    <w:rsid w:val="009D3F27"/>
    <w:rsid w:val="009D4499"/>
    <w:rsid w:val="009D5898"/>
    <w:rsid w:val="009D6775"/>
    <w:rsid w:val="009D7ACA"/>
    <w:rsid w:val="009E0319"/>
    <w:rsid w:val="009E1A3F"/>
    <w:rsid w:val="009E278C"/>
    <w:rsid w:val="009E7535"/>
    <w:rsid w:val="009F6EDC"/>
    <w:rsid w:val="009F719F"/>
    <w:rsid w:val="009F79DB"/>
    <w:rsid w:val="00A01FE3"/>
    <w:rsid w:val="00A035CE"/>
    <w:rsid w:val="00A03DA5"/>
    <w:rsid w:val="00A0537F"/>
    <w:rsid w:val="00A0602E"/>
    <w:rsid w:val="00A06C1F"/>
    <w:rsid w:val="00A07FFA"/>
    <w:rsid w:val="00A11FB4"/>
    <w:rsid w:val="00A13B72"/>
    <w:rsid w:val="00A13E14"/>
    <w:rsid w:val="00A152D5"/>
    <w:rsid w:val="00A1550B"/>
    <w:rsid w:val="00A16DBD"/>
    <w:rsid w:val="00A201E5"/>
    <w:rsid w:val="00A22BBE"/>
    <w:rsid w:val="00A2393D"/>
    <w:rsid w:val="00A27366"/>
    <w:rsid w:val="00A30127"/>
    <w:rsid w:val="00A316F5"/>
    <w:rsid w:val="00A33AC8"/>
    <w:rsid w:val="00A33CD2"/>
    <w:rsid w:val="00A35652"/>
    <w:rsid w:val="00A35782"/>
    <w:rsid w:val="00A362F9"/>
    <w:rsid w:val="00A37DDF"/>
    <w:rsid w:val="00A41945"/>
    <w:rsid w:val="00A4376C"/>
    <w:rsid w:val="00A43EE6"/>
    <w:rsid w:val="00A443E5"/>
    <w:rsid w:val="00A4563B"/>
    <w:rsid w:val="00A45BB7"/>
    <w:rsid w:val="00A52857"/>
    <w:rsid w:val="00A535E4"/>
    <w:rsid w:val="00A53F29"/>
    <w:rsid w:val="00A576DA"/>
    <w:rsid w:val="00A60F49"/>
    <w:rsid w:val="00A61E15"/>
    <w:rsid w:val="00A636F6"/>
    <w:rsid w:val="00A653A9"/>
    <w:rsid w:val="00A66685"/>
    <w:rsid w:val="00A66A29"/>
    <w:rsid w:val="00A66F91"/>
    <w:rsid w:val="00A67A58"/>
    <w:rsid w:val="00A70229"/>
    <w:rsid w:val="00A70525"/>
    <w:rsid w:val="00A70964"/>
    <w:rsid w:val="00A7239A"/>
    <w:rsid w:val="00A726EA"/>
    <w:rsid w:val="00A752D5"/>
    <w:rsid w:val="00A7575B"/>
    <w:rsid w:val="00A75E7C"/>
    <w:rsid w:val="00A833B6"/>
    <w:rsid w:val="00A87360"/>
    <w:rsid w:val="00A90E2C"/>
    <w:rsid w:val="00A918D1"/>
    <w:rsid w:val="00A93478"/>
    <w:rsid w:val="00A93A9A"/>
    <w:rsid w:val="00A9559C"/>
    <w:rsid w:val="00A957C2"/>
    <w:rsid w:val="00AA113E"/>
    <w:rsid w:val="00AA1648"/>
    <w:rsid w:val="00AA2997"/>
    <w:rsid w:val="00AA5C16"/>
    <w:rsid w:val="00AB10AB"/>
    <w:rsid w:val="00AB23B7"/>
    <w:rsid w:val="00AB5586"/>
    <w:rsid w:val="00AB5752"/>
    <w:rsid w:val="00AB7566"/>
    <w:rsid w:val="00AB78DD"/>
    <w:rsid w:val="00AC31D4"/>
    <w:rsid w:val="00AC36EA"/>
    <w:rsid w:val="00AC54F4"/>
    <w:rsid w:val="00AC6055"/>
    <w:rsid w:val="00AC6098"/>
    <w:rsid w:val="00AC657B"/>
    <w:rsid w:val="00AC6B74"/>
    <w:rsid w:val="00AD3B26"/>
    <w:rsid w:val="00AD60A6"/>
    <w:rsid w:val="00AD7211"/>
    <w:rsid w:val="00AE0190"/>
    <w:rsid w:val="00AE0619"/>
    <w:rsid w:val="00AE2BF6"/>
    <w:rsid w:val="00AE3370"/>
    <w:rsid w:val="00AE4719"/>
    <w:rsid w:val="00AE622A"/>
    <w:rsid w:val="00AE64CA"/>
    <w:rsid w:val="00AE72D4"/>
    <w:rsid w:val="00AE75A9"/>
    <w:rsid w:val="00AE7A58"/>
    <w:rsid w:val="00AF09EA"/>
    <w:rsid w:val="00AF7092"/>
    <w:rsid w:val="00AF743D"/>
    <w:rsid w:val="00B000E7"/>
    <w:rsid w:val="00B027BB"/>
    <w:rsid w:val="00B02CF3"/>
    <w:rsid w:val="00B02D90"/>
    <w:rsid w:val="00B03EC3"/>
    <w:rsid w:val="00B03F2B"/>
    <w:rsid w:val="00B0723D"/>
    <w:rsid w:val="00B07D2C"/>
    <w:rsid w:val="00B122B4"/>
    <w:rsid w:val="00B1324D"/>
    <w:rsid w:val="00B157E2"/>
    <w:rsid w:val="00B165F0"/>
    <w:rsid w:val="00B17A76"/>
    <w:rsid w:val="00B20F9F"/>
    <w:rsid w:val="00B210E2"/>
    <w:rsid w:val="00B221D2"/>
    <w:rsid w:val="00B22258"/>
    <w:rsid w:val="00B2439E"/>
    <w:rsid w:val="00B24A45"/>
    <w:rsid w:val="00B25179"/>
    <w:rsid w:val="00B25B92"/>
    <w:rsid w:val="00B26948"/>
    <w:rsid w:val="00B26D7E"/>
    <w:rsid w:val="00B325D8"/>
    <w:rsid w:val="00B338B1"/>
    <w:rsid w:val="00B34D51"/>
    <w:rsid w:val="00B36A0E"/>
    <w:rsid w:val="00B36BA1"/>
    <w:rsid w:val="00B40D67"/>
    <w:rsid w:val="00B43C45"/>
    <w:rsid w:val="00B445FD"/>
    <w:rsid w:val="00B44C83"/>
    <w:rsid w:val="00B45EA4"/>
    <w:rsid w:val="00B47AE9"/>
    <w:rsid w:val="00B50537"/>
    <w:rsid w:val="00B5177E"/>
    <w:rsid w:val="00B52BE8"/>
    <w:rsid w:val="00B53773"/>
    <w:rsid w:val="00B55EE8"/>
    <w:rsid w:val="00B566EE"/>
    <w:rsid w:val="00B56E6C"/>
    <w:rsid w:val="00B614AB"/>
    <w:rsid w:val="00B6251C"/>
    <w:rsid w:val="00B63D0E"/>
    <w:rsid w:val="00B64733"/>
    <w:rsid w:val="00B64B10"/>
    <w:rsid w:val="00B65D24"/>
    <w:rsid w:val="00B670FF"/>
    <w:rsid w:val="00B74592"/>
    <w:rsid w:val="00B756E4"/>
    <w:rsid w:val="00B75F8C"/>
    <w:rsid w:val="00B806D6"/>
    <w:rsid w:val="00B81166"/>
    <w:rsid w:val="00B83039"/>
    <w:rsid w:val="00B86572"/>
    <w:rsid w:val="00B87A76"/>
    <w:rsid w:val="00B9034B"/>
    <w:rsid w:val="00B922EC"/>
    <w:rsid w:val="00B92A2A"/>
    <w:rsid w:val="00B94412"/>
    <w:rsid w:val="00B96F40"/>
    <w:rsid w:val="00BA07E7"/>
    <w:rsid w:val="00BA159A"/>
    <w:rsid w:val="00BA15C9"/>
    <w:rsid w:val="00BA4E7A"/>
    <w:rsid w:val="00BA5B00"/>
    <w:rsid w:val="00BA7F67"/>
    <w:rsid w:val="00BB07D8"/>
    <w:rsid w:val="00BB1459"/>
    <w:rsid w:val="00BB1A07"/>
    <w:rsid w:val="00BB253C"/>
    <w:rsid w:val="00BB6DAD"/>
    <w:rsid w:val="00BB7346"/>
    <w:rsid w:val="00BC07DE"/>
    <w:rsid w:val="00BC1555"/>
    <w:rsid w:val="00BC251F"/>
    <w:rsid w:val="00BC2B9E"/>
    <w:rsid w:val="00BC2DF7"/>
    <w:rsid w:val="00BC5C0A"/>
    <w:rsid w:val="00BC60A9"/>
    <w:rsid w:val="00BC745D"/>
    <w:rsid w:val="00BC7461"/>
    <w:rsid w:val="00BE0C8A"/>
    <w:rsid w:val="00BE1388"/>
    <w:rsid w:val="00BE191B"/>
    <w:rsid w:val="00BE32B8"/>
    <w:rsid w:val="00BE334D"/>
    <w:rsid w:val="00BE4988"/>
    <w:rsid w:val="00BE73AD"/>
    <w:rsid w:val="00BF02A8"/>
    <w:rsid w:val="00BF1C24"/>
    <w:rsid w:val="00BF1C74"/>
    <w:rsid w:val="00BF26A6"/>
    <w:rsid w:val="00BF2BA9"/>
    <w:rsid w:val="00BF3E47"/>
    <w:rsid w:val="00BF57F7"/>
    <w:rsid w:val="00BF5E73"/>
    <w:rsid w:val="00BF6B5F"/>
    <w:rsid w:val="00BF6C75"/>
    <w:rsid w:val="00BF745B"/>
    <w:rsid w:val="00C01E1E"/>
    <w:rsid w:val="00C029A2"/>
    <w:rsid w:val="00C05562"/>
    <w:rsid w:val="00C06939"/>
    <w:rsid w:val="00C216A7"/>
    <w:rsid w:val="00C21E3B"/>
    <w:rsid w:val="00C22DF6"/>
    <w:rsid w:val="00C244F8"/>
    <w:rsid w:val="00C25BC3"/>
    <w:rsid w:val="00C30CD3"/>
    <w:rsid w:val="00C30E85"/>
    <w:rsid w:val="00C3386C"/>
    <w:rsid w:val="00C340E0"/>
    <w:rsid w:val="00C3426B"/>
    <w:rsid w:val="00C35B1A"/>
    <w:rsid w:val="00C36457"/>
    <w:rsid w:val="00C41C7D"/>
    <w:rsid w:val="00C4309A"/>
    <w:rsid w:val="00C437E5"/>
    <w:rsid w:val="00C4480E"/>
    <w:rsid w:val="00C5011D"/>
    <w:rsid w:val="00C63023"/>
    <w:rsid w:val="00C63743"/>
    <w:rsid w:val="00C63F9E"/>
    <w:rsid w:val="00C6518E"/>
    <w:rsid w:val="00C66FE2"/>
    <w:rsid w:val="00C73AA1"/>
    <w:rsid w:val="00C73BD4"/>
    <w:rsid w:val="00C757D2"/>
    <w:rsid w:val="00C76BFF"/>
    <w:rsid w:val="00C76C6C"/>
    <w:rsid w:val="00C80AAF"/>
    <w:rsid w:val="00C80EC5"/>
    <w:rsid w:val="00C82A60"/>
    <w:rsid w:val="00C847C0"/>
    <w:rsid w:val="00C84A6A"/>
    <w:rsid w:val="00C84D28"/>
    <w:rsid w:val="00C86BB9"/>
    <w:rsid w:val="00C86EF3"/>
    <w:rsid w:val="00C8772C"/>
    <w:rsid w:val="00C92C26"/>
    <w:rsid w:val="00C93A56"/>
    <w:rsid w:val="00CA13F0"/>
    <w:rsid w:val="00CA43FD"/>
    <w:rsid w:val="00CA6AED"/>
    <w:rsid w:val="00CB15BA"/>
    <w:rsid w:val="00CB18EB"/>
    <w:rsid w:val="00CB3F73"/>
    <w:rsid w:val="00CB441E"/>
    <w:rsid w:val="00CB567C"/>
    <w:rsid w:val="00CC06C2"/>
    <w:rsid w:val="00CC31B9"/>
    <w:rsid w:val="00CC5161"/>
    <w:rsid w:val="00CC679C"/>
    <w:rsid w:val="00CC72E9"/>
    <w:rsid w:val="00CD085E"/>
    <w:rsid w:val="00CD1879"/>
    <w:rsid w:val="00CD25C2"/>
    <w:rsid w:val="00CD48EA"/>
    <w:rsid w:val="00CD4D4E"/>
    <w:rsid w:val="00CD78E6"/>
    <w:rsid w:val="00CE24E5"/>
    <w:rsid w:val="00CE3565"/>
    <w:rsid w:val="00CE36A7"/>
    <w:rsid w:val="00CE41DB"/>
    <w:rsid w:val="00CE4BBC"/>
    <w:rsid w:val="00CE4D96"/>
    <w:rsid w:val="00CF5A3E"/>
    <w:rsid w:val="00CF7F85"/>
    <w:rsid w:val="00D05EE7"/>
    <w:rsid w:val="00D078C4"/>
    <w:rsid w:val="00D103B0"/>
    <w:rsid w:val="00D1343F"/>
    <w:rsid w:val="00D15EA5"/>
    <w:rsid w:val="00D2100B"/>
    <w:rsid w:val="00D2236A"/>
    <w:rsid w:val="00D2283B"/>
    <w:rsid w:val="00D24220"/>
    <w:rsid w:val="00D30214"/>
    <w:rsid w:val="00D3089E"/>
    <w:rsid w:val="00D31D7A"/>
    <w:rsid w:val="00D327FD"/>
    <w:rsid w:val="00D33E60"/>
    <w:rsid w:val="00D34589"/>
    <w:rsid w:val="00D349DF"/>
    <w:rsid w:val="00D35071"/>
    <w:rsid w:val="00D353C7"/>
    <w:rsid w:val="00D365F8"/>
    <w:rsid w:val="00D36CF8"/>
    <w:rsid w:val="00D41C35"/>
    <w:rsid w:val="00D422CB"/>
    <w:rsid w:val="00D4251A"/>
    <w:rsid w:val="00D430AD"/>
    <w:rsid w:val="00D43717"/>
    <w:rsid w:val="00D43799"/>
    <w:rsid w:val="00D44DDE"/>
    <w:rsid w:val="00D460E7"/>
    <w:rsid w:val="00D47306"/>
    <w:rsid w:val="00D55E1C"/>
    <w:rsid w:val="00D56AB5"/>
    <w:rsid w:val="00D63ABC"/>
    <w:rsid w:val="00D653A1"/>
    <w:rsid w:val="00D65D6E"/>
    <w:rsid w:val="00D66BBD"/>
    <w:rsid w:val="00D675F1"/>
    <w:rsid w:val="00D71A48"/>
    <w:rsid w:val="00D723E2"/>
    <w:rsid w:val="00D7296D"/>
    <w:rsid w:val="00D73B96"/>
    <w:rsid w:val="00D75CBE"/>
    <w:rsid w:val="00D80807"/>
    <w:rsid w:val="00D845BA"/>
    <w:rsid w:val="00D854B6"/>
    <w:rsid w:val="00D86070"/>
    <w:rsid w:val="00D86917"/>
    <w:rsid w:val="00D87F2E"/>
    <w:rsid w:val="00D92F9A"/>
    <w:rsid w:val="00D9427D"/>
    <w:rsid w:val="00D94D85"/>
    <w:rsid w:val="00D96128"/>
    <w:rsid w:val="00D96A6D"/>
    <w:rsid w:val="00D9793A"/>
    <w:rsid w:val="00DA2D3D"/>
    <w:rsid w:val="00DA36EE"/>
    <w:rsid w:val="00DA452E"/>
    <w:rsid w:val="00DA5128"/>
    <w:rsid w:val="00DB05F5"/>
    <w:rsid w:val="00DB281E"/>
    <w:rsid w:val="00DB308D"/>
    <w:rsid w:val="00DB5F40"/>
    <w:rsid w:val="00DB7BC5"/>
    <w:rsid w:val="00DC5728"/>
    <w:rsid w:val="00DC7911"/>
    <w:rsid w:val="00DD1E47"/>
    <w:rsid w:val="00DD4340"/>
    <w:rsid w:val="00DD4A62"/>
    <w:rsid w:val="00DD4C5B"/>
    <w:rsid w:val="00DD5B95"/>
    <w:rsid w:val="00DD61A9"/>
    <w:rsid w:val="00DD6EF1"/>
    <w:rsid w:val="00DD7DEC"/>
    <w:rsid w:val="00DE1807"/>
    <w:rsid w:val="00DE4958"/>
    <w:rsid w:val="00DE64A4"/>
    <w:rsid w:val="00DE714A"/>
    <w:rsid w:val="00DF2C15"/>
    <w:rsid w:val="00DF2F8C"/>
    <w:rsid w:val="00DF4AF2"/>
    <w:rsid w:val="00DF5CA9"/>
    <w:rsid w:val="00DF5DFE"/>
    <w:rsid w:val="00DF6338"/>
    <w:rsid w:val="00E01A16"/>
    <w:rsid w:val="00E0333C"/>
    <w:rsid w:val="00E04361"/>
    <w:rsid w:val="00E064FD"/>
    <w:rsid w:val="00E07F00"/>
    <w:rsid w:val="00E07F93"/>
    <w:rsid w:val="00E1004E"/>
    <w:rsid w:val="00E1053A"/>
    <w:rsid w:val="00E11FC1"/>
    <w:rsid w:val="00E1390E"/>
    <w:rsid w:val="00E14838"/>
    <w:rsid w:val="00E26AF3"/>
    <w:rsid w:val="00E26BFE"/>
    <w:rsid w:val="00E276E0"/>
    <w:rsid w:val="00E30F24"/>
    <w:rsid w:val="00E314EA"/>
    <w:rsid w:val="00E329A1"/>
    <w:rsid w:val="00E33FDA"/>
    <w:rsid w:val="00E34E52"/>
    <w:rsid w:val="00E34E53"/>
    <w:rsid w:val="00E35C0B"/>
    <w:rsid w:val="00E406D5"/>
    <w:rsid w:val="00E4082D"/>
    <w:rsid w:val="00E4089C"/>
    <w:rsid w:val="00E43C9E"/>
    <w:rsid w:val="00E45124"/>
    <w:rsid w:val="00E45DBB"/>
    <w:rsid w:val="00E462BA"/>
    <w:rsid w:val="00E47CB5"/>
    <w:rsid w:val="00E56701"/>
    <w:rsid w:val="00E62754"/>
    <w:rsid w:val="00E631D5"/>
    <w:rsid w:val="00E63796"/>
    <w:rsid w:val="00E64D2D"/>
    <w:rsid w:val="00E65192"/>
    <w:rsid w:val="00E65781"/>
    <w:rsid w:val="00E70B16"/>
    <w:rsid w:val="00E71A52"/>
    <w:rsid w:val="00E72175"/>
    <w:rsid w:val="00E76F2C"/>
    <w:rsid w:val="00E774AB"/>
    <w:rsid w:val="00E81125"/>
    <w:rsid w:val="00E86B53"/>
    <w:rsid w:val="00E9110B"/>
    <w:rsid w:val="00E92E3C"/>
    <w:rsid w:val="00E94C91"/>
    <w:rsid w:val="00EA2B6F"/>
    <w:rsid w:val="00EA6A5F"/>
    <w:rsid w:val="00EA7945"/>
    <w:rsid w:val="00EA7ED4"/>
    <w:rsid w:val="00EB06E5"/>
    <w:rsid w:val="00EB3478"/>
    <w:rsid w:val="00EB4B39"/>
    <w:rsid w:val="00EB5E95"/>
    <w:rsid w:val="00EB6FE3"/>
    <w:rsid w:val="00EB7D2B"/>
    <w:rsid w:val="00EC05B4"/>
    <w:rsid w:val="00EC23A2"/>
    <w:rsid w:val="00EC28AD"/>
    <w:rsid w:val="00EC34D4"/>
    <w:rsid w:val="00EC4A96"/>
    <w:rsid w:val="00EC4DF6"/>
    <w:rsid w:val="00EC6D60"/>
    <w:rsid w:val="00EC7234"/>
    <w:rsid w:val="00ED1D8D"/>
    <w:rsid w:val="00ED27F8"/>
    <w:rsid w:val="00ED378A"/>
    <w:rsid w:val="00ED3EBE"/>
    <w:rsid w:val="00ED3F97"/>
    <w:rsid w:val="00ED4892"/>
    <w:rsid w:val="00ED5D1C"/>
    <w:rsid w:val="00ED660B"/>
    <w:rsid w:val="00ED70B3"/>
    <w:rsid w:val="00EE0F65"/>
    <w:rsid w:val="00EE7576"/>
    <w:rsid w:val="00EF1820"/>
    <w:rsid w:val="00EF2AE2"/>
    <w:rsid w:val="00EF417C"/>
    <w:rsid w:val="00EF522D"/>
    <w:rsid w:val="00EF595A"/>
    <w:rsid w:val="00EF700C"/>
    <w:rsid w:val="00F000F9"/>
    <w:rsid w:val="00F03C73"/>
    <w:rsid w:val="00F04058"/>
    <w:rsid w:val="00F065FB"/>
    <w:rsid w:val="00F15346"/>
    <w:rsid w:val="00F17CF5"/>
    <w:rsid w:val="00F22808"/>
    <w:rsid w:val="00F23BC2"/>
    <w:rsid w:val="00F24389"/>
    <w:rsid w:val="00F246A1"/>
    <w:rsid w:val="00F249F3"/>
    <w:rsid w:val="00F277F1"/>
    <w:rsid w:val="00F30E7B"/>
    <w:rsid w:val="00F31317"/>
    <w:rsid w:val="00F31FC6"/>
    <w:rsid w:val="00F3222E"/>
    <w:rsid w:val="00F32895"/>
    <w:rsid w:val="00F34A52"/>
    <w:rsid w:val="00F34DD0"/>
    <w:rsid w:val="00F35509"/>
    <w:rsid w:val="00F35970"/>
    <w:rsid w:val="00F37917"/>
    <w:rsid w:val="00F40867"/>
    <w:rsid w:val="00F422E1"/>
    <w:rsid w:val="00F4668D"/>
    <w:rsid w:val="00F4678C"/>
    <w:rsid w:val="00F50922"/>
    <w:rsid w:val="00F50A38"/>
    <w:rsid w:val="00F5513E"/>
    <w:rsid w:val="00F5538C"/>
    <w:rsid w:val="00F57CDB"/>
    <w:rsid w:val="00F61CA8"/>
    <w:rsid w:val="00F628A1"/>
    <w:rsid w:val="00F63F3F"/>
    <w:rsid w:val="00F66FA5"/>
    <w:rsid w:val="00F71091"/>
    <w:rsid w:val="00F71678"/>
    <w:rsid w:val="00F71A70"/>
    <w:rsid w:val="00F725E2"/>
    <w:rsid w:val="00F72CE3"/>
    <w:rsid w:val="00F730E3"/>
    <w:rsid w:val="00F755E9"/>
    <w:rsid w:val="00F75939"/>
    <w:rsid w:val="00F76733"/>
    <w:rsid w:val="00F80C55"/>
    <w:rsid w:val="00F80EB0"/>
    <w:rsid w:val="00F83388"/>
    <w:rsid w:val="00F84190"/>
    <w:rsid w:val="00F8567B"/>
    <w:rsid w:val="00F865C0"/>
    <w:rsid w:val="00F8763F"/>
    <w:rsid w:val="00F909CD"/>
    <w:rsid w:val="00F974D1"/>
    <w:rsid w:val="00FA1689"/>
    <w:rsid w:val="00FA16E0"/>
    <w:rsid w:val="00FA23DF"/>
    <w:rsid w:val="00FA24E4"/>
    <w:rsid w:val="00FA5899"/>
    <w:rsid w:val="00FA6325"/>
    <w:rsid w:val="00FA7C27"/>
    <w:rsid w:val="00FB104F"/>
    <w:rsid w:val="00FB2D1F"/>
    <w:rsid w:val="00FB3082"/>
    <w:rsid w:val="00FB3E96"/>
    <w:rsid w:val="00FB4C4E"/>
    <w:rsid w:val="00FB743C"/>
    <w:rsid w:val="00FC0D1D"/>
    <w:rsid w:val="00FC1304"/>
    <w:rsid w:val="00FC1DCB"/>
    <w:rsid w:val="00FC218D"/>
    <w:rsid w:val="00FC2BA0"/>
    <w:rsid w:val="00FC4397"/>
    <w:rsid w:val="00FC4BE4"/>
    <w:rsid w:val="00FC6696"/>
    <w:rsid w:val="00FC719B"/>
    <w:rsid w:val="00FC7710"/>
    <w:rsid w:val="00FD05AD"/>
    <w:rsid w:val="00FD0666"/>
    <w:rsid w:val="00FD3EAC"/>
    <w:rsid w:val="00FD65A0"/>
    <w:rsid w:val="00FD6E97"/>
    <w:rsid w:val="00FD7295"/>
    <w:rsid w:val="00FE11B0"/>
    <w:rsid w:val="00FE2187"/>
    <w:rsid w:val="00FE320C"/>
    <w:rsid w:val="00FE75F6"/>
    <w:rsid w:val="00FF191F"/>
    <w:rsid w:val="00FF3B8B"/>
    <w:rsid w:val="00FF6128"/>
    <w:rsid w:val="05C5D561"/>
    <w:rsid w:val="0FBF2AC7"/>
    <w:rsid w:val="7754D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B0903"/>
  <w15:docId w15:val="{0776A980-46DE-4719-987C-A692F8B2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76733"/>
  </w:style>
  <w:style w:type="character" w:customStyle="1" w:styleId="ListParagraphChar">
    <w:name w:val="List Paragraph Char"/>
    <w:link w:val="ListParagraph"/>
    <w:uiPriority w:val="34"/>
    <w:locked/>
    <w:rsid w:val="006D12B6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64057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7d072d5c1fd6c495eeba1180080d3ad2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10415c534554d5770817944ee8a6cec5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6565C9BC-C754-4F74-BDED-3809E13B1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CF62A5-6059-48AF-9FC6-3739D0BC4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4B979F-0C45-4702-A35E-E623CF171A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41DA7-09FF-40F4-8E0F-98F2CCC2BE4C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250</TotalTime>
  <Pages>5</Pages>
  <Words>2033</Words>
  <Characters>7946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210</cp:revision>
  <cp:lastPrinted>2024-02-22T05:11:00Z</cp:lastPrinted>
  <dcterms:created xsi:type="dcterms:W3CDTF">2022-02-25T05:50:00Z</dcterms:created>
  <dcterms:modified xsi:type="dcterms:W3CDTF">2025-02-28T10:35:00Z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